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8451"/>
      </w:tblGrid>
      <w:tr w:rsidR="00890EED" w:rsidRPr="00616564" w14:paraId="397705EC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E1ADBE8" w14:textId="0C08CCB0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177332F8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890EED" w:rsidRPr="00616564" w14:paraId="40318CFE" w14:textId="77777777" w:rsidTr="00505474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262B008F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451" w:type="dxa"/>
            <w:tcBorders>
              <w:top w:val="nil"/>
              <w:left w:val="nil"/>
              <w:bottom w:val="nil"/>
              <w:right w:val="nil"/>
            </w:tcBorders>
          </w:tcPr>
          <w:p w14:paraId="5AC12EE9" w14:textId="77777777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90EED" w:rsidRPr="00616564" w14:paraId="31AAE21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7FAB8C6" w14:textId="011424BA" w:rsidR="00E95A9C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451" w:type="dxa"/>
          </w:tcPr>
          <w:p w14:paraId="788F6F39" w14:textId="0723A66B" w:rsidR="00E95A9C" w:rsidRPr="00616564" w:rsidRDefault="00E95A9C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890EED" w:rsidRPr="00616564" w14:paraId="45E48E65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B0FE27" w14:textId="7248555C" w:rsidR="005048BB" w:rsidRPr="00616564" w:rsidRDefault="00AA1075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451" w:type="dxa"/>
          </w:tcPr>
          <w:p w14:paraId="3812D790" w14:textId="5771A98C" w:rsidR="005048BB" w:rsidRPr="00616564" w:rsidRDefault="00C71F0F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BB1BF3" w:rsidRPr="00616564" w14:paraId="7E5EA43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70A3974" w14:textId="7C7B9476" w:rsidR="00BB1BF3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451" w:type="dxa"/>
          </w:tcPr>
          <w:p w14:paraId="5E4B007D" w14:textId="2BCDFD88" w:rsidR="00BB1BF3" w:rsidRPr="00616564" w:rsidRDefault="00BB1BF3" w:rsidP="005048B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3B7587" w:rsidRPr="00616564" w14:paraId="2ECFF81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74BC3D" w14:textId="00EB8E16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451" w:type="dxa"/>
          </w:tcPr>
          <w:p w14:paraId="40664774" w14:textId="77777777" w:rsidR="003B7587" w:rsidRPr="00616564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3B7587" w:rsidRPr="00616564" w14:paraId="3A401E4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3"/>
        </w:trPr>
        <w:tc>
          <w:tcPr>
            <w:tcW w:w="1098" w:type="dxa"/>
            <w:shd w:val="clear" w:color="auto" w:fill="auto"/>
          </w:tcPr>
          <w:p w14:paraId="7B6C9697" w14:textId="2C43F55E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451" w:type="dxa"/>
            <w:shd w:val="clear" w:color="auto" w:fill="auto"/>
          </w:tcPr>
          <w:p w14:paraId="0FDA06B6" w14:textId="77777777" w:rsidR="003B7587" w:rsidRPr="00616564" w:rsidRDefault="003B7587" w:rsidP="00F7255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3B7587" w:rsidRPr="00616564" w14:paraId="41ADE86D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48D753ED" w14:textId="35B39455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451" w:type="dxa"/>
            <w:shd w:val="clear" w:color="auto" w:fill="auto"/>
          </w:tcPr>
          <w:p w14:paraId="07BB90C7" w14:textId="77777777" w:rsidR="003B7587" w:rsidRPr="00616564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เงินลงทุนในบริษัทย่อย</w:t>
            </w:r>
          </w:p>
        </w:tc>
      </w:tr>
      <w:tr w:rsidR="003B7587" w:rsidRPr="00616564" w14:paraId="102D52F1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47BA7809" w14:textId="7DB3A15E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8451" w:type="dxa"/>
            <w:shd w:val="clear" w:color="auto" w:fill="auto"/>
          </w:tcPr>
          <w:p w14:paraId="579BD453" w14:textId="4D36B8AE" w:rsidR="003B7587" w:rsidRPr="00616564" w:rsidRDefault="003B7587" w:rsidP="00F7255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เงินลงทุนใน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การร่วมค้า</w:t>
            </w:r>
          </w:p>
        </w:tc>
      </w:tr>
      <w:tr w:rsidR="003B7587" w:rsidRPr="00616564" w14:paraId="1604DEF2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35D39269" w14:textId="4E05C4DB" w:rsidR="003B7587" w:rsidRPr="00616564" w:rsidRDefault="00AA1075" w:rsidP="00F2048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8451" w:type="dxa"/>
            <w:shd w:val="clear" w:color="auto" w:fill="auto"/>
          </w:tcPr>
          <w:p w14:paraId="10A49C17" w14:textId="77777777" w:rsidR="003B7587" w:rsidRPr="00616564" w:rsidRDefault="003B7587" w:rsidP="005C27EF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อาคารและอุปกรณ์</w:t>
            </w:r>
            <w:r w:rsidR="007830E9"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5043D0" w:rsidRPr="00616564" w14:paraId="635F9476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687DAFE5" w14:textId="029B2ECC" w:rsidR="005043D0" w:rsidRPr="00616564" w:rsidRDefault="00AA1075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8451" w:type="dxa"/>
            <w:shd w:val="clear" w:color="auto" w:fill="auto"/>
          </w:tcPr>
          <w:p w14:paraId="38D1CAD8" w14:textId="2FB43636" w:rsidR="005043D0" w:rsidRPr="00616564" w:rsidRDefault="005043D0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1F782D" w:rsidRPr="00616564" w14:paraId="6313AE3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DCFB8C6" w14:textId="11728F80" w:rsidR="001F782D" w:rsidRPr="00616564" w:rsidRDefault="00AA1075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451" w:type="dxa"/>
            <w:shd w:val="clear" w:color="auto" w:fill="auto"/>
          </w:tcPr>
          <w:p w14:paraId="14F055AE" w14:textId="00E888A0" w:rsidR="001F782D" w:rsidRPr="00616564" w:rsidRDefault="009D5B49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กำไรต่อหุ้น</w:t>
            </w:r>
          </w:p>
        </w:tc>
      </w:tr>
      <w:tr w:rsidR="002D767E" w:rsidRPr="00616564" w14:paraId="5796FEE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7BB24001" w14:textId="3B9BF401" w:rsidR="002D767E" w:rsidRPr="00616564" w:rsidRDefault="002D767E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451" w:type="dxa"/>
            <w:shd w:val="clear" w:color="auto" w:fill="auto"/>
          </w:tcPr>
          <w:p w14:paraId="004E5171" w14:textId="60A28B93" w:rsidR="002D767E" w:rsidRPr="00616564" w:rsidRDefault="002D767E" w:rsidP="005043D0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4A2DCB" w:rsidRPr="00616564" w14:paraId="4B188854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56711182" w14:textId="3EB95597" w:rsidR="004A2DCB" w:rsidRPr="00616564" w:rsidRDefault="002D767E" w:rsidP="004A2D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8451" w:type="dxa"/>
            <w:shd w:val="clear" w:color="auto" w:fill="auto"/>
          </w:tcPr>
          <w:p w14:paraId="4AB98B0F" w14:textId="230222CD" w:rsidR="004A2DCB" w:rsidRPr="00616564" w:rsidRDefault="004A2DCB" w:rsidP="004A2DCB">
            <w:pPr>
              <w:pStyle w:val="index"/>
              <w:tabs>
                <w:tab w:val="clear" w:pos="1134"/>
                <w:tab w:val="num" w:pos="1080"/>
                <w:tab w:val="left" w:pos="3735"/>
              </w:tabs>
              <w:spacing w:after="0" w:line="240" w:lineRule="auto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4A2DCB" w:rsidRPr="00616564" w14:paraId="6118480B" w14:textId="77777777" w:rsidTr="005054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  <w:shd w:val="clear" w:color="auto" w:fill="auto"/>
          </w:tcPr>
          <w:p w14:paraId="24EB80BB" w14:textId="364C714A" w:rsidR="004A2DCB" w:rsidRPr="00616564" w:rsidRDefault="00AA1075" w:rsidP="004A2DCB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2D767E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451" w:type="dxa"/>
            <w:shd w:val="clear" w:color="auto" w:fill="auto"/>
          </w:tcPr>
          <w:p w14:paraId="79B648EB" w14:textId="784B89E0" w:rsidR="004A2DCB" w:rsidRPr="00616564" w:rsidRDefault="004A2DCB" w:rsidP="004A2DCB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ภาระผูกพัน</w:t>
            </w:r>
            <w:r w:rsidRPr="006165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ประมาณการหนี้สินและหนี้สินที่อาจเกิดขึ้นกับบุคคลหรือกิจการที่ไม่เกี่ยวข้องกัน</w:t>
            </w:r>
          </w:p>
        </w:tc>
      </w:tr>
    </w:tbl>
    <w:p w14:paraId="238CA212" w14:textId="1B2EBF75" w:rsidR="005F0C29" w:rsidRPr="00616564" w:rsidRDefault="005F0C29" w:rsidP="005F0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</w:rPr>
      </w:pPr>
      <w:r w:rsidRPr="00616564">
        <w:rPr>
          <w:rFonts w:asciiTheme="majorBidi" w:hAnsiTheme="majorBidi" w:cstheme="majorBidi"/>
          <w:sz w:val="32"/>
          <w:szCs w:val="32"/>
        </w:rPr>
        <w:br w:type="page"/>
      </w:r>
    </w:p>
    <w:p w14:paraId="231509EA" w14:textId="77777777" w:rsidR="00492877" w:rsidRPr="00616564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92A21FB" w14:textId="77777777" w:rsidR="00492877" w:rsidRPr="00616564" w:rsidRDefault="00492877" w:rsidP="004928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066A16D" w14:textId="0F2C3485" w:rsidR="00492877" w:rsidRPr="00616564" w:rsidRDefault="003C2E4B" w:rsidP="00616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16564">
        <w:rPr>
          <w:rFonts w:asciiTheme="majorBidi" w:hAnsiTheme="majorBidi" w:hint="cs"/>
          <w:spacing w:val="-2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ตามการมอบหมายจากคณะกรรมการเมื่อ</w:t>
      </w:r>
      <w:r w:rsidRPr="00FA4C48">
        <w:rPr>
          <w:rFonts w:asciiTheme="majorBidi" w:hAnsiTheme="majorBidi" w:hint="cs"/>
          <w:spacing w:val="-2"/>
          <w:sz w:val="30"/>
          <w:szCs w:val="30"/>
          <w:cs/>
        </w:rPr>
        <w:t>วันที่</w:t>
      </w:r>
      <w:r w:rsidRPr="00FA4C48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C766E7" w:rsidRPr="00FA4C48">
        <w:rPr>
          <w:rFonts w:asciiTheme="majorBidi" w:hAnsiTheme="majorBidi"/>
          <w:spacing w:val="-2"/>
          <w:sz w:val="30"/>
          <w:szCs w:val="30"/>
        </w:rPr>
        <w:t>7</w:t>
      </w:r>
      <w:r w:rsidR="002D767E">
        <w:rPr>
          <w:rFonts w:asciiTheme="majorBidi" w:hAnsiTheme="majorBidi"/>
          <w:spacing w:val="-2"/>
          <w:sz w:val="30"/>
          <w:szCs w:val="30"/>
        </w:rPr>
        <w:t xml:space="preserve"> </w:t>
      </w:r>
      <w:r w:rsidR="002D767E">
        <w:rPr>
          <w:rFonts w:asciiTheme="majorBidi" w:hAnsiTheme="majorBidi" w:hint="cs"/>
          <w:spacing w:val="-2"/>
          <w:sz w:val="30"/>
          <w:szCs w:val="30"/>
          <w:cs/>
        </w:rPr>
        <w:t xml:space="preserve">สิงหาคม </w:t>
      </w:r>
      <w:r w:rsidR="002D767E">
        <w:rPr>
          <w:rFonts w:asciiTheme="majorBidi" w:hAnsiTheme="majorBidi"/>
          <w:spacing w:val="-2"/>
          <w:sz w:val="30"/>
          <w:szCs w:val="30"/>
        </w:rPr>
        <w:t>2566</w:t>
      </w:r>
    </w:p>
    <w:p w14:paraId="5C4BCD8E" w14:textId="77777777" w:rsidR="00492877" w:rsidRPr="00616564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3199D32" w14:textId="306C6AE4" w:rsidR="00492877" w:rsidRPr="00616564" w:rsidRDefault="00492877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3CF7BA74" w14:textId="06B8C7D7" w:rsidR="00492877" w:rsidRPr="00616564" w:rsidRDefault="00492877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8F7E7F" w14:textId="5088505C" w:rsidR="00492877" w:rsidRPr="00616564" w:rsidRDefault="00154F0A" w:rsidP="00492877">
      <w:pPr>
        <w:tabs>
          <w:tab w:val="clear" w:pos="454"/>
          <w:tab w:val="clear" w:pos="68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บริษัท โกลบอลกรีนเคมิคอล จำกัด</w:t>
      </w:r>
      <w:r w:rsidRPr="00616564">
        <w:rPr>
          <w:rFonts w:asciiTheme="majorBidi" w:hAnsiTheme="majorBidi" w:cstheme="majorBidi"/>
          <w:sz w:val="30"/>
          <w:szCs w:val="30"/>
        </w:rPr>
        <w:t xml:space="preserve"> (</w:t>
      </w:r>
      <w:r w:rsidRPr="00616564">
        <w:rPr>
          <w:rFonts w:asciiTheme="majorBidi" w:hAnsiTheme="majorBidi" w:cstheme="majorBidi"/>
          <w:sz w:val="30"/>
          <w:szCs w:val="30"/>
          <w:cs/>
        </w:rPr>
        <w:t>มหาชน) (</w:t>
      </w:r>
      <w:r w:rsidRPr="00616564">
        <w:rPr>
          <w:rFonts w:asciiTheme="majorBidi" w:hAnsiTheme="majorBidi" w:cstheme="majorBidi"/>
          <w:sz w:val="30"/>
          <w:szCs w:val="30"/>
        </w:rPr>
        <w:t>“</w:t>
      </w:r>
      <w:r w:rsidRPr="00616564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616564">
        <w:rPr>
          <w:rFonts w:asciiTheme="majorBidi" w:hAnsiTheme="majorBidi" w:cstheme="majorBidi"/>
          <w:sz w:val="30"/>
          <w:szCs w:val="30"/>
        </w:rPr>
        <w:t>”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เป็นนิติบุคคลที่จัดตั้งขึ้นในประเทศไทย และจดทะเบียนกับ</w:t>
      </w:r>
      <w:r w:rsidRPr="00616564">
        <w:rPr>
          <w:rFonts w:asciiTheme="majorBidi" w:hAnsiTheme="majorBidi" w:cstheme="majorBidi"/>
          <w:sz w:val="30"/>
          <w:szCs w:val="30"/>
          <w:cs/>
        </w:rPr>
        <w:t>ตลาดหลักทรัพย์แห่งประเทศไท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16564">
        <w:rPr>
          <w:rFonts w:asciiTheme="majorBidi" w:hAnsiTheme="majorBidi" w:cstheme="majorBidi"/>
          <w:sz w:val="30"/>
          <w:szCs w:val="30"/>
        </w:rPr>
        <w:t xml:space="preserve">2 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พฤษภาคม </w:t>
      </w:r>
      <w:r w:rsidRPr="00616564">
        <w:rPr>
          <w:rFonts w:asciiTheme="majorBidi" w:hAnsiTheme="majorBidi" w:cstheme="majorBidi"/>
          <w:sz w:val="30"/>
          <w:szCs w:val="30"/>
        </w:rPr>
        <w:t xml:space="preserve">2560 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Pr="00616564">
        <w:rPr>
          <w:rFonts w:asciiTheme="majorBidi" w:hAnsiTheme="majorBidi" w:cstheme="majorBidi"/>
          <w:sz w:val="30"/>
          <w:szCs w:val="30"/>
          <w:cs/>
        </w:rPr>
        <w:t>มีที่อยู่จดทะเบียน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ของบริษัท</w:t>
      </w:r>
      <w:r w:rsidRPr="00616564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0A7B64D" w14:textId="77777777" w:rsidR="00E17563" w:rsidRPr="00616564" w:rsidRDefault="00E17563" w:rsidP="00BB1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360" w:type="dxa"/>
        <w:tblInd w:w="360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83"/>
        <w:gridCol w:w="7677"/>
      </w:tblGrid>
      <w:tr w:rsidR="00AE2B82" w:rsidRPr="00616564" w14:paraId="2FAB866B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EB80311" w14:textId="77777777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สำนักงานใหญ่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545A84F5" w14:textId="635B1E85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555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ศูนย์เอนเนอร์ยี่คอมเพล็กซ์ อาคารเอ ชั้น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143CE6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ถนนวิภาวดีรังสิต แขวงจตุจักร</w:t>
            </w:r>
            <w:r w:rsidR="002C1559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             </w:t>
            </w:r>
            <w:r w:rsidR="00143CE6"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เขตจตุจักร กรุงเทพมหานคร ประเทศไทย</w:t>
            </w:r>
          </w:p>
        </w:tc>
      </w:tr>
      <w:tr w:rsidR="00AE2B82" w:rsidRPr="00616564" w14:paraId="279A2814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250816C" w14:textId="6EF450D3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4582022C" w14:textId="77F9883D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888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ชั้นที่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ถนนมาบชลูด-แหลมสน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ตำบล</w:t>
            </w:r>
            <w:r w:rsidR="00045E60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ห้วยโป่ง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อำเภอเมืองระยอง จังหวัดระยอง ประเทศไทย</w:t>
            </w:r>
          </w:p>
        </w:tc>
      </w:tr>
      <w:tr w:rsidR="00AE2B82" w:rsidRPr="00616564" w14:paraId="6C6E4495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600055CA" w14:textId="4151C57F" w:rsidR="00AE2B82" w:rsidRPr="00616564" w:rsidRDefault="00AE2B82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07E80E03" w14:textId="736F7CC9" w:rsidR="00AE2B82" w:rsidRPr="00616564" w:rsidRDefault="00AE2B82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A32C64" w:rsidRPr="00616564">
              <w:rPr>
                <w:rFonts w:asciiTheme="majorBidi" w:hAnsiTheme="majorBidi" w:cstheme="majorBidi"/>
                <w:sz w:val="30"/>
                <w:szCs w:val="30"/>
              </w:rPr>
              <w:t>, 10</w:t>
            </w:r>
            <w:r w:rsidR="00D8799F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ซอย จี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ถนนปกรณ์สงเคราะห์ราษฎร์ ตำบลมาบตาพุด อำเภอเมืองระยอง </w:t>
            </w:r>
            <w:r w:rsidR="006E34DF" w:rsidRPr="0061656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จังหวัดระยอง ประเทศไทย</w:t>
            </w:r>
          </w:p>
        </w:tc>
      </w:tr>
      <w:tr w:rsidR="00890EED" w:rsidRPr="00616564" w14:paraId="2C111800" w14:textId="77777777" w:rsidTr="003C439B">
        <w:tc>
          <w:tcPr>
            <w:tcW w:w="1683" w:type="dxa"/>
            <w:tcBorders>
              <w:top w:val="nil"/>
              <w:bottom w:val="nil"/>
              <w:right w:val="nil"/>
            </w:tcBorders>
          </w:tcPr>
          <w:p w14:paraId="5D49EA82" w14:textId="5F12EBB9" w:rsidR="00123C74" w:rsidRPr="00616564" w:rsidRDefault="00123C74" w:rsidP="003C439B">
            <w:pPr>
              <w:tabs>
                <w:tab w:val="left" w:pos="360"/>
              </w:tabs>
              <w:spacing w:line="240" w:lineRule="auto"/>
              <w:ind w:left="73"/>
              <w:jc w:val="thaiDistribute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สาขาที่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</w:t>
            </w:r>
          </w:p>
        </w:tc>
        <w:tc>
          <w:tcPr>
            <w:tcW w:w="7677" w:type="dxa"/>
            <w:tcBorders>
              <w:top w:val="nil"/>
              <w:left w:val="nil"/>
              <w:bottom w:val="nil"/>
            </w:tcBorders>
          </w:tcPr>
          <w:p w14:paraId="77B66A18" w14:textId="4940663D" w:rsidR="00123C74" w:rsidRPr="00616564" w:rsidRDefault="00123C74" w:rsidP="000B4A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43" w:hanging="2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:   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เลขที่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199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/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หมู</w:t>
            </w:r>
            <w:r w:rsidR="00B642F8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่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ที่ </w:t>
            </w:r>
            <w:r w:rsidR="00AA1075" w:rsidRPr="0061656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ตำบลเขาซก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 อำเภอหนองให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 xml:space="preserve">ญ่ 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  <w:t>จังหวัดชลบุรี</w:t>
            </w:r>
            <w:r w:rsidR="006F02F9"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ประเทศไทย</w:t>
            </w:r>
          </w:p>
        </w:tc>
      </w:tr>
    </w:tbl>
    <w:p w14:paraId="0BC8F4F6" w14:textId="77777777" w:rsidR="00492877" w:rsidRPr="00616564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D28674" w14:textId="718EBBD6" w:rsidR="00AF3BB8" w:rsidRPr="00616564" w:rsidRDefault="00C65500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บริษัทใหญ่แ</w:t>
      </w:r>
      <w:r w:rsidR="00C90AB5" w:rsidRPr="00616564">
        <w:rPr>
          <w:rFonts w:asciiTheme="majorBidi" w:hAnsiTheme="majorBidi" w:cstheme="majorBidi"/>
          <w:sz w:val="30"/>
          <w:szCs w:val="30"/>
          <w:cs/>
        </w:rPr>
        <w:t>ละบริษัทใหญ่ในลำดับสูงสุด</w:t>
      </w:r>
      <w:r w:rsidR="0063123A" w:rsidRPr="006165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</w:rPr>
        <w:t>ได้แก่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บริษัท พีทีที โกลบอล เคมิคอล </w:t>
      </w:r>
      <w:r w:rsidR="0063123A" w:rsidRPr="00616564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4E22C4" w:rsidRPr="00616564">
        <w:rPr>
          <w:rFonts w:asciiTheme="majorBidi" w:hAnsiTheme="majorBidi" w:cstheme="majorBidi"/>
          <w:sz w:val="30"/>
          <w:szCs w:val="30"/>
          <w:cs/>
        </w:rPr>
        <w:t>แล</w:t>
      </w:r>
      <w:r w:rsidR="007601CA" w:rsidRPr="00616564">
        <w:rPr>
          <w:rFonts w:asciiTheme="majorBidi" w:hAnsiTheme="majorBidi" w:cstheme="majorBidi"/>
          <w:sz w:val="30"/>
          <w:szCs w:val="30"/>
          <w:cs/>
        </w:rPr>
        <w:t>ะ</w:t>
      </w:r>
      <w:r w:rsidR="004E22C4" w:rsidRPr="00616564">
        <w:rPr>
          <w:rFonts w:asciiTheme="majorBidi" w:hAnsiTheme="majorBidi" w:cstheme="majorBidi"/>
          <w:sz w:val="30"/>
          <w:szCs w:val="30"/>
          <w:cs/>
        </w:rPr>
        <w:t>บริษัท ปตท</w:t>
      </w:r>
      <w:r w:rsidR="001D63F7" w:rsidRPr="00616564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Pr="00616564">
        <w:rPr>
          <w:rFonts w:asciiTheme="majorBidi" w:hAnsiTheme="majorBidi" w:cstheme="majorBidi"/>
          <w:sz w:val="30"/>
          <w:szCs w:val="30"/>
          <w:cs/>
        </w:rPr>
        <w:t>จำกัด (มหาชน) ตามลำดับ ซึ่งบริษัททั้งสองแห่งเป็นนิติบุคคลที่จัดตั้งขึ้นในประเทศไทย</w:t>
      </w:r>
    </w:p>
    <w:p w14:paraId="5DD46BF3" w14:textId="77777777" w:rsidR="00492877" w:rsidRPr="00616564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57CCA6F" w14:textId="0A96FF7F" w:rsidR="00CD06B5" w:rsidRPr="00616564" w:rsidRDefault="00AB78CA" w:rsidP="00492877">
      <w:pPr>
        <w:tabs>
          <w:tab w:val="clear" w:pos="454"/>
          <w:tab w:val="clear" w:pos="680"/>
          <w:tab w:val="clear" w:pos="907"/>
          <w:tab w:val="left" w:pos="90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บ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ริษัทดำเนินธุรกิจหลักเกี่ยวกับการผลิต จำหน่ายและขนส่งผลิตภัณฑ์โอลีโอเคมิคอล โดยมีผลิตภัณฑ์หลั</w:t>
      </w:r>
      <w:r w:rsidR="007601CA" w:rsidRPr="00616564">
        <w:rPr>
          <w:rFonts w:asciiTheme="majorBidi" w:hAnsiTheme="majorBidi" w:cstheme="majorBidi"/>
          <w:sz w:val="30"/>
          <w:szCs w:val="30"/>
          <w:cs/>
        </w:rPr>
        <w:t>ก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ประกอบด้วย เม</w:t>
      </w:r>
      <w:r w:rsidR="00C02F60" w:rsidRPr="00616564">
        <w:rPr>
          <w:rFonts w:asciiTheme="majorBidi" w:hAnsiTheme="majorBidi" w:cstheme="majorBidi"/>
          <w:sz w:val="30"/>
          <w:szCs w:val="30"/>
          <w:cs/>
        </w:rPr>
        <w:t>ทิลเอสเทอร์ แฟตตี้แอลกอฮอลส์ แฟตตี้แอซิด แฟต</w:t>
      </w:r>
      <w:r w:rsidR="00AE2B82" w:rsidRPr="00616564">
        <w:rPr>
          <w:rFonts w:asciiTheme="majorBidi" w:hAnsiTheme="majorBidi" w:cstheme="majorBidi"/>
          <w:sz w:val="30"/>
          <w:szCs w:val="30"/>
          <w:cs/>
        </w:rPr>
        <w:t>ตี้เอมีน และเอสเทอร์ของแอลกอฮอลส์อื่นๆ รวมทั้งผลิตภัณฑ์พลอยได้อื่นๆ</w:t>
      </w:r>
    </w:p>
    <w:p w14:paraId="7F86EC8A" w14:textId="77777777" w:rsidR="00492877" w:rsidRPr="00616564" w:rsidRDefault="004928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D4D61D" w14:textId="77777777" w:rsidR="003C439B" w:rsidRPr="00616564" w:rsidRDefault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A178D29" w14:textId="7BD34396" w:rsidR="00C22AF3" w:rsidRPr="00616564" w:rsidRDefault="00C22AF3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เกณฑ์การจัดทำงบการเงินระหว่างกาล</w:t>
      </w:r>
    </w:p>
    <w:p w14:paraId="309A8623" w14:textId="3318B7CB" w:rsidR="008B0900" w:rsidRPr="00616564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9B05F28" w14:textId="36F77A6C" w:rsidR="008B0900" w:rsidRPr="00616564" w:rsidRDefault="008B0900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="00CA768A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br/>
      </w:r>
      <w:r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  <w:cs/>
        </w:rPr>
        <w:t>หมายเหตุประกอบงบการเงินระหว่างกาลในรูปแบบย่อ (“งบการเงินระหว่างกาล”) ตามมาตรฐานการบัญชี ฉบับที่</w:t>
      </w:r>
      <w:r w:rsidR="003C439B"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 xml:space="preserve"> </w:t>
      </w:r>
      <w:r w:rsidR="00AA1075" w:rsidRPr="00616564">
        <w:rPr>
          <w:rFonts w:asciiTheme="majorBidi" w:eastAsia="Times New Roman" w:hAnsiTheme="majorBidi" w:cstheme="majorBidi"/>
          <w:color w:val="242424"/>
          <w:spacing w:val="-2"/>
          <w:sz w:val="30"/>
          <w:szCs w:val="30"/>
        </w:rPr>
        <w:t>34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เรื่อง </w:t>
      </w:r>
      <w:r w:rsidRPr="00616564">
        <w:rPr>
          <w:rFonts w:asciiTheme="majorBidi" w:eastAsia="Times New Roman" w:hAnsiTheme="majorBidi" w:cstheme="majorBidi"/>
          <w:i/>
          <w:iCs/>
          <w:color w:val="242424"/>
          <w:sz w:val="30"/>
          <w:szCs w:val="30"/>
          <w:cs/>
        </w:rPr>
        <w:t>การรายงานทางการเงินระหว่างกาล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="00594BFC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594BFC" w:rsidRPr="00616564">
        <w:rPr>
          <w:rFonts w:ascii="Angsana New" w:hAnsi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</w:t>
      </w:r>
      <w:r w:rsidR="00594BFC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>และบริษัทย่อยสำหรับ</w:t>
      </w:r>
      <w:r w:rsidR="00594BFC" w:rsidRPr="00616564">
        <w:rPr>
          <w:rFonts w:ascii="Angsana New" w:hAnsi="Angsana New"/>
          <w:sz w:val="30"/>
          <w:szCs w:val="30"/>
          <w:cs/>
        </w:rPr>
        <w:t>ปีสิ้นสุดวันที่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sz w:val="30"/>
          <w:szCs w:val="30"/>
        </w:rPr>
        <w:t>31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594BFC" w:rsidRPr="00616564">
        <w:rPr>
          <w:rFonts w:ascii="Angsana New" w:hAnsi="Angsana New"/>
          <w:sz w:val="30"/>
          <w:szCs w:val="30"/>
          <w:cs/>
        </w:rPr>
        <w:t>ธันวาคม</w:t>
      </w:r>
      <w:r w:rsidR="00594BFC" w:rsidRPr="00616564">
        <w:rPr>
          <w:rFonts w:ascii="Angsana New" w:hAnsi="Angsana New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sz w:val="30"/>
          <w:szCs w:val="30"/>
        </w:rPr>
        <w:t>256</w:t>
      </w:r>
      <w:r w:rsidR="00241D33" w:rsidRPr="00616564">
        <w:rPr>
          <w:rFonts w:ascii="Angsana New" w:hAnsi="Angsana New"/>
          <w:sz w:val="30"/>
          <w:szCs w:val="30"/>
        </w:rPr>
        <w:t>5</w:t>
      </w:r>
    </w:p>
    <w:p w14:paraId="3E3F4B30" w14:textId="4252A44A" w:rsidR="008B0900" w:rsidRPr="00616564" w:rsidRDefault="008B0900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801514" w14:textId="26220749" w:rsidR="008B0900" w:rsidRPr="00616564" w:rsidRDefault="00911A6D" w:rsidP="003C439B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  <w:cs/>
        </w:rPr>
      </w:pP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ในการจัดทำงบการเงินระหว่างกาล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AA1075"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>31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 xml:space="preserve"> 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ธันวาคม </w:t>
      </w:r>
      <w:r w:rsidR="00AA1075"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>256</w:t>
      </w:r>
      <w:r w:rsidR="00241D33" w:rsidRPr="00616564">
        <w:rPr>
          <w:rFonts w:asciiTheme="majorBidi" w:eastAsia="Times New Roman" w:hAnsiTheme="majorBidi" w:cstheme="majorBidi"/>
          <w:color w:val="242424"/>
          <w:sz w:val="30"/>
          <w:szCs w:val="30"/>
        </w:rPr>
        <w:t>5</w:t>
      </w:r>
      <w:r w:rsidR="007E11F1"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</w:p>
    <w:p w14:paraId="0255ED60" w14:textId="77777777" w:rsidR="00645477" w:rsidRPr="00616564" w:rsidRDefault="00645477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9D2529C" w14:textId="6A2703DA" w:rsidR="002C53B8" w:rsidRPr="00616564" w:rsidRDefault="002C53B8" w:rsidP="003C439B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บุคคลหรือกิจการที่เกี่ยวข้องกัน </w:t>
      </w:r>
    </w:p>
    <w:p w14:paraId="6D22C075" w14:textId="3BA2CC3C" w:rsidR="002C53B8" w:rsidRPr="00616564" w:rsidRDefault="002C53B8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81F8F4" w14:textId="5A617211" w:rsidR="003C439B" w:rsidRPr="00616564" w:rsidRDefault="003C439B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color w:val="242424"/>
          <w:sz w:val="30"/>
          <w:szCs w:val="30"/>
        </w:rPr>
      </w:pPr>
      <w:r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>ความสัมพันธ์ที่มีกับบริษัทย่อย และการร่วมค้าที่มีการเปลี่ยนแปลงอย่างมีสาระสำคัญได้เปิดเผยในหมายเหตุข้อ</w:t>
      </w:r>
      <w:r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AA107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6</w:t>
      </w:r>
      <w:r w:rsidR="00DA592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 xml:space="preserve"> </w:t>
      </w:r>
      <w:r w:rsidR="00DA592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  <w:cs/>
        </w:rPr>
        <w:t xml:space="preserve">และ </w:t>
      </w:r>
      <w:r w:rsidR="00AA1075" w:rsidRPr="00616564">
        <w:rPr>
          <w:rFonts w:asciiTheme="majorBidi" w:eastAsia="Times New Roman" w:hAnsiTheme="majorBidi" w:cstheme="majorBidi"/>
          <w:color w:val="242424"/>
          <w:spacing w:val="-6"/>
          <w:sz w:val="30"/>
          <w:szCs w:val="30"/>
        </w:rPr>
        <w:t>7</w:t>
      </w:r>
      <w:r w:rsidRPr="00616564">
        <w:rPr>
          <w:rFonts w:asciiTheme="majorBidi" w:eastAsia="Times New Roman" w:hAnsiTheme="majorBidi" w:cstheme="majorBidi"/>
          <w:color w:val="242424"/>
          <w:sz w:val="30"/>
          <w:szCs w:val="30"/>
          <w:cs/>
        </w:rPr>
        <w:t xml:space="preserve"> </w:t>
      </w:r>
      <w:r w:rsidR="00C07ED9" w:rsidRPr="00616564">
        <w:rPr>
          <w:rFonts w:asciiTheme="majorBidi" w:eastAsia="Times New Roman" w:hAnsiTheme="majorBidi" w:hint="cs"/>
          <w:color w:val="242424"/>
          <w:sz w:val="30"/>
          <w:szCs w:val="30"/>
          <w:cs/>
        </w:rPr>
        <w:t>สำหรับบุคคลหรือกิจการอื่นที่เกี่ยวข้องกันไม่มีการเปลี่ยนแปลงอย่างมีสาระสำคัญในระหว่างงวด กลุ่มบริษัทมีรายการระหว่างกันที่มีนัยสำคัญในระหว่างงวดดังนี้</w:t>
      </w:r>
    </w:p>
    <w:p w14:paraId="7CECAE8B" w14:textId="7122549D" w:rsidR="008C2504" w:rsidRPr="00616564" w:rsidRDefault="008C2504" w:rsidP="003C43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5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15"/>
        <w:gridCol w:w="1009"/>
        <w:gridCol w:w="236"/>
        <w:gridCol w:w="1056"/>
        <w:gridCol w:w="236"/>
        <w:gridCol w:w="1083"/>
        <w:gridCol w:w="237"/>
        <w:gridCol w:w="1085"/>
      </w:tblGrid>
      <w:tr w:rsidR="008D4464" w:rsidRPr="00A57F81" w14:paraId="7927623B" w14:textId="77777777" w:rsidTr="0043084A">
        <w:trPr>
          <w:trHeight w:val="119"/>
          <w:tblHeader/>
        </w:trPr>
        <w:tc>
          <w:tcPr>
            <w:tcW w:w="2272" w:type="pct"/>
            <w:shd w:val="clear" w:color="auto" w:fill="auto"/>
          </w:tcPr>
          <w:p w14:paraId="4355DB16" w14:textId="77777777" w:rsidR="008D4464" w:rsidRPr="00A57F81" w:rsidRDefault="008D4464" w:rsidP="00A046B8">
            <w:pPr>
              <w:pStyle w:val="BodyText"/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57F81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70" w:type="pct"/>
            <w:gridSpan w:val="3"/>
            <w:shd w:val="clear" w:color="auto" w:fill="auto"/>
          </w:tcPr>
          <w:p w14:paraId="4FC2C2FE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  <w:shd w:val="clear" w:color="auto" w:fill="auto"/>
          </w:tcPr>
          <w:p w14:paraId="7DBF689B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28" w:type="pct"/>
            <w:gridSpan w:val="3"/>
            <w:shd w:val="clear" w:color="auto" w:fill="auto"/>
          </w:tcPr>
          <w:p w14:paraId="331CF673" w14:textId="77777777" w:rsidR="008D4464" w:rsidRPr="00A57F81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57F8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464" w:rsidRPr="00DA5925" w14:paraId="79BAA76F" w14:textId="77777777" w:rsidTr="0043084A">
        <w:trPr>
          <w:tblHeader/>
        </w:trPr>
        <w:tc>
          <w:tcPr>
            <w:tcW w:w="2272" w:type="pct"/>
            <w:shd w:val="clear" w:color="auto" w:fill="auto"/>
          </w:tcPr>
          <w:p w14:paraId="76F06412" w14:textId="77777777" w:rsidR="008D4464" w:rsidRPr="00DA5925" w:rsidRDefault="008D4464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30</w:t>
            </w:r>
            <w:r w:rsidRPr="00DA592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57" w:type="pct"/>
            <w:shd w:val="clear" w:color="auto" w:fill="auto"/>
          </w:tcPr>
          <w:p w14:paraId="7F3C0371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3C5CFE76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69ACACF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14:paraId="0B634E27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BB9F7AB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1" w:type="pct"/>
            <w:shd w:val="clear" w:color="auto" w:fill="auto"/>
          </w:tcPr>
          <w:p w14:paraId="285F6298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6E562447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8D4464" w:rsidRPr="00DA5925" w14:paraId="356D826C" w14:textId="77777777" w:rsidTr="00A046B8">
        <w:trPr>
          <w:trHeight w:val="63"/>
          <w:tblHeader/>
        </w:trPr>
        <w:tc>
          <w:tcPr>
            <w:tcW w:w="2272" w:type="pct"/>
            <w:shd w:val="clear" w:color="auto" w:fill="auto"/>
          </w:tcPr>
          <w:p w14:paraId="08B6400B" w14:textId="77777777" w:rsidR="008D4464" w:rsidRPr="00DA5925" w:rsidRDefault="008D4464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8" w:type="pct"/>
            <w:gridSpan w:val="7"/>
            <w:shd w:val="clear" w:color="auto" w:fill="auto"/>
          </w:tcPr>
          <w:p w14:paraId="52C39D11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4464" w:rsidRPr="00DA5925" w14:paraId="7203C8C2" w14:textId="77777777" w:rsidTr="0043084A">
        <w:tc>
          <w:tcPr>
            <w:tcW w:w="2272" w:type="pct"/>
            <w:shd w:val="clear" w:color="auto" w:fill="auto"/>
          </w:tcPr>
          <w:p w14:paraId="45313CA1" w14:textId="77777777" w:rsidR="008D4464" w:rsidRPr="00DA5925" w:rsidRDefault="008D4464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557" w:type="pct"/>
            <w:shd w:val="clear" w:color="auto" w:fill="auto"/>
          </w:tcPr>
          <w:p w14:paraId="0CEFCCB3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668CAB31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D907189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69605C79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0C887A4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180877D2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7E97395" w14:textId="77777777" w:rsidR="008D4464" w:rsidRPr="00DA5925" w:rsidRDefault="008D4464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3084A" w:rsidRPr="00DA5925" w14:paraId="75DD5B2A" w14:textId="77777777" w:rsidTr="0043084A">
        <w:tc>
          <w:tcPr>
            <w:tcW w:w="2272" w:type="pct"/>
            <w:shd w:val="clear" w:color="auto" w:fill="auto"/>
          </w:tcPr>
          <w:p w14:paraId="1639AC12" w14:textId="754E75B1" w:rsidR="0043084A" w:rsidRPr="00DA45E4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5E4">
              <w:rPr>
                <w:rFonts w:asciiTheme="majorBidi" w:hAnsiTheme="majorBidi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3D8AF01A" w14:textId="0473744A" w:rsidR="0043084A" w:rsidRPr="00A1352E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D33C9A">
              <w:rPr>
                <w:rFonts w:asciiTheme="majorBidi" w:hAnsiTheme="majorBidi" w:cstheme="majorBidi"/>
                <w:sz w:val="30"/>
                <w:szCs w:val="30"/>
              </w:rPr>
              <w:t xml:space="preserve">                9 </w:t>
            </w:r>
          </w:p>
        </w:tc>
        <w:tc>
          <w:tcPr>
            <w:tcW w:w="130" w:type="pct"/>
            <w:shd w:val="clear" w:color="auto" w:fill="auto"/>
          </w:tcPr>
          <w:p w14:paraId="1629ECD1" w14:textId="77777777" w:rsidR="0043084A" w:rsidRPr="001D4B3C" w:rsidRDefault="0043084A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83" w:type="pct"/>
            <w:shd w:val="clear" w:color="auto" w:fill="auto"/>
          </w:tcPr>
          <w:p w14:paraId="616EB975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1352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6FCDABCC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0449956" w14:textId="5CBECB98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D33C9A">
              <w:rPr>
                <w:rFonts w:asciiTheme="majorBidi" w:hAnsiTheme="majorBidi" w:cstheme="majorBidi"/>
                <w:sz w:val="30"/>
                <w:szCs w:val="30"/>
              </w:rPr>
              <w:t xml:space="preserve">                9 </w:t>
            </w:r>
          </w:p>
        </w:tc>
        <w:tc>
          <w:tcPr>
            <w:tcW w:w="131" w:type="pct"/>
            <w:shd w:val="clear" w:color="auto" w:fill="auto"/>
          </w:tcPr>
          <w:p w14:paraId="22BB4532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55A578C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-</w:t>
            </w:r>
          </w:p>
        </w:tc>
      </w:tr>
      <w:tr w:rsidR="0043084A" w:rsidRPr="00DA5925" w14:paraId="3086B6B5" w14:textId="77777777" w:rsidTr="0043084A">
        <w:tc>
          <w:tcPr>
            <w:tcW w:w="2272" w:type="pct"/>
            <w:shd w:val="clear" w:color="auto" w:fill="auto"/>
          </w:tcPr>
          <w:p w14:paraId="47FF5B22" w14:textId="264129B9" w:rsidR="0043084A" w:rsidRPr="00DA45E4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45E4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  <w:shd w:val="clear" w:color="auto" w:fill="auto"/>
          </w:tcPr>
          <w:p w14:paraId="2A581160" w14:textId="4A53780B" w:rsidR="0043084A" w:rsidRPr="00DA5925" w:rsidRDefault="002A3900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A3900">
              <w:rPr>
                <w:rFonts w:asciiTheme="majorBidi" w:hAnsiTheme="majorBidi"/>
                <w:sz w:val="30"/>
                <w:szCs w:val="30"/>
              </w:rPr>
              <w:t>113</w:t>
            </w:r>
          </w:p>
        </w:tc>
        <w:tc>
          <w:tcPr>
            <w:tcW w:w="130" w:type="pct"/>
            <w:shd w:val="clear" w:color="auto" w:fill="auto"/>
          </w:tcPr>
          <w:p w14:paraId="0F9F6A8B" w14:textId="77777777" w:rsidR="0043084A" w:rsidRPr="00DA5925" w:rsidRDefault="0043084A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1C701BA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7A9A355A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8FDB669" w14:textId="17DF9044" w:rsidR="0043084A" w:rsidRPr="00DA5925" w:rsidRDefault="002A3900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2A3900">
              <w:rPr>
                <w:rFonts w:asciiTheme="majorBidi" w:hAnsiTheme="majorBidi"/>
                <w:sz w:val="30"/>
                <w:szCs w:val="30"/>
              </w:rPr>
              <w:t>113</w:t>
            </w:r>
          </w:p>
        </w:tc>
        <w:tc>
          <w:tcPr>
            <w:tcW w:w="131" w:type="pct"/>
            <w:shd w:val="clear" w:color="auto" w:fill="auto"/>
          </w:tcPr>
          <w:p w14:paraId="084B7F3D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35CF743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3084A" w:rsidRPr="00CE2AED" w14:paraId="41702B6A" w14:textId="77777777" w:rsidTr="0043084A">
        <w:tc>
          <w:tcPr>
            <w:tcW w:w="2272" w:type="pct"/>
            <w:shd w:val="clear" w:color="auto" w:fill="auto"/>
          </w:tcPr>
          <w:p w14:paraId="3B1C10C6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3EBC5FA9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BAEA72A" w14:textId="77777777" w:rsidR="0043084A" w:rsidRPr="00CE2AED" w:rsidRDefault="0043084A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64FEF1E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53952B36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CA7A43D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6548808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3F38CDF" w14:textId="77777777" w:rsidR="0043084A" w:rsidRPr="00CE2AED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43084A" w:rsidRPr="00DA5925" w14:paraId="7BD9D13B" w14:textId="77777777" w:rsidTr="0043084A">
        <w:tc>
          <w:tcPr>
            <w:tcW w:w="2272" w:type="pct"/>
            <w:shd w:val="clear" w:color="auto" w:fill="auto"/>
          </w:tcPr>
          <w:p w14:paraId="63E76635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3F48F2F2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C9CF2C5" w14:textId="77777777" w:rsidR="0043084A" w:rsidRPr="00DA5925" w:rsidRDefault="0043084A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C1A6CFF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7CD44F2B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7EE3155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07E78EE1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9611119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43084A" w:rsidRPr="00DA5925" w14:paraId="1DF4540C" w14:textId="77777777" w:rsidTr="0043084A">
        <w:tc>
          <w:tcPr>
            <w:tcW w:w="2272" w:type="pct"/>
            <w:shd w:val="clear" w:color="auto" w:fill="auto"/>
          </w:tcPr>
          <w:p w14:paraId="1DA843CE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5B3DE93C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712993DC" w14:textId="77777777" w:rsidR="0043084A" w:rsidRPr="00DA5925" w:rsidRDefault="0043084A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31A62CB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064CF9F7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21E21A4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8FD7129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DEB10E7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43084A" w:rsidRPr="00DA5925" w14:paraId="4D727D28" w14:textId="77777777" w:rsidTr="0043084A">
        <w:tc>
          <w:tcPr>
            <w:tcW w:w="2272" w:type="pct"/>
            <w:shd w:val="clear" w:color="auto" w:fill="auto"/>
          </w:tcPr>
          <w:p w14:paraId="5FE621C6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1AAA8F49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C479BA5" w14:textId="77777777" w:rsidR="0043084A" w:rsidRPr="00DA5925" w:rsidRDefault="0043084A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022ABE4B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3CD3034F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632D329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6DB6DC3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B0EAF94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43084A" w:rsidRPr="00DA5925" w14:paraId="1280CAD6" w14:textId="77777777" w:rsidTr="0043084A">
        <w:tc>
          <w:tcPr>
            <w:tcW w:w="2272" w:type="pct"/>
            <w:shd w:val="clear" w:color="auto" w:fill="auto"/>
          </w:tcPr>
          <w:p w14:paraId="109F3152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4633D042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4CC95A07" w14:textId="77777777" w:rsidR="0043084A" w:rsidRPr="00DA5925" w:rsidRDefault="0043084A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38FA784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191A5F27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23C119BC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42050E79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709153E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43084A" w:rsidRPr="00DA5925" w14:paraId="026E259D" w14:textId="77777777" w:rsidTr="0043084A">
        <w:tc>
          <w:tcPr>
            <w:tcW w:w="2272" w:type="pct"/>
            <w:shd w:val="clear" w:color="auto" w:fill="auto"/>
          </w:tcPr>
          <w:p w14:paraId="073E6AA3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บริษัทใหญ่</w:t>
            </w:r>
          </w:p>
        </w:tc>
        <w:tc>
          <w:tcPr>
            <w:tcW w:w="557" w:type="pct"/>
            <w:shd w:val="clear" w:color="auto" w:fill="auto"/>
          </w:tcPr>
          <w:p w14:paraId="008D9CA0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53BE5C72" w14:textId="77777777" w:rsidR="0043084A" w:rsidRPr="00DA5925" w:rsidRDefault="0043084A" w:rsidP="00430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8ED75B4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58C95C19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FDEFF87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68FDACB7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66D7DE0A" w14:textId="77777777" w:rsidR="0043084A" w:rsidRPr="00DA5925" w:rsidRDefault="0043084A" w:rsidP="00430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</w:tr>
      <w:tr w:rsidR="00885631" w:rsidRPr="00DA5925" w14:paraId="07A5520E" w14:textId="77777777" w:rsidTr="0043084A">
        <w:tc>
          <w:tcPr>
            <w:tcW w:w="2272" w:type="pct"/>
            <w:shd w:val="clear" w:color="auto" w:fill="auto"/>
          </w:tcPr>
          <w:p w14:paraId="56A5B4CD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2E16023B" w14:textId="1FB00B86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</w:rPr>
              <w:t>1,465</w:t>
            </w:r>
          </w:p>
        </w:tc>
        <w:tc>
          <w:tcPr>
            <w:tcW w:w="130" w:type="pct"/>
            <w:shd w:val="clear" w:color="auto" w:fill="auto"/>
          </w:tcPr>
          <w:p w14:paraId="1D604F2D" w14:textId="77777777" w:rsidR="00885631" w:rsidRPr="00DA5925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2CA3E9A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1</w:t>
            </w:r>
            <w:r w:rsidRPr="004626B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/>
                <w:sz w:val="30"/>
                <w:szCs w:val="30"/>
              </w:rPr>
              <w:t>767</w:t>
            </w:r>
          </w:p>
        </w:tc>
        <w:tc>
          <w:tcPr>
            <w:tcW w:w="130" w:type="pct"/>
            <w:shd w:val="clear" w:color="auto" w:fill="auto"/>
          </w:tcPr>
          <w:p w14:paraId="73D057D5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AC687EF" w14:textId="5C98B2BF" w:rsidR="00885631" w:rsidRPr="00A4064E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</w:rPr>
              <w:t>1,465</w:t>
            </w:r>
          </w:p>
        </w:tc>
        <w:tc>
          <w:tcPr>
            <w:tcW w:w="131" w:type="pct"/>
            <w:shd w:val="clear" w:color="auto" w:fill="auto"/>
          </w:tcPr>
          <w:p w14:paraId="4D59918C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0318AC5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1</w:t>
            </w:r>
            <w:r w:rsidRPr="00A4064E">
              <w:rPr>
                <w:rFonts w:asciiTheme="majorBidi" w:hAnsiTheme="majorBidi"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/>
                <w:sz w:val="30"/>
                <w:szCs w:val="30"/>
              </w:rPr>
              <w:t>767</w:t>
            </w:r>
          </w:p>
        </w:tc>
      </w:tr>
      <w:tr w:rsidR="00885631" w:rsidRPr="00DA5925" w14:paraId="4CE82BB7" w14:textId="77777777" w:rsidTr="0043084A">
        <w:tc>
          <w:tcPr>
            <w:tcW w:w="2272" w:type="pct"/>
            <w:shd w:val="clear" w:color="auto" w:fill="auto"/>
          </w:tcPr>
          <w:p w14:paraId="6C499630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  <w:shd w:val="clear" w:color="auto" w:fill="auto"/>
          </w:tcPr>
          <w:p w14:paraId="5E139302" w14:textId="3FB6C8E1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30" w:type="pct"/>
            <w:shd w:val="clear" w:color="auto" w:fill="auto"/>
          </w:tcPr>
          <w:p w14:paraId="2FFB8DB7" w14:textId="77777777" w:rsidR="00885631" w:rsidRPr="00DA5925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0788516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130" w:type="pct"/>
            <w:shd w:val="clear" w:color="auto" w:fill="auto"/>
          </w:tcPr>
          <w:p w14:paraId="0A969482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DCBE7D6" w14:textId="690E3BF3" w:rsidR="00885631" w:rsidRPr="00A4064E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31" w:type="pct"/>
            <w:shd w:val="clear" w:color="auto" w:fill="auto"/>
          </w:tcPr>
          <w:p w14:paraId="2289E7D1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F8F060F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cs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88</w:t>
            </w:r>
          </w:p>
        </w:tc>
      </w:tr>
      <w:tr w:rsidR="00885631" w:rsidRPr="00DA5925" w14:paraId="6E376122" w14:textId="77777777" w:rsidTr="0043084A">
        <w:tc>
          <w:tcPr>
            <w:tcW w:w="2272" w:type="pct"/>
            <w:shd w:val="clear" w:color="auto" w:fill="auto"/>
          </w:tcPr>
          <w:p w14:paraId="01E1E327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557" w:type="pct"/>
            <w:shd w:val="clear" w:color="auto" w:fill="auto"/>
          </w:tcPr>
          <w:p w14:paraId="51D3F036" w14:textId="6245383A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4AB3256E" w14:textId="77777777" w:rsidR="00885631" w:rsidRPr="00DA5925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5AFC753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537E973D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A7CE211" w14:textId="621ECF10" w:rsidR="00885631" w:rsidRPr="00A4064E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cs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31" w:type="pct"/>
            <w:shd w:val="clear" w:color="auto" w:fill="auto"/>
          </w:tcPr>
          <w:p w14:paraId="63F97706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457FAA4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4</w:t>
            </w:r>
          </w:p>
        </w:tc>
      </w:tr>
      <w:tr w:rsidR="00885631" w:rsidRPr="00DA5925" w14:paraId="5562D4A7" w14:textId="77777777" w:rsidTr="0043084A">
        <w:tc>
          <w:tcPr>
            <w:tcW w:w="2272" w:type="pct"/>
            <w:shd w:val="clear" w:color="auto" w:fill="auto"/>
          </w:tcPr>
          <w:p w14:paraId="5D96436B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7" w:type="pct"/>
            <w:shd w:val="clear" w:color="auto" w:fill="auto"/>
          </w:tcPr>
          <w:p w14:paraId="68A559A1" w14:textId="148AF6C5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30" w:type="pct"/>
            <w:shd w:val="clear" w:color="auto" w:fill="auto"/>
          </w:tcPr>
          <w:p w14:paraId="2A6C55B3" w14:textId="77777777" w:rsidR="00885631" w:rsidRPr="00DA5925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9207033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30" w:type="pct"/>
            <w:shd w:val="clear" w:color="auto" w:fill="auto"/>
          </w:tcPr>
          <w:p w14:paraId="0C7D0289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2D7097A" w14:textId="52FA8755" w:rsidR="00885631" w:rsidRPr="00A4064E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31" w:type="pct"/>
            <w:shd w:val="clear" w:color="auto" w:fill="auto"/>
          </w:tcPr>
          <w:p w14:paraId="7E9360A3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76EF4CD1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33</w:t>
            </w:r>
          </w:p>
        </w:tc>
      </w:tr>
      <w:tr w:rsidR="00885631" w:rsidRPr="00DA5925" w14:paraId="426C86F3" w14:textId="77777777" w:rsidTr="0043084A">
        <w:tc>
          <w:tcPr>
            <w:tcW w:w="2272" w:type="pct"/>
            <w:shd w:val="clear" w:color="auto" w:fill="auto"/>
          </w:tcPr>
          <w:p w14:paraId="4B84E5B5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557" w:type="pct"/>
            <w:shd w:val="clear" w:color="auto" w:fill="auto"/>
          </w:tcPr>
          <w:p w14:paraId="446D1ED4" w14:textId="3229940C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130" w:type="pct"/>
            <w:shd w:val="clear" w:color="auto" w:fill="auto"/>
          </w:tcPr>
          <w:p w14:paraId="29448F32" w14:textId="77777777" w:rsidR="00885631" w:rsidRPr="00DA5925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6364562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30" w:type="pct"/>
            <w:shd w:val="clear" w:color="auto" w:fill="auto"/>
          </w:tcPr>
          <w:p w14:paraId="2B10A0BC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7F327DC" w14:textId="70269EA5" w:rsidR="00885631" w:rsidRPr="00A4064E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  <w:tc>
          <w:tcPr>
            <w:tcW w:w="131" w:type="pct"/>
            <w:shd w:val="clear" w:color="auto" w:fill="auto"/>
          </w:tcPr>
          <w:p w14:paraId="064CFB6B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255D8D7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259</w:t>
            </w:r>
          </w:p>
        </w:tc>
      </w:tr>
      <w:tr w:rsidR="00885631" w:rsidRPr="003B71FD" w14:paraId="1CC117FA" w14:textId="77777777" w:rsidTr="0043084A">
        <w:tc>
          <w:tcPr>
            <w:tcW w:w="2272" w:type="pct"/>
            <w:shd w:val="clear" w:color="auto" w:fill="auto"/>
          </w:tcPr>
          <w:p w14:paraId="5881DFC2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0971FA42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749A7537" w14:textId="77777777" w:rsidR="00885631" w:rsidRPr="003B71FD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648FA482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75A6EDDC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1FFFFA93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</w:tcPr>
          <w:p w14:paraId="3A3C9160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</w:tcPr>
          <w:p w14:paraId="40A1DDA7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85631" w:rsidRPr="00DA5925" w14:paraId="7E41E1E7" w14:textId="77777777" w:rsidTr="0043084A">
        <w:tc>
          <w:tcPr>
            <w:tcW w:w="2272" w:type="pct"/>
            <w:shd w:val="clear" w:color="auto" w:fill="auto"/>
          </w:tcPr>
          <w:p w14:paraId="36C19029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7" w:type="pct"/>
            <w:shd w:val="clear" w:color="auto" w:fill="auto"/>
          </w:tcPr>
          <w:p w14:paraId="3AC45388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18C54BB2" w14:textId="77777777" w:rsidR="00885631" w:rsidRPr="00DA5925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63F5A37C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</w:tcPr>
          <w:p w14:paraId="618DB23F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13FC11CD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4843A310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65D3827D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5631" w:rsidRPr="00DA5925" w14:paraId="2AE8163A" w14:textId="77777777" w:rsidTr="0043084A">
        <w:tc>
          <w:tcPr>
            <w:tcW w:w="2272" w:type="pct"/>
            <w:shd w:val="clear" w:color="auto" w:fill="auto"/>
          </w:tcPr>
          <w:p w14:paraId="40845BB8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30BF84FA" w14:textId="6827E4A5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3E5D2A36" w14:textId="77777777" w:rsidR="00885631" w:rsidRPr="00DA5925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72926B9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0BF372A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2B40353" w14:textId="56BD4AA3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2EF0626B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6FC5F7D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/>
                <w:sz w:val="30"/>
                <w:szCs w:val="30"/>
              </w:rPr>
              <w:t>4</w:t>
            </w:r>
            <w:r w:rsidRPr="0086278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A1075">
              <w:rPr>
                <w:rFonts w:asciiTheme="majorBidi" w:hAnsiTheme="majorBidi"/>
                <w:sz w:val="30"/>
                <w:szCs w:val="30"/>
              </w:rPr>
              <w:t>480</w:t>
            </w:r>
          </w:p>
        </w:tc>
      </w:tr>
      <w:tr w:rsidR="00885631" w:rsidRPr="00DA5925" w14:paraId="25B5EB5F" w14:textId="77777777" w:rsidTr="0043084A">
        <w:tc>
          <w:tcPr>
            <w:tcW w:w="2272" w:type="pct"/>
            <w:shd w:val="clear" w:color="auto" w:fill="auto"/>
          </w:tcPr>
          <w:p w14:paraId="24A9846A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  <w:shd w:val="clear" w:color="auto" w:fill="auto"/>
          </w:tcPr>
          <w:p w14:paraId="1649AC14" w14:textId="5D7B8C32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35B3F61" w14:textId="77777777" w:rsidR="00885631" w:rsidRPr="00DA5925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E9B23FB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0C059C8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E412267" w14:textId="36E53F3C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1" w:type="pct"/>
            <w:shd w:val="clear" w:color="auto" w:fill="auto"/>
          </w:tcPr>
          <w:p w14:paraId="73D18D9A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9323206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</w:tr>
      <w:tr w:rsidR="00885631" w14:paraId="4F4FF1AD" w14:textId="77777777" w:rsidTr="0043084A">
        <w:tc>
          <w:tcPr>
            <w:tcW w:w="2272" w:type="pct"/>
            <w:shd w:val="clear" w:color="auto" w:fill="auto"/>
          </w:tcPr>
          <w:p w14:paraId="4F135129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7" w:type="pct"/>
            <w:shd w:val="clear" w:color="auto" w:fill="auto"/>
          </w:tcPr>
          <w:p w14:paraId="331D6DD5" w14:textId="67BE3679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0B0B595A" w14:textId="77777777" w:rsidR="00885631" w:rsidRPr="00DA5925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D6F846C" w14:textId="77777777" w:rsidR="00885631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4A37FBF3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0C97583" w14:textId="13B7A97B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2BAE136F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02C51EE" w14:textId="77777777" w:rsidR="00885631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  <w:tr w:rsidR="00885631" w:rsidRPr="003B71FD" w14:paraId="6C569160" w14:textId="77777777" w:rsidTr="0043084A">
        <w:tc>
          <w:tcPr>
            <w:tcW w:w="2272" w:type="pct"/>
            <w:shd w:val="clear" w:color="auto" w:fill="auto"/>
          </w:tcPr>
          <w:p w14:paraId="48F747FF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5191ECC9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6635AB1E" w14:textId="77777777" w:rsidR="00885631" w:rsidRPr="003B71FD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33F27E68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16"/>
                <w:szCs w:val="16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78E833D2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7F18E989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</w:tcPr>
          <w:p w14:paraId="79C41C7C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</w:tcPr>
          <w:p w14:paraId="7385BAA7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85631" w:rsidRPr="00DA5925" w14:paraId="4096D47C" w14:textId="77777777" w:rsidTr="0043084A">
        <w:tc>
          <w:tcPr>
            <w:tcW w:w="2272" w:type="pct"/>
            <w:shd w:val="clear" w:color="auto" w:fill="auto"/>
          </w:tcPr>
          <w:p w14:paraId="501401B1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57" w:type="pct"/>
            <w:shd w:val="clear" w:color="auto" w:fill="auto"/>
          </w:tcPr>
          <w:p w14:paraId="2A91B9D8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33936571" w14:textId="77777777" w:rsidR="00885631" w:rsidRPr="00DA5925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8A76EF3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0A584463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74430D9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1" w:type="pct"/>
            <w:shd w:val="clear" w:color="auto" w:fill="auto"/>
          </w:tcPr>
          <w:p w14:paraId="0E12FF74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9DEBA1E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85631" w:rsidRPr="00DA5925" w14:paraId="66922003" w14:textId="77777777" w:rsidTr="0043084A">
        <w:tc>
          <w:tcPr>
            <w:tcW w:w="2272" w:type="pct"/>
            <w:shd w:val="clear" w:color="auto" w:fill="auto"/>
          </w:tcPr>
          <w:p w14:paraId="75626CBD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5BF28ABD" w14:textId="3C88D535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100</w:t>
            </w:r>
          </w:p>
        </w:tc>
        <w:tc>
          <w:tcPr>
            <w:tcW w:w="130" w:type="pct"/>
            <w:shd w:val="clear" w:color="auto" w:fill="auto"/>
          </w:tcPr>
          <w:p w14:paraId="02C16D13" w14:textId="77777777" w:rsidR="00885631" w:rsidRPr="00DA5925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51822168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0436CA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194</w:t>
            </w:r>
          </w:p>
        </w:tc>
        <w:tc>
          <w:tcPr>
            <w:tcW w:w="130" w:type="pct"/>
            <w:shd w:val="clear" w:color="auto" w:fill="auto"/>
          </w:tcPr>
          <w:p w14:paraId="084872C5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E67ADD5" w14:textId="3014738A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131" w:type="pct"/>
            <w:shd w:val="clear" w:color="auto" w:fill="auto"/>
          </w:tcPr>
          <w:p w14:paraId="4A849C0B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C633FC4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5631" w:rsidRPr="00DA5925" w14:paraId="7CE3B706" w14:textId="77777777" w:rsidTr="0043084A">
        <w:tc>
          <w:tcPr>
            <w:tcW w:w="2272" w:type="pct"/>
            <w:shd w:val="clear" w:color="auto" w:fill="auto"/>
          </w:tcPr>
          <w:p w14:paraId="0EE2FCD1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  <w:shd w:val="clear" w:color="auto" w:fill="auto"/>
          </w:tcPr>
          <w:p w14:paraId="35099CB7" w14:textId="68681EE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13</w:t>
            </w:r>
          </w:p>
        </w:tc>
        <w:tc>
          <w:tcPr>
            <w:tcW w:w="130" w:type="pct"/>
            <w:shd w:val="clear" w:color="auto" w:fill="auto"/>
          </w:tcPr>
          <w:p w14:paraId="4CCDFA90" w14:textId="77777777" w:rsidR="00885631" w:rsidRPr="00DA5925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512373D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76DDD93A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7E37D82" w14:textId="1BA15006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82688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31" w:type="pct"/>
            <w:shd w:val="clear" w:color="auto" w:fill="auto"/>
          </w:tcPr>
          <w:p w14:paraId="2D52AC62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7AC025E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85631" w:rsidRPr="00DA5925" w14:paraId="564047AC" w14:textId="77777777" w:rsidTr="0043084A">
        <w:tc>
          <w:tcPr>
            <w:tcW w:w="2272" w:type="pct"/>
            <w:shd w:val="clear" w:color="auto" w:fill="auto"/>
          </w:tcPr>
          <w:p w14:paraId="46F14A14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592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557" w:type="pct"/>
            <w:shd w:val="clear" w:color="auto" w:fill="auto"/>
          </w:tcPr>
          <w:p w14:paraId="31B3C67F" w14:textId="7D767D26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58D2B8D2" w14:textId="77777777" w:rsidR="00885631" w:rsidRPr="00DA5925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7094375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296D99F3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CB7CCD3" w14:textId="1687B652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32</w:t>
            </w:r>
          </w:p>
        </w:tc>
        <w:tc>
          <w:tcPr>
            <w:tcW w:w="131" w:type="pct"/>
            <w:shd w:val="clear" w:color="auto" w:fill="auto"/>
          </w:tcPr>
          <w:p w14:paraId="6239BAC7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BBF5582" w14:textId="77777777" w:rsidR="00885631" w:rsidRPr="00DA5925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102</w:t>
            </w:r>
          </w:p>
        </w:tc>
      </w:tr>
      <w:tr w:rsidR="00885631" w:rsidRPr="003B71FD" w14:paraId="7ED286B2" w14:textId="77777777" w:rsidTr="0043084A">
        <w:tc>
          <w:tcPr>
            <w:tcW w:w="2272" w:type="pct"/>
            <w:shd w:val="clear" w:color="auto" w:fill="auto"/>
          </w:tcPr>
          <w:p w14:paraId="7B0A7D74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5C7BC187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12BC3196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58C6FD4A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0" w:type="pct"/>
            <w:shd w:val="clear" w:color="auto" w:fill="auto"/>
          </w:tcPr>
          <w:p w14:paraId="64EFE9C1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62E78434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31" w:type="pct"/>
            <w:shd w:val="clear" w:color="auto" w:fill="auto"/>
          </w:tcPr>
          <w:p w14:paraId="66C798BA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</w:tcPr>
          <w:p w14:paraId="123B0F9C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85631" w:rsidRPr="00686947" w14:paraId="6038D788" w14:textId="77777777" w:rsidTr="0043084A">
        <w:tc>
          <w:tcPr>
            <w:tcW w:w="2272" w:type="pct"/>
            <w:shd w:val="clear" w:color="auto" w:fill="auto"/>
          </w:tcPr>
          <w:p w14:paraId="6D864F40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686947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57" w:type="pct"/>
            <w:shd w:val="clear" w:color="auto" w:fill="auto"/>
          </w:tcPr>
          <w:p w14:paraId="549B3C5D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6267AE33" w14:textId="77777777" w:rsidR="00885631" w:rsidRPr="00686947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E92C261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1F37D3A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3BBEEA3C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  <w:shd w:val="clear" w:color="auto" w:fill="auto"/>
          </w:tcPr>
          <w:p w14:paraId="262CC75B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EE8B372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885631" w:rsidRPr="00686947" w14:paraId="58532E55" w14:textId="77777777" w:rsidTr="0043084A">
        <w:tc>
          <w:tcPr>
            <w:tcW w:w="2272" w:type="pct"/>
            <w:shd w:val="clear" w:color="auto" w:fill="auto"/>
          </w:tcPr>
          <w:p w14:paraId="7FB1624E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57" w:type="pct"/>
            <w:shd w:val="clear" w:color="auto" w:fill="auto"/>
          </w:tcPr>
          <w:p w14:paraId="53154BBC" w14:textId="15D0EE05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0D6E69">
              <w:rPr>
                <w:rFonts w:asciiTheme="majorBidi" w:hAnsiTheme="majorBidi"/>
                <w:sz w:val="30"/>
                <w:szCs w:val="30"/>
                <w:lang w:eastAsia="zh-CN"/>
              </w:rPr>
              <w:t>3,844</w:t>
            </w:r>
          </w:p>
        </w:tc>
        <w:tc>
          <w:tcPr>
            <w:tcW w:w="130" w:type="pct"/>
            <w:shd w:val="clear" w:color="auto" w:fill="auto"/>
          </w:tcPr>
          <w:p w14:paraId="73075FCF" w14:textId="77777777" w:rsidR="00885631" w:rsidRPr="00686947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7CF37358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5</w:t>
            </w:r>
            <w:r w:rsidRPr="000436CA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407</w:t>
            </w:r>
          </w:p>
        </w:tc>
        <w:tc>
          <w:tcPr>
            <w:tcW w:w="130" w:type="pct"/>
            <w:shd w:val="clear" w:color="auto" w:fill="auto"/>
          </w:tcPr>
          <w:p w14:paraId="229CED95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9533548" w14:textId="4695A1EF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0D6E69">
              <w:rPr>
                <w:rFonts w:asciiTheme="majorBidi" w:hAnsiTheme="majorBidi"/>
                <w:sz w:val="30"/>
                <w:szCs w:val="30"/>
                <w:lang w:eastAsia="zh-CN"/>
              </w:rPr>
              <w:t>3,844</w:t>
            </w:r>
          </w:p>
        </w:tc>
        <w:tc>
          <w:tcPr>
            <w:tcW w:w="131" w:type="pct"/>
            <w:shd w:val="clear" w:color="auto" w:fill="auto"/>
          </w:tcPr>
          <w:p w14:paraId="0830084A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5BABF8C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5</w:t>
            </w:r>
            <w:r w:rsidRPr="001E271C">
              <w:rPr>
                <w:rFonts w:asciiTheme="majorBidi" w:hAnsiTheme="majorBidi"/>
                <w:sz w:val="30"/>
                <w:szCs w:val="30"/>
                <w:lang w:eastAsia="zh-CN"/>
              </w:rPr>
              <w:t>,</w:t>
            </w: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375</w:t>
            </w:r>
          </w:p>
        </w:tc>
      </w:tr>
      <w:tr w:rsidR="00885631" w:rsidRPr="00686947" w14:paraId="3B70F7A7" w14:textId="77777777" w:rsidTr="0043084A">
        <w:tc>
          <w:tcPr>
            <w:tcW w:w="2272" w:type="pct"/>
            <w:shd w:val="clear" w:color="auto" w:fill="auto"/>
          </w:tcPr>
          <w:p w14:paraId="0A254FDE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ซื้อสินค้าหรือบริการ</w:t>
            </w:r>
          </w:p>
        </w:tc>
        <w:tc>
          <w:tcPr>
            <w:tcW w:w="557" w:type="pct"/>
            <w:shd w:val="clear" w:color="auto" w:fill="auto"/>
          </w:tcPr>
          <w:p w14:paraId="5475BB15" w14:textId="0B47E5A0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0D6E69">
              <w:rPr>
                <w:rFonts w:asciiTheme="majorBidi" w:hAnsiTheme="majorBidi"/>
                <w:sz w:val="30"/>
                <w:szCs w:val="30"/>
                <w:lang w:eastAsia="zh-CN"/>
              </w:rPr>
              <w:t>495</w:t>
            </w:r>
          </w:p>
        </w:tc>
        <w:tc>
          <w:tcPr>
            <w:tcW w:w="130" w:type="pct"/>
            <w:shd w:val="clear" w:color="auto" w:fill="auto"/>
          </w:tcPr>
          <w:p w14:paraId="439700C0" w14:textId="77777777" w:rsidR="00885631" w:rsidRPr="00686947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304A3B7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434</w:t>
            </w:r>
          </w:p>
        </w:tc>
        <w:tc>
          <w:tcPr>
            <w:tcW w:w="130" w:type="pct"/>
            <w:shd w:val="clear" w:color="auto" w:fill="auto"/>
          </w:tcPr>
          <w:p w14:paraId="34094E6A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412156B" w14:textId="75723945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0D6E69">
              <w:rPr>
                <w:rFonts w:asciiTheme="majorBidi" w:hAnsiTheme="majorBidi"/>
                <w:sz w:val="30"/>
                <w:szCs w:val="30"/>
                <w:lang w:eastAsia="zh-CN"/>
              </w:rPr>
              <w:t>495</w:t>
            </w:r>
          </w:p>
        </w:tc>
        <w:tc>
          <w:tcPr>
            <w:tcW w:w="131" w:type="pct"/>
            <w:shd w:val="clear" w:color="auto" w:fill="auto"/>
          </w:tcPr>
          <w:p w14:paraId="24CC8CB4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563E9F45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368</w:t>
            </w:r>
          </w:p>
        </w:tc>
      </w:tr>
      <w:tr w:rsidR="00885631" w:rsidRPr="00686947" w14:paraId="1A781FCB" w14:textId="77777777" w:rsidTr="0043084A">
        <w:tc>
          <w:tcPr>
            <w:tcW w:w="2272" w:type="pct"/>
            <w:shd w:val="clear" w:color="auto" w:fill="auto"/>
          </w:tcPr>
          <w:p w14:paraId="77D9967C" w14:textId="060BCF2C" w:rsidR="00885631" w:rsidRDefault="001D2A99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557" w:type="pct"/>
            <w:shd w:val="clear" w:color="auto" w:fill="auto"/>
          </w:tcPr>
          <w:p w14:paraId="716F0490" w14:textId="6040DA41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30" w:type="pct"/>
            <w:shd w:val="clear" w:color="auto" w:fill="auto"/>
          </w:tcPr>
          <w:p w14:paraId="4B0EE958" w14:textId="77777777" w:rsidR="00885631" w:rsidRPr="00686947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161AB781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shd w:val="clear" w:color="auto" w:fill="auto"/>
          </w:tcPr>
          <w:p w14:paraId="19FE7DD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32F9BB8" w14:textId="3A0BF80A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2</w:t>
            </w:r>
          </w:p>
        </w:tc>
        <w:tc>
          <w:tcPr>
            <w:tcW w:w="131" w:type="pct"/>
            <w:shd w:val="clear" w:color="auto" w:fill="auto"/>
          </w:tcPr>
          <w:p w14:paraId="6475B52A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2B3E580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>-</w:t>
            </w:r>
          </w:p>
        </w:tc>
      </w:tr>
      <w:tr w:rsidR="00885631" w:rsidRPr="00686947" w14:paraId="5879E0F2" w14:textId="77777777" w:rsidTr="0043084A">
        <w:tc>
          <w:tcPr>
            <w:tcW w:w="2272" w:type="pct"/>
            <w:shd w:val="clear" w:color="auto" w:fill="auto"/>
          </w:tcPr>
          <w:p w14:paraId="0D685C61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ค่าใช้จ่ายอื่น</w:t>
            </w:r>
          </w:p>
        </w:tc>
        <w:tc>
          <w:tcPr>
            <w:tcW w:w="557" w:type="pct"/>
            <w:shd w:val="clear" w:color="auto" w:fill="auto"/>
          </w:tcPr>
          <w:p w14:paraId="77ACC077" w14:textId="3301D31F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0D6E69">
              <w:rPr>
                <w:rFonts w:asciiTheme="majorBidi" w:hAnsiTheme="majorBidi"/>
                <w:sz w:val="30"/>
                <w:szCs w:val="30"/>
                <w:lang w:eastAsia="zh-CN"/>
              </w:rPr>
              <w:t>28</w:t>
            </w:r>
          </w:p>
        </w:tc>
        <w:tc>
          <w:tcPr>
            <w:tcW w:w="130" w:type="pct"/>
            <w:shd w:val="clear" w:color="auto" w:fill="auto"/>
          </w:tcPr>
          <w:p w14:paraId="39607D28" w14:textId="77777777" w:rsidR="00885631" w:rsidRPr="00686947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45AE3EF9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24</w:t>
            </w:r>
          </w:p>
        </w:tc>
        <w:tc>
          <w:tcPr>
            <w:tcW w:w="130" w:type="pct"/>
            <w:shd w:val="clear" w:color="auto" w:fill="auto"/>
          </w:tcPr>
          <w:p w14:paraId="48B2AF52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09FCC6F7" w14:textId="783767BA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0D6E69">
              <w:rPr>
                <w:rFonts w:asciiTheme="majorBidi" w:hAnsiTheme="majorBidi"/>
                <w:sz w:val="30"/>
                <w:szCs w:val="30"/>
                <w:lang w:eastAsia="zh-CN"/>
              </w:rPr>
              <w:t>28</w:t>
            </w:r>
          </w:p>
        </w:tc>
        <w:tc>
          <w:tcPr>
            <w:tcW w:w="131" w:type="pct"/>
            <w:shd w:val="clear" w:color="auto" w:fill="auto"/>
          </w:tcPr>
          <w:p w14:paraId="4169B3F8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F29FA74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16</w:t>
            </w:r>
          </w:p>
        </w:tc>
      </w:tr>
      <w:tr w:rsidR="00885631" w:rsidRPr="001E271C" w14:paraId="314BD540" w14:textId="77777777" w:rsidTr="0043084A">
        <w:tc>
          <w:tcPr>
            <w:tcW w:w="2272" w:type="pct"/>
            <w:shd w:val="clear" w:color="auto" w:fill="auto"/>
          </w:tcPr>
          <w:p w14:paraId="56B79594" w14:textId="77777777" w:rsidR="00885631" w:rsidRPr="000436CA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pacing w:val="-10"/>
                <w:sz w:val="30"/>
                <w:szCs w:val="30"/>
                <w:highlight w:val="yellow"/>
                <w:cs/>
              </w:rPr>
            </w:pPr>
            <w:r w:rsidRPr="005F2805">
              <w:rPr>
                <w:rFonts w:asciiTheme="majorBidi" w:hAnsiTheme="majorBidi"/>
                <w:spacing w:val="-10"/>
                <w:sz w:val="30"/>
                <w:szCs w:val="30"/>
                <w:cs/>
              </w:rPr>
              <w:t>ค่าใช้จ่ายที่รวมเข้าเป็นต้นทุนของอาคารและอุปกรณ์</w:t>
            </w:r>
          </w:p>
        </w:tc>
        <w:tc>
          <w:tcPr>
            <w:tcW w:w="557" w:type="pct"/>
            <w:shd w:val="clear" w:color="auto" w:fill="auto"/>
          </w:tcPr>
          <w:p w14:paraId="5BF23DA8" w14:textId="680D0821" w:rsidR="00885631" w:rsidRPr="001E271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77344FA3" w14:textId="77777777" w:rsidR="00885631" w:rsidRPr="001E271C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CE018DA" w14:textId="77777777" w:rsidR="00885631" w:rsidRPr="001E271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130" w:type="pct"/>
            <w:shd w:val="clear" w:color="auto" w:fill="auto"/>
          </w:tcPr>
          <w:p w14:paraId="2C2627C2" w14:textId="77777777" w:rsidR="00885631" w:rsidRPr="001E271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4ECFF8AB" w14:textId="00935172" w:rsidR="00885631" w:rsidRPr="001E271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6</w:t>
            </w:r>
          </w:p>
        </w:tc>
        <w:tc>
          <w:tcPr>
            <w:tcW w:w="131" w:type="pct"/>
            <w:shd w:val="clear" w:color="auto" w:fill="auto"/>
          </w:tcPr>
          <w:p w14:paraId="1B83A4FF" w14:textId="77777777" w:rsidR="00885631" w:rsidRPr="001E271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245D7B31" w14:textId="77777777" w:rsidR="00885631" w:rsidRPr="001E271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10</w:t>
            </w:r>
          </w:p>
        </w:tc>
      </w:tr>
      <w:tr w:rsidR="00885631" w:rsidRPr="003B71FD" w14:paraId="2FBAB3BC" w14:textId="77777777" w:rsidTr="0043084A">
        <w:tc>
          <w:tcPr>
            <w:tcW w:w="2272" w:type="pct"/>
            <w:shd w:val="clear" w:color="auto" w:fill="auto"/>
          </w:tcPr>
          <w:p w14:paraId="4540D8E8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pacing w:val="-10"/>
                <w:sz w:val="16"/>
                <w:szCs w:val="16"/>
                <w:cs/>
              </w:rPr>
            </w:pPr>
          </w:p>
        </w:tc>
        <w:tc>
          <w:tcPr>
            <w:tcW w:w="557" w:type="pct"/>
            <w:shd w:val="clear" w:color="auto" w:fill="auto"/>
          </w:tcPr>
          <w:p w14:paraId="63CE2242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16"/>
                <w:szCs w:val="16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76051FFB" w14:textId="77777777" w:rsidR="00885631" w:rsidRPr="003B71FD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583" w:type="pct"/>
            <w:shd w:val="clear" w:color="auto" w:fill="auto"/>
          </w:tcPr>
          <w:p w14:paraId="3DA8D080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16"/>
                <w:szCs w:val="16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1053A322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598" w:type="pct"/>
            <w:shd w:val="clear" w:color="auto" w:fill="auto"/>
          </w:tcPr>
          <w:p w14:paraId="73A600A7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16"/>
                <w:szCs w:val="16"/>
                <w:lang w:eastAsia="zh-CN"/>
              </w:rPr>
            </w:pPr>
          </w:p>
        </w:tc>
        <w:tc>
          <w:tcPr>
            <w:tcW w:w="131" w:type="pct"/>
            <w:shd w:val="clear" w:color="auto" w:fill="auto"/>
          </w:tcPr>
          <w:p w14:paraId="4273F470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16"/>
                <w:szCs w:val="16"/>
              </w:rPr>
            </w:pPr>
          </w:p>
        </w:tc>
        <w:tc>
          <w:tcPr>
            <w:tcW w:w="599" w:type="pct"/>
            <w:shd w:val="clear" w:color="auto" w:fill="auto"/>
          </w:tcPr>
          <w:p w14:paraId="75754A92" w14:textId="77777777" w:rsidR="00885631" w:rsidRPr="003B71FD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16"/>
                <w:szCs w:val="16"/>
                <w:lang w:eastAsia="zh-CN"/>
              </w:rPr>
            </w:pPr>
          </w:p>
        </w:tc>
      </w:tr>
      <w:tr w:rsidR="00885631" w:rsidRPr="00686947" w14:paraId="01AC238B" w14:textId="77777777" w:rsidTr="0043084A">
        <w:tc>
          <w:tcPr>
            <w:tcW w:w="2272" w:type="pct"/>
            <w:shd w:val="clear" w:color="auto" w:fill="auto"/>
          </w:tcPr>
          <w:p w14:paraId="288DEDF8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57" w:type="pct"/>
            <w:shd w:val="clear" w:color="auto" w:fill="auto"/>
          </w:tcPr>
          <w:p w14:paraId="67EEFF2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56C0A1D6" w14:textId="77777777" w:rsidR="00885631" w:rsidRPr="00686947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70D80E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1C1823C6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6521195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  <w:shd w:val="clear" w:color="auto" w:fill="auto"/>
          </w:tcPr>
          <w:p w14:paraId="41D58069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6AC0E44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885631" w:rsidRPr="00686947" w14:paraId="705665E3" w14:textId="77777777" w:rsidTr="0043084A">
        <w:tc>
          <w:tcPr>
            <w:tcW w:w="2272" w:type="pct"/>
            <w:shd w:val="clear" w:color="auto" w:fill="auto"/>
          </w:tcPr>
          <w:p w14:paraId="43DC40FF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686947">
              <w:rPr>
                <w:rFonts w:asciiTheme="majorBidi" w:hAnsi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57" w:type="pct"/>
            <w:shd w:val="clear" w:color="auto" w:fill="auto"/>
          </w:tcPr>
          <w:p w14:paraId="73B644A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3274156E" w14:textId="77777777" w:rsidR="00885631" w:rsidRPr="00686947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A66EC50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  <w:shd w:val="clear" w:color="auto" w:fill="auto"/>
          </w:tcPr>
          <w:p w14:paraId="49847A40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7A52C423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  <w:tc>
          <w:tcPr>
            <w:tcW w:w="131" w:type="pct"/>
            <w:shd w:val="clear" w:color="auto" w:fill="auto"/>
          </w:tcPr>
          <w:p w14:paraId="543B5937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3DA7F68" w14:textId="77777777" w:rsidR="00885631" w:rsidRPr="00686947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</w:p>
        </w:tc>
      </w:tr>
      <w:tr w:rsidR="00885631" w:rsidRPr="001E271C" w14:paraId="4603296A" w14:textId="77777777" w:rsidTr="0043084A">
        <w:tc>
          <w:tcPr>
            <w:tcW w:w="2272" w:type="pct"/>
            <w:shd w:val="clear" w:color="auto" w:fill="auto"/>
          </w:tcPr>
          <w:p w14:paraId="3D8F9CA4" w14:textId="77777777" w:rsidR="00885631" w:rsidRPr="001E271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E271C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1E271C">
              <w:rPr>
                <w:rFonts w:asciiTheme="majorBidi" w:hAnsi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57" w:type="pct"/>
            <w:shd w:val="clear" w:color="auto" w:fill="auto"/>
          </w:tcPr>
          <w:p w14:paraId="49791E10" w14:textId="46A62C24" w:rsidR="00885631" w:rsidRPr="001E271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50</w:t>
            </w:r>
          </w:p>
        </w:tc>
        <w:tc>
          <w:tcPr>
            <w:tcW w:w="130" w:type="pct"/>
            <w:shd w:val="clear" w:color="auto" w:fill="auto"/>
          </w:tcPr>
          <w:p w14:paraId="46832786" w14:textId="77777777" w:rsidR="00885631" w:rsidRPr="001E271C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090261C" w14:textId="77777777" w:rsidR="00885631" w:rsidRPr="001E271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49</w:t>
            </w:r>
          </w:p>
        </w:tc>
        <w:tc>
          <w:tcPr>
            <w:tcW w:w="130" w:type="pct"/>
            <w:shd w:val="clear" w:color="auto" w:fill="auto"/>
          </w:tcPr>
          <w:p w14:paraId="2512BF43" w14:textId="77777777" w:rsidR="00885631" w:rsidRPr="001E271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shd w:val="clear" w:color="auto" w:fill="auto"/>
          </w:tcPr>
          <w:p w14:paraId="5B4044EE" w14:textId="6F72A82E" w:rsidR="00885631" w:rsidRPr="001E271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50</w:t>
            </w:r>
          </w:p>
        </w:tc>
        <w:tc>
          <w:tcPr>
            <w:tcW w:w="131" w:type="pct"/>
            <w:shd w:val="clear" w:color="auto" w:fill="auto"/>
          </w:tcPr>
          <w:p w14:paraId="4BA14543" w14:textId="77777777" w:rsidR="00885631" w:rsidRPr="001E271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04EAFD46" w14:textId="77777777" w:rsidR="00885631" w:rsidRPr="001E271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49</w:t>
            </w:r>
          </w:p>
        </w:tc>
      </w:tr>
      <w:tr w:rsidR="00885631" w:rsidRPr="001E271C" w14:paraId="39584DA5" w14:textId="77777777" w:rsidTr="006F4072">
        <w:tc>
          <w:tcPr>
            <w:tcW w:w="2272" w:type="pct"/>
            <w:shd w:val="clear" w:color="auto" w:fill="auto"/>
          </w:tcPr>
          <w:p w14:paraId="0258B030" w14:textId="77777777" w:rsidR="00885631" w:rsidRPr="001E271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1E271C">
              <w:rPr>
                <w:rFonts w:asciiTheme="majorBidi" w:hAnsiTheme="majorBidi"/>
                <w:sz w:val="30"/>
                <w:szCs w:val="30"/>
              </w:rPr>
              <w:t xml:space="preserve">   </w:t>
            </w:r>
            <w:r w:rsidRPr="001E271C">
              <w:rPr>
                <w:rFonts w:asciiTheme="majorBidi" w:hAnsiTheme="majorBidi"/>
                <w:sz w:val="30"/>
                <w:szCs w:val="30"/>
                <w:cs/>
              </w:rPr>
              <w:t>ผลประโยชน์</w:t>
            </w:r>
            <w:r w:rsidRPr="001E271C">
              <w:rPr>
                <w:rFonts w:asciiTheme="majorBidi" w:hAnsiTheme="majorBidi" w:hint="cs"/>
                <w:sz w:val="30"/>
                <w:szCs w:val="30"/>
                <w:cs/>
              </w:rPr>
              <w:t>หลังออกจากงาน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</w:tcPr>
          <w:p w14:paraId="1F6BCB66" w14:textId="6FF82C9A" w:rsidR="00885631" w:rsidRPr="001E271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30" w:type="pct"/>
            <w:shd w:val="clear" w:color="auto" w:fill="auto"/>
          </w:tcPr>
          <w:p w14:paraId="0566D71C" w14:textId="77777777" w:rsidR="00885631" w:rsidRPr="001E271C" w:rsidRDefault="00885631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5557097D" w14:textId="77777777" w:rsidR="00885631" w:rsidRPr="001E271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5</w:t>
            </w:r>
          </w:p>
        </w:tc>
        <w:tc>
          <w:tcPr>
            <w:tcW w:w="130" w:type="pct"/>
            <w:shd w:val="clear" w:color="auto" w:fill="auto"/>
          </w:tcPr>
          <w:p w14:paraId="0713E2B8" w14:textId="77777777" w:rsidR="00885631" w:rsidRPr="001E271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20ED6C4F" w14:textId="1CAAE559" w:rsidR="00885631" w:rsidRPr="001E271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>
              <w:rPr>
                <w:rFonts w:asciiTheme="majorBidi" w:hAnsiTheme="majorBidi"/>
                <w:sz w:val="30"/>
                <w:szCs w:val="30"/>
                <w:lang w:eastAsia="zh-CN"/>
              </w:rPr>
              <w:t>4</w:t>
            </w:r>
          </w:p>
        </w:tc>
        <w:tc>
          <w:tcPr>
            <w:tcW w:w="131" w:type="pct"/>
            <w:shd w:val="clear" w:color="auto" w:fill="auto"/>
          </w:tcPr>
          <w:p w14:paraId="4F60E6C5" w14:textId="77777777" w:rsidR="00885631" w:rsidRPr="001E271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5381E5C3" w14:textId="77777777" w:rsidR="00885631" w:rsidRPr="001E271C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/>
                <w:sz w:val="30"/>
                <w:szCs w:val="30"/>
                <w:lang w:eastAsia="zh-CN"/>
              </w:rPr>
              <w:t>5</w:t>
            </w:r>
          </w:p>
        </w:tc>
      </w:tr>
      <w:tr w:rsidR="00D55387" w:rsidRPr="001E271C" w14:paraId="42C40F72" w14:textId="77777777" w:rsidTr="006F4072">
        <w:tc>
          <w:tcPr>
            <w:tcW w:w="2272" w:type="pct"/>
            <w:shd w:val="clear" w:color="auto" w:fill="auto"/>
          </w:tcPr>
          <w:p w14:paraId="275B3ECA" w14:textId="10443F48" w:rsidR="00D55387" w:rsidRPr="00D55387" w:rsidRDefault="00D55387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/>
                <w:b/>
                <w:bCs/>
                <w:sz w:val="30"/>
                <w:szCs w:val="30"/>
              </w:rPr>
            </w:pPr>
            <w:r w:rsidRPr="00D55387">
              <w:rPr>
                <w:rFonts w:asciiTheme="majorBidi" w:hAnsiTheme="majorBidi" w:hint="cs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849DF3" w14:textId="68B8F4DB" w:rsidR="00D55387" w:rsidRPr="006F4072" w:rsidRDefault="006F4072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 w:rsidRPr="006F4072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54</w:t>
            </w:r>
          </w:p>
        </w:tc>
        <w:tc>
          <w:tcPr>
            <w:tcW w:w="130" w:type="pct"/>
            <w:shd w:val="clear" w:color="auto" w:fill="auto"/>
          </w:tcPr>
          <w:p w14:paraId="64AC79EC" w14:textId="77777777" w:rsidR="00D55387" w:rsidRPr="006F4072" w:rsidRDefault="00D55387" w:rsidP="008856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after="0"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E3C4F" w14:textId="2E0089B8" w:rsidR="00D55387" w:rsidRPr="006F4072" w:rsidRDefault="006F4072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08" w:right="-110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 w:rsidRPr="006F4072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54</w:t>
            </w:r>
          </w:p>
        </w:tc>
        <w:tc>
          <w:tcPr>
            <w:tcW w:w="130" w:type="pct"/>
            <w:shd w:val="clear" w:color="auto" w:fill="auto"/>
          </w:tcPr>
          <w:p w14:paraId="4DEC79EA" w14:textId="77777777" w:rsidR="00D55387" w:rsidRPr="006F4072" w:rsidRDefault="00D55387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0DF056" w14:textId="317D8E9F" w:rsidR="00D55387" w:rsidRPr="006F4072" w:rsidRDefault="006F4072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right="-131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 w:rsidRPr="006F4072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54</w:t>
            </w:r>
          </w:p>
        </w:tc>
        <w:tc>
          <w:tcPr>
            <w:tcW w:w="131" w:type="pct"/>
            <w:shd w:val="clear" w:color="auto" w:fill="auto"/>
          </w:tcPr>
          <w:p w14:paraId="25C9BD0E" w14:textId="77777777" w:rsidR="00D55387" w:rsidRPr="006F4072" w:rsidRDefault="00D55387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668333" w14:textId="6619B8F0" w:rsidR="00D55387" w:rsidRPr="006F4072" w:rsidRDefault="006F4072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15" w:right="-131"/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</w:pPr>
            <w:r w:rsidRPr="006F4072">
              <w:rPr>
                <w:rFonts w:asciiTheme="majorBidi" w:hAnsiTheme="majorBidi"/>
                <w:b/>
                <w:bCs/>
                <w:sz w:val="30"/>
                <w:szCs w:val="30"/>
                <w:lang w:eastAsia="zh-CN"/>
              </w:rPr>
              <w:t>54</w:t>
            </w:r>
          </w:p>
        </w:tc>
      </w:tr>
    </w:tbl>
    <w:p w14:paraId="0DE64ADC" w14:textId="77777777" w:rsidR="00241D33" w:rsidRPr="00616564" w:rsidRDefault="00241D33">
      <w:r w:rsidRPr="00616564">
        <w:br w:type="page"/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131"/>
        <w:gridCol w:w="1173"/>
        <w:gridCol w:w="180"/>
        <w:gridCol w:w="58"/>
        <w:gridCol w:w="1116"/>
        <w:gridCol w:w="180"/>
        <w:gridCol w:w="58"/>
        <w:gridCol w:w="1080"/>
        <w:gridCol w:w="24"/>
        <w:gridCol w:w="180"/>
        <w:gridCol w:w="36"/>
        <w:gridCol w:w="1133"/>
        <w:gridCol w:w="11"/>
      </w:tblGrid>
      <w:tr w:rsidR="00241D33" w:rsidRPr="00616564" w14:paraId="6D84752A" w14:textId="77777777" w:rsidTr="00FB68FC">
        <w:trPr>
          <w:tblHeader/>
        </w:trPr>
        <w:tc>
          <w:tcPr>
            <w:tcW w:w="2207" w:type="pct"/>
          </w:tcPr>
          <w:p w14:paraId="272D96BC" w14:textId="77777777" w:rsidR="00241D33" w:rsidRPr="00616564" w:rsidRDefault="00241D33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350" w:type="pct"/>
            <w:gridSpan w:val="4"/>
            <w:shd w:val="clear" w:color="auto" w:fill="auto"/>
          </w:tcPr>
          <w:p w14:paraId="1AFC6B56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60AE8F31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1316" w:type="pct"/>
            <w:gridSpan w:val="6"/>
            <w:shd w:val="clear" w:color="auto" w:fill="auto"/>
          </w:tcPr>
          <w:p w14:paraId="23B8398C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4464" w:rsidRPr="00616564" w14:paraId="044DBE90" w14:textId="77777777" w:rsidTr="00FB68FC">
        <w:trPr>
          <w:tblHeader/>
        </w:trPr>
        <w:tc>
          <w:tcPr>
            <w:tcW w:w="2207" w:type="pct"/>
          </w:tcPr>
          <w:p w14:paraId="0D8FCD23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6"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627" w:type="pct"/>
            <w:shd w:val="clear" w:color="auto" w:fill="auto"/>
          </w:tcPr>
          <w:p w14:paraId="60BD7B60" w14:textId="62D24B4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6032EC89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1CA93BBB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616564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2365475B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F6F4067" w14:textId="66594FA5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>
              <w:rPr>
                <w:rFonts w:asciiTheme="majorBidi" w:hAnsi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  <w:gridSpan w:val="3"/>
            <w:shd w:val="clear" w:color="auto" w:fill="auto"/>
          </w:tcPr>
          <w:p w14:paraId="6A06A128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1B61718C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 xml:space="preserve">31 </w:t>
            </w:r>
            <w:r w:rsidRPr="00616564">
              <w:rPr>
                <w:rFonts w:asciiTheme="majorBidi" w:hAnsiTheme="majorBidi"/>
                <w:sz w:val="30"/>
                <w:szCs w:val="30"/>
                <w:cs/>
              </w:rPr>
              <w:t>ธันวาคม</w:t>
            </w:r>
          </w:p>
        </w:tc>
      </w:tr>
      <w:tr w:rsidR="008D4464" w:rsidRPr="00616564" w14:paraId="286B361D" w14:textId="77777777" w:rsidTr="00FB68FC">
        <w:trPr>
          <w:tblHeader/>
        </w:trPr>
        <w:tc>
          <w:tcPr>
            <w:tcW w:w="2207" w:type="pct"/>
          </w:tcPr>
          <w:p w14:paraId="35943E5B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27" w:type="pct"/>
            <w:shd w:val="clear" w:color="auto" w:fill="auto"/>
          </w:tcPr>
          <w:p w14:paraId="1328EAB3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5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23C08D00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96" w:type="pct"/>
            <w:shd w:val="clear" w:color="auto" w:fill="auto"/>
          </w:tcPr>
          <w:p w14:paraId="2CEE06C7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4286C899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7CA7A49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  <w:gridSpan w:val="3"/>
            <w:shd w:val="clear" w:color="auto" w:fill="auto"/>
          </w:tcPr>
          <w:p w14:paraId="3DC22128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</w:p>
        </w:tc>
        <w:tc>
          <w:tcPr>
            <w:tcW w:w="611" w:type="pct"/>
            <w:gridSpan w:val="2"/>
            <w:shd w:val="clear" w:color="auto" w:fill="auto"/>
          </w:tcPr>
          <w:p w14:paraId="5B7EBED1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Theme="majorBidi" w:hAnsiTheme="majorBidi"/>
                <w:sz w:val="30"/>
                <w:szCs w:val="30"/>
              </w:rPr>
              <w:t>2565</w:t>
            </w:r>
          </w:p>
        </w:tc>
      </w:tr>
      <w:tr w:rsidR="008D4464" w:rsidRPr="00616564" w14:paraId="52FC8030" w14:textId="77777777" w:rsidTr="008E7776">
        <w:trPr>
          <w:tblHeader/>
        </w:trPr>
        <w:tc>
          <w:tcPr>
            <w:tcW w:w="2207" w:type="pct"/>
          </w:tcPr>
          <w:p w14:paraId="3407B660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93" w:type="pct"/>
            <w:gridSpan w:val="12"/>
            <w:shd w:val="clear" w:color="auto" w:fill="auto"/>
          </w:tcPr>
          <w:p w14:paraId="26EC516D" w14:textId="77777777" w:rsidR="008D4464" w:rsidRPr="00616564" w:rsidRDefault="008D4464" w:rsidP="008D44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4464" w:rsidRPr="00616564" w14:paraId="26DF5B0B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BCE971E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F882007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441AD59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6A3EC1A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59A560D5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3880BED8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E263AC9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BAA1473" w14:textId="77777777" w:rsidR="008D4464" w:rsidRPr="00616564" w:rsidRDefault="008D4464" w:rsidP="008D44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85631" w:rsidRPr="00616564" w14:paraId="1EB75D99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2BC2278" w14:textId="332E5456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6833DF8" w14:textId="3D037B32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7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3ED2DE8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D06FCD0" w14:textId="7FD1C1E6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201DA81B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CC6E6E8" w14:textId="3733B25C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706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595169D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391780D" w14:textId="6644066A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5631" w:rsidRPr="00616564" w14:paraId="2DFD13DC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1B4719D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62776BD9" w14:textId="499A0581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706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715F8B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0A6B06B4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  <w:tc>
          <w:tcPr>
            <w:tcW w:w="96" w:type="pct"/>
          </w:tcPr>
          <w:p w14:paraId="46ECEB80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0A136B9D" w14:textId="554E3B34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706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6141EE8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CF27EF3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885631" w:rsidRPr="00616564" w14:paraId="70FB3F7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066C1C8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1250AD8" w14:textId="34D2059F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51DDD9A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5CB54AF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  <w:tc>
          <w:tcPr>
            <w:tcW w:w="96" w:type="pct"/>
          </w:tcPr>
          <w:p w14:paraId="347C7B3E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690BFCF" w14:textId="3542142E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1B2A37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1F2F346F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243</w:t>
            </w:r>
          </w:p>
        </w:tc>
      </w:tr>
      <w:tr w:rsidR="00885631" w:rsidRPr="00616564" w14:paraId="341F13E8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1BFB550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629BB7AB" w14:textId="782E83D8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706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AE213D6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E1F9DC2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  <w:tc>
          <w:tcPr>
            <w:tcW w:w="96" w:type="pct"/>
          </w:tcPr>
          <w:p w14:paraId="3DF3EAFA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18A47F2" w14:textId="430CFDD4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706"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0F6E18F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A381233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319</w:t>
            </w:r>
          </w:p>
        </w:tc>
      </w:tr>
      <w:tr w:rsidR="00885631" w:rsidRPr="00616564" w14:paraId="31003BCA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74B7BE8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5DD37D8" w14:textId="2B84E291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706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2B414A9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31898444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  <w:tc>
          <w:tcPr>
            <w:tcW w:w="96" w:type="pct"/>
          </w:tcPr>
          <w:p w14:paraId="03A3FBA0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44F8D136" w14:textId="6472950A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CB6706">
              <w:rPr>
                <w:rFonts w:asciiTheme="majorBidi" w:hAnsiTheme="majorBidi" w:cstheme="majorBidi"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87EE547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72E9468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709</w:t>
            </w:r>
          </w:p>
        </w:tc>
      </w:tr>
      <w:tr w:rsidR="00885631" w:rsidRPr="00616564" w14:paraId="4AB28171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1027E56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07B58DCD" w14:textId="23F49A23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B0D9BF5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424DF78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059DD3CB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D2B404" w14:textId="1ACC9779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850C9CE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E5AC133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5631" w:rsidRPr="00616564" w14:paraId="5E0BA515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D1CA391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BBD183" w14:textId="79C9F2CC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614E47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04E2C4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96" w:type="pct"/>
          </w:tcPr>
          <w:p w14:paraId="4C7C6566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4ADEFB" w14:textId="35DBB395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B670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25936B9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95347F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709</w:t>
            </w:r>
          </w:p>
        </w:tc>
      </w:tr>
      <w:tr w:rsidR="00885631" w:rsidRPr="004D47F2" w14:paraId="3A329B8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FC8F243" w14:textId="77777777" w:rsidR="00885631" w:rsidRPr="004D47F2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5B02FA29" w14:textId="77777777" w:rsidR="00885631" w:rsidRPr="004D47F2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C43E09F" w14:textId="77777777" w:rsidR="00885631" w:rsidRPr="004D47F2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30CF28D" w14:textId="77777777" w:rsidR="00885631" w:rsidRPr="004D47F2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</w:tcPr>
          <w:p w14:paraId="52C1ED4E" w14:textId="77777777" w:rsidR="00885631" w:rsidRPr="004D47F2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74B99A55" w14:textId="77777777" w:rsidR="00885631" w:rsidRPr="004D47F2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F629649" w14:textId="77777777" w:rsidR="00885631" w:rsidRPr="004D47F2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42C151B" w14:textId="77777777" w:rsidR="00885631" w:rsidRPr="004D47F2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</w:tr>
      <w:tr w:rsidR="00885631" w:rsidRPr="00616564" w14:paraId="68EA7C85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2865BE5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7803AB5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D58F56A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68CBBE2B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</w:tcPr>
          <w:p w14:paraId="6B4B6F94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804798D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EB7E891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061F46B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85631" w:rsidRPr="00616564" w14:paraId="7ACC6241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6B7D762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55CE6EA4" w14:textId="5BF8B4A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6BF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B777194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604D1919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08C8C84D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9B8DAE3" w14:textId="0A40EA32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6BF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3B1F0AF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3C6B4895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5631" w:rsidRPr="00616564" w14:paraId="111696F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9520911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B329954" w14:textId="6F374E2C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6BF3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F3128A5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BF128F7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616564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6" w:type="pct"/>
          </w:tcPr>
          <w:p w14:paraId="6DBD8290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A46D1D0" w14:textId="77653D3A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6BF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9EBEA03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5A7D3993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85631" w:rsidRPr="00616564" w14:paraId="3563C777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AAB58E7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0A7E6C77" w14:textId="37BED03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6BF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F13BCD7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23405302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96" w:type="pct"/>
          </w:tcPr>
          <w:p w14:paraId="75BD3177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61F95D8" w14:textId="01EADBB3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6BF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4C463CC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D356B57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885631" w:rsidRPr="00616564" w14:paraId="20EE45CA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FE7F892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right w:val="nil"/>
            </w:tcBorders>
          </w:tcPr>
          <w:p w14:paraId="1137D8CD" w14:textId="2E46ACEB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D6BF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684E932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3F2E9E5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6" w:type="pct"/>
          </w:tcPr>
          <w:p w14:paraId="2903E204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1502758B" w14:textId="29FB1ECC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D6BF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6410EB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0BE9BC6D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85631" w:rsidRPr="00616564" w14:paraId="5DFFF61F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FF825F4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ค่าเผื่อผลขาดทุนด้านเครดิตที่คาดว่า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1DD4FE19" w14:textId="68646C2A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F24D3AF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2D9A8CF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</w:tcPr>
          <w:p w14:paraId="432DC492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DDAF7CB" w14:textId="21D93781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4611005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AB07185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85631" w:rsidRPr="00616564" w14:paraId="23758030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F91F860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F2510B" w14:textId="6F967B52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41BE87E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B2E6EB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6" w:type="pct"/>
          </w:tcPr>
          <w:p w14:paraId="4351813D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D7E005" w14:textId="25330D9B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CB9F801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C368D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885631" w:rsidRPr="008D4464" w14:paraId="227863B1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E8A5AFE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2CD19A2A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0141993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E25C77D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</w:tcPr>
          <w:p w14:paraId="2A62CAE6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2B0E9B6B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A6D24BF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78279B29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85631" w:rsidRPr="00616564" w14:paraId="136AC6F2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9364170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เจ้าหนี้การค้า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4179400D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39B0ECF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E93FE1B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1E8822A9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7A6607E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74D0BD54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06FC2D84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85631" w:rsidRPr="00616564" w14:paraId="24B9D53E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  <w:vAlign w:val="center"/>
          </w:tcPr>
          <w:p w14:paraId="025EE8EA" w14:textId="6D408238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0E1A18ED" w14:textId="02902BCD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C1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A3AED41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61ACA716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96" w:type="pct"/>
            <w:vAlign w:val="center"/>
          </w:tcPr>
          <w:p w14:paraId="3792D3FB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16DB079F" w14:textId="5A02FD16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85C16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6BC02485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4545E047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885631" w:rsidRPr="00616564" w14:paraId="080AB16D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8367003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2B73D751" w14:textId="6FED0626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618090F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2034A1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  <w:tc>
          <w:tcPr>
            <w:tcW w:w="96" w:type="pct"/>
          </w:tcPr>
          <w:p w14:paraId="758FD675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A233BC5" w14:textId="3FB4148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4B8B262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CA02DD2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885631" w:rsidRPr="00616564" w14:paraId="7B7A3AE9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D4557CD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46059A" w14:textId="7311E63A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151AC48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4AF6A3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96" w:type="pct"/>
          </w:tcPr>
          <w:p w14:paraId="17E492B3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DCA6F2" w14:textId="7A844938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9FD5FCD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512161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</w:tr>
      <w:tr w:rsidR="00885631" w:rsidRPr="008D4464" w14:paraId="620A4C7B" w14:textId="77777777" w:rsidTr="00FB68FC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B32F116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0C5796F6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747172A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1D5057CA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</w:tcPr>
          <w:p w14:paraId="2E449655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18480C54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F0DB701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C325596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85631" w:rsidRPr="00616564" w14:paraId="5035B36F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A905B42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เจ้าหนี้อื่น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4F09B763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2CD2496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3015D3E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7662E9B0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BAC00CB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0A74F54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D9B0C5A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85631" w:rsidRPr="00616564" w14:paraId="6789261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6E834612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D2424DD" w14:textId="3B524BA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C1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EA703BC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584707C8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96" w:type="pct"/>
          </w:tcPr>
          <w:p w14:paraId="38025E3F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DE66184" w14:textId="11964942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85C16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A37DB7F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6BEC691B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885631" w:rsidRPr="00616564" w14:paraId="61E4A3BB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38664B9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25D2BB11" w14:textId="5F2D2A98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85C16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05F34F3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F7F0379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54 </w:t>
            </w:r>
          </w:p>
        </w:tc>
        <w:tc>
          <w:tcPr>
            <w:tcW w:w="96" w:type="pct"/>
          </w:tcPr>
          <w:p w14:paraId="46B537D0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2AEDF8" w14:textId="4D851136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085C16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F820E7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81327A5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885631" w:rsidRPr="00616564" w14:paraId="18FC9373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1B6A1F04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4AD60" w14:textId="62C7FCC2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C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CEC1C4E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06D3C6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  <w:tc>
          <w:tcPr>
            <w:tcW w:w="96" w:type="pct"/>
          </w:tcPr>
          <w:p w14:paraId="55F71B16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D6F1C3" w14:textId="04F2333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5C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805865A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001399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76</w:t>
            </w:r>
          </w:p>
        </w:tc>
      </w:tr>
      <w:tr w:rsidR="00885631" w:rsidRPr="008D4464" w14:paraId="1CADFF1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CB16577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</w:tcPr>
          <w:p w14:paraId="2C8E5309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B143AB6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21D4C09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</w:tcPr>
          <w:p w14:paraId="38FAA8BF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</w:tcPr>
          <w:p w14:paraId="03287911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2B924D8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53C737A1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85631" w:rsidRPr="00616564" w14:paraId="18B1BD78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F8A559F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09038B28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67FE4190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20262ED2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73DEEB47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9F4FD73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6AC0BF4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1536E0D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77486" w:rsidRPr="00616564" w14:paraId="33E72FB6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25B5A16" w14:textId="77777777" w:rsidR="00977486" w:rsidRPr="00616564" w:rsidRDefault="00977486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59BF880" w14:textId="77777777" w:rsidR="00977486" w:rsidRPr="00616564" w:rsidRDefault="00977486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B991FBD" w14:textId="77777777" w:rsidR="00977486" w:rsidRPr="00616564" w:rsidRDefault="00977486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C637C4F" w14:textId="77777777" w:rsidR="00977486" w:rsidRPr="00616564" w:rsidRDefault="00977486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0FA4DD0F" w14:textId="77777777" w:rsidR="00977486" w:rsidRPr="00616564" w:rsidRDefault="00977486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42C153C1" w14:textId="77777777" w:rsidR="00977486" w:rsidRPr="00616564" w:rsidRDefault="00977486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DB6DBA6" w14:textId="77777777" w:rsidR="00977486" w:rsidRPr="00616564" w:rsidRDefault="00977486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3B151C30" w14:textId="77777777" w:rsidR="00977486" w:rsidRPr="00616564" w:rsidRDefault="00977486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85631" w:rsidRPr="00616564" w14:paraId="7E789674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A1F1860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เจ้าหนี้ผู้รับเหมาก่อสร้าง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5F6F59C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E39609A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1A3BC266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019D7D5A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1DEA550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2578A9B5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21135A36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85631" w:rsidRPr="00616564" w14:paraId="359C9FA4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330D79C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</w:tcPr>
          <w:p w14:paraId="33CC80D2" w14:textId="5D0E9DED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4776C996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3205C68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</w:tcPr>
          <w:p w14:paraId="7B85BE3F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4E06721" w14:textId="49328FF3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FE13AB9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E96ADF7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85631" w:rsidRPr="00616564" w14:paraId="5315C07D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4A53849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6D1CF6" w14:textId="14CD636B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1FCFE68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B8AAFB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96" w:type="pct"/>
          </w:tcPr>
          <w:p w14:paraId="348438CD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83CD3D" w14:textId="33C929A1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E6582EB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C181B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885631" w:rsidRPr="008D4464" w14:paraId="0CB41B95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4865ED8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31F1395F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0E32AE22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494EFFCE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6" w:type="pct"/>
          </w:tcPr>
          <w:p w14:paraId="76B8572D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18F55548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16D56F6B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1520218F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85631" w:rsidRPr="00616564" w14:paraId="17F2D974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492D22E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ส่วนของ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  <w:p w14:paraId="3F96319C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ที่ถึงกำหนดชำระภายในหนึ่งปี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627" w:type="pct"/>
            <w:tcBorders>
              <w:left w:val="nil"/>
              <w:right w:val="nil"/>
            </w:tcBorders>
          </w:tcPr>
          <w:p w14:paraId="7FFA1418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37E1E889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</w:tcPr>
          <w:p w14:paraId="70A2A782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</w:tcPr>
          <w:p w14:paraId="2B011AF7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</w:tcPr>
          <w:p w14:paraId="64744F91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</w:tcPr>
          <w:p w14:paraId="5D1D65B6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</w:tcPr>
          <w:p w14:paraId="4BD3D082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85631" w:rsidRPr="00616564" w14:paraId="1786BB3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A8D02E4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6EB4D72B" w14:textId="6C8F7FDE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2AAF6D81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2708C276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96" w:type="pct"/>
            <w:vAlign w:val="center"/>
          </w:tcPr>
          <w:p w14:paraId="1618DF1E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33448DB" w14:textId="1D2273E8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7DBD3ED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675DE0D2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885631" w:rsidRPr="00616564" w14:paraId="7FBCA696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26C83E03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FFD28D" w14:textId="58295019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33D66C7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59CCE5E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96" w:type="pct"/>
            <w:vAlign w:val="center"/>
          </w:tcPr>
          <w:p w14:paraId="3BA5992E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AF259EB" w14:textId="4DC55948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E706EE7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A5B6849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885631" w:rsidRPr="00616564" w14:paraId="3380503D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034FC22E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5D91197" w14:textId="43F2B103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3848E26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F4E0C70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  <w:tc>
          <w:tcPr>
            <w:tcW w:w="96" w:type="pct"/>
            <w:vAlign w:val="center"/>
          </w:tcPr>
          <w:p w14:paraId="50400D36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447B95E" w14:textId="26FEFC5E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E9F2271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F913FC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</w:t>
            </w:r>
          </w:p>
        </w:tc>
      </w:tr>
      <w:tr w:rsidR="00885631" w:rsidRPr="008D4464" w14:paraId="2A66D622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C92F5A5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7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CE6B1B5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93C1C69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7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21AAFB3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vAlign w:val="center"/>
          </w:tcPr>
          <w:p w14:paraId="34D351C6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16"/>
                <w:szCs w:val="16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9F4FA6A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637740C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4" w:type="pct"/>
            <w:gridSpan w:val="2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86BCB67" w14:textId="77777777" w:rsidR="00885631" w:rsidRPr="008D44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885631" w:rsidRPr="00616564" w14:paraId="43D920E9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4631942B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770E09D6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09C5D3C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39B1C8CC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" w:type="pct"/>
            <w:vAlign w:val="center"/>
          </w:tcPr>
          <w:p w14:paraId="747119A4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31F1991F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1C8C0D82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43EF067F" w14:textId="77777777" w:rsidR="00885631" w:rsidRPr="00616564" w:rsidRDefault="00885631" w:rsidP="00885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E60A1" w:rsidRPr="00616564" w14:paraId="28F4D558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BD05E43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บริษัทใหญ่ลำดับสูงสุด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03BD2575" w14:textId="6AED81B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A52A963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2038F111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vAlign w:val="center"/>
          </w:tcPr>
          <w:p w14:paraId="4384D232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980AAC5" w14:textId="663943DB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82422E8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5D5BE1DD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8E60A1" w:rsidRPr="00616564" w14:paraId="74B739CD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53A966B0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627" w:type="pct"/>
            <w:tcBorders>
              <w:left w:val="nil"/>
              <w:right w:val="nil"/>
            </w:tcBorders>
            <w:vAlign w:val="center"/>
          </w:tcPr>
          <w:p w14:paraId="24D53FFC" w14:textId="34964BB5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976A5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24047C6B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right w:val="nil"/>
            </w:tcBorders>
            <w:vAlign w:val="center"/>
          </w:tcPr>
          <w:p w14:paraId="5B25CE7D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  <w:tc>
          <w:tcPr>
            <w:tcW w:w="96" w:type="pct"/>
            <w:vAlign w:val="center"/>
          </w:tcPr>
          <w:p w14:paraId="546F8566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right w:val="nil"/>
            </w:tcBorders>
            <w:vAlign w:val="center"/>
          </w:tcPr>
          <w:p w14:paraId="555D7AC9" w14:textId="3DED035F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976A5">
              <w:rPr>
                <w:rFonts w:asciiTheme="majorBidi" w:hAnsiTheme="majorBidi" w:cstheme="majorBidi"/>
                <w:sz w:val="30"/>
                <w:szCs w:val="30"/>
              </w:rPr>
              <w:t>233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7E3C5DF6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right w:val="nil"/>
            </w:tcBorders>
            <w:vAlign w:val="center"/>
          </w:tcPr>
          <w:p w14:paraId="6CEDAA9D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236</w:t>
            </w:r>
          </w:p>
        </w:tc>
      </w:tr>
      <w:tr w:rsidR="008E60A1" w:rsidRPr="00616564" w14:paraId="30065840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3431558D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27" w:type="pct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ABC13C" w14:textId="04E32CE8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976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4F2111C8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2B41094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96" w:type="pct"/>
            <w:vAlign w:val="center"/>
          </w:tcPr>
          <w:p w14:paraId="10ECDF53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A4039A8" w14:textId="48A7330C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B976A5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3CF0DF50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FB3CE82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8E60A1" w:rsidRPr="00616564" w14:paraId="5B18B2C1" w14:textId="77777777" w:rsidTr="008E7776">
        <w:tblPrEx>
          <w:tblCellMar>
            <w:left w:w="0" w:type="dxa"/>
            <w:right w:w="0" w:type="dxa"/>
          </w:tblCellMar>
        </w:tblPrEx>
        <w:trPr>
          <w:gridAfter w:val="1"/>
          <w:wAfter w:w="6" w:type="pct"/>
        </w:trPr>
        <w:tc>
          <w:tcPr>
            <w:tcW w:w="2207" w:type="pct"/>
          </w:tcPr>
          <w:p w14:paraId="7E744F03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8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081608" w14:textId="1A3E8511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04421923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CAFA3A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</w:t>
            </w:r>
          </w:p>
        </w:tc>
        <w:tc>
          <w:tcPr>
            <w:tcW w:w="96" w:type="pct"/>
            <w:vAlign w:val="center"/>
          </w:tcPr>
          <w:p w14:paraId="63EE6AD8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21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C85D056" w14:textId="515E1D8A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237</w:t>
            </w:r>
          </w:p>
        </w:tc>
        <w:tc>
          <w:tcPr>
            <w:tcW w:w="96" w:type="pct"/>
            <w:tcBorders>
              <w:left w:val="nil"/>
              <w:right w:val="nil"/>
            </w:tcBorders>
            <w:vAlign w:val="center"/>
          </w:tcPr>
          <w:p w14:paraId="44965459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62EC3C1" w14:textId="77777777" w:rsidR="008E60A1" w:rsidRPr="00616564" w:rsidRDefault="008E60A1" w:rsidP="008E60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1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242</w:t>
            </w:r>
          </w:p>
        </w:tc>
      </w:tr>
    </w:tbl>
    <w:p w14:paraId="09B932C0" w14:textId="77777777" w:rsidR="004D47F2" w:rsidRDefault="004D47F2" w:rsidP="00E4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359B779A" w14:textId="21DBD64E" w:rsidR="002C53B8" w:rsidRPr="00616564" w:rsidRDefault="002C53B8" w:rsidP="00E45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1656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สัญญาสำคัญที่ทำกับกิจการที่เกี่ยวข้องกัน</w:t>
      </w:r>
      <w:r w:rsidRPr="0061656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</w:t>
      </w:r>
    </w:p>
    <w:p w14:paraId="2848208B" w14:textId="77777777" w:rsidR="002C53B8" w:rsidRPr="00714DD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721546EA" w14:textId="5DA1C3A7" w:rsidR="002C53B8" w:rsidRPr="00714DD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4DDC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AA1075" w:rsidRPr="00714DDC">
        <w:rPr>
          <w:rFonts w:asciiTheme="majorBidi" w:hAnsiTheme="majorBidi" w:cstheme="majorBidi"/>
          <w:sz w:val="30"/>
          <w:szCs w:val="30"/>
        </w:rPr>
        <w:t>3</w:t>
      </w:r>
      <w:r w:rsidR="004D47F2" w:rsidRPr="00714DDC">
        <w:rPr>
          <w:rFonts w:asciiTheme="majorBidi" w:hAnsiTheme="majorBidi" w:cstheme="majorBidi"/>
          <w:sz w:val="30"/>
          <w:szCs w:val="30"/>
        </w:rPr>
        <w:t xml:space="preserve">0 </w:t>
      </w:r>
      <w:r w:rsidR="004D47F2" w:rsidRPr="00714DDC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AA1075" w:rsidRPr="00714DDC">
        <w:rPr>
          <w:rFonts w:asciiTheme="majorBidi" w:hAnsiTheme="majorBidi" w:cstheme="majorBidi"/>
          <w:sz w:val="30"/>
          <w:szCs w:val="30"/>
        </w:rPr>
        <w:t>256</w:t>
      </w:r>
      <w:r w:rsidR="00AF64D0" w:rsidRPr="00714DDC">
        <w:rPr>
          <w:rFonts w:asciiTheme="majorBidi" w:hAnsiTheme="majorBidi" w:cstheme="majorBidi"/>
          <w:sz w:val="30"/>
          <w:szCs w:val="30"/>
        </w:rPr>
        <w:t>6</w:t>
      </w:r>
      <w:r w:rsidRPr="00714DDC">
        <w:rPr>
          <w:rFonts w:asciiTheme="majorBidi" w:hAnsiTheme="majorBidi" w:cstheme="majorBidi"/>
          <w:sz w:val="30"/>
          <w:szCs w:val="30"/>
          <w:cs/>
        </w:rPr>
        <w:t xml:space="preserve"> กลุ่มบริษัทมีสัญญาสำคัญที่ทำกับกิจการที่เกี่ยวข้องกัน ดังนี้</w:t>
      </w:r>
    </w:p>
    <w:p w14:paraId="354E77B8" w14:textId="77777777" w:rsidR="002C53B8" w:rsidRPr="00714DD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1E53994D" w14:textId="0FD7EC09" w:rsidR="002C53B8" w:rsidRPr="00714DDC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714DDC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สัญญาซื้อขายเมทิลเอสเตอร์</w:t>
      </w:r>
      <w:r w:rsidRPr="00714DDC">
        <w:rPr>
          <w:rFonts w:ascii="Angsana New" w:hAnsi="Angsana New"/>
          <w:b/>
          <w:bCs/>
          <w:i/>
          <w:iCs/>
          <w:sz w:val="30"/>
          <w:szCs w:val="30"/>
        </w:rPr>
        <w:t xml:space="preserve">  </w:t>
      </w:r>
    </w:p>
    <w:p w14:paraId="6986CD9D" w14:textId="77777777" w:rsidR="002B7C4B" w:rsidRPr="00714DDC" w:rsidRDefault="002B7C4B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082CCF15" w14:textId="18B67672" w:rsidR="002C53B8" w:rsidRPr="00616564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FD3E56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บริษัทมีสัญญาซื้อขายเมทิลเอสเทอร์รวมจำนวน </w:t>
      </w:r>
      <w:r w:rsidR="00581E41" w:rsidRPr="00FD3E56">
        <w:rPr>
          <w:rFonts w:ascii="Angsana New" w:hAnsi="Angsana New"/>
          <w:color w:val="000000"/>
          <w:sz w:val="30"/>
          <w:szCs w:val="30"/>
        </w:rPr>
        <w:t>5</w:t>
      </w:r>
      <w:r w:rsidRPr="00FD3E56">
        <w:rPr>
          <w:rFonts w:ascii="Angsana New" w:hAnsi="Angsana New"/>
          <w:color w:val="000000"/>
          <w:sz w:val="30"/>
          <w:szCs w:val="30"/>
          <w:cs/>
        </w:rPr>
        <w:t xml:space="preserve"> ฉบับ กับบริษัทใหญ่และกิจการที่เกี่ยวข้องกัน </w:t>
      </w:r>
      <w:r w:rsidR="00AA1075" w:rsidRPr="00FD3E56">
        <w:rPr>
          <w:rFonts w:ascii="Angsana New" w:hAnsi="Angsana New"/>
          <w:color w:val="000000"/>
          <w:sz w:val="30"/>
          <w:szCs w:val="30"/>
        </w:rPr>
        <w:t>3</w:t>
      </w:r>
      <w:r w:rsidRPr="00FD3E56">
        <w:rPr>
          <w:rFonts w:ascii="Angsana New" w:hAnsi="Angsana New"/>
          <w:color w:val="000000"/>
          <w:sz w:val="30"/>
          <w:szCs w:val="30"/>
          <w:cs/>
        </w:rPr>
        <w:t xml:space="preserve"> แห่ง โดยตามสัญญาแต่ละฉบับกำหนดราคาขายอ้างอิงจากราคาผลิตภัณฑ์บี </w:t>
      </w:r>
      <w:r w:rsidR="00AA1075" w:rsidRPr="00FD3E56">
        <w:rPr>
          <w:rFonts w:ascii="Angsana New" w:hAnsi="Angsana New"/>
          <w:color w:val="000000"/>
          <w:sz w:val="30"/>
          <w:szCs w:val="30"/>
        </w:rPr>
        <w:t>100</w:t>
      </w:r>
      <w:r w:rsidRPr="00FD3E56">
        <w:rPr>
          <w:rFonts w:ascii="Angsana New" w:hAnsi="Angsana New"/>
          <w:color w:val="000000"/>
          <w:sz w:val="30"/>
          <w:szCs w:val="30"/>
          <w:cs/>
        </w:rPr>
        <w:t xml:space="preserve"> ที่ประกาศโดยสำนักงานนโยบายและ</w:t>
      </w:r>
      <w:r w:rsidRPr="00FD3E56">
        <w:rPr>
          <w:rFonts w:ascii="Angsana New" w:hAnsi="Angsana New"/>
          <w:color w:val="000000"/>
          <w:sz w:val="30"/>
          <w:szCs w:val="30"/>
        </w:rPr>
        <w:br/>
      </w:r>
      <w:r w:rsidRPr="00FD3E56">
        <w:rPr>
          <w:rFonts w:ascii="Angsana New" w:hAnsi="Angsana New"/>
          <w:color w:val="000000"/>
          <w:sz w:val="30"/>
          <w:szCs w:val="30"/>
          <w:cs/>
        </w:rPr>
        <w:t>แผนพลังงานกระทรวงพลังงาน</w:t>
      </w:r>
      <w:r w:rsidRPr="00FD3E56">
        <w:rPr>
          <w:rFonts w:ascii="Angsana New" w:hAnsi="Angsana New"/>
          <w:color w:val="000000"/>
          <w:sz w:val="30"/>
          <w:szCs w:val="30"/>
        </w:rPr>
        <w:t xml:space="preserve"> </w:t>
      </w:r>
      <w:r w:rsidRPr="00FD3E56">
        <w:rPr>
          <w:rFonts w:ascii="Angsana New" w:hAnsi="Angsana New"/>
          <w:color w:val="000000"/>
          <w:sz w:val="30"/>
          <w:szCs w:val="30"/>
          <w:cs/>
        </w:rPr>
        <w:t>ปรับปรุงด้วยส่วนต่างตามที่ระบุในแต่ละสัญญา โดยสัญญามีระยะเวลาตั้งแต่</w:t>
      </w:r>
      <w:r w:rsidRPr="00FD3E56">
        <w:rPr>
          <w:rFonts w:ascii="Angsana New" w:hAnsi="Angsana New"/>
          <w:color w:val="000000"/>
          <w:sz w:val="30"/>
          <w:szCs w:val="30"/>
        </w:rPr>
        <w:t xml:space="preserve"> </w:t>
      </w:r>
      <w:r w:rsidRPr="00FD3E56">
        <w:rPr>
          <w:rFonts w:ascii="Angsana New" w:hAnsi="Angsana New"/>
          <w:color w:val="000000"/>
          <w:sz w:val="30"/>
          <w:szCs w:val="30"/>
          <w:cs/>
        </w:rPr>
        <w:br/>
      </w:r>
      <w:r w:rsidR="00AA1075" w:rsidRPr="00FD3E56">
        <w:rPr>
          <w:rFonts w:ascii="Angsana New" w:hAnsi="Angsana New"/>
          <w:color w:val="000000"/>
          <w:sz w:val="30"/>
          <w:szCs w:val="30"/>
        </w:rPr>
        <w:t>3</w:t>
      </w:r>
      <w:r w:rsidRPr="00FD3E56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FD3E56">
        <w:rPr>
          <w:rFonts w:ascii="Angsana New" w:hAnsi="Angsana New"/>
          <w:color w:val="000000"/>
          <w:sz w:val="30"/>
          <w:szCs w:val="30"/>
        </w:rPr>
        <w:t xml:space="preserve"> </w:t>
      </w:r>
      <w:r w:rsidRPr="00FD3E56">
        <w:rPr>
          <w:rFonts w:ascii="Angsana New" w:hAnsi="Angsana New"/>
          <w:color w:val="000000"/>
          <w:sz w:val="30"/>
          <w:szCs w:val="30"/>
          <w:cs/>
        </w:rPr>
        <w:t xml:space="preserve">ถึง </w:t>
      </w:r>
      <w:r w:rsidR="00AA1075" w:rsidRPr="00FD3E56">
        <w:rPr>
          <w:rFonts w:ascii="Angsana New" w:hAnsi="Angsana New"/>
          <w:color w:val="000000"/>
          <w:sz w:val="30"/>
          <w:szCs w:val="30"/>
        </w:rPr>
        <w:t>1</w:t>
      </w:r>
      <w:r w:rsidRPr="00FD3E56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นับจากวันที่ที่มีผลบังคับตามที่ระบุไว้ในแต่ละสัญญา และจะมีผลสิ้นสุด</w:t>
      </w:r>
      <w:r w:rsidR="00DA4B0E" w:rsidRPr="00825A57">
        <w:rPr>
          <w:rFonts w:ascii="Angsana New" w:hAnsi="Angsana New" w:hint="cs"/>
          <w:color w:val="000000"/>
          <w:sz w:val="30"/>
          <w:szCs w:val="30"/>
          <w:cs/>
        </w:rPr>
        <w:t>ใน</w:t>
      </w:r>
      <w:r w:rsidR="00576CA2" w:rsidRPr="00825A57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16089E" w:rsidRPr="00825A57">
        <w:rPr>
          <w:rFonts w:ascii="Angsana New" w:hAnsi="Angsana New" w:hint="cs"/>
          <w:color w:val="000000"/>
          <w:sz w:val="30"/>
          <w:szCs w:val="30"/>
          <w:cs/>
        </w:rPr>
        <w:t>มีนาคม</w:t>
      </w:r>
      <w:r w:rsidR="003803B5" w:rsidRPr="00825A57">
        <w:rPr>
          <w:rFonts w:ascii="Angsana New" w:hAnsi="Angsana New"/>
          <w:color w:val="000000"/>
          <w:sz w:val="30"/>
          <w:szCs w:val="30"/>
        </w:rPr>
        <w:t xml:space="preserve"> </w:t>
      </w:r>
      <w:r w:rsidR="008E60A1" w:rsidRPr="00825A57">
        <w:rPr>
          <w:rFonts w:ascii="Angsana New" w:hAnsi="Angsana New" w:hint="cs"/>
          <w:color w:val="000000"/>
          <w:sz w:val="30"/>
          <w:szCs w:val="30"/>
          <w:cs/>
        </w:rPr>
        <w:t xml:space="preserve">มิถุนายน ธันวาคม </w:t>
      </w:r>
      <w:r w:rsidR="002A3900" w:rsidRPr="00825A57">
        <w:rPr>
          <w:rFonts w:ascii="Angsana New" w:hAnsi="Angsana New" w:hint="cs"/>
          <w:color w:val="000000"/>
          <w:sz w:val="30"/>
          <w:szCs w:val="30"/>
        </w:rPr>
        <w:t>2566</w:t>
      </w:r>
      <w:r w:rsidR="008E60A1" w:rsidRPr="00825A5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8E60A1" w:rsidRPr="00825A57">
        <w:rPr>
          <w:rFonts w:ascii="Angsana New" w:hAnsi="Angsana New" w:hint="cs"/>
          <w:color w:val="000000"/>
          <w:sz w:val="30"/>
          <w:szCs w:val="30"/>
          <w:cs/>
        </w:rPr>
        <w:t xml:space="preserve">และพฤษภาคม </w:t>
      </w:r>
      <w:r w:rsidR="008E60A1" w:rsidRPr="00825A57">
        <w:rPr>
          <w:rFonts w:ascii="Angsana New" w:hAnsi="Angsana New"/>
          <w:color w:val="000000"/>
          <w:sz w:val="30"/>
          <w:szCs w:val="30"/>
        </w:rPr>
        <w:t xml:space="preserve">2567 </w:t>
      </w:r>
      <w:r w:rsidR="008E60A1" w:rsidRPr="00825A57">
        <w:rPr>
          <w:rFonts w:ascii="Angsana New" w:hAnsi="Angsana New"/>
          <w:color w:val="000000"/>
          <w:sz w:val="30"/>
          <w:szCs w:val="30"/>
          <w:cs/>
        </w:rPr>
        <w:t>ตามลำดับ</w:t>
      </w:r>
      <w:r w:rsidRPr="00FD3E56">
        <w:rPr>
          <w:rFonts w:ascii="Angsana New" w:hAnsi="Angsana New"/>
          <w:color w:val="000000"/>
          <w:sz w:val="30"/>
          <w:szCs w:val="30"/>
        </w:rPr>
        <w:t xml:space="preserve"> </w:t>
      </w:r>
      <w:r w:rsidRPr="00FD3E56">
        <w:rPr>
          <w:rFonts w:ascii="Angsana New" w:hAnsi="Angsana New"/>
          <w:color w:val="000000"/>
          <w:sz w:val="30"/>
          <w:szCs w:val="30"/>
          <w:cs/>
        </w:rPr>
        <w:t>โดยสัญญาทั้งหมดสามารถต่ออายุได้จนกระทั่งฝ่ายหนึ่งฝ่ายใดบอกเลิกสัญญา</w:t>
      </w:r>
      <w:r w:rsidR="00B714E3" w:rsidRPr="00FD3E5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F5687" w:rsidRPr="00FD3E56">
        <w:rPr>
          <w:rFonts w:ascii="Angsana New" w:hAnsi="Angsana New" w:hint="cs"/>
          <w:color w:val="000000"/>
          <w:sz w:val="30"/>
          <w:szCs w:val="30"/>
          <w:cs/>
        </w:rPr>
        <w:t>ขณะนี้บริษัทอยู่ในระหว่างดำเนินการต่อสัญญา</w:t>
      </w:r>
    </w:p>
    <w:p w14:paraId="3A10FD45" w14:textId="6F0F9621" w:rsidR="002C53B8" w:rsidRPr="00616564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16564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สัญญาซื้อขายแฟตตี้แอลกอฮอล์</w:t>
      </w:r>
    </w:p>
    <w:p w14:paraId="03C1F878" w14:textId="77777777" w:rsidR="004D47F2" w:rsidRDefault="004D47F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47D616B9" w14:textId="083C136D" w:rsidR="002C53B8" w:rsidRPr="00616564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616564">
        <w:rPr>
          <w:rFonts w:ascii="Angsana New" w:hAnsi="Angsana New"/>
          <w:spacing w:val="-2"/>
          <w:sz w:val="30"/>
          <w:szCs w:val="30"/>
          <w:cs/>
        </w:rPr>
        <w:t>กลุ่มบริษัทมีสัญญาซื้อขายแฟตตี้แอลกอฮอล์จำนวน</w:t>
      </w:r>
      <w:r w:rsidRPr="00616564">
        <w:rPr>
          <w:rFonts w:ascii="Angsana New" w:hAnsi="Angsana New"/>
          <w:spacing w:val="-2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spacing w:val="-2"/>
          <w:sz w:val="30"/>
          <w:szCs w:val="30"/>
        </w:rPr>
        <w:t>1</w:t>
      </w:r>
      <w:r w:rsidRPr="00616564">
        <w:rPr>
          <w:rFonts w:ascii="Angsana New" w:hAnsi="Angsana New"/>
          <w:spacing w:val="-2"/>
          <w:sz w:val="30"/>
          <w:szCs w:val="30"/>
          <w:cs/>
        </w:rPr>
        <w:t xml:space="preserve"> ฉบับกับบริษัทร่วมค้าแห่ง</w:t>
      </w:r>
      <w:r w:rsidR="00E637E7" w:rsidRPr="00616564">
        <w:rPr>
          <w:rFonts w:ascii="Angsana New" w:hAnsi="Angsana New"/>
          <w:spacing w:val="-2"/>
          <w:sz w:val="30"/>
          <w:szCs w:val="30"/>
          <w:cs/>
        </w:rPr>
        <w:t>หนึ่ง</w:t>
      </w:r>
      <w:r w:rsidRPr="00616564">
        <w:rPr>
          <w:rFonts w:ascii="Angsana New" w:hAnsi="Angsana New"/>
          <w:spacing w:val="-2"/>
          <w:sz w:val="30"/>
          <w:szCs w:val="30"/>
          <w:cs/>
        </w:rPr>
        <w:t xml:space="preserve"> โดยตามสัญญากำหนดราคาขายเฉลี่ยแฟตตี้แอลกอฮอล์โดยอ้างอิงจากประกาศ </w:t>
      </w:r>
      <w:r w:rsidRPr="00616564">
        <w:rPr>
          <w:rFonts w:ascii="Angsana New" w:hAnsi="Angsana New"/>
          <w:spacing w:val="-2"/>
          <w:sz w:val="30"/>
          <w:szCs w:val="30"/>
        </w:rPr>
        <w:t xml:space="preserve">ICIS </w:t>
      </w:r>
      <w:r w:rsidRPr="00616564">
        <w:rPr>
          <w:rFonts w:ascii="Angsana New" w:hAnsi="Angsana New"/>
          <w:spacing w:val="-2"/>
          <w:sz w:val="30"/>
          <w:szCs w:val="30"/>
          <w:cs/>
        </w:rPr>
        <w:t>ปรับปรุงด้วยส่วนต่างตามที่ระบุในสัญญาตามประเภทการขนส่ง โดยสัญญามีระยะเวลา</w:t>
      </w:r>
      <w:r w:rsidRPr="00616564">
        <w:rPr>
          <w:rFonts w:ascii="Angsana New" w:hAnsi="Angsana New"/>
          <w:spacing w:val="-2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spacing w:val="-2"/>
          <w:sz w:val="30"/>
          <w:szCs w:val="30"/>
        </w:rPr>
        <w:t>1</w:t>
      </w:r>
      <w:r w:rsidRPr="00616564">
        <w:rPr>
          <w:rFonts w:ascii="Angsana New" w:hAnsi="Angsana New"/>
          <w:spacing w:val="-2"/>
          <w:sz w:val="30"/>
          <w:szCs w:val="30"/>
        </w:rPr>
        <w:t xml:space="preserve"> </w:t>
      </w:r>
      <w:r w:rsidRPr="00616564">
        <w:rPr>
          <w:rFonts w:ascii="Angsana New" w:hAnsi="Angsana New"/>
          <w:spacing w:val="-2"/>
          <w:sz w:val="30"/>
          <w:szCs w:val="30"/>
          <w:cs/>
        </w:rPr>
        <w:t>ปีนับจากวันที่ที่มีผลบังคับตามที่ระบุไว้ในสัญญา และจะมีผลสิ้นสุดในเดือนตุลาคม</w:t>
      </w:r>
      <w:r w:rsidRPr="00616564">
        <w:rPr>
          <w:rFonts w:ascii="Angsana New" w:hAnsi="Angsana New"/>
          <w:spacing w:val="-2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spacing w:val="-2"/>
          <w:sz w:val="30"/>
          <w:szCs w:val="30"/>
        </w:rPr>
        <w:t>2565</w:t>
      </w:r>
      <w:r w:rsidR="00FF17C6" w:rsidRPr="00616564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="003478F7" w:rsidRPr="00616564">
        <w:rPr>
          <w:rFonts w:ascii="Angsana New" w:hAnsi="Angsana New" w:hint="cs"/>
          <w:spacing w:val="-2"/>
          <w:sz w:val="30"/>
          <w:szCs w:val="30"/>
          <w:cs/>
        </w:rPr>
        <w:t>ขณะนี้บริษัทอยู่ในระหว่างดำเนินการต่อสัญญา และยังคงซื้อขายกับการร่วมค้าภายใต้เงื่อนไขเดิม</w:t>
      </w:r>
    </w:p>
    <w:p w14:paraId="4A80247A" w14:textId="77777777" w:rsidR="004D47F2" w:rsidRDefault="004D47F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B3287FA" w14:textId="20DC9D02" w:rsidR="002C53B8" w:rsidRPr="00616564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616564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สัญญาซื้อขายกลีเซอรีน</w:t>
      </w:r>
    </w:p>
    <w:p w14:paraId="0911BAE8" w14:textId="77777777" w:rsidR="004D47F2" w:rsidRDefault="004D47F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977AAE" w14:textId="3104327D" w:rsidR="002C53B8" w:rsidRPr="004D47F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บริษัทมีสัญญาซื้อขายกลีเซอรีนรวมจำนวน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1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ฉบับ กับกิจการที่เกี่ยวข้องกัน</w:t>
      </w:r>
      <w:r w:rsidR="00E637E7" w:rsidRPr="00616564">
        <w:rPr>
          <w:rFonts w:ascii="Angsana New" w:hAnsi="Angsana New"/>
          <w:sz w:val="30"/>
          <w:szCs w:val="30"/>
          <w:cs/>
        </w:rPr>
        <w:t>แห่งหนึ่ง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โดยตามสัญญากำหนดราคาขายอ้างอิงราคารีไฟน์กลีเซอรีนประกาศอ้างอิงรายสัปดาห์เฉลี่ยของ 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ICIS 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ภูมิภาคเอเชียตะวันออกเฉียงใต้</w:t>
      </w:r>
      <w:r w:rsidR="00AA1075" w:rsidRPr="00616564">
        <w:rPr>
          <w:rFonts w:ascii="Angsana New" w:hAnsi="Angsana New"/>
          <w:color w:val="000000"/>
          <w:sz w:val="30"/>
          <w:szCs w:val="30"/>
        </w:rPr>
        <w:br/>
      </w:r>
      <w:r w:rsidRPr="00616564">
        <w:rPr>
          <w:rFonts w:ascii="Angsana New" w:hAnsi="Angsana New"/>
          <w:color w:val="000000"/>
          <w:sz w:val="30"/>
          <w:szCs w:val="30"/>
          <w:cs/>
        </w:rPr>
        <w:t>ในรูปแบบบรรจุภัณฑ์ดรัม แบบส่งถึงท่าเรือต้นทาง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3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</w:t>
      </w:r>
      <w:r w:rsidRPr="00616564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ไว้ในสัญญา และจะมีผลสิ้นสุดในเดือนธันวาคม </w:t>
      </w:r>
      <w:r w:rsidR="00AA1075" w:rsidRPr="00616564">
        <w:rPr>
          <w:rFonts w:ascii="Angsana New" w:hAnsi="Angsana New"/>
          <w:color w:val="000000"/>
          <w:spacing w:val="-2"/>
          <w:sz w:val="30"/>
          <w:szCs w:val="30"/>
        </w:rPr>
        <w:t>2566</w:t>
      </w:r>
      <w:r w:rsidRPr="00616564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โดยสัญญาทั้งหมดสามารถต่ออายุได้จนกระทั่งฝ่ายหนึ่งฝ่ายใด</w:t>
      </w:r>
      <w:r w:rsidRPr="004D47F2">
        <w:rPr>
          <w:rFonts w:ascii="Angsana New" w:hAnsi="Angsana New"/>
          <w:color w:val="000000"/>
          <w:sz w:val="30"/>
          <w:szCs w:val="30"/>
          <w:cs/>
        </w:rPr>
        <w:t>บอกเลิกสัญญา</w:t>
      </w:r>
    </w:p>
    <w:p w14:paraId="15A34476" w14:textId="77777777" w:rsidR="0008695E" w:rsidRPr="004D47F2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3A4A3E9A" w14:textId="5EBE2B09" w:rsidR="002C53B8" w:rsidRPr="004D47F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47F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สัญญาซื้อขายสาธารณูปการและบริการอื่นๆ</w:t>
      </w:r>
    </w:p>
    <w:p w14:paraId="04B2B426" w14:textId="77777777" w:rsidR="002B7C4B" w:rsidRPr="004D47F2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4D50682C" w14:textId="2765CA00" w:rsidR="002C53B8" w:rsidRPr="004D47F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t>บริษัทมีสัญญาซื้อขายไฮโดรเจนกับบริษัทใหญ่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โดยตามสัญญากำหนดราคาขายอ้างอิงจากราคาก๊าซธรรมชาติสำหรับอุตสาหกรรม โดยสัญญามีระยะเวลา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9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ปี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6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เดือน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2571</w:t>
      </w:r>
    </w:p>
    <w:p w14:paraId="3E38AFEB" w14:textId="77777777" w:rsidR="0008695E" w:rsidRPr="004D47F2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20B92BBD" w14:textId="7A4BDC86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t>กลุ่มบริษัทมีสัญญาซื้อขายสาธารณูปการเพื่อซื้อไอน้ำ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ไฟฟ้า และน้ำ รวม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3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ฉบับ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กับกิจการที่เกี่ยวข้องกันแห่งหนึ่ง โดยที่ปริมาณการซื้อขายและราคาซื้อขายสาธารณูปการจะเป็นไปตามที่กำหนดไว้ในแต่ละสัญญา โดยสัญญามีระยะเวลา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15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นับแต่วันที่ที่มีผลบังคับตามที่ระบุไว้ในแต่ละสัญญา และจะมีผลสิ้นสุดในเดือนมิถุนายน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2566</w:t>
      </w:r>
    </w:p>
    <w:p w14:paraId="4B580A3F" w14:textId="0B8DFF9C" w:rsidR="008E60A1" w:rsidRPr="004D47F2" w:rsidRDefault="008E60A1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7420A7">
        <w:rPr>
          <w:rFonts w:ascii="Angsana New" w:hAnsi="Angsana New" w:hint="cs"/>
          <w:color w:val="000000"/>
          <w:sz w:val="30"/>
          <w:szCs w:val="30"/>
          <w:cs/>
        </w:rPr>
        <w:t>ขณะนี้บริษัทอยู่ในระหว่างดำเนินการต่อสัญญา</w:t>
      </w:r>
    </w:p>
    <w:p w14:paraId="307D096E" w14:textId="77777777" w:rsidR="0008695E" w:rsidRPr="004D47F2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  <w:cs/>
        </w:rPr>
      </w:pPr>
    </w:p>
    <w:p w14:paraId="7ACFBDA2" w14:textId="32DD8D14" w:rsidR="002C53B8" w:rsidRPr="004D47F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t>บริษัทมีสัญญารับบริการถังเก็บผลิตภัณฑ์และสาธารณูปโภคที่เกี่ยวกับการเก็บและจัดส่งเมทานอลกับบริษัทใหญ่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20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และจะมีผลสิ้นสุดในเดือนมีนาคม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2582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79D31D02" w14:textId="77777777" w:rsidR="0008695E" w:rsidRPr="004D47F2" w:rsidRDefault="0008695E" w:rsidP="007952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0EAAF71A" w14:textId="3733CB58" w:rsidR="002C53B8" w:rsidRDefault="002C53B8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บริษัทมีสัญญารับบริการบำรุงรักษาโครงสร้างสำหรับวางท่อกับกิจการที่เกี่ยวข้องกัน โดยสัญญามีระยะเวลา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15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</w:t>
      </w:r>
      <w:r w:rsidR="000B19E9" w:rsidRPr="004D47F2">
        <w:rPr>
          <w:rFonts w:ascii="Angsana New" w:hAnsi="Angsana New"/>
          <w:color w:val="000000"/>
          <w:sz w:val="30"/>
          <w:szCs w:val="30"/>
        </w:rPr>
        <w:t>8</w:t>
      </w:r>
      <w:r w:rsidR="00942C29" w:rsidRPr="004D47F2">
        <w:rPr>
          <w:rFonts w:ascii="Angsana New" w:hAnsi="Angsana New"/>
          <w:color w:val="000000"/>
          <w:sz w:val="30"/>
          <w:szCs w:val="30"/>
        </w:rPr>
        <w:t>0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590CBE51" w14:textId="77777777" w:rsidR="009F630D" w:rsidRPr="004D47F2" w:rsidRDefault="009F630D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33940DD" w14:textId="1AC443F1" w:rsidR="000B19E9" w:rsidRPr="00616564" w:rsidRDefault="000B19E9" w:rsidP="000B1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16564">
        <w:rPr>
          <w:rFonts w:ascii="Angsana New" w:hAnsi="Angsana New"/>
          <w:color w:val="000000"/>
          <w:sz w:val="30"/>
          <w:szCs w:val="30"/>
          <w:cs/>
        </w:rPr>
        <w:t>บริษัทมีสัญญาการใช้สิทธิวางท่อกับบริษัทใหญ่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Pr="00616564">
        <w:rPr>
          <w:rFonts w:ascii="Angsana New" w:hAnsi="Angsana New"/>
          <w:color w:val="000000"/>
          <w:sz w:val="30"/>
          <w:szCs w:val="30"/>
        </w:rPr>
        <w:t>15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และจะมีผลสิ้นสุดในเดือนสิงหาคม </w:t>
      </w:r>
      <w:r w:rsidR="00581E41" w:rsidRPr="00616564">
        <w:rPr>
          <w:rFonts w:ascii="Angsana New" w:hAnsi="Angsana New"/>
          <w:color w:val="000000"/>
          <w:sz w:val="30"/>
          <w:szCs w:val="30"/>
        </w:rPr>
        <w:t>258</w:t>
      </w:r>
      <w:r w:rsidR="00942C29" w:rsidRPr="00616564">
        <w:rPr>
          <w:rFonts w:ascii="Angsana New" w:hAnsi="Angsana New"/>
          <w:color w:val="000000"/>
          <w:sz w:val="30"/>
          <w:szCs w:val="30"/>
        </w:rPr>
        <w:t>0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514F628D" w14:textId="77777777" w:rsidR="004D47F2" w:rsidRDefault="004D47F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FD64EAD" w14:textId="53968A95" w:rsidR="002C53B8" w:rsidRPr="00616564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16564">
        <w:rPr>
          <w:rFonts w:ascii="Angsana New" w:hAnsi="Angsana New"/>
          <w:color w:val="000000"/>
          <w:sz w:val="30"/>
          <w:szCs w:val="30"/>
          <w:cs/>
        </w:rPr>
        <w:t>บริษัทมีสัญญาการใช้สิทธิวางท่อกับบริษัทใหญ่ลำดับสูงสุด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15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="003803B5" w:rsidRPr="0061656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7</w:t>
      </w:r>
      <w:r w:rsidR="003803B5" w:rsidRPr="00616564">
        <w:rPr>
          <w:rFonts w:ascii="Angsana New" w:hAnsi="Angsana New"/>
          <w:color w:val="000000"/>
          <w:sz w:val="30"/>
          <w:szCs w:val="30"/>
          <w:cs/>
        </w:rPr>
        <w:t xml:space="preserve"> เดือน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นับแต่วันที่ที่มีผลบังคับตามที่ระบุไว้ในสัญญา และจะมีผลสิ้นสุดในเดือน</w:t>
      </w:r>
      <w:r w:rsidR="00DF57DB" w:rsidRPr="00616564">
        <w:rPr>
          <w:rFonts w:ascii="Angsana New" w:hAnsi="Angsana New"/>
          <w:color w:val="000000"/>
          <w:sz w:val="30"/>
          <w:szCs w:val="30"/>
          <w:cs/>
        </w:rPr>
        <w:t>ธันวาคม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2580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1163037B" w14:textId="77777777" w:rsidR="004D47F2" w:rsidRDefault="004D47F2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B951F75" w14:textId="6D848EB1" w:rsidR="002C53B8" w:rsidRPr="00616564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16564">
        <w:rPr>
          <w:rFonts w:ascii="Angsana New" w:hAnsi="Angsana New"/>
          <w:color w:val="000000"/>
          <w:sz w:val="30"/>
          <w:szCs w:val="30"/>
          <w:cs/>
        </w:rPr>
        <w:t>กลุ่มบริษัทมีสัญญารับบริการถังเก็บผลิตภัณฑ์และสาธารณูปโภคที่เกี่ยวกับการเก็บและจัดส่งแฟตตี้แอลกอฮอล์กับกิจการที่เกี่ยวข้องกันแห่งหนึ่ง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2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นับแต่วันที่ที่มีผลบังคับตามที่ระบุไว้ในสัญญา และจะมีการต่ออายุอัตโนมัติทุกๆ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2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ปีจนกระทั่งทั้งสองฝ่ายตกลงยกเลิกร่วมกัน โดยมีอัตราค่าบริการตามเงื่อนไขที่ระบุไว้ในสัญญา</w:t>
      </w:r>
    </w:p>
    <w:p w14:paraId="49EAC105" w14:textId="77777777" w:rsidR="00C257DD" w:rsidRPr="004D47F2" w:rsidRDefault="00C257DD" w:rsidP="00A57F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52E4B8D3" w14:textId="0574D9FD" w:rsidR="002C53B8" w:rsidRPr="004D47F2" w:rsidRDefault="002C53B8" w:rsidP="002C53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4D47F2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สัญญาบริการ</w:t>
      </w:r>
    </w:p>
    <w:p w14:paraId="17004071" w14:textId="77777777" w:rsidR="002B7C4B" w:rsidRPr="004D47F2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2B935118" w14:textId="688AA425" w:rsidR="002C53B8" w:rsidRPr="004D47F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บริษัทมีสัญญาการให้บริการแก่บริษัทย่อยจำนวน </w:t>
      </w:r>
      <w:r w:rsidR="00C21E33" w:rsidRPr="004D47F2">
        <w:rPr>
          <w:rFonts w:ascii="Angsana New" w:hAnsi="Angsana New"/>
          <w:color w:val="000000"/>
          <w:sz w:val="30"/>
          <w:szCs w:val="30"/>
        </w:rPr>
        <w:t>1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แห่ง เพื่อให้บริการงานสำนักงานและด้านต่างๆ สัญญามีระยะเวลา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1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นับแต่วันที่ที่มีผลบังคับตามที่ระบุไว้ใน</w:t>
      </w:r>
      <w:r w:rsidR="00C92D6C" w:rsidRPr="004D47F2">
        <w:rPr>
          <w:rFonts w:ascii="Angsana New" w:hAnsi="Angsana New"/>
          <w:color w:val="000000"/>
          <w:sz w:val="30"/>
          <w:szCs w:val="30"/>
          <w:cs/>
        </w:rPr>
        <w:t>แต่ละ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และจะมีผลสิ้นสุดในเดือนธันวาคม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256</w:t>
      </w:r>
      <w:r w:rsidR="00C21E33" w:rsidRPr="004D47F2">
        <w:rPr>
          <w:rFonts w:ascii="Angsana New" w:hAnsi="Angsana New"/>
          <w:color w:val="000000"/>
          <w:sz w:val="30"/>
          <w:szCs w:val="30"/>
        </w:rPr>
        <w:t>6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 </w:t>
      </w:r>
    </w:p>
    <w:p w14:paraId="29C814EF" w14:textId="7BD7D81B" w:rsidR="004B01E5" w:rsidRPr="004D47F2" w:rsidRDefault="004B01E5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28A885C" w14:textId="29A0CC38" w:rsidR="004B01E5" w:rsidRPr="004D47F2" w:rsidRDefault="002A1CCF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บริษัทมีสัญญาการให้บริการแก่บริษัทร่วมค้าจำนวน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1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แห่ง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เพื่อให้บริการด้านการขายเอทานอล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สัญญามีระยะเวลา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1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นับแต่วันที่ที่มีผลบังคับตามที่ระบุไว้ในสัญญา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และให้ต่อสัญญาออกไปอีกคราวละ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1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ปีหากไม่มีการบอกเลิก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D47F2">
        <w:rPr>
          <w:rFonts w:ascii="Angsana New" w:hAnsi="Angsana New" w:hint="cs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66A1A90C" w14:textId="77777777" w:rsidR="0008695E" w:rsidRPr="004D47F2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  <w:cs/>
        </w:rPr>
      </w:pPr>
    </w:p>
    <w:p w14:paraId="225D2318" w14:textId="2667F5E1" w:rsidR="0008695E" w:rsidRDefault="007802E0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กลุ่มบริษัทมีสัญญาบริการกับบริษัทใหญ่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เพื่อรับบริการด้านงานสำนักงาน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การทดสอบคุณภาพผลิตภัณฑ์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และด้านต่างๆ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สัญญามีระยะเวลา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0B0DBB" w:rsidRPr="00B76B51">
        <w:rPr>
          <w:rFonts w:ascii="Angsana New" w:hAnsi="Angsana New"/>
          <w:color w:val="000000"/>
          <w:spacing w:val="-4"/>
          <w:sz w:val="30"/>
          <w:szCs w:val="30"/>
        </w:rPr>
        <w:t>1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ปี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นับแต่วันที่ที่มีผลบังคับตามที่ระบุไว้ในสัญญาและมีอัตราค่าบริการตามเงื่อนไขที่ระบุไว้ในสัญญา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โดยสัญญาบริการด้านงานสำนักงานจะมีผลสิ้นสุดในเดือนธันวาคม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0B0DBB" w:rsidRPr="00B76B51">
        <w:rPr>
          <w:rFonts w:ascii="Angsana New" w:hAnsi="Angsana New"/>
          <w:color w:val="000000"/>
          <w:spacing w:val="-4"/>
          <w:sz w:val="30"/>
          <w:szCs w:val="30"/>
        </w:rPr>
        <w:t>2566</w:t>
      </w:r>
      <w:r w:rsidRPr="00B76B51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และสัญญารับบริการการทดสอบคุณภาพผลิตภัณฑ์</w:t>
      </w:r>
      <w:r w:rsidR="002F6035"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และด้าน</w:t>
      </w:r>
      <w:r w:rsidR="00B77B36"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>ต่</w:t>
      </w:r>
      <w:r w:rsidR="002F6035" w:rsidRPr="00B76B51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างๆ </w:t>
      </w:r>
      <w:r w:rsidRPr="00825A57">
        <w:rPr>
          <w:rFonts w:ascii="Angsana New" w:hAnsi="Angsana New" w:hint="cs"/>
          <w:color w:val="000000"/>
          <w:spacing w:val="-4"/>
          <w:sz w:val="30"/>
          <w:szCs w:val="30"/>
          <w:cs/>
        </w:rPr>
        <w:t>จะมีผลสิ้นสุดในเดือนธันวาคม</w:t>
      </w:r>
      <w:r w:rsidRPr="00825A5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  <w:r w:rsidR="000B0DBB" w:rsidRPr="00825A57">
        <w:rPr>
          <w:rFonts w:ascii="Angsana New" w:hAnsi="Angsana New"/>
          <w:color w:val="000000"/>
          <w:spacing w:val="-4"/>
          <w:sz w:val="30"/>
          <w:szCs w:val="30"/>
        </w:rPr>
        <w:t>256</w:t>
      </w:r>
      <w:r w:rsidR="00B76B51" w:rsidRPr="00825A57">
        <w:rPr>
          <w:rFonts w:ascii="Angsana New" w:hAnsi="Angsana New"/>
          <w:color w:val="000000"/>
          <w:spacing w:val="-4"/>
          <w:sz w:val="30"/>
          <w:szCs w:val="30"/>
        </w:rPr>
        <w:t>6</w:t>
      </w:r>
      <w:r w:rsidRPr="00825A57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</w:t>
      </w:r>
    </w:p>
    <w:p w14:paraId="42BF19D3" w14:textId="77777777" w:rsidR="00897BE6" w:rsidRPr="004D47F2" w:rsidRDefault="00897BE6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52114EE" w14:textId="3674238D" w:rsidR="002C53B8" w:rsidRPr="004D47F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B76B51">
        <w:rPr>
          <w:rFonts w:ascii="Angsana New" w:hAnsi="Angsana New"/>
          <w:color w:val="000000"/>
          <w:spacing w:val="-2"/>
          <w:sz w:val="30"/>
          <w:szCs w:val="30"/>
          <w:cs/>
        </w:rPr>
        <w:lastRenderedPageBreak/>
        <w:t xml:space="preserve">บริษัทมีสัญญาบริการซ่อมแซมบำรุงรักษาอาคารสถานที่กับกิจการที่เกี่ยวข้องกันแห่งหนึ่ง โดยสัญญามีระยะเวลา </w:t>
      </w:r>
      <w:r w:rsidR="00AA1075" w:rsidRPr="00B76B51">
        <w:rPr>
          <w:rFonts w:ascii="Angsana New" w:hAnsi="Angsana New"/>
          <w:color w:val="000000"/>
          <w:spacing w:val="-2"/>
          <w:sz w:val="30"/>
          <w:szCs w:val="30"/>
        </w:rPr>
        <w:t>5</w:t>
      </w:r>
      <w:r w:rsidRPr="00B76B51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B76B51">
        <w:rPr>
          <w:rFonts w:ascii="Angsana New" w:hAnsi="Angsana New"/>
          <w:color w:val="000000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และจะมีผลสิ้นสุดในเดือนมิถุนายน </w:t>
      </w:r>
      <w:r w:rsidR="00AA1075" w:rsidRPr="00B76B51">
        <w:rPr>
          <w:rFonts w:ascii="Angsana New" w:hAnsi="Angsana New"/>
          <w:color w:val="000000"/>
          <w:sz w:val="30"/>
          <w:szCs w:val="30"/>
        </w:rPr>
        <w:t>2566</w:t>
      </w:r>
      <w:r w:rsidRPr="00B76B51">
        <w:rPr>
          <w:rFonts w:ascii="Angsana New" w:hAnsi="Angsana New"/>
          <w:color w:val="000000"/>
          <w:sz w:val="30"/>
          <w:szCs w:val="30"/>
        </w:rPr>
        <w:t xml:space="preserve"> </w:t>
      </w:r>
      <w:r w:rsidRPr="00B76B51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  <w:r w:rsidR="00897BE6" w:rsidRPr="00B76B51">
        <w:rPr>
          <w:rFonts w:ascii="Angsana New" w:hAnsi="Angsana New"/>
          <w:color w:val="000000"/>
          <w:sz w:val="30"/>
          <w:szCs w:val="30"/>
        </w:rPr>
        <w:t xml:space="preserve"> </w:t>
      </w:r>
      <w:r w:rsidR="00897BE6" w:rsidRPr="00B76B51">
        <w:rPr>
          <w:rFonts w:ascii="Angsana New" w:hAnsi="Angsana New" w:hint="cs"/>
          <w:color w:val="000000"/>
          <w:sz w:val="30"/>
          <w:szCs w:val="30"/>
          <w:cs/>
        </w:rPr>
        <w:t>ขณะนี้บริษัทอยู่ในระหว่างดำเนินการต่อสัญญา</w:t>
      </w:r>
    </w:p>
    <w:p w14:paraId="39F3FC29" w14:textId="77777777" w:rsidR="0008695E" w:rsidRPr="004D47F2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  <w:cs/>
        </w:rPr>
      </w:pPr>
    </w:p>
    <w:p w14:paraId="212CBFAF" w14:textId="58633A1A" w:rsidR="002C53B8" w:rsidRPr="004D47F2" w:rsidRDefault="002C53B8" w:rsidP="006910B2">
      <w:pPr>
        <w:tabs>
          <w:tab w:val="clear" w:pos="227"/>
          <w:tab w:val="left" w:pos="567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t>บริษัทมีสัญญาจ้างเหมาบริการรักษาความปลอดภัยและป้องกันอัคคีภัยกับกิจการที่เกี่ยวข้องกันแห่งหนึ่ง เพื่อ</w:t>
      </w:r>
      <w:r w:rsidR="006910B2" w:rsidRPr="004D47F2">
        <w:rPr>
          <w:rFonts w:ascii="Angsana New" w:hAnsi="Angsana New"/>
          <w:color w:val="000000"/>
          <w:sz w:val="30"/>
          <w:szCs w:val="30"/>
          <w:cs/>
        </w:rPr>
        <w:br/>
      </w:r>
      <w:r w:rsidRPr="004D47F2">
        <w:rPr>
          <w:rFonts w:ascii="Angsana New" w:hAnsi="Angsana New"/>
          <w:color w:val="000000"/>
          <w:sz w:val="30"/>
          <w:szCs w:val="30"/>
          <w:cs/>
        </w:rPr>
        <w:t>รับบริการรักษาความปลอดภัยและป้องกันอัคคีภัยแก่ทรัพย์สิน พนักงานและผู้ที่มาติดต่อที่อยู่ในบริเวณพื้นที่ของบริษัท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ปี 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256</w:t>
      </w:r>
      <w:r w:rsidR="002365F5" w:rsidRPr="004D47F2">
        <w:rPr>
          <w:rFonts w:ascii="Angsana New" w:hAnsi="Angsana New"/>
          <w:color w:val="000000"/>
          <w:sz w:val="30"/>
          <w:szCs w:val="30"/>
        </w:rPr>
        <w:t>7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โดยมีอัตราค่าบริการตามเงื่อนไขที่ระบุไว้ในสัญญา</w:t>
      </w:r>
    </w:p>
    <w:p w14:paraId="5E46B0F2" w14:textId="77777777" w:rsidR="000F3C5E" w:rsidRPr="004D47F2" w:rsidRDefault="000F3C5E" w:rsidP="006910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30"/>
          <w:szCs w:val="30"/>
        </w:rPr>
      </w:pPr>
    </w:p>
    <w:p w14:paraId="4CC27284" w14:textId="58FF18B1" w:rsidR="002C53B8" w:rsidRPr="004D47F2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t>บริษัทมีสัญญาจ้างเหมาบริการพนักงานตรวจสอบความปลอดภัยกับกิจการที่เกี่ยวข้องกันแห่งหนึ่ง เพื่อตรวจสอบความปลอดภัยในการทำงานในบริเวณพื้นที่บริษัทผู้รับบริการ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โดยสัญญามีระยะเวลา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ปี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นับจากวันที่ที่มีผลบังคับตามที่ระบุไว้ในสัญญา และจะมีผลสิ้นสุดในเดือนธันวาคม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256</w:t>
      </w:r>
      <w:r w:rsidR="006F1ADF" w:rsidRPr="004D47F2">
        <w:rPr>
          <w:rFonts w:ascii="Angsana New" w:hAnsi="Angsana New"/>
          <w:color w:val="000000"/>
          <w:sz w:val="30"/>
          <w:szCs w:val="30"/>
        </w:rPr>
        <w:t>7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โดยมีอัตราค่าบริการตามเงื่อนไขที่ระบุไว้</w:t>
      </w:r>
      <w:r w:rsidR="006910B2" w:rsidRPr="004D47F2">
        <w:rPr>
          <w:rFonts w:ascii="Angsana New" w:hAnsi="Angsana New"/>
          <w:color w:val="000000"/>
          <w:sz w:val="30"/>
          <w:szCs w:val="30"/>
          <w:cs/>
        </w:rPr>
        <w:br/>
      </w:r>
      <w:r w:rsidRPr="004D47F2">
        <w:rPr>
          <w:rFonts w:ascii="Angsana New" w:hAnsi="Angsana New"/>
          <w:color w:val="000000"/>
          <w:sz w:val="30"/>
          <w:szCs w:val="30"/>
          <w:cs/>
        </w:rPr>
        <w:t>ในสัญญา</w:t>
      </w:r>
    </w:p>
    <w:p w14:paraId="4D6323E7" w14:textId="77777777" w:rsidR="000F3C5E" w:rsidRPr="004D47F2" w:rsidRDefault="000F3C5E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47DAB1A" w14:textId="498B6DE3" w:rsidR="0008695E" w:rsidRPr="004D47F2" w:rsidRDefault="002C53B8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บริษัทมีสัญญาบริหารจัดการควบคุมภาวะฉุกเฉินกับกิจการที่เกี่ยวข้องกันแห่งหนึ่งจำนวน </w:t>
      </w:r>
      <w:r w:rsidR="000F3C5E" w:rsidRPr="004D47F2">
        <w:rPr>
          <w:rFonts w:ascii="Angsana New" w:hAnsi="Angsana New"/>
          <w:color w:val="000000"/>
          <w:spacing w:val="-2"/>
          <w:sz w:val="30"/>
          <w:szCs w:val="30"/>
        </w:rPr>
        <w:t>4</w:t>
      </w:r>
      <w:r w:rsidRPr="004D47F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ฉบับ ซึ่งจะให้บริการที่ปรึกษาและจัดฝึกอบรมด้านความปลอดภัย อาชีวอนามัยและสิ่งแวดล้อม และจัดตั้งศูนย์ควบคุมภาวะฉุกเฉิน โดยสัญญามีระยะเวลา </w:t>
      </w:r>
      <w:r w:rsidR="00AA1075" w:rsidRPr="004D47F2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4D47F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4D47F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pacing w:val="-2"/>
          <w:sz w:val="30"/>
          <w:szCs w:val="30"/>
          <w:cs/>
        </w:rPr>
        <w:t>นับแต่วันที่ที่มีผลบังคับตามที่ระบุไว้ในแต่ละสัญญา และจะมีผลสิ้นสุดในเดือน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ธันวาคม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2566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="00D030CE" w:rsidRPr="004D47F2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="00192B85" w:rsidRPr="004D47F2">
        <w:rPr>
          <w:rFonts w:ascii="Angsana New" w:hAnsi="Angsana New" w:hint="cs"/>
          <w:color w:val="000000"/>
          <w:sz w:val="30"/>
          <w:szCs w:val="30"/>
          <w:cs/>
        </w:rPr>
        <w:t>มกราคมและเดือน</w:t>
      </w:r>
      <w:r w:rsidR="00D030CE" w:rsidRPr="004D47F2">
        <w:rPr>
          <w:rFonts w:ascii="Angsana New" w:hAnsi="Angsana New"/>
          <w:color w:val="000000"/>
          <w:sz w:val="30"/>
          <w:szCs w:val="30"/>
          <w:cs/>
        </w:rPr>
        <w:t xml:space="preserve">มีนาคม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2568</w:t>
      </w:r>
      <w:r w:rsidR="00D030CE" w:rsidRPr="004D47F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D399B" w:rsidRPr="004D47F2">
        <w:rPr>
          <w:rFonts w:ascii="Angsana New" w:hAnsi="Angsana New"/>
          <w:color w:val="000000"/>
          <w:sz w:val="30"/>
          <w:szCs w:val="30"/>
          <w:cs/>
        </w:rPr>
        <w:t xml:space="preserve">ตามลำดับ </w:t>
      </w:r>
      <w:r w:rsidRPr="004D47F2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  <w:r w:rsidR="00E637E7" w:rsidRPr="004D47F2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0C39404A" w14:textId="77777777" w:rsidR="006F1ADF" w:rsidRPr="004D47F2" w:rsidRDefault="006F1ADF" w:rsidP="0008695E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ECE3478" w14:textId="0B641CDF" w:rsidR="00795228" w:rsidRPr="004D47F2" w:rsidRDefault="002C53B8" w:rsidP="0019514C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บริการผู้ช่วยเหลืองานที่อับอากาศสำหรับงานปิดซ่อมบำรุงโรงงานกับกิจการที่เกี่ยวข้องกันแห่งหนึ่ง </w:t>
      </w:r>
      <w:r w:rsidRPr="004D47F2">
        <w:rPr>
          <w:rFonts w:ascii="Angsana New" w:hAnsi="Angsana New"/>
          <w:color w:val="000000"/>
          <w:spacing w:val="-2"/>
          <w:sz w:val="30"/>
          <w:szCs w:val="30"/>
          <w:cs/>
        </w:rPr>
        <w:t>ซึ่งจะได้รับบริการจัดส่งทีมผู้ช่วยเหลือและกู้ภัยในที่อับอากาศ และจัดเตรียมอุปกรณ์กู้ภัย</w:t>
      </w:r>
      <w:r w:rsidRPr="004D47F2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โดยสัญญามีระยะเวลา </w:t>
      </w:r>
      <w:r w:rsidR="00AA1075" w:rsidRPr="004D47F2">
        <w:rPr>
          <w:rFonts w:ascii="Angsana New" w:hAnsi="Angsana New"/>
          <w:color w:val="000000"/>
          <w:spacing w:val="-2"/>
          <w:sz w:val="30"/>
          <w:szCs w:val="30"/>
        </w:rPr>
        <w:t>3</w:t>
      </w:r>
      <w:r w:rsidRPr="004D47F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ปี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 xml:space="preserve">นับแต่วันที่ที่มีผลบังคับตามที่ระบุไว้ในสัญญา และจะมีผลสิ้นสุดในเดือนมกราคม </w:t>
      </w:r>
      <w:r w:rsidR="00AA1075" w:rsidRPr="004D47F2">
        <w:rPr>
          <w:rFonts w:ascii="Angsana New" w:hAnsi="Angsana New"/>
          <w:color w:val="000000"/>
          <w:sz w:val="30"/>
          <w:szCs w:val="30"/>
        </w:rPr>
        <w:t>2568</w:t>
      </w:r>
      <w:r w:rsidRPr="004D47F2">
        <w:rPr>
          <w:rFonts w:ascii="Angsana New" w:hAnsi="Angsana New"/>
          <w:color w:val="000000"/>
          <w:sz w:val="30"/>
          <w:szCs w:val="30"/>
        </w:rPr>
        <w:t xml:space="preserve"> </w:t>
      </w:r>
      <w:r w:rsidRPr="004D47F2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1AB43D27" w14:textId="77777777" w:rsidR="006F1ADF" w:rsidRPr="004D47F2" w:rsidRDefault="006F1ADF" w:rsidP="0019514C">
      <w:pPr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430A5396" w14:textId="7EA07D51" w:rsidR="0008695E" w:rsidRPr="00616564" w:rsidRDefault="002C53B8" w:rsidP="00A57F81">
      <w:pPr>
        <w:spacing w:line="240" w:lineRule="auto"/>
        <w:ind w:left="540"/>
        <w:jc w:val="thaiDistribute"/>
        <w:rPr>
          <w:rFonts w:asciiTheme="majorBidi" w:hAnsiTheme="majorBidi" w:cstheme="majorBidi"/>
          <w:sz w:val="4"/>
          <w:szCs w:val="4"/>
        </w:rPr>
      </w:pPr>
      <w:r w:rsidRPr="00616564">
        <w:rPr>
          <w:rFonts w:ascii="Angsana New" w:hAnsi="Angsana New"/>
          <w:color w:val="000000"/>
          <w:sz w:val="30"/>
          <w:szCs w:val="30"/>
          <w:cs/>
        </w:rPr>
        <w:t>บริษัทมีสัญญาบริการน้ำดับเพลิงกับกิจการที่เกี่ยวข้องกันแห่งหนึ่ง ซึ่งจะได้รับบริการน้ำดับเพลิง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อุปกรณ์ระบบ</w:t>
      </w:r>
      <w:r w:rsidRPr="00616564">
        <w:rPr>
          <w:rFonts w:ascii="Angsana New" w:hAnsi="Angsana New"/>
          <w:color w:val="000000"/>
          <w:spacing w:val="2"/>
          <w:sz w:val="30"/>
          <w:szCs w:val="30"/>
          <w:cs/>
        </w:rPr>
        <w:t>น้ำดับเพลิง และการดูแลรักษาอุปกรณ์ระบบน้ำดับเพลิงภายในโรงงานแห่งที่</w:t>
      </w:r>
      <w:r w:rsidRPr="00616564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1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eastAsia="Yu Mincho" w:hAnsi="Angsana New"/>
          <w:color w:val="000000"/>
          <w:sz w:val="30"/>
          <w:szCs w:val="30"/>
          <w:cs/>
          <w:lang w:eastAsia="ja-JP"/>
        </w:rPr>
        <w:t>โดย</w:t>
      </w:r>
      <w:r w:rsidRPr="00616564">
        <w:rPr>
          <w:rFonts w:ascii="Angsana New" w:hAnsi="Angsana New"/>
          <w:color w:val="000000"/>
          <w:spacing w:val="2"/>
          <w:sz w:val="30"/>
          <w:szCs w:val="30"/>
          <w:cs/>
        </w:rPr>
        <w:t>สัญญามีระยะเวลา</w:t>
      </w:r>
      <w:r w:rsidRPr="00616564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="00AA1075" w:rsidRPr="00616564">
        <w:rPr>
          <w:rFonts w:ascii="Angsana New" w:hAnsi="Angsana New"/>
          <w:color w:val="000000"/>
          <w:spacing w:val="-6"/>
          <w:sz w:val="30"/>
          <w:szCs w:val="30"/>
        </w:rPr>
        <w:t>15</w:t>
      </w:r>
      <w:r w:rsidRPr="00616564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pacing w:val="2"/>
          <w:sz w:val="30"/>
          <w:szCs w:val="30"/>
          <w:cs/>
        </w:rPr>
        <w:t>ปี</w:t>
      </w:r>
      <w:r w:rsidRPr="00616564">
        <w:rPr>
          <w:rFonts w:ascii="Angsana New" w:hAnsi="Angsana New"/>
          <w:color w:val="000000"/>
          <w:spacing w:val="2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pacing w:val="2"/>
          <w:sz w:val="30"/>
          <w:szCs w:val="30"/>
          <w:cs/>
        </w:rPr>
        <w:t>นับ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แต่วันที่ที่มีผลบังคับตามที่ระบุไว้ในสัญญา และจะมีผลสิ้นสุดในเดือนธันวาคม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2577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โดยมีอัตราค่าบริการตามเงื่อนไขที่ระบุไว้ในสัญญา</w:t>
      </w:r>
    </w:p>
    <w:p w14:paraId="1B09BF37" w14:textId="77777777" w:rsidR="00CF261C" w:rsidRPr="00616564" w:rsidRDefault="00CF261C" w:rsidP="0008695E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5D375A9D" w14:textId="67B120D5" w:rsidR="002B7C4B" w:rsidRDefault="002B7C4B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114567C5" w14:textId="77777777" w:rsidR="00EB5703" w:rsidRPr="00616564" w:rsidRDefault="00EB5703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58144F6B" w14:textId="77777777" w:rsidR="00897BE6" w:rsidRDefault="00897BE6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2E010BA8" w14:textId="77777777" w:rsidR="00897BE6" w:rsidRPr="00616564" w:rsidRDefault="00897BE6" w:rsidP="00897BE6">
      <w:pPr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7662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สัญญาเช่า</w:t>
      </w:r>
    </w:p>
    <w:p w14:paraId="584018B7" w14:textId="77777777" w:rsidR="00897BE6" w:rsidRDefault="00897BE6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FCBF533" w14:textId="1E37A84B" w:rsidR="0008695E" w:rsidRPr="00616564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16564">
        <w:rPr>
          <w:rFonts w:ascii="Angsana New" w:hAnsi="Angsana New"/>
          <w:color w:val="000000"/>
          <w:sz w:val="30"/>
          <w:szCs w:val="30"/>
          <w:cs/>
        </w:rPr>
        <w:t>บริษัทมีสัญญาเช่าที่ดินกับบริษัทใหญ่</w:t>
      </w:r>
      <w:r w:rsidR="00AB169D" w:rsidRPr="00616564">
        <w:rPr>
          <w:rFonts w:ascii="Angsana New" w:hAnsi="Angsana New" w:hint="cs"/>
          <w:color w:val="000000"/>
          <w:sz w:val="30"/>
          <w:szCs w:val="30"/>
          <w:cs/>
        </w:rPr>
        <w:t xml:space="preserve">จำนวน </w:t>
      </w:r>
      <w:r w:rsidR="00AB169D" w:rsidRPr="00616564">
        <w:rPr>
          <w:rFonts w:ascii="Angsana New" w:hAnsi="Angsana New"/>
          <w:color w:val="000000"/>
          <w:sz w:val="30"/>
          <w:szCs w:val="30"/>
        </w:rPr>
        <w:t xml:space="preserve">3 </w:t>
      </w:r>
      <w:r w:rsidR="00AB169D" w:rsidRPr="00616564">
        <w:rPr>
          <w:rFonts w:ascii="Angsana New" w:hAnsi="Angsana New" w:hint="cs"/>
          <w:color w:val="000000"/>
          <w:sz w:val="30"/>
          <w:szCs w:val="30"/>
          <w:cs/>
        </w:rPr>
        <w:t>ฉบับ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โดยสัญญามีระยะเวลา</w:t>
      </w:r>
      <w:r w:rsidR="0059712D" w:rsidRPr="00616564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59712D" w:rsidRPr="00616564">
        <w:rPr>
          <w:rFonts w:ascii="Angsana New" w:hAnsi="Angsana New"/>
          <w:color w:val="000000"/>
          <w:sz w:val="30"/>
          <w:szCs w:val="30"/>
        </w:rPr>
        <w:t>17</w:t>
      </w:r>
      <w:r w:rsidR="00477BD3"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="00477BD3" w:rsidRPr="00616564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="0059712D"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="0059712D" w:rsidRPr="00616564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30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ปี นับแต่วันที่ที่มีผลบังคับตามที</w:t>
      </w:r>
      <w:r w:rsidR="0059712D" w:rsidRPr="00616564">
        <w:rPr>
          <w:rFonts w:ascii="Angsana New" w:hAnsi="Angsana New" w:hint="cs"/>
          <w:color w:val="000000"/>
          <w:sz w:val="30"/>
          <w:szCs w:val="30"/>
          <w:cs/>
        </w:rPr>
        <w:t>่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ระบุไว้ใน</w:t>
      </w:r>
      <w:r w:rsidR="0059712D" w:rsidRPr="00616564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สัญญา และจะมีผลสิ้นสุดในเดือนกรกฎาคม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2579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โดยมีอัตราค่าเช่าตามที่ระบุไว้ใน</w:t>
      </w:r>
      <w:r w:rsidR="0059712D" w:rsidRPr="00616564">
        <w:rPr>
          <w:rFonts w:ascii="Angsana New" w:hAnsi="Angsana New" w:hint="cs"/>
          <w:color w:val="000000"/>
          <w:sz w:val="30"/>
          <w:szCs w:val="30"/>
          <w:cs/>
        </w:rPr>
        <w:t>แต่ละ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สัญญา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และสามารถขยายสัญญาต่อไปอีกเป็นระยะเวลา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20</w:t>
      </w:r>
      <w:r w:rsidRPr="00616564">
        <w:rPr>
          <w:rFonts w:ascii="Angsana New" w:hAnsi="Angsana New"/>
          <w:color w:val="000000"/>
          <w:sz w:val="30"/>
          <w:szCs w:val="30"/>
        </w:rPr>
        <w:t xml:space="preserve"> 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ปี โดยกำหนดให้มีการแจ้งไปยังผู้ให้เช่าอย่างเป็นลายลักษณ์อักษรเป็นเวลาล่วงหน้าไม่น้อยกว่า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1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ปีก่อนสิ้นสุดสัญญาเช่า</w:t>
      </w:r>
    </w:p>
    <w:p w14:paraId="05188F35" w14:textId="77777777" w:rsidR="0008695E" w:rsidRPr="00616564" w:rsidRDefault="0008695E" w:rsidP="00686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 w:firstLine="540"/>
        <w:rPr>
          <w:rFonts w:asciiTheme="majorBidi" w:hAnsiTheme="majorBidi" w:cstheme="majorBidi"/>
          <w:sz w:val="28"/>
          <w:szCs w:val="28"/>
        </w:rPr>
      </w:pPr>
    </w:p>
    <w:p w14:paraId="27E1B091" w14:textId="6AEBE890" w:rsidR="002C53B8" w:rsidRDefault="002C53B8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บริษัทมีสัญญาเช่าพื้นที่และบริการสำนักงานกับกิจการที่เกี่ยวข้องกัน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2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แห่ง โดยสัญญามีระยะเวลา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3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ปี และจะ</w:t>
      </w:r>
      <w:r w:rsidRPr="00616564">
        <w:rPr>
          <w:rFonts w:ascii="Angsana New" w:hAnsi="Angsana New"/>
          <w:color w:val="000000"/>
          <w:spacing w:val="-6"/>
          <w:sz w:val="30"/>
          <w:szCs w:val="30"/>
          <w:cs/>
        </w:rPr>
        <w:t>มี</w:t>
      </w:r>
      <w:r w:rsidR="00A53B42" w:rsidRPr="00616564">
        <w:rPr>
          <w:rFonts w:ascii="Angsana New" w:hAnsi="Angsana New"/>
          <w:color w:val="000000"/>
          <w:spacing w:val="-6"/>
          <w:sz w:val="30"/>
          <w:szCs w:val="30"/>
          <w:cs/>
        </w:rPr>
        <w:br/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ผลสิ้นสุดในเดือนสิงหาคม </w:t>
      </w:r>
      <w:r w:rsidR="00AA1075" w:rsidRPr="00616564">
        <w:rPr>
          <w:rFonts w:ascii="Angsana New" w:hAnsi="Angsana New"/>
          <w:color w:val="000000"/>
          <w:sz w:val="30"/>
          <w:szCs w:val="30"/>
        </w:rPr>
        <w:t>2566</w:t>
      </w:r>
      <w:r w:rsidRPr="0061656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AD1C6B" w:rsidRPr="00616564">
        <w:rPr>
          <w:rFonts w:ascii="Angsana New" w:hAnsi="Angsana New" w:hint="cs"/>
          <w:color w:val="000000"/>
          <w:sz w:val="30"/>
          <w:szCs w:val="30"/>
          <w:cs/>
        </w:rPr>
        <w:t xml:space="preserve">และกันยายน </w:t>
      </w:r>
      <w:r w:rsidR="00AD1C6B" w:rsidRPr="00616564">
        <w:rPr>
          <w:rFonts w:ascii="Angsana New" w:hAnsi="Angsana New"/>
          <w:color w:val="000000"/>
          <w:sz w:val="30"/>
          <w:szCs w:val="30"/>
        </w:rPr>
        <w:t xml:space="preserve">2567 </w:t>
      </w:r>
      <w:r w:rsidR="007D399B" w:rsidRPr="00616564">
        <w:rPr>
          <w:rFonts w:ascii="Angsana New" w:hAnsi="Angsana New"/>
          <w:color w:val="000000"/>
          <w:sz w:val="30"/>
          <w:szCs w:val="30"/>
          <w:cs/>
        </w:rPr>
        <w:t xml:space="preserve">ตามลำดับ </w:t>
      </w:r>
      <w:r w:rsidRPr="00616564">
        <w:rPr>
          <w:rFonts w:ascii="Angsana New" w:hAnsi="Angsana New"/>
          <w:color w:val="000000"/>
          <w:sz w:val="30"/>
          <w:szCs w:val="30"/>
          <w:cs/>
        </w:rPr>
        <w:t>โดยมีอัตราค่าเช่าและค่าบริการ และเงื่อนไข</w:t>
      </w:r>
      <w:r w:rsidR="007D399B" w:rsidRPr="00616564">
        <w:rPr>
          <w:rFonts w:ascii="Angsana New" w:hAnsi="Angsana New"/>
          <w:color w:val="000000"/>
          <w:sz w:val="30"/>
          <w:szCs w:val="30"/>
          <w:cs/>
        </w:rPr>
        <w:br/>
      </w:r>
      <w:r w:rsidRPr="00616564">
        <w:rPr>
          <w:rFonts w:ascii="Angsana New" w:hAnsi="Angsana New"/>
          <w:color w:val="000000"/>
          <w:sz w:val="30"/>
          <w:szCs w:val="30"/>
          <w:cs/>
        </w:rPr>
        <w:t>ข้อผูกพันเป็นไปตามที่กำหนดในสัญญา</w:t>
      </w:r>
      <w:r w:rsidR="0050770C" w:rsidRPr="00616564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745CE6D" w14:textId="4C0D1E03" w:rsidR="00B565B7" w:rsidRDefault="00B565B7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ADB9A47" w14:textId="5BEA9319" w:rsidR="00897BE6" w:rsidRPr="00187EC4" w:rsidRDefault="00B565B7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  <w:r w:rsidRPr="00187EC4">
        <w:rPr>
          <w:rFonts w:ascii="Angsana New" w:hAnsi="Angsana New" w:hint="cs"/>
          <w:b/>
          <w:bCs/>
          <w:color w:val="000000"/>
          <w:sz w:val="30"/>
          <w:szCs w:val="30"/>
          <w:cs/>
        </w:rPr>
        <w:t>สัญญาเงินกู้ยืม</w:t>
      </w:r>
      <w:r w:rsidR="00897BE6" w:rsidRPr="00187EC4">
        <w:rPr>
          <w:rFonts w:ascii="Angsana New" w:hAnsi="Angsana New" w:hint="cs"/>
          <w:b/>
          <w:bCs/>
          <w:color w:val="000000"/>
          <w:sz w:val="30"/>
          <w:szCs w:val="30"/>
          <w:cs/>
        </w:rPr>
        <w:t>และสัญญาเงินให้กู้ยืม</w:t>
      </w:r>
    </w:p>
    <w:p w14:paraId="60D5935C" w14:textId="3E5F0A86" w:rsidR="00897BE6" w:rsidRPr="00187EC4" w:rsidRDefault="00897BE6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color w:val="000000"/>
          <w:sz w:val="30"/>
          <w:szCs w:val="30"/>
        </w:rPr>
      </w:pPr>
    </w:p>
    <w:p w14:paraId="72E53C8F" w14:textId="5A3461A2" w:rsidR="00897BE6" w:rsidRPr="00897BE6" w:rsidRDefault="00897BE6" w:rsidP="00897B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87EC4">
        <w:rPr>
          <w:rFonts w:ascii="Angsana New" w:hAnsi="Angsana New" w:hint="cs"/>
          <w:color w:val="000000"/>
          <w:sz w:val="30"/>
          <w:szCs w:val="30"/>
          <w:cs/>
        </w:rPr>
        <w:t>บริษัทมีสัญญาเงินกู้ยืมและเงินให้กู้ยืมระยะสั้น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ชนิดไม่ผูกพันและไม่มีหลักประกันกับบริษัทใหญ่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เป็นวงเงินกู้ยืมและวงเงินให้กู้ยืมจำนวน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A3900" w:rsidRPr="002A3900">
        <w:rPr>
          <w:rFonts w:ascii="Angsana New" w:hAnsi="Angsana New" w:hint="cs"/>
          <w:color w:val="000000"/>
          <w:sz w:val="30"/>
          <w:szCs w:val="30"/>
        </w:rPr>
        <w:t>1</w:t>
      </w:r>
      <w:r w:rsidRPr="00187EC4">
        <w:rPr>
          <w:rFonts w:ascii="Angsana New" w:hAnsi="Angsana New"/>
          <w:color w:val="000000"/>
          <w:sz w:val="30"/>
          <w:szCs w:val="30"/>
        </w:rPr>
        <w:t>,</w:t>
      </w:r>
      <w:r w:rsidR="002A3900" w:rsidRPr="002A3900">
        <w:rPr>
          <w:rFonts w:ascii="Angsana New" w:hAnsi="Angsana New" w:hint="cs"/>
          <w:color w:val="000000"/>
          <w:sz w:val="30"/>
          <w:szCs w:val="30"/>
        </w:rPr>
        <w:t>000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และ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A3900" w:rsidRPr="002A3900">
        <w:rPr>
          <w:rFonts w:ascii="Angsana New" w:hAnsi="Angsana New" w:hint="cs"/>
          <w:color w:val="000000"/>
          <w:sz w:val="30"/>
          <w:szCs w:val="30"/>
        </w:rPr>
        <w:t>250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ล้านบาท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ตามลำดับ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โดยสัญญามีระยะเวลา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A3900" w:rsidRPr="002A3900">
        <w:rPr>
          <w:rFonts w:ascii="Angsana New" w:hAnsi="Angsana New" w:hint="cs"/>
          <w:color w:val="000000"/>
          <w:sz w:val="30"/>
          <w:szCs w:val="30"/>
        </w:rPr>
        <w:t>1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ปี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และจะมีผลสิ้นสุดในเดือนพฤษภาคม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2A3900" w:rsidRPr="002A3900">
        <w:rPr>
          <w:rFonts w:ascii="Angsana New" w:hAnsi="Angsana New"/>
          <w:color w:val="000000"/>
          <w:sz w:val="30"/>
          <w:szCs w:val="30"/>
        </w:rPr>
        <w:t>256</w:t>
      </w:r>
      <w:r w:rsidR="002A3900" w:rsidRPr="002A3900">
        <w:rPr>
          <w:rFonts w:ascii="Angsana New" w:hAnsi="Angsana New" w:hint="cs"/>
          <w:color w:val="000000"/>
          <w:sz w:val="30"/>
          <w:szCs w:val="30"/>
        </w:rPr>
        <w:t>7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เงินกู้ยืมและเงินให้กู้ยืมดังกล่าวมีอัตราดอกเบี้ยอ้างอิงตามตลาด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 w:hint="cs"/>
          <w:color w:val="000000"/>
          <w:sz w:val="30"/>
          <w:szCs w:val="30"/>
          <w:cs/>
        </w:rPr>
        <w:t>โดยใช้อัตราดอกเบี้ยเงินกู้ยืมระยะสั้น</w:t>
      </w:r>
      <w:r w:rsidRPr="00187EC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87EC4">
        <w:rPr>
          <w:rFonts w:ascii="Angsana New" w:hAnsi="Angsana New"/>
          <w:color w:val="000000"/>
          <w:sz w:val="30"/>
          <w:szCs w:val="30"/>
        </w:rPr>
        <w:t>BIBOR</w:t>
      </w:r>
      <w:r w:rsidRPr="002A39E5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35A96C5" w14:textId="77777777" w:rsidR="00DF4A9E" w:rsidRDefault="00DF4A9E" w:rsidP="000869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7A30FAA1" w14:textId="38C5863D" w:rsidR="00C648E7" w:rsidRPr="00616564" w:rsidRDefault="00C648E7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ลูกหนี้การค้า</w:t>
      </w:r>
    </w:p>
    <w:p w14:paraId="7E665EB4" w14:textId="77777777" w:rsidR="00241D33" w:rsidRPr="00714DDC" w:rsidRDefault="00241D33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3"/>
        <w:rPr>
          <w:rFonts w:asciiTheme="majorBidi" w:hAnsiTheme="majorBidi" w:cstheme="majorBidi"/>
          <w:sz w:val="20"/>
          <w:szCs w:val="20"/>
        </w:rPr>
      </w:pPr>
    </w:p>
    <w:tbl>
      <w:tblPr>
        <w:tblW w:w="9216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60"/>
        <w:gridCol w:w="936"/>
        <w:gridCol w:w="144"/>
        <w:gridCol w:w="1152"/>
        <w:gridCol w:w="180"/>
        <w:gridCol w:w="1152"/>
        <w:gridCol w:w="180"/>
        <w:gridCol w:w="1152"/>
        <w:gridCol w:w="180"/>
        <w:gridCol w:w="1080"/>
      </w:tblGrid>
      <w:tr w:rsidR="004D47F2" w:rsidRPr="00616564" w14:paraId="0C80F291" w14:textId="77777777" w:rsidTr="004D47F2">
        <w:trPr>
          <w:tblHeader/>
        </w:trPr>
        <w:tc>
          <w:tcPr>
            <w:tcW w:w="3060" w:type="dxa"/>
          </w:tcPr>
          <w:p w14:paraId="384C1F12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4367ADFC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44" w:type="dxa"/>
          </w:tcPr>
          <w:p w14:paraId="7B8A6825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2484" w:type="dxa"/>
            <w:gridSpan w:val="3"/>
            <w:tcBorders>
              <w:left w:val="nil"/>
              <w:right w:val="nil"/>
            </w:tcBorders>
          </w:tcPr>
          <w:p w14:paraId="07CA5E36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798D0060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12" w:type="dxa"/>
            <w:gridSpan w:val="3"/>
            <w:tcBorders>
              <w:left w:val="nil"/>
              <w:right w:val="nil"/>
            </w:tcBorders>
          </w:tcPr>
          <w:p w14:paraId="31545D02" w14:textId="77777777" w:rsidR="004D47F2" w:rsidRPr="00616564" w:rsidRDefault="004D47F2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D47F2" w:rsidRPr="00616564" w14:paraId="014A598F" w14:textId="77777777" w:rsidTr="004D47F2">
        <w:trPr>
          <w:tblHeader/>
        </w:trPr>
        <w:tc>
          <w:tcPr>
            <w:tcW w:w="3060" w:type="dxa"/>
          </w:tcPr>
          <w:p w14:paraId="49E65A2D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" w:type="dxa"/>
          </w:tcPr>
          <w:p w14:paraId="144AB98C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11BCE1D7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630AE81" w14:textId="555B8D2E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4A34395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6649839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3C30AE88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A4597F" w14:textId="128E6123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60A188E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5CDB00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D47F2" w:rsidRPr="00616564" w14:paraId="5272C6DD" w14:textId="77777777" w:rsidTr="004D47F2">
        <w:trPr>
          <w:tblHeader/>
        </w:trPr>
        <w:tc>
          <w:tcPr>
            <w:tcW w:w="3060" w:type="dxa"/>
          </w:tcPr>
          <w:p w14:paraId="1C5A6C2A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5AEE61EF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4" w:type="dxa"/>
          </w:tcPr>
          <w:p w14:paraId="06300411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B18A569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8EB7E9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D324EC5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7E04AF68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4CA32CD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0BAC6E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6E2B626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D47F2" w:rsidRPr="00616564" w14:paraId="0331659A" w14:textId="77777777" w:rsidTr="004D47F2">
        <w:trPr>
          <w:tblHeader/>
        </w:trPr>
        <w:tc>
          <w:tcPr>
            <w:tcW w:w="3060" w:type="dxa"/>
          </w:tcPr>
          <w:p w14:paraId="1843FE2E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36" w:type="dxa"/>
          </w:tcPr>
          <w:p w14:paraId="1C34A2E7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" w:type="dxa"/>
          </w:tcPr>
          <w:p w14:paraId="2A5A4B51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76" w:type="dxa"/>
            <w:gridSpan w:val="7"/>
            <w:tcBorders>
              <w:left w:val="nil"/>
              <w:right w:val="nil"/>
            </w:tcBorders>
          </w:tcPr>
          <w:p w14:paraId="65081C45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97BE6" w:rsidRPr="00616564" w14:paraId="1D4904E8" w14:textId="77777777" w:rsidTr="004D47F2">
        <w:tc>
          <w:tcPr>
            <w:tcW w:w="3060" w:type="dxa"/>
          </w:tcPr>
          <w:p w14:paraId="191372F4" w14:textId="77777777" w:rsidR="00897BE6" w:rsidRPr="00616564" w:rsidRDefault="00897BE6" w:rsidP="00897BE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36" w:type="dxa"/>
          </w:tcPr>
          <w:p w14:paraId="6885BAA7" w14:textId="2AC07990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44" w:type="dxa"/>
          </w:tcPr>
          <w:p w14:paraId="6D568F34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CC0A55E" w14:textId="1F0DD75E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CE6E74">
              <w:rPr>
                <w:rFonts w:ascii="Angsana New" w:hAnsi="Angsana New"/>
                <w:color w:val="000000" w:themeColor="text1"/>
                <w:sz w:val="30"/>
                <w:szCs w:val="30"/>
              </w:rPr>
              <w:t>527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94DB24" w14:textId="77777777" w:rsidR="00897BE6" w:rsidRPr="00616564" w:rsidRDefault="00897BE6" w:rsidP="00897B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A7E5AB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80" w:type="dxa"/>
          </w:tcPr>
          <w:p w14:paraId="4622B90C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D21D8BA" w14:textId="49F4F79B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CE6E74">
              <w:rPr>
                <w:rFonts w:ascii="Angsana New" w:hAnsi="Angsana New"/>
                <w:color w:val="000000" w:themeColor="text1"/>
                <w:sz w:val="30"/>
                <w:szCs w:val="30"/>
              </w:rPr>
              <w:t>527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6842977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737A887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  <w:tr w:rsidR="00897BE6" w:rsidRPr="00616564" w14:paraId="0C596EE1" w14:textId="77777777" w:rsidTr="004D47F2">
        <w:tc>
          <w:tcPr>
            <w:tcW w:w="3060" w:type="dxa"/>
          </w:tcPr>
          <w:p w14:paraId="154E0529" w14:textId="77777777" w:rsidR="00897BE6" w:rsidRPr="00616564" w:rsidRDefault="00897BE6" w:rsidP="00897BE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36" w:type="dxa"/>
          </w:tcPr>
          <w:p w14:paraId="4E0D1B21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67D69B20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F0A082C" w14:textId="710BEC5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CE6E74">
              <w:rPr>
                <w:rFonts w:ascii="Angsana New" w:hAnsi="Angsana New"/>
                <w:color w:val="000000" w:themeColor="text1"/>
                <w:sz w:val="30"/>
                <w:szCs w:val="30"/>
              </w:rPr>
              <w:t>880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E848E4" w14:textId="77777777" w:rsidR="00897BE6" w:rsidRPr="00616564" w:rsidRDefault="00897BE6" w:rsidP="00897B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041228E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  <w:tc>
          <w:tcPr>
            <w:tcW w:w="180" w:type="dxa"/>
          </w:tcPr>
          <w:p w14:paraId="7DD75F40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A6E06E5" w14:textId="55CBDD28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CE6E74">
              <w:rPr>
                <w:rFonts w:ascii="Angsana New" w:hAnsi="Angsana New"/>
                <w:color w:val="000000" w:themeColor="text1"/>
                <w:sz w:val="30"/>
                <w:szCs w:val="30"/>
              </w:rPr>
              <w:t>880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A0B67B7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296C03B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1,050</w:t>
            </w:r>
          </w:p>
        </w:tc>
      </w:tr>
      <w:tr w:rsidR="00897BE6" w:rsidRPr="00616564" w14:paraId="5017DE45" w14:textId="77777777" w:rsidTr="004D47F2">
        <w:tc>
          <w:tcPr>
            <w:tcW w:w="3060" w:type="dxa"/>
          </w:tcPr>
          <w:p w14:paraId="5DFF603D" w14:textId="77777777" w:rsidR="00897BE6" w:rsidRPr="00616564" w:rsidRDefault="00897BE6" w:rsidP="00897BE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6" w:type="dxa"/>
          </w:tcPr>
          <w:p w14:paraId="2F931B7B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992070A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224DDCE" w14:textId="7176B279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E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1,407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B5DF323" w14:textId="77777777" w:rsidR="00897BE6" w:rsidRPr="00616564" w:rsidRDefault="00897BE6" w:rsidP="00897BE6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E45749B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</w:rPr>
              <w:t>1,759</w:t>
            </w:r>
          </w:p>
        </w:tc>
        <w:tc>
          <w:tcPr>
            <w:tcW w:w="180" w:type="dxa"/>
          </w:tcPr>
          <w:p w14:paraId="799757EA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E14A4B8" w14:textId="08F03E4C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E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1,407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8FFF24C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4DFF2413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</w:rPr>
              <w:t>1,759</w:t>
            </w:r>
          </w:p>
        </w:tc>
      </w:tr>
      <w:tr w:rsidR="00897BE6" w:rsidRPr="00616564" w14:paraId="1C3BA1C0" w14:textId="77777777" w:rsidTr="004D47F2">
        <w:tc>
          <w:tcPr>
            <w:tcW w:w="3060" w:type="dxa"/>
          </w:tcPr>
          <w:p w14:paraId="3EB6D016" w14:textId="77777777" w:rsidR="00897BE6" w:rsidRPr="00616564" w:rsidRDefault="00897BE6" w:rsidP="00897BE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936" w:type="dxa"/>
          </w:tcPr>
          <w:p w14:paraId="3C1CECFB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CBC2BAE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9E48B87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FC9814C" w14:textId="77777777" w:rsidR="00897BE6" w:rsidRPr="00616564" w:rsidRDefault="00897BE6" w:rsidP="00897B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07236D9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58AEEE95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A03BC78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C62287B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B7A4D7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97BE6" w:rsidRPr="00616564" w14:paraId="280EFDAC" w14:textId="77777777" w:rsidTr="004D47F2">
        <w:tc>
          <w:tcPr>
            <w:tcW w:w="3060" w:type="dxa"/>
          </w:tcPr>
          <w:p w14:paraId="36B90DD4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36" w:type="dxa"/>
          </w:tcPr>
          <w:p w14:paraId="62C0FDF8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20DC0A9B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348FAB49" w14:textId="71A9C94F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CE6E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AAD43C" w14:textId="77777777" w:rsidR="00897BE6" w:rsidRPr="00616564" w:rsidRDefault="00897BE6" w:rsidP="00897B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29CA490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E620CF1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02975139" w14:textId="03929945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  <w:r w:rsidRPr="00CE6E74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1398C1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4D7DB90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97BE6" w:rsidRPr="00616564" w14:paraId="4A31EFF6" w14:textId="77777777" w:rsidTr="004D47F2">
        <w:tc>
          <w:tcPr>
            <w:tcW w:w="3060" w:type="dxa"/>
          </w:tcPr>
          <w:p w14:paraId="622683ED" w14:textId="77777777" w:rsidR="00897BE6" w:rsidRPr="00616564" w:rsidRDefault="00897BE6" w:rsidP="00897BE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36" w:type="dxa"/>
          </w:tcPr>
          <w:p w14:paraId="6997DDE9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22933B3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B11DC4" w14:textId="199CD78F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E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1,407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CFA37A" w14:textId="77777777" w:rsidR="00897BE6" w:rsidRPr="00616564" w:rsidRDefault="00897BE6" w:rsidP="00897BE6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BF3D6E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</w:rPr>
              <w:t>1,759</w:t>
            </w:r>
          </w:p>
        </w:tc>
        <w:tc>
          <w:tcPr>
            <w:tcW w:w="180" w:type="dxa"/>
          </w:tcPr>
          <w:p w14:paraId="2DA48D6E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D27806" w14:textId="2A0E8D43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E6E74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1,407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534775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E94613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</w:rPr>
              <w:t>1,759</w:t>
            </w:r>
          </w:p>
        </w:tc>
      </w:tr>
      <w:tr w:rsidR="00897BE6" w:rsidRPr="004D47F2" w14:paraId="6042A103" w14:textId="77777777" w:rsidTr="000E44E1">
        <w:tc>
          <w:tcPr>
            <w:tcW w:w="3060" w:type="dxa"/>
          </w:tcPr>
          <w:p w14:paraId="78CF9EE3" w14:textId="77777777" w:rsidR="00897BE6" w:rsidRPr="004D47F2" w:rsidRDefault="00897BE6" w:rsidP="00897BE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6" w:type="dxa"/>
          </w:tcPr>
          <w:p w14:paraId="77B8D3AE" w14:textId="77777777" w:rsidR="00897BE6" w:rsidRPr="004D47F2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089DAAE8" w14:textId="77777777" w:rsidR="00897BE6" w:rsidRPr="004D47F2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23B240F4" w14:textId="77777777" w:rsidR="00897BE6" w:rsidRPr="004D47F2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728CBD" w14:textId="77777777" w:rsidR="00897BE6" w:rsidRPr="004D47F2" w:rsidRDefault="00897BE6" w:rsidP="00897B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2D8DD5B3" w14:textId="77777777" w:rsidR="00897BE6" w:rsidRPr="004D47F2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354BFFDB" w14:textId="77777777" w:rsidR="00897BE6" w:rsidRPr="004D47F2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double" w:sz="4" w:space="0" w:color="auto"/>
              <w:left w:val="nil"/>
              <w:right w:val="nil"/>
            </w:tcBorders>
          </w:tcPr>
          <w:p w14:paraId="3FA34781" w14:textId="77777777" w:rsidR="00897BE6" w:rsidRPr="004D47F2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FAFC9F" w14:textId="77777777" w:rsidR="00897BE6" w:rsidRPr="004D47F2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right w:val="nil"/>
            </w:tcBorders>
          </w:tcPr>
          <w:p w14:paraId="38BA5B05" w14:textId="77777777" w:rsidR="00897BE6" w:rsidRPr="004D47F2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EB5703" w:rsidRPr="004D47F2" w14:paraId="1A2DD395" w14:textId="77777777" w:rsidTr="000E44E1">
        <w:tc>
          <w:tcPr>
            <w:tcW w:w="3060" w:type="dxa"/>
          </w:tcPr>
          <w:p w14:paraId="795EE4A5" w14:textId="77777777" w:rsidR="00EB5703" w:rsidRPr="004D47F2" w:rsidRDefault="00EB5703" w:rsidP="00897BE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6" w:type="dxa"/>
          </w:tcPr>
          <w:p w14:paraId="48768706" w14:textId="77777777" w:rsidR="00EB5703" w:rsidRPr="004D47F2" w:rsidRDefault="00EB5703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0626DF67" w14:textId="77777777" w:rsidR="00EB5703" w:rsidRPr="004D47F2" w:rsidRDefault="00EB5703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C552D50" w14:textId="77777777" w:rsidR="00EB5703" w:rsidRPr="004D47F2" w:rsidRDefault="00EB5703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AB82710" w14:textId="77777777" w:rsidR="00EB5703" w:rsidRPr="004D47F2" w:rsidRDefault="00EB5703" w:rsidP="00897B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5BF51D9" w14:textId="77777777" w:rsidR="00EB5703" w:rsidRPr="004D47F2" w:rsidRDefault="00EB5703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27B3E526" w14:textId="77777777" w:rsidR="00EB5703" w:rsidRPr="004D47F2" w:rsidRDefault="00EB5703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B6AAB30" w14:textId="77777777" w:rsidR="00EB5703" w:rsidRPr="004D47F2" w:rsidRDefault="00EB5703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3615C0" w14:textId="77777777" w:rsidR="00EB5703" w:rsidRPr="004D47F2" w:rsidRDefault="00EB5703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3ED1AE6" w14:textId="77777777" w:rsidR="00EB5703" w:rsidRPr="004D47F2" w:rsidRDefault="00EB5703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0E44E1" w:rsidRPr="004D47F2" w14:paraId="6E456562" w14:textId="77777777" w:rsidTr="000E44E1">
        <w:tc>
          <w:tcPr>
            <w:tcW w:w="3060" w:type="dxa"/>
          </w:tcPr>
          <w:p w14:paraId="15879664" w14:textId="77777777" w:rsidR="000E44E1" w:rsidRPr="004D47F2" w:rsidRDefault="000E44E1" w:rsidP="00897BE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6" w:type="dxa"/>
          </w:tcPr>
          <w:p w14:paraId="0DA13C58" w14:textId="77777777" w:rsidR="000E44E1" w:rsidRPr="004D47F2" w:rsidRDefault="000E44E1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44" w:type="dxa"/>
          </w:tcPr>
          <w:p w14:paraId="7D94B06A" w14:textId="77777777" w:rsidR="000E44E1" w:rsidRPr="004D47F2" w:rsidRDefault="000E44E1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C40D867" w14:textId="77777777" w:rsidR="000E44E1" w:rsidRPr="004D47F2" w:rsidRDefault="000E44E1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EBAD808" w14:textId="77777777" w:rsidR="000E44E1" w:rsidRPr="004D47F2" w:rsidRDefault="000E44E1" w:rsidP="00897B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0FEAB56" w14:textId="77777777" w:rsidR="000E44E1" w:rsidRPr="004D47F2" w:rsidRDefault="000E44E1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</w:tcPr>
          <w:p w14:paraId="14FFC29C" w14:textId="77777777" w:rsidR="000E44E1" w:rsidRPr="004D47F2" w:rsidRDefault="000E44E1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D98F46" w14:textId="77777777" w:rsidR="000E44E1" w:rsidRPr="004D47F2" w:rsidRDefault="000E44E1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F5A3789" w14:textId="77777777" w:rsidR="000E44E1" w:rsidRPr="004D47F2" w:rsidRDefault="000E44E1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3116B12" w14:textId="77777777" w:rsidR="000E44E1" w:rsidRPr="004D47F2" w:rsidRDefault="000E44E1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  <w:tr w:rsidR="00897BE6" w:rsidRPr="00616564" w14:paraId="4E0D186C" w14:textId="77777777" w:rsidTr="004D47F2">
        <w:tc>
          <w:tcPr>
            <w:tcW w:w="3060" w:type="dxa"/>
          </w:tcPr>
          <w:p w14:paraId="7727D3E4" w14:textId="77777777" w:rsidR="00897BE6" w:rsidRPr="00616564" w:rsidRDefault="00897BE6" w:rsidP="00897BE6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กิจการที่เกี่ยวข้องกัน</w:t>
            </w:r>
          </w:p>
        </w:tc>
        <w:tc>
          <w:tcPr>
            <w:tcW w:w="936" w:type="dxa"/>
          </w:tcPr>
          <w:p w14:paraId="5D4DD246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D88A817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EA539F8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3ADC11A" w14:textId="77777777" w:rsidR="00897BE6" w:rsidRPr="00616564" w:rsidRDefault="00897BE6" w:rsidP="00897BE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2BD5CC67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40F499C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987B65F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66C260B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DFC2B11" w14:textId="77777777" w:rsidR="00897BE6" w:rsidRPr="00616564" w:rsidRDefault="00897BE6" w:rsidP="00897B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51D0" w:rsidRPr="00616564" w14:paraId="0588AF58" w14:textId="77777777" w:rsidTr="004D47F2">
        <w:tc>
          <w:tcPr>
            <w:tcW w:w="3060" w:type="dxa"/>
          </w:tcPr>
          <w:p w14:paraId="676EBAC7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936" w:type="dxa"/>
          </w:tcPr>
          <w:p w14:paraId="0D676CFB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53CC87F0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887E936" w14:textId="47E951F2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C912BC">
              <w:rPr>
                <w:rFonts w:ascii="Angsana New" w:hAnsi="Angsana New"/>
                <w:color w:val="000000" w:themeColor="text1"/>
                <w:sz w:val="30"/>
                <w:szCs w:val="30"/>
              </w:rPr>
              <w:t>527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0AB374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2934620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709</w:t>
            </w:r>
          </w:p>
        </w:tc>
        <w:tc>
          <w:tcPr>
            <w:tcW w:w="180" w:type="dxa"/>
          </w:tcPr>
          <w:p w14:paraId="76F6236C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BB9D25B" w14:textId="4056E069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C912BC">
              <w:rPr>
                <w:rFonts w:ascii="Angsana New" w:hAnsi="Angsana New"/>
                <w:color w:val="000000" w:themeColor="text1"/>
                <w:sz w:val="30"/>
                <w:szCs w:val="30"/>
              </w:rPr>
              <w:t>527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2C7CB1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5C72FFC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709</w:t>
            </w:r>
          </w:p>
        </w:tc>
      </w:tr>
      <w:tr w:rsidR="004451D0" w:rsidRPr="00616564" w14:paraId="71FCDE71" w14:textId="77777777" w:rsidTr="004D47F2">
        <w:tc>
          <w:tcPr>
            <w:tcW w:w="3060" w:type="dxa"/>
          </w:tcPr>
          <w:p w14:paraId="67BB7073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936" w:type="dxa"/>
          </w:tcPr>
          <w:p w14:paraId="51839F21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417C8B9B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204923F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46B6C07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81C2D07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3BF808E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57AA24B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B0F44F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99451A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1D0" w:rsidRPr="00616564" w14:paraId="4F4B3F86" w14:textId="77777777" w:rsidTr="004D47F2">
        <w:tc>
          <w:tcPr>
            <w:tcW w:w="3060" w:type="dxa"/>
          </w:tcPr>
          <w:p w14:paraId="0CEE99C1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36" w:type="dxa"/>
          </w:tcPr>
          <w:p w14:paraId="1A5B6B3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402D23ED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EC81A1C" w14:textId="5CF97DCA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C912BC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D9E63EF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406CB7C4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5D2C26E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2179C2D7" w14:textId="5FEBFCA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C912BC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347384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2407EC0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51D0" w:rsidRPr="00616564" w14:paraId="0837F505" w14:textId="77777777" w:rsidTr="004D47F2">
        <w:tc>
          <w:tcPr>
            <w:tcW w:w="3060" w:type="dxa"/>
          </w:tcPr>
          <w:p w14:paraId="14D0E53A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6" w:type="dxa"/>
          </w:tcPr>
          <w:p w14:paraId="0E0A088C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1F6A087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792153" w14:textId="6A5B9628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12BC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527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B005588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DDF6DC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  <w:tc>
          <w:tcPr>
            <w:tcW w:w="180" w:type="dxa"/>
          </w:tcPr>
          <w:p w14:paraId="2C540F18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D3D5E6" w14:textId="7B486AB5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12BC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527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CC1ABA6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E2EA00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</w:rPr>
              <w:t>709</w:t>
            </w:r>
          </w:p>
        </w:tc>
      </w:tr>
      <w:tr w:rsidR="004451D0" w:rsidRPr="004D47F2" w14:paraId="742BB8AF" w14:textId="77777777" w:rsidTr="004D47F2">
        <w:tc>
          <w:tcPr>
            <w:tcW w:w="3060" w:type="dxa"/>
          </w:tcPr>
          <w:p w14:paraId="65BF6D52" w14:textId="77777777" w:rsidR="004451D0" w:rsidRPr="004D47F2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936" w:type="dxa"/>
          </w:tcPr>
          <w:p w14:paraId="3D62C2EE" w14:textId="77777777" w:rsidR="004451D0" w:rsidRPr="004D47F2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44" w:type="dxa"/>
          </w:tcPr>
          <w:p w14:paraId="10DCF636" w14:textId="77777777" w:rsidR="004451D0" w:rsidRPr="004D47F2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7DE2F9E" w14:textId="77777777" w:rsidR="004451D0" w:rsidRPr="004D47F2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1D56423" w14:textId="77777777" w:rsidR="004451D0" w:rsidRPr="004D47F2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226F8535" w14:textId="77777777" w:rsidR="004451D0" w:rsidRPr="004D47F2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</w:tcPr>
          <w:p w14:paraId="2B560AB6" w14:textId="77777777" w:rsidR="004451D0" w:rsidRPr="004D47F2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EE5B466" w14:textId="77777777" w:rsidR="004451D0" w:rsidRPr="004D47F2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spacing w:line="240" w:lineRule="auto"/>
              <w:ind w:right="88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D465D15" w14:textId="77777777" w:rsidR="004451D0" w:rsidRPr="004D47F2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left="89" w:right="-86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F6DD907" w14:textId="77777777" w:rsidR="004451D0" w:rsidRPr="004D47F2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4451D0" w:rsidRPr="00616564" w14:paraId="5F1CE0FA" w14:textId="77777777" w:rsidTr="004D47F2">
        <w:tc>
          <w:tcPr>
            <w:tcW w:w="3060" w:type="dxa"/>
          </w:tcPr>
          <w:p w14:paraId="4C58F4EE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936" w:type="dxa"/>
          </w:tcPr>
          <w:p w14:paraId="587CECF4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4B9B4234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E479E82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989DFE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5F1FF07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FD17CA4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52A79C42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322736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B2380B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51D0" w:rsidRPr="00616564" w14:paraId="255C3D79" w14:textId="77777777" w:rsidTr="004D47F2">
        <w:tc>
          <w:tcPr>
            <w:tcW w:w="3060" w:type="dxa"/>
          </w:tcPr>
          <w:p w14:paraId="71EFC5A3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กำหนดชำระ</w:t>
            </w:r>
          </w:p>
        </w:tc>
        <w:tc>
          <w:tcPr>
            <w:tcW w:w="936" w:type="dxa"/>
          </w:tcPr>
          <w:p w14:paraId="788DD81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74A82F6A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732FEAEB" w14:textId="5903C7CF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C912BC">
              <w:rPr>
                <w:rFonts w:ascii="Angsana New" w:hAnsi="Angsana New"/>
                <w:color w:val="000000" w:themeColor="text1"/>
                <w:sz w:val="30"/>
                <w:szCs w:val="30"/>
              </w:rPr>
              <w:t>855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0542B7D" w14:textId="77777777" w:rsidR="004451D0" w:rsidRPr="00616564" w:rsidRDefault="004451D0" w:rsidP="004451D0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8152677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1,017</w:t>
            </w:r>
          </w:p>
        </w:tc>
        <w:tc>
          <w:tcPr>
            <w:tcW w:w="180" w:type="dxa"/>
          </w:tcPr>
          <w:p w14:paraId="2E7164B8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F31B73E" w14:textId="0F3F62B0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C912BC">
              <w:rPr>
                <w:rFonts w:ascii="Angsana New" w:hAnsi="Angsana New"/>
                <w:color w:val="000000" w:themeColor="text1"/>
                <w:sz w:val="30"/>
                <w:szCs w:val="30"/>
              </w:rPr>
              <w:t>855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4F9B8B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60EEB0E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1,017</w:t>
            </w:r>
          </w:p>
        </w:tc>
      </w:tr>
      <w:tr w:rsidR="004451D0" w:rsidRPr="00616564" w14:paraId="7793B28D" w14:textId="77777777" w:rsidTr="004D47F2">
        <w:tc>
          <w:tcPr>
            <w:tcW w:w="3060" w:type="dxa"/>
          </w:tcPr>
          <w:p w14:paraId="5EAF0613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เกินกำหนดชำระ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:</w:t>
            </w:r>
          </w:p>
        </w:tc>
        <w:tc>
          <w:tcPr>
            <w:tcW w:w="936" w:type="dxa"/>
          </w:tcPr>
          <w:p w14:paraId="4EF175E0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2043E087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7095FD3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DAE181D" w14:textId="77777777" w:rsidR="004451D0" w:rsidRPr="00616564" w:rsidRDefault="004451D0" w:rsidP="004451D0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ADFF10B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C2F0B0A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03C74286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4FB186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25A26EA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1D0" w:rsidRPr="00616564" w14:paraId="5AA14040" w14:textId="77777777" w:rsidTr="004D47F2">
        <w:tc>
          <w:tcPr>
            <w:tcW w:w="3060" w:type="dxa"/>
          </w:tcPr>
          <w:p w14:paraId="7835B95D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936" w:type="dxa"/>
          </w:tcPr>
          <w:p w14:paraId="064FCEA0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EB68F84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CAC880D" w14:textId="011523C0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C912BC">
              <w:rPr>
                <w:rFonts w:ascii="Angsana New" w:hAnsi="Angsana New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1EC5768" w14:textId="77777777" w:rsidR="004451D0" w:rsidRPr="00616564" w:rsidRDefault="004451D0" w:rsidP="004451D0">
            <w:pPr>
              <w:tabs>
                <w:tab w:val="decimal" w:pos="842"/>
                <w:tab w:val="decimal" w:pos="948"/>
              </w:tabs>
              <w:autoSpaceDE w:val="0"/>
              <w:autoSpaceDN w:val="0"/>
              <w:adjustRightInd w:val="0"/>
              <w:spacing w:line="240" w:lineRule="auto"/>
              <w:ind w:right="6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2E1EDD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33</w:t>
            </w:r>
          </w:p>
        </w:tc>
        <w:tc>
          <w:tcPr>
            <w:tcW w:w="180" w:type="dxa"/>
          </w:tcPr>
          <w:p w14:paraId="106E791A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792887B3" w14:textId="0DB9B176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C912BC">
              <w:rPr>
                <w:rFonts w:ascii="Angsana New" w:hAnsi="Angsana New"/>
                <w:color w:val="000000" w:themeColor="text1"/>
                <w:sz w:val="30"/>
                <w:szCs w:val="30"/>
              </w:rPr>
              <w:t>25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2EAD324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5B2E253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33</w:t>
            </w:r>
          </w:p>
        </w:tc>
      </w:tr>
      <w:tr w:rsidR="004451D0" w:rsidRPr="00616564" w14:paraId="2F65EE6E" w14:textId="77777777" w:rsidTr="004D47F2">
        <w:tc>
          <w:tcPr>
            <w:tcW w:w="3060" w:type="dxa"/>
          </w:tcPr>
          <w:p w14:paraId="772AB6A1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6" w:type="dxa"/>
          </w:tcPr>
          <w:p w14:paraId="5E9B2ED7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0260D80F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4D64C8" w14:textId="23091E2C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12BC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880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C202261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D3A5EC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</w:rPr>
              <w:t>1,050</w:t>
            </w:r>
          </w:p>
        </w:tc>
        <w:tc>
          <w:tcPr>
            <w:tcW w:w="180" w:type="dxa"/>
          </w:tcPr>
          <w:p w14:paraId="3D9141E6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99F55E" w14:textId="27D9C633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12BC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880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566BE57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A0C302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</w:rPr>
              <w:t>1,050</w:t>
            </w:r>
          </w:p>
        </w:tc>
      </w:tr>
      <w:tr w:rsidR="004451D0" w:rsidRPr="00616564" w14:paraId="0C224C01" w14:textId="77777777" w:rsidTr="004D47F2">
        <w:tc>
          <w:tcPr>
            <w:tcW w:w="3060" w:type="dxa"/>
          </w:tcPr>
          <w:p w14:paraId="7478CF78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936" w:type="dxa"/>
          </w:tcPr>
          <w:p w14:paraId="21902E8D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</w:tcPr>
          <w:p w14:paraId="3356986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1C21CF0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8104C68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4501E35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</w:tcPr>
          <w:p w14:paraId="10A3845D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6C19A49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ECC5FFE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18B6804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</w:rPr>
            </w:pPr>
          </w:p>
        </w:tc>
      </w:tr>
      <w:tr w:rsidR="004451D0" w:rsidRPr="00616564" w14:paraId="6972128A" w14:textId="77777777" w:rsidTr="004D47F2">
        <w:tc>
          <w:tcPr>
            <w:tcW w:w="3060" w:type="dxa"/>
          </w:tcPr>
          <w:p w14:paraId="1ACA813B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936" w:type="dxa"/>
          </w:tcPr>
          <w:p w14:paraId="7002AD10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31B61F9F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32E7E450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52EAAD5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6A5C51B8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</w:tcPr>
          <w:p w14:paraId="72B7DD5A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12B3B9EA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3EFEEFF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6B06DD2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451D0" w:rsidRPr="00616564" w14:paraId="5F567AE1" w14:textId="77777777" w:rsidTr="004D47F2">
        <w:tc>
          <w:tcPr>
            <w:tcW w:w="3060" w:type="dxa"/>
          </w:tcPr>
          <w:p w14:paraId="583E1EB5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</w:tabs>
              <w:autoSpaceDE w:val="0"/>
              <w:autoSpaceDN w:val="0"/>
              <w:spacing w:line="240" w:lineRule="auto"/>
              <w:ind w:left="89" w:right="-86" w:firstLine="36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936" w:type="dxa"/>
          </w:tcPr>
          <w:p w14:paraId="725ECFCA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" w:type="dxa"/>
          </w:tcPr>
          <w:p w14:paraId="3A565FEF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EAB2EDD" w14:textId="03BAC6CF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C912BC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831A25D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132E879B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7B14F32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DC17263" w14:textId="4C5C9742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C912BC">
              <w:rPr>
                <w:rFonts w:ascii="Angsana New" w:hAnsi="Angsana New"/>
                <w:color w:val="000000" w:themeColor="text1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14E41F7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22458044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451D0" w:rsidRPr="00616564" w14:paraId="19119391" w14:textId="77777777" w:rsidTr="004D47F2">
        <w:tc>
          <w:tcPr>
            <w:tcW w:w="3060" w:type="dxa"/>
          </w:tcPr>
          <w:p w14:paraId="13B50333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9" w:right="-86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36" w:type="dxa"/>
          </w:tcPr>
          <w:p w14:paraId="525E0DF0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" w:type="dxa"/>
          </w:tcPr>
          <w:p w14:paraId="7D49830E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5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35AC3F" w14:textId="2F699A3D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12BC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1,407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1D9F9E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ind w:right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8122C1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</w:rPr>
              <w:t>1,759</w:t>
            </w:r>
          </w:p>
        </w:tc>
        <w:tc>
          <w:tcPr>
            <w:tcW w:w="180" w:type="dxa"/>
          </w:tcPr>
          <w:p w14:paraId="721EFBFC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B5E364" w14:textId="1723A98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912BC">
              <w:rPr>
                <w:rFonts w:ascii="Angsana New" w:hAnsi="Angsana New"/>
                <w:b/>
                <w:bCs/>
                <w:color w:val="000000" w:themeColor="text1"/>
                <w:sz w:val="30"/>
                <w:szCs w:val="30"/>
              </w:rPr>
              <w:t>1,407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E13C15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CAD9C7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autoSpaceDE w:val="0"/>
              <w:autoSpaceDN w:val="0"/>
              <w:adjustRightInd w:val="0"/>
              <w:spacing w:line="240" w:lineRule="auto"/>
              <w:ind w:right="6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</w:rPr>
              <w:t>1,759</w:t>
            </w:r>
          </w:p>
        </w:tc>
      </w:tr>
    </w:tbl>
    <w:p w14:paraId="24C67F60" w14:textId="77777777" w:rsidR="00714DDC" w:rsidRPr="00714DDC" w:rsidRDefault="00714DDC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16"/>
          <w:szCs w:val="16"/>
          <w:lang w:val="th-TH"/>
        </w:rPr>
      </w:pPr>
    </w:p>
    <w:p w14:paraId="455FB2D3" w14:textId="6B1AAF6D" w:rsidR="00694F3E" w:rsidRDefault="00694F3E" w:rsidP="001548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>โดยปกติระยะเวลาการให้สินเชื่อแก่ลูกค้าของ</w:t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มีระยะเวลาตั้งแต่ </w:t>
      </w:r>
      <w:r w:rsidR="00AA1075" w:rsidRPr="00616564">
        <w:rPr>
          <w:rFonts w:asciiTheme="majorBidi" w:hAnsiTheme="majorBidi" w:cstheme="majorBidi"/>
          <w:sz w:val="30"/>
          <w:szCs w:val="30"/>
        </w:rPr>
        <w:t>15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 xml:space="preserve">วันถึง </w:t>
      </w:r>
      <w:r w:rsidR="00AA1075" w:rsidRPr="00616564">
        <w:rPr>
          <w:rFonts w:asciiTheme="majorBidi" w:hAnsiTheme="majorBidi" w:cstheme="majorBidi"/>
          <w:sz w:val="30"/>
          <w:szCs w:val="30"/>
        </w:rPr>
        <w:t>60</w:t>
      </w:r>
      <w:r w:rsidRPr="00616564">
        <w:rPr>
          <w:rFonts w:asciiTheme="majorBidi" w:hAnsiTheme="majorBidi" w:cstheme="majorBidi"/>
          <w:sz w:val="30"/>
          <w:szCs w:val="30"/>
          <w:cs/>
          <w:lang w:val="th-TH"/>
        </w:rPr>
        <w:t xml:space="preserve"> วัน </w:t>
      </w:r>
    </w:p>
    <w:p w14:paraId="18270ECE" w14:textId="2D6FC310" w:rsidR="00EB5703" w:rsidRPr="00616564" w:rsidRDefault="00EB5703" w:rsidP="00EB5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35C1CCD" w14:textId="5629895D" w:rsidR="00C974F3" w:rsidRPr="00616564" w:rsidRDefault="00C974F3" w:rsidP="005A20B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สินค้าคงเหลือ</w:t>
      </w:r>
    </w:p>
    <w:p w14:paraId="6FF2DC68" w14:textId="77777777" w:rsidR="00241D33" w:rsidRPr="003E5BAE" w:rsidRDefault="00241D33" w:rsidP="00241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24"/>
          <w:szCs w:val="24"/>
          <w:lang w:val="th-TH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1170"/>
        <w:gridCol w:w="180"/>
        <w:gridCol w:w="1170"/>
        <w:gridCol w:w="180"/>
        <w:gridCol w:w="1080"/>
        <w:gridCol w:w="180"/>
        <w:gridCol w:w="1170"/>
      </w:tblGrid>
      <w:tr w:rsidR="00241D33" w:rsidRPr="00616564" w14:paraId="401AD65D" w14:textId="77777777" w:rsidTr="007B1FB3">
        <w:tc>
          <w:tcPr>
            <w:tcW w:w="4050" w:type="dxa"/>
          </w:tcPr>
          <w:p w14:paraId="057A9894" w14:textId="77777777" w:rsidR="00241D33" w:rsidRPr="00616564" w:rsidRDefault="00241D33" w:rsidP="007B1FB3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4B3C17F8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</w:tcPr>
          <w:p w14:paraId="5B705364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7F3C1C69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4D47F2" w:rsidRPr="00616564" w14:paraId="7F16D3D4" w14:textId="77777777" w:rsidTr="007B1FB3">
        <w:tc>
          <w:tcPr>
            <w:tcW w:w="4050" w:type="dxa"/>
          </w:tcPr>
          <w:p w14:paraId="609E8F1E" w14:textId="77777777" w:rsidR="004D47F2" w:rsidRPr="00616564" w:rsidRDefault="004D47F2" w:rsidP="004D47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DE549DD" w14:textId="4EA53353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04F8691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5EA3601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25268939" w14:textId="77777777" w:rsidR="004D47F2" w:rsidRPr="00616564" w:rsidRDefault="004D47F2" w:rsidP="004D47F2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26B26C6" w14:textId="33C3CF59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3BB5650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EB39D7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4D47F2" w:rsidRPr="00616564" w14:paraId="615D1D54" w14:textId="77777777" w:rsidTr="007B1FB3">
        <w:tc>
          <w:tcPr>
            <w:tcW w:w="4050" w:type="dxa"/>
          </w:tcPr>
          <w:p w14:paraId="29C96D6B" w14:textId="77777777" w:rsidR="004D47F2" w:rsidRPr="00616564" w:rsidRDefault="004D47F2" w:rsidP="004D47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777006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4115AF8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8DB85D3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</w:tcPr>
          <w:p w14:paraId="18A9F687" w14:textId="77777777" w:rsidR="004D47F2" w:rsidRPr="00616564" w:rsidRDefault="004D47F2" w:rsidP="004D47F2">
            <w:pPr>
              <w:autoSpaceDE w:val="0"/>
              <w:autoSpaceDN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B634AB8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B365F18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EAE4ED" w14:textId="77777777" w:rsidR="004D47F2" w:rsidRPr="00616564" w:rsidRDefault="004D47F2" w:rsidP="004D47F2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4D47F2" w:rsidRPr="00616564" w14:paraId="69D88D86" w14:textId="77777777" w:rsidTr="007B1FB3">
        <w:trPr>
          <w:trHeight w:val="127"/>
        </w:trPr>
        <w:tc>
          <w:tcPr>
            <w:tcW w:w="4050" w:type="dxa"/>
          </w:tcPr>
          <w:p w14:paraId="4C3B196C" w14:textId="77777777" w:rsidR="004D47F2" w:rsidRPr="00616564" w:rsidRDefault="004D47F2" w:rsidP="004D47F2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7"/>
            <w:tcBorders>
              <w:left w:val="nil"/>
              <w:right w:val="nil"/>
            </w:tcBorders>
          </w:tcPr>
          <w:p w14:paraId="124B3262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451D0" w:rsidRPr="00616564" w14:paraId="1AA1E24C" w14:textId="77777777" w:rsidTr="007B1FB3">
        <w:tc>
          <w:tcPr>
            <w:tcW w:w="4050" w:type="dxa"/>
          </w:tcPr>
          <w:p w14:paraId="33BA492A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C9590ED" w14:textId="57444D91" w:rsidR="004451D0" w:rsidRPr="00616564" w:rsidRDefault="002A390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3900">
              <w:rPr>
                <w:rFonts w:asciiTheme="majorBidi" w:hAnsiTheme="majorBidi"/>
                <w:sz w:val="30"/>
                <w:szCs w:val="30"/>
              </w:rPr>
              <w:t>77</w:t>
            </w:r>
            <w:r w:rsidRPr="002A3900">
              <w:rPr>
                <w:rFonts w:asciiTheme="majorBidi" w:hAnsiTheme="majorBidi" w:hint="cs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0E57E35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F27943D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574 </w:t>
            </w:r>
          </w:p>
        </w:tc>
        <w:tc>
          <w:tcPr>
            <w:tcW w:w="180" w:type="dxa"/>
          </w:tcPr>
          <w:p w14:paraId="0C6ED1F6" w14:textId="77777777" w:rsidR="004451D0" w:rsidRPr="00616564" w:rsidRDefault="004451D0" w:rsidP="004451D0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2799021" w14:textId="1EB25293" w:rsidR="004451D0" w:rsidRPr="00616564" w:rsidRDefault="002A390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3900">
              <w:rPr>
                <w:rFonts w:asciiTheme="majorBidi" w:hAnsiTheme="majorBidi"/>
                <w:sz w:val="30"/>
                <w:szCs w:val="30"/>
              </w:rPr>
              <w:t>77</w:t>
            </w:r>
            <w:r w:rsidRPr="002A3900">
              <w:rPr>
                <w:rFonts w:asciiTheme="majorBidi" w:hAnsiTheme="majorBidi" w:hint="cs"/>
                <w:sz w:val="30"/>
                <w:szCs w:val="30"/>
              </w:rPr>
              <w:t>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C9AF995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65C0CA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574 </w:t>
            </w:r>
          </w:p>
        </w:tc>
      </w:tr>
      <w:tr w:rsidR="004451D0" w:rsidRPr="00616564" w14:paraId="35B4DA06" w14:textId="77777777" w:rsidTr="007B1FB3">
        <w:tc>
          <w:tcPr>
            <w:tcW w:w="4050" w:type="dxa"/>
          </w:tcPr>
          <w:p w14:paraId="4F733A13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87DB26" w14:textId="1D052CC3" w:rsidR="004451D0" w:rsidRPr="00616564" w:rsidRDefault="002A390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3900">
              <w:rPr>
                <w:rFonts w:asciiTheme="majorBidi" w:hAnsiTheme="majorBidi"/>
                <w:sz w:val="30"/>
                <w:szCs w:val="30"/>
              </w:rPr>
              <w:t>299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0EEF808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AADF95C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407 </w:t>
            </w:r>
          </w:p>
        </w:tc>
        <w:tc>
          <w:tcPr>
            <w:tcW w:w="180" w:type="dxa"/>
          </w:tcPr>
          <w:p w14:paraId="2F442FF1" w14:textId="77777777" w:rsidR="004451D0" w:rsidRPr="00616564" w:rsidRDefault="004451D0" w:rsidP="004451D0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5EFF69B" w14:textId="366D0048" w:rsidR="004451D0" w:rsidRPr="00616564" w:rsidRDefault="002A390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A3900">
              <w:rPr>
                <w:rFonts w:asciiTheme="majorBidi" w:hAnsiTheme="majorBidi"/>
                <w:sz w:val="30"/>
                <w:szCs w:val="30"/>
              </w:rPr>
              <w:t>299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1D49224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F75642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407 </w:t>
            </w:r>
          </w:p>
        </w:tc>
      </w:tr>
      <w:tr w:rsidR="004451D0" w:rsidRPr="00616564" w14:paraId="5EACA7A0" w14:textId="77777777" w:rsidTr="007B1FB3">
        <w:tc>
          <w:tcPr>
            <w:tcW w:w="4050" w:type="dxa"/>
          </w:tcPr>
          <w:p w14:paraId="761CECEC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EBA0448" w14:textId="396BE056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13070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1432362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B14FA7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299 </w:t>
            </w:r>
          </w:p>
        </w:tc>
        <w:tc>
          <w:tcPr>
            <w:tcW w:w="180" w:type="dxa"/>
          </w:tcPr>
          <w:p w14:paraId="08498679" w14:textId="77777777" w:rsidR="004451D0" w:rsidRPr="00616564" w:rsidRDefault="004451D0" w:rsidP="004451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7B88A68" w14:textId="6F939BC8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13070">
              <w:rPr>
                <w:rFonts w:asciiTheme="majorBidi" w:hAnsiTheme="majorBidi" w:cstheme="majorBidi"/>
                <w:sz w:val="30"/>
                <w:szCs w:val="30"/>
              </w:rPr>
              <w:t>225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DA25EF8" w14:textId="77777777" w:rsidR="004451D0" w:rsidRPr="00616564" w:rsidRDefault="004451D0" w:rsidP="004451D0">
            <w:pP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92229DB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299 </w:t>
            </w:r>
          </w:p>
        </w:tc>
      </w:tr>
      <w:tr w:rsidR="004451D0" w:rsidRPr="00616564" w14:paraId="6F724B9E" w14:textId="77777777" w:rsidTr="007B1FB3">
        <w:tc>
          <w:tcPr>
            <w:tcW w:w="4050" w:type="dxa"/>
          </w:tcPr>
          <w:p w14:paraId="20A782A3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อะไหล่และวัสดุโรงงาน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54B7510" w14:textId="7A8A1CB4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13070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AD6DC73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FD4085C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397 </w:t>
            </w:r>
          </w:p>
        </w:tc>
        <w:tc>
          <w:tcPr>
            <w:tcW w:w="180" w:type="dxa"/>
          </w:tcPr>
          <w:p w14:paraId="7451906E" w14:textId="77777777" w:rsidR="004451D0" w:rsidRPr="00616564" w:rsidRDefault="004451D0" w:rsidP="004451D0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81EB216" w14:textId="0CCC4564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13070">
              <w:rPr>
                <w:rFonts w:asciiTheme="majorBidi" w:hAnsiTheme="majorBidi" w:cstheme="majorBidi"/>
                <w:sz w:val="30"/>
                <w:szCs w:val="30"/>
              </w:rPr>
              <w:t>398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CA2E602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05EC9D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397 </w:t>
            </w:r>
          </w:p>
        </w:tc>
      </w:tr>
      <w:tr w:rsidR="004451D0" w:rsidRPr="00616564" w14:paraId="34A03F59" w14:textId="77777777" w:rsidTr="007B1FB3">
        <w:tc>
          <w:tcPr>
            <w:tcW w:w="4050" w:type="dxa"/>
          </w:tcPr>
          <w:p w14:paraId="0ECBD8AC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D440418" w14:textId="1F7C20F3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13070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55DDCBD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CEA3E90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9 </w:t>
            </w:r>
          </w:p>
        </w:tc>
        <w:tc>
          <w:tcPr>
            <w:tcW w:w="180" w:type="dxa"/>
          </w:tcPr>
          <w:p w14:paraId="316EF68D" w14:textId="77777777" w:rsidR="004451D0" w:rsidRPr="00616564" w:rsidRDefault="004451D0" w:rsidP="004451D0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08F549B4" w14:textId="138EB904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913070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51946FF" w14:textId="77777777" w:rsidR="004451D0" w:rsidRPr="00616564" w:rsidRDefault="004451D0" w:rsidP="004451D0">
            <w:pPr>
              <w:tabs>
                <w:tab w:val="clear" w:pos="907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5C57ED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9 </w:t>
            </w:r>
          </w:p>
        </w:tc>
      </w:tr>
      <w:tr w:rsidR="004451D0" w:rsidRPr="00616564" w14:paraId="22945048" w14:textId="77777777" w:rsidTr="007B1FB3">
        <w:tc>
          <w:tcPr>
            <w:tcW w:w="4050" w:type="dxa"/>
          </w:tcPr>
          <w:p w14:paraId="02AAFE32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74E674DD" w14:textId="26B0606B" w:rsidR="004451D0" w:rsidRPr="00616564" w:rsidRDefault="002A390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A3900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4451D0" w:rsidRPr="009130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A3900">
              <w:rPr>
                <w:rFonts w:asciiTheme="majorBidi" w:hAnsiTheme="majorBidi"/>
                <w:b/>
                <w:bCs/>
                <w:sz w:val="30"/>
                <w:szCs w:val="30"/>
              </w:rPr>
              <w:t>779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1E450A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4C4B59B0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1,686</w:t>
            </w:r>
          </w:p>
        </w:tc>
        <w:tc>
          <w:tcPr>
            <w:tcW w:w="180" w:type="dxa"/>
          </w:tcPr>
          <w:p w14:paraId="01BC929A" w14:textId="77777777" w:rsidR="004451D0" w:rsidRPr="00616564" w:rsidRDefault="004451D0" w:rsidP="004451D0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A50D35F" w14:textId="729C73AB" w:rsidR="004451D0" w:rsidRPr="00616564" w:rsidRDefault="002A390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900">
              <w:rPr>
                <w:rFonts w:asciiTheme="majorBidi" w:hAnsiTheme="majorBidi"/>
                <w:b/>
                <w:bCs/>
                <w:sz w:val="30"/>
                <w:szCs w:val="30"/>
              </w:rPr>
              <w:t>1</w:t>
            </w:r>
            <w:r w:rsidR="004451D0" w:rsidRPr="0091307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2A3900">
              <w:rPr>
                <w:rFonts w:asciiTheme="majorBidi" w:hAnsiTheme="majorBidi"/>
                <w:b/>
                <w:bCs/>
                <w:sz w:val="30"/>
                <w:szCs w:val="30"/>
              </w:rPr>
              <w:t>779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C9AA8C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8A08ED4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1,686</w:t>
            </w:r>
          </w:p>
        </w:tc>
      </w:tr>
      <w:tr w:rsidR="004451D0" w:rsidRPr="00616564" w14:paraId="00C5819D" w14:textId="77777777" w:rsidTr="007B1FB3">
        <w:trPr>
          <w:trHeight w:val="370"/>
        </w:trPr>
        <w:tc>
          <w:tcPr>
            <w:tcW w:w="4050" w:type="dxa"/>
          </w:tcPr>
          <w:p w14:paraId="2ED897E6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46481FCE" w14:textId="056C83DF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7F90617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76B7B8C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  <w:tc>
          <w:tcPr>
            <w:tcW w:w="180" w:type="dxa"/>
          </w:tcPr>
          <w:p w14:paraId="416F5F82" w14:textId="77777777" w:rsidR="004451D0" w:rsidRPr="00616564" w:rsidRDefault="004451D0" w:rsidP="004451D0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68AFDA29" w14:textId="2858FFFD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(26)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51523A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73CC5428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(29)</w:t>
            </w:r>
          </w:p>
        </w:tc>
      </w:tr>
      <w:tr w:rsidR="004451D0" w:rsidRPr="00616564" w14:paraId="70CABC6F" w14:textId="77777777" w:rsidTr="007B1FB3">
        <w:tc>
          <w:tcPr>
            <w:tcW w:w="4050" w:type="dxa"/>
          </w:tcPr>
          <w:p w14:paraId="340A19E9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84" w:right="-86" w:firstLine="2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90CA21" w14:textId="2F0BB4E4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7A701BC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FA4BCD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1,657</w:t>
            </w:r>
          </w:p>
        </w:tc>
        <w:tc>
          <w:tcPr>
            <w:tcW w:w="180" w:type="dxa"/>
          </w:tcPr>
          <w:p w14:paraId="193AB6AB" w14:textId="77777777" w:rsidR="004451D0" w:rsidRPr="00616564" w:rsidRDefault="004451D0" w:rsidP="004451D0">
            <w:pPr>
              <w:autoSpaceDE w:val="0"/>
              <w:autoSpaceDN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C7E7DBB" w14:textId="79615A88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1,753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BAA774E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AFB54A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1,657</w:t>
            </w:r>
          </w:p>
        </w:tc>
      </w:tr>
    </w:tbl>
    <w:p w14:paraId="0CD6F29F" w14:textId="77777777" w:rsidR="00241D33" w:rsidRPr="00A146EE" w:rsidRDefault="00241D33" w:rsidP="00241D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Theme="majorBidi" w:hAnsiTheme="majorBidi" w:cstheme="majorBidi"/>
          <w:sz w:val="30"/>
          <w:szCs w:val="30"/>
          <w:lang w:val="th-TH"/>
        </w:rPr>
      </w:pP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0"/>
        <w:gridCol w:w="9"/>
        <w:gridCol w:w="1170"/>
        <w:gridCol w:w="180"/>
        <w:gridCol w:w="1161"/>
        <w:gridCol w:w="9"/>
        <w:gridCol w:w="171"/>
        <w:gridCol w:w="9"/>
        <w:gridCol w:w="1080"/>
        <w:gridCol w:w="180"/>
        <w:gridCol w:w="1161"/>
        <w:gridCol w:w="9"/>
      </w:tblGrid>
      <w:tr w:rsidR="00241D33" w:rsidRPr="00616564" w14:paraId="1D69C9E4" w14:textId="77777777" w:rsidTr="007B1FB3">
        <w:trPr>
          <w:gridAfter w:val="1"/>
          <w:wAfter w:w="9" w:type="dxa"/>
        </w:trPr>
        <w:tc>
          <w:tcPr>
            <w:tcW w:w="4050" w:type="dxa"/>
          </w:tcPr>
          <w:p w14:paraId="2D266626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4"/>
            <w:tcBorders>
              <w:left w:val="nil"/>
              <w:right w:val="nil"/>
            </w:tcBorders>
          </w:tcPr>
          <w:p w14:paraId="352995F9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176B46F4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4"/>
            <w:tcBorders>
              <w:left w:val="nil"/>
              <w:right w:val="nil"/>
            </w:tcBorders>
          </w:tcPr>
          <w:p w14:paraId="098DBBC9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241D33" w:rsidRPr="00616564" w14:paraId="3AE4BD4B" w14:textId="77777777" w:rsidTr="007B1FB3">
        <w:tc>
          <w:tcPr>
            <w:tcW w:w="4059" w:type="dxa"/>
            <w:gridSpan w:val="2"/>
          </w:tcPr>
          <w:p w14:paraId="7E72E852" w14:textId="50C9FA8D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380" w:lineRule="exact"/>
              <w:ind w:left="90" w:right="-86" w:firstLine="2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สำหรับงวด</w:t>
            </w:r>
            <w:r w:rsidR="004D47F2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หก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เดือนสิ้นสุดวันที่ </w:t>
            </w: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>3</w:t>
            </w:r>
            <w:r w:rsidR="004D47F2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</w:rPr>
              <w:t xml:space="preserve">0 </w:t>
            </w:r>
            <w:r w:rsidR="004D47F2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9479058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97951DD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6E467994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80" w:type="dxa"/>
            <w:gridSpan w:val="2"/>
          </w:tcPr>
          <w:p w14:paraId="20B30AFE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FB97F3A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A529C73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E48D373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41D33" w:rsidRPr="00616564" w14:paraId="2BE92CAA" w14:textId="77777777" w:rsidTr="007B1FB3">
        <w:tc>
          <w:tcPr>
            <w:tcW w:w="4059" w:type="dxa"/>
            <w:gridSpan w:val="2"/>
          </w:tcPr>
          <w:p w14:paraId="743EA9E7" w14:textId="77777777" w:rsidR="00241D33" w:rsidRPr="00616564" w:rsidRDefault="00241D33" w:rsidP="003E5B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380" w:lineRule="exact"/>
              <w:ind w:left="90" w:right="342" w:firstLine="27"/>
              <w:rPr>
                <w:rFonts w:ascii="Angsana New" w:hAnsi="Angsana New"/>
                <w:b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10"/>
            <w:tcBorders>
              <w:left w:val="nil"/>
              <w:right w:val="nil"/>
            </w:tcBorders>
          </w:tcPr>
          <w:p w14:paraId="230903F2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41D33" w:rsidRPr="00616564" w14:paraId="43A06B92" w14:textId="77777777" w:rsidTr="007B1FB3">
        <w:tc>
          <w:tcPr>
            <w:tcW w:w="4059" w:type="dxa"/>
            <w:gridSpan w:val="2"/>
          </w:tcPr>
          <w:p w14:paraId="2B632FC1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"/>
              </w:tabs>
              <w:spacing w:after="0" w:line="240" w:lineRule="auto"/>
              <w:ind w:left="90" w:right="342" w:firstLine="27"/>
              <w:rPr>
                <w:rFonts w:ascii="Angsana New" w:hAnsi="Angsana New"/>
                <w:b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sz w:val="30"/>
                <w:szCs w:val="30"/>
                <w:cs/>
              </w:rPr>
              <w:t>ต้นทุนของสินค้าคงเหลือที่บันทึก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2BC938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5D3357A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12B72B6A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18094DCA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7F9EE6A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A3C1C8C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3F1FD7A3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41D33" w:rsidRPr="00616564" w14:paraId="5F3138CB" w14:textId="77777777" w:rsidTr="007B1FB3">
        <w:tc>
          <w:tcPr>
            <w:tcW w:w="4059" w:type="dxa"/>
            <w:gridSpan w:val="2"/>
          </w:tcPr>
          <w:p w14:paraId="7C4B9454" w14:textId="77777777" w:rsidR="00241D33" w:rsidRPr="00616564" w:rsidRDefault="00241D33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90" w:right="-11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sz w:val="30"/>
                <w:szCs w:val="30"/>
              </w:rPr>
              <w:t xml:space="preserve">   </w:t>
            </w:r>
            <w:r w:rsidRPr="00616564">
              <w:rPr>
                <w:rFonts w:ascii="Angsana New" w:hAnsi="Angsana New"/>
                <w:b/>
                <w:sz w:val="30"/>
                <w:szCs w:val="30"/>
                <w:cs/>
              </w:rPr>
              <w:t>รวมในบัญชีต้นทุนขาย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A8667FA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14FDFA1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4042D611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gridSpan w:val="2"/>
          </w:tcPr>
          <w:p w14:paraId="5F1B14F4" w14:textId="77777777" w:rsidR="00241D33" w:rsidRPr="00616564" w:rsidRDefault="00241D33" w:rsidP="007B1FB3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CFFB91F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96DA3FD" w14:textId="77777777" w:rsidR="00241D33" w:rsidRPr="00616564" w:rsidRDefault="00241D33" w:rsidP="007B1FB3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2E3916EC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51D0" w:rsidRPr="00616564" w14:paraId="1D711DE6" w14:textId="77777777" w:rsidTr="007B1FB3">
        <w:tc>
          <w:tcPr>
            <w:tcW w:w="4059" w:type="dxa"/>
            <w:gridSpan w:val="2"/>
          </w:tcPr>
          <w:p w14:paraId="7E5CB482" w14:textId="77777777" w:rsidR="004451D0" w:rsidRPr="00616564" w:rsidRDefault="004451D0" w:rsidP="004451D0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  <w:cs/>
              </w:rPr>
              <w:t xml:space="preserve"> ต้นทุนขาย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585ED97" w14:textId="4B458E6B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DF89831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04F35D95" w14:textId="6CE3FF2B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13</w:t>
            </w:r>
            <w:r w:rsidRPr="001A10D7"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346</w:t>
            </w:r>
          </w:p>
        </w:tc>
        <w:tc>
          <w:tcPr>
            <w:tcW w:w="180" w:type="dxa"/>
            <w:gridSpan w:val="2"/>
          </w:tcPr>
          <w:p w14:paraId="0759BF13" w14:textId="77777777" w:rsidR="004451D0" w:rsidRPr="00616564" w:rsidRDefault="004451D0" w:rsidP="004451D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903FA3F" w14:textId="124AA2DA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9,001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8A3FB28" w14:textId="77777777" w:rsidR="004451D0" w:rsidRPr="00616564" w:rsidRDefault="004451D0" w:rsidP="004451D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5E7172E" w14:textId="2E9457F1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13</w:t>
            </w:r>
            <w:r w:rsidRPr="001A10D7">
              <w:rPr>
                <w:rFonts w:ascii="Angsana New" w:hAnsi="Angsana New"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sz w:val="30"/>
                <w:szCs w:val="30"/>
              </w:rPr>
              <w:t>450</w:t>
            </w:r>
          </w:p>
        </w:tc>
      </w:tr>
      <w:tr w:rsidR="004451D0" w:rsidRPr="00616564" w14:paraId="7D2499D6" w14:textId="77777777" w:rsidTr="007B1FB3">
        <w:tc>
          <w:tcPr>
            <w:tcW w:w="4059" w:type="dxa"/>
            <w:gridSpan w:val="2"/>
          </w:tcPr>
          <w:p w14:paraId="1794C065" w14:textId="4012AC88" w:rsidR="004451D0" w:rsidRPr="00616564" w:rsidRDefault="004451D0" w:rsidP="004451D0">
            <w:pPr>
              <w:numPr>
                <w:ilvl w:val="0"/>
                <w:numId w:val="22"/>
              </w:numPr>
              <w:tabs>
                <w:tab w:val="clear" w:pos="227"/>
              </w:tabs>
              <w:spacing w:line="240" w:lineRule="auto"/>
              <w:ind w:left="90" w:firstLine="27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16564">
              <w:rPr>
                <w:rFonts w:ascii="Angsana New" w:hAnsi="Angsana New" w:hint="cs"/>
                <w:sz w:val="30"/>
                <w:szCs w:val="30"/>
                <w:cs/>
              </w:rPr>
              <w:t>กลับราย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การปรับลดมูลค่าสุทธิที่จะได้รับ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A5B33D" w14:textId="46756BD3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2FDA0F1E" w14:textId="77777777" w:rsidR="004451D0" w:rsidRPr="00616564" w:rsidRDefault="004451D0" w:rsidP="004451D0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B82B136" w14:textId="05992D6D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180" w:type="dxa"/>
            <w:gridSpan w:val="2"/>
          </w:tcPr>
          <w:p w14:paraId="3FD5511D" w14:textId="77777777" w:rsidR="004451D0" w:rsidRPr="00616564" w:rsidRDefault="004451D0" w:rsidP="004451D0">
            <w:pPr>
              <w:tabs>
                <w:tab w:val="decimal" w:pos="717"/>
              </w:tabs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5959FF8" w14:textId="54563765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826F684" w14:textId="77777777" w:rsidR="004451D0" w:rsidRPr="00616564" w:rsidRDefault="004451D0" w:rsidP="004451D0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left w:val="nil"/>
              <w:right w:val="nil"/>
            </w:tcBorders>
          </w:tcPr>
          <w:p w14:paraId="59CBDE86" w14:textId="3F56E3F9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AA1075">
              <w:rPr>
                <w:rFonts w:ascii="Angsana New" w:hAnsi="Angsana New"/>
                <w:sz w:val="30"/>
                <w:szCs w:val="30"/>
              </w:rPr>
              <w:t>24</w:t>
            </w:r>
          </w:p>
        </w:tc>
      </w:tr>
      <w:tr w:rsidR="004451D0" w:rsidRPr="00616564" w14:paraId="5CE70772" w14:textId="77777777" w:rsidTr="007B1FB3">
        <w:tc>
          <w:tcPr>
            <w:tcW w:w="4059" w:type="dxa"/>
            <w:gridSpan w:val="2"/>
          </w:tcPr>
          <w:p w14:paraId="002E9ACF" w14:textId="77777777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 w:firstLine="27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F5B89D" w14:textId="21B64609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9,001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6BB82877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F545BD" w14:textId="34A74C6E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Pr="001A10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370</w:t>
            </w:r>
          </w:p>
        </w:tc>
        <w:tc>
          <w:tcPr>
            <w:tcW w:w="180" w:type="dxa"/>
            <w:gridSpan w:val="2"/>
          </w:tcPr>
          <w:p w14:paraId="66812DE9" w14:textId="77777777" w:rsidR="004451D0" w:rsidRPr="00616564" w:rsidRDefault="004451D0" w:rsidP="004451D0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4CB4413" w14:textId="0A98125C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9,001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4FF4D1F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3E44ED" w14:textId="20252D3C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13</w:t>
            </w:r>
            <w:r w:rsidRPr="001A10D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AA1075">
              <w:rPr>
                <w:rFonts w:ascii="Angsana New" w:hAnsi="Angsana New"/>
                <w:b/>
                <w:bCs/>
                <w:sz w:val="30"/>
                <w:szCs w:val="30"/>
              </w:rPr>
              <w:t>474</w:t>
            </w:r>
          </w:p>
        </w:tc>
      </w:tr>
    </w:tbl>
    <w:p w14:paraId="270FB67E" w14:textId="617F6F4D" w:rsidR="00A146EE" w:rsidRDefault="00A146EE" w:rsidP="00714DD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70DDD9E0" w14:textId="77777777" w:rsidR="00A146EE" w:rsidRDefault="00A146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FCA321E" w14:textId="14459412" w:rsidR="00E94095" w:rsidRPr="00616564" w:rsidRDefault="00E94095" w:rsidP="005A20B6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เงินลงทุนในบริษัทย่อย</w:t>
      </w:r>
    </w:p>
    <w:p w14:paraId="38E3B7D5" w14:textId="77777777" w:rsidR="00241D33" w:rsidRPr="003E5BAE" w:rsidRDefault="00241D33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lang w:val="th-TH"/>
        </w:rPr>
      </w:pPr>
    </w:p>
    <w:tbl>
      <w:tblPr>
        <w:tblW w:w="918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59"/>
        <w:gridCol w:w="1170"/>
        <w:gridCol w:w="180"/>
        <w:gridCol w:w="1170"/>
        <w:gridCol w:w="180"/>
        <w:gridCol w:w="1080"/>
        <w:gridCol w:w="180"/>
        <w:gridCol w:w="1170"/>
      </w:tblGrid>
      <w:tr w:rsidR="00241D33" w:rsidRPr="00616564" w14:paraId="09DC7491" w14:textId="77777777" w:rsidTr="007B1FB3">
        <w:tc>
          <w:tcPr>
            <w:tcW w:w="4059" w:type="dxa"/>
          </w:tcPr>
          <w:p w14:paraId="13102D30" w14:textId="77777777" w:rsidR="00241D33" w:rsidRPr="00616564" w:rsidRDefault="00241D33" w:rsidP="003E5BAE">
            <w:pPr>
              <w:tabs>
                <w:tab w:val="clear" w:pos="227"/>
              </w:tabs>
              <w:autoSpaceDE w:val="0"/>
              <w:autoSpaceDN w:val="0"/>
              <w:spacing w:line="380" w:lineRule="exact"/>
              <w:ind w:left="90" w:right="-86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520" w:type="dxa"/>
            <w:gridSpan w:val="3"/>
          </w:tcPr>
          <w:p w14:paraId="6EA256DD" w14:textId="77777777" w:rsidR="00241D33" w:rsidRPr="00616564" w:rsidRDefault="00241D33" w:rsidP="003E5BAE">
            <w:pPr>
              <w:autoSpaceDE w:val="0"/>
              <w:autoSpaceDN w:val="0"/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</w:tcPr>
          <w:p w14:paraId="64EB409D" w14:textId="77777777" w:rsidR="00241D33" w:rsidRPr="00616564" w:rsidRDefault="00241D33" w:rsidP="003E5BAE">
            <w:pPr>
              <w:autoSpaceDE w:val="0"/>
              <w:autoSpaceDN w:val="0"/>
              <w:spacing w:line="380" w:lineRule="exact"/>
              <w:ind w:right="-108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</w:tcPr>
          <w:p w14:paraId="301AA944" w14:textId="77777777" w:rsidR="00241D33" w:rsidRPr="00616564" w:rsidRDefault="00241D33" w:rsidP="003E5BAE">
            <w:pPr>
              <w:autoSpaceDE w:val="0"/>
              <w:autoSpaceDN w:val="0"/>
              <w:spacing w:line="380" w:lineRule="exact"/>
              <w:ind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241D33" w:rsidRPr="00616564" w14:paraId="29BAD767" w14:textId="77777777" w:rsidTr="007B1FB3">
        <w:tc>
          <w:tcPr>
            <w:tcW w:w="4059" w:type="dxa"/>
          </w:tcPr>
          <w:p w14:paraId="69709080" w14:textId="77777777" w:rsidR="00241D33" w:rsidRPr="00616564" w:rsidRDefault="00241D33" w:rsidP="003E5BAE">
            <w:pPr>
              <w:tabs>
                <w:tab w:val="clear" w:pos="227"/>
              </w:tabs>
              <w:autoSpaceDE w:val="0"/>
              <w:autoSpaceDN w:val="0"/>
              <w:spacing w:line="380" w:lineRule="exact"/>
              <w:ind w:left="90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E6476B0" w14:textId="77777777" w:rsidR="00241D33" w:rsidRPr="00616564" w:rsidRDefault="00241D33" w:rsidP="003E5BAE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F29FEE7" w14:textId="77777777" w:rsidR="00241D33" w:rsidRPr="00616564" w:rsidRDefault="00241D33" w:rsidP="003E5BAE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924A9E6" w14:textId="77777777" w:rsidR="00241D33" w:rsidRPr="00616564" w:rsidRDefault="00241D33" w:rsidP="003E5BAE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E96CF6B" w14:textId="77777777" w:rsidR="00241D33" w:rsidRPr="00616564" w:rsidRDefault="00241D33" w:rsidP="003E5BAE">
            <w:pPr>
              <w:autoSpaceDE w:val="0"/>
              <w:autoSpaceDN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A0272C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D0B7AA8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C6D574D" w14:textId="77777777" w:rsidR="00241D33" w:rsidRPr="00616564" w:rsidRDefault="00241D33" w:rsidP="003E5B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241D33" w:rsidRPr="00616564" w14:paraId="7F54CE48" w14:textId="77777777" w:rsidTr="007B1FB3">
        <w:tc>
          <w:tcPr>
            <w:tcW w:w="4059" w:type="dxa"/>
          </w:tcPr>
          <w:p w14:paraId="7FE64742" w14:textId="77777777" w:rsidR="00241D33" w:rsidRPr="00616564" w:rsidRDefault="00241D33" w:rsidP="003E5BAE">
            <w:pPr>
              <w:tabs>
                <w:tab w:val="clear" w:pos="227"/>
              </w:tabs>
              <w:autoSpaceDE w:val="0"/>
              <w:autoSpaceDN w:val="0"/>
              <w:spacing w:line="380" w:lineRule="exact"/>
              <w:ind w:left="90" w:right="-86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0489BB3" w14:textId="77777777" w:rsidR="00241D33" w:rsidRPr="00616564" w:rsidRDefault="00241D33" w:rsidP="003E5BAE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3C89EB15" w14:textId="77777777" w:rsidR="00241D33" w:rsidRPr="00616564" w:rsidRDefault="00241D33" w:rsidP="003E5BAE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0C624B" w14:textId="77777777" w:rsidR="00241D33" w:rsidRPr="00616564" w:rsidRDefault="00241D33" w:rsidP="003E5BAE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00238CAD" w14:textId="77777777" w:rsidR="00241D33" w:rsidRPr="00616564" w:rsidRDefault="00241D33" w:rsidP="003E5BAE">
            <w:pPr>
              <w:autoSpaceDE w:val="0"/>
              <w:autoSpaceDN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430" w:type="dxa"/>
            <w:gridSpan w:val="3"/>
            <w:tcBorders>
              <w:left w:val="nil"/>
              <w:right w:val="nil"/>
            </w:tcBorders>
          </w:tcPr>
          <w:p w14:paraId="6ED86984" w14:textId="77777777" w:rsidR="00241D33" w:rsidRPr="00616564" w:rsidRDefault="00241D33" w:rsidP="003E5BAE">
            <w:pPr>
              <w:autoSpaceDE w:val="0"/>
              <w:autoSpaceDN w:val="0"/>
              <w:adjustRightInd w:val="0"/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451D0" w:rsidRPr="00616564" w14:paraId="2FDAC99A" w14:textId="77777777" w:rsidTr="007B1FB3">
        <w:tc>
          <w:tcPr>
            <w:tcW w:w="4059" w:type="dxa"/>
          </w:tcPr>
          <w:p w14:paraId="737AACF2" w14:textId="77777777" w:rsidR="004451D0" w:rsidRPr="00616564" w:rsidRDefault="004451D0" w:rsidP="004451D0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61656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449A571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585CBEAF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90C2938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62964DE4" w14:textId="77777777" w:rsidR="004451D0" w:rsidRPr="00616564" w:rsidRDefault="004451D0" w:rsidP="004451D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B370A1B" w14:textId="467DD01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37797">
              <w:rPr>
                <w:rFonts w:ascii="Angsana New" w:hAnsi="Angsana New"/>
                <w:sz w:val="30"/>
                <w:szCs w:val="30"/>
              </w:rPr>
              <w:t>1,374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498B8553" w14:textId="77777777" w:rsidR="004451D0" w:rsidRPr="00616564" w:rsidRDefault="004451D0" w:rsidP="004451D0">
            <w:pPr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0886A0FD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>3,006</w:t>
            </w:r>
          </w:p>
        </w:tc>
      </w:tr>
      <w:tr w:rsidR="004451D0" w:rsidRPr="00616564" w14:paraId="07157640" w14:textId="77777777" w:rsidTr="007B1FB3">
        <w:tc>
          <w:tcPr>
            <w:tcW w:w="4059" w:type="dxa"/>
          </w:tcPr>
          <w:p w14:paraId="7774DB8E" w14:textId="55659155" w:rsidR="004451D0" w:rsidRPr="00616564" w:rsidRDefault="00D62D78" w:rsidP="004451D0">
            <w:pPr>
              <w:tabs>
                <w:tab w:val="clear" w:pos="227"/>
              </w:tabs>
              <w:spacing w:line="240" w:lineRule="auto"/>
              <w:ind w:left="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เพิ่มทุนในบริษัท </w:t>
            </w:r>
            <w:r w:rsidRPr="00D62D78">
              <w:rPr>
                <w:rFonts w:asciiTheme="majorBidi" w:hAnsiTheme="majorBidi" w:hint="cs"/>
                <w:sz w:val="30"/>
                <w:szCs w:val="30"/>
                <w:cs/>
              </w:rPr>
              <w:t>จีจีซี</w:t>
            </w:r>
            <w:r w:rsidRPr="00D62D7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62D78">
              <w:rPr>
                <w:rFonts w:asciiTheme="majorBidi" w:hAnsiTheme="majorBidi" w:hint="cs"/>
                <w:sz w:val="30"/>
                <w:szCs w:val="30"/>
                <w:cs/>
              </w:rPr>
              <w:t>ไบโอเคมิคอล</w:t>
            </w:r>
            <w:r w:rsidRPr="00D62D78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D62D78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917C2C8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F985795" w14:textId="77777777" w:rsidR="004451D0" w:rsidRPr="00616564" w:rsidRDefault="004451D0" w:rsidP="004451D0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264E2AC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4358978F" w14:textId="77777777" w:rsidR="004451D0" w:rsidRPr="00616564" w:rsidRDefault="004451D0" w:rsidP="004451D0">
            <w:pPr>
              <w:tabs>
                <w:tab w:val="decimal" w:pos="717"/>
              </w:tabs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38BB0FD5" w14:textId="63A4E050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37797">
              <w:rPr>
                <w:rFonts w:ascii="Angsana New" w:hAnsi="Angsana New"/>
                <w:sz w:val="30"/>
                <w:szCs w:val="30"/>
              </w:rPr>
              <w:t>80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7B5B31C5" w14:textId="77777777" w:rsidR="004451D0" w:rsidRPr="00616564" w:rsidRDefault="004451D0" w:rsidP="004451D0">
            <w:pPr>
              <w:tabs>
                <w:tab w:val="decimal" w:pos="717"/>
              </w:tabs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4915922" w14:textId="2221298D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4451D0" w:rsidRPr="00616564" w14:paraId="35A32841" w14:textId="77777777" w:rsidTr="007B1FB3">
        <w:tc>
          <w:tcPr>
            <w:tcW w:w="4059" w:type="dxa"/>
          </w:tcPr>
          <w:p w14:paraId="5D662354" w14:textId="10C3547E" w:rsidR="004451D0" w:rsidRPr="00616564" w:rsidRDefault="004451D0" w:rsidP="004451D0">
            <w:pPr>
              <w:tabs>
                <w:tab w:val="clear" w:pos="227"/>
              </w:tabs>
              <w:autoSpaceDE w:val="0"/>
              <w:autoSpaceDN w:val="0"/>
              <w:spacing w:line="240" w:lineRule="auto"/>
              <w:ind w:left="90" w:right="-8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266428E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181410CA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4D4C8A2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0221D1FC" w14:textId="77777777" w:rsidR="004451D0" w:rsidRPr="00616564" w:rsidRDefault="004451D0" w:rsidP="004451D0">
            <w:pPr>
              <w:autoSpaceDE w:val="0"/>
              <w:autoSpaceDN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816FEF" w14:textId="473E54B9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37797">
              <w:rPr>
                <w:rFonts w:ascii="Angsana New" w:hAnsi="Angsana New"/>
                <w:b/>
                <w:bCs/>
                <w:sz w:val="30"/>
                <w:szCs w:val="30"/>
              </w:rPr>
              <w:t>1,454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14:paraId="0EB0174B" w14:textId="77777777" w:rsidR="004451D0" w:rsidRPr="00616564" w:rsidRDefault="004451D0" w:rsidP="004451D0">
            <w:pPr>
              <w:autoSpaceDE w:val="0"/>
              <w:autoSpaceDN w:val="0"/>
              <w:adjustRightInd w:val="0"/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7A5F35" w14:textId="3AFAA24A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6564">
              <w:rPr>
                <w:rFonts w:ascii="Angsana New" w:hAnsi="Angsana New"/>
                <w:b/>
                <w:bCs/>
                <w:sz w:val="30"/>
                <w:szCs w:val="30"/>
              </w:rPr>
              <w:t>3,0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60</w:t>
            </w:r>
          </w:p>
        </w:tc>
      </w:tr>
    </w:tbl>
    <w:p w14:paraId="603A35CA" w14:textId="77777777" w:rsidR="007D399B" w:rsidRPr="00616564" w:rsidRDefault="007D399B" w:rsidP="00344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/>
        <w:jc w:val="thaiDistribute"/>
        <w:rPr>
          <w:rFonts w:ascii="Angsana New" w:hAnsi="Angsana New"/>
          <w:sz w:val="30"/>
          <w:szCs w:val="30"/>
        </w:rPr>
      </w:pPr>
    </w:p>
    <w:p w14:paraId="18D8100A" w14:textId="75C864EF" w:rsidR="00A91C66" w:rsidRDefault="00A91C66" w:rsidP="002F2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987A2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บริษัท</w:t>
      </w:r>
      <w:r w:rsidRPr="00987A2F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Pr="00987A2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จีจีซี</w:t>
      </w:r>
      <w:r w:rsidRPr="00987A2F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Pr="00987A2F">
        <w:rPr>
          <w:rFonts w:ascii="Angsana New" w:hAnsi="Angsana New" w:hint="cs"/>
          <w:i/>
          <w:iCs/>
          <w:color w:val="000000"/>
          <w:sz w:val="30"/>
          <w:szCs w:val="30"/>
          <w:cs/>
        </w:rPr>
        <w:t>ไบโอเคมิคอล</w:t>
      </w:r>
      <w:r w:rsidRPr="00987A2F">
        <w:rPr>
          <w:rFonts w:ascii="Angsana New" w:hAnsi="Angsana New"/>
          <w:i/>
          <w:iCs/>
          <w:color w:val="000000"/>
          <w:sz w:val="30"/>
          <w:szCs w:val="30"/>
          <w:cs/>
        </w:rPr>
        <w:t xml:space="preserve"> </w:t>
      </w:r>
      <w:r w:rsidRPr="00987A2F">
        <w:rPr>
          <w:rFonts w:ascii="Angsana New" w:hAnsi="Angsana New" w:hint="cs"/>
          <w:i/>
          <w:iCs/>
          <w:color w:val="000000"/>
          <w:sz w:val="30"/>
          <w:szCs w:val="30"/>
          <w:cs/>
        </w:rPr>
        <w:t>จำกัด</w:t>
      </w:r>
    </w:p>
    <w:p w14:paraId="23D51A8A" w14:textId="77777777" w:rsidR="00E45674" w:rsidRPr="00987A2F" w:rsidRDefault="00E45674" w:rsidP="002F2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</w:p>
    <w:p w14:paraId="1B2FE47F" w14:textId="301460F3" w:rsidR="007D399B" w:rsidRPr="000A62A4" w:rsidRDefault="00A146EE" w:rsidP="002F2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pacing w:val="-2"/>
          <w:sz w:val="30"/>
          <w:szCs w:val="30"/>
          <w:cs/>
          <w:lang w:val="en-GB"/>
        </w:rPr>
        <w:sectPr w:rsidR="007D399B" w:rsidRPr="000A62A4" w:rsidSect="00616564">
          <w:headerReference w:type="default" r:id="rId11"/>
          <w:footerReference w:type="default" r:id="rId12"/>
          <w:headerReference w:type="first" r:id="rId13"/>
          <w:footerReference w:type="first" r:id="rId14"/>
          <w:pgSz w:w="11907" w:h="16840" w:code="9"/>
          <w:pgMar w:top="691" w:right="1152" w:bottom="576" w:left="1152" w:header="720" w:footer="720" w:gutter="0"/>
          <w:pgNumType w:start="14" w:chapStyle="1"/>
          <w:cols w:space="708"/>
          <w:titlePg/>
          <w:docGrid w:linePitch="360"/>
        </w:sectPr>
      </w:pP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>1</w:t>
      </w:r>
      <w:r w:rsidR="00210439" w:rsidRPr="000A62A4">
        <w:rPr>
          <w:rFonts w:ascii="Angsana New" w:hAnsi="Angsana New"/>
          <w:color w:val="000000"/>
          <w:spacing w:val="-2"/>
          <w:sz w:val="30"/>
          <w:szCs w:val="30"/>
        </w:rPr>
        <w:t>0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เมษายน 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>256</w:t>
      </w:r>
      <w:r w:rsidR="0037573A" w:rsidRPr="000A62A4">
        <w:rPr>
          <w:rFonts w:ascii="Angsana New" w:hAnsi="Angsana New"/>
          <w:color w:val="000000"/>
          <w:spacing w:val="-2"/>
          <w:sz w:val="30"/>
          <w:szCs w:val="30"/>
        </w:rPr>
        <w:t>6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บริษัท</w:t>
      </w:r>
      <w:r w:rsidR="00AA7B8E"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จีจีซี ไบโอเคมิคอล จำกัด ซึ่งเป็นบริษัทย่อย ได้เรียกชำระค่าหุ้นเพิ่มเติมจำนวน </w:t>
      </w:r>
      <w:r w:rsidR="0037573A" w:rsidRPr="000A62A4">
        <w:rPr>
          <w:rFonts w:ascii="Angsana New" w:hAnsi="Angsana New"/>
          <w:color w:val="000000"/>
          <w:spacing w:val="-2"/>
          <w:sz w:val="30"/>
          <w:szCs w:val="30"/>
        </w:rPr>
        <w:t>850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,000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หุ้น มูลค่าหุ้นละ 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5 </w:t>
      </w:r>
      <w:r w:rsidR="00AA7B8E"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>บาท</w:t>
      </w:r>
      <w:r w:rsidR="0037573A"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และ </w:t>
      </w:r>
      <w:r w:rsidR="0037573A"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9,500,000 </w:t>
      </w:r>
      <w:r w:rsidR="0037573A"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หุ้น มูลค่าหุ้นละ </w:t>
      </w:r>
      <w:r w:rsidR="0037573A"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8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 xml:space="preserve">บาท เป็นจำนวนเงินรวม </w:t>
      </w:r>
      <w:r w:rsidR="0037573A" w:rsidRPr="000A62A4">
        <w:rPr>
          <w:rFonts w:ascii="Angsana New" w:hAnsi="Angsana New"/>
          <w:color w:val="000000"/>
          <w:spacing w:val="-2"/>
          <w:sz w:val="30"/>
          <w:szCs w:val="30"/>
        </w:rPr>
        <w:t>80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>.</w:t>
      </w:r>
      <w:r w:rsidR="0037573A" w:rsidRPr="000A62A4">
        <w:rPr>
          <w:rFonts w:ascii="Angsana New" w:hAnsi="Angsana New"/>
          <w:color w:val="000000"/>
          <w:spacing w:val="-2"/>
          <w:sz w:val="30"/>
          <w:szCs w:val="30"/>
        </w:rPr>
        <w:t>25</w:t>
      </w:r>
      <w:r w:rsidRPr="000A62A4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Pr="000A62A4">
        <w:rPr>
          <w:rFonts w:ascii="Angsana New" w:hAnsi="Angsana New" w:hint="cs"/>
          <w:color w:val="000000"/>
          <w:spacing w:val="-2"/>
          <w:sz w:val="30"/>
          <w:szCs w:val="30"/>
          <w:cs/>
        </w:rPr>
        <w:t>ล้านบาท เพื่อลงทุนในธุรกิจอ้อยและน้ำตาล ภายใต้การดำเนินโครงการนครสวรรค์ไบโอคอมเพล็กซ์ของการร่วมค้าของบริษัทย่อย</w:t>
      </w:r>
    </w:p>
    <w:p w14:paraId="52370F44" w14:textId="38785C5C" w:rsidR="00241D33" w:rsidRPr="00616564" w:rsidRDefault="00241D33" w:rsidP="00046076">
      <w:pPr>
        <w:pStyle w:val="block"/>
        <w:tabs>
          <w:tab w:val="left" w:pos="-2835"/>
        </w:tabs>
        <w:spacing w:after="0" w:line="240" w:lineRule="auto"/>
        <w:ind w:left="9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เงินลงทุนในบริษัทย่อย ณ วันที่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4D47F2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4D47F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31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ธันวาคม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>และเงินปันผลรับสำหรับงวด</w:t>
      </w:r>
      <w:r w:rsidR="004D47F2">
        <w:rPr>
          <w:rFonts w:asciiTheme="majorBidi" w:hAnsiTheme="majorBidi" w:cstheme="majorBidi" w:hint="cs"/>
          <w:sz w:val="30"/>
          <w:szCs w:val="30"/>
          <w:cs/>
          <w:lang w:bidi="th-TH"/>
        </w:rPr>
        <w:t>หก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4D47F2">
        <w:rPr>
          <w:rFonts w:asciiTheme="majorBidi" w:hAnsiTheme="majorBidi" w:cstheme="majorBidi"/>
          <w:sz w:val="30"/>
          <w:szCs w:val="30"/>
          <w:lang w:val="en-US" w:bidi="th-TH"/>
        </w:rPr>
        <w:t xml:space="preserve">30 </w:t>
      </w:r>
      <w:r w:rsidR="004D47F2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2565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>มีดังนี้</w:t>
      </w:r>
    </w:p>
    <w:p w14:paraId="25517274" w14:textId="77777777" w:rsidR="00241D33" w:rsidRPr="00616564" w:rsidRDefault="00241D33" w:rsidP="00241D33">
      <w:pPr>
        <w:pStyle w:val="block"/>
        <w:tabs>
          <w:tab w:val="left" w:pos="-2835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</w:pPr>
    </w:p>
    <w:tbl>
      <w:tblPr>
        <w:tblW w:w="14962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88"/>
        <w:gridCol w:w="1868"/>
        <w:gridCol w:w="1151"/>
        <w:gridCol w:w="676"/>
        <w:gridCol w:w="196"/>
        <w:gridCol w:w="735"/>
        <w:gridCol w:w="13"/>
        <w:gridCol w:w="198"/>
        <w:gridCol w:w="700"/>
        <w:gridCol w:w="201"/>
        <w:gridCol w:w="690"/>
        <w:gridCol w:w="207"/>
        <w:gridCol w:w="685"/>
        <w:gridCol w:w="204"/>
        <w:gridCol w:w="688"/>
        <w:gridCol w:w="208"/>
        <w:gridCol w:w="684"/>
        <w:gridCol w:w="196"/>
        <w:gridCol w:w="696"/>
        <w:gridCol w:w="200"/>
        <w:gridCol w:w="691"/>
        <w:gridCol w:w="199"/>
        <w:gridCol w:w="788"/>
      </w:tblGrid>
      <w:tr w:rsidR="00241D33" w:rsidRPr="00616564" w14:paraId="0B423792" w14:textId="77777777" w:rsidTr="00A57A60">
        <w:trPr>
          <w:cantSplit/>
          <w:tblHeader/>
        </w:trPr>
        <w:tc>
          <w:tcPr>
            <w:tcW w:w="3088" w:type="dxa"/>
          </w:tcPr>
          <w:p w14:paraId="40A0A24F" w14:textId="77777777" w:rsidR="00241D33" w:rsidRPr="00616564" w:rsidRDefault="00241D33" w:rsidP="007B1FB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019" w:type="dxa"/>
            <w:gridSpan w:val="2"/>
          </w:tcPr>
          <w:p w14:paraId="6D7F8631" w14:textId="77777777" w:rsidR="00241D33" w:rsidRPr="00616564" w:rsidRDefault="00241D33" w:rsidP="007B1FB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855" w:type="dxa"/>
            <w:gridSpan w:val="20"/>
            <w:tcBorders>
              <w:bottom w:val="single" w:sz="4" w:space="0" w:color="auto"/>
            </w:tcBorders>
          </w:tcPr>
          <w:p w14:paraId="504BE94E" w14:textId="77777777" w:rsidR="00241D33" w:rsidRPr="00616564" w:rsidRDefault="00241D33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41D33" w:rsidRPr="00616564" w14:paraId="259682EE" w14:textId="77777777" w:rsidTr="00A57A60">
        <w:trPr>
          <w:cantSplit/>
          <w:trHeight w:val="717"/>
          <w:tblHeader/>
        </w:trPr>
        <w:tc>
          <w:tcPr>
            <w:tcW w:w="3088" w:type="dxa"/>
          </w:tcPr>
          <w:p w14:paraId="065A948A" w14:textId="77777777" w:rsidR="00241D33" w:rsidRPr="00616564" w:rsidRDefault="00241D33" w:rsidP="007B1FB3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8" w:type="dxa"/>
            <w:vAlign w:val="bottom"/>
          </w:tcPr>
          <w:p w14:paraId="5C0123F5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 w:hint="cs"/>
                <w:color w:val="000000" w:themeColor="text1"/>
                <w:sz w:val="26"/>
                <w:szCs w:val="26"/>
                <w:cs/>
                <w:lang w:val="en-GB"/>
              </w:rPr>
              <w:t>ลักษณะธุรกิจ</w:t>
            </w:r>
          </w:p>
        </w:tc>
        <w:tc>
          <w:tcPr>
            <w:tcW w:w="1151" w:type="dxa"/>
            <w:vAlign w:val="bottom"/>
          </w:tcPr>
          <w:p w14:paraId="32CD6631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ประเทศที่</w:t>
            </w:r>
          </w:p>
          <w:p w14:paraId="0CD626C4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ดำเนินธุรกิจ</w:t>
            </w:r>
          </w:p>
        </w:tc>
        <w:tc>
          <w:tcPr>
            <w:tcW w:w="1607" w:type="dxa"/>
            <w:gridSpan w:val="3"/>
            <w:tcBorders>
              <w:top w:val="single" w:sz="4" w:space="0" w:color="auto"/>
            </w:tcBorders>
            <w:vAlign w:val="bottom"/>
          </w:tcPr>
          <w:p w14:paraId="0E99F331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สัดส่วน</w:t>
            </w: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ความ</w:t>
            </w:r>
          </w:p>
          <w:p w14:paraId="431344F0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  <w:lang w:val="en-GB"/>
              </w:rPr>
              <w:t>เป็นเจ้าของ</w:t>
            </w:r>
          </w:p>
        </w:tc>
        <w:tc>
          <w:tcPr>
            <w:tcW w:w="211" w:type="dxa"/>
            <w:gridSpan w:val="2"/>
            <w:tcBorders>
              <w:top w:val="single" w:sz="4" w:space="0" w:color="auto"/>
            </w:tcBorders>
            <w:vAlign w:val="bottom"/>
          </w:tcPr>
          <w:p w14:paraId="5548967C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591" w:type="dxa"/>
            <w:gridSpan w:val="3"/>
            <w:tcBorders>
              <w:top w:val="single" w:sz="4" w:space="0" w:color="auto"/>
            </w:tcBorders>
            <w:vAlign w:val="bottom"/>
          </w:tcPr>
          <w:p w14:paraId="5CC1F115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174A8AE6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207" w:type="dxa"/>
            <w:tcBorders>
              <w:top w:val="single" w:sz="4" w:space="0" w:color="auto"/>
            </w:tcBorders>
            <w:vAlign w:val="bottom"/>
          </w:tcPr>
          <w:p w14:paraId="21BF4BFC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77" w:type="dxa"/>
            <w:gridSpan w:val="3"/>
            <w:tcBorders>
              <w:top w:val="single" w:sz="4" w:space="0" w:color="auto"/>
            </w:tcBorders>
            <w:vAlign w:val="bottom"/>
          </w:tcPr>
          <w:p w14:paraId="42D2BF64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2A0525B0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208" w:type="dxa"/>
            <w:tcBorders>
              <w:top w:val="single" w:sz="4" w:space="0" w:color="auto"/>
            </w:tcBorders>
            <w:vAlign w:val="bottom"/>
          </w:tcPr>
          <w:p w14:paraId="228399EB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576" w:type="dxa"/>
            <w:gridSpan w:val="3"/>
            <w:tcBorders>
              <w:top w:val="single" w:sz="4" w:space="0" w:color="auto"/>
            </w:tcBorders>
            <w:vAlign w:val="bottom"/>
          </w:tcPr>
          <w:p w14:paraId="2DB4A311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05E07CB9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ราคาทุน</w:t>
            </w:r>
            <w:r w:rsidRPr="00616564">
              <w:rPr>
                <w:rFonts w:ascii="Angsana New" w:hAnsi="Angsana New"/>
                <w:sz w:val="26"/>
                <w:szCs w:val="26"/>
              </w:rPr>
              <w:t>-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00" w:type="dxa"/>
            <w:tcBorders>
              <w:top w:val="single" w:sz="4" w:space="0" w:color="auto"/>
            </w:tcBorders>
            <w:vAlign w:val="bottom"/>
          </w:tcPr>
          <w:p w14:paraId="101D8BDE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678" w:type="dxa"/>
            <w:gridSpan w:val="3"/>
            <w:tcBorders>
              <w:top w:val="single" w:sz="4" w:space="0" w:color="auto"/>
            </w:tcBorders>
            <w:vAlign w:val="bottom"/>
          </w:tcPr>
          <w:p w14:paraId="588B8223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</w:p>
          <w:p w14:paraId="7B0C6548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</w:tr>
      <w:tr w:rsidR="00A57A60" w:rsidRPr="00616564" w14:paraId="299B99B4" w14:textId="77777777" w:rsidTr="00A57A60">
        <w:trPr>
          <w:cantSplit/>
          <w:tblHeader/>
        </w:trPr>
        <w:tc>
          <w:tcPr>
            <w:tcW w:w="3088" w:type="dxa"/>
          </w:tcPr>
          <w:p w14:paraId="1A299D09" w14:textId="77777777" w:rsidR="00A57A60" w:rsidRPr="00616564" w:rsidRDefault="00A57A60" w:rsidP="00A57A60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8" w:type="dxa"/>
          </w:tcPr>
          <w:p w14:paraId="497A1B11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</w:tcPr>
          <w:p w14:paraId="6C6D28E0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32C60114" w14:textId="530C1375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96" w:type="dxa"/>
            <w:vAlign w:val="bottom"/>
          </w:tcPr>
          <w:p w14:paraId="71241EB9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  <w:vAlign w:val="bottom"/>
          </w:tcPr>
          <w:p w14:paraId="11BBA3D5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11" w:type="dxa"/>
            <w:gridSpan w:val="2"/>
          </w:tcPr>
          <w:p w14:paraId="6688E955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2D6C629B" w14:textId="4D2D25A1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01" w:type="dxa"/>
            <w:vAlign w:val="bottom"/>
          </w:tcPr>
          <w:p w14:paraId="320FB066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1EEEF599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7" w:type="dxa"/>
          </w:tcPr>
          <w:p w14:paraId="5050BF6E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  <w:vAlign w:val="bottom"/>
          </w:tcPr>
          <w:p w14:paraId="44CCB86D" w14:textId="6F320E86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04" w:type="dxa"/>
            <w:vAlign w:val="bottom"/>
          </w:tcPr>
          <w:p w14:paraId="7CCC02CA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8" w:type="dxa"/>
            <w:vAlign w:val="bottom"/>
          </w:tcPr>
          <w:p w14:paraId="3993ED61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8" w:type="dxa"/>
          </w:tcPr>
          <w:p w14:paraId="7B066E96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4" w:type="dxa"/>
            <w:vAlign w:val="bottom"/>
          </w:tcPr>
          <w:p w14:paraId="40CD7437" w14:textId="158FB13D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96" w:type="dxa"/>
            <w:vAlign w:val="bottom"/>
          </w:tcPr>
          <w:p w14:paraId="24F04869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6" w:type="dxa"/>
            <w:vAlign w:val="bottom"/>
          </w:tcPr>
          <w:p w14:paraId="3116A33C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0" w:type="dxa"/>
            <w:vAlign w:val="bottom"/>
          </w:tcPr>
          <w:p w14:paraId="4C810C63" w14:textId="77777777" w:rsidR="00A57A60" w:rsidRPr="00616564" w:rsidRDefault="00A57A60" w:rsidP="00A57A60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0DC518C5" w14:textId="1E0A33E5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99" w:type="dxa"/>
            <w:vAlign w:val="bottom"/>
          </w:tcPr>
          <w:p w14:paraId="5D53F922" w14:textId="77777777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vAlign w:val="bottom"/>
          </w:tcPr>
          <w:p w14:paraId="798976B3" w14:textId="3249CA4A" w:rsidR="00A57A60" w:rsidRPr="00616564" w:rsidRDefault="00A57A60" w:rsidP="00A57A60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</w:tr>
      <w:tr w:rsidR="004D47F2" w:rsidRPr="00616564" w14:paraId="42C962F5" w14:textId="77777777" w:rsidTr="00A57A60">
        <w:trPr>
          <w:cantSplit/>
          <w:tblHeader/>
        </w:trPr>
        <w:tc>
          <w:tcPr>
            <w:tcW w:w="3088" w:type="dxa"/>
          </w:tcPr>
          <w:p w14:paraId="51645ECA" w14:textId="77777777" w:rsidR="004D47F2" w:rsidRPr="00616564" w:rsidRDefault="004D47F2" w:rsidP="004D47F2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8" w:type="dxa"/>
          </w:tcPr>
          <w:p w14:paraId="12954167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</w:tcPr>
          <w:p w14:paraId="02FAD3FB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</w:tcPr>
          <w:p w14:paraId="6BA2E334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96" w:type="dxa"/>
          </w:tcPr>
          <w:p w14:paraId="62F3235F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</w:tcPr>
          <w:p w14:paraId="24A0F06B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11" w:type="dxa"/>
            <w:gridSpan w:val="2"/>
          </w:tcPr>
          <w:p w14:paraId="4D340AD8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</w:tcPr>
          <w:p w14:paraId="6090CF5E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01" w:type="dxa"/>
          </w:tcPr>
          <w:p w14:paraId="2E702D41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</w:tcPr>
          <w:p w14:paraId="2084E3DE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07" w:type="dxa"/>
          </w:tcPr>
          <w:p w14:paraId="2526798B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</w:tcPr>
          <w:p w14:paraId="50117E52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204" w:type="dxa"/>
          </w:tcPr>
          <w:p w14:paraId="4A27EBCD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8" w:type="dxa"/>
          </w:tcPr>
          <w:p w14:paraId="788DF368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08" w:type="dxa"/>
          </w:tcPr>
          <w:p w14:paraId="78BFD81C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4" w:type="dxa"/>
          </w:tcPr>
          <w:p w14:paraId="72D2A9C6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96" w:type="dxa"/>
          </w:tcPr>
          <w:p w14:paraId="16C7F7A9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6" w:type="dxa"/>
          </w:tcPr>
          <w:p w14:paraId="1074C313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200" w:type="dxa"/>
            <w:vAlign w:val="bottom"/>
          </w:tcPr>
          <w:p w14:paraId="6A6C579D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</w:tcPr>
          <w:p w14:paraId="596A0637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99" w:type="dxa"/>
          </w:tcPr>
          <w:p w14:paraId="537D4033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</w:tcPr>
          <w:p w14:paraId="0714C4AA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4D47F2" w:rsidRPr="00616564" w14:paraId="33878AA9" w14:textId="77777777" w:rsidTr="00A57A60">
        <w:trPr>
          <w:cantSplit/>
          <w:tblHeader/>
        </w:trPr>
        <w:tc>
          <w:tcPr>
            <w:tcW w:w="3088" w:type="dxa"/>
          </w:tcPr>
          <w:p w14:paraId="42E6297F" w14:textId="77777777" w:rsidR="004D47F2" w:rsidRPr="00616564" w:rsidRDefault="004D47F2" w:rsidP="004D47F2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68" w:type="dxa"/>
          </w:tcPr>
          <w:p w14:paraId="12D2B479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51" w:type="dxa"/>
          </w:tcPr>
          <w:p w14:paraId="38623670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620" w:type="dxa"/>
            <w:gridSpan w:val="4"/>
          </w:tcPr>
          <w:p w14:paraId="2ACF2E2C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616564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ร้อยละ</w:t>
            </w:r>
            <w:r w:rsidRPr="00616564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7235" w:type="dxa"/>
            <w:gridSpan w:val="16"/>
          </w:tcPr>
          <w:p w14:paraId="692B0C66" w14:textId="77777777" w:rsidR="004D47F2" w:rsidRPr="00616564" w:rsidRDefault="004D47F2" w:rsidP="004D47F2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(</w:t>
            </w: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  <w:cs/>
              </w:rPr>
              <w:t>ล้านบาท</w:t>
            </w:r>
            <w:r w:rsidRPr="00616564">
              <w:rPr>
                <w:rFonts w:ascii="Angsana New" w:eastAsia="Times New Roman" w:hAnsi="Angsana New" w:hint="cs"/>
                <w:i/>
                <w:iCs/>
                <w:sz w:val="26"/>
                <w:szCs w:val="26"/>
              </w:rPr>
              <w:t>)</w:t>
            </w:r>
          </w:p>
        </w:tc>
      </w:tr>
      <w:tr w:rsidR="004D47F2" w:rsidRPr="00616564" w14:paraId="3C92562C" w14:textId="77777777" w:rsidTr="00A57A60">
        <w:trPr>
          <w:cantSplit/>
        </w:trPr>
        <w:tc>
          <w:tcPr>
            <w:tcW w:w="3088" w:type="dxa"/>
          </w:tcPr>
          <w:p w14:paraId="71DF348E" w14:textId="77777777" w:rsidR="004D47F2" w:rsidRPr="00616564" w:rsidRDefault="004D47F2" w:rsidP="004D47F2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868" w:type="dxa"/>
          </w:tcPr>
          <w:p w14:paraId="1AF03083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51" w:type="dxa"/>
          </w:tcPr>
          <w:p w14:paraId="0B81CE0F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76" w:type="dxa"/>
            <w:vAlign w:val="bottom"/>
          </w:tcPr>
          <w:p w14:paraId="0DCADF55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6" w:type="dxa"/>
            <w:vAlign w:val="bottom"/>
          </w:tcPr>
          <w:p w14:paraId="3AE6771A" w14:textId="77777777" w:rsidR="004D47F2" w:rsidRPr="00616564" w:rsidRDefault="004D47F2" w:rsidP="004D47F2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35" w:type="dxa"/>
            <w:vAlign w:val="bottom"/>
          </w:tcPr>
          <w:p w14:paraId="3673F544" w14:textId="77777777" w:rsidR="004D47F2" w:rsidRPr="00616564" w:rsidRDefault="004D47F2" w:rsidP="004D47F2">
            <w:pPr>
              <w:tabs>
                <w:tab w:val="decimal" w:pos="52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11" w:type="dxa"/>
            <w:gridSpan w:val="2"/>
            <w:vAlign w:val="bottom"/>
          </w:tcPr>
          <w:p w14:paraId="1994FCDC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vAlign w:val="bottom"/>
          </w:tcPr>
          <w:p w14:paraId="03B53E85" w14:textId="77777777" w:rsidR="004D47F2" w:rsidRPr="00616564" w:rsidRDefault="004D47F2" w:rsidP="004D47F2">
            <w:pPr>
              <w:tabs>
                <w:tab w:val="decimal" w:pos="34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1" w:type="dxa"/>
            <w:vAlign w:val="bottom"/>
          </w:tcPr>
          <w:p w14:paraId="5B2C2970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0" w:type="dxa"/>
            <w:vAlign w:val="bottom"/>
          </w:tcPr>
          <w:p w14:paraId="483EA593" w14:textId="77777777" w:rsidR="004D47F2" w:rsidRPr="00616564" w:rsidRDefault="004D47F2" w:rsidP="004D47F2">
            <w:pPr>
              <w:tabs>
                <w:tab w:val="decimal" w:pos="349"/>
              </w:tabs>
              <w:spacing w:line="240" w:lineRule="auto"/>
              <w:ind w:left="-341" w:right="2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7" w:type="dxa"/>
            <w:vAlign w:val="bottom"/>
          </w:tcPr>
          <w:p w14:paraId="2662C3DB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85" w:type="dxa"/>
            <w:vAlign w:val="bottom"/>
          </w:tcPr>
          <w:p w14:paraId="36007F07" w14:textId="77777777" w:rsidR="004D47F2" w:rsidRPr="00616564" w:rsidRDefault="004D47F2" w:rsidP="004D47F2">
            <w:pPr>
              <w:tabs>
                <w:tab w:val="decimal" w:pos="380"/>
              </w:tabs>
              <w:spacing w:line="240" w:lineRule="auto"/>
              <w:ind w:left="-610" w:right="1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204" w:type="dxa"/>
            <w:vAlign w:val="bottom"/>
          </w:tcPr>
          <w:p w14:paraId="4C15FA8C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88" w:type="dxa"/>
            <w:vAlign w:val="bottom"/>
          </w:tcPr>
          <w:p w14:paraId="02399FE2" w14:textId="77777777" w:rsidR="004D47F2" w:rsidRPr="00616564" w:rsidRDefault="004D47F2" w:rsidP="004D47F2">
            <w:pPr>
              <w:tabs>
                <w:tab w:val="decimal" w:pos="561"/>
              </w:tabs>
              <w:spacing w:line="240" w:lineRule="auto"/>
              <w:ind w:left="-429" w:right="-4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08" w:type="dxa"/>
            <w:vAlign w:val="bottom"/>
          </w:tcPr>
          <w:p w14:paraId="77B75E77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84" w:type="dxa"/>
            <w:vAlign w:val="bottom"/>
          </w:tcPr>
          <w:p w14:paraId="50AFF25E" w14:textId="77777777" w:rsidR="004D47F2" w:rsidRPr="00616564" w:rsidRDefault="004D47F2" w:rsidP="004D47F2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6" w:type="dxa"/>
            <w:vAlign w:val="bottom"/>
          </w:tcPr>
          <w:p w14:paraId="08F1E9BA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696" w:type="dxa"/>
            <w:vAlign w:val="bottom"/>
          </w:tcPr>
          <w:p w14:paraId="43A0356C" w14:textId="77777777" w:rsidR="004D47F2" w:rsidRPr="00616564" w:rsidRDefault="004D47F2" w:rsidP="004D47F2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bidi="ar-SA"/>
              </w:rPr>
            </w:pPr>
          </w:p>
        </w:tc>
        <w:tc>
          <w:tcPr>
            <w:tcW w:w="200" w:type="dxa"/>
            <w:vAlign w:val="bottom"/>
          </w:tcPr>
          <w:p w14:paraId="742E5A8E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vAlign w:val="bottom"/>
          </w:tcPr>
          <w:p w14:paraId="3154F020" w14:textId="77777777" w:rsidR="004D47F2" w:rsidRPr="00616564" w:rsidRDefault="004D47F2" w:rsidP="004D47F2">
            <w:pPr>
              <w:tabs>
                <w:tab w:val="decimal" w:pos="619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199" w:type="dxa"/>
          </w:tcPr>
          <w:p w14:paraId="228CBCE4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88" w:type="dxa"/>
            <w:vAlign w:val="bottom"/>
          </w:tcPr>
          <w:p w14:paraId="0C373253" w14:textId="77777777" w:rsidR="004D47F2" w:rsidRPr="00616564" w:rsidRDefault="004D47F2" w:rsidP="004D47F2">
            <w:pPr>
              <w:tabs>
                <w:tab w:val="decimal" w:pos="753"/>
              </w:tabs>
              <w:spacing w:line="240" w:lineRule="auto"/>
              <w:ind w:left="-79" w:right="-79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</w:tr>
      <w:tr w:rsidR="004D47F2" w:rsidRPr="00616564" w14:paraId="24A5BE3E" w14:textId="77777777" w:rsidTr="00A57A60">
        <w:trPr>
          <w:cantSplit/>
        </w:trPr>
        <w:tc>
          <w:tcPr>
            <w:tcW w:w="3088" w:type="dxa"/>
          </w:tcPr>
          <w:p w14:paraId="55009C6A" w14:textId="77777777" w:rsidR="004D47F2" w:rsidRPr="00616564" w:rsidRDefault="004D47F2" w:rsidP="004D47F2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</w:rPr>
              <w:t>บริษัท ไทยแฟตตี้แอลกอฮอลส์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  <w:r w:rsidRPr="00616564">
              <w:rPr>
                <w:rFonts w:ascii="Angsana New" w:hAnsi="Angsana New"/>
                <w:sz w:val="26"/>
                <w:szCs w:val="26"/>
              </w:rPr>
              <w:br/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(อยู่ระหว่างการชำระบัญชี)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      </w:t>
            </w:r>
          </w:p>
        </w:tc>
        <w:tc>
          <w:tcPr>
            <w:tcW w:w="1868" w:type="dxa"/>
          </w:tcPr>
          <w:p w14:paraId="137D84D3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การผลิตและจำหน่ายเคมีภัณฑ์ชีวภาพ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และผลิตภัณฑ์แฟตตี้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แอลกอฮอลส์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151" w:type="dxa"/>
          </w:tcPr>
          <w:p w14:paraId="515D3EDC" w14:textId="77777777" w:rsidR="004D47F2" w:rsidRPr="00616564" w:rsidRDefault="004D47F2" w:rsidP="004D47F2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76" w:type="dxa"/>
          </w:tcPr>
          <w:p w14:paraId="01415E35" w14:textId="2A07120E" w:rsidR="004D47F2" w:rsidRPr="00616564" w:rsidRDefault="00680891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2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6" w:type="dxa"/>
          </w:tcPr>
          <w:p w14:paraId="43C7DA64" w14:textId="77777777" w:rsidR="004D47F2" w:rsidRPr="00616564" w:rsidRDefault="004D47F2" w:rsidP="004D47F2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dxa"/>
          </w:tcPr>
          <w:p w14:paraId="6511FE93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11" w:type="dxa"/>
            <w:gridSpan w:val="2"/>
          </w:tcPr>
          <w:p w14:paraId="7E60474F" w14:textId="77777777" w:rsidR="004D47F2" w:rsidRPr="00616564" w:rsidRDefault="004D47F2" w:rsidP="004D47F2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</w:tcPr>
          <w:p w14:paraId="4E9C8FD8" w14:textId="1DA6EF8E" w:rsidR="004D47F2" w:rsidRPr="00616564" w:rsidRDefault="000E44E1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1" w:type="dxa"/>
          </w:tcPr>
          <w:p w14:paraId="67472BE8" w14:textId="77777777" w:rsidR="004D47F2" w:rsidRPr="00616564" w:rsidRDefault="004D47F2" w:rsidP="004D47F2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0" w:type="dxa"/>
          </w:tcPr>
          <w:p w14:paraId="306C4656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7" w:type="dxa"/>
          </w:tcPr>
          <w:p w14:paraId="44D33007" w14:textId="77777777" w:rsidR="004D47F2" w:rsidRPr="00616564" w:rsidRDefault="004D47F2" w:rsidP="004D47F2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85" w:type="dxa"/>
          </w:tcPr>
          <w:p w14:paraId="74E64DC3" w14:textId="08DF8919" w:rsidR="004D47F2" w:rsidRPr="00616564" w:rsidRDefault="00680891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4" w:type="dxa"/>
          </w:tcPr>
          <w:p w14:paraId="42422E25" w14:textId="77777777" w:rsidR="004D47F2" w:rsidRPr="00616564" w:rsidRDefault="004D47F2" w:rsidP="004D47F2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8" w:type="dxa"/>
          </w:tcPr>
          <w:p w14:paraId="7FF12877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61AA5411" w14:textId="77777777" w:rsidR="004D47F2" w:rsidRPr="00616564" w:rsidRDefault="004D47F2" w:rsidP="004D47F2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" w:type="dxa"/>
          </w:tcPr>
          <w:p w14:paraId="5E67ED4F" w14:textId="153A476A" w:rsidR="004D47F2" w:rsidRPr="00616564" w:rsidRDefault="00680891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6" w:type="dxa"/>
          </w:tcPr>
          <w:p w14:paraId="5407E76F" w14:textId="77777777" w:rsidR="004D47F2" w:rsidRPr="00616564" w:rsidRDefault="004D47F2" w:rsidP="004D47F2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6" w:type="dxa"/>
          </w:tcPr>
          <w:p w14:paraId="4E467134" w14:textId="77777777" w:rsidR="004D47F2" w:rsidRPr="00616564" w:rsidRDefault="004D47F2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0" w:type="dxa"/>
          </w:tcPr>
          <w:p w14:paraId="7F71B699" w14:textId="77777777" w:rsidR="004D47F2" w:rsidRPr="00616564" w:rsidRDefault="004D47F2" w:rsidP="004D47F2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shd w:val="clear" w:color="auto" w:fill="auto"/>
          </w:tcPr>
          <w:p w14:paraId="4876FC33" w14:textId="45F735D0" w:rsidR="004D47F2" w:rsidRPr="00616564" w:rsidRDefault="00680891" w:rsidP="004D47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99" w:type="dxa"/>
          </w:tcPr>
          <w:p w14:paraId="17B60AAB" w14:textId="77777777" w:rsidR="004D47F2" w:rsidRPr="00616564" w:rsidRDefault="004D47F2" w:rsidP="004D47F2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88" w:type="dxa"/>
          </w:tcPr>
          <w:p w14:paraId="3DC4094E" w14:textId="17F44E13" w:rsidR="004D47F2" w:rsidRPr="00616564" w:rsidRDefault="00CE1974" w:rsidP="004D47F2">
            <w:pPr>
              <w:tabs>
                <w:tab w:val="decimal" w:pos="55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148</w:t>
            </w:r>
          </w:p>
        </w:tc>
      </w:tr>
      <w:tr w:rsidR="004451D0" w:rsidRPr="00616564" w14:paraId="1A4FCE83" w14:textId="77777777" w:rsidTr="00A57A60">
        <w:trPr>
          <w:cantSplit/>
        </w:trPr>
        <w:tc>
          <w:tcPr>
            <w:tcW w:w="3088" w:type="dxa"/>
          </w:tcPr>
          <w:p w14:paraId="05802040" w14:textId="77777777" w:rsidR="004451D0" w:rsidRPr="00616564" w:rsidRDefault="004451D0" w:rsidP="004451D0">
            <w:pPr>
              <w:spacing w:line="240" w:lineRule="auto"/>
              <w:ind w:left="86" w:right="-79" w:hanging="90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</w:rPr>
              <w:t>บริษัท จีจีซี ไบโอเคมิคอล</w:t>
            </w:r>
            <w:r w:rsidRPr="006165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68" w:type="dxa"/>
          </w:tcPr>
          <w:p w14:paraId="1F61F4EB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10" w:hanging="90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sz w:val="26"/>
                <w:szCs w:val="26"/>
                <w:cs/>
              </w:rPr>
              <w:t>การลงทุนและดำเนินธุรกิจในประเทศ</w:t>
            </w:r>
          </w:p>
        </w:tc>
        <w:tc>
          <w:tcPr>
            <w:tcW w:w="1151" w:type="dxa"/>
          </w:tcPr>
          <w:p w14:paraId="0BFDA1A8" w14:textId="77777777" w:rsidR="004451D0" w:rsidRPr="00616564" w:rsidRDefault="004451D0" w:rsidP="004451D0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676" w:type="dxa"/>
          </w:tcPr>
          <w:p w14:paraId="1C2F6C0C" w14:textId="51E63DD9" w:rsidR="004451D0" w:rsidRPr="00616564" w:rsidRDefault="00680891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196" w:type="dxa"/>
          </w:tcPr>
          <w:p w14:paraId="6250BCCF" w14:textId="77777777" w:rsidR="004451D0" w:rsidRPr="00616564" w:rsidRDefault="004451D0" w:rsidP="004451D0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35" w:type="dxa"/>
          </w:tcPr>
          <w:p w14:paraId="4E6830BB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211" w:type="dxa"/>
            <w:gridSpan w:val="2"/>
          </w:tcPr>
          <w:p w14:paraId="0E22667B" w14:textId="77777777" w:rsidR="004451D0" w:rsidRPr="00616564" w:rsidRDefault="004451D0" w:rsidP="004451D0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tcBorders>
              <w:bottom w:val="single" w:sz="4" w:space="0" w:color="auto"/>
            </w:tcBorders>
          </w:tcPr>
          <w:p w14:paraId="58C2296A" w14:textId="6525F6C0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sz w:val="26"/>
                <w:szCs w:val="26"/>
              </w:rPr>
            </w:pPr>
            <w:r w:rsidRPr="00502A26">
              <w:rPr>
                <w:rFonts w:ascii="Angsana New" w:hAnsi="Angsana New"/>
                <w:sz w:val="26"/>
                <w:szCs w:val="26"/>
              </w:rPr>
              <w:t>1,45</w:t>
            </w:r>
            <w:r w:rsidR="004E13D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01" w:type="dxa"/>
          </w:tcPr>
          <w:p w14:paraId="2BBBB235" w14:textId="77777777" w:rsidR="004451D0" w:rsidRPr="00616564" w:rsidRDefault="004451D0" w:rsidP="004451D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0" w:type="dxa"/>
            <w:tcBorders>
              <w:bottom w:val="single" w:sz="4" w:space="0" w:color="auto"/>
            </w:tcBorders>
          </w:tcPr>
          <w:p w14:paraId="5AB067E7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1,374</w:t>
            </w:r>
          </w:p>
        </w:tc>
        <w:tc>
          <w:tcPr>
            <w:tcW w:w="207" w:type="dxa"/>
          </w:tcPr>
          <w:p w14:paraId="3C8F0227" w14:textId="77777777" w:rsidR="004451D0" w:rsidRPr="00616564" w:rsidRDefault="004451D0" w:rsidP="004451D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5" w:type="dxa"/>
            <w:tcBorders>
              <w:bottom w:val="single" w:sz="4" w:space="0" w:color="auto"/>
            </w:tcBorders>
          </w:tcPr>
          <w:p w14:paraId="555267F6" w14:textId="029B40B4" w:rsidR="004451D0" w:rsidRPr="00616564" w:rsidRDefault="00680891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04" w:type="dxa"/>
          </w:tcPr>
          <w:p w14:paraId="556B2162" w14:textId="77777777" w:rsidR="004451D0" w:rsidRPr="00616564" w:rsidRDefault="004451D0" w:rsidP="004451D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</w:tcPr>
          <w:p w14:paraId="09EC7E5A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50B7FCB0" w14:textId="77777777" w:rsidR="004451D0" w:rsidRPr="00616564" w:rsidRDefault="004451D0" w:rsidP="004451D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84" w:type="dxa"/>
            <w:tcBorders>
              <w:bottom w:val="single" w:sz="4" w:space="0" w:color="auto"/>
            </w:tcBorders>
          </w:tcPr>
          <w:p w14:paraId="3D65DC68" w14:textId="49D11E94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sz w:val="26"/>
                <w:szCs w:val="26"/>
              </w:rPr>
            </w:pPr>
            <w:r w:rsidRPr="00502A26">
              <w:rPr>
                <w:rFonts w:ascii="Angsana New" w:hAnsi="Angsana New"/>
                <w:sz w:val="26"/>
                <w:szCs w:val="26"/>
              </w:rPr>
              <w:t>1,45</w:t>
            </w:r>
            <w:r w:rsidR="00F53BF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96" w:type="dxa"/>
          </w:tcPr>
          <w:p w14:paraId="07C54DEA" w14:textId="77777777" w:rsidR="004451D0" w:rsidRPr="00616564" w:rsidRDefault="004451D0" w:rsidP="004451D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96" w:type="dxa"/>
            <w:tcBorders>
              <w:bottom w:val="single" w:sz="4" w:space="0" w:color="auto"/>
            </w:tcBorders>
          </w:tcPr>
          <w:p w14:paraId="374AAC1A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1,374</w:t>
            </w:r>
          </w:p>
        </w:tc>
        <w:tc>
          <w:tcPr>
            <w:tcW w:w="200" w:type="dxa"/>
          </w:tcPr>
          <w:p w14:paraId="46B92DB9" w14:textId="77777777" w:rsidR="004451D0" w:rsidRPr="00616564" w:rsidRDefault="004451D0" w:rsidP="004451D0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tcBorders>
              <w:bottom w:val="single" w:sz="4" w:space="0" w:color="auto"/>
            </w:tcBorders>
            <w:shd w:val="clear" w:color="auto" w:fill="auto"/>
          </w:tcPr>
          <w:p w14:paraId="491BE899" w14:textId="37D85922" w:rsidR="004451D0" w:rsidRPr="00616564" w:rsidRDefault="00680891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99" w:type="dxa"/>
          </w:tcPr>
          <w:p w14:paraId="4EB71FFB" w14:textId="77777777" w:rsidR="004451D0" w:rsidRPr="00616564" w:rsidRDefault="004451D0" w:rsidP="004451D0">
            <w:pPr>
              <w:tabs>
                <w:tab w:val="decimal" w:pos="-335"/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6252B753" w14:textId="4AEC7DD5" w:rsidR="004451D0" w:rsidRPr="00616564" w:rsidRDefault="004451D0" w:rsidP="004451D0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451D0" w:rsidRPr="00616564" w14:paraId="43D9AB6D" w14:textId="77777777" w:rsidTr="00A57A60">
        <w:trPr>
          <w:cantSplit/>
        </w:trPr>
        <w:tc>
          <w:tcPr>
            <w:tcW w:w="3088" w:type="dxa"/>
          </w:tcPr>
          <w:p w14:paraId="02B22586" w14:textId="77777777" w:rsidR="004451D0" w:rsidRPr="00616564" w:rsidRDefault="004451D0" w:rsidP="004451D0">
            <w:pPr>
              <w:spacing w:line="240" w:lineRule="auto"/>
              <w:ind w:left="86" w:right="-79" w:hanging="9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68" w:type="dxa"/>
          </w:tcPr>
          <w:p w14:paraId="0756466C" w14:textId="77777777" w:rsidR="004451D0" w:rsidRPr="00616564" w:rsidRDefault="004451D0" w:rsidP="004451D0">
            <w:pPr>
              <w:tabs>
                <w:tab w:val="clear" w:pos="454"/>
                <w:tab w:val="decimal" w:pos="45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51" w:type="dxa"/>
          </w:tcPr>
          <w:p w14:paraId="13D84E51" w14:textId="77777777" w:rsidR="004451D0" w:rsidRPr="00616564" w:rsidRDefault="004451D0" w:rsidP="004451D0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76" w:type="dxa"/>
          </w:tcPr>
          <w:p w14:paraId="6C4142EB" w14:textId="77777777" w:rsidR="004451D0" w:rsidRPr="00616564" w:rsidRDefault="004451D0" w:rsidP="004451D0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96" w:type="dxa"/>
          </w:tcPr>
          <w:p w14:paraId="1EB12999" w14:textId="77777777" w:rsidR="004451D0" w:rsidRPr="00616564" w:rsidRDefault="004451D0" w:rsidP="004451D0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735" w:type="dxa"/>
          </w:tcPr>
          <w:p w14:paraId="0D9583F7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left" w:pos="331"/>
              </w:tabs>
              <w:spacing w:line="240" w:lineRule="auto"/>
              <w:ind w:left="-19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11" w:type="dxa"/>
            <w:gridSpan w:val="2"/>
          </w:tcPr>
          <w:p w14:paraId="3BF442BE" w14:textId="77777777" w:rsidR="004451D0" w:rsidRPr="00616564" w:rsidRDefault="004451D0" w:rsidP="004451D0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700" w:type="dxa"/>
            <w:tcBorders>
              <w:top w:val="single" w:sz="4" w:space="0" w:color="auto"/>
              <w:bottom w:val="double" w:sz="4" w:space="0" w:color="auto"/>
            </w:tcBorders>
          </w:tcPr>
          <w:p w14:paraId="24B14CB7" w14:textId="25B7F3F5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5"/>
              </w:tabs>
              <w:spacing w:line="240" w:lineRule="auto"/>
              <w:ind w:left="-75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02A26">
              <w:rPr>
                <w:rFonts w:ascii="Angsana New" w:hAnsi="Angsana New"/>
                <w:b/>
                <w:bCs/>
                <w:sz w:val="26"/>
                <w:szCs w:val="26"/>
              </w:rPr>
              <w:t>1,45</w:t>
            </w:r>
            <w:r w:rsidR="004E13D8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01" w:type="dxa"/>
          </w:tcPr>
          <w:p w14:paraId="40D8CC37" w14:textId="77777777" w:rsidR="004451D0" w:rsidRPr="00616564" w:rsidRDefault="004451D0" w:rsidP="004451D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0" w:type="dxa"/>
            <w:tcBorders>
              <w:top w:val="single" w:sz="4" w:space="0" w:color="auto"/>
              <w:bottom w:val="double" w:sz="4" w:space="0" w:color="auto"/>
            </w:tcBorders>
          </w:tcPr>
          <w:p w14:paraId="581F3B9C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6564">
              <w:rPr>
                <w:rFonts w:ascii="Angsana New" w:hAnsi="Angsana New"/>
                <w:b/>
                <w:bCs/>
                <w:sz w:val="26"/>
                <w:szCs w:val="26"/>
              </w:rPr>
              <w:t>1,374</w:t>
            </w:r>
          </w:p>
        </w:tc>
        <w:tc>
          <w:tcPr>
            <w:tcW w:w="207" w:type="dxa"/>
          </w:tcPr>
          <w:p w14:paraId="413EC383" w14:textId="77777777" w:rsidR="004451D0" w:rsidRPr="00616564" w:rsidRDefault="004451D0" w:rsidP="004451D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5" w:type="dxa"/>
            <w:tcBorders>
              <w:top w:val="single" w:sz="4" w:space="0" w:color="auto"/>
              <w:bottom w:val="double" w:sz="4" w:space="0" w:color="auto"/>
            </w:tcBorders>
          </w:tcPr>
          <w:p w14:paraId="1FDF4B63" w14:textId="190DEAD9" w:rsidR="004451D0" w:rsidRPr="00616564" w:rsidRDefault="00680891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1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04" w:type="dxa"/>
          </w:tcPr>
          <w:p w14:paraId="545BE3CA" w14:textId="77777777" w:rsidR="004451D0" w:rsidRPr="00616564" w:rsidRDefault="004451D0" w:rsidP="004451D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</w:tcPr>
          <w:p w14:paraId="643E9984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spacing w:line="240" w:lineRule="auto"/>
              <w:ind w:left="-79" w:right="-7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6564">
              <w:rPr>
                <w:rFonts w:ascii="Angsana New" w:hAnsi="Angsana New" w:hint="cs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08" w:type="dxa"/>
          </w:tcPr>
          <w:p w14:paraId="509454B0" w14:textId="77777777" w:rsidR="004451D0" w:rsidRPr="00616564" w:rsidRDefault="004451D0" w:rsidP="004451D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84" w:type="dxa"/>
            <w:tcBorders>
              <w:top w:val="single" w:sz="4" w:space="0" w:color="auto"/>
              <w:bottom w:val="double" w:sz="4" w:space="0" w:color="auto"/>
            </w:tcBorders>
          </w:tcPr>
          <w:p w14:paraId="6581C7D1" w14:textId="61E56002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3"/>
              </w:tabs>
              <w:spacing w:line="240" w:lineRule="auto"/>
              <w:ind w:left="-91" w:right="-1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02A26">
              <w:rPr>
                <w:rFonts w:ascii="Angsana New" w:hAnsi="Angsana New"/>
                <w:b/>
                <w:bCs/>
                <w:sz w:val="26"/>
                <w:szCs w:val="26"/>
              </w:rPr>
              <w:t>1,45</w:t>
            </w:r>
            <w:r w:rsidR="00F53BFA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96" w:type="dxa"/>
          </w:tcPr>
          <w:p w14:paraId="3EDB7BA3" w14:textId="77777777" w:rsidR="004451D0" w:rsidRPr="00616564" w:rsidRDefault="004451D0" w:rsidP="004451D0">
            <w:pPr>
              <w:tabs>
                <w:tab w:val="decimal" w:pos="540"/>
              </w:tabs>
              <w:spacing w:line="240" w:lineRule="auto"/>
              <w:ind w:right="-160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96" w:type="dxa"/>
            <w:tcBorders>
              <w:top w:val="single" w:sz="4" w:space="0" w:color="auto"/>
              <w:bottom w:val="double" w:sz="4" w:space="0" w:color="auto"/>
            </w:tcBorders>
          </w:tcPr>
          <w:p w14:paraId="0522E679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7"/>
              </w:tabs>
              <w:spacing w:line="240" w:lineRule="auto"/>
              <w:ind w:left="-83" w:right="-85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16564">
              <w:rPr>
                <w:rFonts w:ascii="Angsana New" w:hAnsi="Angsana New"/>
                <w:b/>
                <w:bCs/>
                <w:sz w:val="26"/>
                <w:szCs w:val="26"/>
              </w:rPr>
              <w:t>1,374</w:t>
            </w:r>
          </w:p>
        </w:tc>
        <w:tc>
          <w:tcPr>
            <w:tcW w:w="200" w:type="dxa"/>
          </w:tcPr>
          <w:p w14:paraId="26F063A9" w14:textId="77777777" w:rsidR="004451D0" w:rsidRPr="00616564" w:rsidRDefault="004451D0" w:rsidP="004451D0">
            <w:pPr>
              <w:tabs>
                <w:tab w:val="clear" w:pos="454"/>
                <w:tab w:val="decimal" w:pos="4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6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2C0A9B" w14:textId="01E04EC3" w:rsidR="004451D0" w:rsidRPr="00616564" w:rsidRDefault="00680891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left="-190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99" w:type="dxa"/>
          </w:tcPr>
          <w:p w14:paraId="079FCFB4" w14:textId="77777777" w:rsidR="004451D0" w:rsidRPr="00616564" w:rsidRDefault="004451D0" w:rsidP="004451D0">
            <w:pPr>
              <w:tabs>
                <w:tab w:val="decimal" w:pos="550"/>
              </w:tabs>
              <w:spacing w:line="240" w:lineRule="auto"/>
              <w:ind w:left="-190" w:right="-11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double" w:sz="4" w:space="0" w:color="auto"/>
            </w:tcBorders>
          </w:tcPr>
          <w:p w14:paraId="18EFD561" w14:textId="511E738F" w:rsidR="004451D0" w:rsidRPr="00616564" w:rsidRDefault="004451D0" w:rsidP="004451D0">
            <w:pPr>
              <w:tabs>
                <w:tab w:val="decimal" w:pos="370"/>
              </w:tabs>
              <w:spacing w:line="240" w:lineRule="auto"/>
              <w:ind w:left="-1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GB"/>
              </w:rPr>
              <w:t>148</w:t>
            </w:r>
          </w:p>
        </w:tc>
      </w:tr>
    </w:tbl>
    <w:p w14:paraId="75DF0C10" w14:textId="77777777" w:rsidR="003F5A8F" w:rsidRPr="00616564" w:rsidRDefault="003F5A8F" w:rsidP="003F5A8F">
      <w:pPr>
        <w:rPr>
          <w:rFonts w:asciiTheme="majorBidi" w:hAnsiTheme="majorBidi" w:cstheme="majorBidi"/>
        </w:rPr>
      </w:pPr>
    </w:p>
    <w:p w14:paraId="08DEC4F1" w14:textId="77777777" w:rsidR="001976A5" w:rsidRPr="00616564" w:rsidRDefault="001976A5" w:rsidP="00376E29">
      <w:pPr>
        <w:pStyle w:val="Heading9"/>
        <w:numPr>
          <w:ilvl w:val="0"/>
          <w:numId w:val="19"/>
        </w:numPr>
        <w:rPr>
          <w:rFonts w:asciiTheme="majorBidi" w:hAnsiTheme="majorBidi" w:cstheme="majorBidi"/>
          <w:b w:val="0"/>
          <w:sz w:val="32"/>
          <w:szCs w:val="32"/>
          <w:cs/>
          <w:lang w:val="en-GB"/>
        </w:rPr>
        <w:sectPr w:rsidR="001976A5" w:rsidRPr="00616564" w:rsidSect="00521944">
          <w:headerReference w:type="default" r:id="rId15"/>
          <w:footerReference w:type="default" r:id="rId16"/>
          <w:pgSz w:w="16840" w:h="11907" w:orient="landscape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47E1B04" w14:textId="153707C5" w:rsidR="00FD399B" w:rsidRPr="00616564" w:rsidRDefault="006E5B95" w:rsidP="00AB5C0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เงินลงทุนในการร่วมค้า</w:t>
      </w:r>
    </w:p>
    <w:p w14:paraId="1DB032BA" w14:textId="170DDBC4" w:rsidR="00241D33" w:rsidRDefault="00241D33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2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1"/>
        <w:gridCol w:w="1089"/>
        <w:gridCol w:w="238"/>
        <w:gridCol w:w="1127"/>
        <w:gridCol w:w="241"/>
        <w:gridCol w:w="1117"/>
        <w:gridCol w:w="271"/>
        <w:gridCol w:w="1056"/>
      </w:tblGrid>
      <w:tr w:rsidR="00331B95" w:rsidRPr="00DE782B" w14:paraId="09DD3C4A" w14:textId="77777777" w:rsidTr="00A046B8">
        <w:trPr>
          <w:trHeight w:val="20"/>
        </w:trPr>
        <w:tc>
          <w:tcPr>
            <w:tcW w:w="2231" w:type="pct"/>
          </w:tcPr>
          <w:p w14:paraId="1A61BA0F" w14:textId="77777777" w:rsidR="00331B95" w:rsidRPr="00DE782B" w:rsidRDefault="00331B95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22" w:type="pct"/>
            <w:gridSpan w:val="3"/>
          </w:tcPr>
          <w:p w14:paraId="322B96AF" w14:textId="77777777" w:rsidR="00331B95" w:rsidRPr="00DE782B" w:rsidRDefault="00331B95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" w:type="pct"/>
          </w:tcPr>
          <w:p w14:paraId="4D408B1E" w14:textId="77777777" w:rsidR="00331B95" w:rsidRPr="00DE782B" w:rsidRDefault="00331B95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</w:p>
        </w:tc>
        <w:tc>
          <w:tcPr>
            <w:tcW w:w="1317" w:type="pct"/>
            <w:gridSpan w:val="3"/>
          </w:tcPr>
          <w:p w14:paraId="4025EC0B" w14:textId="77777777" w:rsidR="00331B95" w:rsidRPr="00DE782B" w:rsidRDefault="00331B95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31B95" w:rsidRPr="00DE782B" w14:paraId="4A846705" w14:textId="77777777" w:rsidTr="00A046B8">
        <w:trPr>
          <w:trHeight w:val="20"/>
        </w:trPr>
        <w:tc>
          <w:tcPr>
            <w:tcW w:w="2231" w:type="pct"/>
          </w:tcPr>
          <w:p w14:paraId="075E91A4" w14:textId="77777777" w:rsidR="00331B95" w:rsidRPr="00DE782B" w:rsidRDefault="00331B95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20" w:right="-131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87" w:type="pct"/>
          </w:tcPr>
          <w:p w14:paraId="5206013E" w14:textId="77777777" w:rsidR="00331B95" w:rsidRPr="00DE782B" w:rsidRDefault="00331B95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4B6A77FF" w14:textId="77777777" w:rsidR="00331B95" w:rsidRPr="00DE782B" w:rsidRDefault="00331B95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7" w:type="pct"/>
          </w:tcPr>
          <w:p w14:paraId="4E8A4E9F" w14:textId="77777777" w:rsidR="00331B95" w:rsidRPr="00DE782B" w:rsidRDefault="00331B95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0" w:type="pct"/>
          </w:tcPr>
          <w:p w14:paraId="2AF71390" w14:textId="77777777" w:rsidR="00331B95" w:rsidRPr="00DE782B" w:rsidRDefault="00331B95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2" w:type="pct"/>
          </w:tcPr>
          <w:p w14:paraId="63B64112" w14:textId="77777777" w:rsidR="00331B95" w:rsidRPr="00DE782B" w:rsidRDefault="00331B95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61EB2D7F" w14:textId="77777777" w:rsidR="00331B95" w:rsidRPr="00DE782B" w:rsidRDefault="00331B95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</w:tcPr>
          <w:p w14:paraId="163D58CD" w14:textId="77777777" w:rsidR="00331B95" w:rsidRPr="00DE782B" w:rsidRDefault="00331B95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331B95" w:rsidRPr="00DE782B" w14:paraId="055ADFAA" w14:textId="77777777" w:rsidTr="00A046B8">
        <w:trPr>
          <w:trHeight w:val="20"/>
        </w:trPr>
        <w:tc>
          <w:tcPr>
            <w:tcW w:w="2231" w:type="pct"/>
          </w:tcPr>
          <w:p w14:paraId="54710DA5" w14:textId="77777777" w:rsidR="00331B95" w:rsidRPr="00DE782B" w:rsidRDefault="00331B9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69" w:type="pct"/>
            <w:gridSpan w:val="7"/>
          </w:tcPr>
          <w:p w14:paraId="10256330" w14:textId="77777777" w:rsidR="00331B95" w:rsidRPr="00DE782B" w:rsidRDefault="00331B95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31B95" w:rsidRPr="00CB5126" w14:paraId="3B8A95C8" w14:textId="77777777" w:rsidTr="00A046B8">
        <w:trPr>
          <w:trHeight w:val="20"/>
        </w:trPr>
        <w:tc>
          <w:tcPr>
            <w:tcW w:w="2231" w:type="pct"/>
          </w:tcPr>
          <w:p w14:paraId="0A432B38" w14:textId="77777777" w:rsidR="00331B95" w:rsidRPr="00CB5126" w:rsidRDefault="00331B95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7" w:type="pct"/>
          </w:tcPr>
          <w:p w14:paraId="4DDDA822" w14:textId="77777777" w:rsidR="00331B95" w:rsidRPr="00CB5126" w:rsidRDefault="00331B95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4B88014F" w14:textId="77777777" w:rsidR="00331B95" w:rsidRPr="00CB5126" w:rsidRDefault="00331B95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</w:tcPr>
          <w:p w14:paraId="3BA70F30" w14:textId="77777777" w:rsidR="00331B95" w:rsidRPr="00CB5126" w:rsidRDefault="00331B95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12FE75F6" w14:textId="77777777" w:rsidR="00331B95" w:rsidRPr="00CB5126" w:rsidRDefault="00331B95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470029D2" w14:textId="77777777" w:rsidR="00331B95" w:rsidRPr="00CB5126" w:rsidRDefault="00331B95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6C5133C1" w14:textId="77777777" w:rsidR="00331B95" w:rsidRPr="00CB5126" w:rsidRDefault="00331B95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023B647C" w14:textId="77777777" w:rsidR="00331B95" w:rsidRPr="00CB5126" w:rsidRDefault="00331B95" w:rsidP="00A046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451D0" w:rsidRPr="00D85FAF" w14:paraId="6A84CEB6" w14:textId="77777777" w:rsidTr="00A046B8">
        <w:trPr>
          <w:trHeight w:val="20"/>
        </w:trPr>
        <w:tc>
          <w:tcPr>
            <w:tcW w:w="2231" w:type="pct"/>
          </w:tcPr>
          <w:p w14:paraId="4EA0DDFE" w14:textId="77777777" w:rsidR="004451D0" w:rsidRPr="00DE782B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</w:tcPr>
          <w:p w14:paraId="0C713CEE" w14:textId="702D7162" w:rsidR="004451D0" w:rsidRPr="00D85FAF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659</w:t>
            </w:r>
          </w:p>
        </w:tc>
        <w:tc>
          <w:tcPr>
            <w:tcW w:w="128" w:type="pct"/>
          </w:tcPr>
          <w:p w14:paraId="6F3B4043" w14:textId="77777777" w:rsidR="004451D0" w:rsidRPr="00D85FAF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</w:tcPr>
          <w:p w14:paraId="4F1D4752" w14:textId="77777777" w:rsidR="004451D0" w:rsidRPr="00D85FAF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648</w:t>
            </w:r>
          </w:p>
        </w:tc>
        <w:tc>
          <w:tcPr>
            <w:tcW w:w="130" w:type="pct"/>
          </w:tcPr>
          <w:p w14:paraId="3145EDBB" w14:textId="77777777" w:rsidR="004451D0" w:rsidRPr="00D85FAF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62BDE9B6" w14:textId="789DF67E" w:rsidR="004451D0" w:rsidRPr="00D85FAF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  <w:tc>
          <w:tcPr>
            <w:tcW w:w="146" w:type="pct"/>
          </w:tcPr>
          <w:p w14:paraId="2ABBCF99" w14:textId="77777777" w:rsidR="004451D0" w:rsidRPr="00D85FAF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0217EA51" w14:textId="77777777" w:rsidR="004451D0" w:rsidRPr="00D85FAF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691</w:t>
            </w:r>
          </w:p>
        </w:tc>
      </w:tr>
      <w:tr w:rsidR="004451D0" w:rsidRPr="00D85FAF" w14:paraId="7A46747B" w14:textId="77777777" w:rsidTr="00A046B8">
        <w:trPr>
          <w:trHeight w:val="20"/>
        </w:trPr>
        <w:tc>
          <w:tcPr>
            <w:tcW w:w="2231" w:type="pct"/>
          </w:tcPr>
          <w:p w14:paraId="03FAF92F" w14:textId="77777777" w:rsidR="004451D0" w:rsidRPr="006762F3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62F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587" w:type="pct"/>
          </w:tcPr>
          <w:p w14:paraId="4E363B1E" w14:textId="1A63ABF3" w:rsidR="004451D0" w:rsidRPr="00D85FAF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10</w:t>
            </w:r>
          </w:p>
        </w:tc>
        <w:tc>
          <w:tcPr>
            <w:tcW w:w="128" w:type="pct"/>
          </w:tcPr>
          <w:p w14:paraId="1186CCD6" w14:textId="77777777" w:rsidR="004451D0" w:rsidRPr="00D85FAF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</w:tcPr>
          <w:p w14:paraId="7B6CE689" w14:textId="77777777" w:rsidR="004451D0" w:rsidRPr="00D85FAF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73</w:t>
            </w:r>
          </w:p>
        </w:tc>
        <w:tc>
          <w:tcPr>
            <w:tcW w:w="130" w:type="pct"/>
          </w:tcPr>
          <w:p w14:paraId="1BD509D6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56E71827" w14:textId="5F064837" w:rsidR="004451D0" w:rsidRPr="00D85FAF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A967FF5" w14:textId="77777777" w:rsidR="004451D0" w:rsidRPr="00D85FAF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AB7DA81" w14:textId="77777777" w:rsidR="004451D0" w:rsidRPr="00D85FAF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85FAF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51D0" w:rsidRPr="00D85FAF" w14:paraId="47CE9D1A" w14:textId="77777777" w:rsidTr="00A046B8">
        <w:trPr>
          <w:trHeight w:val="20"/>
        </w:trPr>
        <w:tc>
          <w:tcPr>
            <w:tcW w:w="2231" w:type="pct"/>
          </w:tcPr>
          <w:p w14:paraId="7BEF88FE" w14:textId="77777777" w:rsidR="004451D0" w:rsidRPr="006762F3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F677149" w14:textId="7CC839C1" w:rsidR="004451D0" w:rsidRPr="00D85FAF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(32)</w:t>
            </w:r>
          </w:p>
        </w:tc>
        <w:tc>
          <w:tcPr>
            <w:tcW w:w="128" w:type="pct"/>
          </w:tcPr>
          <w:p w14:paraId="2E71BE7C" w14:textId="77777777" w:rsidR="004451D0" w:rsidRPr="00D85FAF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5CA56107" w14:textId="77777777" w:rsidR="004451D0" w:rsidRPr="00D85FAF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D1F0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</w:t>
            </w: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102</w:t>
            </w:r>
            <w:r w:rsidRPr="006D1F0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30" w:type="pct"/>
          </w:tcPr>
          <w:p w14:paraId="4F883C68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</w:tcPr>
          <w:p w14:paraId="38824D14" w14:textId="0F0D5D58" w:rsidR="004451D0" w:rsidRPr="00D85FAF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9D3D64C" w14:textId="77777777" w:rsidR="004451D0" w:rsidRPr="00D85FAF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</w:tcPr>
          <w:p w14:paraId="4ED1203D" w14:textId="77777777" w:rsidR="004451D0" w:rsidRPr="00D85FAF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51D0" w:rsidRPr="00DE782B" w14:paraId="0783E50D" w14:textId="77777777" w:rsidTr="00A046B8">
        <w:trPr>
          <w:trHeight w:val="20"/>
        </w:trPr>
        <w:tc>
          <w:tcPr>
            <w:tcW w:w="2231" w:type="pct"/>
          </w:tcPr>
          <w:p w14:paraId="5C6DB939" w14:textId="77777777" w:rsidR="004451D0" w:rsidRPr="00DE782B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7867A42F" w14:textId="285C8EF6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02A2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637</w:t>
            </w:r>
          </w:p>
        </w:tc>
        <w:tc>
          <w:tcPr>
            <w:tcW w:w="128" w:type="pct"/>
          </w:tcPr>
          <w:p w14:paraId="3B128F2B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520B3445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619</w:t>
            </w:r>
          </w:p>
        </w:tc>
        <w:tc>
          <w:tcPr>
            <w:tcW w:w="130" w:type="pct"/>
          </w:tcPr>
          <w:p w14:paraId="12E11821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60677464" w14:textId="0EC2BA03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2A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46" w:type="pct"/>
          </w:tcPr>
          <w:p w14:paraId="7BE90853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35F15CDA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</w:tr>
      <w:tr w:rsidR="004451D0" w:rsidRPr="00AB5C0F" w14:paraId="6A6B9201" w14:textId="77777777" w:rsidTr="00A046B8">
        <w:trPr>
          <w:trHeight w:val="20"/>
        </w:trPr>
        <w:tc>
          <w:tcPr>
            <w:tcW w:w="2231" w:type="pct"/>
          </w:tcPr>
          <w:p w14:paraId="69F6CCA2" w14:textId="77777777" w:rsidR="004451D0" w:rsidRPr="00AB5C0F" w:rsidRDefault="004451D0" w:rsidP="004451D0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3C15436F" w14:textId="77777777" w:rsidR="004451D0" w:rsidRPr="00AB5C0F" w:rsidRDefault="004451D0" w:rsidP="004451D0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</w:tcPr>
          <w:p w14:paraId="16C8D856" w14:textId="77777777" w:rsidR="004451D0" w:rsidRPr="00AB5C0F" w:rsidRDefault="004451D0" w:rsidP="004451D0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</w:tcPr>
          <w:p w14:paraId="32201B02" w14:textId="77777777" w:rsidR="004451D0" w:rsidRPr="00AB5C0F" w:rsidRDefault="004451D0" w:rsidP="004451D0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" w:type="pct"/>
          </w:tcPr>
          <w:p w14:paraId="14B8E54F" w14:textId="77777777" w:rsidR="004451D0" w:rsidRPr="00AB5C0F" w:rsidRDefault="004451D0" w:rsidP="004451D0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</w:tcPr>
          <w:p w14:paraId="1441C96A" w14:textId="77777777" w:rsidR="004451D0" w:rsidRPr="00AB5C0F" w:rsidRDefault="004451D0" w:rsidP="004451D0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</w:tcPr>
          <w:p w14:paraId="3AD8A673" w14:textId="77777777" w:rsidR="004451D0" w:rsidRPr="00AB5C0F" w:rsidRDefault="004451D0" w:rsidP="004451D0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</w:tcPr>
          <w:p w14:paraId="2476536F" w14:textId="77777777" w:rsidR="004451D0" w:rsidRPr="00AB5C0F" w:rsidRDefault="004451D0" w:rsidP="004451D0">
            <w:pPr>
              <w:pStyle w:val="block"/>
              <w:spacing w:after="0" w:line="240" w:lineRule="auto"/>
              <w:ind w:right="38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451D0" w:rsidRPr="00CB5126" w14:paraId="2AC235A4" w14:textId="77777777" w:rsidTr="00A046B8">
        <w:trPr>
          <w:trHeight w:val="20"/>
        </w:trPr>
        <w:tc>
          <w:tcPr>
            <w:tcW w:w="2231" w:type="pct"/>
          </w:tcPr>
          <w:p w14:paraId="3BCD118C" w14:textId="77777777" w:rsidR="004451D0" w:rsidRPr="00CB5126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B51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การร่วมค้าทางอ้อม</w:t>
            </w:r>
          </w:p>
        </w:tc>
        <w:tc>
          <w:tcPr>
            <w:tcW w:w="587" w:type="pct"/>
          </w:tcPr>
          <w:p w14:paraId="4526F1E3" w14:textId="77777777" w:rsidR="004451D0" w:rsidRPr="00CB5126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28" w:type="pct"/>
          </w:tcPr>
          <w:p w14:paraId="021A7CFE" w14:textId="77777777" w:rsidR="004451D0" w:rsidRPr="00CB5126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</w:tcPr>
          <w:p w14:paraId="4D39C27D" w14:textId="77777777" w:rsidR="004451D0" w:rsidRPr="00CB5126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130" w:type="pct"/>
          </w:tcPr>
          <w:p w14:paraId="3BE70151" w14:textId="77777777" w:rsidR="004451D0" w:rsidRPr="00CB5126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282A4AFB" w14:textId="77777777" w:rsidR="004451D0" w:rsidRPr="00CB5126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6" w:type="pct"/>
          </w:tcPr>
          <w:p w14:paraId="798B4EC1" w14:textId="77777777" w:rsidR="004451D0" w:rsidRPr="00CB5126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69" w:type="pct"/>
          </w:tcPr>
          <w:p w14:paraId="70593E91" w14:textId="77777777" w:rsidR="004451D0" w:rsidRPr="00CB5126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4451D0" w:rsidRPr="00DE782B" w14:paraId="719188C4" w14:textId="77777777" w:rsidTr="00A046B8">
        <w:trPr>
          <w:trHeight w:val="20"/>
        </w:trPr>
        <w:tc>
          <w:tcPr>
            <w:tcW w:w="2231" w:type="pct"/>
          </w:tcPr>
          <w:p w14:paraId="77909CE2" w14:textId="77777777" w:rsidR="004451D0" w:rsidRPr="00DE782B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DE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E782B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</w:tcPr>
          <w:p w14:paraId="01DF6ECF" w14:textId="00FAFDFC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1,223</w:t>
            </w:r>
          </w:p>
        </w:tc>
        <w:tc>
          <w:tcPr>
            <w:tcW w:w="128" w:type="pct"/>
          </w:tcPr>
          <w:p w14:paraId="73AAB378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</w:tcPr>
          <w:p w14:paraId="76B3EC3E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</w:t>
            </w:r>
            <w:r w:rsidRPr="006D1F0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,</w:t>
            </w: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233</w:t>
            </w:r>
          </w:p>
        </w:tc>
        <w:tc>
          <w:tcPr>
            <w:tcW w:w="130" w:type="pct"/>
          </w:tcPr>
          <w:p w14:paraId="6F7AFBC9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5C1A3233" w14:textId="5C333EBD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7404A2D2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70E73963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51D0" w:rsidRPr="00DE782B" w14:paraId="6B334312" w14:textId="77777777" w:rsidTr="0051700F">
        <w:trPr>
          <w:trHeight w:val="20"/>
        </w:trPr>
        <w:tc>
          <w:tcPr>
            <w:tcW w:w="2231" w:type="pct"/>
          </w:tcPr>
          <w:p w14:paraId="21E5D195" w14:textId="77777777" w:rsidR="007867F4" w:rsidRDefault="00610394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เพิ่มทุนในบริษัทบริษัท</w:t>
            </w:r>
            <w:r w:rsidRPr="006103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จีจีซี</w:t>
            </w:r>
            <w:r w:rsidRPr="006103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เคทิส</w:t>
            </w:r>
            <w:r w:rsidRPr="006103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7738C681" w14:textId="14DDF3FC" w:rsidR="004451D0" w:rsidRPr="00DE782B" w:rsidRDefault="00610394" w:rsidP="007867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ไบโออินดัสเทรียล</w:t>
            </w:r>
            <w:r w:rsidRPr="00610394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610394">
              <w:rPr>
                <w:rFonts w:asciiTheme="majorBidi" w:hAnsi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87" w:type="pct"/>
          </w:tcPr>
          <w:p w14:paraId="58243414" w14:textId="37EE590E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  <w:tc>
          <w:tcPr>
            <w:tcW w:w="128" w:type="pct"/>
          </w:tcPr>
          <w:p w14:paraId="7FEECEC9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</w:tcPr>
          <w:p w14:paraId="077FE7F7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1075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30" w:type="pct"/>
          </w:tcPr>
          <w:p w14:paraId="50F2946B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</w:tcPr>
          <w:p w14:paraId="0534B4BA" w14:textId="34FAC801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5205ED9B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</w:tcPr>
          <w:p w14:paraId="48792953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51D0" w:rsidRPr="00DE782B" w14:paraId="2CBA61DC" w14:textId="77777777" w:rsidTr="00803472">
        <w:trPr>
          <w:trHeight w:val="20"/>
        </w:trPr>
        <w:tc>
          <w:tcPr>
            <w:tcW w:w="2231" w:type="pct"/>
          </w:tcPr>
          <w:p w14:paraId="3E3ED3F1" w14:textId="77777777" w:rsidR="004451D0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9" w:right="-113" w:hanging="149"/>
              <w:jc w:val="thaiDistribute"/>
              <w:rPr>
                <w:rFonts w:asciiTheme="majorBidi" w:hAnsiTheme="majorBidi"/>
                <w:sz w:val="30"/>
                <w:szCs w:val="30"/>
              </w:rPr>
            </w:pPr>
            <w:r w:rsidRPr="00277DB6">
              <w:rPr>
                <w:rFonts w:asciiTheme="majorBidi" w:hAnsiTheme="majorBidi" w:hint="cs"/>
                <w:sz w:val="30"/>
                <w:szCs w:val="30"/>
                <w:cs/>
              </w:rPr>
              <w:t>ส่วนแบ่งก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ำ</w:t>
            </w:r>
            <w:r w:rsidRPr="00277DB6">
              <w:rPr>
                <w:rFonts w:asciiTheme="majorBidi" w:hAnsiTheme="majorBidi" w:hint="cs"/>
                <w:sz w:val="30"/>
                <w:szCs w:val="30"/>
                <w:cs/>
              </w:rPr>
              <w:t>ไร</w:t>
            </w:r>
            <w:r w:rsidRPr="00277DB6">
              <w:rPr>
                <w:rFonts w:asciiTheme="majorBidi" w:hAnsiTheme="majorBidi"/>
                <w:sz w:val="30"/>
                <w:szCs w:val="30"/>
                <w:cs/>
              </w:rPr>
              <w:t xml:space="preserve"> (</w:t>
            </w:r>
            <w:r w:rsidRPr="00277DB6">
              <w:rPr>
                <w:rFonts w:asciiTheme="majorBidi" w:hAnsiTheme="majorBidi" w:hint="cs"/>
                <w:sz w:val="30"/>
                <w:szCs w:val="30"/>
                <w:cs/>
              </w:rPr>
              <w:t>ขาดทุน</w:t>
            </w:r>
            <w:r w:rsidRPr="00277DB6">
              <w:rPr>
                <w:rFonts w:asciiTheme="majorBidi" w:hAnsiTheme="majorBidi"/>
                <w:sz w:val="30"/>
                <w:szCs w:val="30"/>
                <w:cs/>
              </w:rPr>
              <w:t xml:space="preserve">) </w:t>
            </w:r>
            <w:r w:rsidRPr="00277DB6">
              <w:rPr>
                <w:rFonts w:asciiTheme="majorBidi" w:hAnsiTheme="majorBidi" w:hint="cs"/>
                <w:sz w:val="30"/>
                <w:szCs w:val="30"/>
                <w:cs/>
              </w:rPr>
              <w:t>สุทธิ</w:t>
            </w:r>
            <w:r w:rsidRPr="00277DB6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</w:p>
          <w:p w14:paraId="28A0F54A" w14:textId="110D172D" w:rsidR="004451D0" w:rsidRPr="006762F3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113" w:hanging="14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7DB6">
              <w:rPr>
                <w:rFonts w:asciiTheme="majorBidi" w:hAnsiTheme="majorBidi" w:hint="cs"/>
                <w:sz w:val="30"/>
                <w:szCs w:val="30"/>
                <w:cs/>
              </w:rPr>
              <w:t>จากเงินลงทุนในการร่วมค้า</w:t>
            </w:r>
          </w:p>
        </w:tc>
        <w:tc>
          <w:tcPr>
            <w:tcW w:w="587" w:type="pct"/>
            <w:tcBorders>
              <w:bottom w:val="single" w:sz="4" w:space="0" w:color="auto"/>
            </w:tcBorders>
            <w:vAlign w:val="bottom"/>
          </w:tcPr>
          <w:p w14:paraId="41EED327" w14:textId="4DDB43E1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13</w:t>
            </w:r>
          </w:p>
        </w:tc>
        <w:tc>
          <w:tcPr>
            <w:tcW w:w="128" w:type="pct"/>
            <w:vAlign w:val="bottom"/>
          </w:tcPr>
          <w:p w14:paraId="02274CA6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vAlign w:val="bottom"/>
          </w:tcPr>
          <w:p w14:paraId="38B428BD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  <w:r w:rsidRPr="006D1F0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(</w:t>
            </w:r>
            <w:r w:rsidRPr="00AA1075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30</w:t>
            </w:r>
            <w:r w:rsidRPr="006D1F06">
              <w:rPr>
                <w:rFonts w:asciiTheme="majorBidi" w:hAnsiTheme="majorBidi" w:cstheme="majorBidi"/>
                <w:sz w:val="30"/>
                <w:szCs w:val="30"/>
                <w:lang w:eastAsia="zh-CN"/>
              </w:rPr>
              <w:t>)</w:t>
            </w:r>
          </w:p>
        </w:tc>
        <w:tc>
          <w:tcPr>
            <w:tcW w:w="130" w:type="pct"/>
            <w:vAlign w:val="bottom"/>
          </w:tcPr>
          <w:p w14:paraId="728BA97C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vAlign w:val="bottom"/>
          </w:tcPr>
          <w:p w14:paraId="72F1EE2F" w14:textId="13D7A50F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  <w:vAlign w:val="bottom"/>
          </w:tcPr>
          <w:p w14:paraId="464B6FE5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vAlign w:val="bottom"/>
          </w:tcPr>
          <w:p w14:paraId="5710708B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sz w:val="30"/>
                <w:szCs w:val="30"/>
              </w:rPr>
            </w:pPr>
            <w:r w:rsidRPr="00DE78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451D0" w:rsidRPr="00D85FAF" w14:paraId="36ADFF03" w14:textId="77777777" w:rsidTr="00A046B8">
        <w:trPr>
          <w:trHeight w:val="20"/>
        </w:trPr>
        <w:tc>
          <w:tcPr>
            <w:tcW w:w="2231" w:type="pct"/>
          </w:tcPr>
          <w:p w14:paraId="0548F4D7" w14:textId="77777777" w:rsidR="004451D0" w:rsidRPr="00DE782B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87" w:type="pct"/>
            <w:tcBorders>
              <w:top w:val="single" w:sz="4" w:space="0" w:color="auto"/>
              <w:bottom w:val="single" w:sz="4" w:space="0" w:color="auto"/>
            </w:tcBorders>
          </w:tcPr>
          <w:p w14:paraId="5AE58D42" w14:textId="6FC7F33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02A2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1,316</w:t>
            </w:r>
          </w:p>
        </w:tc>
        <w:tc>
          <w:tcPr>
            <w:tcW w:w="128" w:type="pct"/>
          </w:tcPr>
          <w:p w14:paraId="3368FCD0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</w:tcPr>
          <w:p w14:paraId="5DB77740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</w:t>
            </w:r>
            <w:r w:rsidRPr="006D1F0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257</w:t>
            </w:r>
          </w:p>
        </w:tc>
        <w:tc>
          <w:tcPr>
            <w:tcW w:w="130" w:type="pct"/>
          </w:tcPr>
          <w:p w14:paraId="6266BB39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</w:tcPr>
          <w:p w14:paraId="1A2965E8" w14:textId="52E3E9FE" w:rsidR="004451D0" w:rsidRPr="00D85FAF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2A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413733D9" w14:textId="77777777" w:rsidR="004451D0" w:rsidRPr="00D85FAF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</w:tcPr>
          <w:p w14:paraId="7DCCD901" w14:textId="77777777" w:rsidR="004451D0" w:rsidRPr="00D85FAF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85FA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4451D0" w:rsidRPr="00DE782B" w14:paraId="0A8894E3" w14:textId="77777777" w:rsidTr="00A046B8">
        <w:trPr>
          <w:trHeight w:val="20"/>
        </w:trPr>
        <w:tc>
          <w:tcPr>
            <w:tcW w:w="2231" w:type="pct"/>
          </w:tcPr>
          <w:p w14:paraId="4C1CF579" w14:textId="77777777" w:rsidR="004451D0" w:rsidRPr="00DE782B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"/>
              <w:jc w:val="thaiDistribute"/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</w:pPr>
            <w:r w:rsidRPr="00DE782B">
              <w:rPr>
                <w:rFonts w:asciiTheme="majorBidi" w:hAnsiTheme="majorBidi" w:cstheme="majorBidi"/>
                <w:b/>
                <w:bCs/>
                <w:spacing w:val="-12"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E020591" w14:textId="64CA7512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502A2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1,953</w:t>
            </w:r>
          </w:p>
        </w:tc>
        <w:tc>
          <w:tcPr>
            <w:tcW w:w="128" w:type="pct"/>
          </w:tcPr>
          <w:p w14:paraId="7E9C40A6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4B690A41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1</w:t>
            </w:r>
            <w:r w:rsidRPr="006D1F06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,</w:t>
            </w: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876</w:t>
            </w:r>
          </w:p>
        </w:tc>
        <w:tc>
          <w:tcPr>
            <w:tcW w:w="130" w:type="pct"/>
          </w:tcPr>
          <w:p w14:paraId="17BB3376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</w:tcPr>
          <w:p w14:paraId="03B1F32A" w14:textId="23814338" w:rsidR="004451D0" w:rsidRPr="00F57E03" w:rsidRDefault="00812C9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691</w:t>
            </w:r>
          </w:p>
        </w:tc>
        <w:tc>
          <w:tcPr>
            <w:tcW w:w="146" w:type="pct"/>
          </w:tcPr>
          <w:p w14:paraId="5CCA35B3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after="0" w:line="240" w:lineRule="auto"/>
              <w:ind w:left="-108" w:right="-27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</w:tcPr>
          <w:p w14:paraId="547AEAA5" w14:textId="77777777" w:rsidR="004451D0" w:rsidRPr="00DE782B" w:rsidRDefault="004451D0" w:rsidP="00445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 w:line="240" w:lineRule="auto"/>
              <w:ind w:left="-108" w:right="-104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</w:pPr>
            <w:r w:rsidRPr="00AA107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zh-CN"/>
              </w:rPr>
              <w:t>691</w:t>
            </w:r>
          </w:p>
        </w:tc>
      </w:tr>
    </w:tbl>
    <w:p w14:paraId="09B4B90F" w14:textId="752C3988" w:rsidR="00331B95" w:rsidRDefault="00331B95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DD0B2A2" w14:textId="77777777" w:rsidR="00331B95" w:rsidRPr="00616564" w:rsidRDefault="00331B95" w:rsidP="00241D3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6332CA90" w14:textId="77777777" w:rsidR="00AB5C0F" w:rsidRPr="00616564" w:rsidRDefault="00AB5C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  <w:lang w:val="en-GB"/>
        </w:rPr>
      </w:pPr>
      <w:r w:rsidRPr="00616564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69DE0D22" w14:textId="70BE89EE" w:rsidR="00AB5C0F" w:rsidRPr="00616564" w:rsidRDefault="00AB5C0F" w:rsidP="002742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  <w:sectPr w:rsidR="00AB5C0F" w:rsidRPr="00616564" w:rsidSect="00521944">
          <w:headerReference w:type="default" r:id="rId17"/>
          <w:footerReference w:type="default" r:id="rId18"/>
          <w:pgSz w:w="11907" w:h="16840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p w14:paraId="48977B07" w14:textId="51932ED7" w:rsidR="00241D33" w:rsidRPr="00616564" w:rsidRDefault="00241D33" w:rsidP="003D4D7C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pacing w:val="-6"/>
          <w:sz w:val="30"/>
          <w:szCs w:val="30"/>
          <w:lang w:bidi="th-TH"/>
        </w:rPr>
      </w:pP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>เงินลงทุนในการร่วมค้า</w:t>
      </w:r>
      <w:r w:rsidRPr="0061656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331B95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331B9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2566 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ธันวาคม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616564">
        <w:rPr>
          <w:rFonts w:asciiTheme="majorBidi" w:hAnsiTheme="majorBidi" w:cstheme="majorBidi"/>
          <w:sz w:val="30"/>
          <w:szCs w:val="30"/>
          <w:cs/>
          <w:lang w:val="th-TH" w:bidi="th-TH"/>
        </w:rPr>
        <w:t xml:space="preserve"> 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และเงินปันผลรับ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>สำหรับงวด</w:t>
      </w:r>
      <w:r w:rsidR="00331B95">
        <w:rPr>
          <w:rFonts w:asciiTheme="majorBidi" w:hAnsiTheme="majorBidi" w:cstheme="majorBidi" w:hint="cs"/>
          <w:spacing w:val="-6"/>
          <w:sz w:val="30"/>
          <w:szCs w:val="30"/>
          <w:cs/>
          <w:lang w:val="en-US" w:bidi="th-TH"/>
        </w:rPr>
        <w:t>หก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val="en-US" w:bidi="th-TH"/>
        </w:rPr>
        <w:t xml:space="preserve">เดือนสิ้นสุดวันที่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331B95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331B95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2566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 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pacing w:val="-6"/>
          <w:sz w:val="30"/>
          <w:szCs w:val="30"/>
          <w:cs/>
          <w:lang w:bidi="th-TH"/>
        </w:rPr>
        <w:t>มีดังนี้</w:t>
      </w:r>
    </w:p>
    <w:p w14:paraId="76578D70" w14:textId="77777777" w:rsidR="00241D33" w:rsidRPr="00616564" w:rsidRDefault="00241D33" w:rsidP="00241D33">
      <w:pPr>
        <w:pStyle w:val="block"/>
        <w:tabs>
          <w:tab w:val="left" w:pos="-2835"/>
        </w:tabs>
        <w:spacing w:after="0" w:line="240" w:lineRule="auto"/>
        <w:ind w:left="0"/>
        <w:jc w:val="thaiDistribute"/>
        <w:rPr>
          <w:rFonts w:asciiTheme="majorBidi" w:hAnsiTheme="majorBidi" w:cstheme="majorBidi"/>
          <w:sz w:val="20"/>
          <w:lang w:bidi="th-TH"/>
        </w:rPr>
      </w:pPr>
    </w:p>
    <w:tbl>
      <w:tblPr>
        <w:tblW w:w="14958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2172"/>
        <w:gridCol w:w="810"/>
        <w:gridCol w:w="720"/>
        <w:gridCol w:w="182"/>
        <w:gridCol w:w="760"/>
        <w:gridCol w:w="209"/>
        <w:gridCol w:w="714"/>
        <w:gridCol w:w="6"/>
        <w:gridCol w:w="228"/>
        <w:gridCol w:w="6"/>
        <w:gridCol w:w="750"/>
        <w:gridCol w:w="6"/>
        <w:gridCol w:w="192"/>
        <w:gridCol w:w="6"/>
        <w:gridCol w:w="696"/>
        <w:gridCol w:w="6"/>
        <w:gridCol w:w="228"/>
        <w:gridCol w:w="6"/>
        <w:gridCol w:w="660"/>
        <w:gridCol w:w="6"/>
        <w:gridCol w:w="228"/>
        <w:gridCol w:w="6"/>
        <w:gridCol w:w="678"/>
        <w:gridCol w:w="6"/>
        <w:gridCol w:w="228"/>
        <w:gridCol w:w="6"/>
        <w:gridCol w:w="754"/>
        <w:gridCol w:w="6"/>
        <w:gridCol w:w="172"/>
        <w:gridCol w:w="6"/>
        <w:gridCol w:w="699"/>
        <w:gridCol w:w="6"/>
        <w:gridCol w:w="186"/>
        <w:gridCol w:w="14"/>
        <w:gridCol w:w="708"/>
        <w:gridCol w:w="6"/>
        <w:gridCol w:w="6"/>
      </w:tblGrid>
      <w:tr w:rsidR="00241D33" w:rsidRPr="00616564" w14:paraId="2E6984BA" w14:textId="77777777" w:rsidTr="007B1FB3">
        <w:trPr>
          <w:cantSplit/>
          <w:trHeight w:val="343"/>
          <w:tblHeader/>
        </w:trPr>
        <w:tc>
          <w:tcPr>
            <w:tcW w:w="2880" w:type="dxa"/>
          </w:tcPr>
          <w:p w14:paraId="17D9EFFC" w14:textId="77777777" w:rsidR="00241D33" w:rsidRPr="00616564" w:rsidDel="0068544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616564">
              <w:rPr>
                <w:rFonts w:ascii="Angsana New" w:hAnsi="Angsana New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2172" w:type="dxa"/>
          </w:tcPr>
          <w:p w14:paraId="1ED85869" w14:textId="77777777" w:rsidR="00241D33" w:rsidRPr="00616564" w:rsidRDefault="00241D33" w:rsidP="007B1FB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10" w:type="dxa"/>
          </w:tcPr>
          <w:p w14:paraId="6CC48105" w14:textId="77777777" w:rsidR="00241D33" w:rsidRPr="00616564" w:rsidRDefault="00241D33" w:rsidP="007B1FB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96" w:type="dxa"/>
            <w:gridSpan w:val="35"/>
          </w:tcPr>
          <w:p w14:paraId="49968498" w14:textId="77777777" w:rsidR="00241D33" w:rsidRPr="00616564" w:rsidRDefault="00241D33" w:rsidP="007B1FB3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41D33" w:rsidRPr="00616564" w14:paraId="68BE8A4A" w14:textId="77777777" w:rsidTr="007B1FB3">
        <w:trPr>
          <w:gridAfter w:val="2"/>
          <w:wAfter w:w="12" w:type="dxa"/>
          <w:cantSplit/>
          <w:trHeight w:val="343"/>
          <w:tblHeader/>
        </w:trPr>
        <w:tc>
          <w:tcPr>
            <w:tcW w:w="2880" w:type="dxa"/>
            <w:vAlign w:val="bottom"/>
          </w:tcPr>
          <w:p w14:paraId="21158E51" w14:textId="77777777" w:rsidR="00241D33" w:rsidRPr="00616564" w:rsidRDefault="00241D33" w:rsidP="007B1FB3">
            <w:pPr>
              <w:spacing w:line="240" w:lineRule="auto"/>
              <w:ind w:left="18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72" w:type="dxa"/>
            <w:vAlign w:val="bottom"/>
          </w:tcPr>
          <w:p w14:paraId="53017C7C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10" w:type="dxa"/>
            <w:vAlign w:val="bottom"/>
          </w:tcPr>
          <w:p w14:paraId="7B1190B0" w14:textId="77777777" w:rsidR="00241D33" w:rsidRPr="00616564" w:rsidRDefault="00241D33" w:rsidP="007B1FB3">
            <w:pPr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6BE8A280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662" w:type="dxa"/>
            <w:gridSpan w:val="3"/>
            <w:tcBorders>
              <w:top w:val="single" w:sz="4" w:space="0" w:color="auto"/>
            </w:tcBorders>
            <w:vAlign w:val="bottom"/>
          </w:tcPr>
          <w:p w14:paraId="56AEFE5C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สัดส่วน</w:t>
            </w: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ความเป็นเจ้าของ</w:t>
            </w:r>
          </w:p>
        </w:tc>
        <w:tc>
          <w:tcPr>
            <w:tcW w:w="209" w:type="dxa"/>
            <w:tcBorders>
              <w:top w:val="single" w:sz="4" w:space="0" w:color="auto"/>
            </w:tcBorders>
            <w:vAlign w:val="bottom"/>
          </w:tcPr>
          <w:p w14:paraId="126104FD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704" w:type="dxa"/>
            <w:gridSpan w:val="5"/>
            <w:tcBorders>
              <w:top w:val="single" w:sz="4" w:space="0" w:color="auto"/>
            </w:tcBorders>
            <w:vAlign w:val="bottom"/>
          </w:tcPr>
          <w:p w14:paraId="2F09112A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09E43507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ส่วนได้เสีย</w:t>
            </w:r>
          </w:p>
        </w:tc>
        <w:tc>
          <w:tcPr>
            <w:tcW w:w="198" w:type="dxa"/>
            <w:gridSpan w:val="2"/>
            <w:tcBorders>
              <w:top w:val="single" w:sz="4" w:space="0" w:color="auto"/>
            </w:tcBorders>
            <w:vAlign w:val="bottom"/>
          </w:tcPr>
          <w:p w14:paraId="12D30CEF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602" w:type="dxa"/>
            <w:gridSpan w:val="6"/>
            <w:tcBorders>
              <w:top w:val="single" w:sz="4" w:space="0" w:color="auto"/>
            </w:tcBorders>
            <w:vAlign w:val="bottom"/>
          </w:tcPr>
          <w:p w14:paraId="45A3F9ED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234" w:type="dxa"/>
            <w:gridSpan w:val="2"/>
            <w:tcBorders>
              <w:top w:val="single" w:sz="4" w:space="0" w:color="auto"/>
            </w:tcBorders>
            <w:vAlign w:val="bottom"/>
          </w:tcPr>
          <w:p w14:paraId="3EB7CF6A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678" w:type="dxa"/>
            <w:gridSpan w:val="6"/>
            <w:tcBorders>
              <w:top w:val="single" w:sz="4" w:space="0" w:color="auto"/>
            </w:tcBorders>
            <w:vAlign w:val="bottom"/>
          </w:tcPr>
          <w:p w14:paraId="2C9CF8F0" w14:textId="77777777" w:rsidR="00241D33" w:rsidRPr="00616564" w:rsidRDefault="00241D33" w:rsidP="007B1FB3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มูลค่าตามวิธี</w:t>
            </w:r>
          </w:p>
          <w:p w14:paraId="1D06EA74" w14:textId="77777777" w:rsidR="00241D33" w:rsidRPr="00616564" w:rsidRDefault="00241D33" w:rsidP="007B1FB3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ส่วนได้เสีย</w:t>
            </w:r>
            <w:r w:rsidRPr="00616564">
              <w:rPr>
                <w:rFonts w:ascii="Angsana New" w:hAnsi="Angsana New"/>
                <w:sz w:val="24"/>
                <w:szCs w:val="24"/>
              </w:rPr>
              <w:t>-</w:t>
            </w:r>
            <w:r w:rsidRPr="00616564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797" w:type="dxa"/>
            <w:gridSpan w:val="8"/>
            <w:tcBorders>
              <w:top w:val="single" w:sz="4" w:space="0" w:color="auto"/>
            </w:tcBorders>
            <w:vAlign w:val="bottom"/>
          </w:tcPr>
          <w:p w14:paraId="2D5D20C2" w14:textId="77777777" w:rsidR="00241D33" w:rsidRPr="00616564" w:rsidRDefault="00241D33" w:rsidP="007B1FB3">
            <w:pPr>
              <w:spacing w:line="240" w:lineRule="auto"/>
              <w:ind w:left="-90" w:right="-80"/>
              <w:jc w:val="center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331B95" w:rsidRPr="00616564" w14:paraId="1643AB34" w14:textId="77777777" w:rsidTr="007B1FB3">
        <w:trPr>
          <w:gridAfter w:val="2"/>
          <w:wAfter w:w="12" w:type="dxa"/>
          <w:cantSplit/>
          <w:trHeight w:val="343"/>
          <w:tblHeader/>
        </w:trPr>
        <w:tc>
          <w:tcPr>
            <w:tcW w:w="2880" w:type="dxa"/>
          </w:tcPr>
          <w:p w14:paraId="70CC3496" w14:textId="77777777" w:rsidR="00331B95" w:rsidRPr="00616564" w:rsidRDefault="00331B95" w:rsidP="00331B95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650A5A6C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93BCBDB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0166B9D" w14:textId="77777777" w:rsidR="00331B95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66087C9A" w14:textId="29EF9CDD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82" w:type="dxa"/>
            <w:vAlign w:val="bottom"/>
          </w:tcPr>
          <w:p w14:paraId="6EA11D4C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vAlign w:val="bottom"/>
          </w:tcPr>
          <w:p w14:paraId="35EDE864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09" w:type="dxa"/>
            <w:vAlign w:val="bottom"/>
          </w:tcPr>
          <w:p w14:paraId="02F920DE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14" w:type="dxa"/>
            <w:vAlign w:val="bottom"/>
          </w:tcPr>
          <w:p w14:paraId="05EF38EA" w14:textId="77777777" w:rsidR="00331B95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2A6EA4A4" w14:textId="4567221A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34" w:type="dxa"/>
            <w:gridSpan w:val="2"/>
            <w:vAlign w:val="bottom"/>
          </w:tcPr>
          <w:p w14:paraId="71AEDFB3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5CC8C8BE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98" w:type="dxa"/>
            <w:gridSpan w:val="2"/>
            <w:vAlign w:val="bottom"/>
          </w:tcPr>
          <w:p w14:paraId="1DC9FE76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23D12FD2" w14:textId="77777777" w:rsidR="00331B95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6933BBBF" w14:textId="2B244DAD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34" w:type="dxa"/>
            <w:gridSpan w:val="2"/>
            <w:vAlign w:val="bottom"/>
          </w:tcPr>
          <w:p w14:paraId="00B68826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7591D3A5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34" w:type="dxa"/>
            <w:gridSpan w:val="2"/>
            <w:vAlign w:val="bottom"/>
          </w:tcPr>
          <w:p w14:paraId="767169D5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378A0D04" w14:textId="77777777" w:rsidR="00331B95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77F616B9" w14:textId="4622277F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34" w:type="dxa"/>
            <w:gridSpan w:val="2"/>
            <w:vAlign w:val="bottom"/>
          </w:tcPr>
          <w:p w14:paraId="36D2AB46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4B015DD7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gridSpan w:val="2"/>
            <w:vAlign w:val="bottom"/>
          </w:tcPr>
          <w:p w14:paraId="0E79F0E7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41CC760E" w14:textId="77777777" w:rsidR="00331B95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771B81B1" w14:textId="5BD9DF4F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206" w:type="dxa"/>
            <w:gridSpan w:val="3"/>
            <w:vAlign w:val="bottom"/>
          </w:tcPr>
          <w:p w14:paraId="754B50D8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8" w:type="dxa"/>
            <w:vAlign w:val="bottom"/>
          </w:tcPr>
          <w:p w14:paraId="12CD705A" w14:textId="77777777" w:rsidR="00331B95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  <w:p w14:paraId="65695DE3" w14:textId="6E5BF8E5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</w:tr>
      <w:tr w:rsidR="00331B95" w:rsidRPr="00616564" w14:paraId="79388287" w14:textId="77777777" w:rsidTr="007B1FB3">
        <w:trPr>
          <w:gridAfter w:val="2"/>
          <w:wAfter w:w="12" w:type="dxa"/>
          <w:cantSplit/>
          <w:trHeight w:val="343"/>
          <w:tblHeader/>
        </w:trPr>
        <w:tc>
          <w:tcPr>
            <w:tcW w:w="2880" w:type="dxa"/>
          </w:tcPr>
          <w:p w14:paraId="3D0BA649" w14:textId="77777777" w:rsidR="00331B95" w:rsidRPr="00616564" w:rsidRDefault="00331B95" w:rsidP="00331B95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02F7016F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8FEBAAB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F4C0691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82" w:type="dxa"/>
            <w:vAlign w:val="bottom"/>
          </w:tcPr>
          <w:p w14:paraId="62A4CE5A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vAlign w:val="bottom"/>
          </w:tcPr>
          <w:p w14:paraId="678D3F30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09" w:type="dxa"/>
            <w:vAlign w:val="bottom"/>
          </w:tcPr>
          <w:p w14:paraId="30BE153E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14" w:type="dxa"/>
            <w:vAlign w:val="bottom"/>
          </w:tcPr>
          <w:p w14:paraId="0741A838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4" w:type="dxa"/>
            <w:gridSpan w:val="2"/>
            <w:vAlign w:val="bottom"/>
          </w:tcPr>
          <w:p w14:paraId="7CDF24C3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56" w:type="dxa"/>
            <w:gridSpan w:val="2"/>
            <w:vAlign w:val="bottom"/>
          </w:tcPr>
          <w:p w14:paraId="1792446E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98" w:type="dxa"/>
            <w:gridSpan w:val="2"/>
            <w:vAlign w:val="bottom"/>
          </w:tcPr>
          <w:p w14:paraId="6157DF8A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2" w:type="dxa"/>
            <w:gridSpan w:val="2"/>
            <w:vAlign w:val="bottom"/>
          </w:tcPr>
          <w:p w14:paraId="03279817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4" w:type="dxa"/>
            <w:gridSpan w:val="2"/>
            <w:vAlign w:val="bottom"/>
          </w:tcPr>
          <w:p w14:paraId="21024D80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7063E23E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34" w:type="dxa"/>
            <w:gridSpan w:val="2"/>
            <w:vAlign w:val="bottom"/>
          </w:tcPr>
          <w:p w14:paraId="42EB64F3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  <w:vAlign w:val="bottom"/>
          </w:tcPr>
          <w:p w14:paraId="5B8CA501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34" w:type="dxa"/>
            <w:gridSpan w:val="2"/>
            <w:vAlign w:val="bottom"/>
          </w:tcPr>
          <w:p w14:paraId="3DA2F254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  <w:vAlign w:val="bottom"/>
          </w:tcPr>
          <w:p w14:paraId="2F3747A0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78" w:type="dxa"/>
            <w:gridSpan w:val="2"/>
            <w:vAlign w:val="bottom"/>
          </w:tcPr>
          <w:p w14:paraId="76C3870F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  <w:vAlign w:val="bottom"/>
          </w:tcPr>
          <w:p w14:paraId="462144A8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206" w:type="dxa"/>
            <w:gridSpan w:val="3"/>
            <w:vAlign w:val="bottom"/>
          </w:tcPr>
          <w:p w14:paraId="0553C4C4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8" w:type="dxa"/>
            <w:vAlign w:val="bottom"/>
          </w:tcPr>
          <w:p w14:paraId="79B03D9C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331B95" w:rsidRPr="00616564" w14:paraId="15A02D1F" w14:textId="77777777" w:rsidTr="007B1FB3">
        <w:trPr>
          <w:cantSplit/>
          <w:trHeight w:val="343"/>
          <w:tblHeader/>
        </w:trPr>
        <w:tc>
          <w:tcPr>
            <w:tcW w:w="2880" w:type="dxa"/>
          </w:tcPr>
          <w:p w14:paraId="07F474CD" w14:textId="77777777" w:rsidR="00331B95" w:rsidRPr="00616564" w:rsidRDefault="00331B95" w:rsidP="00331B95">
            <w:pPr>
              <w:spacing w:line="240" w:lineRule="auto"/>
              <w:ind w:left="18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48318469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10" w:type="dxa"/>
          </w:tcPr>
          <w:p w14:paraId="2EB182DE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662" w:type="dxa"/>
            <w:gridSpan w:val="3"/>
            <w:vAlign w:val="bottom"/>
          </w:tcPr>
          <w:p w14:paraId="6AF64681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  <w:t>(</w:t>
            </w:r>
            <w:r w:rsidRPr="00616564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616564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09" w:type="dxa"/>
            <w:vAlign w:val="bottom"/>
          </w:tcPr>
          <w:p w14:paraId="04FBA420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25" w:type="dxa"/>
            <w:gridSpan w:val="31"/>
            <w:vAlign w:val="bottom"/>
          </w:tcPr>
          <w:p w14:paraId="44D40A69" w14:textId="77777777" w:rsidR="00331B95" w:rsidRPr="00616564" w:rsidRDefault="00331B95" w:rsidP="00331B95">
            <w:pPr>
              <w:spacing w:line="240" w:lineRule="auto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(</w:t>
            </w:r>
            <w:r w:rsidRPr="00616564">
              <w:rPr>
                <w:rFonts w:ascii="Angsana New" w:eastAsia="Times New Roman" w:hAnsi="Angsana New" w:hint="cs"/>
                <w:i/>
                <w:iCs/>
                <w:sz w:val="24"/>
                <w:szCs w:val="24"/>
                <w:cs/>
              </w:rPr>
              <w:t>ล้านบาท</w:t>
            </w:r>
            <w:r w:rsidRPr="00616564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331B95" w:rsidRPr="00616564" w14:paraId="22551849" w14:textId="77777777" w:rsidTr="00BA6FD2">
        <w:trPr>
          <w:gridAfter w:val="1"/>
          <w:wAfter w:w="6" w:type="dxa"/>
          <w:cantSplit/>
          <w:trHeight w:val="108"/>
        </w:trPr>
        <w:tc>
          <w:tcPr>
            <w:tcW w:w="2880" w:type="dxa"/>
            <w:vAlign w:val="bottom"/>
          </w:tcPr>
          <w:p w14:paraId="0605F6D7" w14:textId="77777777" w:rsidR="00331B95" w:rsidRPr="00616564" w:rsidRDefault="00331B95" w:rsidP="00331B95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2172" w:type="dxa"/>
          </w:tcPr>
          <w:p w14:paraId="2DDB4670" w14:textId="77777777" w:rsidR="00331B95" w:rsidRPr="00616564" w:rsidRDefault="00331B95" w:rsidP="00331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810" w:type="dxa"/>
          </w:tcPr>
          <w:p w14:paraId="5029F03B" w14:textId="77777777" w:rsidR="00331B95" w:rsidRPr="00616564" w:rsidRDefault="00331B95" w:rsidP="00331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20" w:type="dxa"/>
          </w:tcPr>
          <w:p w14:paraId="73F1F474" w14:textId="77777777" w:rsidR="00331B95" w:rsidRPr="00616564" w:rsidRDefault="00331B95" w:rsidP="00331B95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2" w:type="dxa"/>
          </w:tcPr>
          <w:p w14:paraId="243BEAFF" w14:textId="77777777" w:rsidR="00331B95" w:rsidRPr="00616564" w:rsidRDefault="00331B95" w:rsidP="00331B95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60" w:type="dxa"/>
          </w:tcPr>
          <w:p w14:paraId="29B2FEFF" w14:textId="77777777" w:rsidR="00331B95" w:rsidRPr="00616564" w:rsidRDefault="00331B95" w:rsidP="00331B95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09" w:type="dxa"/>
          </w:tcPr>
          <w:p w14:paraId="52ED459E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73949516" w14:textId="77777777" w:rsidR="00331B95" w:rsidRPr="00616564" w:rsidRDefault="00331B95" w:rsidP="00331B95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gridSpan w:val="2"/>
          </w:tcPr>
          <w:p w14:paraId="26287344" w14:textId="77777777" w:rsidR="00331B95" w:rsidRPr="00616564" w:rsidRDefault="00331B95" w:rsidP="00331B9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756" w:type="dxa"/>
            <w:gridSpan w:val="2"/>
          </w:tcPr>
          <w:p w14:paraId="78DABE5B" w14:textId="77777777" w:rsidR="00331B95" w:rsidRPr="00616564" w:rsidRDefault="00331B95" w:rsidP="00331B9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98" w:type="dxa"/>
            <w:gridSpan w:val="2"/>
          </w:tcPr>
          <w:p w14:paraId="7AC5B446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0DA1CE27" w14:textId="77777777" w:rsidR="00331B95" w:rsidRPr="00616564" w:rsidRDefault="00331B95" w:rsidP="00331B95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136E773A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0FE0A35F" w14:textId="77777777" w:rsidR="00331B95" w:rsidRPr="00616564" w:rsidRDefault="00331B95" w:rsidP="00331B95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14"/>
                <w:szCs w:val="1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37E828F0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60774638" w14:textId="77777777" w:rsidR="00331B95" w:rsidRPr="00616564" w:rsidRDefault="00331B95" w:rsidP="00331B9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34" w:type="dxa"/>
            <w:gridSpan w:val="2"/>
          </w:tcPr>
          <w:p w14:paraId="5ACDB3AD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2072CBD1" w14:textId="77777777" w:rsidR="00331B95" w:rsidRPr="00616564" w:rsidRDefault="00331B95" w:rsidP="00331B9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8" w:type="dxa"/>
            <w:gridSpan w:val="2"/>
          </w:tcPr>
          <w:p w14:paraId="6F01CDD7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3342A4CC" w14:textId="77777777" w:rsidR="00331B95" w:rsidRPr="00616564" w:rsidRDefault="00331B95" w:rsidP="00331B9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86" w:type="dxa"/>
          </w:tcPr>
          <w:p w14:paraId="1EB8EAF9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  <w:lang w:val="en-GB" w:bidi="ar-SA"/>
              </w:rPr>
            </w:pPr>
          </w:p>
        </w:tc>
        <w:tc>
          <w:tcPr>
            <w:tcW w:w="728" w:type="dxa"/>
            <w:gridSpan w:val="3"/>
          </w:tcPr>
          <w:p w14:paraId="371B0329" w14:textId="77777777" w:rsidR="00331B95" w:rsidRPr="00616564" w:rsidRDefault="00331B95" w:rsidP="00331B9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331B95" w:rsidRPr="00616564" w14:paraId="1BFA885A" w14:textId="77777777" w:rsidTr="007B1FB3">
        <w:trPr>
          <w:gridAfter w:val="1"/>
          <w:wAfter w:w="6" w:type="dxa"/>
          <w:cantSplit/>
          <w:trHeight w:val="108"/>
        </w:trPr>
        <w:tc>
          <w:tcPr>
            <w:tcW w:w="2880" w:type="dxa"/>
            <w:vAlign w:val="bottom"/>
          </w:tcPr>
          <w:p w14:paraId="35915A93" w14:textId="77777777" w:rsidR="00331B95" w:rsidRPr="00616564" w:rsidRDefault="00331B95" w:rsidP="00331B95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การร่วมค้าทางตรง</w:t>
            </w:r>
          </w:p>
        </w:tc>
        <w:tc>
          <w:tcPr>
            <w:tcW w:w="2172" w:type="dxa"/>
          </w:tcPr>
          <w:p w14:paraId="244C79C5" w14:textId="77777777" w:rsidR="00331B95" w:rsidRPr="00616564" w:rsidRDefault="00331B95" w:rsidP="00331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4E82F2B" w14:textId="77777777" w:rsidR="00331B95" w:rsidRPr="00616564" w:rsidRDefault="00331B95" w:rsidP="00331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664BBA" w14:textId="77777777" w:rsidR="00331B95" w:rsidRPr="00616564" w:rsidRDefault="00331B95" w:rsidP="00331B95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417406DF" w14:textId="77777777" w:rsidR="00331B95" w:rsidRPr="00616564" w:rsidRDefault="00331B95" w:rsidP="00331B95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</w:tcPr>
          <w:p w14:paraId="1B386CDC" w14:textId="77777777" w:rsidR="00331B95" w:rsidRPr="00616564" w:rsidRDefault="00331B95" w:rsidP="00331B95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dxa"/>
          </w:tcPr>
          <w:p w14:paraId="5EB4F136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5E9694C9" w14:textId="77777777" w:rsidR="00331B95" w:rsidRPr="00616564" w:rsidRDefault="00331B95" w:rsidP="00331B95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dxa"/>
            <w:gridSpan w:val="2"/>
          </w:tcPr>
          <w:p w14:paraId="51D6B9A3" w14:textId="77777777" w:rsidR="00331B95" w:rsidRPr="00616564" w:rsidRDefault="00331B95" w:rsidP="00331B9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gridSpan w:val="2"/>
          </w:tcPr>
          <w:p w14:paraId="359C7B28" w14:textId="77777777" w:rsidR="00331B95" w:rsidRPr="00616564" w:rsidRDefault="00331B95" w:rsidP="00331B9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  <w:gridSpan w:val="2"/>
          </w:tcPr>
          <w:p w14:paraId="4F2D784F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E6D532E" w14:textId="77777777" w:rsidR="00331B95" w:rsidRPr="00616564" w:rsidRDefault="00331B95" w:rsidP="00331B95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631CD570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64351FB3" w14:textId="77777777" w:rsidR="00331B95" w:rsidRPr="00616564" w:rsidRDefault="00331B95" w:rsidP="00331B95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650DF316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633383C2" w14:textId="77777777" w:rsidR="00331B95" w:rsidRPr="00616564" w:rsidRDefault="00331B95" w:rsidP="00331B95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dxa"/>
            <w:gridSpan w:val="2"/>
          </w:tcPr>
          <w:p w14:paraId="4A52917A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5CA3D3A7" w14:textId="77777777" w:rsidR="00331B95" w:rsidRPr="00616564" w:rsidRDefault="00331B95" w:rsidP="00331B95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13FBA1CF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377B4A82" w14:textId="77777777" w:rsidR="00331B95" w:rsidRPr="00616564" w:rsidRDefault="00331B95" w:rsidP="00331B9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" w:type="dxa"/>
          </w:tcPr>
          <w:p w14:paraId="0FE61B92" w14:textId="77777777" w:rsidR="00331B95" w:rsidRPr="00616564" w:rsidRDefault="00331B95" w:rsidP="00331B95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gridSpan w:val="3"/>
          </w:tcPr>
          <w:p w14:paraId="09BC6850" w14:textId="77777777" w:rsidR="00331B95" w:rsidRPr="00616564" w:rsidRDefault="00331B95" w:rsidP="00331B95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51D0" w:rsidRPr="00616564" w14:paraId="14027701" w14:textId="77777777" w:rsidTr="007B1FB3">
        <w:trPr>
          <w:gridAfter w:val="1"/>
          <w:wAfter w:w="6" w:type="dxa"/>
          <w:cantSplit/>
          <w:trHeight w:val="108"/>
        </w:trPr>
        <w:tc>
          <w:tcPr>
            <w:tcW w:w="2880" w:type="dxa"/>
          </w:tcPr>
          <w:p w14:paraId="754D9C84" w14:textId="77777777" w:rsidR="004451D0" w:rsidRPr="00616564" w:rsidRDefault="004451D0" w:rsidP="004451D0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165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ไทย อีทอกซีเลท จำกัด</w:t>
            </w:r>
          </w:p>
        </w:tc>
        <w:tc>
          <w:tcPr>
            <w:tcW w:w="2172" w:type="dxa"/>
          </w:tcPr>
          <w:p w14:paraId="3D7A5A28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ผลิตและจำหน่ายผลิตภัณฑ์แฟตตี้แอลกอฮอล์อีทอกซีเลท</w:t>
            </w:r>
          </w:p>
        </w:tc>
        <w:tc>
          <w:tcPr>
            <w:tcW w:w="810" w:type="dxa"/>
          </w:tcPr>
          <w:p w14:paraId="19E18115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7B21C037" w14:textId="2998E2B7" w:rsidR="004451D0" w:rsidRPr="00616564" w:rsidRDefault="00680891" w:rsidP="004451D0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2" w:type="dxa"/>
          </w:tcPr>
          <w:p w14:paraId="58D80A05" w14:textId="77777777" w:rsidR="004451D0" w:rsidRPr="00616564" w:rsidRDefault="004451D0" w:rsidP="004451D0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</w:tcPr>
          <w:p w14:paraId="73054E62" w14:textId="77777777" w:rsidR="004451D0" w:rsidRPr="00616564" w:rsidRDefault="004451D0" w:rsidP="004451D0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209" w:type="dxa"/>
          </w:tcPr>
          <w:p w14:paraId="2D9D0D60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7D16D471" w14:textId="7CB4B575" w:rsidR="004451D0" w:rsidRPr="00616564" w:rsidRDefault="004451D0" w:rsidP="004451D0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2A26">
              <w:rPr>
                <w:rFonts w:ascii="Angsana New" w:hAnsi="Angsana New"/>
                <w:sz w:val="24"/>
                <w:szCs w:val="24"/>
              </w:rPr>
              <w:t>637</w:t>
            </w:r>
          </w:p>
        </w:tc>
        <w:tc>
          <w:tcPr>
            <w:tcW w:w="234" w:type="dxa"/>
            <w:gridSpan w:val="2"/>
          </w:tcPr>
          <w:p w14:paraId="6FE0F892" w14:textId="77777777" w:rsidR="004451D0" w:rsidRPr="00616564" w:rsidRDefault="004451D0" w:rsidP="004451D0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gridSpan w:val="2"/>
          </w:tcPr>
          <w:p w14:paraId="24ACED41" w14:textId="77777777" w:rsidR="004451D0" w:rsidRPr="00616564" w:rsidRDefault="004451D0" w:rsidP="004451D0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659</w:t>
            </w:r>
          </w:p>
        </w:tc>
        <w:tc>
          <w:tcPr>
            <w:tcW w:w="198" w:type="dxa"/>
            <w:gridSpan w:val="2"/>
          </w:tcPr>
          <w:p w14:paraId="1916A5F7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4E9B5EC" w14:textId="093BAB94" w:rsidR="004451D0" w:rsidRPr="00616564" w:rsidRDefault="004451D0" w:rsidP="004451D0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02A26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64F4D342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F59717B" w14:textId="77777777" w:rsidR="004451D0" w:rsidRPr="00616564" w:rsidRDefault="004451D0" w:rsidP="004451D0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456341BE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0BDDE97F" w14:textId="326F9FB4" w:rsidR="004451D0" w:rsidRPr="00616564" w:rsidRDefault="004451D0" w:rsidP="004451D0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2A26">
              <w:rPr>
                <w:rFonts w:ascii="Angsana New" w:hAnsi="Angsana New"/>
                <w:sz w:val="24"/>
                <w:szCs w:val="24"/>
              </w:rPr>
              <w:t>637</w:t>
            </w:r>
          </w:p>
        </w:tc>
        <w:tc>
          <w:tcPr>
            <w:tcW w:w="234" w:type="dxa"/>
            <w:gridSpan w:val="2"/>
          </w:tcPr>
          <w:p w14:paraId="5B536DF3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2AADE1B0" w14:textId="77777777" w:rsidR="004451D0" w:rsidRPr="00616564" w:rsidRDefault="004451D0" w:rsidP="004451D0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659</w:t>
            </w:r>
          </w:p>
        </w:tc>
        <w:tc>
          <w:tcPr>
            <w:tcW w:w="178" w:type="dxa"/>
            <w:gridSpan w:val="2"/>
          </w:tcPr>
          <w:p w14:paraId="6BB7F1AE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0ABF8AC3" w14:textId="2E6B09F8" w:rsidR="004451D0" w:rsidRPr="00616564" w:rsidRDefault="004451D0" w:rsidP="004451D0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2A26">
              <w:rPr>
                <w:rFonts w:ascii="Angsana New" w:hAnsi="Angsana New"/>
                <w:sz w:val="24"/>
                <w:szCs w:val="24"/>
              </w:rPr>
              <w:t>32</w:t>
            </w:r>
          </w:p>
        </w:tc>
        <w:tc>
          <w:tcPr>
            <w:tcW w:w="186" w:type="dxa"/>
          </w:tcPr>
          <w:p w14:paraId="713B19B4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gridSpan w:val="3"/>
          </w:tcPr>
          <w:p w14:paraId="0355F772" w14:textId="5136CE80" w:rsidR="004451D0" w:rsidRPr="00616564" w:rsidRDefault="004451D0" w:rsidP="004451D0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102</w:t>
            </w:r>
          </w:p>
        </w:tc>
      </w:tr>
      <w:tr w:rsidR="004451D0" w:rsidRPr="00616564" w14:paraId="5B37CCF3" w14:textId="77777777" w:rsidTr="007B1FB3">
        <w:trPr>
          <w:gridAfter w:val="1"/>
          <w:wAfter w:w="6" w:type="dxa"/>
          <w:cantSplit/>
          <w:trHeight w:val="108"/>
        </w:trPr>
        <w:tc>
          <w:tcPr>
            <w:tcW w:w="2880" w:type="dxa"/>
            <w:vAlign w:val="bottom"/>
          </w:tcPr>
          <w:p w14:paraId="3D9C29BF" w14:textId="77777777" w:rsidR="004451D0" w:rsidRPr="00616564" w:rsidRDefault="004451D0" w:rsidP="004451D0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การร่วมค้าทางอ้อม</w:t>
            </w:r>
          </w:p>
        </w:tc>
        <w:tc>
          <w:tcPr>
            <w:tcW w:w="2172" w:type="dxa"/>
          </w:tcPr>
          <w:p w14:paraId="2AFA49B2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EEA0C2D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53E2045F" w14:textId="77777777" w:rsidR="004451D0" w:rsidRPr="00616564" w:rsidRDefault="004451D0" w:rsidP="004451D0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2" w:type="dxa"/>
          </w:tcPr>
          <w:p w14:paraId="20CE8B2D" w14:textId="77777777" w:rsidR="004451D0" w:rsidRPr="00616564" w:rsidRDefault="004451D0" w:rsidP="004451D0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</w:tcPr>
          <w:p w14:paraId="2EBE0EF2" w14:textId="77777777" w:rsidR="004451D0" w:rsidRPr="00616564" w:rsidRDefault="004451D0" w:rsidP="004451D0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09" w:type="dxa"/>
          </w:tcPr>
          <w:p w14:paraId="4C502C56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</w:tcPr>
          <w:p w14:paraId="3AC1B197" w14:textId="77777777" w:rsidR="004451D0" w:rsidRPr="00616564" w:rsidRDefault="004451D0" w:rsidP="004451D0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dxa"/>
            <w:gridSpan w:val="2"/>
          </w:tcPr>
          <w:p w14:paraId="33C6B93C" w14:textId="77777777" w:rsidR="004451D0" w:rsidRPr="00616564" w:rsidRDefault="004451D0" w:rsidP="004451D0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gridSpan w:val="2"/>
          </w:tcPr>
          <w:p w14:paraId="69BD024B" w14:textId="77777777" w:rsidR="004451D0" w:rsidRPr="00616564" w:rsidRDefault="004451D0" w:rsidP="004451D0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" w:type="dxa"/>
            <w:gridSpan w:val="2"/>
          </w:tcPr>
          <w:p w14:paraId="130DECBD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2" w:type="dxa"/>
            <w:gridSpan w:val="2"/>
          </w:tcPr>
          <w:p w14:paraId="183FBAF2" w14:textId="77777777" w:rsidR="004451D0" w:rsidRPr="00616564" w:rsidRDefault="004451D0" w:rsidP="004451D0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5FF396CD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gridSpan w:val="2"/>
          </w:tcPr>
          <w:p w14:paraId="1EED1BDA" w14:textId="77777777" w:rsidR="004451D0" w:rsidRPr="00616564" w:rsidRDefault="004451D0" w:rsidP="004451D0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234" w:type="dxa"/>
            <w:gridSpan w:val="2"/>
          </w:tcPr>
          <w:p w14:paraId="09524AD2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</w:tcPr>
          <w:p w14:paraId="350D1ED9" w14:textId="77777777" w:rsidR="004451D0" w:rsidRPr="00616564" w:rsidRDefault="004451D0" w:rsidP="004451D0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" w:type="dxa"/>
            <w:gridSpan w:val="2"/>
          </w:tcPr>
          <w:p w14:paraId="53654C63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</w:tcPr>
          <w:p w14:paraId="70305ED5" w14:textId="77777777" w:rsidR="004451D0" w:rsidRPr="00616564" w:rsidRDefault="004451D0" w:rsidP="004451D0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0AB30EAA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</w:tcPr>
          <w:p w14:paraId="124637D9" w14:textId="77777777" w:rsidR="004451D0" w:rsidRPr="00616564" w:rsidRDefault="004451D0" w:rsidP="004451D0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6" w:type="dxa"/>
          </w:tcPr>
          <w:p w14:paraId="2AD93A21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gridSpan w:val="3"/>
          </w:tcPr>
          <w:p w14:paraId="6A97C39A" w14:textId="77777777" w:rsidR="004451D0" w:rsidRPr="00616564" w:rsidRDefault="004451D0" w:rsidP="004451D0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451D0" w:rsidRPr="00616564" w14:paraId="4C1DF83F" w14:textId="77777777" w:rsidTr="007B1FB3">
        <w:trPr>
          <w:gridAfter w:val="1"/>
          <w:wAfter w:w="6" w:type="dxa"/>
          <w:cantSplit/>
          <w:trHeight w:val="108"/>
        </w:trPr>
        <w:tc>
          <w:tcPr>
            <w:tcW w:w="2880" w:type="dxa"/>
          </w:tcPr>
          <w:p w14:paraId="06BE7699" w14:textId="77777777" w:rsidR="004451D0" w:rsidRPr="00616564" w:rsidRDefault="004451D0" w:rsidP="004451D0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sz w:val="24"/>
                <w:szCs w:val="24"/>
                <w:cs/>
              </w:rPr>
            </w:pPr>
            <w:r w:rsidRPr="00616564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บริษัท จีจีซี เคทิส ไบโออินดัสเทรียล จำกัด</w:t>
            </w:r>
          </w:p>
        </w:tc>
        <w:tc>
          <w:tcPr>
            <w:tcW w:w="2172" w:type="dxa"/>
          </w:tcPr>
          <w:p w14:paraId="53D889C6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3" w:hanging="90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ผลิตและจำหน่ายไฟฟ้าและ</w:t>
            </w:r>
            <w:r w:rsidRPr="00616564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เอทานอลจากอ้อย</w:t>
            </w:r>
          </w:p>
        </w:tc>
        <w:tc>
          <w:tcPr>
            <w:tcW w:w="810" w:type="dxa"/>
          </w:tcPr>
          <w:p w14:paraId="352A41A1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7" w:right="-6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31248904" w14:textId="16EE3364" w:rsidR="004451D0" w:rsidRPr="00616564" w:rsidRDefault="00680891" w:rsidP="004451D0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182" w:type="dxa"/>
          </w:tcPr>
          <w:p w14:paraId="61A93BE3" w14:textId="77777777" w:rsidR="004451D0" w:rsidRPr="00616564" w:rsidRDefault="004451D0" w:rsidP="004451D0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</w:tcPr>
          <w:p w14:paraId="346B60B6" w14:textId="77777777" w:rsidR="004451D0" w:rsidRPr="00616564" w:rsidRDefault="004451D0" w:rsidP="004451D0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50</w:t>
            </w:r>
          </w:p>
        </w:tc>
        <w:tc>
          <w:tcPr>
            <w:tcW w:w="209" w:type="dxa"/>
          </w:tcPr>
          <w:p w14:paraId="1669F984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7A95F6CB" w14:textId="3BA24CA1" w:rsidR="004451D0" w:rsidRPr="00616564" w:rsidRDefault="004451D0" w:rsidP="004451D0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2A26">
              <w:rPr>
                <w:rFonts w:ascii="Angsana New" w:hAnsi="Angsana New"/>
                <w:sz w:val="24"/>
                <w:szCs w:val="24"/>
              </w:rPr>
              <w:t>1,316</w:t>
            </w:r>
          </w:p>
        </w:tc>
        <w:tc>
          <w:tcPr>
            <w:tcW w:w="234" w:type="dxa"/>
            <w:gridSpan w:val="2"/>
          </w:tcPr>
          <w:p w14:paraId="6629D2A3" w14:textId="77777777" w:rsidR="004451D0" w:rsidRPr="00616564" w:rsidRDefault="004451D0" w:rsidP="004451D0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gridSpan w:val="2"/>
            <w:tcBorders>
              <w:bottom w:val="single" w:sz="4" w:space="0" w:color="auto"/>
            </w:tcBorders>
          </w:tcPr>
          <w:p w14:paraId="6D82B205" w14:textId="77777777" w:rsidR="004451D0" w:rsidRPr="00616564" w:rsidRDefault="004451D0" w:rsidP="004451D0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1,223</w:t>
            </w:r>
          </w:p>
        </w:tc>
        <w:tc>
          <w:tcPr>
            <w:tcW w:w="198" w:type="dxa"/>
            <w:gridSpan w:val="2"/>
          </w:tcPr>
          <w:p w14:paraId="49F45EDB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02" w:type="dxa"/>
            <w:gridSpan w:val="2"/>
            <w:tcBorders>
              <w:bottom w:val="single" w:sz="4" w:space="0" w:color="auto"/>
            </w:tcBorders>
          </w:tcPr>
          <w:p w14:paraId="3EE7C6E8" w14:textId="51320F60" w:rsidR="004451D0" w:rsidRPr="00616564" w:rsidRDefault="004451D0" w:rsidP="004451D0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502A26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5CC699D5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gridSpan w:val="2"/>
            <w:tcBorders>
              <w:bottom w:val="single" w:sz="4" w:space="0" w:color="auto"/>
            </w:tcBorders>
          </w:tcPr>
          <w:p w14:paraId="4A085B44" w14:textId="77777777" w:rsidR="004451D0" w:rsidRPr="00616564" w:rsidRDefault="004451D0" w:rsidP="004451D0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3DA22635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bottom w:val="single" w:sz="4" w:space="0" w:color="auto"/>
            </w:tcBorders>
          </w:tcPr>
          <w:p w14:paraId="10A08551" w14:textId="7F4E854B" w:rsidR="004451D0" w:rsidRPr="00616564" w:rsidRDefault="004451D0" w:rsidP="004451D0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2A26">
              <w:rPr>
                <w:rFonts w:ascii="Angsana New" w:hAnsi="Angsana New"/>
                <w:sz w:val="24"/>
                <w:szCs w:val="24"/>
              </w:rPr>
              <w:t>1,316</w:t>
            </w:r>
          </w:p>
        </w:tc>
        <w:tc>
          <w:tcPr>
            <w:tcW w:w="234" w:type="dxa"/>
            <w:gridSpan w:val="2"/>
          </w:tcPr>
          <w:p w14:paraId="79272188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bottom w:val="single" w:sz="4" w:space="0" w:color="auto"/>
            </w:tcBorders>
          </w:tcPr>
          <w:p w14:paraId="6D3E4595" w14:textId="77777777" w:rsidR="004451D0" w:rsidRPr="00616564" w:rsidRDefault="004451D0" w:rsidP="004451D0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1,223</w:t>
            </w:r>
          </w:p>
        </w:tc>
        <w:tc>
          <w:tcPr>
            <w:tcW w:w="178" w:type="dxa"/>
            <w:gridSpan w:val="2"/>
          </w:tcPr>
          <w:p w14:paraId="0900439E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bottom w:val="single" w:sz="4" w:space="0" w:color="auto"/>
            </w:tcBorders>
          </w:tcPr>
          <w:p w14:paraId="6A2EB9D2" w14:textId="5B6A4B54" w:rsidR="004451D0" w:rsidRPr="00616564" w:rsidRDefault="004451D0" w:rsidP="004451D0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502A2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6" w:type="dxa"/>
          </w:tcPr>
          <w:p w14:paraId="1D9B9AB0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gridSpan w:val="3"/>
            <w:tcBorders>
              <w:bottom w:val="single" w:sz="4" w:space="0" w:color="auto"/>
            </w:tcBorders>
          </w:tcPr>
          <w:p w14:paraId="758A0CE7" w14:textId="3E9CD606" w:rsidR="004451D0" w:rsidRPr="00616564" w:rsidRDefault="004451D0" w:rsidP="004451D0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451D0" w:rsidRPr="00616564" w14:paraId="7BE89200" w14:textId="77777777" w:rsidTr="007B1FB3">
        <w:trPr>
          <w:gridAfter w:val="1"/>
          <w:wAfter w:w="6" w:type="dxa"/>
          <w:cantSplit/>
          <w:trHeight w:val="108"/>
        </w:trPr>
        <w:tc>
          <w:tcPr>
            <w:tcW w:w="2880" w:type="dxa"/>
            <w:vAlign w:val="bottom"/>
          </w:tcPr>
          <w:p w14:paraId="34C96C51" w14:textId="77777777" w:rsidR="004451D0" w:rsidRPr="00616564" w:rsidRDefault="004451D0" w:rsidP="004451D0">
            <w:pPr>
              <w:tabs>
                <w:tab w:val="left" w:pos="0"/>
                <w:tab w:val="left" w:pos="180"/>
              </w:tabs>
              <w:spacing w:line="240" w:lineRule="auto"/>
              <w:ind w:left="90" w:right="-79" w:hanging="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616564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172" w:type="dxa"/>
          </w:tcPr>
          <w:p w14:paraId="2E4D3AB1" w14:textId="77777777" w:rsidR="004451D0" w:rsidRPr="00616564" w:rsidRDefault="004451D0" w:rsidP="004451D0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63D154EA" w14:textId="77777777" w:rsidR="004451D0" w:rsidRPr="00616564" w:rsidRDefault="004451D0" w:rsidP="004451D0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14:paraId="70B3932F" w14:textId="77777777" w:rsidR="004451D0" w:rsidRPr="00616564" w:rsidRDefault="004451D0" w:rsidP="004451D0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2" w:type="dxa"/>
          </w:tcPr>
          <w:p w14:paraId="34226DC8" w14:textId="77777777" w:rsidR="004451D0" w:rsidRPr="00616564" w:rsidRDefault="004451D0" w:rsidP="004451D0">
            <w:pPr>
              <w:tabs>
                <w:tab w:val="clear" w:pos="454"/>
                <w:tab w:val="decimal" w:pos="461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</w:tcPr>
          <w:p w14:paraId="27DA674D" w14:textId="77777777" w:rsidR="004451D0" w:rsidRPr="00616564" w:rsidRDefault="004451D0" w:rsidP="004451D0">
            <w:pPr>
              <w:tabs>
                <w:tab w:val="decimal" w:pos="551"/>
              </w:tabs>
              <w:spacing w:line="240" w:lineRule="auto"/>
              <w:ind w:left="-61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9" w:type="dxa"/>
          </w:tcPr>
          <w:p w14:paraId="00B9C00E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098CB5" w14:textId="5C629188" w:rsidR="004451D0" w:rsidRPr="00616564" w:rsidRDefault="004451D0" w:rsidP="004451D0">
            <w:pPr>
              <w:tabs>
                <w:tab w:val="decimal" w:pos="542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02A26">
              <w:rPr>
                <w:rFonts w:ascii="Angsana New" w:hAnsi="Angsana New"/>
                <w:b/>
                <w:bCs/>
                <w:sz w:val="24"/>
                <w:szCs w:val="24"/>
              </w:rPr>
              <w:t>1,953</w:t>
            </w:r>
          </w:p>
        </w:tc>
        <w:tc>
          <w:tcPr>
            <w:tcW w:w="234" w:type="dxa"/>
            <w:gridSpan w:val="2"/>
          </w:tcPr>
          <w:p w14:paraId="166801BB" w14:textId="77777777" w:rsidR="004451D0" w:rsidRPr="00616564" w:rsidRDefault="004451D0" w:rsidP="004451D0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5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71942" w14:textId="77777777" w:rsidR="004451D0" w:rsidRPr="00616564" w:rsidRDefault="004451D0" w:rsidP="004451D0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16564">
              <w:rPr>
                <w:rFonts w:ascii="Angsana New" w:hAnsi="Angsana New"/>
                <w:b/>
                <w:bCs/>
                <w:sz w:val="24"/>
                <w:szCs w:val="24"/>
              </w:rPr>
              <w:t>1,882</w:t>
            </w:r>
          </w:p>
        </w:tc>
        <w:tc>
          <w:tcPr>
            <w:tcW w:w="198" w:type="dxa"/>
            <w:gridSpan w:val="2"/>
          </w:tcPr>
          <w:p w14:paraId="2430C6E7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70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4B6228" w14:textId="0884C213" w:rsidR="004451D0" w:rsidRPr="00616564" w:rsidRDefault="004451D0" w:rsidP="004451D0">
            <w:pPr>
              <w:tabs>
                <w:tab w:val="decimal" w:pos="37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502A26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2D019B5C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628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B1D198" w14:textId="77777777" w:rsidR="004451D0" w:rsidRPr="00616564" w:rsidRDefault="004451D0" w:rsidP="004451D0">
            <w:pPr>
              <w:tabs>
                <w:tab w:val="decimal" w:pos="33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234" w:type="dxa"/>
            <w:gridSpan w:val="2"/>
          </w:tcPr>
          <w:p w14:paraId="0DC27E67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77E226" w14:textId="025C8456" w:rsidR="004451D0" w:rsidRPr="00616564" w:rsidRDefault="004451D0" w:rsidP="004451D0">
            <w:pPr>
              <w:tabs>
                <w:tab w:val="decimal" w:pos="483"/>
              </w:tabs>
              <w:spacing w:line="240" w:lineRule="auto"/>
              <w:ind w:left="-22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02A26">
              <w:rPr>
                <w:rFonts w:ascii="Angsana New" w:hAnsi="Angsana New"/>
                <w:b/>
                <w:bCs/>
                <w:sz w:val="24"/>
                <w:szCs w:val="24"/>
              </w:rPr>
              <w:t>1,953</w:t>
            </w:r>
          </w:p>
        </w:tc>
        <w:tc>
          <w:tcPr>
            <w:tcW w:w="234" w:type="dxa"/>
            <w:gridSpan w:val="2"/>
          </w:tcPr>
          <w:p w14:paraId="072BB682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053F84" w14:textId="77777777" w:rsidR="004451D0" w:rsidRPr="00616564" w:rsidRDefault="004451D0" w:rsidP="004451D0">
            <w:pPr>
              <w:tabs>
                <w:tab w:val="decimal" w:pos="619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616564">
              <w:rPr>
                <w:rFonts w:ascii="Angsana New" w:hAnsi="Angsana New"/>
                <w:b/>
                <w:bCs/>
                <w:sz w:val="24"/>
                <w:szCs w:val="24"/>
              </w:rPr>
              <w:t>1,882</w:t>
            </w:r>
          </w:p>
        </w:tc>
        <w:tc>
          <w:tcPr>
            <w:tcW w:w="178" w:type="dxa"/>
            <w:gridSpan w:val="2"/>
          </w:tcPr>
          <w:p w14:paraId="6B627DD2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81DD72" w14:textId="17D8C65C" w:rsidR="004451D0" w:rsidRPr="00616564" w:rsidRDefault="004451D0" w:rsidP="004451D0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502A26">
              <w:rPr>
                <w:rFonts w:ascii="Angsana New" w:hAnsi="Angsana New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86" w:type="dxa"/>
          </w:tcPr>
          <w:p w14:paraId="5D193781" w14:textId="77777777" w:rsidR="004451D0" w:rsidRPr="00616564" w:rsidRDefault="004451D0" w:rsidP="004451D0">
            <w:pPr>
              <w:tabs>
                <w:tab w:val="decimal" w:pos="753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732894" w14:textId="048FC4CC" w:rsidR="004451D0" w:rsidRPr="00616564" w:rsidRDefault="004451D0" w:rsidP="004451D0">
            <w:pPr>
              <w:tabs>
                <w:tab w:val="decimal" w:pos="558"/>
              </w:tabs>
              <w:spacing w:line="240" w:lineRule="auto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102</w:t>
            </w:r>
          </w:p>
        </w:tc>
      </w:tr>
    </w:tbl>
    <w:p w14:paraId="799DE0C7" w14:textId="77777777" w:rsidR="00241D33" w:rsidRPr="00616564" w:rsidRDefault="00241D33" w:rsidP="005043D0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sz w:val="30"/>
          <w:szCs w:val="30"/>
        </w:rPr>
      </w:pPr>
    </w:p>
    <w:p w14:paraId="4014147F" w14:textId="77777777" w:rsidR="001D4979" w:rsidRPr="00616564" w:rsidRDefault="001D4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FA0E942" w14:textId="77777777" w:rsidR="00716E06" w:rsidRPr="00616564" w:rsidRDefault="00716E06" w:rsidP="00716E06">
      <w:pPr>
        <w:ind w:right="667"/>
        <w:rPr>
          <w:rFonts w:asciiTheme="majorBidi" w:hAnsiTheme="majorBidi" w:cstheme="majorBidi"/>
        </w:rPr>
        <w:sectPr w:rsidR="00716E06" w:rsidRPr="00616564" w:rsidSect="00660BE9">
          <w:headerReference w:type="default" r:id="rId19"/>
          <w:footerReference w:type="default" r:id="rId20"/>
          <w:pgSz w:w="16840" w:h="11907" w:orient="landscape" w:code="9"/>
          <w:pgMar w:top="691" w:right="1152" w:bottom="576" w:left="1152" w:header="720" w:footer="720" w:gutter="0"/>
          <w:pgNumType w:chapStyle="1"/>
          <w:cols w:space="708"/>
          <w:docGrid w:linePitch="360"/>
        </w:sectPr>
      </w:pPr>
    </w:p>
    <w:tbl>
      <w:tblPr>
        <w:tblW w:w="14962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27"/>
        <w:gridCol w:w="2568"/>
        <w:gridCol w:w="936"/>
        <w:gridCol w:w="642"/>
        <w:gridCol w:w="181"/>
        <w:gridCol w:w="670"/>
        <w:gridCol w:w="8"/>
        <w:gridCol w:w="209"/>
        <w:gridCol w:w="8"/>
        <w:gridCol w:w="663"/>
        <w:gridCol w:w="183"/>
        <w:gridCol w:w="634"/>
        <w:gridCol w:w="8"/>
        <w:gridCol w:w="175"/>
        <w:gridCol w:w="8"/>
        <w:gridCol w:w="695"/>
        <w:gridCol w:w="183"/>
        <w:gridCol w:w="633"/>
        <w:gridCol w:w="8"/>
        <w:gridCol w:w="175"/>
        <w:gridCol w:w="8"/>
        <w:gridCol w:w="682"/>
        <w:gridCol w:w="183"/>
        <w:gridCol w:w="725"/>
        <w:gridCol w:w="8"/>
        <w:gridCol w:w="173"/>
        <w:gridCol w:w="8"/>
        <w:gridCol w:w="670"/>
        <w:gridCol w:w="183"/>
        <w:gridCol w:w="700"/>
        <w:gridCol w:w="8"/>
      </w:tblGrid>
      <w:tr w:rsidR="001D4979" w:rsidRPr="00616564" w14:paraId="108127B7" w14:textId="77777777" w:rsidTr="00A32BE6">
        <w:trPr>
          <w:gridAfter w:val="1"/>
          <w:wAfter w:w="8" w:type="dxa"/>
          <w:cantSplit/>
          <w:tblHeader/>
        </w:trPr>
        <w:tc>
          <w:tcPr>
            <w:tcW w:w="2970" w:type="dxa"/>
          </w:tcPr>
          <w:p w14:paraId="56803304" w14:textId="77777777" w:rsidR="001D4979" w:rsidRPr="00616564" w:rsidRDefault="001D4979" w:rsidP="007B1F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0" w:type="dxa"/>
          </w:tcPr>
          <w:p w14:paraId="0F32065C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0D2AAC1A" w14:textId="77777777" w:rsidR="001D4979" w:rsidRPr="00616564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271" w:type="dxa"/>
            <w:gridSpan w:val="27"/>
            <w:tcBorders>
              <w:bottom w:val="single" w:sz="4" w:space="0" w:color="auto"/>
            </w:tcBorders>
            <w:vAlign w:val="bottom"/>
          </w:tcPr>
          <w:p w14:paraId="39190928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1D4979" w:rsidRPr="00616564" w14:paraId="01F0D4B9" w14:textId="77777777" w:rsidTr="00A32BE6">
        <w:trPr>
          <w:gridAfter w:val="1"/>
          <w:wAfter w:w="8" w:type="dxa"/>
          <w:cantSplit/>
          <w:tblHeader/>
        </w:trPr>
        <w:tc>
          <w:tcPr>
            <w:tcW w:w="2970" w:type="dxa"/>
          </w:tcPr>
          <w:p w14:paraId="45DD4556" w14:textId="77777777" w:rsidR="001D4979" w:rsidRPr="00616564" w:rsidRDefault="001D4979" w:rsidP="007B1F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0" w:type="dxa"/>
            <w:vAlign w:val="bottom"/>
          </w:tcPr>
          <w:p w14:paraId="54B9D460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18" w:type="dxa"/>
            <w:vAlign w:val="bottom"/>
          </w:tcPr>
          <w:p w14:paraId="7815426F" w14:textId="77777777" w:rsidR="001D4979" w:rsidRPr="00616564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62A29B2D" w14:textId="77777777" w:rsidR="001D4979" w:rsidRPr="00616564" w:rsidRDefault="001D4979" w:rsidP="007B1F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466" w:type="dxa"/>
            <w:gridSpan w:val="3"/>
            <w:tcBorders>
              <w:top w:val="single" w:sz="4" w:space="0" w:color="auto"/>
            </w:tcBorders>
            <w:vAlign w:val="bottom"/>
          </w:tcPr>
          <w:p w14:paraId="1327FB1F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สัดส่วนความเป็นเจ้าของ</w:t>
            </w:r>
          </w:p>
        </w:tc>
        <w:tc>
          <w:tcPr>
            <w:tcW w:w="213" w:type="dxa"/>
            <w:gridSpan w:val="2"/>
            <w:tcBorders>
              <w:top w:val="single" w:sz="4" w:space="0" w:color="auto"/>
            </w:tcBorders>
            <w:vAlign w:val="bottom"/>
          </w:tcPr>
          <w:p w14:paraId="7FD98BB5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1" w:type="dxa"/>
            <w:gridSpan w:val="4"/>
            <w:tcBorders>
              <w:top w:val="single" w:sz="4" w:space="0" w:color="auto"/>
            </w:tcBorders>
            <w:vAlign w:val="bottom"/>
          </w:tcPr>
          <w:p w14:paraId="57D1887A" w14:textId="77777777" w:rsidR="001D4979" w:rsidRPr="00616564" w:rsidRDefault="001D4979" w:rsidP="007B1F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1C6D958D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vAlign w:val="bottom"/>
          </w:tcPr>
          <w:p w14:paraId="330F04E9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91" w:type="dxa"/>
            <w:gridSpan w:val="4"/>
            <w:tcBorders>
              <w:top w:val="single" w:sz="4" w:space="0" w:color="auto"/>
            </w:tcBorders>
            <w:vAlign w:val="bottom"/>
          </w:tcPr>
          <w:p w14:paraId="623C2B72" w14:textId="77777777" w:rsidR="001D4979" w:rsidRPr="00616564" w:rsidRDefault="001D4979" w:rsidP="007B1F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395B9539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การด้อยค่า</w:t>
            </w:r>
          </w:p>
        </w:tc>
        <w:tc>
          <w:tcPr>
            <w:tcW w:w="180" w:type="dxa"/>
            <w:gridSpan w:val="2"/>
            <w:tcBorders>
              <w:top w:val="single" w:sz="4" w:space="0" w:color="auto"/>
            </w:tcBorders>
            <w:vAlign w:val="bottom"/>
          </w:tcPr>
          <w:p w14:paraId="09787943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69" w:type="dxa"/>
            <w:gridSpan w:val="4"/>
            <w:tcBorders>
              <w:top w:val="single" w:sz="4" w:space="0" w:color="auto"/>
            </w:tcBorders>
            <w:vAlign w:val="bottom"/>
          </w:tcPr>
          <w:p w14:paraId="6DD0B2BD" w14:textId="77777777" w:rsidR="001D4979" w:rsidRPr="00616564" w:rsidRDefault="001D4979" w:rsidP="007B1FB3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  <w:p w14:paraId="7A65EDB9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ราคาทุน</w:t>
            </w:r>
            <w:r w:rsidRPr="00616564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78" w:type="dxa"/>
            <w:gridSpan w:val="2"/>
            <w:tcBorders>
              <w:top w:val="single" w:sz="4" w:space="0" w:color="auto"/>
            </w:tcBorders>
            <w:vAlign w:val="bottom"/>
          </w:tcPr>
          <w:p w14:paraId="335DD628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3" w:type="dxa"/>
            <w:gridSpan w:val="4"/>
            <w:tcBorders>
              <w:top w:val="single" w:sz="4" w:space="0" w:color="auto"/>
            </w:tcBorders>
            <w:vAlign w:val="bottom"/>
          </w:tcPr>
          <w:p w14:paraId="31ED916D" w14:textId="77777777" w:rsidR="001D4979" w:rsidRPr="00616564" w:rsidRDefault="001D4979" w:rsidP="007B1FB3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4604CF" w:rsidRPr="00616564" w14:paraId="5DEB58C9" w14:textId="77777777" w:rsidTr="00A32BE6">
        <w:trPr>
          <w:cantSplit/>
          <w:tblHeader/>
        </w:trPr>
        <w:tc>
          <w:tcPr>
            <w:tcW w:w="2970" w:type="dxa"/>
          </w:tcPr>
          <w:p w14:paraId="0F1D73AF" w14:textId="77777777" w:rsidR="004604CF" w:rsidRPr="00616564" w:rsidRDefault="004604CF" w:rsidP="004604C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0" w:type="dxa"/>
          </w:tcPr>
          <w:p w14:paraId="77EBB613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28B4DBE8" w14:textId="77777777" w:rsidR="004604CF" w:rsidRPr="00616564" w:rsidRDefault="004604CF" w:rsidP="0046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3D65276D" w14:textId="70A79486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78" w:type="dxa"/>
            <w:vAlign w:val="bottom"/>
          </w:tcPr>
          <w:p w14:paraId="6CA659C3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44CE6D86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213" w:type="dxa"/>
            <w:gridSpan w:val="2"/>
            <w:vAlign w:val="bottom"/>
          </w:tcPr>
          <w:p w14:paraId="3E4C85DF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  <w:vAlign w:val="bottom"/>
          </w:tcPr>
          <w:p w14:paraId="18B88DD6" w14:textId="02DB756D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80" w:type="dxa"/>
            <w:vAlign w:val="bottom"/>
          </w:tcPr>
          <w:p w14:paraId="7B260BB4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7D9BE4BC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60A2F34F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vAlign w:val="bottom"/>
          </w:tcPr>
          <w:p w14:paraId="665D1702" w14:textId="6B5A3EE9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80" w:type="dxa"/>
            <w:vAlign w:val="bottom"/>
          </w:tcPr>
          <w:p w14:paraId="1C48847E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250F844E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0" w:type="dxa"/>
            <w:gridSpan w:val="2"/>
            <w:vAlign w:val="bottom"/>
          </w:tcPr>
          <w:p w14:paraId="5F537675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vAlign w:val="bottom"/>
          </w:tcPr>
          <w:p w14:paraId="1FF44358" w14:textId="4FF2AD9A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80" w:type="dxa"/>
            <w:vAlign w:val="bottom"/>
          </w:tcPr>
          <w:p w14:paraId="78C83C77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34C49598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78" w:type="dxa"/>
            <w:gridSpan w:val="2"/>
          </w:tcPr>
          <w:p w14:paraId="74ABC580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7CC4C52B" w14:textId="6DE8EAB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  <w:tc>
          <w:tcPr>
            <w:tcW w:w="180" w:type="dxa"/>
            <w:vAlign w:val="bottom"/>
          </w:tcPr>
          <w:p w14:paraId="23CD04A0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95" w:type="dxa"/>
            <w:gridSpan w:val="2"/>
            <w:vAlign w:val="bottom"/>
          </w:tcPr>
          <w:p w14:paraId="0B37274D" w14:textId="4EBF185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6"/>
                <w:szCs w:val="26"/>
              </w:rPr>
              <w:t>3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16564">
              <w:rPr>
                <w:rFonts w:ascii="Angsana New" w:hAnsi="Angsana New"/>
                <w:sz w:val="26"/>
                <w:szCs w:val="26"/>
                <w:cs/>
              </w:rPr>
              <w:t>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ิถุนายน</w:t>
            </w:r>
          </w:p>
        </w:tc>
      </w:tr>
      <w:tr w:rsidR="004604CF" w:rsidRPr="00616564" w14:paraId="4F3EE61E" w14:textId="77777777" w:rsidTr="00A32BE6">
        <w:trPr>
          <w:cantSplit/>
          <w:tblHeader/>
        </w:trPr>
        <w:tc>
          <w:tcPr>
            <w:tcW w:w="2970" w:type="dxa"/>
          </w:tcPr>
          <w:p w14:paraId="28BA107B" w14:textId="77777777" w:rsidR="004604CF" w:rsidRPr="00616564" w:rsidRDefault="004604CF" w:rsidP="004604CF">
            <w:pPr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20" w:type="dxa"/>
          </w:tcPr>
          <w:p w14:paraId="05170306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5EDBA377" w14:textId="77777777" w:rsidR="004604CF" w:rsidRPr="00616564" w:rsidRDefault="004604CF" w:rsidP="0046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2B1B0577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78" w:type="dxa"/>
            <w:vAlign w:val="bottom"/>
          </w:tcPr>
          <w:p w14:paraId="46AD7C06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087BCB33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213" w:type="dxa"/>
            <w:gridSpan w:val="2"/>
            <w:vAlign w:val="bottom"/>
          </w:tcPr>
          <w:p w14:paraId="102F0EEA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  <w:vAlign w:val="bottom"/>
          </w:tcPr>
          <w:p w14:paraId="785BE100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77D3AD77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gridSpan w:val="2"/>
            <w:vAlign w:val="bottom"/>
          </w:tcPr>
          <w:p w14:paraId="0EB2A0CD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80" w:type="dxa"/>
            <w:gridSpan w:val="2"/>
            <w:vAlign w:val="bottom"/>
          </w:tcPr>
          <w:p w14:paraId="75CF819B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vAlign w:val="bottom"/>
          </w:tcPr>
          <w:p w14:paraId="34AC0CCC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4773C0C1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gridSpan w:val="2"/>
            <w:vAlign w:val="bottom"/>
          </w:tcPr>
          <w:p w14:paraId="3EB6935D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80" w:type="dxa"/>
            <w:gridSpan w:val="2"/>
            <w:vAlign w:val="bottom"/>
          </w:tcPr>
          <w:p w14:paraId="7D403C29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vAlign w:val="bottom"/>
          </w:tcPr>
          <w:p w14:paraId="2450E7E2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4EDC8DA9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720" w:type="dxa"/>
            <w:gridSpan w:val="2"/>
            <w:vAlign w:val="bottom"/>
          </w:tcPr>
          <w:p w14:paraId="7E336DF3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78" w:type="dxa"/>
            <w:gridSpan w:val="2"/>
          </w:tcPr>
          <w:p w14:paraId="160DF027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2FC2B8CC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2566</w:t>
            </w:r>
          </w:p>
        </w:tc>
        <w:tc>
          <w:tcPr>
            <w:tcW w:w="180" w:type="dxa"/>
            <w:vAlign w:val="bottom"/>
          </w:tcPr>
          <w:p w14:paraId="5C383F87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95" w:type="dxa"/>
            <w:gridSpan w:val="2"/>
            <w:vAlign w:val="bottom"/>
          </w:tcPr>
          <w:p w14:paraId="74E9FA94" w14:textId="77777777" w:rsidR="004604CF" w:rsidRPr="00616564" w:rsidRDefault="004604CF" w:rsidP="004604CF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16564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</w:tr>
      <w:tr w:rsidR="004604CF" w:rsidRPr="00616564" w14:paraId="4D250A88" w14:textId="77777777" w:rsidTr="00A32BE6">
        <w:trPr>
          <w:gridAfter w:val="1"/>
          <w:wAfter w:w="8" w:type="dxa"/>
          <w:cantSplit/>
        </w:trPr>
        <w:tc>
          <w:tcPr>
            <w:tcW w:w="2970" w:type="dxa"/>
            <w:vAlign w:val="bottom"/>
          </w:tcPr>
          <w:p w14:paraId="3B0EEB89" w14:textId="77777777" w:rsidR="004604CF" w:rsidRPr="00616564" w:rsidRDefault="004604CF" w:rsidP="004604CF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520" w:type="dxa"/>
          </w:tcPr>
          <w:p w14:paraId="466EAA0E" w14:textId="77777777" w:rsidR="004604CF" w:rsidRPr="00616564" w:rsidRDefault="004604CF" w:rsidP="004604C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thaiDistribute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18" w:type="dxa"/>
          </w:tcPr>
          <w:p w14:paraId="1E7EB946" w14:textId="77777777" w:rsidR="004604CF" w:rsidRPr="00616564" w:rsidRDefault="004604CF" w:rsidP="0046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6" w:type="dxa"/>
            <w:gridSpan w:val="3"/>
            <w:vAlign w:val="bottom"/>
          </w:tcPr>
          <w:p w14:paraId="7E967244" w14:textId="77777777" w:rsidR="004604CF" w:rsidRPr="00616564" w:rsidRDefault="004604CF" w:rsidP="004604CF">
            <w:pPr>
              <w:tabs>
                <w:tab w:val="clear" w:pos="454"/>
                <w:tab w:val="decimal" w:pos="46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616564">
              <w:rPr>
                <w:rFonts w:ascii="Angsana New" w:hAnsi="Angsana New"/>
                <w:i/>
                <w:iCs/>
                <w:sz w:val="24"/>
                <w:szCs w:val="24"/>
                <w:lang w:val="en-GB"/>
              </w:rPr>
              <w:t>(</w:t>
            </w:r>
            <w:r w:rsidRPr="00616564">
              <w:rPr>
                <w:rFonts w:ascii="Angsana New" w:hAnsi="Angsana New"/>
                <w:i/>
                <w:iCs/>
                <w:sz w:val="24"/>
                <w:szCs w:val="24"/>
                <w:cs/>
                <w:lang w:val="en-GB"/>
              </w:rPr>
              <w:t>ร้อยละ</w:t>
            </w:r>
            <w:r w:rsidRPr="00616564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13" w:type="dxa"/>
            <w:gridSpan w:val="2"/>
            <w:vAlign w:val="bottom"/>
          </w:tcPr>
          <w:p w14:paraId="6CAA919D" w14:textId="77777777" w:rsidR="004604CF" w:rsidRPr="00616564" w:rsidRDefault="004604CF" w:rsidP="004604CF">
            <w:pPr>
              <w:tabs>
                <w:tab w:val="decimal" w:pos="75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592" w:type="dxa"/>
            <w:gridSpan w:val="22"/>
            <w:vAlign w:val="bottom"/>
          </w:tcPr>
          <w:p w14:paraId="66A11810" w14:textId="77777777" w:rsidR="004604CF" w:rsidRPr="00616564" w:rsidRDefault="004604CF" w:rsidP="004604CF">
            <w:pPr>
              <w:tabs>
                <w:tab w:val="decimal" w:pos="58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616564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(</w:t>
            </w:r>
            <w:r w:rsidRPr="00616564">
              <w:rPr>
                <w:rFonts w:ascii="Angsana New" w:eastAsia="Times New Roman" w:hAnsi="Angsana New" w:hint="cs"/>
                <w:i/>
                <w:iCs/>
                <w:sz w:val="24"/>
                <w:szCs w:val="24"/>
                <w:cs/>
              </w:rPr>
              <w:t>ล้านบาท</w:t>
            </w:r>
            <w:r w:rsidRPr="00616564">
              <w:rPr>
                <w:rFonts w:ascii="Angsana New" w:eastAsia="Times New Roman" w:hAnsi="Angsana New" w:hint="cs"/>
                <w:i/>
                <w:iCs/>
                <w:sz w:val="24"/>
                <w:szCs w:val="24"/>
              </w:rPr>
              <w:t>)</w:t>
            </w:r>
          </w:p>
        </w:tc>
      </w:tr>
      <w:tr w:rsidR="004604CF" w:rsidRPr="00616564" w14:paraId="6BA4AAD2" w14:textId="77777777" w:rsidTr="00A32BE6">
        <w:trPr>
          <w:cantSplit/>
        </w:trPr>
        <w:tc>
          <w:tcPr>
            <w:tcW w:w="2970" w:type="dxa"/>
            <w:vAlign w:val="bottom"/>
          </w:tcPr>
          <w:p w14:paraId="20C4E0EE" w14:textId="77777777" w:rsidR="004604CF" w:rsidRPr="00616564" w:rsidRDefault="004604CF" w:rsidP="004604CF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</w:rPr>
            </w:pPr>
          </w:p>
        </w:tc>
        <w:tc>
          <w:tcPr>
            <w:tcW w:w="2520" w:type="dxa"/>
          </w:tcPr>
          <w:p w14:paraId="3BF5C73A" w14:textId="77777777" w:rsidR="004604CF" w:rsidRPr="00616564" w:rsidRDefault="004604CF" w:rsidP="0046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114" w:hanging="90"/>
              <w:rPr>
                <w:rFonts w:asciiTheme="majorBidi" w:hAnsiTheme="majorBidi" w:cstheme="majorBidi"/>
              </w:rPr>
            </w:pPr>
          </w:p>
        </w:tc>
        <w:tc>
          <w:tcPr>
            <w:tcW w:w="918" w:type="dxa"/>
          </w:tcPr>
          <w:p w14:paraId="5EE8E1D2" w14:textId="77777777" w:rsidR="004604CF" w:rsidRPr="00616564" w:rsidRDefault="004604CF" w:rsidP="0046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30" w:type="dxa"/>
          </w:tcPr>
          <w:p w14:paraId="272C28C1" w14:textId="77777777" w:rsidR="004604CF" w:rsidRPr="00616564" w:rsidRDefault="004604CF" w:rsidP="0046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80" w:right="-180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</w:tcPr>
          <w:p w14:paraId="64244A6E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</w:rPr>
            </w:pPr>
          </w:p>
        </w:tc>
        <w:tc>
          <w:tcPr>
            <w:tcW w:w="666" w:type="dxa"/>
            <w:gridSpan w:val="2"/>
          </w:tcPr>
          <w:p w14:paraId="5F484164" w14:textId="77777777" w:rsidR="004604CF" w:rsidRPr="00616564" w:rsidRDefault="004604CF" w:rsidP="0046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13" w:type="dxa"/>
            <w:gridSpan w:val="2"/>
          </w:tcPr>
          <w:p w14:paraId="72017497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651" w:type="dxa"/>
          </w:tcPr>
          <w:p w14:paraId="3CE2A7D6" w14:textId="77777777" w:rsidR="004604CF" w:rsidRPr="00616564" w:rsidRDefault="004604CF" w:rsidP="004604C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5E4D94A2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630" w:type="dxa"/>
            <w:gridSpan w:val="2"/>
          </w:tcPr>
          <w:p w14:paraId="614BE729" w14:textId="77777777" w:rsidR="004604CF" w:rsidRPr="00616564" w:rsidRDefault="004604CF" w:rsidP="004604C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gridSpan w:val="2"/>
          </w:tcPr>
          <w:p w14:paraId="37F007B5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 w:bidi="ar-SA"/>
              </w:rPr>
            </w:pPr>
          </w:p>
        </w:tc>
        <w:tc>
          <w:tcPr>
            <w:tcW w:w="682" w:type="dxa"/>
          </w:tcPr>
          <w:p w14:paraId="0E646F3E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80" w:type="dxa"/>
          </w:tcPr>
          <w:p w14:paraId="3E0C51C0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29" w:type="dxa"/>
            <w:gridSpan w:val="2"/>
          </w:tcPr>
          <w:p w14:paraId="79A8FD60" w14:textId="77777777" w:rsidR="004604CF" w:rsidRPr="00616564" w:rsidRDefault="004604CF" w:rsidP="004604C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80" w:type="dxa"/>
            <w:gridSpan w:val="2"/>
          </w:tcPr>
          <w:p w14:paraId="630D48C7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669" w:type="dxa"/>
          </w:tcPr>
          <w:p w14:paraId="0FADF2B5" w14:textId="77777777" w:rsidR="004604CF" w:rsidRPr="00616564" w:rsidRDefault="004604CF" w:rsidP="004604C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</w:tcPr>
          <w:p w14:paraId="1F44B943" w14:textId="77777777" w:rsidR="004604CF" w:rsidRPr="00616564" w:rsidRDefault="004604CF" w:rsidP="004604CF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0" w:type="dxa"/>
            <w:gridSpan w:val="2"/>
          </w:tcPr>
          <w:p w14:paraId="2A83F8F6" w14:textId="77777777" w:rsidR="004604CF" w:rsidRPr="00616564" w:rsidRDefault="004604CF" w:rsidP="004604C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78" w:type="dxa"/>
            <w:gridSpan w:val="2"/>
          </w:tcPr>
          <w:p w14:paraId="23F2C2FF" w14:textId="77777777" w:rsidR="004604CF" w:rsidRPr="00616564" w:rsidRDefault="004604CF" w:rsidP="004604C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58" w:type="dxa"/>
            <w:vAlign w:val="bottom"/>
          </w:tcPr>
          <w:p w14:paraId="332F6B02" w14:textId="77777777" w:rsidR="004604CF" w:rsidRPr="00616564" w:rsidRDefault="004604CF" w:rsidP="004604C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80" w:type="dxa"/>
            <w:vAlign w:val="bottom"/>
          </w:tcPr>
          <w:p w14:paraId="3D28F24F" w14:textId="77777777" w:rsidR="004604CF" w:rsidRPr="00616564" w:rsidRDefault="004604CF" w:rsidP="004604C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5" w:type="dxa"/>
            <w:gridSpan w:val="2"/>
            <w:vAlign w:val="bottom"/>
          </w:tcPr>
          <w:p w14:paraId="66E49E95" w14:textId="77777777" w:rsidR="004604CF" w:rsidRPr="00616564" w:rsidRDefault="004604CF" w:rsidP="004604CF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4604CF" w:rsidRPr="00616564" w14:paraId="5C603259" w14:textId="77777777" w:rsidTr="00A32BE6">
        <w:trPr>
          <w:cantSplit/>
        </w:trPr>
        <w:tc>
          <w:tcPr>
            <w:tcW w:w="2970" w:type="dxa"/>
            <w:vAlign w:val="bottom"/>
          </w:tcPr>
          <w:p w14:paraId="273A1B53" w14:textId="77777777" w:rsidR="004604CF" w:rsidRPr="00616564" w:rsidRDefault="004604CF" w:rsidP="004604CF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การร่วมค้าทางตรง</w:t>
            </w:r>
          </w:p>
        </w:tc>
        <w:tc>
          <w:tcPr>
            <w:tcW w:w="2520" w:type="dxa"/>
          </w:tcPr>
          <w:p w14:paraId="7B36FB51" w14:textId="77777777" w:rsidR="004604CF" w:rsidRPr="00616564" w:rsidRDefault="004604CF" w:rsidP="0046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114" w:hanging="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07544D2A" w14:textId="77777777" w:rsidR="004604CF" w:rsidRPr="00616564" w:rsidRDefault="004604CF" w:rsidP="0046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14:paraId="4820E5C0" w14:textId="77777777" w:rsidR="004604CF" w:rsidRPr="00616564" w:rsidRDefault="004604CF" w:rsidP="0046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</w:tcPr>
          <w:p w14:paraId="311AD802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14:paraId="6DDD95B9" w14:textId="77777777" w:rsidR="004604CF" w:rsidRPr="00616564" w:rsidRDefault="004604CF" w:rsidP="00460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" w:type="dxa"/>
            <w:gridSpan w:val="2"/>
          </w:tcPr>
          <w:p w14:paraId="68C5C19B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</w:tcPr>
          <w:p w14:paraId="05A14AA1" w14:textId="77777777" w:rsidR="004604CF" w:rsidRPr="00616564" w:rsidRDefault="004604CF" w:rsidP="004604C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17B8A482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gridSpan w:val="2"/>
          </w:tcPr>
          <w:p w14:paraId="218BD48A" w14:textId="77777777" w:rsidR="004604CF" w:rsidRPr="00616564" w:rsidRDefault="004604CF" w:rsidP="004604CF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gridSpan w:val="2"/>
          </w:tcPr>
          <w:p w14:paraId="0C656649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</w:tcPr>
          <w:p w14:paraId="2911C22E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29533960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gridSpan w:val="2"/>
          </w:tcPr>
          <w:p w14:paraId="78CCE978" w14:textId="77777777" w:rsidR="004604CF" w:rsidRPr="00616564" w:rsidRDefault="004604CF" w:rsidP="004604CF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  <w:gridSpan w:val="2"/>
          </w:tcPr>
          <w:p w14:paraId="68259960" w14:textId="77777777" w:rsidR="004604CF" w:rsidRPr="00616564" w:rsidRDefault="004604CF" w:rsidP="004604CF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</w:tcPr>
          <w:p w14:paraId="0579F097" w14:textId="77777777" w:rsidR="004604CF" w:rsidRPr="00616564" w:rsidRDefault="004604CF" w:rsidP="004604CF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0F75DF" w14:textId="77777777" w:rsidR="004604CF" w:rsidRPr="00616564" w:rsidRDefault="004604CF" w:rsidP="004604CF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1629BB83" w14:textId="77777777" w:rsidR="004604CF" w:rsidRPr="00616564" w:rsidRDefault="004604CF" w:rsidP="004604CF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gridSpan w:val="2"/>
          </w:tcPr>
          <w:p w14:paraId="5A0B5FB6" w14:textId="77777777" w:rsidR="004604CF" w:rsidRPr="00616564" w:rsidRDefault="004604CF" w:rsidP="004604C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vAlign w:val="bottom"/>
          </w:tcPr>
          <w:p w14:paraId="0163C221" w14:textId="77777777" w:rsidR="004604CF" w:rsidRPr="00616564" w:rsidRDefault="004604CF" w:rsidP="004604C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1B2CE0" w14:textId="77777777" w:rsidR="004604CF" w:rsidRPr="00616564" w:rsidRDefault="004604CF" w:rsidP="004604CF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dxa"/>
            <w:gridSpan w:val="2"/>
            <w:vAlign w:val="bottom"/>
          </w:tcPr>
          <w:p w14:paraId="0C9572C2" w14:textId="77777777" w:rsidR="004604CF" w:rsidRPr="00616564" w:rsidRDefault="004604CF" w:rsidP="004604CF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51D0" w:rsidRPr="00616564" w14:paraId="106CC2EF" w14:textId="77777777" w:rsidTr="00A32BE6">
        <w:trPr>
          <w:cantSplit/>
        </w:trPr>
        <w:tc>
          <w:tcPr>
            <w:tcW w:w="2970" w:type="dxa"/>
          </w:tcPr>
          <w:p w14:paraId="7178712C" w14:textId="77777777" w:rsidR="004451D0" w:rsidRPr="00616564" w:rsidRDefault="004451D0" w:rsidP="004451D0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</w:t>
            </w:r>
            <w:r w:rsidRPr="0061656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16564">
              <w:rPr>
                <w:rFonts w:asciiTheme="majorBidi" w:hAnsiTheme="majorBidi" w:cstheme="majorBidi"/>
                <w:sz w:val="24"/>
                <w:szCs w:val="24"/>
                <w:cs/>
              </w:rPr>
              <w:t>ไทย อีทอกซีเลท จำกัด</w:t>
            </w:r>
          </w:p>
        </w:tc>
        <w:tc>
          <w:tcPr>
            <w:tcW w:w="2520" w:type="dxa"/>
          </w:tcPr>
          <w:p w14:paraId="349A93F4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5" w:right="-114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hint="cs"/>
                <w:sz w:val="24"/>
                <w:szCs w:val="24"/>
                <w:cs/>
              </w:rPr>
              <w:t>ผลิตและจำหน่ายผลิตภัณฑ์แฟตตี้แอลกอฮอล์อีทอกซีเลท</w:t>
            </w:r>
          </w:p>
        </w:tc>
        <w:tc>
          <w:tcPr>
            <w:tcW w:w="918" w:type="dxa"/>
          </w:tcPr>
          <w:p w14:paraId="292AD1EE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</w:tcPr>
          <w:p w14:paraId="6AC46C94" w14:textId="10371D64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5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78" w:type="dxa"/>
          </w:tcPr>
          <w:p w14:paraId="0C8650CC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gridSpan w:val="2"/>
          </w:tcPr>
          <w:p w14:paraId="17D64C4C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213" w:type="dxa"/>
            <w:gridSpan w:val="2"/>
          </w:tcPr>
          <w:p w14:paraId="1339BD34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291C3335" w14:textId="0119F3E1" w:rsidR="004451D0" w:rsidRPr="00616564" w:rsidRDefault="004451D0" w:rsidP="004451D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A26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80" w:type="dxa"/>
          </w:tcPr>
          <w:p w14:paraId="39E53E63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gridSpan w:val="2"/>
            <w:tcBorders>
              <w:bottom w:val="single" w:sz="4" w:space="0" w:color="auto"/>
            </w:tcBorders>
          </w:tcPr>
          <w:p w14:paraId="2A973668" w14:textId="77777777" w:rsidR="004451D0" w:rsidRPr="00616564" w:rsidRDefault="004451D0" w:rsidP="004451D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80" w:type="dxa"/>
            <w:gridSpan w:val="2"/>
          </w:tcPr>
          <w:p w14:paraId="060EF07A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tcBorders>
              <w:bottom w:val="single" w:sz="4" w:space="0" w:color="auto"/>
            </w:tcBorders>
          </w:tcPr>
          <w:p w14:paraId="062C30BF" w14:textId="3EFF9788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02A2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6856BA3E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29" w:type="dxa"/>
            <w:gridSpan w:val="2"/>
            <w:tcBorders>
              <w:bottom w:val="single" w:sz="4" w:space="0" w:color="auto"/>
            </w:tcBorders>
          </w:tcPr>
          <w:p w14:paraId="6233D8D4" w14:textId="6C7617BD" w:rsidR="004451D0" w:rsidRPr="00616564" w:rsidRDefault="004451D0" w:rsidP="004451D0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02A26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gridSpan w:val="2"/>
          </w:tcPr>
          <w:p w14:paraId="7A1223F7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69" w:type="dxa"/>
            <w:tcBorders>
              <w:bottom w:val="single" w:sz="4" w:space="0" w:color="auto"/>
            </w:tcBorders>
          </w:tcPr>
          <w:p w14:paraId="24FAAA9A" w14:textId="44BF0884" w:rsidR="004451D0" w:rsidRPr="00616564" w:rsidRDefault="004451D0" w:rsidP="004451D0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A26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80" w:type="dxa"/>
          </w:tcPr>
          <w:p w14:paraId="3F6F90C4" w14:textId="77777777" w:rsidR="004451D0" w:rsidRPr="00616564" w:rsidRDefault="004451D0" w:rsidP="004451D0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</w:tcPr>
          <w:p w14:paraId="3611793C" w14:textId="77777777" w:rsidR="004451D0" w:rsidRPr="00616564" w:rsidRDefault="004451D0" w:rsidP="004451D0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sz w:val="24"/>
                <w:szCs w:val="24"/>
              </w:rPr>
              <w:t>691</w:t>
            </w:r>
          </w:p>
        </w:tc>
        <w:tc>
          <w:tcPr>
            <w:tcW w:w="178" w:type="dxa"/>
            <w:gridSpan w:val="2"/>
          </w:tcPr>
          <w:p w14:paraId="5764B7F4" w14:textId="77777777" w:rsidR="004451D0" w:rsidRPr="00616564" w:rsidRDefault="004451D0" w:rsidP="004451D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8" w:type="dxa"/>
            <w:tcBorders>
              <w:bottom w:val="single" w:sz="4" w:space="0" w:color="auto"/>
            </w:tcBorders>
          </w:tcPr>
          <w:p w14:paraId="4DF1FE95" w14:textId="24AF430A" w:rsidR="004451D0" w:rsidRPr="00616564" w:rsidRDefault="004451D0" w:rsidP="004451D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02A26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180" w:type="dxa"/>
          </w:tcPr>
          <w:p w14:paraId="57C06608" w14:textId="77777777" w:rsidR="004451D0" w:rsidRPr="00616564" w:rsidRDefault="004451D0" w:rsidP="004451D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95" w:type="dxa"/>
            <w:gridSpan w:val="2"/>
            <w:tcBorders>
              <w:bottom w:val="single" w:sz="4" w:space="0" w:color="auto"/>
            </w:tcBorders>
          </w:tcPr>
          <w:p w14:paraId="0B171AD3" w14:textId="72C84705" w:rsidR="004451D0" w:rsidRPr="00616564" w:rsidRDefault="004451D0" w:rsidP="004451D0">
            <w:pPr>
              <w:tabs>
                <w:tab w:val="decimal" w:pos="33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</w:tr>
      <w:tr w:rsidR="004451D0" w:rsidRPr="00616564" w14:paraId="6262D403" w14:textId="77777777" w:rsidTr="00A32BE6">
        <w:trPr>
          <w:cantSplit/>
        </w:trPr>
        <w:tc>
          <w:tcPr>
            <w:tcW w:w="2970" w:type="dxa"/>
            <w:vAlign w:val="bottom"/>
          </w:tcPr>
          <w:p w14:paraId="377EF9BB" w14:textId="77777777" w:rsidR="004451D0" w:rsidRPr="00616564" w:rsidRDefault="004451D0" w:rsidP="004451D0">
            <w:pPr>
              <w:tabs>
                <w:tab w:val="left" w:pos="360"/>
              </w:tabs>
              <w:spacing w:line="240" w:lineRule="auto"/>
              <w:ind w:left="9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รวมเงินลงทุนในการร่วมค้า</w:t>
            </w:r>
          </w:p>
        </w:tc>
        <w:tc>
          <w:tcPr>
            <w:tcW w:w="2520" w:type="dxa"/>
          </w:tcPr>
          <w:p w14:paraId="1D3F4989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14:paraId="1FF4D501" w14:textId="77777777" w:rsidR="004451D0" w:rsidRPr="00616564" w:rsidRDefault="004451D0" w:rsidP="004451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vAlign w:val="bottom"/>
          </w:tcPr>
          <w:p w14:paraId="0E9C3EBD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1B1F950E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 w:right="-1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6" w:type="dxa"/>
            <w:gridSpan w:val="2"/>
            <w:vAlign w:val="bottom"/>
          </w:tcPr>
          <w:p w14:paraId="25A5FD00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13" w:type="dxa"/>
            <w:gridSpan w:val="2"/>
            <w:vAlign w:val="bottom"/>
          </w:tcPr>
          <w:p w14:paraId="6BE7A457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D9DE8" w14:textId="77777777" w:rsidR="004451D0" w:rsidRPr="00502A26" w:rsidRDefault="004451D0" w:rsidP="004451D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3098986A" w14:textId="2E8FBCB4" w:rsidR="004451D0" w:rsidRPr="00616564" w:rsidRDefault="004451D0" w:rsidP="004451D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2A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80" w:type="dxa"/>
            <w:vAlign w:val="bottom"/>
          </w:tcPr>
          <w:p w14:paraId="691BE941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D05F24" w14:textId="77777777" w:rsidR="004451D0" w:rsidRPr="00616564" w:rsidRDefault="004451D0" w:rsidP="004451D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80" w:type="dxa"/>
            <w:gridSpan w:val="2"/>
            <w:vAlign w:val="bottom"/>
          </w:tcPr>
          <w:p w14:paraId="4ADEE3EF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B2B67" w14:textId="6E652169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02A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6A1CF79D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544322" w14:textId="17E838E3" w:rsidR="004451D0" w:rsidRPr="00616564" w:rsidRDefault="004451D0" w:rsidP="004451D0">
            <w:pPr>
              <w:tabs>
                <w:tab w:val="decimal" w:pos="33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502A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gridSpan w:val="2"/>
            <w:vAlign w:val="bottom"/>
          </w:tcPr>
          <w:p w14:paraId="5FA06E47" w14:textId="77777777" w:rsidR="004451D0" w:rsidRPr="00616564" w:rsidRDefault="004451D0" w:rsidP="004451D0">
            <w:pPr>
              <w:tabs>
                <w:tab w:val="clear" w:pos="454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68B5D" w14:textId="77777777" w:rsidR="004451D0" w:rsidRPr="00502A26" w:rsidRDefault="004451D0" w:rsidP="004451D0">
            <w:pPr>
              <w:tabs>
                <w:tab w:val="decimal" w:pos="5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28B38E9C" w14:textId="490D5FB4" w:rsidR="004451D0" w:rsidRPr="00616564" w:rsidRDefault="004451D0" w:rsidP="004451D0">
            <w:pPr>
              <w:tabs>
                <w:tab w:val="decimal" w:pos="519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2A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80" w:type="dxa"/>
            <w:vAlign w:val="bottom"/>
          </w:tcPr>
          <w:p w14:paraId="0B72B0F8" w14:textId="77777777" w:rsidR="004451D0" w:rsidRPr="00616564" w:rsidRDefault="004451D0" w:rsidP="004451D0">
            <w:pPr>
              <w:tabs>
                <w:tab w:val="clear" w:pos="454"/>
                <w:tab w:val="decimal" w:pos="-8809"/>
                <w:tab w:val="decimal" w:pos="46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BD9B5" w14:textId="77777777" w:rsidR="004451D0" w:rsidRPr="00616564" w:rsidRDefault="004451D0" w:rsidP="004451D0">
            <w:pPr>
              <w:tabs>
                <w:tab w:val="decimal" w:pos="510"/>
              </w:tabs>
              <w:spacing w:line="240" w:lineRule="auto"/>
              <w:ind w:left="-8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178" w:type="dxa"/>
            <w:gridSpan w:val="2"/>
          </w:tcPr>
          <w:p w14:paraId="5DDBD6C2" w14:textId="77777777" w:rsidR="004451D0" w:rsidRPr="00616564" w:rsidRDefault="004451D0" w:rsidP="004451D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CAC0CB" w14:textId="72ABA754" w:rsidR="004451D0" w:rsidRPr="00616564" w:rsidRDefault="004451D0" w:rsidP="004451D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2A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180" w:type="dxa"/>
            <w:vAlign w:val="bottom"/>
          </w:tcPr>
          <w:p w14:paraId="5E53104C" w14:textId="77777777" w:rsidR="004451D0" w:rsidRPr="00616564" w:rsidRDefault="004451D0" w:rsidP="004451D0">
            <w:pPr>
              <w:tabs>
                <w:tab w:val="decimal" w:pos="54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A52AAC" w14:textId="36281D23" w:rsidR="004451D0" w:rsidRPr="00616564" w:rsidRDefault="004451D0" w:rsidP="004451D0">
            <w:pPr>
              <w:tabs>
                <w:tab w:val="decimal" w:pos="483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102</w:t>
            </w:r>
          </w:p>
        </w:tc>
      </w:tr>
    </w:tbl>
    <w:p w14:paraId="046C5488" w14:textId="77777777" w:rsidR="001D4979" w:rsidRPr="00616564" w:rsidRDefault="001D4979" w:rsidP="001D4979">
      <w:pPr>
        <w:tabs>
          <w:tab w:val="left" w:pos="180"/>
          <w:tab w:val="left" w:pos="270"/>
        </w:tabs>
        <w:ind w:right="-44"/>
        <w:rPr>
          <w:rFonts w:asciiTheme="majorBidi" w:hAnsiTheme="majorBidi" w:cstheme="majorBidi"/>
          <w:b/>
          <w:bCs/>
          <w:sz w:val="22"/>
          <w:szCs w:val="22"/>
        </w:rPr>
      </w:pPr>
    </w:p>
    <w:p w14:paraId="5A01400F" w14:textId="0E9CB57D" w:rsidR="00CF4E1F" w:rsidRPr="00616564" w:rsidRDefault="00CF4E1F" w:rsidP="00392CB4">
      <w:pPr>
        <w:tabs>
          <w:tab w:val="left" w:pos="180"/>
          <w:tab w:val="left" w:pos="270"/>
        </w:tabs>
        <w:ind w:right="-44"/>
        <w:jc w:val="thaiDistribute"/>
        <w:rPr>
          <w:rFonts w:asciiTheme="majorBidi" w:hAnsiTheme="majorBidi" w:cstheme="majorBidi"/>
          <w:b/>
          <w:bCs/>
          <w:sz w:val="22"/>
          <w:szCs w:val="22"/>
          <w:cs/>
        </w:rPr>
      </w:pPr>
    </w:p>
    <w:p w14:paraId="526F491C" w14:textId="77777777" w:rsidR="002A4FAD" w:rsidRPr="00616564" w:rsidRDefault="002A4FAD" w:rsidP="007E197D">
      <w:pPr>
        <w:ind w:right="-44"/>
        <w:rPr>
          <w:rFonts w:asciiTheme="majorBidi" w:hAnsiTheme="majorBidi" w:cstheme="majorBidi"/>
          <w:b/>
          <w:bCs/>
          <w:sz w:val="22"/>
          <w:szCs w:val="22"/>
        </w:rPr>
      </w:pPr>
    </w:p>
    <w:p w14:paraId="39A81771" w14:textId="77777777" w:rsidR="00E81545" w:rsidRPr="00616564" w:rsidRDefault="00E81545" w:rsidP="00F454DB">
      <w:pPr>
        <w:rPr>
          <w:rFonts w:asciiTheme="majorBidi" w:hAnsiTheme="majorBidi" w:cstheme="majorBidi"/>
          <w:sz w:val="32"/>
          <w:szCs w:val="32"/>
          <w:cs/>
        </w:rPr>
        <w:sectPr w:rsidR="00E81545" w:rsidRPr="00616564" w:rsidSect="00521944">
          <w:headerReference w:type="default" r:id="rId21"/>
          <w:footerReference w:type="default" r:id="rId22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0098294A" w14:textId="671436F5" w:rsidR="005C27EF" w:rsidRPr="00616564" w:rsidRDefault="005C27EF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อาคารและอุปกรณ์</w:t>
      </w:r>
      <w:r w:rsidRPr="00616564">
        <w:rPr>
          <w:rFonts w:asciiTheme="majorBidi" w:hAnsiTheme="majorBidi" w:cstheme="majorBidi"/>
          <w:b/>
          <w:bCs/>
          <w:sz w:val="30"/>
          <w:szCs w:val="30"/>
          <w:rtl/>
          <w:cs/>
        </w:rPr>
        <w:t xml:space="preserve"> </w:t>
      </w:r>
    </w:p>
    <w:p w14:paraId="548F8F65" w14:textId="3D1B1D74" w:rsidR="001D4979" w:rsidRDefault="001D4979" w:rsidP="006F6FDF">
      <w:pPr>
        <w:pStyle w:val="block"/>
        <w:spacing w:after="0" w:line="240" w:lineRule="auto"/>
        <w:rPr>
          <w:rFonts w:asciiTheme="majorBidi" w:hAnsiTheme="majorBidi" w:cstheme="majorBidi"/>
          <w:spacing w:val="-8"/>
          <w:sz w:val="30"/>
          <w:szCs w:val="30"/>
        </w:rPr>
      </w:pPr>
    </w:p>
    <w:tbl>
      <w:tblPr>
        <w:tblW w:w="9106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36"/>
        <w:gridCol w:w="1296"/>
        <w:gridCol w:w="178"/>
        <w:gridCol w:w="1296"/>
      </w:tblGrid>
      <w:tr w:rsidR="004351BF" w:rsidRPr="005B3016" w14:paraId="3BE3F859" w14:textId="77777777" w:rsidTr="00A046B8">
        <w:trPr>
          <w:cantSplit/>
          <w:trHeight w:val="389"/>
          <w:tblHeader/>
        </w:trPr>
        <w:tc>
          <w:tcPr>
            <w:tcW w:w="6336" w:type="dxa"/>
            <w:vAlign w:val="bottom"/>
          </w:tcPr>
          <w:p w14:paraId="3D15E0EB" w14:textId="77777777" w:rsidR="004351BF" w:rsidRPr="00EF18DB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142" w:hanging="13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หก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296" w:type="dxa"/>
            <w:vAlign w:val="bottom"/>
          </w:tcPr>
          <w:p w14:paraId="0B6273B0" w14:textId="77777777" w:rsidR="004351BF" w:rsidRPr="005B301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78" w:type="dxa"/>
            <w:vAlign w:val="bottom"/>
          </w:tcPr>
          <w:p w14:paraId="5AFCD205" w14:textId="77777777" w:rsidR="004351BF" w:rsidRPr="005B301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011F4AA" w14:textId="77777777" w:rsidR="004351BF" w:rsidRPr="005B301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B301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351BF" w:rsidRPr="003C439B" w14:paraId="7B26BB9D" w14:textId="77777777" w:rsidTr="00A046B8">
        <w:trPr>
          <w:cantSplit/>
          <w:trHeight w:val="389"/>
          <w:tblHeader/>
        </w:trPr>
        <w:tc>
          <w:tcPr>
            <w:tcW w:w="6336" w:type="dxa"/>
          </w:tcPr>
          <w:p w14:paraId="33BB38F6" w14:textId="77777777" w:rsidR="004351BF" w:rsidRPr="006747B6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142" w:hanging="9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0" w:type="dxa"/>
            <w:gridSpan w:val="3"/>
            <w:vAlign w:val="bottom"/>
          </w:tcPr>
          <w:p w14:paraId="30850BE9" w14:textId="77777777" w:rsidR="004351BF" w:rsidRPr="003C439B" w:rsidRDefault="004351BF" w:rsidP="00A046B8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9D3BF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D3A50" w:rsidRPr="005B3016" w14:paraId="0370DDD5" w14:textId="77777777" w:rsidTr="00A046B8">
        <w:trPr>
          <w:cantSplit/>
        </w:trPr>
        <w:tc>
          <w:tcPr>
            <w:tcW w:w="6336" w:type="dxa"/>
          </w:tcPr>
          <w:p w14:paraId="17F86B4D" w14:textId="56F88416" w:rsidR="006D3A50" w:rsidRPr="00CB5126" w:rsidRDefault="006D3A50" w:rsidP="006D3A50">
            <w:pPr>
              <w:pStyle w:val="acctfourfigures"/>
              <w:tabs>
                <w:tab w:val="clear" w:pos="765"/>
                <w:tab w:val="left" w:pos="1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ซื้อสินทรัพย์และโอนเข้า </w:t>
            </w:r>
            <w:r w:rsidR="00492A7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ราคาทุน</w:t>
            </w:r>
          </w:p>
        </w:tc>
        <w:tc>
          <w:tcPr>
            <w:tcW w:w="1296" w:type="dxa"/>
          </w:tcPr>
          <w:p w14:paraId="303926CA" w14:textId="66617FD2" w:rsidR="006D3A50" w:rsidRPr="005B3016" w:rsidRDefault="006D3A50" w:rsidP="006D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178" w:type="dxa"/>
            <w:vAlign w:val="bottom"/>
          </w:tcPr>
          <w:p w14:paraId="1B91E79B" w14:textId="77777777" w:rsidR="006D3A50" w:rsidRPr="005B3016" w:rsidRDefault="006D3A50" w:rsidP="006D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476EDF14" w14:textId="457177FA" w:rsidR="006D3A50" w:rsidRPr="005B3016" w:rsidRDefault="006D3A50" w:rsidP="006D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</w:rPr>
              <w:t>118</w:t>
            </w:r>
          </w:p>
        </w:tc>
      </w:tr>
      <w:tr w:rsidR="006D3A50" w:rsidRPr="005B3016" w14:paraId="650590D9" w14:textId="77777777" w:rsidTr="00A046B8">
        <w:trPr>
          <w:cantSplit/>
        </w:trPr>
        <w:tc>
          <w:tcPr>
            <w:tcW w:w="6336" w:type="dxa"/>
          </w:tcPr>
          <w:p w14:paraId="1BFAE682" w14:textId="77777777" w:rsidR="006D3A50" w:rsidRPr="005B3016" w:rsidRDefault="006D3A50" w:rsidP="006D3A50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จำหน่ายและโอนออก 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- 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ราคาตามบัญชี</w:t>
            </w:r>
            <w:r w:rsidRPr="005B301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369D090" w14:textId="2D147FBF" w:rsidR="006D3A50" w:rsidRPr="005B3016" w:rsidRDefault="006D3A50" w:rsidP="006D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  <w:tc>
          <w:tcPr>
            <w:tcW w:w="178" w:type="dxa"/>
            <w:vAlign w:val="bottom"/>
          </w:tcPr>
          <w:p w14:paraId="0D72D4CB" w14:textId="77777777" w:rsidR="006D3A50" w:rsidRPr="005B3016" w:rsidRDefault="006D3A50" w:rsidP="006D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095A373B" w14:textId="067598A2" w:rsidR="006D3A50" w:rsidRPr="005B3016" w:rsidRDefault="006D3A50" w:rsidP="006D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</w:rPr>
              <w:t>(78)</w:t>
            </w:r>
          </w:p>
        </w:tc>
      </w:tr>
      <w:tr w:rsidR="006D3A50" w14:paraId="6980320D" w14:textId="77777777" w:rsidTr="00A046B8">
        <w:trPr>
          <w:cantSplit/>
        </w:trPr>
        <w:tc>
          <w:tcPr>
            <w:tcW w:w="6336" w:type="dxa"/>
          </w:tcPr>
          <w:p w14:paraId="2192BA70" w14:textId="77777777" w:rsidR="006D3A50" w:rsidRPr="005B3016" w:rsidRDefault="006D3A50" w:rsidP="006D3A50">
            <w:pPr>
              <w:spacing w:line="240" w:lineRule="auto"/>
              <w:ind w:right="-9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150719DB" w14:textId="686D34F3" w:rsidR="006D3A50" w:rsidRDefault="006D3A50" w:rsidP="006D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</w:rPr>
              <w:t>(201)</w:t>
            </w:r>
          </w:p>
        </w:tc>
        <w:tc>
          <w:tcPr>
            <w:tcW w:w="178" w:type="dxa"/>
            <w:vAlign w:val="bottom"/>
          </w:tcPr>
          <w:p w14:paraId="4C779EC1" w14:textId="77777777" w:rsidR="006D3A50" w:rsidRPr="005B3016" w:rsidRDefault="006D3A50" w:rsidP="006D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241234CC" w14:textId="40952DA9" w:rsidR="006D3A50" w:rsidRDefault="006D3A50" w:rsidP="006D3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60"/>
              <w:rPr>
                <w:rFonts w:asciiTheme="majorBidi" w:hAnsiTheme="majorBidi" w:cstheme="majorBidi"/>
                <w:sz w:val="30"/>
                <w:szCs w:val="30"/>
              </w:rPr>
            </w:pPr>
            <w:r w:rsidRPr="00502A26">
              <w:rPr>
                <w:rFonts w:asciiTheme="majorBidi" w:hAnsiTheme="majorBidi" w:cstheme="majorBidi"/>
                <w:sz w:val="30"/>
                <w:szCs w:val="30"/>
              </w:rPr>
              <w:t>(201)</w:t>
            </w:r>
          </w:p>
        </w:tc>
      </w:tr>
    </w:tbl>
    <w:p w14:paraId="45A72011" w14:textId="6AD847D8" w:rsidR="009C4B71" w:rsidRPr="00616564" w:rsidRDefault="009C4B71" w:rsidP="00392CB4">
      <w:pPr>
        <w:pStyle w:val="block"/>
        <w:spacing w:after="0" w:line="240" w:lineRule="auto"/>
        <w:ind w:left="533"/>
        <w:rPr>
          <w:rFonts w:asciiTheme="majorBidi" w:hAnsiTheme="majorBidi" w:cstheme="majorBidi"/>
          <w:spacing w:val="-8"/>
          <w:sz w:val="28"/>
          <w:szCs w:val="28"/>
        </w:rPr>
      </w:pPr>
    </w:p>
    <w:p w14:paraId="5E5D475F" w14:textId="5AD3AC7F" w:rsidR="00A832ED" w:rsidRPr="00616564" w:rsidRDefault="008E6178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="00945306" w:rsidRPr="00616564">
        <w:rPr>
          <w:rFonts w:asciiTheme="majorBidi" w:hAnsiTheme="majorBidi" w:cstheme="majorBidi"/>
          <w:b/>
          <w:bCs/>
          <w:sz w:val="30"/>
          <w:szCs w:val="30"/>
          <w:cs/>
        </w:rPr>
        <w:t>และการจำแนกรายได้</w:t>
      </w:r>
    </w:p>
    <w:p w14:paraId="49F65089" w14:textId="77777777" w:rsidR="00A832ED" w:rsidRPr="00616564" w:rsidRDefault="00A832ED" w:rsidP="00ED1A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732E8650" w14:textId="31D5AF53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กลุ่มบริษัทมีหน่วยงานธุรกิจที่สำคัญซึ่งผลิตสินค้าและให้บริการที่แตกต่างกัน และมีการบริหารจัดการแยกต่างหาก</w:t>
      </w:r>
      <w:r w:rsidRPr="00616564">
        <w:rPr>
          <w:rFonts w:asciiTheme="majorBidi" w:hAnsiTheme="majorBidi" w:cstheme="majorBidi"/>
          <w:sz w:val="30"/>
          <w:szCs w:val="30"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</w:t>
      </w:r>
      <w:r w:rsidRPr="00616564">
        <w:rPr>
          <w:rFonts w:asciiTheme="majorBidi" w:hAnsiTheme="majorBidi" w:cstheme="majorBidi"/>
          <w:sz w:val="30"/>
          <w:szCs w:val="30"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อย่างน้อยทุกไตรมาส การดำเนินงานของแต่ละส่วนงานของกลุ่มบริษัทมี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ส่วนงานดำเนินงานดังนี้</w:t>
      </w:r>
    </w:p>
    <w:p w14:paraId="524856A6" w14:textId="77777777" w:rsidR="00115701" w:rsidRPr="00616564" w:rsidRDefault="00115701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66C19467" w14:textId="43ACBE19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616564">
        <w:rPr>
          <w:rFonts w:asciiTheme="majorBidi" w:hAnsiTheme="majorBidi" w:cstheme="majorBidi"/>
          <w:sz w:val="30"/>
          <w:szCs w:val="30"/>
        </w:rPr>
        <w:t>1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กลุ่มกิจการผลิตภัณฑ์เมทิลเอสเทอร์</w:t>
      </w:r>
    </w:p>
    <w:p w14:paraId="2B672037" w14:textId="25381038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</w:rPr>
        <w:tab/>
      </w:r>
      <w:r w:rsidRPr="00616564">
        <w:rPr>
          <w:rFonts w:asciiTheme="majorBidi" w:hAnsiTheme="majorBidi" w:cstheme="majorBidi"/>
          <w:sz w:val="30"/>
          <w:szCs w:val="30"/>
          <w:cs/>
        </w:rPr>
        <w:t>กลุ่มกิจการผลิตภัณฑ์แฟตตี้แอลกอฮอลส์</w:t>
      </w:r>
    </w:p>
    <w:p w14:paraId="2E4BADEE" w14:textId="77777777" w:rsidR="00A832ED" w:rsidRPr="00616564" w:rsidRDefault="00A832ED" w:rsidP="00A832ED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อื่นๆ                         กลุ่มธุรกิจอื่น</w:t>
      </w:r>
    </w:p>
    <w:p w14:paraId="285C5609" w14:textId="77777777" w:rsidR="00A832ED" w:rsidRPr="00616564" w:rsidRDefault="00A832ED" w:rsidP="00730C2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795D5130" w14:textId="4F8BAEE6" w:rsidR="00A832ED" w:rsidRPr="00616564" w:rsidRDefault="00A832ED" w:rsidP="00A832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การดำเนินงานอื่นๆในงวด </w:t>
      </w:r>
      <w:r w:rsidR="00AA1075" w:rsidRPr="00616564">
        <w:rPr>
          <w:rFonts w:asciiTheme="majorBidi" w:hAnsiTheme="majorBidi" w:cstheme="majorBidi"/>
          <w:sz w:val="30"/>
          <w:szCs w:val="30"/>
        </w:rPr>
        <w:t>256</w:t>
      </w:r>
      <w:r w:rsidR="001D4979" w:rsidRPr="00616564">
        <w:rPr>
          <w:rFonts w:asciiTheme="majorBidi" w:hAnsiTheme="majorBidi" w:cstheme="majorBidi"/>
          <w:sz w:val="30"/>
          <w:szCs w:val="30"/>
        </w:rPr>
        <w:t>6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AA1075" w:rsidRPr="00616564">
        <w:rPr>
          <w:rFonts w:asciiTheme="majorBidi" w:hAnsiTheme="majorBidi" w:cstheme="majorBidi"/>
          <w:sz w:val="30"/>
          <w:szCs w:val="30"/>
        </w:rPr>
        <w:t>256</w:t>
      </w:r>
      <w:r w:rsidR="001D4979" w:rsidRPr="00616564">
        <w:rPr>
          <w:rFonts w:asciiTheme="majorBidi" w:hAnsiTheme="majorBidi" w:cstheme="majorBidi"/>
          <w:sz w:val="30"/>
          <w:szCs w:val="30"/>
        </w:rPr>
        <w:t>5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ยังไม่มีส่วนงานใดที่เข้าเกณฑ์เชิงปริมาณที่ต้องแยกแสดงเป็น</w:t>
      </w:r>
      <w:r w:rsidRPr="00616564">
        <w:rPr>
          <w:rFonts w:asciiTheme="majorBidi" w:hAnsiTheme="majorBidi" w:cstheme="majorBidi"/>
          <w:sz w:val="30"/>
          <w:szCs w:val="30"/>
          <w:cs/>
        </w:rPr>
        <w:br/>
        <w:t xml:space="preserve">ส่วนงานดำเนินงานเพิ่มเติม </w:t>
      </w:r>
    </w:p>
    <w:p w14:paraId="12114FA9" w14:textId="5D6114F9" w:rsidR="00730C26" w:rsidRPr="00616564" w:rsidRDefault="00730C26" w:rsidP="00FF3D0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14:paraId="3AE0D17F" w14:textId="5B2F9922" w:rsidR="00516563" w:rsidRPr="00616564" w:rsidRDefault="00A832E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pacing w:val="-4"/>
          <w:sz w:val="30"/>
          <w:szCs w:val="30"/>
          <w:cs/>
        </w:rPr>
        <w:t>ข้อมูลผลการดำเนินงานของแต่ละส่วนงานดำเนินงาน วัดโดยใช้กำไร (ขาดทุน) ก่อนหักต้นทุนทางการเงิน ภาษีเงินได้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ค่าเสื่อมราคาและค่าตัดจำหน่ายของส่วนงาน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 (ขาดทุน) ก่อนหักต้นทุนทางการเงิน ภาษีเงินได้ ค่าเสื่อมราคาและค่าตัดจำหน่ายในการวัดผลการดำเนินงานนั้นเป็นข้อมูลที่เหมาะสมในการประเมิน</w:t>
      </w:r>
      <w:r w:rsidR="005043D0" w:rsidRPr="00616564">
        <w:rPr>
          <w:rFonts w:asciiTheme="majorBidi" w:hAnsiTheme="majorBidi" w:cstheme="majorBidi"/>
          <w:sz w:val="30"/>
          <w:szCs w:val="30"/>
          <w:cs/>
        </w:rPr>
        <w:br/>
      </w:r>
      <w:r w:rsidRPr="00616564">
        <w:rPr>
          <w:rFonts w:asciiTheme="majorBidi" w:hAnsiTheme="majorBidi" w:cstheme="majorBidi"/>
          <w:sz w:val="30"/>
          <w:szCs w:val="30"/>
          <w:cs/>
        </w:rPr>
        <w:t>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4C12976A" w14:textId="77777777" w:rsidR="0087429D" w:rsidRPr="00616564" w:rsidRDefault="0087429D" w:rsidP="00543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3C5390" w:rsidRPr="000A7295" w14:paraId="26AE4C0C" w14:textId="77777777" w:rsidTr="00A046B8">
        <w:trPr>
          <w:cantSplit/>
          <w:trHeight w:val="155"/>
          <w:tblHeader/>
        </w:trPr>
        <w:tc>
          <w:tcPr>
            <w:tcW w:w="3409" w:type="dxa"/>
          </w:tcPr>
          <w:p w14:paraId="6D765AAA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70812D28" w14:textId="77777777" w:rsidR="003C5390" w:rsidRPr="000A7295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C5390" w:rsidRPr="00077C7C" w14:paraId="71D19995" w14:textId="77777777" w:rsidTr="00A046B8">
        <w:trPr>
          <w:cantSplit/>
          <w:tblHeader/>
        </w:trPr>
        <w:tc>
          <w:tcPr>
            <w:tcW w:w="3409" w:type="dxa"/>
          </w:tcPr>
          <w:p w14:paraId="07A82D39" w14:textId="08DF76DD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วดหก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328" w:type="dxa"/>
            <w:hideMark/>
          </w:tcPr>
          <w:p w14:paraId="59DB9469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57D95C88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48BFA5D2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7B495003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468F846A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0AD7C422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128BF5DD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1E63EAE4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7A36EADE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27DD2FC6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6B7E92C6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C5390" w:rsidRPr="00077C7C" w14:paraId="0F92B0AA" w14:textId="77777777" w:rsidTr="00A046B8">
        <w:trPr>
          <w:cantSplit/>
          <w:tblHeader/>
        </w:trPr>
        <w:tc>
          <w:tcPr>
            <w:tcW w:w="3409" w:type="dxa"/>
            <w:vAlign w:val="center"/>
          </w:tcPr>
          <w:p w14:paraId="10FDD973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758BCF0A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077C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5390" w:rsidRPr="000A7295" w14:paraId="41DA9BE2" w14:textId="77777777" w:rsidTr="00A046B8">
        <w:trPr>
          <w:cantSplit/>
        </w:trPr>
        <w:tc>
          <w:tcPr>
            <w:tcW w:w="3409" w:type="dxa"/>
            <w:vAlign w:val="center"/>
          </w:tcPr>
          <w:p w14:paraId="09903151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7BC0B5CE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B0BA7AF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92CA42F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40A3A772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615B8A5E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0FD81CB5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0D1F616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5C0F87" w:rsidRPr="00077C7C" w14:paraId="1801586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7A9B0A89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28F01704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1DAFC800" w14:textId="10BC938F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6,902</w:t>
            </w:r>
          </w:p>
        </w:tc>
        <w:tc>
          <w:tcPr>
            <w:tcW w:w="183" w:type="dxa"/>
            <w:vAlign w:val="bottom"/>
          </w:tcPr>
          <w:p w14:paraId="7B986FC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20525F2" w14:textId="75CBCC9D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2,504</w:t>
            </w:r>
          </w:p>
        </w:tc>
        <w:tc>
          <w:tcPr>
            <w:tcW w:w="179" w:type="dxa"/>
          </w:tcPr>
          <w:p w14:paraId="3A8D8A1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F81BCD" w14:textId="0B9FC5D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34F7A30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B0F60CB" w14:textId="0B756F78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9,406</w:t>
            </w:r>
          </w:p>
        </w:tc>
      </w:tr>
      <w:tr w:rsidR="005C0F87" w:rsidRPr="00077C7C" w14:paraId="596D2F0B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06A8A58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41F64" w14:textId="2D75A1AD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6,902</w:t>
            </w:r>
          </w:p>
        </w:tc>
        <w:tc>
          <w:tcPr>
            <w:tcW w:w="183" w:type="dxa"/>
            <w:vAlign w:val="bottom"/>
          </w:tcPr>
          <w:p w14:paraId="6094FAE5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6A0C8A" w14:textId="26759D18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2,504</w:t>
            </w:r>
          </w:p>
        </w:tc>
        <w:tc>
          <w:tcPr>
            <w:tcW w:w="179" w:type="dxa"/>
          </w:tcPr>
          <w:p w14:paraId="556FF2C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C2BF86" w14:textId="3341FA72" w:rsidR="005C0F87" w:rsidRPr="00B72FAA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443A46BB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83F9D" w14:textId="0531C360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9,406</w:t>
            </w:r>
          </w:p>
        </w:tc>
      </w:tr>
      <w:tr w:rsidR="005C0F87" w:rsidRPr="003F74F1" w14:paraId="0B81F2B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CB29E00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643A24" w14:textId="14C843B1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(6,701)</w:t>
            </w:r>
          </w:p>
        </w:tc>
        <w:tc>
          <w:tcPr>
            <w:tcW w:w="183" w:type="dxa"/>
            <w:vAlign w:val="bottom"/>
          </w:tcPr>
          <w:p w14:paraId="4F17769B" w14:textId="77777777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22DF824" w14:textId="09187784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(2,059)</w:t>
            </w:r>
          </w:p>
        </w:tc>
        <w:tc>
          <w:tcPr>
            <w:tcW w:w="179" w:type="dxa"/>
          </w:tcPr>
          <w:p w14:paraId="48956321" w14:textId="77777777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08D1F7" w14:textId="6120E09C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3B6BB690" w14:textId="77777777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E47973E" w14:textId="4555BD5A" w:rsidR="005C0F87" w:rsidRPr="003F74F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(8,760)</w:t>
            </w:r>
          </w:p>
        </w:tc>
      </w:tr>
      <w:tr w:rsidR="005C0F87" w:rsidRPr="00077C7C" w14:paraId="21F5D6B5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13489A51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ต้นทุนในการ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จัดจำหน่าย </w:t>
            </w:r>
          </w:p>
          <w:p w14:paraId="6354CE5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477DEE26" w14:textId="61D9889C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(206)</w:t>
            </w:r>
          </w:p>
        </w:tc>
        <w:tc>
          <w:tcPr>
            <w:tcW w:w="183" w:type="dxa"/>
            <w:vAlign w:val="bottom"/>
          </w:tcPr>
          <w:p w14:paraId="4526074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5EF17EEA" w14:textId="0AADB59C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(160)</w:t>
            </w:r>
          </w:p>
        </w:tc>
        <w:tc>
          <w:tcPr>
            <w:tcW w:w="179" w:type="dxa"/>
          </w:tcPr>
          <w:p w14:paraId="719EAE39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F8EAB07" w14:textId="054E0921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4" w:type="dxa"/>
            <w:vAlign w:val="bottom"/>
          </w:tcPr>
          <w:p w14:paraId="4F44222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3DF20B1" w14:textId="1DC0EBE4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(367)</w:t>
            </w:r>
          </w:p>
        </w:tc>
      </w:tr>
      <w:tr w:rsidR="005C0F87" w:rsidRPr="00077C7C" w14:paraId="76C11892" w14:textId="77777777" w:rsidTr="00A046B8">
        <w:trPr>
          <w:cantSplit/>
        </w:trPr>
        <w:tc>
          <w:tcPr>
            <w:tcW w:w="3409" w:type="dxa"/>
            <w:vAlign w:val="bottom"/>
            <w:hideMark/>
          </w:tcPr>
          <w:p w14:paraId="36D67F9B" w14:textId="18C34408" w:rsidR="005C0F87" w:rsidRPr="00077C7C" w:rsidRDefault="005C0F87" w:rsidP="00A1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>กำไร</w:t>
            </w:r>
            <w:r w:rsidR="00A11D2E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val="en-GB"/>
              </w:rPr>
              <w:t xml:space="preserve"> </w:t>
            </w:r>
            <w:r w:rsidR="00A11D2E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(ขาดทุน) </w:t>
            </w: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ก่อนหักต้นทุนทางการเงิน ภาษีเงินได้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28" w:type="dxa"/>
            <w:vAlign w:val="bottom"/>
          </w:tcPr>
          <w:p w14:paraId="5DEA1C2C" w14:textId="715AA20F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11</w:t>
            </w:r>
          </w:p>
        </w:tc>
        <w:tc>
          <w:tcPr>
            <w:tcW w:w="183" w:type="dxa"/>
            <w:vAlign w:val="bottom"/>
          </w:tcPr>
          <w:p w14:paraId="7947AD08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DC5FF12" w14:textId="451CCD0E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288</w:t>
            </w:r>
          </w:p>
        </w:tc>
        <w:tc>
          <w:tcPr>
            <w:tcW w:w="179" w:type="dxa"/>
          </w:tcPr>
          <w:p w14:paraId="3FD7366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E4FA1C1" w14:textId="0D264673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184" w:type="dxa"/>
            <w:vAlign w:val="bottom"/>
          </w:tcPr>
          <w:p w14:paraId="0FFD3EC2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15D638F" w14:textId="10695B3C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298</w:t>
            </w:r>
          </w:p>
        </w:tc>
      </w:tr>
      <w:tr w:rsidR="005C0F87" w:rsidRPr="00077C7C" w14:paraId="51C302E6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68D89F0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595912C6" w14:textId="3D080E0A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83" w:type="dxa"/>
            <w:vAlign w:val="bottom"/>
          </w:tcPr>
          <w:p w14:paraId="49322A38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48A7C97" w14:textId="7CF37271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79" w:type="dxa"/>
          </w:tcPr>
          <w:p w14:paraId="6FDA62F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8130A07" w14:textId="34DDBBC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7D746ADB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6345C3A" w14:textId="397996DD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21</w:t>
            </w:r>
          </w:p>
        </w:tc>
      </w:tr>
      <w:tr w:rsidR="005C0F87" w:rsidRPr="00077C7C" w14:paraId="66F7C217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15305B3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290E7D32" w14:textId="790F6162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183" w:type="dxa"/>
            <w:vAlign w:val="bottom"/>
          </w:tcPr>
          <w:p w14:paraId="2BE5A07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234A8D2A" w14:textId="227A4985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(12)</w:t>
            </w:r>
          </w:p>
        </w:tc>
        <w:tc>
          <w:tcPr>
            <w:tcW w:w="179" w:type="dxa"/>
          </w:tcPr>
          <w:p w14:paraId="7E164F1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8E5D09F" w14:textId="089D6066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3812985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D22B146" w14:textId="1887E0CE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(26)</w:t>
            </w:r>
          </w:p>
        </w:tc>
      </w:tr>
      <w:tr w:rsidR="005C0F87" w:rsidRPr="00077C7C" w14:paraId="6EFA3C66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49DDC95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5C81F867" w14:textId="5E17DEF1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(138)</w:t>
            </w:r>
          </w:p>
        </w:tc>
        <w:tc>
          <w:tcPr>
            <w:tcW w:w="183" w:type="dxa"/>
            <w:vAlign w:val="bottom"/>
          </w:tcPr>
          <w:p w14:paraId="0123738B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8145318" w14:textId="48633F85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(121)</w:t>
            </w:r>
          </w:p>
        </w:tc>
        <w:tc>
          <w:tcPr>
            <w:tcW w:w="179" w:type="dxa"/>
          </w:tcPr>
          <w:p w14:paraId="4EC49104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5FC2ED4" w14:textId="2FC7F7B5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169D55D5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CF2858D" w14:textId="2576AF6D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(259)</w:t>
            </w:r>
          </w:p>
        </w:tc>
      </w:tr>
      <w:tr w:rsidR="005C0F87" w:rsidRPr="00077C7C" w14:paraId="67655674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10EC0E84" w14:textId="7B50DCBF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ส่วนแบ่งกำไรจากเงินลงทุนใน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328" w:type="dxa"/>
            <w:vAlign w:val="bottom"/>
          </w:tcPr>
          <w:p w14:paraId="4AF5A25D" w14:textId="54D0A495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4C629D68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E3D6D87" w14:textId="2288A0BE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79" w:type="dxa"/>
          </w:tcPr>
          <w:p w14:paraId="159FD094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F116D0C" w14:textId="5534A5D0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84" w:type="dxa"/>
            <w:vAlign w:val="bottom"/>
          </w:tcPr>
          <w:p w14:paraId="4A913070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EFC12AD" w14:textId="5FCA05C3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</w:p>
        </w:tc>
      </w:tr>
      <w:tr w:rsidR="005C0F87" w:rsidRPr="00077C7C" w14:paraId="472BBB38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35B297A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vAlign w:val="bottom"/>
          </w:tcPr>
          <w:p w14:paraId="1F70B0A5" w14:textId="6346CA95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3" w:type="dxa"/>
            <w:vAlign w:val="bottom"/>
          </w:tcPr>
          <w:p w14:paraId="41356EA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9E2C5CC" w14:textId="6E8B612D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79" w:type="dxa"/>
          </w:tcPr>
          <w:p w14:paraId="4BCB07BD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46F4B553" w14:textId="644BE493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34DD1EEC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1F8218C" w14:textId="4E8CDA55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sz w:val="30"/>
                <w:szCs w:val="30"/>
              </w:rPr>
              <w:t>24</w:t>
            </w:r>
          </w:p>
        </w:tc>
      </w:tr>
      <w:tr w:rsidR="005C0F87" w:rsidRPr="00077C7C" w14:paraId="11D0533A" w14:textId="77777777" w:rsidTr="00A046B8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73BA387E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vAlign w:val="bottom"/>
          </w:tcPr>
          <w:p w14:paraId="4A164238" w14:textId="2DD6A9E5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(133)</w:t>
            </w:r>
          </w:p>
        </w:tc>
        <w:tc>
          <w:tcPr>
            <w:tcW w:w="183" w:type="dxa"/>
            <w:vAlign w:val="bottom"/>
          </w:tcPr>
          <w:p w14:paraId="52F72F57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6FE00401" w14:textId="741BF87A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201</w:t>
            </w:r>
          </w:p>
        </w:tc>
        <w:tc>
          <w:tcPr>
            <w:tcW w:w="179" w:type="dxa"/>
          </w:tcPr>
          <w:p w14:paraId="00068DAF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167614AB" w14:textId="0CA0BD2F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84" w:type="dxa"/>
            <w:vAlign w:val="bottom"/>
          </w:tcPr>
          <w:p w14:paraId="4B03B066" w14:textId="77777777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67931D1A" w14:textId="0D86606F" w:rsidR="005C0F87" w:rsidRPr="00077C7C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80</w:t>
            </w:r>
          </w:p>
        </w:tc>
      </w:tr>
      <w:tr w:rsidR="005C0F87" w:rsidRPr="003C5390" w14:paraId="0AAE26B5" w14:textId="77777777" w:rsidTr="00A046B8">
        <w:trPr>
          <w:cantSplit/>
        </w:trPr>
        <w:tc>
          <w:tcPr>
            <w:tcW w:w="3409" w:type="dxa"/>
            <w:vAlign w:val="center"/>
          </w:tcPr>
          <w:p w14:paraId="00159750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575A973A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49686AA2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bottom"/>
          </w:tcPr>
          <w:p w14:paraId="45CF92CE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9" w:type="dxa"/>
          </w:tcPr>
          <w:p w14:paraId="473FCD64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5" w:type="dxa"/>
          </w:tcPr>
          <w:p w14:paraId="75B74606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  <w:vAlign w:val="bottom"/>
          </w:tcPr>
          <w:p w14:paraId="13064613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3" w:type="dxa"/>
            <w:vAlign w:val="bottom"/>
          </w:tcPr>
          <w:p w14:paraId="72BAFDF9" w14:textId="77777777" w:rsidR="005C0F87" w:rsidRPr="003C53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C0F87" w:rsidRPr="00FE1E01" w14:paraId="71F08B82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560F9AEF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2FB7B0F8" w14:textId="1F408205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(142)</w:t>
            </w:r>
          </w:p>
        </w:tc>
        <w:tc>
          <w:tcPr>
            <w:tcW w:w="183" w:type="dxa"/>
            <w:vAlign w:val="bottom"/>
          </w:tcPr>
          <w:p w14:paraId="350CF462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D0828B8" w14:textId="70184758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177</w:t>
            </w:r>
          </w:p>
        </w:tc>
        <w:tc>
          <w:tcPr>
            <w:tcW w:w="179" w:type="dxa"/>
          </w:tcPr>
          <w:p w14:paraId="4D0F01DF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53C7987C" w14:textId="772E4A2D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  <w:tc>
          <w:tcPr>
            <w:tcW w:w="184" w:type="dxa"/>
            <w:vAlign w:val="bottom"/>
          </w:tcPr>
          <w:p w14:paraId="2B31AA09" w14:textId="77777777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B54DEB5" w14:textId="45E0A7F8" w:rsidR="005C0F87" w:rsidRPr="00FE1E01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336E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47</w:t>
            </w:r>
          </w:p>
        </w:tc>
      </w:tr>
    </w:tbl>
    <w:p w14:paraId="73008354" w14:textId="741390A2" w:rsidR="0087429D" w:rsidRDefault="00874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D630929" w14:textId="77777777" w:rsidR="003E5BAE" w:rsidRDefault="003E5BAE">
      <w:r>
        <w:br w:type="page"/>
      </w:r>
    </w:p>
    <w:tbl>
      <w:tblPr>
        <w:tblW w:w="916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9"/>
        <w:gridCol w:w="1328"/>
        <w:gridCol w:w="183"/>
        <w:gridCol w:w="1376"/>
        <w:gridCol w:w="179"/>
        <w:gridCol w:w="1265"/>
        <w:gridCol w:w="184"/>
        <w:gridCol w:w="1243"/>
      </w:tblGrid>
      <w:tr w:rsidR="003C5390" w:rsidRPr="000A7295" w14:paraId="38E17B86" w14:textId="77777777" w:rsidTr="00A046B8">
        <w:trPr>
          <w:cantSplit/>
          <w:trHeight w:val="155"/>
          <w:tblHeader/>
        </w:trPr>
        <w:tc>
          <w:tcPr>
            <w:tcW w:w="3409" w:type="dxa"/>
          </w:tcPr>
          <w:p w14:paraId="02A4FEDF" w14:textId="7E96E1D8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758" w:type="dxa"/>
            <w:gridSpan w:val="7"/>
          </w:tcPr>
          <w:p w14:paraId="0ED267B6" w14:textId="77777777" w:rsidR="003C5390" w:rsidRPr="000A7295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A729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C5390" w:rsidRPr="00077C7C" w14:paraId="6B761A15" w14:textId="77777777" w:rsidTr="00A046B8">
        <w:trPr>
          <w:cantSplit/>
          <w:tblHeader/>
        </w:trPr>
        <w:tc>
          <w:tcPr>
            <w:tcW w:w="3409" w:type="dxa"/>
          </w:tcPr>
          <w:p w14:paraId="3D4C9C52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วดหก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6747B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ิถุนายน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328" w:type="dxa"/>
            <w:hideMark/>
          </w:tcPr>
          <w:p w14:paraId="3F15CB0F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</w:t>
            </w:r>
          </w:p>
          <w:p w14:paraId="421BCD0D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en-US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เมทิลเอสเทอร์</w:t>
            </w:r>
          </w:p>
        </w:tc>
        <w:tc>
          <w:tcPr>
            <w:tcW w:w="183" w:type="dxa"/>
          </w:tcPr>
          <w:p w14:paraId="3F9633F4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hideMark/>
          </w:tcPr>
          <w:p w14:paraId="0053F561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ผลิตภัณฑ์แฟตตี้</w:t>
            </w:r>
          </w:p>
          <w:p w14:paraId="2FF946A2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แอลกอฮอลส์</w:t>
            </w:r>
          </w:p>
        </w:tc>
        <w:tc>
          <w:tcPr>
            <w:tcW w:w="179" w:type="dxa"/>
          </w:tcPr>
          <w:p w14:paraId="091777C5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hideMark/>
          </w:tcPr>
          <w:p w14:paraId="645A63EE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</w:p>
          <w:p w14:paraId="7AB89778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eastAsia="Times New Roman" w:hAnsiTheme="majorBidi" w:cstheme="majorBidi"/>
                <w:sz w:val="30"/>
                <w:szCs w:val="30"/>
                <w:cs/>
                <w:lang w:bidi="th-TH"/>
              </w:rPr>
              <w:t>อื่นๆ</w:t>
            </w:r>
          </w:p>
        </w:tc>
        <w:tc>
          <w:tcPr>
            <w:tcW w:w="184" w:type="dxa"/>
          </w:tcPr>
          <w:p w14:paraId="1697DA05" w14:textId="77777777" w:rsidR="003C5390" w:rsidRPr="00077C7C" w:rsidRDefault="003C5390" w:rsidP="00A046B8">
            <w:pPr>
              <w:pStyle w:val="acctfourfigures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hideMark/>
          </w:tcPr>
          <w:p w14:paraId="5A93BC5E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70AE5815" w14:textId="77777777" w:rsidR="003C5390" w:rsidRPr="00077C7C" w:rsidRDefault="003C5390" w:rsidP="00A046B8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bidi="th-TH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3C5390" w:rsidRPr="00077C7C" w14:paraId="12BAD863" w14:textId="77777777" w:rsidTr="00A046B8">
        <w:trPr>
          <w:cantSplit/>
          <w:tblHeader/>
        </w:trPr>
        <w:tc>
          <w:tcPr>
            <w:tcW w:w="3409" w:type="dxa"/>
            <w:vAlign w:val="center"/>
          </w:tcPr>
          <w:p w14:paraId="2CD38C98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5758" w:type="dxa"/>
            <w:gridSpan w:val="7"/>
            <w:vAlign w:val="bottom"/>
          </w:tcPr>
          <w:p w14:paraId="4AC56B86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077C7C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5390" w:rsidRPr="000A7295" w14:paraId="2251778E" w14:textId="77777777" w:rsidTr="00A046B8">
        <w:trPr>
          <w:cantSplit/>
        </w:trPr>
        <w:tc>
          <w:tcPr>
            <w:tcW w:w="3409" w:type="dxa"/>
            <w:vAlign w:val="center"/>
          </w:tcPr>
          <w:p w14:paraId="250C063D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0A729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1328" w:type="dxa"/>
            <w:vAlign w:val="bottom"/>
          </w:tcPr>
          <w:p w14:paraId="59581572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3" w:type="dxa"/>
            <w:vAlign w:val="bottom"/>
          </w:tcPr>
          <w:p w14:paraId="233B949A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FC097C9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79" w:type="dxa"/>
          </w:tcPr>
          <w:p w14:paraId="5A8BCA91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right w:val="nil"/>
            </w:tcBorders>
            <w:vAlign w:val="bottom"/>
          </w:tcPr>
          <w:p w14:paraId="3FE700A1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4" w:type="dxa"/>
            <w:vAlign w:val="bottom"/>
          </w:tcPr>
          <w:p w14:paraId="1C10062B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2DC965C1" w14:textId="77777777" w:rsidR="003C5390" w:rsidRPr="000A7295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3C5390" w:rsidRPr="00077C7C" w14:paraId="0A7178F8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2A643F48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รายได้จากลูกค้าภายนอก</w:t>
            </w:r>
          </w:p>
          <w:p w14:paraId="62DC6593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- 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รับรู้ ณ เวลาใดเวลาหนึ่ง</w:t>
            </w:r>
          </w:p>
        </w:tc>
        <w:tc>
          <w:tcPr>
            <w:tcW w:w="1328" w:type="dxa"/>
            <w:vAlign w:val="bottom"/>
          </w:tcPr>
          <w:p w14:paraId="3C31AFFD" w14:textId="444CAC8B" w:rsidR="003C5390" w:rsidRPr="00077C7C" w:rsidRDefault="00C10CB1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9,8</w:t>
            </w:r>
            <w:r w:rsidR="00CD24FF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3" w:type="dxa"/>
            <w:vAlign w:val="bottom"/>
          </w:tcPr>
          <w:p w14:paraId="593952DA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072C5C27" w14:textId="76B1B416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4,924</w:t>
            </w:r>
          </w:p>
        </w:tc>
        <w:tc>
          <w:tcPr>
            <w:tcW w:w="179" w:type="dxa"/>
          </w:tcPr>
          <w:p w14:paraId="4BD7E74F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D1A2CF" w14:textId="59613002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695FA242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14E0AD9F" w14:textId="66E20D58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14,819</w:t>
            </w:r>
          </w:p>
        </w:tc>
      </w:tr>
      <w:tr w:rsidR="003C5390" w:rsidRPr="00077C7C" w14:paraId="37531F59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3E3A6B28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รายได้รวม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2DA5AF" w14:textId="3DCB1B84" w:rsidR="003C5390" w:rsidRPr="00077C7C" w:rsidRDefault="00C10CB1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9,8</w:t>
            </w:r>
            <w:r w:rsidR="00CD24F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83" w:type="dxa"/>
            <w:vAlign w:val="bottom"/>
          </w:tcPr>
          <w:p w14:paraId="0C3A27B5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120B45" w14:textId="506A8DBE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4,924</w:t>
            </w:r>
          </w:p>
        </w:tc>
        <w:tc>
          <w:tcPr>
            <w:tcW w:w="179" w:type="dxa"/>
          </w:tcPr>
          <w:p w14:paraId="0547189B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87B12D" w14:textId="007B9838" w:rsidR="003C5390" w:rsidRPr="00B72FAA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7A4CE08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80FC12" w14:textId="38F3D839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14,819</w:t>
            </w:r>
          </w:p>
        </w:tc>
      </w:tr>
      <w:tr w:rsidR="003C5390" w:rsidRPr="003F74F1" w14:paraId="003B6C76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0AE666E3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ต้นทุนขาย</w:t>
            </w:r>
          </w:p>
        </w:tc>
        <w:tc>
          <w:tcPr>
            <w:tcW w:w="13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05C5DE" w14:textId="73151333" w:rsidR="003C5390" w:rsidRPr="003F74F1" w:rsidRDefault="00C10CB1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(9,025)</w:t>
            </w:r>
          </w:p>
        </w:tc>
        <w:tc>
          <w:tcPr>
            <w:tcW w:w="183" w:type="dxa"/>
            <w:vAlign w:val="bottom"/>
          </w:tcPr>
          <w:p w14:paraId="2C84A05A" w14:textId="77777777" w:rsidR="003C5390" w:rsidRPr="003F74F1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7087A34" w14:textId="0D7A9F6D" w:rsidR="003C5390" w:rsidRPr="003F74F1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(4,047)</w:t>
            </w:r>
          </w:p>
        </w:tc>
        <w:tc>
          <w:tcPr>
            <w:tcW w:w="179" w:type="dxa"/>
          </w:tcPr>
          <w:p w14:paraId="1B45111B" w14:textId="77777777" w:rsidR="003C5390" w:rsidRPr="003F74F1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AE0828" w14:textId="208B4781" w:rsidR="003C5390" w:rsidRPr="003F74F1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067BCE16" w14:textId="77777777" w:rsidR="003C5390" w:rsidRPr="003F74F1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569DD684" w14:textId="6DFBB365" w:rsidR="003C5390" w:rsidRPr="003F74F1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(13,072)</w:t>
            </w:r>
          </w:p>
        </w:tc>
      </w:tr>
      <w:tr w:rsidR="003C5390" w:rsidRPr="00077C7C" w14:paraId="204779A5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02BC8A91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ต้นทุนในการ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 xml:space="preserve">จัดจำหน่าย </w:t>
            </w:r>
          </w:p>
          <w:p w14:paraId="161C89C9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ab/>
              <w:t>และค่าใช้จ่ายในการบริหาร</w:t>
            </w:r>
          </w:p>
        </w:tc>
        <w:tc>
          <w:tcPr>
            <w:tcW w:w="1328" w:type="dxa"/>
            <w:vAlign w:val="bottom"/>
          </w:tcPr>
          <w:p w14:paraId="5FDEB335" w14:textId="6C480C3B" w:rsidR="003C5390" w:rsidRPr="00077C7C" w:rsidRDefault="00C10CB1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(208)</w:t>
            </w:r>
          </w:p>
        </w:tc>
        <w:tc>
          <w:tcPr>
            <w:tcW w:w="183" w:type="dxa"/>
            <w:vAlign w:val="bottom"/>
          </w:tcPr>
          <w:p w14:paraId="7D8DD1FA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4BD648C" w14:textId="350DC5BC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(183)</w:t>
            </w:r>
          </w:p>
        </w:tc>
        <w:tc>
          <w:tcPr>
            <w:tcW w:w="179" w:type="dxa"/>
          </w:tcPr>
          <w:p w14:paraId="30C72B19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63CD288F" w14:textId="04FA5059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84" w:type="dxa"/>
            <w:vAlign w:val="bottom"/>
          </w:tcPr>
          <w:p w14:paraId="5099E4EB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3AEFE596" w14:textId="42EB17EC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(392)</w:t>
            </w:r>
          </w:p>
        </w:tc>
      </w:tr>
      <w:tr w:rsidR="003C5390" w:rsidRPr="00077C7C" w14:paraId="4DDAD9D2" w14:textId="77777777" w:rsidTr="00A046B8">
        <w:trPr>
          <w:cantSplit/>
        </w:trPr>
        <w:tc>
          <w:tcPr>
            <w:tcW w:w="3409" w:type="dxa"/>
            <w:vAlign w:val="bottom"/>
            <w:hideMark/>
          </w:tcPr>
          <w:p w14:paraId="6BEE76AB" w14:textId="113D2C68" w:rsidR="003C5390" w:rsidRPr="00077C7C" w:rsidRDefault="003C5390" w:rsidP="00A11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>กำไร</w:t>
            </w:r>
            <w:r w:rsidR="00A11D2E">
              <w:rPr>
                <w:rFonts w:asciiTheme="majorBidi" w:hAnsiTheme="majorBidi" w:cstheme="majorBidi" w:hint="cs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 (ขาดทุน) </w:t>
            </w:r>
            <w:r w:rsidRPr="00077C7C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val="en-GB"/>
              </w:rPr>
              <w:t xml:space="preserve">ก่อนหักต้นทุนทางการเงิน ภาษีเงินได้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ค่าเสื่อมราคา และค่าตัดจำหน่าย</w:t>
            </w:r>
          </w:p>
        </w:tc>
        <w:tc>
          <w:tcPr>
            <w:tcW w:w="1328" w:type="dxa"/>
            <w:vAlign w:val="bottom"/>
          </w:tcPr>
          <w:p w14:paraId="364B5EB4" w14:textId="6BC5CC76" w:rsidR="003C5390" w:rsidRPr="00077C7C" w:rsidRDefault="00C10CB1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670</w:t>
            </w:r>
          </w:p>
        </w:tc>
        <w:tc>
          <w:tcPr>
            <w:tcW w:w="183" w:type="dxa"/>
            <w:vAlign w:val="bottom"/>
          </w:tcPr>
          <w:p w14:paraId="047CFE7B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A3B550D" w14:textId="115A25D1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706</w:t>
            </w:r>
          </w:p>
        </w:tc>
        <w:tc>
          <w:tcPr>
            <w:tcW w:w="179" w:type="dxa"/>
          </w:tcPr>
          <w:p w14:paraId="613ABF8B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25D31FF3" w14:textId="75D445BF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(1)</w:t>
            </w:r>
          </w:p>
        </w:tc>
        <w:tc>
          <w:tcPr>
            <w:tcW w:w="184" w:type="dxa"/>
            <w:vAlign w:val="bottom"/>
          </w:tcPr>
          <w:p w14:paraId="2F7D68B2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9265013" w14:textId="73A2EC1C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1,375</w:t>
            </w:r>
          </w:p>
        </w:tc>
      </w:tr>
      <w:tr w:rsidR="003C5390" w:rsidRPr="00077C7C" w14:paraId="0D0C038C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5FE31CF0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ดอกเบี้ยรับ</w:t>
            </w:r>
          </w:p>
        </w:tc>
        <w:tc>
          <w:tcPr>
            <w:tcW w:w="1328" w:type="dxa"/>
            <w:vAlign w:val="bottom"/>
          </w:tcPr>
          <w:p w14:paraId="26DA0040" w14:textId="1E41C886" w:rsidR="003C5390" w:rsidRPr="00077C7C" w:rsidRDefault="00C10CB1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3" w:type="dxa"/>
            <w:vAlign w:val="bottom"/>
          </w:tcPr>
          <w:p w14:paraId="144861A8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7D72BAB" w14:textId="4A696AA3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79" w:type="dxa"/>
          </w:tcPr>
          <w:p w14:paraId="54B31D74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67DDF47" w14:textId="6B84AB44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55EB9576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9D1B4A5" w14:textId="4C48F006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2</w:t>
            </w:r>
          </w:p>
        </w:tc>
      </w:tr>
      <w:tr w:rsidR="003C5390" w:rsidRPr="00077C7C" w14:paraId="297977F9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20F0D107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ต้นทุนทางการเงิน</w:t>
            </w:r>
          </w:p>
        </w:tc>
        <w:tc>
          <w:tcPr>
            <w:tcW w:w="1328" w:type="dxa"/>
            <w:vAlign w:val="bottom"/>
          </w:tcPr>
          <w:p w14:paraId="518FB1BD" w14:textId="09EF0C0E" w:rsidR="003C5390" w:rsidRPr="00077C7C" w:rsidRDefault="00C10CB1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183" w:type="dxa"/>
            <w:vAlign w:val="bottom"/>
          </w:tcPr>
          <w:p w14:paraId="10A28258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456F25E9" w14:textId="13D4D3C8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79" w:type="dxa"/>
          </w:tcPr>
          <w:p w14:paraId="540E4179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41F29307" w14:textId="5BAB4BB5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11FF45BE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09234778" w14:textId="50E65D65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(24)</w:t>
            </w:r>
          </w:p>
        </w:tc>
      </w:tr>
      <w:tr w:rsidR="003C5390" w:rsidRPr="00077C7C" w14:paraId="7125423A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33FC59D5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328" w:type="dxa"/>
            <w:vAlign w:val="bottom"/>
          </w:tcPr>
          <w:p w14:paraId="730F1A11" w14:textId="40E133AF" w:rsidR="003C5390" w:rsidRPr="00077C7C" w:rsidRDefault="00C10CB1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</w:t>
            </w:r>
            <w:r w:rsidR="004C3D62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7)</w:t>
            </w:r>
          </w:p>
        </w:tc>
        <w:tc>
          <w:tcPr>
            <w:tcW w:w="183" w:type="dxa"/>
            <w:vAlign w:val="bottom"/>
          </w:tcPr>
          <w:p w14:paraId="2567E847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E46A710" w14:textId="681B34F1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(134)</w:t>
            </w:r>
          </w:p>
        </w:tc>
        <w:tc>
          <w:tcPr>
            <w:tcW w:w="179" w:type="dxa"/>
          </w:tcPr>
          <w:p w14:paraId="1783DE4B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38F38FAE" w14:textId="55845045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72DBD508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76889767" w14:textId="5BE5E08B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(311)</w:t>
            </w:r>
          </w:p>
        </w:tc>
      </w:tr>
      <w:tr w:rsidR="003C5390" w:rsidRPr="00077C7C" w14:paraId="4643938C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3D6A95FE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350" w:hanging="186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ส่วนแบ่งกำไร (ขาดทุน) จากเงินลงทุน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  <w:lang w:val="en-GB"/>
              </w:rPr>
              <w:br/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>ใน</w:t>
            </w: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การร่วมค้า</w:t>
            </w:r>
          </w:p>
        </w:tc>
        <w:tc>
          <w:tcPr>
            <w:tcW w:w="1328" w:type="dxa"/>
            <w:vAlign w:val="bottom"/>
          </w:tcPr>
          <w:p w14:paraId="3D0912E8" w14:textId="191BA57D" w:rsidR="003C5390" w:rsidRPr="00077C7C" w:rsidRDefault="00C10CB1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3" w:type="dxa"/>
            <w:vAlign w:val="bottom"/>
          </w:tcPr>
          <w:p w14:paraId="20271BC2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760B446" w14:textId="60F30A1E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79" w:type="dxa"/>
          </w:tcPr>
          <w:p w14:paraId="73F0B040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73A68ABF" w14:textId="71958364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184" w:type="dxa"/>
            <w:vAlign w:val="bottom"/>
          </w:tcPr>
          <w:p w14:paraId="5725B932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5D3E9E16" w14:textId="77F7BD84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43</w:t>
            </w:r>
          </w:p>
        </w:tc>
      </w:tr>
      <w:tr w:rsidR="003C5390" w:rsidRPr="00077C7C" w14:paraId="547658A5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29804EBB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077C7C">
              <w:rPr>
                <w:rFonts w:asciiTheme="majorBidi" w:hAnsiTheme="majorBidi" w:cstheme="majorBidi"/>
                <w:sz w:val="30"/>
                <w:szCs w:val="30"/>
                <w:cs/>
                <w:lang w:val="en-GB"/>
              </w:rPr>
              <w:t>อื่นๆ</w:t>
            </w:r>
          </w:p>
        </w:tc>
        <w:tc>
          <w:tcPr>
            <w:tcW w:w="1328" w:type="dxa"/>
            <w:vAlign w:val="bottom"/>
          </w:tcPr>
          <w:p w14:paraId="3A5932DA" w14:textId="54A86F2C" w:rsidR="003C5390" w:rsidRPr="00077C7C" w:rsidRDefault="00C10CB1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83" w:type="dxa"/>
            <w:vAlign w:val="bottom"/>
          </w:tcPr>
          <w:p w14:paraId="0B00A3A6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72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3292D19A" w14:textId="1C90A8ED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179" w:type="dxa"/>
          </w:tcPr>
          <w:p w14:paraId="457FC08F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65" w:type="dxa"/>
            <w:vAlign w:val="bottom"/>
          </w:tcPr>
          <w:p w14:paraId="510B0FF4" w14:textId="0FDE9029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4" w:type="dxa"/>
            <w:vAlign w:val="bottom"/>
          </w:tcPr>
          <w:p w14:paraId="306FF3F6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51EEE28F" w14:textId="148FE781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sz w:val="30"/>
                <w:szCs w:val="30"/>
              </w:rPr>
              <w:t>(7)</w:t>
            </w:r>
          </w:p>
        </w:tc>
      </w:tr>
      <w:tr w:rsidR="003C5390" w:rsidRPr="00077C7C" w14:paraId="2B0B69AE" w14:textId="77777777" w:rsidTr="00A046B8">
        <w:trPr>
          <w:cantSplit/>
          <w:trHeight w:val="348"/>
        </w:trPr>
        <w:tc>
          <w:tcPr>
            <w:tcW w:w="3409" w:type="dxa"/>
            <w:vAlign w:val="center"/>
            <w:hideMark/>
          </w:tcPr>
          <w:p w14:paraId="5B33A3D5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ก่อนภาษีเงินได้</w:t>
            </w:r>
          </w:p>
        </w:tc>
        <w:tc>
          <w:tcPr>
            <w:tcW w:w="1328" w:type="dxa"/>
            <w:vAlign w:val="bottom"/>
          </w:tcPr>
          <w:p w14:paraId="6720FFD0" w14:textId="55495C66" w:rsidR="003C5390" w:rsidRPr="00077C7C" w:rsidRDefault="00C10CB1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479</w:t>
            </w:r>
          </w:p>
        </w:tc>
        <w:tc>
          <w:tcPr>
            <w:tcW w:w="183" w:type="dxa"/>
            <w:vAlign w:val="bottom"/>
          </w:tcPr>
          <w:p w14:paraId="7802BBCE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1BEBC799" w14:textId="153368FD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630</w:t>
            </w:r>
          </w:p>
        </w:tc>
        <w:tc>
          <w:tcPr>
            <w:tcW w:w="179" w:type="dxa"/>
          </w:tcPr>
          <w:p w14:paraId="3F54F281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38E80200" w14:textId="73B93D9A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(31)</w:t>
            </w:r>
          </w:p>
        </w:tc>
        <w:tc>
          <w:tcPr>
            <w:tcW w:w="184" w:type="dxa"/>
            <w:vAlign w:val="bottom"/>
          </w:tcPr>
          <w:p w14:paraId="37A18A40" w14:textId="77777777" w:rsidR="003C5390" w:rsidRPr="00077C7C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B418155" w14:textId="315C5239" w:rsidR="003C5390" w:rsidRPr="00077C7C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1,0</w:t>
            </w:r>
            <w:r w:rsidR="00CD24F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7</w:t>
            </w: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3C5390" w:rsidRPr="003C5390" w14:paraId="73A7352C" w14:textId="77777777" w:rsidTr="00A046B8">
        <w:trPr>
          <w:cantSplit/>
        </w:trPr>
        <w:tc>
          <w:tcPr>
            <w:tcW w:w="3409" w:type="dxa"/>
            <w:vAlign w:val="center"/>
          </w:tcPr>
          <w:p w14:paraId="6FE1FCD8" w14:textId="77777777" w:rsidR="003C5390" w:rsidRPr="003C5390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GB"/>
              </w:rPr>
            </w:pPr>
          </w:p>
        </w:tc>
        <w:tc>
          <w:tcPr>
            <w:tcW w:w="1328" w:type="dxa"/>
            <w:vAlign w:val="bottom"/>
          </w:tcPr>
          <w:p w14:paraId="4BADD2FE" w14:textId="77777777" w:rsidR="003C5390" w:rsidRPr="003C5390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3" w:type="dxa"/>
            <w:vAlign w:val="bottom"/>
          </w:tcPr>
          <w:p w14:paraId="66844319" w14:textId="77777777" w:rsidR="003C5390" w:rsidRPr="003C5390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76" w:type="dxa"/>
            <w:vAlign w:val="bottom"/>
          </w:tcPr>
          <w:p w14:paraId="7B0EF457" w14:textId="77777777" w:rsidR="003C5390" w:rsidRPr="003C5390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79" w:type="dxa"/>
          </w:tcPr>
          <w:p w14:paraId="07C09AC8" w14:textId="77777777" w:rsidR="003C5390" w:rsidRPr="003C5390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5" w:type="dxa"/>
          </w:tcPr>
          <w:p w14:paraId="02FE90CC" w14:textId="77777777" w:rsidR="003C5390" w:rsidRPr="003C5390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84" w:type="dxa"/>
            <w:vAlign w:val="bottom"/>
          </w:tcPr>
          <w:p w14:paraId="7B05A70A" w14:textId="77777777" w:rsidR="003C5390" w:rsidRPr="003C5390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43" w:type="dxa"/>
            <w:vAlign w:val="bottom"/>
          </w:tcPr>
          <w:p w14:paraId="22E62F09" w14:textId="77777777" w:rsidR="003C5390" w:rsidRPr="003C5390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3C5390" w:rsidRPr="00FE1E01" w14:paraId="303E2BBE" w14:textId="77777777" w:rsidTr="00A046B8">
        <w:trPr>
          <w:cantSplit/>
        </w:trPr>
        <w:tc>
          <w:tcPr>
            <w:tcW w:w="3409" w:type="dxa"/>
            <w:vAlign w:val="center"/>
            <w:hideMark/>
          </w:tcPr>
          <w:p w14:paraId="70AFCF12" w14:textId="77777777" w:rsidR="003C5390" w:rsidRPr="00FE1E01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0" w:right="-79" w:hanging="1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 xml:space="preserve">กำไร </w:t>
            </w:r>
            <w:r w:rsidRPr="00077C7C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val="en-GB"/>
              </w:rPr>
              <w:t>(ขาดทุน)</w:t>
            </w:r>
            <w:r w:rsidRPr="00077C7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GB"/>
              </w:rPr>
              <w:t xml:space="preserve"> </w:t>
            </w:r>
            <w:r w:rsidRPr="00077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ตามส่วนงานสุทธิ</w:t>
            </w:r>
          </w:p>
        </w:tc>
        <w:tc>
          <w:tcPr>
            <w:tcW w:w="1328" w:type="dxa"/>
            <w:vAlign w:val="bottom"/>
          </w:tcPr>
          <w:p w14:paraId="23A7C992" w14:textId="07A4F514" w:rsidR="003C5390" w:rsidRPr="00FE1E01" w:rsidRDefault="00C10CB1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404</w:t>
            </w:r>
          </w:p>
        </w:tc>
        <w:tc>
          <w:tcPr>
            <w:tcW w:w="183" w:type="dxa"/>
            <w:vAlign w:val="bottom"/>
          </w:tcPr>
          <w:p w14:paraId="76ECAC65" w14:textId="77777777" w:rsidR="003C5390" w:rsidRPr="00FE1E01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6" w:type="dxa"/>
            <w:vAlign w:val="bottom"/>
          </w:tcPr>
          <w:p w14:paraId="709E8E08" w14:textId="205AE072" w:rsidR="003C5390" w:rsidRPr="00FE1E01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0"/>
              </w:tabs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535</w:t>
            </w:r>
          </w:p>
        </w:tc>
        <w:tc>
          <w:tcPr>
            <w:tcW w:w="179" w:type="dxa"/>
          </w:tcPr>
          <w:p w14:paraId="0DBBC61D" w14:textId="77777777" w:rsidR="003C5390" w:rsidRPr="00FE1E01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7AC0E17" w14:textId="4C34196B" w:rsidR="003C5390" w:rsidRPr="00FE1E01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ind w:left="-70" w:right="-8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(30)</w:t>
            </w:r>
          </w:p>
        </w:tc>
        <w:tc>
          <w:tcPr>
            <w:tcW w:w="184" w:type="dxa"/>
            <w:vAlign w:val="bottom"/>
          </w:tcPr>
          <w:p w14:paraId="1EA5741B" w14:textId="77777777" w:rsidR="003C5390" w:rsidRPr="00FE1E01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12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3" w:type="dxa"/>
            <w:vAlign w:val="bottom"/>
          </w:tcPr>
          <w:p w14:paraId="4C63EB14" w14:textId="61C80609" w:rsidR="003C5390" w:rsidRPr="00FE1E01" w:rsidRDefault="00C33488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0"/>
              </w:tabs>
              <w:ind w:left="-80" w:right="-9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909</w:t>
            </w:r>
          </w:p>
        </w:tc>
      </w:tr>
    </w:tbl>
    <w:p w14:paraId="2DA08898" w14:textId="77777777" w:rsidR="003C5390" w:rsidRDefault="003C53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632EFDAD" w14:textId="24D5231B" w:rsidR="00F3000E" w:rsidRPr="00616564" w:rsidRDefault="00F3000E" w:rsidP="00F3000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t>กำไรต่อหุ้น</w:t>
      </w:r>
    </w:p>
    <w:p w14:paraId="677C7A02" w14:textId="77777777" w:rsidR="003C5390" w:rsidRDefault="003C5390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7CFDD1D6" w14:textId="07E7ED04" w:rsidR="00721A7A" w:rsidRPr="003C5390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  <w:cs/>
        </w:rPr>
      </w:pPr>
      <w:r w:rsidRPr="003C5390">
        <w:rPr>
          <w:rFonts w:asciiTheme="majorBidi" w:eastAsia="MS Mincho" w:hAnsiTheme="majorBidi" w:cstheme="majorBidi"/>
          <w:sz w:val="30"/>
          <w:szCs w:val="30"/>
          <w:cs/>
        </w:rPr>
        <w:t>บริษัทไม่มีหุ้นสามัญเทียบเท่าปรับลดในระหว่างงวด</w:t>
      </w:r>
      <w:r w:rsidR="003550D7" w:rsidRPr="003C5390">
        <w:rPr>
          <w:rFonts w:asciiTheme="majorBidi" w:eastAsia="MS Mincho" w:hAnsiTheme="majorBidi" w:cstheme="majorBidi"/>
          <w:sz w:val="30"/>
          <w:szCs w:val="30"/>
          <w:cs/>
        </w:rPr>
        <w:t>สามเดือนและ</w:t>
      </w:r>
      <w:r w:rsidR="003C5390" w:rsidRPr="003C5390">
        <w:rPr>
          <w:rFonts w:asciiTheme="majorBidi" w:eastAsia="MS Mincho" w:hAnsiTheme="majorBidi" w:cstheme="majorBidi" w:hint="cs"/>
          <w:sz w:val="30"/>
          <w:szCs w:val="30"/>
          <w:cs/>
        </w:rPr>
        <w:t>หก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 xml:space="preserve">เดือนสิ้นสุดวันที่ </w:t>
      </w:r>
      <w:r w:rsidR="001D4979" w:rsidRPr="003C5390">
        <w:rPr>
          <w:rFonts w:asciiTheme="majorBidi" w:eastAsia="MS Mincho" w:hAnsiTheme="majorBidi" w:cstheme="majorBidi"/>
          <w:sz w:val="30"/>
          <w:szCs w:val="30"/>
        </w:rPr>
        <w:t>3</w:t>
      </w:r>
      <w:r w:rsidR="003C5390" w:rsidRPr="003C5390">
        <w:rPr>
          <w:rFonts w:asciiTheme="majorBidi" w:eastAsia="MS Mincho" w:hAnsiTheme="majorBidi" w:cstheme="majorBidi"/>
          <w:sz w:val="30"/>
          <w:szCs w:val="30"/>
        </w:rPr>
        <w:t xml:space="preserve">0 </w:t>
      </w:r>
      <w:r w:rsidR="003C5390" w:rsidRPr="003C5390">
        <w:rPr>
          <w:rFonts w:asciiTheme="majorBidi" w:eastAsia="MS Mincho" w:hAnsiTheme="majorBidi" w:cstheme="majorBidi" w:hint="cs"/>
          <w:sz w:val="30"/>
          <w:szCs w:val="30"/>
          <w:cs/>
        </w:rPr>
        <w:t xml:space="preserve">มิถุนายน </w:t>
      </w:r>
      <w:r w:rsidR="00AA1075" w:rsidRPr="003C5390">
        <w:rPr>
          <w:rFonts w:asciiTheme="majorBidi" w:eastAsia="MS Mincho" w:hAnsiTheme="majorBidi" w:cstheme="majorBidi"/>
          <w:sz w:val="30"/>
          <w:szCs w:val="30"/>
        </w:rPr>
        <w:t>256</w:t>
      </w:r>
      <w:r w:rsidR="001D4979" w:rsidRPr="003C5390">
        <w:rPr>
          <w:rFonts w:asciiTheme="majorBidi" w:eastAsia="MS Mincho" w:hAnsiTheme="majorBidi" w:cstheme="majorBidi"/>
          <w:sz w:val="30"/>
          <w:szCs w:val="30"/>
        </w:rPr>
        <w:t>6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 xml:space="preserve"> และ </w:t>
      </w:r>
      <w:r w:rsidR="00AA1075" w:rsidRPr="003C5390">
        <w:rPr>
          <w:rFonts w:asciiTheme="majorBidi" w:eastAsia="MS Mincho" w:hAnsiTheme="majorBidi" w:cstheme="majorBidi"/>
          <w:sz w:val="30"/>
          <w:szCs w:val="30"/>
        </w:rPr>
        <w:t>256</w:t>
      </w:r>
      <w:r w:rsidR="001D4979" w:rsidRPr="003C5390">
        <w:rPr>
          <w:rFonts w:asciiTheme="majorBidi" w:eastAsia="MS Mincho" w:hAnsiTheme="majorBidi" w:cstheme="majorBidi"/>
          <w:sz w:val="30"/>
          <w:szCs w:val="30"/>
        </w:rPr>
        <w:t>5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 xml:space="preserve"> ดังนั้น</w:t>
      </w:r>
      <w:r w:rsidR="00721A7A" w:rsidRPr="003C5390">
        <w:rPr>
          <w:rFonts w:asciiTheme="majorBidi" w:eastAsia="MS Mincho" w:hAnsiTheme="majorBidi" w:cstheme="majorBidi"/>
          <w:sz w:val="30"/>
          <w:szCs w:val="30"/>
          <w:cs/>
        </w:rPr>
        <w:t>กำไรต่อหุ้นปรับลดจึงเท่ากับกำไรต่อหุ้นขั้นพื้นฐาน</w:t>
      </w:r>
    </w:p>
    <w:p w14:paraId="44ABAE83" w14:textId="77777777" w:rsidR="00C81EAD" w:rsidRPr="003C5390" w:rsidRDefault="00C81EAD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30"/>
          <w:szCs w:val="30"/>
        </w:rPr>
      </w:pPr>
    </w:p>
    <w:p w14:paraId="13A92D36" w14:textId="77777777" w:rsidR="003E5BAE" w:rsidRDefault="003E5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EFEFFDC" w14:textId="05EC7F6B" w:rsidR="00051661" w:rsidRDefault="00051661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เงินปันผล</w:t>
      </w:r>
    </w:p>
    <w:p w14:paraId="1D6B9B43" w14:textId="768F9940" w:rsidR="00051661" w:rsidRDefault="00051661" w:rsidP="008868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0"/>
        <w:gridCol w:w="1530"/>
        <w:gridCol w:w="1530"/>
        <w:gridCol w:w="1282"/>
        <w:gridCol w:w="231"/>
        <w:gridCol w:w="1547"/>
      </w:tblGrid>
      <w:tr w:rsidR="005C0F87" w14:paraId="0B23D721" w14:textId="77777777" w:rsidTr="006436E4">
        <w:trPr>
          <w:tblHeader/>
        </w:trPr>
        <w:tc>
          <w:tcPr>
            <w:tcW w:w="3240" w:type="dxa"/>
            <w:vAlign w:val="bottom"/>
          </w:tcPr>
          <w:p w14:paraId="0C881DCD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  <w:hideMark/>
          </w:tcPr>
          <w:p w14:paraId="5CEBE8CF" w14:textId="77777777" w:rsidR="005C0F87" w:rsidRDefault="005C0F87" w:rsidP="006436E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530" w:type="dxa"/>
            <w:vAlign w:val="bottom"/>
            <w:hideMark/>
          </w:tcPr>
          <w:p w14:paraId="614F34E6" w14:textId="77777777" w:rsidR="005C0F87" w:rsidRDefault="005C0F87" w:rsidP="006436E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1282" w:type="dxa"/>
            <w:vAlign w:val="bottom"/>
            <w:hideMark/>
          </w:tcPr>
          <w:p w14:paraId="36AD4461" w14:textId="77777777" w:rsidR="005C0F87" w:rsidRDefault="005C0F87" w:rsidP="006436E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31" w:type="dxa"/>
          </w:tcPr>
          <w:p w14:paraId="30251B80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  <w:vAlign w:val="bottom"/>
            <w:hideMark/>
          </w:tcPr>
          <w:p w14:paraId="1A9CC44F" w14:textId="77777777" w:rsidR="005C0F87" w:rsidRDefault="005C0F87" w:rsidP="006436E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C0F87" w14:paraId="47B4483A" w14:textId="77777777" w:rsidTr="00566AA3">
        <w:trPr>
          <w:trHeight w:val="317"/>
          <w:tblHeader/>
        </w:trPr>
        <w:tc>
          <w:tcPr>
            <w:tcW w:w="3240" w:type="dxa"/>
          </w:tcPr>
          <w:p w14:paraId="7900CAF3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E76D4CC" w14:textId="77777777" w:rsidR="005C0F87" w:rsidRDefault="005C0F87" w:rsidP="006436E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30" w:type="dxa"/>
          </w:tcPr>
          <w:p w14:paraId="1FCE6E27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82" w:type="dxa"/>
            <w:hideMark/>
          </w:tcPr>
          <w:p w14:paraId="4D64920D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1" w:type="dxa"/>
          </w:tcPr>
          <w:p w14:paraId="2643EC4B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47" w:type="dxa"/>
            <w:hideMark/>
          </w:tcPr>
          <w:p w14:paraId="16CCBE7C" w14:textId="77777777" w:rsidR="005C0F87" w:rsidRDefault="005C0F87" w:rsidP="006436E4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C0F87" w:rsidRPr="001F2432" w14:paraId="77D13ADB" w14:textId="77777777" w:rsidTr="006436E4">
        <w:tc>
          <w:tcPr>
            <w:tcW w:w="3240" w:type="dxa"/>
          </w:tcPr>
          <w:p w14:paraId="6A43C736" w14:textId="77777777" w:rsidR="005C0F87" w:rsidRPr="001F2432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453E6345" w14:textId="77777777" w:rsidR="005C0F87" w:rsidRPr="001F2432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05732330" w14:textId="77777777" w:rsidR="005C0F87" w:rsidRPr="001F2432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2D19A91A" w14:textId="77777777" w:rsidR="005C0F87" w:rsidRPr="001F2432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4C791AEB" w14:textId="77777777" w:rsidR="005C0F87" w:rsidRPr="001F2432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</w:tcPr>
          <w:p w14:paraId="5D0A865B" w14:textId="77777777" w:rsidR="005C0F87" w:rsidRPr="001F2432" w:rsidRDefault="005C0F87" w:rsidP="006436E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0F87" w:rsidRPr="001F2432" w14:paraId="2E101990" w14:textId="77777777" w:rsidTr="006436E4">
        <w:tc>
          <w:tcPr>
            <w:tcW w:w="3240" w:type="dxa"/>
          </w:tcPr>
          <w:p w14:paraId="30CBCFAE" w14:textId="77777777" w:rsidR="005C0F87" w:rsidRPr="001F2432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15EB2440" w14:textId="77777777" w:rsidR="005C0F87" w:rsidRPr="001F2432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78DA5D26" w14:textId="77777777" w:rsidR="005C0F87" w:rsidRPr="001F2432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2" w:type="dxa"/>
          </w:tcPr>
          <w:p w14:paraId="6C3479F5" w14:textId="7598BA6D" w:rsidR="005C0F87" w:rsidRPr="001F2432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 w:rsidR="002A3900" w:rsidRPr="002A3900">
              <w:rPr>
                <w:rFonts w:asciiTheme="majorBidi" w:hAnsiTheme="majorBidi" w:cstheme="majorBidi" w:hint="cs"/>
                <w:sz w:val="30"/>
                <w:szCs w:val="30"/>
              </w:rPr>
              <w:t>25</w:t>
            </w:r>
          </w:p>
        </w:tc>
        <w:tc>
          <w:tcPr>
            <w:tcW w:w="231" w:type="dxa"/>
          </w:tcPr>
          <w:p w14:paraId="34378F49" w14:textId="77777777" w:rsidR="005C0F87" w:rsidRPr="001F2432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</w:tcPr>
          <w:p w14:paraId="5280B0EB" w14:textId="77777777" w:rsidR="005C0F87" w:rsidRPr="001F2432" w:rsidRDefault="005C0F87" w:rsidP="006436E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255.92</w:t>
            </w:r>
          </w:p>
        </w:tc>
      </w:tr>
      <w:tr w:rsidR="005C0F87" w14:paraId="1D8678D9" w14:textId="77777777" w:rsidTr="006436E4">
        <w:tc>
          <w:tcPr>
            <w:tcW w:w="3240" w:type="dxa"/>
          </w:tcPr>
          <w:p w14:paraId="3AB17C42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45F8CCBD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74D3438D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67D370B5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3597AC97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</w:tcPr>
          <w:p w14:paraId="16C4F8B8" w14:textId="77777777" w:rsidR="005C0F87" w:rsidRDefault="005C0F87" w:rsidP="006436E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0F87" w14:paraId="53BE56FC" w14:textId="77777777" w:rsidTr="006436E4">
        <w:tc>
          <w:tcPr>
            <w:tcW w:w="3240" w:type="dxa"/>
            <w:hideMark/>
          </w:tcPr>
          <w:p w14:paraId="4AD6D3AE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1530" w:type="dxa"/>
          </w:tcPr>
          <w:p w14:paraId="2E83928E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530" w:type="dxa"/>
          </w:tcPr>
          <w:p w14:paraId="089A0AFC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shd w:val="clear" w:color="auto" w:fill="D9D9D9" w:themeFill="background1" w:themeFillShade="D9"/>
              </w:rPr>
            </w:pPr>
          </w:p>
        </w:tc>
        <w:tc>
          <w:tcPr>
            <w:tcW w:w="1282" w:type="dxa"/>
          </w:tcPr>
          <w:p w14:paraId="18A41E45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1" w:type="dxa"/>
          </w:tcPr>
          <w:p w14:paraId="6B2A03CC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47" w:type="dxa"/>
          </w:tcPr>
          <w:p w14:paraId="45E094EE" w14:textId="77777777" w:rsidR="005C0F87" w:rsidRDefault="005C0F87" w:rsidP="006436E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0F87" w14:paraId="645C43A6" w14:textId="77777777" w:rsidTr="006436E4">
        <w:tc>
          <w:tcPr>
            <w:tcW w:w="3240" w:type="dxa"/>
            <w:hideMark/>
          </w:tcPr>
          <w:p w14:paraId="481BEA4C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30" w:type="dxa"/>
            <w:hideMark/>
          </w:tcPr>
          <w:p w14:paraId="71F83CE6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30" w:type="dxa"/>
            <w:hideMark/>
          </w:tcPr>
          <w:p w14:paraId="5B4534D8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2" w:type="dxa"/>
            <w:hideMark/>
          </w:tcPr>
          <w:p w14:paraId="090934E3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31" w:type="dxa"/>
          </w:tcPr>
          <w:p w14:paraId="413EA9F4" w14:textId="77777777" w:rsidR="005C0F87" w:rsidRDefault="005C0F87" w:rsidP="006436E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47" w:type="dxa"/>
            <w:hideMark/>
          </w:tcPr>
          <w:p w14:paraId="1C0AC60B" w14:textId="77777777" w:rsidR="005C0F87" w:rsidRDefault="005C0F87" w:rsidP="006436E4">
            <w:pPr>
              <w:tabs>
                <w:tab w:val="clear" w:pos="227"/>
                <w:tab w:val="clear" w:pos="454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358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.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</w:tbl>
    <w:p w14:paraId="43632ECC" w14:textId="77777777" w:rsidR="0052448A" w:rsidRPr="004B7D0C" w:rsidRDefault="0052448A" w:rsidP="005C0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16218FA8" w14:textId="37AA5AD6" w:rsidR="007618BA" w:rsidRPr="003C5390" w:rsidRDefault="000528F1" w:rsidP="00686947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3C5390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เครื่องมือทางการเงิน </w:t>
      </w:r>
    </w:p>
    <w:p w14:paraId="29EC16CE" w14:textId="4ED25F18" w:rsidR="00EF6D14" w:rsidRPr="003C5390" w:rsidRDefault="00EF6D14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pacing w:val="-6"/>
          <w:sz w:val="30"/>
          <w:szCs w:val="30"/>
        </w:rPr>
      </w:pPr>
    </w:p>
    <w:p w14:paraId="77970BE2" w14:textId="2E227285" w:rsidR="000A7295" w:rsidRPr="003C5390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i/>
          <w:iCs/>
          <w:sz w:val="30"/>
          <w:szCs w:val="30"/>
          <w:cs/>
        </w:rPr>
      </w:pPr>
      <w:r w:rsidRPr="003C5390">
        <w:rPr>
          <w:rFonts w:asciiTheme="majorBidi" w:eastAsia="MS Mincho" w:hAnsiTheme="majorBidi" w:cstheme="majorBidi"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D4E3092" w14:textId="77777777" w:rsidR="000A7295" w:rsidRPr="003C5390" w:rsidRDefault="000A7295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4A7F9DEC" w14:textId="405CF029" w:rsidR="00936A0A" w:rsidRPr="003C5390" w:rsidRDefault="00936A0A" w:rsidP="00936A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มูลค่าตามบัญชีของเงินสดและรายการเทียบเท่าเงินสด เงินลงทุนในสินทรัพย์ทางการเงินหมุนเวียน ลูกหนี้การค้า ลูกหนี้อื่น</w:t>
      </w:r>
      <w:r w:rsidRPr="003C5390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="00D162AF" w:rsidRPr="003C5390">
        <w:rPr>
          <w:rFonts w:asciiTheme="majorBidi" w:eastAsia="MS Mincho" w:hAnsiTheme="majorBidi" w:cstheme="majorBidi"/>
          <w:sz w:val="30"/>
          <w:szCs w:val="30"/>
          <w:cs/>
        </w:rPr>
        <w:t>เงินฝาก</w:t>
      </w:r>
      <w:r w:rsidR="004F3FEF" w:rsidRPr="003C5390">
        <w:rPr>
          <w:rFonts w:asciiTheme="majorBidi" w:eastAsia="MS Mincho" w:hAnsiTheme="majorBidi" w:cstheme="majorBidi" w:hint="cs"/>
          <w:sz w:val="30"/>
          <w:szCs w:val="30"/>
          <w:cs/>
        </w:rPr>
        <w:t>กับสถาบันการเงินที่ใช้เป็นหลักประกัน</w:t>
      </w:r>
      <w:r w:rsidR="00D162AF" w:rsidRPr="003C5390">
        <w:rPr>
          <w:rFonts w:asciiTheme="majorBidi" w:eastAsia="MS Mincho" w:hAnsiTheme="majorBidi" w:cstheme="majorBidi"/>
          <w:sz w:val="30"/>
          <w:szCs w:val="30"/>
          <w:cs/>
        </w:rPr>
        <w:t xml:space="preserve"> 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 xml:space="preserve">เจ้าหนี้การค้า เจ้าหนี้อื่น </w:t>
      </w:r>
      <w:r w:rsidR="00BE7F3A" w:rsidRPr="003C5390">
        <w:rPr>
          <w:rFonts w:asciiTheme="majorBidi" w:eastAsia="MS Mincho" w:hAnsiTheme="majorBidi" w:cstheme="majorBidi" w:hint="cs"/>
          <w:sz w:val="30"/>
          <w:szCs w:val="30"/>
          <w:cs/>
        </w:rPr>
        <w:t>และ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>เจ้าหนี้ผู้รับเหมาก่อสร้าง ซึ่งวั</w:t>
      </w:r>
      <w:r w:rsidR="004F3FEF" w:rsidRPr="003C5390">
        <w:rPr>
          <w:rFonts w:asciiTheme="majorBidi" w:eastAsia="MS Mincho" w:hAnsiTheme="majorBidi" w:cstheme="majorBidi" w:hint="cs"/>
          <w:sz w:val="30"/>
          <w:szCs w:val="30"/>
          <w:cs/>
        </w:rPr>
        <w:t>ด</w:t>
      </w: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ด้วยราคาทุนตัดจำหน่ายมีมูลค่าใกล้เคียงกับมูลค่ายุติธรรมเนื่องจากมีระยะเวลาครบกำหนดที่สั้น</w:t>
      </w:r>
    </w:p>
    <w:p w14:paraId="08D57502" w14:textId="77777777" w:rsidR="008B5CBE" w:rsidRPr="003C5390" w:rsidRDefault="008B5CBE" w:rsidP="008B5C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6F53F0CB" w14:textId="4A349E8A" w:rsidR="007618BA" w:rsidRPr="003C5390" w:rsidRDefault="00813B87" w:rsidP="00EF6D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</w:t>
      </w:r>
      <w:r w:rsidR="007618BA" w:rsidRPr="003C5390">
        <w:rPr>
          <w:rFonts w:asciiTheme="majorBidi" w:eastAsia="MS Mincho" w:hAnsiTheme="majorBidi" w:cstheme="majorBidi"/>
          <w:sz w:val="30"/>
          <w:szCs w:val="30"/>
          <w:cs/>
        </w:rPr>
        <w:t>ตามบัญชีของเงินกู้ยืมระยะยาวจากสถาบันการเงินที่มีอัต</w:t>
      </w:r>
      <w:r w:rsidR="007205EA" w:rsidRPr="003C5390">
        <w:rPr>
          <w:rFonts w:asciiTheme="majorBidi" w:eastAsia="MS Mincho" w:hAnsiTheme="majorBidi" w:cstheme="majorBidi"/>
          <w:sz w:val="30"/>
          <w:szCs w:val="30"/>
          <w:cs/>
        </w:rPr>
        <w:t>ราดอกเบี้ยลอยตัว</w:t>
      </w:r>
      <w:r w:rsidR="005E3E6C" w:rsidRPr="003C5390">
        <w:rPr>
          <w:rFonts w:asciiTheme="majorBidi" w:eastAsia="MS Mincho" w:hAnsiTheme="majorBidi" w:cstheme="majorBidi"/>
          <w:sz w:val="30"/>
          <w:szCs w:val="30"/>
          <w:cs/>
        </w:rPr>
        <w:t>และหนี้สินตามสัญญาเช่า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ซึ่ง</w:t>
      </w:r>
      <w:r w:rsidR="0014167B" w:rsidRPr="003C5390">
        <w:rPr>
          <w:rFonts w:asciiTheme="majorBidi" w:eastAsia="MS Mincho" w:hAnsiTheme="majorBidi" w:cstheme="majorBidi"/>
          <w:sz w:val="30"/>
          <w:szCs w:val="30"/>
        </w:rPr>
        <w:br/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วัดมูลค่าด้วยราคาทุน</w:t>
      </w:r>
      <w:r w:rsidR="00DE5592" w:rsidRPr="003C5390">
        <w:rPr>
          <w:rFonts w:asciiTheme="majorBidi" w:eastAsia="MS Mincho" w:hAnsiTheme="majorBidi" w:cstheme="majorBidi"/>
          <w:sz w:val="30"/>
          <w:szCs w:val="30"/>
          <w:cs/>
        </w:rPr>
        <w:t>ตัด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จำหน่าย</w:t>
      </w:r>
      <w:r w:rsidR="00DE5592" w:rsidRPr="003C5390">
        <w:rPr>
          <w:rFonts w:asciiTheme="majorBidi" w:eastAsia="MS Mincho" w:hAnsiTheme="majorBidi" w:cstheme="majorBidi"/>
          <w:sz w:val="30"/>
          <w:szCs w:val="30"/>
          <w:cs/>
        </w:rPr>
        <w:t>มีมูลค่า</w:t>
      </w:r>
      <w:r w:rsidR="005E3E6C" w:rsidRPr="003C5390">
        <w:rPr>
          <w:rFonts w:asciiTheme="majorBidi" w:eastAsia="MS Mincho" w:hAnsiTheme="majorBidi" w:cstheme="majorBidi"/>
          <w:sz w:val="30"/>
          <w:szCs w:val="30"/>
          <w:cs/>
        </w:rPr>
        <w:t>ใกล้เคียงกับ</w:t>
      </w:r>
      <w:r w:rsidR="00B535B9" w:rsidRPr="003C5390">
        <w:rPr>
          <w:rFonts w:asciiTheme="majorBidi" w:eastAsia="MS Mincho" w:hAnsiTheme="majorBidi" w:cstheme="majorBidi"/>
          <w:sz w:val="30"/>
          <w:szCs w:val="30"/>
          <w:cs/>
        </w:rPr>
        <w:t>มูลค่ายุติธรรมโดยประมาณ</w:t>
      </w:r>
    </w:p>
    <w:p w14:paraId="59EFD203" w14:textId="42141318" w:rsidR="009304FC" w:rsidRDefault="009304FC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172D49D3" w14:textId="3F75EFC8" w:rsidR="0093766F" w:rsidRDefault="0093766F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2A7C941D" w14:textId="084AE8D1" w:rsidR="0093766F" w:rsidRDefault="0093766F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3CD249F5" w14:textId="6A6C0009" w:rsidR="0093766F" w:rsidRDefault="0093766F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4C4A56C6" w14:textId="5AEFCD49" w:rsidR="0093766F" w:rsidRDefault="0093766F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3CA33DD0" w14:textId="5D873BAA" w:rsidR="0093766F" w:rsidRDefault="0093766F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2808C033" w14:textId="77777777" w:rsidR="0093766F" w:rsidRDefault="0093766F" w:rsidP="000A72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tbl>
      <w:tblPr>
        <w:tblW w:w="92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36"/>
        <w:gridCol w:w="1584"/>
        <w:gridCol w:w="236"/>
        <w:gridCol w:w="864"/>
        <w:gridCol w:w="236"/>
        <w:gridCol w:w="864"/>
        <w:gridCol w:w="236"/>
        <w:gridCol w:w="864"/>
        <w:gridCol w:w="236"/>
        <w:gridCol w:w="1008"/>
      </w:tblGrid>
      <w:tr w:rsidR="003C5390" w:rsidRPr="00E73590" w14:paraId="72B7F17F" w14:textId="77777777" w:rsidTr="00A046B8">
        <w:trPr>
          <w:trHeight w:val="261"/>
          <w:tblHeader/>
        </w:trPr>
        <w:tc>
          <w:tcPr>
            <w:tcW w:w="2880" w:type="dxa"/>
            <w:vAlign w:val="bottom"/>
          </w:tcPr>
          <w:p w14:paraId="61EE0C1D" w14:textId="77777777" w:rsidR="003C5390" w:rsidRPr="00E73590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0453ABAD" w14:textId="77777777" w:rsidR="003C5390" w:rsidRPr="00E73590" w:rsidRDefault="003C5390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8" w:type="dxa"/>
            <w:gridSpan w:val="9"/>
            <w:vAlign w:val="bottom"/>
          </w:tcPr>
          <w:p w14:paraId="18EDB7FC" w14:textId="77777777" w:rsidR="003C5390" w:rsidRPr="00E73590" w:rsidRDefault="003C5390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3C5390" w:rsidRPr="00E73590" w14:paraId="029F00FE" w14:textId="77777777" w:rsidTr="00A046B8">
        <w:trPr>
          <w:trHeight w:val="261"/>
          <w:tblHeader/>
        </w:trPr>
        <w:tc>
          <w:tcPr>
            <w:tcW w:w="2880" w:type="dxa"/>
            <w:vAlign w:val="bottom"/>
          </w:tcPr>
          <w:p w14:paraId="15B882C2" w14:textId="77777777" w:rsidR="003C5390" w:rsidRPr="00E73590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627D1C6C" w14:textId="77777777" w:rsidR="003C5390" w:rsidRPr="00E73590" w:rsidRDefault="003C5390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74B8542A" w14:textId="77777777" w:rsidR="003C5390" w:rsidRPr="00E73590" w:rsidRDefault="003C5390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5E81D5E7" w14:textId="77777777" w:rsidR="003C5390" w:rsidRPr="00E73590" w:rsidRDefault="003C5390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35F7E87E" w14:textId="77777777" w:rsidR="003C5390" w:rsidRPr="00E73590" w:rsidRDefault="003C5390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3C5390" w:rsidRPr="00E73590" w14:paraId="46314D7C" w14:textId="77777777" w:rsidTr="00A046B8">
        <w:trPr>
          <w:trHeight w:val="261"/>
          <w:tblHeader/>
        </w:trPr>
        <w:tc>
          <w:tcPr>
            <w:tcW w:w="2880" w:type="dxa"/>
            <w:vAlign w:val="bottom"/>
            <w:hideMark/>
          </w:tcPr>
          <w:p w14:paraId="28F5D43C" w14:textId="77777777" w:rsidR="003C5390" w:rsidRPr="00E73590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79DBD1F8" w14:textId="77777777" w:rsidR="003C5390" w:rsidRPr="00E73590" w:rsidRDefault="003C5390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01131594" w14:textId="77777777" w:rsidR="003C5390" w:rsidRPr="00E73590" w:rsidRDefault="003C5390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E735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มูลค่ายุติธรรมผ่าน</w:t>
            </w:r>
            <w:r w:rsidRPr="00E735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</w:tcPr>
          <w:p w14:paraId="542F7341" w14:textId="77777777" w:rsidR="003C5390" w:rsidRPr="00E73590" w:rsidRDefault="003C5390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3B657010" w14:textId="77777777" w:rsidR="003C5390" w:rsidRPr="00E73590" w:rsidRDefault="003C5390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3D88E6E3" w14:textId="77777777" w:rsidR="003C5390" w:rsidRPr="00E73590" w:rsidRDefault="003C5390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480E5A79" w14:textId="77777777" w:rsidR="003C5390" w:rsidRPr="00E73590" w:rsidRDefault="003C5390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8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69B19CC9" w14:textId="77777777" w:rsidR="003C5390" w:rsidRPr="00E73590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  <w:hideMark/>
          </w:tcPr>
          <w:p w14:paraId="5DD8BA23" w14:textId="77777777" w:rsidR="003C5390" w:rsidRPr="00E73590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5E69B8DD" w14:textId="77777777" w:rsidR="003C5390" w:rsidRPr="00E73590" w:rsidRDefault="003C5390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vAlign w:val="bottom"/>
            <w:hideMark/>
          </w:tcPr>
          <w:p w14:paraId="18E5E28F" w14:textId="77777777" w:rsidR="003C5390" w:rsidRPr="00E73590" w:rsidRDefault="003C5390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C5390" w:rsidRPr="00E929AB" w14:paraId="56FF2D5B" w14:textId="77777777" w:rsidTr="00A046B8">
        <w:trPr>
          <w:trHeight w:val="261"/>
          <w:tblHeader/>
        </w:trPr>
        <w:tc>
          <w:tcPr>
            <w:tcW w:w="2880" w:type="dxa"/>
            <w:vAlign w:val="bottom"/>
          </w:tcPr>
          <w:p w14:paraId="6C765719" w14:textId="77777777" w:rsidR="003C5390" w:rsidRPr="00E929AB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12F85E1C" w14:textId="77777777" w:rsidR="003C5390" w:rsidRPr="00E929AB" w:rsidRDefault="003C5390" w:rsidP="00A046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128" w:type="dxa"/>
            <w:gridSpan w:val="9"/>
            <w:vAlign w:val="bottom"/>
          </w:tcPr>
          <w:p w14:paraId="5D3F0DBF" w14:textId="77777777" w:rsidR="003C5390" w:rsidRPr="00E929AB" w:rsidRDefault="003C5390" w:rsidP="00A046B8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E929A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E929A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3C5390" w:rsidRPr="00E73590" w14:paraId="6B3B8293" w14:textId="77777777" w:rsidTr="00A046B8">
        <w:trPr>
          <w:trHeight w:val="261"/>
        </w:trPr>
        <w:tc>
          <w:tcPr>
            <w:tcW w:w="2880" w:type="dxa"/>
          </w:tcPr>
          <w:p w14:paraId="167BD527" w14:textId="61E55ECD" w:rsidR="003C5390" w:rsidRPr="00E73590" w:rsidRDefault="003C5390" w:rsidP="00A046B8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27ACEB86" w14:textId="77777777" w:rsidR="003C5390" w:rsidRPr="00E73590" w:rsidRDefault="003C5390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2FD4298E" w14:textId="77777777" w:rsidR="003C5390" w:rsidRPr="00E73590" w:rsidRDefault="003C5390" w:rsidP="00A046B8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94AF710" w14:textId="77777777" w:rsidR="003C5390" w:rsidRPr="00E73590" w:rsidRDefault="003C5390" w:rsidP="00A046B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4BF50FC8" w14:textId="77777777" w:rsidR="003C5390" w:rsidRPr="00E73590" w:rsidRDefault="003C5390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136B45F3" w14:textId="77777777" w:rsidR="003C5390" w:rsidRPr="00E73590" w:rsidRDefault="003C5390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15672A09" w14:textId="77777777" w:rsidR="003C5390" w:rsidRPr="00E73590" w:rsidRDefault="003C5390" w:rsidP="00A046B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1C45BEF" w14:textId="77777777" w:rsidR="003C5390" w:rsidRPr="00E73590" w:rsidRDefault="003C5390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5507B04C" w14:textId="77777777" w:rsidR="003C5390" w:rsidRPr="00E73590" w:rsidRDefault="003C5390" w:rsidP="00A046B8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23033099" w14:textId="77777777" w:rsidR="003C5390" w:rsidRPr="00E73590" w:rsidRDefault="003C5390" w:rsidP="00A046B8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4C6C2104" w14:textId="77777777" w:rsidR="003C5390" w:rsidRPr="00E73590" w:rsidRDefault="003C5390" w:rsidP="00A046B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3C5390" w:rsidRPr="00E73590" w14:paraId="28CE67C7" w14:textId="77777777" w:rsidTr="00A046B8">
        <w:trPr>
          <w:trHeight w:val="261"/>
        </w:trPr>
        <w:tc>
          <w:tcPr>
            <w:tcW w:w="2880" w:type="dxa"/>
            <w:vAlign w:val="bottom"/>
            <w:hideMark/>
          </w:tcPr>
          <w:p w14:paraId="650D1F5C" w14:textId="77777777" w:rsidR="003C5390" w:rsidRPr="00E73590" w:rsidRDefault="003C5390" w:rsidP="00A046B8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vAlign w:val="bottom"/>
          </w:tcPr>
          <w:p w14:paraId="4379043B" w14:textId="77777777" w:rsidR="003C5390" w:rsidRPr="00E73590" w:rsidRDefault="003C5390" w:rsidP="00A046B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4A43649" w14:textId="77777777" w:rsidR="003C5390" w:rsidRPr="00E73590" w:rsidRDefault="003C5390" w:rsidP="00A046B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7AC342BE" w14:textId="77777777" w:rsidR="003C5390" w:rsidRPr="00E73590" w:rsidRDefault="003C5390" w:rsidP="00A046B8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FE46404" w14:textId="77777777" w:rsidR="003C5390" w:rsidRPr="00E73590" w:rsidRDefault="003C5390" w:rsidP="00A046B8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67DDC3FE" w14:textId="77777777" w:rsidR="003C5390" w:rsidRPr="00E73590" w:rsidRDefault="003C5390" w:rsidP="00A046B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1B4DF9C" w14:textId="77777777" w:rsidR="003C5390" w:rsidRPr="00E73590" w:rsidRDefault="003C5390" w:rsidP="00A046B8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2F33292" w14:textId="77777777" w:rsidR="003C5390" w:rsidRPr="00E73590" w:rsidRDefault="003C5390" w:rsidP="00A046B8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6E7EF24" w14:textId="77777777" w:rsidR="003C5390" w:rsidRPr="00E73590" w:rsidRDefault="003C5390" w:rsidP="00A046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ACE2BB2" w14:textId="77777777" w:rsidR="003C5390" w:rsidRPr="00E73590" w:rsidRDefault="003C5390" w:rsidP="00A046B8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726F098D" w14:textId="77777777" w:rsidR="003C5390" w:rsidRPr="00E73590" w:rsidRDefault="003C5390" w:rsidP="00A046B8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0F87" w:rsidRPr="00E73590" w14:paraId="1D6BF658" w14:textId="77777777" w:rsidTr="00A046B8">
        <w:trPr>
          <w:trHeight w:val="261"/>
        </w:trPr>
        <w:tc>
          <w:tcPr>
            <w:tcW w:w="2880" w:type="dxa"/>
            <w:vAlign w:val="bottom"/>
          </w:tcPr>
          <w:p w14:paraId="116FF305" w14:textId="77777777" w:rsidR="005C0F87" w:rsidRPr="00E73590" w:rsidRDefault="005C0F87" w:rsidP="005C0F87">
            <w:pPr>
              <w:pStyle w:val="ListParagraph"/>
              <w:numPr>
                <w:ilvl w:val="0"/>
                <w:numId w:val="22"/>
              </w:num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0ECAC35D" w14:textId="77777777" w:rsidR="005C0F87" w:rsidRPr="00E73590" w:rsidRDefault="005C0F87" w:rsidP="005C0F8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3B57146" w14:textId="685D71C9" w:rsidR="005C0F87" w:rsidRPr="00E73590" w:rsidRDefault="005C0F87" w:rsidP="005751D4">
            <w:pPr>
              <w:pStyle w:val="acctfourfigures"/>
              <w:tabs>
                <w:tab w:val="clear" w:pos="765"/>
                <w:tab w:val="decimal" w:pos="954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430E"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236" w:type="dxa"/>
            <w:vAlign w:val="bottom"/>
          </w:tcPr>
          <w:p w14:paraId="32C73D88" w14:textId="77777777" w:rsidR="005C0F87" w:rsidRPr="00E73590" w:rsidRDefault="005C0F87" w:rsidP="005751D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20905F9A" w14:textId="63E31644" w:rsidR="005C0F87" w:rsidRPr="00E73590" w:rsidRDefault="005C0F87" w:rsidP="005751D4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43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5DB05E93" w14:textId="77777777" w:rsidR="005C0F87" w:rsidRPr="00E73590" w:rsidRDefault="005C0F87" w:rsidP="005751D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229201E" w14:textId="19DA1E46" w:rsidR="005C0F87" w:rsidRPr="00E73590" w:rsidRDefault="005C0F87" w:rsidP="005751D4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430E"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236" w:type="dxa"/>
            <w:vAlign w:val="bottom"/>
          </w:tcPr>
          <w:p w14:paraId="0EC1FC43" w14:textId="77777777" w:rsidR="005C0F87" w:rsidRPr="00E73590" w:rsidRDefault="005C0F87" w:rsidP="005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2F75641" w14:textId="5FC828A9" w:rsidR="005C0F87" w:rsidRPr="00E73590" w:rsidRDefault="005C0F87" w:rsidP="00575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43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25B4D322" w14:textId="77777777" w:rsidR="005C0F87" w:rsidRPr="00E73590" w:rsidRDefault="005C0F87" w:rsidP="005751D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51478D3" w14:textId="1CCCD54E" w:rsidR="005C0F87" w:rsidRPr="00E73590" w:rsidRDefault="005C0F87" w:rsidP="005751D4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69430E"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</w:tr>
    </w:tbl>
    <w:p w14:paraId="51F5CF26" w14:textId="77777777" w:rsidR="00C860C3" w:rsidRPr="00616564" w:rsidRDefault="00C860C3" w:rsidP="001D4979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236"/>
        <w:gridCol w:w="1584"/>
        <w:gridCol w:w="236"/>
        <w:gridCol w:w="864"/>
        <w:gridCol w:w="236"/>
        <w:gridCol w:w="864"/>
        <w:gridCol w:w="236"/>
        <w:gridCol w:w="864"/>
        <w:gridCol w:w="236"/>
        <w:gridCol w:w="1008"/>
      </w:tblGrid>
      <w:tr w:rsidR="00C860C3" w:rsidRPr="00E73590" w14:paraId="037F1038" w14:textId="77777777" w:rsidTr="00916CDD">
        <w:trPr>
          <w:trHeight w:val="261"/>
          <w:tblHeader/>
        </w:trPr>
        <w:tc>
          <w:tcPr>
            <w:tcW w:w="2880" w:type="dxa"/>
            <w:vAlign w:val="bottom"/>
          </w:tcPr>
          <w:p w14:paraId="2ECAEBE8" w14:textId="77777777" w:rsidR="00C860C3" w:rsidRPr="00E73590" w:rsidRDefault="00C860C3" w:rsidP="0091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39C8E106" w14:textId="77777777" w:rsidR="00C860C3" w:rsidRPr="00E73590" w:rsidRDefault="00C860C3" w:rsidP="00916C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128" w:type="dxa"/>
            <w:gridSpan w:val="9"/>
            <w:vAlign w:val="bottom"/>
          </w:tcPr>
          <w:p w14:paraId="6A6D706E" w14:textId="5F192DD7" w:rsidR="00C860C3" w:rsidRPr="00E73590" w:rsidRDefault="00C860C3" w:rsidP="00916CDD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C860C3" w:rsidRPr="00E73590" w14:paraId="6BB67EBB" w14:textId="77777777" w:rsidTr="00916CDD">
        <w:trPr>
          <w:trHeight w:val="261"/>
          <w:tblHeader/>
        </w:trPr>
        <w:tc>
          <w:tcPr>
            <w:tcW w:w="2880" w:type="dxa"/>
            <w:vAlign w:val="bottom"/>
          </w:tcPr>
          <w:p w14:paraId="3C9DE92B" w14:textId="77777777" w:rsidR="00C860C3" w:rsidRPr="00E73590" w:rsidRDefault="00C860C3" w:rsidP="0091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1106F2A3" w14:textId="77777777" w:rsidR="00C860C3" w:rsidRPr="00E73590" w:rsidRDefault="00C860C3" w:rsidP="00916C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</w:tcPr>
          <w:p w14:paraId="52970CCA" w14:textId="77777777" w:rsidR="00C860C3" w:rsidRPr="00E73590" w:rsidRDefault="00C860C3" w:rsidP="00916CDD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7D2765B" w14:textId="77777777" w:rsidR="00C860C3" w:rsidRPr="00E73590" w:rsidRDefault="00C860C3" w:rsidP="00916C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301333C9" w14:textId="77777777" w:rsidR="00C860C3" w:rsidRPr="00E73590" w:rsidRDefault="00C860C3" w:rsidP="00916CDD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C860C3" w:rsidRPr="00E73590" w14:paraId="24004092" w14:textId="77777777" w:rsidTr="00916CDD">
        <w:trPr>
          <w:trHeight w:val="261"/>
          <w:tblHeader/>
        </w:trPr>
        <w:tc>
          <w:tcPr>
            <w:tcW w:w="2880" w:type="dxa"/>
            <w:vAlign w:val="bottom"/>
            <w:hideMark/>
          </w:tcPr>
          <w:p w14:paraId="5328CE88" w14:textId="77777777" w:rsidR="00C860C3" w:rsidRPr="00E73590" w:rsidRDefault="00C860C3" w:rsidP="0091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5F882852" w14:textId="77777777" w:rsidR="00C860C3" w:rsidRPr="00E73590" w:rsidRDefault="00C860C3" w:rsidP="00916C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84" w:type="dxa"/>
            <w:vAlign w:val="bottom"/>
            <w:hideMark/>
          </w:tcPr>
          <w:p w14:paraId="057FC7BB" w14:textId="77777777" w:rsidR="00C860C3" w:rsidRPr="00E73590" w:rsidRDefault="00C860C3" w:rsidP="00916CDD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</w:t>
            </w:r>
            <w:r w:rsidRPr="00E735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ที่วัดมูลค่าด้วย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มูลค่ายุติธรรมผ่าน</w:t>
            </w:r>
            <w:r w:rsidRPr="00E73590">
              <w:rPr>
                <w:rFonts w:asciiTheme="majorBidi" w:hAnsiTheme="majorBidi" w:cstheme="majorBidi"/>
                <w:sz w:val="26"/>
                <w:szCs w:val="26"/>
                <w:lang w:bidi="th-TH"/>
              </w:rPr>
              <w:br/>
            </w: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236" w:type="dxa"/>
          </w:tcPr>
          <w:p w14:paraId="121E00AB" w14:textId="77777777" w:rsidR="00C860C3" w:rsidRPr="00E73590" w:rsidRDefault="00C860C3" w:rsidP="00916C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240C4849" w14:textId="77777777" w:rsidR="00C860C3" w:rsidRPr="00E73590" w:rsidRDefault="00C860C3" w:rsidP="00916CDD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236" w:type="dxa"/>
          </w:tcPr>
          <w:p w14:paraId="063DD9C9" w14:textId="77777777" w:rsidR="00C860C3" w:rsidRPr="00E73590" w:rsidRDefault="00C860C3" w:rsidP="00916C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0DD8AF84" w14:textId="77777777" w:rsidR="00C860C3" w:rsidRPr="00E73590" w:rsidRDefault="00C860C3" w:rsidP="00916CDD">
            <w:pPr>
              <w:pStyle w:val="acctfourfigures"/>
              <w:tabs>
                <w:tab w:val="clear" w:pos="765"/>
              </w:tabs>
              <w:spacing w:line="240" w:lineRule="atLeast"/>
              <w:ind w:left="-8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236" w:type="dxa"/>
          </w:tcPr>
          <w:p w14:paraId="4CD216F8" w14:textId="77777777" w:rsidR="00C860C3" w:rsidRPr="00E73590" w:rsidRDefault="00C860C3" w:rsidP="0091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  <w:hideMark/>
          </w:tcPr>
          <w:p w14:paraId="32C814E4" w14:textId="77777777" w:rsidR="00C860C3" w:rsidRPr="00E73590" w:rsidRDefault="00C860C3" w:rsidP="0091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5" w:right="-6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</w:rPr>
              <w:t>ระดับ</w:t>
            </w:r>
            <w:r w:rsidRPr="00E73590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A1075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236" w:type="dxa"/>
          </w:tcPr>
          <w:p w14:paraId="40D63EC7" w14:textId="77777777" w:rsidR="00C860C3" w:rsidRPr="00E73590" w:rsidRDefault="00C860C3" w:rsidP="00916C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008" w:type="dxa"/>
            <w:vAlign w:val="bottom"/>
            <w:hideMark/>
          </w:tcPr>
          <w:p w14:paraId="76332ADC" w14:textId="77777777" w:rsidR="00C860C3" w:rsidRPr="00E73590" w:rsidRDefault="00C860C3" w:rsidP="00916CDD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C860C3" w:rsidRPr="00E929AB" w14:paraId="2D3B4CC3" w14:textId="77777777" w:rsidTr="00916CDD">
        <w:trPr>
          <w:trHeight w:val="261"/>
          <w:tblHeader/>
        </w:trPr>
        <w:tc>
          <w:tcPr>
            <w:tcW w:w="2880" w:type="dxa"/>
            <w:vAlign w:val="bottom"/>
          </w:tcPr>
          <w:p w14:paraId="38B9E440" w14:textId="77777777" w:rsidR="00C860C3" w:rsidRPr="00E929AB" w:rsidRDefault="00C860C3" w:rsidP="00916C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4E764277" w14:textId="77777777" w:rsidR="00C860C3" w:rsidRPr="00E929AB" w:rsidRDefault="00C860C3" w:rsidP="00916CD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128" w:type="dxa"/>
            <w:gridSpan w:val="9"/>
            <w:vAlign w:val="bottom"/>
          </w:tcPr>
          <w:p w14:paraId="29E0B98E" w14:textId="77777777" w:rsidR="00C860C3" w:rsidRPr="00E929AB" w:rsidRDefault="00C860C3" w:rsidP="00916CDD">
            <w:pPr>
              <w:pStyle w:val="acctfourfigures"/>
              <w:tabs>
                <w:tab w:val="clear" w:pos="765"/>
              </w:tabs>
              <w:spacing w:line="240" w:lineRule="atLeast"/>
              <w:ind w:left="-118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E929A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E929A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C860C3" w:rsidRPr="00E73590" w14:paraId="1B6AC9CE" w14:textId="77777777" w:rsidTr="00916CDD">
        <w:trPr>
          <w:trHeight w:val="261"/>
        </w:trPr>
        <w:tc>
          <w:tcPr>
            <w:tcW w:w="2880" w:type="dxa"/>
          </w:tcPr>
          <w:p w14:paraId="56FC95F4" w14:textId="77777777" w:rsidR="00C860C3" w:rsidRPr="00E73590" w:rsidRDefault="00C860C3" w:rsidP="00916CDD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E73590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AA1075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236" w:type="dxa"/>
          </w:tcPr>
          <w:p w14:paraId="33118590" w14:textId="77777777" w:rsidR="00C860C3" w:rsidRPr="00E73590" w:rsidRDefault="00C860C3" w:rsidP="00916CD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</w:tcPr>
          <w:p w14:paraId="423DA993" w14:textId="77777777" w:rsidR="00C860C3" w:rsidRPr="00E73590" w:rsidRDefault="00C860C3" w:rsidP="00916CDD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29F3216" w14:textId="77777777" w:rsidR="00C860C3" w:rsidRPr="00E73590" w:rsidRDefault="00C860C3" w:rsidP="00916C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40514CFC" w14:textId="77777777" w:rsidR="00C860C3" w:rsidRPr="00E73590" w:rsidRDefault="00C860C3" w:rsidP="00916CD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0334F8" w14:textId="77777777" w:rsidR="00C860C3" w:rsidRPr="00E73590" w:rsidRDefault="00C860C3" w:rsidP="00916CD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813C445" w14:textId="77777777" w:rsidR="00C860C3" w:rsidRPr="00E73590" w:rsidRDefault="00C860C3" w:rsidP="00916CDD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695D4B0E" w14:textId="77777777" w:rsidR="00C860C3" w:rsidRPr="00E73590" w:rsidRDefault="00C860C3" w:rsidP="00916CD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</w:tcPr>
          <w:p w14:paraId="3B153692" w14:textId="77777777" w:rsidR="00C860C3" w:rsidRPr="00E73590" w:rsidRDefault="00C860C3" w:rsidP="00916CDD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7DB5AC1" w14:textId="77777777" w:rsidR="00C860C3" w:rsidRPr="00E73590" w:rsidRDefault="00C860C3" w:rsidP="00916CDD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75355E2D" w14:textId="77777777" w:rsidR="00C860C3" w:rsidRPr="00E73590" w:rsidRDefault="00C860C3" w:rsidP="00916CDD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0F87" w:rsidRPr="00E73590" w14:paraId="09EE55FC" w14:textId="77777777" w:rsidTr="00916CDD">
        <w:trPr>
          <w:trHeight w:val="261"/>
        </w:trPr>
        <w:tc>
          <w:tcPr>
            <w:tcW w:w="2880" w:type="dxa"/>
            <w:vAlign w:val="bottom"/>
            <w:hideMark/>
          </w:tcPr>
          <w:p w14:paraId="6ACC9536" w14:textId="77777777" w:rsidR="005C0F87" w:rsidRPr="00E73590" w:rsidRDefault="005C0F87" w:rsidP="005C0F87">
            <w:pPr>
              <w:ind w:left="160" w:right="-90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  <w:vAlign w:val="bottom"/>
          </w:tcPr>
          <w:p w14:paraId="45852D5B" w14:textId="77777777" w:rsidR="005C0F87" w:rsidRPr="00E73590" w:rsidRDefault="005C0F87" w:rsidP="005C0F8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2129D5E6" w14:textId="77777777" w:rsidR="005C0F87" w:rsidRPr="00E73590" w:rsidRDefault="005C0F87" w:rsidP="005C0F8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5CFFAA3A" w14:textId="77777777" w:rsidR="005C0F87" w:rsidRPr="00E73590" w:rsidRDefault="005C0F87" w:rsidP="005C0F8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57324C75" w14:textId="77777777" w:rsidR="005C0F87" w:rsidRPr="00E73590" w:rsidRDefault="005C0F87" w:rsidP="005C0F87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3FAC1918" w14:textId="77777777" w:rsidR="005C0F87" w:rsidRPr="00E73590" w:rsidRDefault="005C0F87" w:rsidP="005C0F8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84B7979" w14:textId="77777777" w:rsidR="005C0F87" w:rsidRPr="00E73590" w:rsidRDefault="005C0F87" w:rsidP="005C0F87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27FE2F0" w14:textId="77777777" w:rsidR="005C0F87" w:rsidRPr="00E73590" w:rsidRDefault="005C0F87" w:rsidP="005C0F87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4F31CBB5" w14:textId="77777777" w:rsidR="005C0F87" w:rsidRPr="00E735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4460B346" w14:textId="77777777" w:rsidR="005C0F87" w:rsidRPr="00E73590" w:rsidRDefault="005C0F87" w:rsidP="005C0F87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CCA5A13" w14:textId="77777777" w:rsidR="005C0F87" w:rsidRPr="00E73590" w:rsidRDefault="005C0F87" w:rsidP="005C0F8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0F87" w:rsidRPr="00E73590" w14:paraId="2E758120" w14:textId="77777777" w:rsidTr="00916CDD">
        <w:trPr>
          <w:trHeight w:val="261"/>
        </w:trPr>
        <w:tc>
          <w:tcPr>
            <w:tcW w:w="2880" w:type="dxa"/>
            <w:vAlign w:val="bottom"/>
          </w:tcPr>
          <w:p w14:paraId="6E664D46" w14:textId="77777777" w:rsidR="005C0F87" w:rsidRPr="00E73590" w:rsidRDefault="005C0F87" w:rsidP="005C0F87">
            <w:pPr>
              <w:pStyle w:val="ListParagraph"/>
              <w:numPr>
                <w:ilvl w:val="0"/>
                <w:numId w:val="22"/>
              </w:numPr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E73590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vAlign w:val="bottom"/>
          </w:tcPr>
          <w:p w14:paraId="65AF6DB7" w14:textId="77777777" w:rsidR="005C0F87" w:rsidRPr="00E73590" w:rsidRDefault="005C0F87" w:rsidP="005C0F8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1610E5EB" w14:textId="01547D5C" w:rsidR="005C0F87" w:rsidRPr="00E73590" w:rsidRDefault="005C0F87" w:rsidP="00566AA3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  <w:r w:rsidRPr="0069430E"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236" w:type="dxa"/>
            <w:vAlign w:val="bottom"/>
          </w:tcPr>
          <w:p w14:paraId="21511315" w14:textId="77777777" w:rsidR="005C0F87" w:rsidRPr="00E73590" w:rsidRDefault="005C0F87" w:rsidP="005C0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E55D4A3" w14:textId="2159F4CF" w:rsidR="005C0F87" w:rsidRPr="00E73590" w:rsidRDefault="005C0F87" w:rsidP="005C0F87">
            <w:pPr>
              <w:pStyle w:val="acctfourfigures"/>
              <w:tabs>
                <w:tab w:val="clear" w:pos="765"/>
                <w:tab w:val="decimal" w:pos="539"/>
              </w:tabs>
              <w:spacing w:line="240" w:lineRule="atLeast"/>
              <w:ind w:left="-43" w:right="-64"/>
              <w:rPr>
                <w:rFonts w:asciiTheme="majorBidi" w:hAnsiTheme="majorBidi" w:cstheme="majorBidi"/>
                <w:sz w:val="26"/>
                <w:szCs w:val="26"/>
              </w:rPr>
            </w:pPr>
            <w:r w:rsidRPr="006943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7DCB3A0B" w14:textId="77777777" w:rsidR="005C0F87" w:rsidRPr="00E73590" w:rsidRDefault="005C0F87" w:rsidP="005C0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787EA71D" w14:textId="1311807F" w:rsidR="005C0F87" w:rsidRPr="00E73590" w:rsidRDefault="005C0F87" w:rsidP="005C0F87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82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430E"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  <w:tc>
          <w:tcPr>
            <w:tcW w:w="236" w:type="dxa"/>
            <w:vAlign w:val="bottom"/>
          </w:tcPr>
          <w:p w14:paraId="2DDDEBC3" w14:textId="77777777" w:rsidR="005C0F87" w:rsidRPr="00E735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4" w:type="dxa"/>
            <w:vAlign w:val="bottom"/>
          </w:tcPr>
          <w:p w14:paraId="35AA64CB" w14:textId="217B3835" w:rsidR="005C0F87" w:rsidRPr="00E73590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ind w:left="-95" w:right="-67"/>
              <w:rPr>
                <w:rFonts w:asciiTheme="majorBidi" w:hAnsiTheme="majorBidi" w:cstheme="majorBidi"/>
                <w:sz w:val="26"/>
                <w:szCs w:val="26"/>
              </w:rPr>
            </w:pPr>
            <w:r w:rsidRPr="0069430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4E98820" w14:textId="77777777" w:rsidR="005C0F87" w:rsidRPr="00E73590" w:rsidRDefault="005C0F87" w:rsidP="005C0F8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6E181F4B" w14:textId="0F27FD98" w:rsidR="005C0F87" w:rsidRPr="00E73590" w:rsidRDefault="005C0F87" w:rsidP="005C0F8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118" w:right="-86"/>
              <w:rPr>
                <w:rFonts w:asciiTheme="majorBidi" w:hAnsiTheme="majorBidi" w:cstheme="majorBidi"/>
                <w:sz w:val="26"/>
                <w:szCs w:val="26"/>
              </w:rPr>
            </w:pPr>
            <w:r w:rsidRPr="0069430E">
              <w:rPr>
                <w:rFonts w:asciiTheme="majorBidi" w:hAnsiTheme="majorBidi" w:cstheme="majorBidi"/>
                <w:sz w:val="26"/>
                <w:szCs w:val="26"/>
              </w:rPr>
              <w:t>(18)</w:t>
            </w:r>
          </w:p>
        </w:tc>
      </w:tr>
    </w:tbl>
    <w:p w14:paraId="70C7BEA6" w14:textId="633230F4" w:rsidR="003E5BAE" w:rsidRDefault="003E5B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6"/>
          <w:sz w:val="30"/>
          <w:szCs w:val="30"/>
          <w:cs/>
          <w:lang w:bidi="ar-SA"/>
        </w:rPr>
      </w:pPr>
    </w:p>
    <w:p w14:paraId="598C7214" w14:textId="5C3823F1" w:rsidR="00A51F9A" w:rsidRPr="00616564" w:rsidRDefault="00A51F9A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lang w:val="en-US" w:bidi="th-TH"/>
        </w:rPr>
      </w:pPr>
      <w:r w:rsidRPr="00616564">
        <w:rPr>
          <w:rFonts w:asciiTheme="majorBidi" w:hAnsiTheme="majorBidi" w:cstheme="majorBidi"/>
          <w:i/>
          <w:iCs/>
          <w:spacing w:val="6"/>
          <w:sz w:val="30"/>
          <w:szCs w:val="30"/>
          <w:cs/>
          <w:lang w:val="en-US"/>
        </w:rPr>
        <w:t>การวัดมูลค่ายุติธรรม</w:t>
      </w:r>
    </w:p>
    <w:p w14:paraId="2F530967" w14:textId="77777777" w:rsidR="009304FC" w:rsidRPr="00616564" w:rsidRDefault="009304FC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7C015A8E" w14:textId="74BF17B3" w:rsidR="00A51F9A" w:rsidRPr="00616564" w:rsidRDefault="00A51F9A" w:rsidP="00EF6D14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มูลค่ายุติธรรมระดับ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AA1075" w:rsidRPr="0061656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61656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สำหรับตราสารอนุพันธ์ที่ซื้อขายนอกตลาดหลักทรัพย์ อ้างอิงราคาจากนายหน้า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</w:t>
      </w:r>
      <w:r w:rsidRPr="0061656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US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บริษัทและคู่สัญญาตามความเหมาะสม</w:t>
      </w:r>
    </w:p>
    <w:p w14:paraId="620EAEEB" w14:textId="7108FAEC" w:rsidR="003819D3" w:rsidRDefault="003819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30"/>
          <w:szCs w:val="30"/>
          <w:cs/>
        </w:rPr>
      </w:pPr>
      <w:r>
        <w:rPr>
          <w:rFonts w:asciiTheme="majorBidi" w:hAnsiTheme="majorBidi" w:cstheme="majorBidi"/>
          <w:spacing w:val="-2"/>
          <w:sz w:val="30"/>
          <w:szCs w:val="30"/>
          <w:cs/>
        </w:rPr>
        <w:br w:type="page"/>
      </w:r>
    </w:p>
    <w:p w14:paraId="30081B79" w14:textId="40E2D5BB" w:rsidR="0002780D" w:rsidRPr="00616564" w:rsidRDefault="00B272A2" w:rsidP="008715A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0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ภาระผูกพัน</w:t>
      </w:r>
      <w:r w:rsidR="008715AF" w:rsidRPr="0061656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ประมาณการหนี้สินและหนี้สินที่อาจเกิดขึ้นกับบุคคลหรือกิจการที่ไม่เกี่ยวข้องกัน</w:t>
      </w:r>
    </w:p>
    <w:p w14:paraId="5D6A4BA1" w14:textId="77777777" w:rsidR="00782DBA" w:rsidRPr="00616564" w:rsidRDefault="00782DBA" w:rsidP="00730C26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lang w:val="en-US"/>
        </w:rPr>
      </w:pPr>
    </w:p>
    <w:p w14:paraId="0C603A0E" w14:textId="069B9955" w:rsidR="00917033" w:rsidRPr="00616564" w:rsidRDefault="00917033" w:rsidP="00E73590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61656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ภาระผูกพัน</w:t>
      </w:r>
    </w:p>
    <w:p w14:paraId="79288361" w14:textId="77777777" w:rsidR="001D4979" w:rsidRPr="00616564" w:rsidRDefault="001D4979" w:rsidP="001D4979">
      <w:pPr>
        <w:tabs>
          <w:tab w:val="clear" w:pos="907"/>
          <w:tab w:val="left" w:pos="1080"/>
        </w:tabs>
        <w:spacing w:line="240" w:lineRule="auto"/>
        <w:ind w:left="153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7"/>
        <w:gridCol w:w="1166"/>
        <w:gridCol w:w="236"/>
        <w:gridCol w:w="1124"/>
        <w:gridCol w:w="236"/>
        <w:gridCol w:w="1176"/>
        <w:gridCol w:w="236"/>
        <w:gridCol w:w="1139"/>
      </w:tblGrid>
      <w:tr w:rsidR="001D4979" w:rsidRPr="00616564" w14:paraId="5B1FCF0C" w14:textId="77777777" w:rsidTr="007B1FB3">
        <w:trPr>
          <w:tblHeader/>
        </w:trPr>
        <w:tc>
          <w:tcPr>
            <w:tcW w:w="2113" w:type="pct"/>
          </w:tcPr>
          <w:p w14:paraId="22450AF0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73" w:type="pct"/>
            <w:gridSpan w:val="3"/>
            <w:shd w:val="clear" w:color="auto" w:fill="auto"/>
          </w:tcPr>
          <w:p w14:paraId="4DC165D7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" w:type="pct"/>
            <w:shd w:val="clear" w:color="auto" w:fill="auto"/>
          </w:tcPr>
          <w:p w14:paraId="0F6CBBFB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6" w:type="pct"/>
            <w:gridSpan w:val="3"/>
            <w:shd w:val="clear" w:color="auto" w:fill="auto"/>
          </w:tcPr>
          <w:p w14:paraId="59743B9D" w14:textId="77777777" w:rsidR="001D4979" w:rsidRPr="00616564" w:rsidRDefault="001D4979" w:rsidP="007B1F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C5390" w:rsidRPr="00616564" w14:paraId="37711885" w14:textId="77777777" w:rsidTr="007B1FB3">
        <w:trPr>
          <w:tblHeader/>
        </w:trPr>
        <w:tc>
          <w:tcPr>
            <w:tcW w:w="2113" w:type="pct"/>
          </w:tcPr>
          <w:p w14:paraId="6E56F778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  <w:vAlign w:val="bottom"/>
          </w:tcPr>
          <w:p w14:paraId="196096F4" w14:textId="490FFC59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298BD8E5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50CA341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0DFDB32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  <w:vAlign w:val="bottom"/>
          </w:tcPr>
          <w:p w14:paraId="26E8B3E7" w14:textId="59BABE66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484A7B3D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  <w:vAlign w:val="bottom"/>
          </w:tcPr>
          <w:p w14:paraId="6C669BBA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16564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3C5390" w:rsidRPr="00616564" w14:paraId="1470218A" w14:textId="77777777" w:rsidTr="007B1FB3">
        <w:trPr>
          <w:tblHeader/>
        </w:trPr>
        <w:tc>
          <w:tcPr>
            <w:tcW w:w="2113" w:type="pct"/>
          </w:tcPr>
          <w:p w14:paraId="08C67A2A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4" w:type="pct"/>
            <w:shd w:val="clear" w:color="auto" w:fill="auto"/>
          </w:tcPr>
          <w:p w14:paraId="41495A8D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  <w:shd w:val="clear" w:color="auto" w:fill="auto"/>
          </w:tcPr>
          <w:p w14:paraId="36239D07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shd w:val="clear" w:color="auto" w:fill="auto"/>
          </w:tcPr>
          <w:p w14:paraId="0F4BEC2A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" w:type="pct"/>
            <w:shd w:val="clear" w:color="auto" w:fill="auto"/>
          </w:tcPr>
          <w:p w14:paraId="6EAFB9D5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66791185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28" w:type="pct"/>
            <w:shd w:val="clear" w:color="auto" w:fill="auto"/>
          </w:tcPr>
          <w:p w14:paraId="4DA1FFF2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AE4BE94" w14:textId="77777777" w:rsidR="003C5390" w:rsidRPr="00616564" w:rsidRDefault="003C5390" w:rsidP="003C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3C5390" w:rsidRPr="00616564" w14:paraId="2F0AED91" w14:textId="77777777" w:rsidTr="007B1FB3">
        <w:trPr>
          <w:tblHeader/>
        </w:trPr>
        <w:tc>
          <w:tcPr>
            <w:tcW w:w="2113" w:type="pct"/>
          </w:tcPr>
          <w:p w14:paraId="2CC3629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888" w:type="pct"/>
            <w:gridSpan w:val="7"/>
          </w:tcPr>
          <w:p w14:paraId="5EA9B17D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C5390" w:rsidRPr="00616564" w14:paraId="6C2A69B6" w14:textId="77777777" w:rsidTr="007B1FB3">
        <w:tc>
          <w:tcPr>
            <w:tcW w:w="2113" w:type="pct"/>
          </w:tcPr>
          <w:p w14:paraId="51488F6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34" w:type="pct"/>
            <w:vAlign w:val="center"/>
          </w:tcPr>
          <w:p w14:paraId="67B1E69D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2EE8F578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3A1DCDAB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2467E121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403477D2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37E57C0C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79D49A2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5390" w:rsidRPr="00616564" w14:paraId="3FFC79BE" w14:textId="77777777" w:rsidTr="007B1FB3">
        <w:tc>
          <w:tcPr>
            <w:tcW w:w="2113" w:type="pct"/>
          </w:tcPr>
          <w:p w14:paraId="32265717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สัญญาที่ยังไม่ได้รับรู้โรงงาน เครื่องจักร</w:t>
            </w:r>
          </w:p>
        </w:tc>
        <w:tc>
          <w:tcPr>
            <w:tcW w:w="634" w:type="pct"/>
            <w:vAlign w:val="center"/>
          </w:tcPr>
          <w:p w14:paraId="03E7DD7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71278BA5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</w:tcPr>
          <w:p w14:paraId="15253759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FC9154B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7042AE6B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92A2659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bottom"/>
          </w:tcPr>
          <w:p w14:paraId="710DF853" w14:textId="77777777" w:rsidR="003C5390" w:rsidRPr="00616564" w:rsidRDefault="003C5390" w:rsidP="003C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0F87" w:rsidRPr="00616564" w14:paraId="701F3067" w14:textId="77777777" w:rsidTr="007B1FB3">
        <w:tc>
          <w:tcPr>
            <w:tcW w:w="2113" w:type="pct"/>
          </w:tcPr>
          <w:p w14:paraId="53D755F3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และอุปกรณ์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070922A6" w14:textId="307794FB" w:rsidR="005C0F87" w:rsidRPr="00616564" w:rsidRDefault="002A3900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A3900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</w:p>
        </w:tc>
        <w:tc>
          <w:tcPr>
            <w:tcW w:w="128" w:type="pct"/>
            <w:vAlign w:val="center"/>
          </w:tcPr>
          <w:p w14:paraId="0482E5D8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2CB8310A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</w:rPr>
              <w:t>39</w:t>
            </w:r>
          </w:p>
        </w:tc>
        <w:tc>
          <w:tcPr>
            <w:tcW w:w="128" w:type="pct"/>
            <w:vAlign w:val="center"/>
          </w:tcPr>
          <w:p w14:paraId="313E0E7F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34BEEB04" w14:textId="38405460" w:rsidR="005C0F87" w:rsidRPr="00616564" w:rsidRDefault="002A3900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A3900">
              <w:rPr>
                <w:rFonts w:asciiTheme="majorBidi" w:hAnsiTheme="majorBidi" w:cstheme="majorBidi" w:hint="cs"/>
                <w:sz w:val="30"/>
                <w:szCs w:val="30"/>
              </w:rPr>
              <w:t>32</w:t>
            </w:r>
          </w:p>
        </w:tc>
        <w:tc>
          <w:tcPr>
            <w:tcW w:w="128" w:type="pct"/>
            <w:vAlign w:val="center"/>
          </w:tcPr>
          <w:p w14:paraId="1B4AB9DE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1CC94315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</w:rPr>
              <w:t>39</w:t>
            </w:r>
          </w:p>
        </w:tc>
      </w:tr>
      <w:tr w:rsidR="005C0F87" w:rsidRPr="00616564" w14:paraId="3AF805A2" w14:textId="77777777" w:rsidTr="007B1FB3">
        <w:tc>
          <w:tcPr>
            <w:tcW w:w="2113" w:type="pct"/>
          </w:tcPr>
          <w:p w14:paraId="7790CCF6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13E8CA" w14:textId="525B8B16" w:rsidR="005C0F87" w:rsidRPr="00616564" w:rsidRDefault="002A3900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90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28" w:type="pct"/>
            <w:vAlign w:val="center"/>
          </w:tcPr>
          <w:p w14:paraId="5BD644C1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1882DE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128" w:type="pct"/>
            <w:vAlign w:val="center"/>
          </w:tcPr>
          <w:p w14:paraId="356167EC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DCAA70" w14:textId="487AA2E6" w:rsidR="005C0F87" w:rsidRPr="00616564" w:rsidRDefault="002A3900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90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32</w:t>
            </w:r>
          </w:p>
        </w:tc>
        <w:tc>
          <w:tcPr>
            <w:tcW w:w="128" w:type="pct"/>
            <w:vAlign w:val="center"/>
          </w:tcPr>
          <w:p w14:paraId="5083857F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0A527E2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39</w:t>
            </w:r>
          </w:p>
        </w:tc>
      </w:tr>
      <w:tr w:rsidR="005C0F87" w:rsidRPr="00616564" w14:paraId="31170B69" w14:textId="77777777" w:rsidTr="007B1FB3">
        <w:tc>
          <w:tcPr>
            <w:tcW w:w="2113" w:type="pct"/>
          </w:tcPr>
          <w:p w14:paraId="57FCED58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34" w:type="pct"/>
            <w:tcBorders>
              <w:top w:val="double" w:sz="4" w:space="0" w:color="auto"/>
            </w:tcBorders>
            <w:vAlign w:val="center"/>
          </w:tcPr>
          <w:p w14:paraId="1D2A2C7A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  <w:vAlign w:val="center"/>
          </w:tcPr>
          <w:p w14:paraId="75F9002F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1" w:type="pct"/>
            <w:tcBorders>
              <w:top w:val="double" w:sz="4" w:space="0" w:color="auto"/>
            </w:tcBorders>
            <w:vAlign w:val="center"/>
          </w:tcPr>
          <w:p w14:paraId="6C89104B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  <w:vAlign w:val="center"/>
          </w:tcPr>
          <w:p w14:paraId="61430BF3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  <w:vAlign w:val="center"/>
          </w:tcPr>
          <w:p w14:paraId="642E491C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8" w:type="pct"/>
            <w:vAlign w:val="center"/>
          </w:tcPr>
          <w:p w14:paraId="5EB79D39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  <w:vAlign w:val="center"/>
          </w:tcPr>
          <w:p w14:paraId="45177CAE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5C0F87" w:rsidRPr="00616564" w14:paraId="46459B7B" w14:textId="77777777" w:rsidTr="007B1FB3">
        <w:tc>
          <w:tcPr>
            <w:tcW w:w="2113" w:type="pct"/>
          </w:tcPr>
          <w:p w14:paraId="5C1D79B5" w14:textId="72994B7A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ภาระผูกพันอื่น</w:t>
            </w: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634" w:type="pct"/>
            <w:vAlign w:val="center"/>
          </w:tcPr>
          <w:p w14:paraId="71D3084A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47F20288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2A57FACB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0C3CF9FE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1A4F3A40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  <w:vAlign w:val="center"/>
          </w:tcPr>
          <w:p w14:paraId="6C7A6CD5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2FAE2170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C0F87" w:rsidRPr="00616564" w14:paraId="51E65047" w14:textId="77777777" w:rsidTr="007B1FB3">
        <w:tc>
          <w:tcPr>
            <w:tcW w:w="2113" w:type="pct"/>
          </w:tcPr>
          <w:p w14:paraId="776A96B2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34" w:type="pct"/>
            <w:vAlign w:val="center"/>
          </w:tcPr>
          <w:p w14:paraId="4F2422C6" w14:textId="7F62241A" w:rsidR="005C0F87" w:rsidRPr="00616564" w:rsidRDefault="002A3900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A3900">
              <w:rPr>
                <w:rFonts w:asciiTheme="majorBidi" w:hAnsiTheme="majorBidi" w:cstheme="majorBidi" w:hint="cs"/>
                <w:sz w:val="30"/>
                <w:szCs w:val="30"/>
              </w:rPr>
              <w:t>519</w:t>
            </w:r>
          </w:p>
        </w:tc>
        <w:tc>
          <w:tcPr>
            <w:tcW w:w="128" w:type="pct"/>
            <w:vAlign w:val="center"/>
          </w:tcPr>
          <w:p w14:paraId="3856E65D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vAlign w:val="center"/>
          </w:tcPr>
          <w:p w14:paraId="78D04EDB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</w:rPr>
              <w:t>519</w:t>
            </w:r>
          </w:p>
        </w:tc>
        <w:tc>
          <w:tcPr>
            <w:tcW w:w="128" w:type="pct"/>
            <w:vAlign w:val="center"/>
          </w:tcPr>
          <w:p w14:paraId="6A6E15ED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vAlign w:val="center"/>
          </w:tcPr>
          <w:p w14:paraId="1C4C145E" w14:textId="4625AFD8" w:rsidR="005C0F87" w:rsidRPr="00616564" w:rsidRDefault="002A3900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A3900">
              <w:rPr>
                <w:rFonts w:asciiTheme="majorBidi" w:hAnsiTheme="majorBidi" w:cstheme="majorBidi" w:hint="cs"/>
                <w:sz w:val="30"/>
                <w:szCs w:val="30"/>
              </w:rPr>
              <w:t>519</w:t>
            </w:r>
          </w:p>
        </w:tc>
        <w:tc>
          <w:tcPr>
            <w:tcW w:w="128" w:type="pct"/>
            <w:vAlign w:val="center"/>
          </w:tcPr>
          <w:p w14:paraId="2DB629E0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vAlign w:val="center"/>
          </w:tcPr>
          <w:p w14:paraId="4071340B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</w:rPr>
              <w:t>519</w:t>
            </w:r>
          </w:p>
        </w:tc>
      </w:tr>
      <w:tr w:rsidR="005C0F87" w:rsidRPr="00616564" w14:paraId="00E4EEFF" w14:textId="77777777" w:rsidTr="007B1FB3">
        <w:tc>
          <w:tcPr>
            <w:tcW w:w="2113" w:type="pct"/>
          </w:tcPr>
          <w:p w14:paraId="0BA29C2C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634" w:type="pct"/>
            <w:tcBorders>
              <w:bottom w:val="single" w:sz="4" w:space="0" w:color="auto"/>
            </w:tcBorders>
            <w:vAlign w:val="center"/>
          </w:tcPr>
          <w:p w14:paraId="784DF86E" w14:textId="2E9DE91C" w:rsidR="005C0F87" w:rsidRPr="00616564" w:rsidRDefault="002A3900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A3900">
              <w:rPr>
                <w:rFonts w:asciiTheme="majorBidi" w:hAnsiTheme="majorBidi" w:cstheme="majorBidi" w:hint="cs"/>
                <w:sz w:val="30"/>
                <w:szCs w:val="30"/>
              </w:rPr>
              <w:t>41</w:t>
            </w:r>
          </w:p>
        </w:tc>
        <w:tc>
          <w:tcPr>
            <w:tcW w:w="128" w:type="pct"/>
            <w:vAlign w:val="center"/>
          </w:tcPr>
          <w:p w14:paraId="624099DB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vAlign w:val="center"/>
          </w:tcPr>
          <w:p w14:paraId="635B572D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</w:p>
        </w:tc>
        <w:tc>
          <w:tcPr>
            <w:tcW w:w="128" w:type="pct"/>
            <w:vAlign w:val="center"/>
          </w:tcPr>
          <w:p w14:paraId="422C3369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center"/>
          </w:tcPr>
          <w:p w14:paraId="34BD29B9" w14:textId="7AD7367D" w:rsidR="005C0F87" w:rsidRPr="00616564" w:rsidRDefault="002A3900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2A3900">
              <w:rPr>
                <w:rFonts w:asciiTheme="majorBidi" w:hAnsiTheme="majorBidi" w:cstheme="majorBidi" w:hint="cs"/>
                <w:sz w:val="30"/>
                <w:szCs w:val="30"/>
              </w:rPr>
              <w:t>41</w:t>
            </w:r>
          </w:p>
        </w:tc>
        <w:tc>
          <w:tcPr>
            <w:tcW w:w="128" w:type="pct"/>
            <w:vAlign w:val="center"/>
          </w:tcPr>
          <w:p w14:paraId="57F66B3B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vAlign w:val="center"/>
          </w:tcPr>
          <w:p w14:paraId="237CAC26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sz w:val="30"/>
                <w:szCs w:val="30"/>
              </w:rPr>
              <w:t>14</w:t>
            </w:r>
          </w:p>
        </w:tc>
      </w:tr>
      <w:tr w:rsidR="005C0F87" w:rsidRPr="00616564" w14:paraId="61411776" w14:textId="77777777" w:rsidTr="007B1FB3">
        <w:tc>
          <w:tcPr>
            <w:tcW w:w="2113" w:type="pct"/>
          </w:tcPr>
          <w:p w14:paraId="69B16129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65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E94866" w14:textId="7369A46A" w:rsidR="005C0F87" w:rsidRPr="00616564" w:rsidRDefault="002A3900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90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128" w:type="pct"/>
            <w:vAlign w:val="center"/>
          </w:tcPr>
          <w:p w14:paraId="148B4294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85F338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533</w:t>
            </w:r>
          </w:p>
        </w:tc>
        <w:tc>
          <w:tcPr>
            <w:tcW w:w="128" w:type="pct"/>
            <w:vAlign w:val="center"/>
          </w:tcPr>
          <w:p w14:paraId="56D081CF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810D392" w14:textId="375A48BA" w:rsidR="005C0F87" w:rsidRPr="00616564" w:rsidRDefault="002A3900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3900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560</w:t>
            </w:r>
          </w:p>
        </w:tc>
        <w:tc>
          <w:tcPr>
            <w:tcW w:w="128" w:type="pct"/>
            <w:vAlign w:val="center"/>
          </w:tcPr>
          <w:p w14:paraId="589134B2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59F7465" w14:textId="77777777" w:rsidR="005C0F87" w:rsidRPr="00616564" w:rsidRDefault="005C0F87" w:rsidP="005C0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20" w:hanging="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6564">
              <w:rPr>
                <w:rFonts w:asciiTheme="majorBidi" w:hAnsiTheme="majorBidi" w:cstheme="majorBidi" w:hint="cs"/>
                <w:b/>
                <w:bCs/>
                <w:sz w:val="30"/>
                <w:szCs w:val="30"/>
              </w:rPr>
              <w:t>533</w:t>
            </w:r>
          </w:p>
        </w:tc>
      </w:tr>
    </w:tbl>
    <w:p w14:paraId="55705712" w14:textId="77777777" w:rsidR="001D4979" w:rsidRPr="00616564" w:rsidRDefault="001D4979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</w:p>
    <w:p w14:paraId="5DC6A27D" w14:textId="448C4CEF" w:rsidR="00CF48BF" w:rsidRPr="00616564" w:rsidRDefault="00E1499B" w:rsidP="001D49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</w:rPr>
      </w:pPr>
      <w:r w:rsidRPr="00616564">
        <w:rPr>
          <w:rFonts w:asciiTheme="majorBidi" w:hAnsiTheme="majorBidi" w:cstheme="majorBidi"/>
          <w:b/>
          <w:bCs/>
          <w:i/>
          <w:iCs/>
          <w:spacing w:val="2"/>
          <w:sz w:val="30"/>
          <w:szCs w:val="30"/>
          <w:cs/>
          <w:lang w:val="en-GB"/>
        </w:rPr>
        <w:t>สัญญาซื้อสาธารณูปการและบริการอื่นๆ ที่มีปริมาณซื้อขั้นต่ำ</w:t>
      </w:r>
    </w:p>
    <w:p w14:paraId="54103D7A" w14:textId="77777777" w:rsidR="00B272A2" w:rsidRPr="00616564" w:rsidRDefault="00B272A2" w:rsidP="001B77DB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pacing w:val="-2"/>
          <w:sz w:val="26"/>
          <w:szCs w:val="26"/>
          <w:lang w:val="en-US"/>
        </w:rPr>
      </w:pPr>
    </w:p>
    <w:p w14:paraId="2E3FB7FA" w14:textId="4864CEE4" w:rsidR="000D243E" w:rsidRPr="00616564" w:rsidRDefault="00E1499B" w:rsidP="00B26A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บริษัทมีสัญญาซื้อสาธารณูปการและบริการอื่นๆ ที่มีปริมาณซื้อขั้นต่ำจำนวนรวม </w:t>
      </w:r>
      <w:r w:rsidR="00AA1075" w:rsidRPr="00616564">
        <w:rPr>
          <w:rFonts w:asciiTheme="majorBidi" w:hAnsiTheme="majorBidi" w:cstheme="majorBidi"/>
          <w:sz w:val="30"/>
          <w:szCs w:val="30"/>
        </w:rPr>
        <w:t>1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ฉบับกับกิจการแห่งหนึ่ง สัญญามีระยะเวลาตั้งแต่</w:t>
      </w:r>
      <w:r w:rsidR="009774A5" w:rsidRPr="00616564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616564">
        <w:rPr>
          <w:rFonts w:asciiTheme="majorBidi" w:hAnsiTheme="majorBidi" w:cstheme="majorBidi"/>
          <w:sz w:val="30"/>
          <w:szCs w:val="30"/>
        </w:rPr>
        <w:t>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="00AA1075" w:rsidRPr="00616564">
        <w:rPr>
          <w:rFonts w:asciiTheme="majorBidi" w:hAnsiTheme="majorBidi" w:cstheme="majorBidi"/>
          <w:sz w:val="30"/>
          <w:szCs w:val="30"/>
        </w:rPr>
        <w:t>2550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ถึง</w:t>
      </w:r>
      <w:r w:rsidR="009774A5" w:rsidRPr="00616564">
        <w:rPr>
          <w:rFonts w:asciiTheme="majorBidi" w:hAnsiTheme="majorBidi" w:cstheme="majorBidi"/>
          <w:sz w:val="30"/>
          <w:szCs w:val="30"/>
          <w:cs/>
          <w:lang w:val="en-GB"/>
        </w:rPr>
        <w:t>วันที่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616564">
        <w:rPr>
          <w:rFonts w:asciiTheme="majorBidi" w:hAnsiTheme="majorBidi" w:cstheme="majorBidi"/>
          <w:sz w:val="30"/>
          <w:szCs w:val="30"/>
        </w:rPr>
        <w:t>31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ตุลาคม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</w:t>
      </w:r>
      <w:r w:rsidR="008F25B0" w:rsidRPr="00616564">
        <w:rPr>
          <w:rFonts w:asciiTheme="majorBidi" w:hAnsiTheme="majorBidi" w:cstheme="majorBidi"/>
          <w:sz w:val="30"/>
          <w:szCs w:val="30"/>
        </w:rPr>
        <w:t>70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โดยปริมาณการซื้อขั้นต่ำ ราคาซื้อผลิตภัณฑ์ และการต่ออายุสัญญาเป็นไปตามที่กำหนดในสัญญา</w:t>
      </w:r>
      <w:r w:rsidR="003D71B5"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616564">
        <w:rPr>
          <w:rFonts w:asciiTheme="majorBidi" w:hAnsiTheme="majorBidi"/>
          <w:sz w:val="30"/>
          <w:szCs w:val="30"/>
          <w:cs/>
          <w:lang w:val="en-GB"/>
        </w:rPr>
        <w:t xml:space="preserve">ณ 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3</w:t>
      </w:r>
      <w:r w:rsidR="003C5390">
        <w:rPr>
          <w:rFonts w:asciiTheme="majorBidi" w:hAnsiTheme="majorBidi" w:cstheme="majorBidi"/>
          <w:sz w:val="30"/>
          <w:szCs w:val="30"/>
        </w:rPr>
        <w:t xml:space="preserve">0 </w:t>
      </w:r>
      <w:r w:rsidR="003C5390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AA1075" w:rsidRPr="00616564">
        <w:rPr>
          <w:rFonts w:asciiTheme="majorBidi" w:hAnsiTheme="majorBidi" w:cstheme="majorBidi"/>
          <w:sz w:val="30"/>
          <w:szCs w:val="30"/>
        </w:rPr>
        <w:t>256</w:t>
      </w:r>
      <w:r w:rsidR="000B0DBB" w:rsidRPr="00616564">
        <w:rPr>
          <w:rFonts w:asciiTheme="majorBidi" w:hAnsiTheme="majorBidi" w:cstheme="majorBidi" w:hint="cs"/>
          <w:sz w:val="30"/>
          <w:szCs w:val="30"/>
        </w:rPr>
        <w:t>6</w:t>
      </w:r>
      <w:r w:rsidR="003D71B5"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="003D71B5" w:rsidRPr="00616564">
        <w:rPr>
          <w:rFonts w:asciiTheme="majorBidi" w:hAnsiTheme="majorBidi"/>
          <w:sz w:val="30"/>
          <w:szCs w:val="30"/>
          <w:cs/>
          <w:lang w:val="en-GB"/>
        </w:rPr>
        <w:t>บริษัทมีภาระผูกพันคงเหลือเป็น</w:t>
      </w:r>
      <w:r w:rsidR="002A02E0" w:rsidRPr="00616564">
        <w:rPr>
          <w:rFonts w:asciiTheme="majorBidi" w:hAnsiTheme="majorBidi"/>
          <w:sz w:val="30"/>
          <w:szCs w:val="30"/>
          <w:cs/>
          <w:lang w:val="en-GB"/>
        </w:rPr>
        <w:t>จำนวนเงินรวม</w:t>
      </w:r>
      <w:r w:rsidR="002A02E0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2A3900" w:rsidRPr="002A3900">
        <w:rPr>
          <w:rFonts w:asciiTheme="majorBidi" w:hAnsiTheme="majorBidi" w:hint="cs"/>
          <w:sz w:val="30"/>
          <w:szCs w:val="30"/>
        </w:rPr>
        <w:t>34</w:t>
      </w:r>
      <w:r w:rsidR="002A02E0">
        <w:rPr>
          <w:rFonts w:asciiTheme="majorBidi" w:hAnsiTheme="majorBidi" w:hint="cs"/>
          <w:sz w:val="30"/>
          <w:szCs w:val="30"/>
          <w:cs/>
          <w:lang w:val="en-GB"/>
        </w:rPr>
        <w:t>.</w:t>
      </w:r>
      <w:r w:rsidR="002A3900" w:rsidRPr="002A3900">
        <w:rPr>
          <w:rFonts w:asciiTheme="majorBidi" w:hAnsiTheme="majorBidi" w:hint="cs"/>
          <w:sz w:val="30"/>
          <w:szCs w:val="30"/>
        </w:rPr>
        <w:t>22</w:t>
      </w:r>
      <w:r w:rsidR="002A02E0">
        <w:rPr>
          <w:rFonts w:asciiTheme="majorBidi" w:hAnsiTheme="majorBidi" w:hint="cs"/>
          <w:sz w:val="30"/>
          <w:szCs w:val="30"/>
          <w:cs/>
          <w:lang w:val="en-GB"/>
        </w:rPr>
        <w:t xml:space="preserve"> </w:t>
      </w:r>
      <w:r w:rsidR="002A02E0" w:rsidRPr="00616564">
        <w:rPr>
          <w:rFonts w:asciiTheme="majorBidi" w:hAnsiTheme="majorBidi"/>
          <w:sz w:val="30"/>
          <w:szCs w:val="30"/>
          <w:cs/>
          <w:lang w:val="en-GB"/>
        </w:rPr>
        <w:t>ล้านบาท</w:t>
      </w:r>
      <w:r w:rsidR="00343DB5" w:rsidRPr="00616564">
        <w:rPr>
          <w:rFonts w:asciiTheme="majorBidi" w:hAnsiTheme="majorBidi"/>
          <w:sz w:val="30"/>
          <w:szCs w:val="30"/>
          <w:cs/>
          <w:lang w:val="en-GB"/>
        </w:rPr>
        <w:t xml:space="preserve"> ภายใต้สัญญาดังกล่าว</w:t>
      </w:r>
      <w:r w:rsidR="003D71B5" w:rsidRPr="00616564">
        <w:rPr>
          <w:rFonts w:asciiTheme="majorBidi" w:hAnsiTheme="majorBidi"/>
          <w:sz w:val="30"/>
          <w:szCs w:val="30"/>
          <w:cs/>
          <w:lang w:val="en-GB"/>
        </w:rPr>
        <w:t xml:space="preserve"> (</w:t>
      </w:r>
      <w:r w:rsidR="00AA1075" w:rsidRPr="00616564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3D71B5" w:rsidRPr="0061656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3D71B5" w:rsidRPr="00616564">
        <w:rPr>
          <w:rFonts w:asciiTheme="majorBidi" w:hAnsiTheme="majorBidi"/>
          <w:i/>
          <w:iCs/>
          <w:sz w:val="30"/>
          <w:szCs w:val="30"/>
          <w:cs/>
          <w:lang w:val="en-GB"/>
        </w:rPr>
        <w:t xml:space="preserve">ธันวาคม </w:t>
      </w:r>
      <w:r w:rsidR="00AA1075" w:rsidRPr="0061656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D4979" w:rsidRPr="00616564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3D71B5" w:rsidRPr="0061656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: </w:t>
      </w:r>
      <w:r w:rsidR="001D4979" w:rsidRPr="00616564">
        <w:rPr>
          <w:rFonts w:asciiTheme="majorBidi" w:hAnsiTheme="majorBidi" w:cstheme="majorBidi"/>
          <w:i/>
          <w:iCs/>
          <w:sz w:val="30"/>
          <w:szCs w:val="30"/>
        </w:rPr>
        <w:t>38.17</w:t>
      </w:r>
      <w:r w:rsidR="003D71B5" w:rsidRPr="00616564">
        <w:rPr>
          <w:rFonts w:asciiTheme="majorBidi" w:hAnsiTheme="majorBidi" w:cstheme="majorBidi"/>
          <w:i/>
          <w:iCs/>
          <w:sz w:val="30"/>
          <w:szCs w:val="30"/>
          <w:lang w:val="en-GB"/>
        </w:rPr>
        <w:t xml:space="preserve"> </w:t>
      </w:r>
      <w:r w:rsidR="003D71B5" w:rsidRPr="00616564">
        <w:rPr>
          <w:rFonts w:asciiTheme="majorBidi" w:hAnsiTheme="majorBidi"/>
          <w:i/>
          <w:iCs/>
          <w:sz w:val="30"/>
          <w:szCs w:val="30"/>
          <w:cs/>
          <w:lang w:val="en-GB"/>
        </w:rPr>
        <w:t>ล้านบาท</w:t>
      </w:r>
      <w:r w:rsidR="003D71B5" w:rsidRPr="00616564">
        <w:rPr>
          <w:rFonts w:asciiTheme="majorBidi" w:hAnsiTheme="majorBidi"/>
          <w:sz w:val="30"/>
          <w:szCs w:val="30"/>
          <w:cs/>
          <w:lang w:val="en-GB"/>
        </w:rPr>
        <w:t>)</w:t>
      </w:r>
      <w:r w:rsidR="00A94267" w:rsidRPr="00616564">
        <w:rPr>
          <w:rFonts w:asciiTheme="majorBidi" w:hAnsiTheme="majorBidi"/>
          <w:sz w:val="30"/>
          <w:szCs w:val="30"/>
          <w:lang w:val="en-GB"/>
        </w:rPr>
        <w:tab/>
      </w:r>
    </w:p>
    <w:p w14:paraId="4AFCA948" w14:textId="12386623" w:rsidR="002A02E0" w:rsidRDefault="002A02E0" w:rsidP="007003D7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</w:p>
    <w:p w14:paraId="18B300F1" w14:textId="2637E82E" w:rsidR="00805FBD" w:rsidRDefault="00805FBD" w:rsidP="007003D7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</w:p>
    <w:p w14:paraId="49D30341" w14:textId="3F30A696" w:rsidR="00805FBD" w:rsidRDefault="00805FBD" w:rsidP="007003D7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</w:p>
    <w:p w14:paraId="48739764" w14:textId="1583BB6F" w:rsidR="00805FBD" w:rsidRDefault="00805FBD" w:rsidP="007003D7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</w:p>
    <w:p w14:paraId="79BA5E92" w14:textId="7DCB11A7" w:rsidR="00805FBD" w:rsidRDefault="00805FBD" w:rsidP="007003D7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</w:p>
    <w:p w14:paraId="7271355E" w14:textId="7C19412B" w:rsidR="00805FBD" w:rsidRDefault="00805FBD" w:rsidP="007003D7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</w:p>
    <w:p w14:paraId="6FE60FB8" w14:textId="67F604D8" w:rsidR="00805FBD" w:rsidRDefault="00805FBD" w:rsidP="007003D7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</w:p>
    <w:p w14:paraId="6424CE2C" w14:textId="77777777" w:rsidR="00805FBD" w:rsidRDefault="00805FBD" w:rsidP="007003D7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</w:p>
    <w:p w14:paraId="413C88D2" w14:textId="720BD524" w:rsidR="00E541AD" w:rsidRPr="00616564" w:rsidRDefault="00E541AD" w:rsidP="007003D7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805FBD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lastRenderedPageBreak/>
        <w:t>ประมาณการหนี้สินและหนี้สินที่อาจเกิดขึ้น</w:t>
      </w:r>
    </w:p>
    <w:p w14:paraId="4A59C0F2" w14:textId="77777777" w:rsidR="00E541AD" w:rsidRPr="00616564" w:rsidRDefault="00E541AD" w:rsidP="00E541AD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</w:p>
    <w:p w14:paraId="704BE9E4" w14:textId="77777777" w:rsidR="00E541AD" w:rsidRPr="00616564" w:rsidRDefault="00E541AD" w:rsidP="00E541AD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  <w:r w:rsidRPr="00616564"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cs/>
          <w:lang w:val="en-GB"/>
        </w:rPr>
        <w:t>ค่าใช้จ่ายจากความเสียหายของวัตถุดิบคงคลังและคดีความที่เกี่ยวข้อง</w:t>
      </w:r>
    </w:p>
    <w:p w14:paraId="2B58B1D6" w14:textId="77777777" w:rsidR="00E541AD" w:rsidRPr="00616564" w:rsidRDefault="00E541AD" w:rsidP="00E541AD">
      <w:pPr>
        <w:tabs>
          <w:tab w:val="clear" w:pos="227"/>
          <w:tab w:val="clear" w:pos="680"/>
          <w:tab w:val="clear" w:pos="907"/>
          <w:tab w:val="left" w:pos="54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000000"/>
          <w:spacing w:val="2"/>
          <w:sz w:val="30"/>
          <w:szCs w:val="30"/>
          <w:lang w:val="en-GB"/>
        </w:rPr>
      </w:pPr>
    </w:p>
    <w:p w14:paraId="04AB28B3" w14:textId="639F409A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เนื่องจากวัตถุดิบในการผลิตของบริษัทเป็นสินค้าโภคภัณฑ์ที่มีราคาผันผวน บริษัทจึงมีนโยบายควบคุมปริมาณ</w:t>
      </w:r>
      <w:r w:rsidRPr="00616564">
        <w:rPr>
          <w:rFonts w:asciiTheme="majorBidi" w:hAnsiTheme="majorBidi" w:cstheme="majorBidi"/>
          <w:spacing w:val="-2"/>
          <w:sz w:val="30"/>
          <w:szCs w:val="30"/>
          <w:cs/>
          <w:lang w:val="en-GB"/>
        </w:rPr>
        <w:t xml:space="preserve">วัตถุดิบคงคลังให้อยู่ในระดับที่เหมาะสมเพื่อลดผลกระทบจากความผันผวนของราคาวัตถุดิบ ในระหว่างไตรมาสที่ </w:t>
      </w:r>
      <w:r w:rsidR="00AA1075" w:rsidRPr="00616564">
        <w:rPr>
          <w:rFonts w:asciiTheme="majorBidi" w:hAnsiTheme="majorBidi" w:cstheme="majorBidi"/>
          <w:spacing w:val="-2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 </w:t>
      </w:r>
      <w:r w:rsidR="00AA1075" w:rsidRPr="00616564">
        <w:rPr>
          <w:rFonts w:asciiTheme="majorBidi" w:hAnsiTheme="majorBidi" w:cstheme="majorBidi"/>
          <w:sz w:val="30"/>
          <w:szCs w:val="30"/>
        </w:rPr>
        <w:t>2561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พบว่าปริมาณวัตถุดิบคงคลังในระบบสูงกว่าปริมาณที่มีอยู่จริงในสถานที่จัดเก็บของบริษัทคู่ค้า นอกจากนี้ ยังรวมถึงส่วนที่บริษัทจัดส่งวัตถุดิบไปให้บริษัทคู่ค้าเพื่อทำการจ้างกลั่น แต่ปรากฏภายหลังว่าบริษัทคู่ค้าไม่ได้ส่งมอบผลิตภัณฑ์ที่จ้างกลั่นให้ตามสัญญาและไม่ส่งมอบคืนวัตถุดิบให้บริษัท</w:t>
      </w:r>
    </w:p>
    <w:p w14:paraId="35451938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5565387" w14:textId="33034C8B" w:rsidR="00E541AD" w:rsidRPr="00616564" w:rsidRDefault="00E541AD" w:rsidP="008F25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บริษัทได้ทำการตรวจสอบข้อเท็จจริงเชิงลึกในเหตุการณ์ดังกล่าวและพบว่าเป็นการกระทำอันมิชอบร่วมกันของบริษัทคู่ค้าบางรายและพนักงานในหน่วยงานที่เกี่ยวข้องของบริษัท ซึ่งบริษัทคู่ค้าบางรายดังกล่าวมีความสัมพันธ์กัน โดยบริษัทมีมติให้ดำเนินการทางกฎหมายกับผู้ที่เกี่ยวข้องรวมถึงการสอบสวนทางวินัยต่อพนักงานที่เกี่ยวข้อง ทั้งนี้ บริษัทได้ดำเนินการทางกฎหมายกับผู้ที่เกี่ยวข้อง (ทั้งภายนอกและภายใน) ไปแล้ว รวมถึงมีการลงโทษทางวินัยกับพนักงานที่มีส่วนเกี่ยวข้องแล้วเช่นกัน</w:t>
      </w:r>
    </w:p>
    <w:p w14:paraId="6CC3E2FB" w14:textId="77777777" w:rsidR="003C5390" w:rsidRDefault="003C5390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BCF191E" w14:textId="072D37D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จากเหตุการณ์ดังกล่าว บริษัทรับรู้ค่าใช้จ่ายจากความเสียหายจากวัตถุดิบคงคลังในงบกำไรขาดทุนรวมและเฉพาะกิจการสำหรับปีสิ้นสุด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31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ธันวาคม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2561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เป็นจำนวนเงินรวม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,</w:t>
      </w:r>
      <w:r w:rsidR="00AA1075" w:rsidRPr="00616564">
        <w:rPr>
          <w:rFonts w:asciiTheme="majorBidi" w:hAnsiTheme="majorBidi" w:cstheme="majorBidi"/>
          <w:sz w:val="30"/>
          <w:szCs w:val="30"/>
        </w:rPr>
        <w:t>004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อย่างไรก็ตาม บริษัทมีสิทธิตามกฎหมายที่จะเรียกคืนจากผู้ที่เกี่ยวข้อง</w:t>
      </w:r>
    </w:p>
    <w:p w14:paraId="43035AC8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BE7E0C" w14:textId="4EB8E88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ในปี </w:t>
      </w:r>
      <w:r w:rsidR="00AA1075" w:rsidRPr="00616564">
        <w:rPr>
          <w:rFonts w:asciiTheme="majorBidi" w:hAnsiTheme="majorBidi" w:cstheme="majorBidi"/>
          <w:sz w:val="30"/>
          <w:szCs w:val="30"/>
        </w:rPr>
        <w:t>2562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บริษัทได้รับมอบคืนวัตถุดิบค้างส่งจากคู่ค้าที่ได้ตกลงกันในสัญญาประนีประนอม จำนวน </w:t>
      </w:r>
      <w:r w:rsidR="00AA1075" w:rsidRPr="00616564">
        <w:rPr>
          <w:rFonts w:asciiTheme="majorBidi" w:hAnsiTheme="majorBidi" w:cstheme="majorBidi"/>
          <w:sz w:val="30"/>
          <w:szCs w:val="30"/>
        </w:rPr>
        <w:t>16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และมีการจดทะเบียนจำนองที่ดินให้แก่บริษัท โดยมีมูลค่ายุติธรรมประมาณ </w:t>
      </w:r>
      <w:r w:rsidR="00AA1075" w:rsidRPr="00616564">
        <w:rPr>
          <w:rFonts w:asciiTheme="majorBidi" w:hAnsiTheme="majorBidi" w:cstheme="majorBidi"/>
          <w:sz w:val="30"/>
          <w:szCs w:val="30"/>
        </w:rPr>
        <w:t>217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บริษัทจึงได้มีการทบทวน</w:t>
      </w:r>
      <w:r w:rsidRPr="00616564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สำรองค่าใช้จ่ายจากความเสียหายของวัตถุดิบคงคลังและได้บันทึกการกลับรายการสำรองดังกล่าวจำนวน </w:t>
      </w:r>
      <w:r w:rsidR="00AA1075" w:rsidRPr="00616564">
        <w:rPr>
          <w:rFonts w:asciiTheme="majorBidi" w:hAnsiTheme="majorBidi" w:cstheme="majorBidi"/>
          <w:spacing w:val="-4"/>
          <w:sz w:val="30"/>
          <w:szCs w:val="30"/>
        </w:rPr>
        <w:t>233</w:t>
      </w:r>
      <w:r w:rsidRPr="00616564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 xml:space="preserve"> ล้านบาท</w:t>
      </w:r>
    </w:p>
    <w:p w14:paraId="10F698EF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728539A5" w14:textId="7800FBE2" w:rsidR="00E541AD" w:rsidRPr="00616564" w:rsidRDefault="00E541AD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นอกจากนี้ 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23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2564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ที่ผ่านมา สำนักงานคณะกรรมการกำกับหลักทรัพย์ และตลาดหลักทรัพย์ (“ก.ล.ต.”) ได้กล่าวโทษอดีตกรรมการและผู้บริหารของบริษัทจำนวน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 และคู่ค้าของบริษัทจำนวน </w:t>
      </w:r>
      <w:r w:rsidR="00AA1075" w:rsidRPr="00616564">
        <w:rPr>
          <w:rFonts w:asciiTheme="majorBidi" w:hAnsiTheme="majorBidi" w:cstheme="majorBidi"/>
          <w:sz w:val="30"/>
          <w:szCs w:val="30"/>
        </w:rPr>
        <w:t>9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 รวมทั้งสิ้น </w:t>
      </w:r>
      <w:r w:rsidR="00AA1075" w:rsidRPr="00616564">
        <w:rPr>
          <w:rFonts w:asciiTheme="majorBidi" w:hAnsiTheme="majorBidi" w:cstheme="majorBidi"/>
          <w:sz w:val="30"/>
          <w:szCs w:val="30"/>
        </w:rPr>
        <w:t>11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 ต่อกองบังคับการปราบปรามการกระทำความผิดเกี่ยวกับอาชญากรรมทางเศรษฐกิจ กรณีกระทำการทุจริตเกี่ยวกับการบริหารวัตถุดิบคงคลัง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โดยการกล่าวโทษของ ก.ล.ต. เป็นเพียงจุดเริ่มต้นของกระบวนการบังคับใช้กฎหมายทางอาญาเท่านั้น ภายใต้กระบวนการนี้ การพิจารณาวินิจฉัยว่าบุคคลใดเป็นผู้กระทำผิดกฎหมายเป็นขั้นตอนในอำนาจการสอบสวนของพนักงานสอบสวน การสั่งฟ้องคดีของพนักงานอัยการ ตลอดจนดุลยพินิจของศาลยุติธรรม ตามลำดับ</w:t>
      </w:r>
    </w:p>
    <w:p w14:paraId="111E9BB4" w14:textId="09D59D11" w:rsidR="00553900" w:rsidRPr="00616564" w:rsidRDefault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  <w:lang w:val="en-GB"/>
        </w:rPr>
      </w:pPr>
    </w:p>
    <w:p w14:paraId="7C0168B2" w14:textId="3262BDF8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lastRenderedPageBreak/>
        <w:t>คดีแพ่งเกี่ยวกับการโอนสิทธิการรับชำระเงินค่าวัตถุดิบ</w:t>
      </w:r>
    </w:p>
    <w:p w14:paraId="5D1A7B4F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7E24F44" w14:textId="6B9F3B19" w:rsidR="00E541AD" w:rsidRPr="00616564" w:rsidRDefault="00E541AD" w:rsidP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18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สิงหาคม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2560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 อนัตตา กรีน จำกัด ต่อมาเปลี่ยนชื่อเป็น บริษัท ไทย ไบโอ อินโนเวชั่น จำกัด (“อนัตตา”) และบริษัท เอเชีย แคปปิตอล กรุ๊ป จำกัด (มหาชน) (“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ACAP”)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ได้ทำบันทึกความเข้าใจ </w:t>
      </w:r>
      <w:r w:rsidR="00AA1075" w:rsidRPr="00616564">
        <w:rPr>
          <w:rFonts w:asciiTheme="majorBidi" w:hAnsiTheme="majorBidi" w:cstheme="majorBidi"/>
          <w:sz w:val="30"/>
          <w:szCs w:val="30"/>
        </w:rPr>
        <w:t>3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ฝ่าย โดยอนัตตามีหน้าที่เป็นผู้จัดหาน้ำมันปาล์มส่งจำหน่ายให้แก่บริษัท และ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เป็นผู้ออกเงินทุนให้อนัตตานำไปชำระค่าสินค้าแก่ผู้ค้ารายย่อย ในวันเดียวกัน อนัตตาได้ทำสัญญากู้ยืมเงินจาก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และโอนสิทธิการรับเงิน</w:t>
      </w:r>
      <w:r w:rsidR="00553900" w:rsidRPr="00616564">
        <w:rPr>
          <w:rFonts w:asciiTheme="majorBidi" w:hAnsiTheme="majorBidi" w:cstheme="majorBidi"/>
          <w:sz w:val="30"/>
          <w:szCs w:val="30"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ค่าวัตถุดิบให้แก่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พร้อมกับแจ้งการโอนสิทธิการรับเงินให้บริษัททราบ และบริษัทได้ให้ความยินยอมใน</w:t>
      </w:r>
      <w:r w:rsidR="00553900" w:rsidRPr="00616564">
        <w:rPr>
          <w:rFonts w:asciiTheme="majorBidi" w:hAnsiTheme="majorBidi" w:cstheme="majorBidi"/>
          <w:sz w:val="30"/>
          <w:szCs w:val="30"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การโอนสิทธิเรียกร้องดังกล่าว</w:t>
      </w:r>
    </w:p>
    <w:p w14:paraId="6007B3E0" w14:textId="77777777" w:rsidR="00E541AD" w:rsidRPr="00616564" w:rsidRDefault="00E541AD" w:rsidP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311A21E" w14:textId="7BDA780F" w:rsidR="00E541AD" w:rsidRPr="00616564" w:rsidRDefault="00E541AD" w:rsidP="005539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ในช่วงไตรมาส </w:t>
      </w:r>
      <w:r w:rsidR="00AA1075"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ปี </w:t>
      </w:r>
      <w:r w:rsidR="00AA1075" w:rsidRPr="00616564">
        <w:rPr>
          <w:rFonts w:asciiTheme="majorBidi" w:hAnsiTheme="majorBidi" w:cstheme="majorBidi"/>
          <w:sz w:val="30"/>
          <w:szCs w:val="30"/>
        </w:rPr>
        <w:t>2561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ที่บริษัทได้มีการแจ้งข่าวปัญหาวัตถุดิบคงคลังต่อตลาดหลักทรัพย์แห่งประเทศไทย</w:t>
      </w:r>
      <w:r w:rsidR="00553900" w:rsidRPr="00616564">
        <w:rPr>
          <w:rFonts w:asciiTheme="majorBidi" w:hAnsiTheme="majorBidi" w:cstheme="majorBidi"/>
          <w:sz w:val="30"/>
          <w:szCs w:val="30"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ในเวลาเดียวกัน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เรียกร้องให้บริษัทชำระค่าวัตถุดิบที่ซื้อขายกับอนัตตาภายใต้การโอนสิทธิการรับชำระเงินค่าวัตถุดิบรวม </w:t>
      </w:r>
      <w:r w:rsidR="00AA1075" w:rsidRPr="00616564">
        <w:rPr>
          <w:rFonts w:asciiTheme="majorBidi" w:hAnsiTheme="majorBidi" w:cstheme="majorBidi"/>
          <w:sz w:val="30"/>
          <w:szCs w:val="30"/>
        </w:rPr>
        <w:t>11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รายการ ซึ่งบริษัทได้พิจารณาเอกสารที่ได้รับมาและได้ชี้แจงกับ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ว่าเป็นเอกสารที่ไม่อยู่ในระบบของบริษัทและไม่พบหลักฐานการส่งมอบวัตถุดิบจากอนัตตาตามที่ระบุในเอกสารดังกล่าว</w:t>
      </w:r>
    </w:p>
    <w:p w14:paraId="41E7B4A5" w14:textId="77777777" w:rsidR="0071704B" w:rsidRPr="00616564" w:rsidRDefault="0071704B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BBC7394" w14:textId="0AEA200C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ต่อมา 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20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สิงหาคม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2561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 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ได้ยื่นฟ้องคดีต่อศาลแพ่ง เพื่อเรียกร้องให้อนัตตาและบริษัท</w:t>
      </w:r>
      <w:r w:rsidR="00C05C7C" w:rsidRPr="00616564">
        <w:rPr>
          <w:rFonts w:asciiTheme="majorBidi" w:hAnsiTheme="majorBidi" w:cstheme="majorBidi"/>
          <w:sz w:val="30"/>
          <w:szCs w:val="30"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ร่วมกันชดใช้ค่าเสียหายรวมเป็นจำนวนเงินทั้งสิ้น </w:t>
      </w:r>
      <w:r w:rsidR="00AA1075" w:rsidRPr="00616564">
        <w:rPr>
          <w:rFonts w:asciiTheme="majorBidi" w:hAnsiTheme="majorBidi" w:cstheme="majorBidi"/>
          <w:sz w:val="30"/>
          <w:szCs w:val="30"/>
        </w:rPr>
        <w:t>324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616564">
        <w:rPr>
          <w:rFonts w:asciiTheme="majorBidi" w:hAnsiTheme="majorBidi" w:cstheme="majorBidi"/>
          <w:sz w:val="30"/>
          <w:szCs w:val="30"/>
        </w:rPr>
        <w:t>65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และดอกเบี้ยร้อยละ </w:t>
      </w:r>
      <w:r w:rsidR="00AA1075" w:rsidRPr="00616564">
        <w:rPr>
          <w:rFonts w:asciiTheme="majorBidi" w:hAnsiTheme="majorBidi" w:cstheme="majorBidi"/>
          <w:sz w:val="30"/>
          <w:szCs w:val="30"/>
        </w:rPr>
        <w:t>15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ซึ่งที่ปรึกษากฎหมายของบริษัทได้พิจารณาข้อเท็จจริงและหลักฐานที่เกี่ยวข้องแล้วเห็นว่า บริษัทไม่ต้องรับผิดตามฟ้อง บริษัทจึงได้แต่งตั้งทนายความและยื่นคำให้การต่อสู้คดี</w:t>
      </w:r>
    </w:p>
    <w:p w14:paraId="17AAE2C3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1CA1F32" w14:textId="26EDBDAC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10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AA1075" w:rsidRPr="00616564">
        <w:rPr>
          <w:rFonts w:asciiTheme="majorBidi" w:hAnsiTheme="majorBidi" w:cstheme="majorBidi"/>
          <w:sz w:val="30"/>
          <w:szCs w:val="30"/>
        </w:rPr>
        <w:t>2563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ศาลชั้นต้นได้พิพากษาให้บริษัทชดใช้ค่าเสียหายให้กับ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จำนวน </w:t>
      </w:r>
      <w:r w:rsidR="00AA1075" w:rsidRPr="00616564">
        <w:rPr>
          <w:rFonts w:asciiTheme="majorBidi" w:hAnsiTheme="majorBidi" w:cstheme="majorBidi"/>
          <w:sz w:val="30"/>
          <w:szCs w:val="30"/>
        </w:rPr>
        <w:t>289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616564">
        <w:rPr>
          <w:rFonts w:asciiTheme="majorBidi" w:hAnsiTheme="majorBidi" w:cstheme="majorBidi"/>
          <w:sz w:val="30"/>
          <w:szCs w:val="30"/>
        </w:rPr>
        <w:t>56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พร้อมดอกเบี้ยร้อยละ </w:t>
      </w:r>
      <w:r w:rsidR="00AA1075" w:rsidRPr="00616564">
        <w:rPr>
          <w:rFonts w:asciiTheme="majorBidi" w:hAnsiTheme="majorBidi" w:cstheme="majorBidi"/>
          <w:sz w:val="30"/>
          <w:szCs w:val="30"/>
        </w:rPr>
        <w:t>15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นับแต่วันผิดนัดจนกว่าจะชำระเสร็จสิ้น หากบริษัทไม่ชำระหนี้ดังกล่าวให้ครบถ้วน ให้อนัตตาชำระหนี้ส่วนที่เหลือแก่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ทั้งนี้ บริษัทได้ยื่นอุทธรณ์ตามกฎหมายเมื่อวันที่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25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พฤศจิกายน </w:t>
      </w:r>
      <w:r w:rsidR="00AA1075" w:rsidRPr="00616564">
        <w:rPr>
          <w:rFonts w:asciiTheme="majorBidi" w:hAnsiTheme="majorBidi" w:cstheme="majorBidi"/>
          <w:sz w:val="30"/>
          <w:szCs w:val="30"/>
        </w:rPr>
        <w:t>2563</w:t>
      </w:r>
    </w:p>
    <w:p w14:paraId="121B782A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D52E47B" w14:textId="77777777" w:rsidR="00791705" w:rsidRPr="00616564" w:rsidRDefault="00E541AD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20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มกราคม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2565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ศาลอุทธรณ์ได้พิพากษายืนตามศาลชั้นต้น อย่างไรก็ตาม บริษัทยังไม่เห็นพ้องกับ</w:t>
      </w:r>
      <w:r w:rsidR="00F36EBC" w:rsidRPr="00616564">
        <w:rPr>
          <w:rFonts w:asciiTheme="majorBidi" w:hAnsiTheme="majorBidi" w:cstheme="majorBidi"/>
          <w:sz w:val="30"/>
          <w:szCs w:val="30"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คำพิพากษาของศาลอุทธรณ์ และได้ยื่นขออนุญาตฎีกาต่อศาลฎีกาเมื่อวันที่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9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2565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ซึ่งบริษัทมีความเชื่อว่าข้อต่อสู้ทั้งในข้อเท็จจริง ข้อกฎหมาย และการใช้สิทธิทางศาลโดยสุจริต ผลที่สุดศาลฎีกาจะพิจารณาพยานหลักฐานในคดีและพิพากษาให้บริษัทไม่ต้องรับผิดชำระหนี้ตามคำพิพากษาของศาลชั้นต้นและศาลอุทธรณ์ ทั้งนี้ เพราะมีหลักฐานชัดเจนว่า ไม่มีการซื้อขายดังกล่าวและไม่มีการส่งมอบสินค้าให้แก่บริษัทแต่อย่างใด</w:t>
      </w:r>
    </w:p>
    <w:p w14:paraId="12F4743F" w14:textId="730669EA" w:rsidR="00D97C42" w:rsidRDefault="00D97C42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581A207B" w14:textId="7D5CECDD" w:rsidR="00805FBD" w:rsidRDefault="00805FBD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70F7E6D9" w14:textId="77777777" w:rsidR="00805FBD" w:rsidRDefault="00805FBD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</w:p>
    <w:p w14:paraId="3EE455A1" w14:textId="01577371" w:rsidR="00791705" w:rsidRPr="00616564" w:rsidRDefault="00791705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616564">
        <w:rPr>
          <w:rFonts w:asciiTheme="majorBidi" w:hAnsiTheme="majorBidi"/>
          <w:sz w:val="30"/>
          <w:szCs w:val="30"/>
          <w:cs/>
          <w:lang w:val="en-GB"/>
        </w:rPr>
        <w:lastRenderedPageBreak/>
        <w:t xml:space="preserve">บริษัทมีพยานหลักฐานของกรมการค้าภายใน กระทรวงพาณิชย์และบุคคลภายนอกที่บริษัทได้นำสืบในชั้นพิจารณาของศาลชั้นต้น รวมถึงพยานหลักฐานสำคัญที่บริษัทได้ยื่นเสนอเพิ่มเติมในชั้นพิจารณาของศาลอุทธรณ์ ซึ่งเกี่ยวข้องกับประเด็นแห่งคดีโดยตรง โดยพยานหลักฐานใหม่ได้ถูกรวบรวมและจัดทำขึ้นจากการสอบสวนโดยพนักงานสอบสวนในคดีอาญา หลังจากศาลชั้นต้นมีคำพิพากษาแล้ว  </w:t>
      </w:r>
    </w:p>
    <w:p w14:paraId="12C9AA34" w14:textId="77777777" w:rsidR="00791705" w:rsidRPr="00616564" w:rsidRDefault="00791705" w:rsidP="00C06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00ADA971" w14:textId="2B9EE324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pacing w:val="-4"/>
          <w:sz w:val="30"/>
          <w:szCs w:val="30"/>
          <w:cs/>
          <w:lang w:val="en-GB"/>
        </w:rPr>
        <w:t>บริษัทเชื่อว่าเป็นพยานหลักฐานที่มีน้ำหนักมั่นคงที่จะทำให้ศาลฎีการับฟังได้ว่า นิติกรรมการซื้อขายที่อนัตตาได้ทำขึ้น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โดยมีอดีตพนักงานของบริษัทให้ความช่วยเหลือแก่อนัตตา  </w:t>
      </w:r>
      <w:r w:rsidR="004B3693"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รวมถึงหลักฐานที่ </w:t>
      </w:r>
      <w:r w:rsidR="004B3693" w:rsidRPr="00616564">
        <w:rPr>
          <w:rFonts w:asciiTheme="majorBidi" w:hAnsiTheme="majorBidi" w:cstheme="majorBidi"/>
          <w:sz w:val="30"/>
          <w:szCs w:val="30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นำมา</w:t>
      </w:r>
      <w:r w:rsidR="004B3693" w:rsidRPr="00616564">
        <w:rPr>
          <w:rFonts w:asciiTheme="majorBidi" w:hAnsiTheme="majorBidi" w:cstheme="majorBidi"/>
          <w:sz w:val="30"/>
          <w:szCs w:val="30"/>
          <w:cs/>
          <w:lang w:val="en-GB"/>
        </w:rPr>
        <w:t>ใช้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ในการฟ้องเอาผิดกับบริษัท เป็นการกระทำที่ไม่สุจริตและไม่ชอบด้วยกฎหมาย ซึ่งสอดคล้องกับข้อเท็จจริงที่ ก.ล.ต. ตรวจสอบพบการกระทำการทุจริตเกี่ยวกับการบริหารวัตถุดิบคงคลัง แสวงหาประโยชน์โดยมิชอบด้วยกฎหมาย อันเป็นเหตุให้บริษัทได้รับความเสียหาย ซึ่งเข้าข่ายเป็นความผิดตามพระราชบัญญัติหลักทรัพย์และตลาดหลักทรัพย์ พ.ศ. </w:t>
      </w:r>
      <w:r w:rsidR="00AA1075" w:rsidRPr="00616564">
        <w:rPr>
          <w:rFonts w:asciiTheme="majorBidi" w:hAnsiTheme="majorBidi" w:cstheme="majorBidi"/>
          <w:sz w:val="30"/>
          <w:szCs w:val="30"/>
        </w:rPr>
        <w:t>2535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F36EBC" w:rsidRPr="00616564">
        <w:rPr>
          <w:rFonts w:asciiTheme="majorBidi" w:hAnsiTheme="majorBidi" w:cstheme="majorBidi"/>
          <w:sz w:val="30"/>
          <w:szCs w:val="30"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จึงได้กล่าวโทษให้ดำเนินคดีอาญาเอาผิดกับบุคคลดังกล่าว ซึ่งพนักงานสอบสวนได้มีการสั่งฟ้องคดีอาญาบางคดีและส่งสำนวนการสอบสวนให้พนักงานอัยการแล้ว ดังนั้น บริษัทเชื่อว่า บริษัทไม่มีหนี้ที่จะต้องรับผิดต่อ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ตามสัญญาที่เกิดจากการกระทำที่ไม่สุจริตและไม่ชอบด้วยกฎหมาย อย่างไรก็ตาม บริษัทได้ตั้งสำรองความเสียหายจากคดีดังกล่าว จำนวน </w:t>
      </w:r>
      <w:r w:rsidR="00AA1075" w:rsidRPr="00616564">
        <w:rPr>
          <w:rFonts w:asciiTheme="majorBidi" w:hAnsiTheme="majorBidi" w:cstheme="majorBidi"/>
          <w:sz w:val="30"/>
          <w:szCs w:val="30"/>
        </w:rPr>
        <w:t>444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ล้านบาทในปี </w:t>
      </w:r>
      <w:r w:rsidR="00AA1075" w:rsidRPr="00616564">
        <w:rPr>
          <w:rFonts w:asciiTheme="majorBidi" w:hAnsiTheme="majorBidi" w:cstheme="majorBidi"/>
          <w:sz w:val="30"/>
          <w:szCs w:val="30"/>
        </w:rPr>
        <w:t>2564</w:t>
      </w:r>
    </w:p>
    <w:p w14:paraId="605C7DD2" w14:textId="77777777" w:rsidR="00D97C42" w:rsidRPr="00616564" w:rsidRDefault="00D97C42" w:rsidP="00566A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D12FA1E" w14:textId="62B554A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31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AA1075" w:rsidRPr="00616564">
        <w:rPr>
          <w:rFonts w:asciiTheme="majorBidi" w:hAnsiTheme="majorBidi" w:cstheme="majorBidi"/>
          <w:sz w:val="30"/>
          <w:szCs w:val="30"/>
        </w:rPr>
        <w:t>2565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เจ้าพนักงานบังคับคดีตามคำร้องขอของ </w:t>
      </w:r>
      <w:r w:rsidRPr="00616564">
        <w:rPr>
          <w:rFonts w:asciiTheme="majorBidi" w:hAnsiTheme="majorBidi" w:cstheme="majorBidi"/>
          <w:sz w:val="30"/>
          <w:szCs w:val="30"/>
          <w:lang w:val="en-GB"/>
        </w:rPr>
        <w:t xml:space="preserve">ACAP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ได้มีคำสั่งอายัดเงินฝากบัญชีธนาคารของบริษัท ซึ่งบริษัทได้ยื่นคำร้องขอถอนการบังคับคดีดังกล่าวต่อศาลแพ่ง </w:t>
      </w:r>
      <w:r w:rsidR="00DE2B2D" w:rsidRPr="00616564">
        <w:rPr>
          <w:rFonts w:asciiTheme="majorBidi" w:hAnsiTheme="majorBidi" w:cstheme="majorBidi"/>
          <w:sz w:val="30"/>
          <w:szCs w:val="30"/>
          <w:cs/>
          <w:lang w:val="en-GB"/>
        </w:rPr>
        <w:t>ต่อมา</w:t>
      </w:r>
      <w:r w:rsidR="00E2467A" w:rsidRPr="00616564">
        <w:rPr>
          <w:rFonts w:asciiTheme="majorBidi" w:hAnsiTheme="majorBidi"/>
          <w:sz w:val="30"/>
          <w:szCs w:val="30"/>
          <w:cs/>
          <w:lang w:val="en-GB"/>
        </w:rPr>
        <w:t xml:space="preserve">เมื่อวันที่ </w:t>
      </w:r>
      <w:r w:rsidR="008A656B" w:rsidRPr="00616564">
        <w:rPr>
          <w:rFonts w:asciiTheme="majorBidi" w:hAnsiTheme="majorBidi"/>
          <w:sz w:val="30"/>
          <w:szCs w:val="30"/>
        </w:rPr>
        <w:t>17</w:t>
      </w:r>
      <w:r w:rsidR="00E2467A" w:rsidRPr="00616564">
        <w:rPr>
          <w:rFonts w:asciiTheme="majorBidi" w:hAnsiTheme="majorBidi"/>
          <w:sz w:val="30"/>
          <w:szCs w:val="30"/>
          <w:cs/>
          <w:lang w:val="en-GB"/>
        </w:rPr>
        <w:t xml:space="preserve"> พฤษภาคม </w:t>
      </w:r>
      <w:r w:rsidR="008A656B" w:rsidRPr="00616564">
        <w:rPr>
          <w:rFonts w:asciiTheme="majorBidi" w:hAnsiTheme="majorBidi"/>
          <w:sz w:val="30"/>
          <w:szCs w:val="30"/>
        </w:rPr>
        <w:t>2565</w:t>
      </w:r>
      <w:r w:rsidR="00E2467A"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ศาลแพ่งได้ไต่สวนคำร้องและมีคำสั่งอนุญาตให้ถอนการอายัดเงินฝากของบริษัท </w:t>
      </w:r>
      <w:r w:rsidR="00DE2B2D" w:rsidRPr="00616564">
        <w:rPr>
          <w:rFonts w:asciiTheme="majorBidi" w:hAnsiTheme="majorBidi" w:cstheme="majorBidi"/>
          <w:sz w:val="30"/>
          <w:szCs w:val="30"/>
          <w:cs/>
          <w:lang w:val="en-GB"/>
        </w:rPr>
        <w:t>และให้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บริษัทนำหนังสือสัญญาค้ำประกันของธนาคารวงเงิน </w:t>
      </w:r>
      <w:r w:rsidR="00AA1075" w:rsidRPr="00616564">
        <w:rPr>
          <w:rFonts w:asciiTheme="majorBidi" w:hAnsiTheme="majorBidi" w:cstheme="majorBidi"/>
          <w:sz w:val="30"/>
          <w:szCs w:val="30"/>
        </w:rPr>
        <w:t>503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616564">
        <w:rPr>
          <w:rFonts w:asciiTheme="majorBidi" w:hAnsiTheme="majorBidi" w:cstheme="majorBidi"/>
          <w:sz w:val="30"/>
          <w:szCs w:val="30"/>
        </w:rPr>
        <w:t>31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44353C" w:rsidRPr="00616564">
        <w:rPr>
          <w:rFonts w:asciiTheme="majorBidi" w:hAnsiTheme="majorBidi" w:cstheme="majorBidi"/>
          <w:sz w:val="30"/>
          <w:szCs w:val="30"/>
          <w:cs/>
          <w:lang w:val="en-GB"/>
        </w:rPr>
        <w:t>ล้าน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บาทไปวางต่อศาล </w:t>
      </w:r>
      <w:r w:rsidR="00DE2B2D" w:rsidRPr="00616564">
        <w:rPr>
          <w:rFonts w:asciiTheme="majorBidi" w:hAnsiTheme="majorBidi" w:cstheme="majorBidi"/>
          <w:sz w:val="30"/>
          <w:szCs w:val="30"/>
          <w:cs/>
          <w:lang w:val="en-GB"/>
        </w:rPr>
        <w:t>ซึ่ง</w:t>
      </w:r>
      <w:r w:rsidR="00F36EBC" w:rsidRPr="00616564">
        <w:rPr>
          <w:rFonts w:asciiTheme="majorBidi" w:hAnsiTheme="majorBidi" w:cstheme="majorBidi"/>
          <w:sz w:val="30"/>
          <w:szCs w:val="30"/>
          <w:cs/>
          <w:lang w:val="en-GB"/>
        </w:rPr>
        <w:t>บริษัทได้</w:t>
      </w:r>
      <w:r w:rsidR="00442CA1" w:rsidRPr="00616564">
        <w:rPr>
          <w:rFonts w:asciiTheme="majorBidi" w:hAnsiTheme="majorBidi" w:cstheme="majorBidi"/>
          <w:sz w:val="30"/>
          <w:szCs w:val="30"/>
          <w:cs/>
          <w:lang w:val="en-GB"/>
        </w:rPr>
        <w:t>นำ</w:t>
      </w:r>
      <w:r w:rsidR="00F36EBC" w:rsidRPr="00616564">
        <w:rPr>
          <w:rFonts w:asciiTheme="majorBidi" w:hAnsiTheme="majorBidi" w:cstheme="majorBidi"/>
          <w:sz w:val="30"/>
          <w:szCs w:val="30"/>
          <w:cs/>
          <w:lang w:val="en-GB"/>
        </w:rPr>
        <w:t>เงินฝากธนาคารของบริษัทเป็นหลักประกัน</w:t>
      </w:r>
      <w:r w:rsidR="00287CA9" w:rsidRPr="00616564">
        <w:rPr>
          <w:rFonts w:asciiTheme="majorBidi" w:hAnsiTheme="majorBidi" w:cstheme="majorBidi"/>
          <w:sz w:val="30"/>
          <w:szCs w:val="30"/>
          <w:cs/>
          <w:lang w:val="en-GB"/>
        </w:rPr>
        <w:t>สำหรับหนังสือสัญญาค้ำประกัน</w:t>
      </w:r>
      <w:r w:rsidR="00F36EBC" w:rsidRPr="00616564">
        <w:rPr>
          <w:rFonts w:asciiTheme="majorBidi" w:hAnsiTheme="majorBidi" w:cstheme="majorBidi"/>
          <w:sz w:val="30"/>
          <w:szCs w:val="30"/>
          <w:cs/>
          <w:lang w:val="en-GB"/>
        </w:rPr>
        <w:t>ที่บริษัทได้รับจากธนาคาร</w:t>
      </w:r>
    </w:p>
    <w:p w14:paraId="7DCA4DD7" w14:textId="611D1FA2" w:rsidR="00F36EBC" w:rsidRPr="00616564" w:rsidRDefault="00F36EBC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553669D" w14:textId="4DA457D9" w:rsidR="00275190" w:rsidRPr="00616564" w:rsidRDefault="00275190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ทั้งนี้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ต่อมาเมื่อวันที่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0B0DBB" w:rsidRPr="00616564">
        <w:rPr>
          <w:rFonts w:asciiTheme="majorBidi" w:hAnsiTheme="majorBidi"/>
          <w:sz w:val="30"/>
          <w:szCs w:val="30"/>
        </w:rPr>
        <w:t>20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กุมภาพันธ์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0B0DBB" w:rsidRPr="00616564">
        <w:rPr>
          <w:rFonts w:asciiTheme="majorBidi" w:hAnsiTheme="majorBidi"/>
          <w:sz w:val="30"/>
          <w:szCs w:val="30"/>
        </w:rPr>
        <w:t>2566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ศาลฎีกามีคําสั่งรับฎีกาของบริษัทไว้พิจารณา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ดังนั้น</w:t>
      </w:r>
      <w:r w:rsidRPr="00616564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Pr="00616564">
        <w:rPr>
          <w:rFonts w:asciiTheme="majorBidi" w:hAnsiTheme="majorBidi" w:hint="cs"/>
          <w:sz w:val="30"/>
          <w:szCs w:val="30"/>
          <w:cs/>
          <w:lang w:val="en-GB"/>
        </w:rPr>
        <w:t>คดีนี้จึงยังไม่ถึงที่สุดต้องรอผลคําพิพากษาของศาลฎีกาต่อไป</w:t>
      </w:r>
    </w:p>
    <w:p w14:paraId="167D5471" w14:textId="77777777" w:rsidR="00275190" w:rsidRPr="00616564" w:rsidRDefault="00275190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F33BF72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bookmarkStart w:id="0" w:name="_Hlk109309395"/>
      <w:r w:rsidRPr="006165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คดีแพ่งจากคู่ค้าเดิมของบริษัท</w:t>
      </w:r>
    </w:p>
    <w:bookmarkEnd w:id="0"/>
    <w:p w14:paraId="2F447AF1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74C6889" w14:textId="716009BE" w:rsidR="005E3367" w:rsidRDefault="005E3367" w:rsidP="005E336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บริษัทแห่งหนึ่ง ซึ่งเป็นคู่ค้าเดิมของบริษัทได้ยื่นฟ้องบริษัท จำนวน </w:t>
      </w:r>
      <w:r w:rsidRPr="00616564">
        <w:rPr>
          <w:rFonts w:asciiTheme="majorBidi" w:hAnsiTheme="majorBidi" w:cstheme="majorBidi"/>
          <w:sz w:val="30"/>
          <w:szCs w:val="30"/>
        </w:rPr>
        <w:t>3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คดี โดยทุกคดีอยู่ระหว่างการสืบพยานในศาลชั้นต้น อย่างไรก็ตาม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 xml:space="preserve"> ปัจจุบัน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 xml:space="preserve">คู่ค้าเดิมของบริษัทอยู่ภายใต้การพิทักษ์ทรัพย์ </w:t>
      </w:r>
      <w:r w:rsidRPr="00616564">
        <w:rPr>
          <w:rFonts w:asciiTheme="majorBidi" w:hAnsiTheme="majorBidi" w:cstheme="majorBidi"/>
          <w:sz w:val="30"/>
          <w:szCs w:val="30"/>
          <w:cs/>
        </w:rPr>
        <w:t>เจ้าพนักงานพิทักษ์ทรัพย์จะเข้าควบคุมและจัดการกิจการของ</w:t>
      </w:r>
      <w:r w:rsidRPr="00616564">
        <w:rPr>
          <w:rFonts w:asciiTheme="majorBidi" w:hAnsiTheme="majorBidi" w:cstheme="majorBidi" w:hint="cs"/>
          <w:sz w:val="30"/>
          <w:szCs w:val="30"/>
          <w:cs/>
        </w:rPr>
        <w:t>คู่ค้าเดิม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ศาลแพ่งจึงได้ออกหมายเรียกเจ้าพนักงานพิทักษ์เข้ามาในคดี</w:t>
      </w:r>
    </w:p>
    <w:p w14:paraId="0C62A20E" w14:textId="77777777" w:rsidR="00805FBD" w:rsidRDefault="00805FBD" w:rsidP="005E336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49D375F" w14:textId="77777777" w:rsidR="00D97C42" w:rsidRPr="00616564" w:rsidRDefault="00D97C42" w:rsidP="005E336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0B6194D" w14:textId="3EEFB972" w:rsidR="005E3367" w:rsidRDefault="005E3367" w:rsidP="005E3367">
      <w:pPr>
        <w:pStyle w:val="BodyText2"/>
        <w:numPr>
          <w:ilvl w:val="0"/>
          <w:numId w:val="38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เมื่อวันที่ </w:t>
      </w:r>
      <w:r w:rsidRPr="00616564">
        <w:rPr>
          <w:rFonts w:asciiTheme="majorBidi" w:hAnsiTheme="majorBidi" w:cstheme="majorBidi"/>
          <w:sz w:val="30"/>
          <w:szCs w:val="30"/>
        </w:rPr>
        <w:t>8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กันยายน </w:t>
      </w:r>
      <w:r w:rsidRPr="00616564">
        <w:rPr>
          <w:rFonts w:asciiTheme="majorBidi" w:hAnsiTheme="majorBidi" w:cstheme="majorBidi"/>
          <w:sz w:val="30"/>
          <w:szCs w:val="30"/>
        </w:rPr>
        <w:t>2563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โดยบริษัทดังกล่าวได้ยื่นฟ้องบริษัทในข้อหาผิดสัญญา เรียกเงินคืน และเรียกค่าเสียหายเป็นเงินต้นจำนวน </w:t>
      </w:r>
      <w:r w:rsidRPr="00616564">
        <w:rPr>
          <w:rFonts w:asciiTheme="majorBidi" w:hAnsiTheme="majorBidi" w:cstheme="majorBidi"/>
          <w:sz w:val="30"/>
          <w:szCs w:val="30"/>
        </w:rPr>
        <w:t>470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03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Pr="00616564">
        <w:rPr>
          <w:rFonts w:asciiTheme="majorBidi" w:hAnsiTheme="majorBidi" w:cstheme="majorBidi"/>
          <w:sz w:val="30"/>
          <w:szCs w:val="30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5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ต่อปี รวมเป็นจำนวนเงิน </w:t>
      </w:r>
      <w:r w:rsidRPr="00616564">
        <w:rPr>
          <w:rFonts w:asciiTheme="majorBidi" w:hAnsiTheme="majorBidi" w:cstheme="majorBidi"/>
          <w:sz w:val="30"/>
          <w:szCs w:val="30"/>
        </w:rPr>
        <w:t>595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10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ล้านบาท นับถัดจากวันฟ้องเป็นต้นไปจนกว่าบริษัทจะชำระเงินเสร็จสิ้น</w:t>
      </w:r>
    </w:p>
    <w:p w14:paraId="0DAA1366" w14:textId="77777777" w:rsidR="00805FBD" w:rsidRPr="00616564" w:rsidRDefault="00805FBD" w:rsidP="00805FBD">
      <w:pPr>
        <w:pStyle w:val="BodyText2"/>
        <w:tabs>
          <w:tab w:val="left" w:pos="540"/>
        </w:tabs>
        <w:spacing w:line="240" w:lineRule="atLeast"/>
        <w:ind w:left="99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66DB243C" w14:textId="77777777" w:rsidR="005E3367" w:rsidRPr="00616564" w:rsidRDefault="005E3367" w:rsidP="005E3367">
      <w:pPr>
        <w:pStyle w:val="BodyText2"/>
        <w:numPr>
          <w:ilvl w:val="0"/>
          <w:numId w:val="38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16564">
        <w:rPr>
          <w:rFonts w:asciiTheme="majorBidi" w:hAnsiTheme="majorBidi" w:cstheme="majorBidi"/>
          <w:sz w:val="30"/>
          <w:szCs w:val="30"/>
        </w:rPr>
        <w:t>8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พฤศจิกายน </w:t>
      </w:r>
      <w:r w:rsidRPr="00616564">
        <w:rPr>
          <w:rFonts w:asciiTheme="majorBidi" w:hAnsiTheme="majorBidi" w:cstheme="majorBidi"/>
          <w:sz w:val="30"/>
          <w:szCs w:val="30"/>
        </w:rPr>
        <w:t>2563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โดยบริษัทดังกล่าวได้ยื่นฟ้องบริษัทในฐานะจำเลยที่ </w:t>
      </w:r>
      <w:r w:rsidRPr="00616564">
        <w:rPr>
          <w:rFonts w:asciiTheme="majorBidi" w:hAnsiTheme="majorBidi" w:cstheme="majorBidi"/>
          <w:sz w:val="30"/>
          <w:szCs w:val="30"/>
        </w:rPr>
        <w:t>1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และบริษัทอื่นอีก </w:t>
      </w:r>
      <w:r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ราย เป็นจำเลยในข้อหาผิดสัญญา ตัวการ ตัวแทน และเรียกค่าเสียหาย เป็นเงินต้นจำนวน </w:t>
      </w:r>
      <w:r w:rsidRPr="00616564">
        <w:rPr>
          <w:rFonts w:asciiTheme="majorBidi" w:hAnsiTheme="majorBidi" w:cstheme="majorBidi"/>
          <w:sz w:val="30"/>
          <w:szCs w:val="30"/>
        </w:rPr>
        <w:t>92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29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Pr="00616564">
        <w:rPr>
          <w:rFonts w:asciiTheme="majorBidi" w:hAnsiTheme="majorBidi" w:cstheme="majorBidi"/>
          <w:sz w:val="30"/>
          <w:szCs w:val="30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5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ต่อปี รวมเป็นจำนวนเงิน </w:t>
      </w:r>
      <w:r w:rsidRPr="00616564">
        <w:rPr>
          <w:rFonts w:asciiTheme="majorBidi" w:hAnsiTheme="majorBidi" w:cstheme="majorBidi"/>
          <w:sz w:val="30"/>
          <w:szCs w:val="30"/>
        </w:rPr>
        <w:t>109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42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นับถัดจากวันฟ้องเป็นต้นไปจนกว่าจำเลยทั้งสามจะชำระเงินเสร็จสิ้น </w:t>
      </w:r>
    </w:p>
    <w:p w14:paraId="0009FCE0" w14:textId="77777777" w:rsidR="005E3367" w:rsidRPr="00616564" w:rsidRDefault="005E3367" w:rsidP="005E336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1A36C025" w14:textId="77777777" w:rsidR="005E3367" w:rsidRPr="00616564" w:rsidRDefault="005E3367" w:rsidP="005E3367">
      <w:pPr>
        <w:pStyle w:val="BodyText2"/>
        <w:numPr>
          <w:ilvl w:val="0"/>
          <w:numId w:val="38"/>
        </w:numPr>
        <w:tabs>
          <w:tab w:val="left" w:pos="540"/>
        </w:tabs>
        <w:spacing w:line="240" w:lineRule="atLeast"/>
        <w:ind w:left="990" w:right="43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 xml:space="preserve">เมื่อวันที่ </w:t>
      </w:r>
      <w:r w:rsidRPr="00616564">
        <w:rPr>
          <w:rFonts w:asciiTheme="majorBidi" w:hAnsiTheme="majorBidi" w:cstheme="majorBidi"/>
          <w:sz w:val="30"/>
          <w:szCs w:val="30"/>
        </w:rPr>
        <w:t>25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616564">
        <w:rPr>
          <w:rFonts w:asciiTheme="majorBidi" w:hAnsiTheme="majorBidi" w:cstheme="majorBidi"/>
          <w:sz w:val="30"/>
          <w:szCs w:val="30"/>
        </w:rPr>
        <w:t>2563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บริษัทได้รับหมายเรียกและสำเนาคำฟ้องคดีแพ่ง โดยบริษัทดังกล่าวได้ยื่นฟ้องบริษัทแห่งหนึ่ง และบริษัทในฐานะจำเลยที่ </w:t>
      </w:r>
      <w:r w:rsidRPr="00616564">
        <w:rPr>
          <w:rFonts w:asciiTheme="majorBidi" w:hAnsiTheme="majorBidi" w:cstheme="majorBidi"/>
          <w:sz w:val="30"/>
          <w:szCs w:val="30"/>
        </w:rPr>
        <w:t>2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ในข้อหาผิดสัญญา เรียกเงินคืน และเรียกค่าเสียหาย เป็นเงินต้นจำนวน </w:t>
      </w:r>
      <w:r w:rsidRPr="00616564">
        <w:rPr>
          <w:rFonts w:asciiTheme="majorBidi" w:hAnsiTheme="majorBidi" w:cstheme="majorBidi"/>
          <w:sz w:val="30"/>
          <w:szCs w:val="30"/>
        </w:rPr>
        <w:t>305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26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ล้านบาท พร้อมดอกเบี้ยในอัตราร้อยละ </w:t>
      </w:r>
      <w:r w:rsidRPr="00616564">
        <w:rPr>
          <w:rFonts w:asciiTheme="majorBidi" w:hAnsiTheme="majorBidi" w:cstheme="majorBidi"/>
          <w:sz w:val="30"/>
          <w:szCs w:val="30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5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ต่อปี รวมเป็นจำนวนเงิน </w:t>
      </w:r>
      <w:r w:rsidRPr="00616564">
        <w:rPr>
          <w:rFonts w:asciiTheme="majorBidi" w:hAnsiTheme="majorBidi" w:cstheme="majorBidi"/>
          <w:sz w:val="30"/>
          <w:szCs w:val="30"/>
        </w:rPr>
        <w:t>364</w:t>
      </w:r>
      <w:r w:rsidRPr="00616564">
        <w:rPr>
          <w:rFonts w:asciiTheme="majorBidi" w:hAnsiTheme="majorBidi" w:cstheme="majorBidi"/>
          <w:sz w:val="30"/>
          <w:szCs w:val="30"/>
          <w:cs/>
        </w:rPr>
        <w:t>.</w:t>
      </w:r>
      <w:r w:rsidRPr="00616564">
        <w:rPr>
          <w:rFonts w:asciiTheme="majorBidi" w:hAnsiTheme="majorBidi" w:cstheme="majorBidi"/>
          <w:sz w:val="30"/>
          <w:szCs w:val="30"/>
        </w:rPr>
        <w:t>71</w:t>
      </w:r>
      <w:r w:rsidRPr="00616564">
        <w:rPr>
          <w:rFonts w:asciiTheme="majorBidi" w:hAnsiTheme="majorBidi" w:cstheme="majorBidi"/>
          <w:sz w:val="30"/>
          <w:szCs w:val="30"/>
          <w:cs/>
        </w:rPr>
        <w:t xml:space="preserve"> ล้านบาท นับถัดจากวันฟ้องเป็นต้นไปจนกว่าจำเลยทั้งสองจะชำระเงินเสร็จสิ้น</w:t>
      </w:r>
    </w:p>
    <w:p w14:paraId="417609B5" w14:textId="77777777" w:rsidR="005E3367" w:rsidRPr="00616564" w:rsidRDefault="005E3367" w:rsidP="005E336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685F4A13" w14:textId="77777777" w:rsidR="005E3367" w:rsidRPr="00616564" w:rsidRDefault="005E3367" w:rsidP="005E336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</w:rPr>
        <w:t>ทั้งนี้ บริษัทและที่ปรึกษากฎหมายของบริษัทได้พิจารณาข้อเท็จจริงและหลักฐานที่เกี่ยวข้องทั้งสามคดีแล้วเห็นว่า บริษัทมิได้กระทำผิดสัญญาตามฟ้องทั้งสามคดี บริษัทจึงไม่มีหน้าที่ต้องชำระเงินและค่าเสียหาย และบริษัทอยู่ระหว่างการต่อสู้คดี ดังนั้น บริษัทจึงไม่ได้บันทึกค่าเผื่อผลเสียหายที่อาจเกิดขึ้นจากคดีดังกล่าว</w:t>
      </w:r>
    </w:p>
    <w:p w14:paraId="2AA9A30E" w14:textId="77777777" w:rsidR="005E3367" w:rsidRPr="00616564" w:rsidRDefault="005E3367" w:rsidP="005E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EB15850" w14:textId="4829A914" w:rsidR="00E541AD" w:rsidRPr="00616564" w:rsidRDefault="00E541AD" w:rsidP="005E3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32"/>
        <w:rPr>
          <w:rFonts w:asciiTheme="majorBidi" w:hAnsiTheme="majorBidi" w:cstheme="majorBidi"/>
          <w:b/>
          <w:bCs/>
          <w:i/>
          <w:iCs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GB"/>
        </w:rPr>
        <w:t>คดีความอื่นๆ</w:t>
      </w:r>
    </w:p>
    <w:p w14:paraId="2495D7D2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2385565A" w14:textId="25C9A207" w:rsidR="00E541AD" w:rsidRPr="00616564" w:rsidRDefault="00E541AD" w:rsidP="00E541AD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616564">
        <w:rPr>
          <w:rFonts w:ascii="Angsana New" w:eastAsia="MS Mincho" w:hAnsi="Angsana New"/>
          <w:sz w:val="30"/>
          <w:szCs w:val="30"/>
          <w:cs/>
        </w:rPr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="00AA1075" w:rsidRPr="00616564">
        <w:rPr>
          <w:rFonts w:ascii="Angsana New" w:eastAsia="MS Mincho" w:hAnsi="Angsana New"/>
          <w:sz w:val="30"/>
          <w:szCs w:val="30"/>
        </w:rPr>
        <w:t>2563</w:t>
      </w:r>
    </w:p>
    <w:p w14:paraId="4D4E83FA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5829DA05" w14:textId="44EB50CD" w:rsidR="00E541AD" w:rsidRDefault="00E541AD" w:rsidP="004B36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AA1075" w:rsidRPr="00616564">
        <w:rPr>
          <w:rFonts w:asciiTheme="majorBidi" w:hAnsiTheme="majorBidi" w:cstheme="majorBidi"/>
          <w:sz w:val="30"/>
          <w:szCs w:val="30"/>
        </w:rPr>
        <w:t>2563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บริษัทได้รับหมายเรียกและสำเนาคำฟ้องคดีแพ่ง โดยบริษัทแห่งหนึ่งได้ยื่นฟ้องบริษัทต่อศาลแพ่งในข้อหาผิดสัญญา ละเมิด และเรียกค่าเสียหาย โดยขอให้บริษัทชดใช้ค่าเสียหายเป็น</w:t>
      </w:r>
      <w:r w:rsidR="00563DCB" w:rsidRPr="00616564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จำนวนเงินรวม</w:t>
      </w:r>
      <w:r w:rsidR="00442CA1"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AA1075" w:rsidRPr="00616564">
        <w:rPr>
          <w:rFonts w:asciiTheme="majorBidi" w:hAnsiTheme="majorBidi" w:cstheme="majorBidi"/>
          <w:sz w:val="30"/>
          <w:szCs w:val="30"/>
        </w:rPr>
        <w:t>22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616564">
        <w:rPr>
          <w:rFonts w:asciiTheme="majorBidi" w:hAnsiTheme="majorBidi" w:cstheme="majorBidi"/>
          <w:sz w:val="30"/>
          <w:szCs w:val="30"/>
        </w:rPr>
        <w:t>94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พร้อมดอกเบี้ยร้อยละ </w:t>
      </w:r>
      <w:r w:rsidR="00AA1075" w:rsidRPr="00616564">
        <w:rPr>
          <w:rFonts w:asciiTheme="majorBidi" w:hAnsiTheme="majorBidi" w:cstheme="majorBidi"/>
          <w:sz w:val="30"/>
          <w:szCs w:val="30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616564">
        <w:rPr>
          <w:rFonts w:asciiTheme="majorBidi" w:hAnsiTheme="majorBidi" w:cstheme="majorBidi"/>
          <w:sz w:val="30"/>
          <w:szCs w:val="30"/>
        </w:rPr>
        <w:t>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ซึ่งบริษัทและที่ปรึกษากฎหมายของบริษัท</w:t>
      </w:r>
      <w:r w:rsidR="00563DCB" w:rsidRPr="00616564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ได้พิจารณาข้อเท็จจริงและหลักฐานที่เกี่ยวข้องแล้วเห็นว่า บริษัทไม่มีหน้าที่ต้องชำระหนี้ตามฟ้อง รวมถึง</w:t>
      </w:r>
      <w:r w:rsidR="00563DCB" w:rsidRPr="00616564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สิทธิเรียกร้องของโจทก์ขาดอายุความ ดังนั้น บริษัทจึงได้แต่งตั้งทนายความและยื่นคำให้การต่อสู้คดี รวมถึง</w:t>
      </w:r>
      <w:r w:rsidR="00563DCB" w:rsidRPr="00616564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ได้ฟ้องแย้งเรียกเงินคืนจากโจทก์ฐานลาภมิควรได้ จำนวน </w:t>
      </w:r>
      <w:r w:rsidR="00AA1075" w:rsidRPr="00616564">
        <w:rPr>
          <w:rFonts w:asciiTheme="majorBidi" w:hAnsiTheme="majorBidi" w:cstheme="majorBidi"/>
          <w:sz w:val="30"/>
          <w:szCs w:val="30"/>
        </w:rPr>
        <w:t>8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616564">
        <w:rPr>
          <w:rFonts w:asciiTheme="majorBidi" w:hAnsiTheme="majorBidi" w:cstheme="majorBidi"/>
          <w:sz w:val="30"/>
          <w:szCs w:val="30"/>
        </w:rPr>
        <w:t>29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ต่อมาเมื่อวันที่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</w:rPr>
        <w:t>16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AA1075" w:rsidRPr="00616564">
        <w:rPr>
          <w:rFonts w:asciiTheme="majorBidi" w:hAnsiTheme="majorBidi" w:cstheme="majorBidi"/>
          <w:sz w:val="30"/>
          <w:szCs w:val="30"/>
        </w:rPr>
        <w:t>2565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</w:t>
      </w:r>
      <w:r w:rsidR="00563DCB" w:rsidRPr="00616564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ศาลแพ่งได้มีคำพิพากษาให้บริษัท</w:t>
      </w:r>
      <w:r w:rsidR="00154672" w:rsidRPr="00616564">
        <w:rPr>
          <w:rFonts w:asciiTheme="majorBidi" w:hAnsiTheme="majorBidi"/>
          <w:sz w:val="30"/>
          <w:szCs w:val="30"/>
          <w:cs/>
          <w:lang w:val="en-GB"/>
        </w:rPr>
        <w:t xml:space="preserve">ชำระเงินจำนวน </w:t>
      </w:r>
      <w:r w:rsidR="00154672" w:rsidRPr="00616564">
        <w:rPr>
          <w:rFonts w:asciiTheme="majorBidi" w:hAnsiTheme="majorBidi"/>
          <w:sz w:val="30"/>
          <w:szCs w:val="30"/>
        </w:rPr>
        <w:t>60</w:t>
      </w:r>
      <w:r w:rsidR="00154672" w:rsidRPr="00616564">
        <w:rPr>
          <w:rFonts w:asciiTheme="majorBidi" w:hAnsiTheme="majorBidi" w:cstheme="majorBidi"/>
          <w:sz w:val="30"/>
          <w:szCs w:val="30"/>
          <w:lang w:val="en-GB"/>
        </w:rPr>
        <w:t>,</w:t>
      </w:r>
      <w:r w:rsidR="00154672" w:rsidRPr="00616564">
        <w:rPr>
          <w:rFonts w:asciiTheme="majorBidi" w:hAnsiTheme="majorBidi"/>
          <w:sz w:val="30"/>
          <w:szCs w:val="30"/>
          <w:lang w:val="en-GB"/>
        </w:rPr>
        <w:t>318</w:t>
      </w:r>
      <w:r w:rsidR="00154672" w:rsidRPr="00616564">
        <w:rPr>
          <w:rFonts w:asciiTheme="majorBidi" w:hAnsiTheme="majorBidi"/>
          <w:sz w:val="30"/>
          <w:szCs w:val="30"/>
          <w:cs/>
          <w:lang w:val="en-GB"/>
        </w:rPr>
        <w:t>.</w:t>
      </w:r>
      <w:r w:rsidR="00154672" w:rsidRPr="00616564">
        <w:rPr>
          <w:rFonts w:asciiTheme="majorBidi" w:hAnsiTheme="majorBidi"/>
          <w:sz w:val="30"/>
          <w:szCs w:val="30"/>
          <w:lang w:val="en-GB"/>
        </w:rPr>
        <w:t>54</w:t>
      </w:r>
      <w:r w:rsidR="00154672" w:rsidRPr="00616564">
        <w:rPr>
          <w:rFonts w:asciiTheme="majorBidi" w:hAnsiTheme="majorBidi"/>
          <w:sz w:val="30"/>
          <w:szCs w:val="30"/>
          <w:cs/>
          <w:lang w:val="en-GB"/>
        </w:rPr>
        <w:t xml:space="preserve"> บาท พร้อมดอกเบี้ยจนกว่าจะชำระเสร็จ (จากค่าเสียหายที่โจทก์เรียกร้องจำนวน </w:t>
      </w:r>
      <w:r w:rsidR="00154672" w:rsidRPr="00616564">
        <w:rPr>
          <w:rFonts w:asciiTheme="majorBidi" w:hAnsiTheme="majorBidi"/>
          <w:sz w:val="30"/>
          <w:szCs w:val="30"/>
          <w:lang w:val="en-GB"/>
        </w:rPr>
        <w:t>22.94</w:t>
      </w:r>
      <w:r w:rsidR="00154672" w:rsidRPr="00616564">
        <w:rPr>
          <w:rFonts w:asciiTheme="majorBidi" w:hAnsiTheme="majorBidi"/>
          <w:sz w:val="30"/>
          <w:szCs w:val="30"/>
          <w:cs/>
          <w:lang w:val="en-GB"/>
        </w:rPr>
        <w:t xml:space="preserve"> ล้านบาท) และพิพากษายกฟ้องแย้งของบริษัท อย่างไรก็ตาม คดี</w:t>
      </w:r>
      <w:r w:rsidR="004B3693" w:rsidRPr="00616564">
        <w:rPr>
          <w:rFonts w:asciiTheme="majorBidi" w:hAnsiTheme="majorBidi"/>
          <w:sz w:val="30"/>
          <w:szCs w:val="30"/>
          <w:cs/>
          <w:lang w:val="en-GB"/>
        </w:rPr>
        <w:t>นี้</w:t>
      </w:r>
      <w:r w:rsidR="00154672" w:rsidRPr="00616564">
        <w:rPr>
          <w:rFonts w:asciiTheme="majorBidi" w:hAnsiTheme="majorBidi"/>
          <w:sz w:val="30"/>
          <w:szCs w:val="30"/>
          <w:cs/>
          <w:lang w:val="en-GB"/>
        </w:rPr>
        <w:t xml:space="preserve">ยังไม่ถึงที่สุด </w:t>
      </w:r>
      <w:r w:rsidR="005E3367" w:rsidRPr="00616564">
        <w:rPr>
          <w:rFonts w:ascii="Angsana New" w:hAnsi="Angsana New" w:hint="cs"/>
          <w:sz w:val="30"/>
          <w:szCs w:val="30"/>
          <w:cs/>
        </w:rPr>
        <w:t xml:space="preserve">เนื่องจากโจทก์ได้ใช้สิทธิยื่นอุทธรณ์เมื่อวันที่ </w:t>
      </w:r>
      <w:r w:rsidR="005E3367" w:rsidRPr="00616564">
        <w:rPr>
          <w:rFonts w:ascii="Angsana New" w:hAnsi="Angsana New" w:hint="cs"/>
          <w:sz w:val="30"/>
          <w:szCs w:val="30"/>
        </w:rPr>
        <w:t>10</w:t>
      </w:r>
      <w:r w:rsidR="005E3367" w:rsidRPr="00616564">
        <w:rPr>
          <w:rFonts w:ascii="Angsana New" w:hAnsi="Angsana New" w:hint="cs"/>
          <w:sz w:val="30"/>
          <w:szCs w:val="30"/>
          <w:cs/>
        </w:rPr>
        <w:t xml:space="preserve"> พฤศจิกายน </w:t>
      </w:r>
      <w:r w:rsidR="005E3367" w:rsidRPr="00616564">
        <w:rPr>
          <w:rFonts w:ascii="Angsana New" w:hAnsi="Angsana New" w:hint="cs"/>
          <w:sz w:val="30"/>
          <w:szCs w:val="30"/>
        </w:rPr>
        <w:t>2565</w:t>
      </w:r>
    </w:p>
    <w:p w14:paraId="3CCAED77" w14:textId="6F3F2C1D" w:rsidR="00E541AD" w:rsidRPr="00616564" w:rsidRDefault="00E541AD" w:rsidP="00634BBC">
      <w:pPr>
        <w:pStyle w:val="ListParagraph"/>
        <w:numPr>
          <w:ilvl w:val="0"/>
          <w:numId w:val="3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851"/>
        <w:contextualSpacing w:val="0"/>
        <w:jc w:val="thaiDistribute"/>
        <w:rPr>
          <w:rFonts w:ascii="Angsana New" w:eastAsia="MS Mincho" w:hAnsi="Angsana New"/>
          <w:sz w:val="30"/>
          <w:szCs w:val="30"/>
        </w:rPr>
      </w:pPr>
      <w:r w:rsidRPr="00616564">
        <w:rPr>
          <w:rFonts w:ascii="Angsana New" w:eastAsia="MS Mincho" w:hAnsi="Angsana New"/>
          <w:sz w:val="30"/>
          <w:szCs w:val="30"/>
          <w:cs/>
        </w:rPr>
        <w:lastRenderedPageBreak/>
        <w:t xml:space="preserve">คดีแพ่งเกี่ยวกับการละเมิด ผิดสัญญา ผิดคำมั่น เรียกค่าเสียหายที่เกิดขึ้นในปี </w:t>
      </w:r>
      <w:r w:rsidR="00AA1075" w:rsidRPr="00616564">
        <w:rPr>
          <w:rFonts w:ascii="Angsana New" w:eastAsia="MS Mincho" w:hAnsi="Angsana New"/>
          <w:sz w:val="30"/>
          <w:szCs w:val="30"/>
        </w:rPr>
        <w:t>2564</w:t>
      </w:r>
    </w:p>
    <w:p w14:paraId="5004C4FF" w14:textId="77777777" w:rsidR="00E541AD" w:rsidRPr="00616564" w:rsidRDefault="00E541AD" w:rsidP="00E541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62065183" w14:textId="76EC06D1" w:rsidR="00E541AD" w:rsidRDefault="00E541AD" w:rsidP="00442C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  <w:lang w:val="en-GB"/>
        </w:rPr>
      </w:pP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  <w:lang w:val="en-GB"/>
        </w:rPr>
        <w:t>28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มิถุนายน </w:t>
      </w:r>
      <w:r w:rsidR="00AA1075" w:rsidRPr="00616564">
        <w:rPr>
          <w:rFonts w:asciiTheme="majorBidi" w:hAnsiTheme="majorBidi" w:cstheme="majorBidi"/>
          <w:sz w:val="30"/>
          <w:szCs w:val="30"/>
          <w:lang w:val="en-GB"/>
        </w:rPr>
        <w:t>2564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บริษัทได้รับหมายเรียกและสำเนาคำฟ้องคดีแพ่ง โดยบริษัทแห่งหนึ่งได้ยื่นฟ้องบริษัทต่อศาลแพ่งในข้อหาละเมิด ผิดสัญญา ผิดคำมั่น และเรียกค่าเสียหาย โดยขอให้บริษัทชดใช้ค่าเสียหายเป็นจำนวนเงินรวม </w:t>
      </w:r>
      <w:r w:rsidR="00AA1075" w:rsidRPr="00616564">
        <w:rPr>
          <w:rFonts w:asciiTheme="majorBidi" w:hAnsiTheme="majorBidi" w:cstheme="majorBidi"/>
          <w:sz w:val="30"/>
          <w:szCs w:val="30"/>
          <w:lang w:val="en-GB"/>
        </w:rPr>
        <w:t>449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616564">
        <w:rPr>
          <w:rFonts w:asciiTheme="majorBidi" w:hAnsiTheme="majorBidi" w:cstheme="majorBidi"/>
          <w:sz w:val="30"/>
          <w:szCs w:val="30"/>
          <w:lang w:val="en-GB"/>
        </w:rPr>
        <w:t>77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ล้านบาท พร้อมดอกเบี้ยร้อยละ </w:t>
      </w:r>
      <w:r w:rsidR="00AA1075" w:rsidRPr="00616564">
        <w:rPr>
          <w:rFonts w:asciiTheme="majorBidi" w:hAnsiTheme="majorBidi" w:cstheme="majorBidi"/>
          <w:sz w:val="30"/>
          <w:szCs w:val="30"/>
          <w:lang w:val="en-GB"/>
        </w:rPr>
        <w:t>7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>.</w:t>
      </w:r>
      <w:r w:rsidR="00AA1075" w:rsidRPr="00616564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ต่อปี ซึ่งบริษัทและที่ปรึกษากฎหมายของบริษัทได้พิจารณาข้อเท็จจริงและหลักฐานที่เกี่ยวข้องแล้ว เห็นว่าประเด็นแห่งคดีนี้เป็นประเด็นเดียวกับคดีที่บริษัทเคยยื่นฟ้องบริษัทดังกล่าว และบริษัทไม่ได้กระทำละเมิดและผิดสัญญาต่อโจทก์ตามที่กล่าวอ้างในฟ้อง ดังนั้น บริษัทจึงได้แต่งตั้งทนายความและยื่นคำให้การต่อสู้คดี ต่อมาเมื่อวันที่ </w:t>
      </w:r>
      <w:r w:rsidR="00AA1075" w:rsidRPr="00616564">
        <w:rPr>
          <w:rFonts w:asciiTheme="majorBidi" w:hAnsiTheme="majorBidi" w:cstheme="majorBidi"/>
          <w:sz w:val="30"/>
          <w:szCs w:val="30"/>
          <w:lang w:val="en-GB"/>
        </w:rPr>
        <w:t>21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มีนาคม </w:t>
      </w:r>
      <w:r w:rsidR="00AA1075" w:rsidRPr="00616564">
        <w:rPr>
          <w:rFonts w:asciiTheme="majorBidi" w:hAnsiTheme="majorBidi" w:cstheme="majorBidi"/>
          <w:sz w:val="30"/>
          <w:szCs w:val="30"/>
          <w:lang w:val="en-GB"/>
        </w:rPr>
        <w:t>256</w:t>
      </w:r>
      <w:r w:rsidR="003C5390">
        <w:rPr>
          <w:rFonts w:asciiTheme="majorBidi" w:hAnsiTheme="majorBidi" w:cstheme="majorBidi"/>
          <w:sz w:val="30"/>
          <w:szCs w:val="30"/>
          <w:lang w:val="en-GB"/>
        </w:rPr>
        <w:t>5</w:t>
      </w:r>
      <w:r w:rsidRPr="00616564">
        <w:rPr>
          <w:rFonts w:asciiTheme="majorBidi" w:hAnsiTheme="majorBidi" w:cstheme="majorBidi"/>
          <w:sz w:val="30"/>
          <w:szCs w:val="30"/>
          <w:cs/>
          <w:lang w:val="en-GB"/>
        </w:rPr>
        <w:t xml:space="preserve"> ศาลแพ่งได้มี</w:t>
      </w:r>
      <w:r w:rsidR="00563DCB" w:rsidRPr="00616564">
        <w:rPr>
          <w:rFonts w:asciiTheme="majorBidi" w:hAnsiTheme="majorBidi" w:cstheme="majorBidi"/>
          <w:sz w:val="30"/>
          <w:szCs w:val="30"/>
          <w:cs/>
          <w:lang w:val="en-GB"/>
        </w:rPr>
        <w:br/>
      </w:r>
      <w:r w:rsidRPr="00C24AED">
        <w:rPr>
          <w:rFonts w:asciiTheme="majorBidi" w:hAnsiTheme="majorBidi" w:cstheme="majorBidi"/>
          <w:sz w:val="30"/>
          <w:szCs w:val="30"/>
          <w:cs/>
          <w:lang w:val="en-GB"/>
        </w:rPr>
        <w:t xml:space="preserve">คำพิพากษายกฟ้อง </w:t>
      </w:r>
      <w:r w:rsidR="001C0B7D" w:rsidRPr="00C24AED">
        <w:rPr>
          <w:rFonts w:asciiTheme="majorBidi" w:hAnsiTheme="majorBidi" w:hint="cs"/>
          <w:sz w:val="30"/>
          <w:szCs w:val="30"/>
          <w:cs/>
          <w:lang w:val="en-GB"/>
        </w:rPr>
        <w:t>และเมื่อวันที่</w:t>
      </w:r>
      <w:r w:rsidR="001C0B7D" w:rsidRPr="00C24A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7337B4" w:rsidRPr="00C24AED">
        <w:rPr>
          <w:rFonts w:asciiTheme="majorBidi" w:hAnsiTheme="majorBidi"/>
          <w:sz w:val="30"/>
          <w:szCs w:val="30"/>
        </w:rPr>
        <w:t>29</w:t>
      </w:r>
      <w:r w:rsidR="001C0B7D" w:rsidRPr="00C24A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C0B7D" w:rsidRPr="00C24AED">
        <w:rPr>
          <w:rFonts w:asciiTheme="majorBidi" w:hAnsiTheme="majorBidi" w:hint="cs"/>
          <w:sz w:val="30"/>
          <w:szCs w:val="30"/>
          <w:cs/>
          <w:lang w:val="en-GB"/>
        </w:rPr>
        <w:t>พฤษภาคม</w:t>
      </w:r>
      <w:r w:rsidR="001C0B7D" w:rsidRPr="00C24A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7337B4" w:rsidRPr="00C24AED">
        <w:rPr>
          <w:rFonts w:asciiTheme="majorBidi" w:hAnsiTheme="majorBidi"/>
          <w:sz w:val="30"/>
          <w:szCs w:val="30"/>
        </w:rPr>
        <w:t>2566</w:t>
      </w:r>
      <w:r w:rsidR="001C0B7D" w:rsidRPr="00C24A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C0B7D" w:rsidRPr="00C24AED">
        <w:rPr>
          <w:rFonts w:asciiTheme="majorBidi" w:hAnsiTheme="majorBidi" w:hint="cs"/>
          <w:sz w:val="30"/>
          <w:szCs w:val="30"/>
          <w:cs/>
          <w:lang w:val="en-GB"/>
        </w:rPr>
        <w:t>ศาลอุทธรณ์พิพากษายืน</w:t>
      </w:r>
      <w:r w:rsidR="000430DB">
        <w:rPr>
          <w:rFonts w:asciiTheme="majorBidi" w:hAnsiTheme="majorBidi" w:hint="cs"/>
          <w:sz w:val="30"/>
          <w:szCs w:val="30"/>
          <w:cs/>
          <w:lang w:val="en-GB"/>
        </w:rPr>
        <w:t>ตามศาลชั้นต้น</w:t>
      </w:r>
      <w:r w:rsidR="001C0B7D" w:rsidRPr="00C24A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C0B7D" w:rsidRPr="00C24AED">
        <w:rPr>
          <w:rFonts w:asciiTheme="majorBidi" w:hAnsiTheme="majorBidi" w:hint="cs"/>
          <w:sz w:val="30"/>
          <w:szCs w:val="30"/>
          <w:cs/>
          <w:lang w:val="en-GB"/>
        </w:rPr>
        <w:t>อย่างไรก็ตาม</w:t>
      </w:r>
      <w:r w:rsidR="001C0B7D" w:rsidRPr="00C24A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C0B7D" w:rsidRPr="00C24AED">
        <w:rPr>
          <w:rFonts w:asciiTheme="majorBidi" w:hAnsiTheme="majorBidi" w:hint="cs"/>
          <w:sz w:val="30"/>
          <w:szCs w:val="30"/>
          <w:cs/>
          <w:lang w:val="en-GB"/>
        </w:rPr>
        <w:t>คดียังไม่ถึงที่สุด</w:t>
      </w:r>
      <w:r w:rsidR="001C0B7D" w:rsidRPr="00C24AED">
        <w:rPr>
          <w:rFonts w:asciiTheme="majorBidi" w:hAnsiTheme="majorBidi"/>
          <w:sz w:val="30"/>
          <w:szCs w:val="30"/>
          <w:cs/>
          <w:lang w:val="en-GB"/>
        </w:rPr>
        <w:t xml:space="preserve"> </w:t>
      </w:r>
      <w:r w:rsidR="001C0B7D" w:rsidRPr="00C24AED">
        <w:rPr>
          <w:rFonts w:asciiTheme="majorBidi" w:hAnsiTheme="majorBidi" w:hint="cs"/>
          <w:sz w:val="30"/>
          <w:szCs w:val="30"/>
          <w:cs/>
          <w:lang w:val="en-GB"/>
        </w:rPr>
        <w:t>หากโจทก์ไม่เห็นด้วยกับคำพิพากษาศาลอุทธรณ์สามารถใช้สิทธิยื่นขออนุญาตฎีกาต่อศาลฎีกาได้หากศาลเห็นว่าปัญหาที่ขออนุญาตฎีกานั้นเป็นปัญหาสำคัญดังที่บัญญัติไว้ตามกฎหมาย</w:t>
      </w:r>
    </w:p>
    <w:p w14:paraId="0E4E71E4" w14:textId="2EAD5EAB" w:rsidR="00A16D12" w:rsidRPr="00805FBD" w:rsidRDefault="00A16D12" w:rsidP="00805F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270"/>
        </w:tabs>
        <w:spacing w:after="240" w:line="240" w:lineRule="auto"/>
        <w:jc w:val="thaiDistribute"/>
        <w:rPr>
          <w:rFonts w:ascii="Angsana New" w:hAnsi="Angsana New"/>
          <w:sz w:val="30"/>
          <w:szCs w:val="30"/>
        </w:rPr>
      </w:pPr>
    </w:p>
    <w:sectPr w:rsidR="00A16D12" w:rsidRPr="00805FBD" w:rsidSect="00660BE9">
      <w:headerReference w:type="default" r:id="rId23"/>
      <w:footerReference w:type="default" r:id="rId24"/>
      <w:pgSz w:w="11907" w:h="16840" w:code="9"/>
      <w:pgMar w:top="691" w:right="1152" w:bottom="576" w:left="1152" w:header="720" w:footer="720" w:gutter="0"/>
      <w:pgNumType w:chapStyle="1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84948C" w14:textId="77777777" w:rsidR="00182BA8" w:rsidRDefault="00182BA8" w:rsidP="004956B4">
      <w:r>
        <w:separator/>
      </w:r>
    </w:p>
  </w:endnote>
  <w:endnote w:type="continuationSeparator" w:id="0">
    <w:p w14:paraId="4A349D7A" w14:textId="77777777" w:rsidR="00182BA8" w:rsidRDefault="00182BA8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92E4C" w14:textId="11DD7A56" w:rsidR="00A746EE" w:rsidRDefault="00A746EE" w:rsidP="00F7255B">
    <w:pPr>
      <w:pStyle w:val="Footer"/>
      <w:jc w:val="center"/>
      <w:rPr>
        <w:rFonts w:ascii="Angsana New" w:hAnsi="Angsana New"/>
        <w:noProof/>
        <w:sz w:val="32"/>
        <w:szCs w:val="32"/>
      </w:rPr>
    </w:pPr>
    <w:r w:rsidRPr="00A70D2E">
      <w:rPr>
        <w:rFonts w:ascii="Angsana New" w:hAnsi="Angsana New"/>
        <w:sz w:val="32"/>
        <w:szCs w:val="32"/>
      </w:rPr>
      <w:fldChar w:fldCharType="begin"/>
    </w:r>
    <w:r w:rsidRPr="00A70D2E">
      <w:rPr>
        <w:rFonts w:ascii="Angsana New" w:hAnsi="Angsana New"/>
        <w:sz w:val="32"/>
        <w:szCs w:val="32"/>
      </w:rPr>
      <w:instrText xml:space="preserve"> PAGE   \* MERGEFORMAT </w:instrText>
    </w:r>
    <w:r w:rsidRPr="00A70D2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4</w:t>
    </w:r>
    <w:r w:rsidRPr="00A70D2E">
      <w:rPr>
        <w:rFonts w:ascii="Angsana New" w:hAnsi="Angsana New"/>
        <w:noProof/>
        <w:sz w:val="32"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B07D4" w14:textId="281C6016" w:rsidR="00A746EE" w:rsidRPr="00492877" w:rsidRDefault="00A746EE" w:rsidP="00A70D2E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492877">
      <w:rPr>
        <w:rFonts w:ascii="Angsana New" w:hAnsi="Angsana New"/>
        <w:sz w:val="30"/>
        <w:szCs w:val="30"/>
      </w:rPr>
      <w:fldChar w:fldCharType="begin"/>
    </w:r>
    <w:r w:rsidRPr="00492877">
      <w:rPr>
        <w:rFonts w:ascii="Angsana New" w:hAnsi="Angsana New"/>
        <w:sz w:val="30"/>
        <w:szCs w:val="30"/>
      </w:rPr>
      <w:instrText xml:space="preserve"> PAGE   \* MERGEFORMAT </w:instrText>
    </w:r>
    <w:r w:rsidRPr="00492877">
      <w:rPr>
        <w:rFonts w:ascii="Angsana New" w:hAnsi="Angsana New"/>
        <w:sz w:val="30"/>
        <w:szCs w:val="30"/>
      </w:rPr>
      <w:fldChar w:fldCharType="separate"/>
    </w:r>
    <w:r w:rsidR="00AA1075" w:rsidRPr="00AA1075">
      <w:rPr>
        <w:rFonts w:ascii="Angsana New" w:hAnsi="Angsana New"/>
        <w:noProof/>
        <w:sz w:val="30"/>
        <w:szCs w:val="30"/>
      </w:rPr>
      <w:t>2</w:t>
    </w:r>
    <w:r w:rsidRPr="00492877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F28157" w14:textId="65FDDC9E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91CF1" w14:textId="77777777" w:rsidR="00A746EE" w:rsidRPr="00521944" w:rsidRDefault="00A746EE">
    <w:pPr>
      <w:pStyle w:val="Footer"/>
      <w:jc w:val="center"/>
      <w:rPr>
        <w:rFonts w:ascii="Angsana New" w:hAnsi="Angsana New"/>
        <w:sz w:val="30"/>
        <w:szCs w:val="30"/>
      </w:rPr>
    </w:pPr>
    <w:r w:rsidRPr="00521944">
      <w:rPr>
        <w:rFonts w:ascii="Angsana New" w:hAnsi="Angsana New"/>
        <w:sz w:val="30"/>
        <w:szCs w:val="30"/>
      </w:rPr>
      <w:fldChar w:fldCharType="begin"/>
    </w:r>
    <w:r w:rsidRPr="00521944">
      <w:rPr>
        <w:rFonts w:ascii="Angsana New" w:hAnsi="Angsana New"/>
        <w:sz w:val="30"/>
        <w:szCs w:val="30"/>
      </w:rPr>
      <w:instrText xml:space="preserve"> PAGE   \* MERGEFORMAT </w:instrText>
    </w:r>
    <w:r w:rsidRPr="00521944">
      <w:rPr>
        <w:rFonts w:ascii="Angsana New" w:hAnsi="Angsana New"/>
        <w:sz w:val="30"/>
        <w:szCs w:val="30"/>
      </w:rPr>
      <w:fldChar w:fldCharType="separate"/>
    </w:r>
    <w:r w:rsidRPr="00521944">
      <w:rPr>
        <w:rFonts w:ascii="Angsana New" w:hAnsi="Angsana New"/>
        <w:noProof/>
        <w:sz w:val="30"/>
        <w:szCs w:val="30"/>
      </w:rPr>
      <w:t>- 17 -</w:t>
    </w:r>
    <w:r w:rsidRPr="00521944">
      <w:rPr>
        <w:rFonts w:ascii="Angsana New" w:hAnsi="Angsana New"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10FDD" w14:textId="69C80D6D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="00AA1075" w:rsidRPr="00AA1075">
      <w:rPr>
        <w:rFonts w:ascii="Angsana New" w:hAnsi="Angsana New"/>
        <w:noProof/>
        <w:sz w:val="32"/>
        <w:szCs w:val="32"/>
      </w:rPr>
      <w:t>0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A94E0" w14:textId="331180F1" w:rsidR="00A746EE" w:rsidRPr="00162107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162107">
      <w:rPr>
        <w:rFonts w:ascii="Angsana New" w:hAnsi="Angsana New"/>
        <w:sz w:val="32"/>
        <w:szCs w:val="32"/>
      </w:rPr>
      <w:fldChar w:fldCharType="begin"/>
    </w:r>
    <w:r w:rsidRPr="00162107">
      <w:rPr>
        <w:rFonts w:ascii="Angsana New" w:hAnsi="Angsana New"/>
        <w:sz w:val="32"/>
        <w:szCs w:val="32"/>
      </w:rPr>
      <w:instrText xml:space="preserve"> PAGE   \* MERGEFORMAT </w:instrText>
    </w:r>
    <w:r w:rsidRPr="00162107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2</w:t>
    </w:r>
    <w:r w:rsidR="00AA1075" w:rsidRPr="00AA1075">
      <w:rPr>
        <w:rFonts w:ascii="Angsana New" w:hAnsi="Angsana New"/>
        <w:noProof/>
        <w:sz w:val="32"/>
        <w:szCs w:val="32"/>
      </w:rPr>
      <w:t>0</w:t>
    </w:r>
    <w:r w:rsidRPr="00162107">
      <w:rPr>
        <w:rFonts w:ascii="Angsana New" w:hAnsi="Angsana New"/>
        <w:noProof/>
        <w:sz w:val="32"/>
        <w:szCs w:val="32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FDBB86" w14:textId="7A3B8BB4" w:rsidR="00A746EE" w:rsidRPr="007A4930" w:rsidRDefault="00A746EE">
    <w:pPr>
      <w:pStyle w:val="Footer"/>
      <w:jc w:val="center"/>
      <w:rPr>
        <w:rFonts w:ascii="Angsana New" w:hAnsi="Angsana New"/>
        <w:sz w:val="32"/>
        <w:szCs w:val="32"/>
      </w:rPr>
    </w:pPr>
    <w:r w:rsidRPr="007A4930">
      <w:rPr>
        <w:rFonts w:ascii="Angsana New" w:hAnsi="Angsana New"/>
        <w:sz w:val="32"/>
        <w:szCs w:val="32"/>
      </w:rPr>
      <w:fldChar w:fldCharType="begin"/>
    </w:r>
    <w:r w:rsidRPr="007A4930">
      <w:rPr>
        <w:rFonts w:ascii="Angsana New" w:hAnsi="Angsana New"/>
        <w:sz w:val="32"/>
        <w:szCs w:val="32"/>
      </w:rPr>
      <w:instrText xml:space="preserve"> PAGE   \* MERGEFORMAT </w:instrText>
    </w:r>
    <w:r w:rsidRPr="007A4930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</w:t>
    </w:r>
    <w:r w:rsidR="00AA1075" w:rsidRPr="00AA1075">
      <w:rPr>
        <w:rFonts w:ascii="Angsana New" w:hAnsi="Angsana New"/>
        <w:noProof/>
        <w:sz w:val="32"/>
        <w:szCs w:val="32"/>
      </w:rPr>
      <w:t>5</w:t>
    </w:r>
    <w:r w:rsidRPr="007A4930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F59580" w14:textId="77777777" w:rsidR="00182BA8" w:rsidRDefault="00182BA8" w:rsidP="004956B4">
      <w:r>
        <w:separator/>
      </w:r>
    </w:p>
  </w:footnote>
  <w:footnote w:type="continuationSeparator" w:id="0">
    <w:p w14:paraId="6AAF861C" w14:textId="77777777" w:rsidR="00182BA8" w:rsidRDefault="00182BA8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2081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966C50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2DE3EA70" w14:textId="4DC9882D" w:rsidR="00241D33" w:rsidRDefault="00241D33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 w:rsidR="00616564"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 w:rsidR="00616564">
      <w:rPr>
        <w:rFonts w:ascii="Angsana New" w:hAnsi="Angsana New"/>
        <w:bCs/>
        <w:sz w:val="32"/>
        <w:szCs w:val="32"/>
        <w:lang w:val="en-US"/>
      </w:rPr>
      <w:t xml:space="preserve">0 </w:t>
    </w:r>
    <w:r w:rsidR="00616564"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มิถุนายน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>
      <w:rPr>
        <w:rFonts w:ascii="Angsana New" w:hAnsi="Angsana New"/>
        <w:bCs/>
        <w:sz w:val="32"/>
        <w:szCs w:val="32"/>
        <w:lang w:val="en-US"/>
      </w:rPr>
      <w:t xml:space="preserve">6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520FBC0B" w14:textId="77777777" w:rsidR="00A746EE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b/>
        <w:bCs/>
        <w:sz w:val="30"/>
        <w:szCs w:val="30"/>
        <w:lang w:bidi="ar-S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FF622" w14:textId="77777777" w:rsidR="00A746EE" w:rsidRPr="00A1685D" w:rsidRDefault="00A746EE" w:rsidP="005F0C29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031276DC" w14:textId="77777777" w:rsidR="00A746EE" w:rsidRPr="00A1685D" w:rsidRDefault="00A746EE" w:rsidP="005F0C29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403DE25D" w14:textId="02479128" w:rsidR="00241D33" w:rsidRDefault="008D44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มิถุนายน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>
      <w:rPr>
        <w:rFonts w:ascii="Angsana New" w:hAnsi="Angsana New"/>
        <w:bCs/>
        <w:sz w:val="32"/>
        <w:szCs w:val="32"/>
        <w:lang w:val="en-US"/>
      </w:rPr>
      <w:t xml:space="preserve">6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6B741AEE" w14:textId="77777777" w:rsidR="00A746EE" w:rsidRPr="00CE0389" w:rsidRDefault="00A746EE" w:rsidP="00CE0389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cs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87034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5D556BF5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F4A036A" w14:textId="532F55B2" w:rsidR="00241D33" w:rsidRDefault="006165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มิถุนายน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>
      <w:rPr>
        <w:rFonts w:ascii="Angsana New" w:hAnsi="Angsana New"/>
        <w:bCs/>
        <w:sz w:val="32"/>
        <w:szCs w:val="32"/>
        <w:lang w:val="en-US"/>
      </w:rPr>
      <w:t xml:space="preserve">6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2273F57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4FFB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10C3D679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571F5AA" w14:textId="04DFDF4E" w:rsidR="00241D33" w:rsidRDefault="006165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มิถุนายน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>
      <w:rPr>
        <w:rFonts w:ascii="Angsana New" w:hAnsi="Angsana New"/>
        <w:bCs/>
        <w:sz w:val="32"/>
        <w:szCs w:val="32"/>
        <w:lang w:val="en-US"/>
      </w:rPr>
      <w:t xml:space="preserve">6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476D755A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EA3E6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4428B17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A7D8CCB" w14:textId="0D3A35B7" w:rsidR="00241D33" w:rsidRDefault="006165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มิถุนายน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>
      <w:rPr>
        <w:rFonts w:ascii="Angsana New" w:hAnsi="Angsana New"/>
        <w:bCs/>
        <w:sz w:val="32"/>
        <w:szCs w:val="32"/>
        <w:lang w:val="en-US"/>
      </w:rPr>
      <w:t xml:space="preserve">6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4BD1DBFC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6193D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440314DF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D8F4075" w14:textId="526A5D3D" w:rsidR="00241D33" w:rsidRDefault="006165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มิถุนายน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>
      <w:rPr>
        <w:rFonts w:ascii="Angsana New" w:hAnsi="Angsana New"/>
        <w:bCs/>
        <w:sz w:val="32"/>
        <w:szCs w:val="32"/>
        <w:lang w:val="en-US"/>
      </w:rPr>
      <w:t xml:space="preserve">6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</w:p>
  <w:p w14:paraId="0E15A9C8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7F48A" w14:textId="77777777" w:rsidR="00A1685D" w:rsidRPr="00A1685D" w:rsidRDefault="00A1685D" w:rsidP="00A1685D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 xml:space="preserve">บริษัท </w:t>
    </w:r>
    <w:r w:rsidRPr="00A1685D">
      <w:rPr>
        <w:rFonts w:ascii="Angsana New" w:hAnsi="Angsana New"/>
        <w:b/>
        <w:bCs/>
        <w:sz w:val="32"/>
        <w:szCs w:val="32"/>
        <w:cs/>
      </w:rPr>
      <w:t>โกลบอลกรีนเคมิคอล จำกัด</w:t>
    </w:r>
    <w:r w:rsidRPr="00A1685D">
      <w:rPr>
        <w:rFonts w:ascii="Angsana New" w:hAnsi="Angsana New"/>
        <w:b/>
        <w:bCs/>
        <w:sz w:val="32"/>
        <w:szCs w:val="32"/>
      </w:rPr>
      <w:t xml:space="preserve"> (</w:t>
    </w:r>
    <w:r w:rsidRPr="00A1685D">
      <w:rPr>
        <w:rFonts w:ascii="Angsana New" w:hAnsi="Angsana New"/>
        <w:b/>
        <w:bCs/>
        <w:sz w:val="32"/>
        <w:szCs w:val="32"/>
        <w:cs/>
      </w:rPr>
      <w:t>มหาชน)</w:t>
    </w:r>
    <w:r w:rsidRPr="00A1685D"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</w:p>
  <w:p w14:paraId="21DD1100" w14:textId="77777777" w:rsidR="00A1685D" w:rsidRPr="00A1685D" w:rsidRDefault="00A1685D" w:rsidP="00A168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  <w:r w:rsidRPr="00A1685D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3BA893F5" w14:textId="0E9BBCA8" w:rsidR="00241D33" w:rsidRDefault="00616564" w:rsidP="00241D33">
    <w:pPr>
      <w:pStyle w:val="acctmainheading"/>
      <w:spacing w:after="0" w:line="240" w:lineRule="atLeast"/>
      <w:rPr>
        <w:rFonts w:ascii="Angsana New" w:hAnsi="Angsana New"/>
        <w:bCs/>
        <w:sz w:val="30"/>
        <w:szCs w:val="30"/>
        <w:lang w:val="en-US" w:bidi="th-TH"/>
      </w:rPr>
    </w:pPr>
    <w:r>
      <w:rPr>
        <w:rFonts w:ascii="Angsana New" w:hAnsi="Angsana New" w:hint="cs"/>
        <w:bCs/>
        <w:sz w:val="32"/>
        <w:szCs w:val="32"/>
        <w:cs/>
        <w:lang w:val="en-US"/>
      </w:rPr>
      <w:t>สำหรับงวดสามเดือน</w:t>
    </w:r>
    <w:r>
      <w:rPr>
        <w:rFonts w:ascii="Angsana New" w:hAnsi="Angsana New" w:hint="cs"/>
        <w:bCs/>
        <w:sz w:val="32"/>
        <w:szCs w:val="32"/>
        <w:cs/>
        <w:lang w:val="en-US" w:bidi="th-TH"/>
      </w:rPr>
      <w:t>และหกเดือน</w:t>
    </w:r>
    <w:r>
      <w:rPr>
        <w:rFonts w:ascii="Angsana New" w:hAnsi="Angsana New" w:hint="cs"/>
        <w:bCs/>
        <w:sz w:val="32"/>
        <w:szCs w:val="32"/>
        <w:cs/>
        <w:lang w:val="en-US"/>
      </w:rPr>
      <w:t xml:space="preserve">สิ้นสุดวันที่ </w:t>
    </w:r>
    <w:r w:rsidRPr="003C439B">
      <w:rPr>
        <w:rFonts w:ascii="Angsana New" w:hAnsi="Angsana New"/>
        <w:bCs/>
        <w:sz w:val="32"/>
        <w:szCs w:val="32"/>
        <w:lang w:val="en-US"/>
      </w:rPr>
      <w:t>3</w:t>
    </w:r>
    <w:r>
      <w:rPr>
        <w:rFonts w:ascii="Angsana New" w:hAnsi="Angsana New"/>
        <w:bCs/>
        <w:sz w:val="32"/>
        <w:szCs w:val="32"/>
        <w:lang w:val="en-US"/>
      </w:rPr>
      <w:t xml:space="preserve">0 </w:t>
    </w:r>
    <w:r>
      <w:rPr>
        <w:rFonts w:ascii="Angsana New" w:hAnsi="Angsana New" w:hint="cs"/>
        <w:bCs/>
        <w:sz w:val="32"/>
        <w:szCs w:val="32"/>
        <w:cs/>
        <w:lang w:val="en-US" w:bidi="th-TH"/>
      </w:rPr>
      <w:t xml:space="preserve">มิถุนายน </w:t>
    </w:r>
    <w:r w:rsidRPr="003C439B">
      <w:rPr>
        <w:rFonts w:ascii="Angsana New" w:hAnsi="Angsana New"/>
        <w:bCs/>
        <w:sz w:val="32"/>
        <w:szCs w:val="32"/>
        <w:lang w:val="en-US"/>
      </w:rPr>
      <w:t>256</w:t>
    </w:r>
    <w:r>
      <w:rPr>
        <w:rFonts w:ascii="Angsana New" w:hAnsi="Angsana New"/>
        <w:bCs/>
        <w:sz w:val="32"/>
        <w:szCs w:val="32"/>
        <w:lang w:val="en-US"/>
      </w:rPr>
      <w:t xml:space="preserve">6 </w:t>
    </w:r>
    <w:r>
      <w:rPr>
        <w:rFonts w:ascii="Angsana New" w:hAnsi="Angsana New" w:hint="cs"/>
        <w:bCs/>
        <w:sz w:val="32"/>
        <w:szCs w:val="32"/>
        <w:cs/>
        <w:lang w:val="en-US"/>
      </w:rPr>
      <w:t>(ไม่ได้ตรวจสอบ)</w:t>
    </w:r>
    <w:r>
      <w:rPr>
        <w:rFonts w:ascii="Angsana New" w:hAnsi="Angsana New"/>
        <w:bCs/>
        <w:sz w:val="32"/>
        <w:szCs w:val="32"/>
        <w:cs/>
        <w:lang w:val="en-US"/>
      </w:rPr>
      <w:tab/>
    </w:r>
  </w:p>
  <w:p w14:paraId="2A36B20C" w14:textId="77777777" w:rsidR="00A746EE" w:rsidRPr="005F0C29" w:rsidRDefault="00A746EE" w:rsidP="005F0C29">
    <w:pPr>
      <w:pStyle w:val="Header"/>
      <w:rPr>
        <w:rFonts w:ascii="Angsana New" w:hAnsi="Angsana New"/>
        <w:sz w:val="32"/>
        <w:szCs w:val="32"/>
        <w:lang w:bidi="ar-S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34A517C"/>
    <w:multiLevelType w:val="multilevel"/>
    <w:tmpl w:val="752C9FAC"/>
    <w:lvl w:ilvl="0">
      <w:start w:val="1"/>
      <w:numFmt w:val="decimal"/>
      <w:lvlText w:val="%1)"/>
      <w:lvlJc w:val="left"/>
      <w:pPr>
        <w:ind w:left="904" w:hanging="360"/>
      </w:pPr>
      <w:rPr>
        <w:rFonts w:hint="default"/>
        <w:lang w:bidi="th-TH"/>
      </w:rPr>
    </w:lvl>
    <w:lvl w:ilvl="1" w:tentative="1">
      <w:start w:val="1"/>
      <w:numFmt w:val="lowerLetter"/>
      <w:lvlText w:val="%2."/>
      <w:lvlJc w:val="left"/>
      <w:pPr>
        <w:ind w:left="1624" w:hanging="360"/>
      </w:pPr>
    </w:lvl>
    <w:lvl w:ilvl="2" w:tentative="1">
      <w:start w:val="1"/>
      <w:numFmt w:val="lowerRoman"/>
      <w:lvlText w:val="%3."/>
      <w:lvlJc w:val="right"/>
      <w:pPr>
        <w:ind w:left="2344" w:hanging="180"/>
      </w:pPr>
    </w:lvl>
    <w:lvl w:ilvl="3" w:tentative="1">
      <w:start w:val="1"/>
      <w:numFmt w:val="decimal"/>
      <w:lvlText w:val="%4."/>
      <w:lvlJc w:val="left"/>
      <w:pPr>
        <w:ind w:left="3064" w:hanging="360"/>
      </w:pPr>
    </w:lvl>
    <w:lvl w:ilvl="4" w:tentative="1">
      <w:start w:val="1"/>
      <w:numFmt w:val="lowerLetter"/>
      <w:lvlText w:val="%5."/>
      <w:lvlJc w:val="left"/>
      <w:pPr>
        <w:ind w:left="3784" w:hanging="360"/>
      </w:pPr>
    </w:lvl>
    <w:lvl w:ilvl="5" w:tentative="1">
      <w:start w:val="1"/>
      <w:numFmt w:val="lowerRoman"/>
      <w:lvlText w:val="%6."/>
      <w:lvlJc w:val="right"/>
      <w:pPr>
        <w:ind w:left="4504" w:hanging="180"/>
      </w:pPr>
    </w:lvl>
    <w:lvl w:ilvl="6" w:tentative="1">
      <w:start w:val="1"/>
      <w:numFmt w:val="decimal"/>
      <w:lvlText w:val="%7."/>
      <w:lvlJc w:val="left"/>
      <w:pPr>
        <w:ind w:left="5224" w:hanging="360"/>
      </w:pPr>
    </w:lvl>
    <w:lvl w:ilvl="7" w:tentative="1">
      <w:start w:val="1"/>
      <w:numFmt w:val="lowerLetter"/>
      <w:lvlText w:val="%8."/>
      <w:lvlJc w:val="left"/>
      <w:pPr>
        <w:ind w:left="5944" w:hanging="360"/>
      </w:pPr>
    </w:lvl>
    <w:lvl w:ilvl="8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11" w15:restartNumberingAfterBreak="0">
    <w:nsid w:val="0BE33126"/>
    <w:multiLevelType w:val="hybridMultilevel"/>
    <w:tmpl w:val="CFAEDC5A"/>
    <w:lvl w:ilvl="0" w:tplc="0024A030">
      <w:numFmt w:val="bullet"/>
      <w:lvlText w:val="-"/>
      <w:lvlJc w:val="left"/>
      <w:pPr>
        <w:ind w:left="263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0114A5C6"/>
    <w:lvl w:ilvl="0">
      <w:start w:val="1"/>
      <w:numFmt w:val="decimal"/>
      <w:lvlText w:val="%1"/>
      <w:lvlJc w:val="left"/>
      <w:pPr>
        <w:tabs>
          <w:tab w:val="num" w:pos="3316"/>
        </w:tabs>
        <w:ind w:left="3316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hint="default"/>
        <w:b w:val="0"/>
        <w:bCs w:val="0"/>
        <w:sz w:val="28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88858A5"/>
    <w:multiLevelType w:val="hybridMultilevel"/>
    <w:tmpl w:val="DD280AC6"/>
    <w:lvl w:ilvl="0" w:tplc="36C2FE7C">
      <w:start w:val="4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  <w:color w:val="auto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A556F99"/>
    <w:multiLevelType w:val="hybridMultilevel"/>
    <w:tmpl w:val="03FA0FF0"/>
    <w:lvl w:ilvl="0" w:tplc="BE56661A">
      <w:start w:val="1"/>
      <w:numFmt w:val="decimal"/>
      <w:lvlText w:val="(%1)"/>
      <w:lvlJc w:val="left"/>
      <w:pPr>
        <w:ind w:left="963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83" w:hanging="360"/>
      </w:pPr>
    </w:lvl>
    <w:lvl w:ilvl="2" w:tplc="0409001B" w:tentative="1">
      <w:start w:val="1"/>
      <w:numFmt w:val="lowerRoman"/>
      <w:lvlText w:val="%3."/>
      <w:lvlJc w:val="right"/>
      <w:pPr>
        <w:ind w:left="2403" w:hanging="180"/>
      </w:pPr>
    </w:lvl>
    <w:lvl w:ilvl="3" w:tplc="0409000F" w:tentative="1">
      <w:start w:val="1"/>
      <w:numFmt w:val="decimal"/>
      <w:lvlText w:val="%4."/>
      <w:lvlJc w:val="left"/>
      <w:pPr>
        <w:ind w:left="3123" w:hanging="360"/>
      </w:pPr>
    </w:lvl>
    <w:lvl w:ilvl="4" w:tplc="04090019" w:tentative="1">
      <w:start w:val="1"/>
      <w:numFmt w:val="lowerLetter"/>
      <w:lvlText w:val="%5."/>
      <w:lvlJc w:val="left"/>
      <w:pPr>
        <w:ind w:left="3843" w:hanging="360"/>
      </w:pPr>
    </w:lvl>
    <w:lvl w:ilvl="5" w:tplc="0409001B" w:tentative="1">
      <w:start w:val="1"/>
      <w:numFmt w:val="lowerRoman"/>
      <w:lvlText w:val="%6."/>
      <w:lvlJc w:val="right"/>
      <w:pPr>
        <w:ind w:left="4563" w:hanging="180"/>
      </w:pPr>
    </w:lvl>
    <w:lvl w:ilvl="6" w:tplc="0409000F" w:tentative="1">
      <w:start w:val="1"/>
      <w:numFmt w:val="decimal"/>
      <w:lvlText w:val="%7."/>
      <w:lvlJc w:val="left"/>
      <w:pPr>
        <w:ind w:left="5283" w:hanging="360"/>
      </w:pPr>
    </w:lvl>
    <w:lvl w:ilvl="7" w:tplc="04090019" w:tentative="1">
      <w:start w:val="1"/>
      <w:numFmt w:val="lowerLetter"/>
      <w:lvlText w:val="%8."/>
      <w:lvlJc w:val="left"/>
      <w:pPr>
        <w:ind w:left="6003" w:hanging="360"/>
      </w:pPr>
    </w:lvl>
    <w:lvl w:ilvl="8" w:tplc="040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5" w15:restartNumberingAfterBreak="0">
    <w:nsid w:val="1AE1560B"/>
    <w:multiLevelType w:val="hybridMultilevel"/>
    <w:tmpl w:val="5418B794"/>
    <w:lvl w:ilvl="0" w:tplc="FC76F82C">
      <w:numFmt w:val="bullet"/>
      <w:lvlText w:val="-"/>
      <w:lvlJc w:val="left"/>
      <w:pPr>
        <w:ind w:left="4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16" w15:restartNumberingAfterBreak="0">
    <w:nsid w:val="1ED86C36"/>
    <w:multiLevelType w:val="hybridMultilevel"/>
    <w:tmpl w:val="8BCA2EFC"/>
    <w:lvl w:ilvl="0" w:tplc="CB5885F4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477E93"/>
    <w:multiLevelType w:val="singleLevel"/>
    <w:tmpl w:val="4474981C"/>
    <w:lvl w:ilvl="0">
      <w:start w:val="1"/>
      <w:numFmt w:val="bullet"/>
      <w:lvlText w:val="n"/>
      <w:lvlJc w:val="left"/>
      <w:pPr>
        <w:tabs>
          <w:tab w:val="num" w:pos="360"/>
        </w:tabs>
        <w:ind w:left="284" w:hanging="284"/>
      </w:pPr>
      <w:rPr>
        <w:rFonts w:ascii="Wingdings" w:hAnsi="Wingdings" w:hint="default"/>
        <w:sz w:val="14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9EB6808"/>
    <w:multiLevelType w:val="hybridMultilevel"/>
    <w:tmpl w:val="838651AE"/>
    <w:lvl w:ilvl="0" w:tplc="CF3A8360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0" w15:restartNumberingAfterBreak="0">
    <w:nsid w:val="2A9B3A18"/>
    <w:multiLevelType w:val="hybridMultilevel"/>
    <w:tmpl w:val="E696A61A"/>
    <w:lvl w:ilvl="0" w:tplc="A476BC42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68F5514"/>
    <w:multiLevelType w:val="multilevel"/>
    <w:tmpl w:val="549670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D7153E7"/>
    <w:multiLevelType w:val="hybridMultilevel"/>
    <w:tmpl w:val="3C422BBC"/>
    <w:lvl w:ilvl="0" w:tplc="DDA6EA3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E19740B"/>
    <w:multiLevelType w:val="hybridMultilevel"/>
    <w:tmpl w:val="5B3C985A"/>
    <w:lvl w:ilvl="0" w:tplc="19A4FB3C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6D352A1"/>
    <w:multiLevelType w:val="hybridMultilevel"/>
    <w:tmpl w:val="64B4EDAC"/>
    <w:lvl w:ilvl="0" w:tplc="A8FEB75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A4C1A64"/>
    <w:multiLevelType w:val="hybridMultilevel"/>
    <w:tmpl w:val="0FA6D26E"/>
    <w:lvl w:ilvl="0" w:tplc="A0E058FC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AC707B"/>
    <w:multiLevelType w:val="hybridMultilevel"/>
    <w:tmpl w:val="6D2EEA6C"/>
    <w:lvl w:ilvl="0" w:tplc="C94AAE32">
      <w:start w:val="1"/>
      <w:numFmt w:val="thaiLetters"/>
      <w:lvlText w:val="(%1)"/>
      <w:lvlJc w:val="left"/>
      <w:pPr>
        <w:ind w:left="383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30" w15:restartNumberingAfterBreak="0">
    <w:nsid w:val="64F56005"/>
    <w:multiLevelType w:val="multilevel"/>
    <w:tmpl w:val="6254A952"/>
    <w:lvl w:ilvl="0">
      <w:start w:val="1"/>
      <w:numFmt w:val="decimal"/>
      <w:lvlText w:val="%1."/>
      <w:lvlJc w:val="left"/>
      <w:pPr>
        <w:ind w:left="990" w:hanging="360"/>
      </w:pPr>
      <w:rPr>
        <w:rFonts w:hint="default"/>
        <w:b/>
        <w:bCs w:val="0"/>
        <w:lang w:bidi="th-TH"/>
      </w:rPr>
    </w:lvl>
    <w:lvl w:ilvl="1">
      <w:start w:val="1"/>
      <w:numFmt w:val="decimal"/>
      <w:isLgl/>
      <w:lvlText w:val="%1.%2"/>
      <w:lvlJc w:val="left"/>
      <w:pPr>
        <w:ind w:left="9825" w:hanging="555"/>
      </w:pPr>
      <w:rPr>
        <w:rFonts w:hint="default"/>
        <w:lang w:bidi="th-TH"/>
      </w:rPr>
    </w:lvl>
    <w:lvl w:ilvl="2">
      <w:start w:val="1"/>
      <w:numFmt w:val="decimal"/>
      <w:isLgl/>
      <w:lvlText w:val="%1.%2.%3"/>
      <w:lvlJc w:val="left"/>
      <w:pPr>
        <w:ind w:left="13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5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1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7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70" w:hanging="1440"/>
      </w:pPr>
      <w:rPr>
        <w:rFonts w:hint="default"/>
      </w:r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3" w15:restartNumberingAfterBreak="0">
    <w:nsid w:val="76753B7A"/>
    <w:multiLevelType w:val="hybridMultilevel"/>
    <w:tmpl w:val="B016B52E"/>
    <w:lvl w:ilvl="0" w:tplc="CA828862">
      <w:start w:val="1"/>
      <w:numFmt w:val="decimal"/>
      <w:lvlText w:val="%1)"/>
      <w:lvlJc w:val="left"/>
      <w:pPr>
        <w:ind w:left="9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4" w:hanging="360"/>
      </w:pPr>
    </w:lvl>
    <w:lvl w:ilvl="2" w:tplc="0409001B" w:tentative="1">
      <w:start w:val="1"/>
      <w:numFmt w:val="lowerRoman"/>
      <w:lvlText w:val="%3."/>
      <w:lvlJc w:val="right"/>
      <w:pPr>
        <w:ind w:left="2344" w:hanging="180"/>
      </w:pPr>
    </w:lvl>
    <w:lvl w:ilvl="3" w:tplc="0409000F" w:tentative="1">
      <w:start w:val="1"/>
      <w:numFmt w:val="decimal"/>
      <w:lvlText w:val="%4."/>
      <w:lvlJc w:val="left"/>
      <w:pPr>
        <w:ind w:left="3064" w:hanging="360"/>
      </w:pPr>
    </w:lvl>
    <w:lvl w:ilvl="4" w:tplc="04090019" w:tentative="1">
      <w:start w:val="1"/>
      <w:numFmt w:val="lowerLetter"/>
      <w:lvlText w:val="%5."/>
      <w:lvlJc w:val="left"/>
      <w:pPr>
        <w:ind w:left="3784" w:hanging="360"/>
      </w:pPr>
    </w:lvl>
    <w:lvl w:ilvl="5" w:tplc="0409001B" w:tentative="1">
      <w:start w:val="1"/>
      <w:numFmt w:val="lowerRoman"/>
      <w:lvlText w:val="%6."/>
      <w:lvlJc w:val="right"/>
      <w:pPr>
        <w:ind w:left="4504" w:hanging="180"/>
      </w:pPr>
    </w:lvl>
    <w:lvl w:ilvl="6" w:tplc="0409000F" w:tentative="1">
      <w:start w:val="1"/>
      <w:numFmt w:val="decimal"/>
      <w:lvlText w:val="%7."/>
      <w:lvlJc w:val="left"/>
      <w:pPr>
        <w:ind w:left="5224" w:hanging="360"/>
      </w:pPr>
    </w:lvl>
    <w:lvl w:ilvl="7" w:tplc="04090019" w:tentative="1">
      <w:start w:val="1"/>
      <w:numFmt w:val="lowerLetter"/>
      <w:lvlText w:val="%8."/>
      <w:lvlJc w:val="left"/>
      <w:pPr>
        <w:ind w:left="5944" w:hanging="360"/>
      </w:pPr>
    </w:lvl>
    <w:lvl w:ilvl="8" w:tplc="0409001B" w:tentative="1">
      <w:start w:val="1"/>
      <w:numFmt w:val="lowerRoman"/>
      <w:lvlText w:val="%9."/>
      <w:lvlJc w:val="right"/>
      <w:pPr>
        <w:ind w:left="6664" w:hanging="180"/>
      </w:pPr>
    </w:lvl>
  </w:abstractNum>
  <w:abstractNum w:abstractNumId="34" w15:restartNumberingAfterBreak="0">
    <w:nsid w:val="76C65C30"/>
    <w:multiLevelType w:val="hybridMultilevel"/>
    <w:tmpl w:val="20304DDE"/>
    <w:lvl w:ilvl="0" w:tplc="6096DB8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E924062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F8CE09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ADFC419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16090FA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74B82DFA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21C0232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219E23A0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766F5A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5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hint="default"/>
        <w:color w:val="auto"/>
        <w:sz w:val="22"/>
      </w:rPr>
    </w:lvl>
  </w:abstractNum>
  <w:num w:numId="1" w16cid:durableId="1097287958">
    <w:abstractNumId w:val="6"/>
  </w:num>
  <w:num w:numId="2" w16cid:durableId="246841216">
    <w:abstractNumId w:val="5"/>
  </w:num>
  <w:num w:numId="3" w16cid:durableId="1055814589">
    <w:abstractNumId w:val="9"/>
  </w:num>
  <w:num w:numId="4" w16cid:durableId="1516260704">
    <w:abstractNumId w:val="7"/>
  </w:num>
  <w:num w:numId="5" w16cid:durableId="1323243390">
    <w:abstractNumId w:val="8"/>
  </w:num>
  <w:num w:numId="6" w16cid:durableId="2077776032">
    <w:abstractNumId w:val="3"/>
  </w:num>
  <w:num w:numId="7" w16cid:durableId="1127503721">
    <w:abstractNumId w:val="2"/>
  </w:num>
  <w:num w:numId="8" w16cid:durableId="778648076">
    <w:abstractNumId w:val="0"/>
  </w:num>
  <w:num w:numId="9" w16cid:durableId="1343632711">
    <w:abstractNumId w:val="1"/>
  </w:num>
  <w:num w:numId="10" w16cid:durableId="421343927">
    <w:abstractNumId w:val="4"/>
  </w:num>
  <w:num w:numId="11" w16cid:durableId="2038197448">
    <w:abstractNumId w:val="23"/>
  </w:num>
  <w:num w:numId="12" w16cid:durableId="1840389582">
    <w:abstractNumId w:val="18"/>
  </w:num>
  <w:num w:numId="13" w16cid:durableId="913005351">
    <w:abstractNumId w:val="31"/>
  </w:num>
  <w:num w:numId="14" w16cid:durableId="697048034">
    <w:abstractNumId w:val="21"/>
  </w:num>
  <w:num w:numId="15" w16cid:durableId="1242640571">
    <w:abstractNumId w:val="26"/>
  </w:num>
  <w:num w:numId="16" w16cid:durableId="1569413446">
    <w:abstractNumId w:val="32"/>
  </w:num>
  <w:num w:numId="17" w16cid:durableId="1507397777">
    <w:abstractNumId w:val="34"/>
  </w:num>
  <w:num w:numId="18" w16cid:durableId="66851655">
    <w:abstractNumId w:val="16"/>
  </w:num>
  <w:num w:numId="19" w16cid:durableId="1130901616">
    <w:abstractNumId w:val="30"/>
  </w:num>
  <w:num w:numId="20" w16cid:durableId="309991695">
    <w:abstractNumId w:val="12"/>
  </w:num>
  <w:num w:numId="21" w16cid:durableId="992300348">
    <w:abstractNumId w:val="13"/>
  </w:num>
  <w:num w:numId="22" w16cid:durableId="203374027">
    <w:abstractNumId w:val="35"/>
  </w:num>
  <w:num w:numId="23" w16cid:durableId="94654078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88031740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800102320">
    <w:abstractNumId w:val="11"/>
  </w:num>
  <w:num w:numId="26" w16cid:durableId="1400399657">
    <w:abstractNumId w:val="29"/>
  </w:num>
  <w:num w:numId="27" w16cid:durableId="1941064609">
    <w:abstractNumId w:val="19"/>
  </w:num>
  <w:num w:numId="28" w16cid:durableId="359666130">
    <w:abstractNumId w:val="27"/>
  </w:num>
  <w:num w:numId="29" w16cid:durableId="408384256">
    <w:abstractNumId w:val="28"/>
  </w:num>
  <w:num w:numId="30" w16cid:durableId="527180088">
    <w:abstractNumId w:val="14"/>
  </w:num>
  <w:num w:numId="31" w16cid:durableId="109084226">
    <w:abstractNumId w:val="33"/>
  </w:num>
  <w:num w:numId="32" w16cid:durableId="1649750524">
    <w:abstractNumId w:val="10"/>
  </w:num>
  <w:num w:numId="33" w16cid:durableId="1077050719">
    <w:abstractNumId w:val="17"/>
  </w:num>
  <w:num w:numId="34" w16cid:durableId="742752010">
    <w:abstractNumId w:val="15"/>
  </w:num>
  <w:num w:numId="35" w16cid:durableId="74468748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0488869">
    <w:abstractNumId w:val="24"/>
  </w:num>
  <w:num w:numId="37" w16cid:durableId="1992126893">
    <w:abstractNumId w:val="20"/>
  </w:num>
  <w:num w:numId="38" w16cid:durableId="632753435">
    <w:abstractNumId w:val="25"/>
  </w:num>
  <w:num w:numId="39" w16cid:durableId="1305549415">
    <w:abstractNumId w:val="2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215"/>
    <w:rsid w:val="00000351"/>
    <w:rsid w:val="000005C1"/>
    <w:rsid w:val="000005ED"/>
    <w:rsid w:val="000008F6"/>
    <w:rsid w:val="00001145"/>
    <w:rsid w:val="000012CF"/>
    <w:rsid w:val="000019C7"/>
    <w:rsid w:val="00001BAC"/>
    <w:rsid w:val="00001F91"/>
    <w:rsid w:val="00002354"/>
    <w:rsid w:val="00002F29"/>
    <w:rsid w:val="00002F4D"/>
    <w:rsid w:val="00003271"/>
    <w:rsid w:val="000032FE"/>
    <w:rsid w:val="000033D8"/>
    <w:rsid w:val="000035FE"/>
    <w:rsid w:val="00003AE6"/>
    <w:rsid w:val="00003CF4"/>
    <w:rsid w:val="00004320"/>
    <w:rsid w:val="0000493D"/>
    <w:rsid w:val="00004C4B"/>
    <w:rsid w:val="00004C91"/>
    <w:rsid w:val="00004C9A"/>
    <w:rsid w:val="00004ECF"/>
    <w:rsid w:val="00005E45"/>
    <w:rsid w:val="00005E81"/>
    <w:rsid w:val="000063D3"/>
    <w:rsid w:val="00006468"/>
    <w:rsid w:val="00007982"/>
    <w:rsid w:val="00007BFE"/>
    <w:rsid w:val="00007C5F"/>
    <w:rsid w:val="00007E44"/>
    <w:rsid w:val="000102DC"/>
    <w:rsid w:val="000103ED"/>
    <w:rsid w:val="0001078B"/>
    <w:rsid w:val="00010D91"/>
    <w:rsid w:val="00010F5C"/>
    <w:rsid w:val="00011892"/>
    <w:rsid w:val="00011F96"/>
    <w:rsid w:val="00011F9B"/>
    <w:rsid w:val="00012102"/>
    <w:rsid w:val="00012C61"/>
    <w:rsid w:val="00012EF6"/>
    <w:rsid w:val="00013058"/>
    <w:rsid w:val="00013106"/>
    <w:rsid w:val="00013204"/>
    <w:rsid w:val="000132EA"/>
    <w:rsid w:val="0001342C"/>
    <w:rsid w:val="00013704"/>
    <w:rsid w:val="00014E9B"/>
    <w:rsid w:val="00015077"/>
    <w:rsid w:val="00015227"/>
    <w:rsid w:val="0001584E"/>
    <w:rsid w:val="0001586A"/>
    <w:rsid w:val="00015C9D"/>
    <w:rsid w:val="00016081"/>
    <w:rsid w:val="0001655F"/>
    <w:rsid w:val="000165B5"/>
    <w:rsid w:val="000169A8"/>
    <w:rsid w:val="000169B6"/>
    <w:rsid w:val="000175DD"/>
    <w:rsid w:val="00017B37"/>
    <w:rsid w:val="00020065"/>
    <w:rsid w:val="0002028C"/>
    <w:rsid w:val="0002090F"/>
    <w:rsid w:val="00020955"/>
    <w:rsid w:val="00020C4D"/>
    <w:rsid w:val="00021092"/>
    <w:rsid w:val="00021566"/>
    <w:rsid w:val="000216F8"/>
    <w:rsid w:val="000224EE"/>
    <w:rsid w:val="000225F3"/>
    <w:rsid w:val="00022944"/>
    <w:rsid w:val="00022F12"/>
    <w:rsid w:val="000231A0"/>
    <w:rsid w:val="00023492"/>
    <w:rsid w:val="0002369A"/>
    <w:rsid w:val="00023A3D"/>
    <w:rsid w:val="00023B24"/>
    <w:rsid w:val="00023E11"/>
    <w:rsid w:val="00023E63"/>
    <w:rsid w:val="0002426A"/>
    <w:rsid w:val="00024B70"/>
    <w:rsid w:val="00024CAC"/>
    <w:rsid w:val="00025027"/>
    <w:rsid w:val="00025182"/>
    <w:rsid w:val="00025208"/>
    <w:rsid w:val="000254F5"/>
    <w:rsid w:val="00025542"/>
    <w:rsid w:val="00025562"/>
    <w:rsid w:val="000257CB"/>
    <w:rsid w:val="00025877"/>
    <w:rsid w:val="00025985"/>
    <w:rsid w:val="0002670E"/>
    <w:rsid w:val="000268DE"/>
    <w:rsid w:val="00027377"/>
    <w:rsid w:val="000273AA"/>
    <w:rsid w:val="0002748A"/>
    <w:rsid w:val="0002780D"/>
    <w:rsid w:val="00027C1D"/>
    <w:rsid w:val="00027CC8"/>
    <w:rsid w:val="00027D60"/>
    <w:rsid w:val="000302CC"/>
    <w:rsid w:val="000304CC"/>
    <w:rsid w:val="00030C47"/>
    <w:rsid w:val="00031273"/>
    <w:rsid w:val="0003160F"/>
    <w:rsid w:val="00031630"/>
    <w:rsid w:val="00031976"/>
    <w:rsid w:val="00031D8D"/>
    <w:rsid w:val="00031DFB"/>
    <w:rsid w:val="00031EB4"/>
    <w:rsid w:val="00032072"/>
    <w:rsid w:val="00032373"/>
    <w:rsid w:val="00032424"/>
    <w:rsid w:val="00032568"/>
    <w:rsid w:val="0003286D"/>
    <w:rsid w:val="00032CC1"/>
    <w:rsid w:val="000334B3"/>
    <w:rsid w:val="0003353C"/>
    <w:rsid w:val="000339B8"/>
    <w:rsid w:val="00033B04"/>
    <w:rsid w:val="000340B5"/>
    <w:rsid w:val="000342CB"/>
    <w:rsid w:val="0003444B"/>
    <w:rsid w:val="000346A2"/>
    <w:rsid w:val="0003483C"/>
    <w:rsid w:val="00034BEA"/>
    <w:rsid w:val="00034DCC"/>
    <w:rsid w:val="00034FC7"/>
    <w:rsid w:val="000359FE"/>
    <w:rsid w:val="00035AA5"/>
    <w:rsid w:val="00035B14"/>
    <w:rsid w:val="00035DFB"/>
    <w:rsid w:val="00035F09"/>
    <w:rsid w:val="00036CD0"/>
    <w:rsid w:val="0003781E"/>
    <w:rsid w:val="0003793A"/>
    <w:rsid w:val="00037AEC"/>
    <w:rsid w:val="00037B04"/>
    <w:rsid w:val="00037CF6"/>
    <w:rsid w:val="00037D1E"/>
    <w:rsid w:val="0004022C"/>
    <w:rsid w:val="0004087D"/>
    <w:rsid w:val="00040AC8"/>
    <w:rsid w:val="00040B69"/>
    <w:rsid w:val="00040D9C"/>
    <w:rsid w:val="00040DBA"/>
    <w:rsid w:val="00041214"/>
    <w:rsid w:val="0004217C"/>
    <w:rsid w:val="000422A5"/>
    <w:rsid w:val="000422ED"/>
    <w:rsid w:val="000429DE"/>
    <w:rsid w:val="000430DB"/>
    <w:rsid w:val="0004319B"/>
    <w:rsid w:val="000436CA"/>
    <w:rsid w:val="00043CB6"/>
    <w:rsid w:val="00044200"/>
    <w:rsid w:val="000446F5"/>
    <w:rsid w:val="00044799"/>
    <w:rsid w:val="00045258"/>
    <w:rsid w:val="0004531B"/>
    <w:rsid w:val="000455C0"/>
    <w:rsid w:val="000457D6"/>
    <w:rsid w:val="00045E60"/>
    <w:rsid w:val="00045F6B"/>
    <w:rsid w:val="00045F74"/>
    <w:rsid w:val="00046076"/>
    <w:rsid w:val="00046AB2"/>
    <w:rsid w:val="00046AFC"/>
    <w:rsid w:val="00046F7A"/>
    <w:rsid w:val="000473FD"/>
    <w:rsid w:val="000474BB"/>
    <w:rsid w:val="00047623"/>
    <w:rsid w:val="00047668"/>
    <w:rsid w:val="000479BE"/>
    <w:rsid w:val="00047D75"/>
    <w:rsid w:val="000505EB"/>
    <w:rsid w:val="00050948"/>
    <w:rsid w:val="00050F6E"/>
    <w:rsid w:val="0005120D"/>
    <w:rsid w:val="00051491"/>
    <w:rsid w:val="00051661"/>
    <w:rsid w:val="00051C2F"/>
    <w:rsid w:val="0005253B"/>
    <w:rsid w:val="000528F1"/>
    <w:rsid w:val="00052BA3"/>
    <w:rsid w:val="00053597"/>
    <w:rsid w:val="00053A6F"/>
    <w:rsid w:val="00053C09"/>
    <w:rsid w:val="00054218"/>
    <w:rsid w:val="000544D8"/>
    <w:rsid w:val="000549B7"/>
    <w:rsid w:val="00054A11"/>
    <w:rsid w:val="00054F1C"/>
    <w:rsid w:val="00055234"/>
    <w:rsid w:val="00055960"/>
    <w:rsid w:val="00055D63"/>
    <w:rsid w:val="00055E59"/>
    <w:rsid w:val="000564BE"/>
    <w:rsid w:val="00056538"/>
    <w:rsid w:val="00056779"/>
    <w:rsid w:val="00056906"/>
    <w:rsid w:val="00056F61"/>
    <w:rsid w:val="000573F8"/>
    <w:rsid w:val="000574DA"/>
    <w:rsid w:val="00057AEA"/>
    <w:rsid w:val="00057CAE"/>
    <w:rsid w:val="0006042E"/>
    <w:rsid w:val="00060457"/>
    <w:rsid w:val="00060D54"/>
    <w:rsid w:val="00060EFD"/>
    <w:rsid w:val="0006179A"/>
    <w:rsid w:val="00061A4E"/>
    <w:rsid w:val="00061AAE"/>
    <w:rsid w:val="00061B73"/>
    <w:rsid w:val="00061CE3"/>
    <w:rsid w:val="000620C5"/>
    <w:rsid w:val="00062110"/>
    <w:rsid w:val="000622B0"/>
    <w:rsid w:val="000625B0"/>
    <w:rsid w:val="0006287C"/>
    <w:rsid w:val="00062920"/>
    <w:rsid w:val="00062C04"/>
    <w:rsid w:val="0006319E"/>
    <w:rsid w:val="000632C7"/>
    <w:rsid w:val="0006333A"/>
    <w:rsid w:val="0006354B"/>
    <w:rsid w:val="00063756"/>
    <w:rsid w:val="0006393D"/>
    <w:rsid w:val="00063A38"/>
    <w:rsid w:val="00063B20"/>
    <w:rsid w:val="00063B94"/>
    <w:rsid w:val="000640A0"/>
    <w:rsid w:val="0006444C"/>
    <w:rsid w:val="000644AB"/>
    <w:rsid w:val="000646A7"/>
    <w:rsid w:val="00064DEE"/>
    <w:rsid w:val="000650E9"/>
    <w:rsid w:val="00065407"/>
    <w:rsid w:val="000656E1"/>
    <w:rsid w:val="00065ADE"/>
    <w:rsid w:val="00065C80"/>
    <w:rsid w:val="00065E35"/>
    <w:rsid w:val="00066288"/>
    <w:rsid w:val="000668C4"/>
    <w:rsid w:val="00066C14"/>
    <w:rsid w:val="00066D73"/>
    <w:rsid w:val="00066EE2"/>
    <w:rsid w:val="00066FB0"/>
    <w:rsid w:val="00067CE5"/>
    <w:rsid w:val="00067D22"/>
    <w:rsid w:val="000701A9"/>
    <w:rsid w:val="00070327"/>
    <w:rsid w:val="000704B4"/>
    <w:rsid w:val="0007069B"/>
    <w:rsid w:val="0007080C"/>
    <w:rsid w:val="000709F9"/>
    <w:rsid w:val="00070C56"/>
    <w:rsid w:val="00071504"/>
    <w:rsid w:val="00071800"/>
    <w:rsid w:val="00071B11"/>
    <w:rsid w:val="000722E1"/>
    <w:rsid w:val="0007277C"/>
    <w:rsid w:val="0007277D"/>
    <w:rsid w:val="00072B21"/>
    <w:rsid w:val="00072CEF"/>
    <w:rsid w:val="0007303B"/>
    <w:rsid w:val="000730AF"/>
    <w:rsid w:val="000730CF"/>
    <w:rsid w:val="00073B97"/>
    <w:rsid w:val="00074346"/>
    <w:rsid w:val="000744FA"/>
    <w:rsid w:val="000745D6"/>
    <w:rsid w:val="000746D6"/>
    <w:rsid w:val="00074717"/>
    <w:rsid w:val="00074927"/>
    <w:rsid w:val="0007509B"/>
    <w:rsid w:val="000751B4"/>
    <w:rsid w:val="00075207"/>
    <w:rsid w:val="000754D3"/>
    <w:rsid w:val="000754DB"/>
    <w:rsid w:val="0007557D"/>
    <w:rsid w:val="000759B4"/>
    <w:rsid w:val="00075F34"/>
    <w:rsid w:val="00075FFC"/>
    <w:rsid w:val="0007679B"/>
    <w:rsid w:val="000770A8"/>
    <w:rsid w:val="000779F7"/>
    <w:rsid w:val="00077AD1"/>
    <w:rsid w:val="00077C7C"/>
    <w:rsid w:val="00077E75"/>
    <w:rsid w:val="000802A4"/>
    <w:rsid w:val="000809D6"/>
    <w:rsid w:val="0008119D"/>
    <w:rsid w:val="00081600"/>
    <w:rsid w:val="000817CF"/>
    <w:rsid w:val="000818A1"/>
    <w:rsid w:val="00081909"/>
    <w:rsid w:val="000824BB"/>
    <w:rsid w:val="000829E4"/>
    <w:rsid w:val="00082A9C"/>
    <w:rsid w:val="00082C5F"/>
    <w:rsid w:val="00082F02"/>
    <w:rsid w:val="0008356D"/>
    <w:rsid w:val="000838F4"/>
    <w:rsid w:val="00084073"/>
    <w:rsid w:val="000840F3"/>
    <w:rsid w:val="000841EB"/>
    <w:rsid w:val="0008436C"/>
    <w:rsid w:val="00084387"/>
    <w:rsid w:val="00084539"/>
    <w:rsid w:val="00084561"/>
    <w:rsid w:val="00084A8B"/>
    <w:rsid w:val="00084C6E"/>
    <w:rsid w:val="00085055"/>
    <w:rsid w:val="0008537B"/>
    <w:rsid w:val="0008577D"/>
    <w:rsid w:val="0008635F"/>
    <w:rsid w:val="000865A0"/>
    <w:rsid w:val="00086764"/>
    <w:rsid w:val="0008695E"/>
    <w:rsid w:val="0008738F"/>
    <w:rsid w:val="000877F1"/>
    <w:rsid w:val="00087C9A"/>
    <w:rsid w:val="000919AE"/>
    <w:rsid w:val="00091AF4"/>
    <w:rsid w:val="00091D45"/>
    <w:rsid w:val="00091FE3"/>
    <w:rsid w:val="00092641"/>
    <w:rsid w:val="000933C1"/>
    <w:rsid w:val="0009366D"/>
    <w:rsid w:val="00093A25"/>
    <w:rsid w:val="00094164"/>
    <w:rsid w:val="00094B46"/>
    <w:rsid w:val="000955AC"/>
    <w:rsid w:val="00095720"/>
    <w:rsid w:val="000957CE"/>
    <w:rsid w:val="0009657B"/>
    <w:rsid w:val="00096BC1"/>
    <w:rsid w:val="00096D0B"/>
    <w:rsid w:val="00096F35"/>
    <w:rsid w:val="00097086"/>
    <w:rsid w:val="0009727B"/>
    <w:rsid w:val="00097402"/>
    <w:rsid w:val="0009756E"/>
    <w:rsid w:val="0009759B"/>
    <w:rsid w:val="000975B3"/>
    <w:rsid w:val="00097A71"/>
    <w:rsid w:val="00097ACB"/>
    <w:rsid w:val="00097DF8"/>
    <w:rsid w:val="00097E91"/>
    <w:rsid w:val="000A0326"/>
    <w:rsid w:val="000A036D"/>
    <w:rsid w:val="000A08FB"/>
    <w:rsid w:val="000A0B6F"/>
    <w:rsid w:val="000A0BFF"/>
    <w:rsid w:val="000A0C84"/>
    <w:rsid w:val="000A0D7E"/>
    <w:rsid w:val="000A0EA3"/>
    <w:rsid w:val="000A1095"/>
    <w:rsid w:val="000A1623"/>
    <w:rsid w:val="000A18E6"/>
    <w:rsid w:val="000A2058"/>
    <w:rsid w:val="000A2167"/>
    <w:rsid w:val="000A2187"/>
    <w:rsid w:val="000A286C"/>
    <w:rsid w:val="000A363B"/>
    <w:rsid w:val="000A38FB"/>
    <w:rsid w:val="000A395D"/>
    <w:rsid w:val="000A43D0"/>
    <w:rsid w:val="000A446C"/>
    <w:rsid w:val="000A480E"/>
    <w:rsid w:val="000A4A24"/>
    <w:rsid w:val="000A4EFE"/>
    <w:rsid w:val="000A5297"/>
    <w:rsid w:val="000A58A2"/>
    <w:rsid w:val="000A62A4"/>
    <w:rsid w:val="000A62C5"/>
    <w:rsid w:val="000A6584"/>
    <w:rsid w:val="000A65D3"/>
    <w:rsid w:val="000A66AB"/>
    <w:rsid w:val="000A67A9"/>
    <w:rsid w:val="000A6C35"/>
    <w:rsid w:val="000A6DDB"/>
    <w:rsid w:val="000A7295"/>
    <w:rsid w:val="000A76AE"/>
    <w:rsid w:val="000A772F"/>
    <w:rsid w:val="000A7ADA"/>
    <w:rsid w:val="000A7B9C"/>
    <w:rsid w:val="000A7FDB"/>
    <w:rsid w:val="000B01B8"/>
    <w:rsid w:val="000B0215"/>
    <w:rsid w:val="000B021D"/>
    <w:rsid w:val="000B0412"/>
    <w:rsid w:val="000B046F"/>
    <w:rsid w:val="000B0720"/>
    <w:rsid w:val="000B078A"/>
    <w:rsid w:val="000B0ACF"/>
    <w:rsid w:val="000B0AFD"/>
    <w:rsid w:val="000B0DBB"/>
    <w:rsid w:val="000B0E74"/>
    <w:rsid w:val="000B0F8E"/>
    <w:rsid w:val="000B17A0"/>
    <w:rsid w:val="000B19E9"/>
    <w:rsid w:val="000B1A29"/>
    <w:rsid w:val="000B1B44"/>
    <w:rsid w:val="000B1C74"/>
    <w:rsid w:val="000B1F21"/>
    <w:rsid w:val="000B1F9F"/>
    <w:rsid w:val="000B2301"/>
    <w:rsid w:val="000B235E"/>
    <w:rsid w:val="000B268F"/>
    <w:rsid w:val="000B27A1"/>
    <w:rsid w:val="000B27F2"/>
    <w:rsid w:val="000B2815"/>
    <w:rsid w:val="000B2916"/>
    <w:rsid w:val="000B292F"/>
    <w:rsid w:val="000B2948"/>
    <w:rsid w:val="000B2EBA"/>
    <w:rsid w:val="000B2F5E"/>
    <w:rsid w:val="000B3899"/>
    <w:rsid w:val="000B4181"/>
    <w:rsid w:val="000B419B"/>
    <w:rsid w:val="000B43D4"/>
    <w:rsid w:val="000B4425"/>
    <w:rsid w:val="000B450E"/>
    <w:rsid w:val="000B4819"/>
    <w:rsid w:val="000B4A81"/>
    <w:rsid w:val="000B4AF7"/>
    <w:rsid w:val="000B4D5C"/>
    <w:rsid w:val="000B4FDF"/>
    <w:rsid w:val="000B5013"/>
    <w:rsid w:val="000B55AB"/>
    <w:rsid w:val="000B5868"/>
    <w:rsid w:val="000B60EE"/>
    <w:rsid w:val="000B6136"/>
    <w:rsid w:val="000B61E2"/>
    <w:rsid w:val="000B649C"/>
    <w:rsid w:val="000B695E"/>
    <w:rsid w:val="000B6B68"/>
    <w:rsid w:val="000B6F74"/>
    <w:rsid w:val="000B78AD"/>
    <w:rsid w:val="000B7A60"/>
    <w:rsid w:val="000B7F82"/>
    <w:rsid w:val="000C02B9"/>
    <w:rsid w:val="000C0365"/>
    <w:rsid w:val="000C052E"/>
    <w:rsid w:val="000C06B8"/>
    <w:rsid w:val="000C0946"/>
    <w:rsid w:val="000C0A65"/>
    <w:rsid w:val="000C0CBC"/>
    <w:rsid w:val="000C0EE7"/>
    <w:rsid w:val="000C1822"/>
    <w:rsid w:val="000C1A94"/>
    <w:rsid w:val="000C2046"/>
    <w:rsid w:val="000C2089"/>
    <w:rsid w:val="000C2123"/>
    <w:rsid w:val="000C2679"/>
    <w:rsid w:val="000C292D"/>
    <w:rsid w:val="000C2B85"/>
    <w:rsid w:val="000C3E75"/>
    <w:rsid w:val="000C3E8B"/>
    <w:rsid w:val="000C43C7"/>
    <w:rsid w:val="000C489C"/>
    <w:rsid w:val="000C494A"/>
    <w:rsid w:val="000C4A8B"/>
    <w:rsid w:val="000C4B96"/>
    <w:rsid w:val="000C4C8C"/>
    <w:rsid w:val="000C4F26"/>
    <w:rsid w:val="000C55D7"/>
    <w:rsid w:val="000C5B66"/>
    <w:rsid w:val="000C5DC6"/>
    <w:rsid w:val="000C603C"/>
    <w:rsid w:val="000C6367"/>
    <w:rsid w:val="000C6A58"/>
    <w:rsid w:val="000C6D34"/>
    <w:rsid w:val="000C6E29"/>
    <w:rsid w:val="000C73A1"/>
    <w:rsid w:val="000C73B2"/>
    <w:rsid w:val="000C74A7"/>
    <w:rsid w:val="000C75E1"/>
    <w:rsid w:val="000C7D67"/>
    <w:rsid w:val="000D1388"/>
    <w:rsid w:val="000D1AB9"/>
    <w:rsid w:val="000D1BE4"/>
    <w:rsid w:val="000D1E17"/>
    <w:rsid w:val="000D1E7D"/>
    <w:rsid w:val="000D243E"/>
    <w:rsid w:val="000D251D"/>
    <w:rsid w:val="000D2CE3"/>
    <w:rsid w:val="000D2DEF"/>
    <w:rsid w:val="000D30FF"/>
    <w:rsid w:val="000D33B4"/>
    <w:rsid w:val="000D3D9A"/>
    <w:rsid w:val="000D41FB"/>
    <w:rsid w:val="000D485C"/>
    <w:rsid w:val="000D4901"/>
    <w:rsid w:val="000D4ED6"/>
    <w:rsid w:val="000D4EFC"/>
    <w:rsid w:val="000D55AB"/>
    <w:rsid w:val="000D56B9"/>
    <w:rsid w:val="000D593D"/>
    <w:rsid w:val="000D5BDB"/>
    <w:rsid w:val="000D5BF8"/>
    <w:rsid w:val="000D5D9D"/>
    <w:rsid w:val="000D6155"/>
    <w:rsid w:val="000D6343"/>
    <w:rsid w:val="000D66C1"/>
    <w:rsid w:val="000D6863"/>
    <w:rsid w:val="000D68CA"/>
    <w:rsid w:val="000D7027"/>
    <w:rsid w:val="000D7396"/>
    <w:rsid w:val="000D7467"/>
    <w:rsid w:val="000D7757"/>
    <w:rsid w:val="000D79DC"/>
    <w:rsid w:val="000D7A59"/>
    <w:rsid w:val="000D7B04"/>
    <w:rsid w:val="000D7FBA"/>
    <w:rsid w:val="000E0209"/>
    <w:rsid w:val="000E0881"/>
    <w:rsid w:val="000E11F9"/>
    <w:rsid w:val="000E12AA"/>
    <w:rsid w:val="000E1D81"/>
    <w:rsid w:val="000E1F92"/>
    <w:rsid w:val="000E1FBF"/>
    <w:rsid w:val="000E295F"/>
    <w:rsid w:val="000E2B53"/>
    <w:rsid w:val="000E2CC0"/>
    <w:rsid w:val="000E3CD1"/>
    <w:rsid w:val="000E409E"/>
    <w:rsid w:val="000E44E1"/>
    <w:rsid w:val="000E4584"/>
    <w:rsid w:val="000E46F7"/>
    <w:rsid w:val="000E4990"/>
    <w:rsid w:val="000E49CB"/>
    <w:rsid w:val="000E4C00"/>
    <w:rsid w:val="000E4E90"/>
    <w:rsid w:val="000E4F28"/>
    <w:rsid w:val="000E511E"/>
    <w:rsid w:val="000E5586"/>
    <w:rsid w:val="000E5EB1"/>
    <w:rsid w:val="000E61A4"/>
    <w:rsid w:val="000E65E3"/>
    <w:rsid w:val="000E672D"/>
    <w:rsid w:val="000E6855"/>
    <w:rsid w:val="000E6A6E"/>
    <w:rsid w:val="000E6B06"/>
    <w:rsid w:val="000E6CEA"/>
    <w:rsid w:val="000E74E0"/>
    <w:rsid w:val="000E7583"/>
    <w:rsid w:val="000E7E13"/>
    <w:rsid w:val="000F0BD0"/>
    <w:rsid w:val="000F1222"/>
    <w:rsid w:val="000F12E1"/>
    <w:rsid w:val="000F18CD"/>
    <w:rsid w:val="000F23BF"/>
    <w:rsid w:val="000F2D0F"/>
    <w:rsid w:val="000F34DD"/>
    <w:rsid w:val="000F3899"/>
    <w:rsid w:val="000F3B57"/>
    <w:rsid w:val="000F3C0F"/>
    <w:rsid w:val="000F3C5E"/>
    <w:rsid w:val="000F3E52"/>
    <w:rsid w:val="000F4116"/>
    <w:rsid w:val="000F480A"/>
    <w:rsid w:val="000F4A12"/>
    <w:rsid w:val="000F4EE6"/>
    <w:rsid w:val="000F5015"/>
    <w:rsid w:val="000F52B1"/>
    <w:rsid w:val="000F52CD"/>
    <w:rsid w:val="000F560C"/>
    <w:rsid w:val="000F5637"/>
    <w:rsid w:val="000F57FE"/>
    <w:rsid w:val="000F59CA"/>
    <w:rsid w:val="000F61B0"/>
    <w:rsid w:val="000F6487"/>
    <w:rsid w:val="000F65CE"/>
    <w:rsid w:val="000F674D"/>
    <w:rsid w:val="000F69D3"/>
    <w:rsid w:val="000F6E93"/>
    <w:rsid w:val="000F7332"/>
    <w:rsid w:val="000F7772"/>
    <w:rsid w:val="000F7915"/>
    <w:rsid w:val="000F7CDB"/>
    <w:rsid w:val="000F7E00"/>
    <w:rsid w:val="001001CF"/>
    <w:rsid w:val="001006A1"/>
    <w:rsid w:val="001008C1"/>
    <w:rsid w:val="00100BC7"/>
    <w:rsid w:val="00100FFF"/>
    <w:rsid w:val="001010E9"/>
    <w:rsid w:val="0010198F"/>
    <w:rsid w:val="00101B3F"/>
    <w:rsid w:val="00101E0C"/>
    <w:rsid w:val="00102153"/>
    <w:rsid w:val="0010284B"/>
    <w:rsid w:val="00102B04"/>
    <w:rsid w:val="001030AE"/>
    <w:rsid w:val="001037F5"/>
    <w:rsid w:val="00103CD4"/>
    <w:rsid w:val="00103E0D"/>
    <w:rsid w:val="001041F6"/>
    <w:rsid w:val="00104539"/>
    <w:rsid w:val="00104B79"/>
    <w:rsid w:val="00104DBC"/>
    <w:rsid w:val="0010507B"/>
    <w:rsid w:val="001050C9"/>
    <w:rsid w:val="00105593"/>
    <w:rsid w:val="00105CB6"/>
    <w:rsid w:val="00105EE3"/>
    <w:rsid w:val="00105EFE"/>
    <w:rsid w:val="001062D5"/>
    <w:rsid w:val="0010651E"/>
    <w:rsid w:val="0010686D"/>
    <w:rsid w:val="00106BB0"/>
    <w:rsid w:val="00106F37"/>
    <w:rsid w:val="0010712E"/>
    <w:rsid w:val="001077C4"/>
    <w:rsid w:val="00107886"/>
    <w:rsid w:val="00107E86"/>
    <w:rsid w:val="00107EF7"/>
    <w:rsid w:val="0011053B"/>
    <w:rsid w:val="00110CE0"/>
    <w:rsid w:val="00111817"/>
    <w:rsid w:val="001118F9"/>
    <w:rsid w:val="001123A0"/>
    <w:rsid w:val="001125A0"/>
    <w:rsid w:val="001128AF"/>
    <w:rsid w:val="00112A9F"/>
    <w:rsid w:val="00112C19"/>
    <w:rsid w:val="00112E05"/>
    <w:rsid w:val="0011319F"/>
    <w:rsid w:val="001131D8"/>
    <w:rsid w:val="00113F30"/>
    <w:rsid w:val="001149A6"/>
    <w:rsid w:val="00114A87"/>
    <w:rsid w:val="001153E5"/>
    <w:rsid w:val="0011549F"/>
    <w:rsid w:val="0011560E"/>
    <w:rsid w:val="00115701"/>
    <w:rsid w:val="00115AFE"/>
    <w:rsid w:val="00115E37"/>
    <w:rsid w:val="001163FE"/>
    <w:rsid w:val="001174EC"/>
    <w:rsid w:val="001174F1"/>
    <w:rsid w:val="0011762C"/>
    <w:rsid w:val="00117734"/>
    <w:rsid w:val="0011791D"/>
    <w:rsid w:val="00117BCE"/>
    <w:rsid w:val="00117EBD"/>
    <w:rsid w:val="001202E8"/>
    <w:rsid w:val="00120302"/>
    <w:rsid w:val="00120404"/>
    <w:rsid w:val="001204FD"/>
    <w:rsid w:val="001205FF"/>
    <w:rsid w:val="001208F5"/>
    <w:rsid w:val="00120D18"/>
    <w:rsid w:val="00120FEB"/>
    <w:rsid w:val="00121317"/>
    <w:rsid w:val="00121CC7"/>
    <w:rsid w:val="00122852"/>
    <w:rsid w:val="0012297C"/>
    <w:rsid w:val="00122D0D"/>
    <w:rsid w:val="00122E35"/>
    <w:rsid w:val="00123216"/>
    <w:rsid w:val="001232BA"/>
    <w:rsid w:val="0012366C"/>
    <w:rsid w:val="00123B2D"/>
    <w:rsid w:val="00123C74"/>
    <w:rsid w:val="00124005"/>
    <w:rsid w:val="001240E8"/>
    <w:rsid w:val="001245F1"/>
    <w:rsid w:val="00124623"/>
    <w:rsid w:val="00125542"/>
    <w:rsid w:val="001256D9"/>
    <w:rsid w:val="00125932"/>
    <w:rsid w:val="00125ADC"/>
    <w:rsid w:val="00125B03"/>
    <w:rsid w:val="001265AF"/>
    <w:rsid w:val="0012668E"/>
    <w:rsid w:val="00126A9B"/>
    <w:rsid w:val="00126C10"/>
    <w:rsid w:val="00126D10"/>
    <w:rsid w:val="00126FF3"/>
    <w:rsid w:val="0012721C"/>
    <w:rsid w:val="00127299"/>
    <w:rsid w:val="00127993"/>
    <w:rsid w:val="00127B51"/>
    <w:rsid w:val="00130144"/>
    <w:rsid w:val="00130865"/>
    <w:rsid w:val="00130982"/>
    <w:rsid w:val="00130FDF"/>
    <w:rsid w:val="001314C0"/>
    <w:rsid w:val="0013184B"/>
    <w:rsid w:val="00131E73"/>
    <w:rsid w:val="00132190"/>
    <w:rsid w:val="00132F79"/>
    <w:rsid w:val="001330E2"/>
    <w:rsid w:val="001336FA"/>
    <w:rsid w:val="00133B1F"/>
    <w:rsid w:val="00133F1E"/>
    <w:rsid w:val="0013411A"/>
    <w:rsid w:val="001341DF"/>
    <w:rsid w:val="00134415"/>
    <w:rsid w:val="00134DD5"/>
    <w:rsid w:val="00134F3C"/>
    <w:rsid w:val="0013526B"/>
    <w:rsid w:val="00135361"/>
    <w:rsid w:val="001357DA"/>
    <w:rsid w:val="00135948"/>
    <w:rsid w:val="00135BB2"/>
    <w:rsid w:val="00135F65"/>
    <w:rsid w:val="00136131"/>
    <w:rsid w:val="00136617"/>
    <w:rsid w:val="00136668"/>
    <w:rsid w:val="001372E4"/>
    <w:rsid w:val="00137742"/>
    <w:rsid w:val="00137780"/>
    <w:rsid w:val="00137CFC"/>
    <w:rsid w:val="00137FC8"/>
    <w:rsid w:val="001400ED"/>
    <w:rsid w:val="001401C5"/>
    <w:rsid w:val="00140F4D"/>
    <w:rsid w:val="00140FB7"/>
    <w:rsid w:val="001415DC"/>
    <w:rsid w:val="0014167B"/>
    <w:rsid w:val="001419CF"/>
    <w:rsid w:val="00141FAE"/>
    <w:rsid w:val="00142270"/>
    <w:rsid w:val="0014264F"/>
    <w:rsid w:val="00142665"/>
    <w:rsid w:val="0014304A"/>
    <w:rsid w:val="0014323E"/>
    <w:rsid w:val="00143375"/>
    <w:rsid w:val="001439E9"/>
    <w:rsid w:val="00143B1F"/>
    <w:rsid w:val="00143CE6"/>
    <w:rsid w:val="00143D96"/>
    <w:rsid w:val="0014477E"/>
    <w:rsid w:val="00144D5B"/>
    <w:rsid w:val="001457CF"/>
    <w:rsid w:val="00146686"/>
    <w:rsid w:val="00146B39"/>
    <w:rsid w:val="00146E97"/>
    <w:rsid w:val="001472BD"/>
    <w:rsid w:val="001476B4"/>
    <w:rsid w:val="001503AA"/>
    <w:rsid w:val="001504E8"/>
    <w:rsid w:val="001509AB"/>
    <w:rsid w:val="00150A2B"/>
    <w:rsid w:val="001513FB"/>
    <w:rsid w:val="00151693"/>
    <w:rsid w:val="00151923"/>
    <w:rsid w:val="001519A3"/>
    <w:rsid w:val="00152516"/>
    <w:rsid w:val="0015263B"/>
    <w:rsid w:val="00152B69"/>
    <w:rsid w:val="00152C31"/>
    <w:rsid w:val="00152F7D"/>
    <w:rsid w:val="001534CF"/>
    <w:rsid w:val="00153649"/>
    <w:rsid w:val="00153E15"/>
    <w:rsid w:val="00154195"/>
    <w:rsid w:val="001541A2"/>
    <w:rsid w:val="00154672"/>
    <w:rsid w:val="001546DF"/>
    <w:rsid w:val="00154858"/>
    <w:rsid w:val="001548A1"/>
    <w:rsid w:val="0015495B"/>
    <w:rsid w:val="00154989"/>
    <w:rsid w:val="00154F0A"/>
    <w:rsid w:val="00154FF0"/>
    <w:rsid w:val="001558D9"/>
    <w:rsid w:val="001559F5"/>
    <w:rsid w:val="00155A44"/>
    <w:rsid w:val="00156746"/>
    <w:rsid w:val="001569AF"/>
    <w:rsid w:val="001575BB"/>
    <w:rsid w:val="001576BA"/>
    <w:rsid w:val="0015791B"/>
    <w:rsid w:val="00157B84"/>
    <w:rsid w:val="00157DB5"/>
    <w:rsid w:val="00160665"/>
    <w:rsid w:val="0016089E"/>
    <w:rsid w:val="001608A6"/>
    <w:rsid w:val="00160B21"/>
    <w:rsid w:val="00160BCF"/>
    <w:rsid w:val="00160F26"/>
    <w:rsid w:val="00160FCF"/>
    <w:rsid w:val="001619D5"/>
    <w:rsid w:val="001619F4"/>
    <w:rsid w:val="00161A29"/>
    <w:rsid w:val="001620C9"/>
    <w:rsid w:val="00162107"/>
    <w:rsid w:val="00162142"/>
    <w:rsid w:val="00162201"/>
    <w:rsid w:val="001627CC"/>
    <w:rsid w:val="00162ABE"/>
    <w:rsid w:val="001632BA"/>
    <w:rsid w:val="0016334B"/>
    <w:rsid w:val="0016339C"/>
    <w:rsid w:val="0016366A"/>
    <w:rsid w:val="00163D67"/>
    <w:rsid w:val="00164062"/>
    <w:rsid w:val="001645BF"/>
    <w:rsid w:val="001645DD"/>
    <w:rsid w:val="0016481C"/>
    <w:rsid w:val="00164E19"/>
    <w:rsid w:val="0016589F"/>
    <w:rsid w:val="00165A2B"/>
    <w:rsid w:val="00165E0F"/>
    <w:rsid w:val="00166221"/>
    <w:rsid w:val="00166260"/>
    <w:rsid w:val="0016711F"/>
    <w:rsid w:val="00167192"/>
    <w:rsid w:val="00167955"/>
    <w:rsid w:val="00167E58"/>
    <w:rsid w:val="00170791"/>
    <w:rsid w:val="00170BD5"/>
    <w:rsid w:val="00170C6C"/>
    <w:rsid w:val="00170D44"/>
    <w:rsid w:val="001710E7"/>
    <w:rsid w:val="0017192F"/>
    <w:rsid w:val="00171D05"/>
    <w:rsid w:val="00171D29"/>
    <w:rsid w:val="00172413"/>
    <w:rsid w:val="001733A4"/>
    <w:rsid w:val="001733F2"/>
    <w:rsid w:val="00173669"/>
    <w:rsid w:val="001739B2"/>
    <w:rsid w:val="00173B8C"/>
    <w:rsid w:val="00173E78"/>
    <w:rsid w:val="00174070"/>
    <w:rsid w:val="00174A64"/>
    <w:rsid w:val="00175027"/>
    <w:rsid w:val="00175139"/>
    <w:rsid w:val="001757F1"/>
    <w:rsid w:val="0017594A"/>
    <w:rsid w:val="00175B2A"/>
    <w:rsid w:val="00176278"/>
    <w:rsid w:val="001762AD"/>
    <w:rsid w:val="001762F1"/>
    <w:rsid w:val="001765A5"/>
    <w:rsid w:val="001770E7"/>
    <w:rsid w:val="0017741E"/>
    <w:rsid w:val="001774B4"/>
    <w:rsid w:val="00177717"/>
    <w:rsid w:val="00177853"/>
    <w:rsid w:val="00177BC1"/>
    <w:rsid w:val="001801E4"/>
    <w:rsid w:val="001804E9"/>
    <w:rsid w:val="0018088C"/>
    <w:rsid w:val="001808C6"/>
    <w:rsid w:val="00180957"/>
    <w:rsid w:val="00180DBE"/>
    <w:rsid w:val="00180F28"/>
    <w:rsid w:val="00181475"/>
    <w:rsid w:val="0018154F"/>
    <w:rsid w:val="0018159A"/>
    <w:rsid w:val="001819F8"/>
    <w:rsid w:val="00181A9D"/>
    <w:rsid w:val="00181D0E"/>
    <w:rsid w:val="00181DFA"/>
    <w:rsid w:val="00181FF3"/>
    <w:rsid w:val="001829C5"/>
    <w:rsid w:val="00182B39"/>
    <w:rsid w:val="00182BA8"/>
    <w:rsid w:val="00182FF7"/>
    <w:rsid w:val="00183067"/>
    <w:rsid w:val="00183215"/>
    <w:rsid w:val="001833FE"/>
    <w:rsid w:val="00183734"/>
    <w:rsid w:val="00183837"/>
    <w:rsid w:val="00183E8D"/>
    <w:rsid w:val="001845B6"/>
    <w:rsid w:val="001846A4"/>
    <w:rsid w:val="00184878"/>
    <w:rsid w:val="001848F0"/>
    <w:rsid w:val="00184A97"/>
    <w:rsid w:val="00184B46"/>
    <w:rsid w:val="00184CAC"/>
    <w:rsid w:val="00184D7B"/>
    <w:rsid w:val="001852DD"/>
    <w:rsid w:val="001853F3"/>
    <w:rsid w:val="00185E1F"/>
    <w:rsid w:val="001864A9"/>
    <w:rsid w:val="001868AA"/>
    <w:rsid w:val="00187EC4"/>
    <w:rsid w:val="00190055"/>
    <w:rsid w:val="00190123"/>
    <w:rsid w:val="00190367"/>
    <w:rsid w:val="00190579"/>
    <w:rsid w:val="001908B6"/>
    <w:rsid w:val="00190986"/>
    <w:rsid w:val="00190A82"/>
    <w:rsid w:val="00190AD2"/>
    <w:rsid w:val="00190C69"/>
    <w:rsid w:val="00190E42"/>
    <w:rsid w:val="00191B10"/>
    <w:rsid w:val="00191B63"/>
    <w:rsid w:val="00191B8B"/>
    <w:rsid w:val="00192018"/>
    <w:rsid w:val="001926EA"/>
    <w:rsid w:val="001926F8"/>
    <w:rsid w:val="00192899"/>
    <w:rsid w:val="00192AC6"/>
    <w:rsid w:val="00192B85"/>
    <w:rsid w:val="0019392B"/>
    <w:rsid w:val="00193D18"/>
    <w:rsid w:val="00193F8D"/>
    <w:rsid w:val="0019427D"/>
    <w:rsid w:val="00194802"/>
    <w:rsid w:val="001948E1"/>
    <w:rsid w:val="00194A94"/>
    <w:rsid w:val="00194AB1"/>
    <w:rsid w:val="00194BD3"/>
    <w:rsid w:val="0019514C"/>
    <w:rsid w:val="00195454"/>
    <w:rsid w:val="00195B1D"/>
    <w:rsid w:val="00195E00"/>
    <w:rsid w:val="00195E5F"/>
    <w:rsid w:val="00195ED0"/>
    <w:rsid w:val="0019625D"/>
    <w:rsid w:val="0019625E"/>
    <w:rsid w:val="001967D1"/>
    <w:rsid w:val="001968AB"/>
    <w:rsid w:val="0019727B"/>
    <w:rsid w:val="001975AB"/>
    <w:rsid w:val="001976A5"/>
    <w:rsid w:val="00197763"/>
    <w:rsid w:val="001979DD"/>
    <w:rsid w:val="00197DCA"/>
    <w:rsid w:val="00197EC9"/>
    <w:rsid w:val="001A0056"/>
    <w:rsid w:val="001A03C9"/>
    <w:rsid w:val="001A09BA"/>
    <w:rsid w:val="001A0B6B"/>
    <w:rsid w:val="001A0C48"/>
    <w:rsid w:val="001A10D7"/>
    <w:rsid w:val="001A10F8"/>
    <w:rsid w:val="001A1712"/>
    <w:rsid w:val="001A18BF"/>
    <w:rsid w:val="001A1F0F"/>
    <w:rsid w:val="001A2573"/>
    <w:rsid w:val="001A2E0D"/>
    <w:rsid w:val="001A2F0E"/>
    <w:rsid w:val="001A3022"/>
    <w:rsid w:val="001A38F1"/>
    <w:rsid w:val="001A394D"/>
    <w:rsid w:val="001A3AAF"/>
    <w:rsid w:val="001A3B4E"/>
    <w:rsid w:val="001A4126"/>
    <w:rsid w:val="001A4530"/>
    <w:rsid w:val="001A45A4"/>
    <w:rsid w:val="001A45CF"/>
    <w:rsid w:val="001A4689"/>
    <w:rsid w:val="001A4AEF"/>
    <w:rsid w:val="001A4B2E"/>
    <w:rsid w:val="001A4B6B"/>
    <w:rsid w:val="001A527E"/>
    <w:rsid w:val="001A57C0"/>
    <w:rsid w:val="001A5C8B"/>
    <w:rsid w:val="001A5CC2"/>
    <w:rsid w:val="001A60A1"/>
    <w:rsid w:val="001A62CE"/>
    <w:rsid w:val="001A6A4A"/>
    <w:rsid w:val="001A6B4B"/>
    <w:rsid w:val="001A6C91"/>
    <w:rsid w:val="001A70EA"/>
    <w:rsid w:val="001A7137"/>
    <w:rsid w:val="001A72E0"/>
    <w:rsid w:val="001A7401"/>
    <w:rsid w:val="001B0684"/>
    <w:rsid w:val="001B09D4"/>
    <w:rsid w:val="001B0D2A"/>
    <w:rsid w:val="001B1C98"/>
    <w:rsid w:val="001B2355"/>
    <w:rsid w:val="001B2535"/>
    <w:rsid w:val="001B2539"/>
    <w:rsid w:val="001B274D"/>
    <w:rsid w:val="001B2A8C"/>
    <w:rsid w:val="001B2CEC"/>
    <w:rsid w:val="001B2E48"/>
    <w:rsid w:val="001B301C"/>
    <w:rsid w:val="001B3061"/>
    <w:rsid w:val="001B3299"/>
    <w:rsid w:val="001B3877"/>
    <w:rsid w:val="001B3D2A"/>
    <w:rsid w:val="001B4365"/>
    <w:rsid w:val="001B478B"/>
    <w:rsid w:val="001B4AE8"/>
    <w:rsid w:val="001B4F27"/>
    <w:rsid w:val="001B5077"/>
    <w:rsid w:val="001B5D9F"/>
    <w:rsid w:val="001B5F63"/>
    <w:rsid w:val="001B6127"/>
    <w:rsid w:val="001B6335"/>
    <w:rsid w:val="001B688B"/>
    <w:rsid w:val="001B70A6"/>
    <w:rsid w:val="001B77BD"/>
    <w:rsid w:val="001B77DB"/>
    <w:rsid w:val="001C064C"/>
    <w:rsid w:val="001C07F6"/>
    <w:rsid w:val="001C0B7D"/>
    <w:rsid w:val="001C112C"/>
    <w:rsid w:val="001C1462"/>
    <w:rsid w:val="001C148C"/>
    <w:rsid w:val="001C1492"/>
    <w:rsid w:val="001C1537"/>
    <w:rsid w:val="001C16DA"/>
    <w:rsid w:val="001C1747"/>
    <w:rsid w:val="001C26D2"/>
    <w:rsid w:val="001C292B"/>
    <w:rsid w:val="001C2BDE"/>
    <w:rsid w:val="001C2EB2"/>
    <w:rsid w:val="001C39BF"/>
    <w:rsid w:val="001C4195"/>
    <w:rsid w:val="001C53D2"/>
    <w:rsid w:val="001C5A43"/>
    <w:rsid w:val="001C5D41"/>
    <w:rsid w:val="001C61E6"/>
    <w:rsid w:val="001C6388"/>
    <w:rsid w:val="001C6DCF"/>
    <w:rsid w:val="001C7115"/>
    <w:rsid w:val="001C713C"/>
    <w:rsid w:val="001C7520"/>
    <w:rsid w:val="001C7885"/>
    <w:rsid w:val="001C79C2"/>
    <w:rsid w:val="001D01D7"/>
    <w:rsid w:val="001D0CFF"/>
    <w:rsid w:val="001D1100"/>
    <w:rsid w:val="001D116D"/>
    <w:rsid w:val="001D17BC"/>
    <w:rsid w:val="001D1B60"/>
    <w:rsid w:val="001D2451"/>
    <w:rsid w:val="001D25B3"/>
    <w:rsid w:val="001D270C"/>
    <w:rsid w:val="001D2A99"/>
    <w:rsid w:val="001D2C21"/>
    <w:rsid w:val="001D2EB6"/>
    <w:rsid w:val="001D307C"/>
    <w:rsid w:val="001D3442"/>
    <w:rsid w:val="001D391A"/>
    <w:rsid w:val="001D3C2B"/>
    <w:rsid w:val="001D4317"/>
    <w:rsid w:val="001D432A"/>
    <w:rsid w:val="001D4426"/>
    <w:rsid w:val="001D4979"/>
    <w:rsid w:val="001D497B"/>
    <w:rsid w:val="001D4B3C"/>
    <w:rsid w:val="001D4DE6"/>
    <w:rsid w:val="001D4E9E"/>
    <w:rsid w:val="001D538A"/>
    <w:rsid w:val="001D5488"/>
    <w:rsid w:val="001D595C"/>
    <w:rsid w:val="001D5BA0"/>
    <w:rsid w:val="001D5DD3"/>
    <w:rsid w:val="001D63F7"/>
    <w:rsid w:val="001D6BEA"/>
    <w:rsid w:val="001D7275"/>
    <w:rsid w:val="001D72ED"/>
    <w:rsid w:val="001D7310"/>
    <w:rsid w:val="001D74EF"/>
    <w:rsid w:val="001D7728"/>
    <w:rsid w:val="001D79DA"/>
    <w:rsid w:val="001D7C23"/>
    <w:rsid w:val="001D7D48"/>
    <w:rsid w:val="001D7FA2"/>
    <w:rsid w:val="001E00DB"/>
    <w:rsid w:val="001E032C"/>
    <w:rsid w:val="001E052E"/>
    <w:rsid w:val="001E055B"/>
    <w:rsid w:val="001E0C84"/>
    <w:rsid w:val="001E1922"/>
    <w:rsid w:val="001E19A3"/>
    <w:rsid w:val="001E1A3B"/>
    <w:rsid w:val="001E1C75"/>
    <w:rsid w:val="001E26AD"/>
    <w:rsid w:val="001E271C"/>
    <w:rsid w:val="001E2A4F"/>
    <w:rsid w:val="001E2B17"/>
    <w:rsid w:val="001E2FD5"/>
    <w:rsid w:val="001E31F9"/>
    <w:rsid w:val="001E3272"/>
    <w:rsid w:val="001E3496"/>
    <w:rsid w:val="001E353A"/>
    <w:rsid w:val="001E3D8B"/>
    <w:rsid w:val="001E43A8"/>
    <w:rsid w:val="001E48BA"/>
    <w:rsid w:val="001E4A07"/>
    <w:rsid w:val="001E4F22"/>
    <w:rsid w:val="001E526B"/>
    <w:rsid w:val="001E58BC"/>
    <w:rsid w:val="001E5C7D"/>
    <w:rsid w:val="001E6013"/>
    <w:rsid w:val="001E62AA"/>
    <w:rsid w:val="001E6408"/>
    <w:rsid w:val="001E6538"/>
    <w:rsid w:val="001E6A75"/>
    <w:rsid w:val="001E71ED"/>
    <w:rsid w:val="001E72A8"/>
    <w:rsid w:val="001E789C"/>
    <w:rsid w:val="001E78C5"/>
    <w:rsid w:val="001E7B35"/>
    <w:rsid w:val="001E7D3E"/>
    <w:rsid w:val="001E7E16"/>
    <w:rsid w:val="001F05AF"/>
    <w:rsid w:val="001F07AB"/>
    <w:rsid w:val="001F0891"/>
    <w:rsid w:val="001F0B05"/>
    <w:rsid w:val="001F0D24"/>
    <w:rsid w:val="001F0D32"/>
    <w:rsid w:val="001F1095"/>
    <w:rsid w:val="001F144D"/>
    <w:rsid w:val="001F1671"/>
    <w:rsid w:val="001F1879"/>
    <w:rsid w:val="001F1F1A"/>
    <w:rsid w:val="001F20DB"/>
    <w:rsid w:val="001F226F"/>
    <w:rsid w:val="001F2924"/>
    <w:rsid w:val="001F2C59"/>
    <w:rsid w:val="001F3381"/>
    <w:rsid w:val="001F34A8"/>
    <w:rsid w:val="001F34EF"/>
    <w:rsid w:val="001F3596"/>
    <w:rsid w:val="001F3AB9"/>
    <w:rsid w:val="001F41EF"/>
    <w:rsid w:val="001F43E8"/>
    <w:rsid w:val="001F5111"/>
    <w:rsid w:val="001F51AD"/>
    <w:rsid w:val="001F51B6"/>
    <w:rsid w:val="001F547E"/>
    <w:rsid w:val="001F56B3"/>
    <w:rsid w:val="001F5C62"/>
    <w:rsid w:val="001F600D"/>
    <w:rsid w:val="001F6FAD"/>
    <w:rsid w:val="001F704B"/>
    <w:rsid w:val="001F74F5"/>
    <w:rsid w:val="001F7667"/>
    <w:rsid w:val="001F782D"/>
    <w:rsid w:val="001F79DF"/>
    <w:rsid w:val="001F7D30"/>
    <w:rsid w:val="0020002D"/>
    <w:rsid w:val="002006A9"/>
    <w:rsid w:val="00200C27"/>
    <w:rsid w:val="00200F07"/>
    <w:rsid w:val="00201504"/>
    <w:rsid w:val="0020162F"/>
    <w:rsid w:val="0020178D"/>
    <w:rsid w:val="00201A2F"/>
    <w:rsid w:val="00201D1C"/>
    <w:rsid w:val="00202E0E"/>
    <w:rsid w:val="00203213"/>
    <w:rsid w:val="0020352D"/>
    <w:rsid w:val="002035DE"/>
    <w:rsid w:val="0020382C"/>
    <w:rsid w:val="00203D6D"/>
    <w:rsid w:val="00203F96"/>
    <w:rsid w:val="002041A0"/>
    <w:rsid w:val="002045EC"/>
    <w:rsid w:val="002047BA"/>
    <w:rsid w:val="002048B2"/>
    <w:rsid w:val="002048E2"/>
    <w:rsid w:val="00204B6D"/>
    <w:rsid w:val="00204BBA"/>
    <w:rsid w:val="00204D9D"/>
    <w:rsid w:val="002052A9"/>
    <w:rsid w:val="002059EE"/>
    <w:rsid w:val="002059F9"/>
    <w:rsid w:val="0020626E"/>
    <w:rsid w:val="0020635E"/>
    <w:rsid w:val="002065CF"/>
    <w:rsid w:val="00206761"/>
    <w:rsid w:val="00206CBD"/>
    <w:rsid w:val="00206EF7"/>
    <w:rsid w:val="00206EFC"/>
    <w:rsid w:val="0020701B"/>
    <w:rsid w:val="00207599"/>
    <w:rsid w:val="00207B43"/>
    <w:rsid w:val="00207BF8"/>
    <w:rsid w:val="00207D4E"/>
    <w:rsid w:val="00207EC3"/>
    <w:rsid w:val="00210439"/>
    <w:rsid w:val="0021056F"/>
    <w:rsid w:val="00210669"/>
    <w:rsid w:val="00210822"/>
    <w:rsid w:val="00210E07"/>
    <w:rsid w:val="002117E4"/>
    <w:rsid w:val="00211981"/>
    <w:rsid w:val="00211A0E"/>
    <w:rsid w:val="00211A6A"/>
    <w:rsid w:val="00211C22"/>
    <w:rsid w:val="00211CD0"/>
    <w:rsid w:val="00211F74"/>
    <w:rsid w:val="0021360E"/>
    <w:rsid w:val="0021385D"/>
    <w:rsid w:val="00213A58"/>
    <w:rsid w:val="00213EC2"/>
    <w:rsid w:val="00214001"/>
    <w:rsid w:val="002140CF"/>
    <w:rsid w:val="00214473"/>
    <w:rsid w:val="002145BF"/>
    <w:rsid w:val="002146F5"/>
    <w:rsid w:val="00214AD9"/>
    <w:rsid w:val="00214D02"/>
    <w:rsid w:val="00215008"/>
    <w:rsid w:val="00215226"/>
    <w:rsid w:val="0021529C"/>
    <w:rsid w:val="00215838"/>
    <w:rsid w:val="00215A0C"/>
    <w:rsid w:val="00215B43"/>
    <w:rsid w:val="00215BC3"/>
    <w:rsid w:val="002162A9"/>
    <w:rsid w:val="0021634C"/>
    <w:rsid w:val="002163CF"/>
    <w:rsid w:val="0021674F"/>
    <w:rsid w:val="00216C6B"/>
    <w:rsid w:val="0021700E"/>
    <w:rsid w:val="00217276"/>
    <w:rsid w:val="00217517"/>
    <w:rsid w:val="002175B3"/>
    <w:rsid w:val="002179BC"/>
    <w:rsid w:val="002179E7"/>
    <w:rsid w:val="00217C50"/>
    <w:rsid w:val="00217E88"/>
    <w:rsid w:val="00217EE5"/>
    <w:rsid w:val="0022066D"/>
    <w:rsid w:val="0022079F"/>
    <w:rsid w:val="002207CA"/>
    <w:rsid w:val="00220F74"/>
    <w:rsid w:val="00221929"/>
    <w:rsid w:val="00221EE6"/>
    <w:rsid w:val="0022207A"/>
    <w:rsid w:val="002222FC"/>
    <w:rsid w:val="00222749"/>
    <w:rsid w:val="002232D4"/>
    <w:rsid w:val="0022349F"/>
    <w:rsid w:val="0022399B"/>
    <w:rsid w:val="00223A49"/>
    <w:rsid w:val="00224671"/>
    <w:rsid w:val="002246A2"/>
    <w:rsid w:val="00224DEA"/>
    <w:rsid w:val="00225019"/>
    <w:rsid w:val="002260C3"/>
    <w:rsid w:val="00226104"/>
    <w:rsid w:val="0022626C"/>
    <w:rsid w:val="002268BB"/>
    <w:rsid w:val="00226B6B"/>
    <w:rsid w:val="00226CC4"/>
    <w:rsid w:val="002270F5"/>
    <w:rsid w:val="00227595"/>
    <w:rsid w:val="002276B5"/>
    <w:rsid w:val="002279D7"/>
    <w:rsid w:val="00227DC8"/>
    <w:rsid w:val="00230204"/>
    <w:rsid w:val="002309FA"/>
    <w:rsid w:val="00230B4B"/>
    <w:rsid w:val="00231242"/>
    <w:rsid w:val="002313FB"/>
    <w:rsid w:val="0023165F"/>
    <w:rsid w:val="00231694"/>
    <w:rsid w:val="00231A99"/>
    <w:rsid w:val="00231B76"/>
    <w:rsid w:val="00231F04"/>
    <w:rsid w:val="002326D1"/>
    <w:rsid w:val="00232973"/>
    <w:rsid w:val="00232AB1"/>
    <w:rsid w:val="00232BEB"/>
    <w:rsid w:val="002338E8"/>
    <w:rsid w:val="00233A13"/>
    <w:rsid w:val="00233A58"/>
    <w:rsid w:val="00233BDC"/>
    <w:rsid w:val="00233DD4"/>
    <w:rsid w:val="0023412E"/>
    <w:rsid w:val="00234198"/>
    <w:rsid w:val="002346A4"/>
    <w:rsid w:val="00234910"/>
    <w:rsid w:val="00234B19"/>
    <w:rsid w:val="002350B9"/>
    <w:rsid w:val="00235187"/>
    <w:rsid w:val="00235331"/>
    <w:rsid w:val="00235CB8"/>
    <w:rsid w:val="00235FEC"/>
    <w:rsid w:val="002362DF"/>
    <w:rsid w:val="002362F9"/>
    <w:rsid w:val="002365F5"/>
    <w:rsid w:val="0023693D"/>
    <w:rsid w:val="00236F8E"/>
    <w:rsid w:val="0023724E"/>
    <w:rsid w:val="002373A2"/>
    <w:rsid w:val="00237C83"/>
    <w:rsid w:val="00237D06"/>
    <w:rsid w:val="00237E11"/>
    <w:rsid w:val="002400B1"/>
    <w:rsid w:val="0024015C"/>
    <w:rsid w:val="00240217"/>
    <w:rsid w:val="002402A3"/>
    <w:rsid w:val="002405CA"/>
    <w:rsid w:val="00240637"/>
    <w:rsid w:val="0024096B"/>
    <w:rsid w:val="00240A07"/>
    <w:rsid w:val="00240B0E"/>
    <w:rsid w:val="00240F29"/>
    <w:rsid w:val="002414FA"/>
    <w:rsid w:val="0024157C"/>
    <w:rsid w:val="00241682"/>
    <w:rsid w:val="002417F3"/>
    <w:rsid w:val="00241939"/>
    <w:rsid w:val="00241D33"/>
    <w:rsid w:val="00241EEE"/>
    <w:rsid w:val="00241F26"/>
    <w:rsid w:val="002421D6"/>
    <w:rsid w:val="00242298"/>
    <w:rsid w:val="00242485"/>
    <w:rsid w:val="00243088"/>
    <w:rsid w:val="0024348E"/>
    <w:rsid w:val="0024355C"/>
    <w:rsid w:val="00243D8D"/>
    <w:rsid w:val="00243EBF"/>
    <w:rsid w:val="00243FAE"/>
    <w:rsid w:val="0024416E"/>
    <w:rsid w:val="0024438A"/>
    <w:rsid w:val="00244412"/>
    <w:rsid w:val="00244919"/>
    <w:rsid w:val="00244F4E"/>
    <w:rsid w:val="00244F98"/>
    <w:rsid w:val="0024524F"/>
    <w:rsid w:val="00245E67"/>
    <w:rsid w:val="00245EF9"/>
    <w:rsid w:val="002462BC"/>
    <w:rsid w:val="002468CC"/>
    <w:rsid w:val="00246A85"/>
    <w:rsid w:val="00246C0A"/>
    <w:rsid w:val="002471D8"/>
    <w:rsid w:val="002473EC"/>
    <w:rsid w:val="002473F5"/>
    <w:rsid w:val="00250B33"/>
    <w:rsid w:val="00251A37"/>
    <w:rsid w:val="0025291B"/>
    <w:rsid w:val="00253469"/>
    <w:rsid w:val="0025346C"/>
    <w:rsid w:val="00253535"/>
    <w:rsid w:val="002535D9"/>
    <w:rsid w:val="00253A0E"/>
    <w:rsid w:val="00253D55"/>
    <w:rsid w:val="00253DFC"/>
    <w:rsid w:val="00254138"/>
    <w:rsid w:val="0025486A"/>
    <w:rsid w:val="00254AEF"/>
    <w:rsid w:val="00254AFC"/>
    <w:rsid w:val="00255006"/>
    <w:rsid w:val="002552A1"/>
    <w:rsid w:val="002552BB"/>
    <w:rsid w:val="002568C6"/>
    <w:rsid w:val="00256B8E"/>
    <w:rsid w:val="00256CBC"/>
    <w:rsid w:val="002570FD"/>
    <w:rsid w:val="00257179"/>
    <w:rsid w:val="0025733D"/>
    <w:rsid w:val="0025756D"/>
    <w:rsid w:val="0025769C"/>
    <w:rsid w:val="002576B0"/>
    <w:rsid w:val="00257724"/>
    <w:rsid w:val="002578F7"/>
    <w:rsid w:val="00257921"/>
    <w:rsid w:val="00257BF5"/>
    <w:rsid w:val="00257C99"/>
    <w:rsid w:val="00257E2F"/>
    <w:rsid w:val="00257FCB"/>
    <w:rsid w:val="00260555"/>
    <w:rsid w:val="00260926"/>
    <w:rsid w:val="00260B85"/>
    <w:rsid w:val="00260F1A"/>
    <w:rsid w:val="002616E8"/>
    <w:rsid w:val="00261A27"/>
    <w:rsid w:val="00261B77"/>
    <w:rsid w:val="00261DF1"/>
    <w:rsid w:val="00261F1B"/>
    <w:rsid w:val="00261F8F"/>
    <w:rsid w:val="0026219B"/>
    <w:rsid w:val="002625A6"/>
    <w:rsid w:val="00262972"/>
    <w:rsid w:val="00262AB6"/>
    <w:rsid w:val="00262CDF"/>
    <w:rsid w:val="00262EFA"/>
    <w:rsid w:val="00262EFB"/>
    <w:rsid w:val="00263029"/>
    <w:rsid w:val="002637DB"/>
    <w:rsid w:val="00263F8E"/>
    <w:rsid w:val="00264192"/>
    <w:rsid w:val="002642A5"/>
    <w:rsid w:val="00264465"/>
    <w:rsid w:val="00265231"/>
    <w:rsid w:val="00265A63"/>
    <w:rsid w:val="00265CD7"/>
    <w:rsid w:val="00265F4B"/>
    <w:rsid w:val="00265FFB"/>
    <w:rsid w:val="002666D0"/>
    <w:rsid w:val="00266DB8"/>
    <w:rsid w:val="0026740F"/>
    <w:rsid w:val="002674EF"/>
    <w:rsid w:val="00267510"/>
    <w:rsid w:val="002677F1"/>
    <w:rsid w:val="00267800"/>
    <w:rsid w:val="00267951"/>
    <w:rsid w:val="0026797F"/>
    <w:rsid w:val="00267E71"/>
    <w:rsid w:val="00267E77"/>
    <w:rsid w:val="002702F8"/>
    <w:rsid w:val="002707C6"/>
    <w:rsid w:val="00270C0D"/>
    <w:rsid w:val="00271511"/>
    <w:rsid w:val="002718DC"/>
    <w:rsid w:val="00271D89"/>
    <w:rsid w:val="00272307"/>
    <w:rsid w:val="0027240A"/>
    <w:rsid w:val="0027265B"/>
    <w:rsid w:val="00272688"/>
    <w:rsid w:val="00272B91"/>
    <w:rsid w:val="00272BB2"/>
    <w:rsid w:val="00273464"/>
    <w:rsid w:val="00274206"/>
    <w:rsid w:val="0027444C"/>
    <w:rsid w:val="00275011"/>
    <w:rsid w:val="00275190"/>
    <w:rsid w:val="002752E5"/>
    <w:rsid w:val="0027569B"/>
    <w:rsid w:val="00275F65"/>
    <w:rsid w:val="00275FDB"/>
    <w:rsid w:val="00276340"/>
    <w:rsid w:val="0027656E"/>
    <w:rsid w:val="00276874"/>
    <w:rsid w:val="00276AF3"/>
    <w:rsid w:val="00277288"/>
    <w:rsid w:val="002775D0"/>
    <w:rsid w:val="00277CB8"/>
    <w:rsid w:val="00277DB6"/>
    <w:rsid w:val="00277EF7"/>
    <w:rsid w:val="002804F4"/>
    <w:rsid w:val="00280F70"/>
    <w:rsid w:val="0028178A"/>
    <w:rsid w:val="0028183A"/>
    <w:rsid w:val="00282570"/>
    <w:rsid w:val="00282A55"/>
    <w:rsid w:val="00282C30"/>
    <w:rsid w:val="00282CFB"/>
    <w:rsid w:val="00282EC6"/>
    <w:rsid w:val="00282F8F"/>
    <w:rsid w:val="00283350"/>
    <w:rsid w:val="00283549"/>
    <w:rsid w:val="0028371A"/>
    <w:rsid w:val="00283CD2"/>
    <w:rsid w:val="002840F0"/>
    <w:rsid w:val="00284817"/>
    <w:rsid w:val="002848A4"/>
    <w:rsid w:val="002848B9"/>
    <w:rsid w:val="002857F7"/>
    <w:rsid w:val="00285885"/>
    <w:rsid w:val="00285F56"/>
    <w:rsid w:val="0028633B"/>
    <w:rsid w:val="002869E4"/>
    <w:rsid w:val="00286C9C"/>
    <w:rsid w:val="00287CA9"/>
    <w:rsid w:val="00287F76"/>
    <w:rsid w:val="00290BA4"/>
    <w:rsid w:val="00290BCB"/>
    <w:rsid w:val="00290F64"/>
    <w:rsid w:val="002910A4"/>
    <w:rsid w:val="00291266"/>
    <w:rsid w:val="002917F3"/>
    <w:rsid w:val="00291C63"/>
    <w:rsid w:val="0029232E"/>
    <w:rsid w:val="00292539"/>
    <w:rsid w:val="002930CF"/>
    <w:rsid w:val="00293111"/>
    <w:rsid w:val="00293148"/>
    <w:rsid w:val="00293B98"/>
    <w:rsid w:val="00293D1A"/>
    <w:rsid w:val="00293D89"/>
    <w:rsid w:val="00293EE2"/>
    <w:rsid w:val="00293F30"/>
    <w:rsid w:val="0029466B"/>
    <w:rsid w:val="00294875"/>
    <w:rsid w:val="00294A17"/>
    <w:rsid w:val="00294BB1"/>
    <w:rsid w:val="002951E3"/>
    <w:rsid w:val="00295550"/>
    <w:rsid w:val="00295ADD"/>
    <w:rsid w:val="00295B5B"/>
    <w:rsid w:val="00295D1C"/>
    <w:rsid w:val="00295F30"/>
    <w:rsid w:val="002960A4"/>
    <w:rsid w:val="00296455"/>
    <w:rsid w:val="00296771"/>
    <w:rsid w:val="002968DF"/>
    <w:rsid w:val="00296D95"/>
    <w:rsid w:val="00296E02"/>
    <w:rsid w:val="00297431"/>
    <w:rsid w:val="002976B0"/>
    <w:rsid w:val="002976EE"/>
    <w:rsid w:val="002A0052"/>
    <w:rsid w:val="002A009D"/>
    <w:rsid w:val="002A02E0"/>
    <w:rsid w:val="002A0733"/>
    <w:rsid w:val="002A0AE5"/>
    <w:rsid w:val="002A0C0E"/>
    <w:rsid w:val="002A196A"/>
    <w:rsid w:val="002A1B6E"/>
    <w:rsid w:val="002A1CA2"/>
    <w:rsid w:val="002A1CCF"/>
    <w:rsid w:val="002A1FB1"/>
    <w:rsid w:val="002A2431"/>
    <w:rsid w:val="002A2462"/>
    <w:rsid w:val="002A2806"/>
    <w:rsid w:val="002A287F"/>
    <w:rsid w:val="002A3419"/>
    <w:rsid w:val="002A354B"/>
    <w:rsid w:val="002A3694"/>
    <w:rsid w:val="002A3894"/>
    <w:rsid w:val="002A38D2"/>
    <w:rsid w:val="002A3900"/>
    <w:rsid w:val="002A3BB0"/>
    <w:rsid w:val="002A3C16"/>
    <w:rsid w:val="002A436A"/>
    <w:rsid w:val="002A43A5"/>
    <w:rsid w:val="002A47AD"/>
    <w:rsid w:val="002A4D48"/>
    <w:rsid w:val="002A4F95"/>
    <w:rsid w:val="002A4FAD"/>
    <w:rsid w:val="002A5985"/>
    <w:rsid w:val="002A5EA5"/>
    <w:rsid w:val="002A5F4B"/>
    <w:rsid w:val="002A68A0"/>
    <w:rsid w:val="002A6D2F"/>
    <w:rsid w:val="002A6E78"/>
    <w:rsid w:val="002A6F91"/>
    <w:rsid w:val="002A7006"/>
    <w:rsid w:val="002A707F"/>
    <w:rsid w:val="002A7398"/>
    <w:rsid w:val="002A7653"/>
    <w:rsid w:val="002A789E"/>
    <w:rsid w:val="002A7A5C"/>
    <w:rsid w:val="002A7BD8"/>
    <w:rsid w:val="002B009A"/>
    <w:rsid w:val="002B041E"/>
    <w:rsid w:val="002B06EE"/>
    <w:rsid w:val="002B0757"/>
    <w:rsid w:val="002B090D"/>
    <w:rsid w:val="002B13F2"/>
    <w:rsid w:val="002B15CC"/>
    <w:rsid w:val="002B1F94"/>
    <w:rsid w:val="002B244E"/>
    <w:rsid w:val="002B2650"/>
    <w:rsid w:val="002B3094"/>
    <w:rsid w:val="002B3099"/>
    <w:rsid w:val="002B3208"/>
    <w:rsid w:val="002B3BC6"/>
    <w:rsid w:val="002B480E"/>
    <w:rsid w:val="002B4BFE"/>
    <w:rsid w:val="002B5218"/>
    <w:rsid w:val="002B5333"/>
    <w:rsid w:val="002B5488"/>
    <w:rsid w:val="002B5796"/>
    <w:rsid w:val="002B6230"/>
    <w:rsid w:val="002B6ACD"/>
    <w:rsid w:val="002B6B19"/>
    <w:rsid w:val="002B6E81"/>
    <w:rsid w:val="002B6ECB"/>
    <w:rsid w:val="002B7040"/>
    <w:rsid w:val="002B72C0"/>
    <w:rsid w:val="002B74F2"/>
    <w:rsid w:val="002B7B19"/>
    <w:rsid w:val="002B7C4B"/>
    <w:rsid w:val="002B7FA5"/>
    <w:rsid w:val="002C0754"/>
    <w:rsid w:val="002C082A"/>
    <w:rsid w:val="002C094D"/>
    <w:rsid w:val="002C1049"/>
    <w:rsid w:val="002C13BE"/>
    <w:rsid w:val="002C142D"/>
    <w:rsid w:val="002C1559"/>
    <w:rsid w:val="002C1CCF"/>
    <w:rsid w:val="002C2511"/>
    <w:rsid w:val="002C283E"/>
    <w:rsid w:val="002C28E5"/>
    <w:rsid w:val="002C2B75"/>
    <w:rsid w:val="002C35AD"/>
    <w:rsid w:val="002C38B6"/>
    <w:rsid w:val="002C3FE6"/>
    <w:rsid w:val="002C40ED"/>
    <w:rsid w:val="002C41DA"/>
    <w:rsid w:val="002C45A5"/>
    <w:rsid w:val="002C487A"/>
    <w:rsid w:val="002C50B0"/>
    <w:rsid w:val="002C53B8"/>
    <w:rsid w:val="002C5724"/>
    <w:rsid w:val="002C5C17"/>
    <w:rsid w:val="002C6061"/>
    <w:rsid w:val="002C621E"/>
    <w:rsid w:val="002C658C"/>
    <w:rsid w:val="002C6965"/>
    <w:rsid w:val="002C6B6B"/>
    <w:rsid w:val="002C6C46"/>
    <w:rsid w:val="002C7122"/>
    <w:rsid w:val="002C796E"/>
    <w:rsid w:val="002C7973"/>
    <w:rsid w:val="002C7A02"/>
    <w:rsid w:val="002C7F33"/>
    <w:rsid w:val="002D0110"/>
    <w:rsid w:val="002D045B"/>
    <w:rsid w:val="002D0D3B"/>
    <w:rsid w:val="002D110D"/>
    <w:rsid w:val="002D121F"/>
    <w:rsid w:val="002D1243"/>
    <w:rsid w:val="002D17C3"/>
    <w:rsid w:val="002D1927"/>
    <w:rsid w:val="002D1AC2"/>
    <w:rsid w:val="002D207C"/>
    <w:rsid w:val="002D23D2"/>
    <w:rsid w:val="002D24C9"/>
    <w:rsid w:val="002D2646"/>
    <w:rsid w:val="002D296A"/>
    <w:rsid w:val="002D2F53"/>
    <w:rsid w:val="002D30C3"/>
    <w:rsid w:val="002D41B9"/>
    <w:rsid w:val="002D55CC"/>
    <w:rsid w:val="002D599F"/>
    <w:rsid w:val="002D5D50"/>
    <w:rsid w:val="002D5E32"/>
    <w:rsid w:val="002D613D"/>
    <w:rsid w:val="002D642B"/>
    <w:rsid w:val="002D65DC"/>
    <w:rsid w:val="002D6726"/>
    <w:rsid w:val="002D68ED"/>
    <w:rsid w:val="002D693A"/>
    <w:rsid w:val="002D6E51"/>
    <w:rsid w:val="002D6F7A"/>
    <w:rsid w:val="002D7188"/>
    <w:rsid w:val="002D732F"/>
    <w:rsid w:val="002D737A"/>
    <w:rsid w:val="002D767E"/>
    <w:rsid w:val="002E0631"/>
    <w:rsid w:val="002E0AB3"/>
    <w:rsid w:val="002E0FE5"/>
    <w:rsid w:val="002E10D2"/>
    <w:rsid w:val="002E124E"/>
    <w:rsid w:val="002E1807"/>
    <w:rsid w:val="002E188B"/>
    <w:rsid w:val="002E1CA9"/>
    <w:rsid w:val="002E2301"/>
    <w:rsid w:val="002E2755"/>
    <w:rsid w:val="002E2783"/>
    <w:rsid w:val="002E2943"/>
    <w:rsid w:val="002E2D5A"/>
    <w:rsid w:val="002E2EB0"/>
    <w:rsid w:val="002E30E6"/>
    <w:rsid w:val="002E3E80"/>
    <w:rsid w:val="002E40B0"/>
    <w:rsid w:val="002E5954"/>
    <w:rsid w:val="002E595B"/>
    <w:rsid w:val="002E5B7C"/>
    <w:rsid w:val="002E6346"/>
    <w:rsid w:val="002E646B"/>
    <w:rsid w:val="002E64E4"/>
    <w:rsid w:val="002E6852"/>
    <w:rsid w:val="002E6DFB"/>
    <w:rsid w:val="002E6EE7"/>
    <w:rsid w:val="002E74C8"/>
    <w:rsid w:val="002E74D9"/>
    <w:rsid w:val="002E765B"/>
    <w:rsid w:val="002E7931"/>
    <w:rsid w:val="002E7E10"/>
    <w:rsid w:val="002F01AC"/>
    <w:rsid w:val="002F02B4"/>
    <w:rsid w:val="002F0913"/>
    <w:rsid w:val="002F09F2"/>
    <w:rsid w:val="002F0E87"/>
    <w:rsid w:val="002F0F2C"/>
    <w:rsid w:val="002F1B7E"/>
    <w:rsid w:val="002F1BB2"/>
    <w:rsid w:val="002F1C85"/>
    <w:rsid w:val="002F1CD1"/>
    <w:rsid w:val="002F219B"/>
    <w:rsid w:val="002F268A"/>
    <w:rsid w:val="002F28BD"/>
    <w:rsid w:val="002F2C7D"/>
    <w:rsid w:val="002F2EB1"/>
    <w:rsid w:val="002F2FD0"/>
    <w:rsid w:val="002F3A19"/>
    <w:rsid w:val="002F3A5C"/>
    <w:rsid w:val="002F3CB9"/>
    <w:rsid w:val="002F3E58"/>
    <w:rsid w:val="002F409F"/>
    <w:rsid w:val="002F4118"/>
    <w:rsid w:val="002F4484"/>
    <w:rsid w:val="002F4C38"/>
    <w:rsid w:val="002F5013"/>
    <w:rsid w:val="002F53BB"/>
    <w:rsid w:val="002F5687"/>
    <w:rsid w:val="002F5AE9"/>
    <w:rsid w:val="002F6035"/>
    <w:rsid w:val="002F70B2"/>
    <w:rsid w:val="002F7AB4"/>
    <w:rsid w:val="002F7BD6"/>
    <w:rsid w:val="002F7F73"/>
    <w:rsid w:val="003000A4"/>
    <w:rsid w:val="00300121"/>
    <w:rsid w:val="00300F58"/>
    <w:rsid w:val="00301000"/>
    <w:rsid w:val="00301B7C"/>
    <w:rsid w:val="00301FF8"/>
    <w:rsid w:val="00302038"/>
    <w:rsid w:val="0030208F"/>
    <w:rsid w:val="00302117"/>
    <w:rsid w:val="0030212D"/>
    <w:rsid w:val="00302498"/>
    <w:rsid w:val="003024F3"/>
    <w:rsid w:val="0030257D"/>
    <w:rsid w:val="003029EA"/>
    <w:rsid w:val="00302C51"/>
    <w:rsid w:val="0030389D"/>
    <w:rsid w:val="00303A19"/>
    <w:rsid w:val="00304893"/>
    <w:rsid w:val="00304B4E"/>
    <w:rsid w:val="00304CF5"/>
    <w:rsid w:val="00304EF0"/>
    <w:rsid w:val="0030502D"/>
    <w:rsid w:val="00305033"/>
    <w:rsid w:val="00305702"/>
    <w:rsid w:val="003057D6"/>
    <w:rsid w:val="00305961"/>
    <w:rsid w:val="00305C90"/>
    <w:rsid w:val="0030612B"/>
    <w:rsid w:val="003062AD"/>
    <w:rsid w:val="0030644D"/>
    <w:rsid w:val="00306591"/>
    <w:rsid w:val="003068F7"/>
    <w:rsid w:val="00306CFA"/>
    <w:rsid w:val="003073D1"/>
    <w:rsid w:val="003077B0"/>
    <w:rsid w:val="0030794F"/>
    <w:rsid w:val="00310CA7"/>
    <w:rsid w:val="00312332"/>
    <w:rsid w:val="0031237A"/>
    <w:rsid w:val="00312C54"/>
    <w:rsid w:val="00312E9D"/>
    <w:rsid w:val="003131CE"/>
    <w:rsid w:val="003134D3"/>
    <w:rsid w:val="0031390A"/>
    <w:rsid w:val="00313AB4"/>
    <w:rsid w:val="00313B30"/>
    <w:rsid w:val="00313B70"/>
    <w:rsid w:val="0031405B"/>
    <w:rsid w:val="00314288"/>
    <w:rsid w:val="00314511"/>
    <w:rsid w:val="00314E14"/>
    <w:rsid w:val="00314E7A"/>
    <w:rsid w:val="00314FD3"/>
    <w:rsid w:val="0031533A"/>
    <w:rsid w:val="003156BB"/>
    <w:rsid w:val="00315999"/>
    <w:rsid w:val="00315C87"/>
    <w:rsid w:val="003160B2"/>
    <w:rsid w:val="00316136"/>
    <w:rsid w:val="00316159"/>
    <w:rsid w:val="0031651B"/>
    <w:rsid w:val="00316D7E"/>
    <w:rsid w:val="00317668"/>
    <w:rsid w:val="003179C9"/>
    <w:rsid w:val="003179CC"/>
    <w:rsid w:val="00317B72"/>
    <w:rsid w:val="00317BEF"/>
    <w:rsid w:val="00317DC9"/>
    <w:rsid w:val="00317F97"/>
    <w:rsid w:val="0032005C"/>
    <w:rsid w:val="00320102"/>
    <w:rsid w:val="0032037B"/>
    <w:rsid w:val="0032160A"/>
    <w:rsid w:val="003217E3"/>
    <w:rsid w:val="00321ADE"/>
    <w:rsid w:val="00322435"/>
    <w:rsid w:val="00322E8A"/>
    <w:rsid w:val="00323067"/>
    <w:rsid w:val="00323491"/>
    <w:rsid w:val="00323D13"/>
    <w:rsid w:val="0032418B"/>
    <w:rsid w:val="00324769"/>
    <w:rsid w:val="00324BD6"/>
    <w:rsid w:val="00324CC3"/>
    <w:rsid w:val="00324DC7"/>
    <w:rsid w:val="003251F6"/>
    <w:rsid w:val="00325223"/>
    <w:rsid w:val="003252BA"/>
    <w:rsid w:val="003254D3"/>
    <w:rsid w:val="0032584F"/>
    <w:rsid w:val="003258F8"/>
    <w:rsid w:val="00325ADD"/>
    <w:rsid w:val="0032609C"/>
    <w:rsid w:val="00326656"/>
    <w:rsid w:val="0032679C"/>
    <w:rsid w:val="00326A55"/>
    <w:rsid w:val="003271AC"/>
    <w:rsid w:val="003271DB"/>
    <w:rsid w:val="003271F2"/>
    <w:rsid w:val="00327423"/>
    <w:rsid w:val="003274BB"/>
    <w:rsid w:val="00327AE6"/>
    <w:rsid w:val="0033021B"/>
    <w:rsid w:val="003303BE"/>
    <w:rsid w:val="00331301"/>
    <w:rsid w:val="00331A74"/>
    <w:rsid w:val="00331B95"/>
    <w:rsid w:val="00331EA0"/>
    <w:rsid w:val="0033230D"/>
    <w:rsid w:val="00332701"/>
    <w:rsid w:val="003331A0"/>
    <w:rsid w:val="003337DB"/>
    <w:rsid w:val="00333CFA"/>
    <w:rsid w:val="00334170"/>
    <w:rsid w:val="00334400"/>
    <w:rsid w:val="00334815"/>
    <w:rsid w:val="00334963"/>
    <w:rsid w:val="00334ED6"/>
    <w:rsid w:val="00335473"/>
    <w:rsid w:val="00336131"/>
    <w:rsid w:val="003363E8"/>
    <w:rsid w:val="0033658B"/>
    <w:rsid w:val="003368CF"/>
    <w:rsid w:val="003368FD"/>
    <w:rsid w:val="0033755D"/>
    <w:rsid w:val="003375B4"/>
    <w:rsid w:val="00337704"/>
    <w:rsid w:val="00337D65"/>
    <w:rsid w:val="00340642"/>
    <w:rsid w:val="00340DD8"/>
    <w:rsid w:val="00340E37"/>
    <w:rsid w:val="003418C2"/>
    <w:rsid w:val="003424E2"/>
    <w:rsid w:val="0034254E"/>
    <w:rsid w:val="00342649"/>
    <w:rsid w:val="003429FB"/>
    <w:rsid w:val="00342C2E"/>
    <w:rsid w:val="00342FA8"/>
    <w:rsid w:val="003431FD"/>
    <w:rsid w:val="003438BA"/>
    <w:rsid w:val="00343CA1"/>
    <w:rsid w:val="00343DB5"/>
    <w:rsid w:val="0034431D"/>
    <w:rsid w:val="00344480"/>
    <w:rsid w:val="00344735"/>
    <w:rsid w:val="00344979"/>
    <w:rsid w:val="00344B3B"/>
    <w:rsid w:val="003452F2"/>
    <w:rsid w:val="003453EA"/>
    <w:rsid w:val="003453EF"/>
    <w:rsid w:val="003457F8"/>
    <w:rsid w:val="0034654B"/>
    <w:rsid w:val="003465A9"/>
    <w:rsid w:val="00347847"/>
    <w:rsid w:val="003478F7"/>
    <w:rsid w:val="00347EB7"/>
    <w:rsid w:val="00347F1B"/>
    <w:rsid w:val="003503E1"/>
    <w:rsid w:val="00350783"/>
    <w:rsid w:val="00351177"/>
    <w:rsid w:val="00351291"/>
    <w:rsid w:val="003516A5"/>
    <w:rsid w:val="0035173D"/>
    <w:rsid w:val="0035237C"/>
    <w:rsid w:val="00352755"/>
    <w:rsid w:val="00352B78"/>
    <w:rsid w:val="00352B82"/>
    <w:rsid w:val="00352BF9"/>
    <w:rsid w:val="00352CFA"/>
    <w:rsid w:val="00352D9F"/>
    <w:rsid w:val="00352DA9"/>
    <w:rsid w:val="00352DAD"/>
    <w:rsid w:val="00352EA7"/>
    <w:rsid w:val="0035348C"/>
    <w:rsid w:val="003534CE"/>
    <w:rsid w:val="003535C4"/>
    <w:rsid w:val="003539CA"/>
    <w:rsid w:val="003539F8"/>
    <w:rsid w:val="00353E8B"/>
    <w:rsid w:val="003541A6"/>
    <w:rsid w:val="003543C8"/>
    <w:rsid w:val="00354588"/>
    <w:rsid w:val="00354CA5"/>
    <w:rsid w:val="00354D40"/>
    <w:rsid w:val="003550D7"/>
    <w:rsid w:val="003550F0"/>
    <w:rsid w:val="00355245"/>
    <w:rsid w:val="0035568D"/>
    <w:rsid w:val="0035585D"/>
    <w:rsid w:val="00356704"/>
    <w:rsid w:val="00356816"/>
    <w:rsid w:val="003569B5"/>
    <w:rsid w:val="00356A46"/>
    <w:rsid w:val="00356BB0"/>
    <w:rsid w:val="00356C8F"/>
    <w:rsid w:val="003570C4"/>
    <w:rsid w:val="00357182"/>
    <w:rsid w:val="0035723A"/>
    <w:rsid w:val="003573FB"/>
    <w:rsid w:val="003574C4"/>
    <w:rsid w:val="00357A5C"/>
    <w:rsid w:val="00357C07"/>
    <w:rsid w:val="00357E31"/>
    <w:rsid w:val="00357FAF"/>
    <w:rsid w:val="00360004"/>
    <w:rsid w:val="00360958"/>
    <w:rsid w:val="00360EFA"/>
    <w:rsid w:val="00361954"/>
    <w:rsid w:val="00362374"/>
    <w:rsid w:val="0036265F"/>
    <w:rsid w:val="00362837"/>
    <w:rsid w:val="00362903"/>
    <w:rsid w:val="00362939"/>
    <w:rsid w:val="00363080"/>
    <w:rsid w:val="003632D9"/>
    <w:rsid w:val="003632F5"/>
    <w:rsid w:val="00363442"/>
    <w:rsid w:val="00363598"/>
    <w:rsid w:val="00363E8A"/>
    <w:rsid w:val="0036405C"/>
    <w:rsid w:val="003645E1"/>
    <w:rsid w:val="00364973"/>
    <w:rsid w:val="00364ED8"/>
    <w:rsid w:val="0036585E"/>
    <w:rsid w:val="00365C1B"/>
    <w:rsid w:val="00365C8C"/>
    <w:rsid w:val="00365F12"/>
    <w:rsid w:val="0036671F"/>
    <w:rsid w:val="00366972"/>
    <w:rsid w:val="00366BB6"/>
    <w:rsid w:val="00366EC0"/>
    <w:rsid w:val="003673BA"/>
    <w:rsid w:val="003673F3"/>
    <w:rsid w:val="00367675"/>
    <w:rsid w:val="00367B77"/>
    <w:rsid w:val="00367C0C"/>
    <w:rsid w:val="00367E27"/>
    <w:rsid w:val="00370366"/>
    <w:rsid w:val="00370570"/>
    <w:rsid w:val="00370E3A"/>
    <w:rsid w:val="00371167"/>
    <w:rsid w:val="00371217"/>
    <w:rsid w:val="00371523"/>
    <w:rsid w:val="00371546"/>
    <w:rsid w:val="00371E31"/>
    <w:rsid w:val="00372047"/>
    <w:rsid w:val="003721C4"/>
    <w:rsid w:val="0037223E"/>
    <w:rsid w:val="0037252F"/>
    <w:rsid w:val="0037293A"/>
    <w:rsid w:val="00372AF9"/>
    <w:rsid w:val="00372B6D"/>
    <w:rsid w:val="00372B91"/>
    <w:rsid w:val="003731EA"/>
    <w:rsid w:val="003734BB"/>
    <w:rsid w:val="0037365D"/>
    <w:rsid w:val="00373E27"/>
    <w:rsid w:val="0037429E"/>
    <w:rsid w:val="003746E0"/>
    <w:rsid w:val="003748A6"/>
    <w:rsid w:val="00374A94"/>
    <w:rsid w:val="00374B18"/>
    <w:rsid w:val="003756AB"/>
    <w:rsid w:val="0037573A"/>
    <w:rsid w:val="00375B1C"/>
    <w:rsid w:val="00375F5C"/>
    <w:rsid w:val="00376302"/>
    <w:rsid w:val="003766E9"/>
    <w:rsid w:val="003768E1"/>
    <w:rsid w:val="00376C61"/>
    <w:rsid w:val="00376CE8"/>
    <w:rsid w:val="00376E29"/>
    <w:rsid w:val="003775E5"/>
    <w:rsid w:val="00377774"/>
    <w:rsid w:val="003802B9"/>
    <w:rsid w:val="0038030A"/>
    <w:rsid w:val="00380374"/>
    <w:rsid w:val="003803B5"/>
    <w:rsid w:val="00380B18"/>
    <w:rsid w:val="00380B1E"/>
    <w:rsid w:val="00380E39"/>
    <w:rsid w:val="003810CA"/>
    <w:rsid w:val="003812F2"/>
    <w:rsid w:val="0038137B"/>
    <w:rsid w:val="00381778"/>
    <w:rsid w:val="003819D3"/>
    <w:rsid w:val="00381B60"/>
    <w:rsid w:val="0038210C"/>
    <w:rsid w:val="003821B3"/>
    <w:rsid w:val="003821BA"/>
    <w:rsid w:val="00382526"/>
    <w:rsid w:val="0038285C"/>
    <w:rsid w:val="00382F2C"/>
    <w:rsid w:val="00383061"/>
    <w:rsid w:val="003834A6"/>
    <w:rsid w:val="003834FD"/>
    <w:rsid w:val="00383845"/>
    <w:rsid w:val="0038398D"/>
    <w:rsid w:val="00383C33"/>
    <w:rsid w:val="00383CE0"/>
    <w:rsid w:val="00383D8B"/>
    <w:rsid w:val="00384057"/>
    <w:rsid w:val="003840FC"/>
    <w:rsid w:val="003844DF"/>
    <w:rsid w:val="00384893"/>
    <w:rsid w:val="003849E4"/>
    <w:rsid w:val="00384CE8"/>
    <w:rsid w:val="0038558F"/>
    <w:rsid w:val="00385BF5"/>
    <w:rsid w:val="00385C4A"/>
    <w:rsid w:val="00385E3D"/>
    <w:rsid w:val="00386D5A"/>
    <w:rsid w:val="00386FBA"/>
    <w:rsid w:val="003870AD"/>
    <w:rsid w:val="003874DF"/>
    <w:rsid w:val="00387A88"/>
    <w:rsid w:val="003900F6"/>
    <w:rsid w:val="003904B0"/>
    <w:rsid w:val="003909E2"/>
    <w:rsid w:val="00390B61"/>
    <w:rsid w:val="00390CAD"/>
    <w:rsid w:val="00390D8A"/>
    <w:rsid w:val="00391580"/>
    <w:rsid w:val="003917B0"/>
    <w:rsid w:val="00391812"/>
    <w:rsid w:val="00391D76"/>
    <w:rsid w:val="00391FA3"/>
    <w:rsid w:val="00392CB4"/>
    <w:rsid w:val="00392FE3"/>
    <w:rsid w:val="0039323E"/>
    <w:rsid w:val="003933A2"/>
    <w:rsid w:val="003935AA"/>
    <w:rsid w:val="00393A01"/>
    <w:rsid w:val="003945EE"/>
    <w:rsid w:val="003947F7"/>
    <w:rsid w:val="00394AF4"/>
    <w:rsid w:val="00394B31"/>
    <w:rsid w:val="00394E8F"/>
    <w:rsid w:val="003953F8"/>
    <w:rsid w:val="00395558"/>
    <w:rsid w:val="00395677"/>
    <w:rsid w:val="00395B6F"/>
    <w:rsid w:val="00395D96"/>
    <w:rsid w:val="00395F2C"/>
    <w:rsid w:val="00395FD1"/>
    <w:rsid w:val="00396301"/>
    <w:rsid w:val="00396558"/>
    <w:rsid w:val="00396E82"/>
    <w:rsid w:val="00396E9E"/>
    <w:rsid w:val="003974D1"/>
    <w:rsid w:val="00397ACC"/>
    <w:rsid w:val="00397AF1"/>
    <w:rsid w:val="00397D8F"/>
    <w:rsid w:val="00397F91"/>
    <w:rsid w:val="003A00E1"/>
    <w:rsid w:val="003A0EA1"/>
    <w:rsid w:val="003A1193"/>
    <w:rsid w:val="003A15E3"/>
    <w:rsid w:val="003A1DE4"/>
    <w:rsid w:val="003A1F36"/>
    <w:rsid w:val="003A26CD"/>
    <w:rsid w:val="003A3271"/>
    <w:rsid w:val="003A3B89"/>
    <w:rsid w:val="003A4167"/>
    <w:rsid w:val="003A42A5"/>
    <w:rsid w:val="003A442E"/>
    <w:rsid w:val="003A4A4A"/>
    <w:rsid w:val="003A5269"/>
    <w:rsid w:val="003A5352"/>
    <w:rsid w:val="003A5378"/>
    <w:rsid w:val="003A543B"/>
    <w:rsid w:val="003A555C"/>
    <w:rsid w:val="003A6F0C"/>
    <w:rsid w:val="003A7034"/>
    <w:rsid w:val="003A70B0"/>
    <w:rsid w:val="003A757F"/>
    <w:rsid w:val="003A76D7"/>
    <w:rsid w:val="003A77B9"/>
    <w:rsid w:val="003B01A2"/>
    <w:rsid w:val="003B0558"/>
    <w:rsid w:val="003B05E0"/>
    <w:rsid w:val="003B07CD"/>
    <w:rsid w:val="003B0BA5"/>
    <w:rsid w:val="003B0BEA"/>
    <w:rsid w:val="003B0BFD"/>
    <w:rsid w:val="003B1A13"/>
    <w:rsid w:val="003B2059"/>
    <w:rsid w:val="003B22FF"/>
    <w:rsid w:val="003B2567"/>
    <w:rsid w:val="003B2BE6"/>
    <w:rsid w:val="003B308E"/>
    <w:rsid w:val="003B3C99"/>
    <w:rsid w:val="003B3D64"/>
    <w:rsid w:val="003B41A3"/>
    <w:rsid w:val="003B4399"/>
    <w:rsid w:val="003B45FA"/>
    <w:rsid w:val="003B478E"/>
    <w:rsid w:val="003B4E4C"/>
    <w:rsid w:val="003B4E8C"/>
    <w:rsid w:val="003B5449"/>
    <w:rsid w:val="003B5BDC"/>
    <w:rsid w:val="003B616C"/>
    <w:rsid w:val="003B6BB9"/>
    <w:rsid w:val="003B6DB9"/>
    <w:rsid w:val="003B7423"/>
    <w:rsid w:val="003B7447"/>
    <w:rsid w:val="003B7587"/>
    <w:rsid w:val="003B7759"/>
    <w:rsid w:val="003B79DB"/>
    <w:rsid w:val="003B7A53"/>
    <w:rsid w:val="003B7CB3"/>
    <w:rsid w:val="003B7D61"/>
    <w:rsid w:val="003B7E6D"/>
    <w:rsid w:val="003B7F2F"/>
    <w:rsid w:val="003B7F3C"/>
    <w:rsid w:val="003C037C"/>
    <w:rsid w:val="003C0384"/>
    <w:rsid w:val="003C057E"/>
    <w:rsid w:val="003C0C7D"/>
    <w:rsid w:val="003C1656"/>
    <w:rsid w:val="003C1A64"/>
    <w:rsid w:val="003C1F04"/>
    <w:rsid w:val="003C2954"/>
    <w:rsid w:val="003C2967"/>
    <w:rsid w:val="003C2E4B"/>
    <w:rsid w:val="003C2E4C"/>
    <w:rsid w:val="003C35D0"/>
    <w:rsid w:val="003C3759"/>
    <w:rsid w:val="003C3AAD"/>
    <w:rsid w:val="003C40A6"/>
    <w:rsid w:val="003C439B"/>
    <w:rsid w:val="003C43C9"/>
    <w:rsid w:val="003C43DA"/>
    <w:rsid w:val="003C44C2"/>
    <w:rsid w:val="003C4962"/>
    <w:rsid w:val="003C4CCC"/>
    <w:rsid w:val="003C4CD3"/>
    <w:rsid w:val="003C4CEC"/>
    <w:rsid w:val="003C50B0"/>
    <w:rsid w:val="003C5369"/>
    <w:rsid w:val="003C5390"/>
    <w:rsid w:val="003C5942"/>
    <w:rsid w:val="003C5B61"/>
    <w:rsid w:val="003C5D3C"/>
    <w:rsid w:val="003C6E94"/>
    <w:rsid w:val="003C71FC"/>
    <w:rsid w:val="003C730A"/>
    <w:rsid w:val="003C763B"/>
    <w:rsid w:val="003C769E"/>
    <w:rsid w:val="003C7822"/>
    <w:rsid w:val="003C7B4C"/>
    <w:rsid w:val="003C7B93"/>
    <w:rsid w:val="003C7EC8"/>
    <w:rsid w:val="003C7FD5"/>
    <w:rsid w:val="003D0280"/>
    <w:rsid w:val="003D02D0"/>
    <w:rsid w:val="003D05A9"/>
    <w:rsid w:val="003D08CB"/>
    <w:rsid w:val="003D109E"/>
    <w:rsid w:val="003D1A72"/>
    <w:rsid w:val="003D1FA7"/>
    <w:rsid w:val="003D209B"/>
    <w:rsid w:val="003D2248"/>
    <w:rsid w:val="003D2369"/>
    <w:rsid w:val="003D266D"/>
    <w:rsid w:val="003D2945"/>
    <w:rsid w:val="003D2DCA"/>
    <w:rsid w:val="003D325C"/>
    <w:rsid w:val="003D3A08"/>
    <w:rsid w:val="003D3BA8"/>
    <w:rsid w:val="003D3F50"/>
    <w:rsid w:val="003D3F98"/>
    <w:rsid w:val="003D49FB"/>
    <w:rsid w:val="003D4D7C"/>
    <w:rsid w:val="003D5229"/>
    <w:rsid w:val="003D55C3"/>
    <w:rsid w:val="003D6504"/>
    <w:rsid w:val="003D6532"/>
    <w:rsid w:val="003D660E"/>
    <w:rsid w:val="003D6A17"/>
    <w:rsid w:val="003D6F75"/>
    <w:rsid w:val="003D71B5"/>
    <w:rsid w:val="003D779A"/>
    <w:rsid w:val="003D7865"/>
    <w:rsid w:val="003D7C34"/>
    <w:rsid w:val="003D7D4A"/>
    <w:rsid w:val="003E0087"/>
    <w:rsid w:val="003E035C"/>
    <w:rsid w:val="003E082C"/>
    <w:rsid w:val="003E0B8C"/>
    <w:rsid w:val="003E12E6"/>
    <w:rsid w:val="003E1507"/>
    <w:rsid w:val="003E15D5"/>
    <w:rsid w:val="003E189A"/>
    <w:rsid w:val="003E1949"/>
    <w:rsid w:val="003E1A75"/>
    <w:rsid w:val="003E1C59"/>
    <w:rsid w:val="003E1EA4"/>
    <w:rsid w:val="003E204E"/>
    <w:rsid w:val="003E20C8"/>
    <w:rsid w:val="003E2473"/>
    <w:rsid w:val="003E2F57"/>
    <w:rsid w:val="003E3061"/>
    <w:rsid w:val="003E342E"/>
    <w:rsid w:val="003E3501"/>
    <w:rsid w:val="003E3DA5"/>
    <w:rsid w:val="003E3E17"/>
    <w:rsid w:val="003E42C4"/>
    <w:rsid w:val="003E433A"/>
    <w:rsid w:val="003E4436"/>
    <w:rsid w:val="003E48F6"/>
    <w:rsid w:val="003E49A4"/>
    <w:rsid w:val="003E55B7"/>
    <w:rsid w:val="003E5BAE"/>
    <w:rsid w:val="003E5E33"/>
    <w:rsid w:val="003E5E55"/>
    <w:rsid w:val="003E60AD"/>
    <w:rsid w:val="003E61D4"/>
    <w:rsid w:val="003E62C0"/>
    <w:rsid w:val="003E69D5"/>
    <w:rsid w:val="003E7848"/>
    <w:rsid w:val="003E78A6"/>
    <w:rsid w:val="003E79D2"/>
    <w:rsid w:val="003E7C33"/>
    <w:rsid w:val="003E7CF4"/>
    <w:rsid w:val="003F0180"/>
    <w:rsid w:val="003F0183"/>
    <w:rsid w:val="003F0503"/>
    <w:rsid w:val="003F08CB"/>
    <w:rsid w:val="003F0B40"/>
    <w:rsid w:val="003F0CFA"/>
    <w:rsid w:val="003F0F80"/>
    <w:rsid w:val="003F1160"/>
    <w:rsid w:val="003F15C2"/>
    <w:rsid w:val="003F1C99"/>
    <w:rsid w:val="003F1E6D"/>
    <w:rsid w:val="003F2211"/>
    <w:rsid w:val="003F222D"/>
    <w:rsid w:val="003F2371"/>
    <w:rsid w:val="003F254F"/>
    <w:rsid w:val="003F273E"/>
    <w:rsid w:val="003F288C"/>
    <w:rsid w:val="003F2C62"/>
    <w:rsid w:val="003F2CF5"/>
    <w:rsid w:val="003F31C1"/>
    <w:rsid w:val="003F361E"/>
    <w:rsid w:val="003F36AA"/>
    <w:rsid w:val="003F3740"/>
    <w:rsid w:val="003F3F72"/>
    <w:rsid w:val="003F4B72"/>
    <w:rsid w:val="003F543F"/>
    <w:rsid w:val="003F5777"/>
    <w:rsid w:val="003F5A8F"/>
    <w:rsid w:val="003F5BAA"/>
    <w:rsid w:val="003F62D7"/>
    <w:rsid w:val="003F62E2"/>
    <w:rsid w:val="003F63C4"/>
    <w:rsid w:val="003F6406"/>
    <w:rsid w:val="003F6AD8"/>
    <w:rsid w:val="003F6D6C"/>
    <w:rsid w:val="003F6F83"/>
    <w:rsid w:val="003F747D"/>
    <w:rsid w:val="003F74F1"/>
    <w:rsid w:val="003F76F3"/>
    <w:rsid w:val="003F78D7"/>
    <w:rsid w:val="003F795F"/>
    <w:rsid w:val="003F7D9F"/>
    <w:rsid w:val="003F7F94"/>
    <w:rsid w:val="00400CAB"/>
    <w:rsid w:val="00401228"/>
    <w:rsid w:val="00401741"/>
    <w:rsid w:val="0040185C"/>
    <w:rsid w:val="00401B33"/>
    <w:rsid w:val="00401EDD"/>
    <w:rsid w:val="00401EE8"/>
    <w:rsid w:val="00401FBD"/>
    <w:rsid w:val="004023A8"/>
    <w:rsid w:val="004023B1"/>
    <w:rsid w:val="00402E8D"/>
    <w:rsid w:val="0040318F"/>
    <w:rsid w:val="00403366"/>
    <w:rsid w:val="0040353F"/>
    <w:rsid w:val="00403943"/>
    <w:rsid w:val="00403980"/>
    <w:rsid w:val="0040457C"/>
    <w:rsid w:val="00404948"/>
    <w:rsid w:val="00404EAA"/>
    <w:rsid w:val="00405085"/>
    <w:rsid w:val="00405F8B"/>
    <w:rsid w:val="0040608D"/>
    <w:rsid w:val="00406127"/>
    <w:rsid w:val="004063FE"/>
    <w:rsid w:val="004064C2"/>
    <w:rsid w:val="00406854"/>
    <w:rsid w:val="00406C1D"/>
    <w:rsid w:val="004071A8"/>
    <w:rsid w:val="00407807"/>
    <w:rsid w:val="00407F11"/>
    <w:rsid w:val="00410646"/>
    <w:rsid w:val="004106EE"/>
    <w:rsid w:val="00411181"/>
    <w:rsid w:val="004111BE"/>
    <w:rsid w:val="0041179E"/>
    <w:rsid w:val="00411B8F"/>
    <w:rsid w:val="00411FD4"/>
    <w:rsid w:val="00412554"/>
    <w:rsid w:val="0041305F"/>
    <w:rsid w:val="004130C9"/>
    <w:rsid w:val="00413337"/>
    <w:rsid w:val="0041361C"/>
    <w:rsid w:val="00413647"/>
    <w:rsid w:val="0041364C"/>
    <w:rsid w:val="0041375C"/>
    <w:rsid w:val="00413E41"/>
    <w:rsid w:val="0041424F"/>
    <w:rsid w:val="00414853"/>
    <w:rsid w:val="004148DE"/>
    <w:rsid w:val="00414946"/>
    <w:rsid w:val="00414FEE"/>
    <w:rsid w:val="004152DA"/>
    <w:rsid w:val="004152F2"/>
    <w:rsid w:val="0041569F"/>
    <w:rsid w:val="004157EA"/>
    <w:rsid w:val="004159D5"/>
    <w:rsid w:val="0041606D"/>
    <w:rsid w:val="004164D5"/>
    <w:rsid w:val="00416C3C"/>
    <w:rsid w:val="00416E10"/>
    <w:rsid w:val="00417464"/>
    <w:rsid w:val="0041797C"/>
    <w:rsid w:val="00417BC9"/>
    <w:rsid w:val="00417F58"/>
    <w:rsid w:val="004201BE"/>
    <w:rsid w:val="00420226"/>
    <w:rsid w:val="0042023F"/>
    <w:rsid w:val="0042056F"/>
    <w:rsid w:val="00420668"/>
    <w:rsid w:val="00420741"/>
    <w:rsid w:val="00420C59"/>
    <w:rsid w:val="00420ED6"/>
    <w:rsid w:val="00420FAE"/>
    <w:rsid w:val="00421468"/>
    <w:rsid w:val="0042160E"/>
    <w:rsid w:val="00421AB3"/>
    <w:rsid w:val="00422084"/>
    <w:rsid w:val="00422A4A"/>
    <w:rsid w:val="00422B71"/>
    <w:rsid w:val="00422F1C"/>
    <w:rsid w:val="00423104"/>
    <w:rsid w:val="0042343D"/>
    <w:rsid w:val="0042348F"/>
    <w:rsid w:val="004238E5"/>
    <w:rsid w:val="00423F2E"/>
    <w:rsid w:val="004254E2"/>
    <w:rsid w:val="00426159"/>
    <w:rsid w:val="00426372"/>
    <w:rsid w:val="00426540"/>
    <w:rsid w:val="00426751"/>
    <w:rsid w:val="004267A8"/>
    <w:rsid w:val="00426C7E"/>
    <w:rsid w:val="00426D6F"/>
    <w:rsid w:val="00426E67"/>
    <w:rsid w:val="00426F43"/>
    <w:rsid w:val="004270FD"/>
    <w:rsid w:val="004273C5"/>
    <w:rsid w:val="004277CA"/>
    <w:rsid w:val="00427820"/>
    <w:rsid w:val="004301B1"/>
    <w:rsid w:val="00430543"/>
    <w:rsid w:val="0043084A"/>
    <w:rsid w:val="0043096A"/>
    <w:rsid w:val="00430BC2"/>
    <w:rsid w:val="0043117C"/>
    <w:rsid w:val="004317A7"/>
    <w:rsid w:val="004318B7"/>
    <w:rsid w:val="004319FF"/>
    <w:rsid w:val="00431A4A"/>
    <w:rsid w:val="00431EA1"/>
    <w:rsid w:val="004324C6"/>
    <w:rsid w:val="004329EF"/>
    <w:rsid w:val="00432C12"/>
    <w:rsid w:val="00432F95"/>
    <w:rsid w:val="00433238"/>
    <w:rsid w:val="0043336B"/>
    <w:rsid w:val="004333CA"/>
    <w:rsid w:val="00433511"/>
    <w:rsid w:val="004336D4"/>
    <w:rsid w:val="004339E2"/>
    <w:rsid w:val="00433A13"/>
    <w:rsid w:val="00433BC1"/>
    <w:rsid w:val="00433F98"/>
    <w:rsid w:val="00433FB7"/>
    <w:rsid w:val="004341D1"/>
    <w:rsid w:val="0043481B"/>
    <w:rsid w:val="00434AFE"/>
    <w:rsid w:val="00434B06"/>
    <w:rsid w:val="00435024"/>
    <w:rsid w:val="004351BF"/>
    <w:rsid w:val="004351ED"/>
    <w:rsid w:val="00435478"/>
    <w:rsid w:val="004358D7"/>
    <w:rsid w:val="00435B0E"/>
    <w:rsid w:val="004361A9"/>
    <w:rsid w:val="0043658D"/>
    <w:rsid w:val="004365FA"/>
    <w:rsid w:val="004369F2"/>
    <w:rsid w:val="00436D27"/>
    <w:rsid w:val="00437084"/>
    <w:rsid w:val="004374A9"/>
    <w:rsid w:val="004375C7"/>
    <w:rsid w:val="004376EA"/>
    <w:rsid w:val="004377A8"/>
    <w:rsid w:val="00437B65"/>
    <w:rsid w:val="00437DB6"/>
    <w:rsid w:val="004407D8"/>
    <w:rsid w:val="0044081C"/>
    <w:rsid w:val="00440CE6"/>
    <w:rsid w:val="00441461"/>
    <w:rsid w:val="00441755"/>
    <w:rsid w:val="00441F32"/>
    <w:rsid w:val="00442187"/>
    <w:rsid w:val="00442306"/>
    <w:rsid w:val="00442674"/>
    <w:rsid w:val="004427CF"/>
    <w:rsid w:val="00442CA1"/>
    <w:rsid w:val="0044312A"/>
    <w:rsid w:val="0044317A"/>
    <w:rsid w:val="0044353C"/>
    <w:rsid w:val="00443BE2"/>
    <w:rsid w:val="00443E11"/>
    <w:rsid w:val="0044404A"/>
    <w:rsid w:val="00444068"/>
    <w:rsid w:val="00444ECA"/>
    <w:rsid w:val="004451D0"/>
    <w:rsid w:val="00445603"/>
    <w:rsid w:val="004456A5"/>
    <w:rsid w:val="00445B81"/>
    <w:rsid w:val="00445BA5"/>
    <w:rsid w:val="0044612C"/>
    <w:rsid w:val="00446619"/>
    <w:rsid w:val="0044699E"/>
    <w:rsid w:val="00446AE0"/>
    <w:rsid w:val="00446ED4"/>
    <w:rsid w:val="00446FAC"/>
    <w:rsid w:val="004470A9"/>
    <w:rsid w:val="004470E7"/>
    <w:rsid w:val="0044745D"/>
    <w:rsid w:val="004477D5"/>
    <w:rsid w:val="00447971"/>
    <w:rsid w:val="00447F51"/>
    <w:rsid w:val="004500CB"/>
    <w:rsid w:val="00450A34"/>
    <w:rsid w:val="00450BEC"/>
    <w:rsid w:val="0045144F"/>
    <w:rsid w:val="00451930"/>
    <w:rsid w:val="00451990"/>
    <w:rsid w:val="004519DF"/>
    <w:rsid w:val="0045209F"/>
    <w:rsid w:val="004530A2"/>
    <w:rsid w:val="004533AB"/>
    <w:rsid w:val="00453B46"/>
    <w:rsid w:val="00453D72"/>
    <w:rsid w:val="004541EC"/>
    <w:rsid w:val="00454272"/>
    <w:rsid w:val="00454339"/>
    <w:rsid w:val="0045446D"/>
    <w:rsid w:val="00454BF3"/>
    <w:rsid w:val="004552A2"/>
    <w:rsid w:val="0045536C"/>
    <w:rsid w:val="00455976"/>
    <w:rsid w:val="004560BE"/>
    <w:rsid w:val="0045652F"/>
    <w:rsid w:val="00456AEF"/>
    <w:rsid w:val="00456D9C"/>
    <w:rsid w:val="00456F8C"/>
    <w:rsid w:val="00457073"/>
    <w:rsid w:val="004575C8"/>
    <w:rsid w:val="004576F3"/>
    <w:rsid w:val="00457D40"/>
    <w:rsid w:val="00457E2E"/>
    <w:rsid w:val="00457FE4"/>
    <w:rsid w:val="004600CF"/>
    <w:rsid w:val="00460139"/>
    <w:rsid w:val="004604CF"/>
    <w:rsid w:val="0046094C"/>
    <w:rsid w:val="004613BB"/>
    <w:rsid w:val="00461716"/>
    <w:rsid w:val="00461AA1"/>
    <w:rsid w:val="00461C57"/>
    <w:rsid w:val="00461C78"/>
    <w:rsid w:val="00461D77"/>
    <w:rsid w:val="004621B0"/>
    <w:rsid w:val="00462221"/>
    <w:rsid w:val="00462282"/>
    <w:rsid w:val="004626B9"/>
    <w:rsid w:val="00462824"/>
    <w:rsid w:val="00462993"/>
    <w:rsid w:val="00462D47"/>
    <w:rsid w:val="00462E25"/>
    <w:rsid w:val="00462F93"/>
    <w:rsid w:val="00463155"/>
    <w:rsid w:val="004631C6"/>
    <w:rsid w:val="00463562"/>
    <w:rsid w:val="0046361D"/>
    <w:rsid w:val="0046396F"/>
    <w:rsid w:val="004642F9"/>
    <w:rsid w:val="004644F0"/>
    <w:rsid w:val="0046486F"/>
    <w:rsid w:val="00464DB6"/>
    <w:rsid w:val="00465111"/>
    <w:rsid w:val="00465258"/>
    <w:rsid w:val="0046539B"/>
    <w:rsid w:val="0046540B"/>
    <w:rsid w:val="00465C8B"/>
    <w:rsid w:val="00465E27"/>
    <w:rsid w:val="004668B1"/>
    <w:rsid w:val="00466A5B"/>
    <w:rsid w:val="00466FF2"/>
    <w:rsid w:val="0046715C"/>
    <w:rsid w:val="00467168"/>
    <w:rsid w:val="00467790"/>
    <w:rsid w:val="00467C16"/>
    <w:rsid w:val="00470023"/>
    <w:rsid w:val="00471018"/>
    <w:rsid w:val="00471207"/>
    <w:rsid w:val="004712DD"/>
    <w:rsid w:val="00471312"/>
    <w:rsid w:val="004713BE"/>
    <w:rsid w:val="00472812"/>
    <w:rsid w:val="00472AE6"/>
    <w:rsid w:val="00472B27"/>
    <w:rsid w:val="0047300D"/>
    <w:rsid w:val="004730C2"/>
    <w:rsid w:val="004733D9"/>
    <w:rsid w:val="004736A8"/>
    <w:rsid w:val="004736B3"/>
    <w:rsid w:val="004738DB"/>
    <w:rsid w:val="0047398A"/>
    <w:rsid w:val="00473A61"/>
    <w:rsid w:val="00473CA0"/>
    <w:rsid w:val="00473EB6"/>
    <w:rsid w:val="00473EC9"/>
    <w:rsid w:val="004744B2"/>
    <w:rsid w:val="004745B3"/>
    <w:rsid w:val="004747C0"/>
    <w:rsid w:val="00474B36"/>
    <w:rsid w:val="004754CC"/>
    <w:rsid w:val="004758F7"/>
    <w:rsid w:val="00475C82"/>
    <w:rsid w:val="00475E72"/>
    <w:rsid w:val="00475FA6"/>
    <w:rsid w:val="00476067"/>
    <w:rsid w:val="0047628C"/>
    <w:rsid w:val="004764F4"/>
    <w:rsid w:val="0047668F"/>
    <w:rsid w:val="004766D6"/>
    <w:rsid w:val="00476FD9"/>
    <w:rsid w:val="0047714F"/>
    <w:rsid w:val="00477B20"/>
    <w:rsid w:val="00477BD3"/>
    <w:rsid w:val="00477E22"/>
    <w:rsid w:val="00477F06"/>
    <w:rsid w:val="00480011"/>
    <w:rsid w:val="00480197"/>
    <w:rsid w:val="004809B4"/>
    <w:rsid w:val="00480D34"/>
    <w:rsid w:val="00480E51"/>
    <w:rsid w:val="004811FB"/>
    <w:rsid w:val="00481282"/>
    <w:rsid w:val="004817BE"/>
    <w:rsid w:val="00481E5D"/>
    <w:rsid w:val="00482B1C"/>
    <w:rsid w:val="00482D28"/>
    <w:rsid w:val="00482E6A"/>
    <w:rsid w:val="004833FB"/>
    <w:rsid w:val="00483700"/>
    <w:rsid w:val="0048399E"/>
    <w:rsid w:val="00483A11"/>
    <w:rsid w:val="00483B46"/>
    <w:rsid w:val="004842B1"/>
    <w:rsid w:val="00484B0F"/>
    <w:rsid w:val="00484EFD"/>
    <w:rsid w:val="00484F0A"/>
    <w:rsid w:val="00484F85"/>
    <w:rsid w:val="0048517E"/>
    <w:rsid w:val="00485837"/>
    <w:rsid w:val="00485DB5"/>
    <w:rsid w:val="00485F85"/>
    <w:rsid w:val="00485FAC"/>
    <w:rsid w:val="00486357"/>
    <w:rsid w:val="00486436"/>
    <w:rsid w:val="004864AE"/>
    <w:rsid w:val="004864F9"/>
    <w:rsid w:val="00486564"/>
    <w:rsid w:val="00486DF8"/>
    <w:rsid w:val="00487039"/>
    <w:rsid w:val="0048747D"/>
    <w:rsid w:val="004877EE"/>
    <w:rsid w:val="004906F0"/>
    <w:rsid w:val="004907D8"/>
    <w:rsid w:val="00490ABA"/>
    <w:rsid w:val="004913CD"/>
    <w:rsid w:val="0049165A"/>
    <w:rsid w:val="00491CB0"/>
    <w:rsid w:val="00492073"/>
    <w:rsid w:val="0049223D"/>
    <w:rsid w:val="00492877"/>
    <w:rsid w:val="00492A23"/>
    <w:rsid w:val="00492A79"/>
    <w:rsid w:val="00492BF1"/>
    <w:rsid w:val="0049342E"/>
    <w:rsid w:val="00493B87"/>
    <w:rsid w:val="00493E23"/>
    <w:rsid w:val="004942FE"/>
    <w:rsid w:val="00494340"/>
    <w:rsid w:val="0049449E"/>
    <w:rsid w:val="004944F3"/>
    <w:rsid w:val="004945D0"/>
    <w:rsid w:val="0049471E"/>
    <w:rsid w:val="004947AF"/>
    <w:rsid w:val="00494865"/>
    <w:rsid w:val="00494C46"/>
    <w:rsid w:val="004954A4"/>
    <w:rsid w:val="004956B4"/>
    <w:rsid w:val="00495954"/>
    <w:rsid w:val="00495C76"/>
    <w:rsid w:val="00495CC1"/>
    <w:rsid w:val="004961E1"/>
    <w:rsid w:val="004966A0"/>
    <w:rsid w:val="00496968"/>
    <w:rsid w:val="00496AB2"/>
    <w:rsid w:val="00496D5C"/>
    <w:rsid w:val="00496EC8"/>
    <w:rsid w:val="00497007"/>
    <w:rsid w:val="0049711E"/>
    <w:rsid w:val="0049727C"/>
    <w:rsid w:val="00497517"/>
    <w:rsid w:val="0049766C"/>
    <w:rsid w:val="00497929"/>
    <w:rsid w:val="0049795E"/>
    <w:rsid w:val="004A02A6"/>
    <w:rsid w:val="004A0A2E"/>
    <w:rsid w:val="004A0CA5"/>
    <w:rsid w:val="004A13EE"/>
    <w:rsid w:val="004A1E78"/>
    <w:rsid w:val="004A286F"/>
    <w:rsid w:val="004A2DCB"/>
    <w:rsid w:val="004A3085"/>
    <w:rsid w:val="004A318C"/>
    <w:rsid w:val="004A332E"/>
    <w:rsid w:val="004A36C9"/>
    <w:rsid w:val="004A37FC"/>
    <w:rsid w:val="004A3B8B"/>
    <w:rsid w:val="004A42BD"/>
    <w:rsid w:val="004A4653"/>
    <w:rsid w:val="004A4701"/>
    <w:rsid w:val="004A494B"/>
    <w:rsid w:val="004A4EA8"/>
    <w:rsid w:val="004A59BC"/>
    <w:rsid w:val="004A5BEF"/>
    <w:rsid w:val="004A5E32"/>
    <w:rsid w:val="004A5F1E"/>
    <w:rsid w:val="004A67F4"/>
    <w:rsid w:val="004A687A"/>
    <w:rsid w:val="004A69C4"/>
    <w:rsid w:val="004A6A7D"/>
    <w:rsid w:val="004A6D6F"/>
    <w:rsid w:val="004A6E71"/>
    <w:rsid w:val="004A7E94"/>
    <w:rsid w:val="004B01E5"/>
    <w:rsid w:val="004B05E3"/>
    <w:rsid w:val="004B06E3"/>
    <w:rsid w:val="004B0B18"/>
    <w:rsid w:val="004B0E0B"/>
    <w:rsid w:val="004B143D"/>
    <w:rsid w:val="004B1589"/>
    <w:rsid w:val="004B16E3"/>
    <w:rsid w:val="004B18A3"/>
    <w:rsid w:val="004B2DFF"/>
    <w:rsid w:val="004B2F88"/>
    <w:rsid w:val="004B3014"/>
    <w:rsid w:val="004B31A6"/>
    <w:rsid w:val="004B3693"/>
    <w:rsid w:val="004B3AF9"/>
    <w:rsid w:val="004B3C5F"/>
    <w:rsid w:val="004B41A8"/>
    <w:rsid w:val="004B439F"/>
    <w:rsid w:val="004B4FC4"/>
    <w:rsid w:val="004B5258"/>
    <w:rsid w:val="004B5563"/>
    <w:rsid w:val="004B56CA"/>
    <w:rsid w:val="004B591B"/>
    <w:rsid w:val="004B69F3"/>
    <w:rsid w:val="004B6A8B"/>
    <w:rsid w:val="004B6C28"/>
    <w:rsid w:val="004B7642"/>
    <w:rsid w:val="004B7D0C"/>
    <w:rsid w:val="004B7D95"/>
    <w:rsid w:val="004C0096"/>
    <w:rsid w:val="004C053E"/>
    <w:rsid w:val="004C0903"/>
    <w:rsid w:val="004C0AE7"/>
    <w:rsid w:val="004C0EB7"/>
    <w:rsid w:val="004C12B9"/>
    <w:rsid w:val="004C150E"/>
    <w:rsid w:val="004C169E"/>
    <w:rsid w:val="004C1D7E"/>
    <w:rsid w:val="004C1EE7"/>
    <w:rsid w:val="004C210B"/>
    <w:rsid w:val="004C21F5"/>
    <w:rsid w:val="004C28A8"/>
    <w:rsid w:val="004C2A59"/>
    <w:rsid w:val="004C33FD"/>
    <w:rsid w:val="004C34C7"/>
    <w:rsid w:val="004C3673"/>
    <w:rsid w:val="004C3A8E"/>
    <w:rsid w:val="004C3BFC"/>
    <w:rsid w:val="004C3D4E"/>
    <w:rsid w:val="004C3D62"/>
    <w:rsid w:val="004C3EE2"/>
    <w:rsid w:val="004C529F"/>
    <w:rsid w:val="004C5329"/>
    <w:rsid w:val="004C546F"/>
    <w:rsid w:val="004C556C"/>
    <w:rsid w:val="004C57A9"/>
    <w:rsid w:val="004C62D7"/>
    <w:rsid w:val="004C6609"/>
    <w:rsid w:val="004C69E8"/>
    <w:rsid w:val="004C6B01"/>
    <w:rsid w:val="004C707D"/>
    <w:rsid w:val="004C70AE"/>
    <w:rsid w:val="004C7346"/>
    <w:rsid w:val="004C7605"/>
    <w:rsid w:val="004C7C2A"/>
    <w:rsid w:val="004C7EED"/>
    <w:rsid w:val="004C7EF4"/>
    <w:rsid w:val="004D0526"/>
    <w:rsid w:val="004D087E"/>
    <w:rsid w:val="004D0996"/>
    <w:rsid w:val="004D0BF7"/>
    <w:rsid w:val="004D0C0F"/>
    <w:rsid w:val="004D0C3D"/>
    <w:rsid w:val="004D0CCE"/>
    <w:rsid w:val="004D1877"/>
    <w:rsid w:val="004D19CC"/>
    <w:rsid w:val="004D1CB6"/>
    <w:rsid w:val="004D1F4E"/>
    <w:rsid w:val="004D2072"/>
    <w:rsid w:val="004D2405"/>
    <w:rsid w:val="004D252C"/>
    <w:rsid w:val="004D29BF"/>
    <w:rsid w:val="004D2B2C"/>
    <w:rsid w:val="004D2F54"/>
    <w:rsid w:val="004D35FA"/>
    <w:rsid w:val="004D3955"/>
    <w:rsid w:val="004D3B30"/>
    <w:rsid w:val="004D3BC6"/>
    <w:rsid w:val="004D42F7"/>
    <w:rsid w:val="004D47F2"/>
    <w:rsid w:val="004D4830"/>
    <w:rsid w:val="004D4F29"/>
    <w:rsid w:val="004D5169"/>
    <w:rsid w:val="004D5ACE"/>
    <w:rsid w:val="004D5FAE"/>
    <w:rsid w:val="004D6827"/>
    <w:rsid w:val="004D6A0E"/>
    <w:rsid w:val="004D6C41"/>
    <w:rsid w:val="004D6F95"/>
    <w:rsid w:val="004D72EA"/>
    <w:rsid w:val="004D7558"/>
    <w:rsid w:val="004D776A"/>
    <w:rsid w:val="004D7C81"/>
    <w:rsid w:val="004D7D84"/>
    <w:rsid w:val="004E03DC"/>
    <w:rsid w:val="004E050C"/>
    <w:rsid w:val="004E09D2"/>
    <w:rsid w:val="004E0E87"/>
    <w:rsid w:val="004E122E"/>
    <w:rsid w:val="004E13D8"/>
    <w:rsid w:val="004E16B7"/>
    <w:rsid w:val="004E18F7"/>
    <w:rsid w:val="004E1DD4"/>
    <w:rsid w:val="004E1EE7"/>
    <w:rsid w:val="004E1F05"/>
    <w:rsid w:val="004E20B4"/>
    <w:rsid w:val="004E218A"/>
    <w:rsid w:val="004E2255"/>
    <w:rsid w:val="004E22C4"/>
    <w:rsid w:val="004E26D3"/>
    <w:rsid w:val="004E27FA"/>
    <w:rsid w:val="004E2B85"/>
    <w:rsid w:val="004E2CCF"/>
    <w:rsid w:val="004E3485"/>
    <w:rsid w:val="004E3588"/>
    <w:rsid w:val="004E35FA"/>
    <w:rsid w:val="004E3958"/>
    <w:rsid w:val="004E3A1B"/>
    <w:rsid w:val="004E3B8C"/>
    <w:rsid w:val="004E3BCB"/>
    <w:rsid w:val="004E3C2B"/>
    <w:rsid w:val="004E3D60"/>
    <w:rsid w:val="004E3D6A"/>
    <w:rsid w:val="004E43E2"/>
    <w:rsid w:val="004E4437"/>
    <w:rsid w:val="004E4AE8"/>
    <w:rsid w:val="004E4B2F"/>
    <w:rsid w:val="004E4B4B"/>
    <w:rsid w:val="004E4C8F"/>
    <w:rsid w:val="004E5950"/>
    <w:rsid w:val="004E5B5C"/>
    <w:rsid w:val="004E7071"/>
    <w:rsid w:val="004E71A3"/>
    <w:rsid w:val="004E764E"/>
    <w:rsid w:val="004E7A7F"/>
    <w:rsid w:val="004E7FBD"/>
    <w:rsid w:val="004F0593"/>
    <w:rsid w:val="004F104F"/>
    <w:rsid w:val="004F1164"/>
    <w:rsid w:val="004F17C7"/>
    <w:rsid w:val="004F2084"/>
    <w:rsid w:val="004F24F2"/>
    <w:rsid w:val="004F2538"/>
    <w:rsid w:val="004F26F9"/>
    <w:rsid w:val="004F27A3"/>
    <w:rsid w:val="004F2A33"/>
    <w:rsid w:val="004F2F82"/>
    <w:rsid w:val="004F31A7"/>
    <w:rsid w:val="004F31E2"/>
    <w:rsid w:val="004F3353"/>
    <w:rsid w:val="004F353D"/>
    <w:rsid w:val="004F3A98"/>
    <w:rsid w:val="004F3FEF"/>
    <w:rsid w:val="004F43C7"/>
    <w:rsid w:val="004F44CE"/>
    <w:rsid w:val="004F4656"/>
    <w:rsid w:val="004F479B"/>
    <w:rsid w:val="004F484D"/>
    <w:rsid w:val="004F5337"/>
    <w:rsid w:val="004F5510"/>
    <w:rsid w:val="004F568A"/>
    <w:rsid w:val="004F56E0"/>
    <w:rsid w:val="004F5D78"/>
    <w:rsid w:val="004F5E0D"/>
    <w:rsid w:val="004F6300"/>
    <w:rsid w:val="004F66BC"/>
    <w:rsid w:val="004F68C6"/>
    <w:rsid w:val="004F6B8A"/>
    <w:rsid w:val="004F6C2E"/>
    <w:rsid w:val="004F706A"/>
    <w:rsid w:val="004F7233"/>
    <w:rsid w:val="004F77EE"/>
    <w:rsid w:val="004F7C76"/>
    <w:rsid w:val="004F7CF1"/>
    <w:rsid w:val="004F7D49"/>
    <w:rsid w:val="00500711"/>
    <w:rsid w:val="00500BAD"/>
    <w:rsid w:val="00500DB2"/>
    <w:rsid w:val="00500E44"/>
    <w:rsid w:val="005010BE"/>
    <w:rsid w:val="005010C1"/>
    <w:rsid w:val="00501190"/>
    <w:rsid w:val="00501570"/>
    <w:rsid w:val="00501B27"/>
    <w:rsid w:val="0050210B"/>
    <w:rsid w:val="00502566"/>
    <w:rsid w:val="00502605"/>
    <w:rsid w:val="0050279F"/>
    <w:rsid w:val="00502F3D"/>
    <w:rsid w:val="005032F6"/>
    <w:rsid w:val="005033CA"/>
    <w:rsid w:val="005038C3"/>
    <w:rsid w:val="005039D3"/>
    <w:rsid w:val="00503B45"/>
    <w:rsid w:val="00503C4D"/>
    <w:rsid w:val="00503CAC"/>
    <w:rsid w:val="00503FCD"/>
    <w:rsid w:val="005040CA"/>
    <w:rsid w:val="005043D0"/>
    <w:rsid w:val="0050442A"/>
    <w:rsid w:val="00504688"/>
    <w:rsid w:val="005048BB"/>
    <w:rsid w:val="00504B06"/>
    <w:rsid w:val="00504B90"/>
    <w:rsid w:val="00504FA3"/>
    <w:rsid w:val="0050506D"/>
    <w:rsid w:val="005050E0"/>
    <w:rsid w:val="00505376"/>
    <w:rsid w:val="00505474"/>
    <w:rsid w:val="0050562F"/>
    <w:rsid w:val="00505EE2"/>
    <w:rsid w:val="005060AA"/>
    <w:rsid w:val="0050631E"/>
    <w:rsid w:val="00506A2D"/>
    <w:rsid w:val="00507677"/>
    <w:rsid w:val="0050770C"/>
    <w:rsid w:val="005077A2"/>
    <w:rsid w:val="00507C69"/>
    <w:rsid w:val="00510076"/>
    <w:rsid w:val="00510ED0"/>
    <w:rsid w:val="00510F91"/>
    <w:rsid w:val="005116F8"/>
    <w:rsid w:val="00511815"/>
    <w:rsid w:val="005118D8"/>
    <w:rsid w:val="00511AB4"/>
    <w:rsid w:val="00511D1A"/>
    <w:rsid w:val="00511D71"/>
    <w:rsid w:val="005134BA"/>
    <w:rsid w:val="0051352C"/>
    <w:rsid w:val="00513780"/>
    <w:rsid w:val="00513862"/>
    <w:rsid w:val="00513C20"/>
    <w:rsid w:val="00513ED7"/>
    <w:rsid w:val="00513EE9"/>
    <w:rsid w:val="00513EF3"/>
    <w:rsid w:val="00514776"/>
    <w:rsid w:val="0051488E"/>
    <w:rsid w:val="00514D51"/>
    <w:rsid w:val="00514E01"/>
    <w:rsid w:val="005154C3"/>
    <w:rsid w:val="005155F8"/>
    <w:rsid w:val="0051572A"/>
    <w:rsid w:val="00515774"/>
    <w:rsid w:val="00515898"/>
    <w:rsid w:val="00515D80"/>
    <w:rsid w:val="00515FB4"/>
    <w:rsid w:val="00516193"/>
    <w:rsid w:val="00516563"/>
    <w:rsid w:val="0051685E"/>
    <w:rsid w:val="00516EBC"/>
    <w:rsid w:val="0051700F"/>
    <w:rsid w:val="00517F5D"/>
    <w:rsid w:val="0052008E"/>
    <w:rsid w:val="00520466"/>
    <w:rsid w:val="005210E9"/>
    <w:rsid w:val="00521111"/>
    <w:rsid w:val="0052182F"/>
    <w:rsid w:val="00521944"/>
    <w:rsid w:val="00521FF2"/>
    <w:rsid w:val="005221D0"/>
    <w:rsid w:val="005221FC"/>
    <w:rsid w:val="005222AA"/>
    <w:rsid w:val="00522786"/>
    <w:rsid w:val="00522853"/>
    <w:rsid w:val="00522FA9"/>
    <w:rsid w:val="00523200"/>
    <w:rsid w:val="00523208"/>
    <w:rsid w:val="00523368"/>
    <w:rsid w:val="00523849"/>
    <w:rsid w:val="0052393E"/>
    <w:rsid w:val="00523FA6"/>
    <w:rsid w:val="00524220"/>
    <w:rsid w:val="0052447F"/>
    <w:rsid w:val="0052448A"/>
    <w:rsid w:val="0052463E"/>
    <w:rsid w:val="005247AF"/>
    <w:rsid w:val="00524C7D"/>
    <w:rsid w:val="005253A2"/>
    <w:rsid w:val="005255D3"/>
    <w:rsid w:val="005259BC"/>
    <w:rsid w:val="00525BB1"/>
    <w:rsid w:val="00525EFD"/>
    <w:rsid w:val="0052613D"/>
    <w:rsid w:val="005263B5"/>
    <w:rsid w:val="00526686"/>
    <w:rsid w:val="00526C61"/>
    <w:rsid w:val="005271F4"/>
    <w:rsid w:val="00527416"/>
    <w:rsid w:val="005275F8"/>
    <w:rsid w:val="00527D9C"/>
    <w:rsid w:val="00527EE6"/>
    <w:rsid w:val="00527EFD"/>
    <w:rsid w:val="00527F57"/>
    <w:rsid w:val="0053033A"/>
    <w:rsid w:val="00530955"/>
    <w:rsid w:val="00530ADB"/>
    <w:rsid w:val="005323F9"/>
    <w:rsid w:val="005324F2"/>
    <w:rsid w:val="0053259C"/>
    <w:rsid w:val="005329C5"/>
    <w:rsid w:val="00532CA4"/>
    <w:rsid w:val="00533435"/>
    <w:rsid w:val="0053346F"/>
    <w:rsid w:val="00533A13"/>
    <w:rsid w:val="00533C75"/>
    <w:rsid w:val="00534962"/>
    <w:rsid w:val="00534967"/>
    <w:rsid w:val="00534D83"/>
    <w:rsid w:val="0053547F"/>
    <w:rsid w:val="00535561"/>
    <w:rsid w:val="0053562A"/>
    <w:rsid w:val="00535640"/>
    <w:rsid w:val="00535874"/>
    <w:rsid w:val="00535AC6"/>
    <w:rsid w:val="00535C4D"/>
    <w:rsid w:val="00535EA8"/>
    <w:rsid w:val="0053621E"/>
    <w:rsid w:val="0053640B"/>
    <w:rsid w:val="00536FE6"/>
    <w:rsid w:val="005370F5"/>
    <w:rsid w:val="005371B0"/>
    <w:rsid w:val="00537720"/>
    <w:rsid w:val="00537DAF"/>
    <w:rsid w:val="00537F5F"/>
    <w:rsid w:val="00540182"/>
    <w:rsid w:val="0054025F"/>
    <w:rsid w:val="00540354"/>
    <w:rsid w:val="00540878"/>
    <w:rsid w:val="00540B68"/>
    <w:rsid w:val="00540E52"/>
    <w:rsid w:val="0054143F"/>
    <w:rsid w:val="00541A29"/>
    <w:rsid w:val="00541AFA"/>
    <w:rsid w:val="00541DA1"/>
    <w:rsid w:val="00541F9A"/>
    <w:rsid w:val="005422EE"/>
    <w:rsid w:val="00542F53"/>
    <w:rsid w:val="005431CC"/>
    <w:rsid w:val="0054381C"/>
    <w:rsid w:val="00544074"/>
    <w:rsid w:val="00544373"/>
    <w:rsid w:val="0054470E"/>
    <w:rsid w:val="00544DC9"/>
    <w:rsid w:val="00544F18"/>
    <w:rsid w:val="00545323"/>
    <w:rsid w:val="00545E74"/>
    <w:rsid w:val="005460FB"/>
    <w:rsid w:val="005463A1"/>
    <w:rsid w:val="005463AD"/>
    <w:rsid w:val="0054642E"/>
    <w:rsid w:val="00546E4E"/>
    <w:rsid w:val="00546F31"/>
    <w:rsid w:val="00547833"/>
    <w:rsid w:val="005503F2"/>
    <w:rsid w:val="00550597"/>
    <w:rsid w:val="00550846"/>
    <w:rsid w:val="005509C8"/>
    <w:rsid w:val="00550B94"/>
    <w:rsid w:val="00551026"/>
    <w:rsid w:val="00551229"/>
    <w:rsid w:val="0055184F"/>
    <w:rsid w:val="00551D07"/>
    <w:rsid w:val="00551F4B"/>
    <w:rsid w:val="00552114"/>
    <w:rsid w:val="00552139"/>
    <w:rsid w:val="00552766"/>
    <w:rsid w:val="00553025"/>
    <w:rsid w:val="005535CB"/>
    <w:rsid w:val="00553900"/>
    <w:rsid w:val="00553BC7"/>
    <w:rsid w:val="00553CFE"/>
    <w:rsid w:val="00553D54"/>
    <w:rsid w:val="00553FB5"/>
    <w:rsid w:val="0055424B"/>
    <w:rsid w:val="00554264"/>
    <w:rsid w:val="00554346"/>
    <w:rsid w:val="00554744"/>
    <w:rsid w:val="00554E05"/>
    <w:rsid w:val="00554F80"/>
    <w:rsid w:val="0055508F"/>
    <w:rsid w:val="00555472"/>
    <w:rsid w:val="0055578B"/>
    <w:rsid w:val="00556681"/>
    <w:rsid w:val="00556956"/>
    <w:rsid w:val="00556FC9"/>
    <w:rsid w:val="00557086"/>
    <w:rsid w:val="00557658"/>
    <w:rsid w:val="005576F0"/>
    <w:rsid w:val="0055782B"/>
    <w:rsid w:val="00557AFE"/>
    <w:rsid w:val="00557B5E"/>
    <w:rsid w:val="0056003C"/>
    <w:rsid w:val="00560171"/>
    <w:rsid w:val="005604FE"/>
    <w:rsid w:val="00560EBB"/>
    <w:rsid w:val="00561157"/>
    <w:rsid w:val="005618AC"/>
    <w:rsid w:val="00561AC2"/>
    <w:rsid w:val="00561BF9"/>
    <w:rsid w:val="00561F51"/>
    <w:rsid w:val="0056219D"/>
    <w:rsid w:val="005622E0"/>
    <w:rsid w:val="00562E86"/>
    <w:rsid w:val="00562FA5"/>
    <w:rsid w:val="00563275"/>
    <w:rsid w:val="0056358F"/>
    <w:rsid w:val="0056392D"/>
    <w:rsid w:val="00563970"/>
    <w:rsid w:val="00563DCB"/>
    <w:rsid w:val="00563DFD"/>
    <w:rsid w:val="00564372"/>
    <w:rsid w:val="005646E3"/>
    <w:rsid w:val="00564994"/>
    <w:rsid w:val="00565F8F"/>
    <w:rsid w:val="00566AA3"/>
    <w:rsid w:val="00566EB1"/>
    <w:rsid w:val="00567108"/>
    <w:rsid w:val="00567610"/>
    <w:rsid w:val="00567BE8"/>
    <w:rsid w:val="0057018F"/>
    <w:rsid w:val="0057029F"/>
    <w:rsid w:val="0057062A"/>
    <w:rsid w:val="00570741"/>
    <w:rsid w:val="0057094D"/>
    <w:rsid w:val="00570C2B"/>
    <w:rsid w:val="00570F70"/>
    <w:rsid w:val="00571095"/>
    <w:rsid w:val="005711C9"/>
    <w:rsid w:val="00571B43"/>
    <w:rsid w:val="005720CA"/>
    <w:rsid w:val="0057288F"/>
    <w:rsid w:val="00572B2E"/>
    <w:rsid w:val="005731FB"/>
    <w:rsid w:val="005732B5"/>
    <w:rsid w:val="005732D9"/>
    <w:rsid w:val="0057356C"/>
    <w:rsid w:val="005735ED"/>
    <w:rsid w:val="00573641"/>
    <w:rsid w:val="00573A70"/>
    <w:rsid w:val="00573D53"/>
    <w:rsid w:val="0057426C"/>
    <w:rsid w:val="0057432F"/>
    <w:rsid w:val="005743FB"/>
    <w:rsid w:val="005744B4"/>
    <w:rsid w:val="00574C39"/>
    <w:rsid w:val="00574CD4"/>
    <w:rsid w:val="00574DEF"/>
    <w:rsid w:val="005751D4"/>
    <w:rsid w:val="005752B6"/>
    <w:rsid w:val="005752F1"/>
    <w:rsid w:val="005754A6"/>
    <w:rsid w:val="005759BA"/>
    <w:rsid w:val="00575B0A"/>
    <w:rsid w:val="00575D20"/>
    <w:rsid w:val="00575E33"/>
    <w:rsid w:val="00576AB9"/>
    <w:rsid w:val="00576ACE"/>
    <w:rsid w:val="00576C39"/>
    <w:rsid w:val="00576CA2"/>
    <w:rsid w:val="00577210"/>
    <w:rsid w:val="0057748A"/>
    <w:rsid w:val="0058000D"/>
    <w:rsid w:val="00580062"/>
    <w:rsid w:val="00580593"/>
    <w:rsid w:val="0058059F"/>
    <w:rsid w:val="005807A8"/>
    <w:rsid w:val="00580F65"/>
    <w:rsid w:val="00581389"/>
    <w:rsid w:val="0058187B"/>
    <w:rsid w:val="00581C06"/>
    <w:rsid w:val="00581C5F"/>
    <w:rsid w:val="00581E41"/>
    <w:rsid w:val="005821C2"/>
    <w:rsid w:val="005821FA"/>
    <w:rsid w:val="0058227D"/>
    <w:rsid w:val="0058263D"/>
    <w:rsid w:val="00582C2A"/>
    <w:rsid w:val="00582E0B"/>
    <w:rsid w:val="0058302F"/>
    <w:rsid w:val="005830E7"/>
    <w:rsid w:val="0058311F"/>
    <w:rsid w:val="005831C3"/>
    <w:rsid w:val="005837E1"/>
    <w:rsid w:val="00583C2D"/>
    <w:rsid w:val="00583D19"/>
    <w:rsid w:val="00584337"/>
    <w:rsid w:val="00584365"/>
    <w:rsid w:val="0058461D"/>
    <w:rsid w:val="005849C5"/>
    <w:rsid w:val="0058524B"/>
    <w:rsid w:val="005852AD"/>
    <w:rsid w:val="00585693"/>
    <w:rsid w:val="00585B63"/>
    <w:rsid w:val="00585B81"/>
    <w:rsid w:val="00585FB7"/>
    <w:rsid w:val="00585FE1"/>
    <w:rsid w:val="005864CE"/>
    <w:rsid w:val="00586B9A"/>
    <w:rsid w:val="00586CDC"/>
    <w:rsid w:val="00586D7F"/>
    <w:rsid w:val="0058775B"/>
    <w:rsid w:val="005902DF"/>
    <w:rsid w:val="005904D2"/>
    <w:rsid w:val="0059051D"/>
    <w:rsid w:val="005905FF"/>
    <w:rsid w:val="00590627"/>
    <w:rsid w:val="00590EC9"/>
    <w:rsid w:val="00590F73"/>
    <w:rsid w:val="00591359"/>
    <w:rsid w:val="005914C4"/>
    <w:rsid w:val="005916B1"/>
    <w:rsid w:val="005917E7"/>
    <w:rsid w:val="0059187F"/>
    <w:rsid w:val="00591982"/>
    <w:rsid w:val="00591A8C"/>
    <w:rsid w:val="00591B55"/>
    <w:rsid w:val="00591C3B"/>
    <w:rsid w:val="005923AE"/>
    <w:rsid w:val="005925D9"/>
    <w:rsid w:val="00592862"/>
    <w:rsid w:val="00592BAC"/>
    <w:rsid w:val="00592C93"/>
    <w:rsid w:val="00592E38"/>
    <w:rsid w:val="00593047"/>
    <w:rsid w:val="005930F2"/>
    <w:rsid w:val="005931CC"/>
    <w:rsid w:val="00593788"/>
    <w:rsid w:val="00593BB7"/>
    <w:rsid w:val="005941A9"/>
    <w:rsid w:val="0059455A"/>
    <w:rsid w:val="005948C1"/>
    <w:rsid w:val="00594A66"/>
    <w:rsid w:val="00594BFC"/>
    <w:rsid w:val="00595005"/>
    <w:rsid w:val="00595388"/>
    <w:rsid w:val="00595DC0"/>
    <w:rsid w:val="00595DF2"/>
    <w:rsid w:val="00595EF5"/>
    <w:rsid w:val="00595F2B"/>
    <w:rsid w:val="005967F8"/>
    <w:rsid w:val="00596845"/>
    <w:rsid w:val="00596DE2"/>
    <w:rsid w:val="0059712D"/>
    <w:rsid w:val="005971F3"/>
    <w:rsid w:val="00597719"/>
    <w:rsid w:val="00597A50"/>
    <w:rsid w:val="00597B6B"/>
    <w:rsid w:val="00597CE1"/>
    <w:rsid w:val="005A0891"/>
    <w:rsid w:val="005A0B95"/>
    <w:rsid w:val="005A0CE1"/>
    <w:rsid w:val="005A12B5"/>
    <w:rsid w:val="005A12E7"/>
    <w:rsid w:val="005A1B68"/>
    <w:rsid w:val="005A1C58"/>
    <w:rsid w:val="005A2070"/>
    <w:rsid w:val="005A20A6"/>
    <w:rsid w:val="005A20B6"/>
    <w:rsid w:val="005A2437"/>
    <w:rsid w:val="005A2762"/>
    <w:rsid w:val="005A277D"/>
    <w:rsid w:val="005A31FE"/>
    <w:rsid w:val="005A3320"/>
    <w:rsid w:val="005A3452"/>
    <w:rsid w:val="005A3936"/>
    <w:rsid w:val="005A3A79"/>
    <w:rsid w:val="005A3CAC"/>
    <w:rsid w:val="005A3EDF"/>
    <w:rsid w:val="005A43D1"/>
    <w:rsid w:val="005A443B"/>
    <w:rsid w:val="005A447D"/>
    <w:rsid w:val="005A46F4"/>
    <w:rsid w:val="005A4A12"/>
    <w:rsid w:val="005A4BAC"/>
    <w:rsid w:val="005A50D3"/>
    <w:rsid w:val="005A5111"/>
    <w:rsid w:val="005A56B6"/>
    <w:rsid w:val="005A5B6F"/>
    <w:rsid w:val="005A5D9A"/>
    <w:rsid w:val="005A63F7"/>
    <w:rsid w:val="005A65B0"/>
    <w:rsid w:val="005A65D7"/>
    <w:rsid w:val="005A6AA4"/>
    <w:rsid w:val="005A6AF6"/>
    <w:rsid w:val="005A71BA"/>
    <w:rsid w:val="005A77B7"/>
    <w:rsid w:val="005A77E5"/>
    <w:rsid w:val="005A797F"/>
    <w:rsid w:val="005A7A3E"/>
    <w:rsid w:val="005A7BB7"/>
    <w:rsid w:val="005B0095"/>
    <w:rsid w:val="005B029C"/>
    <w:rsid w:val="005B04FE"/>
    <w:rsid w:val="005B04FF"/>
    <w:rsid w:val="005B09BD"/>
    <w:rsid w:val="005B0F11"/>
    <w:rsid w:val="005B10FE"/>
    <w:rsid w:val="005B1240"/>
    <w:rsid w:val="005B17E1"/>
    <w:rsid w:val="005B1AE5"/>
    <w:rsid w:val="005B1BA9"/>
    <w:rsid w:val="005B1E3A"/>
    <w:rsid w:val="005B2467"/>
    <w:rsid w:val="005B2A15"/>
    <w:rsid w:val="005B2D63"/>
    <w:rsid w:val="005B3016"/>
    <w:rsid w:val="005B328C"/>
    <w:rsid w:val="005B33DB"/>
    <w:rsid w:val="005B3553"/>
    <w:rsid w:val="005B3675"/>
    <w:rsid w:val="005B376D"/>
    <w:rsid w:val="005B397A"/>
    <w:rsid w:val="005B39D6"/>
    <w:rsid w:val="005B3C02"/>
    <w:rsid w:val="005B3FA3"/>
    <w:rsid w:val="005B4220"/>
    <w:rsid w:val="005B4322"/>
    <w:rsid w:val="005B47DF"/>
    <w:rsid w:val="005B48D9"/>
    <w:rsid w:val="005B48FB"/>
    <w:rsid w:val="005B499A"/>
    <w:rsid w:val="005B4BF0"/>
    <w:rsid w:val="005B4E99"/>
    <w:rsid w:val="005B4F92"/>
    <w:rsid w:val="005B52DE"/>
    <w:rsid w:val="005B542C"/>
    <w:rsid w:val="005B59FC"/>
    <w:rsid w:val="005B5FDD"/>
    <w:rsid w:val="005B65AB"/>
    <w:rsid w:val="005B68A8"/>
    <w:rsid w:val="005B6933"/>
    <w:rsid w:val="005B6996"/>
    <w:rsid w:val="005B6A8A"/>
    <w:rsid w:val="005B6E46"/>
    <w:rsid w:val="005B71E2"/>
    <w:rsid w:val="005B796D"/>
    <w:rsid w:val="005B79F4"/>
    <w:rsid w:val="005B7D13"/>
    <w:rsid w:val="005B7E55"/>
    <w:rsid w:val="005B7F06"/>
    <w:rsid w:val="005C005D"/>
    <w:rsid w:val="005C0247"/>
    <w:rsid w:val="005C0B1F"/>
    <w:rsid w:val="005C0F2F"/>
    <w:rsid w:val="005C0F87"/>
    <w:rsid w:val="005C166D"/>
    <w:rsid w:val="005C1714"/>
    <w:rsid w:val="005C1CA7"/>
    <w:rsid w:val="005C215A"/>
    <w:rsid w:val="005C21AE"/>
    <w:rsid w:val="005C2764"/>
    <w:rsid w:val="005C27EF"/>
    <w:rsid w:val="005C2A34"/>
    <w:rsid w:val="005C30F0"/>
    <w:rsid w:val="005C31B6"/>
    <w:rsid w:val="005C31E6"/>
    <w:rsid w:val="005C3712"/>
    <w:rsid w:val="005C3B47"/>
    <w:rsid w:val="005C3D43"/>
    <w:rsid w:val="005C3EBC"/>
    <w:rsid w:val="005C402F"/>
    <w:rsid w:val="005C405E"/>
    <w:rsid w:val="005C4428"/>
    <w:rsid w:val="005C4582"/>
    <w:rsid w:val="005C471F"/>
    <w:rsid w:val="005C476C"/>
    <w:rsid w:val="005C4926"/>
    <w:rsid w:val="005C4B46"/>
    <w:rsid w:val="005C4BF9"/>
    <w:rsid w:val="005C4C36"/>
    <w:rsid w:val="005C4EAC"/>
    <w:rsid w:val="005C5048"/>
    <w:rsid w:val="005C528C"/>
    <w:rsid w:val="005C52AC"/>
    <w:rsid w:val="005C5430"/>
    <w:rsid w:val="005C5681"/>
    <w:rsid w:val="005C5BF2"/>
    <w:rsid w:val="005C5CAC"/>
    <w:rsid w:val="005C61D3"/>
    <w:rsid w:val="005C6375"/>
    <w:rsid w:val="005C66D3"/>
    <w:rsid w:val="005C695D"/>
    <w:rsid w:val="005C6B80"/>
    <w:rsid w:val="005C7427"/>
    <w:rsid w:val="005C7AE0"/>
    <w:rsid w:val="005C7D60"/>
    <w:rsid w:val="005D011E"/>
    <w:rsid w:val="005D01E8"/>
    <w:rsid w:val="005D081A"/>
    <w:rsid w:val="005D0A43"/>
    <w:rsid w:val="005D0A9D"/>
    <w:rsid w:val="005D0DFE"/>
    <w:rsid w:val="005D0E39"/>
    <w:rsid w:val="005D0E3D"/>
    <w:rsid w:val="005D0F7E"/>
    <w:rsid w:val="005D12B1"/>
    <w:rsid w:val="005D1977"/>
    <w:rsid w:val="005D1ADC"/>
    <w:rsid w:val="005D1ED5"/>
    <w:rsid w:val="005D230F"/>
    <w:rsid w:val="005D28FE"/>
    <w:rsid w:val="005D3641"/>
    <w:rsid w:val="005D3689"/>
    <w:rsid w:val="005D3753"/>
    <w:rsid w:val="005D3E4B"/>
    <w:rsid w:val="005D3FE6"/>
    <w:rsid w:val="005D41C3"/>
    <w:rsid w:val="005D4370"/>
    <w:rsid w:val="005D45AE"/>
    <w:rsid w:val="005D4644"/>
    <w:rsid w:val="005D4771"/>
    <w:rsid w:val="005D4919"/>
    <w:rsid w:val="005D55DC"/>
    <w:rsid w:val="005D566F"/>
    <w:rsid w:val="005D5F56"/>
    <w:rsid w:val="005D61CF"/>
    <w:rsid w:val="005D70CD"/>
    <w:rsid w:val="005D73B9"/>
    <w:rsid w:val="005D7C73"/>
    <w:rsid w:val="005D7EE2"/>
    <w:rsid w:val="005E0007"/>
    <w:rsid w:val="005E01F8"/>
    <w:rsid w:val="005E0FD3"/>
    <w:rsid w:val="005E105A"/>
    <w:rsid w:val="005E12A7"/>
    <w:rsid w:val="005E13C8"/>
    <w:rsid w:val="005E1C4A"/>
    <w:rsid w:val="005E241B"/>
    <w:rsid w:val="005E271B"/>
    <w:rsid w:val="005E2AC1"/>
    <w:rsid w:val="005E2B18"/>
    <w:rsid w:val="005E2F65"/>
    <w:rsid w:val="005E2F87"/>
    <w:rsid w:val="005E3054"/>
    <w:rsid w:val="005E30A6"/>
    <w:rsid w:val="005E3367"/>
    <w:rsid w:val="005E3585"/>
    <w:rsid w:val="005E3750"/>
    <w:rsid w:val="005E378D"/>
    <w:rsid w:val="005E380C"/>
    <w:rsid w:val="005E389D"/>
    <w:rsid w:val="005E3A37"/>
    <w:rsid w:val="005E3E6C"/>
    <w:rsid w:val="005E3F5F"/>
    <w:rsid w:val="005E4049"/>
    <w:rsid w:val="005E428C"/>
    <w:rsid w:val="005E46D2"/>
    <w:rsid w:val="005E4ADB"/>
    <w:rsid w:val="005E4B9B"/>
    <w:rsid w:val="005E4BAD"/>
    <w:rsid w:val="005E4DF6"/>
    <w:rsid w:val="005E54F0"/>
    <w:rsid w:val="005E5792"/>
    <w:rsid w:val="005E5B05"/>
    <w:rsid w:val="005E5C03"/>
    <w:rsid w:val="005E633A"/>
    <w:rsid w:val="005E64AD"/>
    <w:rsid w:val="005E6775"/>
    <w:rsid w:val="005E6C1C"/>
    <w:rsid w:val="005E742B"/>
    <w:rsid w:val="005E7C1D"/>
    <w:rsid w:val="005F025E"/>
    <w:rsid w:val="005F0C29"/>
    <w:rsid w:val="005F0EBD"/>
    <w:rsid w:val="005F1065"/>
    <w:rsid w:val="005F136E"/>
    <w:rsid w:val="005F161C"/>
    <w:rsid w:val="005F1697"/>
    <w:rsid w:val="005F17AE"/>
    <w:rsid w:val="005F1B07"/>
    <w:rsid w:val="005F21AC"/>
    <w:rsid w:val="005F22D6"/>
    <w:rsid w:val="005F2728"/>
    <w:rsid w:val="005F2805"/>
    <w:rsid w:val="005F2F38"/>
    <w:rsid w:val="005F300E"/>
    <w:rsid w:val="005F31EA"/>
    <w:rsid w:val="005F3318"/>
    <w:rsid w:val="005F34EB"/>
    <w:rsid w:val="005F39E1"/>
    <w:rsid w:val="005F3AFE"/>
    <w:rsid w:val="005F444B"/>
    <w:rsid w:val="005F4A11"/>
    <w:rsid w:val="005F4A99"/>
    <w:rsid w:val="005F4AAA"/>
    <w:rsid w:val="005F4B3B"/>
    <w:rsid w:val="005F4BFC"/>
    <w:rsid w:val="005F5657"/>
    <w:rsid w:val="005F56CB"/>
    <w:rsid w:val="005F6131"/>
    <w:rsid w:val="005F6445"/>
    <w:rsid w:val="005F64A0"/>
    <w:rsid w:val="005F6554"/>
    <w:rsid w:val="005F6DB2"/>
    <w:rsid w:val="005F702A"/>
    <w:rsid w:val="005F71E5"/>
    <w:rsid w:val="005F728E"/>
    <w:rsid w:val="005F72BF"/>
    <w:rsid w:val="00600225"/>
    <w:rsid w:val="00600C54"/>
    <w:rsid w:val="00600E67"/>
    <w:rsid w:val="00600FCE"/>
    <w:rsid w:val="006010E9"/>
    <w:rsid w:val="00601205"/>
    <w:rsid w:val="0060133B"/>
    <w:rsid w:val="006015D7"/>
    <w:rsid w:val="00601A5A"/>
    <w:rsid w:val="00601F73"/>
    <w:rsid w:val="00601FFA"/>
    <w:rsid w:val="0060222E"/>
    <w:rsid w:val="0060225D"/>
    <w:rsid w:val="006026BD"/>
    <w:rsid w:val="0060271A"/>
    <w:rsid w:val="00602774"/>
    <w:rsid w:val="00602C4B"/>
    <w:rsid w:val="006030D0"/>
    <w:rsid w:val="00603BE0"/>
    <w:rsid w:val="00603BFC"/>
    <w:rsid w:val="00603CD2"/>
    <w:rsid w:val="00604458"/>
    <w:rsid w:val="0060485F"/>
    <w:rsid w:val="00604A15"/>
    <w:rsid w:val="00604B51"/>
    <w:rsid w:val="00605209"/>
    <w:rsid w:val="006054A7"/>
    <w:rsid w:val="006056A4"/>
    <w:rsid w:val="00605CE5"/>
    <w:rsid w:val="00605F2F"/>
    <w:rsid w:val="00606344"/>
    <w:rsid w:val="00606DB1"/>
    <w:rsid w:val="00607709"/>
    <w:rsid w:val="00607A62"/>
    <w:rsid w:val="00607B1C"/>
    <w:rsid w:val="00607B42"/>
    <w:rsid w:val="00610394"/>
    <w:rsid w:val="0061042D"/>
    <w:rsid w:val="006105D7"/>
    <w:rsid w:val="00610B8B"/>
    <w:rsid w:val="006110B2"/>
    <w:rsid w:val="00611101"/>
    <w:rsid w:val="00611A22"/>
    <w:rsid w:val="00612361"/>
    <w:rsid w:val="00612466"/>
    <w:rsid w:val="006124A7"/>
    <w:rsid w:val="006125CD"/>
    <w:rsid w:val="00612DFE"/>
    <w:rsid w:val="0061352F"/>
    <w:rsid w:val="00613778"/>
    <w:rsid w:val="00613A01"/>
    <w:rsid w:val="00613A27"/>
    <w:rsid w:val="00614361"/>
    <w:rsid w:val="0061453C"/>
    <w:rsid w:val="006145CB"/>
    <w:rsid w:val="00614802"/>
    <w:rsid w:val="00614912"/>
    <w:rsid w:val="00614B00"/>
    <w:rsid w:val="00614BF8"/>
    <w:rsid w:val="00614EF7"/>
    <w:rsid w:val="00614F92"/>
    <w:rsid w:val="00615FE0"/>
    <w:rsid w:val="006162C3"/>
    <w:rsid w:val="00616564"/>
    <w:rsid w:val="00616649"/>
    <w:rsid w:val="006167DB"/>
    <w:rsid w:val="0061704B"/>
    <w:rsid w:val="00620137"/>
    <w:rsid w:val="00620195"/>
    <w:rsid w:val="00620404"/>
    <w:rsid w:val="00620A41"/>
    <w:rsid w:val="00620B3F"/>
    <w:rsid w:val="00620F08"/>
    <w:rsid w:val="00621174"/>
    <w:rsid w:val="00621275"/>
    <w:rsid w:val="00621908"/>
    <w:rsid w:val="00621A51"/>
    <w:rsid w:val="00621B38"/>
    <w:rsid w:val="00621DD4"/>
    <w:rsid w:val="00621F65"/>
    <w:rsid w:val="0062200B"/>
    <w:rsid w:val="006221F9"/>
    <w:rsid w:val="006233B8"/>
    <w:rsid w:val="00623501"/>
    <w:rsid w:val="00623847"/>
    <w:rsid w:val="0062387A"/>
    <w:rsid w:val="00623A3B"/>
    <w:rsid w:val="00623B27"/>
    <w:rsid w:val="00623D67"/>
    <w:rsid w:val="00623F4E"/>
    <w:rsid w:val="006243C0"/>
    <w:rsid w:val="0062458A"/>
    <w:rsid w:val="006246B7"/>
    <w:rsid w:val="00624953"/>
    <w:rsid w:val="00624EA0"/>
    <w:rsid w:val="00625043"/>
    <w:rsid w:val="0062568E"/>
    <w:rsid w:val="00625773"/>
    <w:rsid w:val="00625CF5"/>
    <w:rsid w:val="00625DEA"/>
    <w:rsid w:val="00626061"/>
    <w:rsid w:val="00626302"/>
    <w:rsid w:val="00627530"/>
    <w:rsid w:val="00627AA3"/>
    <w:rsid w:val="00627CB9"/>
    <w:rsid w:val="006300C3"/>
    <w:rsid w:val="0063021E"/>
    <w:rsid w:val="0063072F"/>
    <w:rsid w:val="0063082B"/>
    <w:rsid w:val="00630BB4"/>
    <w:rsid w:val="0063105E"/>
    <w:rsid w:val="0063123A"/>
    <w:rsid w:val="00631357"/>
    <w:rsid w:val="0063144E"/>
    <w:rsid w:val="006314A9"/>
    <w:rsid w:val="006324AC"/>
    <w:rsid w:val="006327DB"/>
    <w:rsid w:val="006329BD"/>
    <w:rsid w:val="00632AD8"/>
    <w:rsid w:val="00632BA6"/>
    <w:rsid w:val="00633665"/>
    <w:rsid w:val="00633679"/>
    <w:rsid w:val="00633AB0"/>
    <w:rsid w:val="00633E1D"/>
    <w:rsid w:val="0063460A"/>
    <w:rsid w:val="00634BBC"/>
    <w:rsid w:val="00635316"/>
    <w:rsid w:val="00635331"/>
    <w:rsid w:val="00635808"/>
    <w:rsid w:val="00635ACB"/>
    <w:rsid w:val="00635F68"/>
    <w:rsid w:val="006363DB"/>
    <w:rsid w:val="006364E7"/>
    <w:rsid w:val="00636988"/>
    <w:rsid w:val="00636D8C"/>
    <w:rsid w:val="00637D29"/>
    <w:rsid w:val="00637ED0"/>
    <w:rsid w:val="00640069"/>
    <w:rsid w:val="0064015B"/>
    <w:rsid w:val="0064051C"/>
    <w:rsid w:val="00641D33"/>
    <w:rsid w:val="00642FD7"/>
    <w:rsid w:val="00643341"/>
    <w:rsid w:val="006444F8"/>
    <w:rsid w:val="00644CC8"/>
    <w:rsid w:val="006451EF"/>
    <w:rsid w:val="00645477"/>
    <w:rsid w:val="00645523"/>
    <w:rsid w:val="00645E42"/>
    <w:rsid w:val="0064625B"/>
    <w:rsid w:val="006467ED"/>
    <w:rsid w:val="0064683A"/>
    <w:rsid w:val="00647D2A"/>
    <w:rsid w:val="00647F2E"/>
    <w:rsid w:val="00650076"/>
    <w:rsid w:val="006502F0"/>
    <w:rsid w:val="00650AC0"/>
    <w:rsid w:val="006515A5"/>
    <w:rsid w:val="00651836"/>
    <w:rsid w:val="0065208E"/>
    <w:rsid w:val="006520E0"/>
    <w:rsid w:val="00652569"/>
    <w:rsid w:val="006526D2"/>
    <w:rsid w:val="006539F9"/>
    <w:rsid w:val="00653B2F"/>
    <w:rsid w:val="00653BEF"/>
    <w:rsid w:val="0065448D"/>
    <w:rsid w:val="006544F7"/>
    <w:rsid w:val="00654762"/>
    <w:rsid w:val="00654A97"/>
    <w:rsid w:val="00654AE6"/>
    <w:rsid w:val="00654D6D"/>
    <w:rsid w:val="00654E01"/>
    <w:rsid w:val="00654EB3"/>
    <w:rsid w:val="0065514B"/>
    <w:rsid w:val="006557D3"/>
    <w:rsid w:val="006558F2"/>
    <w:rsid w:val="00655DC0"/>
    <w:rsid w:val="006562AD"/>
    <w:rsid w:val="00656394"/>
    <w:rsid w:val="006563FB"/>
    <w:rsid w:val="00656B33"/>
    <w:rsid w:val="00656F16"/>
    <w:rsid w:val="00657096"/>
    <w:rsid w:val="006576A9"/>
    <w:rsid w:val="00657780"/>
    <w:rsid w:val="006577CC"/>
    <w:rsid w:val="00657977"/>
    <w:rsid w:val="00657982"/>
    <w:rsid w:val="00657CA5"/>
    <w:rsid w:val="00657DC1"/>
    <w:rsid w:val="00660094"/>
    <w:rsid w:val="00660BE9"/>
    <w:rsid w:val="00661259"/>
    <w:rsid w:val="00661460"/>
    <w:rsid w:val="00662B64"/>
    <w:rsid w:val="006631D6"/>
    <w:rsid w:val="00663945"/>
    <w:rsid w:val="00663BB0"/>
    <w:rsid w:val="00663C74"/>
    <w:rsid w:val="00663D9E"/>
    <w:rsid w:val="00663F2A"/>
    <w:rsid w:val="006647AC"/>
    <w:rsid w:val="00664999"/>
    <w:rsid w:val="00664C3B"/>
    <w:rsid w:val="006654F6"/>
    <w:rsid w:val="00665B21"/>
    <w:rsid w:val="00665C2A"/>
    <w:rsid w:val="00665C93"/>
    <w:rsid w:val="006661D5"/>
    <w:rsid w:val="006661F4"/>
    <w:rsid w:val="00666212"/>
    <w:rsid w:val="00666848"/>
    <w:rsid w:val="006668F4"/>
    <w:rsid w:val="00666B73"/>
    <w:rsid w:val="00666D6B"/>
    <w:rsid w:val="0066706B"/>
    <w:rsid w:val="006670CE"/>
    <w:rsid w:val="006670FC"/>
    <w:rsid w:val="00667154"/>
    <w:rsid w:val="00667565"/>
    <w:rsid w:val="00667608"/>
    <w:rsid w:val="00667B6D"/>
    <w:rsid w:val="00667C9C"/>
    <w:rsid w:val="006701B4"/>
    <w:rsid w:val="006703F6"/>
    <w:rsid w:val="006704E3"/>
    <w:rsid w:val="006708E3"/>
    <w:rsid w:val="00670A26"/>
    <w:rsid w:val="00670B39"/>
    <w:rsid w:val="00671066"/>
    <w:rsid w:val="00671252"/>
    <w:rsid w:val="006712A4"/>
    <w:rsid w:val="006713E9"/>
    <w:rsid w:val="006716B8"/>
    <w:rsid w:val="00671D89"/>
    <w:rsid w:val="006720E0"/>
    <w:rsid w:val="00672786"/>
    <w:rsid w:val="00672B3C"/>
    <w:rsid w:val="00672F63"/>
    <w:rsid w:val="0067316F"/>
    <w:rsid w:val="00673184"/>
    <w:rsid w:val="0067375B"/>
    <w:rsid w:val="006738CF"/>
    <w:rsid w:val="00673BB9"/>
    <w:rsid w:val="00674050"/>
    <w:rsid w:val="0067477D"/>
    <w:rsid w:val="006747B6"/>
    <w:rsid w:val="00674932"/>
    <w:rsid w:val="00675171"/>
    <w:rsid w:val="00675231"/>
    <w:rsid w:val="006753A1"/>
    <w:rsid w:val="00675A5B"/>
    <w:rsid w:val="00675C4B"/>
    <w:rsid w:val="006762F3"/>
    <w:rsid w:val="006768DD"/>
    <w:rsid w:val="00676D9D"/>
    <w:rsid w:val="00676DB1"/>
    <w:rsid w:val="00677084"/>
    <w:rsid w:val="00677143"/>
    <w:rsid w:val="00677649"/>
    <w:rsid w:val="006776E6"/>
    <w:rsid w:val="00680707"/>
    <w:rsid w:val="00680711"/>
    <w:rsid w:val="00680891"/>
    <w:rsid w:val="00680E2E"/>
    <w:rsid w:val="0068114E"/>
    <w:rsid w:val="006817C0"/>
    <w:rsid w:val="006818AC"/>
    <w:rsid w:val="006818EE"/>
    <w:rsid w:val="00681A91"/>
    <w:rsid w:val="00682073"/>
    <w:rsid w:val="006822FD"/>
    <w:rsid w:val="0068276E"/>
    <w:rsid w:val="00682917"/>
    <w:rsid w:val="00682A29"/>
    <w:rsid w:val="00682CDF"/>
    <w:rsid w:val="006836CC"/>
    <w:rsid w:val="006837B2"/>
    <w:rsid w:val="00683AF2"/>
    <w:rsid w:val="00683D50"/>
    <w:rsid w:val="00684561"/>
    <w:rsid w:val="0068526B"/>
    <w:rsid w:val="006853D7"/>
    <w:rsid w:val="00685444"/>
    <w:rsid w:val="00685553"/>
    <w:rsid w:val="006858F9"/>
    <w:rsid w:val="00685B33"/>
    <w:rsid w:val="00685B62"/>
    <w:rsid w:val="00685D1E"/>
    <w:rsid w:val="006861A3"/>
    <w:rsid w:val="0068626E"/>
    <w:rsid w:val="006867BA"/>
    <w:rsid w:val="00686920"/>
    <w:rsid w:val="00686947"/>
    <w:rsid w:val="006872E8"/>
    <w:rsid w:val="006875D3"/>
    <w:rsid w:val="006877D5"/>
    <w:rsid w:val="00687A8E"/>
    <w:rsid w:val="00687B18"/>
    <w:rsid w:val="0069009E"/>
    <w:rsid w:val="00690339"/>
    <w:rsid w:val="00690477"/>
    <w:rsid w:val="006910B2"/>
    <w:rsid w:val="0069118B"/>
    <w:rsid w:val="0069124E"/>
    <w:rsid w:val="0069158D"/>
    <w:rsid w:val="006916DE"/>
    <w:rsid w:val="006918FA"/>
    <w:rsid w:val="006924E5"/>
    <w:rsid w:val="006926DC"/>
    <w:rsid w:val="00692734"/>
    <w:rsid w:val="00692860"/>
    <w:rsid w:val="006928CE"/>
    <w:rsid w:val="006929A7"/>
    <w:rsid w:val="00692C33"/>
    <w:rsid w:val="00692C5C"/>
    <w:rsid w:val="00692EBE"/>
    <w:rsid w:val="00692EEF"/>
    <w:rsid w:val="0069331E"/>
    <w:rsid w:val="0069341B"/>
    <w:rsid w:val="00693FB7"/>
    <w:rsid w:val="00694428"/>
    <w:rsid w:val="00694467"/>
    <w:rsid w:val="0069492C"/>
    <w:rsid w:val="00694F3E"/>
    <w:rsid w:val="00694F76"/>
    <w:rsid w:val="00694FB4"/>
    <w:rsid w:val="0069573B"/>
    <w:rsid w:val="00695F9F"/>
    <w:rsid w:val="00696063"/>
    <w:rsid w:val="00696317"/>
    <w:rsid w:val="006966F5"/>
    <w:rsid w:val="00696F7B"/>
    <w:rsid w:val="00697589"/>
    <w:rsid w:val="006975C5"/>
    <w:rsid w:val="006976D1"/>
    <w:rsid w:val="00697BDC"/>
    <w:rsid w:val="00697C30"/>
    <w:rsid w:val="00697D35"/>
    <w:rsid w:val="00697DC5"/>
    <w:rsid w:val="00697E94"/>
    <w:rsid w:val="00697F97"/>
    <w:rsid w:val="006A0437"/>
    <w:rsid w:val="006A05CA"/>
    <w:rsid w:val="006A07CA"/>
    <w:rsid w:val="006A0939"/>
    <w:rsid w:val="006A11E4"/>
    <w:rsid w:val="006A122F"/>
    <w:rsid w:val="006A1404"/>
    <w:rsid w:val="006A16C7"/>
    <w:rsid w:val="006A1839"/>
    <w:rsid w:val="006A19AF"/>
    <w:rsid w:val="006A1B31"/>
    <w:rsid w:val="006A1D64"/>
    <w:rsid w:val="006A20CC"/>
    <w:rsid w:val="006A23D5"/>
    <w:rsid w:val="006A2509"/>
    <w:rsid w:val="006A28AC"/>
    <w:rsid w:val="006A2AE1"/>
    <w:rsid w:val="006A2CF7"/>
    <w:rsid w:val="006A3267"/>
    <w:rsid w:val="006A344C"/>
    <w:rsid w:val="006A36BB"/>
    <w:rsid w:val="006A397E"/>
    <w:rsid w:val="006A39A1"/>
    <w:rsid w:val="006A3A23"/>
    <w:rsid w:val="006A3C39"/>
    <w:rsid w:val="006A3F92"/>
    <w:rsid w:val="006A4AB5"/>
    <w:rsid w:val="006A4D9C"/>
    <w:rsid w:val="006A4F87"/>
    <w:rsid w:val="006A57DF"/>
    <w:rsid w:val="006A5A88"/>
    <w:rsid w:val="006A6065"/>
    <w:rsid w:val="006A6276"/>
    <w:rsid w:val="006A66B6"/>
    <w:rsid w:val="006A673B"/>
    <w:rsid w:val="006A6FC1"/>
    <w:rsid w:val="006A7913"/>
    <w:rsid w:val="006B044C"/>
    <w:rsid w:val="006B0991"/>
    <w:rsid w:val="006B0FC8"/>
    <w:rsid w:val="006B1256"/>
    <w:rsid w:val="006B13C9"/>
    <w:rsid w:val="006B18CD"/>
    <w:rsid w:val="006B1DFF"/>
    <w:rsid w:val="006B2043"/>
    <w:rsid w:val="006B20FB"/>
    <w:rsid w:val="006B2336"/>
    <w:rsid w:val="006B26BC"/>
    <w:rsid w:val="006B27C5"/>
    <w:rsid w:val="006B2B83"/>
    <w:rsid w:val="006B3A5F"/>
    <w:rsid w:val="006B4352"/>
    <w:rsid w:val="006B440F"/>
    <w:rsid w:val="006B4751"/>
    <w:rsid w:val="006B4F2F"/>
    <w:rsid w:val="006B5087"/>
    <w:rsid w:val="006B50E2"/>
    <w:rsid w:val="006B5460"/>
    <w:rsid w:val="006B58E2"/>
    <w:rsid w:val="006B5B31"/>
    <w:rsid w:val="006B5C25"/>
    <w:rsid w:val="006B631B"/>
    <w:rsid w:val="006B7298"/>
    <w:rsid w:val="006B79BE"/>
    <w:rsid w:val="006B7CD5"/>
    <w:rsid w:val="006B7E6F"/>
    <w:rsid w:val="006C00F3"/>
    <w:rsid w:val="006C025A"/>
    <w:rsid w:val="006C05E1"/>
    <w:rsid w:val="006C08EC"/>
    <w:rsid w:val="006C0AD8"/>
    <w:rsid w:val="006C131C"/>
    <w:rsid w:val="006C18E4"/>
    <w:rsid w:val="006C1B19"/>
    <w:rsid w:val="006C1D2C"/>
    <w:rsid w:val="006C1F1F"/>
    <w:rsid w:val="006C24D9"/>
    <w:rsid w:val="006C2A0A"/>
    <w:rsid w:val="006C2B71"/>
    <w:rsid w:val="006C2CA1"/>
    <w:rsid w:val="006C30B7"/>
    <w:rsid w:val="006C30F8"/>
    <w:rsid w:val="006C3245"/>
    <w:rsid w:val="006C3A75"/>
    <w:rsid w:val="006C3CA8"/>
    <w:rsid w:val="006C3F66"/>
    <w:rsid w:val="006C45FF"/>
    <w:rsid w:val="006C4A29"/>
    <w:rsid w:val="006C4B3A"/>
    <w:rsid w:val="006C4CD4"/>
    <w:rsid w:val="006C5204"/>
    <w:rsid w:val="006C5453"/>
    <w:rsid w:val="006C54CE"/>
    <w:rsid w:val="006C597B"/>
    <w:rsid w:val="006C5B17"/>
    <w:rsid w:val="006C5B38"/>
    <w:rsid w:val="006C605A"/>
    <w:rsid w:val="006C67DA"/>
    <w:rsid w:val="006C6EED"/>
    <w:rsid w:val="006C709D"/>
    <w:rsid w:val="006C7165"/>
    <w:rsid w:val="006C761C"/>
    <w:rsid w:val="006C7BC2"/>
    <w:rsid w:val="006C7C45"/>
    <w:rsid w:val="006C7CA6"/>
    <w:rsid w:val="006D02B9"/>
    <w:rsid w:val="006D06BA"/>
    <w:rsid w:val="006D0733"/>
    <w:rsid w:val="006D0D54"/>
    <w:rsid w:val="006D0D65"/>
    <w:rsid w:val="006D0E15"/>
    <w:rsid w:val="006D0E48"/>
    <w:rsid w:val="006D10CE"/>
    <w:rsid w:val="006D123F"/>
    <w:rsid w:val="006D14A6"/>
    <w:rsid w:val="006D1A44"/>
    <w:rsid w:val="006D1F06"/>
    <w:rsid w:val="006D2766"/>
    <w:rsid w:val="006D2792"/>
    <w:rsid w:val="006D2827"/>
    <w:rsid w:val="006D2C14"/>
    <w:rsid w:val="006D2F0C"/>
    <w:rsid w:val="006D3A50"/>
    <w:rsid w:val="006D45C5"/>
    <w:rsid w:val="006D48D7"/>
    <w:rsid w:val="006D4921"/>
    <w:rsid w:val="006D49FC"/>
    <w:rsid w:val="006D4B11"/>
    <w:rsid w:val="006D4DEA"/>
    <w:rsid w:val="006D562F"/>
    <w:rsid w:val="006D5699"/>
    <w:rsid w:val="006D5978"/>
    <w:rsid w:val="006D5A90"/>
    <w:rsid w:val="006D5B79"/>
    <w:rsid w:val="006D5C60"/>
    <w:rsid w:val="006D5F2F"/>
    <w:rsid w:val="006D711C"/>
    <w:rsid w:val="006D7262"/>
    <w:rsid w:val="006D726A"/>
    <w:rsid w:val="006D72D5"/>
    <w:rsid w:val="006D7359"/>
    <w:rsid w:val="006D74EB"/>
    <w:rsid w:val="006D7584"/>
    <w:rsid w:val="006D75C6"/>
    <w:rsid w:val="006D778C"/>
    <w:rsid w:val="006D782B"/>
    <w:rsid w:val="006D78D1"/>
    <w:rsid w:val="006D7C1A"/>
    <w:rsid w:val="006D7D62"/>
    <w:rsid w:val="006D7DA7"/>
    <w:rsid w:val="006E0862"/>
    <w:rsid w:val="006E09AA"/>
    <w:rsid w:val="006E10E5"/>
    <w:rsid w:val="006E18CF"/>
    <w:rsid w:val="006E18D6"/>
    <w:rsid w:val="006E1B7F"/>
    <w:rsid w:val="006E1BCE"/>
    <w:rsid w:val="006E1E4D"/>
    <w:rsid w:val="006E24A3"/>
    <w:rsid w:val="006E2529"/>
    <w:rsid w:val="006E2A6A"/>
    <w:rsid w:val="006E2C8D"/>
    <w:rsid w:val="006E30EC"/>
    <w:rsid w:val="006E3122"/>
    <w:rsid w:val="006E34DF"/>
    <w:rsid w:val="006E3B4C"/>
    <w:rsid w:val="006E3B97"/>
    <w:rsid w:val="006E41B8"/>
    <w:rsid w:val="006E4CB7"/>
    <w:rsid w:val="006E4D2B"/>
    <w:rsid w:val="006E4E2E"/>
    <w:rsid w:val="006E5B95"/>
    <w:rsid w:val="006E6070"/>
    <w:rsid w:val="006E645A"/>
    <w:rsid w:val="006E6477"/>
    <w:rsid w:val="006E6615"/>
    <w:rsid w:val="006E68B6"/>
    <w:rsid w:val="006E69BF"/>
    <w:rsid w:val="006E6F8A"/>
    <w:rsid w:val="006E6FB8"/>
    <w:rsid w:val="006E732A"/>
    <w:rsid w:val="006E7678"/>
    <w:rsid w:val="006E7EFF"/>
    <w:rsid w:val="006F02F9"/>
    <w:rsid w:val="006F0A98"/>
    <w:rsid w:val="006F0F93"/>
    <w:rsid w:val="006F0FE9"/>
    <w:rsid w:val="006F1076"/>
    <w:rsid w:val="006F1ADF"/>
    <w:rsid w:val="006F1B06"/>
    <w:rsid w:val="006F20F0"/>
    <w:rsid w:val="006F2343"/>
    <w:rsid w:val="006F2406"/>
    <w:rsid w:val="006F2646"/>
    <w:rsid w:val="006F2E5C"/>
    <w:rsid w:val="006F3460"/>
    <w:rsid w:val="006F35EB"/>
    <w:rsid w:val="006F3872"/>
    <w:rsid w:val="006F38F4"/>
    <w:rsid w:val="006F4072"/>
    <w:rsid w:val="006F4206"/>
    <w:rsid w:val="006F4550"/>
    <w:rsid w:val="006F4661"/>
    <w:rsid w:val="006F4895"/>
    <w:rsid w:val="006F48E7"/>
    <w:rsid w:val="006F4926"/>
    <w:rsid w:val="006F4981"/>
    <w:rsid w:val="006F4E7E"/>
    <w:rsid w:val="006F53E5"/>
    <w:rsid w:val="006F557B"/>
    <w:rsid w:val="006F57A5"/>
    <w:rsid w:val="006F5962"/>
    <w:rsid w:val="006F5A55"/>
    <w:rsid w:val="006F5CB1"/>
    <w:rsid w:val="006F613C"/>
    <w:rsid w:val="006F6885"/>
    <w:rsid w:val="006F6A41"/>
    <w:rsid w:val="006F6FDF"/>
    <w:rsid w:val="006F7453"/>
    <w:rsid w:val="006F7751"/>
    <w:rsid w:val="006F7977"/>
    <w:rsid w:val="006F7B62"/>
    <w:rsid w:val="006F7FEB"/>
    <w:rsid w:val="007002D7"/>
    <w:rsid w:val="007003D7"/>
    <w:rsid w:val="0070078C"/>
    <w:rsid w:val="00700B1F"/>
    <w:rsid w:val="00700DE6"/>
    <w:rsid w:val="00700E36"/>
    <w:rsid w:val="007014B4"/>
    <w:rsid w:val="007016A9"/>
    <w:rsid w:val="00701DC2"/>
    <w:rsid w:val="0070202D"/>
    <w:rsid w:val="007023B3"/>
    <w:rsid w:val="007024E1"/>
    <w:rsid w:val="00702A20"/>
    <w:rsid w:val="00702A3C"/>
    <w:rsid w:val="00702B63"/>
    <w:rsid w:val="00703251"/>
    <w:rsid w:val="0070328B"/>
    <w:rsid w:val="007032C0"/>
    <w:rsid w:val="007032E0"/>
    <w:rsid w:val="007032F0"/>
    <w:rsid w:val="00703A6C"/>
    <w:rsid w:val="00703B50"/>
    <w:rsid w:val="00703FAF"/>
    <w:rsid w:val="00704161"/>
    <w:rsid w:val="00704416"/>
    <w:rsid w:val="0070463E"/>
    <w:rsid w:val="007048E0"/>
    <w:rsid w:val="00704BBF"/>
    <w:rsid w:val="00704BEE"/>
    <w:rsid w:val="00704CC2"/>
    <w:rsid w:val="00704D42"/>
    <w:rsid w:val="00704FD6"/>
    <w:rsid w:val="0070549A"/>
    <w:rsid w:val="00705CC1"/>
    <w:rsid w:val="00705DC4"/>
    <w:rsid w:val="00705EDA"/>
    <w:rsid w:val="00705F2E"/>
    <w:rsid w:val="00706187"/>
    <w:rsid w:val="00706B91"/>
    <w:rsid w:val="007071C0"/>
    <w:rsid w:val="00707BB5"/>
    <w:rsid w:val="00707EC7"/>
    <w:rsid w:val="00707F36"/>
    <w:rsid w:val="00710349"/>
    <w:rsid w:val="00710731"/>
    <w:rsid w:val="00710E69"/>
    <w:rsid w:val="00710EAC"/>
    <w:rsid w:val="00710EC5"/>
    <w:rsid w:val="007112E3"/>
    <w:rsid w:val="00711A87"/>
    <w:rsid w:val="00711CA5"/>
    <w:rsid w:val="00712008"/>
    <w:rsid w:val="00712404"/>
    <w:rsid w:val="0071263C"/>
    <w:rsid w:val="00712A75"/>
    <w:rsid w:val="00712D1D"/>
    <w:rsid w:val="00712E57"/>
    <w:rsid w:val="007131C9"/>
    <w:rsid w:val="007131D7"/>
    <w:rsid w:val="007142C7"/>
    <w:rsid w:val="00714846"/>
    <w:rsid w:val="00714B96"/>
    <w:rsid w:val="00714D0C"/>
    <w:rsid w:val="00714DDC"/>
    <w:rsid w:val="00714E17"/>
    <w:rsid w:val="00714E9B"/>
    <w:rsid w:val="0071527B"/>
    <w:rsid w:val="0071547E"/>
    <w:rsid w:val="00715E14"/>
    <w:rsid w:val="007160C4"/>
    <w:rsid w:val="0071691F"/>
    <w:rsid w:val="00716B70"/>
    <w:rsid w:val="00716CBF"/>
    <w:rsid w:val="00716D2B"/>
    <w:rsid w:val="00716E06"/>
    <w:rsid w:val="0071704B"/>
    <w:rsid w:val="00717584"/>
    <w:rsid w:val="0071762E"/>
    <w:rsid w:val="00717878"/>
    <w:rsid w:val="007179AD"/>
    <w:rsid w:val="00717D47"/>
    <w:rsid w:val="00717D5B"/>
    <w:rsid w:val="007205D0"/>
    <w:rsid w:val="007205EA"/>
    <w:rsid w:val="007206CE"/>
    <w:rsid w:val="007209D9"/>
    <w:rsid w:val="00720F8A"/>
    <w:rsid w:val="007212BC"/>
    <w:rsid w:val="00721A7A"/>
    <w:rsid w:val="00721B48"/>
    <w:rsid w:val="00721D65"/>
    <w:rsid w:val="00721F9B"/>
    <w:rsid w:val="00722B11"/>
    <w:rsid w:val="00722C90"/>
    <w:rsid w:val="00722D80"/>
    <w:rsid w:val="00723803"/>
    <w:rsid w:val="007238AB"/>
    <w:rsid w:val="007240C0"/>
    <w:rsid w:val="00724176"/>
    <w:rsid w:val="00724E68"/>
    <w:rsid w:val="007252E4"/>
    <w:rsid w:val="00725350"/>
    <w:rsid w:val="007255E7"/>
    <w:rsid w:val="00725A5B"/>
    <w:rsid w:val="00725ADE"/>
    <w:rsid w:val="007260A4"/>
    <w:rsid w:val="007260FE"/>
    <w:rsid w:val="007263DE"/>
    <w:rsid w:val="007267D3"/>
    <w:rsid w:val="00726966"/>
    <w:rsid w:val="00726EAA"/>
    <w:rsid w:val="00726F4B"/>
    <w:rsid w:val="007274D8"/>
    <w:rsid w:val="0072790C"/>
    <w:rsid w:val="00727E97"/>
    <w:rsid w:val="00727FE8"/>
    <w:rsid w:val="0073010C"/>
    <w:rsid w:val="00730838"/>
    <w:rsid w:val="00730C26"/>
    <w:rsid w:val="00730C76"/>
    <w:rsid w:val="007314A7"/>
    <w:rsid w:val="00731D02"/>
    <w:rsid w:val="007320E5"/>
    <w:rsid w:val="007324DA"/>
    <w:rsid w:val="007326EF"/>
    <w:rsid w:val="007328AB"/>
    <w:rsid w:val="00732965"/>
    <w:rsid w:val="00733108"/>
    <w:rsid w:val="007336EE"/>
    <w:rsid w:val="007337B4"/>
    <w:rsid w:val="0073382D"/>
    <w:rsid w:val="00733C39"/>
    <w:rsid w:val="00733F09"/>
    <w:rsid w:val="00734DED"/>
    <w:rsid w:val="0073506D"/>
    <w:rsid w:val="007354CE"/>
    <w:rsid w:val="00735875"/>
    <w:rsid w:val="007359AD"/>
    <w:rsid w:val="00735B4B"/>
    <w:rsid w:val="00735C37"/>
    <w:rsid w:val="007362B2"/>
    <w:rsid w:val="007363F1"/>
    <w:rsid w:val="0073651B"/>
    <w:rsid w:val="00736628"/>
    <w:rsid w:val="007366E2"/>
    <w:rsid w:val="00736E09"/>
    <w:rsid w:val="00737762"/>
    <w:rsid w:val="00737D99"/>
    <w:rsid w:val="00740623"/>
    <w:rsid w:val="0074093F"/>
    <w:rsid w:val="00740EF5"/>
    <w:rsid w:val="007410CB"/>
    <w:rsid w:val="0074115C"/>
    <w:rsid w:val="0074136C"/>
    <w:rsid w:val="00741712"/>
    <w:rsid w:val="007417E7"/>
    <w:rsid w:val="00741CC5"/>
    <w:rsid w:val="00741F8F"/>
    <w:rsid w:val="007420A7"/>
    <w:rsid w:val="0074215D"/>
    <w:rsid w:val="007427C9"/>
    <w:rsid w:val="00742B47"/>
    <w:rsid w:val="00742C99"/>
    <w:rsid w:val="00742CC0"/>
    <w:rsid w:val="00742D5B"/>
    <w:rsid w:val="0074305A"/>
    <w:rsid w:val="00743085"/>
    <w:rsid w:val="00743E7F"/>
    <w:rsid w:val="0074461D"/>
    <w:rsid w:val="00745064"/>
    <w:rsid w:val="00745484"/>
    <w:rsid w:val="007454B5"/>
    <w:rsid w:val="00745654"/>
    <w:rsid w:val="007457FE"/>
    <w:rsid w:val="0074589C"/>
    <w:rsid w:val="00745D39"/>
    <w:rsid w:val="007463D5"/>
    <w:rsid w:val="007468D7"/>
    <w:rsid w:val="00747486"/>
    <w:rsid w:val="0074757C"/>
    <w:rsid w:val="007476D7"/>
    <w:rsid w:val="00747990"/>
    <w:rsid w:val="007479A9"/>
    <w:rsid w:val="00747DA8"/>
    <w:rsid w:val="00747FFD"/>
    <w:rsid w:val="00750BA1"/>
    <w:rsid w:val="00750F5A"/>
    <w:rsid w:val="00751126"/>
    <w:rsid w:val="007515F8"/>
    <w:rsid w:val="007517A3"/>
    <w:rsid w:val="00752139"/>
    <w:rsid w:val="007528BC"/>
    <w:rsid w:val="00752BCC"/>
    <w:rsid w:val="00752BD1"/>
    <w:rsid w:val="00752C0D"/>
    <w:rsid w:val="00753426"/>
    <w:rsid w:val="0075362D"/>
    <w:rsid w:val="007539BE"/>
    <w:rsid w:val="00753DC6"/>
    <w:rsid w:val="007540FB"/>
    <w:rsid w:val="007543C1"/>
    <w:rsid w:val="007545BF"/>
    <w:rsid w:val="007547D4"/>
    <w:rsid w:val="007549AA"/>
    <w:rsid w:val="00755B36"/>
    <w:rsid w:val="00756788"/>
    <w:rsid w:val="00757569"/>
    <w:rsid w:val="00757696"/>
    <w:rsid w:val="00757FBE"/>
    <w:rsid w:val="007601CA"/>
    <w:rsid w:val="0076021E"/>
    <w:rsid w:val="007609EB"/>
    <w:rsid w:val="00760C6B"/>
    <w:rsid w:val="0076186B"/>
    <w:rsid w:val="007618BA"/>
    <w:rsid w:val="00761BAC"/>
    <w:rsid w:val="00761FB0"/>
    <w:rsid w:val="00762199"/>
    <w:rsid w:val="007629A8"/>
    <w:rsid w:val="007629DB"/>
    <w:rsid w:val="00762F7E"/>
    <w:rsid w:val="0076322A"/>
    <w:rsid w:val="00763233"/>
    <w:rsid w:val="00763382"/>
    <w:rsid w:val="00763738"/>
    <w:rsid w:val="0076376E"/>
    <w:rsid w:val="00763935"/>
    <w:rsid w:val="00763C09"/>
    <w:rsid w:val="00763CA9"/>
    <w:rsid w:val="00763D81"/>
    <w:rsid w:val="00764271"/>
    <w:rsid w:val="00764740"/>
    <w:rsid w:val="00764921"/>
    <w:rsid w:val="00764F71"/>
    <w:rsid w:val="00765096"/>
    <w:rsid w:val="007653ED"/>
    <w:rsid w:val="00765507"/>
    <w:rsid w:val="00765546"/>
    <w:rsid w:val="0076590B"/>
    <w:rsid w:val="00765B34"/>
    <w:rsid w:val="0076606A"/>
    <w:rsid w:val="0076642F"/>
    <w:rsid w:val="007667B8"/>
    <w:rsid w:val="007669E4"/>
    <w:rsid w:val="00766FF5"/>
    <w:rsid w:val="0076719D"/>
    <w:rsid w:val="007673D7"/>
    <w:rsid w:val="007673F7"/>
    <w:rsid w:val="00767671"/>
    <w:rsid w:val="0076779B"/>
    <w:rsid w:val="00767ECD"/>
    <w:rsid w:val="007703AA"/>
    <w:rsid w:val="00770422"/>
    <w:rsid w:val="00770905"/>
    <w:rsid w:val="007709B7"/>
    <w:rsid w:val="00770AC0"/>
    <w:rsid w:val="0077183D"/>
    <w:rsid w:val="00771B86"/>
    <w:rsid w:val="00771C29"/>
    <w:rsid w:val="00771DC9"/>
    <w:rsid w:val="007720F0"/>
    <w:rsid w:val="007726DC"/>
    <w:rsid w:val="00772921"/>
    <w:rsid w:val="00772F13"/>
    <w:rsid w:val="00772F21"/>
    <w:rsid w:val="007732DE"/>
    <w:rsid w:val="007742D8"/>
    <w:rsid w:val="007744F1"/>
    <w:rsid w:val="007746F5"/>
    <w:rsid w:val="00775304"/>
    <w:rsid w:val="00775A1E"/>
    <w:rsid w:val="00775B78"/>
    <w:rsid w:val="00775BA3"/>
    <w:rsid w:val="00775C9B"/>
    <w:rsid w:val="00776192"/>
    <w:rsid w:val="007767F0"/>
    <w:rsid w:val="00776AA3"/>
    <w:rsid w:val="00776B76"/>
    <w:rsid w:val="00776EB3"/>
    <w:rsid w:val="00776FB4"/>
    <w:rsid w:val="0077709E"/>
    <w:rsid w:val="007774E3"/>
    <w:rsid w:val="0077755C"/>
    <w:rsid w:val="0077792F"/>
    <w:rsid w:val="00777EA1"/>
    <w:rsid w:val="0078019C"/>
    <w:rsid w:val="0078029E"/>
    <w:rsid w:val="007802E0"/>
    <w:rsid w:val="00780346"/>
    <w:rsid w:val="00780BC8"/>
    <w:rsid w:val="00780E54"/>
    <w:rsid w:val="00780F23"/>
    <w:rsid w:val="0078149C"/>
    <w:rsid w:val="007816D2"/>
    <w:rsid w:val="007819D2"/>
    <w:rsid w:val="007819E9"/>
    <w:rsid w:val="007820D7"/>
    <w:rsid w:val="007822DC"/>
    <w:rsid w:val="00782396"/>
    <w:rsid w:val="0078262F"/>
    <w:rsid w:val="00782C81"/>
    <w:rsid w:val="00782CF2"/>
    <w:rsid w:val="00782DBA"/>
    <w:rsid w:val="007830E9"/>
    <w:rsid w:val="0078329B"/>
    <w:rsid w:val="007832F1"/>
    <w:rsid w:val="0078340F"/>
    <w:rsid w:val="00783789"/>
    <w:rsid w:val="007838DB"/>
    <w:rsid w:val="00783AE4"/>
    <w:rsid w:val="00783C21"/>
    <w:rsid w:val="00783E94"/>
    <w:rsid w:val="00784587"/>
    <w:rsid w:val="007854E7"/>
    <w:rsid w:val="0078572B"/>
    <w:rsid w:val="007863E1"/>
    <w:rsid w:val="007867F4"/>
    <w:rsid w:val="00786AF7"/>
    <w:rsid w:val="00786C7D"/>
    <w:rsid w:val="00786E5D"/>
    <w:rsid w:val="007871F7"/>
    <w:rsid w:val="00787229"/>
    <w:rsid w:val="007872C4"/>
    <w:rsid w:val="00787617"/>
    <w:rsid w:val="00787953"/>
    <w:rsid w:val="00790775"/>
    <w:rsid w:val="00790DBF"/>
    <w:rsid w:val="00790DFD"/>
    <w:rsid w:val="0079107F"/>
    <w:rsid w:val="007915C9"/>
    <w:rsid w:val="00791705"/>
    <w:rsid w:val="00791B11"/>
    <w:rsid w:val="00791BC8"/>
    <w:rsid w:val="007920BF"/>
    <w:rsid w:val="007922EA"/>
    <w:rsid w:val="00792713"/>
    <w:rsid w:val="00792920"/>
    <w:rsid w:val="007930BA"/>
    <w:rsid w:val="00793293"/>
    <w:rsid w:val="00793365"/>
    <w:rsid w:val="00793B0D"/>
    <w:rsid w:val="00793C31"/>
    <w:rsid w:val="00793FE2"/>
    <w:rsid w:val="00794025"/>
    <w:rsid w:val="0079407C"/>
    <w:rsid w:val="007940FB"/>
    <w:rsid w:val="0079415A"/>
    <w:rsid w:val="00794618"/>
    <w:rsid w:val="007949E1"/>
    <w:rsid w:val="00794B13"/>
    <w:rsid w:val="00794D8C"/>
    <w:rsid w:val="00795228"/>
    <w:rsid w:val="0079533E"/>
    <w:rsid w:val="00795992"/>
    <w:rsid w:val="00795C5F"/>
    <w:rsid w:val="00795FF0"/>
    <w:rsid w:val="00796042"/>
    <w:rsid w:val="007965D1"/>
    <w:rsid w:val="00796950"/>
    <w:rsid w:val="007969A2"/>
    <w:rsid w:val="00796D14"/>
    <w:rsid w:val="00796FA5"/>
    <w:rsid w:val="007973A7"/>
    <w:rsid w:val="00797465"/>
    <w:rsid w:val="0079771B"/>
    <w:rsid w:val="00797870"/>
    <w:rsid w:val="0079798D"/>
    <w:rsid w:val="00797AD6"/>
    <w:rsid w:val="00797BE6"/>
    <w:rsid w:val="00797F48"/>
    <w:rsid w:val="007A0253"/>
    <w:rsid w:val="007A0BAF"/>
    <w:rsid w:val="007A1583"/>
    <w:rsid w:val="007A1A18"/>
    <w:rsid w:val="007A21DE"/>
    <w:rsid w:val="007A22BC"/>
    <w:rsid w:val="007A29B6"/>
    <w:rsid w:val="007A2B6B"/>
    <w:rsid w:val="007A2EE1"/>
    <w:rsid w:val="007A3341"/>
    <w:rsid w:val="007A34EA"/>
    <w:rsid w:val="007A3788"/>
    <w:rsid w:val="007A3AB1"/>
    <w:rsid w:val="007A3E18"/>
    <w:rsid w:val="007A4930"/>
    <w:rsid w:val="007A49F5"/>
    <w:rsid w:val="007A4AD6"/>
    <w:rsid w:val="007A4B77"/>
    <w:rsid w:val="007A56D1"/>
    <w:rsid w:val="007A6034"/>
    <w:rsid w:val="007A608D"/>
    <w:rsid w:val="007A63B1"/>
    <w:rsid w:val="007A676F"/>
    <w:rsid w:val="007A6C78"/>
    <w:rsid w:val="007A7155"/>
    <w:rsid w:val="007A7158"/>
    <w:rsid w:val="007A7452"/>
    <w:rsid w:val="007A7980"/>
    <w:rsid w:val="007A7CA8"/>
    <w:rsid w:val="007A7FC9"/>
    <w:rsid w:val="007B0031"/>
    <w:rsid w:val="007B01B6"/>
    <w:rsid w:val="007B0746"/>
    <w:rsid w:val="007B0926"/>
    <w:rsid w:val="007B09B6"/>
    <w:rsid w:val="007B09EE"/>
    <w:rsid w:val="007B0FC3"/>
    <w:rsid w:val="007B1693"/>
    <w:rsid w:val="007B185C"/>
    <w:rsid w:val="007B1A76"/>
    <w:rsid w:val="007B2366"/>
    <w:rsid w:val="007B2591"/>
    <w:rsid w:val="007B25D3"/>
    <w:rsid w:val="007B346D"/>
    <w:rsid w:val="007B3561"/>
    <w:rsid w:val="007B398B"/>
    <w:rsid w:val="007B3A72"/>
    <w:rsid w:val="007B3ABA"/>
    <w:rsid w:val="007B3B74"/>
    <w:rsid w:val="007B4284"/>
    <w:rsid w:val="007B4522"/>
    <w:rsid w:val="007B48B9"/>
    <w:rsid w:val="007B4905"/>
    <w:rsid w:val="007B4B8D"/>
    <w:rsid w:val="007B4C88"/>
    <w:rsid w:val="007B506D"/>
    <w:rsid w:val="007B53EC"/>
    <w:rsid w:val="007B58A9"/>
    <w:rsid w:val="007B58CF"/>
    <w:rsid w:val="007B5B51"/>
    <w:rsid w:val="007B6258"/>
    <w:rsid w:val="007B630B"/>
    <w:rsid w:val="007B6541"/>
    <w:rsid w:val="007B65A0"/>
    <w:rsid w:val="007B6673"/>
    <w:rsid w:val="007B6D26"/>
    <w:rsid w:val="007B6EC7"/>
    <w:rsid w:val="007B707E"/>
    <w:rsid w:val="007B788B"/>
    <w:rsid w:val="007B7F13"/>
    <w:rsid w:val="007C03F5"/>
    <w:rsid w:val="007C04E5"/>
    <w:rsid w:val="007C089C"/>
    <w:rsid w:val="007C09F9"/>
    <w:rsid w:val="007C0BCB"/>
    <w:rsid w:val="007C0CB4"/>
    <w:rsid w:val="007C0FEE"/>
    <w:rsid w:val="007C1233"/>
    <w:rsid w:val="007C12AF"/>
    <w:rsid w:val="007C1652"/>
    <w:rsid w:val="007C16FF"/>
    <w:rsid w:val="007C175E"/>
    <w:rsid w:val="007C1950"/>
    <w:rsid w:val="007C2AFD"/>
    <w:rsid w:val="007C2E57"/>
    <w:rsid w:val="007C33F3"/>
    <w:rsid w:val="007C3B41"/>
    <w:rsid w:val="007C3DEA"/>
    <w:rsid w:val="007C4247"/>
    <w:rsid w:val="007C458B"/>
    <w:rsid w:val="007C460D"/>
    <w:rsid w:val="007C4775"/>
    <w:rsid w:val="007C49FC"/>
    <w:rsid w:val="007C4C62"/>
    <w:rsid w:val="007C4C7B"/>
    <w:rsid w:val="007C4FBF"/>
    <w:rsid w:val="007C52D4"/>
    <w:rsid w:val="007C536A"/>
    <w:rsid w:val="007C58DE"/>
    <w:rsid w:val="007C5B0E"/>
    <w:rsid w:val="007C5E51"/>
    <w:rsid w:val="007C5E65"/>
    <w:rsid w:val="007C5E85"/>
    <w:rsid w:val="007C61E9"/>
    <w:rsid w:val="007C636C"/>
    <w:rsid w:val="007C685B"/>
    <w:rsid w:val="007C6956"/>
    <w:rsid w:val="007C6C0F"/>
    <w:rsid w:val="007C6EE0"/>
    <w:rsid w:val="007C6EEB"/>
    <w:rsid w:val="007C7D9F"/>
    <w:rsid w:val="007D019A"/>
    <w:rsid w:val="007D02B3"/>
    <w:rsid w:val="007D057E"/>
    <w:rsid w:val="007D07A9"/>
    <w:rsid w:val="007D092E"/>
    <w:rsid w:val="007D0CFA"/>
    <w:rsid w:val="007D12C0"/>
    <w:rsid w:val="007D1B16"/>
    <w:rsid w:val="007D1C9A"/>
    <w:rsid w:val="007D1F27"/>
    <w:rsid w:val="007D2120"/>
    <w:rsid w:val="007D2E56"/>
    <w:rsid w:val="007D31A0"/>
    <w:rsid w:val="007D31A8"/>
    <w:rsid w:val="007D3307"/>
    <w:rsid w:val="007D3314"/>
    <w:rsid w:val="007D399B"/>
    <w:rsid w:val="007D3ABD"/>
    <w:rsid w:val="007D3B09"/>
    <w:rsid w:val="007D3C15"/>
    <w:rsid w:val="007D4CA7"/>
    <w:rsid w:val="007D4DA7"/>
    <w:rsid w:val="007D4FD9"/>
    <w:rsid w:val="007D52E2"/>
    <w:rsid w:val="007D5642"/>
    <w:rsid w:val="007D5836"/>
    <w:rsid w:val="007D5B06"/>
    <w:rsid w:val="007D5DD4"/>
    <w:rsid w:val="007D628D"/>
    <w:rsid w:val="007D65DF"/>
    <w:rsid w:val="007D6AA1"/>
    <w:rsid w:val="007D737E"/>
    <w:rsid w:val="007D7DA0"/>
    <w:rsid w:val="007E0268"/>
    <w:rsid w:val="007E0331"/>
    <w:rsid w:val="007E096E"/>
    <w:rsid w:val="007E0D0B"/>
    <w:rsid w:val="007E0DC0"/>
    <w:rsid w:val="007E11F1"/>
    <w:rsid w:val="007E1463"/>
    <w:rsid w:val="007E14C2"/>
    <w:rsid w:val="007E14F1"/>
    <w:rsid w:val="007E1617"/>
    <w:rsid w:val="007E1808"/>
    <w:rsid w:val="007E1959"/>
    <w:rsid w:val="007E197D"/>
    <w:rsid w:val="007E1D7E"/>
    <w:rsid w:val="007E214B"/>
    <w:rsid w:val="007E21CB"/>
    <w:rsid w:val="007E2AB2"/>
    <w:rsid w:val="007E2E88"/>
    <w:rsid w:val="007E2EF6"/>
    <w:rsid w:val="007E2F2E"/>
    <w:rsid w:val="007E2FD1"/>
    <w:rsid w:val="007E3597"/>
    <w:rsid w:val="007E3616"/>
    <w:rsid w:val="007E410D"/>
    <w:rsid w:val="007E449B"/>
    <w:rsid w:val="007E4A5B"/>
    <w:rsid w:val="007E4FD2"/>
    <w:rsid w:val="007E5226"/>
    <w:rsid w:val="007E52B0"/>
    <w:rsid w:val="007E6324"/>
    <w:rsid w:val="007E64C8"/>
    <w:rsid w:val="007E683B"/>
    <w:rsid w:val="007E6A1F"/>
    <w:rsid w:val="007E6B6C"/>
    <w:rsid w:val="007E6D8D"/>
    <w:rsid w:val="007E6DAF"/>
    <w:rsid w:val="007E72B5"/>
    <w:rsid w:val="007E752E"/>
    <w:rsid w:val="007E765E"/>
    <w:rsid w:val="007E76E2"/>
    <w:rsid w:val="007E76EA"/>
    <w:rsid w:val="007E7BBC"/>
    <w:rsid w:val="007E7ED3"/>
    <w:rsid w:val="007F047B"/>
    <w:rsid w:val="007F0887"/>
    <w:rsid w:val="007F09C8"/>
    <w:rsid w:val="007F0CDD"/>
    <w:rsid w:val="007F17DC"/>
    <w:rsid w:val="007F1885"/>
    <w:rsid w:val="007F1A52"/>
    <w:rsid w:val="007F21A0"/>
    <w:rsid w:val="007F267A"/>
    <w:rsid w:val="007F288D"/>
    <w:rsid w:val="007F2B9D"/>
    <w:rsid w:val="007F2C8A"/>
    <w:rsid w:val="007F3615"/>
    <w:rsid w:val="007F369E"/>
    <w:rsid w:val="007F4464"/>
    <w:rsid w:val="007F476C"/>
    <w:rsid w:val="007F4DDC"/>
    <w:rsid w:val="007F51AF"/>
    <w:rsid w:val="007F5612"/>
    <w:rsid w:val="007F5743"/>
    <w:rsid w:val="007F5CD3"/>
    <w:rsid w:val="007F5CDA"/>
    <w:rsid w:val="007F5EE8"/>
    <w:rsid w:val="007F6124"/>
    <w:rsid w:val="007F63D7"/>
    <w:rsid w:val="007F67BE"/>
    <w:rsid w:val="007F6D85"/>
    <w:rsid w:val="007F6DF9"/>
    <w:rsid w:val="007F6FFD"/>
    <w:rsid w:val="007F722C"/>
    <w:rsid w:val="007F725A"/>
    <w:rsid w:val="007F731A"/>
    <w:rsid w:val="007F763F"/>
    <w:rsid w:val="007F7651"/>
    <w:rsid w:val="007F796E"/>
    <w:rsid w:val="007F7F44"/>
    <w:rsid w:val="008001AE"/>
    <w:rsid w:val="0080026A"/>
    <w:rsid w:val="008002B6"/>
    <w:rsid w:val="00800873"/>
    <w:rsid w:val="00800F02"/>
    <w:rsid w:val="0080115D"/>
    <w:rsid w:val="008011D9"/>
    <w:rsid w:val="008018C4"/>
    <w:rsid w:val="00801A1D"/>
    <w:rsid w:val="00801BFC"/>
    <w:rsid w:val="008025A0"/>
    <w:rsid w:val="008028EF"/>
    <w:rsid w:val="008029E0"/>
    <w:rsid w:val="00802A7F"/>
    <w:rsid w:val="00802AC9"/>
    <w:rsid w:val="00802C70"/>
    <w:rsid w:val="0080319F"/>
    <w:rsid w:val="00803472"/>
    <w:rsid w:val="00803F30"/>
    <w:rsid w:val="008042A1"/>
    <w:rsid w:val="008043B1"/>
    <w:rsid w:val="008044C1"/>
    <w:rsid w:val="008044E3"/>
    <w:rsid w:val="0080522B"/>
    <w:rsid w:val="008059DD"/>
    <w:rsid w:val="00805B98"/>
    <w:rsid w:val="00805E81"/>
    <w:rsid w:val="00805FBD"/>
    <w:rsid w:val="008065A8"/>
    <w:rsid w:val="0080675A"/>
    <w:rsid w:val="00806F7A"/>
    <w:rsid w:val="008073FD"/>
    <w:rsid w:val="00807E49"/>
    <w:rsid w:val="00810341"/>
    <w:rsid w:val="0081037D"/>
    <w:rsid w:val="00810776"/>
    <w:rsid w:val="008109C3"/>
    <w:rsid w:val="00810A38"/>
    <w:rsid w:val="00810A3B"/>
    <w:rsid w:val="00811190"/>
    <w:rsid w:val="00811DA4"/>
    <w:rsid w:val="008121E6"/>
    <w:rsid w:val="0081228D"/>
    <w:rsid w:val="00812596"/>
    <w:rsid w:val="00812C90"/>
    <w:rsid w:val="00812CC2"/>
    <w:rsid w:val="008130DB"/>
    <w:rsid w:val="0081322F"/>
    <w:rsid w:val="00813633"/>
    <w:rsid w:val="00813B87"/>
    <w:rsid w:val="00813C85"/>
    <w:rsid w:val="00813D5A"/>
    <w:rsid w:val="00814209"/>
    <w:rsid w:val="00814229"/>
    <w:rsid w:val="00814408"/>
    <w:rsid w:val="00814519"/>
    <w:rsid w:val="008146A9"/>
    <w:rsid w:val="00814881"/>
    <w:rsid w:val="00814AB9"/>
    <w:rsid w:val="0081534E"/>
    <w:rsid w:val="008158EE"/>
    <w:rsid w:val="00815AC9"/>
    <w:rsid w:val="008161B7"/>
    <w:rsid w:val="0081640C"/>
    <w:rsid w:val="008168B8"/>
    <w:rsid w:val="00816A08"/>
    <w:rsid w:val="008171B2"/>
    <w:rsid w:val="00820007"/>
    <w:rsid w:val="008203EC"/>
    <w:rsid w:val="00820505"/>
    <w:rsid w:val="0082059D"/>
    <w:rsid w:val="0082096C"/>
    <w:rsid w:val="00820A65"/>
    <w:rsid w:val="00820DE9"/>
    <w:rsid w:val="00820EAB"/>
    <w:rsid w:val="00820ED9"/>
    <w:rsid w:val="00821092"/>
    <w:rsid w:val="00821095"/>
    <w:rsid w:val="008212F0"/>
    <w:rsid w:val="008218EA"/>
    <w:rsid w:val="00821AF4"/>
    <w:rsid w:val="00821B0D"/>
    <w:rsid w:val="00822219"/>
    <w:rsid w:val="0082239E"/>
    <w:rsid w:val="0082297E"/>
    <w:rsid w:val="00822BC0"/>
    <w:rsid w:val="00823180"/>
    <w:rsid w:val="0082338C"/>
    <w:rsid w:val="0082362C"/>
    <w:rsid w:val="008236FB"/>
    <w:rsid w:val="008254B1"/>
    <w:rsid w:val="008257DE"/>
    <w:rsid w:val="008259AE"/>
    <w:rsid w:val="008259F4"/>
    <w:rsid w:val="00825A57"/>
    <w:rsid w:val="00825CD2"/>
    <w:rsid w:val="0082630F"/>
    <w:rsid w:val="008267D2"/>
    <w:rsid w:val="008269A8"/>
    <w:rsid w:val="00826D0F"/>
    <w:rsid w:val="00827080"/>
    <w:rsid w:val="00827666"/>
    <w:rsid w:val="008276FB"/>
    <w:rsid w:val="00827B75"/>
    <w:rsid w:val="00827BAF"/>
    <w:rsid w:val="008300A4"/>
    <w:rsid w:val="00830545"/>
    <w:rsid w:val="00830563"/>
    <w:rsid w:val="008306C0"/>
    <w:rsid w:val="00831027"/>
    <w:rsid w:val="0083115F"/>
    <w:rsid w:val="008311FC"/>
    <w:rsid w:val="0083158F"/>
    <w:rsid w:val="00831787"/>
    <w:rsid w:val="00831808"/>
    <w:rsid w:val="00831981"/>
    <w:rsid w:val="00831A27"/>
    <w:rsid w:val="00831AD9"/>
    <w:rsid w:val="00831BBA"/>
    <w:rsid w:val="00831C93"/>
    <w:rsid w:val="00831DC6"/>
    <w:rsid w:val="0083208C"/>
    <w:rsid w:val="008321C6"/>
    <w:rsid w:val="008321C7"/>
    <w:rsid w:val="0083244B"/>
    <w:rsid w:val="00832A1F"/>
    <w:rsid w:val="00832C50"/>
    <w:rsid w:val="00832E82"/>
    <w:rsid w:val="00832FD0"/>
    <w:rsid w:val="0083339E"/>
    <w:rsid w:val="0083388C"/>
    <w:rsid w:val="00833C38"/>
    <w:rsid w:val="00833F02"/>
    <w:rsid w:val="0083400C"/>
    <w:rsid w:val="00834205"/>
    <w:rsid w:val="008344A9"/>
    <w:rsid w:val="0083461B"/>
    <w:rsid w:val="008349E8"/>
    <w:rsid w:val="00834A79"/>
    <w:rsid w:val="00835230"/>
    <w:rsid w:val="008354CC"/>
    <w:rsid w:val="00835547"/>
    <w:rsid w:val="008356FC"/>
    <w:rsid w:val="0083583A"/>
    <w:rsid w:val="00835ACB"/>
    <w:rsid w:val="00835ADB"/>
    <w:rsid w:val="008364C0"/>
    <w:rsid w:val="008368CD"/>
    <w:rsid w:val="0083729A"/>
    <w:rsid w:val="0083753D"/>
    <w:rsid w:val="00837CC5"/>
    <w:rsid w:val="0084007D"/>
    <w:rsid w:val="00840620"/>
    <w:rsid w:val="00840F0B"/>
    <w:rsid w:val="00841140"/>
    <w:rsid w:val="00841149"/>
    <w:rsid w:val="00841316"/>
    <w:rsid w:val="00841397"/>
    <w:rsid w:val="00842B78"/>
    <w:rsid w:val="00843125"/>
    <w:rsid w:val="00843314"/>
    <w:rsid w:val="00843406"/>
    <w:rsid w:val="00843454"/>
    <w:rsid w:val="00843724"/>
    <w:rsid w:val="00843895"/>
    <w:rsid w:val="00843C45"/>
    <w:rsid w:val="008440E4"/>
    <w:rsid w:val="008441F4"/>
    <w:rsid w:val="0084422C"/>
    <w:rsid w:val="008443DF"/>
    <w:rsid w:val="0084483B"/>
    <w:rsid w:val="00844D3F"/>
    <w:rsid w:val="00845403"/>
    <w:rsid w:val="00846AFD"/>
    <w:rsid w:val="00847323"/>
    <w:rsid w:val="008473F2"/>
    <w:rsid w:val="0084743F"/>
    <w:rsid w:val="00847599"/>
    <w:rsid w:val="00850657"/>
    <w:rsid w:val="00850A38"/>
    <w:rsid w:val="0085142B"/>
    <w:rsid w:val="008517BE"/>
    <w:rsid w:val="008519AD"/>
    <w:rsid w:val="008527EA"/>
    <w:rsid w:val="00852BB1"/>
    <w:rsid w:val="00852F2E"/>
    <w:rsid w:val="00853377"/>
    <w:rsid w:val="00854543"/>
    <w:rsid w:val="00854593"/>
    <w:rsid w:val="0085460D"/>
    <w:rsid w:val="00854D79"/>
    <w:rsid w:val="00855032"/>
    <w:rsid w:val="0085531C"/>
    <w:rsid w:val="00855459"/>
    <w:rsid w:val="00855790"/>
    <w:rsid w:val="008558C9"/>
    <w:rsid w:val="008559C1"/>
    <w:rsid w:val="008567C3"/>
    <w:rsid w:val="00856BFD"/>
    <w:rsid w:val="00856F53"/>
    <w:rsid w:val="0085746D"/>
    <w:rsid w:val="00857D13"/>
    <w:rsid w:val="00857F1F"/>
    <w:rsid w:val="00857FFC"/>
    <w:rsid w:val="00860177"/>
    <w:rsid w:val="008601CF"/>
    <w:rsid w:val="00860518"/>
    <w:rsid w:val="00860F8C"/>
    <w:rsid w:val="00860F9A"/>
    <w:rsid w:val="00861553"/>
    <w:rsid w:val="00861DD4"/>
    <w:rsid w:val="008623F1"/>
    <w:rsid w:val="00862780"/>
    <w:rsid w:val="00862840"/>
    <w:rsid w:val="00862C18"/>
    <w:rsid w:val="00862C5F"/>
    <w:rsid w:val="00862CD8"/>
    <w:rsid w:val="00862E4D"/>
    <w:rsid w:val="00863187"/>
    <w:rsid w:val="008637D4"/>
    <w:rsid w:val="00864130"/>
    <w:rsid w:val="00864391"/>
    <w:rsid w:val="008643CF"/>
    <w:rsid w:val="008649C0"/>
    <w:rsid w:val="008649E2"/>
    <w:rsid w:val="00864E41"/>
    <w:rsid w:val="00865C65"/>
    <w:rsid w:val="00865DF8"/>
    <w:rsid w:val="00865F60"/>
    <w:rsid w:val="008664EA"/>
    <w:rsid w:val="00866728"/>
    <w:rsid w:val="008667F0"/>
    <w:rsid w:val="008671B7"/>
    <w:rsid w:val="00867A27"/>
    <w:rsid w:val="00867EA6"/>
    <w:rsid w:val="0087085C"/>
    <w:rsid w:val="008709CC"/>
    <w:rsid w:val="00870E34"/>
    <w:rsid w:val="00870E42"/>
    <w:rsid w:val="0087116F"/>
    <w:rsid w:val="0087155C"/>
    <w:rsid w:val="008715AF"/>
    <w:rsid w:val="00871A06"/>
    <w:rsid w:val="00871A61"/>
    <w:rsid w:val="00871CE1"/>
    <w:rsid w:val="008721A7"/>
    <w:rsid w:val="008728BD"/>
    <w:rsid w:val="0087291A"/>
    <w:rsid w:val="00872A16"/>
    <w:rsid w:val="00872A4A"/>
    <w:rsid w:val="00872EC1"/>
    <w:rsid w:val="008731F9"/>
    <w:rsid w:val="00873AE4"/>
    <w:rsid w:val="00873F49"/>
    <w:rsid w:val="0087429D"/>
    <w:rsid w:val="008746ED"/>
    <w:rsid w:val="00874742"/>
    <w:rsid w:val="00874A53"/>
    <w:rsid w:val="00875229"/>
    <w:rsid w:val="00875727"/>
    <w:rsid w:val="00875768"/>
    <w:rsid w:val="00875876"/>
    <w:rsid w:val="00875934"/>
    <w:rsid w:val="00875C50"/>
    <w:rsid w:val="00875D6A"/>
    <w:rsid w:val="00876121"/>
    <w:rsid w:val="008768B5"/>
    <w:rsid w:val="008768EE"/>
    <w:rsid w:val="00876B21"/>
    <w:rsid w:val="00876D6E"/>
    <w:rsid w:val="00876DD6"/>
    <w:rsid w:val="0087757C"/>
    <w:rsid w:val="008778B2"/>
    <w:rsid w:val="00877C02"/>
    <w:rsid w:val="00877D7B"/>
    <w:rsid w:val="00877E92"/>
    <w:rsid w:val="00880048"/>
    <w:rsid w:val="00880374"/>
    <w:rsid w:val="008803DE"/>
    <w:rsid w:val="00880468"/>
    <w:rsid w:val="008804BD"/>
    <w:rsid w:val="008808DA"/>
    <w:rsid w:val="0088090F"/>
    <w:rsid w:val="008809B4"/>
    <w:rsid w:val="00880AD9"/>
    <w:rsid w:val="00880AE3"/>
    <w:rsid w:val="00880EC8"/>
    <w:rsid w:val="0088161E"/>
    <w:rsid w:val="00881714"/>
    <w:rsid w:val="0088186F"/>
    <w:rsid w:val="00881C8B"/>
    <w:rsid w:val="00882443"/>
    <w:rsid w:val="0088268F"/>
    <w:rsid w:val="00882693"/>
    <w:rsid w:val="008826FE"/>
    <w:rsid w:val="008828D4"/>
    <w:rsid w:val="00882AA1"/>
    <w:rsid w:val="00882DA9"/>
    <w:rsid w:val="008832CE"/>
    <w:rsid w:val="008837EB"/>
    <w:rsid w:val="0088392B"/>
    <w:rsid w:val="00883C9C"/>
    <w:rsid w:val="00883EB0"/>
    <w:rsid w:val="00883F38"/>
    <w:rsid w:val="008847D0"/>
    <w:rsid w:val="00884828"/>
    <w:rsid w:val="008849D2"/>
    <w:rsid w:val="00885186"/>
    <w:rsid w:val="008854AC"/>
    <w:rsid w:val="00885506"/>
    <w:rsid w:val="00885631"/>
    <w:rsid w:val="00885818"/>
    <w:rsid w:val="008859FF"/>
    <w:rsid w:val="00885AD8"/>
    <w:rsid w:val="00885C70"/>
    <w:rsid w:val="00885C78"/>
    <w:rsid w:val="00886241"/>
    <w:rsid w:val="0088635D"/>
    <w:rsid w:val="00886678"/>
    <w:rsid w:val="008867FC"/>
    <w:rsid w:val="0088686B"/>
    <w:rsid w:val="00886ABE"/>
    <w:rsid w:val="00887280"/>
    <w:rsid w:val="00887AFD"/>
    <w:rsid w:val="0089002C"/>
    <w:rsid w:val="008902A8"/>
    <w:rsid w:val="00890347"/>
    <w:rsid w:val="008903AC"/>
    <w:rsid w:val="008906B0"/>
    <w:rsid w:val="00890829"/>
    <w:rsid w:val="00890EED"/>
    <w:rsid w:val="00891191"/>
    <w:rsid w:val="0089129A"/>
    <w:rsid w:val="008912AC"/>
    <w:rsid w:val="00891F05"/>
    <w:rsid w:val="008920D5"/>
    <w:rsid w:val="00892101"/>
    <w:rsid w:val="008925D8"/>
    <w:rsid w:val="00892FEA"/>
    <w:rsid w:val="008930F9"/>
    <w:rsid w:val="00893203"/>
    <w:rsid w:val="00893247"/>
    <w:rsid w:val="00893338"/>
    <w:rsid w:val="00893551"/>
    <w:rsid w:val="0089356F"/>
    <w:rsid w:val="008942AE"/>
    <w:rsid w:val="00894516"/>
    <w:rsid w:val="008949A3"/>
    <w:rsid w:val="00894A99"/>
    <w:rsid w:val="00894CE8"/>
    <w:rsid w:val="0089531C"/>
    <w:rsid w:val="008953A2"/>
    <w:rsid w:val="00895559"/>
    <w:rsid w:val="00895DBA"/>
    <w:rsid w:val="00896379"/>
    <w:rsid w:val="00896CBC"/>
    <w:rsid w:val="00896E3D"/>
    <w:rsid w:val="008970E0"/>
    <w:rsid w:val="00897337"/>
    <w:rsid w:val="008973C0"/>
    <w:rsid w:val="00897566"/>
    <w:rsid w:val="00897754"/>
    <w:rsid w:val="008979C6"/>
    <w:rsid w:val="00897BE6"/>
    <w:rsid w:val="00897D08"/>
    <w:rsid w:val="00897DDC"/>
    <w:rsid w:val="00897F8A"/>
    <w:rsid w:val="008A066D"/>
    <w:rsid w:val="008A06C6"/>
    <w:rsid w:val="008A07C0"/>
    <w:rsid w:val="008A096F"/>
    <w:rsid w:val="008A1160"/>
    <w:rsid w:val="008A14E1"/>
    <w:rsid w:val="008A16A4"/>
    <w:rsid w:val="008A176D"/>
    <w:rsid w:val="008A1814"/>
    <w:rsid w:val="008A19EA"/>
    <w:rsid w:val="008A2172"/>
    <w:rsid w:val="008A2410"/>
    <w:rsid w:val="008A241E"/>
    <w:rsid w:val="008A277E"/>
    <w:rsid w:val="008A2C0F"/>
    <w:rsid w:val="008A2D28"/>
    <w:rsid w:val="008A3072"/>
    <w:rsid w:val="008A31C2"/>
    <w:rsid w:val="008A3627"/>
    <w:rsid w:val="008A392B"/>
    <w:rsid w:val="008A3B10"/>
    <w:rsid w:val="008A3E4F"/>
    <w:rsid w:val="008A4D15"/>
    <w:rsid w:val="008A51AA"/>
    <w:rsid w:val="008A51B5"/>
    <w:rsid w:val="008A54FC"/>
    <w:rsid w:val="008A5664"/>
    <w:rsid w:val="008A58D2"/>
    <w:rsid w:val="008A5CB3"/>
    <w:rsid w:val="008A6074"/>
    <w:rsid w:val="008A62EC"/>
    <w:rsid w:val="008A636B"/>
    <w:rsid w:val="008A656B"/>
    <w:rsid w:val="008A65B4"/>
    <w:rsid w:val="008A6883"/>
    <w:rsid w:val="008A6EB3"/>
    <w:rsid w:val="008A70E6"/>
    <w:rsid w:val="008A7418"/>
    <w:rsid w:val="008A7558"/>
    <w:rsid w:val="008A78F0"/>
    <w:rsid w:val="008A7A84"/>
    <w:rsid w:val="008A7CC8"/>
    <w:rsid w:val="008A7D97"/>
    <w:rsid w:val="008A7FD9"/>
    <w:rsid w:val="008B0073"/>
    <w:rsid w:val="008B0127"/>
    <w:rsid w:val="008B069F"/>
    <w:rsid w:val="008B0900"/>
    <w:rsid w:val="008B0A40"/>
    <w:rsid w:val="008B0A99"/>
    <w:rsid w:val="008B0AB1"/>
    <w:rsid w:val="008B0DF7"/>
    <w:rsid w:val="008B0EE8"/>
    <w:rsid w:val="008B1597"/>
    <w:rsid w:val="008B1D2A"/>
    <w:rsid w:val="008B23AE"/>
    <w:rsid w:val="008B2980"/>
    <w:rsid w:val="008B3138"/>
    <w:rsid w:val="008B33A9"/>
    <w:rsid w:val="008B3C3B"/>
    <w:rsid w:val="008B434E"/>
    <w:rsid w:val="008B4590"/>
    <w:rsid w:val="008B49A5"/>
    <w:rsid w:val="008B4A89"/>
    <w:rsid w:val="008B4BEE"/>
    <w:rsid w:val="008B4D95"/>
    <w:rsid w:val="008B503F"/>
    <w:rsid w:val="008B561E"/>
    <w:rsid w:val="008B59AC"/>
    <w:rsid w:val="008B5B83"/>
    <w:rsid w:val="008B5C0D"/>
    <w:rsid w:val="008B5CBE"/>
    <w:rsid w:val="008B5CE2"/>
    <w:rsid w:val="008B5D35"/>
    <w:rsid w:val="008B642F"/>
    <w:rsid w:val="008B6916"/>
    <w:rsid w:val="008B6E98"/>
    <w:rsid w:val="008B7063"/>
    <w:rsid w:val="008B7310"/>
    <w:rsid w:val="008B7735"/>
    <w:rsid w:val="008B79E8"/>
    <w:rsid w:val="008B7E6D"/>
    <w:rsid w:val="008C0224"/>
    <w:rsid w:val="008C05DD"/>
    <w:rsid w:val="008C0882"/>
    <w:rsid w:val="008C14A3"/>
    <w:rsid w:val="008C1834"/>
    <w:rsid w:val="008C18E9"/>
    <w:rsid w:val="008C1A02"/>
    <w:rsid w:val="008C1A65"/>
    <w:rsid w:val="008C1B29"/>
    <w:rsid w:val="008C1F28"/>
    <w:rsid w:val="008C22B3"/>
    <w:rsid w:val="008C24DD"/>
    <w:rsid w:val="008C2504"/>
    <w:rsid w:val="008C2681"/>
    <w:rsid w:val="008C2768"/>
    <w:rsid w:val="008C2D57"/>
    <w:rsid w:val="008C3883"/>
    <w:rsid w:val="008C3943"/>
    <w:rsid w:val="008C4321"/>
    <w:rsid w:val="008C4449"/>
    <w:rsid w:val="008C4BD5"/>
    <w:rsid w:val="008C533B"/>
    <w:rsid w:val="008C61BB"/>
    <w:rsid w:val="008C6497"/>
    <w:rsid w:val="008C69C0"/>
    <w:rsid w:val="008C6A40"/>
    <w:rsid w:val="008C700D"/>
    <w:rsid w:val="008C7B6D"/>
    <w:rsid w:val="008D029C"/>
    <w:rsid w:val="008D0486"/>
    <w:rsid w:val="008D0552"/>
    <w:rsid w:val="008D0759"/>
    <w:rsid w:val="008D08B0"/>
    <w:rsid w:val="008D0CD1"/>
    <w:rsid w:val="008D0E7D"/>
    <w:rsid w:val="008D173B"/>
    <w:rsid w:val="008D22E5"/>
    <w:rsid w:val="008D267E"/>
    <w:rsid w:val="008D287F"/>
    <w:rsid w:val="008D29C7"/>
    <w:rsid w:val="008D2E22"/>
    <w:rsid w:val="008D2E79"/>
    <w:rsid w:val="008D3692"/>
    <w:rsid w:val="008D3706"/>
    <w:rsid w:val="008D38C5"/>
    <w:rsid w:val="008D4464"/>
    <w:rsid w:val="008D4520"/>
    <w:rsid w:val="008D46F2"/>
    <w:rsid w:val="008D47C3"/>
    <w:rsid w:val="008D495C"/>
    <w:rsid w:val="008D4B86"/>
    <w:rsid w:val="008D4BD7"/>
    <w:rsid w:val="008D4BF7"/>
    <w:rsid w:val="008D4E31"/>
    <w:rsid w:val="008D4F7D"/>
    <w:rsid w:val="008D52DB"/>
    <w:rsid w:val="008D5BD4"/>
    <w:rsid w:val="008D5C12"/>
    <w:rsid w:val="008D5E29"/>
    <w:rsid w:val="008D5F59"/>
    <w:rsid w:val="008D65F1"/>
    <w:rsid w:val="008D674C"/>
    <w:rsid w:val="008D6EC9"/>
    <w:rsid w:val="008D7414"/>
    <w:rsid w:val="008D795D"/>
    <w:rsid w:val="008D7AA2"/>
    <w:rsid w:val="008E0115"/>
    <w:rsid w:val="008E08C5"/>
    <w:rsid w:val="008E0BE2"/>
    <w:rsid w:val="008E121D"/>
    <w:rsid w:val="008E127E"/>
    <w:rsid w:val="008E1342"/>
    <w:rsid w:val="008E1F60"/>
    <w:rsid w:val="008E2109"/>
    <w:rsid w:val="008E2506"/>
    <w:rsid w:val="008E25EF"/>
    <w:rsid w:val="008E3932"/>
    <w:rsid w:val="008E3F56"/>
    <w:rsid w:val="008E44C6"/>
    <w:rsid w:val="008E45BC"/>
    <w:rsid w:val="008E484D"/>
    <w:rsid w:val="008E4B6E"/>
    <w:rsid w:val="008E4E30"/>
    <w:rsid w:val="008E507E"/>
    <w:rsid w:val="008E54D1"/>
    <w:rsid w:val="008E56D6"/>
    <w:rsid w:val="008E60A1"/>
    <w:rsid w:val="008E6178"/>
    <w:rsid w:val="008E678B"/>
    <w:rsid w:val="008E6C8A"/>
    <w:rsid w:val="008E6CA0"/>
    <w:rsid w:val="008E6E83"/>
    <w:rsid w:val="008E6EE0"/>
    <w:rsid w:val="008E7120"/>
    <w:rsid w:val="008E75EE"/>
    <w:rsid w:val="008E7659"/>
    <w:rsid w:val="008E7666"/>
    <w:rsid w:val="008E7776"/>
    <w:rsid w:val="008E7995"/>
    <w:rsid w:val="008E7B4B"/>
    <w:rsid w:val="008E7BF7"/>
    <w:rsid w:val="008E7BF9"/>
    <w:rsid w:val="008E7C2D"/>
    <w:rsid w:val="008E7E8D"/>
    <w:rsid w:val="008E7F34"/>
    <w:rsid w:val="008F0434"/>
    <w:rsid w:val="008F07A2"/>
    <w:rsid w:val="008F0A06"/>
    <w:rsid w:val="008F1205"/>
    <w:rsid w:val="008F1429"/>
    <w:rsid w:val="008F150E"/>
    <w:rsid w:val="008F17CE"/>
    <w:rsid w:val="008F23AA"/>
    <w:rsid w:val="008F25B0"/>
    <w:rsid w:val="008F2887"/>
    <w:rsid w:val="008F297B"/>
    <w:rsid w:val="008F3009"/>
    <w:rsid w:val="008F3153"/>
    <w:rsid w:val="008F3192"/>
    <w:rsid w:val="008F3335"/>
    <w:rsid w:val="008F335B"/>
    <w:rsid w:val="008F3423"/>
    <w:rsid w:val="008F367B"/>
    <w:rsid w:val="008F36B4"/>
    <w:rsid w:val="008F3992"/>
    <w:rsid w:val="008F3A0A"/>
    <w:rsid w:val="008F3A46"/>
    <w:rsid w:val="008F3B0F"/>
    <w:rsid w:val="008F3BB3"/>
    <w:rsid w:val="008F3DCF"/>
    <w:rsid w:val="008F3F41"/>
    <w:rsid w:val="008F4038"/>
    <w:rsid w:val="008F4098"/>
    <w:rsid w:val="008F409A"/>
    <w:rsid w:val="008F410E"/>
    <w:rsid w:val="008F430C"/>
    <w:rsid w:val="008F434D"/>
    <w:rsid w:val="008F4426"/>
    <w:rsid w:val="008F4C00"/>
    <w:rsid w:val="008F4F08"/>
    <w:rsid w:val="008F56B5"/>
    <w:rsid w:val="008F5894"/>
    <w:rsid w:val="008F5F5D"/>
    <w:rsid w:val="008F6099"/>
    <w:rsid w:val="008F616A"/>
    <w:rsid w:val="008F63D2"/>
    <w:rsid w:val="008F699F"/>
    <w:rsid w:val="008F6BDF"/>
    <w:rsid w:val="008F6DDE"/>
    <w:rsid w:val="008F731A"/>
    <w:rsid w:val="008F749E"/>
    <w:rsid w:val="008F75A7"/>
    <w:rsid w:val="008F763A"/>
    <w:rsid w:val="008F7965"/>
    <w:rsid w:val="008F7B11"/>
    <w:rsid w:val="009006E7"/>
    <w:rsid w:val="009008D3"/>
    <w:rsid w:val="00900BBB"/>
    <w:rsid w:val="00900E3C"/>
    <w:rsid w:val="00900E8C"/>
    <w:rsid w:val="009010D3"/>
    <w:rsid w:val="00901EBA"/>
    <w:rsid w:val="00901FE8"/>
    <w:rsid w:val="009021E8"/>
    <w:rsid w:val="0090232B"/>
    <w:rsid w:val="009024D5"/>
    <w:rsid w:val="0090257C"/>
    <w:rsid w:val="0090258C"/>
    <w:rsid w:val="00902619"/>
    <w:rsid w:val="00902655"/>
    <w:rsid w:val="00902D52"/>
    <w:rsid w:val="00903384"/>
    <w:rsid w:val="00903408"/>
    <w:rsid w:val="00903507"/>
    <w:rsid w:val="00903836"/>
    <w:rsid w:val="00903B71"/>
    <w:rsid w:val="00903BA4"/>
    <w:rsid w:val="00903C22"/>
    <w:rsid w:val="00903D51"/>
    <w:rsid w:val="009040E2"/>
    <w:rsid w:val="009041B9"/>
    <w:rsid w:val="00904285"/>
    <w:rsid w:val="009043EA"/>
    <w:rsid w:val="009044BF"/>
    <w:rsid w:val="00904621"/>
    <w:rsid w:val="00904658"/>
    <w:rsid w:val="0090467C"/>
    <w:rsid w:val="00904B66"/>
    <w:rsid w:val="00905012"/>
    <w:rsid w:val="00905357"/>
    <w:rsid w:val="0090583F"/>
    <w:rsid w:val="00905972"/>
    <w:rsid w:val="00906694"/>
    <w:rsid w:val="00907038"/>
    <w:rsid w:val="0090725B"/>
    <w:rsid w:val="009079B5"/>
    <w:rsid w:val="00907A66"/>
    <w:rsid w:val="00907CBC"/>
    <w:rsid w:val="00907D79"/>
    <w:rsid w:val="009100F8"/>
    <w:rsid w:val="009108EB"/>
    <w:rsid w:val="00910926"/>
    <w:rsid w:val="00910A1D"/>
    <w:rsid w:val="009113F8"/>
    <w:rsid w:val="00911950"/>
    <w:rsid w:val="00911A6D"/>
    <w:rsid w:val="00911F4D"/>
    <w:rsid w:val="009123FE"/>
    <w:rsid w:val="0091246A"/>
    <w:rsid w:val="00912798"/>
    <w:rsid w:val="00912916"/>
    <w:rsid w:val="00913533"/>
    <w:rsid w:val="0091358D"/>
    <w:rsid w:val="009135E0"/>
    <w:rsid w:val="0091384D"/>
    <w:rsid w:val="00913A43"/>
    <w:rsid w:val="00913B21"/>
    <w:rsid w:val="009142CC"/>
    <w:rsid w:val="009144D6"/>
    <w:rsid w:val="00914E25"/>
    <w:rsid w:val="00915035"/>
    <w:rsid w:val="009156B0"/>
    <w:rsid w:val="00915770"/>
    <w:rsid w:val="009157FF"/>
    <w:rsid w:val="0091588D"/>
    <w:rsid w:val="0091654F"/>
    <w:rsid w:val="009168A6"/>
    <w:rsid w:val="00916990"/>
    <w:rsid w:val="00916BCD"/>
    <w:rsid w:val="00917033"/>
    <w:rsid w:val="0091741D"/>
    <w:rsid w:val="009203B4"/>
    <w:rsid w:val="009203D5"/>
    <w:rsid w:val="0092046B"/>
    <w:rsid w:val="0092057D"/>
    <w:rsid w:val="0092074E"/>
    <w:rsid w:val="00920CFB"/>
    <w:rsid w:val="00920D98"/>
    <w:rsid w:val="00920DD9"/>
    <w:rsid w:val="00920DDC"/>
    <w:rsid w:val="00921341"/>
    <w:rsid w:val="009213C1"/>
    <w:rsid w:val="00921B15"/>
    <w:rsid w:val="0092215A"/>
    <w:rsid w:val="009221FE"/>
    <w:rsid w:val="00922774"/>
    <w:rsid w:val="00922817"/>
    <w:rsid w:val="0092282A"/>
    <w:rsid w:val="009229CD"/>
    <w:rsid w:val="00922BD7"/>
    <w:rsid w:val="00923452"/>
    <w:rsid w:val="00923467"/>
    <w:rsid w:val="0092365B"/>
    <w:rsid w:val="00923951"/>
    <w:rsid w:val="00923BCC"/>
    <w:rsid w:val="00923BD3"/>
    <w:rsid w:val="00924409"/>
    <w:rsid w:val="00924822"/>
    <w:rsid w:val="009250A2"/>
    <w:rsid w:val="009259AF"/>
    <w:rsid w:val="00925A71"/>
    <w:rsid w:val="00925ADC"/>
    <w:rsid w:val="00926579"/>
    <w:rsid w:val="0092697C"/>
    <w:rsid w:val="009277F6"/>
    <w:rsid w:val="00927D34"/>
    <w:rsid w:val="009302E1"/>
    <w:rsid w:val="00930384"/>
    <w:rsid w:val="009304FC"/>
    <w:rsid w:val="00930720"/>
    <w:rsid w:val="009308A7"/>
    <w:rsid w:val="00930A84"/>
    <w:rsid w:val="00930AE3"/>
    <w:rsid w:val="009310BB"/>
    <w:rsid w:val="0093129A"/>
    <w:rsid w:val="009312EE"/>
    <w:rsid w:val="00931890"/>
    <w:rsid w:val="00931EA5"/>
    <w:rsid w:val="009328CD"/>
    <w:rsid w:val="00932AC9"/>
    <w:rsid w:val="00932B2F"/>
    <w:rsid w:val="00932D2D"/>
    <w:rsid w:val="00933099"/>
    <w:rsid w:val="009335FD"/>
    <w:rsid w:val="00933661"/>
    <w:rsid w:val="00933BC6"/>
    <w:rsid w:val="00933FB7"/>
    <w:rsid w:val="00934216"/>
    <w:rsid w:val="00934943"/>
    <w:rsid w:val="00934D4A"/>
    <w:rsid w:val="0093519D"/>
    <w:rsid w:val="0093560F"/>
    <w:rsid w:val="00935664"/>
    <w:rsid w:val="0093639F"/>
    <w:rsid w:val="009365D3"/>
    <w:rsid w:val="00936A0A"/>
    <w:rsid w:val="009371DA"/>
    <w:rsid w:val="0093745A"/>
    <w:rsid w:val="0093766F"/>
    <w:rsid w:val="00937998"/>
    <w:rsid w:val="00937A3B"/>
    <w:rsid w:val="009404B8"/>
    <w:rsid w:val="00940650"/>
    <w:rsid w:val="00940AB6"/>
    <w:rsid w:val="009411B7"/>
    <w:rsid w:val="00941C26"/>
    <w:rsid w:val="00942897"/>
    <w:rsid w:val="00942957"/>
    <w:rsid w:val="00942C29"/>
    <w:rsid w:val="00942DC2"/>
    <w:rsid w:val="0094306B"/>
    <w:rsid w:val="00943426"/>
    <w:rsid w:val="009434AD"/>
    <w:rsid w:val="0094355C"/>
    <w:rsid w:val="00943931"/>
    <w:rsid w:val="00943BCB"/>
    <w:rsid w:val="00944617"/>
    <w:rsid w:val="009446A4"/>
    <w:rsid w:val="00944A68"/>
    <w:rsid w:val="00944A7E"/>
    <w:rsid w:val="00944A90"/>
    <w:rsid w:val="00944B8D"/>
    <w:rsid w:val="00944B98"/>
    <w:rsid w:val="00944DB7"/>
    <w:rsid w:val="009452B2"/>
    <w:rsid w:val="009452BD"/>
    <w:rsid w:val="00945306"/>
    <w:rsid w:val="009455A1"/>
    <w:rsid w:val="00945638"/>
    <w:rsid w:val="0094563F"/>
    <w:rsid w:val="00945C99"/>
    <w:rsid w:val="00945D9B"/>
    <w:rsid w:val="00946140"/>
    <w:rsid w:val="00946203"/>
    <w:rsid w:val="00946264"/>
    <w:rsid w:val="009467EA"/>
    <w:rsid w:val="00946FAE"/>
    <w:rsid w:val="00947386"/>
    <w:rsid w:val="00947D51"/>
    <w:rsid w:val="00947D87"/>
    <w:rsid w:val="00947F51"/>
    <w:rsid w:val="00947F52"/>
    <w:rsid w:val="0095046F"/>
    <w:rsid w:val="00950B0F"/>
    <w:rsid w:val="00950E9E"/>
    <w:rsid w:val="009512BC"/>
    <w:rsid w:val="009512F3"/>
    <w:rsid w:val="0095147D"/>
    <w:rsid w:val="009518EC"/>
    <w:rsid w:val="00951CB5"/>
    <w:rsid w:val="0095220E"/>
    <w:rsid w:val="009527EC"/>
    <w:rsid w:val="00952853"/>
    <w:rsid w:val="00952933"/>
    <w:rsid w:val="0095302C"/>
    <w:rsid w:val="00953371"/>
    <w:rsid w:val="009535D1"/>
    <w:rsid w:val="00953614"/>
    <w:rsid w:val="00953791"/>
    <w:rsid w:val="00953868"/>
    <w:rsid w:val="00953BDE"/>
    <w:rsid w:val="00954AB5"/>
    <w:rsid w:val="00954B01"/>
    <w:rsid w:val="00955243"/>
    <w:rsid w:val="009554E1"/>
    <w:rsid w:val="009555BB"/>
    <w:rsid w:val="00955C88"/>
    <w:rsid w:val="00955D7B"/>
    <w:rsid w:val="00955D7F"/>
    <w:rsid w:val="00955F24"/>
    <w:rsid w:val="009560BC"/>
    <w:rsid w:val="00956543"/>
    <w:rsid w:val="00956708"/>
    <w:rsid w:val="00956935"/>
    <w:rsid w:val="00956C98"/>
    <w:rsid w:val="00956D78"/>
    <w:rsid w:val="009573E4"/>
    <w:rsid w:val="00957761"/>
    <w:rsid w:val="00957AF7"/>
    <w:rsid w:val="009604B7"/>
    <w:rsid w:val="0096150B"/>
    <w:rsid w:val="009615A5"/>
    <w:rsid w:val="0096165F"/>
    <w:rsid w:val="00961D52"/>
    <w:rsid w:val="00961F0B"/>
    <w:rsid w:val="00961FAC"/>
    <w:rsid w:val="009621C4"/>
    <w:rsid w:val="0096289B"/>
    <w:rsid w:val="00962DC7"/>
    <w:rsid w:val="0096304D"/>
    <w:rsid w:val="0096319D"/>
    <w:rsid w:val="009635C5"/>
    <w:rsid w:val="009637EB"/>
    <w:rsid w:val="0096393B"/>
    <w:rsid w:val="00963A1F"/>
    <w:rsid w:val="00963C9F"/>
    <w:rsid w:val="00963E8A"/>
    <w:rsid w:val="009640E3"/>
    <w:rsid w:val="00964AA3"/>
    <w:rsid w:val="00964C15"/>
    <w:rsid w:val="00964CED"/>
    <w:rsid w:val="009650C7"/>
    <w:rsid w:val="00965438"/>
    <w:rsid w:val="00965D9D"/>
    <w:rsid w:val="009661A0"/>
    <w:rsid w:val="00966666"/>
    <w:rsid w:val="009668B0"/>
    <w:rsid w:val="00966988"/>
    <w:rsid w:val="00966B11"/>
    <w:rsid w:val="00966BC4"/>
    <w:rsid w:val="00966C44"/>
    <w:rsid w:val="00966FF5"/>
    <w:rsid w:val="0096706C"/>
    <w:rsid w:val="009675C9"/>
    <w:rsid w:val="00967646"/>
    <w:rsid w:val="00967B16"/>
    <w:rsid w:val="00967B67"/>
    <w:rsid w:val="00967DF3"/>
    <w:rsid w:val="00970166"/>
    <w:rsid w:val="00970195"/>
    <w:rsid w:val="00970280"/>
    <w:rsid w:val="009702DE"/>
    <w:rsid w:val="00970316"/>
    <w:rsid w:val="009703B6"/>
    <w:rsid w:val="00970B0A"/>
    <w:rsid w:val="00970FA2"/>
    <w:rsid w:val="0097120E"/>
    <w:rsid w:val="0097144B"/>
    <w:rsid w:val="009715C7"/>
    <w:rsid w:val="009718B3"/>
    <w:rsid w:val="00971993"/>
    <w:rsid w:val="00971B76"/>
    <w:rsid w:val="00971F8C"/>
    <w:rsid w:val="0097210C"/>
    <w:rsid w:val="00972377"/>
    <w:rsid w:val="009728D5"/>
    <w:rsid w:val="00974020"/>
    <w:rsid w:val="00974C60"/>
    <w:rsid w:val="00974E4A"/>
    <w:rsid w:val="00974FC5"/>
    <w:rsid w:val="009750DE"/>
    <w:rsid w:val="00975143"/>
    <w:rsid w:val="00975E07"/>
    <w:rsid w:val="009760D0"/>
    <w:rsid w:val="00976A0D"/>
    <w:rsid w:val="00977486"/>
    <w:rsid w:val="009774A5"/>
    <w:rsid w:val="00977F3C"/>
    <w:rsid w:val="009805D2"/>
    <w:rsid w:val="009809F7"/>
    <w:rsid w:val="00980E8A"/>
    <w:rsid w:val="009812AA"/>
    <w:rsid w:val="00981605"/>
    <w:rsid w:val="0098178C"/>
    <w:rsid w:val="00981C34"/>
    <w:rsid w:val="00981D66"/>
    <w:rsid w:val="00982306"/>
    <w:rsid w:val="0098237B"/>
    <w:rsid w:val="00982404"/>
    <w:rsid w:val="0098260C"/>
    <w:rsid w:val="00982794"/>
    <w:rsid w:val="00982B31"/>
    <w:rsid w:val="00982F6F"/>
    <w:rsid w:val="0098333C"/>
    <w:rsid w:val="00983988"/>
    <w:rsid w:val="00983A0B"/>
    <w:rsid w:val="00983AA6"/>
    <w:rsid w:val="00983E52"/>
    <w:rsid w:val="009841E1"/>
    <w:rsid w:val="0098437D"/>
    <w:rsid w:val="0098439B"/>
    <w:rsid w:val="00984AE3"/>
    <w:rsid w:val="00985840"/>
    <w:rsid w:val="00985A9D"/>
    <w:rsid w:val="00985BAE"/>
    <w:rsid w:val="00985FEC"/>
    <w:rsid w:val="00986112"/>
    <w:rsid w:val="00986894"/>
    <w:rsid w:val="009868EB"/>
    <w:rsid w:val="009868FA"/>
    <w:rsid w:val="00986F54"/>
    <w:rsid w:val="00987026"/>
    <w:rsid w:val="00987052"/>
    <w:rsid w:val="009871FE"/>
    <w:rsid w:val="009879EB"/>
    <w:rsid w:val="00987A2F"/>
    <w:rsid w:val="0099002C"/>
    <w:rsid w:val="0099042B"/>
    <w:rsid w:val="009904CE"/>
    <w:rsid w:val="00990D8E"/>
    <w:rsid w:val="00990E8B"/>
    <w:rsid w:val="00990EC4"/>
    <w:rsid w:val="00991614"/>
    <w:rsid w:val="009917CA"/>
    <w:rsid w:val="00991D9E"/>
    <w:rsid w:val="00991FE6"/>
    <w:rsid w:val="00992098"/>
    <w:rsid w:val="009926AB"/>
    <w:rsid w:val="00993102"/>
    <w:rsid w:val="009935F2"/>
    <w:rsid w:val="0099365A"/>
    <w:rsid w:val="00993732"/>
    <w:rsid w:val="009937F4"/>
    <w:rsid w:val="0099388E"/>
    <w:rsid w:val="00993BC9"/>
    <w:rsid w:val="00994B8D"/>
    <w:rsid w:val="00994D80"/>
    <w:rsid w:val="00995398"/>
    <w:rsid w:val="00995456"/>
    <w:rsid w:val="009957CD"/>
    <w:rsid w:val="00995A5E"/>
    <w:rsid w:val="00995AAE"/>
    <w:rsid w:val="00995D7D"/>
    <w:rsid w:val="00996002"/>
    <w:rsid w:val="009969B2"/>
    <w:rsid w:val="009975F9"/>
    <w:rsid w:val="00997882"/>
    <w:rsid w:val="0099789C"/>
    <w:rsid w:val="009978E9"/>
    <w:rsid w:val="009A036E"/>
    <w:rsid w:val="009A0DE4"/>
    <w:rsid w:val="009A154C"/>
    <w:rsid w:val="009A185E"/>
    <w:rsid w:val="009A18FF"/>
    <w:rsid w:val="009A1BD8"/>
    <w:rsid w:val="009A1ED0"/>
    <w:rsid w:val="009A21FF"/>
    <w:rsid w:val="009A25F4"/>
    <w:rsid w:val="009A2A30"/>
    <w:rsid w:val="009A2A6C"/>
    <w:rsid w:val="009A2B08"/>
    <w:rsid w:val="009A3BB3"/>
    <w:rsid w:val="009A3D59"/>
    <w:rsid w:val="009A47AF"/>
    <w:rsid w:val="009A48AC"/>
    <w:rsid w:val="009A48BF"/>
    <w:rsid w:val="009A4D72"/>
    <w:rsid w:val="009A4F2A"/>
    <w:rsid w:val="009A51D8"/>
    <w:rsid w:val="009A5432"/>
    <w:rsid w:val="009A57EA"/>
    <w:rsid w:val="009A5C15"/>
    <w:rsid w:val="009A5CA9"/>
    <w:rsid w:val="009A5CC1"/>
    <w:rsid w:val="009A5E69"/>
    <w:rsid w:val="009A6196"/>
    <w:rsid w:val="009A62AA"/>
    <w:rsid w:val="009A63EF"/>
    <w:rsid w:val="009A6A19"/>
    <w:rsid w:val="009A700E"/>
    <w:rsid w:val="009A7371"/>
    <w:rsid w:val="009A7B8C"/>
    <w:rsid w:val="009A7CE2"/>
    <w:rsid w:val="009B0277"/>
    <w:rsid w:val="009B1679"/>
    <w:rsid w:val="009B1688"/>
    <w:rsid w:val="009B171C"/>
    <w:rsid w:val="009B1C2A"/>
    <w:rsid w:val="009B1CF9"/>
    <w:rsid w:val="009B2014"/>
    <w:rsid w:val="009B210F"/>
    <w:rsid w:val="009B2658"/>
    <w:rsid w:val="009B2B1B"/>
    <w:rsid w:val="009B2BC6"/>
    <w:rsid w:val="009B2E9F"/>
    <w:rsid w:val="009B36AA"/>
    <w:rsid w:val="009B3F86"/>
    <w:rsid w:val="009B3FE0"/>
    <w:rsid w:val="009B4107"/>
    <w:rsid w:val="009B41A1"/>
    <w:rsid w:val="009B43AA"/>
    <w:rsid w:val="009B44FF"/>
    <w:rsid w:val="009B471B"/>
    <w:rsid w:val="009B4863"/>
    <w:rsid w:val="009B4F08"/>
    <w:rsid w:val="009B5513"/>
    <w:rsid w:val="009B5CC2"/>
    <w:rsid w:val="009B5CEC"/>
    <w:rsid w:val="009B637C"/>
    <w:rsid w:val="009B65D6"/>
    <w:rsid w:val="009B6F97"/>
    <w:rsid w:val="009B7183"/>
    <w:rsid w:val="009B74BD"/>
    <w:rsid w:val="009B7681"/>
    <w:rsid w:val="009B78DA"/>
    <w:rsid w:val="009B7A14"/>
    <w:rsid w:val="009B7DCD"/>
    <w:rsid w:val="009B7F06"/>
    <w:rsid w:val="009C02E6"/>
    <w:rsid w:val="009C0434"/>
    <w:rsid w:val="009C04CE"/>
    <w:rsid w:val="009C0974"/>
    <w:rsid w:val="009C0BAB"/>
    <w:rsid w:val="009C0DBA"/>
    <w:rsid w:val="009C1021"/>
    <w:rsid w:val="009C120E"/>
    <w:rsid w:val="009C1381"/>
    <w:rsid w:val="009C13EB"/>
    <w:rsid w:val="009C14BA"/>
    <w:rsid w:val="009C1621"/>
    <w:rsid w:val="009C1B92"/>
    <w:rsid w:val="009C1D81"/>
    <w:rsid w:val="009C1ECB"/>
    <w:rsid w:val="009C20B2"/>
    <w:rsid w:val="009C26E6"/>
    <w:rsid w:val="009C2BDE"/>
    <w:rsid w:val="009C320A"/>
    <w:rsid w:val="009C343C"/>
    <w:rsid w:val="009C34AB"/>
    <w:rsid w:val="009C3A8F"/>
    <w:rsid w:val="009C3B26"/>
    <w:rsid w:val="009C3BD7"/>
    <w:rsid w:val="009C3CCE"/>
    <w:rsid w:val="009C3F95"/>
    <w:rsid w:val="009C429C"/>
    <w:rsid w:val="009C447A"/>
    <w:rsid w:val="009C4B71"/>
    <w:rsid w:val="009C4F87"/>
    <w:rsid w:val="009C5041"/>
    <w:rsid w:val="009C56B8"/>
    <w:rsid w:val="009C5D04"/>
    <w:rsid w:val="009C6AD6"/>
    <w:rsid w:val="009C700C"/>
    <w:rsid w:val="009C707E"/>
    <w:rsid w:val="009C789A"/>
    <w:rsid w:val="009C7921"/>
    <w:rsid w:val="009C7AD2"/>
    <w:rsid w:val="009D00EF"/>
    <w:rsid w:val="009D01CE"/>
    <w:rsid w:val="009D0A1D"/>
    <w:rsid w:val="009D1029"/>
    <w:rsid w:val="009D10DC"/>
    <w:rsid w:val="009D11A8"/>
    <w:rsid w:val="009D1867"/>
    <w:rsid w:val="009D18CA"/>
    <w:rsid w:val="009D1B5D"/>
    <w:rsid w:val="009D2134"/>
    <w:rsid w:val="009D2D87"/>
    <w:rsid w:val="009D3D15"/>
    <w:rsid w:val="009D408C"/>
    <w:rsid w:val="009D48E9"/>
    <w:rsid w:val="009D494E"/>
    <w:rsid w:val="009D4A9E"/>
    <w:rsid w:val="009D4B65"/>
    <w:rsid w:val="009D5206"/>
    <w:rsid w:val="009D52F4"/>
    <w:rsid w:val="009D5558"/>
    <w:rsid w:val="009D58BC"/>
    <w:rsid w:val="009D5B49"/>
    <w:rsid w:val="009D5C85"/>
    <w:rsid w:val="009D6143"/>
    <w:rsid w:val="009D66E6"/>
    <w:rsid w:val="009D6820"/>
    <w:rsid w:val="009D6836"/>
    <w:rsid w:val="009D6AFB"/>
    <w:rsid w:val="009D7224"/>
    <w:rsid w:val="009D7238"/>
    <w:rsid w:val="009D7300"/>
    <w:rsid w:val="009D743D"/>
    <w:rsid w:val="009E0083"/>
    <w:rsid w:val="009E02E0"/>
    <w:rsid w:val="009E0363"/>
    <w:rsid w:val="009E077D"/>
    <w:rsid w:val="009E096F"/>
    <w:rsid w:val="009E0D54"/>
    <w:rsid w:val="009E0DC0"/>
    <w:rsid w:val="009E1195"/>
    <w:rsid w:val="009E1958"/>
    <w:rsid w:val="009E1D6F"/>
    <w:rsid w:val="009E23DB"/>
    <w:rsid w:val="009E27CC"/>
    <w:rsid w:val="009E2FC2"/>
    <w:rsid w:val="009E301C"/>
    <w:rsid w:val="009E306B"/>
    <w:rsid w:val="009E3576"/>
    <w:rsid w:val="009E3C59"/>
    <w:rsid w:val="009E3C8E"/>
    <w:rsid w:val="009E3CEA"/>
    <w:rsid w:val="009E3F6F"/>
    <w:rsid w:val="009E412E"/>
    <w:rsid w:val="009E41E6"/>
    <w:rsid w:val="009E4471"/>
    <w:rsid w:val="009E44C2"/>
    <w:rsid w:val="009E4870"/>
    <w:rsid w:val="009E497C"/>
    <w:rsid w:val="009E49B7"/>
    <w:rsid w:val="009E4ADC"/>
    <w:rsid w:val="009E4DD5"/>
    <w:rsid w:val="009E5075"/>
    <w:rsid w:val="009E61A8"/>
    <w:rsid w:val="009E6290"/>
    <w:rsid w:val="009E62D4"/>
    <w:rsid w:val="009E62F1"/>
    <w:rsid w:val="009E6342"/>
    <w:rsid w:val="009E64D1"/>
    <w:rsid w:val="009E6594"/>
    <w:rsid w:val="009E66A1"/>
    <w:rsid w:val="009E66F8"/>
    <w:rsid w:val="009E6E1C"/>
    <w:rsid w:val="009E7681"/>
    <w:rsid w:val="009E7865"/>
    <w:rsid w:val="009E787D"/>
    <w:rsid w:val="009E78F7"/>
    <w:rsid w:val="009F0986"/>
    <w:rsid w:val="009F13B1"/>
    <w:rsid w:val="009F13DF"/>
    <w:rsid w:val="009F1533"/>
    <w:rsid w:val="009F1A93"/>
    <w:rsid w:val="009F23C9"/>
    <w:rsid w:val="009F2466"/>
    <w:rsid w:val="009F2616"/>
    <w:rsid w:val="009F290E"/>
    <w:rsid w:val="009F2D94"/>
    <w:rsid w:val="009F2FA5"/>
    <w:rsid w:val="009F337E"/>
    <w:rsid w:val="009F3428"/>
    <w:rsid w:val="009F3633"/>
    <w:rsid w:val="009F3776"/>
    <w:rsid w:val="009F3A05"/>
    <w:rsid w:val="009F3F95"/>
    <w:rsid w:val="009F45ED"/>
    <w:rsid w:val="009F4640"/>
    <w:rsid w:val="009F47DB"/>
    <w:rsid w:val="009F4853"/>
    <w:rsid w:val="009F4876"/>
    <w:rsid w:val="009F4A71"/>
    <w:rsid w:val="009F4CF4"/>
    <w:rsid w:val="009F5281"/>
    <w:rsid w:val="009F5543"/>
    <w:rsid w:val="009F5B93"/>
    <w:rsid w:val="009F5DEC"/>
    <w:rsid w:val="009F5F9A"/>
    <w:rsid w:val="009F5FB6"/>
    <w:rsid w:val="009F630D"/>
    <w:rsid w:val="009F6742"/>
    <w:rsid w:val="009F67B7"/>
    <w:rsid w:val="009F735D"/>
    <w:rsid w:val="009F7E77"/>
    <w:rsid w:val="00A0043F"/>
    <w:rsid w:val="00A00590"/>
    <w:rsid w:val="00A00724"/>
    <w:rsid w:val="00A00DAC"/>
    <w:rsid w:val="00A00DCF"/>
    <w:rsid w:val="00A00F2A"/>
    <w:rsid w:val="00A00F6E"/>
    <w:rsid w:val="00A011F2"/>
    <w:rsid w:val="00A015A1"/>
    <w:rsid w:val="00A01605"/>
    <w:rsid w:val="00A01DBA"/>
    <w:rsid w:val="00A021FF"/>
    <w:rsid w:val="00A0228B"/>
    <w:rsid w:val="00A027D4"/>
    <w:rsid w:val="00A02E16"/>
    <w:rsid w:val="00A02FA7"/>
    <w:rsid w:val="00A03123"/>
    <w:rsid w:val="00A033E2"/>
    <w:rsid w:val="00A03583"/>
    <w:rsid w:val="00A0419A"/>
    <w:rsid w:val="00A041F7"/>
    <w:rsid w:val="00A04433"/>
    <w:rsid w:val="00A04BC4"/>
    <w:rsid w:val="00A04CBE"/>
    <w:rsid w:val="00A054D7"/>
    <w:rsid w:val="00A055CB"/>
    <w:rsid w:val="00A057E6"/>
    <w:rsid w:val="00A057EC"/>
    <w:rsid w:val="00A05B23"/>
    <w:rsid w:val="00A05CC4"/>
    <w:rsid w:val="00A06292"/>
    <w:rsid w:val="00A06983"/>
    <w:rsid w:val="00A06EE2"/>
    <w:rsid w:val="00A06FF3"/>
    <w:rsid w:val="00A0707C"/>
    <w:rsid w:val="00A070E1"/>
    <w:rsid w:val="00A072F8"/>
    <w:rsid w:val="00A073CA"/>
    <w:rsid w:val="00A10490"/>
    <w:rsid w:val="00A1049E"/>
    <w:rsid w:val="00A104EF"/>
    <w:rsid w:val="00A10B22"/>
    <w:rsid w:val="00A10FB1"/>
    <w:rsid w:val="00A11D2E"/>
    <w:rsid w:val="00A11F03"/>
    <w:rsid w:val="00A122CE"/>
    <w:rsid w:val="00A12598"/>
    <w:rsid w:val="00A12600"/>
    <w:rsid w:val="00A126EB"/>
    <w:rsid w:val="00A12AB4"/>
    <w:rsid w:val="00A12F11"/>
    <w:rsid w:val="00A12F43"/>
    <w:rsid w:val="00A130A3"/>
    <w:rsid w:val="00A132C2"/>
    <w:rsid w:val="00A1352E"/>
    <w:rsid w:val="00A137BB"/>
    <w:rsid w:val="00A138E7"/>
    <w:rsid w:val="00A13AFE"/>
    <w:rsid w:val="00A13D1D"/>
    <w:rsid w:val="00A13D90"/>
    <w:rsid w:val="00A14176"/>
    <w:rsid w:val="00A146EE"/>
    <w:rsid w:val="00A14712"/>
    <w:rsid w:val="00A1489E"/>
    <w:rsid w:val="00A14C97"/>
    <w:rsid w:val="00A1513F"/>
    <w:rsid w:val="00A15162"/>
    <w:rsid w:val="00A1547A"/>
    <w:rsid w:val="00A15C34"/>
    <w:rsid w:val="00A15CF0"/>
    <w:rsid w:val="00A15E00"/>
    <w:rsid w:val="00A15F96"/>
    <w:rsid w:val="00A16434"/>
    <w:rsid w:val="00A167E2"/>
    <w:rsid w:val="00A1685D"/>
    <w:rsid w:val="00A16B2B"/>
    <w:rsid w:val="00A16D12"/>
    <w:rsid w:val="00A16DBB"/>
    <w:rsid w:val="00A16F73"/>
    <w:rsid w:val="00A17506"/>
    <w:rsid w:val="00A1756D"/>
    <w:rsid w:val="00A175AB"/>
    <w:rsid w:val="00A17ADC"/>
    <w:rsid w:val="00A17B4A"/>
    <w:rsid w:val="00A17C70"/>
    <w:rsid w:val="00A17C99"/>
    <w:rsid w:val="00A17EA9"/>
    <w:rsid w:val="00A202F8"/>
    <w:rsid w:val="00A2067E"/>
    <w:rsid w:val="00A20A07"/>
    <w:rsid w:val="00A20C8C"/>
    <w:rsid w:val="00A20D73"/>
    <w:rsid w:val="00A21DD2"/>
    <w:rsid w:val="00A22670"/>
    <w:rsid w:val="00A22929"/>
    <w:rsid w:val="00A22ABB"/>
    <w:rsid w:val="00A22D61"/>
    <w:rsid w:val="00A23169"/>
    <w:rsid w:val="00A23558"/>
    <w:rsid w:val="00A239BA"/>
    <w:rsid w:val="00A23BFE"/>
    <w:rsid w:val="00A2445C"/>
    <w:rsid w:val="00A2454B"/>
    <w:rsid w:val="00A247AD"/>
    <w:rsid w:val="00A2505E"/>
    <w:rsid w:val="00A25109"/>
    <w:rsid w:val="00A252CD"/>
    <w:rsid w:val="00A25399"/>
    <w:rsid w:val="00A2589B"/>
    <w:rsid w:val="00A25C67"/>
    <w:rsid w:val="00A25D9E"/>
    <w:rsid w:val="00A25DC8"/>
    <w:rsid w:val="00A25F40"/>
    <w:rsid w:val="00A265B3"/>
    <w:rsid w:val="00A26983"/>
    <w:rsid w:val="00A26B75"/>
    <w:rsid w:val="00A27030"/>
    <w:rsid w:val="00A271D7"/>
    <w:rsid w:val="00A27325"/>
    <w:rsid w:val="00A27AFD"/>
    <w:rsid w:val="00A301C6"/>
    <w:rsid w:val="00A30384"/>
    <w:rsid w:val="00A30457"/>
    <w:rsid w:val="00A309FE"/>
    <w:rsid w:val="00A30DF8"/>
    <w:rsid w:val="00A3115C"/>
    <w:rsid w:val="00A31630"/>
    <w:rsid w:val="00A3228F"/>
    <w:rsid w:val="00A326AB"/>
    <w:rsid w:val="00A32BE6"/>
    <w:rsid w:val="00A32C64"/>
    <w:rsid w:val="00A33486"/>
    <w:rsid w:val="00A336EF"/>
    <w:rsid w:val="00A339E7"/>
    <w:rsid w:val="00A33E61"/>
    <w:rsid w:val="00A33F10"/>
    <w:rsid w:val="00A34142"/>
    <w:rsid w:val="00A343F9"/>
    <w:rsid w:val="00A34A4A"/>
    <w:rsid w:val="00A34C67"/>
    <w:rsid w:val="00A35CCE"/>
    <w:rsid w:val="00A3602E"/>
    <w:rsid w:val="00A365AB"/>
    <w:rsid w:val="00A3669C"/>
    <w:rsid w:val="00A3686C"/>
    <w:rsid w:val="00A36F0B"/>
    <w:rsid w:val="00A3781F"/>
    <w:rsid w:val="00A37872"/>
    <w:rsid w:val="00A37D53"/>
    <w:rsid w:val="00A401A8"/>
    <w:rsid w:val="00A402C0"/>
    <w:rsid w:val="00A4064E"/>
    <w:rsid w:val="00A4071E"/>
    <w:rsid w:val="00A40AFE"/>
    <w:rsid w:val="00A40BDC"/>
    <w:rsid w:val="00A41026"/>
    <w:rsid w:val="00A411C7"/>
    <w:rsid w:val="00A41D0B"/>
    <w:rsid w:val="00A41D29"/>
    <w:rsid w:val="00A41F28"/>
    <w:rsid w:val="00A420E0"/>
    <w:rsid w:val="00A4211F"/>
    <w:rsid w:val="00A42161"/>
    <w:rsid w:val="00A427D7"/>
    <w:rsid w:val="00A428DE"/>
    <w:rsid w:val="00A42AF1"/>
    <w:rsid w:val="00A430BB"/>
    <w:rsid w:val="00A43667"/>
    <w:rsid w:val="00A4408A"/>
    <w:rsid w:val="00A4421A"/>
    <w:rsid w:val="00A443F2"/>
    <w:rsid w:val="00A45518"/>
    <w:rsid w:val="00A4557E"/>
    <w:rsid w:val="00A45D14"/>
    <w:rsid w:val="00A45D1C"/>
    <w:rsid w:val="00A45D86"/>
    <w:rsid w:val="00A46884"/>
    <w:rsid w:val="00A46D63"/>
    <w:rsid w:val="00A46E2F"/>
    <w:rsid w:val="00A46FF0"/>
    <w:rsid w:val="00A4706E"/>
    <w:rsid w:val="00A47666"/>
    <w:rsid w:val="00A47AE3"/>
    <w:rsid w:val="00A47AFC"/>
    <w:rsid w:val="00A511E5"/>
    <w:rsid w:val="00A5141F"/>
    <w:rsid w:val="00A51F9A"/>
    <w:rsid w:val="00A522EA"/>
    <w:rsid w:val="00A523DA"/>
    <w:rsid w:val="00A52E06"/>
    <w:rsid w:val="00A52FC6"/>
    <w:rsid w:val="00A5322A"/>
    <w:rsid w:val="00A53732"/>
    <w:rsid w:val="00A53AE3"/>
    <w:rsid w:val="00A53B26"/>
    <w:rsid w:val="00A53B42"/>
    <w:rsid w:val="00A53F1B"/>
    <w:rsid w:val="00A54063"/>
    <w:rsid w:val="00A540BC"/>
    <w:rsid w:val="00A5417C"/>
    <w:rsid w:val="00A54B38"/>
    <w:rsid w:val="00A54F20"/>
    <w:rsid w:val="00A55515"/>
    <w:rsid w:val="00A555BA"/>
    <w:rsid w:val="00A5570D"/>
    <w:rsid w:val="00A558FD"/>
    <w:rsid w:val="00A55E4B"/>
    <w:rsid w:val="00A55FCE"/>
    <w:rsid w:val="00A560AB"/>
    <w:rsid w:val="00A568A7"/>
    <w:rsid w:val="00A56996"/>
    <w:rsid w:val="00A56AB8"/>
    <w:rsid w:val="00A570FF"/>
    <w:rsid w:val="00A572B2"/>
    <w:rsid w:val="00A575AD"/>
    <w:rsid w:val="00A57A60"/>
    <w:rsid w:val="00A57BFE"/>
    <w:rsid w:val="00A57F81"/>
    <w:rsid w:val="00A606DB"/>
    <w:rsid w:val="00A6102C"/>
    <w:rsid w:val="00A61345"/>
    <w:rsid w:val="00A61571"/>
    <w:rsid w:val="00A6160D"/>
    <w:rsid w:val="00A61A36"/>
    <w:rsid w:val="00A61B89"/>
    <w:rsid w:val="00A61B95"/>
    <w:rsid w:val="00A61D8F"/>
    <w:rsid w:val="00A61E89"/>
    <w:rsid w:val="00A62A33"/>
    <w:rsid w:val="00A62BD0"/>
    <w:rsid w:val="00A6309C"/>
    <w:rsid w:val="00A63267"/>
    <w:rsid w:val="00A634B4"/>
    <w:rsid w:val="00A634C5"/>
    <w:rsid w:val="00A63624"/>
    <w:rsid w:val="00A63669"/>
    <w:rsid w:val="00A63965"/>
    <w:rsid w:val="00A642A3"/>
    <w:rsid w:val="00A64461"/>
    <w:rsid w:val="00A645BC"/>
    <w:rsid w:val="00A64C32"/>
    <w:rsid w:val="00A6524B"/>
    <w:rsid w:val="00A6550D"/>
    <w:rsid w:val="00A65ACA"/>
    <w:rsid w:val="00A65DCD"/>
    <w:rsid w:val="00A65F65"/>
    <w:rsid w:val="00A6684C"/>
    <w:rsid w:val="00A669E5"/>
    <w:rsid w:val="00A66E63"/>
    <w:rsid w:val="00A672A4"/>
    <w:rsid w:val="00A6773E"/>
    <w:rsid w:val="00A67ED8"/>
    <w:rsid w:val="00A7013F"/>
    <w:rsid w:val="00A70882"/>
    <w:rsid w:val="00A70D2E"/>
    <w:rsid w:val="00A70E09"/>
    <w:rsid w:val="00A71BA4"/>
    <w:rsid w:val="00A71C87"/>
    <w:rsid w:val="00A7258D"/>
    <w:rsid w:val="00A72C18"/>
    <w:rsid w:val="00A72F55"/>
    <w:rsid w:val="00A734C8"/>
    <w:rsid w:val="00A735F8"/>
    <w:rsid w:val="00A738AB"/>
    <w:rsid w:val="00A74459"/>
    <w:rsid w:val="00A744BD"/>
    <w:rsid w:val="00A746EC"/>
    <w:rsid w:val="00A746EE"/>
    <w:rsid w:val="00A747E7"/>
    <w:rsid w:val="00A74855"/>
    <w:rsid w:val="00A7493E"/>
    <w:rsid w:val="00A750A0"/>
    <w:rsid w:val="00A751B7"/>
    <w:rsid w:val="00A7533B"/>
    <w:rsid w:val="00A75560"/>
    <w:rsid w:val="00A75832"/>
    <w:rsid w:val="00A75E24"/>
    <w:rsid w:val="00A765BA"/>
    <w:rsid w:val="00A7677B"/>
    <w:rsid w:val="00A76807"/>
    <w:rsid w:val="00A76955"/>
    <w:rsid w:val="00A76D71"/>
    <w:rsid w:val="00A76D72"/>
    <w:rsid w:val="00A76EEB"/>
    <w:rsid w:val="00A77409"/>
    <w:rsid w:val="00A7769E"/>
    <w:rsid w:val="00A804B2"/>
    <w:rsid w:val="00A808EC"/>
    <w:rsid w:val="00A80D48"/>
    <w:rsid w:val="00A80F35"/>
    <w:rsid w:val="00A80F7D"/>
    <w:rsid w:val="00A811BA"/>
    <w:rsid w:val="00A815BE"/>
    <w:rsid w:val="00A81CBD"/>
    <w:rsid w:val="00A81D0B"/>
    <w:rsid w:val="00A81DB4"/>
    <w:rsid w:val="00A82A9D"/>
    <w:rsid w:val="00A82B9E"/>
    <w:rsid w:val="00A82C82"/>
    <w:rsid w:val="00A82E76"/>
    <w:rsid w:val="00A830AF"/>
    <w:rsid w:val="00A83134"/>
    <w:rsid w:val="00A832ED"/>
    <w:rsid w:val="00A83B9B"/>
    <w:rsid w:val="00A844DA"/>
    <w:rsid w:val="00A84A58"/>
    <w:rsid w:val="00A85141"/>
    <w:rsid w:val="00A8547E"/>
    <w:rsid w:val="00A854F1"/>
    <w:rsid w:val="00A85AC7"/>
    <w:rsid w:val="00A85C93"/>
    <w:rsid w:val="00A85D56"/>
    <w:rsid w:val="00A86024"/>
    <w:rsid w:val="00A86093"/>
    <w:rsid w:val="00A86207"/>
    <w:rsid w:val="00A86270"/>
    <w:rsid w:val="00A86526"/>
    <w:rsid w:val="00A866C2"/>
    <w:rsid w:val="00A86A14"/>
    <w:rsid w:val="00A86AA8"/>
    <w:rsid w:val="00A872A9"/>
    <w:rsid w:val="00A87AA1"/>
    <w:rsid w:val="00A87B7B"/>
    <w:rsid w:val="00A87FBF"/>
    <w:rsid w:val="00A90145"/>
    <w:rsid w:val="00A9024A"/>
    <w:rsid w:val="00A904AC"/>
    <w:rsid w:val="00A905A7"/>
    <w:rsid w:val="00A90E3E"/>
    <w:rsid w:val="00A916C6"/>
    <w:rsid w:val="00A91AEF"/>
    <w:rsid w:val="00A91C66"/>
    <w:rsid w:val="00A91CD6"/>
    <w:rsid w:val="00A92459"/>
    <w:rsid w:val="00A92BA1"/>
    <w:rsid w:val="00A92C79"/>
    <w:rsid w:val="00A92DF5"/>
    <w:rsid w:val="00A933A5"/>
    <w:rsid w:val="00A933DB"/>
    <w:rsid w:val="00A93511"/>
    <w:rsid w:val="00A93EB4"/>
    <w:rsid w:val="00A9410F"/>
    <w:rsid w:val="00A94267"/>
    <w:rsid w:val="00A94335"/>
    <w:rsid w:val="00A94487"/>
    <w:rsid w:val="00A94516"/>
    <w:rsid w:val="00A946E4"/>
    <w:rsid w:val="00A94858"/>
    <w:rsid w:val="00A94917"/>
    <w:rsid w:val="00A94D76"/>
    <w:rsid w:val="00A9501A"/>
    <w:rsid w:val="00A95962"/>
    <w:rsid w:val="00A95E5E"/>
    <w:rsid w:val="00A961D4"/>
    <w:rsid w:val="00A96230"/>
    <w:rsid w:val="00A96626"/>
    <w:rsid w:val="00A96B80"/>
    <w:rsid w:val="00A96C1E"/>
    <w:rsid w:val="00A970F6"/>
    <w:rsid w:val="00A9715A"/>
    <w:rsid w:val="00A971AC"/>
    <w:rsid w:val="00A971F1"/>
    <w:rsid w:val="00AA03A1"/>
    <w:rsid w:val="00AA054D"/>
    <w:rsid w:val="00AA05A1"/>
    <w:rsid w:val="00AA05D0"/>
    <w:rsid w:val="00AA0641"/>
    <w:rsid w:val="00AA0A09"/>
    <w:rsid w:val="00AA1075"/>
    <w:rsid w:val="00AA1305"/>
    <w:rsid w:val="00AA14BF"/>
    <w:rsid w:val="00AA15D8"/>
    <w:rsid w:val="00AA1A09"/>
    <w:rsid w:val="00AA1FA8"/>
    <w:rsid w:val="00AA1FA9"/>
    <w:rsid w:val="00AA21F5"/>
    <w:rsid w:val="00AA237F"/>
    <w:rsid w:val="00AA2E44"/>
    <w:rsid w:val="00AA2FB2"/>
    <w:rsid w:val="00AA3149"/>
    <w:rsid w:val="00AA36A4"/>
    <w:rsid w:val="00AA37F8"/>
    <w:rsid w:val="00AA397B"/>
    <w:rsid w:val="00AA3A91"/>
    <w:rsid w:val="00AA419B"/>
    <w:rsid w:val="00AA4243"/>
    <w:rsid w:val="00AA4657"/>
    <w:rsid w:val="00AA48B3"/>
    <w:rsid w:val="00AA490F"/>
    <w:rsid w:val="00AA4B7E"/>
    <w:rsid w:val="00AA4FB9"/>
    <w:rsid w:val="00AA5324"/>
    <w:rsid w:val="00AA5A1D"/>
    <w:rsid w:val="00AA62AF"/>
    <w:rsid w:val="00AA65B2"/>
    <w:rsid w:val="00AA759C"/>
    <w:rsid w:val="00AA7775"/>
    <w:rsid w:val="00AA7B8E"/>
    <w:rsid w:val="00AA7C98"/>
    <w:rsid w:val="00AA7DFD"/>
    <w:rsid w:val="00AB01FA"/>
    <w:rsid w:val="00AB0370"/>
    <w:rsid w:val="00AB0E99"/>
    <w:rsid w:val="00AB0FF2"/>
    <w:rsid w:val="00AB1006"/>
    <w:rsid w:val="00AB1012"/>
    <w:rsid w:val="00AB12F6"/>
    <w:rsid w:val="00AB15A1"/>
    <w:rsid w:val="00AB169D"/>
    <w:rsid w:val="00AB1CC2"/>
    <w:rsid w:val="00AB26BB"/>
    <w:rsid w:val="00AB28DF"/>
    <w:rsid w:val="00AB2C87"/>
    <w:rsid w:val="00AB3142"/>
    <w:rsid w:val="00AB385F"/>
    <w:rsid w:val="00AB3EDD"/>
    <w:rsid w:val="00AB4612"/>
    <w:rsid w:val="00AB4886"/>
    <w:rsid w:val="00AB4DBA"/>
    <w:rsid w:val="00AB52F2"/>
    <w:rsid w:val="00AB5699"/>
    <w:rsid w:val="00AB5C0F"/>
    <w:rsid w:val="00AB62DC"/>
    <w:rsid w:val="00AB6CAE"/>
    <w:rsid w:val="00AB6CF5"/>
    <w:rsid w:val="00AB713D"/>
    <w:rsid w:val="00AB7501"/>
    <w:rsid w:val="00AB7522"/>
    <w:rsid w:val="00AB78CA"/>
    <w:rsid w:val="00AC08D9"/>
    <w:rsid w:val="00AC1001"/>
    <w:rsid w:val="00AC14A8"/>
    <w:rsid w:val="00AC1A57"/>
    <w:rsid w:val="00AC1E02"/>
    <w:rsid w:val="00AC2192"/>
    <w:rsid w:val="00AC2B2C"/>
    <w:rsid w:val="00AC3058"/>
    <w:rsid w:val="00AC3190"/>
    <w:rsid w:val="00AC38AD"/>
    <w:rsid w:val="00AC3AD4"/>
    <w:rsid w:val="00AC4038"/>
    <w:rsid w:val="00AC422D"/>
    <w:rsid w:val="00AC4463"/>
    <w:rsid w:val="00AC470E"/>
    <w:rsid w:val="00AC475D"/>
    <w:rsid w:val="00AC4E19"/>
    <w:rsid w:val="00AC55CC"/>
    <w:rsid w:val="00AC55FD"/>
    <w:rsid w:val="00AC5A24"/>
    <w:rsid w:val="00AC5A7F"/>
    <w:rsid w:val="00AC5FD1"/>
    <w:rsid w:val="00AC610D"/>
    <w:rsid w:val="00AC6B33"/>
    <w:rsid w:val="00AC6BA8"/>
    <w:rsid w:val="00AC7506"/>
    <w:rsid w:val="00AC756A"/>
    <w:rsid w:val="00AC7860"/>
    <w:rsid w:val="00AC79C2"/>
    <w:rsid w:val="00AD087B"/>
    <w:rsid w:val="00AD102F"/>
    <w:rsid w:val="00AD10E7"/>
    <w:rsid w:val="00AD11EF"/>
    <w:rsid w:val="00AD1625"/>
    <w:rsid w:val="00AD1934"/>
    <w:rsid w:val="00AD19AB"/>
    <w:rsid w:val="00AD1A6F"/>
    <w:rsid w:val="00AD1AE1"/>
    <w:rsid w:val="00AD1C6B"/>
    <w:rsid w:val="00AD1D41"/>
    <w:rsid w:val="00AD1F38"/>
    <w:rsid w:val="00AD2117"/>
    <w:rsid w:val="00AD2CED"/>
    <w:rsid w:val="00AD2D99"/>
    <w:rsid w:val="00AD2E00"/>
    <w:rsid w:val="00AD2F5E"/>
    <w:rsid w:val="00AD33A7"/>
    <w:rsid w:val="00AD3765"/>
    <w:rsid w:val="00AD3EC6"/>
    <w:rsid w:val="00AD421A"/>
    <w:rsid w:val="00AD428D"/>
    <w:rsid w:val="00AD469B"/>
    <w:rsid w:val="00AD4745"/>
    <w:rsid w:val="00AD48A5"/>
    <w:rsid w:val="00AD4C73"/>
    <w:rsid w:val="00AD584D"/>
    <w:rsid w:val="00AD5E10"/>
    <w:rsid w:val="00AD60A4"/>
    <w:rsid w:val="00AD64B2"/>
    <w:rsid w:val="00AD6603"/>
    <w:rsid w:val="00AD67A5"/>
    <w:rsid w:val="00AD6A6E"/>
    <w:rsid w:val="00AD6F74"/>
    <w:rsid w:val="00AD7588"/>
    <w:rsid w:val="00AD7C84"/>
    <w:rsid w:val="00AD7E31"/>
    <w:rsid w:val="00AE077A"/>
    <w:rsid w:val="00AE0892"/>
    <w:rsid w:val="00AE0E9F"/>
    <w:rsid w:val="00AE126B"/>
    <w:rsid w:val="00AE1741"/>
    <w:rsid w:val="00AE199A"/>
    <w:rsid w:val="00AE1D16"/>
    <w:rsid w:val="00AE20AD"/>
    <w:rsid w:val="00AE222E"/>
    <w:rsid w:val="00AE26A2"/>
    <w:rsid w:val="00AE2B82"/>
    <w:rsid w:val="00AE2C4F"/>
    <w:rsid w:val="00AE355C"/>
    <w:rsid w:val="00AE464F"/>
    <w:rsid w:val="00AE4942"/>
    <w:rsid w:val="00AE4D87"/>
    <w:rsid w:val="00AE4F17"/>
    <w:rsid w:val="00AE5046"/>
    <w:rsid w:val="00AE51EA"/>
    <w:rsid w:val="00AE5413"/>
    <w:rsid w:val="00AE60FD"/>
    <w:rsid w:val="00AE611B"/>
    <w:rsid w:val="00AE620A"/>
    <w:rsid w:val="00AE70E2"/>
    <w:rsid w:val="00AE7138"/>
    <w:rsid w:val="00AE72AB"/>
    <w:rsid w:val="00AE72AD"/>
    <w:rsid w:val="00AE75D9"/>
    <w:rsid w:val="00AE75FA"/>
    <w:rsid w:val="00AE7F1C"/>
    <w:rsid w:val="00AF00E9"/>
    <w:rsid w:val="00AF019A"/>
    <w:rsid w:val="00AF022B"/>
    <w:rsid w:val="00AF06DE"/>
    <w:rsid w:val="00AF0740"/>
    <w:rsid w:val="00AF0783"/>
    <w:rsid w:val="00AF0E47"/>
    <w:rsid w:val="00AF0EF6"/>
    <w:rsid w:val="00AF1C81"/>
    <w:rsid w:val="00AF1E77"/>
    <w:rsid w:val="00AF2CCE"/>
    <w:rsid w:val="00AF2D86"/>
    <w:rsid w:val="00AF2E16"/>
    <w:rsid w:val="00AF32CA"/>
    <w:rsid w:val="00AF38C2"/>
    <w:rsid w:val="00AF3A3C"/>
    <w:rsid w:val="00AF3BB8"/>
    <w:rsid w:val="00AF3ED7"/>
    <w:rsid w:val="00AF3F34"/>
    <w:rsid w:val="00AF4075"/>
    <w:rsid w:val="00AF4A68"/>
    <w:rsid w:val="00AF4E4D"/>
    <w:rsid w:val="00AF5163"/>
    <w:rsid w:val="00AF534F"/>
    <w:rsid w:val="00AF5391"/>
    <w:rsid w:val="00AF539E"/>
    <w:rsid w:val="00AF5BE7"/>
    <w:rsid w:val="00AF64D0"/>
    <w:rsid w:val="00AF690A"/>
    <w:rsid w:val="00AF6AF3"/>
    <w:rsid w:val="00AF6DDF"/>
    <w:rsid w:val="00AF712E"/>
    <w:rsid w:val="00AF756A"/>
    <w:rsid w:val="00AF7602"/>
    <w:rsid w:val="00AF76AC"/>
    <w:rsid w:val="00AF7867"/>
    <w:rsid w:val="00AF7ED5"/>
    <w:rsid w:val="00AF7FF0"/>
    <w:rsid w:val="00B00331"/>
    <w:rsid w:val="00B00355"/>
    <w:rsid w:val="00B00512"/>
    <w:rsid w:val="00B006F9"/>
    <w:rsid w:val="00B008D9"/>
    <w:rsid w:val="00B00FEC"/>
    <w:rsid w:val="00B01606"/>
    <w:rsid w:val="00B01715"/>
    <w:rsid w:val="00B01C9A"/>
    <w:rsid w:val="00B01F9E"/>
    <w:rsid w:val="00B023B5"/>
    <w:rsid w:val="00B02675"/>
    <w:rsid w:val="00B027AB"/>
    <w:rsid w:val="00B02810"/>
    <w:rsid w:val="00B02EB9"/>
    <w:rsid w:val="00B03387"/>
    <w:rsid w:val="00B03C82"/>
    <w:rsid w:val="00B03CC0"/>
    <w:rsid w:val="00B03EC1"/>
    <w:rsid w:val="00B0400B"/>
    <w:rsid w:val="00B0410D"/>
    <w:rsid w:val="00B04178"/>
    <w:rsid w:val="00B0439F"/>
    <w:rsid w:val="00B0494D"/>
    <w:rsid w:val="00B04C27"/>
    <w:rsid w:val="00B04E8D"/>
    <w:rsid w:val="00B0508D"/>
    <w:rsid w:val="00B05111"/>
    <w:rsid w:val="00B051FF"/>
    <w:rsid w:val="00B05AE7"/>
    <w:rsid w:val="00B060EE"/>
    <w:rsid w:val="00B06463"/>
    <w:rsid w:val="00B064D8"/>
    <w:rsid w:val="00B06A2F"/>
    <w:rsid w:val="00B06F85"/>
    <w:rsid w:val="00B06FD0"/>
    <w:rsid w:val="00B0700B"/>
    <w:rsid w:val="00B07603"/>
    <w:rsid w:val="00B07833"/>
    <w:rsid w:val="00B07CB1"/>
    <w:rsid w:val="00B10513"/>
    <w:rsid w:val="00B1056E"/>
    <w:rsid w:val="00B10AFA"/>
    <w:rsid w:val="00B1107F"/>
    <w:rsid w:val="00B115E1"/>
    <w:rsid w:val="00B1167F"/>
    <w:rsid w:val="00B11AF0"/>
    <w:rsid w:val="00B11D75"/>
    <w:rsid w:val="00B11E46"/>
    <w:rsid w:val="00B11E9E"/>
    <w:rsid w:val="00B12233"/>
    <w:rsid w:val="00B125F9"/>
    <w:rsid w:val="00B1260E"/>
    <w:rsid w:val="00B129A7"/>
    <w:rsid w:val="00B12B11"/>
    <w:rsid w:val="00B12BB3"/>
    <w:rsid w:val="00B12BE3"/>
    <w:rsid w:val="00B12CA9"/>
    <w:rsid w:val="00B12EC2"/>
    <w:rsid w:val="00B13055"/>
    <w:rsid w:val="00B1360A"/>
    <w:rsid w:val="00B137C4"/>
    <w:rsid w:val="00B13B7A"/>
    <w:rsid w:val="00B140DB"/>
    <w:rsid w:val="00B14273"/>
    <w:rsid w:val="00B146E0"/>
    <w:rsid w:val="00B14738"/>
    <w:rsid w:val="00B14E1F"/>
    <w:rsid w:val="00B14E31"/>
    <w:rsid w:val="00B1512A"/>
    <w:rsid w:val="00B15365"/>
    <w:rsid w:val="00B158BA"/>
    <w:rsid w:val="00B15E55"/>
    <w:rsid w:val="00B15F68"/>
    <w:rsid w:val="00B160AA"/>
    <w:rsid w:val="00B167A3"/>
    <w:rsid w:val="00B16923"/>
    <w:rsid w:val="00B16A4D"/>
    <w:rsid w:val="00B16AD7"/>
    <w:rsid w:val="00B16BB7"/>
    <w:rsid w:val="00B17814"/>
    <w:rsid w:val="00B17890"/>
    <w:rsid w:val="00B17E7B"/>
    <w:rsid w:val="00B205B2"/>
    <w:rsid w:val="00B2077D"/>
    <w:rsid w:val="00B20DBB"/>
    <w:rsid w:val="00B20EBC"/>
    <w:rsid w:val="00B20EE4"/>
    <w:rsid w:val="00B215A3"/>
    <w:rsid w:val="00B21B13"/>
    <w:rsid w:val="00B21B39"/>
    <w:rsid w:val="00B21B84"/>
    <w:rsid w:val="00B21D1A"/>
    <w:rsid w:val="00B21E37"/>
    <w:rsid w:val="00B21E66"/>
    <w:rsid w:val="00B21FC7"/>
    <w:rsid w:val="00B22611"/>
    <w:rsid w:val="00B22B69"/>
    <w:rsid w:val="00B22D3C"/>
    <w:rsid w:val="00B22F4B"/>
    <w:rsid w:val="00B239D6"/>
    <w:rsid w:val="00B23ABB"/>
    <w:rsid w:val="00B2430D"/>
    <w:rsid w:val="00B24500"/>
    <w:rsid w:val="00B248D9"/>
    <w:rsid w:val="00B24C81"/>
    <w:rsid w:val="00B250A2"/>
    <w:rsid w:val="00B2585C"/>
    <w:rsid w:val="00B2652C"/>
    <w:rsid w:val="00B267C0"/>
    <w:rsid w:val="00B269B3"/>
    <w:rsid w:val="00B26A11"/>
    <w:rsid w:val="00B26AFD"/>
    <w:rsid w:val="00B26CE5"/>
    <w:rsid w:val="00B27029"/>
    <w:rsid w:val="00B2727E"/>
    <w:rsid w:val="00B272A2"/>
    <w:rsid w:val="00B274D0"/>
    <w:rsid w:val="00B27B9F"/>
    <w:rsid w:val="00B30598"/>
    <w:rsid w:val="00B305EB"/>
    <w:rsid w:val="00B3083F"/>
    <w:rsid w:val="00B3098F"/>
    <w:rsid w:val="00B309C3"/>
    <w:rsid w:val="00B313CD"/>
    <w:rsid w:val="00B31952"/>
    <w:rsid w:val="00B31967"/>
    <w:rsid w:val="00B31C23"/>
    <w:rsid w:val="00B3248D"/>
    <w:rsid w:val="00B3275B"/>
    <w:rsid w:val="00B32CE4"/>
    <w:rsid w:val="00B331AF"/>
    <w:rsid w:val="00B337D3"/>
    <w:rsid w:val="00B345E2"/>
    <w:rsid w:val="00B348DE"/>
    <w:rsid w:val="00B34A59"/>
    <w:rsid w:val="00B34B24"/>
    <w:rsid w:val="00B351E5"/>
    <w:rsid w:val="00B354B6"/>
    <w:rsid w:val="00B35C42"/>
    <w:rsid w:val="00B35FF8"/>
    <w:rsid w:val="00B360D9"/>
    <w:rsid w:val="00B363C7"/>
    <w:rsid w:val="00B36851"/>
    <w:rsid w:val="00B36BF7"/>
    <w:rsid w:val="00B37435"/>
    <w:rsid w:val="00B37E34"/>
    <w:rsid w:val="00B37ED9"/>
    <w:rsid w:val="00B37F5E"/>
    <w:rsid w:val="00B4037D"/>
    <w:rsid w:val="00B40395"/>
    <w:rsid w:val="00B40580"/>
    <w:rsid w:val="00B40C2E"/>
    <w:rsid w:val="00B41139"/>
    <w:rsid w:val="00B411E4"/>
    <w:rsid w:val="00B412B2"/>
    <w:rsid w:val="00B4133E"/>
    <w:rsid w:val="00B414ED"/>
    <w:rsid w:val="00B41839"/>
    <w:rsid w:val="00B41C3F"/>
    <w:rsid w:val="00B422B4"/>
    <w:rsid w:val="00B42493"/>
    <w:rsid w:val="00B431D1"/>
    <w:rsid w:val="00B43957"/>
    <w:rsid w:val="00B43999"/>
    <w:rsid w:val="00B43D47"/>
    <w:rsid w:val="00B4414E"/>
    <w:rsid w:val="00B441BC"/>
    <w:rsid w:val="00B4492F"/>
    <w:rsid w:val="00B44CB5"/>
    <w:rsid w:val="00B44CDA"/>
    <w:rsid w:val="00B453D7"/>
    <w:rsid w:val="00B455B8"/>
    <w:rsid w:val="00B4629C"/>
    <w:rsid w:val="00B46695"/>
    <w:rsid w:val="00B46790"/>
    <w:rsid w:val="00B46993"/>
    <w:rsid w:val="00B46B3A"/>
    <w:rsid w:val="00B47697"/>
    <w:rsid w:val="00B476A2"/>
    <w:rsid w:val="00B47810"/>
    <w:rsid w:val="00B47868"/>
    <w:rsid w:val="00B47B3E"/>
    <w:rsid w:val="00B47B6C"/>
    <w:rsid w:val="00B47FB9"/>
    <w:rsid w:val="00B501AB"/>
    <w:rsid w:val="00B505C6"/>
    <w:rsid w:val="00B50FFC"/>
    <w:rsid w:val="00B51093"/>
    <w:rsid w:val="00B5157B"/>
    <w:rsid w:val="00B5177C"/>
    <w:rsid w:val="00B5186D"/>
    <w:rsid w:val="00B51B94"/>
    <w:rsid w:val="00B51CC7"/>
    <w:rsid w:val="00B52383"/>
    <w:rsid w:val="00B5244C"/>
    <w:rsid w:val="00B53115"/>
    <w:rsid w:val="00B53409"/>
    <w:rsid w:val="00B535B9"/>
    <w:rsid w:val="00B53C46"/>
    <w:rsid w:val="00B53D4B"/>
    <w:rsid w:val="00B53F63"/>
    <w:rsid w:val="00B54090"/>
    <w:rsid w:val="00B5413B"/>
    <w:rsid w:val="00B5434E"/>
    <w:rsid w:val="00B5497C"/>
    <w:rsid w:val="00B54C3D"/>
    <w:rsid w:val="00B54FEF"/>
    <w:rsid w:val="00B55185"/>
    <w:rsid w:val="00B55D33"/>
    <w:rsid w:val="00B55F04"/>
    <w:rsid w:val="00B561A4"/>
    <w:rsid w:val="00B564A2"/>
    <w:rsid w:val="00B565B7"/>
    <w:rsid w:val="00B56BA5"/>
    <w:rsid w:val="00B56CF0"/>
    <w:rsid w:val="00B5732A"/>
    <w:rsid w:val="00B578FB"/>
    <w:rsid w:val="00B57A62"/>
    <w:rsid w:val="00B57AEF"/>
    <w:rsid w:val="00B60593"/>
    <w:rsid w:val="00B6086D"/>
    <w:rsid w:val="00B60B52"/>
    <w:rsid w:val="00B60D57"/>
    <w:rsid w:val="00B60E2C"/>
    <w:rsid w:val="00B60FE2"/>
    <w:rsid w:val="00B619FA"/>
    <w:rsid w:val="00B61E43"/>
    <w:rsid w:val="00B62141"/>
    <w:rsid w:val="00B622B0"/>
    <w:rsid w:val="00B6253F"/>
    <w:rsid w:val="00B628AE"/>
    <w:rsid w:val="00B62ABE"/>
    <w:rsid w:val="00B63072"/>
    <w:rsid w:val="00B6329D"/>
    <w:rsid w:val="00B63A3C"/>
    <w:rsid w:val="00B63FFA"/>
    <w:rsid w:val="00B642F8"/>
    <w:rsid w:val="00B6449A"/>
    <w:rsid w:val="00B6478B"/>
    <w:rsid w:val="00B64BFD"/>
    <w:rsid w:val="00B64DF9"/>
    <w:rsid w:val="00B64F27"/>
    <w:rsid w:val="00B65780"/>
    <w:rsid w:val="00B65874"/>
    <w:rsid w:val="00B65E6E"/>
    <w:rsid w:val="00B66131"/>
    <w:rsid w:val="00B66636"/>
    <w:rsid w:val="00B66682"/>
    <w:rsid w:val="00B66687"/>
    <w:rsid w:val="00B667A2"/>
    <w:rsid w:val="00B66B87"/>
    <w:rsid w:val="00B66B8A"/>
    <w:rsid w:val="00B67399"/>
    <w:rsid w:val="00B67625"/>
    <w:rsid w:val="00B704F0"/>
    <w:rsid w:val="00B70621"/>
    <w:rsid w:val="00B7068B"/>
    <w:rsid w:val="00B70FC6"/>
    <w:rsid w:val="00B710B7"/>
    <w:rsid w:val="00B714E3"/>
    <w:rsid w:val="00B71AE0"/>
    <w:rsid w:val="00B72786"/>
    <w:rsid w:val="00B72A44"/>
    <w:rsid w:val="00B72E06"/>
    <w:rsid w:val="00B72FAA"/>
    <w:rsid w:val="00B7383F"/>
    <w:rsid w:val="00B739E0"/>
    <w:rsid w:val="00B73B0D"/>
    <w:rsid w:val="00B73DB4"/>
    <w:rsid w:val="00B7402B"/>
    <w:rsid w:val="00B74284"/>
    <w:rsid w:val="00B7452C"/>
    <w:rsid w:val="00B74E72"/>
    <w:rsid w:val="00B755A9"/>
    <w:rsid w:val="00B7588E"/>
    <w:rsid w:val="00B75923"/>
    <w:rsid w:val="00B75F65"/>
    <w:rsid w:val="00B76333"/>
    <w:rsid w:val="00B764D5"/>
    <w:rsid w:val="00B765CE"/>
    <w:rsid w:val="00B76719"/>
    <w:rsid w:val="00B7671F"/>
    <w:rsid w:val="00B7689E"/>
    <w:rsid w:val="00B76B51"/>
    <w:rsid w:val="00B76D5E"/>
    <w:rsid w:val="00B77B36"/>
    <w:rsid w:val="00B77FD4"/>
    <w:rsid w:val="00B800CF"/>
    <w:rsid w:val="00B8089F"/>
    <w:rsid w:val="00B80D54"/>
    <w:rsid w:val="00B80F88"/>
    <w:rsid w:val="00B817A8"/>
    <w:rsid w:val="00B81A77"/>
    <w:rsid w:val="00B81E05"/>
    <w:rsid w:val="00B82206"/>
    <w:rsid w:val="00B822FF"/>
    <w:rsid w:val="00B8258C"/>
    <w:rsid w:val="00B82BA5"/>
    <w:rsid w:val="00B82E5B"/>
    <w:rsid w:val="00B83527"/>
    <w:rsid w:val="00B8393C"/>
    <w:rsid w:val="00B83ED1"/>
    <w:rsid w:val="00B85288"/>
    <w:rsid w:val="00B853D3"/>
    <w:rsid w:val="00B8553E"/>
    <w:rsid w:val="00B85623"/>
    <w:rsid w:val="00B85CAE"/>
    <w:rsid w:val="00B86196"/>
    <w:rsid w:val="00B862E0"/>
    <w:rsid w:val="00B865B2"/>
    <w:rsid w:val="00B869B9"/>
    <w:rsid w:val="00B86A55"/>
    <w:rsid w:val="00B86B78"/>
    <w:rsid w:val="00B86E5F"/>
    <w:rsid w:val="00B87008"/>
    <w:rsid w:val="00B8701A"/>
    <w:rsid w:val="00B875AA"/>
    <w:rsid w:val="00B87BE5"/>
    <w:rsid w:val="00B87E4E"/>
    <w:rsid w:val="00B901CD"/>
    <w:rsid w:val="00B9052C"/>
    <w:rsid w:val="00B90669"/>
    <w:rsid w:val="00B90FE8"/>
    <w:rsid w:val="00B91434"/>
    <w:rsid w:val="00B9194D"/>
    <w:rsid w:val="00B91D41"/>
    <w:rsid w:val="00B91D8A"/>
    <w:rsid w:val="00B923CE"/>
    <w:rsid w:val="00B9260F"/>
    <w:rsid w:val="00B9267F"/>
    <w:rsid w:val="00B9276C"/>
    <w:rsid w:val="00B92A37"/>
    <w:rsid w:val="00B92D6A"/>
    <w:rsid w:val="00B92EB0"/>
    <w:rsid w:val="00B92FA6"/>
    <w:rsid w:val="00B9340A"/>
    <w:rsid w:val="00B94147"/>
    <w:rsid w:val="00B94331"/>
    <w:rsid w:val="00B94B1B"/>
    <w:rsid w:val="00B94B9F"/>
    <w:rsid w:val="00B94E38"/>
    <w:rsid w:val="00B94EF9"/>
    <w:rsid w:val="00B94F91"/>
    <w:rsid w:val="00B95039"/>
    <w:rsid w:val="00B95072"/>
    <w:rsid w:val="00B953AB"/>
    <w:rsid w:val="00B953ED"/>
    <w:rsid w:val="00B958E3"/>
    <w:rsid w:val="00B958E4"/>
    <w:rsid w:val="00B95A05"/>
    <w:rsid w:val="00B95AAA"/>
    <w:rsid w:val="00B96096"/>
    <w:rsid w:val="00B961C5"/>
    <w:rsid w:val="00B96216"/>
    <w:rsid w:val="00B97357"/>
    <w:rsid w:val="00B976BA"/>
    <w:rsid w:val="00B977DA"/>
    <w:rsid w:val="00BA0301"/>
    <w:rsid w:val="00BA0741"/>
    <w:rsid w:val="00BA08AC"/>
    <w:rsid w:val="00BA1549"/>
    <w:rsid w:val="00BA18FE"/>
    <w:rsid w:val="00BA1A30"/>
    <w:rsid w:val="00BA1DC3"/>
    <w:rsid w:val="00BA213C"/>
    <w:rsid w:val="00BA2257"/>
    <w:rsid w:val="00BA2426"/>
    <w:rsid w:val="00BA2793"/>
    <w:rsid w:val="00BA2A19"/>
    <w:rsid w:val="00BA2D15"/>
    <w:rsid w:val="00BA330F"/>
    <w:rsid w:val="00BA34BF"/>
    <w:rsid w:val="00BA4A10"/>
    <w:rsid w:val="00BA4BD9"/>
    <w:rsid w:val="00BA4EAF"/>
    <w:rsid w:val="00BA4FCE"/>
    <w:rsid w:val="00BA5103"/>
    <w:rsid w:val="00BA5598"/>
    <w:rsid w:val="00BA57C2"/>
    <w:rsid w:val="00BA5BCF"/>
    <w:rsid w:val="00BA61A9"/>
    <w:rsid w:val="00BA6459"/>
    <w:rsid w:val="00BA65BA"/>
    <w:rsid w:val="00BA67B1"/>
    <w:rsid w:val="00BA682D"/>
    <w:rsid w:val="00BA688C"/>
    <w:rsid w:val="00BA6ABE"/>
    <w:rsid w:val="00BA6AF4"/>
    <w:rsid w:val="00BA6AF8"/>
    <w:rsid w:val="00BA6D6A"/>
    <w:rsid w:val="00BA6FD2"/>
    <w:rsid w:val="00BA70E5"/>
    <w:rsid w:val="00BA7164"/>
    <w:rsid w:val="00BA7200"/>
    <w:rsid w:val="00BA7495"/>
    <w:rsid w:val="00BA7813"/>
    <w:rsid w:val="00BA7E9F"/>
    <w:rsid w:val="00BB0112"/>
    <w:rsid w:val="00BB011A"/>
    <w:rsid w:val="00BB05EE"/>
    <w:rsid w:val="00BB06D0"/>
    <w:rsid w:val="00BB08F2"/>
    <w:rsid w:val="00BB10EA"/>
    <w:rsid w:val="00BB1791"/>
    <w:rsid w:val="00BB1BF3"/>
    <w:rsid w:val="00BB2ACB"/>
    <w:rsid w:val="00BB2B6B"/>
    <w:rsid w:val="00BB2D57"/>
    <w:rsid w:val="00BB2E4F"/>
    <w:rsid w:val="00BB3697"/>
    <w:rsid w:val="00BB3749"/>
    <w:rsid w:val="00BB39E1"/>
    <w:rsid w:val="00BB3D87"/>
    <w:rsid w:val="00BB4062"/>
    <w:rsid w:val="00BB4136"/>
    <w:rsid w:val="00BB415A"/>
    <w:rsid w:val="00BB4278"/>
    <w:rsid w:val="00BB4870"/>
    <w:rsid w:val="00BB4BAC"/>
    <w:rsid w:val="00BB4C01"/>
    <w:rsid w:val="00BB4C4A"/>
    <w:rsid w:val="00BB4DE4"/>
    <w:rsid w:val="00BB4F76"/>
    <w:rsid w:val="00BB4F78"/>
    <w:rsid w:val="00BB5047"/>
    <w:rsid w:val="00BB51E4"/>
    <w:rsid w:val="00BB5CE4"/>
    <w:rsid w:val="00BB6244"/>
    <w:rsid w:val="00BB63D2"/>
    <w:rsid w:val="00BB667D"/>
    <w:rsid w:val="00BB6F52"/>
    <w:rsid w:val="00BB6FF8"/>
    <w:rsid w:val="00BB7131"/>
    <w:rsid w:val="00BB735A"/>
    <w:rsid w:val="00BB75E3"/>
    <w:rsid w:val="00BB790E"/>
    <w:rsid w:val="00BC003D"/>
    <w:rsid w:val="00BC007D"/>
    <w:rsid w:val="00BC03C4"/>
    <w:rsid w:val="00BC0AE9"/>
    <w:rsid w:val="00BC0CD9"/>
    <w:rsid w:val="00BC108C"/>
    <w:rsid w:val="00BC163C"/>
    <w:rsid w:val="00BC1A25"/>
    <w:rsid w:val="00BC2291"/>
    <w:rsid w:val="00BC2577"/>
    <w:rsid w:val="00BC2D84"/>
    <w:rsid w:val="00BC3149"/>
    <w:rsid w:val="00BC36CB"/>
    <w:rsid w:val="00BC3EA3"/>
    <w:rsid w:val="00BC4379"/>
    <w:rsid w:val="00BC44B9"/>
    <w:rsid w:val="00BC47EF"/>
    <w:rsid w:val="00BC4B6A"/>
    <w:rsid w:val="00BC4EE7"/>
    <w:rsid w:val="00BC4F4D"/>
    <w:rsid w:val="00BC53C6"/>
    <w:rsid w:val="00BC5861"/>
    <w:rsid w:val="00BC5A2F"/>
    <w:rsid w:val="00BC5F90"/>
    <w:rsid w:val="00BC61C2"/>
    <w:rsid w:val="00BC648B"/>
    <w:rsid w:val="00BC66B4"/>
    <w:rsid w:val="00BC6AD2"/>
    <w:rsid w:val="00BC6C54"/>
    <w:rsid w:val="00BC6D4A"/>
    <w:rsid w:val="00BC6F73"/>
    <w:rsid w:val="00BC6F9F"/>
    <w:rsid w:val="00BC756E"/>
    <w:rsid w:val="00BC7778"/>
    <w:rsid w:val="00BC7E63"/>
    <w:rsid w:val="00BD056C"/>
    <w:rsid w:val="00BD075C"/>
    <w:rsid w:val="00BD08F0"/>
    <w:rsid w:val="00BD097A"/>
    <w:rsid w:val="00BD0CE4"/>
    <w:rsid w:val="00BD12EB"/>
    <w:rsid w:val="00BD1355"/>
    <w:rsid w:val="00BD14FD"/>
    <w:rsid w:val="00BD15AB"/>
    <w:rsid w:val="00BD18AA"/>
    <w:rsid w:val="00BD1D0C"/>
    <w:rsid w:val="00BD1DF9"/>
    <w:rsid w:val="00BD1F67"/>
    <w:rsid w:val="00BD2D3D"/>
    <w:rsid w:val="00BD30EC"/>
    <w:rsid w:val="00BD349C"/>
    <w:rsid w:val="00BD3536"/>
    <w:rsid w:val="00BD3F41"/>
    <w:rsid w:val="00BD40BB"/>
    <w:rsid w:val="00BD43A1"/>
    <w:rsid w:val="00BD44CB"/>
    <w:rsid w:val="00BD4673"/>
    <w:rsid w:val="00BD4707"/>
    <w:rsid w:val="00BD4847"/>
    <w:rsid w:val="00BD5151"/>
    <w:rsid w:val="00BD51DF"/>
    <w:rsid w:val="00BD52A5"/>
    <w:rsid w:val="00BD5DA5"/>
    <w:rsid w:val="00BD6909"/>
    <w:rsid w:val="00BD6CFD"/>
    <w:rsid w:val="00BD6EAE"/>
    <w:rsid w:val="00BD71C7"/>
    <w:rsid w:val="00BD7880"/>
    <w:rsid w:val="00BD7CCC"/>
    <w:rsid w:val="00BD7D4A"/>
    <w:rsid w:val="00BD7D89"/>
    <w:rsid w:val="00BD7E18"/>
    <w:rsid w:val="00BE0032"/>
    <w:rsid w:val="00BE02B5"/>
    <w:rsid w:val="00BE0359"/>
    <w:rsid w:val="00BE04DE"/>
    <w:rsid w:val="00BE05E1"/>
    <w:rsid w:val="00BE08CB"/>
    <w:rsid w:val="00BE0D0C"/>
    <w:rsid w:val="00BE0FEE"/>
    <w:rsid w:val="00BE10CF"/>
    <w:rsid w:val="00BE155E"/>
    <w:rsid w:val="00BE1573"/>
    <w:rsid w:val="00BE181D"/>
    <w:rsid w:val="00BE1E1A"/>
    <w:rsid w:val="00BE1E6B"/>
    <w:rsid w:val="00BE2347"/>
    <w:rsid w:val="00BE23EF"/>
    <w:rsid w:val="00BE25C7"/>
    <w:rsid w:val="00BE2D98"/>
    <w:rsid w:val="00BE2DB3"/>
    <w:rsid w:val="00BE2E3C"/>
    <w:rsid w:val="00BE30EA"/>
    <w:rsid w:val="00BE32B0"/>
    <w:rsid w:val="00BE3A21"/>
    <w:rsid w:val="00BE3A5E"/>
    <w:rsid w:val="00BE3AEE"/>
    <w:rsid w:val="00BE3C4D"/>
    <w:rsid w:val="00BE4D76"/>
    <w:rsid w:val="00BE5150"/>
    <w:rsid w:val="00BE518E"/>
    <w:rsid w:val="00BE52BC"/>
    <w:rsid w:val="00BE56DB"/>
    <w:rsid w:val="00BE5792"/>
    <w:rsid w:val="00BE5B73"/>
    <w:rsid w:val="00BE5C33"/>
    <w:rsid w:val="00BE5C37"/>
    <w:rsid w:val="00BE5F05"/>
    <w:rsid w:val="00BE6B20"/>
    <w:rsid w:val="00BE6CCE"/>
    <w:rsid w:val="00BE6DC7"/>
    <w:rsid w:val="00BE7020"/>
    <w:rsid w:val="00BE7440"/>
    <w:rsid w:val="00BE7479"/>
    <w:rsid w:val="00BE7F3A"/>
    <w:rsid w:val="00BE7FCC"/>
    <w:rsid w:val="00BF03E5"/>
    <w:rsid w:val="00BF0FC5"/>
    <w:rsid w:val="00BF108B"/>
    <w:rsid w:val="00BF1B10"/>
    <w:rsid w:val="00BF1E19"/>
    <w:rsid w:val="00BF28A8"/>
    <w:rsid w:val="00BF2B67"/>
    <w:rsid w:val="00BF3656"/>
    <w:rsid w:val="00BF397C"/>
    <w:rsid w:val="00BF3B9D"/>
    <w:rsid w:val="00BF3BB9"/>
    <w:rsid w:val="00BF3D39"/>
    <w:rsid w:val="00BF3E60"/>
    <w:rsid w:val="00BF40F5"/>
    <w:rsid w:val="00BF4696"/>
    <w:rsid w:val="00BF47CA"/>
    <w:rsid w:val="00BF51AB"/>
    <w:rsid w:val="00BF5647"/>
    <w:rsid w:val="00BF57CC"/>
    <w:rsid w:val="00BF5AAC"/>
    <w:rsid w:val="00BF5D0E"/>
    <w:rsid w:val="00BF5EA5"/>
    <w:rsid w:val="00BF5FA3"/>
    <w:rsid w:val="00BF68D9"/>
    <w:rsid w:val="00BF6B48"/>
    <w:rsid w:val="00BF6C40"/>
    <w:rsid w:val="00BF72BE"/>
    <w:rsid w:val="00BF7E08"/>
    <w:rsid w:val="00BF7ED0"/>
    <w:rsid w:val="00BF7F33"/>
    <w:rsid w:val="00BF7FAA"/>
    <w:rsid w:val="00C0062F"/>
    <w:rsid w:val="00C008A3"/>
    <w:rsid w:val="00C00A20"/>
    <w:rsid w:val="00C00E1B"/>
    <w:rsid w:val="00C01810"/>
    <w:rsid w:val="00C01A38"/>
    <w:rsid w:val="00C01AC8"/>
    <w:rsid w:val="00C01B36"/>
    <w:rsid w:val="00C01B8B"/>
    <w:rsid w:val="00C01BD8"/>
    <w:rsid w:val="00C01D5C"/>
    <w:rsid w:val="00C0211A"/>
    <w:rsid w:val="00C021A7"/>
    <w:rsid w:val="00C022CC"/>
    <w:rsid w:val="00C025B5"/>
    <w:rsid w:val="00C02802"/>
    <w:rsid w:val="00C0284A"/>
    <w:rsid w:val="00C02DA4"/>
    <w:rsid w:val="00C02F60"/>
    <w:rsid w:val="00C03097"/>
    <w:rsid w:val="00C03215"/>
    <w:rsid w:val="00C03312"/>
    <w:rsid w:val="00C03345"/>
    <w:rsid w:val="00C0391F"/>
    <w:rsid w:val="00C040CF"/>
    <w:rsid w:val="00C0457E"/>
    <w:rsid w:val="00C04C50"/>
    <w:rsid w:val="00C0554C"/>
    <w:rsid w:val="00C05C7C"/>
    <w:rsid w:val="00C05D50"/>
    <w:rsid w:val="00C0618E"/>
    <w:rsid w:val="00C06210"/>
    <w:rsid w:val="00C06939"/>
    <w:rsid w:val="00C0696C"/>
    <w:rsid w:val="00C072B2"/>
    <w:rsid w:val="00C07AF6"/>
    <w:rsid w:val="00C07ED9"/>
    <w:rsid w:val="00C10659"/>
    <w:rsid w:val="00C109E1"/>
    <w:rsid w:val="00C10B61"/>
    <w:rsid w:val="00C10B6E"/>
    <w:rsid w:val="00C10CB1"/>
    <w:rsid w:val="00C10F48"/>
    <w:rsid w:val="00C1103B"/>
    <w:rsid w:val="00C11466"/>
    <w:rsid w:val="00C12AF5"/>
    <w:rsid w:val="00C12D7F"/>
    <w:rsid w:val="00C12D8C"/>
    <w:rsid w:val="00C12E53"/>
    <w:rsid w:val="00C12F0B"/>
    <w:rsid w:val="00C1308C"/>
    <w:rsid w:val="00C1314F"/>
    <w:rsid w:val="00C1332E"/>
    <w:rsid w:val="00C13476"/>
    <w:rsid w:val="00C13558"/>
    <w:rsid w:val="00C136E3"/>
    <w:rsid w:val="00C138B8"/>
    <w:rsid w:val="00C13900"/>
    <w:rsid w:val="00C13AB6"/>
    <w:rsid w:val="00C13B55"/>
    <w:rsid w:val="00C13D7B"/>
    <w:rsid w:val="00C140E9"/>
    <w:rsid w:val="00C1434C"/>
    <w:rsid w:val="00C144C0"/>
    <w:rsid w:val="00C1457B"/>
    <w:rsid w:val="00C14651"/>
    <w:rsid w:val="00C147DD"/>
    <w:rsid w:val="00C14EAE"/>
    <w:rsid w:val="00C1519C"/>
    <w:rsid w:val="00C1563C"/>
    <w:rsid w:val="00C15FB7"/>
    <w:rsid w:val="00C164FD"/>
    <w:rsid w:val="00C167BA"/>
    <w:rsid w:val="00C16B9D"/>
    <w:rsid w:val="00C16E53"/>
    <w:rsid w:val="00C16FD0"/>
    <w:rsid w:val="00C170D5"/>
    <w:rsid w:val="00C170E9"/>
    <w:rsid w:val="00C17180"/>
    <w:rsid w:val="00C174B6"/>
    <w:rsid w:val="00C1750E"/>
    <w:rsid w:val="00C17A18"/>
    <w:rsid w:val="00C17C3F"/>
    <w:rsid w:val="00C17F70"/>
    <w:rsid w:val="00C2005C"/>
    <w:rsid w:val="00C202F7"/>
    <w:rsid w:val="00C20384"/>
    <w:rsid w:val="00C20B4B"/>
    <w:rsid w:val="00C20F8C"/>
    <w:rsid w:val="00C21147"/>
    <w:rsid w:val="00C21302"/>
    <w:rsid w:val="00C216D5"/>
    <w:rsid w:val="00C21890"/>
    <w:rsid w:val="00C21E33"/>
    <w:rsid w:val="00C21EC3"/>
    <w:rsid w:val="00C21EE4"/>
    <w:rsid w:val="00C221E1"/>
    <w:rsid w:val="00C227E5"/>
    <w:rsid w:val="00C2287D"/>
    <w:rsid w:val="00C22995"/>
    <w:rsid w:val="00C22AF3"/>
    <w:rsid w:val="00C22B65"/>
    <w:rsid w:val="00C22BFE"/>
    <w:rsid w:val="00C22D5B"/>
    <w:rsid w:val="00C232CA"/>
    <w:rsid w:val="00C236A8"/>
    <w:rsid w:val="00C23FE2"/>
    <w:rsid w:val="00C241A6"/>
    <w:rsid w:val="00C249BF"/>
    <w:rsid w:val="00C24AED"/>
    <w:rsid w:val="00C25291"/>
    <w:rsid w:val="00C257DD"/>
    <w:rsid w:val="00C257F4"/>
    <w:rsid w:val="00C25ACC"/>
    <w:rsid w:val="00C25E02"/>
    <w:rsid w:val="00C25FCF"/>
    <w:rsid w:val="00C26298"/>
    <w:rsid w:val="00C26360"/>
    <w:rsid w:val="00C263C3"/>
    <w:rsid w:val="00C26412"/>
    <w:rsid w:val="00C2666B"/>
    <w:rsid w:val="00C268C5"/>
    <w:rsid w:val="00C26B2F"/>
    <w:rsid w:val="00C275A8"/>
    <w:rsid w:val="00C2767C"/>
    <w:rsid w:val="00C27B11"/>
    <w:rsid w:val="00C27E1B"/>
    <w:rsid w:val="00C3004C"/>
    <w:rsid w:val="00C3014A"/>
    <w:rsid w:val="00C313CE"/>
    <w:rsid w:val="00C31654"/>
    <w:rsid w:val="00C319FD"/>
    <w:rsid w:val="00C31C27"/>
    <w:rsid w:val="00C31DAB"/>
    <w:rsid w:val="00C32622"/>
    <w:rsid w:val="00C327FC"/>
    <w:rsid w:val="00C32C51"/>
    <w:rsid w:val="00C32CFF"/>
    <w:rsid w:val="00C32E34"/>
    <w:rsid w:val="00C32E95"/>
    <w:rsid w:val="00C33258"/>
    <w:rsid w:val="00C33488"/>
    <w:rsid w:val="00C3357B"/>
    <w:rsid w:val="00C34008"/>
    <w:rsid w:val="00C34621"/>
    <w:rsid w:val="00C34990"/>
    <w:rsid w:val="00C34BC6"/>
    <w:rsid w:val="00C34D3A"/>
    <w:rsid w:val="00C34DDC"/>
    <w:rsid w:val="00C34E2D"/>
    <w:rsid w:val="00C35D77"/>
    <w:rsid w:val="00C361C6"/>
    <w:rsid w:val="00C365C7"/>
    <w:rsid w:val="00C36609"/>
    <w:rsid w:val="00C36AC2"/>
    <w:rsid w:val="00C37336"/>
    <w:rsid w:val="00C37874"/>
    <w:rsid w:val="00C37E8C"/>
    <w:rsid w:val="00C40182"/>
    <w:rsid w:val="00C4031E"/>
    <w:rsid w:val="00C40996"/>
    <w:rsid w:val="00C40B4F"/>
    <w:rsid w:val="00C41051"/>
    <w:rsid w:val="00C41CB5"/>
    <w:rsid w:val="00C41D42"/>
    <w:rsid w:val="00C41E2A"/>
    <w:rsid w:val="00C41F24"/>
    <w:rsid w:val="00C41F35"/>
    <w:rsid w:val="00C42201"/>
    <w:rsid w:val="00C4253D"/>
    <w:rsid w:val="00C425B8"/>
    <w:rsid w:val="00C425D4"/>
    <w:rsid w:val="00C42BE0"/>
    <w:rsid w:val="00C42E38"/>
    <w:rsid w:val="00C42E67"/>
    <w:rsid w:val="00C43138"/>
    <w:rsid w:val="00C4323F"/>
    <w:rsid w:val="00C435DB"/>
    <w:rsid w:val="00C43BC9"/>
    <w:rsid w:val="00C44684"/>
    <w:rsid w:val="00C44B20"/>
    <w:rsid w:val="00C44D67"/>
    <w:rsid w:val="00C456A4"/>
    <w:rsid w:val="00C45BA3"/>
    <w:rsid w:val="00C45C9C"/>
    <w:rsid w:val="00C46107"/>
    <w:rsid w:val="00C461A6"/>
    <w:rsid w:val="00C461F9"/>
    <w:rsid w:val="00C463B1"/>
    <w:rsid w:val="00C46F75"/>
    <w:rsid w:val="00C4789F"/>
    <w:rsid w:val="00C47A25"/>
    <w:rsid w:val="00C47C07"/>
    <w:rsid w:val="00C500CB"/>
    <w:rsid w:val="00C51199"/>
    <w:rsid w:val="00C51578"/>
    <w:rsid w:val="00C517C2"/>
    <w:rsid w:val="00C5184D"/>
    <w:rsid w:val="00C518B7"/>
    <w:rsid w:val="00C5246C"/>
    <w:rsid w:val="00C529FE"/>
    <w:rsid w:val="00C52D0E"/>
    <w:rsid w:val="00C52D3B"/>
    <w:rsid w:val="00C52D6A"/>
    <w:rsid w:val="00C52E5B"/>
    <w:rsid w:val="00C5366C"/>
    <w:rsid w:val="00C5389A"/>
    <w:rsid w:val="00C53A16"/>
    <w:rsid w:val="00C53B05"/>
    <w:rsid w:val="00C5435D"/>
    <w:rsid w:val="00C54407"/>
    <w:rsid w:val="00C547DF"/>
    <w:rsid w:val="00C54931"/>
    <w:rsid w:val="00C5494E"/>
    <w:rsid w:val="00C54AD4"/>
    <w:rsid w:val="00C54B32"/>
    <w:rsid w:val="00C54F30"/>
    <w:rsid w:val="00C551C8"/>
    <w:rsid w:val="00C551FC"/>
    <w:rsid w:val="00C552AB"/>
    <w:rsid w:val="00C55863"/>
    <w:rsid w:val="00C558A9"/>
    <w:rsid w:val="00C55A75"/>
    <w:rsid w:val="00C56004"/>
    <w:rsid w:val="00C56064"/>
    <w:rsid w:val="00C563BA"/>
    <w:rsid w:val="00C5660F"/>
    <w:rsid w:val="00C56DDD"/>
    <w:rsid w:val="00C56E2F"/>
    <w:rsid w:val="00C57337"/>
    <w:rsid w:val="00C57453"/>
    <w:rsid w:val="00C57A4D"/>
    <w:rsid w:val="00C57A90"/>
    <w:rsid w:val="00C57BF9"/>
    <w:rsid w:val="00C57E43"/>
    <w:rsid w:val="00C60270"/>
    <w:rsid w:val="00C603E1"/>
    <w:rsid w:val="00C60511"/>
    <w:rsid w:val="00C60830"/>
    <w:rsid w:val="00C60C28"/>
    <w:rsid w:val="00C614A2"/>
    <w:rsid w:val="00C6184F"/>
    <w:rsid w:val="00C618A1"/>
    <w:rsid w:val="00C61B84"/>
    <w:rsid w:val="00C61F81"/>
    <w:rsid w:val="00C620DF"/>
    <w:rsid w:val="00C625B8"/>
    <w:rsid w:val="00C63146"/>
    <w:rsid w:val="00C633E0"/>
    <w:rsid w:val="00C634DA"/>
    <w:rsid w:val="00C634E9"/>
    <w:rsid w:val="00C63B76"/>
    <w:rsid w:val="00C63FD0"/>
    <w:rsid w:val="00C64328"/>
    <w:rsid w:val="00C643C9"/>
    <w:rsid w:val="00C648E7"/>
    <w:rsid w:val="00C648EB"/>
    <w:rsid w:val="00C64900"/>
    <w:rsid w:val="00C64C87"/>
    <w:rsid w:val="00C64CC7"/>
    <w:rsid w:val="00C64DFA"/>
    <w:rsid w:val="00C650FE"/>
    <w:rsid w:val="00C652BB"/>
    <w:rsid w:val="00C65374"/>
    <w:rsid w:val="00C65500"/>
    <w:rsid w:val="00C655D5"/>
    <w:rsid w:val="00C6584E"/>
    <w:rsid w:val="00C658E2"/>
    <w:rsid w:val="00C6594A"/>
    <w:rsid w:val="00C65F36"/>
    <w:rsid w:val="00C671BE"/>
    <w:rsid w:val="00C67424"/>
    <w:rsid w:val="00C6776A"/>
    <w:rsid w:val="00C67C78"/>
    <w:rsid w:val="00C67CE5"/>
    <w:rsid w:val="00C67DFA"/>
    <w:rsid w:val="00C67FD1"/>
    <w:rsid w:val="00C707C2"/>
    <w:rsid w:val="00C71040"/>
    <w:rsid w:val="00C71176"/>
    <w:rsid w:val="00C71487"/>
    <w:rsid w:val="00C715F8"/>
    <w:rsid w:val="00C71EC8"/>
    <w:rsid w:val="00C71F0F"/>
    <w:rsid w:val="00C71F70"/>
    <w:rsid w:val="00C7245A"/>
    <w:rsid w:val="00C72913"/>
    <w:rsid w:val="00C72B7D"/>
    <w:rsid w:val="00C72D51"/>
    <w:rsid w:val="00C72E3F"/>
    <w:rsid w:val="00C73240"/>
    <w:rsid w:val="00C736E1"/>
    <w:rsid w:val="00C73939"/>
    <w:rsid w:val="00C73DCC"/>
    <w:rsid w:val="00C73F52"/>
    <w:rsid w:val="00C7424D"/>
    <w:rsid w:val="00C74905"/>
    <w:rsid w:val="00C749E6"/>
    <w:rsid w:val="00C74D8D"/>
    <w:rsid w:val="00C75410"/>
    <w:rsid w:val="00C7581A"/>
    <w:rsid w:val="00C75C94"/>
    <w:rsid w:val="00C75FF4"/>
    <w:rsid w:val="00C7617A"/>
    <w:rsid w:val="00C76507"/>
    <w:rsid w:val="00C766E7"/>
    <w:rsid w:val="00C7696A"/>
    <w:rsid w:val="00C76D78"/>
    <w:rsid w:val="00C76F65"/>
    <w:rsid w:val="00C771FE"/>
    <w:rsid w:val="00C77238"/>
    <w:rsid w:val="00C776DD"/>
    <w:rsid w:val="00C77C04"/>
    <w:rsid w:val="00C800CE"/>
    <w:rsid w:val="00C801AF"/>
    <w:rsid w:val="00C80806"/>
    <w:rsid w:val="00C80B29"/>
    <w:rsid w:val="00C814B0"/>
    <w:rsid w:val="00C8182B"/>
    <w:rsid w:val="00C81958"/>
    <w:rsid w:val="00C81C9C"/>
    <w:rsid w:val="00C81EAD"/>
    <w:rsid w:val="00C82270"/>
    <w:rsid w:val="00C82AC3"/>
    <w:rsid w:val="00C82C5A"/>
    <w:rsid w:val="00C82FA3"/>
    <w:rsid w:val="00C839C5"/>
    <w:rsid w:val="00C83E0A"/>
    <w:rsid w:val="00C83FDD"/>
    <w:rsid w:val="00C8425B"/>
    <w:rsid w:val="00C8519C"/>
    <w:rsid w:val="00C853B5"/>
    <w:rsid w:val="00C85B18"/>
    <w:rsid w:val="00C85EDF"/>
    <w:rsid w:val="00C85F1D"/>
    <w:rsid w:val="00C860C3"/>
    <w:rsid w:val="00C8694A"/>
    <w:rsid w:val="00C8737C"/>
    <w:rsid w:val="00C87532"/>
    <w:rsid w:val="00C8785D"/>
    <w:rsid w:val="00C87881"/>
    <w:rsid w:val="00C87AB3"/>
    <w:rsid w:val="00C87D61"/>
    <w:rsid w:val="00C9064B"/>
    <w:rsid w:val="00C90AB5"/>
    <w:rsid w:val="00C90E34"/>
    <w:rsid w:val="00C916A1"/>
    <w:rsid w:val="00C91B3A"/>
    <w:rsid w:val="00C91D65"/>
    <w:rsid w:val="00C9267C"/>
    <w:rsid w:val="00C92CCE"/>
    <w:rsid w:val="00C92D6C"/>
    <w:rsid w:val="00C92DF5"/>
    <w:rsid w:val="00C92F57"/>
    <w:rsid w:val="00C92FFD"/>
    <w:rsid w:val="00C9308A"/>
    <w:rsid w:val="00C9311C"/>
    <w:rsid w:val="00C934B2"/>
    <w:rsid w:val="00C93DA1"/>
    <w:rsid w:val="00C94645"/>
    <w:rsid w:val="00C9543D"/>
    <w:rsid w:val="00C954E8"/>
    <w:rsid w:val="00C9570A"/>
    <w:rsid w:val="00C95CF7"/>
    <w:rsid w:val="00C95FA5"/>
    <w:rsid w:val="00C9690B"/>
    <w:rsid w:val="00C96BB6"/>
    <w:rsid w:val="00C974F3"/>
    <w:rsid w:val="00C97B39"/>
    <w:rsid w:val="00CA020D"/>
    <w:rsid w:val="00CA0253"/>
    <w:rsid w:val="00CA0294"/>
    <w:rsid w:val="00CA071B"/>
    <w:rsid w:val="00CA07E8"/>
    <w:rsid w:val="00CA0BBE"/>
    <w:rsid w:val="00CA0CE1"/>
    <w:rsid w:val="00CA1E0A"/>
    <w:rsid w:val="00CA2079"/>
    <w:rsid w:val="00CA2221"/>
    <w:rsid w:val="00CA2A6F"/>
    <w:rsid w:val="00CA2DD8"/>
    <w:rsid w:val="00CA32BD"/>
    <w:rsid w:val="00CA34FA"/>
    <w:rsid w:val="00CA3789"/>
    <w:rsid w:val="00CA388D"/>
    <w:rsid w:val="00CA420E"/>
    <w:rsid w:val="00CA4468"/>
    <w:rsid w:val="00CA46A5"/>
    <w:rsid w:val="00CA47ED"/>
    <w:rsid w:val="00CA4A2C"/>
    <w:rsid w:val="00CA4BE5"/>
    <w:rsid w:val="00CA4FB4"/>
    <w:rsid w:val="00CA516E"/>
    <w:rsid w:val="00CA55B5"/>
    <w:rsid w:val="00CA56C7"/>
    <w:rsid w:val="00CA5A57"/>
    <w:rsid w:val="00CA660F"/>
    <w:rsid w:val="00CA6F98"/>
    <w:rsid w:val="00CA7369"/>
    <w:rsid w:val="00CA7527"/>
    <w:rsid w:val="00CA768A"/>
    <w:rsid w:val="00CA76B1"/>
    <w:rsid w:val="00CA7AFC"/>
    <w:rsid w:val="00CA7B2B"/>
    <w:rsid w:val="00CA7D4B"/>
    <w:rsid w:val="00CA7EBA"/>
    <w:rsid w:val="00CA7F5B"/>
    <w:rsid w:val="00CB01A8"/>
    <w:rsid w:val="00CB037C"/>
    <w:rsid w:val="00CB0390"/>
    <w:rsid w:val="00CB03CA"/>
    <w:rsid w:val="00CB0C1F"/>
    <w:rsid w:val="00CB0D76"/>
    <w:rsid w:val="00CB0DCC"/>
    <w:rsid w:val="00CB0FF7"/>
    <w:rsid w:val="00CB1E5C"/>
    <w:rsid w:val="00CB21EC"/>
    <w:rsid w:val="00CB2653"/>
    <w:rsid w:val="00CB2D55"/>
    <w:rsid w:val="00CB301A"/>
    <w:rsid w:val="00CB3479"/>
    <w:rsid w:val="00CB38A0"/>
    <w:rsid w:val="00CB3957"/>
    <w:rsid w:val="00CB3C29"/>
    <w:rsid w:val="00CB44D7"/>
    <w:rsid w:val="00CB4607"/>
    <w:rsid w:val="00CB4F30"/>
    <w:rsid w:val="00CB5040"/>
    <w:rsid w:val="00CB50BB"/>
    <w:rsid w:val="00CB5126"/>
    <w:rsid w:val="00CB51A6"/>
    <w:rsid w:val="00CB57FA"/>
    <w:rsid w:val="00CB5C52"/>
    <w:rsid w:val="00CB5EF5"/>
    <w:rsid w:val="00CB6AEB"/>
    <w:rsid w:val="00CB7043"/>
    <w:rsid w:val="00CB76A5"/>
    <w:rsid w:val="00CB792F"/>
    <w:rsid w:val="00CB7ADF"/>
    <w:rsid w:val="00CB7C61"/>
    <w:rsid w:val="00CB7C71"/>
    <w:rsid w:val="00CB7D31"/>
    <w:rsid w:val="00CC0431"/>
    <w:rsid w:val="00CC0E49"/>
    <w:rsid w:val="00CC0EC7"/>
    <w:rsid w:val="00CC11AE"/>
    <w:rsid w:val="00CC13B6"/>
    <w:rsid w:val="00CC143E"/>
    <w:rsid w:val="00CC1456"/>
    <w:rsid w:val="00CC1740"/>
    <w:rsid w:val="00CC1F81"/>
    <w:rsid w:val="00CC1F9C"/>
    <w:rsid w:val="00CC2114"/>
    <w:rsid w:val="00CC2409"/>
    <w:rsid w:val="00CC25D7"/>
    <w:rsid w:val="00CC294A"/>
    <w:rsid w:val="00CC2EFF"/>
    <w:rsid w:val="00CC30BD"/>
    <w:rsid w:val="00CC31BA"/>
    <w:rsid w:val="00CC3972"/>
    <w:rsid w:val="00CC3D7E"/>
    <w:rsid w:val="00CC463D"/>
    <w:rsid w:val="00CC4AB9"/>
    <w:rsid w:val="00CC4C06"/>
    <w:rsid w:val="00CC4D42"/>
    <w:rsid w:val="00CC4D5D"/>
    <w:rsid w:val="00CC509E"/>
    <w:rsid w:val="00CC591D"/>
    <w:rsid w:val="00CC6065"/>
    <w:rsid w:val="00CC6653"/>
    <w:rsid w:val="00CC6B0C"/>
    <w:rsid w:val="00CC6C34"/>
    <w:rsid w:val="00CC718D"/>
    <w:rsid w:val="00CC7970"/>
    <w:rsid w:val="00CC7B05"/>
    <w:rsid w:val="00CD0311"/>
    <w:rsid w:val="00CD03CA"/>
    <w:rsid w:val="00CD04A7"/>
    <w:rsid w:val="00CD05E5"/>
    <w:rsid w:val="00CD06B5"/>
    <w:rsid w:val="00CD0D6E"/>
    <w:rsid w:val="00CD0E2F"/>
    <w:rsid w:val="00CD1326"/>
    <w:rsid w:val="00CD151F"/>
    <w:rsid w:val="00CD1A8A"/>
    <w:rsid w:val="00CD1D4F"/>
    <w:rsid w:val="00CD1F94"/>
    <w:rsid w:val="00CD24FF"/>
    <w:rsid w:val="00CD2819"/>
    <w:rsid w:val="00CD2974"/>
    <w:rsid w:val="00CD2A2F"/>
    <w:rsid w:val="00CD2B12"/>
    <w:rsid w:val="00CD30BD"/>
    <w:rsid w:val="00CD39EF"/>
    <w:rsid w:val="00CD3F4E"/>
    <w:rsid w:val="00CD4047"/>
    <w:rsid w:val="00CD429F"/>
    <w:rsid w:val="00CD4320"/>
    <w:rsid w:val="00CD44FA"/>
    <w:rsid w:val="00CD450F"/>
    <w:rsid w:val="00CD54BC"/>
    <w:rsid w:val="00CD5D36"/>
    <w:rsid w:val="00CD6252"/>
    <w:rsid w:val="00CD627A"/>
    <w:rsid w:val="00CD67C7"/>
    <w:rsid w:val="00CD69CF"/>
    <w:rsid w:val="00CD6DC0"/>
    <w:rsid w:val="00CD7068"/>
    <w:rsid w:val="00CD74F7"/>
    <w:rsid w:val="00CD7812"/>
    <w:rsid w:val="00CD79E1"/>
    <w:rsid w:val="00CD7BAD"/>
    <w:rsid w:val="00CE00D6"/>
    <w:rsid w:val="00CE0164"/>
    <w:rsid w:val="00CE0389"/>
    <w:rsid w:val="00CE0A9E"/>
    <w:rsid w:val="00CE0C34"/>
    <w:rsid w:val="00CE0C9F"/>
    <w:rsid w:val="00CE10C6"/>
    <w:rsid w:val="00CE112E"/>
    <w:rsid w:val="00CE1920"/>
    <w:rsid w:val="00CE1974"/>
    <w:rsid w:val="00CE1C7A"/>
    <w:rsid w:val="00CE2699"/>
    <w:rsid w:val="00CE2AED"/>
    <w:rsid w:val="00CE2B7C"/>
    <w:rsid w:val="00CE2CF9"/>
    <w:rsid w:val="00CE33C6"/>
    <w:rsid w:val="00CE348A"/>
    <w:rsid w:val="00CE3567"/>
    <w:rsid w:val="00CE3984"/>
    <w:rsid w:val="00CE3CA5"/>
    <w:rsid w:val="00CE3DE5"/>
    <w:rsid w:val="00CE403D"/>
    <w:rsid w:val="00CE4A2B"/>
    <w:rsid w:val="00CE4A88"/>
    <w:rsid w:val="00CE4ABD"/>
    <w:rsid w:val="00CE4C3F"/>
    <w:rsid w:val="00CE4DE7"/>
    <w:rsid w:val="00CE569D"/>
    <w:rsid w:val="00CE65B0"/>
    <w:rsid w:val="00CE67E8"/>
    <w:rsid w:val="00CE7428"/>
    <w:rsid w:val="00CE7595"/>
    <w:rsid w:val="00CE76A8"/>
    <w:rsid w:val="00CE7AF0"/>
    <w:rsid w:val="00CE7B6A"/>
    <w:rsid w:val="00CE7CED"/>
    <w:rsid w:val="00CE7F63"/>
    <w:rsid w:val="00CF05B9"/>
    <w:rsid w:val="00CF062A"/>
    <w:rsid w:val="00CF0C6D"/>
    <w:rsid w:val="00CF0DDE"/>
    <w:rsid w:val="00CF118A"/>
    <w:rsid w:val="00CF15BB"/>
    <w:rsid w:val="00CF1686"/>
    <w:rsid w:val="00CF1941"/>
    <w:rsid w:val="00CF1951"/>
    <w:rsid w:val="00CF1E02"/>
    <w:rsid w:val="00CF20CA"/>
    <w:rsid w:val="00CF20DC"/>
    <w:rsid w:val="00CF261C"/>
    <w:rsid w:val="00CF266B"/>
    <w:rsid w:val="00CF2863"/>
    <w:rsid w:val="00CF2981"/>
    <w:rsid w:val="00CF2A87"/>
    <w:rsid w:val="00CF2C82"/>
    <w:rsid w:val="00CF2C8D"/>
    <w:rsid w:val="00CF3217"/>
    <w:rsid w:val="00CF364B"/>
    <w:rsid w:val="00CF3C7D"/>
    <w:rsid w:val="00CF406B"/>
    <w:rsid w:val="00CF4429"/>
    <w:rsid w:val="00CF4719"/>
    <w:rsid w:val="00CF486E"/>
    <w:rsid w:val="00CF48BF"/>
    <w:rsid w:val="00CF48EC"/>
    <w:rsid w:val="00CF4A36"/>
    <w:rsid w:val="00CF4B4E"/>
    <w:rsid w:val="00CF4DFC"/>
    <w:rsid w:val="00CF4E1F"/>
    <w:rsid w:val="00CF56CA"/>
    <w:rsid w:val="00CF56F9"/>
    <w:rsid w:val="00CF58AD"/>
    <w:rsid w:val="00CF5A36"/>
    <w:rsid w:val="00CF5B11"/>
    <w:rsid w:val="00CF5CA7"/>
    <w:rsid w:val="00CF5F80"/>
    <w:rsid w:val="00CF6472"/>
    <w:rsid w:val="00CF6474"/>
    <w:rsid w:val="00CF6870"/>
    <w:rsid w:val="00CF7551"/>
    <w:rsid w:val="00D00266"/>
    <w:rsid w:val="00D003DC"/>
    <w:rsid w:val="00D005F8"/>
    <w:rsid w:val="00D00F8B"/>
    <w:rsid w:val="00D00FB6"/>
    <w:rsid w:val="00D0101F"/>
    <w:rsid w:val="00D0123F"/>
    <w:rsid w:val="00D0133C"/>
    <w:rsid w:val="00D018AE"/>
    <w:rsid w:val="00D01AE2"/>
    <w:rsid w:val="00D01FBE"/>
    <w:rsid w:val="00D01FF4"/>
    <w:rsid w:val="00D0242E"/>
    <w:rsid w:val="00D02AFD"/>
    <w:rsid w:val="00D02B4B"/>
    <w:rsid w:val="00D02F85"/>
    <w:rsid w:val="00D030CE"/>
    <w:rsid w:val="00D0370E"/>
    <w:rsid w:val="00D037CD"/>
    <w:rsid w:val="00D037D7"/>
    <w:rsid w:val="00D03C3A"/>
    <w:rsid w:val="00D03D3E"/>
    <w:rsid w:val="00D0401D"/>
    <w:rsid w:val="00D04043"/>
    <w:rsid w:val="00D04222"/>
    <w:rsid w:val="00D04450"/>
    <w:rsid w:val="00D04639"/>
    <w:rsid w:val="00D04AB0"/>
    <w:rsid w:val="00D04B4A"/>
    <w:rsid w:val="00D04BA3"/>
    <w:rsid w:val="00D05680"/>
    <w:rsid w:val="00D05867"/>
    <w:rsid w:val="00D05B42"/>
    <w:rsid w:val="00D05B8F"/>
    <w:rsid w:val="00D05CA9"/>
    <w:rsid w:val="00D060A0"/>
    <w:rsid w:val="00D0619F"/>
    <w:rsid w:val="00D063F7"/>
    <w:rsid w:val="00D06636"/>
    <w:rsid w:val="00D066CA"/>
    <w:rsid w:val="00D076EA"/>
    <w:rsid w:val="00D0788B"/>
    <w:rsid w:val="00D0792A"/>
    <w:rsid w:val="00D079D3"/>
    <w:rsid w:val="00D07B2A"/>
    <w:rsid w:val="00D10807"/>
    <w:rsid w:val="00D10F1C"/>
    <w:rsid w:val="00D10FEC"/>
    <w:rsid w:val="00D112A3"/>
    <w:rsid w:val="00D1140F"/>
    <w:rsid w:val="00D118AC"/>
    <w:rsid w:val="00D11CBA"/>
    <w:rsid w:val="00D1225A"/>
    <w:rsid w:val="00D12338"/>
    <w:rsid w:val="00D125DA"/>
    <w:rsid w:val="00D1276C"/>
    <w:rsid w:val="00D12814"/>
    <w:rsid w:val="00D12F92"/>
    <w:rsid w:val="00D13831"/>
    <w:rsid w:val="00D13CFC"/>
    <w:rsid w:val="00D143FF"/>
    <w:rsid w:val="00D1478F"/>
    <w:rsid w:val="00D14945"/>
    <w:rsid w:val="00D14A42"/>
    <w:rsid w:val="00D14EBE"/>
    <w:rsid w:val="00D1572D"/>
    <w:rsid w:val="00D1577D"/>
    <w:rsid w:val="00D159E5"/>
    <w:rsid w:val="00D15B96"/>
    <w:rsid w:val="00D162AF"/>
    <w:rsid w:val="00D1645F"/>
    <w:rsid w:val="00D167D9"/>
    <w:rsid w:val="00D16E81"/>
    <w:rsid w:val="00D16F17"/>
    <w:rsid w:val="00D172B2"/>
    <w:rsid w:val="00D17950"/>
    <w:rsid w:val="00D17D6B"/>
    <w:rsid w:val="00D20014"/>
    <w:rsid w:val="00D203D4"/>
    <w:rsid w:val="00D21388"/>
    <w:rsid w:val="00D21452"/>
    <w:rsid w:val="00D214E8"/>
    <w:rsid w:val="00D21CE9"/>
    <w:rsid w:val="00D22412"/>
    <w:rsid w:val="00D22758"/>
    <w:rsid w:val="00D22973"/>
    <w:rsid w:val="00D22CB2"/>
    <w:rsid w:val="00D2325B"/>
    <w:rsid w:val="00D23884"/>
    <w:rsid w:val="00D23CB6"/>
    <w:rsid w:val="00D23E1D"/>
    <w:rsid w:val="00D24055"/>
    <w:rsid w:val="00D245BE"/>
    <w:rsid w:val="00D24644"/>
    <w:rsid w:val="00D24752"/>
    <w:rsid w:val="00D2478A"/>
    <w:rsid w:val="00D24B22"/>
    <w:rsid w:val="00D24FA0"/>
    <w:rsid w:val="00D259F5"/>
    <w:rsid w:val="00D25CC4"/>
    <w:rsid w:val="00D25E2F"/>
    <w:rsid w:val="00D25E6E"/>
    <w:rsid w:val="00D26302"/>
    <w:rsid w:val="00D2647D"/>
    <w:rsid w:val="00D266B7"/>
    <w:rsid w:val="00D269FA"/>
    <w:rsid w:val="00D26B38"/>
    <w:rsid w:val="00D26DAF"/>
    <w:rsid w:val="00D26EA6"/>
    <w:rsid w:val="00D27269"/>
    <w:rsid w:val="00D27473"/>
    <w:rsid w:val="00D27A0C"/>
    <w:rsid w:val="00D3020B"/>
    <w:rsid w:val="00D302E9"/>
    <w:rsid w:val="00D31078"/>
    <w:rsid w:val="00D31116"/>
    <w:rsid w:val="00D31564"/>
    <w:rsid w:val="00D31793"/>
    <w:rsid w:val="00D317F6"/>
    <w:rsid w:val="00D31BD4"/>
    <w:rsid w:val="00D32134"/>
    <w:rsid w:val="00D321FD"/>
    <w:rsid w:val="00D32625"/>
    <w:rsid w:val="00D329B3"/>
    <w:rsid w:val="00D32C6E"/>
    <w:rsid w:val="00D3331E"/>
    <w:rsid w:val="00D33346"/>
    <w:rsid w:val="00D333CA"/>
    <w:rsid w:val="00D33615"/>
    <w:rsid w:val="00D33EA7"/>
    <w:rsid w:val="00D33F45"/>
    <w:rsid w:val="00D33FCB"/>
    <w:rsid w:val="00D340D3"/>
    <w:rsid w:val="00D3448E"/>
    <w:rsid w:val="00D346F6"/>
    <w:rsid w:val="00D34E8B"/>
    <w:rsid w:val="00D35DAC"/>
    <w:rsid w:val="00D36019"/>
    <w:rsid w:val="00D36295"/>
    <w:rsid w:val="00D36439"/>
    <w:rsid w:val="00D36CD0"/>
    <w:rsid w:val="00D37CAC"/>
    <w:rsid w:val="00D400F3"/>
    <w:rsid w:val="00D4023F"/>
    <w:rsid w:val="00D40CCF"/>
    <w:rsid w:val="00D40D6B"/>
    <w:rsid w:val="00D40D8E"/>
    <w:rsid w:val="00D41D3D"/>
    <w:rsid w:val="00D420F8"/>
    <w:rsid w:val="00D4212E"/>
    <w:rsid w:val="00D421BB"/>
    <w:rsid w:val="00D4255D"/>
    <w:rsid w:val="00D42834"/>
    <w:rsid w:val="00D42CFE"/>
    <w:rsid w:val="00D43588"/>
    <w:rsid w:val="00D44319"/>
    <w:rsid w:val="00D44EF0"/>
    <w:rsid w:val="00D451AD"/>
    <w:rsid w:val="00D451D4"/>
    <w:rsid w:val="00D4576D"/>
    <w:rsid w:val="00D457C9"/>
    <w:rsid w:val="00D45B3B"/>
    <w:rsid w:val="00D4605D"/>
    <w:rsid w:val="00D462D4"/>
    <w:rsid w:val="00D4652E"/>
    <w:rsid w:val="00D465B4"/>
    <w:rsid w:val="00D467A6"/>
    <w:rsid w:val="00D46959"/>
    <w:rsid w:val="00D46AD9"/>
    <w:rsid w:val="00D46B19"/>
    <w:rsid w:val="00D46E19"/>
    <w:rsid w:val="00D47186"/>
    <w:rsid w:val="00D4757B"/>
    <w:rsid w:val="00D47592"/>
    <w:rsid w:val="00D47CA9"/>
    <w:rsid w:val="00D50314"/>
    <w:rsid w:val="00D504E2"/>
    <w:rsid w:val="00D50659"/>
    <w:rsid w:val="00D50775"/>
    <w:rsid w:val="00D50904"/>
    <w:rsid w:val="00D50C7D"/>
    <w:rsid w:val="00D50CDE"/>
    <w:rsid w:val="00D51C3D"/>
    <w:rsid w:val="00D522A6"/>
    <w:rsid w:val="00D522BB"/>
    <w:rsid w:val="00D52606"/>
    <w:rsid w:val="00D52692"/>
    <w:rsid w:val="00D52711"/>
    <w:rsid w:val="00D528E5"/>
    <w:rsid w:val="00D52CE1"/>
    <w:rsid w:val="00D53180"/>
    <w:rsid w:val="00D53787"/>
    <w:rsid w:val="00D5404F"/>
    <w:rsid w:val="00D54334"/>
    <w:rsid w:val="00D543E1"/>
    <w:rsid w:val="00D5453D"/>
    <w:rsid w:val="00D55387"/>
    <w:rsid w:val="00D55946"/>
    <w:rsid w:val="00D559FB"/>
    <w:rsid w:val="00D5604D"/>
    <w:rsid w:val="00D5616F"/>
    <w:rsid w:val="00D561CB"/>
    <w:rsid w:val="00D5620C"/>
    <w:rsid w:val="00D56371"/>
    <w:rsid w:val="00D563D7"/>
    <w:rsid w:val="00D5692F"/>
    <w:rsid w:val="00D56F8C"/>
    <w:rsid w:val="00D57A1F"/>
    <w:rsid w:val="00D57C78"/>
    <w:rsid w:val="00D6004F"/>
    <w:rsid w:val="00D60B79"/>
    <w:rsid w:val="00D60BF5"/>
    <w:rsid w:val="00D60D3F"/>
    <w:rsid w:val="00D61291"/>
    <w:rsid w:val="00D61967"/>
    <w:rsid w:val="00D620C2"/>
    <w:rsid w:val="00D625F0"/>
    <w:rsid w:val="00D6270E"/>
    <w:rsid w:val="00D62747"/>
    <w:rsid w:val="00D62C59"/>
    <w:rsid w:val="00D62D78"/>
    <w:rsid w:val="00D62EA5"/>
    <w:rsid w:val="00D6380E"/>
    <w:rsid w:val="00D6385E"/>
    <w:rsid w:val="00D639E2"/>
    <w:rsid w:val="00D63ED7"/>
    <w:rsid w:val="00D640A0"/>
    <w:rsid w:val="00D648C5"/>
    <w:rsid w:val="00D648FB"/>
    <w:rsid w:val="00D64EB9"/>
    <w:rsid w:val="00D65230"/>
    <w:rsid w:val="00D653CC"/>
    <w:rsid w:val="00D6540B"/>
    <w:rsid w:val="00D65A01"/>
    <w:rsid w:val="00D65D1B"/>
    <w:rsid w:val="00D65F9E"/>
    <w:rsid w:val="00D66DEB"/>
    <w:rsid w:val="00D66E92"/>
    <w:rsid w:val="00D66F3F"/>
    <w:rsid w:val="00D66F8D"/>
    <w:rsid w:val="00D6707B"/>
    <w:rsid w:val="00D671E4"/>
    <w:rsid w:val="00D6768F"/>
    <w:rsid w:val="00D676C6"/>
    <w:rsid w:val="00D6770C"/>
    <w:rsid w:val="00D7030F"/>
    <w:rsid w:val="00D7051A"/>
    <w:rsid w:val="00D70789"/>
    <w:rsid w:val="00D70C63"/>
    <w:rsid w:val="00D70D07"/>
    <w:rsid w:val="00D71184"/>
    <w:rsid w:val="00D712AC"/>
    <w:rsid w:val="00D716A7"/>
    <w:rsid w:val="00D71892"/>
    <w:rsid w:val="00D71F64"/>
    <w:rsid w:val="00D7203F"/>
    <w:rsid w:val="00D7225D"/>
    <w:rsid w:val="00D72433"/>
    <w:rsid w:val="00D72744"/>
    <w:rsid w:val="00D7294F"/>
    <w:rsid w:val="00D72A4B"/>
    <w:rsid w:val="00D72B80"/>
    <w:rsid w:val="00D731B7"/>
    <w:rsid w:val="00D7350B"/>
    <w:rsid w:val="00D736D7"/>
    <w:rsid w:val="00D73A34"/>
    <w:rsid w:val="00D73D49"/>
    <w:rsid w:val="00D73D52"/>
    <w:rsid w:val="00D74212"/>
    <w:rsid w:val="00D747B3"/>
    <w:rsid w:val="00D749EB"/>
    <w:rsid w:val="00D74A52"/>
    <w:rsid w:val="00D74F71"/>
    <w:rsid w:val="00D7511C"/>
    <w:rsid w:val="00D755D0"/>
    <w:rsid w:val="00D75699"/>
    <w:rsid w:val="00D76062"/>
    <w:rsid w:val="00D762DE"/>
    <w:rsid w:val="00D771F5"/>
    <w:rsid w:val="00D77536"/>
    <w:rsid w:val="00D7756C"/>
    <w:rsid w:val="00D777D8"/>
    <w:rsid w:val="00D77C35"/>
    <w:rsid w:val="00D77DAA"/>
    <w:rsid w:val="00D80096"/>
    <w:rsid w:val="00D802A4"/>
    <w:rsid w:val="00D80346"/>
    <w:rsid w:val="00D80563"/>
    <w:rsid w:val="00D808D1"/>
    <w:rsid w:val="00D808E4"/>
    <w:rsid w:val="00D80FA1"/>
    <w:rsid w:val="00D80FA4"/>
    <w:rsid w:val="00D811DC"/>
    <w:rsid w:val="00D81200"/>
    <w:rsid w:val="00D813EC"/>
    <w:rsid w:val="00D81408"/>
    <w:rsid w:val="00D814DA"/>
    <w:rsid w:val="00D81EBE"/>
    <w:rsid w:val="00D82049"/>
    <w:rsid w:val="00D820F6"/>
    <w:rsid w:val="00D82464"/>
    <w:rsid w:val="00D8266A"/>
    <w:rsid w:val="00D82B67"/>
    <w:rsid w:val="00D82FC1"/>
    <w:rsid w:val="00D833CD"/>
    <w:rsid w:val="00D83DBA"/>
    <w:rsid w:val="00D83FF5"/>
    <w:rsid w:val="00D8427B"/>
    <w:rsid w:val="00D847E9"/>
    <w:rsid w:val="00D848ED"/>
    <w:rsid w:val="00D849A4"/>
    <w:rsid w:val="00D850A7"/>
    <w:rsid w:val="00D8572F"/>
    <w:rsid w:val="00D85CA4"/>
    <w:rsid w:val="00D85CAE"/>
    <w:rsid w:val="00D85D3B"/>
    <w:rsid w:val="00D85FAF"/>
    <w:rsid w:val="00D86639"/>
    <w:rsid w:val="00D86656"/>
    <w:rsid w:val="00D86969"/>
    <w:rsid w:val="00D86A51"/>
    <w:rsid w:val="00D86A79"/>
    <w:rsid w:val="00D86A84"/>
    <w:rsid w:val="00D86E34"/>
    <w:rsid w:val="00D86E3E"/>
    <w:rsid w:val="00D87177"/>
    <w:rsid w:val="00D878EC"/>
    <w:rsid w:val="00D8799F"/>
    <w:rsid w:val="00D87CE8"/>
    <w:rsid w:val="00D87DAC"/>
    <w:rsid w:val="00D87FE3"/>
    <w:rsid w:val="00D90055"/>
    <w:rsid w:val="00D9006C"/>
    <w:rsid w:val="00D90ECA"/>
    <w:rsid w:val="00D91BAE"/>
    <w:rsid w:val="00D9220A"/>
    <w:rsid w:val="00D925F2"/>
    <w:rsid w:val="00D9267F"/>
    <w:rsid w:val="00D92BCE"/>
    <w:rsid w:val="00D9312F"/>
    <w:rsid w:val="00D931EE"/>
    <w:rsid w:val="00D93E0F"/>
    <w:rsid w:val="00D93F2B"/>
    <w:rsid w:val="00D94BA3"/>
    <w:rsid w:val="00D94EA1"/>
    <w:rsid w:val="00D94F5A"/>
    <w:rsid w:val="00D95005"/>
    <w:rsid w:val="00D95103"/>
    <w:rsid w:val="00D95752"/>
    <w:rsid w:val="00D95B65"/>
    <w:rsid w:val="00D95E16"/>
    <w:rsid w:val="00D95E17"/>
    <w:rsid w:val="00D966C2"/>
    <w:rsid w:val="00D96BB8"/>
    <w:rsid w:val="00D97257"/>
    <w:rsid w:val="00D97512"/>
    <w:rsid w:val="00D97A62"/>
    <w:rsid w:val="00D97A69"/>
    <w:rsid w:val="00D97C42"/>
    <w:rsid w:val="00D97D34"/>
    <w:rsid w:val="00D97E8B"/>
    <w:rsid w:val="00DA000B"/>
    <w:rsid w:val="00DA060F"/>
    <w:rsid w:val="00DA0900"/>
    <w:rsid w:val="00DA0B74"/>
    <w:rsid w:val="00DA120B"/>
    <w:rsid w:val="00DA132B"/>
    <w:rsid w:val="00DA134B"/>
    <w:rsid w:val="00DA1929"/>
    <w:rsid w:val="00DA1D42"/>
    <w:rsid w:val="00DA1ECD"/>
    <w:rsid w:val="00DA28B2"/>
    <w:rsid w:val="00DA29E8"/>
    <w:rsid w:val="00DA322E"/>
    <w:rsid w:val="00DA32EE"/>
    <w:rsid w:val="00DA338A"/>
    <w:rsid w:val="00DA33DA"/>
    <w:rsid w:val="00DA390F"/>
    <w:rsid w:val="00DA45E4"/>
    <w:rsid w:val="00DA48C1"/>
    <w:rsid w:val="00DA4B0E"/>
    <w:rsid w:val="00DA4BA7"/>
    <w:rsid w:val="00DA5668"/>
    <w:rsid w:val="00DA5925"/>
    <w:rsid w:val="00DA5C32"/>
    <w:rsid w:val="00DA5DD9"/>
    <w:rsid w:val="00DA6020"/>
    <w:rsid w:val="00DA63DC"/>
    <w:rsid w:val="00DA6903"/>
    <w:rsid w:val="00DA6A25"/>
    <w:rsid w:val="00DA6A42"/>
    <w:rsid w:val="00DA6C3D"/>
    <w:rsid w:val="00DA71C6"/>
    <w:rsid w:val="00DA7210"/>
    <w:rsid w:val="00DA7905"/>
    <w:rsid w:val="00DA7C0E"/>
    <w:rsid w:val="00DA7FE8"/>
    <w:rsid w:val="00DB00EB"/>
    <w:rsid w:val="00DB0220"/>
    <w:rsid w:val="00DB08E2"/>
    <w:rsid w:val="00DB094D"/>
    <w:rsid w:val="00DB0C4A"/>
    <w:rsid w:val="00DB0D56"/>
    <w:rsid w:val="00DB0DD9"/>
    <w:rsid w:val="00DB0ED5"/>
    <w:rsid w:val="00DB0FF6"/>
    <w:rsid w:val="00DB114E"/>
    <w:rsid w:val="00DB1378"/>
    <w:rsid w:val="00DB1551"/>
    <w:rsid w:val="00DB1D9F"/>
    <w:rsid w:val="00DB24FD"/>
    <w:rsid w:val="00DB294F"/>
    <w:rsid w:val="00DB2B17"/>
    <w:rsid w:val="00DB2E03"/>
    <w:rsid w:val="00DB2EE1"/>
    <w:rsid w:val="00DB2F27"/>
    <w:rsid w:val="00DB368D"/>
    <w:rsid w:val="00DB3786"/>
    <w:rsid w:val="00DB37AB"/>
    <w:rsid w:val="00DB3814"/>
    <w:rsid w:val="00DB407D"/>
    <w:rsid w:val="00DB45A8"/>
    <w:rsid w:val="00DB46B8"/>
    <w:rsid w:val="00DB49DA"/>
    <w:rsid w:val="00DB49E2"/>
    <w:rsid w:val="00DB4E7D"/>
    <w:rsid w:val="00DB53D3"/>
    <w:rsid w:val="00DB63CE"/>
    <w:rsid w:val="00DB653E"/>
    <w:rsid w:val="00DB65DC"/>
    <w:rsid w:val="00DB694F"/>
    <w:rsid w:val="00DB695C"/>
    <w:rsid w:val="00DB7108"/>
    <w:rsid w:val="00DB7429"/>
    <w:rsid w:val="00DB7593"/>
    <w:rsid w:val="00DB77DC"/>
    <w:rsid w:val="00DB7886"/>
    <w:rsid w:val="00DB7947"/>
    <w:rsid w:val="00DB79CD"/>
    <w:rsid w:val="00DB7A2E"/>
    <w:rsid w:val="00DB7B58"/>
    <w:rsid w:val="00DB7D5D"/>
    <w:rsid w:val="00DB7D9C"/>
    <w:rsid w:val="00DC0178"/>
    <w:rsid w:val="00DC037C"/>
    <w:rsid w:val="00DC153E"/>
    <w:rsid w:val="00DC1557"/>
    <w:rsid w:val="00DC1673"/>
    <w:rsid w:val="00DC1692"/>
    <w:rsid w:val="00DC19D3"/>
    <w:rsid w:val="00DC1CEA"/>
    <w:rsid w:val="00DC20DA"/>
    <w:rsid w:val="00DC20FB"/>
    <w:rsid w:val="00DC22EC"/>
    <w:rsid w:val="00DC25E8"/>
    <w:rsid w:val="00DC2E26"/>
    <w:rsid w:val="00DC2F0D"/>
    <w:rsid w:val="00DC2F65"/>
    <w:rsid w:val="00DC31D4"/>
    <w:rsid w:val="00DC34E8"/>
    <w:rsid w:val="00DC3594"/>
    <w:rsid w:val="00DC3750"/>
    <w:rsid w:val="00DC42D2"/>
    <w:rsid w:val="00DC4415"/>
    <w:rsid w:val="00DC4505"/>
    <w:rsid w:val="00DC46CA"/>
    <w:rsid w:val="00DC5147"/>
    <w:rsid w:val="00DC5970"/>
    <w:rsid w:val="00DC5BBA"/>
    <w:rsid w:val="00DC61CE"/>
    <w:rsid w:val="00DC6303"/>
    <w:rsid w:val="00DC639D"/>
    <w:rsid w:val="00DC654B"/>
    <w:rsid w:val="00DC757F"/>
    <w:rsid w:val="00DD06D0"/>
    <w:rsid w:val="00DD0C3E"/>
    <w:rsid w:val="00DD0D78"/>
    <w:rsid w:val="00DD0F61"/>
    <w:rsid w:val="00DD11C0"/>
    <w:rsid w:val="00DD1B74"/>
    <w:rsid w:val="00DD1F31"/>
    <w:rsid w:val="00DD233F"/>
    <w:rsid w:val="00DD242D"/>
    <w:rsid w:val="00DD271B"/>
    <w:rsid w:val="00DD2B28"/>
    <w:rsid w:val="00DD2C7E"/>
    <w:rsid w:val="00DD4210"/>
    <w:rsid w:val="00DD45D0"/>
    <w:rsid w:val="00DD4C8F"/>
    <w:rsid w:val="00DD51F0"/>
    <w:rsid w:val="00DD5521"/>
    <w:rsid w:val="00DD559B"/>
    <w:rsid w:val="00DD55CF"/>
    <w:rsid w:val="00DD562F"/>
    <w:rsid w:val="00DD587A"/>
    <w:rsid w:val="00DD5AF3"/>
    <w:rsid w:val="00DD5F13"/>
    <w:rsid w:val="00DD6491"/>
    <w:rsid w:val="00DD68EC"/>
    <w:rsid w:val="00DD6DD6"/>
    <w:rsid w:val="00DD6E24"/>
    <w:rsid w:val="00DD6F72"/>
    <w:rsid w:val="00DD7810"/>
    <w:rsid w:val="00DD7A1F"/>
    <w:rsid w:val="00DE012A"/>
    <w:rsid w:val="00DE028C"/>
    <w:rsid w:val="00DE02B7"/>
    <w:rsid w:val="00DE02FD"/>
    <w:rsid w:val="00DE0358"/>
    <w:rsid w:val="00DE047A"/>
    <w:rsid w:val="00DE057D"/>
    <w:rsid w:val="00DE0878"/>
    <w:rsid w:val="00DE0A9E"/>
    <w:rsid w:val="00DE140B"/>
    <w:rsid w:val="00DE1544"/>
    <w:rsid w:val="00DE1AC1"/>
    <w:rsid w:val="00DE1AC9"/>
    <w:rsid w:val="00DE1FDE"/>
    <w:rsid w:val="00DE2734"/>
    <w:rsid w:val="00DE2B2D"/>
    <w:rsid w:val="00DE2B48"/>
    <w:rsid w:val="00DE3440"/>
    <w:rsid w:val="00DE3CB4"/>
    <w:rsid w:val="00DE3EE8"/>
    <w:rsid w:val="00DE3F3D"/>
    <w:rsid w:val="00DE462B"/>
    <w:rsid w:val="00DE48AD"/>
    <w:rsid w:val="00DE4FEB"/>
    <w:rsid w:val="00DE5244"/>
    <w:rsid w:val="00DE54AF"/>
    <w:rsid w:val="00DE552C"/>
    <w:rsid w:val="00DE5592"/>
    <w:rsid w:val="00DE5645"/>
    <w:rsid w:val="00DE58AF"/>
    <w:rsid w:val="00DE5B07"/>
    <w:rsid w:val="00DE661F"/>
    <w:rsid w:val="00DE6657"/>
    <w:rsid w:val="00DE6845"/>
    <w:rsid w:val="00DE7485"/>
    <w:rsid w:val="00DE7685"/>
    <w:rsid w:val="00DE782B"/>
    <w:rsid w:val="00DE7AB7"/>
    <w:rsid w:val="00DE7ADB"/>
    <w:rsid w:val="00DF0254"/>
    <w:rsid w:val="00DF0668"/>
    <w:rsid w:val="00DF0780"/>
    <w:rsid w:val="00DF0A26"/>
    <w:rsid w:val="00DF0BC0"/>
    <w:rsid w:val="00DF0EF9"/>
    <w:rsid w:val="00DF1623"/>
    <w:rsid w:val="00DF18CE"/>
    <w:rsid w:val="00DF1AA3"/>
    <w:rsid w:val="00DF26D7"/>
    <w:rsid w:val="00DF2775"/>
    <w:rsid w:val="00DF2A72"/>
    <w:rsid w:val="00DF2C3D"/>
    <w:rsid w:val="00DF3207"/>
    <w:rsid w:val="00DF33BD"/>
    <w:rsid w:val="00DF33EF"/>
    <w:rsid w:val="00DF37F3"/>
    <w:rsid w:val="00DF3C9E"/>
    <w:rsid w:val="00DF432D"/>
    <w:rsid w:val="00DF452E"/>
    <w:rsid w:val="00DF48E1"/>
    <w:rsid w:val="00DF4A9E"/>
    <w:rsid w:val="00DF4E0A"/>
    <w:rsid w:val="00DF53A2"/>
    <w:rsid w:val="00DF57DB"/>
    <w:rsid w:val="00DF5E91"/>
    <w:rsid w:val="00DF5ECB"/>
    <w:rsid w:val="00DF5FF2"/>
    <w:rsid w:val="00DF611C"/>
    <w:rsid w:val="00DF63B9"/>
    <w:rsid w:val="00DF7450"/>
    <w:rsid w:val="00DF7546"/>
    <w:rsid w:val="00DF75F1"/>
    <w:rsid w:val="00DF7A94"/>
    <w:rsid w:val="00E0031C"/>
    <w:rsid w:val="00E00400"/>
    <w:rsid w:val="00E005ED"/>
    <w:rsid w:val="00E00CB4"/>
    <w:rsid w:val="00E00D94"/>
    <w:rsid w:val="00E01350"/>
    <w:rsid w:val="00E014B1"/>
    <w:rsid w:val="00E021C3"/>
    <w:rsid w:val="00E02368"/>
    <w:rsid w:val="00E02371"/>
    <w:rsid w:val="00E02486"/>
    <w:rsid w:val="00E028A3"/>
    <w:rsid w:val="00E02E77"/>
    <w:rsid w:val="00E030D4"/>
    <w:rsid w:val="00E031F3"/>
    <w:rsid w:val="00E03BE5"/>
    <w:rsid w:val="00E03E62"/>
    <w:rsid w:val="00E03E97"/>
    <w:rsid w:val="00E04916"/>
    <w:rsid w:val="00E04CF6"/>
    <w:rsid w:val="00E05482"/>
    <w:rsid w:val="00E057E7"/>
    <w:rsid w:val="00E05930"/>
    <w:rsid w:val="00E05B6E"/>
    <w:rsid w:val="00E05B83"/>
    <w:rsid w:val="00E05E3E"/>
    <w:rsid w:val="00E05E77"/>
    <w:rsid w:val="00E063E7"/>
    <w:rsid w:val="00E067A7"/>
    <w:rsid w:val="00E068BA"/>
    <w:rsid w:val="00E06ABD"/>
    <w:rsid w:val="00E06FEC"/>
    <w:rsid w:val="00E073E9"/>
    <w:rsid w:val="00E074A0"/>
    <w:rsid w:val="00E07578"/>
    <w:rsid w:val="00E07EC2"/>
    <w:rsid w:val="00E100A6"/>
    <w:rsid w:val="00E102FF"/>
    <w:rsid w:val="00E1038C"/>
    <w:rsid w:val="00E10D75"/>
    <w:rsid w:val="00E113F7"/>
    <w:rsid w:val="00E11745"/>
    <w:rsid w:val="00E117F3"/>
    <w:rsid w:val="00E11954"/>
    <w:rsid w:val="00E11FD6"/>
    <w:rsid w:val="00E12259"/>
    <w:rsid w:val="00E123BD"/>
    <w:rsid w:val="00E12ED8"/>
    <w:rsid w:val="00E12FD2"/>
    <w:rsid w:val="00E13423"/>
    <w:rsid w:val="00E1361C"/>
    <w:rsid w:val="00E13893"/>
    <w:rsid w:val="00E141DE"/>
    <w:rsid w:val="00E145CF"/>
    <w:rsid w:val="00E14951"/>
    <w:rsid w:val="00E1497E"/>
    <w:rsid w:val="00E1499B"/>
    <w:rsid w:val="00E154DF"/>
    <w:rsid w:val="00E15651"/>
    <w:rsid w:val="00E15DB8"/>
    <w:rsid w:val="00E16214"/>
    <w:rsid w:val="00E166F6"/>
    <w:rsid w:val="00E16848"/>
    <w:rsid w:val="00E16ABF"/>
    <w:rsid w:val="00E16ED0"/>
    <w:rsid w:val="00E16FFD"/>
    <w:rsid w:val="00E17563"/>
    <w:rsid w:val="00E1757D"/>
    <w:rsid w:val="00E175EC"/>
    <w:rsid w:val="00E17DD9"/>
    <w:rsid w:val="00E204BE"/>
    <w:rsid w:val="00E2097F"/>
    <w:rsid w:val="00E209B6"/>
    <w:rsid w:val="00E2105D"/>
    <w:rsid w:val="00E211C3"/>
    <w:rsid w:val="00E219DE"/>
    <w:rsid w:val="00E21F33"/>
    <w:rsid w:val="00E222E5"/>
    <w:rsid w:val="00E22AE2"/>
    <w:rsid w:val="00E22EB3"/>
    <w:rsid w:val="00E2347F"/>
    <w:rsid w:val="00E23514"/>
    <w:rsid w:val="00E23BB7"/>
    <w:rsid w:val="00E2467A"/>
    <w:rsid w:val="00E247C5"/>
    <w:rsid w:val="00E24882"/>
    <w:rsid w:val="00E25117"/>
    <w:rsid w:val="00E25264"/>
    <w:rsid w:val="00E2549B"/>
    <w:rsid w:val="00E26332"/>
    <w:rsid w:val="00E263FA"/>
    <w:rsid w:val="00E26678"/>
    <w:rsid w:val="00E267DB"/>
    <w:rsid w:val="00E26A2C"/>
    <w:rsid w:val="00E26B82"/>
    <w:rsid w:val="00E26B9C"/>
    <w:rsid w:val="00E26C32"/>
    <w:rsid w:val="00E26C87"/>
    <w:rsid w:val="00E26E62"/>
    <w:rsid w:val="00E27B6F"/>
    <w:rsid w:val="00E27CE1"/>
    <w:rsid w:val="00E303A4"/>
    <w:rsid w:val="00E3063D"/>
    <w:rsid w:val="00E306EF"/>
    <w:rsid w:val="00E30831"/>
    <w:rsid w:val="00E309F9"/>
    <w:rsid w:val="00E30BF3"/>
    <w:rsid w:val="00E30D08"/>
    <w:rsid w:val="00E30D78"/>
    <w:rsid w:val="00E31880"/>
    <w:rsid w:val="00E31E7E"/>
    <w:rsid w:val="00E3202A"/>
    <w:rsid w:val="00E321DF"/>
    <w:rsid w:val="00E3241A"/>
    <w:rsid w:val="00E3265B"/>
    <w:rsid w:val="00E32EBC"/>
    <w:rsid w:val="00E3317C"/>
    <w:rsid w:val="00E33397"/>
    <w:rsid w:val="00E33608"/>
    <w:rsid w:val="00E33BEC"/>
    <w:rsid w:val="00E33D71"/>
    <w:rsid w:val="00E33F21"/>
    <w:rsid w:val="00E340F7"/>
    <w:rsid w:val="00E341D2"/>
    <w:rsid w:val="00E344E6"/>
    <w:rsid w:val="00E34795"/>
    <w:rsid w:val="00E34BCE"/>
    <w:rsid w:val="00E35086"/>
    <w:rsid w:val="00E35329"/>
    <w:rsid w:val="00E354FC"/>
    <w:rsid w:val="00E35616"/>
    <w:rsid w:val="00E35B7E"/>
    <w:rsid w:val="00E362C6"/>
    <w:rsid w:val="00E3641C"/>
    <w:rsid w:val="00E3651F"/>
    <w:rsid w:val="00E36A5C"/>
    <w:rsid w:val="00E36C40"/>
    <w:rsid w:val="00E36E60"/>
    <w:rsid w:val="00E370FA"/>
    <w:rsid w:val="00E37327"/>
    <w:rsid w:val="00E37F4E"/>
    <w:rsid w:val="00E40501"/>
    <w:rsid w:val="00E40EAF"/>
    <w:rsid w:val="00E41118"/>
    <w:rsid w:val="00E4138C"/>
    <w:rsid w:val="00E416F8"/>
    <w:rsid w:val="00E41DB3"/>
    <w:rsid w:val="00E41F0B"/>
    <w:rsid w:val="00E4234B"/>
    <w:rsid w:val="00E42431"/>
    <w:rsid w:val="00E4250F"/>
    <w:rsid w:val="00E42CCA"/>
    <w:rsid w:val="00E42FE8"/>
    <w:rsid w:val="00E43088"/>
    <w:rsid w:val="00E43161"/>
    <w:rsid w:val="00E434C7"/>
    <w:rsid w:val="00E43E96"/>
    <w:rsid w:val="00E44248"/>
    <w:rsid w:val="00E4461F"/>
    <w:rsid w:val="00E44696"/>
    <w:rsid w:val="00E446E4"/>
    <w:rsid w:val="00E44AC1"/>
    <w:rsid w:val="00E4539D"/>
    <w:rsid w:val="00E4540F"/>
    <w:rsid w:val="00E45444"/>
    <w:rsid w:val="00E45674"/>
    <w:rsid w:val="00E4575B"/>
    <w:rsid w:val="00E45BFD"/>
    <w:rsid w:val="00E45D73"/>
    <w:rsid w:val="00E45DD1"/>
    <w:rsid w:val="00E45DF6"/>
    <w:rsid w:val="00E4611B"/>
    <w:rsid w:val="00E461DF"/>
    <w:rsid w:val="00E46306"/>
    <w:rsid w:val="00E46A39"/>
    <w:rsid w:val="00E46C0B"/>
    <w:rsid w:val="00E46DC5"/>
    <w:rsid w:val="00E470F1"/>
    <w:rsid w:val="00E472C8"/>
    <w:rsid w:val="00E473F2"/>
    <w:rsid w:val="00E474B3"/>
    <w:rsid w:val="00E47673"/>
    <w:rsid w:val="00E478E7"/>
    <w:rsid w:val="00E47D91"/>
    <w:rsid w:val="00E47E8B"/>
    <w:rsid w:val="00E47FC6"/>
    <w:rsid w:val="00E50362"/>
    <w:rsid w:val="00E50E57"/>
    <w:rsid w:val="00E510B0"/>
    <w:rsid w:val="00E51556"/>
    <w:rsid w:val="00E51721"/>
    <w:rsid w:val="00E517B9"/>
    <w:rsid w:val="00E51C47"/>
    <w:rsid w:val="00E5244A"/>
    <w:rsid w:val="00E5255E"/>
    <w:rsid w:val="00E526CE"/>
    <w:rsid w:val="00E5281B"/>
    <w:rsid w:val="00E52B10"/>
    <w:rsid w:val="00E52D55"/>
    <w:rsid w:val="00E5303C"/>
    <w:rsid w:val="00E53256"/>
    <w:rsid w:val="00E5343F"/>
    <w:rsid w:val="00E53442"/>
    <w:rsid w:val="00E5352E"/>
    <w:rsid w:val="00E541AD"/>
    <w:rsid w:val="00E54657"/>
    <w:rsid w:val="00E54D2E"/>
    <w:rsid w:val="00E54E12"/>
    <w:rsid w:val="00E54EC7"/>
    <w:rsid w:val="00E551EE"/>
    <w:rsid w:val="00E55222"/>
    <w:rsid w:val="00E55C5F"/>
    <w:rsid w:val="00E5652C"/>
    <w:rsid w:val="00E56921"/>
    <w:rsid w:val="00E5720C"/>
    <w:rsid w:val="00E573C3"/>
    <w:rsid w:val="00E57552"/>
    <w:rsid w:val="00E5755B"/>
    <w:rsid w:val="00E57997"/>
    <w:rsid w:val="00E57F79"/>
    <w:rsid w:val="00E604BC"/>
    <w:rsid w:val="00E60777"/>
    <w:rsid w:val="00E6109E"/>
    <w:rsid w:val="00E6120E"/>
    <w:rsid w:val="00E6163A"/>
    <w:rsid w:val="00E61AA4"/>
    <w:rsid w:val="00E61BA5"/>
    <w:rsid w:val="00E61D2A"/>
    <w:rsid w:val="00E625A0"/>
    <w:rsid w:val="00E626B2"/>
    <w:rsid w:val="00E62B76"/>
    <w:rsid w:val="00E62BDC"/>
    <w:rsid w:val="00E62C86"/>
    <w:rsid w:val="00E63005"/>
    <w:rsid w:val="00E630ED"/>
    <w:rsid w:val="00E634A7"/>
    <w:rsid w:val="00E63523"/>
    <w:rsid w:val="00E63672"/>
    <w:rsid w:val="00E637E7"/>
    <w:rsid w:val="00E6451B"/>
    <w:rsid w:val="00E64706"/>
    <w:rsid w:val="00E64C22"/>
    <w:rsid w:val="00E64FA1"/>
    <w:rsid w:val="00E6505F"/>
    <w:rsid w:val="00E65F69"/>
    <w:rsid w:val="00E66153"/>
    <w:rsid w:val="00E666C4"/>
    <w:rsid w:val="00E66D59"/>
    <w:rsid w:val="00E66DCB"/>
    <w:rsid w:val="00E67203"/>
    <w:rsid w:val="00E6755E"/>
    <w:rsid w:val="00E675B6"/>
    <w:rsid w:val="00E676EE"/>
    <w:rsid w:val="00E6785D"/>
    <w:rsid w:val="00E67A63"/>
    <w:rsid w:val="00E67EA7"/>
    <w:rsid w:val="00E67EF7"/>
    <w:rsid w:val="00E700ED"/>
    <w:rsid w:val="00E70128"/>
    <w:rsid w:val="00E702FD"/>
    <w:rsid w:val="00E70A95"/>
    <w:rsid w:val="00E712F8"/>
    <w:rsid w:val="00E714D9"/>
    <w:rsid w:val="00E71B72"/>
    <w:rsid w:val="00E72480"/>
    <w:rsid w:val="00E72CCD"/>
    <w:rsid w:val="00E72F84"/>
    <w:rsid w:val="00E73590"/>
    <w:rsid w:val="00E7364B"/>
    <w:rsid w:val="00E73A0F"/>
    <w:rsid w:val="00E73E34"/>
    <w:rsid w:val="00E73E7C"/>
    <w:rsid w:val="00E73F79"/>
    <w:rsid w:val="00E73FF3"/>
    <w:rsid w:val="00E74413"/>
    <w:rsid w:val="00E745DC"/>
    <w:rsid w:val="00E74969"/>
    <w:rsid w:val="00E74C70"/>
    <w:rsid w:val="00E74DD5"/>
    <w:rsid w:val="00E74FC3"/>
    <w:rsid w:val="00E750A4"/>
    <w:rsid w:val="00E75109"/>
    <w:rsid w:val="00E7511A"/>
    <w:rsid w:val="00E75202"/>
    <w:rsid w:val="00E75C82"/>
    <w:rsid w:val="00E75F4E"/>
    <w:rsid w:val="00E7602F"/>
    <w:rsid w:val="00E7604C"/>
    <w:rsid w:val="00E76629"/>
    <w:rsid w:val="00E76A41"/>
    <w:rsid w:val="00E77381"/>
    <w:rsid w:val="00E77422"/>
    <w:rsid w:val="00E774A1"/>
    <w:rsid w:val="00E77B84"/>
    <w:rsid w:val="00E77BA1"/>
    <w:rsid w:val="00E77D9C"/>
    <w:rsid w:val="00E77DE3"/>
    <w:rsid w:val="00E807F1"/>
    <w:rsid w:val="00E81545"/>
    <w:rsid w:val="00E8161A"/>
    <w:rsid w:val="00E82407"/>
    <w:rsid w:val="00E824CF"/>
    <w:rsid w:val="00E82C30"/>
    <w:rsid w:val="00E82E79"/>
    <w:rsid w:val="00E838A3"/>
    <w:rsid w:val="00E83EEC"/>
    <w:rsid w:val="00E8426C"/>
    <w:rsid w:val="00E842B5"/>
    <w:rsid w:val="00E84522"/>
    <w:rsid w:val="00E84C6D"/>
    <w:rsid w:val="00E84EFD"/>
    <w:rsid w:val="00E84FA2"/>
    <w:rsid w:val="00E85003"/>
    <w:rsid w:val="00E8514A"/>
    <w:rsid w:val="00E853DC"/>
    <w:rsid w:val="00E859F5"/>
    <w:rsid w:val="00E85ADD"/>
    <w:rsid w:val="00E8649C"/>
    <w:rsid w:val="00E86EAA"/>
    <w:rsid w:val="00E87908"/>
    <w:rsid w:val="00E87AD2"/>
    <w:rsid w:val="00E87D12"/>
    <w:rsid w:val="00E87DC5"/>
    <w:rsid w:val="00E900F0"/>
    <w:rsid w:val="00E9024B"/>
    <w:rsid w:val="00E905B7"/>
    <w:rsid w:val="00E90654"/>
    <w:rsid w:val="00E90840"/>
    <w:rsid w:val="00E90888"/>
    <w:rsid w:val="00E910AE"/>
    <w:rsid w:val="00E91651"/>
    <w:rsid w:val="00E917FA"/>
    <w:rsid w:val="00E91E76"/>
    <w:rsid w:val="00E91F6B"/>
    <w:rsid w:val="00E92313"/>
    <w:rsid w:val="00E9232B"/>
    <w:rsid w:val="00E92426"/>
    <w:rsid w:val="00E92552"/>
    <w:rsid w:val="00E929A1"/>
    <w:rsid w:val="00E929AB"/>
    <w:rsid w:val="00E92A65"/>
    <w:rsid w:val="00E92C44"/>
    <w:rsid w:val="00E93B64"/>
    <w:rsid w:val="00E94095"/>
    <w:rsid w:val="00E94111"/>
    <w:rsid w:val="00E941C7"/>
    <w:rsid w:val="00E94A80"/>
    <w:rsid w:val="00E94AF2"/>
    <w:rsid w:val="00E94E9B"/>
    <w:rsid w:val="00E94EC3"/>
    <w:rsid w:val="00E94F44"/>
    <w:rsid w:val="00E95160"/>
    <w:rsid w:val="00E951E0"/>
    <w:rsid w:val="00E95380"/>
    <w:rsid w:val="00E95A64"/>
    <w:rsid w:val="00E95A9C"/>
    <w:rsid w:val="00E961EA"/>
    <w:rsid w:val="00E96286"/>
    <w:rsid w:val="00E96349"/>
    <w:rsid w:val="00E964F6"/>
    <w:rsid w:val="00E96786"/>
    <w:rsid w:val="00E96AD6"/>
    <w:rsid w:val="00E96F4E"/>
    <w:rsid w:val="00E971CD"/>
    <w:rsid w:val="00E9797A"/>
    <w:rsid w:val="00E97C16"/>
    <w:rsid w:val="00E97D29"/>
    <w:rsid w:val="00EA0102"/>
    <w:rsid w:val="00EA07EB"/>
    <w:rsid w:val="00EA081F"/>
    <w:rsid w:val="00EA0AC4"/>
    <w:rsid w:val="00EA0B4C"/>
    <w:rsid w:val="00EA0B51"/>
    <w:rsid w:val="00EA0DB3"/>
    <w:rsid w:val="00EA10B0"/>
    <w:rsid w:val="00EA1D2A"/>
    <w:rsid w:val="00EA1DAA"/>
    <w:rsid w:val="00EA23C6"/>
    <w:rsid w:val="00EA23CC"/>
    <w:rsid w:val="00EA23F4"/>
    <w:rsid w:val="00EA2DC2"/>
    <w:rsid w:val="00EA322D"/>
    <w:rsid w:val="00EA3309"/>
    <w:rsid w:val="00EA359A"/>
    <w:rsid w:val="00EA3847"/>
    <w:rsid w:val="00EA38E6"/>
    <w:rsid w:val="00EA3B40"/>
    <w:rsid w:val="00EA3E25"/>
    <w:rsid w:val="00EA3F37"/>
    <w:rsid w:val="00EA4097"/>
    <w:rsid w:val="00EA43B4"/>
    <w:rsid w:val="00EA4966"/>
    <w:rsid w:val="00EA4987"/>
    <w:rsid w:val="00EA49A2"/>
    <w:rsid w:val="00EA49B6"/>
    <w:rsid w:val="00EA4E07"/>
    <w:rsid w:val="00EA4EA6"/>
    <w:rsid w:val="00EA5043"/>
    <w:rsid w:val="00EA5519"/>
    <w:rsid w:val="00EA5705"/>
    <w:rsid w:val="00EA60AA"/>
    <w:rsid w:val="00EA6FA6"/>
    <w:rsid w:val="00EA6FA8"/>
    <w:rsid w:val="00EA7228"/>
    <w:rsid w:val="00EA7847"/>
    <w:rsid w:val="00EA7BB9"/>
    <w:rsid w:val="00EB02C0"/>
    <w:rsid w:val="00EB0307"/>
    <w:rsid w:val="00EB04A6"/>
    <w:rsid w:val="00EB0A88"/>
    <w:rsid w:val="00EB0DBC"/>
    <w:rsid w:val="00EB15C5"/>
    <w:rsid w:val="00EB161E"/>
    <w:rsid w:val="00EB17A1"/>
    <w:rsid w:val="00EB2138"/>
    <w:rsid w:val="00EB2F02"/>
    <w:rsid w:val="00EB2F2A"/>
    <w:rsid w:val="00EB36F1"/>
    <w:rsid w:val="00EB40DA"/>
    <w:rsid w:val="00EB4676"/>
    <w:rsid w:val="00EB4756"/>
    <w:rsid w:val="00EB4FC5"/>
    <w:rsid w:val="00EB503D"/>
    <w:rsid w:val="00EB5167"/>
    <w:rsid w:val="00EB5194"/>
    <w:rsid w:val="00EB539C"/>
    <w:rsid w:val="00EB5703"/>
    <w:rsid w:val="00EB5B67"/>
    <w:rsid w:val="00EB5CEA"/>
    <w:rsid w:val="00EB5D68"/>
    <w:rsid w:val="00EB606C"/>
    <w:rsid w:val="00EB60A3"/>
    <w:rsid w:val="00EB6323"/>
    <w:rsid w:val="00EB6372"/>
    <w:rsid w:val="00EB696B"/>
    <w:rsid w:val="00EB699E"/>
    <w:rsid w:val="00EB6D22"/>
    <w:rsid w:val="00EB7295"/>
    <w:rsid w:val="00EB729C"/>
    <w:rsid w:val="00EB72E0"/>
    <w:rsid w:val="00EB763B"/>
    <w:rsid w:val="00EB7D5E"/>
    <w:rsid w:val="00EB7DF1"/>
    <w:rsid w:val="00EC05CD"/>
    <w:rsid w:val="00EC0793"/>
    <w:rsid w:val="00EC0B24"/>
    <w:rsid w:val="00EC0C07"/>
    <w:rsid w:val="00EC1720"/>
    <w:rsid w:val="00EC1805"/>
    <w:rsid w:val="00EC1983"/>
    <w:rsid w:val="00EC1B3C"/>
    <w:rsid w:val="00EC21AC"/>
    <w:rsid w:val="00EC22E4"/>
    <w:rsid w:val="00EC25FF"/>
    <w:rsid w:val="00EC2614"/>
    <w:rsid w:val="00EC280D"/>
    <w:rsid w:val="00EC2E7E"/>
    <w:rsid w:val="00EC3F25"/>
    <w:rsid w:val="00EC3FC8"/>
    <w:rsid w:val="00EC4278"/>
    <w:rsid w:val="00EC5490"/>
    <w:rsid w:val="00EC56E0"/>
    <w:rsid w:val="00EC58A8"/>
    <w:rsid w:val="00EC5933"/>
    <w:rsid w:val="00EC59BA"/>
    <w:rsid w:val="00EC6007"/>
    <w:rsid w:val="00EC6281"/>
    <w:rsid w:val="00EC6BB5"/>
    <w:rsid w:val="00EC7DB1"/>
    <w:rsid w:val="00EC7E39"/>
    <w:rsid w:val="00EC7FE3"/>
    <w:rsid w:val="00ED01CD"/>
    <w:rsid w:val="00ED06ED"/>
    <w:rsid w:val="00ED0847"/>
    <w:rsid w:val="00ED0933"/>
    <w:rsid w:val="00ED0D8C"/>
    <w:rsid w:val="00ED1481"/>
    <w:rsid w:val="00ED152D"/>
    <w:rsid w:val="00ED1A5F"/>
    <w:rsid w:val="00ED202B"/>
    <w:rsid w:val="00ED2358"/>
    <w:rsid w:val="00ED371E"/>
    <w:rsid w:val="00ED39B9"/>
    <w:rsid w:val="00ED3AAF"/>
    <w:rsid w:val="00ED3D48"/>
    <w:rsid w:val="00ED3DF5"/>
    <w:rsid w:val="00ED3F7D"/>
    <w:rsid w:val="00ED43FD"/>
    <w:rsid w:val="00ED455F"/>
    <w:rsid w:val="00ED48C1"/>
    <w:rsid w:val="00ED4BBC"/>
    <w:rsid w:val="00ED4D48"/>
    <w:rsid w:val="00ED4DE1"/>
    <w:rsid w:val="00ED54BB"/>
    <w:rsid w:val="00ED59A9"/>
    <w:rsid w:val="00ED5C4D"/>
    <w:rsid w:val="00ED5E04"/>
    <w:rsid w:val="00ED5F10"/>
    <w:rsid w:val="00ED60AC"/>
    <w:rsid w:val="00ED682C"/>
    <w:rsid w:val="00ED71EE"/>
    <w:rsid w:val="00ED729F"/>
    <w:rsid w:val="00ED74D3"/>
    <w:rsid w:val="00EE03E1"/>
    <w:rsid w:val="00EE0429"/>
    <w:rsid w:val="00EE0734"/>
    <w:rsid w:val="00EE0C37"/>
    <w:rsid w:val="00EE102C"/>
    <w:rsid w:val="00EE1135"/>
    <w:rsid w:val="00EE15E9"/>
    <w:rsid w:val="00EE18E0"/>
    <w:rsid w:val="00EE1CB8"/>
    <w:rsid w:val="00EE1E39"/>
    <w:rsid w:val="00EE2193"/>
    <w:rsid w:val="00EE23E0"/>
    <w:rsid w:val="00EE26B8"/>
    <w:rsid w:val="00EE2B7D"/>
    <w:rsid w:val="00EE2B99"/>
    <w:rsid w:val="00EE2F05"/>
    <w:rsid w:val="00EE33AB"/>
    <w:rsid w:val="00EE3476"/>
    <w:rsid w:val="00EE36F5"/>
    <w:rsid w:val="00EE3C43"/>
    <w:rsid w:val="00EE3FD6"/>
    <w:rsid w:val="00EE4309"/>
    <w:rsid w:val="00EE43BE"/>
    <w:rsid w:val="00EE481E"/>
    <w:rsid w:val="00EE50CA"/>
    <w:rsid w:val="00EE5C8A"/>
    <w:rsid w:val="00EE5F76"/>
    <w:rsid w:val="00EE5FB1"/>
    <w:rsid w:val="00EE601D"/>
    <w:rsid w:val="00EE62CC"/>
    <w:rsid w:val="00EE667E"/>
    <w:rsid w:val="00EE66E8"/>
    <w:rsid w:val="00EE6868"/>
    <w:rsid w:val="00EE6893"/>
    <w:rsid w:val="00EE6927"/>
    <w:rsid w:val="00EE6CAA"/>
    <w:rsid w:val="00EE6F9B"/>
    <w:rsid w:val="00EE713D"/>
    <w:rsid w:val="00EE7867"/>
    <w:rsid w:val="00EE7AF8"/>
    <w:rsid w:val="00EE7B9D"/>
    <w:rsid w:val="00EE7CE3"/>
    <w:rsid w:val="00EF00D2"/>
    <w:rsid w:val="00EF06FB"/>
    <w:rsid w:val="00EF070E"/>
    <w:rsid w:val="00EF0BC4"/>
    <w:rsid w:val="00EF0DD0"/>
    <w:rsid w:val="00EF0F04"/>
    <w:rsid w:val="00EF0F0D"/>
    <w:rsid w:val="00EF1539"/>
    <w:rsid w:val="00EF18DB"/>
    <w:rsid w:val="00EF19DB"/>
    <w:rsid w:val="00EF1B66"/>
    <w:rsid w:val="00EF1D74"/>
    <w:rsid w:val="00EF278F"/>
    <w:rsid w:val="00EF2A80"/>
    <w:rsid w:val="00EF3CAA"/>
    <w:rsid w:val="00EF3DA8"/>
    <w:rsid w:val="00EF41AF"/>
    <w:rsid w:val="00EF5198"/>
    <w:rsid w:val="00EF54D1"/>
    <w:rsid w:val="00EF6209"/>
    <w:rsid w:val="00EF66FF"/>
    <w:rsid w:val="00EF6718"/>
    <w:rsid w:val="00EF67DF"/>
    <w:rsid w:val="00EF67E6"/>
    <w:rsid w:val="00EF685D"/>
    <w:rsid w:val="00EF6D14"/>
    <w:rsid w:val="00EF7135"/>
    <w:rsid w:val="00EF72DE"/>
    <w:rsid w:val="00EF7317"/>
    <w:rsid w:val="00EF7934"/>
    <w:rsid w:val="00EF7B4F"/>
    <w:rsid w:val="00F0000A"/>
    <w:rsid w:val="00F00383"/>
    <w:rsid w:val="00F006C9"/>
    <w:rsid w:val="00F00767"/>
    <w:rsid w:val="00F008AC"/>
    <w:rsid w:val="00F00B77"/>
    <w:rsid w:val="00F016B5"/>
    <w:rsid w:val="00F01847"/>
    <w:rsid w:val="00F018E2"/>
    <w:rsid w:val="00F01B17"/>
    <w:rsid w:val="00F01CA0"/>
    <w:rsid w:val="00F021CC"/>
    <w:rsid w:val="00F026B5"/>
    <w:rsid w:val="00F02CAE"/>
    <w:rsid w:val="00F02D77"/>
    <w:rsid w:val="00F0337B"/>
    <w:rsid w:val="00F034E8"/>
    <w:rsid w:val="00F0357D"/>
    <w:rsid w:val="00F03F8C"/>
    <w:rsid w:val="00F0413D"/>
    <w:rsid w:val="00F0422E"/>
    <w:rsid w:val="00F0473D"/>
    <w:rsid w:val="00F0479A"/>
    <w:rsid w:val="00F049EE"/>
    <w:rsid w:val="00F04E2F"/>
    <w:rsid w:val="00F0507A"/>
    <w:rsid w:val="00F05823"/>
    <w:rsid w:val="00F05AE0"/>
    <w:rsid w:val="00F05B0E"/>
    <w:rsid w:val="00F06067"/>
    <w:rsid w:val="00F064FA"/>
    <w:rsid w:val="00F067AB"/>
    <w:rsid w:val="00F067E2"/>
    <w:rsid w:val="00F0680B"/>
    <w:rsid w:val="00F06952"/>
    <w:rsid w:val="00F073C6"/>
    <w:rsid w:val="00F074ED"/>
    <w:rsid w:val="00F074F0"/>
    <w:rsid w:val="00F077BE"/>
    <w:rsid w:val="00F07976"/>
    <w:rsid w:val="00F07990"/>
    <w:rsid w:val="00F07B9F"/>
    <w:rsid w:val="00F07FA9"/>
    <w:rsid w:val="00F107CD"/>
    <w:rsid w:val="00F108E8"/>
    <w:rsid w:val="00F10A98"/>
    <w:rsid w:val="00F10BBC"/>
    <w:rsid w:val="00F10D4F"/>
    <w:rsid w:val="00F10D9C"/>
    <w:rsid w:val="00F10E40"/>
    <w:rsid w:val="00F10FF4"/>
    <w:rsid w:val="00F111AD"/>
    <w:rsid w:val="00F111E2"/>
    <w:rsid w:val="00F113A4"/>
    <w:rsid w:val="00F119DA"/>
    <w:rsid w:val="00F11C21"/>
    <w:rsid w:val="00F11CB5"/>
    <w:rsid w:val="00F122ED"/>
    <w:rsid w:val="00F129E2"/>
    <w:rsid w:val="00F12AA4"/>
    <w:rsid w:val="00F12D67"/>
    <w:rsid w:val="00F12D8F"/>
    <w:rsid w:val="00F130CB"/>
    <w:rsid w:val="00F13FDD"/>
    <w:rsid w:val="00F140E7"/>
    <w:rsid w:val="00F1466F"/>
    <w:rsid w:val="00F147E6"/>
    <w:rsid w:val="00F149A4"/>
    <w:rsid w:val="00F14F1E"/>
    <w:rsid w:val="00F15093"/>
    <w:rsid w:val="00F153E9"/>
    <w:rsid w:val="00F1548D"/>
    <w:rsid w:val="00F15C94"/>
    <w:rsid w:val="00F161D0"/>
    <w:rsid w:val="00F16366"/>
    <w:rsid w:val="00F16388"/>
    <w:rsid w:val="00F1648C"/>
    <w:rsid w:val="00F16705"/>
    <w:rsid w:val="00F16979"/>
    <w:rsid w:val="00F17033"/>
    <w:rsid w:val="00F173CB"/>
    <w:rsid w:val="00F173ED"/>
    <w:rsid w:val="00F1747C"/>
    <w:rsid w:val="00F1774D"/>
    <w:rsid w:val="00F177A9"/>
    <w:rsid w:val="00F17C01"/>
    <w:rsid w:val="00F17EB3"/>
    <w:rsid w:val="00F20156"/>
    <w:rsid w:val="00F203C1"/>
    <w:rsid w:val="00F20427"/>
    <w:rsid w:val="00F20487"/>
    <w:rsid w:val="00F204EE"/>
    <w:rsid w:val="00F2068A"/>
    <w:rsid w:val="00F20D60"/>
    <w:rsid w:val="00F21292"/>
    <w:rsid w:val="00F21410"/>
    <w:rsid w:val="00F21D0B"/>
    <w:rsid w:val="00F21F46"/>
    <w:rsid w:val="00F22B4B"/>
    <w:rsid w:val="00F22F31"/>
    <w:rsid w:val="00F230CC"/>
    <w:rsid w:val="00F23384"/>
    <w:rsid w:val="00F23902"/>
    <w:rsid w:val="00F23914"/>
    <w:rsid w:val="00F23D3C"/>
    <w:rsid w:val="00F2440C"/>
    <w:rsid w:val="00F247FC"/>
    <w:rsid w:val="00F248AE"/>
    <w:rsid w:val="00F24AA0"/>
    <w:rsid w:val="00F24C71"/>
    <w:rsid w:val="00F251F7"/>
    <w:rsid w:val="00F25AE6"/>
    <w:rsid w:val="00F25B85"/>
    <w:rsid w:val="00F25E16"/>
    <w:rsid w:val="00F266AC"/>
    <w:rsid w:val="00F267F5"/>
    <w:rsid w:val="00F27741"/>
    <w:rsid w:val="00F27C3E"/>
    <w:rsid w:val="00F3000E"/>
    <w:rsid w:val="00F300B0"/>
    <w:rsid w:val="00F300CF"/>
    <w:rsid w:val="00F310E4"/>
    <w:rsid w:val="00F31107"/>
    <w:rsid w:val="00F31325"/>
    <w:rsid w:val="00F31C1C"/>
    <w:rsid w:val="00F31C73"/>
    <w:rsid w:val="00F32090"/>
    <w:rsid w:val="00F32227"/>
    <w:rsid w:val="00F32583"/>
    <w:rsid w:val="00F3264B"/>
    <w:rsid w:val="00F32EE1"/>
    <w:rsid w:val="00F330B4"/>
    <w:rsid w:val="00F33787"/>
    <w:rsid w:val="00F33AB0"/>
    <w:rsid w:val="00F33BE6"/>
    <w:rsid w:val="00F33E12"/>
    <w:rsid w:val="00F34A15"/>
    <w:rsid w:val="00F34A48"/>
    <w:rsid w:val="00F34BAD"/>
    <w:rsid w:val="00F34E4C"/>
    <w:rsid w:val="00F34E7B"/>
    <w:rsid w:val="00F352D5"/>
    <w:rsid w:val="00F35385"/>
    <w:rsid w:val="00F35B00"/>
    <w:rsid w:val="00F35BAC"/>
    <w:rsid w:val="00F36190"/>
    <w:rsid w:val="00F369C4"/>
    <w:rsid w:val="00F36ACB"/>
    <w:rsid w:val="00F36C27"/>
    <w:rsid w:val="00F36EBC"/>
    <w:rsid w:val="00F378FD"/>
    <w:rsid w:val="00F37CE9"/>
    <w:rsid w:val="00F37F1A"/>
    <w:rsid w:val="00F40301"/>
    <w:rsid w:val="00F40510"/>
    <w:rsid w:val="00F40BFF"/>
    <w:rsid w:val="00F40FB2"/>
    <w:rsid w:val="00F41053"/>
    <w:rsid w:val="00F410D9"/>
    <w:rsid w:val="00F411D9"/>
    <w:rsid w:val="00F418A2"/>
    <w:rsid w:val="00F41C59"/>
    <w:rsid w:val="00F42023"/>
    <w:rsid w:val="00F42085"/>
    <w:rsid w:val="00F4230A"/>
    <w:rsid w:val="00F42F56"/>
    <w:rsid w:val="00F43A19"/>
    <w:rsid w:val="00F43C95"/>
    <w:rsid w:val="00F43D1D"/>
    <w:rsid w:val="00F43FB7"/>
    <w:rsid w:val="00F4462A"/>
    <w:rsid w:val="00F448CA"/>
    <w:rsid w:val="00F448ED"/>
    <w:rsid w:val="00F4496E"/>
    <w:rsid w:val="00F44A1B"/>
    <w:rsid w:val="00F44A7E"/>
    <w:rsid w:val="00F44D78"/>
    <w:rsid w:val="00F44EF7"/>
    <w:rsid w:val="00F44F13"/>
    <w:rsid w:val="00F44F9B"/>
    <w:rsid w:val="00F44FBF"/>
    <w:rsid w:val="00F454DB"/>
    <w:rsid w:val="00F45C83"/>
    <w:rsid w:val="00F45CAF"/>
    <w:rsid w:val="00F45EC1"/>
    <w:rsid w:val="00F46F3E"/>
    <w:rsid w:val="00F47344"/>
    <w:rsid w:val="00F47E25"/>
    <w:rsid w:val="00F47F70"/>
    <w:rsid w:val="00F50710"/>
    <w:rsid w:val="00F507FF"/>
    <w:rsid w:val="00F50A8A"/>
    <w:rsid w:val="00F50AEE"/>
    <w:rsid w:val="00F51041"/>
    <w:rsid w:val="00F511CB"/>
    <w:rsid w:val="00F5128A"/>
    <w:rsid w:val="00F518DF"/>
    <w:rsid w:val="00F51960"/>
    <w:rsid w:val="00F51A3F"/>
    <w:rsid w:val="00F52166"/>
    <w:rsid w:val="00F52D9A"/>
    <w:rsid w:val="00F5312C"/>
    <w:rsid w:val="00F5363C"/>
    <w:rsid w:val="00F53BFA"/>
    <w:rsid w:val="00F53CA9"/>
    <w:rsid w:val="00F53E29"/>
    <w:rsid w:val="00F546E5"/>
    <w:rsid w:val="00F54700"/>
    <w:rsid w:val="00F54765"/>
    <w:rsid w:val="00F547A7"/>
    <w:rsid w:val="00F553CA"/>
    <w:rsid w:val="00F5569B"/>
    <w:rsid w:val="00F5571B"/>
    <w:rsid w:val="00F557EB"/>
    <w:rsid w:val="00F55AD3"/>
    <w:rsid w:val="00F55D55"/>
    <w:rsid w:val="00F55F0F"/>
    <w:rsid w:val="00F5610B"/>
    <w:rsid w:val="00F56327"/>
    <w:rsid w:val="00F5678F"/>
    <w:rsid w:val="00F571F0"/>
    <w:rsid w:val="00F57712"/>
    <w:rsid w:val="00F57986"/>
    <w:rsid w:val="00F57E03"/>
    <w:rsid w:val="00F57EAA"/>
    <w:rsid w:val="00F6060B"/>
    <w:rsid w:val="00F60A9F"/>
    <w:rsid w:val="00F60B2C"/>
    <w:rsid w:val="00F60B43"/>
    <w:rsid w:val="00F61983"/>
    <w:rsid w:val="00F623A4"/>
    <w:rsid w:val="00F6242D"/>
    <w:rsid w:val="00F62693"/>
    <w:rsid w:val="00F629FC"/>
    <w:rsid w:val="00F62A98"/>
    <w:rsid w:val="00F62DD4"/>
    <w:rsid w:val="00F6314E"/>
    <w:rsid w:val="00F634FC"/>
    <w:rsid w:val="00F63610"/>
    <w:rsid w:val="00F63674"/>
    <w:rsid w:val="00F63DE4"/>
    <w:rsid w:val="00F640F7"/>
    <w:rsid w:val="00F64152"/>
    <w:rsid w:val="00F64248"/>
    <w:rsid w:val="00F64387"/>
    <w:rsid w:val="00F6455F"/>
    <w:rsid w:val="00F645F8"/>
    <w:rsid w:val="00F64B05"/>
    <w:rsid w:val="00F64D01"/>
    <w:rsid w:val="00F64D23"/>
    <w:rsid w:val="00F64DA2"/>
    <w:rsid w:val="00F65569"/>
    <w:rsid w:val="00F655CD"/>
    <w:rsid w:val="00F65EDB"/>
    <w:rsid w:val="00F661E2"/>
    <w:rsid w:val="00F6637C"/>
    <w:rsid w:val="00F66407"/>
    <w:rsid w:val="00F6682F"/>
    <w:rsid w:val="00F670A5"/>
    <w:rsid w:val="00F676DD"/>
    <w:rsid w:val="00F6779C"/>
    <w:rsid w:val="00F7039B"/>
    <w:rsid w:val="00F707D1"/>
    <w:rsid w:val="00F70BDC"/>
    <w:rsid w:val="00F7140D"/>
    <w:rsid w:val="00F714B0"/>
    <w:rsid w:val="00F71F35"/>
    <w:rsid w:val="00F71F5E"/>
    <w:rsid w:val="00F72552"/>
    <w:rsid w:val="00F7255B"/>
    <w:rsid w:val="00F72633"/>
    <w:rsid w:val="00F72665"/>
    <w:rsid w:val="00F726E4"/>
    <w:rsid w:val="00F72C94"/>
    <w:rsid w:val="00F7317D"/>
    <w:rsid w:val="00F731D4"/>
    <w:rsid w:val="00F739D1"/>
    <w:rsid w:val="00F73E48"/>
    <w:rsid w:val="00F743B9"/>
    <w:rsid w:val="00F7445A"/>
    <w:rsid w:val="00F74885"/>
    <w:rsid w:val="00F748E5"/>
    <w:rsid w:val="00F7495B"/>
    <w:rsid w:val="00F74B27"/>
    <w:rsid w:val="00F74F78"/>
    <w:rsid w:val="00F7515F"/>
    <w:rsid w:val="00F75621"/>
    <w:rsid w:val="00F756DE"/>
    <w:rsid w:val="00F7591F"/>
    <w:rsid w:val="00F759E0"/>
    <w:rsid w:val="00F75E6A"/>
    <w:rsid w:val="00F760DA"/>
    <w:rsid w:val="00F76115"/>
    <w:rsid w:val="00F764C4"/>
    <w:rsid w:val="00F7650A"/>
    <w:rsid w:val="00F768EB"/>
    <w:rsid w:val="00F7696D"/>
    <w:rsid w:val="00F76C7D"/>
    <w:rsid w:val="00F772DF"/>
    <w:rsid w:val="00F77328"/>
    <w:rsid w:val="00F77550"/>
    <w:rsid w:val="00F77F67"/>
    <w:rsid w:val="00F8045A"/>
    <w:rsid w:val="00F80709"/>
    <w:rsid w:val="00F80953"/>
    <w:rsid w:val="00F80973"/>
    <w:rsid w:val="00F8107D"/>
    <w:rsid w:val="00F810A4"/>
    <w:rsid w:val="00F815B8"/>
    <w:rsid w:val="00F81AE7"/>
    <w:rsid w:val="00F81B9E"/>
    <w:rsid w:val="00F81C0D"/>
    <w:rsid w:val="00F81CCA"/>
    <w:rsid w:val="00F81D7B"/>
    <w:rsid w:val="00F8214B"/>
    <w:rsid w:val="00F8224D"/>
    <w:rsid w:val="00F82C8B"/>
    <w:rsid w:val="00F83341"/>
    <w:rsid w:val="00F8351E"/>
    <w:rsid w:val="00F8391B"/>
    <w:rsid w:val="00F8398D"/>
    <w:rsid w:val="00F83EA2"/>
    <w:rsid w:val="00F846CF"/>
    <w:rsid w:val="00F8490C"/>
    <w:rsid w:val="00F84C1D"/>
    <w:rsid w:val="00F84DB1"/>
    <w:rsid w:val="00F85330"/>
    <w:rsid w:val="00F853C9"/>
    <w:rsid w:val="00F85747"/>
    <w:rsid w:val="00F85A2E"/>
    <w:rsid w:val="00F863C7"/>
    <w:rsid w:val="00F863E4"/>
    <w:rsid w:val="00F867F4"/>
    <w:rsid w:val="00F87286"/>
    <w:rsid w:val="00F87670"/>
    <w:rsid w:val="00F8785F"/>
    <w:rsid w:val="00F87870"/>
    <w:rsid w:val="00F9020A"/>
    <w:rsid w:val="00F9056F"/>
    <w:rsid w:val="00F9093F"/>
    <w:rsid w:val="00F909D2"/>
    <w:rsid w:val="00F90FD5"/>
    <w:rsid w:val="00F90FDB"/>
    <w:rsid w:val="00F91365"/>
    <w:rsid w:val="00F917B2"/>
    <w:rsid w:val="00F91848"/>
    <w:rsid w:val="00F92114"/>
    <w:rsid w:val="00F9213A"/>
    <w:rsid w:val="00F92505"/>
    <w:rsid w:val="00F925A8"/>
    <w:rsid w:val="00F92707"/>
    <w:rsid w:val="00F92710"/>
    <w:rsid w:val="00F92B2B"/>
    <w:rsid w:val="00F92E68"/>
    <w:rsid w:val="00F92F8E"/>
    <w:rsid w:val="00F93119"/>
    <w:rsid w:val="00F93528"/>
    <w:rsid w:val="00F93866"/>
    <w:rsid w:val="00F9393A"/>
    <w:rsid w:val="00F93B39"/>
    <w:rsid w:val="00F94159"/>
    <w:rsid w:val="00F94215"/>
    <w:rsid w:val="00F94221"/>
    <w:rsid w:val="00F94664"/>
    <w:rsid w:val="00F94B28"/>
    <w:rsid w:val="00F953AA"/>
    <w:rsid w:val="00F95588"/>
    <w:rsid w:val="00F95953"/>
    <w:rsid w:val="00F95C50"/>
    <w:rsid w:val="00F95D40"/>
    <w:rsid w:val="00F965F1"/>
    <w:rsid w:val="00F96D28"/>
    <w:rsid w:val="00F97286"/>
    <w:rsid w:val="00F972B4"/>
    <w:rsid w:val="00F9734D"/>
    <w:rsid w:val="00F976B7"/>
    <w:rsid w:val="00F97FEA"/>
    <w:rsid w:val="00FA026D"/>
    <w:rsid w:val="00FA0969"/>
    <w:rsid w:val="00FA0B2D"/>
    <w:rsid w:val="00FA10A4"/>
    <w:rsid w:val="00FA127B"/>
    <w:rsid w:val="00FA15B3"/>
    <w:rsid w:val="00FA1844"/>
    <w:rsid w:val="00FA188F"/>
    <w:rsid w:val="00FA1A92"/>
    <w:rsid w:val="00FA210C"/>
    <w:rsid w:val="00FA24AB"/>
    <w:rsid w:val="00FA3171"/>
    <w:rsid w:val="00FA352D"/>
    <w:rsid w:val="00FA39BE"/>
    <w:rsid w:val="00FA4275"/>
    <w:rsid w:val="00FA4646"/>
    <w:rsid w:val="00FA4C48"/>
    <w:rsid w:val="00FA4D31"/>
    <w:rsid w:val="00FA4D37"/>
    <w:rsid w:val="00FA53C9"/>
    <w:rsid w:val="00FA53EE"/>
    <w:rsid w:val="00FA58FF"/>
    <w:rsid w:val="00FA59EE"/>
    <w:rsid w:val="00FA5F82"/>
    <w:rsid w:val="00FA6474"/>
    <w:rsid w:val="00FA653D"/>
    <w:rsid w:val="00FA6814"/>
    <w:rsid w:val="00FA6866"/>
    <w:rsid w:val="00FA69B0"/>
    <w:rsid w:val="00FA6CEB"/>
    <w:rsid w:val="00FA71A9"/>
    <w:rsid w:val="00FA770A"/>
    <w:rsid w:val="00FA783D"/>
    <w:rsid w:val="00FA7923"/>
    <w:rsid w:val="00FA7D8C"/>
    <w:rsid w:val="00FA7F0B"/>
    <w:rsid w:val="00FA7FDE"/>
    <w:rsid w:val="00FB0627"/>
    <w:rsid w:val="00FB0638"/>
    <w:rsid w:val="00FB0AA2"/>
    <w:rsid w:val="00FB0BE2"/>
    <w:rsid w:val="00FB0C98"/>
    <w:rsid w:val="00FB0CA7"/>
    <w:rsid w:val="00FB100F"/>
    <w:rsid w:val="00FB167D"/>
    <w:rsid w:val="00FB1991"/>
    <w:rsid w:val="00FB1A45"/>
    <w:rsid w:val="00FB1CA2"/>
    <w:rsid w:val="00FB1D11"/>
    <w:rsid w:val="00FB1DB6"/>
    <w:rsid w:val="00FB1DC3"/>
    <w:rsid w:val="00FB1ECC"/>
    <w:rsid w:val="00FB2278"/>
    <w:rsid w:val="00FB2297"/>
    <w:rsid w:val="00FB2494"/>
    <w:rsid w:val="00FB285B"/>
    <w:rsid w:val="00FB28BA"/>
    <w:rsid w:val="00FB2AC3"/>
    <w:rsid w:val="00FB3289"/>
    <w:rsid w:val="00FB3435"/>
    <w:rsid w:val="00FB346C"/>
    <w:rsid w:val="00FB35B2"/>
    <w:rsid w:val="00FB361C"/>
    <w:rsid w:val="00FB384C"/>
    <w:rsid w:val="00FB3C11"/>
    <w:rsid w:val="00FB3DC9"/>
    <w:rsid w:val="00FB3E71"/>
    <w:rsid w:val="00FB3EF9"/>
    <w:rsid w:val="00FB40A8"/>
    <w:rsid w:val="00FB40A9"/>
    <w:rsid w:val="00FB4107"/>
    <w:rsid w:val="00FB44F1"/>
    <w:rsid w:val="00FB524F"/>
    <w:rsid w:val="00FB5466"/>
    <w:rsid w:val="00FB5848"/>
    <w:rsid w:val="00FB5889"/>
    <w:rsid w:val="00FB589D"/>
    <w:rsid w:val="00FB59D2"/>
    <w:rsid w:val="00FB5B09"/>
    <w:rsid w:val="00FB5E93"/>
    <w:rsid w:val="00FB62ED"/>
    <w:rsid w:val="00FB64D5"/>
    <w:rsid w:val="00FB64FE"/>
    <w:rsid w:val="00FB68FC"/>
    <w:rsid w:val="00FB6BAB"/>
    <w:rsid w:val="00FC0015"/>
    <w:rsid w:val="00FC008D"/>
    <w:rsid w:val="00FC0330"/>
    <w:rsid w:val="00FC147E"/>
    <w:rsid w:val="00FC19F5"/>
    <w:rsid w:val="00FC1C7B"/>
    <w:rsid w:val="00FC1E21"/>
    <w:rsid w:val="00FC1F7F"/>
    <w:rsid w:val="00FC204C"/>
    <w:rsid w:val="00FC22CE"/>
    <w:rsid w:val="00FC38D2"/>
    <w:rsid w:val="00FC3A20"/>
    <w:rsid w:val="00FC4598"/>
    <w:rsid w:val="00FC45CD"/>
    <w:rsid w:val="00FC47F9"/>
    <w:rsid w:val="00FC49C0"/>
    <w:rsid w:val="00FC49FF"/>
    <w:rsid w:val="00FC4D63"/>
    <w:rsid w:val="00FC5755"/>
    <w:rsid w:val="00FC5F3B"/>
    <w:rsid w:val="00FC62BF"/>
    <w:rsid w:val="00FC6CCB"/>
    <w:rsid w:val="00FC74B9"/>
    <w:rsid w:val="00FC7831"/>
    <w:rsid w:val="00FC7B9F"/>
    <w:rsid w:val="00FD00C3"/>
    <w:rsid w:val="00FD0226"/>
    <w:rsid w:val="00FD0329"/>
    <w:rsid w:val="00FD0332"/>
    <w:rsid w:val="00FD0A35"/>
    <w:rsid w:val="00FD0A48"/>
    <w:rsid w:val="00FD0FE0"/>
    <w:rsid w:val="00FD13F7"/>
    <w:rsid w:val="00FD17B7"/>
    <w:rsid w:val="00FD1885"/>
    <w:rsid w:val="00FD18B1"/>
    <w:rsid w:val="00FD1E12"/>
    <w:rsid w:val="00FD2235"/>
    <w:rsid w:val="00FD2528"/>
    <w:rsid w:val="00FD2855"/>
    <w:rsid w:val="00FD29A6"/>
    <w:rsid w:val="00FD2F55"/>
    <w:rsid w:val="00FD314A"/>
    <w:rsid w:val="00FD321C"/>
    <w:rsid w:val="00FD399B"/>
    <w:rsid w:val="00FD3B8A"/>
    <w:rsid w:val="00FD3E42"/>
    <w:rsid w:val="00FD3E56"/>
    <w:rsid w:val="00FD4652"/>
    <w:rsid w:val="00FD4A18"/>
    <w:rsid w:val="00FD5BF2"/>
    <w:rsid w:val="00FD5C52"/>
    <w:rsid w:val="00FD5CF1"/>
    <w:rsid w:val="00FD62BE"/>
    <w:rsid w:val="00FD65A6"/>
    <w:rsid w:val="00FD6698"/>
    <w:rsid w:val="00FD6AC4"/>
    <w:rsid w:val="00FD6F62"/>
    <w:rsid w:val="00FD6F90"/>
    <w:rsid w:val="00FD779D"/>
    <w:rsid w:val="00FE04E9"/>
    <w:rsid w:val="00FE061C"/>
    <w:rsid w:val="00FE0A0C"/>
    <w:rsid w:val="00FE1017"/>
    <w:rsid w:val="00FE10D8"/>
    <w:rsid w:val="00FE13AF"/>
    <w:rsid w:val="00FE1701"/>
    <w:rsid w:val="00FE18BB"/>
    <w:rsid w:val="00FE1993"/>
    <w:rsid w:val="00FE1E01"/>
    <w:rsid w:val="00FE1E78"/>
    <w:rsid w:val="00FE22C8"/>
    <w:rsid w:val="00FE2642"/>
    <w:rsid w:val="00FE2906"/>
    <w:rsid w:val="00FE2BAA"/>
    <w:rsid w:val="00FE30CF"/>
    <w:rsid w:val="00FE3724"/>
    <w:rsid w:val="00FE3854"/>
    <w:rsid w:val="00FE3A4A"/>
    <w:rsid w:val="00FE3B3E"/>
    <w:rsid w:val="00FE3ED8"/>
    <w:rsid w:val="00FE3F93"/>
    <w:rsid w:val="00FE44B9"/>
    <w:rsid w:val="00FE486E"/>
    <w:rsid w:val="00FE4C51"/>
    <w:rsid w:val="00FE4CC3"/>
    <w:rsid w:val="00FE5141"/>
    <w:rsid w:val="00FE56AA"/>
    <w:rsid w:val="00FE575D"/>
    <w:rsid w:val="00FE5B72"/>
    <w:rsid w:val="00FE5B8F"/>
    <w:rsid w:val="00FE5CCA"/>
    <w:rsid w:val="00FE6691"/>
    <w:rsid w:val="00FE6741"/>
    <w:rsid w:val="00FE6B26"/>
    <w:rsid w:val="00FE72DC"/>
    <w:rsid w:val="00FE7F6F"/>
    <w:rsid w:val="00FF00CA"/>
    <w:rsid w:val="00FF05B3"/>
    <w:rsid w:val="00FF0E93"/>
    <w:rsid w:val="00FF1275"/>
    <w:rsid w:val="00FF14D9"/>
    <w:rsid w:val="00FF174B"/>
    <w:rsid w:val="00FF17C6"/>
    <w:rsid w:val="00FF1CFB"/>
    <w:rsid w:val="00FF1D2E"/>
    <w:rsid w:val="00FF2337"/>
    <w:rsid w:val="00FF23ED"/>
    <w:rsid w:val="00FF2752"/>
    <w:rsid w:val="00FF28BF"/>
    <w:rsid w:val="00FF2ECB"/>
    <w:rsid w:val="00FF30A3"/>
    <w:rsid w:val="00FF371C"/>
    <w:rsid w:val="00FF39DA"/>
    <w:rsid w:val="00FF3D05"/>
    <w:rsid w:val="00FF405D"/>
    <w:rsid w:val="00FF4101"/>
    <w:rsid w:val="00FF4687"/>
    <w:rsid w:val="00FF49FA"/>
    <w:rsid w:val="00FF4EDE"/>
    <w:rsid w:val="00FF52D5"/>
    <w:rsid w:val="00FF5440"/>
    <w:rsid w:val="00FF54C7"/>
    <w:rsid w:val="00FF59E9"/>
    <w:rsid w:val="00FF5CD4"/>
    <w:rsid w:val="00FF5E31"/>
    <w:rsid w:val="00FF5EAF"/>
    <w:rsid w:val="00FF6205"/>
    <w:rsid w:val="00FF635A"/>
    <w:rsid w:val="00FF68EC"/>
    <w:rsid w:val="00FF6A59"/>
    <w:rsid w:val="00FF6AC8"/>
    <w:rsid w:val="00FF6C4D"/>
    <w:rsid w:val="00FF7120"/>
    <w:rsid w:val="00FF7951"/>
    <w:rsid w:val="00FF7BAA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7023312"/>
  <w15:chartTrackingRefBased/>
  <w15:docId w15:val="{239E0640-C901-430D-9A4A-BB78E38B5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3AB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38558F"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38558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rsid w:val="0038558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38558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"/>
    <w:basedOn w:val="Normal"/>
    <w:link w:val="BodyTextChar"/>
    <w:uiPriority w:val="99"/>
    <w:rsid w:val="0038558F"/>
    <w:pPr>
      <w:spacing w:after="120"/>
    </w:pPr>
  </w:style>
  <w:style w:type="paragraph" w:styleId="Header">
    <w:name w:val="header"/>
    <w:basedOn w:val="Normal"/>
    <w:link w:val="HeaderChar"/>
    <w:rsid w:val="0038558F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38558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38558F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38558F"/>
    <w:rPr>
      <w:rFonts w:cs="Times New Roman"/>
      <w:b/>
      <w:bCs/>
    </w:rPr>
  </w:style>
  <w:style w:type="paragraph" w:styleId="ListBullet">
    <w:name w:val="List Bullet"/>
    <w:basedOn w:val="Normal"/>
    <w:rsid w:val="0038558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38558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38558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38558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38558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38558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38558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38558F"/>
    <w:pPr>
      <w:ind w:left="284"/>
    </w:pPr>
  </w:style>
  <w:style w:type="paragraph" w:customStyle="1" w:styleId="AAFrameAddress">
    <w:name w:val="AA Frame Address"/>
    <w:basedOn w:val="Heading1"/>
    <w:rsid w:val="0038558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rsid w:val="0038558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38558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38558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38558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38558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38558F"/>
    <w:pPr>
      <w:ind w:left="851" w:hanging="284"/>
    </w:pPr>
  </w:style>
  <w:style w:type="paragraph" w:styleId="Index4">
    <w:name w:val="index 4"/>
    <w:basedOn w:val="Normal"/>
    <w:next w:val="Normal"/>
    <w:semiHidden/>
    <w:rsid w:val="0038558F"/>
    <w:pPr>
      <w:ind w:left="1135" w:hanging="284"/>
    </w:pPr>
  </w:style>
  <w:style w:type="paragraph" w:styleId="Index6">
    <w:name w:val="index 6"/>
    <w:basedOn w:val="Normal"/>
    <w:next w:val="Normal"/>
    <w:semiHidden/>
    <w:rsid w:val="0038558F"/>
    <w:pPr>
      <w:ind w:left="1702" w:hanging="284"/>
    </w:pPr>
  </w:style>
  <w:style w:type="paragraph" w:styleId="Index5">
    <w:name w:val="index 5"/>
    <w:basedOn w:val="Normal"/>
    <w:next w:val="Normal"/>
    <w:semiHidden/>
    <w:rsid w:val="0038558F"/>
    <w:pPr>
      <w:ind w:left="1418" w:hanging="284"/>
    </w:pPr>
  </w:style>
  <w:style w:type="paragraph" w:styleId="Index7">
    <w:name w:val="index 7"/>
    <w:basedOn w:val="Normal"/>
    <w:next w:val="Normal"/>
    <w:semiHidden/>
    <w:rsid w:val="0038558F"/>
    <w:pPr>
      <w:ind w:left="1985" w:hanging="284"/>
    </w:pPr>
  </w:style>
  <w:style w:type="paragraph" w:styleId="Index8">
    <w:name w:val="index 8"/>
    <w:basedOn w:val="Normal"/>
    <w:next w:val="Normal"/>
    <w:semiHidden/>
    <w:rsid w:val="0038558F"/>
    <w:pPr>
      <w:ind w:left="2269" w:hanging="284"/>
    </w:pPr>
  </w:style>
  <w:style w:type="paragraph" w:styleId="Index9">
    <w:name w:val="index 9"/>
    <w:basedOn w:val="Normal"/>
    <w:next w:val="Normal"/>
    <w:semiHidden/>
    <w:rsid w:val="0038558F"/>
    <w:pPr>
      <w:ind w:left="2552" w:hanging="284"/>
    </w:pPr>
  </w:style>
  <w:style w:type="paragraph" w:styleId="TOC2">
    <w:name w:val="toc 2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38558F"/>
    <w:pPr>
      <w:ind w:left="851"/>
    </w:pPr>
  </w:style>
  <w:style w:type="paragraph" w:styleId="TOC5">
    <w:name w:val="toc 5"/>
    <w:basedOn w:val="Normal"/>
    <w:next w:val="Normal"/>
    <w:semiHidden/>
    <w:rsid w:val="0038558F"/>
    <w:pPr>
      <w:ind w:left="1134"/>
    </w:pPr>
  </w:style>
  <w:style w:type="paragraph" w:styleId="TOC6">
    <w:name w:val="toc 6"/>
    <w:basedOn w:val="Normal"/>
    <w:next w:val="Normal"/>
    <w:semiHidden/>
    <w:rsid w:val="0038558F"/>
    <w:pPr>
      <w:ind w:left="1418"/>
    </w:pPr>
  </w:style>
  <w:style w:type="paragraph" w:styleId="TOC7">
    <w:name w:val="toc 7"/>
    <w:basedOn w:val="Normal"/>
    <w:next w:val="Normal"/>
    <w:semiHidden/>
    <w:rsid w:val="0038558F"/>
    <w:pPr>
      <w:ind w:left="1701"/>
    </w:pPr>
  </w:style>
  <w:style w:type="paragraph" w:styleId="TOC8">
    <w:name w:val="toc 8"/>
    <w:basedOn w:val="Normal"/>
    <w:next w:val="Normal"/>
    <w:semiHidden/>
    <w:rsid w:val="0038558F"/>
    <w:pPr>
      <w:ind w:left="1985"/>
    </w:pPr>
  </w:style>
  <w:style w:type="paragraph" w:styleId="TOC9">
    <w:name w:val="toc 9"/>
    <w:basedOn w:val="Normal"/>
    <w:next w:val="Normal"/>
    <w:semiHidden/>
    <w:rsid w:val="0038558F"/>
    <w:pPr>
      <w:ind w:left="2268"/>
    </w:pPr>
  </w:style>
  <w:style w:type="paragraph" w:styleId="TableofFigures">
    <w:name w:val="table of figures"/>
    <w:basedOn w:val="Normal"/>
    <w:next w:val="Normal"/>
    <w:semiHidden/>
    <w:rsid w:val="0038558F"/>
    <w:pPr>
      <w:ind w:left="567" w:hanging="567"/>
    </w:pPr>
  </w:style>
  <w:style w:type="paragraph" w:styleId="ListBullet5">
    <w:name w:val="List Bullet 5"/>
    <w:basedOn w:val="Normal"/>
    <w:rsid w:val="0038558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38558F"/>
    <w:pPr>
      <w:ind w:firstLine="284"/>
    </w:pPr>
  </w:style>
  <w:style w:type="paragraph" w:styleId="BodyTextIndent">
    <w:name w:val="Body Text Indent"/>
    <w:aliases w:val="i"/>
    <w:basedOn w:val="Normal"/>
    <w:rsid w:val="0038558F"/>
    <w:pPr>
      <w:spacing w:after="120"/>
      <w:ind w:left="283"/>
    </w:pPr>
  </w:style>
  <w:style w:type="paragraph" w:styleId="BodyTextFirstIndent2">
    <w:name w:val="Body Text First Indent 2"/>
    <w:basedOn w:val="BodyTextIndent"/>
    <w:rsid w:val="0038558F"/>
    <w:pPr>
      <w:ind w:left="284" w:firstLine="284"/>
    </w:pPr>
  </w:style>
  <w:style w:type="character" w:styleId="Strong">
    <w:name w:val="Strong"/>
    <w:qFormat/>
    <w:rsid w:val="0038558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38558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38558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38558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38558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38558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38558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38558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38558F"/>
    <w:pPr>
      <w:framePr w:h="1054" w:wrap="around" w:y="5920"/>
    </w:pPr>
  </w:style>
  <w:style w:type="paragraph" w:customStyle="1" w:styleId="ReportHeading3">
    <w:name w:val="ReportHeading3"/>
    <w:basedOn w:val="ReportHeading2"/>
    <w:rsid w:val="0038558F"/>
    <w:pPr>
      <w:framePr w:h="443" w:wrap="around" w:y="8223"/>
    </w:pPr>
  </w:style>
  <w:style w:type="paragraph" w:customStyle="1" w:styleId="a">
    <w:name w:val="¢éÍ¤ÇÒ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38558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38558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38558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38558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38558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38558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38558F"/>
  </w:style>
  <w:style w:type="paragraph" w:customStyle="1" w:styleId="ASSETS">
    <w:name w:val="ASSETS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385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331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3735"/>
      </w:tabs>
      <w:spacing w:after="240"/>
      <w:ind w:left="540" w:right="29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331A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61C7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7" w:right="389"/>
      <w:jc w:val="both"/>
    </w:pPr>
    <w:rPr>
      <w:rFonts w:ascii="Angsana New" w:eastAsia="Calibri" w:hAnsi="Angsana New"/>
      <w:i/>
      <w:iCs/>
      <w:sz w:val="30"/>
      <w:szCs w:val="30"/>
      <w:shd w:val="clear" w:color="auto" w:fill="E0E0E0"/>
    </w:rPr>
  </w:style>
  <w:style w:type="character" w:customStyle="1" w:styleId="AccPolicysubheadChar">
    <w:name w:val="Acc Policy sub head Char"/>
    <w:link w:val="AccPolicysubhead"/>
    <w:rsid w:val="00461C78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0457D6"/>
    <w:rPr>
      <w:sz w:val="16"/>
      <w:szCs w:val="18"/>
    </w:rPr>
  </w:style>
  <w:style w:type="paragraph" w:styleId="CommentText">
    <w:name w:val="annotation text"/>
    <w:basedOn w:val="Normal"/>
    <w:link w:val="CommentTextChar"/>
    <w:rsid w:val="000457D6"/>
    <w:rPr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0457D6"/>
    <w:rPr>
      <w:b/>
      <w:bCs/>
    </w:rPr>
  </w:style>
  <w:style w:type="character" w:customStyle="1" w:styleId="Heading2Char">
    <w:name w:val="Heading 2 Char"/>
    <w:rsid w:val="0087085C"/>
    <w:rPr>
      <w:rFonts w:ascii="Arial" w:hAnsi="Arial"/>
      <w:b/>
      <w:bCs/>
      <w:sz w:val="18"/>
      <w:szCs w:val="18"/>
      <w:lang w:val="en-US" w:eastAsia="en-US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BE5C33"/>
    <w:pPr>
      <w:ind w:left="720"/>
      <w:contextualSpacing/>
    </w:pPr>
    <w:rPr>
      <w:szCs w:val="22"/>
    </w:rPr>
  </w:style>
  <w:style w:type="paragraph" w:customStyle="1" w:styleId="Default">
    <w:name w:val="Default"/>
    <w:rsid w:val="00F764C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4D252C"/>
    <w:rPr>
      <w:rFonts w:cs="EucrosiaUPC"/>
      <w:b/>
      <w:bCs/>
      <w:sz w:val="32"/>
      <w:szCs w:val="32"/>
    </w:rPr>
  </w:style>
  <w:style w:type="character" w:customStyle="1" w:styleId="Heading8Char">
    <w:name w:val="Heading 8 Char"/>
    <w:link w:val="Heading8"/>
    <w:rsid w:val="00DC3750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8321C7"/>
    <w:rPr>
      <w:rFonts w:cs="EucrosiaUPC"/>
      <w:b/>
      <w:bCs/>
      <w:sz w:val="30"/>
      <w:szCs w:val="30"/>
    </w:rPr>
  </w:style>
  <w:style w:type="paragraph" w:styleId="Revision">
    <w:name w:val="Revision"/>
    <w:hidden/>
    <w:uiPriority w:val="99"/>
    <w:semiHidden/>
    <w:rsid w:val="00AE72AB"/>
    <w:rPr>
      <w:rFonts w:ascii="Arial" w:hAnsi="Arial"/>
      <w:sz w:val="18"/>
      <w:szCs w:val="22"/>
    </w:rPr>
  </w:style>
  <w:style w:type="character" w:customStyle="1" w:styleId="BodyText2Char">
    <w:name w:val="Body Text 2 Char"/>
    <w:link w:val="BodyText2"/>
    <w:rsid w:val="00C33258"/>
    <w:rPr>
      <w:rFonts w:ascii="Book Antiqua" w:hAnsi="Book Antiqua"/>
      <w:sz w:val="22"/>
      <w:szCs w:val="22"/>
    </w:rPr>
  </w:style>
  <w:style w:type="character" w:customStyle="1" w:styleId="Heading5Char1">
    <w:name w:val="Heading 5 Char1"/>
    <w:rsid w:val="005864C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">
    <w:name w:val="Footer Char"/>
    <w:link w:val="Footer"/>
    <w:uiPriority w:val="99"/>
    <w:rsid w:val="00032424"/>
    <w:rPr>
      <w:rFonts w:ascii="Arial" w:hAnsi="Arial"/>
      <w:sz w:val="18"/>
      <w:szCs w:val="18"/>
    </w:rPr>
  </w:style>
  <w:style w:type="character" w:customStyle="1" w:styleId="CommentTextChar">
    <w:name w:val="Comment Text Char"/>
    <w:link w:val="CommentText"/>
    <w:rsid w:val="00D6385E"/>
    <w:rPr>
      <w:rFonts w:ascii="Arial" w:hAnsi="Arial" w:cs="Cordia New"/>
      <w:szCs w:val="23"/>
    </w:rPr>
  </w:style>
  <w:style w:type="paragraph" w:styleId="BodyTextIndent3">
    <w:name w:val="Body Text Indent 3"/>
    <w:basedOn w:val="Normal"/>
    <w:link w:val="BodyTextIndent3Char"/>
    <w:rsid w:val="00025562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025562"/>
    <w:rPr>
      <w:rFonts w:ascii="Arial" w:hAnsi="Arial"/>
      <w:sz w:val="16"/>
    </w:rPr>
  </w:style>
  <w:style w:type="character" w:customStyle="1" w:styleId="FootnoteTextChar">
    <w:name w:val="Footnote Text Char"/>
    <w:aliases w:val="ft Char"/>
    <w:link w:val="FootnoteText"/>
    <w:semiHidden/>
    <w:locked/>
    <w:rsid w:val="007D1B16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7D1B16"/>
    <w:rPr>
      <w:vertAlign w:val="superscript"/>
    </w:rPr>
  </w:style>
  <w:style w:type="table" w:customStyle="1" w:styleId="TableGridLight1">
    <w:name w:val="Table Grid Light1"/>
    <w:basedOn w:val="TableNormal"/>
    <w:uiPriority w:val="40"/>
    <w:rsid w:val="007314A7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Emphasis">
    <w:name w:val="Emphasis"/>
    <w:uiPriority w:val="20"/>
    <w:qFormat/>
    <w:rsid w:val="00E42CCA"/>
    <w:rPr>
      <w:i/>
      <w:iCs/>
    </w:rPr>
  </w:style>
  <w:style w:type="paragraph" w:customStyle="1" w:styleId="s359">
    <w:name w:val="s359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">
    <w:name w:val="s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23">
    <w:name w:val="s23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s362">
    <w:name w:val="s362"/>
    <w:basedOn w:val="Normal"/>
    <w:rsid w:val="006612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bumpedfont15">
    <w:name w:val="bumpedfont15"/>
    <w:rsid w:val="00661259"/>
  </w:style>
  <w:style w:type="paragraph" w:styleId="TOCHeading">
    <w:name w:val="TOC Heading"/>
    <w:basedOn w:val="Heading1"/>
    <w:next w:val="Normal"/>
    <w:uiPriority w:val="39"/>
    <w:unhideWhenUsed/>
    <w:qFormat/>
    <w:rsid w:val="00E95A9C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libri Light" w:eastAsia="Times New Roman" w:hAnsi="Calibri Light"/>
      <w:b w:val="0"/>
      <w:bCs w:val="0"/>
      <w:color w:val="2E74B5"/>
      <w:sz w:val="32"/>
      <w:szCs w:val="32"/>
      <w:u w:val="none"/>
      <w:lang w:bidi="ar-SA"/>
    </w:rPr>
  </w:style>
  <w:style w:type="character" w:styleId="Hyperlink">
    <w:name w:val="Hyperlink"/>
    <w:uiPriority w:val="99"/>
    <w:unhideWhenUsed/>
    <w:rsid w:val="00E95A9C"/>
    <w:rPr>
      <w:color w:val="0563C1"/>
      <w:u w:val="single"/>
    </w:rPr>
  </w:style>
  <w:style w:type="character" w:customStyle="1" w:styleId="HeaderChar">
    <w:name w:val="Header Char"/>
    <w:link w:val="Header"/>
    <w:uiPriority w:val="99"/>
    <w:rsid w:val="00274206"/>
    <w:rPr>
      <w:rFonts w:ascii="Arial" w:hAnsi="Arial"/>
      <w:sz w:val="18"/>
      <w:szCs w:val="18"/>
    </w:rPr>
  </w:style>
  <w:style w:type="character" w:customStyle="1" w:styleId="MacroTextChar">
    <w:name w:val="Macro Text Char"/>
    <w:link w:val="MacroText"/>
    <w:uiPriority w:val="99"/>
    <w:rsid w:val="00F10FF4"/>
    <w:rPr>
      <w:rFonts w:ascii="Courier New" w:hAnsi="Courier New"/>
      <w:lang w:val="en-AU" w:bidi="ar-SA"/>
    </w:rPr>
  </w:style>
  <w:style w:type="character" w:customStyle="1" w:styleId="Heading9Char">
    <w:name w:val="Heading 9 Char"/>
    <w:link w:val="Heading9"/>
    <w:rsid w:val="003F5A8F"/>
    <w:rPr>
      <w:rFonts w:cs="EucrosiaUPC"/>
      <w:b/>
      <w:bCs/>
      <w:sz w:val="30"/>
      <w:szCs w:val="30"/>
    </w:rPr>
  </w:style>
  <w:style w:type="character" w:customStyle="1" w:styleId="blockChar">
    <w:name w:val="block Char"/>
    <w:aliases w:val="b Char"/>
    <w:link w:val="block"/>
    <w:locked/>
    <w:rsid w:val="00D4255D"/>
    <w:rPr>
      <w:sz w:val="22"/>
      <w:lang w:val="en-GB" w:bidi="ar-SA"/>
    </w:rPr>
  </w:style>
  <w:style w:type="paragraph" w:styleId="Bibliography">
    <w:name w:val="Bibliography"/>
    <w:basedOn w:val="Normal"/>
    <w:next w:val="Normal"/>
    <w:uiPriority w:val="37"/>
    <w:semiHidden/>
    <w:unhideWhenUsed/>
    <w:rsid w:val="00515FB4"/>
    <w:rPr>
      <w:szCs w:val="22"/>
    </w:rPr>
  </w:style>
  <w:style w:type="paragraph" w:styleId="Closing">
    <w:name w:val="Closing"/>
    <w:basedOn w:val="Normal"/>
    <w:link w:val="ClosingChar"/>
    <w:semiHidden/>
    <w:unhideWhenUsed/>
    <w:rsid w:val="00515FB4"/>
    <w:pPr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semiHidden/>
    <w:rsid w:val="00515FB4"/>
    <w:rPr>
      <w:rFonts w:ascii="Arial" w:hAnsi="Arial"/>
      <w:sz w:val="18"/>
      <w:szCs w:val="22"/>
    </w:rPr>
  </w:style>
  <w:style w:type="paragraph" w:styleId="Date">
    <w:name w:val="Date"/>
    <w:basedOn w:val="Normal"/>
    <w:next w:val="Normal"/>
    <w:link w:val="DateChar"/>
    <w:rsid w:val="00515FB4"/>
    <w:rPr>
      <w:szCs w:val="22"/>
    </w:rPr>
  </w:style>
  <w:style w:type="character" w:customStyle="1" w:styleId="DateChar">
    <w:name w:val="Date Char"/>
    <w:basedOn w:val="DefaultParagraphFont"/>
    <w:link w:val="Date"/>
    <w:rsid w:val="00515FB4"/>
    <w:rPr>
      <w:rFonts w:ascii="Arial" w:hAnsi="Arial"/>
      <w:sz w:val="18"/>
      <w:szCs w:val="22"/>
    </w:rPr>
  </w:style>
  <w:style w:type="paragraph" w:styleId="E-mailSignature">
    <w:name w:val="E-mail Signature"/>
    <w:basedOn w:val="Normal"/>
    <w:link w:val="E-mailSignatureChar"/>
    <w:semiHidden/>
    <w:unhideWhenUsed/>
    <w:rsid w:val="00515FB4"/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515FB4"/>
    <w:rPr>
      <w:rFonts w:ascii="Arial" w:hAnsi="Arial"/>
      <w:sz w:val="18"/>
      <w:szCs w:val="22"/>
    </w:rPr>
  </w:style>
  <w:style w:type="paragraph" w:styleId="EndnoteText">
    <w:name w:val="endnote text"/>
    <w:basedOn w:val="Normal"/>
    <w:link w:val="EndnoteTextChar"/>
    <w:semiHidden/>
    <w:unhideWhenUsed/>
    <w:rsid w:val="00515FB4"/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515FB4"/>
    <w:rPr>
      <w:rFonts w:ascii="Arial" w:hAnsi="Arial"/>
      <w:szCs w:val="25"/>
    </w:rPr>
  </w:style>
  <w:style w:type="paragraph" w:styleId="EnvelopeAddress">
    <w:name w:val="envelope address"/>
    <w:basedOn w:val="Normal"/>
    <w:semiHidden/>
    <w:unhideWhenUsed/>
    <w:rsid w:val="00515FB4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semiHidden/>
    <w:unhideWhenUsed/>
    <w:rsid w:val="00515FB4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semiHidden/>
    <w:unhideWhenUsed/>
    <w:rsid w:val="00515FB4"/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semiHidden/>
    <w:rsid w:val="00515FB4"/>
    <w:rPr>
      <w:rFonts w:ascii="Arial" w:hAnsi="Arial"/>
      <w:i/>
      <w:iCs/>
      <w:sz w:val="18"/>
      <w:szCs w:val="22"/>
    </w:rPr>
  </w:style>
  <w:style w:type="paragraph" w:styleId="HTMLPreformatted">
    <w:name w:val="HTML Preformatted"/>
    <w:basedOn w:val="Normal"/>
    <w:link w:val="HTMLPreformatted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515FB4"/>
    <w:rPr>
      <w:rFonts w:ascii="Courier New" w:hAnsi="Courier New"/>
      <w:szCs w:val="25"/>
    </w:rPr>
  </w:style>
  <w:style w:type="paragraph" w:styleId="IndexHeading">
    <w:name w:val="index heading"/>
    <w:basedOn w:val="Normal"/>
    <w:next w:val="Index1"/>
    <w:semiHidden/>
    <w:unhideWhenUsed/>
    <w:rsid w:val="00515FB4"/>
    <w:rPr>
      <w:rFonts w:ascii="Calibri Light" w:eastAsia="Times New Roman" w:hAnsi="Calibri Light"/>
      <w:b/>
      <w:bCs/>
      <w:szCs w:val="22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15FB4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15FB4"/>
    <w:rPr>
      <w:rFonts w:ascii="Arial" w:hAnsi="Arial"/>
      <w:i/>
      <w:iCs/>
      <w:color w:val="5B9BD5"/>
      <w:sz w:val="18"/>
      <w:szCs w:val="22"/>
    </w:rPr>
  </w:style>
  <w:style w:type="paragraph" w:styleId="List">
    <w:name w:val="List"/>
    <w:basedOn w:val="Normal"/>
    <w:semiHidden/>
    <w:unhideWhenUsed/>
    <w:rsid w:val="00515FB4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semiHidden/>
    <w:unhideWhenUsed/>
    <w:rsid w:val="00515FB4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semiHidden/>
    <w:unhideWhenUsed/>
    <w:rsid w:val="00515FB4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rsid w:val="00515FB4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rsid w:val="00515FB4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semiHidden/>
    <w:unhideWhenUsed/>
    <w:rsid w:val="00515FB4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semiHidden/>
    <w:unhideWhenUsed/>
    <w:rsid w:val="00515FB4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semiHidden/>
    <w:unhideWhenUsed/>
    <w:rsid w:val="00515FB4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semiHidden/>
    <w:unhideWhenUsed/>
    <w:rsid w:val="00515FB4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semiHidden/>
    <w:unhideWhenUsed/>
    <w:rsid w:val="00515FB4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semiHidden/>
    <w:unhideWhenUsed/>
    <w:rsid w:val="00515F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semiHidden/>
    <w:rsid w:val="00515FB4"/>
    <w:rPr>
      <w:rFonts w:ascii="Calibri Light" w:eastAsia="Times New Roman" w:hAnsi="Calibri Light"/>
      <w:sz w:val="24"/>
      <w:szCs w:val="30"/>
      <w:shd w:val="pct20" w:color="auto" w:fill="auto"/>
    </w:rPr>
  </w:style>
  <w:style w:type="paragraph" w:styleId="NoSpacing">
    <w:name w:val="No Spacing"/>
    <w:link w:val="NoSpacingChar"/>
    <w:uiPriority w:val="1"/>
    <w:qFormat/>
    <w:rsid w:val="00515FB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styleId="NormalWeb">
    <w:name w:val="Normal (Web)"/>
    <w:basedOn w:val="Normal"/>
    <w:semiHidden/>
    <w:unhideWhenUsed/>
    <w:rsid w:val="00515FB4"/>
    <w:rPr>
      <w:rFonts w:ascii="Times New Roman" w:hAnsi="Times New Roman"/>
      <w:sz w:val="24"/>
      <w:szCs w:val="30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515FB4"/>
    <w:rPr>
      <w:szCs w:val="22"/>
    </w:rPr>
  </w:style>
  <w:style w:type="character" w:customStyle="1" w:styleId="NoteHeadingChar">
    <w:name w:val="Note Heading Char"/>
    <w:basedOn w:val="DefaultParagraphFont"/>
    <w:link w:val="NoteHeading"/>
    <w:semiHidden/>
    <w:rsid w:val="00515FB4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semiHidden/>
    <w:unhideWhenUsed/>
    <w:rsid w:val="00515FB4"/>
    <w:rPr>
      <w:rFonts w:ascii="Courier New" w:hAnsi="Courier New"/>
      <w:sz w:val="20"/>
      <w:szCs w:val="25"/>
    </w:rPr>
  </w:style>
  <w:style w:type="character" w:customStyle="1" w:styleId="PlainTextChar">
    <w:name w:val="Plain Text Char"/>
    <w:basedOn w:val="DefaultParagraphFont"/>
    <w:link w:val="PlainText"/>
    <w:semiHidden/>
    <w:rsid w:val="00515FB4"/>
    <w:rPr>
      <w:rFonts w:ascii="Courier New" w:hAnsi="Courier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15FB4"/>
    <w:pPr>
      <w:spacing w:before="200" w:after="160"/>
      <w:ind w:left="864" w:right="864"/>
      <w:jc w:val="center"/>
    </w:pPr>
    <w:rPr>
      <w:i/>
      <w:iCs/>
      <w:color w:val="404040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515FB4"/>
    <w:rPr>
      <w:rFonts w:ascii="Arial" w:hAnsi="Arial"/>
      <w:i/>
      <w:iCs/>
      <w:color w:val="404040"/>
      <w:sz w:val="18"/>
      <w:szCs w:val="22"/>
    </w:rPr>
  </w:style>
  <w:style w:type="paragraph" w:styleId="Salutation">
    <w:name w:val="Salutation"/>
    <w:basedOn w:val="Normal"/>
    <w:next w:val="Normal"/>
    <w:link w:val="SalutationChar"/>
    <w:rsid w:val="00515FB4"/>
    <w:rPr>
      <w:szCs w:val="22"/>
    </w:rPr>
  </w:style>
  <w:style w:type="character" w:customStyle="1" w:styleId="SalutationChar">
    <w:name w:val="Salutation Char"/>
    <w:basedOn w:val="DefaultParagraphFont"/>
    <w:link w:val="Salutation"/>
    <w:rsid w:val="00515FB4"/>
    <w:rPr>
      <w:rFonts w:ascii="Arial" w:hAnsi="Arial"/>
      <w:sz w:val="18"/>
      <w:szCs w:val="22"/>
    </w:rPr>
  </w:style>
  <w:style w:type="paragraph" w:styleId="Subtitle">
    <w:name w:val="Subtitle"/>
    <w:basedOn w:val="Normal"/>
    <w:next w:val="Normal"/>
    <w:link w:val="SubtitleChar"/>
    <w:qFormat/>
    <w:rsid w:val="00515FB4"/>
    <w:pPr>
      <w:spacing w:after="60"/>
      <w:jc w:val="center"/>
      <w:outlineLvl w:val="1"/>
    </w:pPr>
    <w:rPr>
      <w:rFonts w:ascii="Calibri Light" w:eastAsia="Times New Roman" w:hAnsi="Calibri Light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515FB4"/>
    <w:rPr>
      <w:rFonts w:ascii="Calibri Light" w:eastAsia="Times New Roman" w:hAnsi="Calibri Light"/>
      <w:sz w:val="24"/>
      <w:szCs w:val="30"/>
    </w:rPr>
  </w:style>
  <w:style w:type="paragraph" w:styleId="Title">
    <w:name w:val="Title"/>
    <w:basedOn w:val="Normal"/>
    <w:next w:val="Normal"/>
    <w:link w:val="TitleChar"/>
    <w:qFormat/>
    <w:rsid w:val="00515FB4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40"/>
    </w:rPr>
  </w:style>
  <w:style w:type="character" w:customStyle="1" w:styleId="TitleChar">
    <w:name w:val="Title Char"/>
    <w:basedOn w:val="DefaultParagraphFont"/>
    <w:link w:val="Title"/>
    <w:rsid w:val="00515FB4"/>
    <w:rPr>
      <w:rFonts w:ascii="Calibri Light" w:eastAsia="Times New Roman" w:hAnsi="Calibri Light"/>
      <w:b/>
      <w:bCs/>
      <w:kern w:val="28"/>
      <w:sz w:val="32"/>
      <w:szCs w:val="40"/>
    </w:rPr>
  </w:style>
  <w:style w:type="paragraph" w:customStyle="1" w:styleId="xmsonormal">
    <w:name w:val="x_msonormal"/>
    <w:basedOn w:val="Normal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Tahoma"/>
      <w:sz w:val="22"/>
      <w:szCs w:val="22"/>
    </w:rPr>
  </w:style>
  <w:style w:type="character" w:styleId="FollowedHyperlink">
    <w:name w:val="FollowedHyperlink"/>
    <w:semiHidden/>
    <w:unhideWhenUsed/>
    <w:rsid w:val="00515FB4"/>
    <w:rPr>
      <w:color w:val="954F72"/>
      <w:u w:val="single"/>
    </w:rPr>
  </w:style>
  <w:style w:type="character" w:customStyle="1" w:styleId="Heading6Char">
    <w:name w:val="Heading 6 Char"/>
    <w:link w:val="Heading6"/>
    <w:uiPriority w:val="9"/>
    <w:locked/>
    <w:rsid w:val="00515FB4"/>
    <w:rPr>
      <w:rFonts w:cs="EucrosiaUPC"/>
      <w:b/>
      <w:bCs/>
      <w:sz w:val="32"/>
      <w:szCs w:val="32"/>
      <w:u w:val="single"/>
    </w:rPr>
  </w:style>
  <w:style w:type="paragraph" w:customStyle="1" w:styleId="Pa13">
    <w:name w:val="Pa13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paragraph" w:customStyle="1" w:styleId="Pa12">
    <w:name w:val="Pa12"/>
    <w:basedOn w:val="Normal"/>
    <w:next w:val="Normal"/>
    <w:uiPriority w:val="99"/>
    <w:rsid w:val="00515FB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Open Sans Light" w:eastAsia="Times New Roman" w:hAnsi="Open Sans Light"/>
      <w:sz w:val="24"/>
      <w:szCs w:val="24"/>
    </w:rPr>
  </w:style>
  <w:style w:type="character" w:customStyle="1" w:styleId="NoSpacingChar">
    <w:name w:val="No Spacing Char"/>
    <w:link w:val="NoSpacing"/>
    <w:uiPriority w:val="1"/>
    <w:locked/>
    <w:rsid w:val="008B5CBE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41D3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8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8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7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9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7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9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31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7713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519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016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3017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96983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188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68599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00645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882936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9127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2402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069351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3391928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168107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35041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21599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643711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353775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124206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76331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110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09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8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4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2" ma:contentTypeDescription="Create a new document." ma:contentTypeScope="" ma:versionID="7443c2c312fc2d6255911fd12090c517">
  <xsd:schema xmlns:xsd="http://www.w3.org/2001/XMLSchema" xmlns:xs="http://www.w3.org/2001/XMLSchema" xmlns:p="http://schemas.microsoft.com/office/2006/metadata/properties" xmlns:ns2="f6ba49b0-bcda-4796-8236-5b5cc1493ace" xmlns:ns3="05716746-add9-412a-97a9-1b5167d151a3" targetNamespace="http://schemas.microsoft.com/office/2006/metadata/properties" ma:root="true" ma:fieldsID="07f490290ce7330d48193669f21784d4" ns2:_="" ns3:_="">
    <xsd:import namespace="f6ba49b0-bcda-4796-8236-5b5cc1493ace"/>
    <xsd:import namespace="05716746-add9-412a-97a9-1b5167d151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674DA56-1E24-47DE-9BBC-56E4AB6ED17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184D4D7-C89D-40C5-BBE2-51612F27CF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3A9E06-BDCE-4DD5-88D4-6FC9A32C800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CD8C18A-A86B-437B-B150-7956DD9A8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766</TotalTime>
  <Pages>28</Pages>
  <Words>5062</Words>
  <Characters>28856</Characters>
  <Application>Microsoft Office Word</Application>
  <DocSecurity>0</DocSecurity>
  <Lines>240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KPMG</Company>
  <LinksUpToDate>false</LinksUpToDate>
  <CharactersWithSpaces>33851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Usanee, Intachit</dc:creator>
  <cp:keywords/>
  <dc:description/>
  <cp:lastModifiedBy>Sakkarin, Naisra</cp:lastModifiedBy>
  <cp:revision>741</cp:revision>
  <cp:lastPrinted>2022-10-18T11:03:00Z</cp:lastPrinted>
  <dcterms:created xsi:type="dcterms:W3CDTF">2022-10-19T11:05:00Z</dcterms:created>
  <dcterms:modified xsi:type="dcterms:W3CDTF">2023-07-24T15:24:00Z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Annual Financial Statement Template</vt:lpwstr>
  </property>
  <property fmtid="{D5CDD505-2E9C-101B-9397-08002B2CF9AE}" pid="4" name="ContentTypeId">
    <vt:lpwstr>0x010100F3E2BC9911BB554D96AC477CA4E491ED</vt:lpwstr>
  </property>
</Properties>
</file>