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6D5263" w:rsidRPr="00EA592D" w14:paraId="0B5FE4B6" w14:textId="77777777" w:rsidTr="00D37403">
        <w:tc>
          <w:tcPr>
            <w:tcW w:w="1368" w:type="dxa"/>
          </w:tcPr>
          <w:p w14:paraId="2FA27299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A637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06131B79" w14:textId="77777777" w:rsidR="006D5263" w:rsidRPr="00EA592D" w:rsidRDefault="006D5263" w:rsidP="00D37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1193CD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D5263" w:rsidRPr="00EA592D" w14:paraId="3A3C6E47" w14:textId="77777777" w:rsidTr="00D37403">
        <w:trPr>
          <w:trHeight w:val="227"/>
        </w:trPr>
        <w:tc>
          <w:tcPr>
            <w:tcW w:w="1368" w:type="dxa"/>
          </w:tcPr>
          <w:p w14:paraId="78D5C74C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B9CC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C9728D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D5263" w:rsidRPr="00EA592D" w14:paraId="5193BB25" w14:textId="77777777" w:rsidTr="00D37403">
        <w:tc>
          <w:tcPr>
            <w:tcW w:w="1368" w:type="dxa"/>
          </w:tcPr>
          <w:p w14:paraId="3B5F789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A196FD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2A3DDA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D5263" w:rsidRPr="00EA592D" w14:paraId="4A7E3C9F" w14:textId="77777777" w:rsidTr="00D37403">
        <w:tc>
          <w:tcPr>
            <w:tcW w:w="1368" w:type="dxa"/>
          </w:tcPr>
          <w:p w14:paraId="2B7F6A50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1E39CE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C9C7D42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DA63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6D5263" w:rsidRPr="00EA592D" w14:paraId="4D8316E1" w14:textId="77777777" w:rsidTr="00D37403">
        <w:tc>
          <w:tcPr>
            <w:tcW w:w="1368" w:type="dxa"/>
          </w:tcPr>
          <w:p w14:paraId="45351D01" w14:textId="30ADA0A7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A695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EBEEC7C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6D5263" w:rsidRPr="00EA592D" w14:paraId="5ACB0793" w14:textId="77777777" w:rsidTr="00D37403">
        <w:tc>
          <w:tcPr>
            <w:tcW w:w="1368" w:type="dxa"/>
          </w:tcPr>
          <w:p w14:paraId="39119AAB" w14:textId="5EAC4BDD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675F4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FBFC3E5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6D5263" w:rsidRPr="00EA592D" w14:paraId="5D607089" w14:textId="77777777" w:rsidTr="00D37403">
        <w:tc>
          <w:tcPr>
            <w:tcW w:w="1368" w:type="dxa"/>
          </w:tcPr>
          <w:p w14:paraId="39EE7502" w14:textId="4BF84FC3" w:rsidR="006D5263" w:rsidRPr="00B14F41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0BA91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61B4C3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6D5263" w:rsidRPr="00EA592D" w14:paraId="091038A6" w14:textId="77777777" w:rsidTr="00D37403">
        <w:tc>
          <w:tcPr>
            <w:tcW w:w="1368" w:type="dxa"/>
          </w:tcPr>
          <w:p w14:paraId="57CA0D7D" w14:textId="20CEFC9C" w:rsidR="006D5263" w:rsidRPr="00EA592D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74467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0BFCC5E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6D5263" w:rsidRPr="00EA592D" w14:paraId="23229B73" w14:textId="77777777" w:rsidTr="00D37403">
        <w:tc>
          <w:tcPr>
            <w:tcW w:w="1368" w:type="dxa"/>
            <w:shd w:val="clear" w:color="auto" w:fill="auto"/>
          </w:tcPr>
          <w:p w14:paraId="4E59ED94" w14:textId="6C02BD74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FC2639" w14:textId="77777777" w:rsidR="006D5263" w:rsidRPr="00EB57B0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6534247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D5263" w:rsidRPr="00EA592D" w14:paraId="032C6158" w14:textId="77777777" w:rsidTr="00D37403">
        <w:tc>
          <w:tcPr>
            <w:tcW w:w="1368" w:type="dxa"/>
            <w:shd w:val="clear" w:color="auto" w:fill="auto"/>
          </w:tcPr>
          <w:p w14:paraId="01B255B6" w14:textId="4AF52808" w:rsidR="006D5263" w:rsidRPr="00595FFC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18ECCCF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E53E2B0" w14:textId="77777777" w:rsidR="006D5263" w:rsidRPr="00DA637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DA63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6D5263" w:rsidRPr="00EA592D" w14:paraId="191B1243" w14:textId="77777777" w:rsidTr="00D37403">
        <w:tc>
          <w:tcPr>
            <w:tcW w:w="1368" w:type="dxa"/>
            <w:shd w:val="clear" w:color="auto" w:fill="auto"/>
          </w:tcPr>
          <w:p w14:paraId="41EBF2BC" w14:textId="50558992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3CBF0E3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1E4FF19" w14:textId="77777777" w:rsidR="006D5263" w:rsidRPr="00DA637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6D5263" w:rsidRPr="00EA592D" w14:paraId="42D86D35" w14:textId="77777777" w:rsidTr="00D37403">
        <w:tc>
          <w:tcPr>
            <w:tcW w:w="1368" w:type="dxa"/>
          </w:tcPr>
          <w:p w14:paraId="3E986650" w14:textId="0DB8B7CB" w:rsidR="006D5263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99D9F5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4B9678" w14:textId="77777777" w:rsidR="006D5263" w:rsidRPr="0049665F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A637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DA63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6D5263" w:rsidRPr="00EA592D" w14:paraId="32037C41" w14:textId="77777777" w:rsidTr="00D37403">
        <w:tc>
          <w:tcPr>
            <w:tcW w:w="1368" w:type="dxa"/>
          </w:tcPr>
          <w:p w14:paraId="03E26E83" w14:textId="110BB0E5" w:rsidR="006D5263" w:rsidRPr="00245732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B64C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9E5A86" w14:textId="77777777" w:rsidR="006D5263" w:rsidRPr="00DA637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6D5263" w:rsidRPr="00EA592D" w14:paraId="2DE8AFB0" w14:textId="77777777" w:rsidTr="00D37403">
        <w:tc>
          <w:tcPr>
            <w:tcW w:w="1368" w:type="dxa"/>
          </w:tcPr>
          <w:p w14:paraId="4AC29E95" w14:textId="4BCA4BF2" w:rsidR="006D5263" w:rsidRPr="00E73399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74A9338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2FEA40E" w14:textId="77777777" w:rsidR="006D5263" w:rsidRPr="00DA637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DA63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  <w:tr w:rsidR="006D5263" w:rsidRPr="00EA592D" w14:paraId="4EA9CA1F" w14:textId="77777777" w:rsidTr="00D37403">
        <w:tc>
          <w:tcPr>
            <w:tcW w:w="1368" w:type="dxa"/>
          </w:tcPr>
          <w:p w14:paraId="52A8BD7E" w14:textId="7647C21E" w:rsidR="006D5263" w:rsidRPr="000F0B2B" w:rsidRDefault="00134CD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E7A5A59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E8DE6D" w14:textId="1BC97AF5" w:rsidR="006D5263" w:rsidRPr="00DA6371" w:rsidRDefault="00134CD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3814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62BBEEE3" w14:textId="77777777" w:rsidR="006D5263" w:rsidRPr="008414D9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="Angsana New" w:hAnsi="Angsana New"/>
          <w:sz w:val="30"/>
          <w:szCs w:val="30"/>
          <w:cs/>
        </w:rPr>
        <w:br w:type="page"/>
      </w:r>
      <w:r w:rsidRPr="00DA6371">
        <w:rPr>
          <w:rFonts w:asciiTheme="majorBidi" w:hAnsiTheme="majorBidi"/>
          <w:sz w:val="30"/>
          <w:szCs w:val="30"/>
          <w:cs/>
        </w:rPr>
        <w:t>หมายเหตุประกอบงบการเงิน</w:t>
      </w:r>
      <w:r w:rsidRPr="00DA6371">
        <w:rPr>
          <w:rFonts w:asciiTheme="majorBidi" w:hAnsiTheme="majorBidi" w:hint="cs"/>
          <w:sz w:val="30"/>
          <w:szCs w:val="30"/>
          <w:cs/>
        </w:rPr>
        <w:t>เ</w:t>
      </w:r>
      <w:r w:rsidRPr="00DA6371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5EC85C52" w14:textId="77777777" w:rsidR="006D5263" w:rsidRPr="00E8192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A982B" w14:textId="1F8A6D7D" w:rsidR="006D5263" w:rsidRPr="00DA6371" w:rsidRDefault="006D5263" w:rsidP="006D5263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DA6371">
        <w:rPr>
          <w:rFonts w:asciiTheme="majorBidi" w:hAnsiTheme="majorBidi" w:cstheme="majorBidi"/>
          <w:sz w:val="30"/>
          <w:szCs w:val="30"/>
          <w:cs/>
        </w:rPr>
        <w:br/>
      </w:r>
      <w:r w:rsidRPr="005140EA">
        <w:rPr>
          <w:rFonts w:asciiTheme="majorBidi" w:hAnsiTheme="majorBidi" w:cstheme="majorBidi"/>
          <w:sz w:val="30"/>
          <w:szCs w:val="30"/>
        </w:rPr>
        <w:t>1</w:t>
      </w:r>
      <w:r w:rsidR="005D625C">
        <w:rPr>
          <w:rFonts w:asciiTheme="majorBidi" w:hAnsiTheme="majorBidi" w:cstheme="majorBidi"/>
          <w:sz w:val="30"/>
          <w:szCs w:val="30"/>
        </w:rPr>
        <w:t>1</w:t>
      </w:r>
      <w:r w:rsidR="00BF77C6">
        <w:rPr>
          <w:rFonts w:asciiTheme="majorBidi" w:hAnsiTheme="majorBidi" w:cstheme="majorBidi"/>
          <w:sz w:val="30"/>
          <w:szCs w:val="30"/>
        </w:rPr>
        <w:t xml:space="preserve"> </w:t>
      </w:r>
      <w:r w:rsidR="00BF77C6" w:rsidRPr="00DA6371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คม</w:t>
      </w:r>
      <w:r w:rsidRPr="005140EA">
        <w:rPr>
          <w:rFonts w:asciiTheme="majorBidi" w:hAnsiTheme="majorBidi" w:cstheme="majorBidi"/>
          <w:sz w:val="30"/>
          <w:szCs w:val="30"/>
        </w:rPr>
        <w:t xml:space="preserve"> 256</w:t>
      </w:r>
      <w:r w:rsidR="00874E01">
        <w:rPr>
          <w:rFonts w:asciiTheme="majorBidi" w:hAnsiTheme="majorBidi" w:cstheme="majorBidi"/>
          <w:sz w:val="30"/>
          <w:szCs w:val="30"/>
        </w:rPr>
        <w:t>6</w:t>
      </w:r>
    </w:p>
    <w:p w14:paraId="2AFC966B" w14:textId="77777777" w:rsidR="006D5263" w:rsidRPr="00BF77C6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2356D2" w14:textId="77777777" w:rsidR="006D5263" w:rsidRPr="00DA6371" w:rsidRDefault="006D5263" w:rsidP="006D5263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A637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1C688DC" w14:textId="77777777" w:rsidR="006D5263" w:rsidRPr="00607564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D4035" w14:textId="77777777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DA6371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60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DA6371">
        <w:rPr>
          <w:rFonts w:asciiTheme="majorBidi" w:hAnsiTheme="majorBidi" w:cstheme="majorBidi"/>
          <w:sz w:val="30"/>
          <w:szCs w:val="30"/>
          <w:cs/>
        </w:rPr>
        <w:t>ทุน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4157EA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5</w:t>
      </w:r>
      <w:r w:rsidRPr="00E73399">
        <w:rPr>
          <w:rFonts w:asciiTheme="majorBidi" w:hAnsiTheme="majorBidi"/>
          <w:sz w:val="30"/>
          <w:szCs w:val="30"/>
        </w:rPr>
        <w:t>6</w:t>
      </w:r>
      <w:r w:rsidRPr="007A0A22">
        <w:rPr>
          <w:rFonts w:asciiTheme="majorBidi" w:hAnsiTheme="majorBidi"/>
          <w:sz w:val="30"/>
          <w:szCs w:val="30"/>
        </w:rPr>
        <w:t>.</w:t>
      </w:r>
      <w:r w:rsidRPr="00E73399">
        <w:rPr>
          <w:rFonts w:asciiTheme="majorBidi" w:hAnsiTheme="majorBidi"/>
          <w:sz w:val="30"/>
          <w:szCs w:val="30"/>
        </w:rPr>
        <w:t>0</w:t>
      </w:r>
      <w:r w:rsidRPr="000F0B2B">
        <w:rPr>
          <w:rFonts w:asciiTheme="majorBidi" w:hAnsiTheme="majorBidi"/>
          <w:sz w:val="30"/>
          <w:szCs w:val="30"/>
        </w:rPr>
        <w:t>5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(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A6371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Pr="00DA6371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DA6371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1814F464" w14:textId="77777777" w:rsidR="006D5263" w:rsidRPr="00DA6371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F07093" w14:textId="77777777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011BA5DA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B645C8" w14:textId="77777777" w:rsidR="006D526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</w:rPr>
        <w:t>(“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กลุ่มกองทรัสต์”) </w:t>
      </w:r>
      <w:r w:rsidRPr="00DA6371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79FDC3B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00"/>
        <w:gridCol w:w="1620"/>
        <w:gridCol w:w="1674"/>
      </w:tblGrid>
      <w:tr w:rsidR="006D5263" w14:paraId="4899D3BD" w14:textId="77777777" w:rsidTr="00016C8C">
        <w:tc>
          <w:tcPr>
            <w:tcW w:w="2243" w:type="dxa"/>
          </w:tcPr>
          <w:p w14:paraId="6AD088DA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5D1F0B57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0B02FFAC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94" w:type="dxa"/>
            <w:gridSpan w:val="2"/>
          </w:tcPr>
          <w:p w14:paraId="0D170EA7" w14:textId="77777777" w:rsidR="006D5263" w:rsidRPr="00DA6371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6D5263" w14:paraId="6F137345" w14:textId="77777777" w:rsidTr="00016C8C">
        <w:tc>
          <w:tcPr>
            <w:tcW w:w="2243" w:type="dxa"/>
          </w:tcPr>
          <w:p w14:paraId="505CE6E8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71325AE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4993E0E" w14:textId="77777777" w:rsidR="006D5263" w:rsidRPr="00DA6371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EE819F" w14:textId="033154B8" w:rsidR="006D5263" w:rsidRPr="004E7CB0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="00016C8C">
              <w:rPr>
                <w:rFonts w:asciiTheme="majorBidi" w:hAnsiTheme="majorBidi"/>
                <w:sz w:val="30"/>
                <w:szCs w:val="30"/>
              </w:rPr>
              <w:t>0</w:t>
            </w:r>
            <w:r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33F15" w:rsidRPr="00DA6371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016C8C" w:rsidRPr="00DA6371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="00D2604D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674" w:type="dxa"/>
          </w:tcPr>
          <w:p w14:paraId="79EF5EC4" w14:textId="743ABD87" w:rsidR="006D5263" w:rsidRPr="00DA6371" w:rsidRDefault="006D5263" w:rsidP="00D37403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="003C2EB7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6D5263" w14:paraId="3658BE80" w14:textId="77777777" w:rsidTr="00016C8C">
        <w:tc>
          <w:tcPr>
            <w:tcW w:w="2243" w:type="dxa"/>
          </w:tcPr>
          <w:p w14:paraId="583A17D3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47B0D9EF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6A58F52" w14:textId="77777777" w:rsidR="006D5263" w:rsidRPr="00DA6371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</w:tcPr>
          <w:p w14:paraId="78783366" w14:textId="77777777" w:rsidR="006D5263" w:rsidRPr="00DA6371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D5263" w14:paraId="0C959FFA" w14:textId="77777777" w:rsidTr="00016C8C">
        <w:tc>
          <w:tcPr>
            <w:tcW w:w="2243" w:type="dxa"/>
          </w:tcPr>
          <w:p w14:paraId="05910474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764825A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5E9709D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20" w:type="dxa"/>
          </w:tcPr>
          <w:p w14:paraId="77922088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3BF6F80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D5263" w14:paraId="3BF0BD33" w14:textId="77777777" w:rsidTr="00016C8C">
        <w:tc>
          <w:tcPr>
            <w:tcW w:w="2243" w:type="dxa"/>
          </w:tcPr>
          <w:p w14:paraId="6326EA39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66F47395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030407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BE65C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1C531F9E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14:paraId="30419D33" w14:textId="77777777" w:rsidTr="00016C8C">
        <w:tc>
          <w:tcPr>
            <w:tcW w:w="2243" w:type="dxa"/>
          </w:tcPr>
          <w:p w14:paraId="1D972E56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BD966CB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00" w:type="dxa"/>
          </w:tcPr>
          <w:p w14:paraId="6E495382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20" w:type="dxa"/>
          </w:tcPr>
          <w:p w14:paraId="0E15934C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6CC081D4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03878A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17A8C2A" w14:textId="77777777" w:rsidR="006D5263" w:rsidRPr="00DA63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560291D" w14:textId="77777777" w:rsidR="006D5263" w:rsidRPr="006A51F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156DCFB" w14:textId="03D3C524" w:rsidR="002C20FC" w:rsidRPr="003E711F" w:rsidRDefault="002C20FC" w:rsidP="002C20FC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DA6371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DA6371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157EA">
        <w:rPr>
          <w:rFonts w:ascii="Angsana New" w:hAnsi="Angsana New"/>
          <w:sz w:val="30"/>
          <w:szCs w:val="30"/>
        </w:rPr>
        <w:t>3</w:t>
      </w:r>
      <w:r w:rsidRPr="000F0B2B">
        <w:rPr>
          <w:rFonts w:ascii="Angsana New" w:hAnsi="Angsana New"/>
          <w:sz w:val="30"/>
          <w:szCs w:val="30"/>
        </w:rPr>
        <w:t>4</w:t>
      </w:r>
      <w:r w:rsidRPr="00EA4E94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 xml:space="preserve">เรื่อง </w:t>
      </w:r>
      <w:r w:rsidRPr="00DA637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A6371">
        <w:rPr>
          <w:rFonts w:ascii="Angsana New" w:hAnsi="Angsana New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EA4E94">
        <w:rPr>
          <w:rFonts w:ascii="Angsana New" w:hAnsi="Angsana New"/>
          <w:sz w:val="30"/>
          <w:szCs w:val="30"/>
        </w:rPr>
        <w:t xml:space="preserve"> (“</w:t>
      </w:r>
      <w:r w:rsidRPr="00DA6371">
        <w:rPr>
          <w:rFonts w:ascii="Angsana New" w:hAnsi="Angsana New"/>
          <w:sz w:val="30"/>
          <w:szCs w:val="30"/>
          <w:cs/>
        </w:rPr>
        <w:t>สมาคม</w:t>
      </w:r>
      <w:r w:rsidRPr="00EA4E94">
        <w:rPr>
          <w:rFonts w:ascii="Angsana New" w:hAnsi="Angsana New"/>
          <w:sz w:val="30"/>
          <w:szCs w:val="30"/>
        </w:rPr>
        <w:t xml:space="preserve">”) </w:t>
      </w:r>
      <w:r w:rsidRPr="00DA6371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DA6371">
        <w:rPr>
          <w:rFonts w:ascii="Angsana New" w:hAnsi="Angsana New" w:hint="cs"/>
          <w:sz w:val="30"/>
          <w:szCs w:val="30"/>
          <w:cs/>
        </w:rPr>
        <w:t>กลุ่ม</w:t>
      </w:r>
      <w:r w:rsidRPr="00DA6371">
        <w:rPr>
          <w:rFonts w:ascii="Angsana New" w:hAnsi="Angsana New"/>
          <w:sz w:val="30"/>
          <w:szCs w:val="30"/>
          <w:cs/>
        </w:rPr>
        <w:t xml:space="preserve">กองทรัสต์ต้องปฏิบัติตามมาตรฐานการรายงานทางการเงินที่ออกโดยสภาวิชาชีพบัญชี </w:t>
      </w:r>
      <w:r w:rsidRPr="00EA4E94">
        <w:rPr>
          <w:rFonts w:ascii="Angsana New" w:hAnsi="Angsana New"/>
          <w:sz w:val="30"/>
          <w:szCs w:val="30"/>
        </w:rPr>
        <w:t>(“</w:t>
      </w:r>
      <w:r w:rsidRPr="00DA6371">
        <w:rPr>
          <w:rFonts w:ascii="Angsana New" w:hAnsi="Angsana New"/>
          <w:sz w:val="30"/>
          <w:szCs w:val="30"/>
          <w:cs/>
        </w:rPr>
        <w:t>แนวปฏิบัติทางบัญชี</w:t>
      </w:r>
      <w:r w:rsidRPr="00EA4E94">
        <w:rPr>
          <w:rFonts w:ascii="Angsana New" w:hAnsi="Angsana New"/>
          <w:sz w:val="30"/>
          <w:szCs w:val="30"/>
        </w:rPr>
        <w:t>”)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Pr="00DA6371">
        <w:rPr>
          <w:rFonts w:ascii="Angsana New" w:hAnsi="Angsana New" w:hint="cs"/>
          <w:sz w:val="30"/>
          <w:szCs w:val="30"/>
          <w:cs/>
        </w:rPr>
        <w:t>กลุ่ม</w:t>
      </w:r>
      <w:r w:rsidRPr="00DA6371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>
        <w:rPr>
          <w:rFonts w:ascii="Angsana New" w:hAnsi="Angsana New"/>
          <w:sz w:val="30"/>
          <w:szCs w:val="30"/>
        </w:rPr>
        <w:br/>
        <w:t>31</w:t>
      </w:r>
      <w:r w:rsidRPr="00DA637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3E711F">
        <w:rPr>
          <w:rFonts w:ascii="Angsana New" w:hAnsi="Angsana New"/>
          <w:sz w:val="30"/>
          <w:szCs w:val="30"/>
        </w:rPr>
        <w:t>5</w:t>
      </w:r>
    </w:p>
    <w:p w14:paraId="448F9FFD" w14:textId="77777777" w:rsidR="006D5263" w:rsidRPr="002C20FC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5239E1D" w14:textId="23ADE460" w:rsidR="0083383B" w:rsidRDefault="0083383B" w:rsidP="0083383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DA6371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611EF37E" w14:textId="77777777" w:rsidR="00015C96" w:rsidRDefault="00015C96" w:rsidP="00AD0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00987E0" w14:textId="77777777" w:rsidR="006D5263" w:rsidRPr="00187B3D" w:rsidRDefault="006D5263" w:rsidP="006D5263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18AE6D4D" w14:textId="7CA24F22" w:rsidR="006D5263" w:rsidRPr="00AF3771" w:rsidRDefault="004B643F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76A3DD0A" w14:textId="77777777" w:rsidR="006D5263" w:rsidRPr="00AE586E" w:rsidRDefault="006D5263" w:rsidP="00AE586E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5124"/>
        <w:gridCol w:w="1176"/>
        <w:gridCol w:w="264"/>
        <w:gridCol w:w="1155"/>
        <w:gridCol w:w="270"/>
        <w:gridCol w:w="1170"/>
      </w:tblGrid>
      <w:tr w:rsidR="006D5263" w:rsidRPr="00CE726B" w14:paraId="1584A2C7" w14:textId="77777777" w:rsidTr="00352AA3">
        <w:trPr>
          <w:trHeight w:val="144"/>
        </w:trPr>
        <w:tc>
          <w:tcPr>
            <w:tcW w:w="5124" w:type="dxa"/>
          </w:tcPr>
          <w:p w14:paraId="0763C01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18CC3AB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DF4956E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5B1583D6" w14:textId="63111CF3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756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636F91B7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3605AD" w14:textId="32FBA163" w:rsidR="006D5263" w:rsidRPr="00CE726B" w:rsidRDefault="004756A4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D5263" w:rsidRPr="00CE726B" w14:paraId="4D405118" w14:textId="77777777" w:rsidTr="00352AA3">
        <w:trPr>
          <w:trHeight w:val="144"/>
        </w:trPr>
        <w:tc>
          <w:tcPr>
            <w:tcW w:w="5124" w:type="dxa"/>
          </w:tcPr>
          <w:p w14:paraId="1C657979" w14:textId="77777777" w:rsidR="006D5263" w:rsidRPr="00DA6371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6" w:type="dxa"/>
          </w:tcPr>
          <w:p w14:paraId="7BF1CDE0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674100D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2D987800" w14:textId="77777777" w:rsidR="006D5263" w:rsidRPr="00B14F41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A6519" w:rsidRPr="00CE726B" w14:paraId="3DAB67BE" w14:textId="77777777" w:rsidTr="00352AA3">
        <w:trPr>
          <w:trHeight w:val="144"/>
        </w:trPr>
        <w:tc>
          <w:tcPr>
            <w:tcW w:w="5124" w:type="dxa"/>
          </w:tcPr>
          <w:p w14:paraId="3773EF4B" w14:textId="1986B3C1" w:rsidR="003A6519" w:rsidRPr="00DA6371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76" w:type="dxa"/>
          </w:tcPr>
          <w:p w14:paraId="75AFE776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84F8430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D8F1C0D" w14:textId="5CC67CC7" w:rsidR="003A6519" w:rsidRPr="00B14F41" w:rsidRDefault="00A85A8C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7,259,370</w:t>
            </w:r>
          </w:p>
        </w:tc>
        <w:tc>
          <w:tcPr>
            <w:tcW w:w="270" w:type="dxa"/>
          </w:tcPr>
          <w:p w14:paraId="1633E6E2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D1C81" w14:textId="0C8FAB6C" w:rsidR="003A6519" w:rsidRPr="009A0E34" w:rsidRDefault="003A6519" w:rsidP="003A6519">
            <w:pPr>
              <w:pStyle w:val="acctfourfigures"/>
              <w:tabs>
                <w:tab w:val="clear" w:pos="765"/>
                <w:tab w:val="left" w:pos="840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7,507,987</w:t>
            </w:r>
          </w:p>
        </w:tc>
      </w:tr>
      <w:tr w:rsidR="003A6519" w:rsidRPr="00CE726B" w14:paraId="03476A09" w14:textId="77777777" w:rsidTr="00352AA3">
        <w:trPr>
          <w:trHeight w:val="144"/>
        </w:trPr>
        <w:tc>
          <w:tcPr>
            <w:tcW w:w="5124" w:type="dxa"/>
          </w:tcPr>
          <w:p w14:paraId="73B7A68F" w14:textId="338EA075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176" w:type="dxa"/>
          </w:tcPr>
          <w:p w14:paraId="677DA12D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99D2479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C8D09B9" w14:textId="531132A9" w:rsidR="003A6519" w:rsidRPr="0084699C" w:rsidRDefault="00315748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28,253</w:t>
            </w:r>
          </w:p>
        </w:tc>
        <w:tc>
          <w:tcPr>
            <w:tcW w:w="270" w:type="dxa"/>
          </w:tcPr>
          <w:p w14:paraId="49BB0142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C0EFB" w14:textId="40A05BE7" w:rsidR="003A6519" w:rsidRPr="009A0E34" w:rsidRDefault="003A6519" w:rsidP="003A6519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145,711</w:t>
            </w:r>
          </w:p>
        </w:tc>
      </w:tr>
      <w:tr w:rsidR="003A6519" w:rsidRPr="00CE726B" w14:paraId="7E648528" w14:textId="77777777" w:rsidTr="00352AA3">
        <w:trPr>
          <w:trHeight w:val="144"/>
        </w:trPr>
        <w:tc>
          <w:tcPr>
            <w:tcW w:w="5124" w:type="dxa"/>
          </w:tcPr>
          <w:p w14:paraId="7F4B6DC2" w14:textId="0087B22F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="00AF4557" w:rsidRPr="00DA63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งวด </w:t>
            </w:r>
            <w:r w:rsidR="00AF45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="00AF4557" w:rsidRPr="00DA63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76" w:type="dxa"/>
          </w:tcPr>
          <w:p w14:paraId="0BBE97E7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9D6261A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7807B3B" w14:textId="55D15642" w:rsidR="003A6519" w:rsidRPr="00285F54" w:rsidRDefault="00315748" w:rsidP="000464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43A5C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3FB08B" w14:textId="0C9318E0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(425,736)</w:t>
            </w:r>
          </w:p>
        </w:tc>
      </w:tr>
      <w:tr w:rsidR="003A6519" w:rsidRPr="00CE726B" w14:paraId="4C3A2B6C" w14:textId="77777777" w:rsidTr="00352AA3">
        <w:trPr>
          <w:trHeight w:val="144"/>
        </w:trPr>
        <w:tc>
          <w:tcPr>
            <w:tcW w:w="5124" w:type="dxa"/>
          </w:tcPr>
          <w:p w14:paraId="7155465D" w14:textId="70DEED28" w:rsidR="003A6519" w:rsidRPr="00CE726B" w:rsidRDefault="009A3493" w:rsidP="009A349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3A6519"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3A6519"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3A6519"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="003A6519"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6" w:type="dxa"/>
          </w:tcPr>
          <w:p w14:paraId="6F796148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E95FEF8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B6334A6" w14:textId="6A126D27" w:rsidR="003A6519" w:rsidRPr="00CE726B" w:rsidRDefault="00315748" w:rsidP="003157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10,040</w:t>
            </w:r>
          </w:p>
        </w:tc>
        <w:tc>
          <w:tcPr>
            <w:tcW w:w="270" w:type="dxa"/>
          </w:tcPr>
          <w:p w14:paraId="27E7CC3A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293BB" w14:textId="3C9722D9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(65,269)</w:t>
            </w:r>
          </w:p>
        </w:tc>
      </w:tr>
      <w:tr w:rsidR="003A6519" w:rsidRPr="00CE726B" w14:paraId="03789C5E" w14:textId="77777777" w:rsidTr="00352AA3">
        <w:trPr>
          <w:trHeight w:val="144"/>
        </w:trPr>
        <w:tc>
          <w:tcPr>
            <w:tcW w:w="5124" w:type="dxa"/>
          </w:tcPr>
          <w:p w14:paraId="6EA0BACE" w14:textId="4C78F228" w:rsidR="003A6519" w:rsidRPr="00DA6371" w:rsidRDefault="003A6519" w:rsidP="003A651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176" w:type="dxa"/>
          </w:tcPr>
          <w:p w14:paraId="272B693F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7716BD4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65428AF7" w14:textId="061A947E" w:rsidR="003A6519" w:rsidRPr="00CE726B" w:rsidRDefault="00315748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4DA1599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B6FB0" w14:textId="37EFAE7A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(1,670)</w:t>
            </w:r>
          </w:p>
        </w:tc>
      </w:tr>
      <w:tr w:rsidR="003A6519" w:rsidRPr="00CE726B" w14:paraId="10966E65" w14:textId="77777777" w:rsidTr="00352AA3">
        <w:trPr>
          <w:trHeight w:val="144"/>
        </w:trPr>
        <w:tc>
          <w:tcPr>
            <w:tcW w:w="5124" w:type="dxa"/>
          </w:tcPr>
          <w:p w14:paraId="45136524" w14:textId="1FE8B098" w:rsidR="003A6519" w:rsidRPr="00DA6371" w:rsidRDefault="003A6519" w:rsidP="003A651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76" w:type="dxa"/>
          </w:tcPr>
          <w:p w14:paraId="141BE940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DD0078E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0BE9B1F" w14:textId="55EF2C41" w:rsidR="003A6519" w:rsidRPr="00315748" w:rsidRDefault="00315748" w:rsidP="003157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57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92,144</w:t>
            </w:r>
          </w:p>
        </w:tc>
        <w:tc>
          <w:tcPr>
            <w:tcW w:w="270" w:type="dxa"/>
          </w:tcPr>
          <w:p w14:paraId="2B51A125" w14:textId="77777777" w:rsidR="003A6519" w:rsidRPr="00506277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FDAB6" w14:textId="41ACF5C1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98,347</w:t>
            </w:r>
          </w:p>
        </w:tc>
      </w:tr>
      <w:tr w:rsidR="003A6519" w:rsidRPr="00CE726B" w14:paraId="6BFB2DB4" w14:textId="77777777" w:rsidTr="00352AA3">
        <w:trPr>
          <w:trHeight w:val="144"/>
        </w:trPr>
        <w:tc>
          <w:tcPr>
            <w:tcW w:w="5124" w:type="dxa"/>
          </w:tcPr>
          <w:p w14:paraId="7615D4B5" w14:textId="2AA6D942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C05D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</w:t>
            </w:r>
            <w:r w:rsidR="00C05D4D"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ิถุนายน</w:t>
            </w:r>
            <w:r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DA6371"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415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F0B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A63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</w:tcPr>
          <w:p w14:paraId="3E8E108D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B1DC12B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F88878E" w14:textId="50F0BFCD" w:rsidR="003A6519" w:rsidRPr="00DD500E" w:rsidRDefault="00315748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7,389,199</w:t>
            </w:r>
          </w:p>
        </w:tc>
        <w:tc>
          <w:tcPr>
            <w:tcW w:w="270" w:type="dxa"/>
          </w:tcPr>
          <w:p w14:paraId="63C53304" w14:textId="77777777" w:rsidR="003A6519" w:rsidRPr="009A0E34" w:rsidRDefault="003A6519" w:rsidP="003A651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4317F7" w14:textId="36A01A6D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7,259,370</w:t>
            </w:r>
          </w:p>
        </w:tc>
      </w:tr>
    </w:tbl>
    <w:p w14:paraId="1E153D77" w14:textId="7B57AF6D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F1EAD2" w14:textId="74CA6ECD" w:rsidR="00BF7A35" w:rsidRDefault="00BF7A35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DBE7C2" w14:textId="19C0BCB8" w:rsidR="00AD0CAC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DA6371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DA6371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7451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2149E9C" w14:textId="77777777" w:rsidR="00CC67C2" w:rsidRPr="00DA6371" w:rsidRDefault="00CC67C2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0B56C663" w14:textId="432F72E6" w:rsidR="00AD0CAC" w:rsidRPr="009346F1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9346F1">
        <w:rPr>
          <w:rFonts w:ascii="Angsana New" w:hAnsi="Angsana New" w:hint="cs"/>
          <w:sz w:val="30"/>
          <w:szCs w:val="30"/>
        </w:rPr>
        <w:t xml:space="preserve">1. </w:t>
      </w:r>
      <w:r w:rsidRPr="009346F1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ลากูน่า ภูเก็ต มีราคาประเมินรวมเท่ากับ </w:t>
      </w:r>
      <w:r w:rsidR="00624225" w:rsidRPr="009346F1">
        <w:rPr>
          <w:rFonts w:ascii="Angsana New" w:hAnsi="Angsana New"/>
          <w:sz w:val="30"/>
          <w:szCs w:val="30"/>
        </w:rPr>
        <w:t>3,009.00</w:t>
      </w:r>
      <w:r w:rsidRPr="009346F1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624225" w:rsidRPr="009346F1">
        <w:rPr>
          <w:rFonts w:ascii="Angsana New" w:hAnsi="Angsana New"/>
          <w:sz w:val="30"/>
          <w:szCs w:val="30"/>
        </w:rPr>
        <w:t>10</w:t>
      </w:r>
      <w:r w:rsidRPr="009346F1">
        <w:rPr>
          <w:rFonts w:ascii="Angsana New" w:hAnsi="Angsana New" w:hint="cs"/>
          <w:sz w:val="30"/>
          <w:szCs w:val="30"/>
        </w:rPr>
        <w:t xml:space="preserve"> </w:t>
      </w:r>
      <w:r w:rsidR="00624225" w:rsidRPr="009346F1">
        <w:rPr>
          <w:rFonts w:ascii="Angsana New" w:hAnsi="Angsana New" w:hint="cs"/>
          <w:sz w:val="30"/>
          <w:szCs w:val="30"/>
          <w:cs/>
        </w:rPr>
        <w:t>พฤษภาคม</w:t>
      </w:r>
      <w:r w:rsidRPr="009346F1">
        <w:rPr>
          <w:rFonts w:ascii="Angsana New" w:hAnsi="Angsana New" w:hint="cs"/>
          <w:sz w:val="30"/>
          <w:szCs w:val="30"/>
          <w:cs/>
        </w:rPr>
        <w:t xml:space="preserve"> </w:t>
      </w:r>
      <w:r w:rsidRPr="009346F1">
        <w:rPr>
          <w:rFonts w:ascii="Angsana New" w:hAnsi="Angsana New" w:hint="cs"/>
          <w:sz w:val="30"/>
          <w:szCs w:val="30"/>
        </w:rPr>
        <w:t>256</w:t>
      </w:r>
      <w:r w:rsidR="00624225" w:rsidRPr="009346F1">
        <w:rPr>
          <w:rFonts w:ascii="Angsana New" w:hAnsi="Angsana New"/>
          <w:sz w:val="30"/>
          <w:szCs w:val="30"/>
        </w:rPr>
        <w:t>6</w:t>
      </w:r>
      <w:r w:rsidRPr="009346F1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624225" w:rsidRPr="009346F1">
        <w:rPr>
          <w:rFonts w:ascii="Angsana New" w:hAnsi="Angsana New" w:hint="cs"/>
          <w:sz w:val="30"/>
          <w:szCs w:val="30"/>
          <w:cs/>
        </w:rPr>
        <w:t>กำไร</w:t>
      </w:r>
      <w:r w:rsidRPr="009346F1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624225" w:rsidRPr="009346F1">
        <w:rPr>
          <w:rFonts w:ascii="Angsana New" w:hAnsi="Angsana New"/>
          <w:sz w:val="30"/>
          <w:szCs w:val="30"/>
        </w:rPr>
        <w:t>70</w:t>
      </w:r>
      <w:r w:rsidRPr="009346F1">
        <w:rPr>
          <w:rFonts w:ascii="Angsana New" w:hAnsi="Angsana New" w:hint="cs"/>
          <w:sz w:val="30"/>
          <w:szCs w:val="30"/>
        </w:rPr>
        <w:t>.</w:t>
      </w:r>
      <w:r w:rsidR="00624225" w:rsidRPr="009346F1">
        <w:rPr>
          <w:rFonts w:ascii="Angsana New" w:hAnsi="Angsana New"/>
          <w:sz w:val="30"/>
          <w:szCs w:val="30"/>
        </w:rPr>
        <w:t>82</w:t>
      </w:r>
      <w:r w:rsidRPr="009346F1">
        <w:rPr>
          <w:rFonts w:ascii="Angsana New" w:hAnsi="Angsana New" w:hint="cs"/>
          <w:sz w:val="30"/>
          <w:szCs w:val="30"/>
        </w:rPr>
        <w:t xml:space="preserve"> </w:t>
      </w:r>
      <w:r w:rsidRPr="009346F1">
        <w:rPr>
          <w:rFonts w:ascii="Angsana New" w:hAnsi="Angsana New" w:hint="cs"/>
          <w:sz w:val="30"/>
          <w:szCs w:val="30"/>
          <w:cs/>
        </w:rPr>
        <w:br/>
        <w:t xml:space="preserve">ล้านบาท </w:t>
      </w:r>
    </w:p>
    <w:p w14:paraId="1B056D54" w14:textId="0C6632C4" w:rsidR="00AD0CAC" w:rsidRPr="00DA6371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9346F1">
        <w:rPr>
          <w:rFonts w:ascii="Angsana New" w:hAnsi="Angsana New" w:hint="cs"/>
          <w:sz w:val="30"/>
          <w:szCs w:val="30"/>
        </w:rPr>
        <w:t xml:space="preserve">2. </w:t>
      </w:r>
      <w:r w:rsidRPr="009346F1">
        <w:rPr>
          <w:rFonts w:ascii="Angsana New" w:hAnsi="Angsana New" w:hint="cs"/>
          <w:sz w:val="30"/>
          <w:szCs w:val="30"/>
          <w:cs/>
        </w:rPr>
        <w:t xml:space="preserve">โครงการโรมแรมดุสิตธานี หัวหิน มีราคาประเมินรวมเท่ากับ </w:t>
      </w:r>
      <w:r w:rsidRPr="009346F1">
        <w:rPr>
          <w:rFonts w:ascii="Angsana New" w:hAnsi="Angsana New" w:hint="cs"/>
          <w:sz w:val="30"/>
          <w:szCs w:val="30"/>
        </w:rPr>
        <w:t>1,1</w:t>
      </w:r>
      <w:r w:rsidR="00624225" w:rsidRPr="009346F1">
        <w:rPr>
          <w:rFonts w:ascii="Angsana New" w:hAnsi="Angsana New"/>
          <w:sz w:val="30"/>
          <w:szCs w:val="30"/>
        </w:rPr>
        <w:t>57</w:t>
      </w:r>
      <w:r w:rsidRPr="009346F1">
        <w:rPr>
          <w:rFonts w:ascii="Angsana New" w:hAnsi="Angsana New" w:hint="cs"/>
          <w:sz w:val="30"/>
          <w:szCs w:val="30"/>
        </w:rPr>
        <w:t>.</w:t>
      </w:r>
      <w:r w:rsidR="00624225" w:rsidRPr="009346F1">
        <w:rPr>
          <w:rFonts w:ascii="Angsana New" w:hAnsi="Angsana New"/>
          <w:sz w:val="30"/>
          <w:szCs w:val="30"/>
        </w:rPr>
        <w:t>00</w:t>
      </w:r>
      <w:r w:rsidRPr="009346F1">
        <w:rPr>
          <w:rFonts w:ascii="Angsana New" w:hAnsi="Angsana New" w:hint="cs"/>
          <w:sz w:val="30"/>
          <w:szCs w:val="30"/>
        </w:rPr>
        <w:t xml:space="preserve"> </w:t>
      </w:r>
      <w:r w:rsidRPr="009346F1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624225" w:rsidRPr="009346F1">
        <w:rPr>
          <w:rFonts w:ascii="Angsana New" w:hAnsi="Angsana New"/>
          <w:sz w:val="30"/>
          <w:szCs w:val="30"/>
        </w:rPr>
        <w:t>10</w:t>
      </w:r>
      <w:r w:rsidRPr="009346F1">
        <w:rPr>
          <w:rFonts w:ascii="Angsana New" w:hAnsi="Angsana New" w:hint="cs"/>
          <w:sz w:val="30"/>
          <w:szCs w:val="30"/>
        </w:rPr>
        <w:t xml:space="preserve"> </w:t>
      </w:r>
      <w:r w:rsidR="00624225" w:rsidRPr="009346F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24225" w:rsidRPr="009346F1">
        <w:rPr>
          <w:rFonts w:ascii="Angsana New" w:hAnsi="Angsana New"/>
          <w:sz w:val="30"/>
          <w:szCs w:val="30"/>
        </w:rPr>
        <w:t>2566</w:t>
      </w:r>
      <w:r w:rsidRPr="009346F1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ทำให้เกิดผลขาดทุนจากการเปลี่ยนแปลงในมูลค่ายุติธรรมจำนวน </w:t>
      </w:r>
      <w:r w:rsidR="00651070" w:rsidRPr="009346F1">
        <w:rPr>
          <w:rFonts w:ascii="Angsana New" w:hAnsi="Angsana New"/>
          <w:sz w:val="30"/>
          <w:szCs w:val="30"/>
        </w:rPr>
        <w:t>60</w:t>
      </w:r>
      <w:r w:rsidRPr="009346F1">
        <w:rPr>
          <w:rFonts w:ascii="Angsana New" w:hAnsi="Angsana New" w:hint="cs"/>
          <w:sz w:val="30"/>
          <w:szCs w:val="30"/>
        </w:rPr>
        <w:t>.2</w:t>
      </w:r>
      <w:r w:rsidR="00651070" w:rsidRPr="009346F1">
        <w:rPr>
          <w:rFonts w:ascii="Angsana New" w:hAnsi="Angsana New"/>
          <w:sz w:val="30"/>
          <w:szCs w:val="30"/>
        </w:rPr>
        <w:t>2</w:t>
      </w:r>
      <w:r w:rsidRPr="009346F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="00D40952" w:rsidRPr="00DA6371">
        <w:rPr>
          <w:rFonts w:ascii="Angsana New" w:hAnsi="Angsana New" w:hint="cs"/>
          <w:sz w:val="30"/>
          <w:szCs w:val="30"/>
          <w:cs/>
        </w:rPr>
        <w:t>และโครงการ</w:t>
      </w:r>
      <w:r w:rsidR="00765393" w:rsidRPr="00DA6371">
        <w:rPr>
          <w:rFonts w:ascii="Angsana New" w:hAnsi="Angsana New" w:hint="cs"/>
          <w:sz w:val="30"/>
          <w:szCs w:val="30"/>
          <w:cs/>
        </w:rPr>
        <w:t>ส่วนขยายของโรงแรมดุสิตธานี หัวหิน</w:t>
      </w:r>
      <w:r w:rsidR="009E069F" w:rsidRPr="00790242">
        <w:rPr>
          <w:rFonts w:ascii="Angsana New" w:hAnsi="Angsana New"/>
          <w:sz w:val="30"/>
          <w:szCs w:val="30"/>
        </w:rPr>
        <w:t xml:space="preserve"> </w:t>
      </w:r>
      <w:r w:rsidR="001E478C" w:rsidRPr="00DA6371">
        <w:rPr>
          <w:rFonts w:ascii="Angsana New" w:hAnsi="Angsana New" w:hint="cs"/>
          <w:sz w:val="30"/>
          <w:szCs w:val="30"/>
          <w:cs/>
        </w:rPr>
        <w:t xml:space="preserve">มีราคาประเมินรวมเท่ากับ </w:t>
      </w:r>
      <w:r w:rsidR="00B551CC" w:rsidRPr="00790242">
        <w:rPr>
          <w:rFonts w:ascii="Angsana New" w:hAnsi="Angsana New"/>
          <w:sz w:val="30"/>
          <w:szCs w:val="30"/>
        </w:rPr>
        <w:t>36</w:t>
      </w:r>
      <w:r w:rsidR="001E478C" w:rsidRPr="00790242">
        <w:rPr>
          <w:rFonts w:ascii="Angsana New" w:hAnsi="Angsana New" w:hint="cs"/>
          <w:sz w:val="30"/>
          <w:szCs w:val="30"/>
        </w:rPr>
        <w:t>.</w:t>
      </w:r>
      <w:r w:rsidR="00B551CC" w:rsidRPr="00790242">
        <w:rPr>
          <w:rFonts w:ascii="Angsana New" w:hAnsi="Angsana New"/>
          <w:sz w:val="30"/>
          <w:szCs w:val="30"/>
        </w:rPr>
        <w:t>90</w:t>
      </w:r>
      <w:r w:rsidR="001E478C" w:rsidRPr="00790242">
        <w:rPr>
          <w:rFonts w:ascii="Angsana New" w:hAnsi="Angsana New" w:hint="cs"/>
          <w:sz w:val="30"/>
          <w:szCs w:val="30"/>
        </w:rPr>
        <w:t xml:space="preserve"> </w:t>
      </w:r>
      <w:r w:rsidR="001E478C" w:rsidRPr="00DA6371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B551CC" w:rsidRPr="00790242">
        <w:rPr>
          <w:rFonts w:ascii="Angsana New" w:hAnsi="Angsana New"/>
          <w:sz w:val="30"/>
          <w:szCs w:val="30"/>
        </w:rPr>
        <w:t>30</w:t>
      </w:r>
      <w:r w:rsidR="001E478C" w:rsidRPr="00790242">
        <w:rPr>
          <w:rFonts w:ascii="Angsana New" w:hAnsi="Angsana New" w:hint="cs"/>
          <w:sz w:val="30"/>
          <w:szCs w:val="30"/>
        </w:rPr>
        <w:t xml:space="preserve"> </w:t>
      </w:r>
      <w:r w:rsidR="00B551CC" w:rsidRPr="00DA6371">
        <w:rPr>
          <w:rFonts w:ascii="Angsana New" w:hAnsi="Angsana New" w:hint="cs"/>
          <w:sz w:val="30"/>
          <w:szCs w:val="30"/>
          <w:cs/>
        </w:rPr>
        <w:t>มีนาคม</w:t>
      </w:r>
      <w:r w:rsidR="001E478C"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="001E478C" w:rsidRPr="00790242">
        <w:rPr>
          <w:rFonts w:ascii="Angsana New" w:hAnsi="Angsana New" w:hint="cs"/>
          <w:sz w:val="30"/>
          <w:szCs w:val="30"/>
        </w:rPr>
        <w:t>256</w:t>
      </w:r>
      <w:r w:rsidR="00B551CC" w:rsidRPr="00790242">
        <w:rPr>
          <w:rFonts w:ascii="Angsana New" w:hAnsi="Angsana New"/>
          <w:sz w:val="30"/>
          <w:szCs w:val="30"/>
        </w:rPr>
        <w:t>6</w:t>
      </w:r>
      <w:r w:rsidR="001E478C" w:rsidRPr="00DA6371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ทำให้เกิดผลขาดทุนจากการเปลี่ยนแปลงในมูลค่ายุติธรรมจำนวน </w:t>
      </w:r>
      <w:r w:rsidR="00B551CC" w:rsidRPr="00790242">
        <w:rPr>
          <w:rFonts w:ascii="Angsana New" w:hAnsi="Angsana New"/>
          <w:sz w:val="30"/>
          <w:szCs w:val="30"/>
        </w:rPr>
        <w:t>0</w:t>
      </w:r>
      <w:r w:rsidR="001E478C" w:rsidRPr="00790242">
        <w:rPr>
          <w:rFonts w:ascii="Angsana New" w:hAnsi="Angsana New" w:hint="cs"/>
          <w:sz w:val="30"/>
          <w:szCs w:val="30"/>
        </w:rPr>
        <w:t>.</w:t>
      </w:r>
      <w:r w:rsidR="00B551CC" w:rsidRPr="00790242">
        <w:rPr>
          <w:rFonts w:ascii="Angsana New" w:hAnsi="Angsana New"/>
          <w:sz w:val="30"/>
          <w:szCs w:val="30"/>
        </w:rPr>
        <w:t>5</w:t>
      </w:r>
      <w:r w:rsidR="0074697B" w:rsidRPr="00790242">
        <w:rPr>
          <w:rFonts w:ascii="Angsana New" w:hAnsi="Angsana New"/>
          <w:sz w:val="30"/>
          <w:szCs w:val="30"/>
        </w:rPr>
        <w:t>6</w:t>
      </w:r>
      <w:r w:rsidR="001E478C" w:rsidRPr="00DA637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E478C">
        <w:rPr>
          <w:rFonts w:ascii="Angsana New" w:hAnsi="Angsana New"/>
          <w:sz w:val="30"/>
          <w:szCs w:val="30"/>
        </w:rPr>
        <w:t xml:space="preserve"> </w:t>
      </w:r>
    </w:p>
    <w:p w14:paraId="3A3FED2F" w14:textId="36230D63" w:rsidR="00AD0CAC" w:rsidRPr="00DA6371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2556D3">
        <w:rPr>
          <w:rFonts w:ascii="Angsana New" w:hAnsi="Angsana New" w:hint="cs"/>
          <w:sz w:val="30"/>
          <w:szCs w:val="30"/>
        </w:rPr>
        <w:t>3.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DA6371">
        <w:rPr>
          <w:rFonts w:ascii="Angsana New" w:hAnsi="Angsana New"/>
          <w:sz w:val="30"/>
          <w:szCs w:val="30"/>
          <w:cs/>
        </w:rPr>
        <w:t xml:space="preserve">ดุสิตดีทู เชียงใหม่ มีราคาประเมินรวมเท่ากับ </w:t>
      </w:r>
      <w:r w:rsidRPr="002556D3">
        <w:rPr>
          <w:rFonts w:ascii="Angsana New" w:hAnsi="Angsana New"/>
          <w:sz w:val="30"/>
          <w:szCs w:val="30"/>
        </w:rPr>
        <w:t>419.06</w:t>
      </w:r>
      <w:r w:rsidRPr="00DA637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DA6371">
        <w:rPr>
          <w:rFonts w:ascii="Angsana New" w:hAnsi="Angsana New" w:hint="cs"/>
          <w:sz w:val="30"/>
          <w:szCs w:val="30"/>
          <w:cs/>
        </w:rPr>
        <w:t>ื่</w:t>
      </w:r>
      <w:r w:rsidRPr="00DA6371">
        <w:rPr>
          <w:rFonts w:ascii="Angsana New" w:hAnsi="Angsana New"/>
          <w:sz w:val="30"/>
          <w:szCs w:val="30"/>
          <w:cs/>
        </w:rPr>
        <w:t>อวันท</w:t>
      </w:r>
      <w:r w:rsidRPr="00DA6371">
        <w:rPr>
          <w:rFonts w:ascii="Angsana New" w:hAnsi="Angsana New" w:hint="cs"/>
          <w:sz w:val="30"/>
          <w:szCs w:val="30"/>
          <w:cs/>
        </w:rPr>
        <w:t xml:space="preserve">ี่ </w:t>
      </w:r>
      <w:r w:rsidRPr="002556D3">
        <w:rPr>
          <w:rFonts w:ascii="Angsana New" w:hAnsi="Angsana New" w:hint="cs"/>
          <w:sz w:val="30"/>
          <w:szCs w:val="30"/>
        </w:rPr>
        <w:t xml:space="preserve">12 </w:t>
      </w:r>
      <w:r w:rsidRPr="00DA6371">
        <w:rPr>
          <w:rFonts w:ascii="Angsana New" w:hAnsi="Angsana New" w:hint="cs"/>
          <w:sz w:val="30"/>
          <w:szCs w:val="30"/>
          <w:cs/>
        </w:rPr>
        <w:t>ตุลาคม</w:t>
      </w:r>
      <w:r w:rsidRPr="00DA6371">
        <w:rPr>
          <w:rFonts w:ascii="Angsana New" w:hAnsi="Angsana New"/>
          <w:sz w:val="30"/>
          <w:szCs w:val="30"/>
          <w:cs/>
        </w:rPr>
        <w:t xml:space="preserve"> </w:t>
      </w:r>
      <w:r w:rsidRPr="002556D3">
        <w:rPr>
          <w:rFonts w:ascii="Angsana New" w:hAnsi="Angsana New"/>
          <w:sz w:val="30"/>
          <w:szCs w:val="30"/>
        </w:rPr>
        <w:t>256</w:t>
      </w:r>
      <w:r w:rsidRPr="002556D3">
        <w:rPr>
          <w:rFonts w:ascii="Angsana New" w:hAnsi="Angsana New" w:hint="cs"/>
          <w:sz w:val="30"/>
          <w:szCs w:val="30"/>
        </w:rPr>
        <w:t xml:space="preserve">5 </w:t>
      </w:r>
      <w:r w:rsidRPr="00DA6371">
        <w:rPr>
          <w:rFonts w:ascii="Angsana New" w:hAnsi="Angsana New"/>
          <w:sz w:val="30"/>
          <w:szCs w:val="30"/>
          <w:cs/>
        </w:rPr>
        <w:t xml:space="preserve">ทำให้เกิดผลกำไรจากการเปลี่ยนแปลงในมูลค่ายุติธรรมจำนวน </w:t>
      </w:r>
      <w:r>
        <w:rPr>
          <w:rFonts w:ascii="Angsana New" w:hAnsi="Angsana New"/>
          <w:sz w:val="30"/>
          <w:szCs w:val="30"/>
        </w:rPr>
        <w:t>3.25</w:t>
      </w:r>
      <w:r w:rsidRPr="002556D3">
        <w:rPr>
          <w:rFonts w:ascii="Angsana New" w:hAnsi="Angsana New" w:hint="cs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ล้าน</w:t>
      </w:r>
      <w:r w:rsidRPr="00DA6371">
        <w:rPr>
          <w:rFonts w:ascii="Angsana New" w:hAnsi="Angsana New"/>
          <w:sz w:val="30"/>
          <w:szCs w:val="30"/>
          <w:cs/>
        </w:rPr>
        <w:t>บาท</w:t>
      </w:r>
      <w:r w:rsidR="00F56FE5">
        <w:rPr>
          <w:rFonts w:ascii="Angsana New" w:hAnsi="Angsana New"/>
          <w:sz w:val="30"/>
          <w:szCs w:val="30"/>
        </w:rPr>
        <w:t xml:space="preserve"> </w:t>
      </w:r>
      <w:r w:rsidR="00F56FE5" w:rsidRPr="00DA6371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DA3632">
        <w:rPr>
          <w:rFonts w:ascii="Angsana New" w:hAnsi="Angsana New"/>
          <w:sz w:val="30"/>
          <w:szCs w:val="30"/>
        </w:rPr>
        <w:br/>
      </w:r>
      <w:r w:rsidR="00F56FE5" w:rsidRPr="00DA637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56FE5">
        <w:rPr>
          <w:rFonts w:ascii="Angsana New" w:hAnsi="Angsana New"/>
          <w:sz w:val="30"/>
          <w:szCs w:val="30"/>
        </w:rPr>
        <w:t xml:space="preserve">28 </w:t>
      </w:r>
      <w:r w:rsidR="00F56FE5" w:rsidRPr="00DA63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56FE5">
        <w:rPr>
          <w:rFonts w:ascii="Angsana New" w:hAnsi="Angsana New"/>
          <w:sz w:val="30"/>
          <w:szCs w:val="30"/>
        </w:rPr>
        <w:t xml:space="preserve">2565 </w:t>
      </w:r>
      <w:r w:rsidR="00F56FE5" w:rsidRPr="00DA6371">
        <w:rPr>
          <w:rFonts w:ascii="Angsana New" w:hAnsi="Angsana New" w:hint="cs"/>
          <w:sz w:val="30"/>
          <w:szCs w:val="30"/>
          <w:cs/>
        </w:rPr>
        <w:t>กองทรัสต์ขายโรงแรมดังกล่าวให้กับบุคคลภายนอกแล้ว</w:t>
      </w:r>
    </w:p>
    <w:p w14:paraId="417AEA5B" w14:textId="77777777" w:rsidR="00AD0CAC" w:rsidRPr="00DA6371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2556D3">
        <w:rPr>
          <w:rFonts w:ascii="Angsana New" w:hAnsi="Angsana New"/>
          <w:sz w:val="30"/>
          <w:szCs w:val="30"/>
        </w:rPr>
        <w:t xml:space="preserve">4. </w:t>
      </w:r>
      <w:r w:rsidRPr="00DA6371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DA6371">
        <w:rPr>
          <w:rFonts w:ascii="Angsana New" w:hAnsi="Angsana New"/>
          <w:sz w:val="30"/>
          <w:szCs w:val="30"/>
          <w:cs/>
        </w:rPr>
        <w:t>ดุสิต</w:t>
      </w:r>
      <w:r w:rsidRPr="00DA6371">
        <w:rPr>
          <w:rFonts w:ascii="Angsana New" w:hAnsi="Angsana New" w:hint="cs"/>
          <w:sz w:val="30"/>
          <w:szCs w:val="30"/>
          <w:cs/>
        </w:rPr>
        <w:t>ธานี มัลดีฟส์</w:t>
      </w:r>
      <w:r w:rsidRPr="00DA6371">
        <w:rPr>
          <w:rFonts w:ascii="Angsana New" w:hAnsi="Angsana New"/>
          <w:sz w:val="30"/>
          <w:szCs w:val="30"/>
          <w:cs/>
        </w:rPr>
        <w:t xml:space="preserve"> มีราคาประเมินรวมเท่ากับ </w:t>
      </w:r>
      <w:r w:rsidRPr="002556D3">
        <w:rPr>
          <w:rFonts w:ascii="Angsana New" w:hAnsi="Angsana New"/>
          <w:sz w:val="30"/>
          <w:szCs w:val="30"/>
        </w:rPr>
        <w:t>79.14</w:t>
      </w:r>
      <w:r w:rsidRPr="00DA6371">
        <w:rPr>
          <w:rFonts w:ascii="Angsana New" w:hAnsi="Angsana New"/>
          <w:sz w:val="30"/>
          <w:szCs w:val="30"/>
          <w:cs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ล้าน</w:t>
      </w:r>
      <w:r w:rsidRPr="00DA6371">
        <w:rPr>
          <w:rFonts w:ascii="Angsana New" w:hAnsi="Angsana New"/>
          <w:sz w:val="30"/>
          <w:szCs w:val="30"/>
          <w:cs/>
        </w:rPr>
        <w:t>ดอลล</w:t>
      </w:r>
      <w:r w:rsidRPr="00DA6371">
        <w:rPr>
          <w:rFonts w:ascii="Angsana New" w:hAnsi="Angsana New" w:hint="cs"/>
          <w:sz w:val="30"/>
          <w:szCs w:val="30"/>
          <w:cs/>
        </w:rPr>
        <w:t>่</w:t>
      </w:r>
      <w:r w:rsidRPr="00DA6371">
        <w:rPr>
          <w:rFonts w:ascii="Angsana New" w:hAnsi="Angsana New"/>
          <w:sz w:val="30"/>
          <w:szCs w:val="30"/>
          <w:cs/>
        </w:rPr>
        <w:t>าร์สหรัฐ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DA6371">
        <w:rPr>
          <w:rFonts w:ascii="Angsana New" w:hAnsi="Angsana New" w:hint="cs"/>
          <w:sz w:val="30"/>
          <w:szCs w:val="30"/>
          <w:cs/>
        </w:rPr>
        <w:t>ื่</w:t>
      </w:r>
      <w:r w:rsidRPr="00DA6371">
        <w:rPr>
          <w:rFonts w:ascii="Angsana New" w:hAnsi="Angsana New"/>
          <w:sz w:val="30"/>
          <w:szCs w:val="30"/>
          <w:cs/>
        </w:rPr>
        <w:t>อวันท</w:t>
      </w:r>
      <w:r w:rsidRPr="00DA6371">
        <w:rPr>
          <w:rFonts w:ascii="Angsana New" w:hAnsi="Angsana New" w:hint="cs"/>
          <w:sz w:val="30"/>
          <w:szCs w:val="30"/>
          <w:cs/>
        </w:rPr>
        <w:t xml:space="preserve">ี่ </w:t>
      </w:r>
      <w:r w:rsidRPr="002556D3">
        <w:rPr>
          <w:rFonts w:ascii="Angsana New" w:hAnsi="Angsana New"/>
          <w:sz w:val="30"/>
          <w:szCs w:val="30"/>
        </w:rPr>
        <w:t xml:space="preserve">31 </w:t>
      </w:r>
      <w:r w:rsidRPr="00DA6371">
        <w:rPr>
          <w:rFonts w:ascii="Angsana New" w:hAnsi="Angsana New" w:hint="cs"/>
          <w:sz w:val="30"/>
          <w:szCs w:val="30"/>
          <w:cs/>
        </w:rPr>
        <w:t>ธันวาคม</w:t>
      </w:r>
      <w:r w:rsidRPr="00DA6371">
        <w:rPr>
          <w:rFonts w:ascii="Angsana New" w:hAnsi="Angsana New"/>
          <w:sz w:val="30"/>
          <w:szCs w:val="30"/>
          <w:cs/>
        </w:rPr>
        <w:t xml:space="preserve"> </w:t>
      </w:r>
      <w:r w:rsidRPr="002556D3">
        <w:rPr>
          <w:rFonts w:ascii="Angsana New" w:hAnsi="Angsana New"/>
          <w:sz w:val="30"/>
          <w:szCs w:val="30"/>
        </w:rPr>
        <w:t>2565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ทำให้เกิดผล</w:t>
      </w:r>
      <w:r w:rsidRPr="00DA6371">
        <w:rPr>
          <w:rFonts w:ascii="Angsana New" w:hAnsi="Angsana New" w:hint="cs"/>
          <w:sz w:val="30"/>
          <w:szCs w:val="30"/>
          <w:cs/>
        </w:rPr>
        <w:t>กำไร</w:t>
      </w:r>
      <w:r w:rsidRPr="00DA6371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>
        <w:rPr>
          <w:rFonts w:ascii="Angsana New" w:hAnsi="Angsana New"/>
          <w:sz w:val="30"/>
          <w:szCs w:val="30"/>
        </w:rPr>
        <w:t>0.005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ล้าน</w:t>
      </w:r>
      <w:r w:rsidRPr="00DA6371">
        <w:rPr>
          <w:rFonts w:ascii="Angsana New" w:hAnsi="Angsana New"/>
          <w:sz w:val="30"/>
          <w:szCs w:val="30"/>
          <w:cs/>
        </w:rPr>
        <w:t>ดอลล</w:t>
      </w:r>
      <w:r w:rsidRPr="00DA6371">
        <w:rPr>
          <w:rFonts w:ascii="Angsana New" w:hAnsi="Angsana New" w:hint="cs"/>
          <w:sz w:val="30"/>
          <w:szCs w:val="30"/>
          <w:cs/>
        </w:rPr>
        <w:t>่</w:t>
      </w:r>
      <w:r w:rsidRPr="00DA6371">
        <w:rPr>
          <w:rFonts w:ascii="Angsana New" w:hAnsi="Angsana New"/>
          <w:sz w:val="30"/>
          <w:szCs w:val="30"/>
          <w:cs/>
        </w:rPr>
        <w:t>าร์สหรัฐ</w:t>
      </w:r>
      <w:r w:rsidRPr="00DA6371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Pr="002556D3">
        <w:rPr>
          <w:rFonts w:ascii="Angsana New" w:hAnsi="Angsana New" w:hint="cs"/>
          <w:sz w:val="30"/>
          <w:szCs w:val="30"/>
        </w:rPr>
        <w:t>0.16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ล้านบาท</w:t>
      </w:r>
    </w:p>
    <w:p w14:paraId="150999B3" w14:textId="2C5A18CF" w:rsidR="00BF7A35" w:rsidRPr="00A60B78" w:rsidRDefault="00BF7A35" w:rsidP="00A60B7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590"/>
      </w:tblGrid>
      <w:tr w:rsidR="00A52EF1" w:rsidRPr="00771028" w14:paraId="1FE6C820" w14:textId="77777777" w:rsidTr="00D42497">
        <w:trPr>
          <w:trHeight w:val="720"/>
          <w:tblHeader/>
        </w:trPr>
        <w:tc>
          <w:tcPr>
            <w:tcW w:w="4770" w:type="dxa"/>
            <w:vAlign w:val="bottom"/>
          </w:tcPr>
          <w:p w14:paraId="34D93633" w14:textId="77777777" w:rsidR="00A52EF1" w:rsidRPr="00771028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2467416"/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0C01109B" w14:textId="77777777" w:rsidR="00A52EF1" w:rsidRPr="00DA6371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52EF1" w:rsidRPr="00414C71" w14:paraId="6AA4DAD7" w14:textId="77777777" w:rsidTr="00D42497">
        <w:trPr>
          <w:trHeight w:val="720"/>
        </w:trPr>
        <w:tc>
          <w:tcPr>
            <w:tcW w:w="4770" w:type="dxa"/>
          </w:tcPr>
          <w:p w14:paraId="739847D7" w14:textId="2E20A9E9" w:rsidR="00A52EF1" w:rsidRPr="00F87B5F" w:rsidRDefault="00A52EF1" w:rsidP="00B6676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7B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F87B5F">
              <w:rPr>
                <w:rFonts w:asciiTheme="majorBidi" w:hAnsiTheme="majorBidi" w:cstheme="majorBidi"/>
                <w:sz w:val="30"/>
                <w:szCs w:val="30"/>
              </w:rPr>
              <w:t>(256</w:t>
            </w:r>
            <w:r w:rsidR="00FE3D64" w:rsidRPr="00F87B5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87B5F">
              <w:rPr>
                <w:rFonts w:asciiTheme="majorBidi" w:hAnsiTheme="majorBidi" w:cstheme="majorBidi"/>
                <w:sz w:val="30"/>
                <w:szCs w:val="30"/>
              </w:rPr>
              <w:t>: 2%-</w:t>
            </w:r>
            <w:r w:rsidR="008054E5" w:rsidRPr="00F87B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87B5F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DA3632" w:rsidRPr="00F87B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B5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87B5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701B51" w:rsidRPr="00F87B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30EF" w:rsidRPr="00F87B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1B51" w:rsidRPr="00F87B5F">
              <w:rPr>
                <w:rFonts w:asciiTheme="majorBidi" w:hAnsiTheme="majorBidi" w:cstheme="majorBidi"/>
                <w:sz w:val="30"/>
                <w:szCs w:val="30"/>
              </w:rPr>
              <w:t xml:space="preserve">: 2%-3% </w:t>
            </w:r>
            <w:r w:rsidR="00701B51" w:rsidRPr="00F87B5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โดยมีการปรับลดอัตราค่าห้องพัก</w:t>
            </w:r>
            <w:r w:rsidR="00DA3632" w:rsidRPr="00F87B5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701B51" w:rsidRPr="00F87B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ลดลงเนื่องจากสถานการณ์ </w:t>
            </w:r>
            <w:r w:rsidR="00701B51" w:rsidRPr="00F87B5F">
              <w:rPr>
                <w:rFonts w:asciiTheme="majorBidi" w:hAnsiTheme="majorBidi" w:cstheme="majorBidi"/>
                <w:sz w:val="30"/>
                <w:szCs w:val="30"/>
              </w:rPr>
              <w:t xml:space="preserve">COVID-19 </w:t>
            </w:r>
            <w:r w:rsidR="00701B51" w:rsidRPr="00F87B5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ในช่วงปี</w:t>
            </w:r>
            <w:r w:rsidR="00DA3632" w:rsidRPr="00F87B5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="00701B51" w:rsidRPr="00F87B5F">
              <w:rPr>
                <w:rFonts w:asciiTheme="majorBidi" w:hAnsiTheme="majorBidi" w:cstheme="majorBidi"/>
                <w:sz w:val="30"/>
                <w:szCs w:val="30"/>
              </w:rPr>
              <w:t xml:space="preserve"> 2565-2567 </w:t>
            </w:r>
            <w:r w:rsidR="00701B51" w:rsidRPr="00F87B5F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701B51" w:rsidRPr="00F87B5F">
              <w:rPr>
                <w:rFonts w:asciiTheme="majorBidi" w:hAnsiTheme="majorBidi" w:cstheme="majorBidi"/>
                <w:sz w:val="30"/>
                <w:szCs w:val="30"/>
              </w:rPr>
              <w:t xml:space="preserve">-40% </w:t>
            </w:r>
            <w:r w:rsidR="00701B51" w:rsidRPr="00F87B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701B51" w:rsidRPr="00F87B5F">
              <w:rPr>
                <w:rFonts w:asciiTheme="majorBidi" w:hAnsiTheme="majorBidi" w:cstheme="majorBidi"/>
                <w:sz w:val="30"/>
                <w:szCs w:val="30"/>
              </w:rPr>
              <w:t>-10%</w:t>
            </w:r>
            <w:r w:rsidR="00701B51" w:rsidRPr="00F87B5F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 w:rsidR="00A45AB0" w:rsidRPr="00F87B5F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  <w:p w14:paraId="3409099A" w14:textId="39479257" w:rsidR="00A52EF1" w:rsidRPr="00F87B5F" w:rsidRDefault="00A52EF1" w:rsidP="00EE295E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7B5F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F87B5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87B5F">
              <w:rPr>
                <w:rFonts w:asciiTheme="majorBidi" w:hAnsiTheme="majorBidi"/>
                <w:sz w:val="30"/>
                <w:szCs w:val="30"/>
              </w:rPr>
              <w:t>(256</w:t>
            </w:r>
            <w:r w:rsidR="00671EB9" w:rsidRPr="00F87B5F">
              <w:rPr>
                <w:rFonts w:asciiTheme="majorBidi" w:hAnsiTheme="majorBidi"/>
                <w:sz w:val="30"/>
                <w:szCs w:val="30"/>
              </w:rPr>
              <w:t>6</w:t>
            </w:r>
            <w:r w:rsidRPr="00F87B5F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="00F87B5F" w:rsidRPr="00F87B5F">
              <w:rPr>
                <w:rFonts w:asciiTheme="majorBidi" w:hAnsiTheme="majorBidi"/>
                <w:sz w:val="30"/>
                <w:szCs w:val="30"/>
              </w:rPr>
              <w:t>5</w:t>
            </w:r>
            <w:r w:rsidRPr="00F87B5F">
              <w:rPr>
                <w:rFonts w:asciiTheme="majorBidi" w:hAnsiTheme="majorBidi"/>
                <w:sz w:val="30"/>
                <w:szCs w:val="30"/>
              </w:rPr>
              <w:t>0%-</w:t>
            </w:r>
            <w:r w:rsidR="00092E9E" w:rsidRPr="00F87B5F">
              <w:rPr>
                <w:rFonts w:asciiTheme="majorBidi" w:hAnsiTheme="majorBidi"/>
                <w:sz w:val="30"/>
                <w:szCs w:val="30"/>
              </w:rPr>
              <w:t>9</w:t>
            </w:r>
            <w:r w:rsidR="008054E5" w:rsidRPr="00F87B5F">
              <w:rPr>
                <w:rFonts w:asciiTheme="majorBidi" w:hAnsiTheme="majorBidi"/>
                <w:sz w:val="30"/>
                <w:szCs w:val="30"/>
              </w:rPr>
              <w:t>5</w:t>
            </w:r>
            <w:r w:rsidRPr="00F87B5F">
              <w:rPr>
                <w:rFonts w:asciiTheme="majorBidi" w:hAnsiTheme="majorBidi"/>
                <w:sz w:val="30"/>
                <w:szCs w:val="30"/>
              </w:rPr>
              <w:t xml:space="preserve">%, </w:t>
            </w:r>
            <w:r w:rsidR="00B31F19" w:rsidRPr="00F87B5F">
              <w:rPr>
                <w:rFonts w:asciiTheme="majorBidi" w:hAnsiTheme="majorBidi"/>
                <w:sz w:val="30"/>
                <w:szCs w:val="30"/>
              </w:rPr>
              <w:t>2565: 30%-80%</w:t>
            </w:r>
            <w:r w:rsidR="00B31F19" w:rsidRPr="00F87B5F">
              <w:rPr>
                <w:rFonts w:asciiTheme="majorBidi" w:hAnsiTheme="majorBidi" w:hint="cs"/>
                <w:sz w:val="30"/>
                <w:szCs w:val="30"/>
              </w:rPr>
              <w:t>)</w:t>
            </w:r>
          </w:p>
          <w:p w14:paraId="59C23495" w14:textId="1A26BBBC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7B5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Pr="00F87B5F">
              <w:rPr>
                <w:rFonts w:asciiTheme="majorBidi" w:hAnsiTheme="majorBidi" w:cstheme="majorBidi"/>
                <w:sz w:val="30"/>
                <w:szCs w:val="30"/>
              </w:rPr>
              <w:t xml:space="preserve"> (256</w:t>
            </w:r>
            <w:r w:rsidR="0001215E" w:rsidRPr="00F87B5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87B5F">
              <w:rPr>
                <w:rFonts w:asciiTheme="majorBidi" w:hAnsiTheme="majorBidi" w:cstheme="majorBidi"/>
                <w:sz w:val="30"/>
                <w:szCs w:val="30"/>
              </w:rPr>
              <w:t>: 9%-11%, 256</w:t>
            </w:r>
            <w:r w:rsidR="00F66E9C" w:rsidRPr="00F87B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87B5F">
              <w:rPr>
                <w:rFonts w:asciiTheme="majorBidi" w:hAnsiTheme="majorBidi" w:cstheme="majorBidi"/>
                <w:sz w:val="30"/>
                <w:szCs w:val="30"/>
              </w:rPr>
              <w:t>: 9%-11%)</w:t>
            </w:r>
          </w:p>
        </w:tc>
        <w:tc>
          <w:tcPr>
            <w:tcW w:w="4590" w:type="dxa"/>
          </w:tcPr>
          <w:p w14:paraId="0A681797" w14:textId="77777777" w:rsidR="00A52EF1" w:rsidRPr="00771028" w:rsidRDefault="00A52EF1" w:rsidP="00D424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65DBF11" w14:textId="77777777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6577C664" w14:textId="77777777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3F02D4A7" w14:textId="77777777" w:rsidR="00A52EF1" w:rsidRPr="00DA6371" w:rsidRDefault="00A52EF1" w:rsidP="00A52E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2238A7F" w14:textId="77777777" w:rsidR="00CE4EC5" w:rsidRDefault="00CE4EC5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02F3591B" w14:textId="652F5BBB" w:rsidR="006D5263" w:rsidRPr="00E41E22" w:rsidRDefault="006D5263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DA6371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DA6371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DA6371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="005652A9" w:rsidRPr="00DA6371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5652A9" w:rsidRPr="00DA6371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</w:t>
      </w:r>
      <w:r w:rsidRPr="00DA6371">
        <w:rPr>
          <w:rFonts w:ascii="Angsana New" w:hAnsi="Angsana New" w:cstheme="majorBidi"/>
          <w:sz w:val="30"/>
          <w:szCs w:val="30"/>
          <w:cs/>
        </w:rPr>
        <w:t xml:space="preserve"> ได้จดจำนองเป็นประกันเงินกู้ยืมกับสถาบันการเงินตามที่กล่าวในหมายเหตุ</w:t>
      </w:r>
      <w:r w:rsidR="00E41E22" w:rsidRPr="00DA6371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DA6371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="00A52EF1">
        <w:rPr>
          <w:rFonts w:ascii="Angsana New" w:hAnsi="Angsana New" w:cstheme="majorBidi"/>
          <w:sz w:val="30"/>
          <w:szCs w:val="30"/>
        </w:rPr>
        <w:t>5</w:t>
      </w:r>
      <w:r w:rsidRPr="00E41E22">
        <w:rPr>
          <w:rFonts w:ascii="Angsana New" w:hAnsi="Angsana New" w:cstheme="majorBidi"/>
          <w:sz w:val="30"/>
          <w:szCs w:val="30"/>
        </w:rPr>
        <w:t xml:space="preserve"> </w:t>
      </w:r>
    </w:p>
    <w:bookmarkEnd w:id="1"/>
    <w:p w14:paraId="01287361" w14:textId="138F4316" w:rsidR="00497450" w:rsidRDefault="0049745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4D9AA2B4" w14:textId="50BA73A7" w:rsidR="006D5263" w:rsidRPr="00DA6371" w:rsidRDefault="00BB7265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 w:hint="cs"/>
          <w:sz w:val="30"/>
          <w:szCs w:val="30"/>
          <w:cs/>
        </w:rPr>
        <w:t>ค่าใช้จ่ายรอตัดบัญชี</w:t>
      </w:r>
    </w:p>
    <w:p w14:paraId="4060A13E" w14:textId="77777777" w:rsidR="006D5263" w:rsidRPr="00326711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530"/>
      </w:tblGrid>
      <w:tr w:rsidR="006D5263" w:rsidRPr="00963BC8" w14:paraId="3D4DDDD4" w14:textId="77777777" w:rsidTr="00D37403">
        <w:tc>
          <w:tcPr>
            <w:tcW w:w="5103" w:type="dxa"/>
            <w:shd w:val="clear" w:color="auto" w:fill="auto"/>
          </w:tcPr>
          <w:p w14:paraId="561696CC" w14:textId="77777777" w:rsidR="006D5263" w:rsidRPr="00CE726B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BA3F0B1" w14:textId="77777777" w:rsidR="006D5263" w:rsidRPr="00963BC8" w:rsidRDefault="006D5263" w:rsidP="00D37403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</w:tcPr>
          <w:p w14:paraId="1B559550" w14:textId="77777777" w:rsidR="006D5263" w:rsidRPr="00963BC8" w:rsidRDefault="006D5263" w:rsidP="00D3740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963BC8" w14:paraId="2177BEC0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6F43D798" w14:textId="5AAFA268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A522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430" w:type="dxa"/>
          </w:tcPr>
          <w:p w14:paraId="18B2CA4C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0784A0" w14:textId="3D8B0570" w:rsidR="006D5263" w:rsidRPr="00963BC8" w:rsidRDefault="00D36D09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20,492</w:t>
            </w:r>
          </w:p>
        </w:tc>
      </w:tr>
      <w:tr w:rsidR="006D5263" w:rsidRPr="00963BC8" w14:paraId="17AB75F7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09DD9050" w14:textId="77777777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DA637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13F60842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A7927B" w14:textId="5D4016AD" w:rsidR="006D5263" w:rsidRPr="00963BC8" w:rsidRDefault="002C36DF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6DF">
              <w:rPr>
                <w:rFonts w:asciiTheme="majorBidi" w:hAnsiTheme="majorBidi" w:cstheme="majorBidi"/>
                <w:sz w:val="30"/>
                <w:szCs w:val="30"/>
              </w:rPr>
              <w:t>(5,869)</w:t>
            </w:r>
          </w:p>
        </w:tc>
      </w:tr>
      <w:tr w:rsidR="006D5263" w:rsidRPr="00963BC8" w14:paraId="445485A2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27D9532F" w14:textId="6115EDA2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93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893767"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522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0" w:type="dxa"/>
          </w:tcPr>
          <w:p w14:paraId="5758EC5E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70B821" w14:textId="5B57F0A5" w:rsidR="006D5263" w:rsidRPr="00963BC8" w:rsidRDefault="002C36DF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6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14,623</w:t>
            </w:r>
          </w:p>
        </w:tc>
      </w:tr>
    </w:tbl>
    <w:p w14:paraId="799761CD" w14:textId="77777777" w:rsidR="006D5263" w:rsidRPr="00326711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00064" w14:textId="12805002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หาก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กองทรัสต์ต้องรับรู้ค่าใช้จ่ายรอตัดบัญชีดังกล่าวเป็นค่าใช้จ่ายทั้งจำนวน ณ วันที่ </w:t>
      </w:r>
      <w:r w:rsidR="0014689C">
        <w:rPr>
          <w:rFonts w:asciiTheme="majorBidi" w:hAnsiTheme="majorBidi" w:cstheme="majorBidi"/>
          <w:sz w:val="30"/>
          <w:szCs w:val="30"/>
        </w:rPr>
        <w:t xml:space="preserve">30 </w:t>
      </w:r>
      <w:r w:rsidR="0014689C" w:rsidRPr="00DA637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264">
        <w:rPr>
          <w:rFonts w:asciiTheme="majorBidi" w:hAnsiTheme="majorBidi" w:cstheme="majorBidi"/>
          <w:sz w:val="30"/>
          <w:szCs w:val="30"/>
        </w:rPr>
        <w:t>256</w:t>
      </w:r>
      <w:r w:rsidR="00C253D9">
        <w:rPr>
          <w:rFonts w:asciiTheme="majorBidi" w:hAnsiTheme="majorBidi" w:cstheme="majorBidi"/>
          <w:sz w:val="30"/>
          <w:szCs w:val="30"/>
        </w:rPr>
        <w:t xml:space="preserve">6 </w:t>
      </w:r>
      <w:r w:rsidR="00C253D9">
        <w:rPr>
          <w:rFonts w:asciiTheme="majorBidi" w:hAnsiTheme="majorBidi" w:cstheme="majorBidi"/>
          <w:sz w:val="30"/>
          <w:szCs w:val="30"/>
        </w:rPr>
        <w:br/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กองทรัสต์จะมีมูลค่าสินทรัพย์สุทธิคงเหลือเท่ากับ </w:t>
      </w:r>
      <w:r w:rsidR="004945FD" w:rsidRPr="004945FD">
        <w:rPr>
          <w:rFonts w:asciiTheme="majorBidi" w:hAnsiTheme="majorBidi" w:cstheme="majorBidi"/>
          <w:sz w:val="30"/>
          <w:szCs w:val="30"/>
        </w:rPr>
        <w:t xml:space="preserve">5,749.71 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4945FD" w:rsidRPr="004945FD">
        <w:rPr>
          <w:rFonts w:asciiTheme="majorBidi" w:hAnsiTheme="majorBidi" w:cstheme="majorBidi"/>
          <w:sz w:val="30"/>
          <w:szCs w:val="30"/>
          <w:lang w:val="en-GB"/>
        </w:rPr>
        <w:t xml:space="preserve">8.0811 </w:t>
      </w:r>
      <w:r w:rsidRPr="00DA6371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5F36030C" w14:textId="77777777" w:rsidR="004C2BB0" w:rsidRPr="00DA6371" w:rsidRDefault="004C2BB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AB10D0" w14:textId="48AB1876" w:rsidR="006D5263" w:rsidRPr="00DA6371" w:rsidRDefault="00EC2C99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6D5263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59B0D0C1" w14:textId="77777777" w:rsidR="006D5263" w:rsidRPr="00DA3632" w:rsidRDefault="006D5263" w:rsidP="00780AF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8FDBC" w14:textId="1AB40451" w:rsidR="00780AFB" w:rsidRDefault="00780AFB" w:rsidP="00780AF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>
        <w:rPr>
          <w:rFonts w:asciiTheme="majorBidi" w:hAnsiTheme="majorBidi" w:cstheme="majorBidi" w:hint="cs"/>
          <w:sz w:val="30"/>
          <w:szCs w:val="30"/>
        </w:rPr>
        <w:t>23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>
        <w:rPr>
          <w:rFonts w:asciiTheme="majorBidi" w:hAnsiTheme="majorBidi" w:cstheme="majorBidi" w:hint="cs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lang w:val="en-GB"/>
        </w:rPr>
        <w:t>,</w:t>
      </w:r>
      <w:r>
        <w:rPr>
          <w:rFonts w:asciiTheme="majorBidi" w:hAnsiTheme="majorBidi" w:cstheme="majorBidi" w:hint="cs"/>
          <w:sz w:val="30"/>
          <w:szCs w:val="30"/>
        </w:rPr>
        <w:t>944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21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ล้านบาท ณ วันที่ </w:t>
      </w:r>
      <w:r>
        <w:rPr>
          <w:rFonts w:asciiTheme="majorBidi" w:hAnsiTheme="majorBidi" w:cstheme="majorBidi" w:hint="cs"/>
          <w:sz w:val="30"/>
          <w:szCs w:val="30"/>
        </w:rPr>
        <w:t>3</w:t>
      </w:r>
      <w:r w:rsidR="008C767F">
        <w:rPr>
          <w:rFonts w:asciiTheme="majorBidi" w:hAnsiTheme="majorBidi" w:cstheme="majorBidi"/>
          <w:sz w:val="30"/>
          <w:szCs w:val="30"/>
        </w:rPr>
        <w:t>0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71B4" w:rsidRPr="00DA6371">
        <w:rPr>
          <w:rFonts w:asciiTheme="majorBidi" w:hAnsiTheme="majorBidi" w:cstheme="majorBidi" w:hint="cs"/>
          <w:sz w:val="30"/>
          <w:szCs w:val="30"/>
          <w:cs/>
        </w:rPr>
        <w:t>ม</w:t>
      </w:r>
      <w:r w:rsidR="008C767F" w:rsidRPr="00DA6371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</w:rPr>
        <w:t>256</w:t>
      </w:r>
      <w:r w:rsidR="00F971B4">
        <w:rPr>
          <w:rFonts w:asciiTheme="majorBidi" w:hAnsiTheme="majorBidi" w:cstheme="majorBidi"/>
          <w:sz w:val="30"/>
          <w:szCs w:val="30"/>
        </w:rPr>
        <w:t>6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กองทรัสต์เบิกเงินกู้แล้วจำนวน </w:t>
      </w:r>
      <w:r w:rsidRPr="00F52FCB">
        <w:rPr>
          <w:rFonts w:asciiTheme="majorBidi" w:hAnsiTheme="majorBidi" w:cstheme="majorBidi" w:hint="cs"/>
          <w:sz w:val="30"/>
          <w:szCs w:val="30"/>
        </w:rPr>
        <w:t>1,785.99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เงินกู้ยืมดังกล่าวมีหลักทรัพย์</w:t>
      </w:r>
      <w:r>
        <w:rPr>
          <w:rFonts w:asciiTheme="majorBidi" w:hAnsiTheme="majorBidi" w:cstheme="majorBidi" w:hint="cs"/>
          <w:sz w:val="30"/>
          <w:szCs w:val="30"/>
          <w:lang w:val="en-GB"/>
        </w:rPr>
        <w:br/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และระบบสาธารณูปโภคของโรงแรมดุสิตธานี มัลดีฟส์และ</w:t>
      </w:r>
      <w:r w:rsidRPr="00DA6371">
        <w:rPr>
          <w:rFonts w:ascii="Angsana New" w:hAnsi="Angsana New" w:cstheme="majorBidi" w:hint="cs"/>
          <w:sz w:val="30"/>
          <w:szCs w:val="30"/>
          <w:cs/>
        </w:rPr>
        <w:t>รวมถึงสัญญาหลักประกันธุรกิจในสัญญาเช่าของทุกโรงแรมภายใต้กองทรัสต์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โดยอัตราดอกเบี้ยจะไม่เกินร้อยละ </w:t>
      </w:r>
      <w:r>
        <w:rPr>
          <w:rFonts w:asciiTheme="majorBidi" w:hAnsiTheme="majorBidi" w:cstheme="majorBidi" w:hint="cs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ปี นับตั้งแต่วันเบิกเงินกู้งวดแรก </w:t>
      </w:r>
      <w:r>
        <w:rPr>
          <w:rFonts w:asciiTheme="majorBidi" w:hAnsiTheme="majorBidi" w:cstheme="majorBidi" w:hint="cs"/>
          <w:sz w:val="30"/>
          <w:szCs w:val="30"/>
        </w:rPr>
        <w:t>(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 w:hint="cs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2562)</w:t>
      </w:r>
    </w:p>
    <w:p w14:paraId="55048086" w14:textId="77777777" w:rsidR="006D5263" w:rsidRPr="00DA3632" w:rsidRDefault="006D5263" w:rsidP="00AC445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3721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DA6371">
        <w:rPr>
          <w:rFonts w:asciiTheme="majorBidi" w:hAnsiTheme="majorBidi" w:cstheme="majorBidi"/>
          <w:sz w:val="30"/>
          <w:szCs w:val="30"/>
          <w:cs/>
        </w:rPr>
        <w:t>และเงินกู้ยืมต่อสินทรัพย์รวม</w:t>
      </w:r>
    </w:p>
    <w:p w14:paraId="612F23DC" w14:textId="77777777" w:rsidR="00B80197" w:rsidRPr="00DA3632" w:rsidRDefault="00B80197" w:rsidP="00AC445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D5F0D" w14:textId="4E8D1315" w:rsidR="006D5263" w:rsidRDefault="006D5263" w:rsidP="006D5263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6371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1521E054" w14:textId="77777777" w:rsidR="005176E0" w:rsidRPr="0026035F" w:rsidRDefault="005176E0" w:rsidP="000B3B21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Style w:val="TableGrid"/>
        <w:tblW w:w="92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654"/>
      </w:tblGrid>
      <w:tr w:rsidR="006D5263" w14:paraId="2A248CFF" w14:textId="77777777" w:rsidTr="00D37403">
        <w:tc>
          <w:tcPr>
            <w:tcW w:w="5760" w:type="dxa"/>
          </w:tcPr>
          <w:p w14:paraId="52A44DDD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4BE78A" w14:textId="77777777" w:rsidR="006D5263" w:rsidRPr="00DA6371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6EFE3AD9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D5263" w14:paraId="09B3D0CE" w14:textId="77777777" w:rsidTr="00D37403">
        <w:tc>
          <w:tcPr>
            <w:tcW w:w="5760" w:type="dxa"/>
          </w:tcPr>
          <w:p w14:paraId="5741D758" w14:textId="5F2AE4FB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F01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13EF3A77" w14:textId="77777777" w:rsidR="006D5263" w:rsidRPr="00976692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5BA2A57F" w14:textId="10F0EE69" w:rsidR="006D5263" w:rsidRDefault="008039C7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39C7">
              <w:rPr>
                <w:rFonts w:asciiTheme="majorBidi" w:hAnsiTheme="majorBidi" w:cstheme="majorBidi"/>
                <w:sz w:val="30"/>
                <w:szCs w:val="30"/>
              </w:rPr>
              <w:t>1,783,679</w:t>
            </w:r>
          </w:p>
        </w:tc>
      </w:tr>
      <w:tr w:rsidR="004F2528" w14:paraId="130D89C4" w14:textId="77777777" w:rsidTr="00D37403">
        <w:tc>
          <w:tcPr>
            <w:tcW w:w="5760" w:type="dxa"/>
          </w:tcPr>
          <w:p w14:paraId="141C612B" w14:textId="77777777" w:rsidR="004F2528" w:rsidRPr="00DA6371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1FC8767B" w14:textId="77777777" w:rsidR="004F2528" w:rsidRPr="0097669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68760793" w14:textId="6F3A482F" w:rsidR="004F2528" w:rsidRDefault="0068106D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106D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4F2528" w14:paraId="3F2216B3" w14:textId="77777777" w:rsidTr="00D37403">
        <w:tc>
          <w:tcPr>
            <w:tcW w:w="5760" w:type="dxa"/>
          </w:tcPr>
          <w:p w14:paraId="096AE53F" w14:textId="7D608222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F5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9F5181"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F01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64E94879" w14:textId="77777777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48E38B3" w14:textId="1AA60339" w:rsidR="004F2528" w:rsidRPr="004F2528" w:rsidRDefault="0068106D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1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1,784,339</w:t>
            </w:r>
          </w:p>
        </w:tc>
      </w:tr>
    </w:tbl>
    <w:p w14:paraId="6594F693" w14:textId="77777777" w:rsidR="004E3E2F" w:rsidRPr="000B3B21" w:rsidRDefault="004E3E2F" w:rsidP="004C2BB0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23AB729" w14:textId="4841DF62" w:rsidR="006D5263" w:rsidRPr="00AF3771" w:rsidRDefault="00682994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6D5263" w:rsidRPr="00CE726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21915432" w14:textId="77777777" w:rsidR="006D5263" w:rsidRPr="000B3B21" w:rsidRDefault="006D5263" w:rsidP="006D5263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F57D3C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4763C944" w14:textId="77777777" w:rsidR="006D5263" w:rsidRPr="002E646A" w:rsidRDefault="006D5263" w:rsidP="00852381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A2CFEFB" w14:textId="77777777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1</w:t>
      </w:r>
      <w:r w:rsidRPr="00DA6371">
        <w:rPr>
          <w:rFonts w:asciiTheme="majorBidi" w:hAnsiTheme="majorBidi"/>
          <w:sz w:val="30"/>
          <w:szCs w:val="30"/>
          <w:cs/>
        </w:rPr>
        <w:t xml:space="preserve"> และ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2</w:t>
      </w:r>
      <w:r w:rsidRPr="00DA6371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E73399">
        <w:rPr>
          <w:rFonts w:asciiTheme="majorBidi" w:hAnsiTheme="majorBidi"/>
          <w:sz w:val="30"/>
          <w:szCs w:val="30"/>
        </w:rPr>
        <w:t>0</w:t>
      </w:r>
      <w:r w:rsidRPr="00BE089B">
        <w:rPr>
          <w:rFonts w:asciiTheme="majorBidi" w:hAnsiTheme="majorBidi"/>
          <w:sz w:val="30"/>
          <w:szCs w:val="30"/>
        </w:rPr>
        <w:t>.</w:t>
      </w:r>
      <w:r w:rsidRPr="000F0B2B">
        <w:rPr>
          <w:rFonts w:asciiTheme="majorBidi" w:hAnsiTheme="majorBidi"/>
          <w:sz w:val="30"/>
          <w:szCs w:val="30"/>
        </w:rPr>
        <w:t>15</w:t>
      </w:r>
      <w:r w:rsidRPr="00DA6371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DA6371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DA6371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0F0B2B">
        <w:rPr>
          <w:rFonts w:asciiTheme="majorBidi" w:hAnsiTheme="majorBidi"/>
          <w:sz w:val="30"/>
          <w:szCs w:val="30"/>
        </w:rPr>
        <w:t>2</w:t>
      </w:r>
      <w:r w:rsidRPr="00DA637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DA6371">
        <w:rPr>
          <w:rFonts w:asciiTheme="majorBidi" w:hAnsiTheme="majorBidi"/>
          <w:sz w:val="30"/>
          <w:szCs w:val="30"/>
          <w:cs/>
        </w:rPr>
        <w:t>ต่อปี</w:t>
      </w:r>
    </w:p>
    <w:p w14:paraId="0B3ED5C1" w14:textId="77777777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372F5">
        <w:rPr>
          <w:rFonts w:asciiTheme="majorBidi" w:hAnsiTheme="majorBidi"/>
          <w:sz w:val="30"/>
          <w:szCs w:val="30"/>
        </w:rPr>
        <w:t>-</w:t>
      </w:r>
      <w:r w:rsidRPr="008372F5">
        <w:rPr>
          <w:rFonts w:asciiTheme="majorBidi" w:hAnsiTheme="majorBidi"/>
          <w:sz w:val="30"/>
          <w:szCs w:val="30"/>
        </w:rPr>
        <w:tab/>
      </w:r>
      <w:r w:rsidRPr="00DA6371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DA6371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DA6371">
        <w:rPr>
          <w:rFonts w:asciiTheme="majorBidi" w:hAnsiTheme="majorBidi" w:hint="cs"/>
          <w:sz w:val="30"/>
          <w:szCs w:val="30"/>
          <w:cs/>
        </w:rPr>
        <w:t>้</w:t>
      </w:r>
      <w:r w:rsidRPr="00DA6371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049AF62E" w14:textId="77777777" w:rsidR="006D5263" w:rsidRPr="008372F5" w:rsidRDefault="006D5263" w:rsidP="006D5263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6371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DA6371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DA6371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E73399">
        <w:rPr>
          <w:rFonts w:asciiTheme="majorBidi" w:hAnsiTheme="majorBidi"/>
          <w:sz w:val="30"/>
          <w:szCs w:val="30"/>
        </w:rPr>
        <w:t>6</w:t>
      </w:r>
      <w:r w:rsidRPr="00DA6371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47E2E481" w14:textId="687F9772" w:rsidR="006D5263" w:rsidRDefault="006D5263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6371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01E1D92B" w14:textId="77777777" w:rsidR="00B80197" w:rsidRDefault="00B80197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FAA5D" w14:textId="4725A099" w:rsidR="006D5263" w:rsidRPr="00AF3771" w:rsidRDefault="007F571E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6D5263" w:rsidRPr="00CE726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2D279AB0" w14:textId="792B08F8" w:rsidR="006D5263" w:rsidRPr="00C3429C" w:rsidRDefault="006D5263" w:rsidP="00C3429C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3041A3E" w14:textId="64AE5DF4" w:rsidR="002438DF" w:rsidRDefault="002438DF" w:rsidP="006D5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A6371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A67F6C" w:rsidRPr="00DA6371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DA6371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5D9F7185" w14:textId="1935C3A8" w:rsidR="006D5263" w:rsidRPr="00B80197" w:rsidRDefault="006D5263" w:rsidP="00B80197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0D2483" w:rsidRPr="000B1152" w14:paraId="6A3EB4AF" w14:textId="77777777" w:rsidTr="000242A4">
        <w:trPr>
          <w:trHeight w:val="20"/>
          <w:tblHeader/>
        </w:trPr>
        <w:tc>
          <w:tcPr>
            <w:tcW w:w="3060" w:type="dxa"/>
          </w:tcPr>
          <w:p w14:paraId="6A01CC20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6200C80E" w14:textId="77777777" w:rsidR="000D2483" w:rsidRPr="000B1152" w:rsidRDefault="000D2483" w:rsidP="00D424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5307B885" w14:textId="77777777" w:rsidR="000D2483" w:rsidRPr="000B1152" w:rsidRDefault="000D2483" w:rsidP="000D2483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D2483" w:rsidRPr="000B1152" w14:paraId="010BC177" w14:textId="77777777" w:rsidTr="000242A4">
        <w:trPr>
          <w:trHeight w:val="20"/>
        </w:trPr>
        <w:tc>
          <w:tcPr>
            <w:tcW w:w="3060" w:type="dxa"/>
          </w:tcPr>
          <w:p w14:paraId="02A68CC6" w14:textId="77777777" w:rsidR="000D2483" w:rsidRPr="000B1152" w:rsidRDefault="000D2483" w:rsidP="00D4249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4A732A52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3F2B73F1" w14:textId="64DCDB87" w:rsidR="000D2483" w:rsidRPr="000B1152" w:rsidRDefault="000D2483" w:rsidP="000D2483">
            <w:pPr>
              <w:tabs>
                <w:tab w:val="clear" w:pos="227"/>
                <w:tab w:val="left" w:pos="70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</w:t>
            </w:r>
            <w:r w:rsidRPr="001A53F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ถือหุ้นใ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กองทรัสต์ร้อยละ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30.20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และมีผู้แทนเป็นผ</w:t>
            </w:r>
            <w:r w:rsidR="00554F80">
              <w:rPr>
                <w:rFonts w:asciiTheme="majorBidi" w:hAnsiTheme="majorBidi" w:hint="cs"/>
                <w:sz w:val="30"/>
                <w:szCs w:val="30"/>
                <w:cs/>
              </w:rPr>
              <w:t>ู้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บริหารขอ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0D2483" w:rsidRPr="000B1152" w14:paraId="247F44D5" w14:textId="77777777" w:rsidTr="000242A4">
        <w:trPr>
          <w:trHeight w:val="20"/>
        </w:trPr>
        <w:tc>
          <w:tcPr>
            <w:tcW w:w="3060" w:type="dxa"/>
          </w:tcPr>
          <w:p w14:paraId="3B09AEB3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6371">
              <w:rPr>
                <w:rFonts w:ascii="Angsana New" w:hAnsi="Angsana New"/>
                <w:sz w:val="30"/>
                <w:szCs w:val="30"/>
                <w:cs/>
              </w:rPr>
              <w:t>ดุสิตธานี พร็อพเพอร์ตี้ส์ รีท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A637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7D7FD2E8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BCAF755" w14:textId="77777777" w:rsidR="000D2483" w:rsidRPr="00DA637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0D2483" w:rsidRPr="000B1152" w14:paraId="4598C871" w14:textId="77777777" w:rsidTr="000242A4">
        <w:trPr>
          <w:trHeight w:val="20"/>
        </w:trPr>
        <w:tc>
          <w:tcPr>
            <w:tcW w:w="3060" w:type="dxa"/>
          </w:tcPr>
          <w:p w14:paraId="418067C3" w14:textId="77777777" w:rsidR="000D2483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76196925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7E3B15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165A74" w14:textId="77777777" w:rsidR="000D2483" w:rsidRPr="00DA637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0D2483" w:rsidRPr="000B1152" w14:paraId="460919C0" w14:textId="77777777" w:rsidTr="000242A4">
        <w:trPr>
          <w:trHeight w:val="20"/>
        </w:trPr>
        <w:tc>
          <w:tcPr>
            <w:tcW w:w="3060" w:type="dxa"/>
          </w:tcPr>
          <w:p w14:paraId="114E68A7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08117ABB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19E03EB" w14:textId="77777777" w:rsidR="000D2483" w:rsidRPr="00DA637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0D2483" w:rsidRPr="000B1152" w14:paraId="2F797E92" w14:textId="77777777" w:rsidTr="000242A4">
        <w:trPr>
          <w:trHeight w:val="20"/>
        </w:trPr>
        <w:tc>
          <w:tcPr>
            <w:tcW w:w="3060" w:type="dxa"/>
          </w:tcPr>
          <w:p w14:paraId="662DAA3F" w14:textId="77777777" w:rsidR="000D2483" w:rsidRPr="000B1152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00E9286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BBEBD86" w14:textId="718EFC2F" w:rsidR="000D2483" w:rsidRPr="00DA637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B64833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โรงแรมดุสิตธานีหัวหิน</w:t>
            </w:r>
          </w:p>
        </w:tc>
      </w:tr>
    </w:tbl>
    <w:p w14:paraId="0263F752" w14:textId="1249E9BB" w:rsidR="000D2483" w:rsidRDefault="000D248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85B57" w14:textId="77777777" w:rsidR="00233E66" w:rsidRDefault="00233E66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233E66" w:rsidRPr="000B1152" w14:paraId="541EA452" w14:textId="77777777" w:rsidTr="00D621C3">
        <w:trPr>
          <w:trHeight w:val="20"/>
          <w:tblHeader/>
        </w:trPr>
        <w:tc>
          <w:tcPr>
            <w:tcW w:w="3060" w:type="dxa"/>
          </w:tcPr>
          <w:p w14:paraId="546C615A" w14:textId="77777777" w:rsidR="00233E66" w:rsidRPr="000B1152" w:rsidRDefault="00233E66" w:rsidP="00D621C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5CDFA152" w14:textId="77777777" w:rsidR="00233E66" w:rsidRPr="000B1152" w:rsidRDefault="00233E66" w:rsidP="00D621C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0A3CA8A6" w14:textId="77777777" w:rsidR="00233E66" w:rsidRPr="000B1152" w:rsidRDefault="00233E66" w:rsidP="00D621C3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33E66" w:rsidRPr="000B1152" w14:paraId="1D6C7FC1" w14:textId="77777777" w:rsidTr="00D621C3">
        <w:trPr>
          <w:trHeight w:val="20"/>
        </w:trPr>
        <w:tc>
          <w:tcPr>
            <w:tcW w:w="3060" w:type="dxa"/>
          </w:tcPr>
          <w:p w14:paraId="736A282F" w14:textId="77777777" w:rsidR="00233E66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4A948C4F" w14:textId="77777777" w:rsidR="00233E66" w:rsidRPr="000B1152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</w:tcPr>
          <w:p w14:paraId="3FD788A4" w14:textId="77777777" w:rsidR="00233E66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4AA1E287" w14:textId="77777777" w:rsidR="00233E66" w:rsidRPr="000B1152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3F7C44E9" w14:textId="77777777" w:rsidR="00233E66" w:rsidRPr="00D72A1C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233E66" w:rsidRPr="000B1152" w14:paraId="3ACE2ABA" w14:textId="77777777" w:rsidTr="00D621C3">
        <w:trPr>
          <w:trHeight w:val="20"/>
        </w:trPr>
        <w:tc>
          <w:tcPr>
            <w:tcW w:w="3060" w:type="dxa"/>
          </w:tcPr>
          <w:p w14:paraId="666DD22C" w14:textId="77777777" w:rsidR="00233E66" w:rsidRPr="005D074E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1E24D1A1" w14:textId="77777777" w:rsidR="00233E66" w:rsidRPr="005D074E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8AD9B2" w14:textId="77777777" w:rsidR="00233E66" w:rsidRPr="00DA6371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328C88E4" w14:textId="77777777" w:rsidR="00233E66" w:rsidRPr="00B90B30" w:rsidRDefault="00233E66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620"/>
      </w:tblGrid>
      <w:tr w:rsidR="006D5263" w:rsidRPr="00CE726B" w14:paraId="68999B69" w14:textId="77777777" w:rsidTr="00D37403">
        <w:trPr>
          <w:cantSplit/>
          <w:tblHeader/>
        </w:trPr>
        <w:tc>
          <w:tcPr>
            <w:tcW w:w="5580" w:type="dxa"/>
          </w:tcPr>
          <w:p w14:paraId="488F173A" w14:textId="77777777" w:rsidR="006D5263" w:rsidRPr="00B15F61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510" w:type="dxa"/>
            <w:gridSpan w:val="3"/>
          </w:tcPr>
          <w:p w14:paraId="347ADDBE" w14:textId="60174635" w:rsidR="006D5263" w:rsidRPr="00B15F61" w:rsidRDefault="004747A5" w:rsidP="00D37403">
            <w:pPr>
              <w:pStyle w:val="Heading9"/>
              <w:jc w:val="center"/>
              <w:rPr>
                <w:rFonts w:asciiTheme="majorBidi" w:hAnsiTheme="majorBidi" w:cstheme="majorBidi"/>
              </w:rPr>
            </w:pPr>
            <w:r w:rsidRPr="00DA6371">
              <w:rPr>
                <w:rFonts w:asciiTheme="majorBidi" w:hAnsiTheme="majorBidi" w:cstheme="majorBidi"/>
                <w:cs/>
              </w:rPr>
              <w:t>งวด</w:t>
            </w:r>
            <w:r w:rsidR="004A7B14" w:rsidRPr="00DA6371">
              <w:rPr>
                <w:rFonts w:asciiTheme="majorBidi" w:hAnsiTheme="majorBidi" w:cstheme="majorBidi" w:hint="cs"/>
                <w:cs/>
              </w:rPr>
              <w:t>หก</w:t>
            </w:r>
            <w:r w:rsidRPr="00DA6371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6D5263" w:rsidRPr="00CE726B" w14:paraId="5CD7FB2A" w14:textId="77777777" w:rsidTr="00D37403">
        <w:trPr>
          <w:cantSplit/>
          <w:tblHeader/>
        </w:trPr>
        <w:tc>
          <w:tcPr>
            <w:tcW w:w="5580" w:type="dxa"/>
          </w:tcPr>
          <w:p w14:paraId="67EBFFBB" w14:textId="6F84594B" w:rsidR="006D5263" w:rsidRPr="00DA6371" w:rsidRDefault="007E5A58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7B14"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A7B14" w:rsidRPr="00DA6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4A7B14"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A7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A7B14" w:rsidRPr="00DA6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</w:tcPr>
          <w:p w14:paraId="63BE9B0C" w14:textId="707DC130" w:rsidR="006D5263" w:rsidRPr="002C1969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AB7852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  <w:tc>
          <w:tcPr>
            <w:tcW w:w="270" w:type="dxa"/>
          </w:tcPr>
          <w:p w14:paraId="224F0DB4" w14:textId="77777777" w:rsidR="006D5263" w:rsidRPr="00DA637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4DCD6CE9" w14:textId="17CFF45D" w:rsidR="006D5263" w:rsidRPr="00DA637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AB7852">
              <w:rPr>
                <w:rFonts w:asciiTheme="majorBidi" w:hAnsiTheme="majorBidi" w:cstheme="majorBidi"/>
                <w:b w:val="0"/>
                <w:bCs w:val="0"/>
              </w:rPr>
              <w:t>5</w:t>
            </w:r>
          </w:p>
        </w:tc>
      </w:tr>
      <w:tr w:rsidR="006D5263" w:rsidRPr="00CE726B" w14:paraId="32CFDFA0" w14:textId="77777777" w:rsidTr="00D37403">
        <w:trPr>
          <w:cantSplit/>
          <w:tblHeader/>
        </w:trPr>
        <w:tc>
          <w:tcPr>
            <w:tcW w:w="5580" w:type="dxa"/>
          </w:tcPr>
          <w:p w14:paraId="64CB4FE6" w14:textId="77777777" w:rsidR="006D5263" w:rsidRPr="00CE726B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66C51BFE" w14:textId="77777777" w:rsidR="006D5263" w:rsidRPr="00DA637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E089B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DA637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6D5263" w:rsidRPr="00CE726B" w14:paraId="6DEA60A7" w14:textId="77777777" w:rsidTr="00D37403">
        <w:trPr>
          <w:cantSplit/>
        </w:trPr>
        <w:tc>
          <w:tcPr>
            <w:tcW w:w="5580" w:type="dxa"/>
          </w:tcPr>
          <w:p w14:paraId="6BC2DCBB" w14:textId="77777777" w:rsidR="006D5263" w:rsidRPr="00CE726B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620" w:type="dxa"/>
          </w:tcPr>
          <w:p w14:paraId="2D9AE972" w14:textId="77777777" w:rsidR="006D5263" w:rsidRPr="00CE726B" w:rsidRDefault="006D5263" w:rsidP="00D37403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A8977" w14:textId="77777777" w:rsidR="006D5263" w:rsidRPr="00CE726B" w:rsidRDefault="006D5263" w:rsidP="00D3740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7865E8" w14:textId="77777777" w:rsidR="006D5263" w:rsidRPr="00CE726B" w:rsidRDefault="006D5263" w:rsidP="00D3740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ED1" w:rsidRPr="00CE726B" w14:paraId="04ED20D1" w14:textId="77777777" w:rsidTr="00D37403">
        <w:trPr>
          <w:cantSplit/>
        </w:trPr>
        <w:tc>
          <w:tcPr>
            <w:tcW w:w="5580" w:type="dxa"/>
          </w:tcPr>
          <w:p w14:paraId="538ACBAC" w14:textId="77777777" w:rsidR="00344ED1" w:rsidRPr="00CE726B" w:rsidRDefault="00344ED1" w:rsidP="00344ED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620" w:type="dxa"/>
          </w:tcPr>
          <w:p w14:paraId="0EB459A2" w14:textId="161538E1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ED1">
              <w:rPr>
                <w:rFonts w:asciiTheme="majorBidi" w:hAnsiTheme="majorBidi" w:cstheme="majorBidi"/>
                <w:sz w:val="30"/>
                <w:szCs w:val="30"/>
              </w:rPr>
              <w:t>7,188</w:t>
            </w:r>
          </w:p>
        </w:tc>
        <w:tc>
          <w:tcPr>
            <w:tcW w:w="270" w:type="dxa"/>
          </w:tcPr>
          <w:p w14:paraId="37DF4EA7" w14:textId="77777777" w:rsidR="00344ED1" w:rsidRPr="00CE726B" w:rsidRDefault="00344ED1" w:rsidP="00344ED1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93C5B" w14:textId="4B3734A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7,132</w:t>
            </w:r>
          </w:p>
        </w:tc>
      </w:tr>
      <w:tr w:rsidR="00344ED1" w:rsidRPr="00CE726B" w14:paraId="532F86FD" w14:textId="77777777" w:rsidTr="00D37403">
        <w:trPr>
          <w:cantSplit/>
        </w:trPr>
        <w:tc>
          <w:tcPr>
            <w:tcW w:w="5580" w:type="dxa"/>
          </w:tcPr>
          <w:p w14:paraId="1810966B" w14:textId="77777777" w:rsidR="00344ED1" w:rsidRPr="00DA6371" w:rsidRDefault="00344ED1" w:rsidP="00344ED1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DA637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F674BF4" w14:textId="7777777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9BB9D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FF460F" w14:textId="77777777" w:rsidR="00344ED1" w:rsidRPr="00DA6371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4ED1" w:rsidRPr="00CE726B" w14:paraId="646980E3" w14:textId="77777777" w:rsidTr="00D37403">
        <w:trPr>
          <w:cantSplit/>
        </w:trPr>
        <w:tc>
          <w:tcPr>
            <w:tcW w:w="5580" w:type="dxa"/>
          </w:tcPr>
          <w:p w14:paraId="615A7412" w14:textId="77777777" w:rsidR="00344ED1" w:rsidRPr="00DA6371" w:rsidRDefault="00344ED1" w:rsidP="00344ED1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620" w:type="dxa"/>
          </w:tcPr>
          <w:p w14:paraId="6623C069" w14:textId="4733C28A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ED1">
              <w:rPr>
                <w:rFonts w:asciiTheme="majorBidi" w:hAnsiTheme="majorBidi" w:cstheme="majorBidi"/>
                <w:sz w:val="30"/>
                <w:szCs w:val="30"/>
              </w:rPr>
              <w:t>4,592</w:t>
            </w:r>
          </w:p>
        </w:tc>
        <w:tc>
          <w:tcPr>
            <w:tcW w:w="270" w:type="dxa"/>
          </w:tcPr>
          <w:p w14:paraId="04996F3D" w14:textId="77777777" w:rsidR="00344ED1" w:rsidRPr="00DA6371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D4D2AA4" w14:textId="31E74C06" w:rsidR="00344ED1" w:rsidRPr="00DA6371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4,556</w:t>
            </w:r>
          </w:p>
        </w:tc>
      </w:tr>
      <w:tr w:rsidR="00344ED1" w:rsidRPr="00CE726B" w14:paraId="35AFA250" w14:textId="77777777" w:rsidTr="00D37403">
        <w:trPr>
          <w:cantSplit/>
        </w:trPr>
        <w:tc>
          <w:tcPr>
            <w:tcW w:w="5580" w:type="dxa"/>
          </w:tcPr>
          <w:p w14:paraId="3E825DDB" w14:textId="77777777" w:rsidR="00344ED1" w:rsidRPr="00DA6371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</w:tcPr>
          <w:p w14:paraId="2A5768C9" w14:textId="7777777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BB2C5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E621E8" w14:textId="77777777" w:rsidR="00344ED1" w:rsidRPr="00CE726B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ED1" w:rsidRPr="00CE726B" w14:paraId="7B446BB8" w14:textId="77777777" w:rsidTr="00D37403">
        <w:trPr>
          <w:cantSplit/>
        </w:trPr>
        <w:tc>
          <w:tcPr>
            <w:tcW w:w="5580" w:type="dxa"/>
          </w:tcPr>
          <w:p w14:paraId="2DF2B985" w14:textId="77777777" w:rsidR="00344ED1" w:rsidRPr="00DA6371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620" w:type="dxa"/>
          </w:tcPr>
          <w:p w14:paraId="53C3F0B7" w14:textId="27BB07D1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ED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1EF68EAC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CC2F6D" w14:textId="1AD0B0B4" w:rsidR="00344ED1" w:rsidRPr="00CE726B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344ED1" w:rsidRPr="00CE726B" w14:paraId="191FB716" w14:textId="77777777" w:rsidTr="00D37403">
        <w:trPr>
          <w:cantSplit/>
        </w:trPr>
        <w:tc>
          <w:tcPr>
            <w:tcW w:w="5580" w:type="dxa"/>
          </w:tcPr>
          <w:p w14:paraId="0AE56D41" w14:textId="77777777" w:rsidR="00344ED1" w:rsidRPr="00DA6371" w:rsidRDefault="00344ED1" w:rsidP="00344E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620" w:type="dxa"/>
          </w:tcPr>
          <w:p w14:paraId="1E9D1063" w14:textId="7777777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A5B2B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D832BF" w14:textId="77777777" w:rsidR="00344ED1" w:rsidRPr="00DA6371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4ED1" w:rsidRPr="00CE726B" w14:paraId="555B9F8F" w14:textId="77777777" w:rsidTr="00D37403">
        <w:trPr>
          <w:cantSplit/>
        </w:trPr>
        <w:tc>
          <w:tcPr>
            <w:tcW w:w="5580" w:type="dxa"/>
          </w:tcPr>
          <w:p w14:paraId="70BF7778" w14:textId="77777777" w:rsidR="00344ED1" w:rsidRPr="00DA6371" w:rsidRDefault="00344ED1" w:rsidP="00344E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A637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7C57246F" w14:textId="32E72300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ED1">
              <w:rPr>
                <w:rFonts w:asciiTheme="majorBidi" w:hAnsiTheme="majorBidi" w:cstheme="majorBidi"/>
                <w:sz w:val="30"/>
                <w:szCs w:val="30"/>
              </w:rPr>
              <w:t>144,88</w:t>
            </w:r>
            <w:r w:rsidR="00EE0DD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1DC19E" w14:textId="77777777" w:rsidR="00344ED1" w:rsidRPr="00DA6371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9997A7" w14:textId="589747C2" w:rsidR="00344ED1" w:rsidRPr="00DA6371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102,500</w:t>
            </w:r>
          </w:p>
        </w:tc>
      </w:tr>
      <w:tr w:rsidR="00344ED1" w:rsidRPr="00CE726B" w14:paraId="38588841" w14:textId="77777777" w:rsidTr="00D37403">
        <w:trPr>
          <w:cantSplit/>
        </w:trPr>
        <w:tc>
          <w:tcPr>
            <w:tcW w:w="5580" w:type="dxa"/>
          </w:tcPr>
          <w:p w14:paraId="37050C23" w14:textId="77777777" w:rsidR="00344ED1" w:rsidRPr="00DA6371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620" w:type="dxa"/>
          </w:tcPr>
          <w:p w14:paraId="57AF76BA" w14:textId="7777777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A9983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8FE531" w14:textId="77777777" w:rsidR="00344ED1" w:rsidRPr="00DA6371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4ED1" w:rsidRPr="00CE726B" w14:paraId="1B015010" w14:textId="77777777" w:rsidTr="00D37403">
        <w:trPr>
          <w:cantSplit/>
        </w:trPr>
        <w:tc>
          <w:tcPr>
            <w:tcW w:w="5580" w:type="dxa"/>
          </w:tcPr>
          <w:p w14:paraId="377009F1" w14:textId="77777777" w:rsidR="00344ED1" w:rsidRPr="00DA6371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620" w:type="dxa"/>
          </w:tcPr>
          <w:p w14:paraId="603A44B5" w14:textId="075931DA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ED1">
              <w:rPr>
                <w:rFonts w:asciiTheme="majorBidi" w:hAnsiTheme="majorBidi" w:cstheme="majorBidi"/>
                <w:sz w:val="30"/>
                <w:szCs w:val="30"/>
              </w:rPr>
              <w:t>120,456</w:t>
            </w:r>
          </w:p>
        </w:tc>
        <w:tc>
          <w:tcPr>
            <w:tcW w:w="270" w:type="dxa"/>
          </w:tcPr>
          <w:p w14:paraId="366AABA5" w14:textId="77777777" w:rsidR="00344ED1" w:rsidRPr="00DA6371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47B541" w14:textId="68907B7A" w:rsidR="00344ED1" w:rsidRPr="00DA6371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131,661</w:t>
            </w:r>
          </w:p>
        </w:tc>
      </w:tr>
    </w:tbl>
    <w:p w14:paraId="560BB367" w14:textId="322DFCF9" w:rsidR="00E60033" w:rsidRDefault="00E60033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B66761" w:rsidRPr="00CE726B" w14:paraId="1EF28816" w14:textId="77777777" w:rsidTr="00D621C3">
        <w:trPr>
          <w:tblHeader/>
        </w:trPr>
        <w:tc>
          <w:tcPr>
            <w:tcW w:w="5490" w:type="dxa"/>
          </w:tcPr>
          <w:p w14:paraId="15972161" w14:textId="77777777" w:rsidR="00B66761" w:rsidRPr="00B80197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DA63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61E84CE5" w14:textId="53E97650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0F8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A30F8A"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27DAD20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10B8DC92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66761" w:rsidRPr="00CE726B" w14:paraId="4F3882A8" w14:textId="77777777" w:rsidTr="00D621C3">
        <w:trPr>
          <w:tblHeader/>
        </w:trPr>
        <w:tc>
          <w:tcPr>
            <w:tcW w:w="5490" w:type="dxa"/>
          </w:tcPr>
          <w:p w14:paraId="595B6C90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2360AF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6761" w:rsidRPr="00CE726B" w14:paraId="4787A105" w14:textId="77777777" w:rsidTr="00D621C3">
        <w:trPr>
          <w:tblHeader/>
        </w:trPr>
        <w:tc>
          <w:tcPr>
            <w:tcW w:w="5490" w:type="dxa"/>
          </w:tcPr>
          <w:p w14:paraId="45F94EBB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084E44C3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3DB0A4BD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CACAD7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59032D83" w14:textId="77777777" w:rsidTr="00D621C3">
        <w:trPr>
          <w:tblHeader/>
        </w:trPr>
        <w:tc>
          <w:tcPr>
            <w:tcW w:w="5490" w:type="dxa"/>
          </w:tcPr>
          <w:p w14:paraId="39392125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5FB96A99" w14:textId="109DC379" w:rsidR="00B66761" w:rsidRPr="00B14F41" w:rsidRDefault="00BE0F2B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61" w:type="dxa"/>
          </w:tcPr>
          <w:p w14:paraId="673B47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831C944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25,458</w:t>
            </w:r>
          </w:p>
        </w:tc>
      </w:tr>
      <w:tr w:rsidR="00B66761" w:rsidRPr="00CE726B" w14:paraId="7FDDF756" w14:textId="77777777" w:rsidTr="00D621C3">
        <w:trPr>
          <w:tblHeader/>
        </w:trPr>
        <w:tc>
          <w:tcPr>
            <w:tcW w:w="5490" w:type="dxa"/>
          </w:tcPr>
          <w:p w14:paraId="69F5E56F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196FD44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22F726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1456FC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2552B073" w14:textId="77777777" w:rsidTr="00D621C3">
        <w:trPr>
          <w:tblHeader/>
        </w:trPr>
        <w:tc>
          <w:tcPr>
            <w:tcW w:w="5490" w:type="dxa"/>
          </w:tcPr>
          <w:p w14:paraId="215F7A84" w14:textId="77777777" w:rsidR="00B6676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66EBCE07" w14:textId="2ECA1FC5" w:rsidR="00B66761" w:rsidRDefault="00BE0F2B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18,931</w:t>
            </w:r>
          </w:p>
        </w:tc>
        <w:tc>
          <w:tcPr>
            <w:tcW w:w="261" w:type="dxa"/>
          </w:tcPr>
          <w:p w14:paraId="7F4BC59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8E85D5E" w14:textId="77777777" w:rsidR="00B6676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761" w:rsidRPr="00CE726B" w14:paraId="547DA1C8" w14:textId="77777777" w:rsidTr="00D621C3">
        <w:trPr>
          <w:tblHeader/>
        </w:trPr>
        <w:tc>
          <w:tcPr>
            <w:tcW w:w="5490" w:type="dxa"/>
          </w:tcPr>
          <w:p w14:paraId="7047E253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10C26CF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DDBC981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3CE180E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26D9C5B9" w14:textId="77777777" w:rsidTr="00D621C3">
        <w:trPr>
          <w:tblHeader/>
        </w:trPr>
        <w:tc>
          <w:tcPr>
            <w:tcW w:w="5490" w:type="dxa"/>
          </w:tcPr>
          <w:p w14:paraId="72B4678B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0DF5434C" w14:textId="1B318736" w:rsidR="00B66761" w:rsidRPr="00B14F41" w:rsidRDefault="00BE0F2B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15238192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E2E720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1,002</w:t>
            </w:r>
          </w:p>
        </w:tc>
      </w:tr>
      <w:tr w:rsidR="00B66761" w:rsidRPr="00CE726B" w14:paraId="51BC9F37" w14:textId="77777777" w:rsidTr="00D621C3">
        <w:trPr>
          <w:tblHeader/>
        </w:trPr>
        <w:tc>
          <w:tcPr>
            <w:tcW w:w="5490" w:type="dxa"/>
          </w:tcPr>
          <w:p w14:paraId="0B8306C1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3CA6C499" w14:textId="613BEC55" w:rsidR="00B66761" w:rsidRPr="00B14F41" w:rsidRDefault="00BE0F2B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23,667</w:t>
            </w:r>
          </w:p>
        </w:tc>
        <w:tc>
          <w:tcPr>
            <w:tcW w:w="261" w:type="dxa"/>
          </w:tcPr>
          <w:p w14:paraId="64D0FB0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03BD08E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94EBB9E" w14:textId="24D96B8C" w:rsidR="008305F8" w:rsidRDefault="008305F8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3FFA038" w14:textId="40B24D53" w:rsidR="00B66761" w:rsidRDefault="00B66761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B80197" w:rsidRPr="00CE726B" w14:paraId="3E7E65EC" w14:textId="77777777" w:rsidTr="00B80197">
        <w:trPr>
          <w:tblHeader/>
        </w:trPr>
        <w:tc>
          <w:tcPr>
            <w:tcW w:w="5490" w:type="dxa"/>
          </w:tcPr>
          <w:p w14:paraId="76C166F2" w14:textId="77777777" w:rsidR="00B80197" w:rsidRPr="00B80197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DA63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74975A35" w14:textId="57F142F8" w:rsidR="00B80197" w:rsidRPr="00DA6371" w:rsidRDefault="00F4475E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6D6C8CAD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785DB890" w14:textId="77777777" w:rsidR="00B80197" w:rsidRPr="00DA637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80197" w:rsidRPr="00CE726B" w14:paraId="4043523A" w14:textId="77777777" w:rsidTr="003C5A10">
        <w:trPr>
          <w:tblHeader/>
        </w:trPr>
        <w:tc>
          <w:tcPr>
            <w:tcW w:w="5490" w:type="dxa"/>
          </w:tcPr>
          <w:p w14:paraId="1218E115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5F7FAE0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0197" w:rsidRPr="00CE726B" w14:paraId="34AF5EF5" w14:textId="77777777" w:rsidTr="003C5A10">
        <w:trPr>
          <w:tblHeader/>
        </w:trPr>
        <w:tc>
          <w:tcPr>
            <w:tcW w:w="5490" w:type="dxa"/>
          </w:tcPr>
          <w:p w14:paraId="6608D3D0" w14:textId="77777777" w:rsidR="00B80197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BB2CEF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5B9E179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70BA46B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1485B" w:rsidRPr="00CE726B" w14:paraId="3E0DAA28" w14:textId="77777777" w:rsidTr="003C5A10">
        <w:trPr>
          <w:tblHeader/>
        </w:trPr>
        <w:tc>
          <w:tcPr>
            <w:tcW w:w="5490" w:type="dxa"/>
          </w:tcPr>
          <w:p w14:paraId="46DABEC9" w14:textId="77777777" w:rsidR="00E1485B" w:rsidRPr="00DA637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710" w:type="dxa"/>
          </w:tcPr>
          <w:p w14:paraId="50D6006E" w14:textId="527C32C0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1485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4,381</w:t>
            </w:r>
          </w:p>
        </w:tc>
        <w:tc>
          <w:tcPr>
            <w:tcW w:w="261" w:type="dxa"/>
          </w:tcPr>
          <w:p w14:paraId="3CDB6CE1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8ECC350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6,142</w:t>
            </w:r>
          </w:p>
        </w:tc>
      </w:tr>
      <w:tr w:rsidR="00E1485B" w:rsidRPr="00CE726B" w14:paraId="11C4868B" w14:textId="77777777" w:rsidTr="003C5A10">
        <w:trPr>
          <w:tblHeader/>
        </w:trPr>
        <w:tc>
          <w:tcPr>
            <w:tcW w:w="5490" w:type="dxa"/>
          </w:tcPr>
          <w:p w14:paraId="2D458F0F" w14:textId="77777777" w:rsidR="00E1485B" w:rsidRPr="0047422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608DF3B6" w14:textId="01B3CB9E" w:rsidR="00E1485B" w:rsidRPr="00DA637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85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2,548</w:t>
            </w:r>
          </w:p>
        </w:tc>
        <w:tc>
          <w:tcPr>
            <w:tcW w:w="261" w:type="dxa"/>
          </w:tcPr>
          <w:p w14:paraId="40CB6EF9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76D28D6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5,052</w:t>
            </w:r>
          </w:p>
        </w:tc>
      </w:tr>
      <w:tr w:rsidR="00E1485B" w:rsidRPr="00CE726B" w14:paraId="06756126" w14:textId="77777777" w:rsidTr="003C5A10">
        <w:trPr>
          <w:tblHeader/>
        </w:trPr>
        <w:tc>
          <w:tcPr>
            <w:tcW w:w="5490" w:type="dxa"/>
          </w:tcPr>
          <w:p w14:paraId="3B6A2C15" w14:textId="77777777" w:rsidR="00E1485B" w:rsidRPr="00DA637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710" w:type="dxa"/>
          </w:tcPr>
          <w:p w14:paraId="7329F432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B8A28D0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E4C76C5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1485B" w:rsidRPr="00CE726B" w14:paraId="7C38D8A8" w14:textId="77777777" w:rsidTr="003C5A10">
        <w:trPr>
          <w:tblHeader/>
        </w:trPr>
        <w:tc>
          <w:tcPr>
            <w:tcW w:w="5490" w:type="dxa"/>
          </w:tcPr>
          <w:p w14:paraId="601CB2C3" w14:textId="77777777" w:rsidR="00E1485B" w:rsidRPr="00DA637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4802D960" w14:textId="69971409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1485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1,628</w:t>
            </w:r>
          </w:p>
        </w:tc>
        <w:tc>
          <w:tcPr>
            <w:tcW w:w="261" w:type="dxa"/>
          </w:tcPr>
          <w:p w14:paraId="305A1F5A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C71939E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1,631</w:t>
            </w:r>
          </w:p>
        </w:tc>
      </w:tr>
    </w:tbl>
    <w:p w14:paraId="0844654A" w14:textId="77777777" w:rsidR="00B80197" w:rsidRDefault="00B80197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63FDFAB" w14:textId="48168E56" w:rsidR="00713ACC" w:rsidRPr="0045489C" w:rsidRDefault="00713ACC" w:rsidP="00713ACC">
      <w:pPr>
        <w:tabs>
          <w:tab w:val="clear" w:pos="227"/>
        </w:tabs>
        <w:ind w:left="567" w:right="65"/>
        <w:jc w:val="thaiDistribute"/>
        <w:rPr>
          <w:rFonts w:ascii="Angsana New" w:hAnsi="Angsana New"/>
          <w:sz w:val="30"/>
          <w:szCs w:val="30"/>
        </w:rPr>
      </w:pPr>
      <w:r w:rsidRPr="00DA637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DA637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DA637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DA637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DA6371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(DMI)</w:t>
      </w:r>
      <w:r w:rsidRPr="00DA6371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45489C">
        <w:rPr>
          <w:rFonts w:ascii="Angsana New" w:hAnsi="Angsana New"/>
          <w:sz w:val="30"/>
          <w:szCs w:val="30"/>
        </w:rPr>
        <w:t xml:space="preserve">77.73 </w:t>
      </w:r>
      <w:r w:rsidRPr="00DA6371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DA6371">
        <w:rPr>
          <w:rFonts w:ascii="Angsana New" w:hAnsi="Angsana New" w:hint="cs"/>
          <w:sz w:val="30"/>
          <w:szCs w:val="30"/>
          <w:cs/>
        </w:rPr>
        <w:t xml:space="preserve">ณ </w:t>
      </w:r>
      <w:r w:rsidRPr="00DA6371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</w:t>
      </w:r>
      <w:r w:rsidR="000514BD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FE271F" w:rsidRPr="00DA6371">
        <w:rPr>
          <w:rFonts w:ascii="Angsana New" w:hAnsi="Angsana New" w:hint="cs"/>
          <w:sz w:val="30"/>
          <w:szCs w:val="30"/>
          <w:cs/>
        </w:rPr>
        <w:t>ม</w:t>
      </w:r>
      <w:r w:rsidR="000514BD" w:rsidRPr="00DA6371">
        <w:rPr>
          <w:rFonts w:ascii="Angsana New" w:hAnsi="Angsana New" w:hint="cs"/>
          <w:sz w:val="30"/>
          <w:szCs w:val="30"/>
          <w:cs/>
        </w:rPr>
        <w:t>ิถุนายน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F6500D">
        <w:rPr>
          <w:rFonts w:ascii="Angsana New" w:hAnsi="Angsana New"/>
          <w:sz w:val="30"/>
          <w:szCs w:val="30"/>
        </w:rPr>
        <w:t>256</w:t>
      </w:r>
      <w:r w:rsidR="00FE271F">
        <w:rPr>
          <w:rFonts w:ascii="Angsana New" w:hAnsi="Angsana New"/>
          <w:sz w:val="30"/>
          <w:szCs w:val="30"/>
        </w:rPr>
        <w:t>6</w:t>
      </w:r>
      <w:r w:rsidRPr="00E55E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DMI </w:t>
      </w:r>
      <w:r w:rsidRPr="00DA6371">
        <w:rPr>
          <w:rFonts w:ascii="Angsana New" w:hAnsi="Angsana New" w:hint="cs"/>
          <w:sz w:val="30"/>
          <w:szCs w:val="30"/>
          <w:cs/>
        </w:rPr>
        <w:t>มี</w:t>
      </w:r>
      <w:r w:rsidRPr="00DA6371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="00580D52">
        <w:rPr>
          <w:rFonts w:ascii="Angsana New" w:hAnsi="Angsana New"/>
          <w:sz w:val="30"/>
          <w:szCs w:val="30"/>
        </w:rPr>
        <w:t>46</w:t>
      </w:r>
      <w:r w:rsidRPr="00894DA6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5F65BB">
        <w:rPr>
          <w:rFonts w:ascii="Angsana New" w:hAnsi="Angsana New"/>
          <w:i/>
          <w:iCs/>
          <w:sz w:val="30"/>
          <w:szCs w:val="30"/>
        </w:rPr>
        <w:t>(</w:t>
      </w:r>
      <w:r w:rsidRPr="00DA6371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A637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DA637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256</w:t>
      </w:r>
      <w:r w:rsidR="00390F3F">
        <w:rPr>
          <w:rFonts w:ascii="Angsana New" w:hAnsi="Angsana New"/>
          <w:i/>
          <w:iCs/>
          <w:sz w:val="30"/>
          <w:szCs w:val="30"/>
        </w:rPr>
        <w:t>5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 :</w:t>
      </w:r>
      <w:r w:rsidRPr="00E55ED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4</w:t>
      </w:r>
      <w:r w:rsidR="009A03DA">
        <w:rPr>
          <w:rFonts w:ascii="Angsana New" w:hAnsi="Angsana New"/>
          <w:i/>
          <w:iCs/>
          <w:sz w:val="30"/>
          <w:szCs w:val="30"/>
        </w:rPr>
        <w:t>6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 </w:t>
      </w:r>
      <w:r w:rsidRPr="00DA6371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Pr="005F65BB">
        <w:rPr>
          <w:rFonts w:ascii="Angsana New" w:hAnsi="Angsana New"/>
          <w:i/>
          <w:iCs/>
          <w:sz w:val="30"/>
          <w:szCs w:val="30"/>
        </w:rPr>
        <w:t>)</w:t>
      </w:r>
    </w:p>
    <w:p w14:paraId="34B80D44" w14:textId="77777777" w:rsidR="00234BFB" w:rsidRDefault="00234BFB" w:rsidP="006B07E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EA587" w14:textId="27A35F1A" w:rsidR="006D5263" w:rsidRPr="00DA6371" w:rsidRDefault="00952F78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="006D5263" w:rsidRPr="00DA6371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29411FE2" w14:textId="77777777" w:rsidR="006D5263" w:rsidRPr="004B707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ACEC6" w14:textId="77777777" w:rsidR="00D63211" w:rsidRPr="004B7079" w:rsidRDefault="00D63211" w:rsidP="00D6321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DA6371">
        <w:rPr>
          <w:rFonts w:ascii="Angsana New" w:hAnsi="Angsana New"/>
          <w:sz w:val="30"/>
          <w:szCs w:val="30"/>
          <w:cs/>
        </w:rPr>
        <w:t>ในระหว่างงวด</w:t>
      </w:r>
      <w:r w:rsidRPr="00DA6371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4B7079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A6371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DA6371">
        <w:rPr>
          <w:rFonts w:ascii="Angsana New" w:hAnsi="Angsana New" w:hint="cs"/>
          <w:sz w:val="30"/>
          <w:szCs w:val="30"/>
          <w:cs/>
        </w:rPr>
        <w:t>หน่วย</w:t>
      </w:r>
      <w:r w:rsidRPr="00DA6371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02498D62" w14:textId="77777777" w:rsidR="006D5263" w:rsidRPr="00CE726B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90"/>
        <w:gridCol w:w="270"/>
        <w:gridCol w:w="2790"/>
        <w:gridCol w:w="270"/>
        <w:gridCol w:w="1350"/>
        <w:gridCol w:w="270"/>
        <w:gridCol w:w="1170"/>
        <w:gridCol w:w="270"/>
        <w:gridCol w:w="1170"/>
      </w:tblGrid>
      <w:tr w:rsidR="006D5263" w:rsidRPr="00CE726B" w14:paraId="10F5FDB3" w14:textId="77777777" w:rsidTr="00DF579E">
        <w:trPr>
          <w:cantSplit/>
          <w:tblHeader/>
        </w:trPr>
        <w:tc>
          <w:tcPr>
            <w:tcW w:w="1890" w:type="dxa"/>
          </w:tcPr>
          <w:p w14:paraId="5AC19F5F" w14:textId="77777777" w:rsidR="006D5263" w:rsidRDefault="006D5263" w:rsidP="00D37403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</w:t>
            </w:r>
          </w:p>
          <w:p w14:paraId="510BF740" w14:textId="77777777" w:rsidR="006D5263" w:rsidRPr="00CE726B" w:rsidRDefault="006D5263" w:rsidP="00D37403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531926C5" w14:textId="77777777" w:rsidR="006D5263" w:rsidRPr="00CE726B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790" w:type="dxa"/>
          </w:tcPr>
          <w:p w14:paraId="06F12937" w14:textId="77777777" w:rsidR="006D5263" w:rsidRDefault="006D5263" w:rsidP="00D37403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6CC6C7B1" w14:textId="77777777" w:rsidR="006D5263" w:rsidRPr="00B14F41" w:rsidRDefault="006D5263" w:rsidP="00D37403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DA637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20E7D1A8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7862D359" w14:textId="77777777" w:rsidR="006D5263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0252FBD1" w14:textId="2BA0CBCA" w:rsidR="006D5263" w:rsidRPr="00B14F41" w:rsidRDefault="00CA04EA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DA6371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="006D5263" w:rsidRPr="00DA6371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4493256A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5C0F3EF5" w14:textId="77777777" w:rsidR="006D5263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4FEF199D" w14:textId="61B1ACF0" w:rsidR="006D5263" w:rsidRPr="00B14F41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="00736C4E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</w:p>
        </w:tc>
        <w:tc>
          <w:tcPr>
            <w:tcW w:w="270" w:type="dxa"/>
          </w:tcPr>
          <w:p w14:paraId="22B6895C" w14:textId="77777777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4FC0426C" w14:textId="77777777" w:rsidR="006D5263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1DC10553" w14:textId="6F31F860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="00736C4E">
              <w:rPr>
                <w:rFonts w:asciiTheme="majorBidi" w:hAnsiTheme="majorBidi" w:cstheme="majorBidi"/>
                <w:b w:val="0"/>
                <w:bCs w:val="0"/>
                <w:spacing w:val="-2"/>
              </w:rPr>
              <w:t>5</w:t>
            </w:r>
          </w:p>
        </w:tc>
      </w:tr>
      <w:tr w:rsidR="006D5263" w:rsidRPr="00CE726B" w14:paraId="2E031338" w14:textId="77777777" w:rsidTr="00DF579E">
        <w:trPr>
          <w:cantSplit/>
          <w:tblHeader/>
        </w:trPr>
        <w:tc>
          <w:tcPr>
            <w:tcW w:w="1890" w:type="dxa"/>
          </w:tcPr>
          <w:p w14:paraId="48126683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F3890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DDDB348" w14:textId="77777777" w:rsidR="006D5263" w:rsidRPr="00CE726B" w:rsidRDefault="006D5263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3398CB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7949BD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DA6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DA6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3B0E8EA8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883A94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CE726B" w14:paraId="4857C123" w14:textId="77777777" w:rsidTr="00DF579E">
        <w:trPr>
          <w:cantSplit/>
          <w:tblHeader/>
        </w:trPr>
        <w:tc>
          <w:tcPr>
            <w:tcW w:w="1890" w:type="dxa"/>
          </w:tcPr>
          <w:p w14:paraId="470504D0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2696859E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</w:tcPr>
          <w:p w14:paraId="7790C102" w14:textId="77777777" w:rsidR="006D5263" w:rsidRPr="007E137B" w:rsidRDefault="006D5263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074955ED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237223AA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6CCEFDEE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F0971C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7E1EC8E" w14:textId="77777777" w:rsidR="006D5263" w:rsidRPr="00D8440E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CE630" w14:textId="77777777" w:rsidR="006D5263" w:rsidRPr="00D8440E" w:rsidRDefault="006D5263" w:rsidP="00D37403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D7B" w:rsidRPr="00CE726B" w14:paraId="0D3E76CA" w14:textId="77777777" w:rsidTr="00DF579E">
        <w:trPr>
          <w:cantSplit/>
          <w:tblHeader/>
        </w:trPr>
        <w:tc>
          <w:tcPr>
            <w:tcW w:w="1890" w:type="dxa"/>
          </w:tcPr>
          <w:p w14:paraId="53D9A44A" w14:textId="410F690E" w:rsidR="00EA1D7B" w:rsidRPr="00725F5C" w:rsidRDefault="002C5C49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5F5C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="00C17C32"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C17C32" w:rsidRPr="00725F5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807D4D" w14:textId="77777777" w:rsidR="00EA1D7B" w:rsidRPr="00DA6371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F53EBAE" w14:textId="04CBFAAE" w:rsidR="00EA1D7B" w:rsidRPr="00725F5C" w:rsidRDefault="00042349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F5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="00C854F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725F5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725F5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725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F5C"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318563F4" w14:textId="77777777" w:rsidR="00EA1D7B" w:rsidRPr="00DA6371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4BA723CA" w14:textId="77777777" w:rsidR="00E07588" w:rsidRDefault="00E0758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585723" w14:textId="2FB19B7F" w:rsidR="00EA1D7B" w:rsidRPr="004B04C0" w:rsidRDefault="00CB017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4C0">
              <w:rPr>
                <w:rFonts w:asciiTheme="majorBidi" w:hAnsiTheme="majorBidi" w:cstheme="majorBidi"/>
                <w:sz w:val="30"/>
                <w:szCs w:val="30"/>
              </w:rPr>
              <w:t>0.4006</w:t>
            </w:r>
          </w:p>
        </w:tc>
        <w:tc>
          <w:tcPr>
            <w:tcW w:w="270" w:type="dxa"/>
          </w:tcPr>
          <w:p w14:paraId="0913CF35" w14:textId="77777777" w:rsidR="00EA1D7B" w:rsidRPr="00DA6371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5FC668" w14:textId="77777777" w:rsidR="00E07588" w:rsidRDefault="00E07588" w:rsidP="00E07588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00D089" w14:textId="0E6DF35A" w:rsidR="00EA1D7B" w:rsidRPr="004B04C0" w:rsidRDefault="00A656BC" w:rsidP="00E07588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285,014</w:t>
            </w:r>
          </w:p>
        </w:tc>
        <w:tc>
          <w:tcPr>
            <w:tcW w:w="270" w:type="dxa"/>
          </w:tcPr>
          <w:p w14:paraId="324CFF06" w14:textId="77777777" w:rsidR="00EA1D7B" w:rsidRPr="00D8440E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1E4756" w14:textId="77777777" w:rsidR="00443DD6" w:rsidRDefault="00443DD6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04832" w14:textId="0DABE935" w:rsidR="00EA1D7B" w:rsidRPr="00D8440E" w:rsidRDefault="006F1311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263" w:rsidRPr="00CE726B" w14:paraId="6AA2CC4F" w14:textId="77777777" w:rsidTr="00DF579E">
        <w:trPr>
          <w:cantSplit/>
          <w:tblHeader/>
        </w:trPr>
        <w:tc>
          <w:tcPr>
            <w:tcW w:w="1890" w:type="dxa"/>
          </w:tcPr>
          <w:p w14:paraId="699945BC" w14:textId="0D855754" w:rsidR="006D5263" w:rsidRPr="00F32937" w:rsidRDefault="00B71B22" w:rsidP="00DF579E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153E53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C6FE32C" w14:textId="0A578E8C" w:rsidR="006D5263" w:rsidRPr="00F32937" w:rsidRDefault="00B71B22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23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6AE154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94C47A" w14:textId="04292A51" w:rsidR="006D5263" w:rsidRPr="00F32937" w:rsidRDefault="00EE069D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213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5424B72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C851B4" w14:textId="54EEC40E" w:rsidR="006D5263" w:rsidRPr="00F32937" w:rsidRDefault="00EA1D7B" w:rsidP="00E07588">
            <w:pPr>
              <w:tabs>
                <w:tab w:val="clear" w:pos="907"/>
                <w:tab w:val="left" w:pos="340"/>
                <w:tab w:val="left" w:pos="520"/>
                <w:tab w:val="left" w:pos="88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25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3258D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74945" w14:textId="52279E3F" w:rsidR="006D5263" w:rsidRPr="00171D82" w:rsidRDefault="00EA1D7B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069D">
              <w:rPr>
                <w:rFonts w:asciiTheme="majorBidi" w:hAnsiTheme="majorBidi" w:cstheme="majorBidi"/>
                <w:sz w:val="30"/>
                <w:szCs w:val="30"/>
              </w:rPr>
              <w:t>151,545</w:t>
            </w:r>
          </w:p>
        </w:tc>
      </w:tr>
      <w:tr w:rsidR="006D5263" w:rsidRPr="0003431E" w14:paraId="7BA4781B" w14:textId="77777777" w:rsidTr="00DF579E">
        <w:trPr>
          <w:cantSplit/>
          <w:trHeight w:val="407"/>
        </w:trPr>
        <w:tc>
          <w:tcPr>
            <w:tcW w:w="1890" w:type="dxa"/>
          </w:tcPr>
          <w:p w14:paraId="453D3748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EA164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0D026A2C" w14:textId="77777777" w:rsidR="006D5263" w:rsidRPr="00171D82" w:rsidRDefault="006D5263" w:rsidP="00D37403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FE297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949511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7A1B0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72C816" w14:textId="3319042F" w:rsidR="006D5263" w:rsidRPr="000F3829" w:rsidRDefault="00A656BC" w:rsidP="00E07588">
            <w:pPr>
              <w:tabs>
                <w:tab w:val="clear" w:pos="680"/>
                <w:tab w:val="clear" w:pos="907"/>
                <w:tab w:val="left" w:pos="520"/>
                <w:tab w:val="decimal" w:pos="1233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65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285,014</w:t>
            </w:r>
          </w:p>
        </w:tc>
        <w:tc>
          <w:tcPr>
            <w:tcW w:w="270" w:type="dxa"/>
          </w:tcPr>
          <w:p w14:paraId="6272C43D" w14:textId="77777777" w:rsidR="006D5263" w:rsidRPr="00171D82" w:rsidRDefault="006D5263" w:rsidP="00D37403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F469A" w14:textId="3F839543" w:rsidR="006D5263" w:rsidRPr="00171D82" w:rsidRDefault="006D5263" w:rsidP="00443DD6">
            <w:pPr>
              <w:tabs>
                <w:tab w:val="clear" w:pos="680"/>
                <w:tab w:val="clear" w:pos="907"/>
                <w:tab w:val="left" w:pos="340"/>
                <w:tab w:val="left" w:pos="610"/>
                <w:tab w:val="left" w:pos="880"/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2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171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32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875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bookmarkEnd w:id="2"/>
    </w:tbl>
    <w:p w14:paraId="6FA08ECE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D7FB0" w14:textId="2584095F" w:rsidR="006D5263" w:rsidRPr="00DA6371" w:rsidRDefault="00634CB7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63486C96" w14:textId="77777777" w:rsidR="006D5263" w:rsidRPr="0078584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4C714" w14:textId="667999B8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DA6371">
        <w:rPr>
          <w:rFonts w:ascii="Angsana New" w:hAnsi="Angsana New" w:hint="cs"/>
          <w:sz w:val="30"/>
          <w:szCs w:val="30"/>
          <w:cs/>
        </w:rPr>
        <w:t>กลุ่ม</w:t>
      </w:r>
      <w:r w:rsidRPr="00DA6371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="00AD7FEA" w:rsidRPr="00DA6371">
        <w:rPr>
          <w:rFonts w:ascii="Angsana New" w:hAnsi="Angsana New" w:hint="cs"/>
          <w:sz w:val="30"/>
          <w:szCs w:val="30"/>
          <w:cs/>
        </w:rPr>
        <w:t>งวด</w:t>
      </w:r>
      <w:r w:rsidR="0005021B" w:rsidRPr="00DA6371">
        <w:rPr>
          <w:rFonts w:ascii="Angsana New" w:hAnsi="Angsana New" w:hint="cs"/>
          <w:sz w:val="30"/>
          <w:szCs w:val="30"/>
          <w:cs/>
        </w:rPr>
        <w:t>หก</w:t>
      </w:r>
      <w:r w:rsidRPr="00DA637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="0005021B">
        <w:rPr>
          <w:rFonts w:ascii="Angsana New" w:hAnsi="Angsana New"/>
          <w:sz w:val="30"/>
          <w:szCs w:val="30"/>
        </w:rPr>
        <w:t>0</w:t>
      </w:r>
      <w:r w:rsidRPr="00DA6371">
        <w:rPr>
          <w:rFonts w:ascii="Angsana New" w:hAnsi="Angsana New"/>
          <w:sz w:val="30"/>
          <w:szCs w:val="30"/>
          <w:cs/>
        </w:rPr>
        <w:t xml:space="preserve"> </w:t>
      </w:r>
      <w:r w:rsidR="007F7FAA" w:rsidRPr="00DA6371">
        <w:rPr>
          <w:rFonts w:ascii="Angsana New" w:hAnsi="Angsana New" w:hint="cs"/>
          <w:sz w:val="30"/>
          <w:szCs w:val="30"/>
          <w:cs/>
        </w:rPr>
        <w:t>ม</w:t>
      </w:r>
      <w:r w:rsidR="0005021B" w:rsidRPr="00DA6371">
        <w:rPr>
          <w:rFonts w:ascii="Angsana New" w:hAnsi="Angsana New" w:hint="cs"/>
          <w:sz w:val="30"/>
          <w:szCs w:val="30"/>
          <w:cs/>
        </w:rPr>
        <w:t>ิถุนายน</w:t>
      </w:r>
      <w:r w:rsidRPr="00DA6371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E73399">
        <w:rPr>
          <w:rFonts w:ascii="Angsana New" w:hAnsi="Angsana New"/>
          <w:sz w:val="30"/>
          <w:szCs w:val="30"/>
        </w:rPr>
        <w:t>6</w:t>
      </w:r>
      <w:r w:rsidR="00005DA2">
        <w:rPr>
          <w:rFonts w:ascii="Angsana New" w:hAnsi="Angsana New"/>
          <w:sz w:val="30"/>
          <w:szCs w:val="30"/>
        </w:rPr>
        <w:t>6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โดยไม่รวมเงินลงทุนในเงินฝากธนาคาร เป็นจำนวน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A3258B" w:rsidRPr="00A3258B">
        <w:rPr>
          <w:rFonts w:ascii="Angsana New" w:hAnsi="Angsana New"/>
          <w:sz w:val="30"/>
          <w:szCs w:val="30"/>
        </w:rPr>
        <w:t>43.</w:t>
      </w:r>
      <w:r w:rsidR="009277D0">
        <w:rPr>
          <w:rFonts w:ascii="Angsana New" w:hAnsi="Angsana New"/>
          <w:sz w:val="30"/>
          <w:szCs w:val="30"/>
        </w:rPr>
        <w:t>22</w:t>
      </w:r>
      <w:r w:rsidR="00A3258B" w:rsidRPr="00A3258B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ล้านบาท โดยคิดเป็นร้อยละ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2E7D70">
        <w:rPr>
          <w:rFonts w:ascii="Angsana New" w:hAnsi="Angsana New"/>
          <w:sz w:val="30"/>
          <w:szCs w:val="30"/>
        </w:rPr>
        <w:t>0.01</w:t>
      </w:r>
      <w:r w:rsidR="00CA7EAB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9D533D">
        <w:rPr>
          <w:rFonts w:ascii="Angsana New" w:hAnsi="Angsana New"/>
          <w:i/>
          <w:iCs/>
          <w:sz w:val="30"/>
          <w:szCs w:val="30"/>
        </w:rPr>
        <w:t>(</w:t>
      </w:r>
      <w:r w:rsidRPr="000F0B2B">
        <w:rPr>
          <w:rFonts w:ascii="Angsana New" w:hAnsi="Angsana New"/>
          <w:i/>
          <w:iCs/>
          <w:sz w:val="30"/>
          <w:szCs w:val="30"/>
        </w:rPr>
        <w:t>25</w:t>
      </w:r>
      <w:r w:rsidRPr="00E73399">
        <w:rPr>
          <w:rFonts w:ascii="Angsana New" w:hAnsi="Angsana New"/>
          <w:i/>
          <w:iCs/>
          <w:sz w:val="30"/>
          <w:szCs w:val="30"/>
        </w:rPr>
        <w:t>6</w:t>
      </w:r>
      <w:r w:rsidR="001F6322">
        <w:rPr>
          <w:rFonts w:ascii="Angsana New" w:hAnsi="Angsana New"/>
          <w:i/>
          <w:iCs/>
          <w:sz w:val="30"/>
          <w:szCs w:val="30"/>
        </w:rPr>
        <w:t>5</w:t>
      </w:r>
      <w:r w:rsidRPr="009D533D">
        <w:rPr>
          <w:rFonts w:ascii="Angsana New" w:hAnsi="Angsana New"/>
          <w:i/>
          <w:iCs/>
          <w:sz w:val="30"/>
          <w:szCs w:val="30"/>
        </w:rPr>
        <w:t>:</w:t>
      </w:r>
      <w:r w:rsidRPr="00DA6371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DA637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02461">
        <w:rPr>
          <w:rFonts w:ascii="Angsana New" w:hAnsi="Angsana New"/>
          <w:i/>
          <w:iCs/>
          <w:sz w:val="30"/>
          <w:szCs w:val="30"/>
        </w:rPr>
        <w:t>42.54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DA6371">
        <w:rPr>
          <w:rFonts w:ascii="Angsana New" w:hAnsi="Angsana New"/>
          <w:i/>
          <w:iCs/>
          <w:sz w:val="30"/>
          <w:szCs w:val="30"/>
          <w:cs/>
        </w:rPr>
        <w:t>ล้านบาท โดยคิดเป็นร้อยละ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="007F7FAA">
        <w:rPr>
          <w:rFonts w:ascii="Angsana New" w:hAnsi="Angsana New"/>
          <w:i/>
          <w:iCs/>
          <w:sz w:val="30"/>
          <w:szCs w:val="30"/>
        </w:rPr>
        <w:t>0</w:t>
      </w:r>
      <w:r w:rsidRPr="009D533D">
        <w:rPr>
          <w:rFonts w:ascii="Angsana New" w:hAnsi="Angsana New"/>
          <w:i/>
          <w:iCs/>
          <w:sz w:val="30"/>
          <w:szCs w:val="30"/>
        </w:rPr>
        <w:t>.</w:t>
      </w:r>
      <w:r w:rsidR="007F7FAA">
        <w:rPr>
          <w:rFonts w:ascii="Angsana New" w:hAnsi="Angsana New"/>
          <w:i/>
          <w:iCs/>
          <w:sz w:val="30"/>
          <w:szCs w:val="30"/>
        </w:rPr>
        <w:t>01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DA6371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i/>
          <w:iCs/>
          <w:sz w:val="30"/>
          <w:szCs w:val="30"/>
        </w:rPr>
        <w:t>)</w:t>
      </w:r>
    </w:p>
    <w:p w14:paraId="0B9F9802" w14:textId="77777777" w:rsidR="00121622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7A94AD" w14:textId="79FA1FB7" w:rsidR="00121622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121622" w:rsidSect="009047B0">
          <w:headerReference w:type="default" r:id="rId8"/>
          <w:footerReference w:type="default" r:id="rId9"/>
          <w:pgSz w:w="11909" w:h="16834" w:code="9"/>
          <w:pgMar w:top="720" w:right="1152" w:bottom="720" w:left="1152" w:header="720" w:footer="720" w:gutter="0"/>
          <w:pgNumType w:start="9"/>
          <w:cols w:space="720"/>
        </w:sectPr>
      </w:pPr>
    </w:p>
    <w:p w14:paraId="35A6970D" w14:textId="02DE0877" w:rsidR="006D5263" w:rsidRPr="00DA63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1</w:t>
      </w:r>
      <w:r w:rsidR="00FF3588">
        <w:rPr>
          <w:rFonts w:asciiTheme="majorBidi" w:hAnsiTheme="majorBidi" w:cstheme="majorBidi"/>
          <w:sz w:val="30"/>
          <w:szCs w:val="30"/>
        </w:rPr>
        <w:t>0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DA6371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2FD9E45" w14:textId="77777777" w:rsidR="006D5263" w:rsidRPr="008F2EC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906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5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</w:tblGrid>
      <w:tr w:rsidR="00507798" w:rsidRPr="00CE726B" w14:paraId="70BA308B" w14:textId="77777777" w:rsidTr="00507798">
        <w:trPr>
          <w:cantSplit/>
        </w:trPr>
        <w:tc>
          <w:tcPr>
            <w:tcW w:w="4185" w:type="dxa"/>
          </w:tcPr>
          <w:p w14:paraId="66ADA105" w14:textId="631AA530" w:rsidR="00507798" w:rsidRPr="00BE089B" w:rsidRDefault="006A213B" w:rsidP="00D37403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A6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38" w:type="dxa"/>
            <w:gridSpan w:val="3"/>
            <w:vAlign w:val="center"/>
          </w:tcPr>
          <w:p w14:paraId="0E80524F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6BE2597E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65902AD6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66C83B8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2AA026BF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5CFB4786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2EF3CD3A" w14:textId="77777777" w:rsidR="00507798" w:rsidRPr="00DA6371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07798" w:rsidRPr="00CE726B" w14:paraId="59904D8D" w14:textId="77777777" w:rsidTr="00507798">
        <w:trPr>
          <w:cantSplit/>
        </w:trPr>
        <w:tc>
          <w:tcPr>
            <w:tcW w:w="4185" w:type="dxa"/>
          </w:tcPr>
          <w:p w14:paraId="31E52887" w14:textId="59C04E92" w:rsidR="00507798" w:rsidRPr="00DA6371" w:rsidRDefault="00507798" w:rsidP="00C33301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A213B"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A213B" w:rsidRPr="004157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A21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A213B" w:rsidRPr="00DA6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8" w:type="dxa"/>
            <w:vAlign w:val="center"/>
          </w:tcPr>
          <w:p w14:paraId="42289544" w14:textId="4B8B1473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29F3368F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280D227" w14:textId="3A330A72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30B29F0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E54BB1F" w14:textId="27DE94E0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439B736C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DA7C416" w14:textId="1AA8CA02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81A4F4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45FC449" w14:textId="7F359801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78FA0387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A66382C" w14:textId="52FEF3F5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2E85B9A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B2F9142" w14:textId="440C9EA7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AE47229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FC58ED" w14:textId="3358D29B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507798" w:rsidRPr="00CE726B" w14:paraId="17E257A7" w14:textId="77777777" w:rsidTr="00507798">
        <w:trPr>
          <w:cantSplit/>
        </w:trPr>
        <w:tc>
          <w:tcPr>
            <w:tcW w:w="4185" w:type="dxa"/>
            <w:vAlign w:val="center"/>
          </w:tcPr>
          <w:p w14:paraId="0FFC0C7E" w14:textId="77777777" w:rsidR="00507798" w:rsidRPr="00DA6371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1" w:type="dxa"/>
            <w:gridSpan w:val="15"/>
          </w:tcPr>
          <w:p w14:paraId="55F1DB51" w14:textId="77777777" w:rsidR="00507798" w:rsidRPr="00DA6371" w:rsidRDefault="00507798" w:rsidP="00D37403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07798" w:rsidRPr="00CE726B" w14:paraId="449A3559" w14:textId="77777777" w:rsidTr="00507798">
        <w:trPr>
          <w:cantSplit/>
        </w:trPr>
        <w:tc>
          <w:tcPr>
            <w:tcW w:w="4185" w:type="dxa"/>
            <w:vAlign w:val="center"/>
          </w:tcPr>
          <w:p w14:paraId="6149649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4F36CAF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41608AE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C57BA99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9E730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5B069AD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BD2F546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718800F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F57C38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1AB2FBB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530C65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00F7B60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FCCEF1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99BCED0" w14:textId="77777777" w:rsidR="00507798" w:rsidRPr="00CE726B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1959E48C" w14:textId="77777777" w:rsidR="00507798" w:rsidRPr="00DA6371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8A18050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55" w:rsidRPr="00CE726B" w14:paraId="3D012CF6" w14:textId="77777777" w:rsidTr="00507798">
        <w:trPr>
          <w:cantSplit/>
        </w:trPr>
        <w:tc>
          <w:tcPr>
            <w:tcW w:w="4185" w:type="dxa"/>
            <w:vAlign w:val="center"/>
          </w:tcPr>
          <w:p w14:paraId="6AFD81CE" w14:textId="77777777" w:rsidR="00463755" w:rsidRPr="00DA6371" w:rsidRDefault="00463755" w:rsidP="0046375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</w:tcPr>
          <w:p w14:paraId="69B00FF7" w14:textId="1CBF7F49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265,339</w:t>
            </w:r>
          </w:p>
        </w:tc>
        <w:tc>
          <w:tcPr>
            <w:tcW w:w="178" w:type="dxa"/>
            <w:vAlign w:val="center"/>
          </w:tcPr>
          <w:p w14:paraId="226177D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3EFEF3" w14:textId="4D86303C" w:rsidR="00463755" w:rsidRPr="00DA6371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234,161</w:t>
            </w:r>
          </w:p>
        </w:tc>
        <w:tc>
          <w:tcPr>
            <w:tcW w:w="178" w:type="dxa"/>
            <w:vAlign w:val="center"/>
          </w:tcPr>
          <w:p w14:paraId="5BC7583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9008B4" w14:textId="6D221AFA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2,438</w:t>
            </w:r>
          </w:p>
        </w:tc>
        <w:tc>
          <w:tcPr>
            <w:tcW w:w="178" w:type="dxa"/>
            <w:vAlign w:val="center"/>
          </w:tcPr>
          <w:p w14:paraId="75AAA93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2BB725" w14:textId="4F2709EA" w:rsidR="00463755" w:rsidRPr="00DA6371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178" w:type="dxa"/>
            <w:vAlign w:val="center"/>
          </w:tcPr>
          <w:p w14:paraId="3B1DD79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E48AD5" w14:textId="27D6B6F9" w:rsidR="00463755" w:rsidRPr="00CE726B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4AED21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1BE857E" w14:textId="0CBC2BF9" w:rsidR="00463755" w:rsidRPr="00DA6371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5513E1AD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6C59ECF" w14:textId="087F0925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884">
              <w:rPr>
                <w:rFonts w:asciiTheme="majorBidi" w:hAnsiTheme="majorBidi" w:cstheme="majorBidi"/>
                <w:sz w:val="30"/>
                <w:szCs w:val="30"/>
              </w:rPr>
              <w:t>267,777</w:t>
            </w:r>
          </w:p>
        </w:tc>
        <w:tc>
          <w:tcPr>
            <w:tcW w:w="180" w:type="dxa"/>
            <w:vAlign w:val="center"/>
          </w:tcPr>
          <w:p w14:paraId="166A59CC" w14:textId="77777777" w:rsidR="00463755" w:rsidRPr="00DA6371" w:rsidRDefault="00463755" w:rsidP="00463755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039E7C" w14:textId="16705CE7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234,659</w:t>
            </w:r>
          </w:p>
        </w:tc>
      </w:tr>
      <w:tr w:rsidR="00463755" w:rsidRPr="00CE726B" w14:paraId="7DA8520A" w14:textId="77777777" w:rsidTr="00507798">
        <w:trPr>
          <w:cantSplit/>
        </w:trPr>
        <w:tc>
          <w:tcPr>
            <w:tcW w:w="4185" w:type="dxa"/>
            <w:vAlign w:val="center"/>
          </w:tcPr>
          <w:p w14:paraId="7126BB25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56EE70C" w14:textId="7982E590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AA278F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608ACF9" w14:textId="2FF55067" w:rsidR="00463755" w:rsidRPr="00CE726B" w:rsidRDefault="00463755" w:rsidP="00463755">
            <w:pPr>
              <w:tabs>
                <w:tab w:val="clear" w:pos="907"/>
                <w:tab w:val="left" w:pos="9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5E09A4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48C97FA" w14:textId="5071C761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28,872</w:t>
            </w:r>
          </w:p>
        </w:tc>
        <w:tc>
          <w:tcPr>
            <w:tcW w:w="178" w:type="dxa"/>
            <w:vAlign w:val="center"/>
          </w:tcPr>
          <w:p w14:paraId="40AF0C0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66DBAA5" w14:textId="27B42D14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29,904</w:t>
            </w:r>
          </w:p>
        </w:tc>
        <w:tc>
          <w:tcPr>
            <w:tcW w:w="178" w:type="dxa"/>
            <w:vAlign w:val="center"/>
          </w:tcPr>
          <w:p w14:paraId="0A9E0BB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C33E855" w14:textId="73362EBE" w:rsidR="00463755" w:rsidRPr="00CE726B" w:rsidRDefault="00463755" w:rsidP="00463755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(28,872)</w:t>
            </w:r>
          </w:p>
        </w:tc>
        <w:tc>
          <w:tcPr>
            <w:tcW w:w="178" w:type="dxa"/>
            <w:vAlign w:val="center"/>
          </w:tcPr>
          <w:p w14:paraId="1E64ECF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E33205" w14:textId="29EFB18C" w:rsidR="00463755" w:rsidRPr="00DA6371" w:rsidRDefault="00463755" w:rsidP="00463755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(29,904)</w:t>
            </w:r>
          </w:p>
        </w:tc>
        <w:tc>
          <w:tcPr>
            <w:tcW w:w="182" w:type="dxa"/>
            <w:vAlign w:val="center"/>
          </w:tcPr>
          <w:p w14:paraId="4702BA7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4EB7459C" w14:textId="0C8E869E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8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7F6533A" w14:textId="77777777" w:rsidR="00463755" w:rsidRPr="00DA6371" w:rsidRDefault="00463755" w:rsidP="00463755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3C4F0" w14:textId="6FA8C868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755" w:rsidRPr="00CE726B" w14:paraId="3A5A7A91" w14:textId="77777777" w:rsidTr="00507798">
        <w:trPr>
          <w:cantSplit/>
        </w:trPr>
        <w:tc>
          <w:tcPr>
            <w:tcW w:w="4185" w:type="dxa"/>
            <w:vAlign w:val="center"/>
          </w:tcPr>
          <w:p w14:paraId="3D6050A7" w14:textId="77777777" w:rsidR="00463755" w:rsidRPr="00CE726B" w:rsidRDefault="00463755" w:rsidP="00463755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C8EF59" w14:textId="2DADC18C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265,339</w:t>
            </w:r>
          </w:p>
        </w:tc>
        <w:tc>
          <w:tcPr>
            <w:tcW w:w="178" w:type="dxa"/>
            <w:vAlign w:val="center"/>
          </w:tcPr>
          <w:p w14:paraId="1B92F204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F5B3E45" w14:textId="711A5AC1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234,161</w:t>
            </w:r>
          </w:p>
        </w:tc>
        <w:tc>
          <w:tcPr>
            <w:tcW w:w="178" w:type="dxa"/>
            <w:vAlign w:val="center"/>
          </w:tcPr>
          <w:p w14:paraId="1A70CD76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86ED06" w14:textId="37FAB712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31,310</w:t>
            </w:r>
          </w:p>
        </w:tc>
        <w:tc>
          <w:tcPr>
            <w:tcW w:w="178" w:type="dxa"/>
            <w:vAlign w:val="center"/>
          </w:tcPr>
          <w:p w14:paraId="773FF21E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B385B50" w14:textId="46320E4A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30,402</w:t>
            </w:r>
          </w:p>
        </w:tc>
        <w:tc>
          <w:tcPr>
            <w:tcW w:w="178" w:type="dxa"/>
            <w:vAlign w:val="center"/>
          </w:tcPr>
          <w:p w14:paraId="6C13F3FC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5484085A" w14:textId="00AC2963" w:rsidR="00463755" w:rsidRPr="00550CC5" w:rsidRDefault="00463755" w:rsidP="00463755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(28,872)</w:t>
            </w:r>
          </w:p>
        </w:tc>
        <w:tc>
          <w:tcPr>
            <w:tcW w:w="178" w:type="dxa"/>
            <w:vAlign w:val="center"/>
          </w:tcPr>
          <w:p w14:paraId="68413DA2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9E660FF" w14:textId="6B7B0346" w:rsidR="00463755" w:rsidRPr="00550CC5" w:rsidRDefault="00463755" w:rsidP="00463755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(29,904)</w:t>
            </w:r>
          </w:p>
        </w:tc>
        <w:tc>
          <w:tcPr>
            <w:tcW w:w="182" w:type="dxa"/>
            <w:vAlign w:val="center"/>
          </w:tcPr>
          <w:p w14:paraId="0623D4C2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27A5B9D8" w14:textId="52CF1B63" w:rsidR="00463755" w:rsidRPr="00550CC5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267,777</w:t>
            </w:r>
          </w:p>
        </w:tc>
        <w:tc>
          <w:tcPr>
            <w:tcW w:w="180" w:type="dxa"/>
            <w:vAlign w:val="center"/>
          </w:tcPr>
          <w:p w14:paraId="1BD7631F" w14:textId="77777777" w:rsidR="00463755" w:rsidRPr="00550CC5" w:rsidRDefault="00463755" w:rsidP="00463755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0252F6" w14:textId="391D2A5A" w:rsidR="00463755" w:rsidRPr="00550CC5" w:rsidRDefault="00463755" w:rsidP="00463755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234,659</w:t>
            </w:r>
          </w:p>
        </w:tc>
      </w:tr>
      <w:tr w:rsidR="00463755" w:rsidRPr="00CE726B" w14:paraId="4804A33B" w14:textId="77777777" w:rsidTr="008A7F36">
        <w:trPr>
          <w:cantSplit/>
          <w:trHeight w:val="325"/>
        </w:trPr>
        <w:tc>
          <w:tcPr>
            <w:tcW w:w="4185" w:type="dxa"/>
            <w:vAlign w:val="center"/>
          </w:tcPr>
          <w:p w14:paraId="3C1CEB03" w14:textId="77777777" w:rsidR="00463755" w:rsidRPr="00DA6371" w:rsidRDefault="00463755" w:rsidP="00463755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715FB9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61D467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311E599F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60F94F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7492FA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B5FF7E" w14:textId="77777777" w:rsidR="00463755" w:rsidRPr="00CE726B" w:rsidRDefault="00463755" w:rsidP="00463755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2A177F35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77E673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2CD0AD95" w14:textId="77777777" w:rsidR="00463755" w:rsidRPr="00CE726B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CA004DE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1E7AD64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FF388A8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2CCE58C5" w14:textId="77777777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3304FD7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F73AF83" w14:textId="77777777" w:rsidR="00463755" w:rsidRPr="00CE726B" w:rsidRDefault="00463755" w:rsidP="00463755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55" w:rsidRPr="00CE726B" w14:paraId="226CD4A9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74F6E280" w14:textId="77777777" w:rsidR="00463755" w:rsidRPr="00DA6371" w:rsidRDefault="00463755" w:rsidP="00463755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</w:tcPr>
          <w:p w14:paraId="5AA2963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A69A28F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18E14FA" w14:textId="77777777" w:rsidR="00463755" w:rsidRPr="00586C76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center"/>
          </w:tcPr>
          <w:p w14:paraId="32C78A2C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0C7B2C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DE21DF" w14:textId="77777777" w:rsidR="00463755" w:rsidRPr="00CE726B" w:rsidRDefault="00463755" w:rsidP="00463755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5C64E83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BEE404" w14:textId="77777777" w:rsidR="00463755" w:rsidRPr="00CE726B" w:rsidRDefault="00463755" w:rsidP="00463755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D3E1A8F" w14:textId="77777777" w:rsidR="00463755" w:rsidRPr="00CE726B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8DC720" w14:textId="77777777" w:rsidR="00463755" w:rsidRPr="00CE726B" w:rsidRDefault="00463755" w:rsidP="00463755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41CF508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5F12F04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0A570B6" w14:textId="77777777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E1E22A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AE3C41" w14:textId="77777777" w:rsidR="00463755" w:rsidRPr="00CE726B" w:rsidRDefault="00463755" w:rsidP="00463755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55" w:rsidRPr="00CE726B" w14:paraId="16EEF642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44271762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</w:tcPr>
          <w:p w14:paraId="5EC46ED4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DCA1E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B3B90B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2C14CC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26BF2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8054B2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43E1179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311C82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31F80FD" w14:textId="77777777" w:rsidR="00463755" w:rsidRPr="00CE726B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A45AF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E43066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599899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4401718" w14:textId="77777777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9C2FB0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258A4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55" w:rsidRPr="00CE726B" w14:paraId="022DB2AF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6869F2D4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</w:tcPr>
          <w:p w14:paraId="3A923BAC" w14:textId="34ED21D4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144,88</w:t>
            </w:r>
            <w:r w:rsidR="00911A4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center"/>
          </w:tcPr>
          <w:p w14:paraId="1707FB2C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3B779D" w14:textId="0546F566" w:rsidR="00463755" w:rsidRPr="00CE726B" w:rsidRDefault="00463755" w:rsidP="00463755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102,500</w:t>
            </w:r>
          </w:p>
        </w:tc>
        <w:tc>
          <w:tcPr>
            <w:tcW w:w="178" w:type="dxa"/>
            <w:vAlign w:val="center"/>
          </w:tcPr>
          <w:p w14:paraId="0C68977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19AE" w14:textId="284DF76C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2,420</w:t>
            </w:r>
          </w:p>
        </w:tc>
        <w:tc>
          <w:tcPr>
            <w:tcW w:w="178" w:type="dxa"/>
            <w:vAlign w:val="center"/>
          </w:tcPr>
          <w:p w14:paraId="10F0E834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08CB04" w14:textId="2CB9ECBB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178" w:type="dxa"/>
            <w:vAlign w:val="center"/>
          </w:tcPr>
          <w:p w14:paraId="3D610DCD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F5B57E6" w14:textId="67BC5FE7" w:rsidR="00463755" w:rsidRPr="00CE726B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E47F801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A023C52" w14:textId="75D7343D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2D0D64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0BA30E0" w14:textId="2CB08F8E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884">
              <w:rPr>
                <w:rFonts w:asciiTheme="majorBidi" w:hAnsiTheme="majorBidi" w:cstheme="majorBidi"/>
                <w:sz w:val="30"/>
                <w:szCs w:val="30"/>
              </w:rPr>
              <w:t>147,30</w:t>
            </w:r>
            <w:r w:rsidR="00911A4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center"/>
          </w:tcPr>
          <w:p w14:paraId="51F1C03D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8CD36" w14:textId="5828596A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102,998</w:t>
            </w:r>
          </w:p>
        </w:tc>
      </w:tr>
      <w:tr w:rsidR="00463755" w:rsidRPr="00CE726B" w14:paraId="455C212E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2E2C8AC3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668A9A1" w14:textId="120584FB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120,45</w:t>
            </w:r>
            <w:r w:rsidR="00911A4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center"/>
          </w:tcPr>
          <w:p w14:paraId="5840857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4D095C" w14:textId="0E40F943" w:rsidR="00463755" w:rsidRPr="00CE726B" w:rsidRDefault="00463755" w:rsidP="00463755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131,661</w:t>
            </w:r>
          </w:p>
        </w:tc>
        <w:tc>
          <w:tcPr>
            <w:tcW w:w="178" w:type="dxa"/>
            <w:vAlign w:val="center"/>
          </w:tcPr>
          <w:p w14:paraId="2C6CF42D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AE02F72" w14:textId="5219A175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28,890</w:t>
            </w:r>
          </w:p>
        </w:tc>
        <w:tc>
          <w:tcPr>
            <w:tcW w:w="178" w:type="dxa"/>
            <w:vAlign w:val="center"/>
          </w:tcPr>
          <w:p w14:paraId="3589251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960ED25" w14:textId="73BB96F9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29,904</w:t>
            </w:r>
          </w:p>
        </w:tc>
        <w:tc>
          <w:tcPr>
            <w:tcW w:w="178" w:type="dxa"/>
            <w:vAlign w:val="center"/>
          </w:tcPr>
          <w:p w14:paraId="4676A611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0CDBD28" w14:textId="40B80FD0" w:rsidR="00463755" w:rsidRPr="00CE726B" w:rsidRDefault="00463755" w:rsidP="00A46ACF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(28,872)</w:t>
            </w:r>
          </w:p>
        </w:tc>
        <w:tc>
          <w:tcPr>
            <w:tcW w:w="178" w:type="dxa"/>
            <w:vAlign w:val="center"/>
          </w:tcPr>
          <w:p w14:paraId="7FDE7F5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C84EAE" w14:textId="5BFC06F0" w:rsidR="00463755" w:rsidRPr="00DA6371" w:rsidRDefault="00463755" w:rsidP="0046375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(29,904)</w:t>
            </w:r>
          </w:p>
        </w:tc>
        <w:tc>
          <w:tcPr>
            <w:tcW w:w="182" w:type="dxa"/>
            <w:vAlign w:val="center"/>
          </w:tcPr>
          <w:p w14:paraId="407F187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DB64D9" w14:textId="25C80BDD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884">
              <w:rPr>
                <w:rFonts w:asciiTheme="majorBidi" w:hAnsiTheme="majorBidi" w:cstheme="majorBidi"/>
                <w:sz w:val="30"/>
                <w:szCs w:val="30"/>
              </w:rPr>
              <w:t>120,47</w:t>
            </w:r>
            <w:r w:rsidR="00911A4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09B8D93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BFB0" w14:textId="1EFB2F9F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131,661</w:t>
            </w:r>
          </w:p>
        </w:tc>
      </w:tr>
      <w:tr w:rsidR="00463755" w:rsidRPr="00CE726B" w14:paraId="03409E6C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7A71CCC8" w14:textId="77777777" w:rsidR="00463755" w:rsidRPr="00474221" w:rsidRDefault="00463755" w:rsidP="00463755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5EA8E9" w14:textId="266D705D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265,339</w:t>
            </w:r>
          </w:p>
        </w:tc>
        <w:tc>
          <w:tcPr>
            <w:tcW w:w="178" w:type="dxa"/>
            <w:vAlign w:val="center"/>
          </w:tcPr>
          <w:p w14:paraId="6D82DCBE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05B46A8" w14:textId="6DA74372" w:rsidR="00463755" w:rsidRPr="00550CC5" w:rsidRDefault="00463755" w:rsidP="00463755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234,161</w:t>
            </w:r>
          </w:p>
        </w:tc>
        <w:tc>
          <w:tcPr>
            <w:tcW w:w="178" w:type="dxa"/>
            <w:vAlign w:val="center"/>
          </w:tcPr>
          <w:p w14:paraId="58B26895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F62F5E4" w14:textId="3C53DA53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31,310</w:t>
            </w:r>
          </w:p>
        </w:tc>
        <w:tc>
          <w:tcPr>
            <w:tcW w:w="178" w:type="dxa"/>
            <w:vAlign w:val="center"/>
          </w:tcPr>
          <w:p w14:paraId="22801CE6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7E15AB4" w14:textId="7E9BD4E0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30,402</w:t>
            </w:r>
          </w:p>
        </w:tc>
        <w:tc>
          <w:tcPr>
            <w:tcW w:w="178" w:type="dxa"/>
            <w:vAlign w:val="center"/>
          </w:tcPr>
          <w:p w14:paraId="0B61793F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35750ECC" w14:textId="70437D45" w:rsidR="00463755" w:rsidRPr="00A46ACF" w:rsidRDefault="00463755" w:rsidP="00A46ACF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A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(28,872)</w:t>
            </w:r>
          </w:p>
        </w:tc>
        <w:tc>
          <w:tcPr>
            <w:tcW w:w="178" w:type="dxa"/>
            <w:vAlign w:val="center"/>
          </w:tcPr>
          <w:p w14:paraId="66C588B1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319CD4F" w14:textId="6EA30BE9" w:rsidR="00463755" w:rsidRPr="00550CC5" w:rsidRDefault="00463755" w:rsidP="0046375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(29,904)</w:t>
            </w:r>
          </w:p>
        </w:tc>
        <w:tc>
          <w:tcPr>
            <w:tcW w:w="182" w:type="dxa"/>
            <w:vAlign w:val="center"/>
          </w:tcPr>
          <w:p w14:paraId="4FE635D3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DABCF98" w14:textId="213FD7D7" w:rsidR="00463755" w:rsidRPr="00550CC5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267,777</w:t>
            </w:r>
          </w:p>
        </w:tc>
        <w:tc>
          <w:tcPr>
            <w:tcW w:w="180" w:type="dxa"/>
            <w:vAlign w:val="center"/>
          </w:tcPr>
          <w:p w14:paraId="5347E24B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C13C8E" w14:textId="255EA0C2" w:rsidR="00463755" w:rsidRPr="00550CC5" w:rsidRDefault="00463755" w:rsidP="00463755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234,659</w:t>
            </w:r>
          </w:p>
        </w:tc>
      </w:tr>
      <w:tr w:rsidR="00463755" w:rsidRPr="00CE726B" w14:paraId="0D8575E4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610A500D" w14:textId="77777777" w:rsidR="00463755" w:rsidRPr="00CE726B" w:rsidRDefault="00463755" w:rsidP="00463755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EA4B895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49E2E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D92894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9A9BFC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02E7A8D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203D7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09E34B6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CFD52D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133212BE" w14:textId="77777777" w:rsidR="00463755" w:rsidRPr="005E3665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05AC0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BA4B04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80B6EAF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79A206B4" w14:textId="77777777" w:rsidR="00463755" w:rsidRPr="005E3665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7E821D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F666DFF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3755" w:rsidRPr="00CE726B" w14:paraId="63D0A2BA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54086286" w14:textId="77777777" w:rsidR="00463755" w:rsidRPr="00DA6371" w:rsidRDefault="00463755" w:rsidP="00463755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</w:tcPr>
          <w:p w14:paraId="0D4AB532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15FD82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AB1C8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711DC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908635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795F1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F41EC4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11D0A9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397EA2B6" w14:textId="77777777" w:rsidR="00463755" w:rsidRPr="005E3665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A34E64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6A71FFB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26AE5F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4A06200F" w14:textId="77777777" w:rsidR="00463755" w:rsidRPr="005E3665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08B0A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06E8C6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3755" w:rsidRPr="00CE726B" w14:paraId="375CEC69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55FF9AAD" w14:textId="77777777" w:rsidR="00463755" w:rsidRPr="00CE726B" w:rsidRDefault="00463755" w:rsidP="00463755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</w:tcPr>
          <w:p w14:paraId="7455E322" w14:textId="4F7C750E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265,339</w:t>
            </w:r>
          </w:p>
        </w:tc>
        <w:tc>
          <w:tcPr>
            <w:tcW w:w="178" w:type="dxa"/>
            <w:vAlign w:val="center"/>
          </w:tcPr>
          <w:p w14:paraId="1DF78C7C" w14:textId="77777777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CD531B6" w14:textId="6255E433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234,161</w:t>
            </w:r>
          </w:p>
        </w:tc>
        <w:tc>
          <w:tcPr>
            <w:tcW w:w="178" w:type="dxa"/>
            <w:vAlign w:val="center"/>
          </w:tcPr>
          <w:p w14:paraId="59E0E397" w14:textId="77777777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F4D8" w14:textId="77EB6D4D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31,310</w:t>
            </w:r>
          </w:p>
        </w:tc>
        <w:tc>
          <w:tcPr>
            <w:tcW w:w="178" w:type="dxa"/>
            <w:vAlign w:val="center"/>
          </w:tcPr>
          <w:p w14:paraId="31C8C5E8" w14:textId="77777777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E5D1B09" w14:textId="04AD594C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30,402</w:t>
            </w:r>
          </w:p>
        </w:tc>
        <w:tc>
          <w:tcPr>
            <w:tcW w:w="178" w:type="dxa"/>
            <w:vAlign w:val="center"/>
          </w:tcPr>
          <w:p w14:paraId="54E32C98" w14:textId="77777777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A3294AB" w14:textId="6829B0AE" w:rsidR="00463755" w:rsidRPr="001C2E1F" w:rsidRDefault="00463755" w:rsidP="00CC7BC9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(28,872)</w:t>
            </w:r>
          </w:p>
        </w:tc>
        <w:tc>
          <w:tcPr>
            <w:tcW w:w="178" w:type="dxa"/>
            <w:vAlign w:val="center"/>
          </w:tcPr>
          <w:p w14:paraId="717E289A" w14:textId="77777777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FE89CE6" w14:textId="19F798D1" w:rsidR="00463755" w:rsidRPr="001C2E1F" w:rsidRDefault="00463755" w:rsidP="00463755">
            <w:pPr>
              <w:tabs>
                <w:tab w:val="clear" w:pos="907"/>
                <w:tab w:val="left" w:pos="35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(29,904)</w:t>
            </w:r>
          </w:p>
        </w:tc>
        <w:tc>
          <w:tcPr>
            <w:tcW w:w="182" w:type="dxa"/>
            <w:vAlign w:val="center"/>
          </w:tcPr>
          <w:p w14:paraId="69D7EE42" w14:textId="77777777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BDC377D" w14:textId="29481232" w:rsidR="00463755" w:rsidRPr="00DA6371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884">
              <w:rPr>
                <w:rFonts w:asciiTheme="majorBidi" w:hAnsiTheme="majorBidi" w:cstheme="majorBidi"/>
                <w:sz w:val="30"/>
                <w:szCs w:val="30"/>
              </w:rPr>
              <w:t>267,777</w:t>
            </w:r>
          </w:p>
        </w:tc>
        <w:tc>
          <w:tcPr>
            <w:tcW w:w="180" w:type="dxa"/>
            <w:vAlign w:val="center"/>
          </w:tcPr>
          <w:p w14:paraId="6A498442" w14:textId="77777777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163CD9E" w14:textId="436BAC42" w:rsidR="00463755" w:rsidRPr="001C2E1F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234,659</w:t>
            </w:r>
          </w:p>
        </w:tc>
      </w:tr>
    </w:tbl>
    <w:p w14:paraId="02E637EA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FBAF39" w14:textId="77777777" w:rsidR="006D5263" w:rsidRPr="00CE726B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6D5263" w:rsidRPr="00CE726B" w:rsidSect="00184A7A">
          <w:headerReference w:type="default" r:id="rId10"/>
          <w:footerReference w:type="default" r:id="rId11"/>
          <w:pgSz w:w="16834" w:h="11909" w:orient="landscape" w:code="9"/>
          <w:pgMar w:top="720" w:right="1152" w:bottom="720" w:left="1152" w:header="720" w:footer="720" w:gutter="0"/>
          <w:cols w:space="720"/>
          <w:docGrid w:linePitch="245"/>
        </w:sectPr>
      </w:pPr>
    </w:p>
    <w:p w14:paraId="567E05C9" w14:textId="2A298252" w:rsidR="006D5263" w:rsidRPr="00AF37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142EE3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3BB0C5F6" w14:textId="77777777" w:rsidR="006D5263" w:rsidRPr="0078485E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6D5263" w:rsidRPr="00CE726B" w14:paraId="5DB57E14" w14:textId="77777777" w:rsidTr="00D37403">
        <w:trPr>
          <w:tblHeader/>
        </w:trPr>
        <w:tc>
          <w:tcPr>
            <w:tcW w:w="2255" w:type="pct"/>
          </w:tcPr>
          <w:p w14:paraId="07A75553" w14:textId="77777777" w:rsidR="006D5263" w:rsidRPr="002F152C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3980F44B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2328C25B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DB4E01E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F06CE8A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532E76D9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8924032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5263" w:rsidRPr="00CE726B" w14:paraId="1F4A9F02" w14:textId="77777777" w:rsidTr="00D37403">
        <w:trPr>
          <w:tblHeader/>
        </w:trPr>
        <w:tc>
          <w:tcPr>
            <w:tcW w:w="2255" w:type="pct"/>
          </w:tcPr>
          <w:p w14:paraId="16B29CC9" w14:textId="77777777" w:rsidR="006D5263" w:rsidRPr="00CE726B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5D35847D" w14:textId="77777777" w:rsidR="006D5263" w:rsidRPr="00492A04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69289576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FAB8D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91FC4E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4888FAE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0E3D18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5263" w:rsidRPr="00CE726B" w14:paraId="5912045B" w14:textId="77777777" w:rsidTr="00D37403">
        <w:trPr>
          <w:tblHeader/>
        </w:trPr>
        <w:tc>
          <w:tcPr>
            <w:tcW w:w="2255" w:type="pct"/>
          </w:tcPr>
          <w:p w14:paraId="0CC2C8AD" w14:textId="21A12E8D" w:rsidR="006D5263" w:rsidRPr="001A2918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D46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4D46F7" w:rsidRPr="00DA6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4D46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43" w:type="pct"/>
          </w:tcPr>
          <w:p w14:paraId="27994A20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EBD66B9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31A8A6C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3D0217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B85F052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C613A9B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678C" w:rsidRPr="00CE726B" w14:paraId="3431FB81" w14:textId="77777777" w:rsidTr="00D37403">
        <w:tc>
          <w:tcPr>
            <w:tcW w:w="2255" w:type="pct"/>
          </w:tcPr>
          <w:p w14:paraId="233DEBCE" w14:textId="77777777" w:rsidR="00F8678C" w:rsidRPr="00DA6371" w:rsidRDefault="00F8678C" w:rsidP="00F8678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198C0206" w14:textId="509E6175" w:rsidR="00F8678C" w:rsidRPr="000524D2" w:rsidRDefault="00F8678C" w:rsidP="00F8678C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</w:tcPr>
          <w:p w14:paraId="2B365EE5" w14:textId="1D538782" w:rsidR="00F8678C" w:rsidRPr="00CF5D9B" w:rsidRDefault="00F8678C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67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FE3524D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ED94F62" w14:textId="28823B47" w:rsidR="00F8678C" w:rsidRPr="00CF5D9B" w:rsidRDefault="00F8678C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678C">
              <w:rPr>
                <w:rFonts w:asciiTheme="majorBidi" w:hAnsiTheme="majorBidi" w:cstheme="majorBidi"/>
                <w:sz w:val="30"/>
                <w:szCs w:val="30"/>
              </w:rPr>
              <w:t>7,389,199</w:t>
            </w:r>
          </w:p>
        </w:tc>
        <w:tc>
          <w:tcPr>
            <w:tcW w:w="137" w:type="pct"/>
          </w:tcPr>
          <w:p w14:paraId="61C71C4B" w14:textId="77777777" w:rsidR="00F8678C" w:rsidRPr="00CF5D9B" w:rsidRDefault="00F8678C" w:rsidP="00F8678C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56434" w14:textId="2728DD59" w:rsidR="00F8678C" w:rsidRPr="00CF5D9B" w:rsidRDefault="00F8678C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678C">
              <w:rPr>
                <w:rFonts w:asciiTheme="majorBidi" w:hAnsiTheme="majorBidi" w:cstheme="majorBidi"/>
                <w:sz w:val="30"/>
                <w:szCs w:val="30"/>
              </w:rPr>
              <w:t>7,389,199</w:t>
            </w:r>
          </w:p>
        </w:tc>
      </w:tr>
      <w:tr w:rsidR="00F8678C" w:rsidRPr="00CE726B" w14:paraId="1F92B671" w14:textId="77777777" w:rsidTr="00D37403">
        <w:tc>
          <w:tcPr>
            <w:tcW w:w="2255" w:type="pct"/>
          </w:tcPr>
          <w:p w14:paraId="7C8A4AD1" w14:textId="77777777" w:rsidR="00F8678C" w:rsidRPr="00DA6371" w:rsidRDefault="00F8678C" w:rsidP="00F8678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606534A7" w14:textId="77777777" w:rsidR="00F8678C" w:rsidRPr="00CE726B" w:rsidRDefault="00F8678C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1C6E8" w14:textId="65C06EE7" w:rsidR="00F8678C" w:rsidRPr="00CF5D9B" w:rsidRDefault="00F8678C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678C">
              <w:rPr>
                <w:rFonts w:asciiTheme="majorBidi" w:hAnsiTheme="majorBidi" w:cstheme="majorBidi"/>
                <w:sz w:val="30"/>
                <w:szCs w:val="30"/>
              </w:rPr>
              <w:t>327,342</w:t>
            </w:r>
          </w:p>
        </w:tc>
        <w:tc>
          <w:tcPr>
            <w:tcW w:w="143" w:type="pct"/>
          </w:tcPr>
          <w:p w14:paraId="4A587CC2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B70D72" w14:textId="226B9060" w:rsidR="00F8678C" w:rsidRPr="00CF5D9B" w:rsidRDefault="00F8678C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67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C8BA8A0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4D0F6A3" w14:textId="138E8167" w:rsidR="00F8678C" w:rsidRPr="00DA6371" w:rsidRDefault="00F8678C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8C">
              <w:rPr>
                <w:rFonts w:asciiTheme="majorBidi" w:hAnsiTheme="majorBidi" w:cstheme="majorBidi"/>
                <w:sz w:val="30"/>
                <w:szCs w:val="30"/>
              </w:rPr>
              <w:t>327,342</w:t>
            </w:r>
          </w:p>
        </w:tc>
      </w:tr>
      <w:tr w:rsidR="006D5263" w:rsidRPr="00CE726B" w14:paraId="2C96A354" w14:textId="77777777" w:rsidTr="00D37403">
        <w:tc>
          <w:tcPr>
            <w:tcW w:w="2255" w:type="pct"/>
          </w:tcPr>
          <w:p w14:paraId="5A6DBDC1" w14:textId="77777777" w:rsidR="006D5263" w:rsidRPr="00DA6371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F15718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4B013EB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F8DEBC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85AD43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A54AA72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D1BBFB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CE726B" w14:paraId="11324E18" w14:textId="77777777" w:rsidTr="00D37403">
        <w:tc>
          <w:tcPr>
            <w:tcW w:w="2255" w:type="pct"/>
          </w:tcPr>
          <w:p w14:paraId="2A048AE2" w14:textId="78CE7784" w:rsidR="006D5263" w:rsidRPr="00DA6371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A6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C1D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0202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443" w:type="pct"/>
          </w:tcPr>
          <w:p w14:paraId="0B50D0E1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69F3DF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BD8B54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796DCC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1A067CE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BB157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DD0" w:rsidRPr="00CE726B" w14:paraId="65BAB5D2" w14:textId="77777777" w:rsidTr="00D37403">
        <w:tc>
          <w:tcPr>
            <w:tcW w:w="2255" w:type="pct"/>
          </w:tcPr>
          <w:p w14:paraId="51EAB17B" w14:textId="77777777" w:rsidR="00701DD0" w:rsidRPr="00DA6371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33A78F74" w14:textId="144FDA7C" w:rsidR="00701DD0" w:rsidRPr="009E1C93" w:rsidRDefault="00701DD0" w:rsidP="00701DD0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3</w:t>
            </w:r>
          </w:p>
        </w:tc>
        <w:tc>
          <w:tcPr>
            <w:tcW w:w="686" w:type="pct"/>
          </w:tcPr>
          <w:p w14:paraId="3E3731D4" w14:textId="0137EBE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7F5FF0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9076CB" w14:textId="20DC0D0E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7,259,370</w:t>
            </w:r>
          </w:p>
        </w:tc>
        <w:tc>
          <w:tcPr>
            <w:tcW w:w="137" w:type="pct"/>
          </w:tcPr>
          <w:p w14:paraId="242A2636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089EA4" w14:textId="1AA1EF06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7,259,370</w:t>
            </w:r>
          </w:p>
        </w:tc>
      </w:tr>
      <w:tr w:rsidR="00701DD0" w:rsidRPr="00CE726B" w14:paraId="7021AD17" w14:textId="77777777" w:rsidTr="00D37403">
        <w:tc>
          <w:tcPr>
            <w:tcW w:w="2255" w:type="pct"/>
          </w:tcPr>
          <w:p w14:paraId="46DE14A1" w14:textId="77777777" w:rsidR="00701DD0" w:rsidRPr="00DA6371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50CA35B6" w14:textId="77777777" w:rsidR="00701DD0" w:rsidRPr="00CB51BF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87B5D0F" w14:textId="3FF62611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464,196</w:t>
            </w:r>
          </w:p>
        </w:tc>
        <w:tc>
          <w:tcPr>
            <w:tcW w:w="143" w:type="pct"/>
          </w:tcPr>
          <w:p w14:paraId="2FADEF67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EC60C13" w14:textId="06A51D6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EC9FD95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121E50" w14:textId="6F8F4B74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464,196</w:t>
            </w:r>
          </w:p>
        </w:tc>
      </w:tr>
    </w:tbl>
    <w:p w14:paraId="56FA36E0" w14:textId="77777777" w:rsidR="006D5263" w:rsidRPr="00247D8D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BEE78" w14:textId="39A00AE0" w:rsidR="001D1EDF" w:rsidRPr="00CE726B" w:rsidRDefault="001D1EDF" w:rsidP="001D1ED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30EC293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65BF0" w14:textId="393D4A70" w:rsidR="0078256F" w:rsidRPr="00CE726B" w:rsidRDefault="0078256F" w:rsidP="0078256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5656A5CE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3A195" w14:textId="42F986AF" w:rsidR="006D5263" w:rsidRPr="00DA63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0E1411">
        <w:rPr>
          <w:rFonts w:asciiTheme="majorBidi" w:hAnsiTheme="majorBidi" w:cstheme="majorBidi"/>
          <w:sz w:val="30"/>
          <w:szCs w:val="30"/>
        </w:rPr>
        <w:t>2</w:t>
      </w:r>
      <w:r w:rsidRPr="00BC6BA1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2FAB17C" w14:textId="77777777" w:rsidR="006D5263" w:rsidRPr="00BC6BA1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6D5263" w:rsidRPr="00BC6BA1" w14:paraId="156CDC59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7677D283" w14:textId="77777777" w:rsidR="006D5263" w:rsidRPr="00DA6371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DD3DE14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FB9415" w14:textId="1E0EBFA1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7F1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6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26F8"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727F1D"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664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D5263" w:rsidRPr="00BC6BA1" w14:paraId="67A8CA60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0C4DF968" w14:textId="77777777" w:rsidR="006D5263" w:rsidRPr="00BC6BA1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665D1AA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B293A28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BC6BA1" w14:paraId="0CA0A4B3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5168A768" w14:textId="77777777" w:rsidR="006D5263" w:rsidRPr="00DA6371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DA6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6EB1527" w14:textId="77777777" w:rsidR="006D5263" w:rsidRPr="00BC6BA1" w:rsidRDefault="006D5263" w:rsidP="00D37403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9740DF" w14:textId="77777777" w:rsidR="006D5263" w:rsidRPr="00BC6BA1" w:rsidRDefault="006D5263" w:rsidP="00D37403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A81B06" w14:paraId="7E1A067E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09DB19E8" w14:textId="77777777" w:rsidR="006D5263" w:rsidRPr="00DA6371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57D9992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E794A09" w14:textId="656CC55C" w:rsidR="006D5263" w:rsidRPr="000D26F8" w:rsidRDefault="008545A5" w:rsidP="00D37403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47781E10" w14:textId="77777777" w:rsidR="006D5263" w:rsidRPr="00464D88" w:rsidRDefault="006D5263" w:rsidP="00464D8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2ABFB22" w14:textId="0BD5364F" w:rsidR="00BA10A0" w:rsidRDefault="00BA10A0" w:rsidP="00BA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F0B2B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3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 w:rsidRPr="00DA6371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2ACE1FEB" w14:textId="77777777" w:rsidR="00BA10A0" w:rsidRDefault="00BA10A0" w:rsidP="00BA10A0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0AB48AC" w14:textId="38004934" w:rsidR="00BA10A0" w:rsidRPr="006500B8" w:rsidRDefault="00BA10A0" w:rsidP="00BA10A0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F1989">
        <w:rPr>
          <w:rFonts w:ascii="Angsana New" w:hAnsi="Angsana New" w:cs="Angsana New"/>
          <w:sz w:val="30"/>
          <w:szCs w:val="30"/>
          <w:cs/>
          <w:lang w:val="en-US"/>
        </w:rPr>
        <w:t xml:space="preserve">ในการประชุมคณะกรรมการบริษัทของผู้จัดการกองทรัสต์เมื่อวันที่ </w:t>
      </w:r>
      <w:r w:rsidRPr="00AF1989">
        <w:rPr>
          <w:rFonts w:ascii="Angsana New" w:hAnsi="Angsana New" w:cs="Angsana New"/>
          <w:sz w:val="30"/>
          <w:szCs w:val="30"/>
          <w:lang w:val="en-US"/>
        </w:rPr>
        <w:t>1</w:t>
      </w:r>
      <w:r w:rsidR="00490F56" w:rsidRPr="00AF1989">
        <w:rPr>
          <w:rFonts w:ascii="Angsana New" w:hAnsi="Angsana New" w:cs="Angsana New"/>
          <w:sz w:val="30"/>
          <w:szCs w:val="30"/>
          <w:lang w:val="en-US"/>
        </w:rPr>
        <w:t>1</w:t>
      </w:r>
      <w:r w:rsidRPr="00AF198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สิงหาคม </w:t>
      </w:r>
      <w:r w:rsidRPr="00AF1989">
        <w:rPr>
          <w:rFonts w:ascii="Angsana New" w:hAnsi="Angsana New" w:cs="Angsana New"/>
          <w:sz w:val="30"/>
          <w:szCs w:val="30"/>
          <w:lang w:val="en-US"/>
        </w:rPr>
        <w:t>256</w:t>
      </w:r>
      <w:r w:rsidR="003E4915" w:rsidRPr="00AF1989">
        <w:rPr>
          <w:rFonts w:ascii="Angsana New" w:hAnsi="Angsana New" w:cs="Angsana New"/>
          <w:sz w:val="30"/>
          <w:szCs w:val="30"/>
          <w:lang w:val="en-US"/>
        </w:rPr>
        <w:t>6</w:t>
      </w:r>
      <w:r w:rsidRPr="00AF198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คณะกรรมการได้มีมติ</w:t>
      </w:r>
      <w:r w:rsidR="003A2988" w:rsidRPr="00AF1989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AF198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อนุมัติให้จ่ายประโยชน์ตอบแทนของกองทรัสต์จากงวดผลการดำเนินงานตั้งแต่วันที่ </w:t>
      </w:r>
      <w:r w:rsidRPr="00AF1989">
        <w:rPr>
          <w:rFonts w:ascii="Angsana New" w:hAnsi="Angsana New" w:cs="Angsana New"/>
          <w:sz w:val="30"/>
          <w:szCs w:val="30"/>
          <w:lang w:val="en-US"/>
        </w:rPr>
        <w:t>1</w:t>
      </w:r>
      <w:r w:rsidRPr="00AF198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มกราคม </w:t>
      </w:r>
      <w:r w:rsidRPr="00AF1989">
        <w:rPr>
          <w:rFonts w:ascii="Angsana New" w:hAnsi="Angsana New" w:cs="Angsana New"/>
          <w:sz w:val="30"/>
          <w:szCs w:val="30"/>
          <w:lang w:val="en-US"/>
        </w:rPr>
        <w:t>256</w:t>
      </w:r>
      <w:r w:rsidR="00121FF1" w:rsidRPr="00AF1989">
        <w:rPr>
          <w:rFonts w:ascii="Angsana New" w:hAnsi="Angsana New" w:cs="Angsana New"/>
          <w:sz w:val="30"/>
          <w:szCs w:val="30"/>
          <w:lang w:val="en-US"/>
        </w:rPr>
        <w:t>6</w:t>
      </w:r>
      <w:r w:rsidRPr="00AF198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ถึง</w:t>
      </w:r>
      <w:r w:rsidR="003A2988" w:rsidRPr="00AF1989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AF1989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AF198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Pr="00AF1989">
        <w:rPr>
          <w:rFonts w:ascii="Angsana New" w:hAnsi="Angsana New" w:cs="Angsana New"/>
          <w:sz w:val="30"/>
          <w:szCs w:val="30"/>
          <w:lang w:val="en-US"/>
        </w:rPr>
        <w:t>256</w:t>
      </w:r>
      <w:r w:rsidR="00121FF1" w:rsidRPr="00AF1989">
        <w:rPr>
          <w:rFonts w:ascii="Angsana New" w:hAnsi="Angsana New" w:cs="Angsana New"/>
          <w:sz w:val="30"/>
          <w:szCs w:val="30"/>
          <w:lang w:val="en-US"/>
        </w:rPr>
        <w:t>6</w:t>
      </w:r>
      <w:r w:rsidRPr="00AF198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ในอัตราหน่วยละ </w:t>
      </w:r>
      <w:r w:rsidRPr="00AF1989">
        <w:rPr>
          <w:rFonts w:ascii="Angsana New" w:hAnsi="Angsana New" w:cs="Angsana New"/>
          <w:sz w:val="30"/>
          <w:szCs w:val="30"/>
          <w:lang w:val="en-US"/>
        </w:rPr>
        <w:t>0.</w:t>
      </w:r>
      <w:r w:rsidR="00AF1989" w:rsidRPr="00AF1989">
        <w:rPr>
          <w:rFonts w:ascii="Angsana New" w:hAnsi="Angsana New" w:cs="Angsana New"/>
          <w:sz w:val="30"/>
          <w:szCs w:val="30"/>
          <w:lang w:val="en-US"/>
        </w:rPr>
        <w:t>2</w:t>
      </w:r>
      <w:r w:rsidR="00A061B7">
        <w:rPr>
          <w:rFonts w:ascii="Angsana New" w:hAnsi="Angsana New" w:cs="Angsana New"/>
          <w:sz w:val="30"/>
          <w:szCs w:val="30"/>
          <w:lang w:val="en-US"/>
        </w:rPr>
        <w:t>00</w:t>
      </w:r>
      <w:r w:rsidR="00B70152">
        <w:rPr>
          <w:rFonts w:ascii="Angsana New" w:hAnsi="Angsana New" w:cs="Angsana New"/>
          <w:sz w:val="30"/>
          <w:szCs w:val="30"/>
          <w:lang w:val="en-US"/>
        </w:rPr>
        <w:t>0</w:t>
      </w:r>
      <w:r w:rsidRPr="00AF198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เป็นจำนวนเงินรวม </w:t>
      </w:r>
      <w:r w:rsidRPr="00AF1989">
        <w:rPr>
          <w:rFonts w:ascii="Angsana New" w:hAnsi="Angsana New" w:cs="Angsana New"/>
          <w:sz w:val="30"/>
          <w:szCs w:val="30"/>
          <w:lang w:val="en-US"/>
        </w:rPr>
        <w:t>1</w:t>
      </w:r>
      <w:r w:rsidR="00B23967">
        <w:rPr>
          <w:rFonts w:ascii="Angsana New" w:hAnsi="Angsana New" w:cs="Angsana New"/>
          <w:sz w:val="30"/>
          <w:szCs w:val="30"/>
          <w:lang w:val="en-US"/>
        </w:rPr>
        <w:t>42.30</w:t>
      </w:r>
      <w:r w:rsidRPr="00AF198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F198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โดยประโยชน์ตอบแทนดังกล่าวจะจ่ายให้แก่ผู้ถือหน่วยทรัสต์ในเดือนกันยายน </w:t>
      </w:r>
      <w:r w:rsidRPr="00AF1989">
        <w:rPr>
          <w:rFonts w:ascii="Angsana New" w:hAnsi="Angsana New" w:cs="Angsana New"/>
          <w:sz w:val="30"/>
          <w:szCs w:val="30"/>
          <w:lang w:val="en-US"/>
        </w:rPr>
        <w:t>256</w:t>
      </w:r>
      <w:r w:rsidR="00EE2193" w:rsidRPr="00AF1989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03E1B193" w14:textId="5BB5F879" w:rsidR="006D5263" w:rsidRDefault="006D5263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6D5263" w:rsidSect="00607FD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64DCA" w14:textId="77777777" w:rsidR="00C8548B" w:rsidRDefault="00C8548B" w:rsidP="004956B4">
      <w:r>
        <w:separator/>
      </w:r>
    </w:p>
  </w:endnote>
  <w:endnote w:type="continuationSeparator" w:id="0">
    <w:p w14:paraId="187DF44F" w14:textId="77777777" w:rsidR="00C8548B" w:rsidRDefault="00C8548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0D179A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DFFA70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297968B" w14:textId="77777777" w:rsidR="006D5263" w:rsidRDefault="006D52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86891" w14:textId="77777777" w:rsidR="00C8548B" w:rsidRDefault="00C8548B" w:rsidP="004956B4">
      <w:r>
        <w:separator/>
      </w:r>
    </w:p>
  </w:footnote>
  <w:footnote w:type="continuationSeparator" w:id="0">
    <w:p w14:paraId="136797BC" w14:textId="77777777" w:rsidR="00C8548B" w:rsidRDefault="00C8548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62340" w14:textId="77777777" w:rsidR="006D5263" w:rsidRPr="00DA6371" w:rsidRDefault="006D5263" w:rsidP="00902E1A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DA6371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DA6371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60234D7A" w14:textId="77777777" w:rsidR="006D5263" w:rsidRPr="000230B9" w:rsidRDefault="006D5263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F3377AE" w14:textId="082BB30C" w:rsidR="00612FB3" w:rsidRPr="00240D11" w:rsidRDefault="00612FB3" w:rsidP="00612FB3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สำหรับงวด</w:t>
    </w:r>
    <w:r w:rsidRPr="00DA6371"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 w:rsidRPr="00DA6371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Pr="00DA6371">
      <w:rPr>
        <w:rFonts w:ascii="Angsana New" w:hAnsi="Angsana New" w:hint="cs"/>
        <w:bCs/>
        <w:sz w:val="32"/>
        <w:szCs w:val="32"/>
        <w:cs/>
      </w:rPr>
      <w:t>มิถุนายน</w:t>
    </w:r>
    <w:r w:rsidRPr="00DA6371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66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DA6371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15716960" w14:textId="77777777" w:rsidR="006D5263" w:rsidRPr="00240D11" w:rsidRDefault="006D5263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A0EC" w14:textId="77777777" w:rsidR="006D5263" w:rsidRPr="00DA6371" w:rsidRDefault="006D5263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DA6371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DA6371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440D5001" w14:textId="77777777" w:rsidR="006D5263" w:rsidRPr="000230B9" w:rsidRDefault="006D5263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50D0AA1" w14:textId="77777777" w:rsidR="00ED30E6" w:rsidRPr="00240D11" w:rsidRDefault="00ED30E6" w:rsidP="00ED30E6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สำหรับงวด</w:t>
    </w:r>
    <w:r w:rsidRPr="00DA6371"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 w:rsidRPr="00DA6371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Pr="00DA6371">
      <w:rPr>
        <w:rFonts w:ascii="Angsana New" w:hAnsi="Angsana New" w:hint="cs"/>
        <w:bCs/>
        <w:sz w:val="32"/>
        <w:szCs w:val="32"/>
        <w:cs/>
      </w:rPr>
      <w:t>มิถุนายน</w:t>
    </w:r>
    <w:r w:rsidRPr="00DA6371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66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DA6371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51DB0F56" w14:textId="77777777" w:rsidR="006D5263" w:rsidRPr="00240D11" w:rsidRDefault="006D526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6708" w14:textId="77777777" w:rsidR="00F22877" w:rsidRPr="00DA6371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DA6371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DA6371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1C185BA6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E38F5D5" w14:textId="77777777" w:rsidR="00F26226" w:rsidRPr="00240D11" w:rsidRDefault="00F26226" w:rsidP="00F26226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สำหรับงวด</w:t>
    </w:r>
    <w:r w:rsidRPr="00DA6371"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 w:rsidRPr="00DA6371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Pr="00DA6371">
      <w:rPr>
        <w:rFonts w:ascii="Angsana New" w:hAnsi="Angsana New" w:hint="cs"/>
        <w:bCs/>
        <w:sz w:val="32"/>
        <w:szCs w:val="32"/>
        <w:cs/>
      </w:rPr>
      <w:t>มิถุนายน</w:t>
    </w:r>
    <w:r w:rsidRPr="00DA6371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66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DA6371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7ECE77D6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0"/>
  </w:num>
  <w:num w:numId="7" w16cid:durableId="1528373509">
    <w:abstractNumId w:val="22"/>
  </w:num>
  <w:num w:numId="8" w16cid:durableId="897087256">
    <w:abstractNumId w:val="15"/>
  </w:num>
  <w:num w:numId="9" w16cid:durableId="1125151147">
    <w:abstractNumId w:val="10"/>
  </w:num>
  <w:num w:numId="10" w16cid:durableId="347603080">
    <w:abstractNumId w:val="13"/>
  </w:num>
  <w:num w:numId="11" w16cid:durableId="271015143">
    <w:abstractNumId w:val="11"/>
  </w:num>
  <w:num w:numId="12" w16cid:durableId="1551306489">
    <w:abstractNumId w:val="14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8"/>
  </w:num>
  <w:num w:numId="15" w16cid:durableId="1568681697">
    <w:abstractNumId w:val="16"/>
  </w:num>
  <w:num w:numId="16" w16cid:durableId="998773804">
    <w:abstractNumId w:val="21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4"/>
  </w:num>
  <w:num w:numId="20" w16cid:durableId="959651053">
    <w:abstractNumId w:val="5"/>
  </w:num>
  <w:num w:numId="21" w16cid:durableId="2124957775">
    <w:abstractNumId w:val="17"/>
  </w:num>
  <w:num w:numId="22" w16cid:durableId="140315505">
    <w:abstractNumId w:val="19"/>
  </w:num>
  <w:num w:numId="23" w16cid:durableId="979653914">
    <w:abstractNumId w:val="12"/>
  </w:num>
  <w:num w:numId="24" w16cid:durableId="1318918775">
    <w:abstractNumId w:val="4"/>
  </w:num>
  <w:num w:numId="25" w16cid:durableId="1467745657">
    <w:abstractNumId w:val="23"/>
  </w:num>
  <w:num w:numId="26" w16cid:durableId="795953564">
    <w:abstractNumId w:val="8"/>
  </w:num>
  <w:num w:numId="27" w16cid:durableId="120772322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5DA2"/>
    <w:rsid w:val="000061B5"/>
    <w:rsid w:val="00007E59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215E"/>
    <w:rsid w:val="000131EA"/>
    <w:rsid w:val="000132F9"/>
    <w:rsid w:val="0001416C"/>
    <w:rsid w:val="000143C3"/>
    <w:rsid w:val="00015C96"/>
    <w:rsid w:val="0001643B"/>
    <w:rsid w:val="00016AB4"/>
    <w:rsid w:val="00016C8C"/>
    <w:rsid w:val="00017136"/>
    <w:rsid w:val="00017F1C"/>
    <w:rsid w:val="00020287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4A6"/>
    <w:rsid w:val="00040BED"/>
    <w:rsid w:val="000413A6"/>
    <w:rsid w:val="00041A06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2E9E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6F0C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1622"/>
    <w:rsid w:val="00121FF1"/>
    <w:rsid w:val="001229AB"/>
    <w:rsid w:val="00122C87"/>
    <w:rsid w:val="00122E8F"/>
    <w:rsid w:val="00123041"/>
    <w:rsid w:val="00123EE9"/>
    <w:rsid w:val="00124623"/>
    <w:rsid w:val="00125164"/>
    <w:rsid w:val="0012534F"/>
    <w:rsid w:val="001259B1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D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8DF"/>
    <w:rsid w:val="00243E9A"/>
    <w:rsid w:val="00243EBF"/>
    <w:rsid w:val="00244266"/>
    <w:rsid w:val="00244AFB"/>
    <w:rsid w:val="0024541C"/>
    <w:rsid w:val="002456DA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EB4"/>
    <w:rsid w:val="002D642B"/>
    <w:rsid w:val="002D67C1"/>
    <w:rsid w:val="002D715B"/>
    <w:rsid w:val="002D7566"/>
    <w:rsid w:val="002D768E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E6"/>
    <w:rsid w:val="00305033"/>
    <w:rsid w:val="0030539A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748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30B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816"/>
    <w:rsid w:val="00373B2A"/>
    <w:rsid w:val="00373CE9"/>
    <w:rsid w:val="0037416D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988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BB5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3755"/>
    <w:rsid w:val="004642F9"/>
    <w:rsid w:val="004644FB"/>
    <w:rsid w:val="004648A7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B41"/>
    <w:rsid w:val="004B7CC0"/>
    <w:rsid w:val="004C0965"/>
    <w:rsid w:val="004C114C"/>
    <w:rsid w:val="004C19A2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98"/>
    <w:rsid w:val="004D10FC"/>
    <w:rsid w:val="004D1E20"/>
    <w:rsid w:val="004D1F78"/>
    <w:rsid w:val="004D23B0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50DC"/>
    <w:rsid w:val="004D5169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B9A"/>
    <w:rsid w:val="005E62E3"/>
    <w:rsid w:val="005E6D37"/>
    <w:rsid w:val="005E7C1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CB7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5F91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06D"/>
    <w:rsid w:val="00681A91"/>
    <w:rsid w:val="0068221E"/>
    <w:rsid w:val="00682632"/>
    <w:rsid w:val="00682994"/>
    <w:rsid w:val="00682BD9"/>
    <w:rsid w:val="0068315C"/>
    <w:rsid w:val="006836CF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13B"/>
    <w:rsid w:val="006A2348"/>
    <w:rsid w:val="006A3941"/>
    <w:rsid w:val="006A4235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20307"/>
    <w:rsid w:val="0072040D"/>
    <w:rsid w:val="007214B2"/>
    <w:rsid w:val="0072157F"/>
    <w:rsid w:val="007222A6"/>
    <w:rsid w:val="00722B96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6C4E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9CF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0762"/>
    <w:rsid w:val="007D2210"/>
    <w:rsid w:val="007D2873"/>
    <w:rsid w:val="007D2E99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595"/>
    <w:rsid w:val="007F571E"/>
    <w:rsid w:val="007F5E6F"/>
    <w:rsid w:val="007F60E9"/>
    <w:rsid w:val="007F63D7"/>
    <w:rsid w:val="007F6EF5"/>
    <w:rsid w:val="007F70E7"/>
    <w:rsid w:val="007F7E8F"/>
    <w:rsid w:val="007F7FAA"/>
    <w:rsid w:val="0080097C"/>
    <w:rsid w:val="00801352"/>
    <w:rsid w:val="00802C2F"/>
    <w:rsid w:val="00802DFB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C767F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30"/>
    <w:rsid w:val="00902F97"/>
    <w:rsid w:val="00903836"/>
    <w:rsid w:val="00903E8D"/>
    <w:rsid w:val="00904777"/>
    <w:rsid w:val="009047AD"/>
    <w:rsid w:val="009047B0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3493"/>
    <w:rsid w:val="009A4B38"/>
    <w:rsid w:val="009A4D59"/>
    <w:rsid w:val="009A51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71D8"/>
    <w:rsid w:val="009D7C88"/>
    <w:rsid w:val="009E0320"/>
    <w:rsid w:val="009E069F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A007B0"/>
    <w:rsid w:val="00A0081B"/>
    <w:rsid w:val="00A00F06"/>
    <w:rsid w:val="00A012CE"/>
    <w:rsid w:val="00A01451"/>
    <w:rsid w:val="00A015A1"/>
    <w:rsid w:val="00A0228B"/>
    <w:rsid w:val="00A02461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1B7"/>
    <w:rsid w:val="00A06799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AB0"/>
    <w:rsid w:val="00A45BB2"/>
    <w:rsid w:val="00A45DCB"/>
    <w:rsid w:val="00A465C5"/>
    <w:rsid w:val="00A46ACF"/>
    <w:rsid w:val="00A4727B"/>
    <w:rsid w:val="00A474D0"/>
    <w:rsid w:val="00A503E5"/>
    <w:rsid w:val="00A50815"/>
    <w:rsid w:val="00A5157F"/>
    <w:rsid w:val="00A52298"/>
    <w:rsid w:val="00A5233D"/>
    <w:rsid w:val="00A5236F"/>
    <w:rsid w:val="00A52C72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852"/>
    <w:rsid w:val="00AB7A55"/>
    <w:rsid w:val="00AC08B5"/>
    <w:rsid w:val="00AC13BD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F85"/>
    <w:rsid w:val="00B07438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16E6"/>
    <w:rsid w:val="00B31B15"/>
    <w:rsid w:val="00B31DEC"/>
    <w:rsid w:val="00B31F19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A1E"/>
    <w:rsid w:val="00B902A1"/>
    <w:rsid w:val="00B904F0"/>
    <w:rsid w:val="00B9096D"/>
    <w:rsid w:val="00B90B30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2A9F"/>
    <w:rsid w:val="00BD35BB"/>
    <w:rsid w:val="00BD3BA1"/>
    <w:rsid w:val="00BD3C4B"/>
    <w:rsid w:val="00BD3F22"/>
    <w:rsid w:val="00BD4D1E"/>
    <w:rsid w:val="00BD4FE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271E"/>
    <w:rsid w:val="00C02E68"/>
    <w:rsid w:val="00C03215"/>
    <w:rsid w:val="00C037B4"/>
    <w:rsid w:val="00C03A75"/>
    <w:rsid w:val="00C05862"/>
    <w:rsid w:val="00C05D4D"/>
    <w:rsid w:val="00C06315"/>
    <w:rsid w:val="00C06B84"/>
    <w:rsid w:val="00C06EF3"/>
    <w:rsid w:val="00C0708F"/>
    <w:rsid w:val="00C07945"/>
    <w:rsid w:val="00C07BFD"/>
    <w:rsid w:val="00C1098F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4A21"/>
    <w:rsid w:val="00CA537F"/>
    <w:rsid w:val="00CA5396"/>
    <w:rsid w:val="00CA5DF0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0916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57AD"/>
    <w:rsid w:val="00DA6371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00E"/>
    <w:rsid w:val="00DD5C1E"/>
    <w:rsid w:val="00DD5F1B"/>
    <w:rsid w:val="00DD5FFE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485B"/>
    <w:rsid w:val="00E156B9"/>
    <w:rsid w:val="00E15756"/>
    <w:rsid w:val="00E169D2"/>
    <w:rsid w:val="00E16ABF"/>
    <w:rsid w:val="00E16BF2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023D"/>
    <w:rsid w:val="00E4116A"/>
    <w:rsid w:val="00E41E22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5A"/>
    <w:rsid w:val="00E82690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152"/>
    <w:rsid w:val="00EA1421"/>
    <w:rsid w:val="00EA1D7B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0EF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3241</TotalTime>
  <Pages>10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549</cp:revision>
  <cp:lastPrinted>2023-08-07T07:09:00Z</cp:lastPrinted>
  <dcterms:created xsi:type="dcterms:W3CDTF">2021-10-21T18:11:00Z</dcterms:created>
  <dcterms:modified xsi:type="dcterms:W3CDTF">2023-08-08T07:29:00Z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