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7418D9" w:rsidRPr="00FB4D45" w14:paraId="20563FAE" w14:textId="77777777" w:rsidTr="00830D02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8ED2832" w14:textId="77777777" w:rsidR="0009267B" w:rsidRPr="00FB4D45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70273343"/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BC961" w14:textId="77777777" w:rsidR="0009267B" w:rsidRPr="00FB4D45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63D93F17" w14:textId="77777777" w:rsidR="0009267B" w:rsidRPr="00FB4D45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09267B" w:rsidRPr="00FB4D45" w14:paraId="152709B3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7D5C663" w14:textId="77777777" w:rsidR="0009267B" w:rsidRPr="00FB4D45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288514" w14:textId="77777777" w:rsidR="0009267B" w:rsidRPr="00FB4D45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086242F" w14:textId="77777777" w:rsidR="0009267B" w:rsidRPr="00FB4D45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AD4AA1" w:rsidRPr="00FB4D45" w14:paraId="62481E64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5ABDDB7" w14:textId="77777777" w:rsidR="00AD4AA1" w:rsidRPr="00FB4D45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D65661B" w14:textId="77777777" w:rsidR="00AD4AA1" w:rsidRPr="00FB4D45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60B1597" w14:textId="7F8D57FD" w:rsidR="00AD4AA1" w:rsidRPr="00FB4D45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AD4AA1" w:rsidRPr="00FB4D45" w14:paraId="4E35D24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3C2C8AF" w14:textId="77777777" w:rsidR="00AD4AA1" w:rsidRPr="00FB4D45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29999B2" w14:textId="77777777" w:rsidR="00AD4AA1" w:rsidRPr="00FB4D45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9AA1D61" w14:textId="71CB8EF0" w:rsidR="00AD4AA1" w:rsidRPr="00FB4D45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AD4AA1" w:rsidRPr="00FB4D45" w14:paraId="30B4C718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1D1B96E" w14:textId="77777777" w:rsidR="00AD4AA1" w:rsidRPr="00FB4D45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5C36230" w14:textId="77777777" w:rsidR="00AD4AA1" w:rsidRPr="00FB4D45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139AB23F" w14:textId="5AB333CB" w:rsidR="00AD4AA1" w:rsidRPr="00FB4D45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Pr="00FB4D4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AD4AA1" w:rsidRPr="00FB4D45" w14:paraId="522698D5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246C401" w14:textId="77777777" w:rsidR="00AD4AA1" w:rsidRPr="00FB4D45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FDA1D81" w14:textId="77777777" w:rsidR="00AD4AA1" w:rsidRPr="00FB4D45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DAA87C0" w14:textId="661B5489" w:rsidR="00AD4AA1" w:rsidRPr="00FB4D45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</w:tr>
      <w:tr w:rsidR="005104C1" w:rsidRPr="00FB4D45" w14:paraId="41C9B74E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364D5F9" w14:textId="136D416F" w:rsidR="005104C1" w:rsidRPr="00FB4D45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E717C63" w14:textId="77777777" w:rsidR="005104C1" w:rsidRPr="00FB4D45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2BDAE05" w14:textId="0570F3E8" w:rsidR="005104C1" w:rsidRPr="00FB4D45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5104C1" w:rsidRPr="00FB4D45" w14:paraId="12ED131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ED83B15" w14:textId="5D8EB8E3" w:rsidR="005104C1" w:rsidRPr="00FB4D45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85F73F1" w14:textId="77777777" w:rsidR="005104C1" w:rsidRPr="00FB4D45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50EF99D3" w14:textId="7A9E475F" w:rsidR="005104C1" w:rsidRPr="00FB4D45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5104C1" w:rsidRPr="00FB4D45" w14:paraId="6E87E38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85394A3" w14:textId="0D01E89A" w:rsidR="005104C1" w:rsidRPr="00FB4D45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97A0523" w14:textId="77777777" w:rsidR="005104C1" w:rsidRPr="00FB4D45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923D3F9" w14:textId="1A2CB7A4" w:rsidR="005104C1" w:rsidRPr="00FB4D45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5104C1" w:rsidRPr="00FB4D45" w14:paraId="6C6A6B1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5DE4386" w14:textId="48E21C9F" w:rsidR="005104C1" w:rsidRPr="00FB4D45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8</w:t>
            </w:r>
          </w:p>
        </w:tc>
        <w:tc>
          <w:tcPr>
            <w:tcW w:w="270" w:type="dxa"/>
          </w:tcPr>
          <w:p w14:paraId="6AD1509B" w14:textId="77777777" w:rsidR="005104C1" w:rsidRPr="00FB4D45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B0E3DEB" w14:textId="1C935FA5" w:rsidR="005104C1" w:rsidRPr="00FB4D45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5104C1" w:rsidRPr="00FB4D45" w14:paraId="7B4202FF" w14:textId="77777777" w:rsidTr="002E28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45A7376" w14:textId="73870F91" w:rsidR="005104C1" w:rsidRPr="00FB4D45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9</w:t>
            </w:r>
          </w:p>
        </w:tc>
        <w:tc>
          <w:tcPr>
            <w:tcW w:w="270" w:type="dxa"/>
          </w:tcPr>
          <w:p w14:paraId="0D0C4B97" w14:textId="77777777" w:rsidR="005104C1" w:rsidRPr="00FB4D45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BBC8B8A" w14:textId="24A4E012" w:rsidR="005104C1" w:rsidRPr="00FB4D45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5104C1" w:rsidRPr="00FB4D45" w14:paraId="14A40252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E79F6FC" w14:textId="577D8184" w:rsidR="005104C1" w:rsidRPr="00FB4D45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10</w:t>
            </w:r>
          </w:p>
        </w:tc>
        <w:tc>
          <w:tcPr>
            <w:tcW w:w="270" w:type="dxa"/>
          </w:tcPr>
          <w:p w14:paraId="1804EF40" w14:textId="77777777" w:rsidR="005104C1" w:rsidRPr="00FB4D45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105B2B97" w14:textId="5943E61D" w:rsidR="005104C1" w:rsidRPr="00FB4D45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สัญญาเกี่ยวกับการซื้อธุรกิจ</w:t>
            </w:r>
          </w:p>
        </w:tc>
      </w:tr>
      <w:tr w:rsidR="005104C1" w:rsidRPr="00FB4D45" w14:paraId="2BE04BD7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2F9BBAF" w14:textId="69D21F77" w:rsidR="005104C1" w:rsidRPr="00FB4D45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Pr="00FB4D4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71A215BE" w14:textId="77777777" w:rsidR="005104C1" w:rsidRPr="00FB4D45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72290CE3" w14:textId="5006477C" w:rsidR="005104C1" w:rsidRPr="00FB4D45" w:rsidRDefault="005104C1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66C08" w:rsidRPr="00FB4D45" w14:paraId="7ED2F8E6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A5CA75C" w14:textId="68BC8B34" w:rsidR="00266C08" w:rsidRPr="00FB4D45" w:rsidRDefault="00266C08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1F8D3131" w14:textId="77777777" w:rsidR="00266C08" w:rsidRPr="00FB4D45" w:rsidRDefault="00266C08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06A4E432" w14:textId="16F555FD" w:rsidR="00266C08" w:rsidRPr="00FB4D45" w:rsidRDefault="00266C08" w:rsidP="005104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58D9453C" w14:textId="77777777" w:rsidR="001A021D" w:rsidRPr="00FB4D45" w:rsidRDefault="001A021D" w:rsidP="00C4658D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61E3067" w14:textId="77777777" w:rsidR="00DB12B7" w:rsidRPr="00FB4D45" w:rsidRDefault="0009267B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  <w:r w:rsidRPr="00FB4D45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DB12B7" w:rsidRPr="00FB4D45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33BDC1" w14:textId="77777777" w:rsidR="00DB12B7" w:rsidRPr="00FB4D45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F0362E3" w14:textId="5DEE6AA0" w:rsidR="00DB12B7" w:rsidRPr="00FB4D45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  <w:r w:rsidRPr="00FB4D45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="007B14BC" w:rsidRPr="00FB4D45">
        <w:rPr>
          <w:rFonts w:asciiTheme="majorBidi" w:hAnsiTheme="majorBidi" w:cstheme="majorBidi" w:hint="cs"/>
          <w:sz w:val="28"/>
          <w:szCs w:val="28"/>
          <w:cs/>
        </w:rPr>
        <w:t>่</w:t>
      </w:r>
      <w:r w:rsidR="007B14BC" w:rsidRPr="00FB4D45">
        <w:rPr>
          <w:rFonts w:asciiTheme="majorBidi" w:hAnsiTheme="majorBidi" w:cstheme="majorBidi"/>
          <w:sz w:val="28"/>
          <w:szCs w:val="28"/>
        </w:rPr>
        <w:t xml:space="preserve"> 10</w:t>
      </w:r>
      <w:r w:rsidR="00DE779C" w:rsidRPr="00FB4D45">
        <w:rPr>
          <w:rFonts w:asciiTheme="majorBidi" w:hAnsiTheme="majorBidi" w:cstheme="majorBidi"/>
          <w:sz w:val="28"/>
          <w:szCs w:val="28"/>
        </w:rPr>
        <w:t xml:space="preserve"> </w:t>
      </w:r>
      <w:r w:rsidR="0068473B" w:rsidRPr="00FB4D45">
        <w:rPr>
          <w:rFonts w:asciiTheme="majorBidi" w:hAnsiTheme="majorBidi" w:hint="cs"/>
          <w:sz w:val="28"/>
          <w:szCs w:val="28"/>
          <w:cs/>
        </w:rPr>
        <w:t>สิงหาคม</w:t>
      </w:r>
      <w:r w:rsidR="0068473B" w:rsidRPr="00FB4D45">
        <w:rPr>
          <w:rFonts w:asciiTheme="majorBidi" w:hAnsiTheme="majorBidi"/>
          <w:sz w:val="28"/>
          <w:szCs w:val="28"/>
          <w:cs/>
        </w:rPr>
        <w:t xml:space="preserve"> </w:t>
      </w:r>
      <w:r w:rsidR="004B6DB0" w:rsidRPr="00FB4D45">
        <w:rPr>
          <w:rFonts w:asciiTheme="majorBidi" w:hAnsiTheme="majorBidi" w:cstheme="majorBidi"/>
          <w:sz w:val="28"/>
          <w:szCs w:val="28"/>
        </w:rPr>
        <w:t>256</w:t>
      </w:r>
      <w:r w:rsidR="005C406E" w:rsidRPr="00FB4D45">
        <w:rPr>
          <w:rFonts w:asciiTheme="majorBidi" w:hAnsiTheme="majorBidi" w:cstheme="majorBidi"/>
          <w:sz w:val="28"/>
          <w:szCs w:val="28"/>
        </w:rPr>
        <w:t>6</w:t>
      </w:r>
      <w:r w:rsidR="0068473B" w:rsidRPr="00FB4D4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6FF58D22" w14:textId="77777777" w:rsidR="00DB12B7" w:rsidRPr="00FB4D45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A343621" w14:textId="1C92997E" w:rsidR="00DB12B7" w:rsidRPr="00FB4D45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FB4D45">
        <w:rPr>
          <w:rFonts w:asciiTheme="majorBidi" w:hAnsiTheme="majorBidi" w:cstheme="majorBidi"/>
          <w:sz w:val="28"/>
          <w:szCs w:val="28"/>
          <w:cs/>
        </w:rPr>
        <w:t>เกณฑ์การจัดทำงบการเงินระหว่างกาล</w:t>
      </w:r>
    </w:p>
    <w:p w14:paraId="000D75AC" w14:textId="77777777" w:rsidR="00DB12B7" w:rsidRPr="00FB4D45" w:rsidRDefault="00DB12B7" w:rsidP="00DB12B7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14:paraId="1F67E742" w14:textId="0C659F3F" w:rsidR="00DB12B7" w:rsidRPr="00FB4D45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FB4D45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</w:t>
      </w:r>
      <w:r w:rsidRPr="00FB4D45">
        <w:rPr>
          <w:rFonts w:asciiTheme="majorBidi" w:hAnsiTheme="majorBidi" w:cstheme="majorBidi"/>
          <w:sz w:val="28"/>
          <w:szCs w:val="28"/>
        </w:rPr>
        <w:t>(“</w:t>
      </w:r>
      <w:r w:rsidRPr="00FB4D45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Pr="00FB4D45">
        <w:rPr>
          <w:rFonts w:asciiTheme="majorBidi" w:hAnsiTheme="majorBidi" w:cstheme="majorBidi"/>
          <w:sz w:val="28"/>
          <w:szCs w:val="28"/>
        </w:rPr>
        <w:t xml:space="preserve">”) </w:t>
      </w:r>
      <w:r w:rsidRPr="00FB4D45">
        <w:rPr>
          <w:rFonts w:asciiTheme="majorBidi" w:hAnsiTheme="majorBidi" w:cstheme="majorBidi"/>
          <w:sz w:val="28"/>
          <w:szCs w:val="28"/>
          <w:cs/>
        </w:rPr>
        <w:t xml:space="preserve">ตามมาตรฐานการบัญชี ฉบับที่ </w:t>
      </w:r>
      <w:r w:rsidRPr="00FB4D45">
        <w:rPr>
          <w:rFonts w:asciiTheme="majorBidi" w:hAnsiTheme="majorBidi" w:cstheme="majorBidi"/>
          <w:sz w:val="28"/>
          <w:szCs w:val="28"/>
        </w:rPr>
        <w:t>34</w:t>
      </w:r>
      <w:r w:rsidRPr="00FB4D45">
        <w:rPr>
          <w:rFonts w:asciiTheme="majorBidi" w:hAnsiTheme="majorBidi" w:cstheme="majorBidi"/>
          <w:sz w:val="28"/>
          <w:szCs w:val="28"/>
          <w:cs/>
        </w:rPr>
        <w:t xml:space="preserve"> เรื่อง</w:t>
      </w:r>
      <w:r w:rsidRPr="00FB4D45">
        <w:rPr>
          <w:rFonts w:asciiTheme="majorBidi" w:hAnsiTheme="majorBidi" w:cstheme="majorBidi"/>
          <w:sz w:val="28"/>
          <w:szCs w:val="28"/>
        </w:rPr>
        <w:br/>
      </w:r>
      <w:r w:rsidRPr="00FB4D45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FB4D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B4D45">
        <w:rPr>
          <w:rFonts w:asciiTheme="majorBidi" w:hAnsiTheme="majorBidi" w:cstheme="majorBidi"/>
          <w:sz w:val="28"/>
          <w:szCs w:val="28"/>
        </w:rPr>
        <w:t xml:space="preserve"> </w:t>
      </w:r>
      <w:r w:rsidRPr="00FB4D45">
        <w:rPr>
          <w:rFonts w:asciiTheme="majorBidi" w:hAnsiTheme="majorBidi" w:cstheme="maj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FB4D45">
        <w:rPr>
          <w:rFonts w:asciiTheme="majorBidi" w:hAnsiTheme="majorBidi" w:cstheme="majorBidi"/>
          <w:sz w:val="28"/>
          <w:szCs w:val="28"/>
        </w:rPr>
        <w:t xml:space="preserve"> </w:t>
      </w:r>
      <w:r w:rsidRPr="00FB4D45">
        <w:rPr>
          <w:rFonts w:asciiTheme="majorBidi" w:hAnsiTheme="majorBidi" w:cstheme="majorBidi"/>
          <w:sz w:val="28"/>
          <w:szCs w:val="28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FB4D45">
        <w:rPr>
          <w:rFonts w:asciiTheme="majorBidi" w:hAnsiTheme="majorBidi" w:cstheme="majorBidi"/>
          <w:sz w:val="28"/>
          <w:szCs w:val="28"/>
        </w:rPr>
        <w:br/>
        <w:t>31</w:t>
      </w:r>
      <w:r w:rsidRPr="00FB4D4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FB4D45">
        <w:rPr>
          <w:rFonts w:asciiTheme="majorBidi" w:hAnsiTheme="majorBidi" w:cstheme="majorBidi"/>
          <w:sz w:val="28"/>
          <w:szCs w:val="28"/>
        </w:rPr>
        <w:t>256</w:t>
      </w:r>
      <w:r w:rsidR="00180A8B" w:rsidRPr="00FB4D45">
        <w:rPr>
          <w:rFonts w:asciiTheme="majorBidi" w:hAnsiTheme="majorBidi" w:cstheme="majorBidi" w:hint="cs"/>
          <w:sz w:val="28"/>
          <w:szCs w:val="28"/>
          <w:cs/>
        </w:rPr>
        <w:t>5</w:t>
      </w:r>
    </w:p>
    <w:p w14:paraId="701F830D" w14:textId="77777777" w:rsidR="00DB12B7" w:rsidRPr="00FB4D45" w:rsidRDefault="00DB12B7" w:rsidP="00DB12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3F37A6B" w14:textId="381A0A1D" w:rsidR="00DB12B7" w:rsidRPr="00FB4D45" w:rsidRDefault="00DB12B7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4D45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B4D45">
        <w:rPr>
          <w:rFonts w:asciiTheme="majorBidi" w:hAnsiTheme="majorBidi" w:cstheme="majorBidi"/>
          <w:sz w:val="28"/>
          <w:szCs w:val="28"/>
        </w:rPr>
        <w:t>31</w:t>
      </w:r>
      <w:r w:rsidRPr="00FB4D4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FB4D45">
        <w:rPr>
          <w:rFonts w:asciiTheme="majorBidi" w:hAnsiTheme="majorBidi" w:cstheme="majorBidi"/>
          <w:sz w:val="28"/>
          <w:szCs w:val="28"/>
        </w:rPr>
        <w:t>256</w:t>
      </w:r>
      <w:r w:rsidR="00180A8B" w:rsidRPr="00FB4D45">
        <w:rPr>
          <w:rFonts w:asciiTheme="majorBidi" w:hAnsiTheme="majorBidi" w:cstheme="majorBidi" w:hint="cs"/>
          <w:sz w:val="28"/>
          <w:szCs w:val="28"/>
          <w:cs/>
        </w:rPr>
        <w:t>5</w:t>
      </w:r>
    </w:p>
    <w:p w14:paraId="35372F95" w14:textId="77777777" w:rsidR="0084440E" w:rsidRPr="00FB4D45" w:rsidRDefault="0084440E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AC33197" w14:textId="77777777" w:rsidR="00DB12B7" w:rsidRPr="00FB4D45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FB4D45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</w:t>
      </w:r>
    </w:p>
    <w:p w14:paraId="1E97B78F" w14:textId="00C838FE" w:rsidR="0068473B" w:rsidRPr="00FB4D45" w:rsidRDefault="0068473B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1016"/>
        <w:gridCol w:w="244"/>
        <w:gridCol w:w="998"/>
        <w:gridCol w:w="270"/>
        <w:gridCol w:w="990"/>
      </w:tblGrid>
      <w:tr w:rsidR="0068473B" w:rsidRPr="00FB4D45" w14:paraId="28FCB6CC" w14:textId="77777777" w:rsidTr="007E0490">
        <w:trPr>
          <w:tblHeader/>
        </w:trPr>
        <w:tc>
          <w:tcPr>
            <w:tcW w:w="4410" w:type="dxa"/>
            <w:hideMark/>
          </w:tcPr>
          <w:p w14:paraId="3D69AAA9" w14:textId="77777777" w:rsidR="0068473B" w:rsidRPr="00FB4D45" w:rsidRDefault="006847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8" w:type="dxa"/>
            <w:gridSpan w:val="3"/>
            <w:hideMark/>
          </w:tcPr>
          <w:p w14:paraId="19C4FAB3" w14:textId="77777777" w:rsidR="0068473B" w:rsidRPr="00FB4D45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34D26EAF" w14:textId="77777777" w:rsidR="0068473B" w:rsidRPr="00FB4D45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hideMark/>
          </w:tcPr>
          <w:p w14:paraId="07ECF842" w14:textId="77777777" w:rsidR="0068473B" w:rsidRPr="00FB4D45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473B" w:rsidRPr="00FB4D45" w14:paraId="03D5A618" w14:textId="77777777" w:rsidTr="007E0490">
        <w:trPr>
          <w:tblHeader/>
        </w:trPr>
        <w:tc>
          <w:tcPr>
            <w:tcW w:w="4410" w:type="dxa"/>
            <w:hideMark/>
          </w:tcPr>
          <w:p w14:paraId="01FD7A25" w14:textId="77777777" w:rsidR="0068473B" w:rsidRPr="00FB4D45" w:rsidRDefault="006847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FB4D45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 xml:space="preserve">30 </w:t>
            </w:r>
            <w:r w:rsidRPr="00FB4D45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hideMark/>
          </w:tcPr>
          <w:p w14:paraId="74437C3C" w14:textId="0AD1EA0F" w:rsidR="0068473B" w:rsidRPr="00FB4D45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FB4D45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62" w:type="dxa"/>
          </w:tcPr>
          <w:p w14:paraId="5C01FCBD" w14:textId="77777777" w:rsidR="0068473B" w:rsidRPr="00FB4D45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6" w:type="dxa"/>
            <w:hideMark/>
          </w:tcPr>
          <w:p w14:paraId="5349C1A4" w14:textId="390E17E3" w:rsidR="0068473B" w:rsidRPr="00FB4D45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FB4D45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44" w:type="dxa"/>
          </w:tcPr>
          <w:p w14:paraId="4F968865" w14:textId="77777777" w:rsidR="0068473B" w:rsidRPr="00FB4D45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5CFB6009" w14:textId="4B38415A" w:rsidR="0068473B" w:rsidRPr="00FB4D45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FB4D45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2A00ED7" w14:textId="77777777" w:rsidR="0068473B" w:rsidRPr="00FB4D45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1661237" w14:textId="75FCF9A4" w:rsidR="0068473B" w:rsidRPr="00FB4D45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FB4D45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68473B" w:rsidRPr="00FB4D45" w14:paraId="43D95042" w14:textId="77777777" w:rsidTr="0068473B">
        <w:trPr>
          <w:tblHeader/>
        </w:trPr>
        <w:tc>
          <w:tcPr>
            <w:tcW w:w="4410" w:type="dxa"/>
          </w:tcPr>
          <w:p w14:paraId="36519F97" w14:textId="77777777" w:rsidR="0068473B" w:rsidRPr="00FB4D45" w:rsidRDefault="006847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hideMark/>
          </w:tcPr>
          <w:p w14:paraId="74643886" w14:textId="77777777" w:rsidR="0068473B" w:rsidRPr="00FB4D45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473B" w:rsidRPr="00FB4D45" w14:paraId="7A2E733C" w14:textId="77777777" w:rsidTr="007E0490">
        <w:tc>
          <w:tcPr>
            <w:tcW w:w="4410" w:type="dxa"/>
            <w:hideMark/>
          </w:tcPr>
          <w:p w14:paraId="02E8DD41" w14:textId="77777777" w:rsidR="0068473B" w:rsidRPr="00FB4D45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vAlign w:val="bottom"/>
          </w:tcPr>
          <w:p w14:paraId="3A7CC1F5" w14:textId="77777777" w:rsidR="0068473B" w:rsidRPr="00FB4D45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</w:tcPr>
          <w:p w14:paraId="5F29A873" w14:textId="77777777" w:rsidR="0068473B" w:rsidRPr="00FB4D45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C302974" w14:textId="77777777" w:rsidR="0068473B" w:rsidRPr="00FB4D45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</w:tcPr>
          <w:p w14:paraId="3EB333A3" w14:textId="77777777" w:rsidR="0068473B" w:rsidRPr="00FB4D45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BD0CEA6" w14:textId="77777777" w:rsidR="0068473B" w:rsidRPr="00FB4D45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94BFBA" w14:textId="77777777" w:rsidR="0068473B" w:rsidRPr="00FB4D45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98BFB25" w14:textId="77777777" w:rsidR="0068473B" w:rsidRPr="00FB4D45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8473B" w:rsidRPr="00FB4D45" w14:paraId="216BEB1A" w14:textId="77777777" w:rsidTr="007E0490">
        <w:tc>
          <w:tcPr>
            <w:tcW w:w="4410" w:type="dxa"/>
            <w:hideMark/>
          </w:tcPr>
          <w:p w14:paraId="6307B8DC" w14:textId="77777777" w:rsidR="0068473B" w:rsidRPr="00FB4D45" w:rsidRDefault="0068473B" w:rsidP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vAlign w:val="bottom"/>
          </w:tcPr>
          <w:p w14:paraId="3A4BB7B3" w14:textId="6B0D7C11" w:rsidR="0068473B" w:rsidRPr="00FB4D45" w:rsidRDefault="00984BED" w:rsidP="0068473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</w:t>
            </w:r>
          </w:p>
        </w:tc>
        <w:tc>
          <w:tcPr>
            <w:tcW w:w="262" w:type="dxa"/>
          </w:tcPr>
          <w:p w14:paraId="05D31776" w14:textId="77777777" w:rsidR="0068473B" w:rsidRPr="00FB4D45" w:rsidRDefault="0068473B" w:rsidP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E37BDA5" w14:textId="49854E43" w:rsidR="0068473B" w:rsidRPr="00FB4D45" w:rsidRDefault="0068473B" w:rsidP="006847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161</w:t>
            </w:r>
          </w:p>
        </w:tc>
        <w:tc>
          <w:tcPr>
            <w:tcW w:w="244" w:type="dxa"/>
          </w:tcPr>
          <w:p w14:paraId="0B732A20" w14:textId="77777777" w:rsidR="0068473B" w:rsidRPr="00FB4D45" w:rsidRDefault="0068473B" w:rsidP="006847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C23D687" w14:textId="37A02551" w:rsidR="0068473B" w:rsidRPr="00FB4D45" w:rsidRDefault="0011098E" w:rsidP="0011098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E9EF21" w14:textId="77777777" w:rsidR="0068473B" w:rsidRPr="00FB4D45" w:rsidRDefault="0068473B" w:rsidP="006847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A87A904" w14:textId="657776FA" w:rsidR="0068473B" w:rsidRPr="00FB4D45" w:rsidRDefault="0068473B" w:rsidP="0068473B">
            <w:pPr>
              <w:pStyle w:val="acctfourfigures"/>
              <w:tabs>
                <w:tab w:val="decimal" w:pos="72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68473B" w:rsidRPr="00FB4D45" w14:paraId="672DF49F" w14:textId="77777777" w:rsidTr="007E0490">
        <w:tc>
          <w:tcPr>
            <w:tcW w:w="4410" w:type="dxa"/>
            <w:hideMark/>
          </w:tcPr>
          <w:p w14:paraId="44270675" w14:textId="77777777" w:rsidR="0068473B" w:rsidRPr="00FB4D45" w:rsidRDefault="0068473B" w:rsidP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82F9152" w14:textId="2CB1DC8B" w:rsidR="0068473B" w:rsidRPr="00FB4D45" w:rsidRDefault="00984BED" w:rsidP="0068473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62" w:type="dxa"/>
          </w:tcPr>
          <w:p w14:paraId="43E6AFF6" w14:textId="77777777" w:rsidR="0068473B" w:rsidRPr="00FB4D45" w:rsidRDefault="0068473B" w:rsidP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3F93A8D" w14:textId="1A18480B" w:rsidR="0068473B" w:rsidRPr="00FB4D45" w:rsidRDefault="0068473B" w:rsidP="006847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44" w:type="dxa"/>
          </w:tcPr>
          <w:p w14:paraId="0B47DFF5" w14:textId="77777777" w:rsidR="0068473B" w:rsidRPr="00FB4D45" w:rsidRDefault="0068473B" w:rsidP="006847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F677E56" w14:textId="7CE4E6FD" w:rsidR="0068473B" w:rsidRPr="00FB4D45" w:rsidRDefault="0011098E" w:rsidP="0068473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70" w:type="dxa"/>
          </w:tcPr>
          <w:p w14:paraId="20669C42" w14:textId="77777777" w:rsidR="0068473B" w:rsidRPr="00FB4D45" w:rsidRDefault="0068473B" w:rsidP="006847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B8562DA" w14:textId="331C52C7" w:rsidR="0068473B" w:rsidRPr="00FB4D45" w:rsidRDefault="0068473B" w:rsidP="006847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114</w:t>
            </w:r>
          </w:p>
        </w:tc>
      </w:tr>
      <w:tr w:rsidR="0068473B" w:rsidRPr="00FB4D45" w14:paraId="77415314" w14:textId="77777777" w:rsidTr="007E0490">
        <w:tc>
          <w:tcPr>
            <w:tcW w:w="4410" w:type="dxa"/>
            <w:hideMark/>
          </w:tcPr>
          <w:p w14:paraId="690E7723" w14:textId="1C5F7CF7" w:rsidR="0068473B" w:rsidRPr="00FB4D45" w:rsidRDefault="0068473B" w:rsidP="001B413D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  <w:tab w:val="left" w:pos="420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6AFD71D3" w14:textId="47CCBBFE" w:rsidR="0068473B" w:rsidRPr="00FB4D45" w:rsidRDefault="00984BED" w:rsidP="0068473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</w:t>
            </w:r>
          </w:p>
        </w:tc>
        <w:tc>
          <w:tcPr>
            <w:tcW w:w="262" w:type="dxa"/>
          </w:tcPr>
          <w:p w14:paraId="18048C03" w14:textId="77777777" w:rsidR="0068473B" w:rsidRPr="00FB4D45" w:rsidRDefault="0068473B" w:rsidP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17C1959" w14:textId="30909075" w:rsidR="0068473B" w:rsidRPr="00FB4D45" w:rsidRDefault="0068473B" w:rsidP="0068473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163</w:t>
            </w:r>
          </w:p>
        </w:tc>
        <w:tc>
          <w:tcPr>
            <w:tcW w:w="244" w:type="dxa"/>
          </w:tcPr>
          <w:p w14:paraId="10E51F09" w14:textId="77777777" w:rsidR="0068473B" w:rsidRPr="00FB4D45" w:rsidRDefault="0068473B" w:rsidP="006847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0E45C7C" w14:textId="40FFE11E" w:rsidR="0068473B" w:rsidRPr="00FB4D45" w:rsidRDefault="0011098E" w:rsidP="0068473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</w:t>
            </w:r>
          </w:p>
        </w:tc>
        <w:tc>
          <w:tcPr>
            <w:tcW w:w="270" w:type="dxa"/>
          </w:tcPr>
          <w:p w14:paraId="13BCD994" w14:textId="77777777" w:rsidR="0068473B" w:rsidRPr="00FB4D45" w:rsidRDefault="0068473B" w:rsidP="006847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EF3BA5D" w14:textId="60A05CBB" w:rsidR="0068473B" w:rsidRPr="00FB4D45" w:rsidRDefault="0068473B" w:rsidP="0068473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163</w:t>
            </w:r>
          </w:p>
        </w:tc>
      </w:tr>
      <w:tr w:rsidR="0068473B" w:rsidRPr="00FB4D45" w14:paraId="75B46D7E" w14:textId="77777777" w:rsidTr="007E0490">
        <w:tc>
          <w:tcPr>
            <w:tcW w:w="4410" w:type="dxa"/>
            <w:hideMark/>
          </w:tcPr>
          <w:p w14:paraId="201D298B" w14:textId="77777777" w:rsidR="0068473B" w:rsidRPr="00FB4D45" w:rsidRDefault="0068473B" w:rsidP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9CF75F7" w14:textId="46DBCBF0" w:rsidR="0068473B" w:rsidRPr="00FB4D45" w:rsidRDefault="00984BED" w:rsidP="0068473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9C3962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62" w:type="dxa"/>
          </w:tcPr>
          <w:p w14:paraId="46ED4E9C" w14:textId="77777777" w:rsidR="0068473B" w:rsidRPr="00FB4D45" w:rsidRDefault="0068473B" w:rsidP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ED9443" w14:textId="3502B6C4" w:rsidR="0068473B" w:rsidRPr="00FB4D45" w:rsidRDefault="0068473B" w:rsidP="0068473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44" w:type="dxa"/>
          </w:tcPr>
          <w:p w14:paraId="6D5D7CCB" w14:textId="77777777" w:rsidR="0068473B" w:rsidRPr="00FB4D45" w:rsidRDefault="0068473B" w:rsidP="006847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6896943" w14:textId="122138BA" w:rsidR="0068473B" w:rsidRPr="00FB4D45" w:rsidRDefault="0011098E" w:rsidP="0068473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70" w:type="dxa"/>
          </w:tcPr>
          <w:p w14:paraId="5098105F" w14:textId="77777777" w:rsidR="0068473B" w:rsidRPr="00FB4D45" w:rsidRDefault="0068473B" w:rsidP="006847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4B8EEF7" w14:textId="031253DE" w:rsidR="0068473B" w:rsidRPr="00FB4D45" w:rsidRDefault="0068473B" w:rsidP="0068473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120</w:t>
            </w:r>
          </w:p>
        </w:tc>
      </w:tr>
      <w:tr w:rsidR="0068473B" w:rsidRPr="00FB4D45" w14:paraId="5A0EC22D" w14:textId="77777777" w:rsidTr="007E0490">
        <w:tc>
          <w:tcPr>
            <w:tcW w:w="4410" w:type="dxa"/>
            <w:hideMark/>
          </w:tcPr>
          <w:p w14:paraId="25D96D0A" w14:textId="77777777" w:rsidR="0068473B" w:rsidRPr="00FB4D45" w:rsidRDefault="0068473B" w:rsidP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138F2A0" w14:textId="77777777" w:rsidR="0068473B" w:rsidRPr="00FB4D45" w:rsidRDefault="0068473B" w:rsidP="0068473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0C09D5F" w14:textId="77777777" w:rsidR="0068473B" w:rsidRPr="00FB4D45" w:rsidRDefault="0068473B" w:rsidP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6216A9" w14:textId="77777777" w:rsidR="0068473B" w:rsidRPr="00FB4D45" w:rsidRDefault="0068473B" w:rsidP="0068473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060C205F" w14:textId="77777777" w:rsidR="0068473B" w:rsidRPr="00FB4D45" w:rsidRDefault="0068473B" w:rsidP="006847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A42A139" w14:textId="77777777" w:rsidR="0068473B" w:rsidRPr="00FB4D45" w:rsidRDefault="0068473B" w:rsidP="0068473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2FD0D7" w14:textId="77777777" w:rsidR="0068473B" w:rsidRPr="00FB4D45" w:rsidRDefault="0068473B" w:rsidP="006847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A6B8660" w14:textId="77777777" w:rsidR="0068473B" w:rsidRPr="00FB4D45" w:rsidRDefault="0068473B" w:rsidP="0068473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84BED" w:rsidRPr="00FB4D45" w14:paraId="6C0976DA" w14:textId="77777777" w:rsidTr="007E0490">
        <w:tc>
          <w:tcPr>
            <w:tcW w:w="4410" w:type="dxa"/>
            <w:hideMark/>
          </w:tcPr>
          <w:p w14:paraId="033C261F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vAlign w:val="bottom"/>
          </w:tcPr>
          <w:p w14:paraId="358F2AB6" w14:textId="1D3AB3FE" w:rsidR="00984BED" w:rsidRPr="00FB4D45" w:rsidRDefault="00984BED" w:rsidP="00984BED">
            <w:pPr>
              <w:pStyle w:val="acctfourfigures"/>
              <w:tabs>
                <w:tab w:val="decimal" w:pos="5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50664B7B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F6A8379" w14:textId="5A9ECABE" w:rsidR="00984BED" w:rsidRPr="00FB4D45" w:rsidRDefault="00984BED" w:rsidP="00984BED">
            <w:pPr>
              <w:pStyle w:val="acctfourfigures"/>
              <w:tabs>
                <w:tab w:val="decimal" w:pos="54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442B856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EA68CFC" w14:textId="0751A987" w:rsidR="00984BED" w:rsidRPr="00FB4D45" w:rsidRDefault="00984BED" w:rsidP="00984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8,759</w:t>
            </w:r>
          </w:p>
        </w:tc>
        <w:tc>
          <w:tcPr>
            <w:tcW w:w="270" w:type="dxa"/>
          </w:tcPr>
          <w:p w14:paraId="567BA644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0A66F52" w14:textId="71282EA2" w:rsidR="00984BED" w:rsidRPr="00FB4D45" w:rsidRDefault="00984BED" w:rsidP="00984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4,706</w:t>
            </w:r>
          </w:p>
        </w:tc>
      </w:tr>
      <w:tr w:rsidR="00984BED" w:rsidRPr="00FB4D45" w14:paraId="2E7AEBA4" w14:textId="77777777" w:rsidTr="007E0490">
        <w:tc>
          <w:tcPr>
            <w:tcW w:w="4410" w:type="dxa"/>
            <w:hideMark/>
          </w:tcPr>
          <w:p w14:paraId="42216FC6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17C9CC09" w14:textId="7017EBDD" w:rsidR="00984BED" w:rsidRPr="00FB4D45" w:rsidRDefault="00984BED" w:rsidP="00984BED">
            <w:pPr>
              <w:pStyle w:val="acctfourfigures"/>
              <w:tabs>
                <w:tab w:val="decimal" w:pos="5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3A5253A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191DF23" w14:textId="247FF385" w:rsidR="00984BED" w:rsidRPr="00FB4D45" w:rsidRDefault="00984BED" w:rsidP="00984BED">
            <w:pPr>
              <w:pStyle w:val="acctfourfigures"/>
              <w:tabs>
                <w:tab w:val="decimal" w:pos="6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42A1CFB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EA685CD" w14:textId="53D35963" w:rsidR="00984BED" w:rsidRPr="00FB4D45" w:rsidRDefault="00984BED" w:rsidP="00984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270" w:type="dxa"/>
          </w:tcPr>
          <w:p w14:paraId="6567E149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D3AA93A" w14:textId="2D91E588" w:rsidR="00984BED" w:rsidRPr="00FB4D45" w:rsidRDefault="00984BED" w:rsidP="00984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450</w:t>
            </w:r>
          </w:p>
        </w:tc>
      </w:tr>
      <w:tr w:rsidR="00984BED" w:rsidRPr="00FB4D45" w14:paraId="016A55DA" w14:textId="77777777" w:rsidTr="007E0490">
        <w:tc>
          <w:tcPr>
            <w:tcW w:w="4410" w:type="dxa"/>
            <w:hideMark/>
          </w:tcPr>
          <w:p w14:paraId="3CAEB6B0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990" w:type="dxa"/>
          </w:tcPr>
          <w:p w14:paraId="15A35C0D" w14:textId="60C08042" w:rsidR="00984BED" w:rsidRPr="00FB4D45" w:rsidRDefault="00984BED" w:rsidP="00984BED">
            <w:pPr>
              <w:pStyle w:val="acctfourfigures"/>
              <w:tabs>
                <w:tab w:val="decimal" w:pos="5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70F1798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5908F6E3" w14:textId="5BADF348" w:rsidR="00984BED" w:rsidRPr="00FB4D45" w:rsidRDefault="00984BED" w:rsidP="00984BED">
            <w:pPr>
              <w:pStyle w:val="acctfourfigures"/>
              <w:tabs>
                <w:tab w:val="decimal" w:pos="6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47F4460B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012FFD33" w14:textId="26A9CB2C" w:rsidR="00984BED" w:rsidRPr="00FB4D45" w:rsidRDefault="00831214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305</w:t>
            </w:r>
          </w:p>
        </w:tc>
        <w:tc>
          <w:tcPr>
            <w:tcW w:w="270" w:type="dxa"/>
          </w:tcPr>
          <w:p w14:paraId="291141E7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61A137D" w14:textId="511F535E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232</w:t>
            </w:r>
          </w:p>
        </w:tc>
      </w:tr>
      <w:tr w:rsidR="00984BED" w:rsidRPr="00FB4D45" w14:paraId="230D5DFD" w14:textId="77777777" w:rsidTr="007E0490">
        <w:tc>
          <w:tcPr>
            <w:tcW w:w="4410" w:type="dxa"/>
            <w:hideMark/>
          </w:tcPr>
          <w:p w14:paraId="676C4733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3FF45E29" w14:textId="5405514C" w:rsidR="00984BED" w:rsidRPr="00FB4D45" w:rsidRDefault="00984BED" w:rsidP="00984BED">
            <w:pPr>
              <w:pStyle w:val="acctfourfigures"/>
              <w:tabs>
                <w:tab w:val="decimal" w:pos="52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1CCD2470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4FB927D" w14:textId="3B5AF350" w:rsidR="00984BED" w:rsidRPr="00FB4D45" w:rsidRDefault="00984BED" w:rsidP="00984BED">
            <w:pPr>
              <w:pStyle w:val="acctfourfigures"/>
              <w:tabs>
                <w:tab w:val="clear" w:pos="765"/>
                <w:tab w:val="decimal" w:pos="365"/>
                <w:tab w:val="decimal" w:pos="6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422F88EC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4A49276" w14:textId="70393003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25,500</w:t>
            </w:r>
          </w:p>
        </w:tc>
        <w:tc>
          <w:tcPr>
            <w:tcW w:w="270" w:type="dxa"/>
          </w:tcPr>
          <w:p w14:paraId="289392B5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06FFB6D" w14:textId="39CE297F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45,500</w:t>
            </w:r>
          </w:p>
        </w:tc>
      </w:tr>
      <w:tr w:rsidR="0068473B" w:rsidRPr="00FB4D45" w14:paraId="414E4E15" w14:textId="77777777" w:rsidTr="007E0490">
        <w:tc>
          <w:tcPr>
            <w:tcW w:w="4410" w:type="dxa"/>
          </w:tcPr>
          <w:p w14:paraId="52DB8122" w14:textId="77777777" w:rsidR="0068473B" w:rsidRPr="00FB4D45" w:rsidRDefault="0068473B" w:rsidP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F5E778" w14:textId="77777777" w:rsidR="0068473B" w:rsidRPr="00FB4D45" w:rsidRDefault="0068473B" w:rsidP="0068473B">
            <w:pPr>
              <w:pStyle w:val="acctfourfigures"/>
              <w:tabs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79BDB291" w14:textId="77777777" w:rsidR="0068473B" w:rsidRPr="00FB4D45" w:rsidRDefault="0068473B" w:rsidP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D786BEB" w14:textId="77777777" w:rsidR="0068473B" w:rsidRPr="00FB4D45" w:rsidRDefault="0068473B" w:rsidP="0068473B">
            <w:pPr>
              <w:pStyle w:val="acctfourfigures"/>
              <w:tabs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0FD11155" w14:textId="77777777" w:rsidR="0068473B" w:rsidRPr="00FB4D45" w:rsidRDefault="0068473B" w:rsidP="006847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6292A033" w14:textId="77777777" w:rsidR="0068473B" w:rsidRPr="00FB4D45" w:rsidRDefault="0068473B" w:rsidP="0068473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E18B8D1" w14:textId="77777777" w:rsidR="0068473B" w:rsidRPr="00FB4D45" w:rsidRDefault="0068473B" w:rsidP="006847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577002C" w14:textId="77777777" w:rsidR="0068473B" w:rsidRPr="00FB4D45" w:rsidRDefault="0068473B" w:rsidP="0068473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473B" w:rsidRPr="00FB4D45" w14:paraId="7B94B473" w14:textId="77777777" w:rsidTr="007E0490">
        <w:tc>
          <w:tcPr>
            <w:tcW w:w="4410" w:type="dxa"/>
            <w:hideMark/>
          </w:tcPr>
          <w:p w14:paraId="74165B03" w14:textId="77777777" w:rsidR="0068473B" w:rsidRPr="00FB4D45" w:rsidRDefault="0068473B" w:rsidP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lastRenderedPageBreak/>
              <w:t>บริษัทย่อย</w:t>
            </w:r>
          </w:p>
        </w:tc>
        <w:tc>
          <w:tcPr>
            <w:tcW w:w="990" w:type="dxa"/>
          </w:tcPr>
          <w:p w14:paraId="18AE64B3" w14:textId="77777777" w:rsidR="0068473B" w:rsidRPr="00FB4D45" w:rsidRDefault="0068473B" w:rsidP="0068473B">
            <w:pPr>
              <w:pStyle w:val="acctfourfigures"/>
              <w:tabs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7559DC00" w14:textId="77777777" w:rsidR="0068473B" w:rsidRPr="00FB4D45" w:rsidRDefault="0068473B" w:rsidP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359D5F4" w14:textId="77777777" w:rsidR="0068473B" w:rsidRPr="00FB4D45" w:rsidRDefault="0068473B" w:rsidP="0068473B">
            <w:pPr>
              <w:pStyle w:val="acctfourfigures"/>
              <w:tabs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78719F1E" w14:textId="77777777" w:rsidR="0068473B" w:rsidRPr="00FB4D45" w:rsidRDefault="0068473B" w:rsidP="006847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9F24BEB" w14:textId="77777777" w:rsidR="0068473B" w:rsidRPr="00FB4D45" w:rsidRDefault="0068473B" w:rsidP="0068473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574054" w14:textId="77777777" w:rsidR="0068473B" w:rsidRPr="00FB4D45" w:rsidRDefault="0068473B" w:rsidP="006847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14B94B4" w14:textId="77777777" w:rsidR="0068473B" w:rsidRPr="00FB4D45" w:rsidRDefault="0068473B" w:rsidP="0068473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84BED" w:rsidRPr="00FB4D45" w14:paraId="40CCB282" w14:textId="77777777" w:rsidTr="007E0490">
        <w:tc>
          <w:tcPr>
            <w:tcW w:w="4410" w:type="dxa"/>
            <w:hideMark/>
          </w:tcPr>
          <w:p w14:paraId="12DB91BF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0C730A81" w14:textId="4EF825F1" w:rsidR="00984BED" w:rsidRPr="00FB4D45" w:rsidRDefault="00984BED" w:rsidP="00984BED">
            <w:pPr>
              <w:pStyle w:val="acctfourfigures"/>
              <w:tabs>
                <w:tab w:val="decimal" w:pos="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466C098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64F756DE" w14:textId="6EEC4E80" w:rsidR="00984BED" w:rsidRPr="00FB4D45" w:rsidRDefault="00984BED" w:rsidP="00984BED">
            <w:pPr>
              <w:pStyle w:val="acctfourfigures"/>
              <w:tabs>
                <w:tab w:val="decimal" w:pos="4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FCC5FB5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E809385" w14:textId="409D84FD" w:rsidR="00984BED" w:rsidRPr="00FB4D45" w:rsidRDefault="00984BED" w:rsidP="00D5319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A83D65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2480AA2" w14:textId="7C12D815" w:rsidR="00984BED" w:rsidRPr="00FB4D45" w:rsidRDefault="00984BED" w:rsidP="00D531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78</w:t>
            </w:r>
          </w:p>
        </w:tc>
      </w:tr>
      <w:tr w:rsidR="00984BED" w:rsidRPr="00FB4D45" w14:paraId="6F98F669" w14:textId="77777777" w:rsidTr="007E0490">
        <w:tc>
          <w:tcPr>
            <w:tcW w:w="4410" w:type="dxa"/>
            <w:hideMark/>
          </w:tcPr>
          <w:p w14:paraId="07E8EDE9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DFBBE77" w14:textId="20D467CF" w:rsidR="00984BED" w:rsidRPr="00FB4D45" w:rsidRDefault="00984BED" w:rsidP="00D53191">
            <w:pPr>
              <w:pStyle w:val="acctfourfigures"/>
              <w:tabs>
                <w:tab w:val="decimal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0DC6A543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BEC080" w14:textId="7A8C6C46" w:rsidR="00984BED" w:rsidRPr="00FB4D45" w:rsidRDefault="00984BED" w:rsidP="00984BED">
            <w:pPr>
              <w:pStyle w:val="acctfourfigures"/>
              <w:tabs>
                <w:tab w:val="decimal" w:pos="6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8EBBB13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674BA2B" w14:textId="7F2B85D1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1,588</w:t>
            </w:r>
          </w:p>
        </w:tc>
        <w:tc>
          <w:tcPr>
            <w:tcW w:w="270" w:type="dxa"/>
          </w:tcPr>
          <w:p w14:paraId="3716DD89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33DA96A" w14:textId="79F89357" w:rsidR="00984BED" w:rsidRPr="00FB4D45" w:rsidRDefault="00984BED" w:rsidP="00984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1,522</w:t>
            </w:r>
          </w:p>
        </w:tc>
      </w:tr>
      <w:tr w:rsidR="00984BED" w:rsidRPr="00FB4D45" w14:paraId="453251C0" w14:textId="77777777" w:rsidTr="007E0490">
        <w:tc>
          <w:tcPr>
            <w:tcW w:w="4410" w:type="dxa"/>
          </w:tcPr>
          <w:p w14:paraId="4D769323" w14:textId="12535D30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58F78C84" w14:textId="77777777" w:rsidR="00984BED" w:rsidRPr="00FB4D45" w:rsidRDefault="00984BED" w:rsidP="00984BED">
            <w:pPr>
              <w:pStyle w:val="acctfourfigures"/>
              <w:tabs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2BD685E3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5FDB1873" w14:textId="77777777" w:rsidR="00984BED" w:rsidRPr="00FB4D45" w:rsidRDefault="00984BED" w:rsidP="00984BED">
            <w:pPr>
              <w:pStyle w:val="acctfourfigures"/>
              <w:tabs>
                <w:tab w:val="decimal" w:pos="6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7345DC73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A271E76" w14:textId="77777777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C88A48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D6DB7D6" w14:textId="77777777" w:rsidR="00984BED" w:rsidRPr="00FB4D45" w:rsidRDefault="00984BED" w:rsidP="00984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84BED" w:rsidRPr="00FB4D45" w14:paraId="584F77E5" w14:textId="77777777" w:rsidTr="000B6FD5">
        <w:tc>
          <w:tcPr>
            <w:tcW w:w="4410" w:type="dxa"/>
          </w:tcPr>
          <w:p w14:paraId="68441757" w14:textId="232ABCE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vAlign w:val="bottom"/>
          </w:tcPr>
          <w:p w14:paraId="17405DB1" w14:textId="3A602A8F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1,037</w:t>
            </w:r>
          </w:p>
        </w:tc>
        <w:tc>
          <w:tcPr>
            <w:tcW w:w="262" w:type="dxa"/>
          </w:tcPr>
          <w:p w14:paraId="1B571729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7203AC9" w14:textId="399DA1D1" w:rsidR="00984BED" w:rsidRPr="00FB4D45" w:rsidRDefault="00984BED" w:rsidP="00D5319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389</w:t>
            </w:r>
          </w:p>
        </w:tc>
        <w:tc>
          <w:tcPr>
            <w:tcW w:w="244" w:type="dxa"/>
          </w:tcPr>
          <w:p w14:paraId="2A7C2862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825F8B6" w14:textId="6F5595BB" w:rsidR="00984BED" w:rsidRPr="00FB4D45" w:rsidRDefault="00984BED" w:rsidP="00984BE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C35866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8232BAD" w14:textId="415E19B9" w:rsidR="00984BED" w:rsidRPr="00FB4D45" w:rsidRDefault="00984BED" w:rsidP="00984BE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984BED" w:rsidRPr="00FB4D45" w14:paraId="5852F948" w14:textId="77777777" w:rsidTr="000B6FD5">
        <w:tc>
          <w:tcPr>
            <w:tcW w:w="4410" w:type="dxa"/>
          </w:tcPr>
          <w:p w14:paraId="1373062D" w14:textId="520DB289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ab/>
            </w:r>
          </w:p>
        </w:tc>
        <w:tc>
          <w:tcPr>
            <w:tcW w:w="990" w:type="dxa"/>
          </w:tcPr>
          <w:p w14:paraId="3EC0B9D3" w14:textId="30D891D2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385</w:t>
            </w:r>
          </w:p>
        </w:tc>
        <w:tc>
          <w:tcPr>
            <w:tcW w:w="262" w:type="dxa"/>
          </w:tcPr>
          <w:p w14:paraId="02A5A674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27EF589B" w14:textId="728713EC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746</w:t>
            </w:r>
          </w:p>
        </w:tc>
        <w:tc>
          <w:tcPr>
            <w:tcW w:w="244" w:type="dxa"/>
          </w:tcPr>
          <w:p w14:paraId="2426E916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03C8B302" w14:textId="431442FD" w:rsidR="00984BED" w:rsidRPr="00FB4D45" w:rsidRDefault="00984BED" w:rsidP="00984BE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88082D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EAE85E2" w14:textId="7B5AC04B" w:rsidR="00984BED" w:rsidRPr="00FB4D45" w:rsidRDefault="00984BED" w:rsidP="00D5319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984BED" w:rsidRPr="00FB4D45" w14:paraId="00A6D5D2" w14:textId="77777777" w:rsidTr="000B6FD5">
        <w:tc>
          <w:tcPr>
            <w:tcW w:w="4410" w:type="dxa"/>
          </w:tcPr>
          <w:p w14:paraId="24757F05" w14:textId="638FFC06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990" w:type="dxa"/>
            <w:vAlign w:val="bottom"/>
          </w:tcPr>
          <w:p w14:paraId="4A969BC3" w14:textId="588E4456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771</w:t>
            </w:r>
          </w:p>
        </w:tc>
        <w:tc>
          <w:tcPr>
            <w:tcW w:w="262" w:type="dxa"/>
          </w:tcPr>
          <w:p w14:paraId="0EE2637B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E0F1EC8" w14:textId="25C458E9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918</w:t>
            </w:r>
          </w:p>
        </w:tc>
        <w:tc>
          <w:tcPr>
            <w:tcW w:w="244" w:type="dxa"/>
          </w:tcPr>
          <w:p w14:paraId="451CA1DE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67A98DD" w14:textId="7893973E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</w:t>
            </w:r>
          </w:p>
        </w:tc>
        <w:tc>
          <w:tcPr>
            <w:tcW w:w="270" w:type="dxa"/>
          </w:tcPr>
          <w:p w14:paraId="5847409B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08670EC" w14:textId="511E12FE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145</w:t>
            </w:r>
          </w:p>
        </w:tc>
      </w:tr>
      <w:tr w:rsidR="00984BED" w:rsidRPr="00FB4D45" w14:paraId="64F482B0" w14:textId="77777777" w:rsidTr="000B6FD5">
        <w:tc>
          <w:tcPr>
            <w:tcW w:w="4410" w:type="dxa"/>
          </w:tcPr>
          <w:p w14:paraId="415BEEFF" w14:textId="09CB82A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990" w:type="dxa"/>
            <w:vAlign w:val="bottom"/>
          </w:tcPr>
          <w:p w14:paraId="7EEC895B" w14:textId="29B2C007" w:rsidR="00984BED" w:rsidRPr="00FB4D45" w:rsidRDefault="009C3962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62" w:type="dxa"/>
          </w:tcPr>
          <w:p w14:paraId="535E72FA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96DB1AA" w14:textId="5F5FF51E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44" w:type="dxa"/>
          </w:tcPr>
          <w:p w14:paraId="3045C696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FE03DAF" w14:textId="7F4B5F6E" w:rsidR="00984BED" w:rsidRPr="00FB4D45" w:rsidRDefault="00984BED" w:rsidP="00984BE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AB5091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F3EBD64" w14:textId="0998EF82" w:rsidR="00984BED" w:rsidRPr="00FB4D45" w:rsidRDefault="00984BED" w:rsidP="00984BE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984BED" w:rsidRPr="00FB4D45" w14:paraId="706C396D" w14:textId="77777777" w:rsidTr="007E0490">
        <w:tc>
          <w:tcPr>
            <w:tcW w:w="4410" w:type="dxa"/>
          </w:tcPr>
          <w:p w14:paraId="689681A8" w14:textId="4B28FB1C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70F8F95F" w14:textId="232648B6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1,109</w:t>
            </w:r>
          </w:p>
        </w:tc>
        <w:tc>
          <w:tcPr>
            <w:tcW w:w="262" w:type="dxa"/>
          </w:tcPr>
          <w:p w14:paraId="1A83AE92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48CCD0A9" w14:textId="7E363371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1,139</w:t>
            </w:r>
          </w:p>
        </w:tc>
        <w:tc>
          <w:tcPr>
            <w:tcW w:w="244" w:type="dxa"/>
          </w:tcPr>
          <w:p w14:paraId="746DB104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F2CED8D" w14:textId="006060D4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606</w:t>
            </w:r>
          </w:p>
        </w:tc>
        <w:tc>
          <w:tcPr>
            <w:tcW w:w="270" w:type="dxa"/>
          </w:tcPr>
          <w:p w14:paraId="69A200E1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7089C98" w14:textId="0C6F525A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647</w:t>
            </w:r>
          </w:p>
        </w:tc>
      </w:tr>
      <w:tr w:rsidR="00984BED" w:rsidRPr="00FB4D45" w14:paraId="3FE3B5ED" w14:textId="77777777" w:rsidTr="00FE3316">
        <w:trPr>
          <w:trHeight w:val="119"/>
        </w:trPr>
        <w:tc>
          <w:tcPr>
            <w:tcW w:w="4410" w:type="dxa"/>
          </w:tcPr>
          <w:p w14:paraId="5C8336DE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30DCDB49" w14:textId="77777777" w:rsidR="00984BED" w:rsidRPr="00FB4D45" w:rsidRDefault="00984BED" w:rsidP="00984BED">
            <w:pPr>
              <w:pStyle w:val="acctfourfigures"/>
              <w:tabs>
                <w:tab w:val="decimal" w:pos="52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262" w:type="dxa"/>
          </w:tcPr>
          <w:p w14:paraId="23D543EE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16" w:type="dxa"/>
          </w:tcPr>
          <w:p w14:paraId="479BD515" w14:textId="77777777" w:rsidR="00984BED" w:rsidRPr="00FB4D45" w:rsidRDefault="00984BED" w:rsidP="00984BED">
            <w:pPr>
              <w:pStyle w:val="acctfourfigures"/>
              <w:tabs>
                <w:tab w:val="decimal" w:pos="6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44" w:type="dxa"/>
          </w:tcPr>
          <w:p w14:paraId="404A5561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998" w:type="dxa"/>
          </w:tcPr>
          <w:p w14:paraId="7EBA4067" w14:textId="77777777" w:rsidR="00984BED" w:rsidRPr="00FB4D45" w:rsidRDefault="00984BED" w:rsidP="00984BED">
            <w:pPr>
              <w:pStyle w:val="acctfourfigures"/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4A45AB46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990" w:type="dxa"/>
          </w:tcPr>
          <w:p w14:paraId="6DC88002" w14:textId="77777777" w:rsidR="00984BED" w:rsidRPr="00FB4D45" w:rsidRDefault="00984BED" w:rsidP="00984BED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</w:tr>
      <w:tr w:rsidR="00984BED" w:rsidRPr="00FB4D45" w14:paraId="25044FC4" w14:textId="77777777" w:rsidTr="007E0490">
        <w:trPr>
          <w:trHeight w:val="68"/>
        </w:trPr>
        <w:tc>
          <w:tcPr>
            <w:tcW w:w="4410" w:type="dxa"/>
            <w:hideMark/>
          </w:tcPr>
          <w:p w14:paraId="5A320F1C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4D7A8468" w14:textId="77777777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0365E73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0D2455B" w14:textId="77777777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4DBB9D55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18FA7A9" w14:textId="77777777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1FD9CE" w14:textId="77777777" w:rsidR="00984BED" w:rsidRPr="00FB4D45" w:rsidRDefault="00984BED" w:rsidP="00984B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3F3A4C1" w14:textId="77777777" w:rsidR="00984BED" w:rsidRPr="00FB4D45" w:rsidRDefault="00984BED" w:rsidP="00984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84BED" w:rsidRPr="00FB4D45" w14:paraId="60A4EA0D" w14:textId="77777777" w:rsidTr="007E0490">
        <w:tc>
          <w:tcPr>
            <w:tcW w:w="4410" w:type="dxa"/>
            <w:hideMark/>
          </w:tcPr>
          <w:p w14:paraId="3174C8E7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684C1052" w14:textId="77777777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91B01CA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</w:tcPr>
          <w:p w14:paraId="2C2080B8" w14:textId="77777777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75F6E09E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1B13FC12" w14:textId="77777777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B9FCF4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2A023E" w14:textId="77777777" w:rsidR="00984BED" w:rsidRPr="00FB4D45" w:rsidRDefault="00984BED" w:rsidP="00984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84BED" w:rsidRPr="00FB4D45" w14:paraId="2555BA54" w14:textId="77777777" w:rsidTr="007E0490">
        <w:tc>
          <w:tcPr>
            <w:tcW w:w="4410" w:type="dxa"/>
            <w:hideMark/>
          </w:tcPr>
          <w:p w14:paraId="31B3D349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ผลประโยชน์ระยะสั้นของผู้บริหาร </w:t>
            </w:r>
          </w:p>
        </w:tc>
        <w:tc>
          <w:tcPr>
            <w:tcW w:w="990" w:type="dxa"/>
            <w:vAlign w:val="bottom"/>
          </w:tcPr>
          <w:p w14:paraId="5ABD53D6" w14:textId="77777777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C461B0D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8888131" w14:textId="77777777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47D0E282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38E676D" w14:textId="77777777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227E09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4A1D60" w14:textId="77777777" w:rsidR="00984BED" w:rsidRPr="00FB4D45" w:rsidRDefault="00984BED" w:rsidP="00984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84BED" w:rsidRPr="00FB4D45" w14:paraId="13001ED9" w14:textId="77777777" w:rsidTr="007E0490">
        <w:tc>
          <w:tcPr>
            <w:tcW w:w="4410" w:type="dxa"/>
            <w:hideMark/>
          </w:tcPr>
          <w:p w14:paraId="64D9E2CF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FB4D4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  (รวมค่าตอบแทนกรรมการ)</w:t>
            </w:r>
          </w:p>
        </w:tc>
        <w:tc>
          <w:tcPr>
            <w:tcW w:w="990" w:type="dxa"/>
            <w:vAlign w:val="bottom"/>
          </w:tcPr>
          <w:p w14:paraId="15DF052E" w14:textId="60FEBD0C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</w:t>
            </w:r>
            <w:r w:rsidR="006543D8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262" w:type="dxa"/>
          </w:tcPr>
          <w:p w14:paraId="27D6715B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8C77A03" w14:textId="7822A94B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11,057</w:t>
            </w:r>
          </w:p>
        </w:tc>
        <w:tc>
          <w:tcPr>
            <w:tcW w:w="244" w:type="dxa"/>
          </w:tcPr>
          <w:p w14:paraId="47A0A9A5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998EFA3" w14:textId="6F0E185F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13,284</w:t>
            </w:r>
          </w:p>
        </w:tc>
        <w:tc>
          <w:tcPr>
            <w:tcW w:w="270" w:type="dxa"/>
          </w:tcPr>
          <w:p w14:paraId="7B2E321A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45133F" w14:textId="5039583B" w:rsidR="00984BED" w:rsidRPr="00FB4D45" w:rsidRDefault="00984BED" w:rsidP="00984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9,257</w:t>
            </w:r>
          </w:p>
        </w:tc>
      </w:tr>
      <w:tr w:rsidR="00984BED" w:rsidRPr="00FB4D45" w14:paraId="1EDDC4B2" w14:textId="77777777" w:rsidTr="00EE7114">
        <w:tc>
          <w:tcPr>
            <w:tcW w:w="4410" w:type="dxa"/>
            <w:hideMark/>
          </w:tcPr>
          <w:p w14:paraId="06AC1ED6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Pr="00FB4D45">
              <w:rPr>
                <w:rFonts w:asciiTheme="majorBidi" w:hAnsi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27AD78" w14:textId="4E6634A1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262" w:type="dxa"/>
          </w:tcPr>
          <w:p w14:paraId="51369123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356ABC90" w14:textId="64C5A9CA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364</w:t>
            </w:r>
          </w:p>
        </w:tc>
        <w:tc>
          <w:tcPr>
            <w:tcW w:w="244" w:type="dxa"/>
          </w:tcPr>
          <w:p w14:paraId="5AD0B9C7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1473DC7D" w14:textId="09C60243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270" w:type="dxa"/>
          </w:tcPr>
          <w:p w14:paraId="3BDE6F0B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56C559" w14:textId="42FAB15D" w:rsidR="00984BED" w:rsidRPr="00FB4D45" w:rsidRDefault="00984BED" w:rsidP="00984B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364</w:t>
            </w:r>
          </w:p>
        </w:tc>
      </w:tr>
      <w:tr w:rsidR="00984BED" w:rsidRPr="00FB4D45" w14:paraId="52382315" w14:textId="77777777" w:rsidTr="00EE7114">
        <w:tc>
          <w:tcPr>
            <w:tcW w:w="4410" w:type="dxa"/>
          </w:tcPr>
          <w:p w14:paraId="63E5E9EC" w14:textId="6BA1D78D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BE0D9" w14:textId="1A22779E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</w:t>
            </w:r>
            <w:r w:rsidR="006543D8"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350</w:t>
            </w:r>
          </w:p>
        </w:tc>
        <w:tc>
          <w:tcPr>
            <w:tcW w:w="262" w:type="dxa"/>
          </w:tcPr>
          <w:p w14:paraId="27FD9DB4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7D70F" w14:textId="54DD82CD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11,421</w:t>
            </w:r>
          </w:p>
        </w:tc>
        <w:tc>
          <w:tcPr>
            <w:tcW w:w="244" w:type="dxa"/>
          </w:tcPr>
          <w:p w14:paraId="27223E08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27BBD" w14:textId="5A88FADD" w:rsidR="00984BED" w:rsidRPr="00FB4D45" w:rsidRDefault="00984BED" w:rsidP="00984BE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13,475</w:t>
            </w:r>
          </w:p>
        </w:tc>
        <w:tc>
          <w:tcPr>
            <w:tcW w:w="270" w:type="dxa"/>
          </w:tcPr>
          <w:p w14:paraId="454202C3" w14:textId="77777777" w:rsidR="00984BED" w:rsidRPr="00FB4D45" w:rsidRDefault="00984BED" w:rsidP="00984B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0CB69" w14:textId="77DFCD1E" w:rsidR="00984BED" w:rsidRPr="00FB4D45" w:rsidRDefault="00984BED" w:rsidP="00984BE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9,621</w:t>
            </w:r>
          </w:p>
        </w:tc>
      </w:tr>
    </w:tbl>
    <w:p w14:paraId="4C30DC95" w14:textId="01B421B7" w:rsidR="0068473B" w:rsidRPr="00FB4D45" w:rsidRDefault="0068473B">
      <w:pPr>
        <w:rPr>
          <w:sz w:val="12"/>
          <w:szCs w:val="12"/>
        </w:rPr>
      </w:pPr>
    </w:p>
    <w:tbl>
      <w:tblPr>
        <w:tblW w:w="91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"/>
        <w:gridCol w:w="979"/>
        <w:gridCol w:w="262"/>
        <w:gridCol w:w="9"/>
        <w:gridCol w:w="993"/>
        <w:gridCol w:w="270"/>
        <w:gridCol w:w="990"/>
        <w:gridCol w:w="262"/>
        <w:gridCol w:w="8"/>
        <w:gridCol w:w="987"/>
      </w:tblGrid>
      <w:tr w:rsidR="00825894" w:rsidRPr="00FB4D45" w14:paraId="249979BC" w14:textId="77777777" w:rsidTr="00825894">
        <w:trPr>
          <w:tblHeader/>
        </w:trPr>
        <w:tc>
          <w:tcPr>
            <w:tcW w:w="4419" w:type="dxa"/>
            <w:gridSpan w:val="2"/>
            <w:shd w:val="clear" w:color="auto" w:fill="auto"/>
          </w:tcPr>
          <w:p w14:paraId="2957BDDA" w14:textId="77777777" w:rsidR="00825894" w:rsidRPr="00FB4D45" w:rsidRDefault="00825894" w:rsidP="002E2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43" w:type="dxa"/>
            <w:gridSpan w:val="4"/>
            <w:shd w:val="clear" w:color="auto" w:fill="auto"/>
            <w:vAlign w:val="bottom"/>
          </w:tcPr>
          <w:p w14:paraId="261B2F50" w14:textId="77777777" w:rsidR="00825894" w:rsidRPr="00FB4D45" w:rsidRDefault="00825894" w:rsidP="002E28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B4D4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BF2D5BE" w14:textId="77777777" w:rsidR="00825894" w:rsidRPr="00FB4D45" w:rsidRDefault="00825894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47" w:type="dxa"/>
            <w:gridSpan w:val="4"/>
            <w:shd w:val="clear" w:color="auto" w:fill="auto"/>
            <w:vAlign w:val="bottom"/>
          </w:tcPr>
          <w:p w14:paraId="2DFED761" w14:textId="77777777" w:rsidR="00825894" w:rsidRPr="00FB4D45" w:rsidRDefault="00825894" w:rsidP="002E28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B4D4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25894" w:rsidRPr="00FB4D45" w14:paraId="7DFC87DE" w14:textId="77777777" w:rsidTr="00825894">
        <w:trPr>
          <w:tblHeader/>
        </w:trPr>
        <w:tc>
          <w:tcPr>
            <w:tcW w:w="4419" w:type="dxa"/>
            <w:gridSpan w:val="2"/>
            <w:shd w:val="clear" w:color="auto" w:fill="auto"/>
          </w:tcPr>
          <w:p w14:paraId="2EDFDE71" w14:textId="77777777" w:rsidR="00825894" w:rsidRPr="00FB4D45" w:rsidRDefault="00825894" w:rsidP="002E2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5D6550EB" w14:textId="77777777" w:rsidR="00825894" w:rsidRPr="00FB4D45" w:rsidRDefault="00825894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 xml:space="preserve">30 </w:t>
            </w:r>
            <w:r w:rsidRPr="00FB4D45">
              <w:rPr>
                <w:rFonts w:asciiTheme="majorBidi" w:hAnsiTheme="majorBidi" w:cstheme="majorBidi"/>
                <w:b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14:paraId="12DE263C" w14:textId="77777777" w:rsidR="00825894" w:rsidRPr="00FB4D45" w:rsidRDefault="00825894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pacing w:val="-6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shd w:val="clear" w:color="auto" w:fill="auto"/>
          </w:tcPr>
          <w:p w14:paraId="6F6D7D9F" w14:textId="77777777" w:rsidR="00825894" w:rsidRPr="00FB4D45" w:rsidRDefault="00825894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0" w:right="-100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>31</w:t>
            </w:r>
            <w:r w:rsidRPr="00FB4D45">
              <w:rPr>
                <w:rFonts w:asciiTheme="majorBidi" w:hAnsiTheme="majorBidi" w:cstheme="majorBidi"/>
                <w:b/>
                <w:spacing w:val="-6"/>
                <w:sz w:val="28"/>
                <w:szCs w:val="28"/>
              </w:rPr>
              <w:t xml:space="preserve"> </w:t>
            </w:r>
            <w:r w:rsidRPr="00FB4D45">
              <w:rPr>
                <w:rFonts w:asciiTheme="majorBidi" w:hAnsiTheme="majorBidi" w:cstheme="majorBidi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67934F2" w14:textId="77777777" w:rsidR="00825894" w:rsidRPr="00FB4D45" w:rsidRDefault="00825894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F10F3F" w14:textId="77777777" w:rsidR="00825894" w:rsidRPr="00FB4D45" w:rsidRDefault="00825894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31" w:right="-93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 xml:space="preserve">30 </w:t>
            </w:r>
            <w:r w:rsidRPr="00FB4D45">
              <w:rPr>
                <w:rFonts w:asciiTheme="majorBidi" w:hAnsiTheme="majorBidi" w:cstheme="majorBidi"/>
                <w:b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14:paraId="74E28381" w14:textId="77777777" w:rsidR="00825894" w:rsidRPr="00FB4D45" w:rsidRDefault="00825894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pacing w:val="-6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30DBDEBB" w14:textId="77777777" w:rsidR="00825894" w:rsidRPr="00FB4D45" w:rsidRDefault="00825894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Cs/>
                <w:spacing w:val="-6"/>
                <w:sz w:val="28"/>
                <w:szCs w:val="28"/>
              </w:rPr>
              <w:t>31</w:t>
            </w:r>
            <w:r w:rsidRPr="00FB4D45">
              <w:rPr>
                <w:rFonts w:asciiTheme="majorBidi" w:hAnsiTheme="majorBidi" w:cstheme="majorBidi"/>
                <w:b/>
                <w:spacing w:val="-6"/>
                <w:sz w:val="28"/>
                <w:szCs w:val="28"/>
              </w:rPr>
              <w:t xml:space="preserve"> </w:t>
            </w:r>
            <w:r w:rsidRPr="00FB4D45">
              <w:rPr>
                <w:rFonts w:asciiTheme="majorBidi" w:hAnsiTheme="majorBidi" w:cstheme="majorBidi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825894" w:rsidRPr="00FB4D45" w14:paraId="65724AB1" w14:textId="77777777" w:rsidTr="00825894">
        <w:trPr>
          <w:tblHeader/>
        </w:trPr>
        <w:tc>
          <w:tcPr>
            <w:tcW w:w="4419" w:type="dxa"/>
            <w:gridSpan w:val="2"/>
            <w:shd w:val="clear" w:color="auto" w:fill="auto"/>
          </w:tcPr>
          <w:p w14:paraId="5BF54AFB" w14:textId="77777777" w:rsidR="00825894" w:rsidRPr="00FB4D45" w:rsidRDefault="00825894" w:rsidP="0082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79" w:type="dxa"/>
            <w:shd w:val="clear" w:color="auto" w:fill="auto"/>
          </w:tcPr>
          <w:p w14:paraId="6C4A586C" w14:textId="7A0394A8" w:rsidR="00825894" w:rsidRPr="00FB4D45" w:rsidRDefault="00825894" w:rsidP="0082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7B2F0DE2" w14:textId="77777777" w:rsidR="00825894" w:rsidRPr="00FB4D45" w:rsidRDefault="00825894" w:rsidP="0082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shd w:val="clear" w:color="auto" w:fill="auto"/>
          </w:tcPr>
          <w:p w14:paraId="5734919C" w14:textId="7EE3860E" w:rsidR="00825894" w:rsidRPr="00FB4D45" w:rsidRDefault="00825894" w:rsidP="0082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6C2E6EA" w14:textId="77777777" w:rsidR="00825894" w:rsidRPr="00FB4D45" w:rsidRDefault="00825894" w:rsidP="0082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215F4C" w14:textId="6E81BD13" w:rsidR="00825894" w:rsidRPr="00FB4D45" w:rsidRDefault="00825894" w:rsidP="0082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7151BA9A" w14:textId="77777777" w:rsidR="00825894" w:rsidRPr="00FB4D45" w:rsidRDefault="00825894" w:rsidP="0082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67709789" w14:textId="558F643F" w:rsidR="00825894" w:rsidRPr="00FB4D45" w:rsidRDefault="00825894" w:rsidP="00825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825894" w:rsidRPr="00FB4D45" w14:paraId="416130D8" w14:textId="77777777" w:rsidTr="00825894">
        <w:trPr>
          <w:trHeight w:val="80"/>
          <w:tblHeader/>
        </w:trPr>
        <w:tc>
          <w:tcPr>
            <w:tcW w:w="4419" w:type="dxa"/>
            <w:gridSpan w:val="2"/>
            <w:shd w:val="clear" w:color="auto" w:fill="auto"/>
          </w:tcPr>
          <w:p w14:paraId="6CA86607" w14:textId="77777777" w:rsidR="00825894" w:rsidRPr="00FB4D45" w:rsidRDefault="00825894" w:rsidP="002E2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60" w:type="dxa"/>
            <w:gridSpan w:val="9"/>
            <w:shd w:val="clear" w:color="auto" w:fill="auto"/>
            <w:vAlign w:val="bottom"/>
          </w:tcPr>
          <w:p w14:paraId="135F12CE" w14:textId="77777777" w:rsidR="00825894" w:rsidRPr="00FB4D45" w:rsidRDefault="00825894" w:rsidP="002E28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B4D4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25894" w:rsidRPr="00FB4D45" w14:paraId="68098213" w14:textId="77777777" w:rsidTr="00825894">
        <w:tc>
          <w:tcPr>
            <w:tcW w:w="4419" w:type="dxa"/>
            <w:gridSpan w:val="2"/>
            <w:shd w:val="clear" w:color="auto" w:fill="auto"/>
          </w:tcPr>
          <w:p w14:paraId="489B974D" w14:textId="77777777" w:rsidR="00825894" w:rsidRPr="00FB4D45" w:rsidRDefault="00825894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4082DBB" w14:textId="77777777" w:rsidR="00825894" w:rsidRPr="00FB4D45" w:rsidRDefault="00825894" w:rsidP="002E28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8CF20B9" w14:textId="77777777" w:rsidR="00825894" w:rsidRPr="00FB4D45" w:rsidRDefault="00825894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shd w:val="clear" w:color="auto" w:fill="auto"/>
            <w:vAlign w:val="bottom"/>
          </w:tcPr>
          <w:p w14:paraId="5D271F1D" w14:textId="77777777" w:rsidR="00825894" w:rsidRPr="00FB4D45" w:rsidRDefault="00825894" w:rsidP="002E28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E1876F" w14:textId="77777777" w:rsidR="00825894" w:rsidRPr="00FB4D45" w:rsidRDefault="00825894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157662" w14:textId="77777777" w:rsidR="00825894" w:rsidRPr="00FB4D45" w:rsidRDefault="00825894" w:rsidP="002E28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D6B44E5" w14:textId="77777777" w:rsidR="00825894" w:rsidRPr="00FB4D45" w:rsidRDefault="00825894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173F0758" w14:textId="77777777" w:rsidR="00825894" w:rsidRPr="00FB4D45" w:rsidRDefault="00825894" w:rsidP="002E288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825894" w:rsidRPr="00FB4D45" w14:paraId="55139414" w14:textId="77777777" w:rsidTr="00825894">
        <w:tc>
          <w:tcPr>
            <w:tcW w:w="4419" w:type="dxa"/>
            <w:gridSpan w:val="2"/>
            <w:shd w:val="clear" w:color="auto" w:fill="auto"/>
          </w:tcPr>
          <w:p w14:paraId="4FCFFB34" w14:textId="77777777" w:rsidR="00825894" w:rsidRPr="00FB4D45" w:rsidRDefault="00825894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8E4CDBB" w14:textId="16E3009B" w:rsidR="00825894" w:rsidRPr="00FB4D45" w:rsidRDefault="00894883" w:rsidP="002E288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62" w:type="dxa"/>
            <w:shd w:val="clear" w:color="auto" w:fill="auto"/>
          </w:tcPr>
          <w:p w14:paraId="7CB588F3" w14:textId="77777777" w:rsidR="00825894" w:rsidRPr="00FB4D45" w:rsidRDefault="00825894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shd w:val="clear" w:color="auto" w:fill="auto"/>
            <w:vAlign w:val="bottom"/>
          </w:tcPr>
          <w:p w14:paraId="5B53C298" w14:textId="71CF2D5C" w:rsidR="00825894" w:rsidRPr="00FB4D45" w:rsidRDefault="00825894" w:rsidP="0082589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F3720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75D25D9" w14:textId="77777777" w:rsidR="00825894" w:rsidRPr="00FB4D45" w:rsidRDefault="00825894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81CD80" w14:textId="238CCC73" w:rsidR="00825894" w:rsidRPr="00FB4D45" w:rsidRDefault="0011098E" w:rsidP="00D5319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DB56EE9" w14:textId="77777777" w:rsidR="00825894" w:rsidRPr="00FB4D45" w:rsidRDefault="00825894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046C9818" w14:textId="340C0E3F" w:rsidR="00825894" w:rsidRPr="00FB4D45" w:rsidRDefault="00EF3720" w:rsidP="00D5319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94883" w:rsidRPr="00FB4D45" w14:paraId="3A49E8F0" w14:textId="77777777" w:rsidTr="00825894">
        <w:tc>
          <w:tcPr>
            <w:tcW w:w="4419" w:type="dxa"/>
            <w:gridSpan w:val="2"/>
            <w:shd w:val="clear" w:color="auto" w:fill="auto"/>
          </w:tcPr>
          <w:p w14:paraId="6B24A86B" w14:textId="77777777" w:rsidR="00894883" w:rsidRPr="00FB4D45" w:rsidRDefault="00894883" w:rsidP="0089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85DF2F3" w14:textId="247DA5BE" w:rsidR="00894883" w:rsidRPr="00FB4D45" w:rsidRDefault="00894883" w:rsidP="00D53191">
            <w:pPr>
              <w:pStyle w:val="acctfourfigures"/>
              <w:tabs>
                <w:tab w:val="decimal" w:pos="5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73E4BA3" w14:textId="77777777" w:rsidR="00894883" w:rsidRPr="00FB4D45" w:rsidRDefault="00894883" w:rsidP="0089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shd w:val="clear" w:color="auto" w:fill="auto"/>
            <w:vAlign w:val="bottom"/>
          </w:tcPr>
          <w:p w14:paraId="3BE893B1" w14:textId="77777777" w:rsidR="00894883" w:rsidRPr="00FB4D45" w:rsidRDefault="00894883" w:rsidP="00D53191">
            <w:pPr>
              <w:pStyle w:val="acctfourfigures"/>
              <w:tabs>
                <w:tab w:val="decimal" w:pos="6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76C138" w14:textId="77777777" w:rsidR="00894883" w:rsidRPr="00FB4D45" w:rsidRDefault="00894883" w:rsidP="0089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DF6BF8" w14:textId="7753E72C" w:rsidR="00894883" w:rsidRPr="00FB4D45" w:rsidRDefault="00894883" w:rsidP="008948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9,590</w:t>
            </w:r>
          </w:p>
        </w:tc>
        <w:tc>
          <w:tcPr>
            <w:tcW w:w="262" w:type="dxa"/>
            <w:shd w:val="clear" w:color="auto" w:fill="auto"/>
          </w:tcPr>
          <w:p w14:paraId="283DCEC7" w14:textId="77777777" w:rsidR="00894883" w:rsidRPr="00FB4D45" w:rsidRDefault="00894883" w:rsidP="0089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66327F48" w14:textId="0B57B9CF" w:rsidR="00894883" w:rsidRPr="00FB4D45" w:rsidRDefault="00894883" w:rsidP="008948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3,830</w:t>
            </w:r>
          </w:p>
        </w:tc>
      </w:tr>
      <w:tr w:rsidR="00894883" w:rsidRPr="00FB4D45" w14:paraId="7971BA8C" w14:textId="77777777" w:rsidTr="00825894">
        <w:tc>
          <w:tcPr>
            <w:tcW w:w="4419" w:type="dxa"/>
            <w:gridSpan w:val="2"/>
            <w:shd w:val="clear" w:color="auto" w:fill="auto"/>
          </w:tcPr>
          <w:p w14:paraId="407A1BB9" w14:textId="77777777" w:rsidR="00894883" w:rsidRPr="00FB4D45" w:rsidRDefault="00894883" w:rsidP="0089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66E90" w14:textId="7C745173" w:rsidR="00894883" w:rsidRPr="00FB4D45" w:rsidRDefault="00894883" w:rsidP="008948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62" w:type="dxa"/>
            <w:shd w:val="clear" w:color="auto" w:fill="auto"/>
          </w:tcPr>
          <w:p w14:paraId="6B4C426E" w14:textId="77777777" w:rsidR="00894883" w:rsidRPr="00FB4D45" w:rsidRDefault="00894883" w:rsidP="0089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D7809" w14:textId="6C0F4326" w:rsidR="00894883" w:rsidRPr="00FB4D45" w:rsidRDefault="00894883" w:rsidP="008948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1F12D7B3" w14:textId="77777777" w:rsidR="00894883" w:rsidRPr="00FB4D45" w:rsidRDefault="00894883" w:rsidP="0089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AD1E" w14:textId="68D8777F" w:rsidR="00894883" w:rsidRPr="00FB4D45" w:rsidRDefault="00894883" w:rsidP="00D5319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FA32F7E" w14:textId="77777777" w:rsidR="00894883" w:rsidRPr="00FB4D45" w:rsidRDefault="00894883" w:rsidP="0089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1B537" w14:textId="3F7FE655" w:rsidR="00894883" w:rsidRPr="00FB4D45" w:rsidRDefault="00894883" w:rsidP="00D5319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94883" w:rsidRPr="00FB4D45" w14:paraId="73C5BDEA" w14:textId="77777777" w:rsidTr="00825894">
        <w:tc>
          <w:tcPr>
            <w:tcW w:w="4419" w:type="dxa"/>
            <w:gridSpan w:val="2"/>
            <w:shd w:val="clear" w:color="auto" w:fill="auto"/>
          </w:tcPr>
          <w:p w14:paraId="1B0E7637" w14:textId="77777777" w:rsidR="00894883" w:rsidRPr="00FB4D45" w:rsidRDefault="00894883" w:rsidP="0089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9CF02" w14:textId="76448B9F" w:rsidR="00894883" w:rsidRPr="00FB4D45" w:rsidRDefault="00894883" w:rsidP="008948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91</w:t>
            </w:r>
          </w:p>
        </w:tc>
        <w:tc>
          <w:tcPr>
            <w:tcW w:w="262" w:type="dxa"/>
            <w:shd w:val="clear" w:color="auto" w:fill="auto"/>
          </w:tcPr>
          <w:p w14:paraId="02E74DF5" w14:textId="77777777" w:rsidR="00894883" w:rsidRPr="00FB4D45" w:rsidRDefault="00894883" w:rsidP="0089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65564" w14:textId="535B92FD" w:rsidR="00894883" w:rsidRPr="00FB4D45" w:rsidRDefault="00894883" w:rsidP="008948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4E26CFAC" w14:textId="77777777" w:rsidR="00894883" w:rsidRPr="00FB4D45" w:rsidRDefault="00894883" w:rsidP="0089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9CB15" w14:textId="3114BA68" w:rsidR="00894883" w:rsidRPr="00FB4D45" w:rsidRDefault="00894883" w:rsidP="008948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9,590</w:t>
            </w:r>
          </w:p>
        </w:tc>
        <w:tc>
          <w:tcPr>
            <w:tcW w:w="262" w:type="dxa"/>
            <w:shd w:val="clear" w:color="auto" w:fill="auto"/>
          </w:tcPr>
          <w:p w14:paraId="26F0B70D" w14:textId="77777777" w:rsidR="00894883" w:rsidRPr="00FB4D45" w:rsidRDefault="00894883" w:rsidP="0089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B4011" w14:textId="5AC66D55" w:rsidR="00894883" w:rsidRPr="00FB4D45" w:rsidRDefault="00894883" w:rsidP="008948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3,830</w:t>
            </w:r>
          </w:p>
        </w:tc>
      </w:tr>
      <w:tr w:rsidR="00894883" w:rsidRPr="00FB4D45" w14:paraId="500B69EE" w14:textId="77777777" w:rsidTr="00825894">
        <w:tc>
          <w:tcPr>
            <w:tcW w:w="4419" w:type="dxa"/>
            <w:gridSpan w:val="2"/>
            <w:shd w:val="clear" w:color="auto" w:fill="auto"/>
          </w:tcPr>
          <w:p w14:paraId="0413B006" w14:textId="77777777" w:rsidR="00894883" w:rsidRPr="00FB4D45" w:rsidRDefault="00894883" w:rsidP="0089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02548CF5" w14:textId="77777777" w:rsidR="00894883" w:rsidRPr="00FB4D45" w:rsidRDefault="00894883" w:rsidP="008948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0B03E04" w14:textId="77777777" w:rsidR="00894883" w:rsidRPr="00FB4D45" w:rsidRDefault="00894883" w:rsidP="0089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47DCFA" w14:textId="77777777" w:rsidR="00894883" w:rsidRPr="00FB4D45" w:rsidRDefault="00894883" w:rsidP="008948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F50BCD" w14:textId="77777777" w:rsidR="00894883" w:rsidRPr="00FB4D45" w:rsidRDefault="00894883" w:rsidP="0089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AD28BE5" w14:textId="77777777" w:rsidR="00894883" w:rsidRPr="00FB4D45" w:rsidRDefault="00894883" w:rsidP="008948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A4DCD18" w14:textId="77777777" w:rsidR="00894883" w:rsidRPr="00FB4D45" w:rsidRDefault="00894883" w:rsidP="0089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C20A22" w14:textId="77777777" w:rsidR="00894883" w:rsidRPr="00FB4D45" w:rsidRDefault="00894883" w:rsidP="008948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</w:tr>
      <w:tr w:rsidR="00894883" w:rsidRPr="00FB4D45" w14:paraId="0F5F4C79" w14:textId="77777777" w:rsidTr="00825894">
        <w:tc>
          <w:tcPr>
            <w:tcW w:w="4419" w:type="dxa"/>
            <w:gridSpan w:val="2"/>
            <w:shd w:val="clear" w:color="auto" w:fill="auto"/>
          </w:tcPr>
          <w:p w14:paraId="60EBB669" w14:textId="77777777" w:rsidR="00894883" w:rsidRPr="00FB4D45" w:rsidRDefault="00894883" w:rsidP="0089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DC1CA03" w14:textId="77777777" w:rsidR="00894883" w:rsidRPr="00FB4D45" w:rsidRDefault="00894883" w:rsidP="008948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E6FB633" w14:textId="77777777" w:rsidR="00894883" w:rsidRPr="00FB4D45" w:rsidRDefault="00894883" w:rsidP="0089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shd w:val="clear" w:color="auto" w:fill="auto"/>
            <w:vAlign w:val="bottom"/>
          </w:tcPr>
          <w:p w14:paraId="3EAD8597" w14:textId="77777777" w:rsidR="00894883" w:rsidRPr="00FB4D45" w:rsidRDefault="00894883" w:rsidP="008948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EABB23" w14:textId="77777777" w:rsidR="00894883" w:rsidRPr="00FB4D45" w:rsidRDefault="00894883" w:rsidP="0089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19F9EB" w14:textId="77777777" w:rsidR="00894883" w:rsidRPr="00FB4D45" w:rsidRDefault="00894883" w:rsidP="008948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0957BCC" w14:textId="77777777" w:rsidR="00894883" w:rsidRPr="00FB4D45" w:rsidRDefault="00894883" w:rsidP="00894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51BB0944" w14:textId="77777777" w:rsidR="00894883" w:rsidRPr="00FB4D45" w:rsidRDefault="00894883" w:rsidP="008948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B0D6F" w:rsidRPr="00FB4D45" w14:paraId="075E18F0" w14:textId="77777777" w:rsidTr="00825894">
        <w:tc>
          <w:tcPr>
            <w:tcW w:w="4419" w:type="dxa"/>
            <w:gridSpan w:val="2"/>
            <w:shd w:val="clear" w:color="auto" w:fill="auto"/>
          </w:tcPr>
          <w:p w14:paraId="61D1047C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AA5FDA3" w14:textId="3FC81619" w:rsidR="00FB0D6F" w:rsidRPr="00FB4D45" w:rsidRDefault="00FB0D6F" w:rsidP="00D53191">
            <w:pPr>
              <w:pStyle w:val="acctfourfigures"/>
              <w:tabs>
                <w:tab w:val="decimal" w:pos="5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D0021F8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shd w:val="clear" w:color="auto" w:fill="auto"/>
            <w:vAlign w:val="bottom"/>
          </w:tcPr>
          <w:p w14:paraId="4923F312" w14:textId="04CCABD1" w:rsidR="00FB0D6F" w:rsidRPr="00FB4D45" w:rsidRDefault="00FB0D6F" w:rsidP="00D53191">
            <w:pPr>
              <w:pStyle w:val="acctfourfigures"/>
              <w:tabs>
                <w:tab w:val="decimal" w:pos="6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30DA6D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43835C2" w14:textId="5654E0F9" w:rsidR="00FB0D6F" w:rsidRPr="00FB4D45" w:rsidRDefault="00FB0D6F" w:rsidP="00FB0D6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4,263</w:t>
            </w:r>
          </w:p>
        </w:tc>
        <w:tc>
          <w:tcPr>
            <w:tcW w:w="262" w:type="dxa"/>
            <w:shd w:val="clear" w:color="auto" w:fill="auto"/>
          </w:tcPr>
          <w:p w14:paraId="7B7302C1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063DAE8D" w14:textId="3EEA1CEF" w:rsidR="00FB0D6F" w:rsidRPr="00FB4D45" w:rsidRDefault="00FB0D6F" w:rsidP="00FB0D6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4,314</w:t>
            </w:r>
          </w:p>
        </w:tc>
      </w:tr>
      <w:tr w:rsidR="00FB0D6F" w:rsidRPr="00FB4D45" w14:paraId="11769869" w14:textId="77777777" w:rsidTr="00825894">
        <w:trPr>
          <w:trHeight w:val="68"/>
        </w:trPr>
        <w:tc>
          <w:tcPr>
            <w:tcW w:w="4419" w:type="dxa"/>
            <w:gridSpan w:val="2"/>
            <w:shd w:val="clear" w:color="auto" w:fill="auto"/>
          </w:tcPr>
          <w:p w14:paraId="3FEF6E21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0B1A4" w14:textId="7D04E5A7" w:rsidR="00FB0D6F" w:rsidRPr="00FB4D45" w:rsidRDefault="00FB0D6F" w:rsidP="00FB0D6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262" w:type="dxa"/>
            <w:shd w:val="clear" w:color="auto" w:fill="auto"/>
          </w:tcPr>
          <w:p w14:paraId="1B8BCFA0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8E7F1" w14:textId="2937C811" w:rsidR="00FB0D6F" w:rsidRPr="00FB4D45" w:rsidRDefault="00FB0D6F" w:rsidP="00FB0D6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270" w:type="dxa"/>
            <w:shd w:val="clear" w:color="auto" w:fill="auto"/>
          </w:tcPr>
          <w:p w14:paraId="33D6F8F2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92112" w14:textId="19465368" w:rsidR="00FB0D6F" w:rsidRPr="00FB4D45" w:rsidRDefault="00FB0D6F" w:rsidP="00FB0D6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262" w:type="dxa"/>
            <w:shd w:val="clear" w:color="auto" w:fill="auto"/>
          </w:tcPr>
          <w:p w14:paraId="3416A27B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41496" w14:textId="212B4D6D" w:rsidR="00FB0D6F" w:rsidRPr="00FB4D45" w:rsidRDefault="00FB0D6F" w:rsidP="00FB0D6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894</w:t>
            </w:r>
          </w:p>
        </w:tc>
      </w:tr>
      <w:tr w:rsidR="00FB0D6F" w:rsidRPr="00FB4D45" w14:paraId="7BBBFAA7" w14:textId="77777777" w:rsidTr="00825894">
        <w:tc>
          <w:tcPr>
            <w:tcW w:w="4419" w:type="dxa"/>
            <w:gridSpan w:val="2"/>
            <w:shd w:val="clear" w:color="auto" w:fill="auto"/>
          </w:tcPr>
          <w:p w14:paraId="0DC1A66D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A5280" w14:textId="30DCA56A" w:rsidR="00FB0D6F" w:rsidRPr="00FB4D45" w:rsidRDefault="00FB0D6F" w:rsidP="00FB0D6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262" w:type="dxa"/>
            <w:shd w:val="clear" w:color="auto" w:fill="auto"/>
          </w:tcPr>
          <w:p w14:paraId="61DBED76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1B676" w14:textId="6EBF8B61" w:rsidR="00FB0D6F" w:rsidRPr="00FB4D45" w:rsidRDefault="00FB0D6F" w:rsidP="00FB0D6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270" w:type="dxa"/>
            <w:shd w:val="clear" w:color="auto" w:fill="auto"/>
          </w:tcPr>
          <w:p w14:paraId="0731AA9B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AB8B4" w14:textId="2267CC30" w:rsidR="00FB0D6F" w:rsidRPr="00FB4D45" w:rsidRDefault="00FB0D6F" w:rsidP="00FB0D6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5,157</w:t>
            </w:r>
          </w:p>
        </w:tc>
        <w:tc>
          <w:tcPr>
            <w:tcW w:w="262" w:type="dxa"/>
            <w:shd w:val="clear" w:color="auto" w:fill="auto"/>
          </w:tcPr>
          <w:p w14:paraId="743C944C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22FAE" w14:textId="4DFF60A4" w:rsidR="00FB0D6F" w:rsidRPr="00FB4D45" w:rsidRDefault="00FB0D6F" w:rsidP="00FB0D6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5,208</w:t>
            </w:r>
          </w:p>
        </w:tc>
      </w:tr>
      <w:tr w:rsidR="00FB0D6F" w:rsidRPr="00FB4D45" w14:paraId="23A3AACC" w14:textId="77777777" w:rsidTr="00825894">
        <w:tc>
          <w:tcPr>
            <w:tcW w:w="4419" w:type="dxa"/>
            <w:gridSpan w:val="2"/>
            <w:shd w:val="clear" w:color="auto" w:fill="auto"/>
          </w:tcPr>
          <w:p w14:paraId="758BCDB4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0F5F681B" w14:textId="77777777" w:rsidR="00FB0D6F" w:rsidRPr="00FB4D45" w:rsidRDefault="00FB0D6F" w:rsidP="00FB0D6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A299512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48B566" w14:textId="77777777" w:rsidR="00FB0D6F" w:rsidRPr="00FB4D45" w:rsidRDefault="00FB0D6F" w:rsidP="00FB0D6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63C612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6B28D55" w14:textId="77777777" w:rsidR="00FB0D6F" w:rsidRPr="00FB4D45" w:rsidRDefault="00FB0D6F" w:rsidP="00FB0D6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AE4EC31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45E65F" w14:textId="77777777" w:rsidR="00FB0D6F" w:rsidRPr="00FB4D45" w:rsidRDefault="00FB0D6F" w:rsidP="00FB0D6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FB0D6F" w:rsidRPr="00FB4D45" w14:paraId="27CFB582" w14:textId="77777777" w:rsidTr="00825894">
        <w:tc>
          <w:tcPr>
            <w:tcW w:w="4419" w:type="dxa"/>
            <w:gridSpan w:val="2"/>
            <w:shd w:val="clear" w:color="auto" w:fill="auto"/>
          </w:tcPr>
          <w:p w14:paraId="58DC173E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79" w:type="dxa"/>
            <w:tcBorders>
              <w:bottom w:val="double" w:sz="4" w:space="0" w:color="auto"/>
            </w:tcBorders>
            <w:shd w:val="clear" w:color="auto" w:fill="auto"/>
          </w:tcPr>
          <w:p w14:paraId="0E749C23" w14:textId="7ED0A310" w:rsidR="00FB0D6F" w:rsidRPr="00FB4D45" w:rsidRDefault="00F533BF" w:rsidP="00FB0D6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985</w:t>
            </w:r>
          </w:p>
        </w:tc>
        <w:tc>
          <w:tcPr>
            <w:tcW w:w="262" w:type="dxa"/>
            <w:shd w:val="clear" w:color="auto" w:fill="auto"/>
          </w:tcPr>
          <w:p w14:paraId="2A96B2CC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2560BE8" w14:textId="26CF862D" w:rsidR="00FB0D6F" w:rsidRPr="00FB4D45" w:rsidRDefault="00FB0D6F" w:rsidP="00FB0D6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987</w:t>
            </w:r>
          </w:p>
        </w:tc>
        <w:tc>
          <w:tcPr>
            <w:tcW w:w="270" w:type="dxa"/>
            <w:shd w:val="clear" w:color="auto" w:fill="auto"/>
          </w:tcPr>
          <w:p w14:paraId="6A13AE47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011C252" w14:textId="147B241B" w:rsidR="00FB0D6F" w:rsidRPr="00FB4D45" w:rsidRDefault="00FB0D6F" w:rsidP="00FB0D6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14,747</w:t>
            </w:r>
          </w:p>
        </w:tc>
        <w:tc>
          <w:tcPr>
            <w:tcW w:w="262" w:type="dxa"/>
            <w:shd w:val="clear" w:color="auto" w:fill="auto"/>
          </w:tcPr>
          <w:p w14:paraId="1458862E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32043A4" w14:textId="50389D02" w:rsidR="00FB0D6F" w:rsidRPr="00FB4D45" w:rsidRDefault="00FB0D6F" w:rsidP="00FB0D6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9,038</w:t>
            </w:r>
          </w:p>
        </w:tc>
      </w:tr>
      <w:tr w:rsidR="00FB0D6F" w:rsidRPr="00FB4D45" w14:paraId="2F2DDDC8" w14:textId="77777777" w:rsidTr="00825894">
        <w:tc>
          <w:tcPr>
            <w:tcW w:w="4419" w:type="dxa"/>
            <w:gridSpan w:val="2"/>
            <w:shd w:val="clear" w:color="auto" w:fill="auto"/>
          </w:tcPr>
          <w:p w14:paraId="66730847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สินทรัพย์ที่เกิดจากสัญญา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61173A4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468E5157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gridSpan w:val="2"/>
            <w:shd w:val="clear" w:color="auto" w:fill="auto"/>
            <w:vAlign w:val="bottom"/>
          </w:tcPr>
          <w:p w14:paraId="5CD34C9F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12F5DAF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29C7F6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3AE8E37C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136BF1F4" w14:textId="77777777" w:rsidR="00FB0D6F" w:rsidRPr="00FB4D45" w:rsidRDefault="00FB0D6F" w:rsidP="00FB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F195A" w:rsidRPr="00FB4D45" w14:paraId="1BD78CE0" w14:textId="77777777" w:rsidTr="00825894">
        <w:tc>
          <w:tcPr>
            <w:tcW w:w="4419" w:type="dxa"/>
            <w:gridSpan w:val="2"/>
            <w:shd w:val="clear" w:color="auto" w:fill="auto"/>
          </w:tcPr>
          <w:p w14:paraId="0DA207B8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C0ECAF4" w14:textId="2F88BC00" w:rsidR="008F195A" w:rsidRPr="00FB4D45" w:rsidRDefault="008F195A" w:rsidP="00D5319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E8CB373" w14:textId="77777777" w:rsidR="008F195A" w:rsidRPr="00FB4D45" w:rsidRDefault="008F195A" w:rsidP="008F195A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2" w:type="dxa"/>
            <w:gridSpan w:val="2"/>
            <w:shd w:val="clear" w:color="auto" w:fill="auto"/>
            <w:vAlign w:val="bottom"/>
          </w:tcPr>
          <w:p w14:paraId="76CD478C" w14:textId="340DAAA2" w:rsidR="008F195A" w:rsidRPr="00FB4D45" w:rsidRDefault="008F195A" w:rsidP="00D5319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3EC0F8" w14:textId="77777777" w:rsidR="008F195A" w:rsidRPr="00FB4D45" w:rsidRDefault="008F195A" w:rsidP="008F195A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7DAE5A" w14:textId="5324E079" w:rsidR="008F195A" w:rsidRPr="00FB4D45" w:rsidRDefault="008F195A" w:rsidP="00D5319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6969EBE" w14:textId="77777777" w:rsidR="008F195A" w:rsidRPr="00FB4D45" w:rsidRDefault="008F195A" w:rsidP="008F195A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1B54B605" w14:textId="37AD2AF1" w:rsidR="008F195A" w:rsidRPr="00FB4D45" w:rsidRDefault="008F195A" w:rsidP="008F19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304</w:t>
            </w:r>
          </w:p>
        </w:tc>
      </w:tr>
      <w:tr w:rsidR="008F195A" w:rsidRPr="00FB4D45" w14:paraId="73974D1F" w14:textId="77777777" w:rsidTr="00825894">
        <w:tc>
          <w:tcPr>
            <w:tcW w:w="4419" w:type="dxa"/>
            <w:gridSpan w:val="2"/>
            <w:shd w:val="clear" w:color="auto" w:fill="auto"/>
          </w:tcPr>
          <w:p w14:paraId="607C27A1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092508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77DE59B4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243844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710"/>
              </w:tabs>
              <w:spacing w:line="240" w:lineRule="auto"/>
              <w:ind w:left="-36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08F5582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D016AB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7B029208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  <w:lang w:val="en-GB"/>
              </w:rPr>
            </w:pPr>
          </w:p>
        </w:tc>
        <w:tc>
          <w:tcPr>
            <w:tcW w:w="99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A93D09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8F195A" w:rsidRPr="00FB4D45" w14:paraId="7D93D8B2" w14:textId="77777777" w:rsidTr="001E305C">
        <w:trPr>
          <w:trHeight w:val="396"/>
        </w:trPr>
        <w:tc>
          <w:tcPr>
            <w:tcW w:w="4410" w:type="dxa"/>
            <w:shd w:val="clear" w:color="auto" w:fill="auto"/>
          </w:tcPr>
          <w:p w14:paraId="6527DF72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45B3FA7F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249DC210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2AB72E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8C2319C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F5F59B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2DBFD2C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C8C4DDD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8F195A" w:rsidRPr="00FB4D45" w14:paraId="00FFAE52" w14:textId="77777777" w:rsidTr="001E305C">
        <w:trPr>
          <w:trHeight w:val="372"/>
        </w:trPr>
        <w:tc>
          <w:tcPr>
            <w:tcW w:w="4410" w:type="dxa"/>
            <w:shd w:val="clear" w:color="auto" w:fill="auto"/>
          </w:tcPr>
          <w:p w14:paraId="2BED1475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6A6A5" w14:textId="3B2E40D5" w:rsidR="008F195A" w:rsidRPr="00FB4D45" w:rsidRDefault="009C3962" w:rsidP="009C3962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8A3CF1F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DC787" w14:textId="4101E561" w:rsidR="008F195A" w:rsidRPr="00FB4D45" w:rsidRDefault="008F195A" w:rsidP="00D5319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EC7C22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62E205" w14:textId="5006E1A2" w:rsidR="008F195A" w:rsidRPr="00FB4D45" w:rsidRDefault="008F195A" w:rsidP="00D5319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85A019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695BC774" w14:textId="5153A8A7" w:rsidR="008F195A" w:rsidRPr="00FB4D45" w:rsidRDefault="008F195A" w:rsidP="00D5319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</w:t>
            </w:r>
          </w:p>
        </w:tc>
      </w:tr>
      <w:tr w:rsidR="008F195A" w:rsidRPr="00FB4D45" w14:paraId="79640AF1" w14:textId="77777777" w:rsidTr="001E305C">
        <w:trPr>
          <w:trHeight w:val="336"/>
        </w:trPr>
        <w:tc>
          <w:tcPr>
            <w:tcW w:w="4410" w:type="dxa"/>
            <w:shd w:val="clear" w:color="auto" w:fill="auto"/>
          </w:tcPr>
          <w:p w14:paraId="5E9BE135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B9702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467CD8A8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06FF6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623FC6B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D977CB8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798959A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63B03166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F195A" w:rsidRPr="00FB4D45" w14:paraId="4C3DBDCD" w14:textId="77777777" w:rsidTr="00825894">
        <w:trPr>
          <w:trHeight w:val="396"/>
        </w:trPr>
        <w:tc>
          <w:tcPr>
            <w:tcW w:w="4410" w:type="dxa"/>
            <w:shd w:val="clear" w:color="auto" w:fill="auto"/>
          </w:tcPr>
          <w:p w14:paraId="0E04A72E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638E4B47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64EACC24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A669C1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133E16F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E5C54BC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72BA269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10028890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195A" w:rsidRPr="00FB4D45" w14:paraId="195C5715" w14:textId="77777777" w:rsidTr="00825894">
        <w:trPr>
          <w:trHeight w:val="384"/>
        </w:trPr>
        <w:tc>
          <w:tcPr>
            <w:tcW w:w="4410" w:type="dxa"/>
            <w:shd w:val="clear" w:color="auto" w:fill="auto"/>
          </w:tcPr>
          <w:p w14:paraId="77A731DE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88" w:type="dxa"/>
            <w:gridSpan w:val="2"/>
            <w:shd w:val="clear" w:color="auto" w:fill="auto"/>
          </w:tcPr>
          <w:p w14:paraId="64310E07" w14:textId="2E740B45" w:rsidR="008F195A" w:rsidRPr="00FB4D45" w:rsidRDefault="009C3962" w:rsidP="008F195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48F41076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6286A9D" w14:textId="0B85FBE6" w:rsidR="008F195A" w:rsidRPr="00FB4D45" w:rsidRDefault="008F195A" w:rsidP="00D5319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678EEA84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C7AFDA" w14:textId="5C965D81" w:rsidR="008F195A" w:rsidRPr="00FB4D45" w:rsidRDefault="008F195A" w:rsidP="008F195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B23F99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4C3E9EBB" w14:textId="2E1D6233" w:rsidR="008F195A" w:rsidRPr="00FB4D45" w:rsidRDefault="008F195A" w:rsidP="008F195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8F195A" w:rsidRPr="00FB4D45" w14:paraId="1EF1782D" w14:textId="77777777" w:rsidTr="00825894">
        <w:trPr>
          <w:trHeight w:val="372"/>
        </w:trPr>
        <w:tc>
          <w:tcPr>
            <w:tcW w:w="4410" w:type="dxa"/>
            <w:shd w:val="clear" w:color="auto" w:fill="auto"/>
          </w:tcPr>
          <w:p w14:paraId="068590BB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4D0E1014" w14:textId="50A1E859" w:rsidR="008F195A" w:rsidRPr="00FB4D45" w:rsidRDefault="008F195A" w:rsidP="00D5319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2F8BA74F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B9E4596" w14:textId="384D087B" w:rsidR="008F195A" w:rsidRPr="00FB4D45" w:rsidRDefault="008F195A" w:rsidP="00D5319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E054B3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61E1C43" w14:textId="09F19B2B" w:rsidR="008F195A" w:rsidRPr="00FB4D45" w:rsidRDefault="008F195A" w:rsidP="008F195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8,819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2F09E3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739B113E" w14:textId="021B8DC2" w:rsidR="008F195A" w:rsidRPr="00FB4D45" w:rsidRDefault="008F195A" w:rsidP="008F19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8,126</w:t>
            </w:r>
          </w:p>
        </w:tc>
      </w:tr>
      <w:tr w:rsidR="008F195A" w:rsidRPr="00FB4D45" w14:paraId="457155A0" w14:textId="77777777" w:rsidTr="00825894">
        <w:trPr>
          <w:trHeight w:val="396"/>
        </w:trPr>
        <w:tc>
          <w:tcPr>
            <w:tcW w:w="4410" w:type="dxa"/>
            <w:shd w:val="clear" w:color="auto" w:fill="auto"/>
          </w:tcPr>
          <w:p w14:paraId="309C2B8B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88" w:type="dxa"/>
            <w:gridSpan w:val="2"/>
            <w:shd w:val="clear" w:color="auto" w:fill="auto"/>
          </w:tcPr>
          <w:p w14:paraId="723F3B20" w14:textId="38441D12" w:rsidR="008F195A" w:rsidRPr="00FB4D45" w:rsidRDefault="009C3962" w:rsidP="008F195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7ECC2D56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18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9F4400A" w14:textId="593C744F" w:rsidR="008F195A" w:rsidRPr="00FB4D45" w:rsidRDefault="008F195A" w:rsidP="008F195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663</w:t>
            </w:r>
          </w:p>
        </w:tc>
        <w:tc>
          <w:tcPr>
            <w:tcW w:w="270" w:type="dxa"/>
            <w:shd w:val="clear" w:color="auto" w:fill="auto"/>
          </w:tcPr>
          <w:p w14:paraId="2A49ACF4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7CE714" w14:textId="5F9D81F0" w:rsidR="008F195A" w:rsidRPr="00FB4D45" w:rsidRDefault="008F195A" w:rsidP="008F195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B9CD52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1C06A193" w14:textId="14A92FCD" w:rsidR="008F195A" w:rsidRPr="00FB4D45" w:rsidRDefault="008F195A" w:rsidP="008F19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</w:t>
            </w:r>
          </w:p>
        </w:tc>
      </w:tr>
      <w:tr w:rsidR="008F195A" w:rsidRPr="00FB4D45" w14:paraId="53DB4E47" w14:textId="77777777" w:rsidTr="00825894">
        <w:trPr>
          <w:trHeight w:val="384"/>
        </w:trPr>
        <w:tc>
          <w:tcPr>
            <w:tcW w:w="4410" w:type="dxa"/>
            <w:shd w:val="clear" w:color="auto" w:fill="auto"/>
          </w:tcPr>
          <w:p w14:paraId="27EEB112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BC021" w14:textId="5E2182F8" w:rsidR="008F195A" w:rsidRPr="00FB4D45" w:rsidRDefault="009C3962" w:rsidP="008F195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="00C95AE1" w:rsidRPr="00FB4D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5CD67B7E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C71E2" w14:textId="3A2005E0" w:rsidR="008F195A" w:rsidRPr="00FB4D45" w:rsidRDefault="008F195A" w:rsidP="008F195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690</w:t>
            </w:r>
          </w:p>
        </w:tc>
        <w:tc>
          <w:tcPr>
            <w:tcW w:w="270" w:type="dxa"/>
            <w:shd w:val="clear" w:color="auto" w:fill="auto"/>
          </w:tcPr>
          <w:p w14:paraId="2EB9AE2A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B4A8A" w14:textId="5AF0B6C3" w:rsidR="008F195A" w:rsidRPr="00FB4D45" w:rsidRDefault="008F195A" w:rsidP="008F195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9,012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475C55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E1EAB" w14:textId="42889C7E" w:rsidR="008F195A" w:rsidRPr="00FB4D45" w:rsidRDefault="008F195A" w:rsidP="008F19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8,356</w:t>
            </w:r>
          </w:p>
        </w:tc>
      </w:tr>
      <w:tr w:rsidR="008F195A" w:rsidRPr="00FB4D45" w14:paraId="374896F7" w14:textId="77777777" w:rsidTr="00825894">
        <w:trPr>
          <w:trHeight w:val="324"/>
        </w:trPr>
        <w:tc>
          <w:tcPr>
            <w:tcW w:w="4410" w:type="dxa"/>
            <w:shd w:val="clear" w:color="auto" w:fill="auto"/>
          </w:tcPr>
          <w:p w14:paraId="1F56D090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BE4D3" w14:textId="77777777" w:rsidR="008F195A" w:rsidRPr="00FB4D45" w:rsidRDefault="008F195A" w:rsidP="008F195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71D65B8D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31573" w14:textId="77777777" w:rsidR="008F195A" w:rsidRPr="00FB4D45" w:rsidRDefault="008F195A" w:rsidP="008F195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ADAC5E8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702B1" w14:textId="77777777" w:rsidR="008F195A" w:rsidRPr="00FB4D45" w:rsidRDefault="008F195A" w:rsidP="008F195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5EF6A1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8260C" w14:textId="77777777" w:rsidR="008F195A" w:rsidRPr="00FB4D45" w:rsidRDefault="008F195A" w:rsidP="008F195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F195A" w:rsidRPr="00FB4D45" w14:paraId="3DD75C47" w14:textId="77777777" w:rsidTr="00825894">
        <w:trPr>
          <w:trHeight w:val="384"/>
        </w:trPr>
        <w:tc>
          <w:tcPr>
            <w:tcW w:w="4410" w:type="dxa"/>
            <w:shd w:val="clear" w:color="auto" w:fill="auto"/>
          </w:tcPr>
          <w:p w14:paraId="76D45E44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8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313D0E" w14:textId="0F3027CE" w:rsidR="008F195A" w:rsidRPr="00FB4D45" w:rsidRDefault="009C3962" w:rsidP="008F195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="00C95AE1" w:rsidRPr="00FB4D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180020B9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F41C7E" w14:textId="0B89BD86" w:rsidR="008F195A" w:rsidRPr="00FB4D45" w:rsidRDefault="008F195A" w:rsidP="008F195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690</w:t>
            </w:r>
          </w:p>
        </w:tc>
        <w:tc>
          <w:tcPr>
            <w:tcW w:w="270" w:type="dxa"/>
            <w:shd w:val="clear" w:color="auto" w:fill="auto"/>
          </w:tcPr>
          <w:p w14:paraId="4AF5EBF5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69FC34" w14:textId="4602A24F" w:rsidR="008F195A" w:rsidRPr="00FB4D45" w:rsidRDefault="008F195A" w:rsidP="008F195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9,130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FD4DCE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9E956D" w14:textId="32F25684" w:rsidR="008F195A" w:rsidRPr="00FB4D45" w:rsidRDefault="008F195A" w:rsidP="008F19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8,399</w:t>
            </w:r>
          </w:p>
        </w:tc>
      </w:tr>
      <w:tr w:rsidR="008F195A" w:rsidRPr="00FB4D45" w14:paraId="2ADB1426" w14:textId="77777777" w:rsidTr="00825894">
        <w:trPr>
          <w:trHeight w:val="384"/>
        </w:trPr>
        <w:tc>
          <w:tcPr>
            <w:tcW w:w="4410" w:type="dxa"/>
            <w:shd w:val="clear" w:color="auto" w:fill="auto"/>
          </w:tcPr>
          <w:p w14:paraId="09FBD601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4D9F69" w14:textId="77777777" w:rsidR="008F195A" w:rsidRPr="00FB4D45" w:rsidRDefault="008F195A" w:rsidP="008F19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45E937B7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0B46A4" w14:textId="77777777" w:rsidR="008F195A" w:rsidRPr="00FB4D45" w:rsidRDefault="008F195A" w:rsidP="008F195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A1CF48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99BE7E" w14:textId="77777777" w:rsidR="008F195A" w:rsidRPr="00FB4D45" w:rsidRDefault="008F195A" w:rsidP="008F195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2DD099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A85BEA" w14:textId="77777777" w:rsidR="008F195A" w:rsidRPr="00FB4D45" w:rsidRDefault="008F195A" w:rsidP="008F195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F195A" w:rsidRPr="00FB4D45" w14:paraId="0239C96A" w14:textId="77777777" w:rsidTr="0006551E">
        <w:trPr>
          <w:trHeight w:val="384"/>
        </w:trPr>
        <w:tc>
          <w:tcPr>
            <w:tcW w:w="4410" w:type="dxa"/>
            <w:shd w:val="clear" w:color="auto" w:fill="auto"/>
          </w:tcPr>
          <w:p w14:paraId="31A0BE1D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7EAA1CDF" w14:textId="77777777" w:rsidR="008F195A" w:rsidRPr="00FB4D45" w:rsidRDefault="008F195A" w:rsidP="008F19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5F229C02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DC7E273" w14:textId="77777777" w:rsidR="008F195A" w:rsidRPr="00FB4D45" w:rsidRDefault="008F195A" w:rsidP="008F195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473AEF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AC9E8B" w14:textId="77777777" w:rsidR="008F195A" w:rsidRPr="00FB4D45" w:rsidRDefault="008F195A" w:rsidP="008F195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C4B0B6C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601E84E" w14:textId="77777777" w:rsidR="008F195A" w:rsidRPr="00FB4D45" w:rsidRDefault="008F195A" w:rsidP="008F195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8F195A" w:rsidRPr="00FB4D45" w14:paraId="35A3C8CC" w14:textId="77777777" w:rsidTr="0006551E">
        <w:trPr>
          <w:trHeight w:val="384"/>
        </w:trPr>
        <w:tc>
          <w:tcPr>
            <w:tcW w:w="4410" w:type="dxa"/>
            <w:shd w:val="clear" w:color="auto" w:fill="auto"/>
          </w:tcPr>
          <w:p w14:paraId="38C68335" w14:textId="4B053DFC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32A44938" w14:textId="34DA7D1D" w:rsidR="008F195A" w:rsidRPr="00FB4D45" w:rsidRDefault="008F195A" w:rsidP="00D5319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399AF53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E7F605" w14:textId="4B50EED7" w:rsidR="008F195A" w:rsidRPr="00FB4D45" w:rsidRDefault="008F195A" w:rsidP="008F195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72D5E2BF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68BDCA" w14:textId="6E197BC6" w:rsidR="008F195A" w:rsidRPr="00FB4D45" w:rsidRDefault="008F195A" w:rsidP="00D5319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45A05C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525C92F" w14:textId="7AE77ECD" w:rsidR="008F195A" w:rsidRPr="00FB4D45" w:rsidRDefault="008F195A" w:rsidP="00D5319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195A" w:rsidRPr="00FB4D45" w14:paraId="79566898" w14:textId="77777777" w:rsidTr="0006551E">
        <w:trPr>
          <w:trHeight w:val="384"/>
        </w:trPr>
        <w:tc>
          <w:tcPr>
            <w:tcW w:w="4410" w:type="dxa"/>
            <w:shd w:val="clear" w:color="auto" w:fill="auto"/>
          </w:tcPr>
          <w:p w14:paraId="7DF08926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0FCA6601" w14:textId="0A043DE6" w:rsidR="008F195A" w:rsidRPr="00FB4D45" w:rsidRDefault="008F195A" w:rsidP="00D5319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2B7EDD5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2BEA6E" w14:textId="1DF8705E" w:rsidR="008F195A" w:rsidRPr="00FB4D45" w:rsidRDefault="008F195A" w:rsidP="00D5319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CD66F0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F2CB06" w14:textId="62AE5B48" w:rsidR="008F195A" w:rsidRPr="00FB4D45" w:rsidRDefault="008F195A" w:rsidP="00D5319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6363BE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AF66391" w14:textId="70FFBA96" w:rsidR="008F195A" w:rsidRPr="00FB4D45" w:rsidRDefault="008F195A" w:rsidP="008F195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</w:tr>
      <w:tr w:rsidR="008F195A" w:rsidRPr="00FB4D45" w14:paraId="31C9F57E" w14:textId="77777777" w:rsidTr="0006551E">
        <w:trPr>
          <w:trHeight w:val="384"/>
        </w:trPr>
        <w:tc>
          <w:tcPr>
            <w:tcW w:w="4410" w:type="dxa"/>
            <w:shd w:val="clear" w:color="auto" w:fill="auto"/>
          </w:tcPr>
          <w:p w14:paraId="41EB6AAE" w14:textId="2F4695B9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</w:t>
            </w: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86C80" w14:textId="2B4BD573" w:rsidR="008F195A" w:rsidRPr="00FB4D45" w:rsidRDefault="008F195A" w:rsidP="008F195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C95AE1" w:rsidRPr="00FB4D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4175BCA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946CC" w14:textId="5B38E920" w:rsidR="008F195A" w:rsidRPr="00FB4D45" w:rsidRDefault="008F195A" w:rsidP="008F195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</w:p>
        </w:tc>
        <w:tc>
          <w:tcPr>
            <w:tcW w:w="270" w:type="dxa"/>
            <w:shd w:val="clear" w:color="auto" w:fill="auto"/>
          </w:tcPr>
          <w:p w14:paraId="1D8DE7F6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898EA" w14:textId="55F0B8D7" w:rsidR="008F195A" w:rsidRPr="00FB4D45" w:rsidRDefault="008F195A" w:rsidP="00D5319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DF2CF7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CBF0C" w14:textId="31546092" w:rsidR="008F195A" w:rsidRPr="00FB4D45" w:rsidRDefault="008F195A" w:rsidP="00D5319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195A" w:rsidRPr="00FB4D45" w14:paraId="3171F524" w14:textId="77777777" w:rsidTr="00825894">
        <w:trPr>
          <w:trHeight w:val="384"/>
        </w:trPr>
        <w:tc>
          <w:tcPr>
            <w:tcW w:w="4410" w:type="dxa"/>
            <w:shd w:val="clear" w:color="auto" w:fill="auto"/>
          </w:tcPr>
          <w:p w14:paraId="02F794E5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17CA76" w14:textId="0BBAB8A0" w:rsidR="008F195A" w:rsidRPr="00FB4D45" w:rsidRDefault="008F195A" w:rsidP="008F195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</w:t>
            </w:r>
            <w:r w:rsidR="00C95AE1"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7EBF16B0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D65E98" w14:textId="680513BD" w:rsidR="008F195A" w:rsidRPr="00FB4D45" w:rsidRDefault="008F195A" w:rsidP="008F195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51F79C0C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A665B" w14:textId="0EEFE839" w:rsidR="008F195A" w:rsidRPr="00FB4D45" w:rsidRDefault="008F195A" w:rsidP="00D5319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A57D69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C90281" w14:textId="30CD6293" w:rsidR="008F195A" w:rsidRPr="00FB4D45" w:rsidRDefault="008F195A" w:rsidP="008F195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</w:p>
        </w:tc>
      </w:tr>
      <w:tr w:rsidR="008F195A" w:rsidRPr="00FB4D45" w14:paraId="4E8B7BEB" w14:textId="77777777" w:rsidTr="00825894">
        <w:trPr>
          <w:trHeight w:val="384"/>
        </w:trPr>
        <w:tc>
          <w:tcPr>
            <w:tcW w:w="4410" w:type="dxa"/>
            <w:shd w:val="clear" w:color="auto" w:fill="auto"/>
          </w:tcPr>
          <w:p w14:paraId="7BD63D97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05D00D" w14:textId="77777777" w:rsidR="008F195A" w:rsidRPr="00FB4D45" w:rsidRDefault="008F195A" w:rsidP="008F195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2B0B68DA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C23CC6" w14:textId="77777777" w:rsidR="008F195A" w:rsidRPr="00FB4D45" w:rsidRDefault="008F195A" w:rsidP="008F195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A26002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49EBBE" w14:textId="77777777" w:rsidR="008F195A" w:rsidRPr="00FB4D45" w:rsidRDefault="008F195A" w:rsidP="008F195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FE5A8A5" w14:textId="77777777" w:rsidR="008F195A" w:rsidRPr="00FB4D45" w:rsidRDefault="008F195A" w:rsidP="008F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83ACDD" w14:textId="77777777" w:rsidR="008F195A" w:rsidRPr="00FB4D45" w:rsidRDefault="008F195A" w:rsidP="008F195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E3F7266" w14:textId="33146E19" w:rsidR="00825894" w:rsidRPr="00FB4D45" w:rsidRDefault="00825894"/>
    <w:p w14:paraId="31D09404" w14:textId="77777777" w:rsidR="00825894" w:rsidRPr="00FB4D45" w:rsidRDefault="00825894"/>
    <w:p w14:paraId="57747203" w14:textId="57A39431" w:rsidR="003E76FF" w:rsidRPr="00FB4D45" w:rsidRDefault="003E76FF">
      <w:pPr>
        <w:rPr>
          <w:rFonts w:asciiTheme="majorBidi" w:hAnsiTheme="majorBidi" w:cstheme="majorBidi"/>
          <w:sz w:val="28"/>
          <w:szCs w:val="28"/>
        </w:rPr>
      </w:pPr>
      <w:r w:rsidRPr="00FB4D45">
        <w:rPr>
          <w:rFonts w:asciiTheme="majorBidi" w:hAnsiTheme="majorBidi" w:cstheme="majorBidi"/>
          <w:sz w:val="28"/>
          <w:szCs w:val="28"/>
        </w:rPr>
        <w:br w:type="page"/>
      </w:r>
    </w:p>
    <w:p w14:paraId="79E4A394" w14:textId="27D6CCD0" w:rsidR="00DB12B7" w:rsidRPr="00FB4D45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FB4D4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ลูกหนี้การค้าและลูกหนี้อื่น </w:t>
      </w:r>
    </w:p>
    <w:p w14:paraId="536457B4" w14:textId="77777777" w:rsidR="00DB12B7" w:rsidRPr="00FB4D45" w:rsidRDefault="00DB12B7" w:rsidP="00DB12B7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84"/>
        <w:gridCol w:w="1166"/>
        <w:gridCol w:w="180"/>
        <w:gridCol w:w="1170"/>
      </w:tblGrid>
      <w:tr w:rsidR="00DB12B7" w:rsidRPr="00FB4D45" w14:paraId="6290FAE5" w14:textId="77777777" w:rsidTr="008E49C1">
        <w:trPr>
          <w:cantSplit/>
        </w:trPr>
        <w:tc>
          <w:tcPr>
            <w:tcW w:w="3960" w:type="dxa"/>
            <w:vAlign w:val="bottom"/>
            <w:hideMark/>
          </w:tcPr>
          <w:p w14:paraId="4B8586CE" w14:textId="77777777" w:rsidR="00DB12B7" w:rsidRPr="00FB4D45" w:rsidRDefault="00DB12B7" w:rsidP="00DB12B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C9174AF" w14:textId="77777777" w:rsidR="00DB12B7" w:rsidRPr="00FB4D45" w:rsidRDefault="00DB12B7" w:rsidP="00DB12B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B4D4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4" w:type="dxa"/>
          </w:tcPr>
          <w:p w14:paraId="53365456" w14:textId="77777777" w:rsidR="00DB12B7" w:rsidRPr="00FB4D45" w:rsidRDefault="00DB12B7" w:rsidP="00DB12B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3"/>
            <w:vAlign w:val="bottom"/>
          </w:tcPr>
          <w:p w14:paraId="664E3D42" w14:textId="77777777" w:rsidR="00DB12B7" w:rsidRPr="00FB4D45" w:rsidRDefault="00DB12B7" w:rsidP="00DB12B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CF0DF5" w:rsidRPr="00FB4D45" w14:paraId="66FFCB4B" w14:textId="77777777" w:rsidTr="008E49C1">
        <w:trPr>
          <w:cantSplit/>
        </w:trPr>
        <w:tc>
          <w:tcPr>
            <w:tcW w:w="3960" w:type="dxa"/>
            <w:vAlign w:val="bottom"/>
          </w:tcPr>
          <w:p w14:paraId="3C0BCD0B" w14:textId="77777777" w:rsidR="00CF0DF5" w:rsidRPr="00FB4D45" w:rsidRDefault="00CF0DF5" w:rsidP="00CF0D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C5FB4F" w14:textId="3AFBB126" w:rsidR="00CF0DF5" w:rsidRPr="00FB4D45" w:rsidRDefault="00B12807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35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</w:rPr>
              <w:t>30</w:t>
            </w:r>
            <w:r w:rsidRPr="00FB4D4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FB4D45">
              <w:rPr>
                <w:rFonts w:asciiTheme="majorBidi" w:hAnsiTheme="majorBidi" w:cstheme="majorBidi" w:hint="cs"/>
                <w:b w:val="0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6546D725" w14:textId="77777777" w:rsidR="00CF0DF5" w:rsidRPr="00FB4D45" w:rsidRDefault="00CF0DF5" w:rsidP="00CF0DF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B89149" w14:textId="59D40B86" w:rsidR="00CF0DF5" w:rsidRPr="00FB4D45" w:rsidRDefault="00CF0DF5" w:rsidP="00CF0DF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  <w:r w:rsidRPr="00FB4D45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 xml:space="preserve">31 </w:t>
            </w:r>
            <w:r w:rsidRPr="00FB4D45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" w:type="dxa"/>
          </w:tcPr>
          <w:p w14:paraId="68AA9E78" w14:textId="77777777" w:rsidR="00CF0DF5" w:rsidRPr="00FB4D45" w:rsidRDefault="00CF0DF5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48E5295" w14:textId="3A581653" w:rsidR="00CF0DF5" w:rsidRPr="00FB4D45" w:rsidRDefault="00B12807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</w:rPr>
              <w:t>30</w:t>
            </w:r>
            <w:r w:rsidRPr="00FB4D4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FB4D45">
              <w:rPr>
                <w:rFonts w:asciiTheme="majorBidi" w:hAnsiTheme="majorBidi" w:cstheme="majorBidi" w:hint="cs"/>
                <w:b w:val="0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13031B0A" w14:textId="77777777" w:rsidR="00CF0DF5" w:rsidRPr="00FB4D45" w:rsidRDefault="00CF0DF5" w:rsidP="00CF0D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30FA50" w14:textId="2639E89F" w:rsidR="00CF0DF5" w:rsidRPr="00FB4D45" w:rsidRDefault="00CF0DF5" w:rsidP="00CF0DF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  <w:r w:rsidRPr="00FB4D45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 xml:space="preserve">31 </w:t>
            </w:r>
            <w:r w:rsidRPr="00FB4D45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E32E16" w:rsidRPr="00FB4D45" w14:paraId="4AE81676" w14:textId="77777777" w:rsidTr="008E49C1">
        <w:trPr>
          <w:cantSplit/>
        </w:trPr>
        <w:tc>
          <w:tcPr>
            <w:tcW w:w="3960" w:type="dxa"/>
            <w:vAlign w:val="bottom"/>
          </w:tcPr>
          <w:p w14:paraId="6EF60EF0" w14:textId="77777777" w:rsidR="00E32E16" w:rsidRPr="00FB4D45" w:rsidRDefault="00E32E16" w:rsidP="00E32E1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7BFC18" w14:textId="493544E0" w:rsidR="00E32E16" w:rsidRPr="00FB4D45" w:rsidRDefault="005C406E" w:rsidP="00E32E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30832D2A" w14:textId="77777777" w:rsidR="00E32E16" w:rsidRPr="00FB4D45" w:rsidRDefault="00E32E16" w:rsidP="00E32E1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687542" w14:textId="0C5FE404" w:rsidR="00E32E16" w:rsidRPr="00FB4D45" w:rsidRDefault="00E32E16" w:rsidP="00E32E1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84" w:type="dxa"/>
          </w:tcPr>
          <w:p w14:paraId="49672604" w14:textId="77777777" w:rsidR="00E32E16" w:rsidRPr="00FB4D45" w:rsidRDefault="00E32E16" w:rsidP="00E32E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F29422A" w14:textId="5F804913" w:rsidR="00E32E16" w:rsidRPr="00FB4D45" w:rsidRDefault="005C406E" w:rsidP="00E32E1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3CDC0A91" w14:textId="77777777" w:rsidR="00E32E16" w:rsidRPr="00FB4D45" w:rsidRDefault="00E32E16" w:rsidP="00E32E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8E3730" w14:textId="693BF7B4" w:rsidR="00E32E16" w:rsidRPr="00FB4D45" w:rsidRDefault="00E32E16" w:rsidP="00E32E1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FB4D45">
              <w:rPr>
                <w:rFonts w:asciiTheme="majorBidi" w:hAnsiTheme="majorBidi" w:cstheme="majorBidi"/>
                <w:b w:val="0"/>
                <w:spacing w:val="-4"/>
                <w:sz w:val="28"/>
                <w:szCs w:val="28"/>
              </w:rPr>
              <w:t>2565</w:t>
            </w:r>
          </w:p>
        </w:tc>
      </w:tr>
      <w:tr w:rsidR="00CF0DF5" w:rsidRPr="00FB4D45" w14:paraId="5A857EC8" w14:textId="77777777" w:rsidTr="008E49C1">
        <w:trPr>
          <w:cantSplit/>
        </w:trPr>
        <w:tc>
          <w:tcPr>
            <w:tcW w:w="3960" w:type="dxa"/>
            <w:vAlign w:val="bottom"/>
            <w:hideMark/>
          </w:tcPr>
          <w:p w14:paraId="44B28788" w14:textId="77777777" w:rsidR="00CF0DF5" w:rsidRPr="00FB4D45" w:rsidRDefault="00CF0DF5" w:rsidP="00CF0D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10063E02" w14:textId="77777777" w:rsidR="00CF0DF5" w:rsidRPr="00FB4D45" w:rsidRDefault="00CF0DF5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FB4D4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FB4D4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F0DF5" w:rsidRPr="00FB4D45" w14:paraId="31FA768B" w14:textId="77777777" w:rsidTr="008E49C1">
        <w:trPr>
          <w:cantSplit/>
        </w:trPr>
        <w:tc>
          <w:tcPr>
            <w:tcW w:w="3960" w:type="dxa"/>
          </w:tcPr>
          <w:p w14:paraId="4E5DB75D" w14:textId="77777777" w:rsidR="00CF0DF5" w:rsidRPr="00FB4D45" w:rsidRDefault="00CF0DF5" w:rsidP="00CF0D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220" w:type="dxa"/>
            <w:gridSpan w:val="7"/>
            <w:vAlign w:val="bottom"/>
          </w:tcPr>
          <w:p w14:paraId="7C505C86" w14:textId="77777777" w:rsidR="00CF0DF5" w:rsidRPr="00FB4D45" w:rsidRDefault="00CF0DF5" w:rsidP="00CF0D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501A7C" w:rsidRPr="00FB4D45" w14:paraId="284DCDF5" w14:textId="77777777" w:rsidTr="0058412B">
        <w:trPr>
          <w:cantSplit/>
          <w:trHeight w:val="380"/>
        </w:trPr>
        <w:tc>
          <w:tcPr>
            <w:tcW w:w="3960" w:type="dxa"/>
            <w:hideMark/>
          </w:tcPr>
          <w:p w14:paraId="70A281B1" w14:textId="77777777" w:rsidR="00501A7C" w:rsidRPr="00FB4D45" w:rsidRDefault="00501A7C" w:rsidP="00501A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566348" w14:textId="6AD0431F" w:rsidR="00501A7C" w:rsidRPr="00FB4D45" w:rsidRDefault="0033562B" w:rsidP="00D5319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  <w:r w:rsidR="00BC2CE7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6,49</w:t>
            </w:r>
            <w:r w:rsidR="003C65CA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E2B7DEB" w14:textId="77777777" w:rsidR="00501A7C" w:rsidRPr="00FB4D45" w:rsidRDefault="00501A7C" w:rsidP="005852BE">
            <w:pPr>
              <w:pStyle w:val="acctfourfigures"/>
              <w:tabs>
                <w:tab w:val="decimal" w:pos="731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58AAC7C" w14:textId="223EF4A3" w:rsidR="00501A7C" w:rsidRPr="00FB4D45" w:rsidRDefault="00501A7C" w:rsidP="00D5319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484,666</w:t>
            </w:r>
          </w:p>
        </w:tc>
        <w:tc>
          <w:tcPr>
            <w:tcW w:w="184" w:type="dxa"/>
          </w:tcPr>
          <w:p w14:paraId="140804AA" w14:textId="77777777" w:rsidR="00501A7C" w:rsidRPr="00FB4D45" w:rsidRDefault="00501A7C" w:rsidP="00501A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12A7ABA7" w14:textId="79477B13" w:rsidR="00501A7C" w:rsidRPr="00FB4D45" w:rsidRDefault="005E0AFE" w:rsidP="00D5319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</w:t>
            </w:r>
            <w:r w:rsidR="008F36AB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</w:t>
            </w:r>
            <w:r w:rsidR="004964EC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4570DA7E" w14:textId="77777777" w:rsidR="00501A7C" w:rsidRPr="00FB4D45" w:rsidRDefault="00501A7C" w:rsidP="00501A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57AEFCA" w14:textId="18C50904" w:rsidR="00501A7C" w:rsidRPr="00FB4D45" w:rsidRDefault="00501A7C" w:rsidP="00D5319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387,007</w:t>
            </w:r>
          </w:p>
        </w:tc>
      </w:tr>
      <w:tr w:rsidR="008F36AB" w:rsidRPr="00FB4D45" w14:paraId="1CA3E7EA" w14:textId="77777777" w:rsidTr="0058412B">
        <w:trPr>
          <w:cantSplit/>
          <w:trHeight w:val="344"/>
        </w:trPr>
        <w:tc>
          <w:tcPr>
            <w:tcW w:w="3960" w:type="dxa"/>
            <w:hideMark/>
          </w:tcPr>
          <w:p w14:paraId="4BE304F9" w14:textId="77777777" w:rsidR="008F36AB" w:rsidRPr="00FB4D45" w:rsidRDefault="008F36AB" w:rsidP="008F36AB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429D8C" w14:textId="468AD5D7" w:rsidR="008F36AB" w:rsidRPr="00FB4D45" w:rsidRDefault="00F35892" w:rsidP="008F36A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(530)</w:t>
            </w:r>
          </w:p>
        </w:tc>
        <w:tc>
          <w:tcPr>
            <w:tcW w:w="180" w:type="dxa"/>
            <w:vAlign w:val="bottom"/>
          </w:tcPr>
          <w:p w14:paraId="19A2DC94" w14:textId="77777777" w:rsidR="008F36AB" w:rsidRPr="00FB4D45" w:rsidRDefault="008F36AB" w:rsidP="008F36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4CFA4" w14:textId="643BE2E3" w:rsidR="008F36AB" w:rsidRPr="00FB4D45" w:rsidRDefault="008F36AB" w:rsidP="008F36A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(566)</w:t>
            </w:r>
          </w:p>
        </w:tc>
        <w:tc>
          <w:tcPr>
            <w:tcW w:w="184" w:type="dxa"/>
            <w:vAlign w:val="bottom"/>
          </w:tcPr>
          <w:p w14:paraId="25CE910F" w14:textId="77777777" w:rsidR="008F36AB" w:rsidRPr="00FB4D45" w:rsidRDefault="008F36AB" w:rsidP="008F36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FB50F" w14:textId="0AC73AAC" w:rsidR="008F36AB" w:rsidRPr="00FB4D45" w:rsidRDefault="008F36AB" w:rsidP="008F36A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F1B44E" w14:textId="77777777" w:rsidR="008F36AB" w:rsidRPr="00FB4D45" w:rsidRDefault="008F36AB" w:rsidP="008F36A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EBC20" w14:textId="59F7A9E8" w:rsidR="008F36AB" w:rsidRPr="00FB4D45" w:rsidRDefault="008F36AB" w:rsidP="008F36A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8F36AB" w:rsidRPr="00FB4D45" w14:paraId="20642D2B" w14:textId="77777777" w:rsidTr="00D11879">
        <w:trPr>
          <w:cantSplit/>
        </w:trPr>
        <w:tc>
          <w:tcPr>
            <w:tcW w:w="3960" w:type="dxa"/>
            <w:hideMark/>
          </w:tcPr>
          <w:p w14:paraId="5704B464" w14:textId="77777777" w:rsidR="008F36AB" w:rsidRPr="00FB4D45" w:rsidRDefault="008F36AB" w:rsidP="008F36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9413F" w14:textId="0932AF5B" w:rsidR="008F36AB" w:rsidRPr="00FB4D45" w:rsidRDefault="005563F6" w:rsidP="008F36A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  <w:r w:rsidR="00BC2CE7" w:rsidRPr="00FB4D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5,96</w:t>
            </w:r>
            <w:r w:rsidR="003C65CA" w:rsidRPr="00FB4D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2E98F909" w14:textId="77777777" w:rsidR="008F36AB" w:rsidRPr="00FB4D45" w:rsidRDefault="008F36AB" w:rsidP="008F36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69E5E" w14:textId="687BF7DA" w:rsidR="008F36AB" w:rsidRPr="00FB4D45" w:rsidRDefault="008F36AB" w:rsidP="008F36A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484,100</w:t>
            </w:r>
          </w:p>
        </w:tc>
        <w:tc>
          <w:tcPr>
            <w:tcW w:w="184" w:type="dxa"/>
          </w:tcPr>
          <w:p w14:paraId="56465CA8" w14:textId="77777777" w:rsidR="008F36AB" w:rsidRPr="00FB4D45" w:rsidRDefault="008F36AB" w:rsidP="008F36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5D7112" w14:textId="317D3BA7" w:rsidR="008F36AB" w:rsidRPr="00FB4D45" w:rsidRDefault="008F36AB" w:rsidP="008F36A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404,1</w:t>
            </w:r>
            <w:r w:rsidR="004964EC" w:rsidRPr="00FB4D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6FC7A9C9" w14:textId="77777777" w:rsidR="008F36AB" w:rsidRPr="00FB4D45" w:rsidRDefault="008F36AB" w:rsidP="008F36A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C97396" w14:textId="0D3DFFC0" w:rsidR="008F36AB" w:rsidRPr="00FB4D45" w:rsidRDefault="008F36AB" w:rsidP="008F36A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387,007</w:t>
            </w:r>
          </w:p>
        </w:tc>
      </w:tr>
      <w:tr w:rsidR="008F36AB" w:rsidRPr="00FB4D45" w14:paraId="5EF93E67" w14:textId="77777777" w:rsidTr="00D11879">
        <w:trPr>
          <w:cantSplit/>
        </w:trPr>
        <w:tc>
          <w:tcPr>
            <w:tcW w:w="3960" w:type="dxa"/>
          </w:tcPr>
          <w:p w14:paraId="3E257EC6" w14:textId="77777777" w:rsidR="008F36AB" w:rsidRPr="00FB4D45" w:rsidRDefault="008F36AB" w:rsidP="008F36A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F7D3597" w14:textId="77777777" w:rsidR="008F36AB" w:rsidRPr="00FB4D45" w:rsidRDefault="008F36AB" w:rsidP="008F36A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17DBC85" w14:textId="77777777" w:rsidR="008F36AB" w:rsidRPr="00FB4D45" w:rsidRDefault="008F36AB" w:rsidP="008F36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60BEB" w14:textId="77777777" w:rsidR="008F36AB" w:rsidRPr="00FB4D45" w:rsidRDefault="008F36AB" w:rsidP="008F36A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55F3E26E" w14:textId="77777777" w:rsidR="008F36AB" w:rsidRPr="00FB4D45" w:rsidRDefault="008F36AB" w:rsidP="008F36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08426850" w14:textId="77777777" w:rsidR="008F36AB" w:rsidRPr="00FB4D45" w:rsidRDefault="008F36AB" w:rsidP="008F36A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6A86A13" w14:textId="77777777" w:rsidR="008F36AB" w:rsidRPr="00FB4D45" w:rsidRDefault="008F36AB" w:rsidP="008F36A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A50C4" w14:textId="77777777" w:rsidR="008F36AB" w:rsidRPr="00FB4D45" w:rsidRDefault="008F36AB" w:rsidP="008F36AB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F36AB" w:rsidRPr="00FB4D45" w14:paraId="236841C2" w14:textId="77777777" w:rsidTr="008E49C1">
        <w:trPr>
          <w:cantSplit/>
        </w:trPr>
        <w:tc>
          <w:tcPr>
            <w:tcW w:w="3960" w:type="dxa"/>
            <w:hideMark/>
          </w:tcPr>
          <w:p w14:paraId="1ADBCF09" w14:textId="77777777" w:rsidR="008F36AB" w:rsidRPr="00FB4D45" w:rsidRDefault="008F36AB" w:rsidP="008F36A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</w:tcPr>
          <w:p w14:paraId="7DA24908" w14:textId="77777777" w:rsidR="008F36AB" w:rsidRPr="00FB4D45" w:rsidRDefault="008F36AB" w:rsidP="008F36A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D8C405" w14:textId="77777777" w:rsidR="008F36AB" w:rsidRPr="00FB4D45" w:rsidRDefault="008F36AB" w:rsidP="008F36A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E4E76D" w14:textId="77777777" w:rsidR="008F36AB" w:rsidRPr="00FB4D45" w:rsidRDefault="008F36AB" w:rsidP="008F36A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38F4B38" w14:textId="77777777" w:rsidR="008F36AB" w:rsidRPr="00FB4D45" w:rsidRDefault="008F36AB" w:rsidP="008F36A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B455851" w14:textId="77777777" w:rsidR="008F36AB" w:rsidRPr="00FB4D45" w:rsidRDefault="008F36AB" w:rsidP="008F36A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5A0560" w14:textId="77777777" w:rsidR="008F36AB" w:rsidRPr="00FB4D45" w:rsidRDefault="008F36AB" w:rsidP="008F36A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8D0793" w14:textId="77777777" w:rsidR="008F36AB" w:rsidRPr="00FB4D45" w:rsidRDefault="008F36AB" w:rsidP="008F36AB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6269B" w:rsidRPr="00FB4D45" w14:paraId="74EB97D8" w14:textId="77777777" w:rsidTr="008E49C1">
        <w:trPr>
          <w:cantSplit/>
        </w:trPr>
        <w:tc>
          <w:tcPr>
            <w:tcW w:w="3960" w:type="dxa"/>
            <w:hideMark/>
          </w:tcPr>
          <w:p w14:paraId="71AF8185" w14:textId="77777777" w:rsidR="0086269B" w:rsidRPr="00FB4D45" w:rsidRDefault="0086269B" w:rsidP="0086269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</w:tcPr>
          <w:p w14:paraId="7508C78B" w14:textId="6408BAD2" w:rsidR="0086269B" w:rsidRPr="00FB4D45" w:rsidRDefault="0086269B" w:rsidP="0086269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35,</w:t>
            </w:r>
            <w:r w:rsidR="00BA0F4F" w:rsidRPr="00FB4D45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80" w:type="dxa"/>
          </w:tcPr>
          <w:p w14:paraId="6CDC25FD" w14:textId="77777777" w:rsidR="0086269B" w:rsidRPr="00FB4D45" w:rsidRDefault="0086269B" w:rsidP="008626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AA5CE9" w14:textId="76E05AC8" w:rsidR="0086269B" w:rsidRPr="00FB4D45" w:rsidRDefault="0086269B" w:rsidP="0086269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37,257</w:t>
            </w:r>
          </w:p>
        </w:tc>
        <w:tc>
          <w:tcPr>
            <w:tcW w:w="184" w:type="dxa"/>
          </w:tcPr>
          <w:p w14:paraId="26BB362E" w14:textId="77777777" w:rsidR="0086269B" w:rsidRPr="00FB4D45" w:rsidRDefault="0086269B" w:rsidP="008626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71A4CE3" w14:textId="551F3FB2" w:rsidR="0086269B" w:rsidRPr="00FB4D45" w:rsidRDefault="0086269B" w:rsidP="0086269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70499EC" w14:textId="77777777" w:rsidR="0086269B" w:rsidRPr="00FB4D45" w:rsidRDefault="0086269B" w:rsidP="008626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91DD83" w14:textId="1E8933C1" w:rsidR="0086269B" w:rsidRPr="00FB4D45" w:rsidRDefault="0086269B" w:rsidP="0086269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86269B" w:rsidRPr="00FB4D45" w14:paraId="64926654" w14:textId="77777777" w:rsidTr="00D11879">
        <w:trPr>
          <w:cantSplit/>
        </w:trPr>
        <w:tc>
          <w:tcPr>
            <w:tcW w:w="3960" w:type="dxa"/>
          </w:tcPr>
          <w:p w14:paraId="0D2D2E96" w14:textId="77777777" w:rsidR="0086269B" w:rsidRPr="00FB4D45" w:rsidRDefault="0086269B" w:rsidP="0086269B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60E060" w14:textId="7F5577F6" w:rsidR="0086269B" w:rsidRPr="00FB4D45" w:rsidRDefault="0086269B" w:rsidP="0086269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8C78F9" w14:textId="77777777" w:rsidR="0086269B" w:rsidRPr="00FB4D45" w:rsidRDefault="0086269B" w:rsidP="008626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9C7D8" w14:textId="18079CC6" w:rsidR="0086269B" w:rsidRPr="00FB4D45" w:rsidRDefault="0086269B" w:rsidP="0086269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6E4465B5" w14:textId="77777777" w:rsidR="0086269B" w:rsidRPr="00FB4D45" w:rsidRDefault="0086269B" w:rsidP="008626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0FED274" w14:textId="0B97F5E6" w:rsidR="0086269B" w:rsidRPr="00FB4D45" w:rsidRDefault="0086269B" w:rsidP="0086269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ADC962A" w14:textId="77777777" w:rsidR="0086269B" w:rsidRPr="00FB4D45" w:rsidRDefault="0086269B" w:rsidP="008626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9A3EB" w14:textId="10934623" w:rsidR="0086269B" w:rsidRPr="00FB4D45" w:rsidRDefault="0086269B" w:rsidP="0086269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86269B" w:rsidRPr="00FB4D45" w14:paraId="3C64BE29" w14:textId="77777777" w:rsidTr="00D11879">
        <w:trPr>
          <w:cantSplit/>
        </w:trPr>
        <w:tc>
          <w:tcPr>
            <w:tcW w:w="3960" w:type="dxa"/>
          </w:tcPr>
          <w:p w14:paraId="5F6C9D4C" w14:textId="77777777" w:rsidR="0086269B" w:rsidRPr="00FB4D45" w:rsidRDefault="0086269B" w:rsidP="0086269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DB6551" w14:textId="771954A1" w:rsidR="0086269B" w:rsidRPr="00FB4D45" w:rsidRDefault="0086269B" w:rsidP="0086269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sz w:val="28"/>
                <w:szCs w:val="28"/>
              </w:rPr>
              <w:t>35,</w:t>
            </w:r>
            <w:r w:rsidR="00BA0F4F" w:rsidRPr="00FB4D45">
              <w:rPr>
                <w:rFonts w:asciiTheme="majorBidi" w:hAnsiTheme="majorBidi" w:cstheme="majorBidi"/>
                <w:b/>
                <w:sz w:val="28"/>
                <w:szCs w:val="28"/>
              </w:rPr>
              <w:t>800</w:t>
            </w:r>
          </w:p>
        </w:tc>
        <w:tc>
          <w:tcPr>
            <w:tcW w:w="180" w:type="dxa"/>
          </w:tcPr>
          <w:p w14:paraId="4FCAC62B" w14:textId="77777777" w:rsidR="0086269B" w:rsidRPr="00FB4D45" w:rsidRDefault="0086269B" w:rsidP="008626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12F1F" w14:textId="771623FB" w:rsidR="0086269B" w:rsidRPr="00FB4D45" w:rsidRDefault="0086269B" w:rsidP="0086269B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37,257</w:t>
            </w:r>
          </w:p>
        </w:tc>
        <w:tc>
          <w:tcPr>
            <w:tcW w:w="184" w:type="dxa"/>
          </w:tcPr>
          <w:p w14:paraId="61198762" w14:textId="77777777" w:rsidR="0086269B" w:rsidRPr="00FB4D45" w:rsidRDefault="0086269B" w:rsidP="008626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B6BB39D" w14:textId="33E07037" w:rsidR="0086269B" w:rsidRPr="00FB4D45" w:rsidRDefault="0086269B" w:rsidP="0086269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B4D45">
              <w:rPr>
                <w:rFonts w:asciiTheme="majorBidi" w:hAnsiTheme="majorBidi" w:cstheme="majorBidi" w:hint="cs"/>
                <w:b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DD64EEC" w14:textId="77777777" w:rsidR="0086269B" w:rsidRPr="00FB4D45" w:rsidRDefault="0086269B" w:rsidP="0086269B">
            <w:pPr>
              <w:pStyle w:val="acctfourfigures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E991E" w14:textId="7CF66A14" w:rsidR="0086269B" w:rsidRPr="00FB4D45" w:rsidRDefault="0086269B" w:rsidP="0086269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sz w:val="28"/>
                <w:szCs w:val="28"/>
              </w:rPr>
              <w:t>-</w:t>
            </w:r>
          </w:p>
        </w:tc>
      </w:tr>
      <w:tr w:rsidR="0086269B" w:rsidRPr="00FB4D45" w14:paraId="6FED8E5E" w14:textId="77777777" w:rsidTr="00D11879">
        <w:trPr>
          <w:cantSplit/>
        </w:trPr>
        <w:tc>
          <w:tcPr>
            <w:tcW w:w="3960" w:type="dxa"/>
            <w:hideMark/>
          </w:tcPr>
          <w:p w14:paraId="7FDFEF74" w14:textId="77777777" w:rsidR="0086269B" w:rsidRPr="00FB4D45" w:rsidRDefault="0086269B" w:rsidP="0086269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CF22229" w14:textId="77777777" w:rsidR="0086269B" w:rsidRPr="00FB4D45" w:rsidRDefault="0086269B" w:rsidP="008626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01563D4" w14:textId="77777777" w:rsidR="0086269B" w:rsidRPr="00FB4D45" w:rsidRDefault="0086269B" w:rsidP="008626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362D4" w14:textId="77777777" w:rsidR="0086269B" w:rsidRPr="00FB4D45" w:rsidRDefault="0086269B" w:rsidP="008626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4A133C4D" w14:textId="77777777" w:rsidR="0086269B" w:rsidRPr="00FB4D45" w:rsidRDefault="0086269B" w:rsidP="008626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5EFD42EB" w14:textId="77777777" w:rsidR="0086269B" w:rsidRPr="00FB4D45" w:rsidRDefault="0086269B" w:rsidP="008626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4FD0F42" w14:textId="77777777" w:rsidR="0086269B" w:rsidRPr="00FB4D45" w:rsidRDefault="0086269B" w:rsidP="00862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F214E" w14:textId="77777777" w:rsidR="0086269B" w:rsidRPr="00FB4D45" w:rsidRDefault="0086269B" w:rsidP="0086269B">
            <w:pPr>
              <w:pStyle w:val="acctfourfigures"/>
              <w:tabs>
                <w:tab w:val="clear" w:pos="765"/>
                <w:tab w:val="decimal" w:pos="636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86269B" w:rsidRPr="00FB4D45" w14:paraId="68E44E02" w14:textId="77777777" w:rsidTr="00D11879">
        <w:trPr>
          <w:cantSplit/>
        </w:trPr>
        <w:tc>
          <w:tcPr>
            <w:tcW w:w="3960" w:type="dxa"/>
          </w:tcPr>
          <w:p w14:paraId="077B8EAF" w14:textId="77777777" w:rsidR="0086269B" w:rsidRPr="00FB4D45" w:rsidRDefault="0086269B" w:rsidP="0086269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1D7DA8" w14:textId="77777777" w:rsidR="0086269B" w:rsidRPr="00FB4D45" w:rsidRDefault="0086269B" w:rsidP="008626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6A64B5" w14:textId="77777777" w:rsidR="0086269B" w:rsidRPr="00FB4D45" w:rsidRDefault="0086269B" w:rsidP="0086269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A642F4" w14:textId="77777777" w:rsidR="0086269B" w:rsidRPr="00FB4D45" w:rsidRDefault="0086269B" w:rsidP="008626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69636441" w14:textId="77777777" w:rsidR="0086269B" w:rsidRPr="00FB4D45" w:rsidRDefault="0086269B" w:rsidP="0086269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509F4BF" w14:textId="77777777" w:rsidR="0086269B" w:rsidRPr="00FB4D45" w:rsidRDefault="0086269B" w:rsidP="0086269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9FF02C8" w14:textId="77777777" w:rsidR="0086269B" w:rsidRPr="00FB4D45" w:rsidRDefault="0086269B" w:rsidP="0086269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1A5966" w14:textId="77777777" w:rsidR="0086269B" w:rsidRPr="00FB4D45" w:rsidRDefault="0086269B" w:rsidP="0086269B">
            <w:pPr>
              <w:pStyle w:val="acctfourfigures"/>
              <w:tabs>
                <w:tab w:val="clear" w:pos="765"/>
                <w:tab w:val="decimal" w:pos="636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2244E" w:rsidRPr="00FB4D45" w14:paraId="17EC5C63" w14:textId="77777777" w:rsidTr="002E288A">
        <w:trPr>
          <w:cantSplit/>
        </w:trPr>
        <w:tc>
          <w:tcPr>
            <w:tcW w:w="3960" w:type="dxa"/>
          </w:tcPr>
          <w:p w14:paraId="19918629" w14:textId="77777777" w:rsidR="00C2244E" w:rsidRPr="00FB4D45" w:rsidRDefault="00C2244E" w:rsidP="00C224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170" w:type="dxa"/>
          </w:tcPr>
          <w:p w14:paraId="7ED487CA" w14:textId="74F4F19D" w:rsidR="00C2244E" w:rsidRPr="00FB4D45" w:rsidRDefault="00C2244E" w:rsidP="00C2244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16,072</w:t>
            </w:r>
          </w:p>
        </w:tc>
        <w:tc>
          <w:tcPr>
            <w:tcW w:w="180" w:type="dxa"/>
          </w:tcPr>
          <w:p w14:paraId="3A6A59BA" w14:textId="77777777" w:rsidR="00C2244E" w:rsidRPr="00FB4D45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010C77" w14:textId="276F3C09" w:rsidR="00C2244E" w:rsidRPr="00FB4D45" w:rsidRDefault="00C2244E" w:rsidP="00C2244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16,072</w:t>
            </w:r>
          </w:p>
        </w:tc>
        <w:tc>
          <w:tcPr>
            <w:tcW w:w="184" w:type="dxa"/>
          </w:tcPr>
          <w:p w14:paraId="4C47E72E" w14:textId="77777777" w:rsidR="00C2244E" w:rsidRPr="00FB4D45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7D7CA128" w14:textId="6CE0D2FC" w:rsidR="00C2244E" w:rsidRPr="00FB4D45" w:rsidRDefault="00C2244E" w:rsidP="00C2244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8</w:t>
            </w: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,</w:t>
            </w: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74</w:t>
            </w:r>
            <w:r w:rsidR="00F00199" w:rsidRPr="00FB4D4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13F6661" w14:textId="77777777" w:rsidR="00C2244E" w:rsidRPr="00FB4D45" w:rsidRDefault="00C2244E" w:rsidP="00C224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4771F9" w14:textId="14507868" w:rsidR="00C2244E" w:rsidRPr="00FB4D45" w:rsidRDefault="00C2244E" w:rsidP="00C2244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8</w:t>
            </w: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,</w:t>
            </w: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745</w:t>
            </w:r>
          </w:p>
        </w:tc>
      </w:tr>
      <w:tr w:rsidR="00C2244E" w:rsidRPr="00FB4D45" w14:paraId="00F51706" w14:textId="77777777" w:rsidTr="002E288A">
        <w:trPr>
          <w:cantSplit/>
        </w:trPr>
        <w:tc>
          <w:tcPr>
            <w:tcW w:w="3960" w:type="dxa"/>
          </w:tcPr>
          <w:p w14:paraId="61A11043" w14:textId="77777777" w:rsidR="00C2244E" w:rsidRPr="00FB4D45" w:rsidRDefault="00C2244E" w:rsidP="00C224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9D36C" w14:textId="73E6052D" w:rsidR="00C2244E" w:rsidRPr="00FB4D45" w:rsidRDefault="00C2244E" w:rsidP="00C2244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(8,461)</w:t>
            </w:r>
          </w:p>
        </w:tc>
        <w:tc>
          <w:tcPr>
            <w:tcW w:w="180" w:type="dxa"/>
          </w:tcPr>
          <w:p w14:paraId="5D30C474" w14:textId="77777777" w:rsidR="00C2244E" w:rsidRPr="00FB4D45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D7779" w14:textId="715EF5D1" w:rsidR="00C2244E" w:rsidRPr="00FB4D45" w:rsidRDefault="00C2244E" w:rsidP="00C2244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(8,461)</w:t>
            </w:r>
          </w:p>
        </w:tc>
        <w:tc>
          <w:tcPr>
            <w:tcW w:w="184" w:type="dxa"/>
          </w:tcPr>
          <w:p w14:paraId="5B0D34EC" w14:textId="77777777" w:rsidR="00C2244E" w:rsidRPr="00FB4D45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42504" w14:textId="2A2CBB28" w:rsidR="00C2244E" w:rsidRPr="00FB4D45" w:rsidRDefault="00C2244E" w:rsidP="00C2244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(</w:t>
            </w: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4</w:t>
            </w: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,</w:t>
            </w: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37</w:t>
            </w:r>
            <w:r w:rsidR="00F00199" w:rsidRPr="00FB4D4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</w:t>
            </w: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DFCD7C8" w14:textId="77777777" w:rsidR="00C2244E" w:rsidRPr="00FB4D45" w:rsidRDefault="00C2244E" w:rsidP="00C224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ED884" w14:textId="6E27DA10" w:rsidR="00C2244E" w:rsidRPr="00FB4D45" w:rsidRDefault="00C2244E" w:rsidP="00C2244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(</w:t>
            </w: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4</w:t>
            </w: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,</w:t>
            </w: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  <w:lang w:val="en-US"/>
              </w:rPr>
              <w:t>372</w:t>
            </w: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)</w:t>
            </w:r>
          </w:p>
        </w:tc>
      </w:tr>
      <w:tr w:rsidR="00C2244E" w:rsidRPr="00FB4D45" w14:paraId="34B7BED7" w14:textId="77777777" w:rsidTr="002E288A">
        <w:trPr>
          <w:cantSplit/>
        </w:trPr>
        <w:tc>
          <w:tcPr>
            <w:tcW w:w="3960" w:type="dxa"/>
          </w:tcPr>
          <w:p w14:paraId="5580F734" w14:textId="77777777" w:rsidR="00C2244E" w:rsidRPr="00FB4D45" w:rsidRDefault="00C2244E" w:rsidP="00C224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985E4E" w14:textId="5A6173FA" w:rsidR="00C2244E" w:rsidRPr="00FB4D45" w:rsidRDefault="00C2244E" w:rsidP="00C2244E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7,611</w:t>
            </w:r>
          </w:p>
        </w:tc>
        <w:tc>
          <w:tcPr>
            <w:tcW w:w="180" w:type="dxa"/>
          </w:tcPr>
          <w:p w14:paraId="2366C887" w14:textId="77777777" w:rsidR="00C2244E" w:rsidRPr="00FB4D45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7B5FD" w14:textId="630936E1" w:rsidR="00C2244E" w:rsidRPr="00FB4D45" w:rsidRDefault="00C2244E" w:rsidP="00C2244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7,611</w:t>
            </w:r>
          </w:p>
        </w:tc>
        <w:tc>
          <w:tcPr>
            <w:tcW w:w="184" w:type="dxa"/>
          </w:tcPr>
          <w:p w14:paraId="437D87AC" w14:textId="77777777" w:rsidR="00C2244E" w:rsidRPr="00FB4D45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41CAA661" w14:textId="100AB25D" w:rsidR="00C2244E" w:rsidRPr="00FB4D45" w:rsidRDefault="00C2244E" w:rsidP="00C2244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4,37</w:t>
            </w:r>
            <w:r w:rsidR="006278B8"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</w:tcPr>
          <w:p w14:paraId="165DA95D" w14:textId="77777777" w:rsidR="00C2244E" w:rsidRPr="00FB4D45" w:rsidRDefault="00C2244E" w:rsidP="00C224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70B43" w14:textId="09E57F11" w:rsidR="00C2244E" w:rsidRPr="00FB4D45" w:rsidRDefault="00C2244E" w:rsidP="00C2244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sz w:val="28"/>
                <w:szCs w:val="28"/>
                <w:lang w:val="en-US"/>
              </w:rPr>
              <w:t>4</w:t>
            </w:r>
            <w:r w:rsidRPr="00FB4D45">
              <w:rPr>
                <w:rFonts w:asciiTheme="majorBidi" w:hAnsiTheme="majorBidi" w:cstheme="majorBidi" w:hint="cs"/>
                <w:b/>
                <w:sz w:val="28"/>
                <w:szCs w:val="28"/>
              </w:rPr>
              <w:t>,</w:t>
            </w:r>
            <w:r w:rsidRPr="00FB4D45">
              <w:rPr>
                <w:rFonts w:asciiTheme="majorBidi" w:hAnsiTheme="majorBidi" w:cstheme="majorBidi" w:hint="cs"/>
                <w:b/>
                <w:sz w:val="28"/>
                <w:szCs w:val="28"/>
                <w:lang w:val="en-US"/>
              </w:rPr>
              <w:t>373</w:t>
            </w:r>
          </w:p>
        </w:tc>
      </w:tr>
      <w:tr w:rsidR="00C2244E" w:rsidRPr="00FB4D45" w14:paraId="57417278" w14:textId="77777777" w:rsidTr="00A070E6">
        <w:trPr>
          <w:cantSplit/>
        </w:trPr>
        <w:tc>
          <w:tcPr>
            <w:tcW w:w="3960" w:type="dxa"/>
          </w:tcPr>
          <w:p w14:paraId="08210C1C" w14:textId="77777777" w:rsidR="00C2244E" w:rsidRPr="00FB4D45" w:rsidRDefault="00C2244E" w:rsidP="00C224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DA4504" w14:textId="77777777" w:rsidR="00C2244E" w:rsidRPr="00FB4D45" w:rsidRDefault="00C2244E" w:rsidP="00C2244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E96A929" w14:textId="77777777" w:rsidR="00C2244E" w:rsidRPr="00FB4D45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E4435D" w14:textId="77777777" w:rsidR="00C2244E" w:rsidRPr="00FB4D45" w:rsidRDefault="00C2244E" w:rsidP="00C2244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23F92CD7" w14:textId="77777777" w:rsidR="00C2244E" w:rsidRPr="00FB4D45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2939F6B8" w14:textId="77777777" w:rsidR="00C2244E" w:rsidRPr="00FB4D45" w:rsidRDefault="00C2244E" w:rsidP="00C2244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FBAB6AE" w14:textId="77777777" w:rsidR="00C2244E" w:rsidRPr="00FB4D45" w:rsidRDefault="00C2244E" w:rsidP="00C224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EEFC7" w14:textId="77777777" w:rsidR="00C2244E" w:rsidRPr="00FB4D45" w:rsidRDefault="00C2244E" w:rsidP="00C2244E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2244E" w:rsidRPr="00FB4D45" w14:paraId="1FB6E923" w14:textId="77777777" w:rsidTr="00D11879">
        <w:trPr>
          <w:cantSplit/>
        </w:trPr>
        <w:tc>
          <w:tcPr>
            <w:tcW w:w="3960" w:type="dxa"/>
          </w:tcPr>
          <w:p w14:paraId="04D142E2" w14:textId="77777777" w:rsidR="00C2244E" w:rsidRPr="00FB4D45" w:rsidRDefault="00C2244E" w:rsidP="00C224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4D4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AFF910B" w14:textId="1E9736B5" w:rsidR="00C2244E" w:rsidRPr="00FB4D45" w:rsidRDefault="006571C9" w:rsidP="00C2244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200,82</w:t>
            </w:r>
            <w:r w:rsidR="00AB0B6E" w:rsidRPr="00FB4D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696C54FF" w14:textId="77777777" w:rsidR="00C2244E" w:rsidRPr="00FB4D45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59A2B" w14:textId="738B3B90" w:rsidR="00C2244E" w:rsidRPr="00FB4D45" w:rsidRDefault="00C2244E" w:rsidP="00C2244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149,260</w:t>
            </w:r>
          </w:p>
        </w:tc>
        <w:tc>
          <w:tcPr>
            <w:tcW w:w="184" w:type="dxa"/>
          </w:tcPr>
          <w:p w14:paraId="7DF85429" w14:textId="77777777" w:rsidR="00C2244E" w:rsidRPr="00FB4D45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3AC1A281" w14:textId="0D7C04DA" w:rsidR="00C2244E" w:rsidRPr="00FB4D45" w:rsidRDefault="009B6159" w:rsidP="00C2244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6571C9"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4,567</w:t>
            </w:r>
          </w:p>
        </w:tc>
        <w:tc>
          <w:tcPr>
            <w:tcW w:w="180" w:type="dxa"/>
          </w:tcPr>
          <w:p w14:paraId="31840136" w14:textId="77777777" w:rsidR="00C2244E" w:rsidRPr="00FB4D45" w:rsidRDefault="00C2244E" w:rsidP="00C224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F3FFF" w14:textId="44486E57" w:rsidR="00C2244E" w:rsidRPr="00FB4D45" w:rsidRDefault="00C2244E" w:rsidP="00C2244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82,717</w:t>
            </w:r>
          </w:p>
        </w:tc>
      </w:tr>
      <w:tr w:rsidR="00C2244E" w:rsidRPr="00FB4D45" w14:paraId="6C8614D4" w14:textId="77777777" w:rsidTr="00D11879">
        <w:trPr>
          <w:cantSplit/>
          <w:trHeight w:val="514"/>
        </w:trPr>
        <w:tc>
          <w:tcPr>
            <w:tcW w:w="3960" w:type="dxa"/>
          </w:tcPr>
          <w:p w14:paraId="471AB2D7" w14:textId="77777777" w:rsidR="00C2244E" w:rsidRPr="00FB4D45" w:rsidRDefault="00C2244E" w:rsidP="00C224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64BB4C0" w14:textId="224C9EDC" w:rsidR="00C2244E" w:rsidRPr="00FB4D45" w:rsidRDefault="00C2244E" w:rsidP="00C2244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1621101" w14:textId="77777777" w:rsidR="00C2244E" w:rsidRPr="00FB4D45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31261" w14:textId="77777777" w:rsidR="00C2244E" w:rsidRPr="00FB4D45" w:rsidRDefault="00C2244E" w:rsidP="00C2244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0454E3DE" w14:textId="77777777" w:rsidR="00C2244E" w:rsidRPr="00FB4D45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47B66559" w14:textId="77777777" w:rsidR="00C2244E" w:rsidRPr="00FB4D45" w:rsidRDefault="00C2244E" w:rsidP="00C2244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B5AD12D" w14:textId="77777777" w:rsidR="00C2244E" w:rsidRPr="00FB4D45" w:rsidRDefault="00C2244E" w:rsidP="00C224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7723B" w14:textId="77777777" w:rsidR="00C2244E" w:rsidRPr="00FB4D45" w:rsidRDefault="00C2244E" w:rsidP="00C2244E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2244E" w:rsidRPr="00FB4D45" w14:paraId="718B451F" w14:textId="77777777" w:rsidTr="00D11879">
        <w:trPr>
          <w:cantSplit/>
        </w:trPr>
        <w:tc>
          <w:tcPr>
            <w:tcW w:w="3960" w:type="dxa"/>
          </w:tcPr>
          <w:p w14:paraId="6ED9E939" w14:textId="77777777" w:rsidR="00C2244E" w:rsidRPr="00FB4D45" w:rsidRDefault="00C2244E" w:rsidP="00C224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8D5123D" w14:textId="3D0FA827" w:rsidR="00C2244E" w:rsidRPr="00FB4D45" w:rsidRDefault="004C3958" w:rsidP="00C2244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="006571C9"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70,</w:t>
            </w:r>
            <w:r w:rsidR="00FA2C8F"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199</w:t>
            </w:r>
          </w:p>
        </w:tc>
        <w:tc>
          <w:tcPr>
            <w:tcW w:w="180" w:type="dxa"/>
          </w:tcPr>
          <w:p w14:paraId="6129829A" w14:textId="77777777" w:rsidR="00C2244E" w:rsidRPr="00FB4D45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8442FD" w14:textId="3F78FDBF" w:rsidR="00C2244E" w:rsidRPr="00FB4D45" w:rsidRDefault="00C2244E" w:rsidP="00C2244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678,228</w:t>
            </w:r>
          </w:p>
        </w:tc>
        <w:tc>
          <w:tcPr>
            <w:tcW w:w="184" w:type="dxa"/>
          </w:tcPr>
          <w:p w14:paraId="3D0A8CBF" w14:textId="77777777" w:rsidR="00C2244E" w:rsidRPr="00FB4D45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</w:tcPr>
          <w:p w14:paraId="58C65500" w14:textId="1165F732" w:rsidR="00C2244E" w:rsidRPr="00FB4D45" w:rsidRDefault="009C798E" w:rsidP="00C2244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</w:t>
            </w:r>
            <w:r w:rsidR="006571C9"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3,05</w:t>
            </w:r>
            <w:r w:rsidR="006278B8"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</w:tcPr>
          <w:p w14:paraId="4BB7C421" w14:textId="77777777" w:rsidR="00C2244E" w:rsidRPr="00FB4D45" w:rsidRDefault="00C2244E" w:rsidP="00C224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EC0BBD" w14:textId="29BDDE2B" w:rsidR="00C2244E" w:rsidRPr="00FB4D45" w:rsidRDefault="00C2244E" w:rsidP="00C2244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474,097</w:t>
            </w:r>
          </w:p>
        </w:tc>
      </w:tr>
      <w:tr w:rsidR="00C2244E" w:rsidRPr="00FB4D45" w14:paraId="24681DD6" w14:textId="77777777" w:rsidTr="008E49C1">
        <w:trPr>
          <w:cantSplit/>
        </w:trPr>
        <w:tc>
          <w:tcPr>
            <w:tcW w:w="3960" w:type="dxa"/>
          </w:tcPr>
          <w:p w14:paraId="06E7B2F2" w14:textId="77777777" w:rsidR="00C2244E" w:rsidRPr="00FB4D45" w:rsidRDefault="00C2244E" w:rsidP="00C224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C8AAFC" w14:textId="77777777" w:rsidR="00C2244E" w:rsidRPr="00FB4D45" w:rsidRDefault="00C2244E" w:rsidP="00C2244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A543A73" w14:textId="77777777" w:rsidR="00C2244E" w:rsidRPr="00FB4D45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530A65" w14:textId="77777777" w:rsidR="00C2244E" w:rsidRPr="00FB4D45" w:rsidRDefault="00C2244E" w:rsidP="00C2244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</w:tcPr>
          <w:p w14:paraId="78C2B37F" w14:textId="77777777" w:rsidR="00C2244E" w:rsidRPr="00FB4D45" w:rsidRDefault="00C2244E" w:rsidP="00C2244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06D18DA" w14:textId="77777777" w:rsidR="00C2244E" w:rsidRPr="00FB4D45" w:rsidRDefault="00C2244E" w:rsidP="00C2244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5F5E00" w14:textId="77777777" w:rsidR="00C2244E" w:rsidRPr="00FB4D45" w:rsidRDefault="00C2244E" w:rsidP="00C224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A61B09" w14:textId="77777777" w:rsidR="00C2244E" w:rsidRPr="00FB4D45" w:rsidRDefault="00C2244E" w:rsidP="00C2244E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2378D47B" w14:textId="77777777" w:rsidR="00B12807" w:rsidRPr="00FB4D45" w:rsidRDefault="00B12807" w:rsidP="00C47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1E40C007" w14:textId="6061D016" w:rsidR="00DB12B7" w:rsidRPr="00FB4D45" w:rsidRDefault="00DB12B7" w:rsidP="00C47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Theme="majorBidi" w:hAnsiTheme="majorBidi" w:cstheme="majorBidi"/>
          <w:sz w:val="28"/>
          <w:szCs w:val="28"/>
        </w:rPr>
      </w:pPr>
      <w:r w:rsidRPr="00FB4D45">
        <w:rPr>
          <w:rFonts w:asciiTheme="majorBidi" w:hAnsiTheme="majorBidi" w:cstheme="majorBidi"/>
          <w:sz w:val="28"/>
          <w:szCs w:val="28"/>
          <w:cs/>
          <w:lang w:eastAsia="x-none"/>
        </w:rPr>
        <w:t>โดย</w:t>
      </w:r>
      <w:r w:rsidRPr="00FB4D45">
        <w:rPr>
          <w:rFonts w:asciiTheme="majorBidi" w:hAnsiTheme="majorBidi" w:cstheme="majorBidi"/>
          <w:sz w:val="28"/>
          <w:szCs w:val="28"/>
          <w:cs/>
          <w:lang w:val="th-TH"/>
        </w:rPr>
        <w:t>ปกติระยะเวลาการให้สินเชื่อแก่ลูกค้าของกลุ่มบริษัท</w:t>
      </w:r>
      <w:r w:rsidRPr="00FB4D45">
        <w:rPr>
          <w:rFonts w:asciiTheme="majorBidi" w:hAnsiTheme="majorBidi" w:cstheme="majorBidi"/>
          <w:sz w:val="28"/>
          <w:szCs w:val="28"/>
          <w:cs/>
        </w:rPr>
        <w:t>มีระยะเวลาตั้งแต่</w:t>
      </w:r>
      <w:r w:rsidRPr="00FB4D45">
        <w:rPr>
          <w:rFonts w:asciiTheme="majorBidi" w:hAnsiTheme="majorBidi" w:cstheme="majorBidi"/>
          <w:sz w:val="28"/>
          <w:szCs w:val="28"/>
        </w:rPr>
        <w:t xml:space="preserve"> 30 </w:t>
      </w:r>
      <w:r w:rsidRPr="00FB4D45">
        <w:rPr>
          <w:rFonts w:asciiTheme="majorBidi" w:hAnsiTheme="majorBidi" w:cstheme="majorBidi"/>
          <w:sz w:val="28"/>
          <w:szCs w:val="28"/>
          <w:cs/>
        </w:rPr>
        <w:t>วัน</w:t>
      </w:r>
      <w:r w:rsidRPr="00FB4D45">
        <w:rPr>
          <w:rFonts w:asciiTheme="majorBidi" w:hAnsiTheme="majorBidi" w:cstheme="majorBidi"/>
          <w:sz w:val="28"/>
          <w:szCs w:val="28"/>
        </w:rPr>
        <w:t xml:space="preserve"> </w:t>
      </w:r>
      <w:r w:rsidRPr="00FB4D45">
        <w:rPr>
          <w:rFonts w:asciiTheme="majorBidi" w:hAnsiTheme="majorBidi" w:cstheme="majorBidi"/>
          <w:sz w:val="28"/>
          <w:szCs w:val="28"/>
          <w:cs/>
        </w:rPr>
        <w:t>ถึง</w:t>
      </w:r>
      <w:r w:rsidRPr="00FB4D45">
        <w:rPr>
          <w:rFonts w:asciiTheme="majorBidi" w:hAnsiTheme="majorBidi" w:cstheme="majorBidi"/>
          <w:sz w:val="28"/>
          <w:szCs w:val="28"/>
        </w:rPr>
        <w:t xml:space="preserve"> 90 </w:t>
      </w:r>
      <w:r w:rsidRPr="00FB4D45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48904C93" w14:textId="2398675D" w:rsidR="00DB12B7" w:rsidRPr="00FB4D45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FB4D4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2D679A5" w14:textId="77777777" w:rsidR="00DB12B7" w:rsidRPr="00FB4D45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B4D4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ลูกหนี้ตามสัญญาปรับโครงสร้างหนี้</w:t>
      </w:r>
    </w:p>
    <w:p w14:paraId="59058B67" w14:textId="01947B68" w:rsidR="00DB12B7" w:rsidRPr="00FB4D45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5A011414" w14:textId="0891494C" w:rsidR="00DB12B7" w:rsidRPr="00FB4D45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/>
          <w:sz w:val="28"/>
          <w:szCs w:val="28"/>
          <w:cs/>
        </w:rPr>
      </w:pPr>
      <w:r w:rsidRPr="00FB4D45">
        <w:rPr>
          <w:rFonts w:asciiTheme="majorBidi" w:hAnsiTheme="majorBidi"/>
          <w:spacing w:val="2"/>
          <w:sz w:val="28"/>
          <w:szCs w:val="28"/>
          <w:cs/>
        </w:rPr>
        <w:t>ลูกหนี้ของกลุ่มบริษัทแห่งหนึ่ง ได้เข้าสู่กระบวนการฟื้นฟูกิจการภายใต้คำสั่งศาลล้มละลายกลางตามกฎหมายล้มละลาย</w:t>
      </w:r>
      <w:r w:rsidRPr="00FB4D45">
        <w:rPr>
          <w:rFonts w:asciiTheme="majorBidi" w:hAnsiTheme="majorBidi"/>
          <w:sz w:val="28"/>
          <w:szCs w:val="28"/>
          <w:cs/>
        </w:rPr>
        <w:t xml:space="preserve"> ในเดือนมิถุนายน </w:t>
      </w:r>
      <w:r w:rsidR="00B163BE" w:rsidRPr="00FB4D45">
        <w:rPr>
          <w:rFonts w:asciiTheme="majorBidi" w:hAnsiTheme="majorBidi"/>
          <w:sz w:val="28"/>
          <w:szCs w:val="28"/>
        </w:rPr>
        <w:t>2564</w:t>
      </w:r>
      <w:r w:rsidRPr="00FB4D45">
        <w:rPr>
          <w:rFonts w:asciiTheme="majorBidi" w:hAnsiTheme="majorBidi"/>
          <w:sz w:val="28"/>
          <w:szCs w:val="28"/>
          <w:cs/>
        </w:rPr>
        <w:t xml:space="preserve"> ศาลล้มละลายกลางได้มีคำสั่งเห็นชอบด้วยแผนฟื้นฟูกิจการ โดยลูกหนี้ดังกล่าวตกลงจะชำระหนี้ตามแผนฟื้นฟูกิจการ โดยชำระหนี้ร้อยละ</w:t>
      </w:r>
      <w:r w:rsidR="00B163BE" w:rsidRPr="00FB4D45">
        <w:rPr>
          <w:rFonts w:asciiTheme="majorBidi" w:hAnsiTheme="majorBidi"/>
          <w:sz w:val="28"/>
          <w:szCs w:val="28"/>
        </w:rPr>
        <w:t xml:space="preserve"> 100</w:t>
      </w:r>
      <w:r w:rsidRPr="00FB4D45">
        <w:rPr>
          <w:rFonts w:asciiTheme="majorBidi" w:hAnsiTheme="majorBidi"/>
          <w:sz w:val="28"/>
          <w:szCs w:val="28"/>
          <w:cs/>
        </w:rPr>
        <w:t xml:space="preserve"> ของภาระหนี้เงินต้นคงค้าง ทั้งนี้กลุ่มบริษัทจะได้รับเป็นรายครึ่งปี ตั้งแต่วันที่ </w:t>
      </w:r>
      <w:r w:rsidR="00B163BE" w:rsidRPr="00FB4D45">
        <w:rPr>
          <w:rFonts w:asciiTheme="majorBidi" w:hAnsiTheme="majorBidi"/>
          <w:sz w:val="28"/>
          <w:szCs w:val="28"/>
        </w:rPr>
        <w:t>1</w:t>
      </w:r>
      <w:r w:rsidRPr="00FB4D45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B163BE" w:rsidRPr="00FB4D45">
        <w:rPr>
          <w:rFonts w:asciiTheme="majorBidi" w:hAnsiTheme="majorBidi"/>
          <w:sz w:val="28"/>
          <w:szCs w:val="28"/>
        </w:rPr>
        <w:t>2567</w:t>
      </w:r>
      <w:r w:rsidRPr="00FB4D45">
        <w:rPr>
          <w:rFonts w:asciiTheme="majorBidi" w:hAnsiTheme="majorBidi"/>
          <w:sz w:val="28"/>
          <w:szCs w:val="28"/>
          <w:cs/>
        </w:rPr>
        <w:t xml:space="preserve"> ถึง </w:t>
      </w:r>
      <w:r w:rsidR="00B163BE" w:rsidRPr="00FB4D45">
        <w:rPr>
          <w:rFonts w:asciiTheme="majorBidi" w:hAnsiTheme="majorBidi"/>
          <w:sz w:val="28"/>
          <w:szCs w:val="28"/>
        </w:rPr>
        <w:t>31</w:t>
      </w:r>
      <w:r w:rsidRPr="00FB4D45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B163BE" w:rsidRPr="00FB4D45">
        <w:rPr>
          <w:rFonts w:asciiTheme="majorBidi" w:hAnsiTheme="majorBidi"/>
          <w:sz w:val="28"/>
          <w:szCs w:val="28"/>
        </w:rPr>
        <w:t>2570</w:t>
      </w:r>
      <w:r w:rsidR="00B211A3" w:rsidRPr="00FB4D45">
        <w:rPr>
          <w:rFonts w:asciiTheme="majorBidi" w:hAnsiTheme="majorBidi"/>
          <w:sz w:val="28"/>
          <w:szCs w:val="28"/>
          <w:cs/>
        </w:rPr>
        <w:t xml:space="preserve"> </w:t>
      </w:r>
    </w:p>
    <w:p w14:paraId="69D586E7" w14:textId="6507244B" w:rsidR="00B211A3" w:rsidRPr="00FB4D45" w:rsidRDefault="00B211A3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66C1E9A" w14:textId="1AD7F1B4" w:rsidR="00DB12B7" w:rsidRPr="00FB4D45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FB4D45">
        <w:rPr>
          <w:rFonts w:asciiTheme="majorBidi" w:hAnsiTheme="majorBidi" w:cstheme="majorBidi"/>
          <w:sz w:val="28"/>
          <w:szCs w:val="28"/>
          <w:cs/>
        </w:rPr>
        <w:t>กลุ่มบริษัทได้ประเมินผลกระทบที่อาจเกิดขึ้นต่อผลขาดทุนด้านเครดิตท</w:t>
      </w:r>
      <w:r w:rsidR="009E3FDB" w:rsidRPr="00FB4D45">
        <w:rPr>
          <w:rFonts w:asciiTheme="majorBidi" w:hAnsiTheme="majorBidi" w:cstheme="majorBidi"/>
          <w:sz w:val="28"/>
          <w:szCs w:val="28"/>
          <w:cs/>
        </w:rPr>
        <w:t>ี่คาด</w:t>
      </w:r>
      <w:r w:rsidRPr="00FB4D45">
        <w:rPr>
          <w:rFonts w:asciiTheme="majorBidi" w:hAnsiTheme="majorBidi" w:cstheme="majorBidi"/>
          <w:sz w:val="28"/>
          <w:szCs w:val="28"/>
          <w:cs/>
        </w:rPr>
        <w:t>ว่าจะเกิดขึ้น ซึ่งพบว่าไม่มีผลกระทบอย่างมีสาระสำคัญต่อค่าเผื่อผลขาดทุนด้านเครดิตที่คาดว่าจะเกิดขึ้นที่ตั้งไว้แล้ว</w:t>
      </w:r>
    </w:p>
    <w:p w14:paraId="2CDEE3E5" w14:textId="5AB41F5B" w:rsidR="00DB12B7" w:rsidRPr="00FB4D45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7DD99C08" w14:textId="77777777" w:rsidR="00DB12B7" w:rsidRPr="00FB4D45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  <w:cs/>
        </w:rPr>
      </w:pPr>
      <w:r w:rsidRPr="00FB4D45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เงินลงทุนในบริษัทย่อยและบริษัทร่วม</w:t>
      </w:r>
    </w:p>
    <w:p w14:paraId="2043E8ED" w14:textId="77777777" w:rsidR="00DB12B7" w:rsidRPr="00FB4D45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270"/>
        <w:gridCol w:w="1620"/>
        <w:gridCol w:w="270"/>
        <w:gridCol w:w="1710"/>
      </w:tblGrid>
      <w:tr w:rsidR="00DB12B7" w:rsidRPr="00FB4D45" w14:paraId="5F78268E" w14:textId="77777777" w:rsidTr="00DB12B7">
        <w:trPr>
          <w:trHeight w:val="68"/>
        </w:trPr>
        <w:tc>
          <w:tcPr>
            <w:tcW w:w="4500" w:type="dxa"/>
            <w:shd w:val="clear" w:color="auto" w:fill="auto"/>
          </w:tcPr>
          <w:p w14:paraId="1F7E1F5C" w14:textId="77777777" w:rsidR="00B12807" w:rsidRPr="00FB4D45" w:rsidRDefault="00B12807" w:rsidP="00B1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9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FB4D45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36C85547" w14:textId="2A798157" w:rsidR="00DB12B7" w:rsidRPr="00FB4D45" w:rsidRDefault="00B12807" w:rsidP="00B1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9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FB4D45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FB4D45"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27058" w:rsidRPr="00FB4D45">
              <w:rPr>
                <w:rFonts w:asciiTheme="majorBidi" w:hAnsiTheme="majorBidi"/>
                <w:b/>
                <w:i/>
                <w:iCs/>
                <w:sz w:val="28"/>
                <w:szCs w:val="28"/>
              </w:rPr>
              <w:t>30</w:t>
            </w:r>
            <w:r w:rsidRPr="00FB4D45"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B4D45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FB4D45"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27058" w:rsidRPr="00FB4D45">
              <w:rPr>
                <w:rFonts w:asciiTheme="majorBidi" w:hAnsiTheme="majorBidi"/>
                <w:b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810" w:type="dxa"/>
            <w:shd w:val="clear" w:color="auto" w:fill="auto"/>
          </w:tcPr>
          <w:p w14:paraId="3E7C557E" w14:textId="77777777" w:rsidR="00DB12B7" w:rsidRPr="00FB4D45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E88E4D" w14:textId="77777777" w:rsidR="00DB12B7" w:rsidRPr="00FB4D45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EA7FD68" w14:textId="77777777" w:rsidR="00DB12B7" w:rsidRPr="00FB4D45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3DB16C07" w14:textId="77777777" w:rsidR="00DB12B7" w:rsidRPr="00FB4D45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A8A1C16" w14:textId="77777777" w:rsidR="00DB12B7" w:rsidRPr="00FB4D45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F646622" w14:textId="77777777" w:rsidR="00DB12B7" w:rsidRPr="00FB4D45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49AF2701" w14:textId="77777777" w:rsidR="00DB12B7" w:rsidRPr="00FB4D45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B12B7" w:rsidRPr="00FB4D45" w14:paraId="07E9EFF3" w14:textId="77777777" w:rsidTr="00DB12B7">
        <w:trPr>
          <w:trHeight w:val="68"/>
        </w:trPr>
        <w:tc>
          <w:tcPr>
            <w:tcW w:w="4500" w:type="dxa"/>
            <w:shd w:val="clear" w:color="auto" w:fill="auto"/>
          </w:tcPr>
          <w:p w14:paraId="1F6C0395" w14:textId="77777777" w:rsidR="00DB12B7" w:rsidRPr="00FB4D45" w:rsidRDefault="00DB12B7" w:rsidP="00DB12B7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DD2377C" w14:textId="77777777" w:rsidR="00DB12B7" w:rsidRPr="00FB4D45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A7470B" w14:textId="77777777" w:rsidR="00DB12B7" w:rsidRPr="00FB4D45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305D5746" w14:textId="77777777" w:rsidR="00DB12B7" w:rsidRPr="00FB4D45" w:rsidRDefault="00DB12B7" w:rsidP="00DB12B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FB4D4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B12B7" w:rsidRPr="00FB4D45" w14:paraId="4A7E6773" w14:textId="77777777" w:rsidTr="00DB12B7">
        <w:tc>
          <w:tcPr>
            <w:tcW w:w="4500" w:type="dxa"/>
            <w:shd w:val="clear" w:color="auto" w:fill="auto"/>
          </w:tcPr>
          <w:p w14:paraId="34A6F6C0" w14:textId="77777777" w:rsidR="00DB12B7" w:rsidRPr="00FB4D45" w:rsidRDefault="00DB12B7" w:rsidP="00C4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0454E371" w14:textId="77777777" w:rsidR="00DB12B7" w:rsidRPr="00FB4D45" w:rsidRDefault="00DB12B7" w:rsidP="00DB12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A628A9" w14:textId="77777777" w:rsidR="00DB12B7" w:rsidRPr="00FB4D45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C72C797" w14:textId="77777777" w:rsidR="00DB12B7" w:rsidRPr="00FB4D45" w:rsidRDefault="00DB12B7" w:rsidP="00DB12B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5FD0C8" w14:textId="77777777" w:rsidR="00DB12B7" w:rsidRPr="00FB4D45" w:rsidRDefault="00DB12B7" w:rsidP="00DB12B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8D97C31" w14:textId="77777777" w:rsidR="00DB12B7" w:rsidRPr="00FB4D45" w:rsidRDefault="00DB12B7" w:rsidP="00DB12B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44430" w:rsidRPr="00FB4D45" w14:paraId="1890831C" w14:textId="77777777" w:rsidTr="00DB12B7">
        <w:tc>
          <w:tcPr>
            <w:tcW w:w="4500" w:type="dxa"/>
            <w:shd w:val="clear" w:color="auto" w:fill="auto"/>
          </w:tcPr>
          <w:p w14:paraId="6E538629" w14:textId="77777777" w:rsidR="00E44430" w:rsidRPr="00FB4D45" w:rsidRDefault="00E44430" w:rsidP="00C4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  <w:shd w:val="clear" w:color="auto" w:fill="auto"/>
          </w:tcPr>
          <w:p w14:paraId="154EB581" w14:textId="77777777" w:rsidR="00E44430" w:rsidRPr="00FB4D45" w:rsidRDefault="00E44430" w:rsidP="00E444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95CAD7" w14:textId="77777777" w:rsidR="00E44430" w:rsidRPr="00FB4D45" w:rsidRDefault="00E44430" w:rsidP="00E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8935DB2" w14:textId="518A49C7" w:rsidR="00E44430" w:rsidRPr="00FB4D45" w:rsidRDefault="009C0DBA" w:rsidP="001B5BD9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7E22FE" w14:textId="77777777" w:rsidR="00E44430" w:rsidRPr="00FB4D45" w:rsidRDefault="00E44430" w:rsidP="00E4443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A11665B" w14:textId="58ADA6E9" w:rsidR="00E44430" w:rsidRPr="00FB4D45" w:rsidRDefault="009C0DBA" w:rsidP="00D53191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</w:t>
            </w:r>
            <w:r w:rsidR="00B446DB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261</w:t>
            </w:r>
          </w:p>
        </w:tc>
      </w:tr>
      <w:tr w:rsidR="00E44430" w:rsidRPr="00FB4D45" w14:paraId="49EB23A4" w14:textId="77777777" w:rsidTr="00DB12B7">
        <w:tc>
          <w:tcPr>
            <w:tcW w:w="4500" w:type="dxa"/>
            <w:shd w:val="clear" w:color="auto" w:fill="auto"/>
          </w:tcPr>
          <w:p w14:paraId="7B0278AC" w14:textId="77777777" w:rsidR="00E44430" w:rsidRPr="00FB4D45" w:rsidRDefault="00E44430" w:rsidP="00C47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10" w:type="dxa"/>
            <w:shd w:val="clear" w:color="auto" w:fill="auto"/>
          </w:tcPr>
          <w:p w14:paraId="28DC64D5" w14:textId="77777777" w:rsidR="00E44430" w:rsidRPr="00FB4D45" w:rsidRDefault="00E44430" w:rsidP="00E444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150D15" w14:textId="77777777" w:rsidR="00E44430" w:rsidRPr="00FB4D45" w:rsidRDefault="00E44430" w:rsidP="00E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4A39FF8" w14:textId="413D37A7" w:rsidR="00E44430" w:rsidRPr="00FB4D45" w:rsidRDefault="009C0DBA" w:rsidP="001B5BD9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3CAF8F" w14:textId="77777777" w:rsidR="00E44430" w:rsidRPr="00FB4D45" w:rsidRDefault="00E44430" w:rsidP="00E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727B8D8" w14:textId="6C7EC2BE" w:rsidR="00E44430" w:rsidRPr="00FB4D45" w:rsidRDefault="00E478AE" w:rsidP="00D53191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</w:t>
            </w:r>
            <w:r w:rsidR="00313734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</w:tr>
      <w:tr w:rsidR="007223A7" w:rsidRPr="00FB4D45" w14:paraId="4B08C74C" w14:textId="77777777" w:rsidTr="00DB12B7">
        <w:tc>
          <w:tcPr>
            <w:tcW w:w="4500" w:type="dxa"/>
            <w:shd w:val="clear" w:color="auto" w:fill="auto"/>
          </w:tcPr>
          <w:p w14:paraId="2A91FAB0" w14:textId="70210230" w:rsidR="007223A7" w:rsidRPr="00FB4D45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10" w:type="dxa"/>
            <w:shd w:val="clear" w:color="auto" w:fill="auto"/>
          </w:tcPr>
          <w:p w14:paraId="3D4B058F" w14:textId="77777777" w:rsidR="007223A7" w:rsidRPr="00FB4D45" w:rsidRDefault="007223A7" w:rsidP="007223A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210DB4" w14:textId="77777777" w:rsidR="007223A7" w:rsidRPr="00FB4D45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9176232" w14:textId="58FC6974" w:rsidR="007223A7" w:rsidRPr="00FB4D45" w:rsidRDefault="007223A7" w:rsidP="007223A7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1EEDA9" w14:textId="77777777" w:rsidR="007223A7" w:rsidRPr="00FB4D45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A90408A" w14:textId="4B2F76C1" w:rsidR="007223A7" w:rsidRPr="00FB4D45" w:rsidRDefault="000258F3" w:rsidP="00D53191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(25,</w:t>
            </w:r>
            <w:r w:rsidR="00793B17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00)</w:t>
            </w:r>
          </w:p>
        </w:tc>
      </w:tr>
      <w:tr w:rsidR="007223A7" w:rsidRPr="00FB4D45" w14:paraId="266C327F" w14:textId="77777777" w:rsidTr="00DB12B7">
        <w:tc>
          <w:tcPr>
            <w:tcW w:w="4500" w:type="dxa"/>
            <w:shd w:val="clear" w:color="auto" w:fill="auto"/>
          </w:tcPr>
          <w:p w14:paraId="55C8F2DF" w14:textId="77777777" w:rsidR="007223A7" w:rsidRPr="00FB4D45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91A2BB5" w14:textId="77777777" w:rsidR="007223A7" w:rsidRPr="00FB4D45" w:rsidRDefault="007223A7" w:rsidP="007223A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0B784D" w14:textId="77777777" w:rsidR="007223A7" w:rsidRPr="00FB4D45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7F12E8A0" w14:textId="77777777" w:rsidR="007223A7" w:rsidRPr="00FB4D45" w:rsidRDefault="007223A7" w:rsidP="007223A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734D58" w14:textId="77777777" w:rsidR="007223A7" w:rsidRPr="00FB4D45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496AEF53" w14:textId="77777777" w:rsidR="007223A7" w:rsidRPr="00FB4D45" w:rsidRDefault="007223A7" w:rsidP="00D53191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7223A7" w:rsidRPr="00FB4D45" w14:paraId="3153CD2C" w14:textId="77777777" w:rsidTr="00DB12B7">
        <w:tc>
          <w:tcPr>
            <w:tcW w:w="4500" w:type="dxa"/>
            <w:shd w:val="clear" w:color="auto" w:fill="auto"/>
          </w:tcPr>
          <w:p w14:paraId="1FDA08D5" w14:textId="77777777" w:rsidR="007223A7" w:rsidRPr="00FB4D45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  <w:shd w:val="clear" w:color="auto" w:fill="auto"/>
          </w:tcPr>
          <w:p w14:paraId="0A918CED" w14:textId="77777777" w:rsidR="007223A7" w:rsidRPr="00FB4D45" w:rsidRDefault="007223A7" w:rsidP="007223A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D826C2" w14:textId="77777777" w:rsidR="007223A7" w:rsidRPr="00FB4D45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B539EF7" w14:textId="77777777" w:rsidR="007223A7" w:rsidRPr="00FB4D45" w:rsidRDefault="007223A7" w:rsidP="007223A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06564E" w14:textId="77777777" w:rsidR="007223A7" w:rsidRPr="00FB4D45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829A961" w14:textId="6457C5A2" w:rsidR="007223A7" w:rsidRPr="00FB4D45" w:rsidRDefault="007223A7" w:rsidP="00D53191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223A7" w:rsidRPr="00FB4D45" w14:paraId="7558892F" w14:textId="77777777" w:rsidTr="00DB12B7">
        <w:tc>
          <w:tcPr>
            <w:tcW w:w="4500" w:type="dxa"/>
            <w:shd w:val="clear" w:color="auto" w:fill="auto"/>
          </w:tcPr>
          <w:p w14:paraId="76F2F024" w14:textId="6193302D" w:rsidR="007223A7" w:rsidRPr="00FB4D45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  <w:shd w:val="clear" w:color="auto" w:fill="auto"/>
          </w:tcPr>
          <w:p w14:paraId="60F38924" w14:textId="77777777" w:rsidR="007223A7" w:rsidRPr="00FB4D45" w:rsidRDefault="007223A7" w:rsidP="007223A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E111DA" w14:textId="77777777" w:rsidR="007223A7" w:rsidRPr="00FB4D45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A76C7FD" w14:textId="7A3BD7BB" w:rsidR="007223A7" w:rsidRPr="00FB4D45" w:rsidRDefault="00492208" w:rsidP="00D53191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14,263</w:t>
            </w:r>
          </w:p>
        </w:tc>
        <w:tc>
          <w:tcPr>
            <w:tcW w:w="270" w:type="dxa"/>
            <w:shd w:val="clear" w:color="auto" w:fill="auto"/>
          </w:tcPr>
          <w:p w14:paraId="49E30F0C" w14:textId="77777777" w:rsidR="007223A7" w:rsidRPr="00FB4D45" w:rsidRDefault="007223A7" w:rsidP="0072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6C52CE8" w14:textId="51AB47B7" w:rsidR="007223A7" w:rsidRPr="00FB4D45" w:rsidRDefault="00492208" w:rsidP="00D53191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14,263</w:t>
            </w:r>
          </w:p>
        </w:tc>
      </w:tr>
    </w:tbl>
    <w:p w14:paraId="0397840D" w14:textId="55CB9DB4" w:rsidR="00697FC1" w:rsidRPr="00FB4D45" w:rsidRDefault="00DB12B7" w:rsidP="005F5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FB4D45">
        <w:rPr>
          <w:rFonts w:asciiTheme="majorBidi" w:hAnsiTheme="majorBidi" w:cstheme="majorBidi"/>
          <w:sz w:val="28"/>
          <w:szCs w:val="28"/>
          <w:cs/>
        </w:rPr>
        <w:tab/>
      </w:r>
    </w:p>
    <w:p w14:paraId="2025F6ED" w14:textId="1E7D74E9" w:rsidR="00DB12B7" w:rsidRPr="00FB4D45" w:rsidRDefault="00DB12B7" w:rsidP="001E08F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FB4D45">
        <w:rPr>
          <w:rFonts w:asciiTheme="majorBidi" w:hAnsiTheme="majorBidi" w:cstheme="majorBidi"/>
          <w:sz w:val="28"/>
          <w:szCs w:val="28"/>
          <w:cs/>
        </w:rPr>
        <w:t>หนี้สินที่มีภาระดอกเบี้ย</w:t>
      </w:r>
    </w:p>
    <w:p w14:paraId="6B7EA861" w14:textId="25DBEBD3" w:rsidR="00DB12B7" w:rsidRPr="00FB4D45" w:rsidRDefault="00DB12B7" w:rsidP="00DB12B7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Style w:val="TableGrid"/>
        <w:tblW w:w="95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862"/>
        <w:gridCol w:w="1008"/>
        <w:gridCol w:w="169"/>
        <w:gridCol w:w="995"/>
        <w:gridCol w:w="289"/>
        <w:gridCol w:w="881"/>
        <w:gridCol w:w="164"/>
        <w:gridCol w:w="926"/>
        <w:gridCol w:w="179"/>
        <w:gridCol w:w="980"/>
        <w:gridCol w:w="184"/>
        <w:gridCol w:w="887"/>
      </w:tblGrid>
      <w:tr w:rsidR="00666593" w:rsidRPr="00FB4D45" w14:paraId="094B012B" w14:textId="77777777" w:rsidTr="00CB62BA">
        <w:trPr>
          <w:tblHeader/>
        </w:trPr>
        <w:tc>
          <w:tcPr>
            <w:tcW w:w="2862" w:type="dxa"/>
          </w:tcPr>
          <w:p w14:paraId="74EDC1EE" w14:textId="77777777" w:rsidR="00666593" w:rsidRPr="00FB4D45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1" w:type="dxa"/>
            <w:gridSpan w:val="11"/>
          </w:tcPr>
          <w:p w14:paraId="6035C171" w14:textId="77777777" w:rsidR="00666593" w:rsidRPr="00FB4D45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66593" w:rsidRPr="00FB4D45" w14:paraId="0EE55B08" w14:textId="77777777" w:rsidTr="00CB62BA">
        <w:trPr>
          <w:tblHeader/>
        </w:trPr>
        <w:tc>
          <w:tcPr>
            <w:tcW w:w="2862" w:type="dxa"/>
          </w:tcPr>
          <w:p w14:paraId="1D787E6E" w14:textId="77777777" w:rsidR="00666593" w:rsidRPr="00FB4D45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41" w:type="dxa"/>
            <w:gridSpan w:val="5"/>
          </w:tcPr>
          <w:p w14:paraId="3296F118" w14:textId="277050E9" w:rsidR="00666593" w:rsidRPr="00FB4D45" w:rsidRDefault="00ED59C6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92765" w:rsidRPr="00FB4D4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B4D4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92765"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B4D4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4" w:type="dxa"/>
          </w:tcPr>
          <w:p w14:paraId="63ABE2DC" w14:textId="77777777" w:rsidR="00666593" w:rsidRPr="00FB4D45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6" w:type="dxa"/>
            <w:gridSpan w:val="5"/>
          </w:tcPr>
          <w:p w14:paraId="542AF427" w14:textId="58D6B227" w:rsidR="00666593" w:rsidRPr="00FB4D45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B4D4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1A7C"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666593" w:rsidRPr="00FB4D45" w14:paraId="5A1DE85E" w14:textId="77777777" w:rsidTr="00CB62BA">
        <w:trPr>
          <w:tblHeader/>
        </w:trPr>
        <w:tc>
          <w:tcPr>
            <w:tcW w:w="2862" w:type="dxa"/>
          </w:tcPr>
          <w:p w14:paraId="0FE1F3BD" w14:textId="77777777" w:rsidR="00666593" w:rsidRPr="00FB4D45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A50451E" w14:textId="77777777" w:rsidR="00666593" w:rsidRPr="00FB4D45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2478773A" w14:textId="77777777" w:rsidR="00666593" w:rsidRPr="00FB4D45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3C82B20E" w14:textId="77777777" w:rsidR="00666593" w:rsidRPr="00FB4D45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89" w:type="dxa"/>
            <w:vAlign w:val="bottom"/>
          </w:tcPr>
          <w:p w14:paraId="7CF58F96" w14:textId="77777777" w:rsidR="00666593" w:rsidRPr="00FB4D45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739258C9" w14:textId="77777777" w:rsidR="00666593" w:rsidRPr="00FB4D45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4" w:type="dxa"/>
            <w:vAlign w:val="center"/>
          </w:tcPr>
          <w:p w14:paraId="50651B6B" w14:textId="77777777" w:rsidR="00666593" w:rsidRPr="00FB4D45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51D9B036" w14:textId="77777777" w:rsidR="00666593" w:rsidRPr="00FB4D45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79" w:type="dxa"/>
            <w:vAlign w:val="bottom"/>
          </w:tcPr>
          <w:p w14:paraId="2749E761" w14:textId="77777777" w:rsidR="00666593" w:rsidRPr="00FB4D45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593E2CF5" w14:textId="77777777" w:rsidR="00666593" w:rsidRPr="00FB4D45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4" w:type="dxa"/>
            <w:vAlign w:val="bottom"/>
          </w:tcPr>
          <w:p w14:paraId="414FA01A" w14:textId="77777777" w:rsidR="00666593" w:rsidRPr="00FB4D45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6BDCAE8" w14:textId="77777777" w:rsidR="00666593" w:rsidRPr="00FB4D45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66593" w:rsidRPr="00FB4D45" w14:paraId="00E923EF" w14:textId="77777777" w:rsidTr="00CB62BA">
        <w:trPr>
          <w:tblHeader/>
        </w:trPr>
        <w:tc>
          <w:tcPr>
            <w:tcW w:w="2862" w:type="dxa"/>
          </w:tcPr>
          <w:p w14:paraId="48683FEE" w14:textId="77777777" w:rsidR="00666593" w:rsidRPr="00FB4D45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1" w:type="dxa"/>
            <w:gridSpan w:val="11"/>
            <w:vAlign w:val="bottom"/>
          </w:tcPr>
          <w:p w14:paraId="626968DF" w14:textId="77777777" w:rsidR="00666593" w:rsidRPr="00FB4D45" w:rsidRDefault="00666593" w:rsidP="00DD0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B4D4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01A7C" w:rsidRPr="00FB4D45" w14:paraId="38973543" w14:textId="77777777" w:rsidTr="00CB62BA">
        <w:tc>
          <w:tcPr>
            <w:tcW w:w="2862" w:type="dxa"/>
          </w:tcPr>
          <w:p w14:paraId="0B14310A" w14:textId="2947CEEE" w:rsidR="00501A7C" w:rsidRPr="00FB4D45" w:rsidRDefault="00501A7C" w:rsidP="00BA54ED">
            <w:pPr>
              <w:pStyle w:val="ListParagraph"/>
              <w:tabs>
                <w:tab w:val="clear" w:pos="227"/>
                <w:tab w:val="clear" w:pos="3742"/>
                <w:tab w:val="left" w:pos="269"/>
                <w:tab w:val="left" w:pos="2640"/>
              </w:tabs>
              <w:ind w:left="166" w:right="-22" w:hanging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  <w:vAlign w:val="bottom"/>
          </w:tcPr>
          <w:p w14:paraId="20A9FC5E" w14:textId="0620EE9E" w:rsidR="00501A7C" w:rsidRPr="00FB4D45" w:rsidRDefault="00E42196" w:rsidP="00D53191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79,463</w:t>
            </w:r>
          </w:p>
        </w:tc>
        <w:tc>
          <w:tcPr>
            <w:tcW w:w="169" w:type="dxa"/>
            <w:vAlign w:val="bottom"/>
          </w:tcPr>
          <w:p w14:paraId="344355D0" w14:textId="77777777" w:rsidR="00501A7C" w:rsidRPr="00FB4D45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163FDC7A" w14:textId="386EE2DD" w:rsidR="00501A7C" w:rsidRPr="00FB4D45" w:rsidRDefault="00E42196" w:rsidP="00501A7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9" w:type="dxa"/>
            <w:vAlign w:val="bottom"/>
          </w:tcPr>
          <w:p w14:paraId="2AF9F03A" w14:textId="77777777" w:rsidR="00501A7C" w:rsidRPr="00FB4D45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5181B03B" w14:textId="6923017A" w:rsidR="00501A7C" w:rsidRPr="00FB4D45" w:rsidRDefault="00E42196" w:rsidP="00D53191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79,463</w:t>
            </w:r>
          </w:p>
        </w:tc>
        <w:tc>
          <w:tcPr>
            <w:tcW w:w="164" w:type="dxa"/>
            <w:vAlign w:val="bottom"/>
          </w:tcPr>
          <w:p w14:paraId="7752B0BE" w14:textId="77777777" w:rsidR="00501A7C" w:rsidRPr="00FB4D45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3A53615C" w14:textId="2D15C8D8" w:rsidR="00501A7C" w:rsidRPr="00FB4D45" w:rsidRDefault="00501A7C" w:rsidP="00501A7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82,641</w:t>
            </w:r>
          </w:p>
        </w:tc>
        <w:tc>
          <w:tcPr>
            <w:tcW w:w="179" w:type="dxa"/>
            <w:vAlign w:val="bottom"/>
          </w:tcPr>
          <w:p w14:paraId="2BCAD579" w14:textId="77777777" w:rsidR="00501A7C" w:rsidRPr="00FB4D45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1F6C4EA3" w14:textId="3F9C0999" w:rsidR="00501A7C" w:rsidRPr="00FB4D45" w:rsidRDefault="00501A7C" w:rsidP="00501A7C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1911883A" w14:textId="77777777" w:rsidR="00501A7C" w:rsidRPr="00FB4D45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50A3D7B6" w14:textId="605C2D9E" w:rsidR="00501A7C" w:rsidRPr="00FB4D45" w:rsidRDefault="00501A7C" w:rsidP="00D5319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/>
              </w:rPr>
              <w:t>82,641</w:t>
            </w:r>
          </w:p>
        </w:tc>
      </w:tr>
      <w:tr w:rsidR="00501A7C" w:rsidRPr="00FB4D45" w14:paraId="6925FEB0" w14:textId="77777777" w:rsidTr="00CB62BA">
        <w:tc>
          <w:tcPr>
            <w:tcW w:w="2862" w:type="dxa"/>
          </w:tcPr>
          <w:p w14:paraId="175943CC" w14:textId="77777777" w:rsidR="00501A7C" w:rsidRPr="00FB4D45" w:rsidRDefault="00501A7C" w:rsidP="00BA54ED">
            <w:pPr>
              <w:ind w:left="166" w:right="-107" w:hanging="77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vAlign w:val="bottom"/>
          </w:tcPr>
          <w:p w14:paraId="568AB336" w14:textId="11020C5C" w:rsidR="00501A7C" w:rsidRPr="00FB4D45" w:rsidRDefault="00E42196" w:rsidP="00501A7C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69" w:type="dxa"/>
            <w:vAlign w:val="bottom"/>
          </w:tcPr>
          <w:p w14:paraId="220A111C" w14:textId="77777777" w:rsidR="00501A7C" w:rsidRPr="00FB4D45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773F27A0" w14:textId="7A6D50F2" w:rsidR="00501A7C" w:rsidRPr="00FB4D45" w:rsidRDefault="00E42196" w:rsidP="00501A7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23,21</w:t>
            </w:r>
            <w:r w:rsidR="00FB3692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89" w:type="dxa"/>
            <w:vAlign w:val="bottom"/>
          </w:tcPr>
          <w:p w14:paraId="4CE017C4" w14:textId="77777777" w:rsidR="00501A7C" w:rsidRPr="00FB4D45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4BFC90BF" w14:textId="69B16436" w:rsidR="00501A7C" w:rsidRPr="00FB4D45" w:rsidRDefault="00E42196" w:rsidP="00501A7C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23,21</w:t>
            </w:r>
            <w:r w:rsidR="00FB3692" w:rsidRPr="00FB4D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4" w:type="dxa"/>
            <w:vAlign w:val="bottom"/>
          </w:tcPr>
          <w:p w14:paraId="3349C15C" w14:textId="77777777" w:rsidR="00501A7C" w:rsidRPr="00FB4D45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2F8BB553" w14:textId="4B4EDD64" w:rsidR="00501A7C" w:rsidRPr="00FB4D45" w:rsidRDefault="00501A7C" w:rsidP="00501A7C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1DB7EEE5" w14:textId="77777777" w:rsidR="00501A7C" w:rsidRPr="00FB4D45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34549472" w14:textId="2B901ABF" w:rsidR="00501A7C" w:rsidRPr="00FB4D45" w:rsidRDefault="00501A7C" w:rsidP="00501A7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31,595</w:t>
            </w:r>
          </w:p>
        </w:tc>
        <w:tc>
          <w:tcPr>
            <w:tcW w:w="184" w:type="dxa"/>
            <w:vAlign w:val="bottom"/>
          </w:tcPr>
          <w:p w14:paraId="2BCF974E" w14:textId="77777777" w:rsidR="00501A7C" w:rsidRPr="00FB4D45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55EC6686" w14:textId="525EEDEC" w:rsidR="00501A7C" w:rsidRPr="00FB4D45" w:rsidRDefault="00501A7C" w:rsidP="00501A7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31,595</w:t>
            </w:r>
          </w:p>
        </w:tc>
      </w:tr>
      <w:tr w:rsidR="00501A7C" w:rsidRPr="00FB4D45" w14:paraId="5B654A37" w14:textId="77777777" w:rsidTr="00CB62BA">
        <w:tc>
          <w:tcPr>
            <w:tcW w:w="2862" w:type="dxa"/>
          </w:tcPr>
          <w:p w14:paraId="71A8A83C" w14:textId="77777777" w:rsidR="00501A7C" w:rsidRPr="00FB4D45" w:rsidRDefault="00501A7C" w:rsidP="00BA54ED">
            <w:pPr>
              <w:pStyle w:val="ListParagraph"/>
              <w:ind w:left="166" w:right="-108" w:hanging="7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B0120" w14:textId="21875861" w:rsidR="00501A7C" w:rsidRPr="00FB4D45" w:rsidRDefault="00E42196" w:rsidP="00CB62B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79,463</w:t>
            </w:r>
          </w:p>
        </w:tc>
        <w:tc>
          <w:tcPr>
            <w:tcW w:w="169" w:type="dxa"/>
            <w:vAlign w:val="bottom"/>
          </w:tcPr>
          <w:p w14:paraId="4E77283A" w14:textId="77777777" w:rsidR="00501A7C" w:rsidRPr="00FB4D45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F1FCC" w14:textId="50828E2E" w:rsidR="00501A7C" w:rsidRPr="00FB4D45" w:rsidRDefault="00E42196" w:rsidP="00501A7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23,21</w:t>
            </w:r>
            <w:r w:rsidR="00FB3692"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89" w:type="dxa"/>
            <w:vAlign w:val="bottom"/>
          </w:tcPr>
          <w:p w14:paraId="1283B013" w14:textId="77777777" w:rsidR="00501A7C" w:rsidRPr="00FB4D45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69002" w14:textId="7A790CE4" w:rsidR="00501A7C" w:rsidRPr="00FB4D45" w:rsidRDefault="00E42196" w:rsidP="00501A7C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102,67</w:t>
            </w:r>
            <w:r w:rsidR="00AB5463"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64" w:type="dxa"/>
            <w:vAlign w:val="bottom"/>
          </w:tcPr>
          <w:p w14:paraId="53CF8507" w14:textId="77777777" w:rsidR="00501A7C" w:rsidRPr="00FB4D45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2F3163" w14:textId="1EDA5D17" w:rsidR="00501A7C" w:rsidRPr="00FB4D45" w:rsidRDefault="00501A7C" w:rsidP="00501A7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 w:hint="cs"/>
                <w:b/>
                <w:bCs/>
                <w:sz w:val="28"/>
                <w:szCs w:val="28"/>
              </w:rPr>
              <w:t>82,641</w:t>
            </w:r>
          </w:p>
        </w:tc>
        <w:tc>
          <w:tcPr>
            <w:tcW w:w="179" w:type="dxa"/>
            <w:vAlign w:val="bottom"/>
          </w:tcPr>
          <w:p w14:paraId="3C86869F" w14:textId="77777777" w:rsidR="00501A7C" w:rsidRPr="00FB4D45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E74B92" w14:textId="3A31F37A" w:rsidR="00501A7C" w:rsidRPr="00FB4D45" w:rsidRDefault="00501A7C" w:rsidP="00501A7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B4D45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31,595</w:t>
            </w:r>
          </w:p>
        </w:tc>
        <w:tc>
          <w:tcPr>
            <w:tcW w:w="184" w:type="dxa"/>
            <w:vAlign w:val="bottom"/>
          </w:tcPr>
          <w:p w14:paraId="374AD04B" w14:textId="77777777" w:rsidR="00501A7C" w:rsidRPr="00FB4D45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25A630" w14:textId="29566B09" w:rsidR="00501A7C" w:rsidRPr="00FB4D45" w:rsidRDefault="00501A7C" w:rsidP="00501A7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B4D45">
              <w:rPr>
                <w:rFonts w:asciiTheme="majorBidi" w:eastAsia="Malgun Gothic" w:hAnsiTheme="majorBidi" w:cstheme="majorBidi" w:hint="cs"/>
                <w:b/>
                <w:bCs/>
                <w:sz w:val="28"/>
                <w:szCs w:val="28"/>
                <w:lang w:eastAsia="ko-KR"/>
              </w:rPr>
              <w:t>114,236</w:t>
            </w:r>
          </w:p>
        </w:tc>
      </w:tr>
      <w:tr w:rsidR="00501A7C" w:rsidRPr="00FB4D45" w14:paraId="631863AF" w14:textId="77777777" w:rsidTr="00CB62BA">
        <w:tc>
          <w:tcPr>
            <w:tcW w:w="2862" w:type="dxa"/>
          </w:tcPr>
          <w:p w14:paraId="4B07B373" w14:textId="77777777" w:rsidR="00501A7C" w:rsidRPr="00FB4D45" w:rsidRDefault="00501A7C" w:rsidP="00501A7C">
            <w:pPr>
              <w:pStyle w:val="ListParagraph"/>
              <w:ind w:left="166" w:right="-108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017C229D" w14:textId="77777777" w:rsidR="00501A7C" w:rsidRPr="00FB4D45" w:rsidRDefault="00501A7C" w:rsidP="00501A7C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1248A0BA" w14:textId="77777777" w:rsidR="00501A7C" w:rsidRPr="00FB4D45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  <w:vAlign w:val="bottom"/>
          </w:tcPr>
          <w:p w14:paraId="074AC230" w14:textId="77777777" w:rsidR="00501A7C" w:rsidRPr="00FB4D45" w:rsidRDefault="00501A7C" w:rsidP="00501A7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9" w:type="dxa"/>
            <w:vAlign w:val="bottom"/>
          </w:tcPr>
          <w:p w14:paraId="5A085668" w14:textId="77777777" w:rsidR="00501A7C" w:rsidRPr="00FB4D45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0CE7C75D" w14:textId="77777777" w:rsidR="00501A7C" w:rsidRPr="00FB4D45" w:rsidRDefault="00501A7C" w:rsidP="00501A7C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4" w:type="dxa"/>
            <w:vAlign w:val="bottom"/>
          </w:tcPr>
          <w:p w14:paraId="32D7E20C" w14:textId="77777777" w:rsidR="00501A7C" w:rsidRPr="00FB4D45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  <w:vAlign w:val="bottom"/>
          </w:tcPr>
          <w:p w14:paraId="1F07C718" w14:textId="77777777" w:rsidR="00501A7C" w:rsidRPr="00FB4D45" w:rsidRDefault="00501A7C" w:rsidP="00501A7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086DAA4E" w14:textId="77777777" w:rsidR="00501A7C" w:rsidRPr="00FB4D45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  <w:vAlign w:val="bottom"/>
          </w:tcPr>
          <w:p w14:paraId="722B29DB" w14:textId="77777777" w:rsidR="00501A7C" w:rsidRPr="00FB4D45" w:rsidRDefault="00501A7C" w:rsidP="00501A7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7CF1A73F" w14:textId="77777777" w:rsidR="00501A7C" w:rsidRPr="00FB4D45" w:rsidRDefault="00501A7C" w:rsidP="0050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vAlign w:val="bottom"/>
          </w:tcPr>
          <w:p w14:paraId="5DAA2348" w14:textId="77777777" w:rsidR="00501A7C" w:rsidRPr="00FB4D45" w:rsidRDefault="00501A7C" w:rsidP="00501A7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4438CBBF" w14:textId="51ED4638" w:rsidR="005104C1" w:rsidRPr="00FB4D45" w:rsidRDefault="005104C1" w:rsidP="00DB12B7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Style w:val="TableGrid"/>
        <w:tblW w:w="95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862"/>
        <w:gridCol w:w="1008"/>
        <w:gridCol w:w="180"/>
        <w:gridCol w:w="1112"/>
        <w:gridCol w:w="179"/>
        <w:gridCol w:w="835"/>
        <w:gridCol w:w="179"/>
        <w:gridCol w:w="975"/>
        <w:gridCol w:w="169"/>
        <w:gridCol w:w="916"/>
        <w:gridCol w:w="164"/>
        <w:gridCol w:w="945"/>
      </w:tblGrid>
      <w:tr w:rsidR="005104C1" w:rsidRPr="00FB4D45" w14:paraId="2E578A66" w14:textId="77777777" w:rsidTr="00CB62BA">
        <w:trPr>
          <w:tblHeader/>
        </w:trPr>
        <w:tc>
          <w:tcPr>
            <w:tcW w:w="2862" w:type="dxa"/>
          </w:tcPr>
          <w:p w14:paraId="20842BFC" w14:textId="77777777" w:rsidR="005104C1" w:rsidRPr="00FB4D45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2" w:type="dxa"/>
            <w:gridSpan w:val="11"/>
          </w:tcPr>
          <w:p w14:paraId="09982F34" w14:textId="77777777" w:rsidR="005104C1" w:rsidRPr="00FB4D45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04C1" w:rsidRPr="00FB4D45" w14:paraId="71EC42BA" w14:textId="77777777" w:rsidTr="00CB62BA">
        <w:trPr>
          <w:tblHeader/>
        </w:trPr>
        <w:tc>
          <w:tcPr>
            <w:tcW w:w="2862" w:type="dxa"/>
          </w:tcPr>
          <w:p w14:paraId="6F6540D8" w14:textId="77777777" w:rsidR="005104C1" w:rsidRPr="00FB4D45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14" w:type="dxa"/>
            <w:gridSpan w:val="5"/>
          </w:tcPr>
          <w:p w14:paraId="1A759DD9" w14:textId="77777777" w:rsidR="005104C1" w:rsidRPr="00FB4D45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B4D4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9" w:type="dxa"/>
          </w:tcPr>
          <w:p w14:paraId="2D355F95" w14:textId="77777777" w:rsidR="005104C1" w:rsidRPr="00FB4D45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9" w:type="dxa"/>
            <w:gridSpan w:val="5"/>
          </w:tcPr>
          <w:p w14:paraId="73A0911F" w14:textId="77777777" w:rsidR="005104C1" w:rsidRPr="00FB4D45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B4D4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104C1" w:rsidRPr="00FB4D45" w14:paraId="3AD452D0" w14:textId="77777777" w:rsidTr="00CB62BA">
        <w:trPr>
          <w:tblHeader/>
        </w:trPr>
        <w:tc>
          <w:tcPr>
            <w:tcW w:w="2862" w:type="dxa"/>
          </w:tcPr>
          <w:p w14:paraId="0FC8CC24" w14:textId="77777777" w:rsidR="005104C1" w:rsidRPr="00FB4D45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54C2A37" w14:textId="77777777" w:rsidR="005104C1" w:rsidRPr="00FB4D45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75FC4F1A" w14:textId="77777777" w:rsidR="005104C1" w:rsidRPr="00FB4D45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6B739174" w14:textId="77777777" w:rsidR="005104C1" w:rsidRPr="00FB4D45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79" w:type="dxa"/>
            <w:vAlign w:val="bottom"/>
          </w:tcPr>
          <w:p w14:paraId="4B9FF677" w14:textId="77777777" w:rsidR="005104C1" w:rsidRPr="00FB4D45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4" w:type="dxa"/>
            <w:vAlign w:val="bottom"/>
          </w:tcPr>
          <w:p w14:paraId="52BF1FA7" w14:textId="77777777" w:rsidR="005104C1" w:rsidRPr="00FB4D45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9" w:type="dxa"/>
            <w:vAlign w:val="center"/>
          </w:tcPr>
          <w:p w14:paraId="092E1D24" w14:textId="77777777" w:rsidR="005104C1" w:rsidRPr="00FB4D45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920AEE4" w14:textId="77777777" w:rsidR="005104C1" w:rsidRPr="00FB4D45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05E23F3E" w14:textId="77777777" w:rsidR="005104C1" w:rsidRPr="00FB4D45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53A0DBE7" w14:textId="77777777" w:rsidR="005104C1" w:rsidRPr="00FB4D45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5D211777" w14:textId="77777777" w:rsidR="005104C1" w:rsidRPr="00FB4D45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598E154F" w14:textId="77777777" w:rsidR="005104C1" w:rsidRPr="00FB4D45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104C1" w:rsidRPr="00FB4D45" w14:paraId="40D5F6E5" w14:textId="77777777" w:rsidTr="00CB62BA">
        <w:trPr>
          <w:tblHeader/>
        </w:trPr>
        <w:tc>
          <w:tcPr>
            <w:tcW w:w="2862" w:type="dxa"/>
          </w:tcPr>
          <w:p w14:paraId="7E79CA9A" w14:textId="77777777" w:rsidR="005104C1" w:rsidRPr="00FB4D45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2" w:type="dxa"/>
            <w:gridSpan w:val="11"/>
            <w:vAlign w:val="bottom"/>
          </w:tcPr>
          <w:p w14:paraId="215E7C5E" w14:textId="77777777" w:rsidR="005104C1" w:rsidRPr="00FB4D45" w:rsidRDefault="005104C1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B4D4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C42A3" w:rsidRPr="00FB4D45" w14:paraId="3F0AB40C" w14:textId="77777777" w:rsidTr="00CB62BA">
        <w:tc>
          <w:tcPr>
            <w:tcW w:w="2862" w:type="dxa"/>
          </w:tcPr>
          <w:p w14:paraId="6B6D7360" w14:textId="77777777" w:rsidR="00FC42A3" w:rsidRPr="00FB4D45" w:rsidRDefault="00FC42A3" w:rsidP="00FC42A3">
            <w:pPr>
              <w:pStyle w:val="ListParagraph"/>
              <w:ind w:left="166" w:right="-22" w:hanging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F00EF4" w14:textId="4AF53C27" w:rsidR="00FC42A3" w:rsidRPr="00FB4D45" w:rsidRDefault="00FC42A3" w:rsidP="00CB62B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79,463</w:t>
            </w:r>
          </w:p>
        </w:tc>
        <w:tc>
          <w:tcPr>
            <w:tcW w:w="180" w:type="dxa"/>
            <w:vAlign w:val="bottom"/>
          </w:tcPr>
          <w:p w14:paraId="747A81D3" w14:textId="77777777" w:rsidR="00FC42A3" w:rsidRPr="00FB4D45" w:rsidRDefault="00FC42A3" w:rsidP="00FC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1AD37E08" w14:textId="096663CA" w:rsidR="00FC42A3" w:rsidRPr="00FB4D45" w:rsidRDefault="00FC42A3" w:rsidP="00FC42A3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3E96AE7B" w14:textId="77777777" w:rsidR="00FC42A3" w:rsidRPr="00FB4D45" w:rsidRDefault="00FC42A3" w:rsidP="00FC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4" w:type="dxa"/>
            <w:vAlign w:val="bottom"/>
          </w:tcPr>
          <w:p w14:paraId="35B079A7" w14:textId="639FA192" w:rsidR="00FC42A3" w:rsidRPr="00FB4D45" w:rsidRDefault="00FC42A3" w:rsidP="00FC42A3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79,463</w:t>
            </w:r>
          </w:p>
        </w:tc>
        <w:tc>
          <w:tcPr>
            <w:tcW w:w="179" w:type="dxa"/>
            <w:vAlign w:val="bottom"/>
          </w:tcPr>
          <w:p w14:paraId="4E37D4C2" w14:textId="77777777" w:rsidR="00FC42A3" w:rsidRPr="00FB4D45" w:rsidRDefault="00FC42A3" w:rsidP="00FC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EE9EF31" w14:textId="77777777" w:rsidR="00FC42A3" w:rsidRPr="00FB4D45" w:rsidRDefault="00FC42A3" w:rsidP="00FC42A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/>
              </w:rPr>
              <w:t>82,641</w:t>
            </w:r>
          </w:p>
        </w:tc>
        <w:tc>
          <w:tcPr>
            <w:tcW w:w="169" w:type="dxa"/>
            <w:vAlign w:val="bottom"/>
          </w:tcPr>
          <w:p w14:paraId="7F8A0709" w14:textId="77777777" w:rsidR="00FC42A3" w:rsidRPr="00FB4D45" w:rsidRDefault="00FC42A3" w:rsidP="00FC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6D3CD51C" w14:textId="77777777" w:rsidR="00FC42A3" w:rsidRPr="00FB4D45" w:rsidRDefault="00FC42A3" w:rsidP="00FC42A3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51C8824A" w14:textId="77777777" w:rsidR="00FC42A3" w:rsidRPr="00FB4D45" w:rsidRDefault="00FC42A3" w:rsidP="00FC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143B391C" w14:textId="77777777" w:rsidR="00FC42A3" w:rsidRPr="00FB4D45" w:rsidRDefault="00FC42A3" w:rsidP="00FC42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82,641</w:t>
            </w:r>
          </w:p>
        </w:tc>
      </w:tr>
      <w:tr w:rsidR="00FC42A3" w:rsidRPr="00FB4D45" w14:paraId="3B911CFD" w14:textId="77777777" w:rsidTr="00CB62BA">
        <w:tc>
          <w:tcPr>
            <w:tcW w:w="2862" w:type="dxa"/>
          </w:tcPr>
          <w:p w14:paraId="18AA1823" w14:textId="77777777" w:rsidR="00FC42A3" w:rsidRPr="00FB4D45" w:rsidRDefault="00FC42A3" w:rsidP="00FC42A3">
            <w:pPr>
              <w:ind w:left="166" w:right="-107" w:hanging="77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vAlign w:val="bottom"/>
          </w:tcPr>
          <w:p w14:paraId="506CC025" w14:textId="5021123F" w:rsidR="00FC42A3" w:rsidRPr="00FB4D45" w:rsidRDefault="00FC42A3" w:rsidP="00CB62BA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7142594" w14:textId="77777777" w:rsidR="00FC42A3" w:rsidRPr="00FB4D45" w:rsidRDefault="00FC42A3" w:rsidP="00FC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5AF28C4F" w14:textId="16AD01FB" w:rsidR="00FC42A3" w:rsidRPr="00FB4D45" w:rsidRDefault="00FC42A3" w:rsidP="00FC42A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08"/>
              <w:rPr>
                <w:cs/>
              </w:rPr>
            </w:pPr>
            <w:r w:rsidRPr="00FB4D45">
              <w:rPr>
                <w:rFonts w:ascii="Angsana New" w:hAnsi="Angsana New"/>
                <w:sz w:val="28"/>
                <w:szCs w:val="28"/>
                <w:lang w:val="en-US"/>
              </w:rPr>
              <w:t>2,8</w:t>
            </w:r>
            <w:r w:rsidR="00AD0C02" w:rsidRPr="00FB4D45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  <w:tc>
          <w:tcPr>
            <w:tcW w:w="179" w:type="dxa"/>
            <w:vAlign w:val="bottom"/>
          </w:tcPr>
          <w:p w14:paraId="25FDA21F" w14:textId="77777777" w:rsidR="00FC42A3" w:rsidRPr="00FB4D45" w:rsidRDefault="00FC42A3" w:rsidP="00FC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4" w:type="dxa"/>
            <w:vAlign w:val="bottom"/>
          </w:tcPr>
          <w:p w14:paraId="0E413690" w14:textId="2DF17AA0" w:rsidR="00FC42A3" w:rsidRPr="00FB4D45" w:rsidRDefault="00FC42A3" w:rsidP="00FC42A3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/>
                <w:sz w:val="28"/>
                <w:szCs w:val="28"/>
                <w:lang w:val="en-US"/>
              </w:rPr>
              <w:t>2,8</w:t>
            </w:r>
            <w:r w:rsidR="00AD0C02" w:rsidRPr="00FB4D45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  <w:tc>
          <w:tcPr>
            <w:tcW w:w="179" w:type="dxa"/>
            <w:vAlign w:val="bottom"/>
          </w:tcPr>
          <w:p w14:paraId="76D6E7BC" w14:textId="77777777" w:rsidR="00FC42A3" w:rsidRPr="00FB4D45" w:rsidRDefault="00FC42A3" w:rsidP="00FC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D8504B2" w14:textId="77777777" w:rsidR="00FC42A3" w:rsidRPr="00FB4D45" w:rsidRDefault="00FC42A3" w:rsidP="00FC42A3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6311DBA1" w14:textId="77777777" w:rsidR="00FC42A3" w:rsidRPr="00FB4D45" w:rsidRDefault="00FC42A3" w:rsidP="00FC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3F23ADD1" w14:textId="77777777" w:rsidR="00FC42A3" w:rsidRPr="00FB4D45" w:rsidRDefault="00FC42A3" w:rsidP="00FC42A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/>
              </w:rPr>
              <w:t>4,756</w:t>
            </w:r>
          </w:p>
        </w:tc>
        <w:tc>
          <w:tcPr>
            <w:tcW w:w="164" w:type="dxa"/>
            <w:vAlign w:val="bottom"/>
          </w:tcPr>
          <w:p w14:paraId="56D00E34" w14:textId="77777777" w:rsidR="00FC42A3" w:rsidRPr="00FB4D45" w:rsidRDefault="00FC42A3" w:rsidP="00FC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06BDD495" w14:textId="77777777" w:rsidR="00FC42A3" w:rsidRPr="00FB4D45" w:rsidRDefault="00FC42A3" w:rsidP="00FC42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4,756</w:t>
            </w:r>
          </w:p>
        </w:tc>
      </w:tr>
      <w:tr w:rsidR="00FC42A3" w:rsidRPr="00FB4D45" w14:paraId="35E2EF91" w14:textId="77777777" w:rsidTr="00CB62BA">
        <w:tc>
          <w:tcPr>
            <w:tcW w:w="2862" w:type="dxa"/>
          </w:tcPr>
          <w:p w14:paraId="4911ECFA" w14:textId="77777777" w:rsidR="00FC42A3" w:rsidRPr="00FB4D45" w:rsidRDefault="00FC42A3" w:rsidP="00FC42A3">
            <w:pPr>
              <w:pStyle w:val="ListParagraph"/>
              <w:ind w:left="166" w:right="-199" w:hanging="7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D0F35" w14:textId="1513F195" w:rsidR="00FC42A3" w:rsidRPr="00FB4D45" w:rsidRDefault="00FC42A3" w:rsidP="00CB62B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79,463</w:t>
            </w:r>
          </w:p>
        </w:tc>
        <w:tc>
          <w:tcPr>
            <w:tcW w:w="180" w:type="dxa"/>
            <w:vAlign w:val="bottom"/>
          </w:tcPr>
          <w:p w14:paraId="22FD3CAC" w14:textId="77777777" w:rsidR="00FC42A3" w:rsidRPr="00FB4D45" w:rsidRDefault="00FC42A3" w:rsidP="00FC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80D52D8" w14:textId="4AED265A" w:rsidR="00FC42A3" w:rsidRPr="00FB4D45" w:rsidRDefault="00FC42A3" w:rsidP="00FC42A3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08"/>
              <w:rPr>
                <w:cs/>
              </w:rPr>
            </w:pPr>
            <w:r w:rsidRPr="00FB4D4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2,8</w:t>
            </w:r>
            <w:r w:rsidR="00AD0C02" w:rsidRPr="00FB4D4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</w:t>
            </w:r>
          </w:p>
        </w:tc>
        <w:tc>
          <w:tcPr>
            <w:tcW w:w="179" w:type="dxa"/>
            <w:vAlign w:val="bottom"/>
          </w:tcPr>
          <w:p w14:paraId="623029CB" w14:textId="77777777" w:rsidR="00FC42A3" w:rsidRPr="00FB4D45" w:rsidRDefault="00FC42A3" w:rsidP="00FC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03E37" w14:textId="59507B0B" w:rsidR="00FC42A3" w:rsidRPr="00FB4D45" w:rsidRDefault="00FC42A3" w:rsidP="00FC42A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B4D45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8</w:t>
            </w:r>
            <w:r w:rsidR="002E288A" w:rsidRPr="00FB4D4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2,3</w:t>
            </w:r>
            <w:r w:rsidR="00AD0C02" w:rsidRPr="00FB4D4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07</w:t>
            </w:r>
          </w:p>
        </w:tc>
        <w:tc>
          <w:tcPr>
            <w:tcW w:w="179" w:type="dxa"/>
            <w:vAlign w:val="bottom"/>
          </w:tcPr>
          <w:p w14:paraId="261FAC48" w14:textId="77777777" w:rsidR="00FC42A3" w:rsidRPr="00FB4D45" w:rsidRDefault="00FC42A3" w:rsidP="00FC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211A01" w14:textId="77777777" w:rsidR="00FC42A3" w:rsidRPr="00FB4D45" w:rsidRDefault="00FC42A3" w:rsidP="00FC42A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82,641</w:t>
            </w:r>
          </w:p>
        </w:tc>
        <w:tc>
          <w:tcPr>
            <w:tcW w:w="169" w:type="dxa"/>
            <w:vAlign w:val="bottom"/>
          </w:tcPr>
          <w:p w14:paraId="18EF55A8" w14:textId="77777777" w:rsidR="00FC42A3" w:rsidRPr="00FB4D45" w:rsidRDefault="00FC42A3" w:rsidP="00FC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B5D7D6" w14:textId="77777777" w:rsidR="00FC42A3" w:rsidRPr="00FB4D45" w:rsidRDefault="00FC42A3" w:rsidP="00FC42A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4D45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4,756</w:t>
            </w:r>
          </w:p>
        </w:tc>
        <w:tc>
          <w:tcPr>
            <w:tcW w:w="164" w:type="dxa"/>
            <w:vAlign w:val="bottom"/>
          </w:tcPr>
          <w:p w14:paraId="4B26035C" w14:textId="77777777" w:rsidR="00FC42A3" w:rsidRPr="00FB4D45" w:rsidRDefault="00FC42A3" w:rsidP="00FC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BB95E" w14:textId="77777777" w:rsidR="00FC42A3" w:rsidRPr="00FB4D45" w:rsidRDefault="00FC42A3" w:rsidP="00FC42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B4D45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87,397</w:t>
            </w:r>
          </w:p>
        </w:tc>
      </w:tr>
      <w:tr w:rsidR="00FC42A3" w:rsidRPr="00FB4D45" w14:paraId="55182E5E" w14:textId="77777777" w:rsidTr="00CB62BA">
        <w:tc>
          <w:tcPr>
            <w:tcW w:w="2862" w:type="dxa"/>
          </w:tcPr>
          <w:p w14:paraId="0A61FD88" w14:textId="77777777" w:rsidR="00FC42A3" w:rsidRPr="00FB4D45" w:rsidRDefault="00FC42A3" w:rsidP="00FC42A3">
            <w:pPr>
              <w:pStyle w:val="ListParagraph"/>
              <w:ind w:left="166" w:right="-199" w:hanging="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6C4804C6" w14:textId="77777777" w:rsidR="00FC42A3" w:rsidRPr="00FB4D45" w:rsidRDefault="00FC42A3" w:rsidP="00FC42A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EC0CE1" w14:textId="77777777" w:rsidR="00FC42A3" w:rsidRPr="00FB4D45" w:rsidRDefault="00FC42A3" w:rsidP="00FC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vAlign w:val="bottom"/>
          </w:tcPr>
          <w:p w14:paraId="77B6CB68" w14:textId="77777777" w:rsidR="00FC42A3" w:rsidRPr="00FB4D45" w:rsidRDefault="00FC42A3" w:rsidP="00FC42A3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08"/>
              <w:rPr>
                <w:cs/>
              </w:rPr>
            </w:pPr>
          </w:p>
        </w:tc>
        <w:tc>
          <w:tcPr>
            <w:tcW w:w="179" w:type="dxa"/>
            <w:vAlign w:val="bottom"/>
          </w:tcPr>
          <w:p w14:paraId="3AA65369" w14:textId="77777777" w:rsidR="00FC42A3" w:rsidRPr="00FB4D45" w:rsidRDefault="00FC42A3" w:rsidP="00FC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vAlign w:val="bottom"/>
          </w:tcPr>
          <w:p w14:paraId="19DABC16" w14:textId="77777777" w:rsidR="00FC42A3" w:rsidRPr="00FB4D45" w:rsidRDefault="00FC42A3" w:rsidP="00FC42A3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776E62C4" w14:textId="77777777" w:rsidR="00FC42A3" w:rsidRPr="00FB4D45" w:rsidRDefault="00FC42A3" w:rsidP="00FC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D0040B" w14:textId="77777777" w:rsidR="00FC42A3" w:rsidRPr="00FB4D45" w:rsidRDefault="00FC42A3" w:rsidP="00FC42A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9" w:type="dxa"/>
            <w:vAlign w:val="bottom"/>
          </w:tcPr>
          <w:p w14:paraId="27380A2A" w14:textId="77777777" w:rsidR="00FC42A3" w:rsidRPr="00FB4D45" w:rsidRDefault="00FC42A3" w:rsidP="00FC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right w:val="nil"/>
            </w:tcBorders>
          </w:tcPr>
          <w:p w14:paraId="2BEAC3E0" w14:textId="77777777" w:rsidR="00FC42A3" w:rsidRPr="00FB4D45" w:rsidRDefault="00FC42A3" w:rsidP="00FC42A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4" w:type="dxa"/>
            <w:vAlign w:val="bottom"/>
          </w:tcPr>
          <w:p w14:paraId="68694150" w14:textId="77777777" w:rsidR="00FC42A3" w:rsidRPr="00FB4D45" w:rsidRDefault="00FC42A3" w:rsidP="00FC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FB8B35" w14:textId="77777777" w:rsidR="00FC42A3" w:rsidRPr="00FB4D45" w:rsidRDefault="00FC42A3" w:rsidP="00FC42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0B87C1A7" w14:textId="514A5477" w:rsidR="00BA54ED" w:rsidRPr="00FB4D45" w:rsidRDefault="00BA54ED" w:rsidP="00BA54ED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</w:pPr>
      <w:r w:rsidRPr="00FB4D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A70DD0" w:rsidRPr="00FB4D45">
        <w:rPr>
          <w:rFonts w:asciiTheme="majorBidi" w:hAnsiTheme="majorBidi" w:cstheme="majorBidi"/>
          <w:sz w:val="28"/>
          <w:szCs w:val="28"/>
        </w:rPr>
        <w:t xml:space="preserve">30 </w:t>
      </w:r>
      <w:r w:rsidR="00A70DD0" w:rsidRPr="00FB4D45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A70DD0" w:rsidRPr="00FB4D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0DD0" w:rsidRPr="00FB4D45">
        <w:rPr>
          <w:rFonts w:asciiTheme="majorBidi" w:hAnsiTheme="majorBidi" w:cstheme="majorBidi"/>
          <w:sz w:val="28"/>
          <w:szCs w:val="28"/>
        </w:rPr>
        <w:t>2566</w:t>
      </w:r>
      <w:r w:rsidR="00A70DD0" w:rsidRPr="00FB4D45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FB4D45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บริษัทมีเงินกู้ยืมระยะสั้นจากสถาบันการเงินจำนวนเงิน</w:t>
      </w:r>
      <w:r w:rsidRPr="00FB4D45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 xml:space="preserve"> </w:t>
      </w:r>
      <w:r w:rsidR="002232C0" w:rsidRPr="00FB4D45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>30</w:t>
      </w:r>
      <w:r w:rsidR="00340E5D" w:rsidRPr="00FB4D45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>.00</w:t>
      </w:r>
      <w:r w:rsidRPr="00FB4D45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 xml:space="preserve"> </w:t>
      </w:r>
      <w:r w:rsidRPr="00FB4D45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ล้านบาท</w:t>
      </w:r>
      <w:r w:rsidR="003376F1" w:rsidRPr="00FB4D4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3376F1" w:rsidRPr="00FB4D4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(</w:t>
      </w:r>
      <w:r w:rsidR="00D53191" w:rsidRPr="00FB4D45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 xml:space="preserve">31 </w:t>
      </w:r>
      <w:r w:rsidR="00D53191" w:rsidRPr="00FB4D45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 w:bidi="th-TH"/>
        </w:rPr>
        <w:t xml:space="preserve">ธันวาคม </w:t>
      </w:r>
      <w:r w:rsidR="003376F1" w:rsidRPr="00FB4D4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2565: 50</w:t>
      </w:r>
      <w:r w:rsidR="00340E5D" w:rsidRPr="00FB4D4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>.00</w:t>
      </w:r>
      <w:r w:rsidR="003376F1" w:rsidRPr="00FB4D45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 </w:t>
      </w:r>
      <w:r w:rsidR="003376F1" w:rsidRPr="00FB4D45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 w:bidi="th-TH"/>
        </w:rPr>
        <w:t>ล้านบาท</w:t>
      </w:r>
      <w:r w:rsidR="003376F1" w:rsidRPr="00FB4D45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)</w:t>
      </w:r>
      <w:r w:rsidR="00D53191" w:rsidRPr="00FB4D45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  <w:lang w:val="en-US" w:bidi="th-TH"/>
        </w:rPr>
        <w:t xml:space="preserve"> </w:t>
      </w:r>
      <w:r w:rsidRPr="00FB4D45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โดยมีอัตราดอกเบี้ย</w:t>
      </w:r>
      <w:r w:rsidRPr="00FB4D45">
        <w:rPr>
          <w:rFonts w:asciiTheme="majorBidi" w:hAnsiTheme="majorBidi" w:cstheme="majorBidi" w:hint="cs"/>
          <w:spacing w:val="-4"/>
          <w:sz w:val="28"/>
          <w:szCs w:val="28"/>
          <w:cs/>
          <w:lang w:val="en-US" w:bidi="th-TH"/>
        </w:rPr>
        <w:t>คงที่ต่อปี</w:t>
      </w:r>
      <w:r w:rsidRPr="00FB4D4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5D12B2" w:rsidRPr="00FB4D45">
        <w:rPr>
          <w:rFonts w:asciiTheme="majorBidi" w:hAnsiTheme="majorBidi" w:hint="cs"/>
          <w:sz w:val="28"/>
          <w:szCs w:val="28"/>
          <w:cs/>
          <w:lang w:val="en-US" w:bidi="th-TH"/>
        </w:rPr>
        <w:t>และมีกำหนดชำระคืน</w:t>
      </w:r>
      <w:r w:rsidR="00DF45C6" w:rsidRPr="00FB4D45">
        <w:rPr>
          <w:rFonts w:asciiTheme="majorBidi" w:hAnsiTheme="majorBidi" w:hint="cs"/>
          <w:sz w:val="28"/>
          <w:szCs w:val="28"/>
          <w:cs/>
          <w:lang w:val="en-US" w:bidi="th-TH"/>
        </w:rPr>
        <w:t>เงินกู้เมื่อทวงถาม</w:t>
      </w:r>
    </w:p>
    <w:p w14:paraId="5692D798" w14:textId="77777777" w:rsidR="00BA54ED" w:rsidRPr="00FB4D45" w:rsidRDefault="00BA54ED" w:rsidP="00DB12B7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6E1935BD" w14:textId="3E652006" w:rsidR="00B062CA" w:rsidRPr="00FB4D45" w:rsidRDefault="00B062CA" w:rsidP="004764AA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B4D45">
        <w:rPr>
          <w:rFonts w:asciiTheme="majorBidi" w:hAnsiTheme="majorBidi" w:cstheme="majorBidi"/>
          <w:spacing w:val="10"/>
          <w:sz w:val="28"/>
          <w:szCs w:val="28"/>
          <w:cs/>
          <w:lang w:val="en-US"/>
        </w:rPr>
        <w:t xml:space="preserve">ณ วันที่ </w:t>
      </w:r>
      <w:r w:rsidR="00A70DD0" w:rsidRPr="00FB4D45">
        <w:rPr>
          <w:rFonts w:asciiTheme="majorBidi" w:hAnsiTheme="majorBidi" w:cstheme="majorBidi"/>
          <w:sz w:val="28"/>
          <w:szCs w:val="28"/>
        </w:rPr>
        <w:t xml:space="preserve">30 </w:t>
      </w:r>
      <w:r w:rsidR="00A70DD0" w:rsidRPr="00FB4D45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A70DD0" w:rsidRPr="00FB4D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0DD0" w:rsidRPr="00FB4D45">
        <w:rPr>
          <w:rFonts w:asciiTheme="majorBidi" w:hAnsiTheme="majorBidi" w:cstheme="majorBidi"/>
          <w:sz w:val="28"/>
          <w:szCs w:val="28"/>
        </w:rPr>
        <w:t xml:space="preserve">2566 </w:t>
      </w:r>
      <w:r w:rsidRPr="00FB4D45">
        <w:rPr>
          <w:rFonts w:asciiTheme="majorBidi" w:hAnsiTheme="majorBidi" w:cstheme="majorBidi"/>
          <w:spacing w:val="10"/>
          <w:sz w:val="28"/>
          <w:szCs w:val="28"/>
          <w:cs/>
          <w:lang w:val="en-US"/>
        </w:rPr>
        <w:t>บริษัทมีเงินกู้ยืมระยะสั้นจากสถาบันการเงินเป็นทรัสต์รีซีทจำนวนเงิน</w:t>
      </w:r>
      <w:r w:rsidRPr="00FB4D45">
        <w:rPr>
          <w:rFonts w:asciiTheme="majorBidi" w:hAnsiTheme="majorBidi" w:cstheme="majorBidi"/>
          <w:spacing w:val="10"/>
          <w:sz w:val="28"/>
          <w:szCs w:val="28"/>
          <w:lang w:val="en-US" w:bidi="th-TH"/>
        </w:rPr>
        <w:t xml:space="preserve"> </w:t>
      </w:r>
      <w:r w:rsidR="00DF45C6" w:rsidRPr="00FB4D45">
        <w:rPr>
          <w:rFonts w:asciiTheme="majorBidi" w:hAnsiTheme="majorBidi" w:cstheme="majorBidi"/>
          <w:spacing w:val="10"/>
          <w:sz w:val="28"/>
          <w:szCs w:val="28"/>
          <w:lang w:val="en-US" w:bidi="th-TH"/>
        </w:rPr>
        <w:t>49.46</w:t>
      </w:r>
      <w:r w:rsidR="00BA54ED" w:rsidRPr="00FB4D45">
        <w:rPr>
          <w:rFonts w:asciiTheme="majorBidi" w:hAnsiTheme="majorBidi" w:cstheme="majorBidi"/>
          <w:spacing w:val="10"/>
          <w:sz w:val="28"/>
          <w:szCs w:val="28"/>
          <w:lang w:val="en-US" w:bidi="th-TH"/>
        </w:rPr>
        <w:t xml:space="preserve"> </w:t>
      </w:r>
      <w:r w:rsidR="00BA54ED" w:rsidRPr="00FB4D45">
        <w:rPr>
          <w:rFonts w:asciiTheme="majorBidi" w:hAnsiTheme="majorBidi" w:cstheme="majorBidi" w:hint="cs"/>
          <w:spacing w:val="10"/>
          <w:sz w:val="28"/>
          <w:szCs w:val="28"/>
          <w:cs/>
          <w:lang w:val="en-US" w:bidi="th-TH"/>
        </w:rPr>
        <w:t>ล้านบาท</w:t>
      </w:r>
      <w:r w:rsidR="00BA54ED" w:rsidRPr="00FB4D45">
        <w:rPr>
          <w:rFonts w:asciiTheme="majorBidi" w:hAnsiTheme="majorBidi" w:cstheme="majorBidi"/>
          <w:spacing w:val="10"/>
          <w:sz w:val="28"/>
          <w:szCs w:val="28"/>
          <w:lang w:val="en-US" w:bidi="th-TH"/>
        </w:rPr>
        <w:t xml:space="preserve"> </w:t>
      </w:r>
      <w:r w:rsidR="00BA54ED" w:rsidRPr="00FB4D45">
        <w:rPr>
          <w:rFonts w:asciiTheme="majorBidi" w:hAnsiTheme="majorBidi" w:cstheme="majorBidi"/>
          <w:i/>
          <w:iCs/>
          <w:spacing w:val="10"/>
          <w:sz w:val="28"/>
          <w:szCs w:val="28"/>
        </w:rPr>
        <w:t>(31</w:t>
      </w:r>
      <w:r w:rsidR="00BA54ED" w:rsidRPr="00FB4D4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A54ED" w:rsidRPr="00FB4D4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BA54ED" w:rsidRPr="00FB4D45">
        <w:rPr>
          <w:rFonts w:asciiTheme="majorBidi" w:hAnsiTheme="majorBidi" w:cstheme="majorBidi"/>
          <w:i/>
          <w:iCs/>
          <w:sz w:val="28"/>
          <w:szCs w:val="28"/>
        </w:rPr>
        <w:t xml:space="preserve">2565: 32.64  </w:t>
      </w:r>
      <w:r w:rsidR="00BA54ED" w:rsidRPr="00FB4D45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BA54ED" w:rsidRPr="00FB4D45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FB4D45">
        <w:rPr>
          <w:rFonts w:asciiTheme="majorBidi" w:hAnsiTheme="majorBidi" w:cstheme="majorBidi"/>
          <w:sz w:val="28"/>
          <w:szCs w:val="28"/>
          <w:cs/>
          <w:lang w:val="en-US"/>
        </w:rPr>
        <w:t>เพื่อชำระเงินค่าสินค้า โดยมีอัตราดอกเบี้ย</w:t>
      </w:r>
      <w:r w:rsidR="00BA54ED" w:rsidRPr="00FB4D4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คงที่</w:t>
      </w:r>
      <w:r w:rsidRPr="00FB4D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ต่อปี </w:t>
      </w:r>
      <w:r w:rsidR="001A6F6B" w:rsidRPr="00FB4D4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และมีกำหนดชำระคืนในเดือน</w:t>
      </w:r>
      <w:r w:rsidR="00DF45C6" w:rsidRPr="00FB4D4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กันยายน</w:t>
      </w:r>
      <w:r w:rsidR="001A6F6B" w:rsidRPr="00FB4D4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1A6F6B" w:rsidRPr="00FB4D45">
        <w:rPr>
          <w:rFonts w:asciiTheme="majorBidi" w:hAnsiTheme="majorBidi" w:cstheme="majorBidi"/>
          <w:sz w:val="28"/>
          <w:szCs w:val="28"/>
          <w:cs/>
          <w:lang w:val="en-US" w:bidi="th-TH"/>
        </w:rPr>
        <w:t>2566</w:t>
      </w:r>
    </w:p>
    <w:p w14:paraId="11967E8E" w14:textId="77777777" w:rsidR="00D43256" w:rsidRPr="00FB4D45" w:rsidRDefault="00D43256" w:rsidP="009310C6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331CD528" w14:textId="349E3FA2" w:rsidR="0028542D" w:rsidRPr="00FB4D45" w:rsidRDefault="00DB12B7" w:rsidP="00ED41A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4D45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FB4D45">
        <w:rPr>
          <w:rFonts w:asciiTheme="majorBidi" w:hAnsiTheme="majorBidi" w:cstheme="majorBidi"/>
          <w:sz w:val="28"/>
          <w:szCs w:val="28"/>
        </w:rPr>
        <w:t xml:space="preserve"> </w:t>
      </w:r>
      <w:r w:rsidR="00A70DD0" w:rsidRPr="00FB4D45">
        <w:rPr>
          <w:rFonts w:asciiTheme="majorBidi" w:hAnsiTheme="majorBidi" w:cstheme="majorBidi"/>
          <w:sz w:val="28"/>
          <w:szCs w:val="28"/>
        </w:rPr>
        <w:t xml:space="preserve">30 </w:t>
      </w:r>
      <w:r w:rsidR="00A70DD0" w:rsidRPr="00FB4D45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A70DD0" w:rsidRPr="00FB4D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70DD0" w:rsidRPr="00FB4D45">
        <w:rPr>
          <w:rFonts w:asciiTheme="majorBidi" w:hAnsiTheme="majorBidi" w:cstheme="majorBidi"/>
          <w:sz w:val="28"/>
          <w:szCs w:val="28"/>
        </w:rPr>
        <w:t xml:space="preserve">2566 </w:t>
      </w:r>
      <w:r w:rsidRPr="00FB4D45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FB4D45">
        <w:rPr>
          <w:rFonts w:asciiTheme="majorBidi" w:hAnsiTheme="majorBidi" w:cstheme="majorBidi"/>
          <w:sz w:val="28"/>
          <w:szCs w:val="28"/>
        </w:rPr>
        <w:t xml:space="preserve"> </w:t>
      </w:r>
      <w:r w:rsidR="008C3CCA" w:rsidRPr="00FB4D45">
        <w:rPr>
          <w:rFonts w:asciiTheme="majorBidi" w:hAnsiTheme="majorBidi" w:cstheme="majorBidi"/>
          <w:sz w:val="28"/>
          <w:szCs w:val="28"/>
        </w:rPr>
        <w:t>947.89</w:t>
      </w:r>
      <w:r w:rsidR="00D40C9B" w:rsidRPr="00FB4D45">
        <w:rPr>
          <w:rFonts w:asciiTheme="majorBidi" w:hAnsiTheme="majorBidi" w:cstheme="majorBidi"/>
          <w:sz w:val="28"/>
          <w:szCs w:val="28"/>
        </w:rPr>
        <w:t xml:space="preserve"> </w:t>
      </w:r>
      <w:r w:rsidRPr="00FB4D4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58C64D96" w:rsidRPr="00FB4D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B4D45">
        <w:rPr>
          <w:rFonts w:asciiTheme="majorBidi" w:hAnsiTheme="majorBidi" w:cstheme="majorBidi"/>
          <w:sz w:val="28"/>
          <w:szCs w:val="28"/>
          <w:cs/>
        </w:rPr>
        <w:t>แล</w:t>
      </w:r>
      <w:r w:rsidR="00ED41AE" w:rsidRPr="00FB4D45">
        <w:rPr>
          <w:rFonts w:asciiTheme="majorBidi" w:hAnsiTheme="majorBidi" w:cstheme="majorBidi"/>
          <w:sz w:val="28"/>
          <w:szCs w:val="28"/>
          <w:cs/>
        </w:rPr>
        <w:t xml:space="preserve">ะ </w:t>
      </w:r>
      <w:r w:rsidR="008C3CCA" w:rsidRPr="00FB4D45">
        <w:rPr>
          <w:rFonts w:asciiTheme="majorBidi" w:hAnsiTheme="majorBidi" w:cstheme="majorBidi"/>
          <w:sz w:val="28"/>
          <w:szCs w:val="28"/>
        </w:rPr>
        <w:t>744.54</w:t>
      </w:r>
      <w:r w:rsidR="00ED41AE" w:rsidRPr="00FB4D45">
        <w:rPr>
          <w:rFonts w:asciiTheme="majorBidi" w:hAnsiTheme="majorBidi" w:cstheme="majorBidi"/>
          <w:sz w:val="28"/>
          <w:szCs w:val="28"/>
        </w:rPr>
        <w:t xml:space="preserve"> </w:t>
      </w:r>
      <w:r w:rsidRPr="00FB4D4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FB4D45">
        <w:rPr>
          <w:rFonts w:asciiTheme="majorBidi" w:hAnsiTheme="majorBidi" w:cstheme="majorBidi"/>
          <w:sz w:val="28"/>
          <w:szCs w:val="28"/>
        </w:rPr>
        <w:t xml:space="preserve"> </w:t>
      </w:r>
      <w:r w:rsidRPr="00FB4D45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FB4D45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FB4D4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FB4D45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D11879" w:rsidRPr="00FB4D45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FB4D4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11879" w:rsidRPr="00FB4D45">
        <w:rPr>
          <w:rFonts w:asciiTheme="majorBidi" w:hAnsiTheme="majorBidi" w:cstheme="majorBidi"/>
          <w:i/>
          <w:iCs/>
          <w:sz w:val="28"/>
          <w:szCs w:val="28"/>
        </w:rPr>
        <w:t xml:space="preserve">945.41 </w:t>
      </w:r>
      <w:r w:rsidRPr="00FB4D45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FB4D4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B4D45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FB4D4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11879" w:rsidRPr="00FB4D45">
        <w:rPr>
          <w:rFonts w:asciiTheme="majorBidi" w:hAnsiTheme="majorBidi" w:cstheme="majorBidi"/>
          <w:i/>
          <w:iCs/>
          <w:sz w:val="28"/>
          <w:szCs w:val="28"/>
        </w:rPr>
        <w:t>741.36</w:t>
      </w:r>
      <w:r w:rsidRPr="00FB4D4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B4D45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FB4D45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AE486A0" w14:textId="77777777" w:rsidR="007B14BC" w:rsidRPr="00FB4D45" w:rsidRDefault="007B14BC" w:rsidP="00ED41A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D088F61" w14:textId="2F7DFF87" w:rsidR="00DB12B7" w:rsidRPr="00FB4D45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</w:rPr>
      </w:pPr>
      <w:r w:rsidRPr="00FB4D45">
        <w:rPr>
          <w:rFonts w:asciiTheme="majorBidi" w:hAnsiTheme="majorBidi" w:cstheme="majorBidi"/>
          <w:sz w:val="28"/>
          <w:szCs w:val="28"/>
          <w:cs/>
          <w:lang w:val="th-TH"/>
        </w:rPr>
        <w:t>ส่วนงานดำเนินงานและการจำแนกรายได้</w:t>
      </w:r>
    </w:p>
    <w:p w14:paraId="021315DC" w14:textId="77777777" w:rsidR="0028542D" w:rsidRPr="00FB4D45" w:rsidRDefault="0028542D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p w14:paraId="5F1A9BD0" w14:textId="2DCBE4BE" w:rsidR="00DB12B7" w:rsidRPr="00FB4D45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FB4D4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ข้อมูลส่วนงานดำเนินงานกำหนดให้กลุ่มบริษัท</w:t>
      </w:r>
      <w:r w:rsidRPr="00FB4D45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FB4D4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เพื่อการจัดสรรทรัพยากรให้กับส่วนงานและประเมินผลการปฎิบัติงานของส่วนงาน</w:t>
      </w:r>
    </w:p>
    <w:p w14:paraId="22601C9E" w14:textId="4E282567" w:rsidR="0028542D" w:rsidRPr="00FB4D45" w:rsidRDefault="00285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28"/>
          <w:szCs w:val="28"/>
          <w:cs/>
        </w:rPr>
      </w:pPr>
    </w:p>
    <w:p w14:paraId="79AED3A1" w14:textId="7EEE9892" w:rsidR="00DB12B7" w:rsidRPr="00FB4D45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FB4D4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ข้อมูลเกี่ยวกับการดำเนินงานของกลุ่มบริษัท</w:t>
      </w:r>
      <w:r w:rsidRPr="00FB4D45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FB4D4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บริษัทจำแนกตามส่วนงานทางธุรกิจได้ดังต่อไปนี้</w:t>
      </w:r>
    </w:p>
    <w:p w14:paraId="42F9B3FC" w14:textId="5C368B60" w:rsidR="00DB12B7" w:rsidRPr="00FB4D45" w:rsidRDefault="00DB12B7" w:rsidP="00DB12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FB4D4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FB4D45">
        <w:rPr>
          <w:rFonts w:asciiTheme="majorBidi" w:eastAsia="Cordia New" w:hAnsiTheme="majorBidi" w:cstheme="majorBidi"/>
          <w:color w:val="000000"/>
          <w:sz w:val="28"/>
          <w:szCs w:val="28"/>
        </w:rPr>
        <w:t>1</w:t>
      </w:r>
      <w:r w:rsidRPr="00FB4D4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ขายสินค้า</w:t>
      </w:r>
    </w:p>
    <w:p w14:paraId="5085A3D8" w14:textId="3A8D2D41" w:rsidR="007B14BC" w:rsidRPr="00FB4D45" w:rsidRDefault="00DB12B7" w:rsidP="00182A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FB4D4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FB4D45">
        <w:rPr>
          <w:rFonts w:asciiTheme="majorBidi" w:eastAsia="Cordia New" w:hAnsiTheme="majorBidi" w:cstheme="majorBidi"/>
          <w:color w:val="000000"/>
          <w:sz w:val="28"/>
          <w:szCs w:val="28"/>
        </w:rPr>
        <w:t>2</w:t>
      </w:r>
      <w:r w:rsidRPr="00FB4D4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บริการ</w:t>
      </w:r>
    </w:p>
    <w:p w14:paraId="550DECC8" w14:textId="12418A27" w:rsidR="002F59D0" w:rsidRPr="00FB4D45" w:rsidRDefault="002F59D0" w:rsidP="00182A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p w14:paraId="775DB74E" w14:textId="614E33EE" w:rsidR="002F59D0" w:rsidRPr="00FB4D45" w:rsidRDefault="002F59D0" w:rsidP="00182A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p w14:paraId="102B1066" w14:textId="77777777" w:rsidR="002F59D0" w:rsidRPr="00FB4D45" w:rsidRDefault="002F59D0" w:rsidP="00182A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E94D05" w:rsidRPr="00FB4D45" w14:paraId="3C8FAA40" w14:textId="77777777" w:rsidTr="00E94D05">
        <w:trPr>
          <w:cantSplit/>
          <w:trHeight w:val="80"/>
          <w:tblHeader/>
        </w:trPr>
        <w:tc>
          <w:tcPr>
            <w:tcW w:w="2430" w:type="dxa"/>
          </w:tcPr>
          <w:p w14:paraId="066F6687" w14:textId="2C0DA555" w:rsidR="00E94D05" w:rsidRPr="00FB4D45" w:rsidRDefault="00BA54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7290" w:type="dxa"/>
            <w:gridSpan w:val="11"/>
            <w:hideMark/>
          </w:tcPr>
          <w:p w14:paraId="7ABCEAFB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4D05" w:rsidRPr="00FB4D45" w14:paraId="418A851E" w14:textId="77777777" w:rsidTr="00E94D05">
        <w:trPr>
          <w:cantSplit/>
          <w:trHeight w:val="80"/>
          <w:tblHeader/>
        </w:trPr>
        <w:tc>
          <w:tcPr>
            <w:tcW w:w="2430" w:type="dxa"/>
          </w:tcPr>
          <w:p w14:paraId="6E8337E2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B03C2C0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vAlign w:val="bottom"/>
          </w:tcPr>
          <w:p w14:paraId="1A531E16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01B5FFC6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3E21F0DF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7227FB8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FB4D45"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E94D05" w:rsidRPr="00FB4D45" w14:paraId="75F7E201" w14:textId="77777777" w:rsidTr="00E94D05">
        <w:trPr>
          <w:cantSplit/>
          <w:tblHeader/>
        </w:trPr>
        <w:tc>
          <w:tcPr>
            <w:tcW w:w="2430" w:type="dxa"/>
            <w:hideMark/>
          </w:tcPr>
          <w:p w14:paraId="7A21B07A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สำหรับงวดหกเดือนสิ้นสุด </w:t>
            </w:r>
          </w:p>
        </w:tc>
        <w:tc>
          <w:tcPr>
            <w:tcW w:w="990" w:type="dxa"/>
          </w:tcPr>
          <w:p w14:paraId="797C3DB1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2E57956E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710C669D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03C98415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64DCD498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D4C98D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C44E324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AA967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D1BFA5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1CDA4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32B0F55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E94D05" w:rsidRPr="00FB4D45" w14:paraId="6AE1C9B9" w14:textId="77777777" w:rsidTr="00E94D05">
        <w:trPr>
          <w:cantSplit/>
          <w:tblHeader/>
        </w:trPr>
        <w:tc>
          <w:tcPr>
            <w:tcW w:w="2430" w:type="dxa"/>
            <w:hideMark/>
          </w:tcPr>
          <w:p w14:paraId="41A62E0F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FB4D4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FB4D4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FB4D4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990" w:type="dxa"/>
            <w:hideMark/>
          </w:tcPr>
          <w:p w14:paraId="1F41CC4B" w14:textId="65A69DE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FB4D45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62" w:type="dxa"/>
          </w:tcPr>
          <w:p w14:paraId="3A4720BA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55BF6459" w14:textId="41485825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FB4D45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</w:tcPr>
          <w:p w14:paraId="2A798FF0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1493A95B" w14:textId="0F6A490E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FB4D45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FD4C040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FE0604C" w14:textId="29AA43ED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FB4D45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DDAFFA0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58D89EB" w14:textId="111228B9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FB4D45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1F0F2AF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39AF626" w14:textId="1B181FB4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FB4D45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E94D05" w:rsidRPr="00FB4D45" w14:paraId="3D213D85" w14:textId="77777777" w:rsidTr="00E94D05">
        <w:trPr>
          <w:cantSplit/>
          <w:tblHeader/>
        </w:trPr>
        <w:tc>
          <w:tcPr>
            <w:tcW w:w="2430" w:type="dxa"/>
          </w:tcPr>
          <w:p w14:paraId="7304A7B4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14A29B01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94D05" w:rsidRPr="00FB4D45" w14:paraId="6987FAE6" w14:textId="77777777" w:rsidTr="00E94D05">
        <w:trPr>
          <w:cantSplit/>
        </w:trPr>
        <w:tc>
          <w:tcPr>
            <w:tcW w:w="2430" w:type="dxa"/>
            <w:hideMark/>
          </w:tcPr>
          <w:p w14:paraId="3F41EE15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5F578281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B3677C3" w14:textId="77777777" w:rsidR="00E94D05" w:rsidRPr="00FB4D45" w:rsidRDefault="00E94D05" w:rsidP="00E94D0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39D5912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66ECA3A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350DFDF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A94ED1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419BD7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0460DF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0515B8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1EEAFD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29E020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94D05" w:rsidRPr="00FB4D45" w14:paraId="3B09739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20B12A24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AA5FB9" w14:textId="6014AD7C" w:rsidR="00E94D05" w:rsidRPr="00FB4D45" w:rsidRDefault="005D7350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722,279</w:t>
            </w:r>
          </w:p>
        </w:tc>
        <w:tc>
          <w:tcPr>
            <w:tcW w:w="262" w:type="dxa"/>
          </w:tcPr>
          <w:p w14:paraId="6E272255" w14:textId="77777777" w:rsidR="00E94D05" w:rsidRPr="00FB4D45" w:rsidRDefault="00E94D05" w:rsidP="00E94D0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5D06D2" w14:textId="7CCA76B9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680,097</w:t>
            </w:r>
          </w:p>
        </w:tc>
        <w:tc>
          <w:tcPr>
            <w:tcW w:w="262" w:type="dxa"/>
          </w:tcPr>
          <w:p w14:paraId="01DB8E85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F72AE7" w14:textId="4426E5FA" w:rsidR="00E94D05" w:rsidRPr="00FB4D45" w:rsidRDefault="0037720C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2F59D0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</w:t>
            </w:r>
            <w:r w:rsidR="00265CA5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</w:t>
            </w:r>
          </w:p>
        </w:tc>
        <w:tc>
          <w:tcPr>
            <w:tcW w:w="270" w:type="dxa"/>
          </w:tcPr>
          <w:p w14:paraId="4B35CEAA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462C11" w14:textId="49B6EF0B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296,594</w:t>
            </w:r>
          </w:p>
        </w:tc>
        <w:tc>
          <w:tcPr>
            <w:tcW w:w="270" w:type="dxa"/>
          </w:tcPr>
          <w:p w14:paraId="21157FFD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DBD165" w14:textId="5532963A" w:rsidR="00E94D05" w:rsidRPr="00FB4D45" w:rsidRDefault="002F59D0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1,028,0</w:t>
            </w:r>
            <w:r w:rsidR="00265CA5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1BFCEA48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B496C9" w14:textId="15A26A23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976,691</w:t>
            </w:r>
          </w:p>
        </w:tc>
      </w:tr>
      <w:tr w:rsidR="00E94D05" w:rsidRPr="00FB4D45" w14:paraId="769C5C33" w14:textId="77777777" w:rsidTr="00E94D05">
        <w:trPr>
          <w:cantSplit/>
        </w:trPr>
        <w:tc>
          <w:tcPr>
            <w:tcW w:w="2430" w:type="dxa"/>
          </w:tcPr>
          <w:p w14:paraId="74A32D48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0D186C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186EA50E" w14:textId="77777777" w:rsidR="00E94D05" w:rsidRPr="00FB4D45" w:rsidRDefault="00E94D05" w:rsidP="00E94D0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7BEB7F1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1AA378B0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0C59AD24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753F034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32E897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E119956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343FB9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37D80FD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CA2939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94D05" w:rsidRPr="00FB4D45" w14:paraId="67C505D8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78A1154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36C7A6A6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450EDB2" w14:textId="77777777" w:rsidR="00E94D05" w:rsidRPr="00FB4D45" w:rsidRDefault="00E94D05" w:rsidP="00E94D0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FBB92C4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9FA3F85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4063B4BF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19DEA6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7F694A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F6ED57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FBD196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A43D0F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C752EC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94D05" w:rsidRPr="00FB4D45" w14:paraId="61840EFC" w14:textId="77777777" w:rsidTr="00E94D05">
        <w:trPr>
          <w:cantSplit/>
        </w:trPr>
        <w:tc>
          <w:tcPr>
            <w:tcW w:w="2430" w:type="dxa"/>
            <w:hideMark/>
          </w:tcPr>
          <w:p w14:paraId="0C7E0EB5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5B06E40F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267F708" w14:textId="77777777" w:rsidR="00E94D05" w:rsidRPr="00FB4D45" w:rsidRDefault="00E94D05" w:rsidP="00E94D0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97CB0BE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F9543C4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C556868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3932C15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0EF45A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C0E88D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A64A7B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8421AF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0CF79C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94D05" w:rsidRPr="00FB4D45" w14:paraId="2FBA01F8" w14:textId="77777777" w:rsidTr="00E94D05">
        <w:trPr>
          <w:cantSplit/>
        </w:trPr>
        <w:tc>
          <w:tcPr>
            <w:tcW w:w="2430" w:type="dxa"/>
            <w:hideMark/>
          </w:tcPr>
          <w:p w14:paraId="223FC84B" w14:textId="77777777" w:rsidR="00E94D05" w:rsidRPr="00FB4D45" w:rsidRDefault="00E94D05" w:rsidP="00E94D0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03F3AA8F" w14:textId="1C2DC51B" w:rsidR="00E94D05" w:rsidRPr="00FB4D45" w:rsidRDefault="00666EA9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440,448</w:t>
            </w:r>
          </w:p>
        </w:tc>
        <w:tc>
          <w:tcPr>
            <w:tcW w:w="262" w:type="dxa"/>
          </w:tcPr>
          <w:p w14:paraId="35E2E41A" w14:textId="77777777" w:rsidR="00E94D05" w:rsidRPr="00FB4D45" w:rsidRDefault="00E94D05" w:rsidP="00E94D0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C557D1B" w14:textId="0F224C54" w:rsidR="00E94D05" w:rsidRPr="00FB4D45" w:rsidRDefault="00202C68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499,375</w:t>
            </w:r>
          </w:p>
        </w:tc>
        <w:tc>
          <w:tcPr>
            <w:tcW w:w="262" w:type="dxa"/>
          </w:tcPr>
          <w:p w14:paraId="56AD4F79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1CEA68E" w14:textId="33E5E365" w:rsidR="00E94D05" w:rsidRPr="00FB4D45" w:rsidRDefault="00095652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260,885</w:t>
            </w:r>
          </w:p>
        </w:tc>
        <w:tc>
          <w:tcPr>
            <w:tcW w:w="270" w:type="dxa"/>
          </w:tcPr>
          <w:p w14:paraId="7FD86801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1AE713" w14:textId="42839289" w:rsidR="00E94D05" w:rsidRPr="00FB4D45" w:rsidRDefault="00202C68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245,767</w:t>
            </w:r>
          </w:p>
        </w:tc>
        <w:tc>
          <w:tcPr>
            <w:tcW w:w="270" w:type="dxa"/>
          </w:tcPr>
          <w:p w14:paraId="1F1F8F5C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CB6C87" w14:textId="1F1F59F4" w:rsidR="00E94D05" w:rsidRPr="00FB4D45" w:rsidRDefault="008559AA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701,33</w:t>
            </w:r>
            <w:r w:rsidR="00EF1AF2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F0F420C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659962" w14:textId="2A3E3784" w:rsidR="00E94D05" w:rsidRPr="00FB4D45" w:rsidRDefault="00202C68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745,142</w:t>
            </w:r>
          </w:p>
        </w:tc>
      </w:tr>
      <w:tr w:rsidR="00A96746" w:rsidRPr="00FB4D45" w14:paraId="4324ADA4" w14:textId="77777777" w:rsidTr="005D55D1">
        <w:trPr>
          <w:cantSplit/>
        </w:trPr>
        <w:tc>
          <w:tcPr>
            <w:tcW w:w="2430" w:type="dxa"/>
            <w:hideMark/>
          </w:tcPr>
          <w:p w14:paraId="298E80ED" w14:textId="77777777" w:rsidR="00A96746" w:rsidRPr="00FB4D45" w:rsidRDefault="00A96746" w:rsidP="005D55D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vAlign w:val="bottom"/>
          </w:tcPr>
          <w:p w14:paraId="5AF4CBF4" w14:textId="05C22A70" w:rsidR="00A96746" w:rsidRPr="00FB4D45" w:rsidRDefault="00666EA9" w:rsidP="005D55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211,874</w:t>
            </w:r>
          </w:p>
        </w:tc>
        <w:tc>
          <w:tcPr>
            <w:tcW w:w="262" w:type="dxa"/>
          </w:tcPr>
          <w:p w14:paraId="7C4130E5" w14:textId="77777777" w:rsidR="00A96746" w:rsidRPr="00FB4D45" w:rsidRDefault="00A96746" w:rsidP="005D55D1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BFDB88D" w14:textId="7C2C4EC7" w:rsidR="00A96746" w:rsidRPr="00FB4D45" w:rsidRDefault="00202C68" w:rsidP="005D55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148,094</w:t>
            </w:r>
          </w:p>
        </w:tc>
        <w:tc>
          <w:tcPr>
            <w:tcW w:w="262" w:type="dxa"/>
          </w:tcPr>
          <w:p w14:paraId="7F9DE0B2" w14:textId="77777777" w:rsidR="00A96746" w:rsidRPr="00FB4D45" w:rsidRDefault="00A96746" w:rsidP="005D55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6C20705" w14:textId="2F445672" w:rsidR="00A96746" w:rsidRPr="00FB4D45" w:rsidRDefault="00095652" w:rsidP="005D55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20,670</w:t>
            </w:r>
          </w:p>
        </w:tc>
        <w:tc>
          <w:tcPr>
            <w:tcW w:w="270" w:type="dxa"/>
          </w:tcPr>
          <w:p w14:paraId="3C943C7C" w14:textId="77777777" w:rsidR="00A96746" w:rsidRPr="00FB4D45" w:rsidRDefault="00A96746" w:rsidP="005D55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E12994" w14:textId="36774D3C" w:rsidR="00A96746" w:rsidRPr="00FB4D45" w:rsidRDefault="00202C68" w:rsidP="005D55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26,745</w:t>
            </w:r>
          </w:p>
        </w:tc>
        <w:tc>
          <w:tcPr>
            <w:tcW w:w="270" w:type="dxa"/>
          </w:tcPr>
          <w:p w14:paraId="6204E602" w14:textId="77777777" w:rsidR="00A96746" w:rsidRPr="00FB4D45" w:rsidRDefault="00A96746" w:rsidP="005D55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F8D35C" w14:textId="470AA973" w:rsidR="00A96746" w:rsidRPr="00FB4D45" w:rsidRDefault="008559AA" w:rsidP="005D55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232,54</w:t>
            </w:r>
            <w:r w:rsidR="00EF1AF2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4D15B33" w14:textId="77777777" w:rsidR="00A96746" w:rsidRPr="00FB4D45" w:rsidRDefault="00A96746" w:rsidP="005D55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A460DC" w14:textId="19D98A11" w:rsidR="00A96746" w:rsidRPr="00FB4D45" w:rsidRDefault="00202C68" w:rsidP="005D55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174,839</w:t>
            </w:r>
          </w:p>
        </w:tc>
      </w:tr>
      <w:tr w:rsidR="00E94D05" w:rsidRPr="00FB4D45" w14:paraId="69177866" w14:textId="77777777" w:rsidTr="00E94D05">
        <w:trPr>
          <w:cantSplit/>
        </w:trPr>
        <w:tc>
          <w:tcPr>
            <w:tcW w:w="2430" w:type="dxa"/>
            <w:hideMark/>
          </w:tcPr>
          <w:p w14:paraId="0DEA57DF" w14:textId="77777777" w:rsidR="00E94D05" w:rsidRPr="00FB4D45" w:rsidRDefault="00E94D05" w:rsidP="00E94D0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vAlign w:val="bottom"/>
          </w:tcPr>
          <w:p w14:paraId="7239B224" w14:textId="0F3F9210" w:rsidR="00E94D05" w:rsidRPr="00FB4D45" w:rsidRDefault="00666EA9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61,031</w:t>
            </w:r>
          </w:p>
        </w:tc>
        <w:tc>
          <w:tcPr>
            <w:tcW w:w="262" w:type="dxa"/>
          </w:tcPr>
          <w:p w14:paraId="2A740EC2" w14:textId="77777777" w:rsidR="00E94D05" w:rsidRPr="00FB4D45" w:rsidRDefault="00E94D05" w:rsidP="00E94D0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166EFBC" w14:textId="27C1D74F" w:rsidR="00E94D05" w:rsidRPr="00FB4D45" w:rsidRDefault="00202C68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27,257</w:t>
            </w:r>
          </w:p>
        </w:tc>
        <w:tc>
          <w:tcPr>
            <w:tcW w:w="262" w:type="dxa"/>
          </w:tcPr>
          <w:p w14:paraId="2507CF2C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7A39696" w14:textId="6F6117BB" w:rsidR="00E94D05" w:rsidRPr="00FB4D45" w:rsidRDefault="00095652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19,923</w:t>
            </w:r>
          </w:p>
        </w:tc>
        <w:tc>
          <w:tcPr>
            <w:tcW w:w="270" w:type="dxa"/>
          </w:tcPr>
          <w:p w14:paraId="19D4DCE6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2B2652" w14:textId="64B47724" w:rsidR="00E94D05" w:rsidRPr="00FB4D45" w:rsidRDefault="00202C68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14,224</w:t>
            </w:r>
          </w:p>
        </w:tc>
        <w:tc>
          <w:tcPr>
            <w:tcW w:w="270" w:type="dxa"/>
          </w:tcPr>
          <w:p w14:paraId="1069C533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BEEBDA" w14:textId="4436671B" w:rsidR="00E94D05" w:rsidRPr="00FB4D45" w:rsidRDefault="008559AA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80,954</w:t>
            </w:r>
          </w:p>
        </w:tc>
        <w:tc>
          <w:tcPr>
            <w:tcW w:w="270" w:type="dxa"/>
          </w:tcPr>
          <w:p w14:paraId="6B6AD81E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F1F380" w14:textId="2F523A9D" w:rsidR="00E94D05" w:rsidRPr="00FB4D45" w:rsidRDefault="00202C68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41,481</w:t>
            </w:r>
          </w:p>
        </w:tc>
      </w:tr>
      <w:tr w:rsidR="00E94D05" w:rsidRPr="00FB4D45" w14:paraId="0DE81734" w14:textId="77777777" w:rsidTr="00E94D05">
        <w:trPr>
          <w:cantSplit/>
        </w:trPr>
        <w:tc>
          <w:tcPr>
            <w:tcW w:w="2430" w:type="dxa"/>
            <w:hideMark/>
          </w:tcPr>
          <w:p w14:paraId="0B18B783" w14:textId="77777777" w:rsidR="00E94D05" w:rsidRPr="00FB4D45" w:rsidRDefault="00E94D05" w:rsidP="00E94D0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4E3FF" w14:textId="7945D583" w:rsidR="00E94D05" w:rsidRPr="00FB4D45" w:rsidRDefault="00666EA9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8,926</w:t>
            </w:r>
          </w:p>
        </w:tc>
        <w:tc>
          <w:tcPr>
            <w:tcW w:w="262" w:type="dxa"/>
          </w:tcPr>
          <w:p w14:paraId="43EB8B72" w14:textId="77777777" w:rsidR="00E94D05" w:rsidRPr="00FB4D45" w:rsidRDefault="00E94D05" w:rsidP="00E94D0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17E23" w14:textId="0B7C356C" w:rsidR="00E94D05" w:rsidRPr="00FB4D45" w:rsidRDefault="00202C68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5,371</w:t>
            </w:r>
          </w:p>
        </w:tc>
        <w:tc>
          <w:tcPr>
            <w:tcW w:w="262" w:type="dxa"/>
          </w:tcPr>
          <w:p w14:paraId="5760E9DE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F8CBBB" w14:textId="5C41BCA0" w:rsidR="00E94D05" w:rsidRPr="00FB4D45" w:rsidRDefault="00095652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4,302</w:t>
            </w:r>
          </w:p>
        </w:tc>
        <w:tc>
          <w:tcPr>
            <w:tcW w:w="270" w:type="dxa"/>
          </w:tcPr>
          <w:p w14:paraId="52AC95DB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DD2FE" w14:textId="2704C6AB" w:rsidR="00E94D05" w:rsidRPr="00FB4D45" w:rsidRDefault="00202C68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9,858</w:t>
            </w:r>
          </w:p>
        </w:tc>
        <w:tc>
          <w:tcPr>
            <w:tcW w:w="270" w:type="dxa"/>
          </w:tcPr>
          <w:p w14:paraId="41942B59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FBD56" w14:textId="486E7374" w:rsidR="00E94D05" w:rsidRPr="00FB4D45" w:rsidRDefault="008559AA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13,228</w:t>
            </w:r>
          </w:p>
        </w:tc>
        <w:tc>
          <w:tcPr>
            <w:tcW w:w="270" w:type="dxa"/>
          </w:tcPr>
          <w:p w14:paraId="4A1F7B6F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F4072" w14:textId="3C938DDF" w:rsidR="00E94D05" w:rsidRPr="00FB4D45" w:rsidRDefault="00202C68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15,229</w:t>
            </w:r>
          </w:p>
        </w:tc>
      </w:tr>
      <w:tr w:rsidR="00E94D05" w:rsidRPr="00FB4D45" w14:paraId="4D789B69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BCEEBCD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8DD01" w14:textId="09313D0B" w:rsidR="00E94D05" w:rsidRPr="00FB4D45" w:rsidRDefault="002D4422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722,279</w:t>
            </w:r>
          </w:p>
        </w:tc>
        <w:tc>
          <w:tcPr>
            <w:tcW w:w="262" w:type="dxa"/>
          </w:tcPr>
          <w:p w14:paraId="5C835EC8" w14:textId="77777777" w:rsidR="00E94D05" w:rsidRPr="00FB4D45" w:rsidRDefault="00E94D05" w:rsidP="00E94D0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D7FC64" w14:textId="705501C7" w:rsidR="00E94D05" w:rsidRPr="00FB4D45" w:rsidRDefault="00202C68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680,097</w:t>
            </w:r>
          </w:p>
        </w:tc>
        <w:tc>
          <w:tcPr>
            <w:tcW w:w="262" w:type="dxa"/>
          </w:tcPr>
          <w:p w14:paraId="16FA6B16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EAEDE8" w14:textId="3E3529DE" w:rsidR="00E94D05" w:rsidRPr="00FB4D45" w:rsidRDefault="00265CA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305,780</w:t>
            </w:r>
          </w:p>
        </w:tc>
        <w:tc>
          <w:tcPr>
            <w:tcW w:w="270" w:type="dxa"/>
          </w:tcPr>
          <w:p w14:paraId="12B598A1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D0691" w14:textId="6CCE6863" w:rsidR="00E94D05" w:rsidRPr="00FB4D45" w:rsidRDefault="00202C68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296,594</w:t>
            </w:r>
          </w:p>
        </w:tc>
        <w:tc>
          <w:tcPr>
            <w:tcW w:w="270" w:type="dxa"/>
          </w:tcPr>
          <w:p w14:paraId="17E1DDB7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0384AE" w14:textId="12646F8F" w:rsidR="00E94D05" w:rsidRPr="00FB4D45" w:rsidRDefault="00265CA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1,028,059</w:t>
            </w:r>
          </w:p>
        </w:tc>
        <w:tc>
          <w:tcPr>
            <w:tcW w:w="270" w:type="dxa"/>
          </w:tcPr>
          <w:p w14:paraId="5505E0D3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8EE1C8" w14:textId="02BC76E5" w:rsidR="00E94D05" w:rsidRPr="00FB4D45" w:rsidRDefault="00202C68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976,691</w:t>
            </w:r>
          </w:p>
        </w:tc>
      </w:tr>
      <w:tr w:rsidR="00E94D05" w:rsidRPr="00FB4D45" w14:paraId="35577853" w14:textId="77777777" w:rsidTr="00E94D05">
        <w:trPr>
          <w:cantSplit/>
        </w:trPr>
        <w:tc>
          <w:tcPr>
            <w:tcW w:w="2430" w:type="dxa"/>
          </w:tcPr>
          <w:p w14:paraId="26EED83F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EABF35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4FB61152" w14:textId="77777777" w:rsidR="00E94D05" w:rsidRPr="00FB4D45" w:rsidRDefault="00E94D05" w:rsidP="00E94D0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6C3520E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5E2F9FB4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640E9434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E588A9A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C9E526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D68CD46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97FAE7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9814F27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0C65FD6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94D05" w:rsidRPr="00FB4D45" w14:paraId="587013AD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2A72E47E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14B485BA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vAlign w:val="bottom"/>
          </w:tcPr>
          <w:p w14:paraId="6C7ADCC7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0749E93" w14:textId="77777777" w:rsidR="00E94D05" w:rsidRPr="00FB4D45" w:rsidRDefault="00E94D05" w:rsidP="00E94D0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4F456FA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CB98C0A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53E1F98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4EDA65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1D15CF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DA53C1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CBFDBC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D2016B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8D43D5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94D05" w:rsidRPr="00FB4D45" w14:paraId="6169BC21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5EAFB0C2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vAlign w:val="bottom"/>
          </w:tcPr>
          <w:p w14:paraId="151CE54F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095D195" w14:textId="77777777" w:rsidR="00E94D05" w:rsidRPr="00FB4D45" w:rsidRDefault="00E94D05" w:rsidP="00E94D0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E95F859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A656984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F8DB81B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DCC4C4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756EB0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E244DD2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CA631A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48D947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C443CD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B278B" w:rsidRPr="00FB4D45" w14:paraId="24A067BE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06321B9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D45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vAlign w:val="bottom"/>
          </w:tcPr>
          <w:p w14:paraId="6611779E" w14:textId="3E882618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="00280CA1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2,279</w:t>
            </w:r>
          </w:p>
        </w:tc>
        <w:tc>
          <w:tcPr>
            <w:tcW w:w="262" w:type="dxa"/>
          </w:tcPr>
          <w:p w14:paraId="4726D831" w14:textId="77777777" w:rsidR="002B278B" w:rsidRPr="00FB4D45" w:rsidRDefault="002B278B" w:rsidP="002B278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840A9F1" w14:textId="0E9C2C9E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680,097</w:t>
            </w:r>
          </w:p>
        </w:tc>
        <w:tc>
          <w:tcPr>
            <w:tcW w:w="262" w:type="dxa"/>
          </w:tcPr>
          <w:p w14:paraId="23C449BC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C4D7A34" w14:textId="2F220B2B" w:rsidR="002B278B" w:rsidRPr="00FB4D45" w:rsidRDefault="002B278B" w:rsidP="002B278B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55EC9E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decimal" w:pos="5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632711" w14:textId="70B6C6DB" w:rsidR="002B278B" w:rsidRPr="00FB4D45" w:rsidRDefault="002B278B" w:rsidP="002B278B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DE7D76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7FD9E0" w14:textId="4E5AB78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="00280CA1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2,279</w:t>
            </w:r>
          </w:p>
        </w:tc>
        <w:tc>
          <w:tcPr>
            <w:tcW w:w="270" w:type="dxa"/>
          </w:tcPr>
          <w:p w14:paraId="2DD6678E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4F774C" w14:textId="11253BAF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680,097</w:t>
            </w:r>
          </w:p>
        </w:tc>
      </w:tr>
      <w:tr w:rsidR="002B278B" w:rsidRPr="00FB4D45" w14:paraId="2A9B2518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8B8A24A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vAlign w:val="bottom"/>
          </w:tcPr>
          <w:p w14:paraId="1E36C88D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6B890A1" w14:textId="77777777" w:rsidR="002B278B" w:rsidRPr="00FB4D45" w:rsidRDefault="002B278B" w:rsidP="002B278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1914E4C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E75A356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207D909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1DE9FD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A65FD4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B74ED0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5752B6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0CDF17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D7606D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B278B" w:rsidRPr="00FB4D45" w14:paraId="16BAE4F5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CEAC7FD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vAlign w:val="bottom"/>
          </w:tcPr>
          <w:p w14:paraId="7606E636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01BA9364" w14:textId="77777777" w:rsidR="002B278B" w:rsidRPr="00FB4D45" w:rsidRDefault="002B278B" w:rsidP="002B278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DB51AD9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7D3E787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765F7C9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DFE0BE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BDA347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2DB4DB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801C22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C437D2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9E233E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B278B" w:rsidRPr="00FB4D45" w14:paraId="734DF996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AEE3FE8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vAlign w:val="bottom"/>
          </w:tcPr>
          <w:p w14:paraId="411663E6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3034660" w14:textId="77777777" w:rsidR="002B278B" w:rsidRPr="00FB4D45" w:rsidRDefault="002B278B" w:rsidP="002B278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FAF7FDA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AC8CA21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3FF183F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5214EE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F9EBD0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D8866B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A99A73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9716F9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594F8E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B278B" w:rsidRPr="00FB4D45" w14:paraId="7B9A223E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16CEB34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  เครือข่าย</w:t>
            </w:r>
          </w:p>
        </w:tc>
        <w:tc>
          <w:tcPr>
            <w:tcW w:w="990" w:type="dxa"/>
            <w:vAlign w:val="bottom"/>
          </w:tcPr>
          <w:p w14:paraId="1A87D92C" w14:textId="14DF163C" w:rsidR="002B278B" w:rsidRPr="00FB4D45" w:rsidRDefault="002B278B" w:rsidP="002B278B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8A3380F" w14:textId="77777777" w:rsidR="002B278B" w:rsidRPr="00FB4D45" w:rsidRDefault="002B278B" w:rsidP="002B278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8AA97CD" w14:textId="18685AA1" w:rsidR="002B278B" w:rsidRPr="00FB4D45" w:rsidRDefault="002B278B" w:rsidP="002B278B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38E7315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AE1BDC7" w14:textId="435697D4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</w:t>
            </w:r>
            <w:r w:rsidR="009B254E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54736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9B254E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13A4A45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3FFDC7" w14:textId="2EF7BB6B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31,997</w:t>
            </w:r>
          </w:p>
        </w:tc>
        <w:tc>
          <w:tcPr>
            <w:tcW w:w="270" w:type="dxa"/>
          </w:tcPr>
          <w:p w14:paraId="45F7846C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A007DD" w14:textId="3860CED1" w:rsidR="002B278B" w:rsidRPr="00FB4D45" w:rsidRDefault="009B254E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33,3</w:t>
            </w:r>
            <w:r w:rsidR="00CD0B7F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6D5A80F3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11D80C" w14:textId="5C6F63B1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31,997</w:t>
            </w:r>
          </w:p>
        </w:tc>
      </w:tr>
      <w:tr w:rsidR="002B278B" w:rsidRPr="00FB4D45" w14:paraId="1795E0E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3209537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vAlign w:val="bottom"/>
          </w:tcPr>
          <w:p w14:paraId="74094002" w14:textId="77777777" w:rsidR="002B278B" w:rsidRPr="00FB4D45" w:rsidRDefault="002B278B" w:rsidP="002B278B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1E9958C" w14:textId="77777777" w:rsidR="002B278B" w:rsidRPr="00FB4D45" w:rsidRDefault="002B278B" w:rsidP="002B278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91AE96A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8793AE9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DD5C75A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D4D7ED8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07F253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E8030F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CA5D64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6DCAC7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08FB19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B278B" w:rsidRPr="00FB4D45" w14:paraId="7F5A10EB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BE0AF57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37EC3" w14:textId="44A6D5D4" w:rsidR="002B278B" w:rsidRPr="00FB4D45" w:rsidRDefault="00280CA1" w:rsidP="00280CA1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212D6E1" w14:textId="77777777" w:rsidR="002B278B" w:rsidRPr="00FB4D45" w:rsidRDefault="002B278B" w:rsidP="002B278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A5FFC" w14:textId="766992EC" w:rsidR="002B278B" w:rsidRPr="00FB4D45" w:rsidRDefault="002B278B" w:rsidP="002B278B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9D13645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BA1E0" w14:textId="0D408FE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272,</w:t>
            </w:r>
            <w:r w:rsidR="009B254E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554736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B254E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11DD9AD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4B0BF" w14:textId="70DDB516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264,597</w:t>
            </w:r>
          </w:p>
        </w:tc>
        <w:tc>
          <w:tcPr>
            <w:tcW w:w="270" w:type="dxa"/>
          </w:tcPr>
          <w:p w14:paraId="5D6D3C44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DF557" w14:textId="733A35B4" w:rsidR="002B278B" w:rsidRPr="00FB4D45" w:rsidRDefault="009B254E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272,4</w:t>
            </w:r>
            <w:r w:rsidR="00CD0B7F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6A9DA7B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F6C49" w14:textId="38506334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264,597</w:t>
            </w:r>
          </w:p>
        </w:tc>
      </w:tr>
      <w:tr w:rsidR="002B278B" w:rsidRPr="00FB4D45" w14:paraId="0EBA7A5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D4816DC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A1C9C5" w14:textId="69D5DF91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722,279</w:t>
            </w:r>
          </w:p>
        </w:tc>
        <w:tc>
          <w:tcPr>
            <w:tcW w:w="262" w:type="dxa"/>
          </w:tcPr>
          <w:p w14:paraId="06C647DD" w14:textId="77777777" w:rsidR="002B278B" w:rsidRPr="00FB4D45" w:rsidRDefault="002B278B" w:rsidP="002B278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BF8CB9" w14:textId="4B36700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680,097</w:t>
            </w:r>
          </w:p>
        </w:tc>
        <w:tc>
          <w:tcPr>
            <w:tcW w:w="262" w:type="dxa"/>
          </w:tcPr>
          <w:p w14:paraId="7286922F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A31461" w14:textId="3EE774F4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305,780</w:t>
            </w:r>
          </w:p>
        </w:tc>
        <w:tc>
          <w:tcPr>
            <w:tcW w:w="270" w:type="dxa"/>
          </w:tcPr>
          <w:p w14:paraId="1E519818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495CE" w14:textId="0478F632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296,594</w:t>
            </w:r>
          </w:p>
        </w:tc>
        <w:tc>
          <w:tcPr>
            <w:tcW w:w="270" w:type="dxa"/>
          </w:tcPr>
          <w:p w14:paraId="5133C572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2A7670" w14:textId="0E4384BB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1,028,059</w:t>
            </w:r>
          </w:p>
        </w:tc>
        <w:tc>
          <w:tcPr>
            <w:tcW w:w="270" w:type="dxa"/>
          </w:tcPr>
          <w:p w14:paraId="5A0E803A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A0D3B" w14:textId="7EFA9CED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976,691</w:t>
            </w:r>
          </w:p>
        </w:tc>
      </w:tr>
      <w:tr w:rsidR="002B278B" w:rsidRPr="00FB4D45" w14:paraId="3478FC6F" w14:textId="77777777" w:rsidTr="00E94D05">
        <w:trPr>
          <w:cantSplit/>
        </w:trPr>
        <w:tc>
          <w:tcPr>
            <w:tcW w:w="2430" w:type="dxa"/>
            <w:vAlign w:val="bottom"/>
          </w:tcPr>
          <w:p w14:paraId="22F2F581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C1104E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29B7440" w14:textId="77777777" w:rsidR="002B278B" w:rsidRPr="00FB4D45" w:rsidRDefault="002B278B" w:rsidP="002B278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C79504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73AC8527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7D2D0B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935CCD9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00701C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BD99C63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518756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0C1D45E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FD0A18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B278B" w:rsidRPr="00FB4D45" w14:paraId="4758C418" w14:textId="77777777" w:rsidTr="00E94D05">
        <w:trPr>
          <w:cantSplit/>
        </w:trPr>
        <w:tc>
          <w:tcPr>
            <w:tcW w:w="2430" w:type="dxa"/>
            <w:hideMark/>
          </w:tcPr>
          <w:p w14:paraId="2078ED44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5A33135B" w14:textId="77777777" w:rsidR="002B278B" w:rsidRPr="00FB4D45" w:rsidRDefault="002B278B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47A7919" w14:textId="77777777" w:rsidR="002B278B" w:rsidRPr="00FB4D45" w:rsidRDefault="002B278B" w:rsidP="002B278B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984BBA1" w14:textId="77777777" w:rsidR="002B278B" w:rsidRPr="00FB4D45" w:rsidRDefault="002B278B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41ED998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E8E6858" w14:textId="77777777" w:rsidR="002B278B" w:rsidRPr="00FB4D45" w:rsidRDefault="002B278B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45E6CA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B39FBB" w14:textId="77777777" w:rsidR="002B278B" w:rsidRPr="00FB4D45" w:rsidRDefault="002B278B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03CCA8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CF2F76" w14:textId="77777777" w:rsidR="002B278B" w:rsidRPr="00FB4D45" w:rsidRDefault="002B278B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5C80F4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CC0E98" w14:textId="77777777" w:rsidR="002B278B" w:rsidRPr="00FB4D45" w:rsidRDefault="002B278B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B278B" w:rsidRPr="00FB4D45" w14:paraId="43354A89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367B5B2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vAlign w:val="bottom"/>
          </w:tcPr>
          <w:p w14:paraId="2CB23380" w14:textId="0A734B7D" w:rsidR="002B278B" w:rsidRPr="00FB4D45" w:rsidRDefault="003C65CA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="00280CA1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2,279</w:t>
            </w:r>
          </w:p>
        </w:tc>
        <w:tc>
          <w:tcPr>
            <w:tcW w:w="262" w:type="dxa"/>
          </w:tcPr>
          <w:p w14:paraId="4B6E7411" w14:textId="77777777" w:rsidR="002B278B" w:rsidRPr="00FB4D45" w:rsidRDefault="002B278B" w:rsidP="002B278B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7677D5A" w14:textId="0274A5F9" w:rsidR="002B278B" w:rsidRPr="00FB4D45" w:rsidRDefault="002B278B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680,097</w:t>
            </w:r>
          </w:p>
        </w:tc>
        <w:tc>
          <w:tcPr>
            <w:tcW w:w="262" w:type="dxa"/>
          </w:tcPr>
          <w:p w14:paraId="0840C2FC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784F67E" w14:textId="657F3766" w:rsidR="002B278B" w:rsidRPr="00FB4D45" w:rsidRDefault="005C6650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131,980</w:t>
            </w:r>
          </w:p>
        </w:tc>
        <w:tc>
          <w:tcPr>
            <w:tcW w:w="270" w:type="dxa"/>
          </w:tcPr>
          <w:p w14:paraId="02F11B6A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B56A9A" w14:textId="2F89908A" w:rsidR="002B278B" w:rsidRPr="00FB4D45" w:rsidRDefault="002B278B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134,542</w:t>
            </w:r>
          </w:p>
        </w:tc>
        <w:tc>
          <w:tcPr>
            <w:tcW w:w="270" w:type="dxa"/>
          </w:tcPr>
          <w:p w14:paraId="28C77F86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73FF8A" w14:textId="3CF240A7" w:rsidR="002B278B" w:rsidRPr="00FB4D45" w:rsidRDefault="005C6650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280CA1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4,259</w:t>
            </w:r>
          </w:p>
        </w:tc>
        <w:tc>
          <w:tcPr>
            <w:tcW w:w="270" w:type="dxa"/>
          </w:tcPr>
          <w:p w14:paraId="651F0C06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1D398A" w14:textId="6F632489" w:rsidR="002B278B" w:rsidRPr="00FB4D45" w:rsidRDefault="002B278B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814,639</w:t>
            </w:r>
          </w:p>
        </w:tc>
      </w:tr>
      <w:tr w:rsidR="002B278B" w:rsidRPr="00FB4D45" w14:paraId="09F7286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E7936B8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51F97" w14:textId="17F3F34E" w:rsidR="002B278B" w:rsidRPr="00FB4D45" w:rsidRDefault="00280CA1" w:rsidP="00280CA1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009A951" w14:textId="77777777" w:rsidR="002B278B" w:rsidRPr="00FB4D45" w:rsidRDefault="002B278B" w:rsidP="002B278B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14A84" w14:textId="500FE45F" w:rsidR="002B278B" w:rsidRPr="00FB4D45" w:rsidRDefault="002B278B" w:rsidP="002B278B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584655F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31D695" w14:textId="757C3B5C" w:rsidR="002B278B" w:rsidRPr="00FB4D45" w:rsidRDefault="005C6650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173,800</w:t>
            </w:r>
          </w:p>
        </w:tc>
        <w:tc>
          <w:tcPr>
            <w:tcW w:w="270" w:type="dxa"/>
          </w:tcPr>
          <w:p w14:paraId="4A01D710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A45ED9" w14:textId="4B7AD6B3" w:rsidR="002B278B" w:rsidRPr="00FB4D45" w:rsidRDefault="002B278B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162,052</w:t>
            </w:r>
          </w:p>
        </w:tc>
        <w:tc>
          <w:tcPr>
            <w:tcW w:w="270" w:type="dxa"/>
          </w:tcPr>
          <w:p w14:paraId="13D7831A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D2EDF" w14:textId="3DA53312" w:rsidR="002B278B" w:rsidRPr="00FB4D45" w:rsidRDefault="005C6650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280CA1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3,800</w:t>
            </w:r>
          </w:p>
        </w:tc>
        <w:tc>
          <w:tcPr>
            <w:tcW w:w="270" w:type="dxa"/>
          </w:tcPr>
          <w:p w14:paraId="538C0437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A9EB4" w14:textId="497D8019" w:rsidR="002B278B" w:rsidRPr="00FB4D45" w:rsidRDefault="002B278B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162,052</w:t>
            </w:r>
          </w:p>
        </w:tc>
      </w:tr>
      <w:tr w:rsidR="002B278B" w:rsidRPr="00FB4D45" w14:paraId="6FC08947" w14:textId="77777777" w:rsidTr="00E94D05">
        <w:trPr>
          <w:cantSplit/>
        </w:trPr>
        <w:tc>
          <w:tcPr>
            <w:tcW w:w="2430" w:type="dxa"/>
            <w:hideMark/>
          </w:tcPr>
          <w:p w14:paraId="69D49B34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2F9CD" w14:textId="41C0293B" w:rsidR="002B278B" w:rsidRPr="00FB4D45" w:rsidRDefault="002B278B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722,279</w:t>
            </w:r>
          </w:p>
        </w:tc>
        <w:tc>
          <w:tcPr>
            <w:tcW w:w="262" w:type="dxa"/>
          </w:tcPr>
          <w:p w14:paraId="3645F422" w14:textId="77777777" w:rsidR="002B278B" w:rsidRPr="00FB4D45" w:rsidRDefault="002B278B" w:rsidP="002B278B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B37AD8" w14:textId="0CB90315" w:rsidR="002B278B" w:rsidRPr="00FB4D45" w:rsidRDefault="002B278B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680,097</w:t>
            </w:r>
          </w:p>
        </w:tc>
        <w:tc>
          <w:tcPr>
            <w:tcW w:w="262" w:type="dxa"/>
          </w:tcPr>
          <w:p w14:paraId="647C76AD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1AC42" w14:textId="03C0D438" w:rsidR="002B278B" w:rsidRPr="00FB4D45" w:rsidRDefault="002B278B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305,780</w:t>
            </w:r>
          </w:p>
        </w:tc>
        <w:tc>
          <w:tcPr>
            <w:tcW w:w="270" w:type="dxa"/>
          </w:tcPr>
          <w:p w14:paraId="0D9A188D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AC9204" w14:textId="428B5F54" w:rsidR="002B278B" w:rsidRPr="00FB4D45" w:rsidRDefault="002B278B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296,594</w:t>
            </w:r>
          </w:p>
        </w:tc>
        <w:tc>
          <w:tcPr>
            <w:tcW w:w="270" w:type="dxa"/>
          </w:tcPr>
          <w:p w14:paraId="566A9784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438ABA" w14:textId="7E9EE4F0" w:rsidR="002B278B" w:rsidRPr="00FB4D45" w:rsidRDefault="002B278B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1,028,059</w:t>
            </w:r>
          </w:p>
        </w:tc>
        <w:tc>
          <w:tcPr>
            <w:tcW w:w="270" w:type="dxa"/>
          </w:tcPr>
          <w:p w14:paraId="042DF15E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9156EC" w14:textId="6EA8214F" w:rsidR="002B278B" w:rsidRPr="00FB4D45" w:rsidRDefault="002B278B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976,691</w:t>
            </w:r>
          </w:p>
        </w:tc>
      </w:tr>
      <w:tr w:rsidR="002B278B" w:rsidRPr="00FB4D45" w14:paraId="16D45A8F" w14:textId="77777777" w:rsidTr="00E94D05">
        <w:trPr>
          <w:cantSplit/>
        </w:trPr>
        <w:tc>
          <w:tcPr>
            <w:tcW w:w="2430" w:type="dxa"/>
          </w:tcPr>
          <w:p w14:paraId="485F5836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C7ED5B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6CE97873" w14:textId="77777777" w:rsidR="002B278B" w:rsidRPr="00FB4D45" w:rsidRDefault="002B278B" w:rsidP="002B278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EBD0D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57677D81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469947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773035A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543CE7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4B1665F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B13F67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DA13AF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31DC11" w14:textId="77777777" w:rsidR="002B278B" w:rsidRPr="00FB4D45" w:rsidRDefault="002B278B" w:rsidP="002B27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B278B" w:rsidRPr="00FB4D45" w14:paraId="3D0BF4CF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BA2E661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FB4D4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6D0D8C" w14:textId="34290407" w:rsidR="002B278B" w:rsidRPr="00FB4D45" w:rsidRDefault="00F13246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91,783</w:t>
            </w:r>
          </w:p>
        </w:tc>
        <w:tc>
          <w:tcPr>
            <w:tcW w:w="262" w:type="dxa"/>
          </w:tcPr>
          <w:p w14:paraId="69ADACDE" w14:textId="77777777" w:rsidR="002B278B" w:rsidRPr="00FB4D45" w:rsidRDefault="002B278B" w:rsidP="002B278B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6CDA7E6" w14:textId="30B7FCB2" w:rsidR="002B278B" w:rsidRPr="00FB4D45" w:rsidRDefault="002B278B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77,283</w:t>
            </w:r>
          </w:p>
        </w:tc>
        <w:tc>
          <w:tcPr>
            <w:tcW w:w="262" w:type="dxa"/>
          </w:tcPr>
          <w:p w14:paraId="5AAF07EE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D02C73" w14:textId="7E4C6498" w:rsidR="002B278B" w:rsidRPr="00FB4D45" w:rsidRDefault="00F13246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118,558</w:t>
            </w:r>
          </w:p>
        </w:tc>
        <w:tc>
          <w:tcPr>
            <w:tcW w:w="270" w:type="dxa"/>
          </w:tcPr>
          <w:p w14:paraId="5845FC56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EE50CD" w14:textId="77D4EC3C" w:rsidR="002B278B" w:rsidRPr="00FB4D45" w:rsidRDefault="002B278B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119,149</w:t>
            </w:r>
          </w:p>
        </w:tc>
        <w:tc>
          <w:tcPr>
            <w:tcW w:w="270" w:type="dxa"/>
          </w:tcPr>
          <w:p w14:paraId="449E8EFB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E00A1B" w14:textId="360B92A6" w:rsidR="002B278B" w:rsidRPr="00FB4D45" w:rsidRDefault="002B278B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210,341</w:t>
            </w:r>
          </w:p>
        </w:tc>
        <w:tc>
          <w:tcPr>
            <w:tcW w:w="270" w:type="dxa"/>
          </w:tcPr>
          <w:p w14:paraId="5AF055E5" w14:textId="77777777" w:rsidR="002B278B" w:rsidRPr="00FB4D45" w:rsidRDefault="002B278B" w:rsidP="002B27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1C12D9" w14:textId="4312D8EC" w:rsidR="002B278B" w:rsidRPr="00FB4D45" w:rsidRDefault="002B278B" w:rsidP="002B278B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196,432</w:t>
            </w:r>
          </w:p>
        </w:tc>
      </w:tr>
    </w:tbl>
    <w:p w14:paraId="3FCD730E" w14:textId="486F715D" w:rsidR="00BC135D" w:rsidRPr="00FB4D45" w:rsidRDefault="00BC135D" w:rsidP="00EC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sectPr w:rsidR="00BC135D" w:rsidRPr="00FB4D45" w:rsidSect="0007347D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E94D05" w:rsidRPr="00FB4D45" w14:paraId="5AF1C424" w14:textId="77777777" w:rsidTr="00E94D05">
        <w:trPr>
          <w:trHeight w:val="80"/>
          <w:tblHeader/>
        </w:trPr>
        <w:tc>
          <w:tcPr>
            <w:tcW w:w="2430" w:type="dxa"/>
          </w:tcPr>
          <w:p w14:paraId="759B2A7B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5CB9B215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94D05" w:rsidRPr="00FB4D45" w14:paraId="38E1549E" w14:textId="77777777" w:rsidTr="00E94D05">
        <w:trPr>
          <w:trHeight w:val="80"/>
          <w:tblHeader/>
        </w:trPr>
        <w:tc>
          <w:tcPr>
            <w:tcW w:w="2430" w:type="dxa"/>
          </w:tcPr>
          <w:p w14:paraId="07FE843B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4A23752B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380" w:lineRule="exact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vAlign w:val="bottom"/>
          </w:tcPr>
          <w:p w14:paraId="4D52D321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7D7A7107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5D4F03CA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B514C1A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FB4D45"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E94D05" w:rsidRPr="00FB4D45" w14:paraId="4BCEE1AF" w14:textId="77777777" w:rsidTr="00E94D05">
        <w:trPr>
          <w:tblHeader/>
        </w:trPr>
        <w:tc>
          <w:tcPr>
            <w:tcW w:w="2430" w:type="dxa"/>
            <w:hideMark/>
          </w:tcPr>
          <w:p w14:paraId="3777FCB4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สำหรับงวดหกเดือนสิ้นสุด </w:t>
            </w:r>
          </w:p>
        </w:tc>
        <w:tc>
          <w:tcPr>
            <w:tcW w:w="990" w:type="dxa"/>
          </w:tcPr>
          <w:p w14:paraId="11264DED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058829FC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3BF5474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6E17D0E9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22B674A1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A5133D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3DFE153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42902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C36154E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DC3A9D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8C15462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E94D05" w:rsidRPr="00FB4D45" w14:paraId="26F5B06C" w14:textId="77777777" w:rsidTr="00E94D05">
        <w:trPr>
          <w:tblHeader/>
        </w:trPr>
        <w:tc>
          <w:tcPr>
            <w:tcW w:w="2430" w:type="dxa"/>
            <w:hideMark/>
          </w:tcPr>
          <w:p w14:paraId="5AB4C53F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FB4D4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FB4D4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FB4D4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90" w:type="dxa"/>
            <w:hideMark/>
          </w:tcPr>
          <w:p w14:paraId="63FFF773" w14:textId="4FA619CF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FB4D45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62" w:type="dxa"/>
          </w:tcPr>
          <w:p w14:paraId="6DC4D064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27B6F76" w14:textId="4DE895F3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FB4D45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</w:tcPr>
          <w:p w14:paraId="446FC155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0E58ADF4" w14:textId="5BB23EC8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FB4D45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B161578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942A6C4" w14:textId="2E1CCB9A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FB4D45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D045E95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BAD4882" w14:textId="36E937D0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FB4D45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1C3568D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DDC4953" w14:textId="57DCB216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Cs/>
                <w:sz w:val="28"/>
                <w:szCs w:val="28"/>
              </w:rPr>
              <w:t>256</w:t>
            </w:r>
            <w:r w:rsidRPr="00FB4D45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</w:tr>
      <w:tr w:rsidR="00E94D05" w:rsidRPr="00FB4D45" w14:paraId="646AE3D5" w14:textId="77777777" w:rsidTr="00E94D05">
        <w:trPr>
          <w:tblHeader/>
        </w:trPr>
        <w:tc>
          <w:tcPr>
            <w:tcW w:w="2430" w:type="dxa"/>
          </w:tcPr>
          <w:p w14:paraId="3A7DECB6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0BEED4EB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94D05" w:rsidRPr="00FB4D45" w14:paraId="589D6B5E" w14:textId="77777777" w:rsidTr="00E94D05">
        <w:tc>
          <w:tcPr>
            <w:tcW w:w="2430" w:type="dxa"/>
            <w:hideMark/>
          </w:tcPr>
          <w:p w14:paraId="73B33F83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3E987C53" w14:textId="77777777" w:rsidR="00E94D05" w:rsidRPr="00FB4D45" w:rsidRDefault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AE6602E" w14:textId="77777777" w:rsidR="00E94D05" w:rsidRPr="00FB4D45" w:rsidRDefault="00E94D05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304B15B" w14:textId="77777777" w:rsidR="00E94D05" w:rsidRPr="00FB4D45" w:rsidRDefault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614D896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8C5B4F4" w14:textId="77777777" w:rsidR="00E94D05" w:rsidRPr="00FB4D45" w:rsidRDefault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BBD2E7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96AEBA" w14:textId="77777777" w:rsidR="00E94D05" w:rsidRPr="00FB4D45" w:rsidRDefault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B9E1FF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1FD7F8" w14:textId="77777777" w:rsidR="00E94D05" w:rsidRPr="00FB4D45" w:rsidRDefault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AD00E2" w14:textId="77777777" w:rsidR="00E94D05" w:rsidRPr="00FB4D45" w:rsidRDefault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07DC5B" w14:textId="77777777" w:rsidR="00E94D05" w:rsidRPr="00FB4D45" w:rsidRDefault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94D05" w:rsidRPr="00FB4D45" w14:paraId="75BE0BAE" w14:textId="77777777" w:rsidTr="00E94D05">
        <w:tc>
          <w:tcPr>
            <w:tcW w:w="2430" w:type="dxa"/>
            <w:vAlign w:val="bottom"/>
            <w:hideMark/>
          </w:tcPr>
          <w:p w14:paraId="2A2CECF6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8B5DDB" w14:textId="407801BC" w:rsidR="00E94D05" w:rsidRPr="00FB4D45" w:rsidRDefault="002D4422" w:rsidP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405,878</w:t>
            </w:r>
          </w:p>
        </w:tc>
        <w:tc>
          <w:tcPr>
            <w:tcW w:w="262" w:type="dxa"/>
          </w:tcPr>
          <w:p w14:paraId="359C4EC9" w14:textId="77777777" w:rsidR="00E94D05" w:rsidRPr="00FB4D45" w:rsidRDefault="00E94D05" w:rsidP="00E94D05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873FA6" w14:textId="14CD6058" w:rsidR="00E94D05" w:rsidRPr="00FB4D45" w:rsidRDefault="00E94D05" w:rsidP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451,581</w:t>
            </w:r>
          </w:p>
        </w:tc>
        <w:tc>
          <w:tcPr>
            <w:tcW w:w="262" w:type="dxa"/>
          </w:tcPr>
          <w:p w14:paraId="07A199DA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97EBCD" w14:textId="2BF25AE4" w:rsidR="00E94D05" w:rsidRPr="00FB4D45" w:rsidRDefault="002D4422" w:rsidP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92,441</w:t>
            </w:r>
          </w:p>
        </w:tc>
        <w:tc>
          <w:tcPr>
            <w:tcW w:w="270" w:type="dxa"/>
          </w:tcPr>
          <w:p w14:paraId="283E0CBD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7B6C66" w14:textId="1EBF6A20" w:rsidR="00E94D05" w:rsidRPr="00FB4D45" w:rsidRDefault="00E94D05" w:rsidP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90,423</w:t>
            </w:r>
          </w:p>
        </w:tc>
        <w:tc>
          <w:tcPr>
            <w:tcW w:w="270" w:type="dxa"/>
          </w:tcPr>
          <w:p w14:paraId="6CFA78AB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F41C73" w14:textId="2C03438D" w:rsidR="00E94D05" w:rsidRPr="00FB4D45" w:rsidRDefault="002D4422" w:rsidP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498,319</w:t>
            </w:r>
          </w:p>
        </w:tc>
        <w:tc>
          <w:tcPr>
            <w:tcW w:w="270" w:type="dxa"/>
          </w:tcPr>
          <w:p w14:paraId="32F44A02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C80D96" w14:textId="1F918D3B" w:rsidR="00E94D05" w:rsidRPr="00FB4D45" w:rsidRDefault="00E94D05" w:rsidP="00E94D0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542,004</w:t>
            </w:r>
          </w:p>
        </w:tc>
      </w:tr>
      <w:tr w:rsidR="00E94D05" w:rsidRPr="00FB4D45" w14:paraId="4AF2597C" w14:textId="77777777" w:rsidTr="00E94D05">
        <w:tc>
          <w:tcPr>
            <w:tcW w:w="2430" w:type="dxa"/>
            <w:vAlign w:val="bottom"/>
          </w:tcPr>
          <w:p w14:paraId="16D30A66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42AC05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DCE01CD" w14:textId="77777777" w:rsidR="00E94D05" w:rsidRPr="00FB4D45" w:rsidRDefault="00E94D05" w:rsidP="00E94D0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327E1F9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5C14F8C1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2B97E226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CCBA411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621F55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E58BCCB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4FAB6F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470AC8C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984DEE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94D05" w:rsidRPr="00FB4D45" w14:paraId="48744B24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4E5FC276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4AB41B0F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A7EE164" w14:textId="77777777" w:rsidR="00E94D05" w:rsidRPr="00FB4D45" w:rsidRDefault="00E94D05" w:rsidP="00E94D0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099BC73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4DF832F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DB88236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A6806D1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DA586B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7EC834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D349BC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C078C7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E64F13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94D05" w:rsidRPr="00FB4D45" w14:paraId="0E0079C0" w14:textId="77777777" w:rsidTr="00E94D05">
        <w:tc>
          <w:tcPr>
            <w:tcW w:w="2430" w:type="dxa"/>
            <w:hideMark/>
          </w:tcPr>
          <w:p w14:paraId="3073899B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5B72DDDE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60B67054" w14:textId="77777777" w:rsidR="00E94D05" w:rsidRPr="00FB4D45" w:rsidRDefault="00E94D05" w:rsidP="00E94D0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20028D2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B2AE61D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7CAE0F7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255C70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58266E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9C7199C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2E52BB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28C0B3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757B1B" w14:textId="77777777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94D05" w:rsidRPr="00FB4D45" w14:paraId="7443952C" w14:textId="77777777" w:rsidTr="00E94D05">
        <w:tc>
          <w:tcPr>
            <w:tcW w:w="2430" w:type="dxa"/>
            <w:hideMark/>
          </w:tcPr>
          <w:p w14:paraId="434B8468" w14:textId="77777777" w:rsidR="00E94D05" w:rsidRPr="00FB4D45" w:rsidRDefault="00E94D05" w:rsidP="00E94D0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43235276" w14:textId="4D8CF43C" w:rsidR="00E94D05" w:rsidRPr="00FB4D45" w:rsidRDefault="002768E1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391,5</w:t>
            </w:r>
            <w:r w:rsidR="009679F2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262" w:type="dxa"/>
          </w:tcPr>
          <w:p w14:paraId="3D1F5A0D" w14:textId="77777777" w:rsidR="00E94D05" w:rsidRPr="00FB4D45" w:rsidRDefault="00E94D05" w:rsidP="00E94D0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6CE6EC0" w14:textId="25F5BD01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445,730</w:t>
            </w:r>
          </w:p>
        </w:tc>
        <w:tc>
          <w:tcPr>
            <w:tcW w:w="262" w:type="dxa"/>
          </w:tcPr>
          <w:p w14:paraId="687BA745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ACCF514" w14:textId="4982915C" w:rsidR="00E94D05" w:rsidRPr="00FB4D45" w:rsidRDefault="001177FA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91,653</w:t>
            </w:r>
          </w:p>
        </w:tc>
        <w:tc>
          <w:tcPr>
            <w:tcW w:w="270" w:type="dxa"/>
          </w:tcPr>
          <w:p w14:paraId="53E2F980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8A7971" w14:textId="30571F00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89,860</w:t>
            </w:r>
          </w:p>
        </w:tc>
        <w:tc>
          <w:tcPr>
            <w:tcW w:w="270" w:type="dxa"/>
          </w:tcPr>
          <w:p w14:paraId="6C61CB00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B5AEDD" w14:textId="7531DB16" w:rsidR="00E94D05" w:rsidRPr="00FB4D45" w:rsidRDefault="001177FA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483,23</w:t>
            </w:r>
            <w:r w:rsidR="00211EB9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B025BD5" w14:textId="77777777" w:rsidR="00E94D05" w:rsidRPr="00FB4D45" w:rsidRDefault="00E94D05" w:rsidP="00E94D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89C47C" w14:textId="2DE3E4BB" w:rsidR="00E94D05" w:rsidRPr="00FB4D45" w:rsidRDefault="00E94D05" w:rsidP="00E94D0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535,590</w:t>
            </w:r>
          </w:p>
        </w:tc>
      </w:tr>
      <w:tr w:rsidR="00182A26" w:rsidRPr="00FB4D45" w14:paraId="4D1F3282" w14:textId="77777777" w:rsidTr="00E94D05">
        <w:tc>
          <w:tcPr>
            <w:tcW w:w="2430" w:type="dxa"/>
          </w:tcPr>
          <w:p w14:paraId="406EBF9D" w14:textId="0C92B291" w:rsidR="00182A26" w:rsidRPr="00FB4D45" w:rsidRDefault="00182A26" w:rsidP="00182A2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vAlign w:val="bottom"/>
          </w:tcPr>
          <w:p w14:paraId="73B9D388" w14:textId="44DFEEAE" w:rsidR="00182A26" w:rsidRPr="00FB4D45" w:rsidRDefault="002768E1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6,870</w:t>
            </w:r>
          </w:p>
        </w:tc>
        <w:tc>
          <w:tcPr>
            <w:tcW w:w="262" w:type="dxa"/>
          </w:tcPr>
          <w:p w14:paraId="3AF4FF05" w14:textId="77777777" w:rsidR="00182A26" w:rsidRPr="00FB4D45" w:rsidRDefault="00182A26" w:rsidP="00182A2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3E82AF8" w14:textId="72D91095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4,981</w:t>
            </w:r>
          </w:p>
        </w:tc>
        <w:tc>
          <w:tcPr>
            <w:tcW w:w="262" w:type="dxa"/>
          </w:tcPr>
          <w:p w14:paraId="5CC56939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C629696" w14:textId="7D6D1796" w:rsidR="00182A26" w:rsidRPr="00FB4D45" w:rsidRDefault="001177FA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764</w:t>
            </w:r>
          </w:p>
        </w:tc>
        <w:tc>
          <w:tcPr>
            <w:tcW w:w="270" w:type="dxa"/>
          </w:tcPr>
          <w:p w14:paraId="0D37BB08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0EE0C6" w14:textId="0C5E0EE8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553</w:t>
            </w:r>
          </w:p>
        </w:tc>
        <w:tc>
          <w:tcPr>
            <w:tcW w:w="270" w:type="dxa"/>
          </w:tcPr>
          <w:p w14:paraId="0BD1CE9F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F05034" w14:textId="5A806C92" w:rsidR="00182A26" w:rsidRPr="00FB4D45" w:rsidRDefault="001177FA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</w:t>
            </w:r>
            <w:r w:rsidR="00BE7ADD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40419556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0AD1CB" w14:textId="0F6E879E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5,534</w:t>
            </w:r>
          </w:p>
        </w:tc>
      </w:tr>
      <w:tr w:rsidR="00182A26" w:rsidRPr="00FB4D45" w14:paraId="2B623732" w14:textId="77777777" w:rsidTr="00E94D05">
        <w:tc>
          <w:tcPr>
            <w:tcW w:w="2430" w:type="dxa"/>
            <w:hideMark/>
          </w:tcPr>
          <w:p w14:paraId="5FBEA7CD" w14:textId="77777777" w:rsidR="00182A26" w:rsidRPr="00FB4D45" w:rsidRDefault="00182A26" w:rsidP="00182A2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vAlign w:val="bottom"/>
          </w:tcPr>
          <w:p w14:paraId="30385630" w14:textId="22D8A441" w:rsidR="00182A26" w:rsidRPr="00FB4D45" w:rsidRDefault="002768E1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7,42</w:t>
            </w:r>
            <w:r w:rsidR="00211EB9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62" w:type="dxa"/>
          </w:tcPr>
          <w:p w14:paraId="7C4F4CCB" w14:textId="77777777" w:rsidR="00182A26" w:rsidRPr="00FB4D45" w:rsidRDefault="00182A26" w:rsidP="00182A2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09421464" w14:textId="5F608935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870</w:t>
            </w:r>
          </w:p>
        </w:tc>
        <w:tc>
          <w:tcPr>
            <w:tcW w:w="262" w:type="dxa"/>
          </w:tcPr>
          <w:p w14:paraId="4714F18E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983BB64" w14:textId="6A94CAB7" w:rsidR="00182A26" w:rsidRPr="00FB4D45" w:rsidRDefault="001177FA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1DB8A6E6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E7888A" w14:textId="194D0085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006DFED0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D51B86" w14:textId="125867B5" w:rsidR="00182A26" w:rsidRPr="00FB4D45" w:rsidRDefault="001177FA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7,45</w:t>
            </w:r>
            <w:r w:rsidR="00211EB9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88DB2BC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0E871D" w14:textId="1ACA9AAD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880</w:t>
            </w:r>
          </w:p>
        </w:tc>
      </w:tr>
      <w:tr w:rsidR="00182A26" w:rsidRPr="00FB4D45" w14:paraId="2AD38E06" w14:textId="77777777" w:rsidTr="00E94D05">
        <w:tc>
          <w:tcPr>
            <w:tcW w:w="2430" w:type="dxa"/>
            <w:vAlign w:val="bottom"/>
            <w:hideMark/>
          </w:tcPr>
          <w:p w14:paraId="491B4007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743465" w14:textId="507AF869" w:rsidR="00182A26" w:rsidRPr="00FB4D45" w:rsidRDefault="00A37448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405,878</w:t>
            </w:r>
          </w:p>
        </w:tc>
        <w:tc>
          <w:tcPr>
            <w:tcW w:w="262" w:type="dxa"/>
          </w:tcPr>
          <w:p w14:paraId="460AD717" w14:textId="77777777" w:rsidR="00182A26" w:rsidRPr="00FB4D45" w:rsidRDefault="00182A26" w:rsidP="00182A2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A6360" w14:textId="67FE2B63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451,581</w:t>
            </w:r>
          </w:p>
        </w:tc>
        <w:tc>
          <w:tcPr>
            <w:tcW w:w="262" w:type="dxa"/>
          </w:tcPr>
          <w:p w14:paraId="42F3216F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5664B6" w14:textId="320AB4C1" w:rsidR="00182A26" w:rsidRPr="00FB4D45" w:rsidRDefault="00A37448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92,441</w:t>
            </w:r>
          </w:p>
        </w:tc>
        <w:tc>
          <w:tcPr>
            <w:tcW w:w="270" w:type="dxa"/>
          </w:tcPr>
          <w:p w14:paraId="0162553D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6CC4B3" w14:textId="051B9204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90,423</w:t>
            </w:r>
          </w:p>
        </w:tc>
        <w:tc>
          <w:tcPr>
            <w:tcW w:w="270" w:type="dxa"/>
          </w:tcPr>
          <w:p w14:paraId="4BC2E211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77FC2" w14:textId="1021569E" w:rsidR="00182A26" w:rsidRPr="00FB4D45" w:rsidRDefault="00A37448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498,319</w:t>
            </w:r>
          </w:p>
        </w:tc>
        <w:tc>
          <w:tcPr>
            <w:tcW w:w="270" w:type="dxa"/>
          </w:tcPr>
          <w:p w14:paraId="339CDB8B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9F2177" w14:textId="364A4FF7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542,004</w:t>
            </w:r>
          </w:p>
        </w:tc>
      </w:tr>
      <w:tr w:rsidR="00182A26" w:rsidRPr="00FB4D45" w14:paraId="25ECEFB6" w14:textId="77777777" w:rsidTr="00E94D05">
        <w:tc>
          <w:tcPr>
            <w:tcW w:w="2430" w:type="dxa"/>
            <w:vAlign w:val="bottom"/>
          </w:tcPr>
          <w:p w14:paraId="10FC5413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B3212DA" w14:textId="77777777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0B0A06A5" w14:textId="77777777" w:rsidR="00182A26" w:rsidRPr="00FB4D45" w:rsidRDefault="00182A26" w:rsidP="00182A2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AADAC6E" w14:textId="77777777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13BCAC30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48267811" w14:textId="77777777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6D8FAB9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1736D1" w14:textId="77777777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9EBED4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0B88C1" w14:textId="77777777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48A47BB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EE8EE6" w14:textId="77777777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82A26" w:rsidRPr="00FB4D45" w14:paraId="19CEAF08" w14:textId="77777777" w:rsidTr="00E94D05">
        <w:tc>
          <w:tcPr>
            <w:tcW w:w="2430" w:type="dxa"/>
            <w:vAlign w:val="bottom"/>
            <w:hideMark/>
          </w:tcPr>
          <w:p w14:paraId="0DB4F103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718EB609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vAlign w:val="bottom"/>
          </w:tcPr>
          <w:p w14:paraId="0AEA6F15" w14:textId="77777777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EB43D30" w14:textId="77777777" w:rsidR="00182A26" w:rsidRPr="00FB4D45" w:rsidRDefault="00182A26" w:rsidP="00182A2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39C3BFF" w14:textId="77777777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BB66C25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05F9E5D" w14:textId="77777777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4AFDDF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FA34AC" w14:textId="77777777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C3787C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F20A41" w14:textId="77777777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805E52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AF2942" w14:textId="77777777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82A26" w:rsidRPr="00FB4D45" w14:paraId="222BA58C" w14:textId="77777777" w:rsidTr="00E94D05">
        <w:tc>
          <w:tcPr>
            <w:tcW w:w="2430" w:type="dxa"/>
            <w:vAlign w:val="bottom"/>
            <w:hideMark/>
          </w:tcPr>
          <w:p w14:paraId="291D8885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vAlign w:val="bottom"/>
          </w:tcPr>
          <w:p w14:paraId="6D0B1C26" w14:textId="77777777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E43C2BB" w14:textId="77777777" w:rsidR="00182A26" w:rsidRPr="00FB4D45" w:rsidRDefault="00182A26" w:rsidP="00182A2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892738C" w14:textId="77777777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567A61D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45C81BA" w14:textId="77777777" w:rsidR="00182A26" w:rsidRPr="00FB4D45" w:rsidRDefault="00182A26" w:rsidP="00182A26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E97237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CFAA47" w14:textId="77777777" w:rsidR="00182A26" w:rsidRPr="00FB4D45" w:rsidRDefault="00182A26" w:rsidP="00182A26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C46133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D1C1AA" w14:textId="77777777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FF4BF4" w14:textId="77777777" w:rsidR="00182A26" w:rsidRPr="00FB4D45" w:rsidRDefault="00182A26" w:rsidP="00182A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11CE7F" w14:textId="77777777" w:rsidR="00182A26" w:rsidRPr="00FB4D45" w:rsidRDefault="00182A26" w:rsidP="00182A2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177FA" w:rsidRPr="00FB4D45" w14:paraId="49E9D5FE" w14:textId="77777777" w:rsidTr="00E94D05">
        <w:tc>
          <w:tcPr>
            <w:tcW w:w="2430" w:type="dxa"/>
            <w:vAlign w:val="bottom"/>
            <w:hideMark/>
          </w:tcPr>
          <w:p w14:paraId="7F7AA34E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D45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vAlign w:val="bottom"/>
          </w:tcPr>
          <w:p w14:paraId="1ED7D110" w14:textId="5BDB7874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405,878</w:t>
            </w:r>
          </w:p>
        </w:tc>
        <w:tc>
          <w:tcPr>
            <w:tcW w:w="262" w:type="dxa"/>
          </w:tcPr>
          <w:p w14:paraId="587C11AD" w14:textId="77777777" w:rsidR="001177FA" w:rsidRPr="00FB4D45" w:rsidRDefault="001177FA" w:rsidP="001177F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2ABF02E6" w14:textId="1CD36309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451,581</w:t>
            </w:r>
          </w:p>
        </w:tc>
        <w:tc>
          <w:tcPr>
            <w:tcW w:w="262" w:type="dxa"/>
          </w:tcPr>
          <w:p w14:paraId="7CDEFE5A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1D0C9DE" w14:textId="09EA94E1" w:rsidR="001177FA" w:rsidRPr="00FB4D45" w:rsidRDefault="001177FA" w:rsidP="001177FA">
            <w:pPr>
              <w:pStyle w:val="acctfourfigures"/>
              <w:tabs>
                <w:tab w:val="decimal" w:pos="5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DD1734" w14:textId="77777777" w:rsidR="001177FA" w:rsidRPr="00FB4D45" w:rsidRDefault="001177FA" w:rsidP="001177FA">
            <w:pPr>
              <w:pStyle w:val="acctfourfigures"/>
              <w:tabs>
                <w:tab w:val="decimal" w:pos="5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9CFD94A" w14:textId="0DBD5728" w:rsidR="001177FA" w:rsidRPr="00FB4D45" w:rsidRDefault="001177FA" w:rsidP="001177FA">
            <w:pPr>
              <w:pStyle w:val="acctfourfigures"/>
              <w:tabs>
                <w:tab w:val="decimal" w:pos="5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CFDCF3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5C33C9" w14:textId="033ACEF3" w:rsidR="001177FA" w:rsidRPr="00FB4D45" w:rsidRDefault="00176FC5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405,878</w:t>
            </w:r>
          </w:p>
        </w:tc>
        <w:tc>
          <w:tcPr>
            <w:tcW w:w="270" w:type="dxa"/>
          </w:tcPr>
          <w:p w14:paraId="563B9A3B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98BF25" w14:textId="5BEA7A8A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451,581</w:t>
            </w:r>
          </w:p>
        </w:tc>
      </w:tr>
      <w:tr w:rsidR="001177FA" w:rsidRPr="00FB4D45" w14:paraId="08CBA359" w14:textId="77777777" w:rsidTr="00E94D05">
        <w:tc>
          <w:tcPr>
            <w:tcW w:w="2430" w:type="dxa"/>
            <w:vAlign w:val="bottom"/>
            <w:hideMark/>
          </w:tcPr>
          <w:p w14:paraId="2AC34C2A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vAlign w:val="bottom"/>
          </w:tcPr>
          <w:p w14:paraId="214DA766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B1BBA1D" w14:textId="77777777" w:rsidR="001177FA" w:rsidRPr="00FB4D45" w:rsidRDefault="001177FA" w:rsidP="001177F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1BFBE02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23E9138B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F9F738B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20703D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7EBEB5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670AD6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176890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135EB0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2461E0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177FA" w:rsidRPr="00FB4D45" w14:paraId="00CF3154" w14:textId="77777777" w:rsidTr="00E94D05">
        <w:tc>
          <w:tcPr>
            <w:tcW w:w="2430" w:type="dxa"/>
            <w:vAlign w:val="bottom"/>
            <w:hideMark/>
          </w:tcPr>
          <w:p w14:paraId="07464010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14582A" w14:textId="2DBC1067" w:rsidR="001177FA" w:rsidRPr="00FB4D45" w:rsidRDefault="001177FA" w:rsidP="001177FA">
            <w:pPr>
              <w:pStyle w:val="acctfourfigures"/>
              <w:tabs>
                <w:tab w:val="decimal" w:pos="5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0871F80" w14:textId="77777777" w:rsidR="001177FA" w:rsidRPr="00FB4D45" w:rsidRDefault="001177FA" w:rsidP="001177F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0159D" w14:textId="748B2396" w:rsidR="001177FA" w:rsidRPr="00FB4D45" w:rsidRDefault="001177FA" w:rsidP="001177FA">
            <w:pPr>
              <w:pStyle w:val="acctfourfigures"/>
              <w:tabs>
                <w:tab w:val="decimal" w:pos="5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BDA1700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1670A" w14:textId="733BD61C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92,441</w:t>
            </w:r>
          </w:p>
        </w:tc>
        <w:tc>
          <w:tcPr>
            <w:tcW w:w="270" w:type="dxa"/>
          </w:tcPr>
          <w:p w14:paraId="48CAD734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EC760" w14:textId="33C559BF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90,423</w:t>
            </w:r>
          </w:p>
        </w:tc>
        <w:tc>
          <w:tcPr>
            <w:tcW w:w="270" w:type="dxa"/>
          </w:tcPr>
          <w:p w14:paraId="54236D6A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29568B" w14:textId="6DEEA237" w:rsidR="001177FA" w:rsidRPr="00FB4D45" w:rsidRDefault="00176FC5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92,441</w:t>
            </w:r>
          </w:p>
        </w:tc>
        <w:tc>
          <w:tcPr>
            <w:tcW w:w="270" w:type="dxa"/>
          </w:tcPr>
          <w:p w14:paraId="42EA06EF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18E328" w14:textId="4D6BE8BB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90,423</w:t>
            </w:r>
          </w:p>
        </w:tc>
      </w:tr>
      <w:tr w:rsidR="001177FA" w:rsidRPr="00FB4D45" w14:paraId="329F432B" w14:textId="77777777" w:rsidTr="00E94D05">
        <w:tc>
          <w:tcPr>
            <w:tcW w:w="2430" w:type="dxa"/>
            <w:vAlign w:val="bottom"/>
            <w:hideMark/>
          </w:tcPr>
          <w:p w14:paraId="27A4150C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C8234F" w14:textId="50D522BE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405,878</w:t>
            </w:r>
          </w:p>
        </w:tc>
        <w:tc>
          <w:tcPr>
            <w:tcW w:w="262" w:type="dxa"/>
          </w:tcPr>
          <w:p w14:paraId="04FF6AA7" w14:textId="77777777" w:rsidR="001177FA" w:rsidRPr="00FB4D45" w:rsidRDefault="001177FA" w:rsidP="001177F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AB3579" w14:textId="18E13119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451,581</w:t>
            </w:r>
          </w:p>
        </w:tc>
        <w:tc>
          <w:tcPr>
            <w:tcW w:w="262" w:type="dxa"/>
          </w:tcPr>
          <w:p w14:paraId="242F54A0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CE46A8" w14:textId="7B5778D6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92,441</w:t>
            </w:r>
          </w:p>
        </w:tc>
        <w:tc>
          <w:tcPr>
            <w:tcW w:w="270" w:type="dxa"/>
          </w:tcPr>
          <w:p w14:paraId="72796E46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886C11" w14:textId="3510C16A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90,423</w:t>
            </w:r>
          </w:p>
        </w:tc>
        <w:tc>
          <w:tcPr>
            <w:tcW w:w="270" w:type="dxa"/>
          </w:tcPr>
          <w:p w14:paraId="07A68CBD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71E9DB" w14:textId="57BF6D5D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498,319</w:t>
            </w:r>
          </w:p>
        </w:tc>
        <w:tc>
          <w:tcPr>
            <w:tcW w:w="270" w:type="dxa"/>
          </w:tcPr>
          <w:p w14:paraId="7C253D10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48C18" w14:textId="3FCC3DA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542,004</w:t>
            </w:r>
          </w:p>
        </w:tc>
      </w:tr>
      <w:tr w:rsidR="001177FA" w:rsidRPr="00FB4D45" w14:paraId="58671030" w14:textId="77777777" w:rsidTr="00E94D05">
        <w:tc>
          <w:tcPr>
            <w:tcW w:w="2430" w:type="dxa"/>
            <w:vAlign w:val="bottom"/>
          </w:tcPr>
          <w:p w14:paraId="22E0A948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CAEEC6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736DD93" w14:textId="77777777" w:rsidR="001177FA" w:rsidRPr="00FB4D45" w:rsidRDefault="001177FA" w:rsidP="001177F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DF1A5C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7002F99C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2ECCBC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77113E6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1542F5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2B69A21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243B7C1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AED6A2A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0E9B41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177FA" w:rsidRPr="00FB4D45" w14:paraId="4359ACCA" w14:textId="77777777" w:rsidTr="00E94D05">
        <w:tc>
          <w:tcPr>
            <w:tcW w:w="2430" w:type="dxa"/>
            <w:hideMark/>
          </w:tcPr>
          <w:p w14:paraId="04E4D9C8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5A83870D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2E0DCD0" w14:textId="77777777" w:rsidR="001177FA" w:rsidRPr="00FB4D45" w:rsidRDefault="001177FA" w:rsidP="001177F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0783B7EF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3341149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F87F699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0C3B5F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4EAC04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29DCB7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0501FD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2A38E0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D4E4C8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177FA" w:rsidRPr="00FB4D45" w14:paraId="6FCAED54" w14:textId="77777777" w:rsidTr="00E94D05">
        <w:tc>
          <w:tcPr>
            <w:tcW w:w="2430" w:type="dxa"/>
            <w:vAlign w:val="bottom"/>
            <w:hideMark/>
          </w:tcPr>
          <w:p w14:paraId="62469CF2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vAlign w:val="bottom"/>
          </w:tcPr>
          <w:p w14:paraId="49FFC867" w14:textId="05C404E0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405,878</w:t>
            </w:r>
          </w:p>
        </w:tc>
        <w:tc>
          <w:tcPr>
            <w:tcW w:w="262" w:type="dxa"/>
          </w:tcPr>
          <w:p w14:paraId="74B8051C" w14:textId="77777777" w:rsidR="001177FA" w:rsidRPr="00FB4D45" w:rsidRDefault="001177FA" w:rsidP="001177F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2A90060" w14:textId="12254C73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451,581</w:t>
            </w:r>
          </w:p>
        </w:tc>
        <w:tc>
          <w:tcPr>
            <w:tcW w:w="262" w:type="dxa"/>
          </w:tcPr>
          <w:p w14:paraId="388050CC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DA8677F" w14:textId="690DAFAD" w:rsidR="001177FA" w:rsidRPr="00FB4D45" w:rsidRDefault="008C7BAD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34,81</w:t>
            </w:r>
            <w:r w:rsidR="00211EB9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0972E42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D65984" w14:textId="5ED8CEDB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30,595</w:t>
            </w:r>
          </w:p>
        </w:tc>
        <w:tc>
          <w:tcPr>
            <w:tcW w:w="270" w:type="dxa"/>
          </w:tcPr>
          <w:p w14:paraId="6434F7FD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1A9959" w14:textId="27D767E5" w:rsidR="001177FA" w:rsidRPr="00FB4D45" w:rsidRDefault="008C7BAD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440,69</w:t>
            </w:r>
            <w:r w:rsidR="00211EB9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A79CF84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1AA8CF" w14:textId="196602D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482,176</w:t>
            </w:r>
          </w:p>
        </w:tc>
      </w:tr>
      <w:tr w:rsidR="001177FA" w:rsidRPr="00FB4D45" w14:paraId="3D9EBBCD" w14:textId="77777777" w:rsidTr="00E94D05">
        <w:tc>
          <w:tcPr>
            <w:tcW w:w="2430" w:type="dxa"/>
            <w:vAlign w:val="bottom"/>
            <w:hideMark/>
          </w:tcPr>
          <w:p w14:paraId="56FFB171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714B1" w14:textId="055D6CAC" w:rsidR="001177FA" w:rsidRPr="00FB4D45" w:rsidRDefault="001177FA" w:rsidP="001177FA">
            <w:pPr>
              <w:pStyle w:val="acctfourfigures"/>
              <w:tabs>
                <w:tab w:val="decimal" w:pos="5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3F19F93" w14:textId="77777777" w:rsidR="001177FA" w:rsidRPr="00FB4D45" w:rsidRDefault="001177FA" w:rsidP="001177F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372A3" w14:textId="3BF28C61" w:rsidR="001177FA" w:rsidRPr="00FB4D45" w:rsidRDefault="001177FA" w:rsidP="001177FA">
            <w:pPr>
              <w:pStyle w:val="acctfourfigures"/>
              <w:tabs>
                <w:tab w:val="decimal" w:pos="5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38D1C5CF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9E73EF" w14:textId="65A8AC06" w:rsidR="001177FA" w:rsidRPr="00FB4D45" w:rsidRDefault="008C7BAD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57,62</w:t>
            </w:r>
            <w:r w:rsidR="00211EB9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3D27A94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690A" w14:textId="3E848F1C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59,828</w:t>
            </w:r>
          </w:p>
        </w:tc>
        <w:tc>
          <w:tcPr>
            <w:tcW w:w="270" w:type="dxa"/>
          </w:tcPr>
          <w:p w14:paraId="068B866B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06BFF" w14:textId="1E45A190" w:rsidR="001177FA" w:rsidRPr="00FB4D45" w:rsidRDefault="008C7BAD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57,62</w:t>
            </w:r>
            <w:r w:rsidR="00211EB9"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82BE728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4FDB59" w14:textId="7987BD68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59,828</w:t>
            </w:r>
          </w:p>
        </w:tc>
      </w:tr>
      <w:tr w:rsidR="001177FA" w:rsidRPr="00FB4D45" w14:paraId="1E842B50" w14:textId="77777777" w:rsidTr="00E94D05">
        <w:tc>
          <w:tcPr>
            <w:tcW w:w="2430" w:type="dxa"/>
            <w:hideMark/>
          </w:tcPr>
          <w:p w14:paraId="0D97727B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0F8558" w14:textId="4DDB52A2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405,878</w:t>
            </w:r>
          </w:p>
        </w:tc>
        <w:tc>
          <w:tcPr>
            <w:tcW w:w="262" w:type="dxa"/>
          </w:tcPr>
          <w:p w14:paraId="1C7B3E56" w14:textId="77777777" w:rsidR="001177FA" w:rsidRPr="00FB4D45" w:rsidRDefault="001177FA" w:rsidP="001177F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133A04" w14:textId="63002C58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451,581</w:t>
            </w:r>
          </w:p>
        </w:tc>
        <w:tc>
          <w:tcPr>
            <w:tcW w:w="262" w:type="dxa"/>
          </w:tcPr>
          <w:p w14:paraId="5FA57DF3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DAC97" w14:textId="19ECB481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92,441</w:t>
            </w:r>
          </w:p>
        </w:tc>
        <w:tc>
          <w:tcPr>
            <w:tcW w:w="270" w:type="dxa"/>
          </w:tcPr>
          <w:p w14:paraId="55330A79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25BA45" w14:textId="7E73000E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90,423</w:t>
            </w:r>
          </w:p>
        </w:tc>
        <w:tc>
          <w:tcPr>
            <w:tcW w:w="270" w:type="dxa"/>
          </w:tcPr>
          <w:p w14:paraId="1C67BBA4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963C7F" w14:textId="00113E0D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498,319</w:t>
            </w:r>
          </w:p>
        </w:tc>
        <w:tc>
          <w:tcPr>
            <w:tcW w:w="270" w:type="dxa"/>
          </w:tcPr>
          <w:p w14:paraId="689BBDA2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C6E677" w14:textId="677A2DAC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542,004</w:t>
            </w:r>
          </w:p>
        </w:tc>
      </w:tr>
      <w:tr w:rsidR="001177FA" w:rsidRPr="00FB4D45" w14:paraId="3283F385" w14:textId="77777777" w:rsidTr="00E94D05">
        <w:tc>
          <w:tcPr>
            <w:tcW w:w="2430" w:type="dxa"/>
          </w:tcPr>
          <w:p w14:paraId="4F7E6BDC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FCC1EB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EA83CE5" w14:textId="77777777" w:rsidR="001177FA" w:rsidRPr="00FB4D45" w:rsidRDefault="001177FA" w:rsidP="001177F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3505F0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</w:tcPr>
          <w:p w14:paraId="4831C5D8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7FBA79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72186FB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44088C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908D9FF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9FDE48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71F5768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91629" w14:textId="77777777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177FA" w:rsidRPr="00FB4D45" w14:paraId="4AB867EC" w14:textId="77777777" w:rsidTr="00E94D05">
        <w:tc>
          <w:tcPr>
            <w:tcW w:w="2430" w:type="dxa"/>
            <w:vAlign w:val="bottom"/>
            <w:hideMark/>
          </w:tcPr>
          <w:p w14:paraId="0B21F9E1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FB4D4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7BE7EF" w14:textId="6F29992E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51,391</w:t>
            </w:r>
          </w:p>
        </w:tc>
        <w:tc>
          <w:tcPr>
            <w:tcW w:w="262" w:type="dxa"/>
          </w:tcPr>
          <w:p w14:paraId="797D8254" w14:textId="77777777" w:rsidR="001177FA" w:rsidRPr="00FB4D45" w:rsidRDefault="001177FA" w:rsidP="001177F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FDCDCB" w14:textId="18B21446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50,261</w:t>
            </w:r>
          </w:p>
        </w:tc>
        <w:tc>
          <w:tcPr>
            <w:tcW w:w="262" w:type="dxa"/>
          </w:tcPr>
          <w:p w14:paraId="49CCD98F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C3239B" w14:textId="3D82EE52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20,913</w:t>
            </w:r>
          </w:p>
        </w:tc>
        <w:tc>
          <w:tcPr>
            <w:tcW w:w="270" w:type="dxa"/>
          </w:tcPr>
          <w:p w14:paraId="2339D74A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04ED86" w14:textId="1CD625F4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21,033</w:t>
            </w:r>
          </w:p>
        </w:tc>
        <w:tc>
          <w:tcPr>
            <w:tcW w:w="270" w:type="dxa"/>
          </w:tcPr>
          <w:p w14:paraId="41191DFF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A0A443" w14:textId="1B809749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72,304</w:t>
            </w:r>
          </w:p>
        </w:tc>
        <w:tc>
          <w:tcPr>
            <w:tcW w:w="270" w:type="dxa"/>
          </w:tcPr>
          <w:p w14:paraId="5CCA9C5E" w14:textId="77777777" w:rsidR="001177FA" w:rsidRPr="00FB4D45" w:rsidRDefault="001177FA" w:rsidP="001177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DDB011" w14:textId="55371918" w:rsidR="001177FA" w:rsidRPr="00FB4D45" w:rsidRDefault="001177FA" w:rsidP="001177FA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71,294</w:t>
            </w:r>
          </w:p>
        </w:tc>
      </w:tr>
    </w:tbl>
    <w:p w14:paraId="7057E7E6" w14:textId="6A531D0D" w:rsidR="00E94D05" w:rsidRPr="00FB4D45" w:rsidRDefault="00E94D05" w:rsidP="00DC3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118E675C" w14:textId="1F1FF84F" w:rsidR="00DC3B6D" w:rsidRPr="00FB4D45" w:rsidRDefault="00DC3B6D" w:rsidP="00DC3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2885B7E8" w14:textId="2CED0484" w:rsidR="00DC3B6D" w:rsidRPr="00FB4D45" w:rsidRDefault="00DC3B6D" w:rsidP="00DC3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</w:p>
    <w:p w14:paraId="073C9981" w14:textId="181BB949" w:rsidR="001C406B" w:rsidRPr="00FB4D45" w:rsidRDefault="001C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  <w:r w:rsidRPr="00FB4D45"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  <w:br w:type="page"/>
      </w:r>
    </w:p>
    <w:p w14:paraId="3E665CD8" w14:textId="62DE0002" w:rsidR="00E94D05" w:rsidRPr="00FB4D45" w:rsidRDefault="00E94D05" w:rsidP="00381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  <w:r w:rsidRPr="00FB4D45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lastRenderedPageBreak/>
        <w:t>สำหรับงวดหกเดือนสิ้นสุดวันที่</w:t>
      </w:r>
      <w:r w:rsidRPr="00FB4D45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895E59" w:rsidRPr="00FB4D45"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  <w:t>30</w:t>
      </w:r>
      <w:r w:rsidRPr="00FB4D45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Pr="00FB4D45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มิถุนายน</w:t>
      </w:r>
    </w:p>
    <w:p w14:paraId="55228C2E" w14:textId="5483DEA3" w:rsidR="00962D6E" w:rsidRPr="00FB4D45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B4D4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ข้อมูลตามส่วนงานดำเนินงาน </w:t>
      </w:r>
      <w:r w:rsidR="0029012E" w:rsidRPr="00FB4D45">
        <w:rPr>
          <w:rFonts w:asciiTheme="majorBidi" w:hAnsiTheme="majorBidi" w:cstheme="majorBidi"/>
          <w:b/>
          <w:bCs/>
          <w:i/>
          <w:iCs/>
          <w:sz w:val="28"/>
          <w:szCs w:val="28"/>
        </w:rPr>
        <w:t>–</w:t>
      </w:r>
      <w:r w:rsidRPr="00FB4D4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FB4D4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รายได้จากลูกค้าภายนอก</w:t>
      </w:r>
    </w:p>
    <w:p w14:paraId="69C652AD" w14:textId="28AB2172" w:rsidR="0029012E" w:rsidRPr="00FB4D45" w:rsidRDefault="002A58C3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B4D45">
        <w:rPr>
          <w:noProof/>
        </w:rPr>
        <w:drawing>
          <wp:inline distT="0" distB="0" distL="0" distR="0" wp14:anchorId="482EED60" wp14:editId="3038C10C">
            <wp:extent cx="5999871" cy="2379335"/>
            <wp:effectExtent l="0" t="0" r="1270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04484" cy="2381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8CDA0" w14:textId="6048C508" w:rsidR="00962D6E" w:rsidRPr="00FB4D45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B4D4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การจำแนกรายได้ส่วนงานตามภูมิศาสตร์หลักรวมส่วนงานที่รายงาน</w:t>
      </w:r>
    </w:p>
    <w:p w14:paraId="62BBAA08" w14:textId="77777777" w:rsidR="0029012E" w:rsidRPr="00FB4D45" w:rsidRDefault="0029012E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10"/>
          <w:szCs w:val="10"/>
        </w:rPr>
      </w:pPr>
    </w:p>
    <w:p w14:paraId="1CFE464F" w14:textId="1F45C5A9" w:rsidR="00962D6E" w:rsidRPr="00FB4D45" w:rsidRDefault="0029012E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B4D45">
        <w:rPr>
          <w:noProof/>
        </w:rPr>
        <w:drawing>
          <wp:inline distT="0" distB="0" distL="0" distR="0" wp14:anchorId="09F52BF3" wp14:editId="43B313A2">
            <wp:extent cx="6055605" cy="2382522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68863" cy="2387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F0805" w14:textId="1C6D9103" w:rsidR="00962D6E" w:rsidRPr="00FB4D45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B4D4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การจำแนกรายได้ส่วนงานตามประเภทของสินค้าและบริการหลักรวมส่วนงานที่รายงาน</w:t>
      </w:r>
    </w:p>
    <w:p w14:paraId="3260E8D9" w14:textId="77777777" w:rsidR="0029012E" w:rsidRPr="00FB4D45" w:rsidRDefault="0029012E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10"/>
          <w:szCs w:val="10"/>
        </w:rPr>
      </w:pPr>
    </w:p>
    <w:p w14:paraId="18A94F7E" w14:textId="41667B61" w:rsidR="001C406B" w:rsidRPr="00FB4D45" w:rsidRDefault="002F3284" w:rsidP="000E2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</w:pPr>
      <w:r w:rsidRPr="00FB4D45">
        <w:rPr>
          <w:noProof/>
        </w:rPr>
        <w:drawing>
          <wp:inline distT="0" distB="0" distL="0" distR="0" wp14:anchorId="13981D05" wp14:editId="48BE200D">
            <wp:extent cx="6217302" cy="240924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20417" cy="2410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928B82" w14:textId="3246EFAE" w:rsidR="00E94D05" w:rsidRPr="00FB4D45" w:rsidRDefault="00E94D05" w:rsidP="000E2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  <w:r w:rsidRPr="00FB4D45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lastRenderedPageBreak/>
        <w:t>สำหรับงวดหกเดือนสิ้นสุดวันที่</w:t>
      </w:r>
      <w:r w:rsidRPr="00FB4D45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671B4F" w:rsidRPr="00FB4D45"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  <w:t>30</w:t>
      </w:r>
      <w:r w:rsidRPr="00FB4D45">
        <w:rPr>
          <w:rFonts w:asciiTheme="majorBidi" w:hAnsi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Pr="00FB4D45">
        <w:rPr>
          <w:rFonts w:asciiTheme="majorBidi" w:hAnsiTheme="majorBidi" w:hint="cs"/>
          <w:b/>
          <w:bCs/>
          <w:i/>
          <w:iCs/>
          <w:color w:val="000000"/>
          <w:sz w:val="28"/>
          <w:szCs w:val="28"/>
          <w:cs/>
        </w:rPr>
        <w:t>มิถุนายน</w:t>
      </w:r>
    </w:p>
    <w:p w14:paraId="49EDC89A" w14:textId="1C634D20" w:rsidR="00D2195B" w:rsidRPr="00FB4D45" w:rsidRDefault="00DB12B7" w:rsidP="000E2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B4D4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การจำแนกรายได้ส่วนงานตามจังหวะเวลาในการรับรู้รายได้รวมส่วนงานที่รายงาน</w:t>
      </w:r>
    </w:p>
    <w:p w14:paraId="105450F6" w14:textId="456D4CEC" w:rsidR="004657A7" w:rsidRPr="00FB4D45" w:rsidRDefault="0029012E" w:rsidP="00424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</w:pPr>
      <w:r w:rsidRPr="00FB4D45">
        <w:rPr>
          <w:noProof/>
        </w:rPr>
        <w:drawing>
          <wp:inline distT="0" distB="0" distL="0" distR="0" wp14:anchorId="0D2CCDA8" wp14:editId="3A3065BD">
            <wp:extent cx="6099175" cy="236283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236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75C24" w14:textId="77777777" w:rsidR="00962D6E" w:rsidRPr="00FB4D45" w:rsidRDefault="00962D6E" w:rsidP="00424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</w:pPr>
    </w:p>
    <w:p w14:paraId="4AB47D4D" w14:textId="66031FD0" w:rsidR="00DB12B7" w:rsidRPr="00FB4D45" w:rsidRDefault="00DB12B7" w:rsidP="000E216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B4D45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การ</w:t>
      </w:r>
      <w:r w:rsidRPr="00FB4D4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กระทบยอดกำไรหรือขาดทุนของส่วนงานที่รายงาน</w:t>
      </w:r>
    </w:p>
    <w:p w14:paraId="5864FC0F" w14:textId="77777777" w:rsidR="0042449F" w:rsidRPr="00FB4D45" w:rsidRDefault="0042449F" w:rsidP="00D54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937BE6E" w14:textId="503E6898" w:rsidR="00DB12B7" w:rsidRPr="00FB4D45" w:rsidRDefault="00DB12B7" w:rsidP="002C2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8"/>
          <w:szCs w:val="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553245" w:rsidRPr="00FB4D45" w14:paraId="27B73E2B" w14:textId="77777777" w:rsidTr="00553245">
        <w:tc>
          <w:tcPr>
            <w:tcW w:w="4500" w:type="dxa"/>
          </w:tcPr>
          <w:p w14:paraId="1627CED7" w14:textId="77777777" w:rsidR="00553245" w:rsidRPr="00FB4D45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1036C87A" w14:textId="77777777" w:rsidR="00553245" w:rsidRPr="00FB4D45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B4D45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</w:tcPr>
          <w:p w14:paraId="20B5B6E8" w14:textId="77777777" w:rsidR="00553245" w:rsidRPr="00FB4D45" w:rsidRDefault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65" w:type="dxa"/>
            <w:gridSpan w:val="3"/>
            <w:vAlign w:val="bottom"/>
            <w:hideMark/>
          </w:tcPr>
          <w:p w14:paraId="763699CD" w14:textId="77777777" w:rsidR="00553245" w:rsidRPr="00FB4D45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B4D45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53245" w:rsidRPr="00FB4D45" w14:paraId="685B53E9" w14:textId="77777777" w:rsidTr="00553245">
        <w:tc>
          <w:tcPr>
            <w:tcW w:w="4500" w:type="dxa"/>
            <w:hideMark/>
          </w:tcPr>
          <w:p w14:paraId="3BD8B24A" w14:textId="77777777" w:rsidR="00553245" w:rsidRPr="00FB4D45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Cs/>
                <w:sz w:val="28"/>
                <w:szCs w:val="28"/>
              </w:rPr>
            </w:pPr>
            <w:r w:rsidRPr="00FB4D4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FB4D4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 w:rsidRPr="00FB4D4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hideMark/>
          </w:tcPr>
          <w:p w14:paraId="033CA358" w14:textId="6FF75D09" w:rsidR="00553245" w:rsidRPr="00FB4D45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B4D45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FB4D45">
              <w:rPr>
                <w:rFonts w:ascii="Angsana New" w:hAnsi="Angsana New"/>
                <w:bCs/>
                <w:sz w:val="28"/>
                <w:szCs w:val="28"/>
              </w:rPr>
              <w:t>6</w:t>
            </w:r>
          </w:p>
        </w:tc>
        <w:tc>
          <w:tcPr>
            <w:tcW w:w="262" w:type="dxa"/>
          </w:tcPr>
          <w:p w14:paraId="48530E02" w14:textId="77777777" w:rsidR="00553245" w:rsidRPr="00FB4D45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54D2E8F" w14:textId="7D0A66AA" w:rsidR="00553245" w:rsidRPr="00FB4D45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B4D45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FB4D45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255" w:type="dxa"/>
          </w:tcPr>
          <w:p w14:paraId="6CFFE788" w14:textId="77777777" w:rsidR="00553245" w:rsidRPr="00FB4D45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0624677" w14:textId="045136CD" w:rsidR="00553245" w:rsidRPr="00FB4D45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B4D45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FB4D45">
              <w:rPr>
                <w:rFonts w:ascii="Angsana New" w:hAnsi="Angsana New"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5361906" w14:textId="77777777" w:rsidR="00553245" w:rsidRPr="00FB4D45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hideMark/>
          </w:tcPr>
          <w:p w14:paraId="476AD432" w14:textId="0D10513F" w:rsidR="00553245" w:rsidRPr="00FB4D45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B4D45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FB4D45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</w:tr>
      <w:tr w:rsidR="00553245" w:rsidRPr="00FB4D45" w14:paraId="3C77F9B9" w14:textId="77777777" w:rsidTr="00553245">
        <w:tc>
          <w:tcPr>
            <w:tcW w:w="4500" w:type="dxa"/>
          </w:tcPr>
          <w:p w14:paraId="12AEF201" w14:textId="77777777" w:rsidR="00553245" w:rsidRPr="00FB4D45" w:rsidRDefault="0055324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5C86DA77" w14:textId="77777777" w:rsidR="00553245" w:rsidRPr="00FB4D45" w:rsidRDefault="0055324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B4D45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53245" w:rsidRPr="00FB4D45" w14:paraId="4F996687" w14:textId="77777777" w:rsidTr="00553245">
        <w:tc>
          <w:tcPr>
            <w:tcW w:w="4500" w:type="dxa"/>
            <w:hideMark/>
          </w:tcPr>
          <w:p w14:paraId="61B3F6A9" w14:textId="77777777" w:rsidR="00553245" w:rsidRPr="00FB4D45" w:rsidRDefault="00553245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B4D4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990" w:type="dxa"/>
          </w:tcPr>
          <w:p w14:paraId="500AA409" w14:textId="77777777" w:rsidR="00553245" w:rsidRPr="00FB4D45" w:rsidRDefault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343C3A9" w14:textId="77777777" w:rsidR="00553245" w:rsidRPr="00FB4D45" w:rsidRDefault="0055324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9B614CC" w14:textId="77777777" w:rsidR="00553245" w:rsidRPr="00FB4D45" w:rsidRDefault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794886E2" w14:textId="77777777" w:rsidR="00553245" w:rsidRPr="00FB4D45" w:rsidRDefault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6E6B95D1" w14:textId="77777777" w:rsidR="00553245" w:rsidRPr="00FB4D45" w:rsidRDefault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5F6DBC" w14:textId="77777777" w:rsidR="00553245" w:rsidRPr="00FB4D45" w:rsidRDefault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5801940C" w14:textId="77777777" w:rsidR="00553245" w:rsidRPr="00FB4D45" w:rsidRDefault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53245" w:rsidRPr="00FB4D45" w14:paraId="57745448" w14:textId="77777777" w:rsidTr="00553245">
        <w:tc>
          <w:tcPr>
            <w:tcW w:w="4500" w:type="dxa"/>
            <w:hideMark/>
          </w:tcPr>
          <w:p w14:paraId="4AFF1E89" w14:textId="77777777" w:rsidR="00553245" w:rsidRPr="00FB4D45" w:rsidRDefault="00553245" w:rsidP="0055324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B4D4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FB4D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ขั้นต้นตามส่วนงานที่รายงาน</w:t>
            </w:r>
          </w:p>
        </w:tc>
        <w:tc>
          <w:tcPr>
            <w:tcW w:w="990" w:type="dxa"/>
          </w:tcPr>
          <w:p w14:paraId="38435146" w14:textId="05F680FE" w:rsidR="00553245" w:rsidRPr="00FB4D45" w:rsidRDefault="008E49E0" w:rsidP="00D5319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="Angsana New" w:hAnsi="Angsana New"/>
                <w:sz w:val="28"/>
                <w:szCs w:val="28"/>
                <w:lang w:val="en-US" w:bidi="th-TH"/>
              </w:rPr>
              <w:t>210,3</w:t>
            </w:r>
            <w:r w:rsidR="00265CA5" w:rsidRPr="00FB4D45">
              <w:rPr>
                <w:rFonts w:ascii="Angsana New" w:hAnsi="Angsana New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262" w:type="dxa"/>
          </w:tcPr>
          <w:p w14:paraId="0991CCAA" w14:textId="77777777" w:rsidR="00553245" w:rsidRPr="00FB4D45" w:rsidRDefault="00553245" w:rsidP="0055324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9654E41" w14:textId="0E88A3B3" w:rsidR="00553245" w:rsidRPr="00FB4D45" w:rsidRDefault="00553245" w:rsidP="00D5319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196,432</w:t>
            </w:r>
          </w:p>
        </w:tc>
        <w:tc>
          <w:tcPr>
            <w:tcW w:w="255" w:type="dxa"/>
          </w:tcPr>
          <w:p w14:paraId="7E77EBCD" w14:textId="77777777" w:rsidR="00553245" w:rsidRPr="00FB4D45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99E0FA8" w14:textId="5FF1BA8E" w:rsidR="00553245" w:rsidRPr="00FB4D45" w:rsidRDefault="007B6EFC" w:rsidP="00D5319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/>
                <w:sz w:val="28"/>
                <w:szCs w:val="28"/>
                <w:lang w:val="en-US" w:bidi="th-TH"/>
              </w:rPr>
              <w:t>72,304</w:t>
            </w:r>
          </w:p>
        </w:tc>
        <w:tc>
          <w:tcPr>
            <w:tcW w:w="270" w:type="dxa"/>
          </w:tcPr>
          <w:p w14:paraId="1FCB875C" w14:textId="77777777" w:rsidR="00553245" w:rsidRPr="00FB4D45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5E149A67" w14:textId="0506AF7C" w:rsidR="00553245" w:rsidRPr="00FB4D45" w:rsidRDefault="00553245" w:rsidP="00D53191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71,294</w:t>
            </w:r>
          </w:p>
        </w:tc>
      </w:tr>
      <w:tr w:rsidR="00553245" w:rsidRPr="00FB4D45" w14:paraId="5D293AB0" w14:textId="77777777" w:rsidTr="00553245">
        <w:tc>
          <w:tcPr>
            <w:tcW w:w="4500" w:type="dxa"/>
            <w:hideMark/>
          </w:tcPr>
          <w:p w14:paraId="24D23975" w14:textId="77777777" w:rsidR="00553245" w:rsidRPr="00FB4D45" w:rsidRDefault="00553245" w:rsidP="0055324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</w:tcPr>
          <w:p w14:paraId="2FF2F52D" w14:textId="77777777" w:rsidR="00553245" w:rsidRPr="00FB4D45" w:rsidRDefault="00553245" w:rsidP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6B4979E" w14:textId="77777777" w:rsidR="00553245" w:rsidRPr="00FB4D45" w:rsidRDefault="00553245" w:rsidP="0055324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9293AD4" w14:textId="77777777" w:rsidR="00553245" w:rsidRPr="00FB4D45" w:rsidRDefault="00553245" w:rsidP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2DC293DC" w14:textId="77777777" w:rsidR="00553245" w:rsidRPr="00FB4D45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CAF2548" w14:textId="77777777" w:rsidR="00553245" w:rsidRPr="00FB4D45" w:rsidRDefault="00553245" w:rsidP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360424" w14:textId="77777777" w:rsidR="00553245" w:rsidRPr="00FB4D45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61498968" w14:textId="77777777" w:rsidR="00553245" w:rsidRPr="00FB4D45" w:rsidRDefault="00553245" w:rsidP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53245" w:rsidRPr="00FB4D45" w14:paraId="1C1C20D3" w14:textId="77777777" w:rsidTr="00553245">
        <w:tc>
          <w:tcPr>
            <w:tcW w:w="4500" w:type="dxa"/>
            <w:hideMark/>
          </w:tcPr>
          <w:p w14:paraId="11BD5EF6" w14:textId="77777777" w:rsidR="00553245" w:rsidRPr="00FB4D45" w:rsidRDefault="00553245" w:rsidP="00553245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8F0C1DC" w14:textId="351F1024" w:rsidR="00553245" w:rsidRPr="00FB4D45" w:rsidRDefault="007B6EFC" w:rsidP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="Angsana New" w:hAnsi="Angsana New"/>
                <w:sz w:val="28"/>
                <w:szCs w:val="28"/>
                <w:lang w:val="en-US" w:bidi="th-TH"/>
              </w:rPr>
              <w:t>15,</w:t>
            </w:r>
            <w:r w:rsidR="005559BB" w:rsidRPr="00FB4D45">
              <w:rPr>
                <w:rFonts w:ascii="Angsana New" w:hAnsi="Angsana New"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262" w:type="dxa"/>
          </w:tcPr>
          <w:p w14:paraId="3749DB21" w14:textId="77777777" w:rsidR="00553245" w:rsidRPr="00FB4D45" w:rsidRDefault="00553245" w:rsidP="0055324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7686266" w14:textId="2AFCCB37" w:rsidR="00553245" w:rsidRPr="00FB4D45" w:rsidRDefault="00553245" w:rsidP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10,058</w:t>
            </w:r>
          </w:p>
        </w:tc>
        <w:tc>
          <w:tcPr>
            <w:tcW w:w="255" w:type="dxa"/>
          </w:tcPr>
          <w:p w14:paraId="6A939BA0" w14:textId="77777777" w:rsidR="00553245" w:rsidRPr="00FB4D45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BC62849" w14:textId="566E1450" w:rsidR="00553245" w:rsidRPr="00FB4D45" w:rsidRDefault="007B6EFC" w:rsidP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/>
                <w:sz w:val="28"/>
                <w:szCs w:val="28"/>
                <w:lang w:val="en-US" w:bidi="th-TH"/>
              </w:rPr>
              <w:t>11,920</w:t>
            </w:r>
          </w:p>
        </w:tc>
        <w:tc>
          <w:tcPr>
            <w:tcW w:w="270" w:type="dxa"/>
          </w:tcPr>
          <w:p w14:paraId="3C044639" w14:textId="77777777" w:rsidR="00553245" w:rsidRPr="00FB4D45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0B06BA0C" w14:textId="6C86D407" w:rsidR="00553245" w:rsidRPr="00FB4D45" w:rsidRDefault="00553245" w:rsidP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4,760</w:t>
            </w:r>
          </w:p>
        </w:tc>
      </w:tr>
      <w:tr w:rsidR="00553245" w:rsidRPr="00FB4D45" w14:paraId="38756D30" w14:textId="77777777" w:rsidTr="00553245">
        <w:tc>
          <w:tcPr>
            <w:tcW w:w="4500" w:type="dxa"/>
            <w:hideMark/>
          </w:tcPr>
          <w:p w14:paraId="7E23F68C" w14:textId="77777777" w:rsidR="00553245" w:rsidRPr="00FB4D45" w:rsidRDefault="00553245" w:rsidP="00553245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44B64608" w14:textId="0819514A" w:rsidR="00553245" w:rsidRPr="00FB4D45" w:rsidRDefault="007B6EFC" w:rsidP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="Angsana New" w:hAnsi="Angsana New"/>
                <w:sz w:val="28"/>
                <w:szCs w:val="28"/>
                <w:lang w:val="en-US" w:bidi="th-TH"/>
              </w:rPr>
              <w:t>(32,114)</w:t>
            </w:r>
          </w:p>
        </w:tc>
        <w:tc>
          <w:tcPr>
            <w:tcW w:w="262" w:type="dxa"/>
          </w:tcPr>
          <w:p w14:paraId="1FA96D69" w14:textId="77777777" w:rsidR="00553245" w:rsidRPr="00FB4D45" w:rsidRDefault="00553245" w:rsidP="0055324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1D71A14" w14:textId="3F0CD7DE" w:rsidR="00553245" w:rsidRPr="00FB4D45" w:rsidRDefault="00553245" w:rsidP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(28,235)</w:t>
            </w:r>
          </w:p>
        </w:tc>
        <w:tc>
          <w:tcPr>
            <w:tcW w:w="255" w:type="dxa"/>
          </w:tcPr>
          <w:p w14:paraId="74104F4C" w14:textId="77777777" w:rsidR="00553245" w:rsidRPr="00FB4D45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0BF153D" w14:textId="1CE2F13A" w:rsidR="00553245" w:rsidRPr="00FB4D45" w:rsidRDefault="007B6EFC" w:rsidP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/>
                <w:sz w:val="28"/>
                <w:szCs w:val="28"/>
                <w:lang w:val="en-US" w:bidi="th-TH"/>
              </w:rPr>
              <w:t>(17,616)</w:t>
            </w:r>
          </w:p>
        </w:tc>
        <w:tc>
          <w:tcPr>
            <w:tcW w:w="270" w:type="dxa"/>
          </w:tcPr>
          <w:p w14:paraId="2D9E9E1A" w14:textId="77777777" w:rsidR="00553245" w:rsidRPr="00FB4D45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39241639" w14:textId="0B81024A" w:rsidR="00553245" w:rsidRPr="00FB4D45" w:rsidRDefault="00553245" w:rsidP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(14,635)</w:t>
            </w:r>
          </w:p>
        </w:tc>
      </w:tr>
      <w:tr w:rsidR="00553245" w:rsidRPr="00FB4D45" w14:paraId="26E1FE8C" w14:textId="77777777" w:rsidTr="00553245">
        <w:tc>
          <w:tcPr>
            <w:tcW w:w="4500" w:type="dxa"/>
            <w:hideMark/>
          </w:tcPr>
          <w:p w14:paraId="0BEA942C" w14:textId="77777777" w:rsidR="00553245" w:rsidRPr="00FB4D45" w:rsidRDefault="00553245" w:rsidP="00553245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41430545" w14:textId="5AF684EB" w:rsidR="00553245" w:rsidRPr="00FB4D45" w:rsidRDefault="007B6EFC" w:rsidP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="Angsana New" w:hAnsi="Angsana New"/>
                <w:sz w:val="28"/>
                <w:szCs w:val="28"/>
                <w:lang w:val="en-US" w:bidi="th-TH"/>
              </w:rPr>
              <w:t>(98,</w:t>
            </w:r>
            <w:r w:rsidR="005559BB" w:rsidRPr="00FB4D45">
              <w:rPr>
                <w:rFonts w:ascii="Angsana New" w:hAnsi="Angsana New"/>
                <w:sz w:val="28"/>
                <w:szCs w:val="28"/>
                <w:lang w:val="en-US" w:bidi="th-TH"/>
              </w:rPr>
              <w:t>930</w:t>
            </w:r>
            <w:r w:rsidRPr="00FB4D4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432E0521" w14:textId="77777777" w:rsidR="00553245" w:rsidRPr="00FB4D45" w:rsidRDefault="00553245" w:rsidP="0055324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</w:tcPr>
          <w:p w14:paraId="57878D64" w14:textId="6AC24626" w:rsidR="00553245" w:rsidRPr="00FB4D45" w:rsidRDefault="00553245" w:rsidP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(91,254)</w:t>
            </w:r>
          </w:p>
        </w:tc>
        <w:tc>
          <w:tcPr>
            <w:tcW w:w="255" w:type="dxa"/>
          </w:tcPr>
          <w:p w14:paraId="06481D55" w14:textId="77777777" w:rsidR="00553245" w:rsidRPr="00FB4D45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799FDDA" w14:textId="5D78B5A9" w:rsidR="00553245" w:rsidRPr="00FB4D45" w:rsidRDefault="00C80692" w:rsidP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/>
                <w:sz w:val="28"/>
                <w:szCs w:val="28"/>
                <w:lang w:val="en-US" w:bidi="th-TH"/>
              </w:rPr>
              <w:t>(37,435)</w:t>
            </w:r>
          </w:p>
        </w:tc>
        <w:tc>
          <w:tcPr>
            <w:tcW w:w="270" w:type="dxa"/>
          </w:tcPr>
          <w:p w14:paraId="09AC61F9" w14:textId="77777777" w:rsidR="00553245" w:rsidRPr="00FB4D45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353755C4" w14:textId="6F417A2A" w:rsidR="00553245" w:rsidRPr="00FB4D45" w:rsidRDefault="00553245" w:rsidP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(30,909)</w:t>
            </w:r>
          </w:p>
        </w:tc>
      </w:tr>
      <w:tr w:rsidR="00553245" w:rsidRPr="00FB4D45" w14:paraId="1B9A7193" w14:textId="77777777" w:rsidTr="00553245">
        <w:tc>
          <w:tcPr>
            <w:tcW w:w="4500" w:type="dxa"/>
            <w:hideMark/>
          </w:tcPr>
          <w:p w14:paraId="46EEF921" w14:textId="77777777" w:rsidR="00553245" w:rsidRPr="00FB4D45" w:rsidRDefault="00553245" w:rsidP="00553245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58D850A3" w14:textId="37DFC349" w:rsidR="00553245" w:rsidRPr="00FB4D45" w:rsidRDefault="00C80692" w:rsidP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="Angsana New" w:hAnsi="Angsana New"/>
                <w:sz w:val="28"/>
                <w:szCs w:val="28"/>
                <w:lang w:val="en-US" w:bidi="th-TH"/>
              </w:rPr>
              <w:t>(5,683)</w:t>
            </w:r>
          </w:p>
        </w:tc>
        <w:tc>
          <w:tcPr>
            <w:tcW w:w="262" w:type="dxa"/>
          </w:tcPr>
          <w:p w14:paraId="7D9A5B65" w14:textId="77777777" w:rsidR="00553245" w:rsidRPr="00FB4D45" w:rsidRDefault="00553245" w:rsidP="0055324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5B13E42" w14:textId="3A0A0C3A" w:rsidR="00553245" w:rsidRPr="00FB4D45" w:rsidRDefault="00553245" w:rsidP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(3,997)</w:t>
            </w:r>
          </w:p>
        </w:tc>
        <w:tc>
          <w:tcPr>
            <w:tcW w:w="255" w:type="dxa"/>
          </w:tcPr>
          <w:p w14:paraId="1BAE3A87" w14:textId="77777777" w:rsidR="00553245" w:rsidRPr="00FB4D45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06080AA3" w14:textId="091319C2" w:rsidR="00553245" w:rsidRPr="00FB4D45" w:rsidRDefault="00C80692" w:rsidP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/>
                <w:sz w:val="28"/>
                <w:szCs w:val="28"/>
                <w:lang w:val="en-US" w:bidi="th-TH"/>
              </w:rPr>
              <w:t>(5,092)</w:t>
            </w:r>
          </w:p>
        </w:tc>
        <w:tc>
          <w:tcPr>
            <w:tcW w:w="270" w:type="dxa"/>
          </w:tcPr>
          <w:p w14:paraId="7D8CCE87" w14:textId="77777777" w:rsidR="00553245" w:rsidRPr="00FB4D45" w:rsidRDefault="00553245" w:rsidP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DDBFD8B" w14:textId="3DF8A0AF" w:rsidR="00553245" w:rsidRPr="00FB4D45" w:rsidRDefault="00553245" w:rsidP="00553245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(3,099)</w:t>
            </w:r>
          </w:p>
        </w:tc>
      </w:tr>
      <w:tr w:rsidR="00C80692" w:rsidRPr="00FB4D45" w14:paraId="5D1E59AE" w14:textId="77777777" w:rsidTr="00553245">
        <w:tc>
          <w:tcPr>
            <w:tcW w:w="4500" w:type="dxa"/>
            <w:hideMark/>
          </w:tcPr>
          <w:p w14:paraId="0F03D119" w14:textId="0CCB4494" w:rsidR="00C80692" w:rsidRPr="00FB4D45" w:rsidRDefault="00C80692" w:rsidP="00C80692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cs/>
              </w:rPr>
              <w:t>กลับรายการขาดทุนจากการด้อยค่า</w:t>
            </w:r>
            <w:r w:rsidRPr="00FB4D45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ซึ่งเป็นไปตาม </w:t>
            </w:r>
            <w:r w:rsidRPr="00FB4D45">
              <w:rPr>
                <w:rFonts w:ascii="Angsana New" w:hAnsi="Angsana New" w:hint="cs"/>
                <w:sz w:val="28"/>
                <w:szCs w:val="28"/>
              </w:rPr>
              <w:t>TFRS 9</w:t>
            </w:r>
          </w:p>
        </w:tc>
        <w:tc>
          <w:tcPr>
            <w:tcW w:w="990" w:type="dxa"/>
          </w:tcPr>
          <w:p w14:paraId="22B5D419" w14:textId="77777777" w:rsidR="00C80692" w:rsidRPr="00FB4D45" w:rsidRDefault="00C80692" w:rsidP="00C80692">
            <w:pPr>
              <w:pStyle w:val="acctfourfigures"/>
              <w:tabs>
                <w:tab w:val="decimal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C117A15" w14:textId="3496902F" w:rsidR="00C80692" w:rsidRPr="00FB4D45" w:rsidRDefault="00C80692" w:rsidP="00C8069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58573EF" w14:textId="77777777" w:rsidR="00C80692" w:rsidRPr="00FB4D45" w:rsidRDefault="00C80692" w:rsidP="00C8069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E83E08B" w14:textId="77777777" w:rsidR="00C80692" w:rsidRPr="00FB4D45" w:rsidRDefault="00C80692" w:rsidP="00C8069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  <w:p w14:paraId="4FB841BE" w14:textId="1449F550" w:rsidR="00C80692" w:rsidRPr="00FB4D45" w:rsidRDefault="00C80692" w:rsidP="00C8069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1,376</w:t>
            </w:r>
          </w:p>
        </w:tc>
        <w:tc>
          <w:tcPr>
            <w:tcW w:w="255" w:type="dxa"/>
          </w:tcPr>
          <w:p w14:paraId="6ABEF9FA" w14:textId="77777777" w:rsidR="00C80692" w:rsidRPr="00FB4D45" w:rsidRDefault="00C80692" w:rsidP="00C80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B4FF3FE" w14:textId="77777777" w:rsidR="00C80692" w:rsidRPr="00FB4D45" w:rsidRDefault="00C80692" w:rsidP="00C80692">
            <w:pPr>
              <w:pStyle w:val="acctfourfigures"/>
              <w:tabs>
                <w:tab w:val="decimal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AD9E1A3" w14:textId="655018AF" w:rsidR="00C80692" w:rsidRPr="00FB4D45" w:rsidRDefault="00C80692" w:rsidP="00C80692">
            <w:pPr>
              <w:pStyle w:val="acctfourfigures"/>
              <w:tabs>
                <w:tab w:val="decimal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B1DE4A" w14:textId="77777777" w:rsidR="00C80692" w:rsidRPr="00FB4D45" w:rsidRDefault="00C80692" w:rsidP="00C80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06392422" w14:textId="77777777" w:rsidR="00C80692" w:rsidRPr="00FB4D45" w:rsidRDefault="00C80692" w:rsidP="00C80692">
            <w:pPr>
              <w:pStyle w:val="acctfourfigures"/>
              <w:tabs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B6998F9" w14:textId="592BD590" w:rsidR="00C80692" w:rsidRPr="00FB4D45" w:rsidRDefault="00C80692" w:rsidP="00C80692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C80692" w:rsidRPr="00FB4D45" w14:paraId="7990185C" w14:textId="77777777" w:rsidTr="00553245">
        <w:tc>
          <w:tcPr>
            <w:tcW w:w="4500" w:type="dxa"/>
            <w:hideMark/>
          </w:tcPr>
          <w:p w14:paraId="70633E27" w14:textId="18161256" w:rsidR="00C80692" w:rsidRPr="00FB4D45" w:rsidRDefault="00C80692" w:rsidP="00C80692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="00930E59" w:rsidRPr="00FB4D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30E59" w:rsidRPr="00FB4D4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30E59" w:rsidRPr="00FB4D45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930E59" w:rsidRPr="00FB4D45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="00930E59" w:rsidRPr="00FB4D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4D45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990" w:type="dxa"/>
          </w:tcPr>
          <w:p w14:paraId="2A54451F" w14:textId="5520292D" w:rsidR="00C80692" w:rsidRPr="00FB4D45" w:rsidRDefault="00C80692" w:rsidP="00C8069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="Angsana New" w:hAnsi="Angsana New"/>
                <w:sz w:val="28"/>
                <w:szCs w:val="28"/>
                <w:lang w:val="en-US" w:bidi="th-TH"/>
              </w:rPr>
              <w:t>(14,263)</w:t>
            </w:r>
          </w:p>
        </w:tc>
        <w:tc>
          <w:tcPr>
            <w:tcW w:w="262" w:type="dxa"/>
          </w:tcPr>
          <w:p w14:paraId="7DEC7FEA" w14:textId="77777777" w:rsidR="00C80692" w:rsidRPr="00FB4D45" w:rsidRDefault="00C80692" w:rsidP="00C8069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4F4230C" w14:textId="7454B61B" w:rsidR="00C80692" w:rsidRPr="00FB4D45" w:rsidRDefault="00C80692" w:rsidP="00C8069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1,498</w:t>
            </w:r>
          </w:p>
        </w:tc>
        <w:tc>
          <w:tcPr>
            <w:tcW w:w="255" w:type="dxa"/>
          </w:tcPr>
          <w:p w14:paraId="54F18B0E" w14:textId="77777777" w:rsidR="00C80692" w:rsidRPr="00FB4D45" w:rsidRDefault="00C80692" w:rsidP="00C80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1707020" w14:textId="70ED7EDD" w:rsidR="00C80692" w:rsidRPr="00FB4D45" w:rsidRDefault="00C80692" w:rsidP="00C8069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/>
                <w:sz w:val="28"/>
                <w:szCs w:val="28"/>
                <w:lang w:val="en-US" w:bidi="th-TH"/>
              </w:rPr>
              <w:t>(14,263)</w:t>
            </w:r>
          </w:p>
        </w:tc>
        <w:tc>
          <w:tcPr>
            <w:tcW w:w="270" w:type="dxa"/>
          </w:tcPr>
          <w:p w14:paraId="618A65DF" w14:textId="77777777" w:rsidR="00C80692" w:rsidRPr="00FB4D45" w:rsidRDefault="00C80692" w:rsidP="00C80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5730B95" w14:textId="01ACCB69" w:rsidR="00C80692" w:rsidRPr="00FB4D45" w:rsidRDefault="00C80692" w:rsidP="00C8069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1,498</w:t>
            </w:r>
          </w:p>
        </w:tc>
      </w:tr>
      <w:tr w:rsidR="00C80692" w:rsidRPr="00FB4D45" w14:paraId="51764732" w14:textId="77777777" w:rsidTr="00553245">
        <w:tc>
          <w:tcPr>
            <w:tcW w:w="4500" w:type="dxa"/>
            <w:hideMark/>
          </w:tcPr>
          <w:p w14:paraId="28037B55" w14:textId="77777777" w:rsidR="00C80692" w:rsidRPr="00FB4D45" w:rsidRDefault="00C80692" w:rsidP="00C80692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="Angsana New" w:hAnsi="Angsana New"/>
                <w:sz w:val="28"/>
                <w:szCs w:val="28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F33BD" w14:textId="026C1B97" w:rsidR="00C80692" w:rsidRPr="00FB4D45" w:rsidRDefault="00C80692" w:rsidP="00C80692">
            <w:pPr>
              <w:pStyle w:val="acctfourfigures"/>
              <w:tabs>
                <w:tab w:val="decimal" w:pos="52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E90948D" w14:textId="77777777" w:rsidR="00C80692" w:rsidRPr="00FB4D45" w:rsidRDefault="00C80692" w:rsidP="00C8069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9FDC96" w14:textId="70DB24EA" w:rsidR="00C80692" w:rsidRPr="00FB4D45" w:rsidRDefault="00C80692" w:rsidP="00C80692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0EDE279C" w14:textId="77777777" w:rsidR="00C80692" w:rsidRPr="00FB4D45" w:rsidRDefault="00C80692" w:rsidP="00C80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2393A" w14:textId="73634A56" w:rsidR="00C80692" w:rsidRPr="00FB4D45" w:rsidRDefault="00C80692" w:rsidP="00C8069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/>
                <w:sz w:val="28"/>
                <w:szCs w:val="28"/>
                <w:lang w:val="en-US" w:bidi="th-TH"/>
              </w:rPr>
              <w:t>39,</w:t>
            </w:r>
            <w:r w:rsidR="005559BB" w:rsidRPr="00FB4D45">
              <w:rPr>
                <w:rFonts w:ascii="Angsana New" w:hAnsi="Angsana New"/>
                <w:sz w:val="28"/>
                <w:szCs w:val="28"/>
                <w:lang w:val="en-US" w:bidi="th-TH"/>
              </w:rPr>
              <w:t>261</w:t>
            </w:r>
          </w:p>
        </w:tc>
        <w:tc>
          <w:tcPr>
            <w:tcW w:w="270" w:type="dxa"/>
          </w:tcPr>
          <w:p w14:paraId="197A50B2" w14:textId="77777777" w:rsidR="00C80692" w:rsidRPr="00FB4D45" w:rsidRDefault="00C80692" w:rsidP="00C80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6826D" w14:textId="5D04234E" w:rsidR="00C80692" w:rsidRPr="00FB4D45" w:rsidRDefault="00C80692" w:rsidP="00C8069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36,535</w:t>
            </w:r>
          </w:p>
        </w:tc>
      </w:tr>
      <w:tr w:rsidR="00C80692" w:rsidRPr="00FB4D45" w14:paraId="4BFA4B1A" w14:textId="77777777" w:rsidTr="00553245">
        <w:tc>
          <w:tcPr>
            <w:tcW w:w="4500" w:type="dxa"/>
            <w:hideMark/>
          </w:tcPr>
          <w:p w14:paraId="41961A76" w14:textId="77777777" w:rsidR="00C80692" w:rsidRPr="00FB4D45" w:rsidRDefault="00C80692" w:rsidP="00C8069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4D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81FDC7" w14:textId="1136518B" w:rsidR="00C80692" w:rsidRPr="00FB4D45" w:rsidRDefault="00C80692" w:rsidP="00C8069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2B705F" w:rsidRPr="00FB4D4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4,6</w:t>
            </w:r>
            <w:r w:rsidR="00265CA5" w:rsidRPr="00FB4D4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262" w:type="dxa"/>
          </w:tcPr>
          <w:p w14:paraId="33F19E20" w14:textId="77777777" w:rsidR="00C80692" w:rsidRPr="00FB4D45" w:rsidRDefault="00C80692" w:rsidP="00C8069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4BFB81" w14:textId="22240FA2" w:rsidR="00C80692" w:rsidRPr="00FB4D45" w:rsidRDefault="00C80692" w:rsidP="00C8069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85,878</w:t>
            </w:r>
          </w:p>
        </w:tc>
        <w:tc>
          <w:tcPr>
            <w:tcW w:w="255" w:type="dxa"/>
          </w:tcPr>
          <w:p w14:paraId="18FC6174" w14:textId="77777777" w:rsidR="00C80692" w:rsidRPr="00FB4D45" w:rsidRDefault="00C80692" w:rsidP="00C80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334D99" w14:textId="6D8CC734" w:rsidR="00C80692" w:rsidRPr="00FB4D45" w:rsidRDefault="00C80692" w:rsidP="00C8069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49,</w:t>
            </w:r>
            <w:r w:rsidR="005559BB" w:rsidRPr="00FB4D4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079</w:t>
            </w:r>
          </w:p>
        </w:tc>
        <w:tc>
          <w:tcPr>
            <w:tcW w:w="270" w:type="dxa"/>
          </w:tcPr>
          <w:p w14:paraId="3C34B1BC" w14:textId="77777777" w:rsidR="00C80692" w:rsidRPr="00FB4D45" w:rsidRDefault="00C80692" w:rsidP="00C806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35A41" w14:textId="02CB4EF8" w:rsidR="00C80692" w:rsidRPr="00FB4D45" w:rsidRDefault="00C80692" w:rsidP="00C80692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B4D45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65,444</w:t>
            </w:r>
          </w:p>
        </w:tc>
      </w:tr>
    </w:tbl>
    <w:p w14:paraId="7520E598" w14:textId="426B0FD1" w:rsidR="000E216D" w:rsidRPr="00FB4D45" w:rsidRDefault="000E216D"/>
    <w:p w14:paraId="204A9061" w14:textId="6791AFB4" w:rsidR="000E216D" w:rsidRPr="00FB4D45" w:rsidRDefault="000E216D"/>
    <w:p w14:paraId="5B0E7DC1" w14:textId="55FB4E7F" w:rsidR="000E216D" w:rsidRPr="00FB4D45" w:rsidRDefault="000E216D"/>
    <w:p w14:paraId="24FF41DE" w14:textId="6F8EB26B" w:rsidR="000E216D" w:rsidRPr="00FB4D45" w:rsidRDefault="000E216D"/>
    <w:p w14:paraId="505FABBB" w14:textId="014BFE54" w:rsidR="000E216D" w:rsidRPr="00FB4D45" w:rsidRDefault="000E216D"/>
    <w:p w14:paraId="6AEF3757" w14:textId="77777777" w:rsidR="000E216D" w:rsidRPr="00FB4D45" w:rsidRDefault="000E216D" w:rsidP="000E216D">
      <w:r w:rsidRPr="00FB4D45"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0E216D" w:rsidRPr="00FB4D45" w14:paraId="6E80DD39" w14:textId="77777777" w:rsidTr="002E288A">
        <w:tc>
          <w:tcPr>
            <w:tcW w:w="4500" w:type="dxa"/>
          </w:tcPr>
          <w:p w14:paraId="221494B1" w14:textId="77777777" w:rsidR="000E216D" w:rsidRPr="00FB4D45" w:rsidRDefault="000E216D" w:rsidP="002E288A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6" w:hanging="44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FB4D4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สินทรัพย์ที่เกิดจากสัญญา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0A99172E" w14:textId="77777777" w:rsidR="000E216D" w:rsidRPr="00FB4D45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55" w:type="dxa"/>
          </w:tcPr>
          <w:p w14:paraId="2E1B0120" w14:textId="77777777" w:rsidR="000E216D" w:rsidRPr="00FB4D45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5D06F20E" w14:textId="77777777" w:rsidR="000E216D" w:rsidRPr="00FB4D45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0E216D" w:rsidRPr="00FB4D45" w14:paraId="4B33F443" w14:textId="77777777" w:rsidTr="002E288A">
        <w:tc>
          <w:tcPr>
            <w:tcW w:w="4500" w:type="dxa"/>
          </w:tcPr>
          <w:p w14:paraId="60B3C140" w14:textId="77777777" w:rsidR="000E216D" w:rsidRPr="00FB4D45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6B09A3AB" w14:textId="77777777" w:rsidR="000E216D" w:rsidRPr="00FB4D45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55" w:type="dxa"/>
          </w:tcPr>
          <w:p w14:paraId="6BD8B4C7" w14:textId="77777777" w:rsidR="000E216D" w:rsidRPr="00FB4D45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739C3897" w14:textId="77777777" w:rsidR="000E216D" w:rsidRPr="00FB4D45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0E216D" w:rsidRPr="00FB4D45" w14:paraId="2BA2A940" w14:textId="77777777" w:rsidTr="002E288A">
        <w:tc>
          <w:tcPr>
            <w:tcW w:w="4500" w:type="dxa"/>
          </w:tcPr>
          <w:p w14:paraId="232E8E7A" w14:textId="77777777" w:rsidR="000E216D" w:rsidRPr="00FB4D45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4C1C9385" w14:textId="77777777" w:rsidR="000E216D" w:rsidRPr="00FB4D45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7"/>
                <w:szCs w:val="27"/>
                <w:cs/>
                <w:lang w:bidi="th-TH"/>
              </w:rPr>
            </w:pPr>
            <w:r w:rsidRPr="00FB4D45">
              <w:rPr>
                <w:rFonts w:ascii="Angsana New" w:hAnsi="Angsana New" w:hint="cs"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</w:tcPr>
          <w:p w14:paraId="7F542DCE" w14:textId="77777777" w:rsidR="000E216D" w:rsidRPr="00FB4D45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5B6E2588" w14:textId="77777777" w:rsidR="000E216D" w:rsidRPr="00FB4D45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7"/>
                <w:szCs w:val="27"/>
                <w:cs/>
                <w:lang w:bidi="th-TH"/>
              </w:rPr>
            </w:pPr>
            <w:r w:rsidRPr="00FB4D45">
              <w:rPr>
                <w:rFonts w:ascii="Angsana New" w:hAnsi="Angsana New" w:hint="cs"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0E216D" w:rsidRPr="00FB4D45" w14:paraId="03B54E51" w14:textId="77777777" w:rsidTr="002E288A">
        <w:tc>
          <w:tcPr>
            <w:tcW w:w="4500" w:type="dxa"/>
          </w:tcPr>
          <w:p w14:paraId="1A43C3BC" w14:textId="77777777" w:rsidR="000E216D" w:rsidRPr="00FB4D45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B8C1B7" w14:textId="02435ED6" w:rsidR="000E216D" w:rsidRPr="00FB4D45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  <w:cs/>
              </w:rPr>
            </w:pPr>
            <w:r w:rsidRPr="00FB4D45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AF11F0" w:rsidRPr="00FB4D45">
              <w:rPr>
                <w:rFonts w:asciiTheme="majorBidi" w:hAnsiTheme="majorBidi" w:cstheme="majorBidi"/>
                <w:sz w:val="27"/>
                <w:szCs w:val="27"/>
              </w:rPr>
              <w:t xml:space="preserve">0 </w:t>
            </w:r>
            <w:r w:rsidR="00AF11F0" w:rsidRPr="00FB4D45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62" w:type="dxa"/>
          </w:tcPr>
          <w:p w14:paraId="2EEC48B9" w14:textId="77777777" w:rsidR="000E216D" w:rsidRPr="00FB4D45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39AEA05F" w14:textId="77777777" w:rsidR="000E216D" w:rsidRPr="00FB4D45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FB4D45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FB4D45">
              <w:rPr>
                <w:rFonts w:asciiTheme="majorBidi" w:hAnsiTheme="majorBidi" w:cstheme="majorBidi" w:hint="cs"/>
                <w:b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55" w:type="dxa"/>
          </w:tcPr>
          <w:p w14:paraId="7B4B3B11" w14:textId="77777777" w:rsidR="000E216D" w:rsidRPr="00FB4D45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10260439" w14:textId="545AFAA1" w:rsidR="000E216D" w:rsidRPr="00FB4D45" w:rsidRDefault="00AF11F0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FB4D45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FB4D45">
              <w:rPr>
                <w:rFonts w:asciiTheme="majorBidi" w:hAnsiTheme="majorBidi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</w:tcPr>
          <w:p w14:paraId="1D7CBABA" w14:textId="77777777" w:rsidR="000E216D" w:rsidRPr="00FB4D45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vAlign w:val="bottom"/>
          </w:tcPr>
          <w:p w14:paraId="55143800" w14:textId="77777777" w:rsidR="000E216D" w:rsidRPr="00FB4D45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FB4D45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FB4D45">
              <w:rPr>
                <w:rFonts w:asciiTheme="majorBidi" w:hAnsiTheme="majorBidi" w:cstheme="majorBidi" w:hint="cs"/>
                <w:b/>
                <w:spacing w:val="-6"/>
                <w:sz w:val="27"/>
                <w:szCs w:val="27"/>
                <w:cs/>
              </w:rPr>
              <w:t>ธันวาคม</w:t>
            </w:r>
          </w:p>
        </w:tc>
      </w:tr>
      <w:tr w:rsidR="000E216D" w:rsidRPr="00FB4D45" w14:paraId="31EFD750" w14:textId="77777777" w:rsidTr="002E288A">
        <w:tc>
          <w:tcPr>
            <w:tcW w:w="4500" w:type="dxa"/>
          </w:tcPr>
          <w:p w14:paraId="5D8A25A2" w14:textId="77777777" w:rsidR="000E216D" w:rsidRPr="00FB4D45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7D29823" w14:textId="77777777" w:rsidR="000E216D" w:rsidRPr="00FB4D45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FB4D45">
              <w:rPr>
                <w:rFonts w:ascii="Angsana New" w:hAnsi="Angsana New"/>
                <w:bCs/>
                <w:sz w:val="27"/>
                <w:szCs w:val="27"/>
              </w:rPr>
              <w:t>2566</w:t>
            </w:r>
          </w:p>
        </w:tc>
        <w:tc>
          <w:tcPr>
            <w:tcW w:w="262" w:type="dxa"/>
          </w:tcPr>
          <w:p w14:paraId="052339DB" w14:textId="77777777" w:rsidR="000E216D" w:rsidRPr="00FB4D45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336F3072" w14:textId="77777777" w:rsidR="000E216D" w:rsidRPr="00FB4D45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FB4D45">
              <w:rPr>
                <w:rFonts w:ascii="Angsana New" w:hAnsi="Angsana New"/>
                <w:bCs/>
                <w:sz w:val="27"/>
                <w:szCs w:val="27"/>
              </w:rPr>
              <w:t>2565</w:t>
            </w:r>
          </w:p>
        </w:tc>
        <w:tc>
          <w:tcPr>
            <w:tcW w:w="255" w:type="dxa"/>
          </w:tcPr>
          <w:p w14:paraId="4BA24D7F" w14:textId="77777777" w:rsidR="000E216D" w:rsidRPr="00FB4D45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2C83D0F0" w14:textId="77777777" w:rsidR="000E216D" w:rsidRPr="00FB4D45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FB4D45">
              <w:rPr>
                <w:rFonts w:ascii="Angsana New" w:hAnsi="Angsana New"/>
                <w:bCs/>
                <w:sz w:val="27"/>
                <w:szCs w:val="27"/>
              </w:rPr>
              <w:t>2566</w:t>
            </w:r>
          </w:p>
        </w:tc>
        <w:tc>
          <w:tcPr>
            <w:tcW w:w="270" w:type="dxa"/>
          </w:tcPr>
          <w:p w14:paraId="57F34BD2" w14:textId="77777777" w:rsidR="000E216D" w:rsidRPr="00FB4D45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BB09FD1" w14:textId="77777777" w:rsidR="000E216D" w:rsidRPr="00FB4D45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FB4D45">
              <w:rPr>
                <w:rFonts w:ascii="Angsana New" w:hAnsi="Angsana New"/>
                <w:bCs/>
                <w:sz w:val="27"/>
                <w:szCs w:val="27"/>
              </w:rPr>
              <w:t>2565</w:t>
            </w:r>
          </w:p>
        </w:tc>
      </w:tr>
      <w:tr w:rsidR="000E216D" w:rsidRPr="00FB4D45" w14:paraId="35A3F5F7" w14:textId="77777777" w:rsidTr="002E288A">
        <w:tc>
          <w:tcPr>
            <w:tcW w:w="4500" w:type="dxa"/>
          </w:tcPr>
          <w:p w14:paraId="5923EF5A" w14:textId="77777777" w:rsidR="000E216D" w:rsidRPr="00FB4D45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770" w:type="dxa"/>
            <w:gridSpan w:val="7"/>
            <w:tcBorders>
              <w:left w:val="nil"/>
              <w:right w:val="nil"/>
            </w:tcBorders>
            <w:vAlign w:val="bottom"/>
          </w:tcPr>
          <w:p w14:paraId="52A240FC" w14:textId="77777777" w:rsidR="000E216D" w:rsidRPr="00FB4D45" w:rsidRDefault="000E216D" w:rsidP="002E28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FB4D45">
              <w:rPr>
                <w:rFonts w:ascii="Angsana New" w:hAnsi="Angsana New" w:hint="cs"/>
                <w:b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0E216D" w:rsidRPr="00FB4D45" w14:paraId="3314424F" w14:textId="77777777" w:rsidTr="002E288A">
        <w:tc>
          <w:tcPr>
            <w:tcW w:w="4500" w:type="dxa"/>
          </w:tcPr>
          <w:p w14:paraId="6E1FC637" w14:textId="77777777" w:rsidR="000E216D" w:rsidRPr="00FB4D45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B4D45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40422BE" w14:textId="76A71A69" w:rsidR="000E216D" w:rsidRPr="00FB4D45" w:rsidRDefault="008A3484" w:rsidP="002E288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B4D45">
              <w:rPr>
                <w:rFonts w:ascii="Angsana New" w:hAnsi="Angsana New"/>
                <w:sz w:val="27"/>
                <w:szCs w:val="27"/>
                <w:lang w:val="en-US" w:bidi="th-TH"/>
              </w:rPr>
              <w:t>107,144</w:t>
            </w:r>
          </w:p>
        </w:tc>
        <w:tc>
          <w:tcPr>
            <w:tcW w:w="262" w:type="dxa"/>
          </w:tcPr>
          <w:p w14:paraId="3DB5A91E" w14:textId="77777777" w:rsidR="000E216D" w:rsidRPr="00FB4D45" w:rsidRDefault="000E216D" w:rsidP="002E288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7D25B26B" w14:textId="77777777" w:rsidR="000E216D" w:rsidRPr="00FB4D45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135,235</w:t>
            </w:r>
          </w:p>
        </w:tc>
        <w:tc>
          <w:tcPr>
            <w:tcW w:w="255" w:type="dxa"/>
          </w:tcPr>
          <w:p w14:paraId="2A3AC0DD" w14:textId="77777777" w:rsidR="000E216D" w:rsidRPr="00FB4D45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2B0599DB" w14:textId="074F14B6" w:rsidR="000E216D" w:rsidRPr="00FB4D45" w:rsidRDefault="008A3484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B4D45">
              <w:rPr>
                <w:rFonts w:ascii="Angsana New" w:hAnsi="Angsana New"/>
                <w:sz w:val="27"/>
                <w:szCs w:val="27"/>
                <w:lang w:val="en-US" w:bidi="th-TH"/>
              </w:rPr>
              <w:t>72,298</w:t>
            </w:r>
          </w:p>
        </w:tc>
        <w:tc>
          <w:tcPr>
            <w:tcW w:w="270" w:type="dxa"/>
          </w:tcPr>
          <w:p w14:paraId="10EC298C" w14:textId="77777777" w:rsidR="000E216D" w:rsidRPr="00FB4D45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F02A22C" w14:textId="77777777" w:rsidR="000E216D" w:rsidRPr="00FB4D45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98,175</w:t>
            </w:r>
          </w:p>
        </w:tc>
      </w:tr>
      <w:tr w:rsidR="008A3484" w:rsidRPr="00FB4D45" w14:paraId="7D533253" w14:textId="77777777" w:rsidTr="002E288A">
        <w:tc>
          <w:tcPr>
            <w:tcW w:w="4500" w:type="dxa"/>
          </w:tcPr>
          <w:p w14:paraId="2B409FC0" w14:textId="77777777" w:rsidR="008A3484" w:rsidRPr="00FB4D45" w:rsidRDefault="008A3484" w:rsidP="008A348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B4D4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FB4D4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93D546D" w14:textId="0955674E" w:rsidR="008A3484" w:rsidRPr="00FB4D45" w:rsidRDefault="008A3484" w:rsidP="008A348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0DCC4F8" w14:textId="77777777" w:rsidR="008A3484" w:rsidRPr="00FB4D45" w:rsidRDefault="008A3484" w:rsidP="008A348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607D4318" w14:textId="77777777" w:rsidR="008A3484" w:rsidRPr="00FB4D45" w:rsidRDefault="008A3484" w:rsidP="008A348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4083EA3A" w14:textId="77777777" w:rsidR="008A3484" w:rsidRPr="00FB4D45" w:rsidRDefault="008A3484" w:rsidP="008A3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1FBD8C3D" w14:textId="1AD6710D" w:rsidR="008A3484" w:rsidRPr="00FB4D45" w:rsidRDefault="008A3484" w:rsidP="008A348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B9B97B" w14:textId="77777777" w:rsidR="008A3484" w:rsidRPr="00FB4D45" w:rsidRDefault="008A3484" w:rsidP="008A3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</w:tcPr>
          <w:p w14:paraId="010D7BCE" w14:textId="77777777" w:rsidR="008A3484" w:rsidRPr="00FB4D45" w:rsidRDefault="008A3484" w:rsidP="008A348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B4D45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-</w:t>
            </w:r>
          </w:p>
        </w:tc>
      </w:tr>
      <w:tr w:rsidR="008A3484" w:rsidRPr="00FB4D45" w14:paraId="0B14102D" w14:textId="77777777" w:rsidTr="002E288A">
        <w:tc>
          <w:tcPr>
            <w:tcW w:w="4500" w:type="dxa"/>
          </w:tcPr>
          <w:p w14:paraId="7BBE8599" w14:textId="77777777" w:rsidR="008A3484" w:rsidRPr="00FB4D45" w:rsidRDefault="008A3484" w:rsidP="008A348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183617" w14:textId="487853F0" w:rsidR="008A3484" w:rsidRPr="00FB4D45" w:rsidRDefault="008A3484" w:rsidP="008A348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B4D4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107,144</w:t>
            </w:r>
          </w:p>
        </w:tc>
        <w:tc>
          <w:tcPr>
            <w:tcW w:w="262" w:type="dxa"/>
          </w:tcPr>
          <w:p w14:paraId="56E005C4" w14:textId="77777777" w:rsidR="008A3484" w:rsidRPr="00FB4D45" w:rsidRDefault="008A3484" w:rsidP="008A348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A223E" w14:textId="77777777" w:rsidR="008A3484" w:rsidRPr="00FB4D45" w:rsidRDefault="008A3484" w:rsidP="008A348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135,235</w:t>
            </w:r>
          </w:p>
        </w:tc>
        <w:tc>
          <w:tcPr>
            <w:tcW w:w="255" w:type="dxa"/>
          </w:tcPr>
          <w:p w14:paraId="16108FE6" w14:textId="77777777" w:rsidR="008A3484" w:rsidRPr="00FB4D45" w:rsidRDefault="008A3484" w:rsidP="008A3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6D2946" w14:textId="3E50295A" w:rsidR="008A3484" w:rsidRPr="00FB4D45" w:rsidRDefault="008A3484" w:rsidP="008A348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B4D45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72,298</w:t>
            </w:r>
          </w:p>
        </w:tc>
        <w:tc>
          <w:tcPr>
            <w:tcW w:w="270" w:type="dxa"/>
          </w:tcPr>
          <w:p w14:paraId="3AD5172E" w14:textId="77777777" w:rsidR="008A3484" w:rsidRPr="00FB4D45" w:rsidRDefault="008A3484" w:rsidP="008A3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714C2" w14:textId="77777777" w:rsidR="008A3484" w:rsidRPr="00FB4D45" w:rsidRDefault="008A3484" w:rsidP="008A348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98,175</w:t>
            </w:r>
          </w:p>
        </w:tc>
      </w:tr>
    </w:tbl>
    <w:p w14:paraId="6037FF2B" w14:textId="77777777" w:rsidR="000E216D" w:rsidRPr="00FB4D45" w:rsidRDefault="000E216D">
      <w:pPr>
        <w:rPr>
          <w:sz w:val="14"/>
          <w:szCs w:val="14"/>
        </w:rPr>
      </w:pPr>
    </w:p>
    <w:p w14:paraId="5E4DB672" w14:textId="401B8DCE" w:rsidR="00DB12B7" w:rsidRPr="00FB4D45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FB4D4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ภาษีเงินได้</w:t>
      </w:r>
    </w:p>
    <w:p w14:paraId="665D247B" w14:textId="77777777" w:rsidR="00DB12B7" w:rsidRPr="00FB4D45" w:rsidRDefault="00DB12B7" w:rsidP="00DB12B7">
      <w:pPr>
        <w:pStyle w:val="block"/>
        <w:spacing w:after="0" w:line="240" w:lineRule="atLeast"/>
        <w:ind w:left="540" w:right="-45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US" w:bidi="th-TH"/>
        </w:rPr>
      </w:pPr>
    </w:p>
    <w:p w14:paraId="1E4D6032" w14:textId="63CF6794" w:rsidR="00DB12B7" w:rsidRPr="00FB4D45" w:rsidRDefault="00DB12B7" w:rsidP="00DB12B7">
      <w:pPr>
        <w:spacing w:line="240" w:lineRule="auto"/>
        <w:ind w:left="540" w:right="-9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B4D45">
        <w:rPr>
          <w:rFonts w:asciiTheme="majorBidi" w:hAnsiTheme="majorBidi" w:cstheme="majorBidi"/>
          <w:spacing w:val="-2"/>
          <w:sz w:val="28"/>
          <w:szCs w:val="28"/>
          <w:cs/>
        </w:rPr>
        <w:t>อัตราภาษีเงินได้ที่แท้จริงรวมของกลุ่มบริษัทและบริษัทในการดำเนินงานต่อเ</w:t>
      </w:r>
      <w:r w:rsidRPr="00FB4D45">
        <w:rPr>
          <w:rFonts w:asciiTheme="majorBidi" w:hAnsiTheme="majorBidi" w:cstheme="majorBidi"/>
          <w:sz w:val="28"/>
          <w:szCs w:val="28"/>
          <w:cs/>
        </w:rPr>
        <w:t>นื่อง</w:t>
      </w:r>
      <w:r w:rsidR="00AF11F0" w:rsidRPr="00FB4D45">
        <w:rPr>
          <w:rFonts w:asciiTheme="majorBidi" w:hAnsiTheme="majorBidi" w:cstheme="majorBidi" w:hint="cs"/>
          <w:sz w:val="28"/>
          <w:szCs w:val="28"/>
          <w:cs/>
        </w:rPr>
        <w:t>เป็นระยะเวลาหกเดือนสิ้นสุ</w:t>
      </w:r>
      <w:r w:rsidR="00AF11F0" w:rsidRPr="00FB4D45">
        <w:rPr>
          <w:rFonts w:asciiTheme="majorBidi" w:hAnsiTheme="majorBidi" w:cstheme="majorBidi" w:hint="cs"/>
          <w:spacing w:val="-2"/>
          <w:sz w:val="28"/>
          <w:szCs w:val="28"/>
          <w:cs/>
        </w:rPr>
        <w:t>ดวันที่</w:t>
      </w:r>
      <w:r w:rsidR="00AF11F0" w:rsidRPr="00FB4D45">
        <w:rPr>
          <w:rFonts w:asciiTheme="majorBidi" w:hAnsiTheme="majorBidi" w:cstheme="majorBidi" w:hint="cs"/>
          <w:spacing w:val="-2"/>
          <w:sz w:val="28"/>
          <w:szCs w:val="28"/>
        </w:rPr>
        <w:br/>
        <w:t xml:space="preserve">30 </w:t>
      </w:r>
      <w:r w:rsidR="00AF11F0" w:rsidRPr="00FB4D4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มิถุนายน </w:t>
      </w:r>
      <w:r w:rsidR="00AF11F0" w:rsidRPr="00FB4D45">
        <w:rPr>
          <w:rFonts w:asciiTheme="majorBidi" w:hAnsiTheme="majorBidi" w:cstheme="majorBidi" w:hint="cs"/>
          <w:spacing w:val="-2"/>
          <w:sz w:val="28"/>
          <w:szCs w:val="28"/>
        </w:rPr>
        <w:t>256</w:t>
      </w:r>
      <w:r w:rsidR="00AF11F0" w:rsidRPr="00FB4D45">
        <w:rPr>
          <w:rFonts w:asciiTheme="majorBidi" w:hAnsiTheme="majorBidi" w:cstheme="majorBidi"/>
          <w:spacing w:val="-2"/>
          <w:sz w:val="28"/>
          <w:szCs w:val="28"/>
        </w:rPr>
        <w:t>6</w:t>
      </w:r>
      <w:r w:rsidRPr="00FB4D4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คือร้อยละ</w:t>
      </w:r>
      <w:r w:rsidR="00614107" w:rsidRPr="00FB4D4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D4260F" w:rsidRPr="00FB4D45">
        <w:rPr>
          <w:rFonts w:asciiTheme="majorBidi" w:hAnsiTheme="majorBidi" w:cstheme="majorBidi"/>
          <w:spacing w:val="-2"/>
          <w:sz w:val="28"/>
          <w:szCs w:val="28"/>
        </w:rPr>
        <w:t>22.</w:t>
      </w:r>
      <w:r w:rsidR="0097794F" w:rsidRPr="00FB4D45">
        <w:rPr>
          <w:rFonts w:asciiTheme="majorBidi" w:hAnsiTheme="majorBidi" w:cstheme="majorBidi"/>
          <w:spacing w:val="-2"/>
          <w:sz w:val="28"/>
          <w:szCs w:val="28"/>
        </w:rPr>
        <w:t>80</w:t>
      </w:r>
      <w:r w:rsidR="00D30758" w:rsidRPr="00FB4D4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FB4D45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และร้อยละ </w:t>
      </w:r>
      <w:r w:rsidR="00D4260F" w:rsidRPr="00FB4D45">
        <w:rPr>
          <w:rFonts w:asciiTheme="majorBidi" w:hAnsiTheme="majorBidi" w:cstheme="majorBidi"/>
          <w:spacing w:val="-2"/>
          <w:sz w:val="28"/>
          <w:szCs w:val="28"/>
        </w:rPr>
        <w:t>9.</w:t>
      </w:r>
      <w:r w:rsidR="0097794F" w:rsidRPr="00FB4D45">
        <w:rPr>
          <w:rFonts w:asciiTheme="majorBidi" w:hAnsiTheme="majorBidi" w:cstheme="majorBidi"/>
          <w:spacing w:val="-2"/>
          <w:sz w:val="28"/>
          <w:szCs w:val="28"/>
        </w:rPr>
        <w:t>4</w:t>
      </w:r>
      <w:r w:rsidR="00D4260F" w:rsidRPr="00FB4D45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A370EB" w:rsidRPr="00FB4D4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32026" w:rsidRPr="00FB4D45">
        <w:rPr>
          <w:rFonts w:asciiTheme="majorBidi" w:hAnsiTheme="majorBidi" w:cstheme="majorBidi"/>
          <w:spacing w:val="-2"/>
          <w:sz w:val="28"/>
          <w:szCs w:val="28"/>
          <w:cs/>
        </w:rPr>
        <w:t>ตามลำดับ</w:t>
      </w:r>
      <w:r w:rsidRPr="00FB4D4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FB4D45">
        <w:rPr>
          <w:rFonts w:asciiTheme="majorBidi" w:hAnsiTheme="majorBidi" w:cstheme="majorBidi"/>
          <w:i/>
          <w:iCs/>
          <w:spacing w:val="-2"/>
          <w:sz w:val="28"/>
          <w:szCs w:val="28"/>
        </w:rPr>
        <w:t>(256</w:t>
      </w:r>
      <w:r w:rsidR="00430F7D" w:rsidRPr="00FB4D45">
        <w:rPr>
          <w:rFonts w:asciiTheme="majorBidi" w:hAnsiTheme="majorBidi" w:cstheme="majorBidi"/>
          <w:i/>
          <w:iCs/>
          <w:spacing w:val="-2"/>
          <w:sz w:val="28"/>
          <w:szCs w:val="28"/>
        </w:rPr>
        <w:t>5</w:t>
      </w:r>
      <w:r w:rsidRPr="00FB4D45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Pr="00FB4D45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ร้อยละ </w:t>
      </w:r>
      <w:r w:rsidR="00AF11F0" w:rsidRPr="00FB4D45">
        <w:rPr>
          <w:rFonts w:asciiTheme="majorBidi" w:hAnsiTheme="majorBidi" w:cstheme="majorBidi"/>
          <w:i/>
          <w:iCs/>
          <w:spacing w:val="-2"/>
          <w:sz w:val="28"/>
          <w:szCs w:val="28"/>
        </w:rPr>
        <w:t>16.66</w:t>
      </w:r>
      <w:r w:rsidR="00911B69" w:rsidRPr="00FB4D45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FB4D45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FB4D45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และร้อยละ </w:t>
      </w:r>
      <w:r w:rsidR="00AF11F0" w:rsidRPr="00FB4D45">
        <w:rPr>
          <w:rFonts w:asciiTheme="majorBidi" w:hAnsiTheme="majorBidi" w:cstheme="majorBidi"/>
          <w:i/>
          <w:iCs/>
          <w:spacing w:val="-2"/>
          <w:sz w:val="28"/>
          <w:szCs w:val="28"/>
        </w:rPr>
        <w:t>8.42</w:t>
      </w:r>
      <w:r w:rsidR="00911B69" w:rsidRPr="00FB4D45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FB4D45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FB4D45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ตามลำดับ</w:t>
      </w:r>
      <w:r w:rsidRPr="00FB4D45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  <w:r w:rsidR="00A2267C" w:rsidRPr="00FB4D45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A2267C" w:rsidRPr="00FB4D45">
        <w:rPr>
          <w:rFonts w:asciiTheme="majorBidi" w:hAnsiTheme="majorBidi" w:cstheme="majorBidi"/>
          <w:i/>
          <w:iCs/>
          <w:spacing w:val="-2"/>
          <w:sz w:val="28"/>
          <w:szCs w:val="28"/>
        </w:rPr>
        <w:br/>
      </w:r>
      <w:r w:rsidRPr="00FB4D45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ารเปลี่ยนแปลงในอัตราภาษีเงินได้ที่แท้จริงมีสาเหตุหลักเนื่องจากความแตกต่างระหว่างการรับรู้รายได้และค่าใช้จ่ายทางบัญชีและทางภาษีบางรายการ โดยเฉพาะอย่างยิ่ง ส่วนแบ่งกำไรจากเงินลงทุนในบริษัทย่อย </w:t>
      </w:r>
      <w:r w:rsidRPr="00FB4D45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รายได้รับล่วงหน้า และประมาณการหนี้สิน</w:t>
      </w:r>
    </w:p>
    <w:p w14:paraId="19702C04" w14:textId="637C2E99" w:rsidR="004A4F2B" w:rsidRPr="00FB4D45" w:rsidRDefault="004A4F2B" w:rsidP="00292A13">
      <w:pPr>
        <w:rPr>
          <w:rFonts w:asciiTheme="majorBidi" w:eastAsia="MS Mincho" w:hAnsiTheme="majorBidi" w:cstheme="majorBidi"/>
          <w:b/>
          <w:bCs/>
          <w:sz w:val="24"/>
          <w:szCs w:val="24"/>
          <w:cs/>
          <w:lang w:eastAsia="x-none"/>
        </w:rPr>
      </w:pPr>
    </w:p>
    <w:p w14:paraId="67C7C3D2" w14:textId="69525C44" w:rsidR="0016015A" w:rsidRPr="00FB4D45" w:rsidRDefault="0016015A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FB4D45">
        <w:rPr>
          <w:rFonts w:asciiTheme="majorBidi" w:eastAsia="MS Mincho" w:hAnsiTheme="majorBidi" w:cstheme="majorBidi" w:hint="cs"/>
          <w:sz w:val="28"/>
          <w:szCs w:val="28"/>
          <w:cs/>
          <w:lang w:val="en-GB"/>
        </w:rPr>
        <w:t>เงินปันผล</w:t>
      </w:r>
    </w:p>
    <w:p w14:paraId="17AA96D7" w14:textId="06696C6F" w:rsidR="0016015A" w:rsidRPr="00FB4D45" w:rsidRDefault="0016015A" w:rsidP="0016015A">
      <w:pPr>
        <w:rPr>
          <w:sz w:val="24"/>
          <w:szCs w:val="24"/>
          <w:lang w:val="en-GB" w:eastAsia="x-none"/>
        </w:rPr>
      </w:pPr>
    </w:p>
    <w:p w14:paraId="4502FF73" w14:textId="00200621" w:rsidR="0016015A" w:rsidRPr="00FB4D45" w:rsidRDefault="0016015A" w:rsidP="0016015A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4D45">
        <w:rPr>
          <w:rFonts w:asciiTheme="majorBidi" w:hAnsiTheme="majorBidi" w:cstheme="majorBidi" w:hint="cs"/>
          <w:sz w:val="28"/>
          <w:szCs w:val="28"/>
          <w:cs/>
        </w:rPr>
        <w:t xml:space="preserve">รายละเอียดเงินปันผลในระหว่างปี </w:t>
      </w:r>
      <w:r w:rsidRPr="00FB4D45">
        <w:rPr>
          <w:rFonts w:asciiTheme="majorBidi" w:hAnsiTheme="majorBidi" w:cstheme="majorBidi" w:hint="cs"/>
          <w:sz w:val="28"/>
          <w:szCs w:val="28"/>
        </w:rPr>
        <w:t>256</w:t>
      </w:r>
      <w:r w:rsidRPr="00FB4D45">
        <w:rPr>
          <w:rFonts w:asciiTheme="majorBidi" w:hAnsiTheme="majorBidi" w:cstheme="majorBidi" w:hint="cs"/>
          <w:sz w:val="28"/>
          <w:szCs w:val="28"/>
          <w:cs/>
        </w:rPr>
        <w:t>6</w:t>
      </w:r>
      <w:r w:rsidRPr="00FB4D45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FB4D45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p w14:paraId="157185E4" w14:textId="6797E31F" w:rsidR="0016015A" w:rsidRPr="00FB4D45" w:rsidRDefault="0016015A" w:rsidP="0016015A">
      <w:pPr>
        <w:rPr>
          <w:sz w:val="24"/>
          <w:szCs w:val="24"/>
          <w:lang w:val="en-GB" w:eastAsia="x-none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620"/>
        <w:gridCol w:w="1800"/>
        <w:gridCol w:w="1642"/>
        <w:gridCol w:w="236"/>
        <w:gridCol w:w="1147"/>
      </w:tblGrid>
      <w:tr w:rsidR="0016015A" w:rsidRPr="00FB4D45" w14:paraId="0D2974CF" w14:textId="77777777" w:rsidTr="007130FA">
        <w:trPr>
          <w:tblHeader/>
        </w:trPr>
        <w:tc>
          <w:tcPr>
            <w:tcW w:w="2520" w:type="dxa"/>
            <w:vAlign w:val="bottom"/>
          </w:tcPr>
          <w:p w14:paraId="3DCA0931" w14:textId="77777777" w:rsidR="0016015A" w:rsidRPr="00FB4D45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0ACF7EBC" w14:textId="77777777" w:rsidR="0016015A" w:rsidRPr="00FB4D45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553DB548" w14:textId="77777777" w:rsidR="0016015A" w:rsidRPr="00FB4D45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642" w:type="dxa"/>
            <w:vAlign w:val="bottom"/>
            <w:hideMark/>
          </w:tcPr>
          <w:p w14:paraId="3B6073D5" w14:textId="77777777" w:rsidR="0016015A" w:rsidRPr="00FB4D45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7E4882B3" w14:textId="77777777" w:rsidR="0016015A" w:rsidRPr="00FB4D45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  <w:hideMark/>
          </w:tcPr>
          <w:p w14:paraId="3ECB0271" w14:textId="77777777" w:rsidR="0016015A" w:rsidRPr="00FB4D45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16015A" w:rsidRPr="00FB4D45" w14:paraId="14394892" w14:textId="77777777" w:rsidTr="007130FA">
        <w:trPr>
          <w:tblHeader/>
        </w:trPr>
        <w:tc>
          <w:tcPr>
            <w:tcW w:w="2520" w:type="dxa"/>
          </w:tcPr>
          <w:p w14:paraId="0A72CED1" w14:textId="77777777" w:rsidR="0016015A" w:rsidRPr="00FB4D45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174E271" w14:textId="77777777" w:rsidR="0016015A" w:rsidRPr="00FB4D45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C2003EF" w14:textId="77777777" w:rsidR="0016015A" w:rsidRPr="00FB4D45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42" w:type="dxa"/>
            <w:hideMark/>
          </w:tcPr>
          <w:p w14:paraId="6343BD77" w14:textId="77777777" w:rsidR="0016015A" w:rsidRPr="00FB4D45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38C86FAC" w14:textId="77777777" w:rsidR="0016015A" w:rsidRPr="00FB4D45" w:rsidRDefault="001601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7" w:type="dxa"/>
            <w:hideMark/>
          </w:tcPr>
          <w:p w14:paraId="7C70F378" w14:textId="77777777" w:rsidR="0016015A" w:rsidRPr="00FB4D45" w:rsidRDefault="0016015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B1BD1" w:rsidRPr="00FB4D45" w14:paraId="78ED2DC3" w14:textId="77777777" w:rsidTr="007130FA">
        <w:trPr>
          <w:tblHeader/>
        </w:trPr>
        <w:tc>
          <w:tcPr>
            <w:tcW w:w="2520" w:type="dxa"/>
          </w:tcPr>
          <w:p w14:paraId="0614CD49" w14:textId="77777777" w:rsidR="00DB1BD1" w:rsidRPr="00FB4D45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</w:p>
          <w:p w14:paraId="3D0AE5A3" w14:textId="60007845" w:rsidR="00DB1BD1" w:rsidRPr="00FB4D45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2F884522" w14:textId="77777777" w:rsidR="00DB1BD1" w:rsidRPr="00FB4D45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66187368" w14:textId="1DC47AA0" w:rsidR="00DB1BD1" w:rsidRPr="00FB4D45" w:rsidRDefault="00DB1BD1" w:rsidP="00DB1BD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FB4D4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0" w:type="dxa"/>
          </w:tcPr>
          <w:p w14:paraId="1263F0FD" w14:textId="77777777" w:rsidR="00DB1BD1" w:rsidRPr="00FB4D45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3104AC6" w14:textId="1F20DE19" w:rsidR="00DB1BD1" w:rsidRPr="00FB4D45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FB4D4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42" w:type="dxa"/>
          </w:tcPr>
          <w:p w14:paraId="396B2439" w14:textId="77777777" w:rsidR="00DB1BD1" w:rsidRPr="00FB4D45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31180A5" w14:textId="2C69E95C" w:rsidR="00DB1BD1" w:rsidRPr="00FB4D45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236" w:type="dxa"/>
          </w:tcPr>
          <w:p w14:paraId="4181174D" w14:textId="77777777" w:rsidR="00DB1BD1" w:rsidRPr="00FB4D45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4C4EA49A" w14:textId="77777777" w:rsidR="00DB1BD1" w:rsidRPr="00FB4D45" w:rsidRDefault="00DB1BD1" w:rsidP="00D5319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1067CB41" w14:textId="66593710" w:rsidR="00DB1BD1" w:rsidRPr="00FB4D45" w:rsidRDefault="00DB1BD1" w:rsidP="00D53191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98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55.26</w:t>
            </w:r>
          </w:p>
        </w:tc>
      </w:tr>
      <w:tr w:rsidR="00292A13" w:rsidRPr="00FB4D45" w14:paraId="081F05F1" w14:textId="77777777" w:rsidTr="007130FA">
        <w:trPr>
          <w:tblHeader/>
        </w:trPr>
        <w:tc>
          <w:tcPr>
            <w:tcW w:w="2520" w:type="dxa"/>
          </w:tcPr>
          <w:p w14:paraId="62B81CF0" w14:textId="77777777" w:rsidR="00292A13" w:rsidRPr="00FB4D45" w:rsidRDefault="00292A13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4C3B1BE6" w14:textId="77777777" w:rsidR="00292A13" w:rsidRPr="00FB4D45" w:rsidRDefault="00292A13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</w:tcPr>
          <w:p w14:paraId="12AA11F0" w14:textId="77777777" w:rsidR="00292A13" w:rsidRPr="00FB4D45" w:rsidRDefault="00292A13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642" w:type="dxa"/>
          </w:tcPr>
          <w:p w14:paraId="217ECD53" w14:textId="77777777" w:rsidR="00292A13" w:rsidRPr="00FB4D45" w:rsidRDefault="00292A13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36" w:type="dxa"/>
          </w:tcPr>
          <w:p w14:paraId="1897B848" w14:textId="77777777" w:rsidR="00292A13" w:rsidRPr="00FB4D45" w:rsidRDefault="00292A13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47" w:type="dxa"/>
          </w:tcPr>
          <w:p w14:paraId="0F854E71" w14:textId="77777777" w:rsidR="00292A13" w:rsidRPr="00FB4D45" w:rsidRDefault="00292A13" w:rsidP="00D5319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DB1BD1" w:rsidRPr="00FB4D45" w14:paraId="257A1FF5" w14:textId="77777777" w:rsidTr="007130FA">
        <w:tc>
          <w:tcPr>
            <w:tcW w:w="2520" w:type="dxa"/>
            <w:hideMark/>
          </w:tcPr>
          <w:p w14:paraId="287532A1" w14:textId="47F9592A" w:rsidR="00DB1BD1" w:rsidRPr="00FB4D45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  <w:p w14:paraId="6E214F0A" w14:textId="0D12E203" w:rsidR="00DB1BD1" w:rsidRPr="00FB4D45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hint="cs"/>
                <w:sz w:val="28"/>
                <w:szCs w:val="28"/>
                <w:cs/>
              </w:rPr>
              <w:t>บริษัท วีเซิร์ฟพลัส จำกัด</w:t>
            </w:r>
          </w:p>
          <w:p w14:paraId="0EE22CC5" w14:textId="77777777" w:rsidR="00DB1BD1" w:rsidRPr="00FB4D45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15DC380B" w14:textId="77777777" w:rsidR="00DB1BD1" w:rsidRPr="00FB4D45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5B56DD48" w14:textId="77777777" w:rsidR="00DB1BD1" w:rsidRPr="00FB4D45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5EB37F" w14:textId="2C2DE616" w:rsidR="00DB1BD1" w:rsidRPr="00FB4D45" w:rsidRDefault="0070355D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B1BD1" w:rsidRPr="00FB4D4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B1BD1" w:rsidRPr="00FB4D45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DB1BD1"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="00DB1BD1" w:rsidRPr="00FB4D45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DB1BD1" w:rsidRPr="00FB4D4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0" w:type="dxa"/>
          </w:tcPr>
          <w:p w14:paraId="1818DD24" w14:textId="77777777" w:rsidR="00DB1BD1" w:rsidRPr="00FB4D45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0F9DAF" w14:textId="77777777" w:rsidR="00DB1BD1" w:rsidRPr="00FB4D45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E864EE" w14:textId="30A4B384" w:rsidR="00DB1BD1" w:rsidRPr="00FB4D45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  <w:r w:rsidRPr="00FB4D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FB4D45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FB4D4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42" w:type="dxa"/>
          </w:tcPr>
          <w:p w14:paraId="6878D245" w14:textId="77777777" w:rsidR="00DB1BD1" w:rsidRPr="00FB4D45" w:rsidRDefault="00DB1BD1" w:rsidP="00DB1B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1BC3446" w14:textId="77777777" w:rsidR="00DB1BD1" w:rsidRPr="00FB4D45" w:rsidRDefault="00DB1BD1" w:rsidP="00DB1B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9A19871" w14:textId="2E73F64A" w:rsidR="00DB1BD1" w:rsidRPr="00FB4D45" w:rsidRDefault="00DB1BD1" w:rsidP="00DB1BD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125.00</w:t>
            </w:r>
          </w:p>
        </w:tc>
        <w:tc>
          <w:tcPr>
            <w:tcW w:w="236" w:type="dxa"/>
          </w:tcPr>
          <w:p w14:paraId="47622C7F" w14:textId="77777777" w:rsidR="00DB1BD1" w:rsidRPr="00FB4D45" w:rsidRDefault="00DB1BD1" w:rsidP="00DB1B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5134A7CF" w14:textId="77777777" w:rsidR="00DB1BD1" w:rsidRPr="00FB4D45" w:rsidRDefault="00DB1BD1" w:rsidP="003A23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2BBEDBA" w14:textId="77777777" w:rsidR="00DB1BD1" w:rsidRPr="00FB4D45" w:rsidRDefault="00DB1BD1" w:rsidP="003A23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EA33021" w14:textId="1C2E2E89" w:rsidR="00DB1BD1" w:rsidRPr="00FB4D45" w:rsidRDefault="00DB1BD1" w:rsidP="003A234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</w:tr>
    </w:tbl>
    <w:p w14:paraId="0F63236A" w14:textId="77777777" w:rsidR="0016015A" w:rsidRPr="00FB4D45" w:rsidRDefault="0016015A" w:rsidP="0016015A">
      <w:pPr>
        <w:rPr>
          <w:lang w:val="en-GB" w:eastAsia="x-none"/>
        </w:rPr>
      </w:pPr>
    </w:p>
    <w:p w14:paraId="0CF39127" w14:textId="4D0C312F" w:rsidR="00DB12B7" w:rsidRPr="00FB4D45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FB4D45">
        <w:rPr>
          <w:rFonts w:asciiTheme="majorBidi" w:eastAsia="MS Mincho" w:hAnsiTheme="majorBidi" w:cstheme="majorBidi"/>
          <w:sz w:val="28"/>
          <w:szCs w:val="28"/>
          <w:cs/>
          <w:lang w:val="en-GB"/>
        </w:rPr>
        <w:t>เครื่องมือทางการเงิน</w:t>
      </w:r>
    </w:p>
    <w:p w14:paraId="0D201C11" w14:textId="77777777" w:rsidR="002C2989" w:rsidRPr="00FB4D45" w:rsidRDefault="002C2989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lang w:bidi="th-TH"/>
        </w:rPr>
      </w:pPr>
    </w:p>
    <w:p w14:paraId="5E15C061" w14:textId="67E66791" w:rsidR="00DB12B7" w:rsidRPr="00FB4D45" w:rsidRDefault="00DB12B7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FB4D4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54C69808" w14:textId="77777777" w:rsidR="002C2989" w:rsidRPr="00FB4D45" w:rsidRDefault="002C2989" w:rsidP="00B4499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4"/>
          <w:szCs w:val="24"/>
          <w:lang w:bidi="th-TH"/>
        </w:rPr>
      </w:pPr>
    </w:p>
    <w:p w14:paraId="1B1FE5D6" w14:textId="3AE9FE58" w:rsidR="002C2989" w:rsidRPr="00FB4D45" w:rsidRDefault="00DB12B7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  <w:r w:rsidRPr="00FB4D45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กลุ่มบริษัทไม่มีสินทรัพย์ทางการเงินและหนี้สินทางการเงินที่วัดด้วยมูลค่ายุติธรรม</w:t>
      </w:r>
      <w:r w:rsidR="00A811B6" w:rsidRPr="00FB4D45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ที่มีสาระสำคัญ</w:t>
      </w:r>
      <w:r w:rsidRPr="00FB4D45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และมูลค่ายุติธรรมสำหรับสินทรัพย์ทางการเงินและหนี้สินทางการเงินที่วัดมูลค่าด้วยราคาทุนตัดจำหน่ายใกล้เคียงกับมูลค่าตามบัญชีอย่างสมเหตุสมผล</w:t>
      </w:r>
    </w:p>
    <w:p w14:paraId="30333B97" w14:textId="61C3444B" w:rsidR="00DB12B7" w:rsidRPr="00FB4D45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FB4D45">
        <w:rPr>
          <w:rFonts w:asciiTheme="majorBidi" w:eastAsia="MS Mincho" w:hAnsiTheme="majorBidi" w:cstheme="majorBidi"/>
          <w:sz w:val="28"/>
          <w:szCs w:val="28"/>
          <w:cs/>
          <w:lang w:val="en-GB"/>
        </w:rPr>
        <w:lastRenderedPageBreak/>
        <w:t>สัญญา</w:t>
      </w:r>
      <w:r w:rsidRPr="00FB4D4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เกี่ยวกับการซื้อธุรกิจ</w:t>
      </w:r>
    </w:p>
    <w:p w14:paraId="7E9CFC3C" w14:textId="77777777" w:rsidR="002C2989" w:rsidRPr="00FB4D45" w:rsidRDefault="002C2989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4"/>
          <w:szCs w:val="24"/>
        </w:rPr>
      </w:pPr>
    </w:p>
    <w:p w14:paraId="6A14AD2A" w14:textId="44BC15CC" w:rsidR="00DB12B7" w:rsidRPr="00FB4D45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FB4D4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สัญญาให้บริการตามสัญญาการโอนธุรกิจ </w:t>
      </w:r>
    </w:p>
    <w:p w14:paraId="364403F1" w14:textId="77777777" w:rsidR="00DB12B7" w:rsidRPr="00FB4D45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580CAA" w14:textId="01576FD4" w:rsidR="00DB12B7" w:rsidRPr="00FB4D45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B4D45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จากการที่ บริษัท วีเซิร์ฟพลัส จำกัด ได้ซื้อส่วนงานธุรกิจบริการ </w:t>
      </w:r>
      <w:r w:rsidRPr="00FB4D45">
        <w:rPr>
          <w:rFonts w:asciiTheme="majorBidi" w:hAnsiTheme="majorBidi" w:cstheme="majorBidi"/>
          <w:spacing w:val="-4"/>
          <w:sz w:val="28"/>
          <w:szCs w:val="28"/>
        </w:rPr>
        <w:t xml:space="preserve">IT </w:t>
      </w:r>
      <w:r w:rsidRPr="00FB4D45">
        <w:rPr>
          <w:rFonts w:asciiTheme="majorBidi" w:hAnsiTheme="majorBidi" w:cstheme="majorBidi"/>
          <w:spacing w:val="-4"/>
          <w:sz w:val="28"/>
          <w:szCs w:val="28"/>
          <w:cs/>
        </w:rPr>
        <w:t>จาก บริษัท วีเอสที อีซีเอส (ประเทศไทย) จำกัด วันที่</w:t>
      </w:r>
      <w:r w:rsidRPr="00FB4D45">
        <w:rPr>
          <w:rFonts w:asciiTheme="majorBidi" w:hAnsiTheme="majorBidi" w:cstheme="majorBidi"/>
          <w:spacing w:val="-4"/>
          <w:sz w:val="28"/>
          <w:szCs w:val="28"/>
        </w:rPr>
        <w:br/>
        <w:t xml:space="preserve">23 </w:t>
      </w:r>
      <w:r w:rsidRPr="00FB4D45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สิงหาคม </w:t>
      </w:r>
      <w:r w:rsidRPr="00FB4D45">
        <w:rPr>
          <w:rFonts w:asciiTheme="majorBidi" w:hAnsiTheme="majorBidi" w:cstheme="majorBidi"/>
          <w:spacing w:val="-4"/>
          <w:sz w:val="28"/>
          <w:szCs w:val="28"/>
        </w:rPr>
        <w:t>2559</w:t>
      </w:r>
      <w:r w:rsidRPr="00FB4D45">
        <w:rPr>
          <w:rFonts w:asciiTheme="majorBidi" w:hAnsiTheme="majorBidi" w:cstheme="majorBidi"/>
          <w:spacing w:val="-4"/>
          <w:sz w:val="28"/>
          <w:szCs w:val="28"/>
          <w:cs/>
        </w:rPr>
        <w:t xml:space="preserve"> โดยรับโอนบุคลากร อุปกรณ์ และสัญญาในการดำเนินงานต่างๆ ภายใต้เงื่อนไขใน</w:t>
      </w:r>
      <w:r w:rsidRPr="00FB4D45">
        <w:rPr>
          <w:rFonts w:asciiTheme="majorBidi" w:hAnsiTheme="majorBidi" w:cstheme="majorBidi"/>
          <w:spacing w:val="-4"/>
          <w:sz w:val="28"/>
          <w:szCs w:val="28"/>
        </w:rPr>
        <w:t xml:space="preserve"> Business Transfer Agreement </w:t>
      </w:r>
      <w:r w:rsidRPr="00FB4D45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FB4D45">
        <w:rPr>
          <w:rFonts w:asciiTheme="majorBidi" w:hAnsiTheme="majorBidi" w:cstheme="majorBidi"/>
          <w:spacing w:val="-4"/>
          <w:sz w:val="28"/>
          <w:szCs w:val="28"/>
        </w:rPr>
        <w:t xml:space="preserve">Service Level Agreement </w:t>
      </w:r>
      <w:r w:rsidRPr="00FB4D45">
        <w:rPr>
          <w:rFonts w:asciiTheme="majorBidi" w:hAnsiTheme="majorBidi" w:cstheme="majorBidi"/>
          <w:spacing w:val="-4"/>
          <w:sz w:val="28"/>
          <w:szCs w:val="28"/>
          <w:cs/>
        </w:rPr>
        <w:t>บริษัท วีเอสที</w:t>
      </w:r>
      <w:r w:rsidRPr="00FB4D4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B4D45">
        <w:rPr>
          <w:rFonts w:asciiTheme="majorBidi" w:hAnsiTheme="majorBidi" w:cstheme="majorBidi"/>
          <w:spacing w:val="-4"/>
          <w:sz w:val="28"/>
          <w:szCs w:val="28"/>
          <w:cs/>
        </w:rPr>
        <w:t>อีซีเอส (ประเทศไทย) จำกัด ได้มอบหมายให้ บริษัท</w:t>
      </w:r>
      <w:r w:rsidRPr="00FB4D4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B4D45">
        <w:rPr>
          <w:rFonts w:asciiTheme="majorBidi" w:hAnsiTheme="majorBidi" w:cstheme="majorBidi"/>
          <w:spacing w:val="-4"/>
          <w:sz w:val="28"/>
          <w:szCs w:val="28"/>
          <w:cs/>
        </w:rPr>
        <w:t xml:space="preserve">วีเซิร์ฟพลัส จำกัด เป็นผู้ให้บริการแก่ลูกค้า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</w:t>
      </w:r>
    </w:p>
    <w:p w14:paraId="4EEAC6F9" w14:textId="77777777" w:rsidR="00DB12B7" w:rsidRPr="00FB4D45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E029E8" w14:textId="77777777" w:rsidR="00DB12B7" w:rsidRPr="00FB4D45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B4D45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ในเดือนสิงหาคม </w:t>
      </w:r>
      <w:r w:rsidRPr="00FB4D45">
        <w:rPr>
          <w:rFonts w:asciiTheme="majorBidi" w:hAnsiTheme="majorBidi" w:cstheme="majorBidi"/>
          <w:spacing w:val="-4"/>
          <w:sz w:val="28"/>
          <w:szCs w:val="28"/>
        </w:rPr>
        <w:t xml:space="preserve">2560 </w:t>
      </w:r>
      <w:r w:rsidRPr="00FB4D45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FB4D45">
        <w:rPr>
          <w:rFonts w:asciiTheme="majorBidi" w:hAnsiTheme="majorBidi" w:cstheme="majorBidi"/>
          <w:spacing w:val="-4"/>
          <w:sz w:val="28"/>
          <w:szCs w:val="28"/>
        </w:rPr>
        <w:t>Business Transfer Agreement</w:t>
      </w:r>
      <w:r w:rsidRPr="00FB4D45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ลงวันที่ </w:t>
      </w:r>
      <w:r w:rsidRPr="00FB4D45">
        <w:rPr>
          <w:rFonts w:asciiTheme="majorBidi" w:hAnsiTheme="majorBidi" w:cstheme="majorBidi"/>
          <w:spacing w:val="-4"/>
          <w:sz w:val="28"/>
          <w:szCs w:val="28"/>
        </w:rPr>
        <w:t>23</w:t>
      </w:r>
      <w:r w:rsidRPr="00FB4D45">
        <w:rPr>
          <w:rFonts w:asciiTheme="majorBidi" w:hAnsiTheme="majorBidi" w:cstheme="majorBidi"/>
          <w:spacing w:val="-4"/>
          <w:sz w:val="28"/>
          <w:szCs w:val="28"/>
          <w:cs/>
        </w:rPr>
        <w:t xml:space="preserve"> สิงหาคม </w:t>
      </w:r>
      <w:r w:rsidRPr="00FB4D45">
        <w:rPr>
          <w:rFonts w:asciiTheme="majorBidi" w:hAnsiTheme="majorBidi" w:cstheme="majorBidi"/>
          <w:spacing w:val="-4"/>
          <w:sz w:val="28"/>
          <w:szCs w:val="28"/>
        </w:rPr>
        <w:t>2559</w:t>
      </w:r>
      <w:r w:rsidRPr="00FB4D45">
        <w:rPr>
          <w:rFonts w:asciiTheme="majorBidi" w:hAnsiTheme="majorBidi" w:cstheme="majorBidi"/>
          <w:spacing w:val="-4"/>
          <w:sz w:val="28"/>
          <w:szCs w:val="28"/>
          <w:cs/>
        </w:rPr>
        <w:t xml:space="preserve">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  <w:bookmarkStart w:id="1" w:name="_Hlk24130628"/>
    </w:p>
    <w:p w14:paraId="63C03C98" w14:textId="77777777" w:rsidR="003304F4" w:rsidRPr="00FB4D45" w:rsidRDefault="003304F4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60EF0DA" w14:textId="4CEE0EF2" w:rsidR="00DB12B7" w:rsidRPr="00FB4D45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FB4D45">
        <w:rPr>
          <w:rFonts w:asciiTheme="majorBidi" w:hAnsiTheme="majorBidi" w:cstheme="majorBidi"/>
          <w:i/>
          <w:iCs/>
          <w:sz w:val="28"/>
          <w:szCs w:val="28"/>
        </w:rPr>
        <w:t>Service Level Agreement</w:t>
      </w:r>
    </w:p>
    <w:p w14:paraId="263AB4BD" w14:textId="77777777" w:rsidR="00DB12B7" w:rsidRPr="00FB4D45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346C76" w14:textId="241D0B11" w:rsidR="00DB12B7" w:rsidRPr="00FB4D45" w:rsidRDefault="393FDBE8" w:rsidP="11373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FB4D45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 วีเซิร์ฟพลัส จำกัดเข้าทำสัญญา </w:t>
      </w:r>
      <w:r w:rsidRPr="00FB4D45">
        <w:rPr>
          <w:rFonts w:asciiTheme="majorBidi" w:hAnsiTheme="majorBidi" w:cstheme="majorBidi"/>
          <w:spacing w:val="-6"/>
          <w:sz w:val="28"/>
          <w:szCs w:val="28"/>
        </w:rPr>
        <w:t xml:space="preserve">Service Level Agreement </w:t>
      </w:r>
      <w:r w:rsidRPr="00FB4D45">
        <w:rPr>
          <w:rFonts w:asciiTheme="majorBidi" w:hAnsiTheme="majorBidi" w:cstheme="majorBidi"/>
          <w:spacing w:val="-6"/>
          <w:sz w:val="28"/>
          <w:szCs w:val="28"/>
          <w:cs/>
        </w:rPr>
        <w:t>กับบริษัท วีเอสที อีซีเอส เซอร์วิสเซส (ประเทศไทย) จำกัด</w:t>
      </w:r>
      <w:r w:rsidR="00DB12B7" w:rsidRPr="00FB4D45">
        <w:rPr>
          <w:rFonts w:asciiTheme="majorBidi" w:hAnsiTheme="majorBidi" w:cstheme="majorBidi"/>
          <w:spacing w:val="-6"/>
          <w:sz w:val="28"/>
          <w:szCs w:val="28"/>
        </w:rPr>
        <w:br/>
      </w:r>
      <w:r w:rsidRPr="00FB4D45">
        <w:rPr>
          <w:rFonts w:asciiTheme="majorBidi" w:hAnsiTheme="majorBidi" w:cstheme="majorBidi"/>
          <w:spacing w:val="-6"/>
          <w:sz w:val="28"/>
          <w:szCs w:val="28"/>
          <w:cs/>
        </w:rPr>
        <w:t xml:space="preserve">โดยให้สิทธิ บริษัท วีเซิร์ฟพลัส จำกัด ในการให้บริการแก่ บริษัท วีเอสที อีซีเอส เซอร์วิสเซส (ประเทศไทย) จำกัด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 </w:t>
      </w:r>
      <w:r w:rsidR="004849B2" w:rsidRPr="00FB4D45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FB4D45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มกราคม </w:t>
      </w:r>
      <w:r w:rsidR="003C429E" w:rsidRPr="00FB4D45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5A1F3A" w:rsidRPr="00FB4D45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DB12B7" w:rsidRPr="00FB4D45">
        <w:rPr>
          <w:rFonts w:asciiTheme="majorBidi" w:hAnsiTheme="majorBidi" w:cstheme="majorBidi"/>
          <w:spacing w:val="-6"/>
          <w:sz w:val="28"/>
          <w:szCs w:val="28"/>
        </w:rPr>
        <w:br/>
      </w:r>
      <w:r w:rsidRPr="00FB4D45">
        <w:rPr>
          <w:rFonts w:asciiTheme="majorBidi" w:hAnsiTheme="majorBidi" w:cstheme="majorBidi"/>
          <w:spacing w:val="-6"/>
          <w:sz w:val="28"/>
          <w:szCs w:val="28"/>
          <w:cs/>
        </w:rPr>
        <w:t xml:space="preserve">ถึงวันที่ </w:t>
      </w:r>
      <w:r w:rsidR="004849B2" w:rsidRPr="00FB4D45">
        <w:rPr>
          <w:rFonts w:asciiTheme="majorBidi" w:hAnsiTheme="majorBidi" w:cstheme="majorBidi"/>
          <w:spacing w:val="-6"/>
          <w:sz w:val="28"/>
          <w:szCs w:val="28"/>
        </w:rPr>
        <w:t>31</w:t>
      </w:r>
      <w:r w:rsidRPr="00FB4D45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3C429E" w:rsidRPr="00FB4D45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5A1F3A" w:rsidRPr="00FB4D45">
        <w:rPr>
          <w:rFonts w:asciiTheme="majorBidi" w:hAnsiTheme="majorBidi" w:cstheme="majorBidi"/>
          <w:spacing w:val="-4"/>
          <w:sz w:val="28"/>
          <w:szCs w:val="28"/>
        </w:rPr>
        <w:t xml:space="preserve">5 </w:t>
      </w:r>
      <w:r w:rsidR="005A1F3A" w:rsidRPr="00FB4D45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ทั้งนี้ </w:t>
      </w:r>
      <w:r w:rsidR="005A1F3A" w:rsidRPr="00FB4D45">
        <w:rPr>
          <w:rFonts w:asciiTheme="majorBidi" w:hAnsiTheme="majorBidi" w:cstheme="majorBidi"/>
          <w:spacing w:val="-6"/>
          <w:sz w:val="28"/>
          <w:szCs w:val="28"/>
          <w:cs/>
        </w:rPr>
        <w:t>บริษัท วีเซิร์ฟพลัส จำกัด</w:t>
      </w:r>
      <w:r w:rsidR="005A1F3A" w:rsidRPr="00FB4D45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ได้ทำสัญญาภายใต้เงื่อนไขเดิม โดยสัญญามีกำหนดระยะเวลาตั้งแต่วันที่ </w:t>
      </w:r>
      <w:r w:rsidR="005A1F3A" w:rsidRPr="00FB4D45">
        <w:rPr>
          <w:rFonts w:asciiTheme="majorBidi" w:hAnsiTheme="majorBidi" w:cstheme="majorBidi"/>
          <w:spacing w:val="-6"/>
          <w:sz w:val="28"/>
          <w:szCs w:val="28"/>
        </w:rPr>
        <w:t xml:space="preserve">1 </w:t>
      </w:r>
      <w:r w:rsidR="005A1F3A" w:rsidRPr="00FB4D45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มกราคม </w:t>
      </w:r>
      <w:r w:rsidR="005A1F3A" w:rsidRPr="00FB4D45">
        <w:rPr>
          <w:rFonts w:asciiTheme="majorBidi" w:hAnsiTheme="majorBidi" w:cstheme="majorBidi"/>
          <w:spacing w:val="-6"/>
          <w:sz w:val="28"/>
          <w:szCs w:val="28"/>
        </w:rPr>
        <w:t xml:space="preserve">2566 </w:t>
      </w:r>
      <w:r w:rsidR="005A1F3A" w:rsidRPr="00FB4D45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ถึงวันที่ </w:t>
      </w:r>
      <w:r w:rsidR="005A1F3A" w:rsidRPr="00FB4D45">
        <w:rPr>
          <w:rFonts w:asciiTheme="majorBidi" w:hAnsiTheme="majorBidi" w:cstheme="majorBidi"/>
          <w:spacing w:val="-6"/>
          <w:sz w:val="28"/>
          <w:szCs w:val="28"/>
        </w:rPr>
        <w:t xml:space="preserve">31 </w:t>
      </w:r>
      <w:r w:rsidR="005A1F3A" w:rsidRPr="00FB4D45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ธันวาคม </w:t>
      </w:r>
      <w:r w:rsidR="005A1F3A" w:rsidRPr="00FB4D45">
        <w:rPr>
          <w:rFonts w:asciiTheme="majorBidi" w:hAnsiTheme="majorBidi" w:cstheme="majorBidi"/>
          <w:spacing w:val="-6"/>
          <w:sz w:val="28"/>
          <w:szCs w:val="28"/>
        </w:rPr>
        <w:t>2566</w:t>
      </w:r>
    </w:p>
    <w:p w14:paraId="41E09508" w14:textId="77777777" w:rsidR="00275FAE" w:rsidRPr="00FB4D45" w:rsidRDefault="00275FAE" w:rsidP="00EA3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bookmarkEnd w:id="1"/>
    <w:p w14:paraId="4A772C3F" w14:textId="00891862" w:rsidR="00DB12B7" w:rsidRPr="00FB4D45" w:rsidRDefault="00DB12B7" w:rsidP="00CA727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b w:val="0"/>
          <w:bCs w:val="0"/>
          <w:sz w:val="28"/>
          <w:szCs w:val="28"/>
        </w:rPr>
      </w:pPr>
      <w:r w:rsidRPr="00FB4D4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14:paraId="58E937F7" w14:textId="77777777" w:rsidR="00DB12B7" w:rsidRPr="00FB4D45" w:rsidRDefault="00DB12B7" w:rsidP="00DB12B7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67"/>
        <w:gridCol w:w="247"/>
        <w:gridCol w:w="1846"/>
      </w:tblGrid>
      <w:tr w:rsidR="00DB12B7" w:rsidRPr="00FB4D45" w14:paraId="12FD8AA2" w14:textId="77777777" w:rsidTr="00AF5FA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4D8B9" w14:textId="3E4269E3" w:rsidR="00DB12B7" w:rsidRPr="00FB4D45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75FAE" w:rsidRPr="00FB4D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75FAE" w:rsidRPr="00FB4D45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275FAE" w:rsidRPr="00FB4D4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D59C6" w:rsidRPr="00FB4D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AEA73" w14:textId="77777777" w:rsidR="00DB12B7" w:rsidRPr="00FB4D45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91354A" w14:textId="77777777" w:rsidR="00DB12B7" w:rsidRPr="00FB4D45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CB626DC" w14:textId="77777777" w:rsidR="00DB12B7" w:rsidRPr="00FB4D45" w:rsidRDefault="00DB12B7" w:rsidP="00DB12B7">
            <w:pPr>
              <w:tabs>
                <w:tab w:val="clear" w:pos="680"/>
                <w:tab w:val="clear" w:pos="1644"/>
                <w:tab w:val="left" w:pos="540"/>
              </w:tabs>
              <w:spacing w:line="240" w:lineRule="auto"/>
              <w:ind w:left="-8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12B7" w:rsidRPr="00FB4D45" w14:paraId="099A593B" w14:textId="77777777" w:rsidTr="00AF5FA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3BC31FC" w14:textId="77777777" w:rsidR="00DB12B7" w:rsidRPr="00FB4D45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64ED1" w14:textId="77777777" w:rsidR="00DB12B7" w:rsidRPr="00FB4D45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12B7" w:rsidRPr="00FB4D45" w14:paraId="3187DF2F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F3D8" w14:textId="77777777" w:rsidR="00DB12B7" w:rsidRPr="00FB4D45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C605CEB" w14:textId="77777777" w:rsidR="00DB12B7" w:rsidRPr="00FB4D45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7D966BB" w14:textId="77777777" w:rsidR="00DB12B7" w:rsidRPr="00FB4D45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A470497" w14:textId="295F6218" w:rsidR="00DB12B7" w:rsidRPr="00FB4D45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12B7" w:rsidRPr="00FB4D45" w14:paraId="6FCD6E07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9EF1B" w14:textId="77777777" w:rsidR="00DB12B7" w:rsidRPr="00FB4D45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AA6C143" w14:textId="11FA1E31" w:rsidR="00DB12B7" w:rsidRPr="00FB4D45" w:rsidRDefault="009C06E5" w:rsidP="00D5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511B1A" w14:textId="77777777" w:rsidR="00DB12B7" w:rsidRPr="00FB4D45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489A6B6" w14:textId="4B42FCB6" w:rsidR="00DB12B7" w:rsidRPr="00FB4D45" w:rsidRDefault="009C06E5" w:rsidP="00E43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12B7" w:rsidRPr="00FB4D45" w14:paraId="78833FED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3018C" w14:textId="77777777" w:rsidR="00DB12B7" w:rsidRPr="00FB4D45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95F2D35" w14:textId="324BDDC1" w:rsidR="00DB12B7" w:rsidRPr="00FB4D45" w:rsidRDefault="009C06E5" w:rsidP="00D5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67,325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55F976" w14:textId="77777777" w:rsidR="00DB12B7" w:rsidRPr="00FB4D45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344FE7FA" w14:textId="49DC6A8E" w:rsidR="00DB12B7" w:rsidRPr="00FB4D45" w:rsidRDefault="009C06E5" w:rsidP="00D5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13,288</w:t>
            </w:r>
          </w:p>
        </w:tc>
      </w:tr>
      <w:tr w:rsidR="00DB12B7" w:rsidRPr="00FB4D45" w14:paraId="66998254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86CB1" w14:textId="77777777" w:rsidR="00DB12B7" w:rsidRPr="00FB4D45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5AEBD69" w14:textId="592D927F" w:rsidR="00DB12B7" w:rsidRPr="00FB4D45" w:rsidRDefault="009C06E5" w:rsidP="00D5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6,996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A52955" w14:textId="77777777" w:rsidR="00DB12B7" w:rsidRPr="00FB4D45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5A2F6098" w14:textId="63E5A6F9" w:rsidR="00DB12B7" w:rsidRPr="00FB4D45" w:rsidRDefault="009C06E5" w:rsidP="00E43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12B7" w:rsidRPr="00FB4D45" w14:paraId="6A3BE54C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9CBED" w14:textId="77777777" w:rsidR="00DB12B7" w:rsidRPr="00FB4D45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80FCCB" w14:textId="6AF5DA68" w:rsidR="00DB12B7" w:rsidRPr="00FB4D45" w:rsidRDefault="009C06E5" w:rsidP="00D5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74,405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F6ECC58" w14:textId="77777777" w:rsidR="00DB12B7" w:rsidRPr="00FB4D45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20238" w14:textId="20F3A3C3" w:rsidR="00DB12B7" w:rsidRPr="00FB4D45" w:rsidRDefault="009C06E5" w:rsidP="00D5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D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13,288</w:t>
            </w:r>
          </w:p>
        </w:tc>
      </w:tr>
    </w:tbl>
    <w:p w14:paraId="71ECBFCC" w14:textId="7671D469" w:rsidR="008F77FB" w:rsidRPr="00FB4D45" w:rsidRDefault="008F77FB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bookmarkStart w:id="2" w:name="_Hlk15912718"/>
    </w:p>
    <w:p w14:paraId="07EEAEAB" w14:textId="6AAF8699" w:rsidR="006A732E" w:rsidRPr="00FB4D45" w:rsidRDefault="006A732E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</w:p>
    <w:p w14:paraId="6ACB896D" w14:textId="28816CB8" w:rsidR="006A732E" w:rsidRPr="00FB4D45" w:rsidRDefault="006A732E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</w:p>
    <w:p w14:paraId="0834A949" w14:textId="77777777" w:rsidR="006A732E" w:rsidRPr="00FB4D45" w:rsidRDefault="006A732E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</w:p>
    <w:p w14:paraId="0646325C" w14:textId="77777777" w:rsidR="00D53191" w:rsidRPr="00FB4D45" w:rsidRDefault="00D53191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</w:p>
    <w:p w14:paraId="49CEE589" w14:textId="5D46F587" w:rsidR="007818E3" w:rsidRPr="00FB4D45" w:rsidRDefault="00D4025B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</w:pPr>
      <w:r w:rsidRPr="00FB4D45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lastRenderedPageBreak/>
        <w:t>เงินฝากสถาบันการเงินที่มี</w:t>
      </w:r>
      <w:r w:rsidR="00FF2C8B" w:rsidRPr="00FB4D45">
        <w:rPr>
          <w:rFonts w:asciiTheme="majorBidi" w:eastAsia="MS Mincho" w:hAnsiTheme="majorBidi" w:cstheme="majorBidi" w:hint="cs"/>
          <w:b/>
          <w:bCs/>
          <w:i/>
          <w:iCs/>
          <w:sz w:val="28"/>
          <w:szCs w:val="28"/>
          <w:cs/>
        </w:rPr>
        <w:t>ข้อจำกัดการใช้</w:t>
      </w:r>
    </w:p>
    <w:p w14:paraId="21489544" w14:textId="77777777" w:rsidR="007818E3" w:rsidRPr="00FB4D45" w:rsidRDefault="007818E3" w:rsidP="007818E3">
      <w:pPr>
        <w:tabs>
          <w:tab w:val="clear" w:pos="227"/>
          <w:tab w:val="clear" w:pos="907"/>
        </w:tabs>
        <w:spacing w:line="240" w:lineRule="auto"/>
        <w:rPr>
          <w:rFonts w:asciiTheme="majorBidi" w:eastAsia="MS Mincho" w:hAnsiTheme="majorBidi" w:cstheme="majorBidi"/>
          <w:sz w:val="24"/>
          <w:szCs w:val="24"/>
        </w:rPr>
      </w:pPr>
    </w:p>
    <w:p w14:paraId="789319C8" w14:textId="1DF109AF" w:rsidR="007818E3" w:rsidRPr="00FB4D45" w:rsidRDefault="007818E3" w:rsidP="00C413E4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cs/>
          <w:lang w:val="x-none"/>
        </w:rPr>
      </w:pPr>
      <w:r w:rsidRPr="00FB4D4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ณ วันที่ </w:t>
      </w:r>
      <w:r w:rsidR="00275FAE" w:rsidRPr="00FB4D45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30 </w:t>
      </w:r>
      <w:r w:rsidR="00275FAE" w:rsidRPr="00FB4D45">
        <w:rPr>
          <w:rFonts w:asciiTheme="majorBidi" w:eastAsia="MS Mincho" w:hAnsiTheme="majorBidi" w:hint="cs"/>
          <w:sz w:val="28"/>
          <w:szCs w:val="28"/>
          <w:cs/>
          <w:lang w:val="x-none"/>
        </w:rPr>
        <w:t>มิถุนายน</w:t>
      </w:r>
      <w:r w:rsidR="00275FAE" w:rsidRPr="00FB4D45">
        <w:rPr>
          <w:rFonts w:asciiTheme="majorBidi" w:eastAsia="MS Mincho" w:hAnsiTheme="majorBidi"/>
          <w:sz w:val="28"/>
          <w:szCs w:val="28"/>
          <w:cs/>
          <w:lang w:val="x-none"/>
        </w:rPr>
        <w:t xml:space="preserve"> </w:t>
      </w:r>
      <w:r w:rsidR="00275FAE" w:rsidRPr="00FB4D45">
        <w:rPr>
          <w:rFonts w:asciiTheme="majorBidi" w:eastAsia="MS Mincho" w:hAnsiTheme="majorBidi" w:cstheme="majorBidi"/>
          <w:sz w:val="28"/>
          <w:szCs w:val="28"/>
          <w:lang w:val="x-none"/>
        </w:rPr>
        <w:t>2566</w:t>
      </w:r>
      <w:r w:rsidR="00275FAE" w:rsidRPr="00FB4D4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632A2A" w:rsidRPr="00FB4D45">
        <w:rPr>
          <w:rFonts w:asciiTheme="majorBidi" w:eastAsia="MS Mincho" w:hAnsiTheme="majorBidi" w:cstheme="majorBidi" w:hint="cs"/>
          <w:sz w:val="28"/>
          <w:szCs w:val="28"/>
          <w:cs/>
        </w:rPr>
        <w:t xml:space="preserve">และ </w:t>
      </w:r>
      <w:r w:rsidR="00632A2A" w:rsidRPr="00FB4D45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632A2A" w:rsidRPr="00FB4D45">
        <w:rPr>
          <w:rFonts w:asciiTheme="majorBidi" w:eastAsia="MS Mincho" w:hAnsiTheme="majorBidi" w:cstheme="majorBidi" w:hint="cs"/>
          <w:sz w:val="28"/>
          <w:szCs w:val="28"/>
          <w:cs/>
        </w:rPr>
        <w:t xml:space="preserve">ธันวาคม </w:t>
      </w:r>
      <w:r w:rsidR="00632A2A" w:rsidRPr="00FB4D45">
        <w:rPr>
          <w:rFonts w:asciiTheme="majorBidi" w:eastAsia="MS Mincho" w:hAnsiTheme="majorBidi" w:cstheme="majorBidi"/>
          <w:sz w:val="28"/>
          <w:szCs w:val="28"/>
        </w:rPr>
        <w:t xml:space="preserve">2565 </w:t>
      </w:r>
      <w:r w:rsidRPr="00FB4D45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เงินฝากสถาบันการเงินในงบการเงินรวมจำนวน</w:t>
      </w:r>
      <w:r w:rsidR="00AE4C85" w:rsidRPr="00FB4D45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="00EE49CB" w:rsidRPr="00FB4D45">
        <w:rPr>
          <w:rFonts w:asciiTheme="majorBidi" w:eastAsia="MS Mincho" w:hAnsiTheme="majorBidi" w:cstheme="majorBidi"/>
          <w:sz w:val="28"/>
          <w:szCs w:val="28"/>
        </w:rPr>
        <w:t>19.00</w:t>
      </w:r>
      <w:r w:rsidR="00AE4C85" w:rsidRPr="00FB4D45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Pr="00FB4D45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ล้านบาท</w:t>
      </w:r>
      <w:r w:rsidR="00C413E4" w:rsidRPr="00FB4D4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FB4D45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และในงบการเงินเฉพาะกิจการจำนวน</w:t>
      </w:r>
      <w:r w:rsidR="00430F7D" w:rsidRPr="00FB4D45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="00EE49CB" w:rsidRPr="00FB4D45">
        <w:rPr>
          <w:rFonts w:asciiTheme="majorBidi" w:eastAsia="MS Mincho" w:hAnsiTheme="majorBidi" w:cstheme="majorBidi"/>
          <w:sz w:val="28"/>
          <w:szCs w:val="28"/>
        </w:rPr>
        <w:t>18.73</w:t>
      </w:r>
      <w:r w:rsidRPr="00FB4D45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Pr="00FB4D45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ล้านบาท ได้ใช้ค้ำประกันวงเงินสินเชื่อของกลุ่มบริษัท</w:t>
      </w:r>
      <w:r w:rsidRPr="00FB4D45">
        <w:rPr>
          <w:rFonts w:asciiTheme="majorBidi" w:eastAsia="MS Mincho" w:hAnsiTheme="majorBidi" w:cstheme="majorBidi"/>
          <w:sz w:val="28"/>
          <w:szCs w:val="28"/>
          <w:lang w:val="x-none"/>
        </w:rPr>
        <w:t>/</w:t>
      </w:r>
      <w:proofErr w:type="spellStart"/>
      <w:r w:rsidRPr="00FB4D45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บริษัท</w:t>
      </w:r>
      <w:proofErr w:type="spellEnd"/>
    </w:p>
    <w:p w14:paraId="737A3061" w14:textId="77777777" w:rsidR="007E710D" w:rsidRPr="00FB4D45" w:rsidRDefault="007E710D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4"/>
          <w:szCs w:val="24"/>
          <w:lang w:val="x-none"/>
        </w:rPr>
      </w:pPr>
    </w:p>
    <w:p w14:paraId="31842D14" w14:textId="0B09010E" w:rsidR="009D7813" w:rsidRPr="00FB4D45" w:rsidRDefault="009D7813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FB4D45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  <w:lang w:val="x-none"/>
        </w:rPr>
        <w:t>การค้ำประกันกิจการที่เกี่ยวข้องกัน</w:t>
      </w:r>
    </w:p>
    <w:p w14:paraId="6D6AC5E1" w14:textId="471F995A" w:rsidR="009D7813" w:rsidRPr="00FB4D45" w:rsidRDefault="009D7813" w:rsidP="00076498">
      <w:pPr>
        <w:tabs>
          <w:tab w:val="clear" w:pos="227"/>
          <w:tab w:val="clear" w:pos="907"/>
        </w:tabs>
        <w:spacing w:line="240" w:lineRule="auto"/>
        <w:rPr>
          <w:rFonts w:asciiTheme="majorBidi" w:eastAsia="MS Mincho" w:hAnsiTheme="majorBidi" w:cstheme="majorBidi"/>
          <w:sz w:val="24"/>
          <w:szCs w:val="24"/>
        </w:rPr>
      </w:pPr>
    </w:p>
    <w:p w14:paraId="0A3563CE" w14:textId="3036A09F" w:rsidR="000E216D" w:rsidRDefault="009D7813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FB4D4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ณ วันที่ </w:t>
      </w:r>
      <w:r w:rsidR="00275FAE" w:rsidRPr="00FB4D45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275FAE" w:rsidRPr="00FB4D45">
        <w:rPr>
          <w:rFonts w:asciiTheme="majorBidi" w:eastAsia="MS Mincho" w:hAnsiTheme="majorBidi" w:hint="cs"/>
          <w:sz w:val="28"/>
          <w:szCs w:val="28"/>
          <w:cs/>
        </w:rPr>
        <w:t>มิถุนายน</w:t>
      </w:r>
      <w:r w:rsidR="00275FAE" w:rsidRPr="00FB4D45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275FAE" w:rsidRPr="00FB4D45">
        <w:rPr>
          <w:rFonts w:asciiTheme="majorBidi" w:eastAsia="MS Mincho" w:hAnsiTheme="majorBidi" w:cstheme="majorBidi"/>
          <w:sz w:val="28"/>
          <w:szCs w:val="28"/>
        </w:rPr>
        <w:t>2566</w:t>
      </w:r>
      <w:r w:rsidR="00632A2A" w:rsidRPr="00FB4D4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632A2A" w:rsidRPr="00FB4D45">
        <w:rPr>
          <w:rFonts w:asciiTheme="majorBidi" w:eastAsia="MS Mincho" w:hAnsiTheme="majorBidi" w:cstheme="majorBidi" w:hint="cs"/>
          <w:sz w:val="28"/>
          <w:szCs w:val="28"/>
          <w:cs/>
        </w:rPr>
        <w:t xml:space="preserve">และ </w:t>
      </w:r>
      <w:r w:rsidR="00632A2A" w:rsidRPr="00FB4D45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632A2A" w:rsidRPr="00FB4D45">
        <w:rPr>
          <w:rFonts w:asciiTheme="majorBidi" w:eastAsia="MS Mincho" w:hAnsiTheme="majorBidi" w:cstheme="majorBidi" w:hint="cs"/>
          <w:sz w:val="28"/>
          <w:szCs w:val="28"/>
          <w:cs/>
        </w:rPr>
        <w:t xml:space="preserve">ธันวาคม </w:t>
      </w:r>
      <w:r w:rsidR="00632A2A" w:rsidRPr="00FB4D45">
        <w:rPr>
          <w:rFonts w:asciiTheme="majorBidi" w:eastAsia="MS Mincho" w:hAnsiTheme="majorBidi" w:cstheme="majorBidi"/>
          <w:sz w:val="28"/>
          <w:szCs w:val="28"/>
        </w:rPr>
        <w:t xml:space="preserve">2565 </w:t>
      </w:r>
      <w:r w:rsidRPr="00FB4D45">
        <w:rPr>
          <w:rFonts w:asciiTheme="majorBidi" w:eastAsia="MS Mincho" w:hAnsiTheme="majorBidi" w:cstheme="majorBidi"/>
          <w:sz w:val="28"/>
          <w:szCs w:val="28"/>
          <w:cs/>
        </w:rPr>
        <w:t>วงเงินสินเชื่อกับสถาบันการเงินของบริษัทย่อยแห่งหนึ่งจำนวน</w:t>
      </w:r>
      <w:r w:rsidR="00000EBF" w:rsidRPr="00FB4D4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AA468B" w:rsidRPr="00FB4D45">
        <w:rPr>
          <w:rFonts w:asciiTheme="majorBidi" w:eastAsia="MS Mincho" w:hAnsiTheme="majorBidi" w:cstheme="majorBidi"/>
          <w:sz w:val="28"/>
          <w:szCs w:val="28"/>
        </w:rPr>
        <w:t>3.00</w:t>
      </w:r>
      <w:r w:rsidR="00000EBF" w:rsidRPr="00FB4D4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FB4D45">
        <w:rPr>
          <w:rFonts w:asciiTheme="majorBidi" w:eastAsia="MS Mincho" w:hAnsiTheme="majorBidi" w:cstheme="majorBidi"/>
          <w:sz w:val="28"/>
          <w:szCs w:val="28"/>
          <w:cs/>
        </w:rPr>
        <w:t>ล้านดอลลาร์สหรัฐอเมริกา</w:t>
      </w:r>
      <w:r w:rsidR="00C413E4" w:rsidRPr="00FB4D4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0E0DCE" w:rsidRPr="00FB4D45">
        <w:rPr>
          <w:rFonts w:asciiTheme="majorBidi" w:eastAsia="MS Mincho" w:hAnsiTheme="majorBidi" w:cstheme="majorBidi"/>
          <w:sz w:val="28"/>
          <w:szCs w:val="28"/>
          <w:cs/>
        </w:rPr>
        <w:t>ค้ำประกันโดยบริษัท</w:t>
      </w:r>
      <w:r w:rsidR="000E0DCE" w:rsidRPr="00153A64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</w:p>
    <w:p w14:paraId="3ABCD0E6" w14:textId="1F190388" w:rsidR="00266C08" w:rsidRDefault="00266C08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4529C44A" w14:textId="281D3437" w:rsidR="00266C08" w:rsidRDefault="00266C08" w:rsidP="00266C08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/>
          <w:sz w:val="28"/>
          <w:szCs w:val="28"/>
          <w:lang w:val="en-US"/>
        </w:rPr>
      </w:pPr>
      <w:r w:rsidRPr="00266C08">
        <w:rPr>
          <w:rFonts w:asciiTheme="majorBidi" w:eastAsia="MS Mincho" w:hAnsiTheme="majorBidi" w:hint="cs"/>
          <w:sz w:val="28"/>
          <w:szCs w:val="28"/>
          <w:cs/>
          <w:lang w:val="en-US"/>
        </w:rPr>
        <w:t>เหตุการณ์ภายหลังรอบระยะเวลารายงาน</w:t>
      </w:r>
    </w:p>
    <w:p w14:paraId="0368DE27" w14:textId="1B1502C3" w:rsidR="00266C08" w:rsidRDefault="00266C08" w:rsidP="00266C08">
      <w:pPr>
        <w:rPr>
          <w:lang w:eastAsia="x-none"/>
        </w:rPr>
      </w:pPr>
    </w:p>
    <w:p w14:paraId="771D7A0B" w14:textId="377E018D" w:rsidR="00266C08" w:rsidRDefault="00266C08" w:rsidP="00266C08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266C08">
        <w:rPr>
          <w:rFonts w:asciiTheme="majorBidi" w:eastAsia="MS Mincho" w:hAnsiTheme="majorBidi" w:hint="cs"/>
          <w:sz w:val="28"/>
          <w:szCs w:val="28"/>
          <w:cs/>
        </w:rPr>
        <w:t>วันที่</w:t>
      </w:r>
      <w:r w:rsidRPr="00266C08">
        <w:rPr>
          <w:rFonts w:asciiTheme="majorBidi" w:eastAsia="MS Mincho" w:hAnsiTheme="majorBidi"/>
          <w:sz w:val="28"/>
          <w:szCs w:val="28"/>
          <w:cs/>
        </w:rPr>
        <w:t xml:space="preserve"> </w:t>
      </w:r>
      <w:r>
        <w:rPr>
          <w:rFonts w:asciiTheme="majorBidi" w:eastAsia="MS Mincho" w:hAnsiTheme="majorBidi"/>
          <w:sz w:val="28"/>
          <w:szCs w:val="28"/>
        </w:rPr>
        <w:t>10</w:t>
      </w:r>
      <w:r w:rsidRPr="00266C08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Pr="00266C08">
        <w:rPr>
          <w:rFonts w:asciiTheme="majorBidi" w:eastAsia="MS Mincho" w:hAnsiTheme="majorBidi" w:hint="cs"/>
          <w:sz w:val="28"/>
          <w:szCs w:val="28"/>
          <w:cs/>
        </w:rPr>
        <w:t>สิงหาคม</w:t>
      </w:r>
      <w:r w:rsidRPr="00266C08">
        <w:rPr>
          <w:rFonts w:asciiTheme="majorBidi" w:eastAsia="MS Mincho" w:hAnsiTheme="majorBidi"/>
          <w:sz w:val="28"/>
          <w:szCs w:val="28"/>
          <w:cs/>
        </w:rPr>
        <w:t xml:space="preserve"> </w:t>
      </w:r>
      <w:r>
        <w:rPr>
          <w:rFonts w:asciiTheme="majorBidi" w:eastAsia="MS Mincho" w:hAnsiTheme="majorBidi"/>
          <w:sz w:val="28"/>
          <w:szCs w:val="28"/>
        </w:rPr>
        <w:t>2566</w:t>
      </w:r>
      <w:r w:rsidRPr="00266C08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Pr="00266C08">
        <w:rPr>
          <w:rFonts w:asciiTheme="majorBidi" w:eastAsia="MS Mincho" w:hAnsiTheme="majorBidi" w:hint="cs"/>
          <w:sz w:val="28"/>
          <w:szCs w:val="28"/>
          <w:cs/>
        </w:rPr>
        <w:t>ที่ประชุมคณะกรรมการของบริษัท</w:t>
      </w:r>
      <w:r w:rsidRPr="00266C08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Pr="00266C08">
        <w:rPr>
          <w:rFonts w:asciiTheme="majorBidi" w:eastAsia="MS Mincho" w:hAnsiTheme="majorBidi" w:hint="cs"/>
          <w:sz w:val="28"/>
          <w:szCs w:val="28"/>
          <w:cs/>
        </w:rPr>
        <w:t>มีมติอนุมัติการจัดสรรกำไรเป็นเงินปันผลระหว่างกาลในอัตรา</w:t>
      </w:r>
      <w:r w:rsidRPr="00266C08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Pr="00266C08">
        <w:rPr>
          <w:rFonts w:asciiTheme="majorBidi" w:eastAsia="MS Mincho" w:hAnsiTheme="majorBidi" w:hint="cs"/>
          <w:sz w:val="28"/>
          <w:szCs w:val="28"/>
          <w:cs/>
        </w:rPr>
        <w:t>หุ้นละ</w:t>
      </w:r>
      <w:r w:rsidRPr="00266C08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8C1A02">
        <w:rPr>
          <w:rFonts w:asciiTheme="majorBidi" w:eastAsia="MS Mincho" w:hAnsiTheme="majorBidi" w:cstheme="majorBidi"/>
          <w:sz w:val="28"/>
          <w:szCs w:val="28"/>
        </w:rPr>
        <w:t>0.12</w:t>
      </w:r>
      <w:r w:rsidRPr="00266C08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266C08">
        <w:rPr>
          <w:rFonts w:asciiTheme="majorBidi" w:eastAsia="MS Mincho" w:hAnsiTheme="majorBidi" w:hint="cs"/>
          <w:sz w:val="28"/>
          <w:szCs w:val="28"/>
          <w:cs/>
        </w:rPr>
        <w:t>บาท</w:t>
      </w:r>
      <w:r w:rsidRPr="00266C08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Pr="00266C08">
        <w:rPr>
          <w:rFonts w:asciiTheme="majorBidi" w:eastAsia="MS Mincho" w:hAnsiTheme="majorBidi" w:hint="cs"/>
          <w:sz w:val="28"/>
          <w:szCs w:val="28"/>
          <w:cs/>
        </w:rPr>
        <w:t>เป็นจำนวนเงินทั้งสิ้น</w:t>
      </w:r>
      <w:r w:rsidRPr="00266C08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8C1A02">
        <w:rPr>
          <w:rFonts w:asciiTheme="majorBidi" w:eastAsia="MS Mincho" w:hAnsiTheme="majorBidi" w:cstheme="majorBidi"/>
          <w:sz w:val="28"/>
          <w:szCs w:val="28"/>
        </w:rPr>
        <w:t>36.84</w:t>
      </w:r>
      <w:r w:rsidRPr="00266C08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266C08">
        <w:rPr>
          <w:rFonts w:asciiTheme="majorBidi" w:eastAsia="MS Mincho" w:hAnsiTheme="majorBidi" w:hint="cs"/>
          <w:sz w:val="28"/>
          <w:szCs w:val="28"/>
          <w:cs/>
        </w:rPr>
        <w:t>ล้านบาท</w:t>
      </w:r>
      <w:r w:rsidRPr="00266C08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Pr="00266C08">
        <w:rPr>
          <w:rFonts w:asciiTheme="majorBidi" w:eastAsia="MS Mincho" w:hAnsiTheme="majorBidi" w:hint="cs"/>
          <w:sz w:val="28"/>
          <w:szCs w:val="28"/>
          <w:cs/>
        </w:rPr>
        <w:t>โดยเงินปันผลดังกล่าวจะจ่ายให้แก่ผู้ถือหุ้นในเดือนกันยายน</w:t>
      </w:r>
      <w:r w:rsidRPr="00266C08">
        <w:rPr>
          <w:rFonts w:asciiTheme="majorBidi" w:eastAsia="MS Mincho" w:hAnsiTheme="majorBidi"/>
          <w:sz w:val="28"/>
          <w:szCs w:val="28"/>
          <w:cs/>
        </w:rPr>
        <w:t xml:space="preserve"> </w:t>
      </w:r>
      <w:r>
        <w:rPr>
          <w:rFonts w:asciiTheme="majorBidi" w:eastAsia="MS Mincho" w:hAnsiTheme="majorBidi"/>
          <w:sz w:val="28"/>
          <w:szCs w:val="28"/>
        </w:rPr>
        <w:t>2566</w:t>
      </w:r>
    </w:p>
    <w:p w14:paraId="1017AB90" w14:textId="77777777" w:rsidR="00266C08" w:rsidRPr="00266C08" w:rsidRDefault="00266C08" w:rsidP="00266C08">
      <w:pPr>
        <w:rPr>
          <w:lang w:eastAsia="x-none"/>
        </w:rPr>
      </w:pPr>
    </w:p>
    <w:p w14:paraId="1DA94E5A" w14:textId="77777777" w:rsidR="00266C08" w:rsidRDefault="00266C08" w:rsidP="009D781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</w:p>
    <w:bookmarkEnd w:id="2"/>
    <w:p w14:paraId="3C485DEE" w14:textId="77777777" w:rsidR="00E4330E" w:rsidRPr="007E7F80" w:rsidRDefault="00E43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28"/>
          <w:szCs w:val="28"/>
        </w:rPr>
      </w:pPr>
    </w:p>
    <w:sectPr w:rsidR="00E4330E" w:rsidRPr="007E7F80" w:rsidSect="0007347D"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84FF" w14:textId="77777777" w:rsidR="00645410" w:rsidRDefault="00645410" w:rsidP="00900EE2">
      <w:r>
        <w:separator/>
      </w:r>
    </w:p>
  </w:endnote>
  <w:endnote w:type="continuationSeparator" w:id="0">
    <w:p w14:paraId="6291200A" w14:textId="77777777" w:rsidR="00645410" w:rsidRDefault="00645410" w:rsidP="00900EE2">
      <w:r>
        <w:continuationSeparator/>
      </w:r>
    </w:p>
  </w:endnote>
  <w:endnote w:type="continuationNotice" w:id="1">
    <w:p w14:paraId="7C566382" w14:textId="77777777" w:rsidR="00645410" w:rsidRDefault="0064541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8DE7" w14:textId="44E9720B" w:rsidR="006A7545" w:rsidRPr="00BB7CAB" w:rsidRDefault="006A7545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5E19C85C" w14:textId="7BF61372" w:rsidR="006A7545" w:rsidRPr="004106D2" w:rsidRDefault="006A7545" w:rsidP="007C2D59">
    <w:pPr>
      <w:pStyle w:val="Footer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71955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1873ADE8" w14:textId="64C932BD" w:rsidR="007418D9" w:rsidRPr="00D566B6" w:rsidRDefault="00D33595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D566B6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D566B6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D566B6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D566B6">
          <w:rPr>
            <w:rFonts w:asciiTheme="majorBidi" w:hAnsiTheme="majorBidi" w:cstheme="majorBidi"/>
            <w:sz w:val="28"/>
            <w:szCs w:val="28"/>
          </w:rPr>
          <w:t>2</w:t>
        </w:r>
        <w:r w:rsidRPr="00D566B6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3EC3F" w14:textId="77777777" w:rsidR="00645410" w:rsidRDefault="00645410" w:rsidP="00900EE2">
      <w:r>
        <w:separator/>
      </w:r>
    </w:p>
  </w:footnote>
  <w:footnote w:type="continuationSeparator" w:id="0">
    <w:p w14:paraId="6EF42183" w14:textId="77777777" w:rsidR="00645410" w:rsidRDefault="00645410" w:rsidP="00900EE2">
      <w:r>
        <w:continuationSeparator/>
      </w:r>
    </w:p>
  </w:footnote>
  <w:footnote w:type="continuationNotice" w:id="1">
    <w:p w14:paraId="43D4A780" w14:textId="77777777" w:rsidR="00645410" w:rsidRDefault="0064541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37E3B" w14:textId="77777777" w:rsidR="00DB12B7" w:rsidRPr="00E669A5" w:rsidRDefault="00DB12B7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72EE6A3B" w14:textId="77777777" w:rsidR="00DB12B7" w:rsidRPr="00E669A5" w:rsidRDefault="00DB12B7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F6E609B" w14:textId="01D75C6E" w:rsidR="00DB12B7" w:rsidRPr="00DF07CF" w:rsidRDefault="00335F9B" w:rsidP="00AF13C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35F9B">
      <w:rPr>
        <w:rFonts w:ascii="Angsana New" w:hAnsi="Angsana New" w:hint="cs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 w:rsidRPr="00335F9B">
      <w:rPr>
        <w:rFonts w:ascii="Angsana New" w:hAnsi="Angsana New"/>
        <w:bCs/>
        <w:sz w:val="32"/>
        <w:szCs w:val="32"/>
        <w:cs/>
        <w:lang w:bidi="th-TH"/>
      </w:rPr>
      <w:t xml:space="preserve"> </w:t>
    </w:r>
    <w:r w:rsidRPr="00335F9B">
      <w:rPr>
        <w:rFonts w:ascii="Angsana New" w:hAnsi="Angsana New"/>
        <w:bCs/>
        <w:sz w:val="32"/>
        <w:szCs w:val="32"/>
      </w:rPr>
      <w:t xml:space="preserve">30 </w:t>
    </w:r>
    <w:r w:rsidRPr="00335F9B">
      <w:rPr>
        <w:rFonts w:ascii="Angsana New" w:hAnsi="Angsana New" w:hint="cs"/>
        <w:bCs/>
        <w:sz w:val="32"/>
        <w:szCs w:val="32"/>
        <w:cs/>
        <w:lang w:bidi="th-TH"/>
      </w:rPr>
      <w:t>มิถุนายน</w:t>
    </w:r>
    <w:r w:rsidRPr="00335F9B">
      <w:rPr>
        <w:rFonts w:ascii="Angsana New" w:hAnsi="Angsana New"/>
        <w:bCs/>
        <w:sz w:val="32"/>
        <w:szCs w:val="32"/>
        <w:cs/>
        <w:lang w:bidi="th-TH"/>
      </w:rPr>
      <w:t xml:space="preserve"> </w:t>
    </w:r>
    <w:r w:rsidR="00ED59C6">
      <w:rPr>
        <w:rFonts w:ascii="Angsana New" w:hAnsi="Angsana New"/>
        <w:sz w:val="32"/>
        <w:szCs w:val="32"/>
        <w:lang w:val="en-US" w:bidi="th-TH"/>
      </w:rPr>
      <w:t>2566</w:t>
    </w:r>
    <w:r w:rsidR="00DB12B7" w:rsidRPr="00C7737C">
      <w:rPr>
        <w:rFonts w:ascii="Angsana New" w:hAnsi="Angsana New"/>
        <w:sz w:val="32"/>
        <w:szCs w:val="32"/>
        <w:lang w:val="en-US" w:bidi="th-TH"/>
      </w:rPr>
      <w:t xml:space="preserve"> (</w:t>
    </w:r>
    <w:r w:rsidR="00DB12B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="00DB12B7" w:rsidRPr="00C7737C">
      <w:rPr>
        <w:rFonts w:ascii="Angsana New" w:hAnsi="Angsana New"/>
        <w:sz w:val="32"/>
        <w:szCs w:val="32"/>
        <w:lang w:val="en-US" w:bidi="th-TH"/>
      </w:rPr>
      <w:t>)</w:t>
    </w:r>
  </w:p>
  <w:p w14:paraId="087CE7DD" w14:textId="77777777" w:rsidR="00DB12B7" w:rsidRPr="004B3C0B" w:rsidRDefault="00DB12B7" w:rsidP="00EB736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BC3410"/>
    <w:multiLevelType w:val="hybridMultilevel"/>
    <w:tmpl w:val="279611EC"/>
    <w:lvl w:ilvl="0" w:tplc="9E9443BE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1AE4E26"/>
    <w:multiLevelType w:val="hybridMultilevel"/>
    <w:tmpl w:val="B8E6E0BC"/>
    <w:lvl w:ilvl="0" w:tplc="16EA964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228682816">
    <w:abstractNumId w:val="6"/>
  </w:num>
  <w:num w:numId="2" w16cid:durableId="169685470">
    <w:abstractNumId w:val="5"/>
  </w:num>
  <w:num w:numId="3" w16cid:durableId="906458657">
    <w:abstractNumId w:val="9"/>
  </w:num>
  <w:num w:numId="4" w16cid:durableId="511843609">
    <w:abstractNumId w:val="7"/>
  </w:num>
  <w:num w:numId="5" w16cid:durableId="1395010549">
    <w:abstractNumId w:val="8"/>
  </w:num>
  <w:num w:numId="6" w16cid:durableId="1696151930">
    <w:abstractNumId w:val="3"/>
  </w:num>
  <w:num w:numId="7" w16cid:durableId="953974362">
    <w:abstractNumId w:val="2"/>
  </w:num>
  <w:num w:numId="8" w16cid:durableId="892156622">
    <w:abstractNumId w:val="0"/>
  </w:num>
  <w:num w:numId="9" w16cid:durableId="1460414315">
    <w:abstractNumId w:val="1"/>
  </w:num>
  <w:num w:numId="10" w16cid:durableId="1926725299">
    <w:abstractNumId w:val="4"/>
  </w:num>
  <w:num w:numId="11" w16cid:durableId="1155605427">
    <w:abstractNumId w:val="16"/>
  </w:num>
  <w:num w:numId="12" w16cid:durableId="1937862273">
    <w:abstractNumId w:val="13"/>
  </w:num>
  <w:num w:numId="13" w16cid:durableId="2120679542">
    <w:abstractNumId w:val="27"/>
  </w:num>
  <w:num w:numId="14" w16cid:durableId="1320813966">
    <w:abstractNumId w:val="14"/>
  </w:num>
  <w:num w:numId="15" w16cid:durableId="2115664561">
    <w:abstractNumId w:val="18"/>
  </w:num>
  <w:num w:numId="16" w16cid:durableId="892276542">
    <w:abstractNumId w:val="22"/>
  </w:num>
  <w:num w:numId="17" w16cid:durableId="167866371">
    <w:abstractNumId w:val="15"/>
  </w:num>
  <w:num w:numId="18" w16cid:durableId="1765147868">
    <w:abstractNumId w:val="29"/>
  </w:num>
  <w:num w:numId="19" w16cid:durableId="1914243765">
    <w:abstractNumId w:val="23"/>
  </w:num>
  <w:num w:numId="20" w16cid:durableId="1063217762">
    <w:abstractNumId w:val="20"/>
  </w:num>
  <w:num w:numId="21" w16cid:durableId="1289243721">
    <w:abstractNumId w:val="11"/>
  </w:num>
  <w:num w:numId="22" w16cid:durableId="1653874781">
    <w:abstractNumId w:val="26"/>
  </w:num>
  <w:num w:numId="23" w16cid:durableId="634914163">
    <w:abstractNumId w:val="28"/>
  </w:num>
  <w:num w:numId="24" w16cid:durableId="178202131">
    <w:abstractNumId w:val="21"/>
  </w:num>
  <w:num w:numId="25" w16cid:durableId="326440331">
    <w:abstractNumId w:val="19"/>
  </w:num>
  <w:num w:numId="26" w16cid:durableId="152451184">
    <w:abstractNumId w:val="17"/>
  </w:num>
  <w:num w:numId="27" w16cid:durableId="1012029441">
    <w:abstractNumId w:val="24"/>
  </w:num>
  <w:num w:numId="28" w16cid:durableId="1061366772">
    <w:abstractNumId w:val="12"/>
  </w:num>
  <w:num w:numId="29" w16cid:durableId="1713460389">
    <w:abstractNumId w:val="25"/>
  </w:num>
  <w:num w:numId="30" w16cid:durableId="513763236">
    <w:abstractNumId w:val="10"/>
  </w:num>
  <w:num w:numId="31" w16cid:durableId="598291557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0C"/>
    <w:rsid w:val="00000519"/>
    <w:rsid w:val="00000A03"/>
    <w:rsid w:val="00000CFB"/>
    <w:rsid w:val="00000DA9"/>
    <w:rsid w:val="00000EBF"/>
    <w:rsid w:val="0000113A"/>
    <w:rsid w:val="00001329"/>
    <w:rsid w:val="000013E3"/>
    <w:rsid w:val="0000155D"/>
    <w:rsid w:val="000016CE"/>
    <w:rsid w:val="00001A22"/>
    <w:rsid w:val="00001E69"/>
    <w:rsid w:val="00001F9D"/>
    <w:rsid w:val="000022B1"/>
    <w:rsid w:val="00002377"/>
    <w:rsid w:val="00002620"/>
    <w:rsid w:val="000027DB"/>
    <w:rsid w:val="0000291C"/>
    <w:rsid w:val="00002B1F"/>
    <w:rsid w:val="00002E24"/>
    <w:rsid w:val="00003547"/>
    <w:rsid w:val="0000366F"/>
    <w:rsid w:val="000036F9"/>
    <w:rsid w:val="00003A8F"/>
    <w:rsid w:val="00003BFC"/>
    <w:rsid w:val="00003D90"/>
    <w:rsid w:val="0000465C"/>
    <w:rsid w:val="00004681"/>
    <w:rsid w:val="000046D8"/>
    <w:rsid w:val="00004F5F"/>
    <w:rsid w:val="00005193"/>
    <w:rsid w:val="000052F9"/>
    <w:rsid w:val="000053AA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E84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05"/>
    <w:rsid w:val="00010E30"/>
    <w:rsid w:val="00010FA3"/>
    <w:rsid w:val="00011134"/>
    <w:rsid w:val="00011219"/>
    <w:rsid w:val="0001138A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9C"/>
    <w:rsid w:val="000125B8"/>
    <w:rsid w:val="0001260E"/>
    <w:rsid w:val="0001268F"/>
    <w:rsid w:val="00012E26"/>
    <w:rsid w:val="00012F16"/>
    <w:rsid w:val="0001318C"/>
    <w:rsid w:val="00013278"/>
    <w:rsid w:val="000132ED"/>
    <w:rsid w:val="00013415"/>
    <w:rsid w:val="000134A8"/>
    <w:rsid w:val="00013792"/>
    <w:rsid w:val="00013B9E"/>
    <w:rsid w:val="00013C9D"/>
    <w:rsid w:val="00013D2E"/>
    <w:rsid w:val="000143D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5F"/>
    <w:rsid w:val="000157B7"/>
    <w:rsid w:val="0001587F"/>
    <w:rsid w:val="00015C25"/>
    <w:rsid w:val="00015E87"/>
    <w:rsid w:val="0001622C"/>
    <w:rsid w:val="0001630E"/>
    <w:rsid w:val="00016437"/>
    <w:rsid w:val="00016576"/>
    <w:rsid w:val="000167ED"/>
    <w:rsid w:val="00016D82"/>
    <w:rsid w:val="00017361"/>
    <w:rsid w:val="00017399"/>
    <w:rsid w:val="000174CB"/>
    <w:rsid w:val="00017622"/>
    <w:rsid w:val="0001769A"/>
    <w:rsid w:val="000176C6"/>
    <w:rsid w:val="000176D0"/>
    <w:rsid w:val="000176D1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1EB8"/>
    <w:rsid w:val="000220E5"/>
    <w:rsid w:val="00022148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07F"/>
    <w:rsid w:val="00024242"/>
    <w:rsid w:val="0002435A"/>
    <w:rsid w:val="000247AE"/>
    <w:rsid w:val="00024803"/>
    <w:rsid w:val="00024B77"/>
    <w:rsid w:val="00024EB2"/>
    <w:rsid w:val="00024F8B"/>
    <w:rsid w:val="00025034"/>
    <w:rsid w:val="0002524D"/>
    <w:rsid w:val="000256B1"/>
    <w:rsid w:val="0002578B"/>
    <w:rsid w:val="0002579F"/>
    <w:rsid w:val="000258F3"/>
    <w:rsid w:val="00025AFC"/>
    <w:rsid w:val="00025B5E"/>
    <w:rsid w:val="00025BD4"/>
    <w:rsid w:val="00025D6A"/>
    <w:rsid w:val="00025E9F"/>
    <w:rsid w:val="00025FBF"/>
    <w:rsid w:val="00026178"/>
    <w:rsid w:val="000261DA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A87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0F68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3FCF"/>
    <w:rsid w:val="00033FE7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B7D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7E1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8D7"/>
    <w:rsid w:val="00041939"/>
    <w:rsid w:val="000419E6"/>
    <w:rsid w:val="00041E6F"/>
    <w:rsid w:val="00042070"/>
    <w:rsid w:val="00042447"/>
    <w:rsid w:val="00042477"/>
    <w:rsid w:val="0004262B"/>
    <w:rsid w:val="0004266B"/>
    <w:rsid w:val="00042674"/>
    <w:rsid w:val="00042863"/>
    <w:rsid w:val="00042A22"/>
    <w:rsid w:val="00042A66"/>
    <w:rsid w:val="00042B68"/>
    <w:rsid w:val="00042B74"/>
    <w:rsid w:val="00042BE4"/>
    <w:rsid w:val="00042F51"/>
    <w:rsid w:val="00043034"/>
    <w:rsid w:val="00043058"/>
    <w:rsid w:val="00043096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3FD4"/>
    <w:rsid w:val="000440BF"/>
    <w:rsid w:val="00044137"/>
    <w:rsid w:val="00044269"/>
    <w:rsid w:val="000444B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63C"/>
    <w:rsid w:val="000477E5"/>
    <w:rsid w:val="00047A85"/>
    <w:rsid w:val="00047B59"/>
    <w:rsid w:val="00047DB8"/>
    <w:rsid w:val="00047DF2"/>
    <w:rsid w:val="00047F60"/>
    <w:rsid w:val="0005022B"/>
    <w:rsid w:val="00050310"/>
    <w:rsid w:val="00050363"/>
    <w:rsid w:val="00050592"/>
    <w:rsid w:val="0005075E"/>
    <w:rsid w:val="000508BB"/>
    <w:rsid w:val="00050D48"/>
    <w:rsid w:val="00051011"/>
    <w:rsid w:val="0005136E"/>
    <w:rsid w:val="000515BA"/>
    <w:rsid w:val="00051816"/>
    <w:rsid w:val="000518DA"/>
    <w:rsid w:val="00051920"/>
    <w:rsid w:val="0005196C"/>
    <w:rsid w:val="00051994"/>
    <w:rsid w:val="00051A41"/>
    <w:rsid w:val="00051BB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3E94"/>
    <w:rsid w:val="00054051"/>
    <w:rsid w:val="000540FD"/>
    <w:rsid w:val="000544F3"/>
    <w:rsid w:val="0005457E"/>
    <w:rsid w:val="00054691"/>
    <w:rsid w:val="0005486F"/>
    <w:rsid w:val="00054896"/>
    <w:rsid w:val="000549B9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52"/>
    <w:rsid w:val="000560A2"/>
    <w:rsid w:val="000560BA"/>
    <w:rsid w:val="00056342"/>
    <w:rsid w:val="00056400"/>
    <w:rsid w:val="000564DF"/>
    <w:rsid w:val="0005650E"/>
    <w:rsid w:val="00056831"/>
    <w:rsid w:val="000569D6"/>
    <w:rsid w:val="00056BF6"/>
    <w:rsid w:val="00056FF4"/>
    <w:rsid w:val="00057179"/>
    <w:rsid w:val="000572B9"/>
    <w:rsid w:val="000572C6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CDF"/>
    <w:rsid w:val="00060F41"/>
    <w:rsid w:val="0006104A"/>
    <w:rsid w:val="00061355"/>
    <w:rsid w:val="00061513"/>
    <w:rsid w:val="0006158D"/>
    <w:rsid w:val="00061646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4B"/>
    <w:rsid w:val="00062D5F"/>
    <w:rsid w:val="00062F23"/>
    <w:rsid w:val="00063157"/>
    <w:rsid w:val="0006335F"/>
    <w:rsid w:val="0006367C"/>
    <w:rsid w:val="000637A9"/>
    <w:rsid w:val="000638DB"/>
    <w:rsid w:val="00063928"/>
    <w:rsid w:val="00063BD8"/>
    <w:rsid w:val="000640B7"/>
    <w:rsid w:val="0006448C"/>
    <w:rsid w:val="00064533"/>
    <w:rsid w:val="00064632"/>
    <w:rsid w:val="00064824"/>
    <w:rsid w:val="00064A31"/>
    <w:rsid w:val="00064B3F"/>
    <w:rsid w:val="00064F19"/>
    <w:rsid w:val="000651DE"/>
    <w:rsid w:val="000652DA"/>
    <w:rsid w:val="00065508"/>
    <w:rsid w:val="0006551E"/>
    <w:rsid w:val="00065841"/>
    <w:rsid w:val="00065CF3"/>
    <w:rsid w:val="00065F11"/>
    <w:rsid w:val="00065FAD"/>
    <w:rsid w:val="000665AB"/>
    <w:rsid w:val="000666A4"/>
    <w:rsid w:val="00066FC3"/>
    <w:rsid w:val="000670F6"/>
    <w:rsid w:val="00067580"/>
    <w:rsid w:val="00067752"/>
    <w:rsid w:val="00067922"/>
    <w:rsid w:val="00067942"/>
    <w:rsid w:val="00067A6A"/>
    <w:rsid w:val="00067B91"/>
    <w:rsid w:val="00067D44"/>
    <w:rsid w:val="00067D8E"/>
    <w:rsid w:val="00067ED2"/>
    <w:rsid w:val="00067F1A"/>
    <w:rsid w:val="00067F25"/>
    <w:rsid w:val="000702C9"/>
    <w:rsid w:val="000703CA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2B"/>
    <w:rsid w:val="00072C70"/>
    <w:rsid w:val="00072D9D"/>
    <w:rsid w:val="00072FDB"/>
    <w:rsid w:val="00073165"/>
    <w:rsid w:val="00073353"/>
    <w:rsid w:val="000733C7"/>
    <w:rsid w:val="0007347D"/>
    <w:rsid w:val="0007353C"/>
    <w:rsid w:val="000736F4"/>
    <w:rsid w:val="0007376B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A0E"/>
    <w:rsid w:val="00074AE6"/>
    <w:rsid w:val="00074BDE"/>
    <w:rsid w:val="00074C0D"/>
    <w:rsid w:val="0007545E"/>
    <w:rsid w:val="000756B1"/>
    <w:rsid w:val="000756BA"/>
    <w:rsid w:val="00075C00"/>
    <w:rsid w:val="000761A3"/>
    <w:rsid w:val="00076498"/>
    <w:rsid w:val="00076500"/>
    <w:rsid w:val="000766B9"/>
    <w:rsid w:val="00076890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036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B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A4E"/>
    <w:rsid w:val="00085E61"/>
    <w:rsid w:val="00086678"/>
    <w:rsid w:val="00086792"/>
    <w:rsid w:val="00086840"/>
    <w:rsid w:val="000868ED"/>
    <w:rsid w:val="00086AB5"/>
    <w:rsid w:val="00086D91"/>
    <w:rsid w:val="00086E53"/>
    <w:rsid w:val="00086E8C"/>
    <w:rsid w:val="000870D6"/>
    <w:rsid w:val="0008760C"/>
    <w:rsid w:val="00087B8A"/>
    <w:rsid w:val="00087C47"/>
    <w:rsid w:val="00087E21"/>
    <w:rsid w:val="00090180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898"/>
    <w:rsid w:val="000919FC"/>
    <w:rsid w:val="00091AAB"/>
    <w:rsid w:val="0009260C"/>
    <w:rsid w:val="0009267B"/>
    <w:rsid w:val="000926A0"/>
    <w:rsid w:val="000926E8"/>
    <w:rsid w:val="0009283F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39E9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4F6"/>
    <w:rsid w:val="00095510"/>
    <w:rsid w:val="00095652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C"/>
    <w:rsid w:val="00096C9E"/>
    <w:rsid w:val="00096CEF"/>
    <w:rsid w:val="0009734D"/>
    <w:rsid w:val="00097413"/>
    <w:rsid w:val="000976FF"/>
    <w:rsid w:val="000979F9"/>
    <w:rsid w:val="00097B31"/>
    <w:rsid w:val="00097CFD"/>
    <w:rsid w:val="00097DC0"/>
    <w:rsid w:val="00097E01"/>
    <w:rsid w:val="00097FEF"/>
    <w:rsid w:val="000A0411"/>
    <w:rsid w:val="000A0432"/>
    <w:rsid w:val="000A05AE"/>
    <w:rsid w:val="000A06B0"/>
    <w:rsid w:val="000A0AAD"/>
    <w:rsid w:val="000A0D40"/>
    <w:rsid w:val="000A0F4D"/>
    <w:rsid w:val="000A117F"/>
    <w:rsid w:val="000A1454"/>
    <w:rsid w:val="000A1486"/>
    <w:rsid w:val="000A163E"/>
    <w:rsid w:val="000A1760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0EE"/>
    <w:rsid w:val="000A44BB"/>
    <w:rsid w:val="000A44D6"/>
    <w:rsid w:val="000A45EB"/>
    <w:rsid w:val="000A4668"/>
    <w:rsid w:val="000A47A5"/>
    <w:rsid w:val="000A48B3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5E44"/>
    <w:rsid w:val="000A5E98"/>
    <w:rsid w:val="000A611C"/>
    <w:rsid w:val="000A6270"/>
    <w:rsid w:val="000A665A"/>
    <w:rsid w:val="000A6913"/>
    <w:rsid w:val="000A6E37"/>
    <w:rsid w:val="000A711B"/>
    <w:rsid w:val="000A727E"/>
    <w:rsid w:val="000A77B7"/>
    <w:rsid w:val="000A7961"/>
    <w:rsid w:val="000A79AD"/>
    <w:rsid w:val="000A7C7D"/>
    <w:rsid w:val="000A7D6E"/>
    <w:rsid w:val="000A7E5A"/>
    <w:rsid w:val="000A7ECE"/>
    <w:rsid w:val="000A7F7A"/>
    <w:rsid w:val="000A7F7F"/>
    <w:rsid w:val="000B0127"/>
    <w:rsid w:val="000B0706"/>
    <w:rsid w:val="000B0AC3"/>
    <w:rsid w:val="000B0B6E"/>
    <w:rsid w:val="000B1013"/>
    <w:rsid w:val="000B10E5"/>
    <w:rsid w:val="000B1418"/>
    <w:rsid w:val="000B1463"/>
    <w:rsid w:val="000B171F"/>
    <w:rsid w:val="000B1750"/>
    <w:rsid w:val="000B177F"/>
    <w:rsid w:val="000B1BC3"/>
    <w:rsid w:val="000B1C92"/>
    <w:rsid w:val="000B21CA"/>
    <w:rsid w:val="000B2444"/>
    <w:rsid w:val="000B2A4C"/>
    <w:rsid w:val="000B2A77"/>
    <w:rsid w:val="000B2ACA"/>
    <w:rsid w:val="000B30AE"/>
    <w:rsid w:val="000B30DC"/>
    <w:rsid w:val="000B36CD"/>
    <w:rsid w:val="000B3CFB"/>
    <w:rsid w:val="000B4141"/>
    <w:rsid w:val="000B4171"/>
    <w:rsid w:val="000B4410"/>
    <w:rsid w:val="000B46DF"/>
    <w:rsid w:val="000B4821"/>
    <w:rsid w:val="000B49DA"/>
    <w:rsid w:val="000B4B4C"/>
    <w:rsid w:val="000B4DBD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2F8"/>
    <w:rsid w:val="000B64BB"/>
    <w:rsid w:val="000B67CE"/>
    <w:rsid w:val="000B67D1"/>
    <w:rsid w:val="000B681B"/>
    <w:rsid w:val="000B683E"/>
    <w:rsid w:val="000B68B2"/>
    <w:rsid w:val="000B6B51"/>
    <w:rsid w:val="000B6E36"/>
    <w:rsid w:val="000B771B"/>
    <w:rsid w:val="000B78AA"/>
    <w:rsid w:val="000B79BF"/>
    <w:rsid w:val="000B7DAD"/>
    <w:rsid w:val="000C005E"/>
    <w:rsid w:val="000C023C"/>
    <w:rsid w:val="000C024F"/>
    <w:rsid w:val="000C0279"/>
    <w:rsid w:val="000C06BE"/>
    <w:rsid w:val="000C07A5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30"/>
    <w:rsid w:val="000C26D8"/>
    <w:rsid w:val="000C29FB"/>
    <w:rsid w:val="000C2A19"/>
    <w:rsid w:val="000C2C29"/>
    <w:rsid w:val="000C2E60"/>
    <w:rsid w:val="000C312B"/>
    <w:rsid w:val="000C318B"/>
    <w:rsid w:val="000C3898"/>
    <w:rsid w:val="000C39B3"/>
    <w:rsid w:val="000C3AD4"/>
    <w:rsid w:val="000C3BA8"/>
    <w:rsid w:val="000C3C3C"/>
    <w:rsid w:val="000C412E"/>
    <w:rsid w:val="000C4271"/>
    <w:rsid w:val="000C43CD"/>
    <w:rsid w:val="000C4506"/>
    <w:rsid w:val="000C4F52"/>
    <w:rsid w:val="000C55AB"/>
    <w:rsid w:val="000C56FB"/>
    <w:rsid w:val="000C58C0"/>
    <w:rsid w:val="000C5E75"/>
    <w:rsid w:val="000C5EF3"/>
    <w:rsid w:val="000C5F30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7EF"/>
    <w:rsid w:val="000C794F"/>
    <w:rsid w:val="000C798F"/>
    <w:rsid w:val="000C7998"/>
    <w:rsid w:val="000C7B47"/>
    <w:rsid w:val="000C7CFF"/>
    <w:rsid w:val="000D00B8"/>
    <w:rsid w:val="000D0245"/>
    <w:rsid w:val="000D0466"/>
    <w:rsid w:val="000D04C7"/>
    <w:rsid w:val="000D06C9"/>
    <w:rsid w:val="000D075B"/>
    <w:rsid w:val="000D0A4C"/>
    <w:rsid w:val="000D0A81"/>
    <w:rsid w:val="000D0B19"/>
    <w:rsid w:val="000D0DA2"/>
    <w:rsid w:val="000D107A"/>
    <w:rsid w:val="000D10EC"/>
    <w:rsid w:val="000D13F3"/>
    <w:rsid w:val="000D14B5"/>
    <w:rsid w:val="000D155D"/>
    <w:rsid w:val="000D171D"/>
    <w:rsid w:val="000D1971"/>
    <w:rsid w:val="000D198F"/>
    <w:rsid w:val="000D1C3D"/>
    <w:rsid w:val="000D1C4D"/>
    <w:rsid w:val="000D1CCF"/>
    <w:rsid w:val="000D2162"/>
    <w:rsid w:val="000D21F6"/>
    <w:rsid w:val="000D23A5"/>
    <w:rsid w:val="000D2462"/>
    <w:rsid w:val="000D27CB"/>
    <w:rsid w:val="000D2A07"/>
    <w:rsid w:val="000D2B4F"/>
    <w:rsid w:val="000D2C0A"/>
    <w:rsid w:val="000D2CD8"/>
    <w:rsid w:val="000D2E4F"/>
    <w:rsid w:val="000D2FC6"/>
    <w:rsid w:val="000D303F"/>
    <w:rsid w:val="000D3240"/>
    <w:rsid w:val="000D3393"/>
    <w:rsid w:val="000D340E"/>
    <w:rsid w:val="000D3686"/>
    <w:rsid w:val="000D36FB"/>
    <w:rsid w:val="000D3919"/>
    <w:rsid w:val="000D3CE6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AE2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16D"/>
    <w:rsid w:val="000E26EE"/>
    <w:rsid w:val="000E2A90"/>
    <w:rsid w:val="000E2B23"/>
    <w:rsid w:val="000E2B2A"/>
    <w:rsid w:val="000E2C38"/>
    <w:rsid w:val="000E2E17"/>
    <w:rsid w:val="000E32C2"/>
    <w:rsid w:val="000E3729"/>
    <w:rsid w:val="000E3770"/>
    <w:rsid w:val="000E37B3"/>
    <w:rsid w:val="000E3D03"/>
    <w:rsid w:val="000E4058"/>
    <w:rsid w:val="000E4137"/>
    <w:rsid w:val="000E413D"/>
    <w:rsid w:val="000E415C"/>
    <w:rsid w:val="000E432E"/>
    <w:rsid w:val="000E4512"/>
    <w:rsid w:val="000E48CD"/>
    <w:rsid w:val="000E4A9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5DCA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708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352"/>
    <w:rsid w:val="000F17A7"/>
    <w:rsid w:val="000F1A4E"/>
    <w:rsid w:val="000F1AD8"/>
    <w:rsid w:val="000F1AF1"/>
    <w:rsid w:val="000F1C0A"/>
    <w:rsid w:val="000F1F5D"/>
    <w:rsid w:val="000F207E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4F17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30C"/>
    <w:rsid w:val="000F75D4"/>
    <w:rsid w:val="000F776A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747"/>
    <w:rsid w:val="001018FD"/>
    <w:rsid w:val="00101DB0"/>
    <w:rsid w:val="0010204A"/>
    <w:rsid w:val="001021DB"/>
    <w:rsid w:val="001021F3"/>
    <w:rsid w:val="00102602"/>
    <w:rsid w:val="00102608"/>
    <w:rsid w:val="0010263C"/>
    <w:rsid w:val="0010280E"/>
    <w:rsid w:val="001028B3"/>
    <w:rsid w:val="0010297F"/>
    <w:rsid w:val="00102B00"/>
    <w:rsid w:val="00102B60"/>
    <w:rsid w:val="00103172"/>
    <w:rsid w:val="00103466"/>
    <w:rsid w:val="00103510"/>
    <w:rsid w:val="00103548"/>
    <w:rsid w:val="00103643"/>
    <w:rsid w:val="00103889"/>
    <w:rsid w:val="00103C3B"/>
    <w:rsid w:val="00103D0D"/>
    <w:rsid w:val="00103D70"/>
    <w:rsid w:val="00103DB7"/>
    <w:rsid w:val="0010412B"/>
    <w:rsid w:val="00104334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10"/>
    <w:rsid w:val="00105653"/>
    <w:rsid w:val="001056B4"/>
    <w:rsid w:val="00105705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33"/>
    <w:rsid w:val="00110357"/>
    <w:rsid w:val="0011042C"/>
    <w:rsid w:val="0011071B"/>
    <w:rsid w:val="0011079A"/>
    <w:rsid w:val="00110868"/>
    <w:rsid w:val="0011098E"/>
    <w:rsid w:val="00110C73"/>
    <w:rsid w:val="00110CE7"/>
    <w:rsid w:val="00110D42"/>
    <w:rsid w:val="00110D44"/>
    <w:rsid w:val="00111159"/>
    <w:rsid w:val="00111233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565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522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546"/>
    <w:rsid w:val="001148F9"/>
    <w:rsid w:val="00114B56"/>
    <w:rsid w:val="00114C93"/>
    <w:rsid w:val="00114CF3"/>
    <w:rsid w:val="00114FC0"/>
    <w:rsid w:val="00115384"/>
    <w:rsid w:val="0011547B"/>
    <w:rsid w:val="00115817"/>
    <w:rsid w:val="00115990"/>
    <w:rsid w:val="001159EE"/>
    <w:rsid w:val="00115A91"/>
    <w:rsid w:val="00115D12"/>
    <w:rsid w:val="00115D8E"/>
    <w:rsid w:val="00115EB3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7FA"/>
    <w:rsid w:val="00117847"/>
    <w:rsid w:val="0011787E"/>
    <w:rsid w:val="00117B53"/>
    <w:rsid w:val="00117CA6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3B4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4FB6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1FC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1B5"/>
    <w:rsid w:val="00130207"/>
    <w:rsid w:val="00130241"/>
    <w:rsid w:val="0013031B"/>
    <w:rsid w:val="0013034C"/>
    <w:rsid w:val="00130975"/>
    <w:rsid w:val="001309B4"/>
    <w:rsid w:val="00130CDA"/>
    <w:rsid w:val="001310ED"/>
    <w:rsid w:val="00131142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3DA8"/>
    <w:rsid w:val="001342CB"/>
    <w:rsid w:val="00134537"/>
    <w:rsid w:val="001345A6"/>
    <w:rsid w:val="0013464F"/>
    <w:rsid w:val="00134CC3"/>
    <w:rsid w:val="00134DD7"/>
    <w:rsid w:val="0013518D"/>
    <w:rsid w:val="001352AD"/>
    <w:rsid w:val="001352C2"/>
    <w:rsid w:val="0013608B"/>
    <w:rsid w:val="00136112"/>
    <w:rsid w:val="00136554"/>
    <w:rsid w:val="00136AAB"/>
    <w:rsid w:val="00136D47"/>
    <w:rsid w:val="00136DC2"/>
    <w:rsid w:val="00136F73"/>
    <w:rsid w:val="00137017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25F"/>
    <w:rsid w:val="001413B0"/>
    <w:rsid w:val="0014142B"/>
    <w:rsid w:val="00141626"/>
    <w:rsid w:val="0014169A"/>
    <w:rsid w:val="00141773"/>
    <w:rsid w:val="001417CF"/>
    <w:rsid w:val="0014190E"/>
    <w:rsid w:val="00141954"/>
    <w:rsid w:val="00141B55"/>
    <w:rsid w:val="00141BC6"/>
    <w:rsid w:val="00141BE3"/>
    <w:rsid w:val="00141CD5"/>
    <w:rsid w:val="00141CEB"/>
    <w:rsid w:val="00141FB5"/>
    <w:rsid w:val="00141FE0"/>
    <w:rsid w:val="001422E6"/>
    <w:rsid w:val="00142328"/>
    <w:rsid w:val="00142577"/>
    <w:rsid w:val="00142FB2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989"/>
    <w:rsid w:val="00144D9D"/>
    <w:rsid w:val="00144E1F"/>
    <w:rsid w:val="00144E77"/>
    <w:rsid w:val="00144F3C"/>
    <w:rsid w:val="00145062"/>
    <w:rsid w:val="0014564F"/>
    <w:rsid w:val="00145B81"/>
    <w:rsid w:val="00145BB9"/>
    <w:rsid w:val="00145E40"/>
    <w:rsid w:val="0014630F"/>
    <w:rsid w:val="00146A02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87D"/>
    <w:rsid w:val="00152B5D"/>
    <w:rsid w:val="00152EED"/>
    <w:rsid w:val="00153013"/>
    <w:rsid w:val="001532C2"/>
    <w:rsid w:val="0015340B"/>
    <w:rsid w:val="00153553"/>
    <w:rsid w:val="0015358B"/>
    <w:rsid w:val="001535BE"/>
    <w:rsid w:val="00153830"/>
    <w:rsid w:val="00153A64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ADA"/>
    <w:rsid w:val="00154BDB"/>
    <w:rsid w:val="00154F49"/>
    <w:rsid w:val="0015502B"/>
    <w:rsid w:val="00155554"/>
    <w:rsid w:val="00155906"/>
    <w:rsid w:val="00155A52"/>
    <w:rsid w:val="00155AD9"/>
    <w:rsid w:val="00155C9D"/>
    <w:rsid w:val="00155D0A"/>
    <w:rsid w:val="00155E23"/>
    <w:rsid w:val="00155F88"/>
    <w:rsid w:val="00155FC8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15A"/>
    <w:rsid w:val="0016027D"/>
    <w:rsid w:val="001602CB"/>
    <w:rsid w:val="001602D2"/>
    <w:rsid w:val="001603F3"/>
    <w:rsid w:val="00160A62"/>
    <w:rsid w:val="00160A78"/>
    <w:rsid w:val="00160B38"/>
    <w:rsid w:val="00160CBB"/>
    <w:rsid w:val="00160D36"/>
    <w:rsid w:val="00160F08"/>
    <w:rsid w:val="001612F6"/>
    <w:rsid w:val="00161304"/>
    <w:rsid w:val="00161374"/>
    <w:rsid w:val="00161415"/>
    <w:rsid w:val="00161439"/>
    <w:rsid w:val="0016168B"/>
    <w:rsid w:val="0016178C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428"/>
    <w:rsid w:val="00163735"/>
    <w:rsid w:val="001637C0"/>
    <w:rsid w:val="00163811"/>
    <w:rsid w:val="00163960"/>
    <w:rsid w:val="001639B1"/>
    <w:rsid w:val="00163AA6"/>
    <w:rsid w:val="00163BB2"/>
    <w:rsid w:val="00163FF3"/>
    <w:rsid w:val="00164237"/>
    <w:rsid w:val="001642F4"/>
    <w:rsid w:val="00164364"/>
    <w:rsid w:val="0016461E"/>
    <w:rsid w:val="001646F9"/>
    <w:rsid w:val="001647FC"/>
    <w:rsid w:val="00164805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26E"/>
    <w:rsid w:val="001673D2"/>
    <w:rsid w:val="00167649"/>
    <w:rsid w:val="00167C2B"/>
    <w:rsid w:val="00167CF1"/>
    <w:rsid w:val="00167EEC"/>
    <w:rsid w:val="001702F3"/>
    <w:rsid w:val="00170772"/>
    <w:rsid w:val="00170A9C"/>
    <w:rsid w:val="00170B01"/>
    <w:rsid w:val="00170B23"/>
    <w:rsid w:val="00170C90"/>
    <w:rsid w:val="00170CB8"/>
    <w:rsid w:val="00170CE8"/>
    <w:rsid w:val="00171218"/>
    <w:rsid w:val="0017160C"/>
    <w:rsid w:val="00171765"/>
    <w:rsid w:val="00171D38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2F6D"/>
    <w:rsid w:val="00173016"/>
    <w:rsid w:val="0017355D"/>
    <w:rsid w:val="001736DD"/>
    <w:rsid w:val="00173766"/>
    <w:rsid w:val="00173B5C"/>
    <w:rsid w:val="00173C8C"/>
    <w:rsid w:val="00173CAA"/>
    <w:rsid w:val="00173CE3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4ED4"/>
    <w:rsid w:val="00175464"/>
    <w:rsid w:val="00175509"/>
    <w:rsid w:val="001755F2"/>
    <w:rsid w:val="001757DC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6FC5"/>
    <w:rsid w:val="0017724C"/>
    <w:rsid w:val="00177636"/>
    <w:rsid w:val="001776CC"/>
    <w:rsid w:val="00177729"/>
    <w:rsid w:val="0017788F"/>
    <w:rsid w:val="001779EF"/>
    <w:rsid w:val="00177A58"/>
    <w:rsid w:val="00177AD1"/>
    <w:rsid w:val="00177C02"/>
    <w:rsid w:val="00177E1E"/>
    <w:rsid w:val="00177F76"/>
    <w:rsid w:val="00180024"/>
    <w:rsid w:val="001803BC"/>
    <w:rsid w:val="00180583"/>
    <w:rsid w:val="001809BE"/>
    <w:rsid w:val="00180A8B"/>
    <w:rsid w:val="00181107"/>
    <w:rsid w:val="001813DE"/>
    <w:rsid w:val="001815C6"/>
    <w:rsid w:val="00181B31"/>
    <w:rsid w:val="00181EAD"/>
    <w:rsid w:val="00182057"/>
    <w:rsid w:val="0018223A"/>
    <w:rsid w:val="0018238C"/>
    <w:rsid w:val="001823F9"/>
    <w:rsid w:val="00182473"/>
    <w:rsid w:val="001824A5"/>
    <w:rsid w:val="001825DB"/>
    <w:rsid w:val="00182697"/>
    <w:rsid w:val="00182710"/>
    <w:rsid w:val="00182766"/>
    <w:rsid w:val="00182A2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D2F"/>
    <w:rsid w:val="00184F8D"/>
    <w:rsid w:val="00185397"/>
    <w:rsid w:val="001854CE"/>
    <w:rsid w:val="00185871"/>
    <w:rsid w:val="00185C16"/>
    <w:rsid w:val="00185DFD"/>
    <w:rsid w:val="00185E70"/>
    <w:rsid w:val="00186649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184"/>
    <w:rsid w:val="001912EC"/>
    <w:rsid w:val="00191321"/>
    <w:rsid w:val="0019132F"/>
    <w:rsid w:val="00191591"/>
    <w:rsid w:val="00191661"/>
    <w:rsid w:val="00191692"/>
    <w:rsid w:val="00191801"/>
    <w:rsid w:val="00191A96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6EF2"/>
    <w:rsid w:val="0019736C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627"/>
    <w:rsid w:val="001A0754"/>
    <w:rsid w:val="001A0E1F"/>
    <w:rsid w:val="001A10C9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246"/>
    <w:rsid w:val="001A5430"/>
    <w:rsid w:val="001A549F"/>
    <w:rsid w:val="001A5551"/>
    <w:rsid w:val="001A5579"/>
    <w:rsid w:val="001A55FD"/>
    <w:rsid w:val="001A57CB"/>
    <w:rsid w:val="001A592E"/>
    <w:rsid w:val="001A59BF"/>
    <w:rsid w:val="001A6090"/>
    <w:rsid w:val="001A60C9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A9D"/>
    <w:rsid w:val="001A6D47"/>
    <w:rsid w:val="001A6E8F"/>
    <w:rsid w:val="001A6F56"/>
    <w:rsid w:val="001A6F6B"/>
    <w:rsid w:val="001A6F74"/>
    <w:rsid w:val="001A7285"/>
    <w:rsid w:val="001A7510"/>
    <w:rsid w:val="001A76CE"/>
    <w:rsid w:val="001A781A"/>
    <w:rsid w:val="001A79E5"/>
    <w:rsid w:val="001A7D31"/>
    <w:rsid w:val="001A7DAB"/>
    <w:rsid w:val="001B0099"/>
    <w:rsid w:val="001B03D2"/>
    <w:rsid w:val="001B03ED"/>
    <w:rsid w:val="001B0491"/>
    <w:rsid w:val="001B0716"/>
    <w:rsid w:val="001B08FF"/>
    <w:rsid w:val="001B0974"/>
    <w:rsid w:val="001B097C"/>
    <w:rsid w:val="001B150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3D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BD9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67F"/>
    <w:rsid w:val="001B7A8D"/>
    <w:rsid w:val="001B7B8B"/>
    <w:rsid w:val="001B7CF7"/>
    <w:rsid w:val="001B7E7E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633"/>
    <w:rsid w:val="001C1831"/>
    <w:rsid w:val="001C1A27"/>
    <w:rsid w:val="001C1C1E"/>
    <w:rsid w:val="001C1F46"/>
    <w:rsid w:val="001C1F52"/>
    <w:rsid w:val="001C224B"/>
    <w:rsid w:val="001C2306"/>
    <w:rsid w:val="001C23E4"/>
    <w:rsid w:val="001C2463"/>
    <w:rsid w:val="001C2541"/>
    <w:rsid w:val="001C258D"/>
    <w:rsid w:val="001C2675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6B"/>
    <w:rsid w:val="001C40BD"/>
    <w:rsid w:val="001C43AB"/>
    <w:rsid w:val="001C4445"/>
    <w:rsid w:val="001C44BC"/>
    <w:rsid w:val="001C4647"/>
    <w:rsid w:val="001C48C6"/>
    <w:rsid w:val="001C4C2D"/>
    <w:rsid w:val="001C555B"/>
    <w:rsid w:val="001C55AD"/>
    <w:rsid w:val="001C58A9"/>
    <w:rsid w:val="001C58B1"/>
    <w:rsid w:val="001C5EFB"/>
    <w:rsid w:val="001C6024"/>
    <w:rsid w:val="001C6451"/>
    <w:rsid w:val="001C675A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B63"/>
    <w:rsid w:val="001C7D4B"/>
    <w:rsid w:val="001C7D99"/>
    <w:rsid w:val="001D0146"/>
    <w:rsid w:val="001D0537"/>
    <w:rsid w:val="001D0842"/>
    <w:rsid w:val="001D0D4D"/>
    <w:rsid w:val="001D0E11"/>
    <w:rsid w:val="001D0E89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4C0"/>
    <w:rsid w:val="001D69B1"/>
    <w:rsid w:val="001D6A98"/>
    <w:rsid w:val="001D6B41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1BB"/>
    <w:rsid w:val="001E0285"/>
    <w:rsid w:val="001E0466"/>
    <w:rsid w:val="001E0744"/>
    <w:rsid w:val="001E078B"/>
    <w:rsid w:val="001E08F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05C"/>
    <w:rsid w:val="001E333D"/>
    <w:rsid w:val="001E33FE"/>
    <w:rsid w:val="001E34C8"/>
    <w:rsid w:val="001E367A"/>
    <w:rsid w:val="001E3842"/>
    <w:rsid w:val="001E3A29"/>
    <w:rsid w:val="001E3CCE"/>
    <w:rsid w:val="001E3EE6"/>
    <w:rsid w:val="001E43A1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078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563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D4E"/>
    <w:rsid w:val="001F2F27"/>
    <w:rsid w:val="001F31D7"/>
    <w:rsid w:val="001F3229"/>
    <w:rsid w:val="001F3370"/>
    <w:rsid w:val="001F3372"/>
    <w:rsid w:val="001F3466"/>
    <w:rsid w:val="001F3565"/>
    <w:rsid w:val="001F35F3"/>
    <w:rsid w:val="001F36A5"/>
    <w:rsid w:val="001F379F"/>
    <w:rsid w:val="001F38DB"/>
    <w:rsid w:val="001F3B79"/>
    <w:rsid w:val="001F3FA7"/>
    <w:rsid w:val="001F42B8"/>
    <w:rsid w:val="001F44A1"/>
    <w:rsid w:val="001F4584"/>
    <w:rsid w:val="001F45BA"/>
    <w:rsid w:val="001F46F1"/>
    <w:rsid w:val="001F48C3"/>
    <w:rsid w:val="001F49B1"/>
    <w:rsid w:val="001F4A99"/>
    <w:rsid w:val="001F4CF4"/>
    <w:rsid w:val="001F51DA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6E0F"/>
    <w:rsid w:val="001F726A"/>
    <w:rsid w:val="001F76BC"/>
    <w:rsid w:val="001F78CE"/>
    <w:rsid w:val="001F7949"/>
    <w:rsid w:val="001F7B3F"/>
    <w:rsid w:val="001F7D44"/>
    <w:rsid w:val="00200173"/>
    <w:rsid w:val="00200537"/>
    <w:rsid w:val="00200603"/>
    <w:rsid w:val="00200674"/>
    <w:rsid w:val="00200B90"/>
    <w:rsid w:val="00200FA4"/>
    <w:rsid w:val="00201161"/>
    <w:rsid w:val="002012A1"/>
    <w:rsid w:val="0020131D"/>
    <w:rsid w:val="002013A1"/>
    <w:rsid w:val="00201470"/>
    <w:rsid w:val="002014CA"/>
    <w:rsid w:val="0020163F"/>
    <w:rsid w:val="00201742"/>
    <w:rsid w:val="00201976"/>
    <w:rsid w:val="00201BD7"/>
    <w:rsid w:val="00201E33"/>
    <w:rsid w:val="00201E60"/>
    <w:rsid w:val="00201F86"/>
    <w:rsid w:val="00201F96"/>
    <w:rsid w:val="002020B5"/>
    <w:rsid w:val="00202357"/>
    <w:rsid w:val="0020242E"/>
    <w:rsid w:val="00202602"/>
    <w:rsid w:val="0020266B"/>
    <w:rsid w:val="00202BB3"/>
    <w:rsid w:val="00202C68"/>
    <w:rsid w:val="002030C1"/>
    <w:rsid w:val="00203176"/>
    <w:rsid w:val="002031AA"/>
    <w:rsid w:val="0020331B"/>
    <w:rsid w:val="0020352C"/>
    <w:rsid w:val="0020360F"/>
    <w:rsid w:val="00203795"/>
    <w:rsid w:val="002039FE"/>
    <w:rsid w:val="002041EC"/>
    <w:rsid w:val="00204366"/>
    <w:rsid w:val="002044A4"/>
    <w:rsid w:val="00204501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360"/>
    <w:rsid w:val="002064F5"/>
    <w:rsid w:val="002066D8"/>
    <w:rsid w:val="00206750"/>
    <w:rsid w:val="0020696D"/>
    <w:rsid w:val="00206A08"/>
    <w:rsid w:val="00206BF7"/>
    <w:rsid w:val="00206FB3"/>
    <w:rsid w:val="00206FC1"/>
    <w:rsid w:val="002070A4"/>
    <w:rsid w:val="00207302"/>
    <w:rsid w:val="002073BD"/>
    <w:rsid w:val="00207916"/>
    <w:rsid w:val="00207D75"/>
    <w:rsid w:val="00207DEC"/>
    <w:rsid w:val="00207DF8"/>
    <w:rsid w:val="00210396"/>
    <w:rsid w:val="002105D2"/>
    <w:rsid w:val="00210A96"/>
    <w:rsid w:val="00210B08"/>
    <w:rsid w:val="00210FD6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B9"/>
    <w:rsid w:val="00211EED"/>
    <w:rsid w:val="00211F20"/>
    <w:rsid w:val="0021211B"/>
    <w:rsid w:val="00212590"/>
    <w:rsid w:val="002125C8"/>
    <w:rsid w:val="002129A2"/>
    <w:rsid w:val="0021301D"/>
    <w:rsid w:val="00213188"/>
    <w:rsid w:val="00213189"/>
    <w:rsid w:val="0021333C"/>
    <w:rsid w:val="002133CA"/>
    <w:rsid w:val="00213649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0A5"/>
    <w:rsid w:val="00216258"/>
    <w:rsid w:val="002162DD"/>
    <w:rsid w:val="002163D9"/>
    <w:rsid w:val="002164D2"/>
    <w:rsid w:val="00216598"/>
    <w:rsid w:val="00216622"/>
    <w:rsid w:val="002166C0"/>
    <w:rsid w:val="00216773"/>
    <w:rsid w:val="00217034"/>
    <w:rsid w:val="00217699"/>
    <w:rsid w:val="002176E2"/>
    <w:rsid w:val="00217C08"/>
    <w:rsid w:val="0022005F"/>
    <w:rsid w:val="00220A28"/>
    <w:rsid w:val="00220AAB"/>
    <w:rsid w:val="00220DEF"/>
    <w:rsid w:val="00220ED1"/>
    <w:rsid w:val="00220F11"/>
    <w:rsid w:val="0022101F"/>
    <w:rsid w:val="00221149"/>
    <w:rsid w:val="002212F4"/>
    <w:rsid w:val="002213D3"/>
    <w:rsid w:val="0022194A"/>
    <w:rsid w:val="002219F6"/>
    <w:rsid w:val="00221DF0"/>
    <w:rsid w:val="00221F2D"/>
    <w:rsid w:val="002220FC"/>
    <w:rsid w:val="00222140"/>
    <w:rsid w:val="00222154"/>
    <w:rsid w:val="00222544"/>
    <w:rsid w:val="0022258D"/>
    <w:rsid w:val="002226B2"/>
    <w:rsid w:val="002227C6"/>
    <w:rsid w:val="00222976"/>
    <w:rsid w:val="00222AEC"/>
    <w:rsid w:val="00222CF0"/>
    <w:rsid w:val="00222D03"/>
    <w:rsid w:val="00222DDE"/>
    <w:rsid w:val="002232C0"/>
    <w:rsid w:val="002232C9"/>
    <w:rsid w:val="0022343D"/>
    <w:rsid w:val="002236AE"/>
    <w:rsid w:val="00223BE0"/>
    <w:rsid w:val="00223CE6"/>
    <w:rsid w:val="00223ED4"/>
    <w:rsid w:val="00223F02"/>
    <w:rsid w:val="00223F08"/>
    <w:rsid w:val="00223F6A"/>
    <w:rsid w:val="00224033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5FF2"/>
    <w:rsid w:val="002262DC"/>
    <w:rsid w:val="0022647F"/>
    <w:rsid w:val="0022656E"/>
    <w:rsid w:val="002267A8"/>
    <w:rsid w:val="002267F6"/>
    <w:rsid w:val="00226B70"/>
    <w:rsid w:val="00226BDA"/>
    <w:rsid w:val="00226CBF"/>
    <w:rsid w:val="00226F80"/>
    <w:rsid w:val="00226F98"/>
    <w:rsid w:val="00227201"/>
    <w:rsid w:val="00227622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B92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434"/>
    <w:rsid w:val="002326F3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0A9"/>
    <w:rsid w:val="00234835"/>
    <w:rsid w:val="0023489F"/>
    <w:rsid w:val="0023495C"/>
    <w:rsid w:val="00234A7A"/>
    <w:rsid w:val="00234B79"/>
    <w:rsid w:val="00234CB7"/>
    <w:rsid w:val="00234EF0"/>
    <w:rsid w:val="00234F47"/>
    <w:rsid w:val="00235052"/>
    <w:rsid w:val="002350BB"/>
    <w:rsid w:val="002353EC"/>
    <w:rsid w:val="00235840"/>
    <w:rsid w:val="00235AF9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48E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3203"/>
    <w:rsid w:val="0024334A"/>
    <w:rsid w:val="0024390E"/>
    <w:rsid w:val="00243A2B"/>
    <w:rsid w:val="00243E02"/>
    <w:rsid w:val="00243E96"/>
    <w:rsid w:val="00244179"/>
    <w:rsid w:val="00244291"/>
    <w:rsid w:val="002445A8"/>
    <w:rsid w:val="0024491F"/>
    <w:rsid w:val="00244A4C"/>
    <w:rsid w:val="00244D1B"/>
    <w:rsid w:val="00244E7C"/>
    <w:rsid w:val="00244EF0"/>
    <w:rsid w:val="002452F0"/>
    <w:rsid w:val="00245394"/>
    <w:rsid w:val="002453AC"/>
    <w:rsid w:val="0024549C"/>
    <w:rsid w:val="00245743"/>
    <w:rsid w:val="00245C03"/>
    <w:rsid w:val="00245CF8"/>
    <w:rsid w:val="00245DC2"/>
    <w:rsid w:val="002462CB"/>
    <w:rsid w:val="00246426"/>
    <w:rsid w:val="002469E5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3C1"/>
    <w:rsid w:val="00252625"/>
    <w:rsid w:val="002526AF"/>
    <w:rsid w:val="002526BD"/>
    <w:rsid w:val="002526D9"/>
    <w:rsid w:val="00252738"/>
    <w:rsid w:val="002527C3"/>
    <w:rsid w:val="002528C3"/>
    <w:rsid w:val="002528DD"/>
    <w:rsid w:val="00252A99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415"/>
    <w:rsid w:val="00254483"/>
    <w:rsid w:val="00254669"/>
    <w:rsid w:val="00254785"/>
    <w:rsid w:val="0025598F"/>
    <w:rsid w:val="00255B60"/>
    <w:rsid w:val="00255ED1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0DD5"/>
    <w:rsid w:val="0026109F"/>
    <w:rsid w:val="00261280"/>
    <w:rsid w:val="00261326"/>
    <w:rsid w:val="002615EC"/>
    <w:rsid w:val="0026186A"/>
    <w:rsid w:val="00261A0A"/>
    <w:rsid w:val="00261A1F"/>
    <w:rsid w:val="00262054"/>
    <w:rsid w:val="00262245"/>
    <w:rsid w:val="00262A58"/>
    <w:rsid w:val="00263103"/>
    <w:rsid w:val="0026347D"/>
    <w:rsid w:val="0026350B"/>
    <w:rsid w:val="00263699"/>
    <w:rsid w:val="002636E0"/>
    <w:rsid w:val="002636F0"/>
    <w:rsid w:val="0026388B"/>
    <w:rsid w:val="00263C1E"/>
    <w:rsid w:val="00263E40"/>
    <w:rsid w:val="00263F95"/>
    <w:rsid w:val="00264012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435"/>
    <w:rsid w:val="002654D9"/>
    <w:rsid w:val="002656D5"/>
    <w:rsid w:val="002657A5"/>
    <w:rsid w:val="002657EF"/>
    <w:rsid w:val="00265CA5"/>
    <w:rsid w:val="00265DA9"/>
    <w:rsid w:val="00266066"/>
    <w:rsid w:val="00266299"/>
    <w:rsid w:val="0026630F"/>
    <w:rsid w:val="002663A0"/>
    <w:rsid w:val="002667DE"/>
    <w:rsid w:val="00266A78"/>
    <w:rsid w:val="00266A8D"/>
    <w:rsid w:val="00266C08"/>
    <w:rsid w:val="00266D72"/>
    <w:rsid w:val="00266E7D"/>
    <w:rsid w:val="00267197"/>
    <w:rsid w:val="002671AC"/>
    <w:rsid w:val="002671B8"/>
    <w:rsid w:val="0026741A"/>
    <w:rsid w:val="002676E1"/>
    <w:rsid w:val="00267C55"/>
    <w:rsid w:val="00267D03"/>
    <w:rsid w:val="00267F95"/>
    <w:rsid w:val="0027021D"/>
    <w:rsid w:val="00270301"/>
    <w:rsid w:val="00270663"/>
    <w:rsid w:val="00270781"/>
    <w:rsid w:val="00270820"/>
    <w:rsid w:val="00270B5C"/>
    <w:rsid w:val="00270CA7"/>
    <w:rsid w:val="002710F7"/>
    <w:rsid w:val="00271399"/>
    <w:rsid w:val="0027145D"/>
    <w:rsid w:val="002715C4"/>
    <w:rsid w:val="002715F0"/>
    <w:rsid w:val="002718B3"/>
    <w:rsid w:val="00271948"/>
    <w:rsid w:val="002719AF"/>
    <w:rsid w:val="00271A16"/>
    <w:rsid w:val="00271C4B"/>
    <w:rsid w:val="00271DD9"/>
    <w:rsid w:val="0027208A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195"/>
    <w:rsid w:val="002743E2"/>
    <w:rsid w:val="0027479D"/>
    <w:rsid w:val="0027483A"/>
    <w:rsid w:val="00274928"/>
    <w:rsid w:val="00274A55"/>
    <w:rsid w:val="00274ADA"/>
    <w:rsid w:val="00274CAD"/>
    <w:rsid w:val="00275258"/>
    <w:rsid w:val="002754AE"/>
    <w:rsid w:val="00275527"/>
    <w:rsid w:val="002758E5"/>
    <w:rsid w:val="00275FAE"/>
    <w:rsid w:val="00276613"/>
    <w:rsid w:val="00276623"/>
    <w:rsid w:val="00276712"/>
    <w:rsid w:val="002767E6"/>
    <w:rsid w:val="002768B0"/>
    <w:rsid w:val="002768E1"/>
    <w:rsid w:val="00276A7C"/>
    <w:rsid w:val="00276AA7"/>
    <w:rsid w:val="00276AFC"/>
    <w:rsid w:val="00276CCD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CA1"/>
    <w:rsid w:val="00280F69"/>
    <w:rsid w:val="002812AB"/>
    <w:rsid w:val="0028185C"/>
    <w:rsid w:val="002818A7"/>
    <w:rsid w:val="00281978"/>
    <w:rsid w:val="0028198E"/>
    <w:rsid w:val="00281AF4"/>
    <w:rsid w:val="00281DA6"/>
    <w:rsid w:val="0028225E"/>
    <w:rsid w:val="002824A7"/>
    <w:rsid w:val="002826CE"/>
    <w:rsid w:val="0028271C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EC8"/>
    <w:rsid w:val="0028522D"/>
    <w:rsid w:val="002852B0"/>
    <w:rsid w:val="0028542D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6E33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12E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13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3CB"/>
    <w:rsid w:val="00294496"/>
    <w:rsid w:val="0029459B"/>
    <w:rsid w:val="00294890"/>
    <w:rsid w:val="00294DCA"/>
    <w:rsid w:val="00294EB0"/>
    <w:rsid w:val="00294FA2"/>
    <w:rsid w:val="0029549E"/>
    <w:rsid w:val="00295555"/>
    <w:rsid w:val="0029560F"/>
    <w:rsid w:val="002956EB"/>
    <w:rsid w:val="00295ACD"/>
    <w:rsid w:val="00295CF0"/>
    <w:rsid w:val="0029607F"/>
    <w:rsid w:val="00296082"/>
    <w:rsid w:val="0029654D"/>
    <w:rsid w:val="00296B2D"/>
    <w:rsid w:val="00296CAE"/>
    <w:rsid w:val="00296D2A"/>
    <w:rsid w:val="00297356"/>
    <w:rsid w:val="0029749E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1249"/>
    <w:rsid w:val="002A15FD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3"/>
    <w:rsid w:val="002A58CA"/>
    <w:rsid w:val="002A5B56"/>
    <w:rsid w:val="002A5BD8"/>
    <w:rsid w:val="002A5C3E"/>
    <w:rsid w:val="002A5F0B"/>
    <w:rsid w:val="002A6581"/>
    <w:rsid w:val="002A6C19"/>
    <w:rsid w:val="002A6CBB"/>
    <w:rsid w:val="002A6EC2"/>
    <w:rsid w:val="002A718B"/>
    <w:rsid w:val="002A726E"/>
    <w:rsid w:val="002A72F3"/>
    <w:rsid w:val="002A75BD"/>
    <w:rsid w:val="002A763C"/>
    <w:rsid w:val="002A7AE5"/>
    <w:rsid w:val="002A7D5B"/>
    <w:rsid w:val="002A7EEA"/>
    <w:rsid w:val="002B09E5"/>
    <w:rsid w:val="002B0C04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0AD"/>
    <w:rsid w:val="002B21A3"/>
    <w:rsid w:val="002B23D1"/>
    <w:rsid w:val="002B24DB"/>
    <w:rsid w:val="002B278B"/>
    <w:rsid w:val="002B29A9"/>
    <w:rsid w:val="002B29E8"/>
    <w:rsid w:val="002B2B30"/>
    <w:rsid w:val="002B2E0E"/>
    <w:rsid w:val="002B30B9"/>
    <w:rsid w:val="002B3138"/>
    <w:rsid w:val="002B321B"/>
    <w:rsid w:val="002B3720"/>
    <w:rsid w:val="002B3818"/>
    <w:rsid w:val="002B38BE"/>
    <w:rsid w:val="002B3919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4BF"/>
    <w:rsid w:val="002B650A"/>
    <w:rsid w:val="002B6DF5"/>
    <w:rsid w:val="002B6FAD"/>
    <w:rsid w:val="002B705F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9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424"/>
    <w:rsid w:val="002C648C"/>
    <w:rsid w:val="002C64C4"/>
    <w:rsid w:val="002C65BC"/>
    <w:rsid w:val="002C691D"/>
    <w:rsid w:val="002C6946"/>
    <w:rsid w:val="002C6A93"/>
    <w:rsid w:val="002C6B80"/>
    <w:rsid w:val="002C6BB1"/>
    <w:rsid w:val="002C6C3B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60F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DFF"/>
    <w:rsid w:val="002D3F6F"/>
    <w:rsid w:val="002D4226"/>
    <w:rsid w:val="002D4307"/>
    <w:rsid w:val="002D4422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6E5"/>
    <w:rsid w:val="002D5A60"/>
    <w:rsid w:val="002D5C86"/>
    <w:rsid w:val="002D5D70"/>
    <w:rsid w:val="002D5F34"/>
    <w:rsid w:val="002D60AC"/>
    <w:rsid w:val="002D67BD"/>
    <w:rsid w:val="002D6847"/>
    <w:rsid w:val="002D6DAB"/>
    <w:rsid w:val="002D7670"/>
    <w:rsid w:val="002D76AF"/>
    <w:rsid w:val="002D76C1"/>
    <w:rsid w:val="002D77ED"/>
    <w:rsid w:val="002D7808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22"/>
    <w:rsid w:val="002E1D37"/>
    <w:rsid w:val="002E1F36"/>
    <w:rsid w:val="002E23AD"/>
    <w:rsid w:val="002E24E3"/>
    <w:rsid w:val="002E2692"/>
    <w:rsid w:val="002E27C5"/>
    <w:rsid w:val="002E2840"/>
    <w:rsid w:val="002E288A"/>
    <w:rsid w:val="002E28F5"/>
    <w:rsid w:val="002E2A77"/>
    <w:rsid w:val="002E2CCB"/>
    <w:rsid w:val="002E2E13"/>
    <w:rsid w:val="002E30FA"/>
    <w:rsid w:val="002E34F1"/>
    <w:rsid w:val="002E3511"/>
    <w:rsid w:val="002E3696"/>
    <w:rsid w:val="002E377A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D6C"/>
    <w:rsid w:val="002E4EF2"/>
    <w:rsid w:val="002E5524"/>
    <w:rsid w:val="002E55CD"/>
    <w:rsid w:val="002E581E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A31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22"/>
    <w:rsid w:val="002F0BA9"/>
    <w:rsid w:val="002F0F12"/>
    <w:rsid w:val="002F11D8"/>
    <w:rsid w:val="002F1235"/>
    <w:rsid w:val="002F124B"/>
    <w:rsid w:val="002F1339"/>
    <w:rsid w:val="002F15E5"/>
    <w:rsid w:val="002F18AA"/>
    <w:rsid w:val="002F1ACC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84"/>
    <w:rsid w:val="002F32A9"/>
    <w:rsid w:val="002F3317"/>
    <w:rsid w:val="002F35A3"/>
    <w:rsid w:val="002F3724"/>
    <w:rsid w:val="002F381C"/>
    <w:rsid w:val="002F391A"/>
    <w:rsid w:val="002F3A5A"/>
    <w:rsid w:val="002F3AC5"/>
    <w:rsid w:val="002F3CAD"/>
    <w:rsid w:val="002F3F24"/>
    <w:rsid w:val="002F3F2E"/>
    <w:rsid w:val="002F41D7"/>
    <w:rsid w:val="002F449C"/>
    <w:rsid w:val="002F4814"/>
    <w:rsid w:val="002F497A"/>
    <w:rsid w:val="002F4D51"/>
    <w:rsid w:val="002F4DAB"/>
    <w:rsid w:val="002F5339"/>
    <w:rsid w:val="002F59D0"/>
    <w:rsid w:val="002F5A81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82"/>
    <w:rsid w:val="002F6EBD"/>
    <w:rsid w:val="002F6FB0"/>
    <w:rsid w:val="002F72CB"/>
    <w:rsid w:val="002F77AC"/>
    <w:rsid w:val="002F7B36"/>
    <w:rsid w:val="002F7C8C"/>
    <w:rsid w:val="00300183"/>
    <w:rsid w:val="00300362"/>
    <w:rsid w:val="003005C3"/>
    <w:rsid w:val="00300630"/>
    <w:rsid w:val="00300938"/>
    <w:rsid w:val="003009FA"/>
    <w:rsid w:val="00300F20"/>
    <w:rsid w:val="00301011"/>
    <w:rsid w:val="003013F6"/>
    <w:rsid w:val="00301692"/>
    <w:rsid w:val="003017D0"/>
    <w:rsid w:val="00301B58"/>
    <w:rsid w:val="00301FA9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706"/>
    <w:rsid w:val="00305B8F"/>
    <w:rsid w:val="00305C5A"/>
    <w:rsid w:val="00305D5F"/>
    <w:rsid w:val="00306066"/>
    <w:rsid w:val="003060B4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313"/>
    <w:rsid w:val="003105E5"/>
    <w:rsid w:val="0031083E"/>
    <w:rsid w:val="00310B7C"/>
    <w:rsid w:val="00310BED"/>
    <w:rsid w:val="00310DA0"/>
    <w:rsid w:val="00310DBE"/>
    <w:rsid w:val="00310ECD"/>
    <w:rsid w:val="00310EE4"/>
    <w:rsid w:val="003111CA"/>
    <w:rsid w:val="0031161B"/>
    <w:rsid w:val="0031176D"/>
    <w:rsid w:val="00311808"/>
    <w:rsid w:val="00311B0D"/>
    <w:rsid w:val="00311DCA"/>
    <w:rsid w:val="00311E44"/>
    <w:rsid w:val="00311E52"/>
    <w:rsid w:val="003120AE"/>
    <w:rsid w:val="00312284"/>
    <w:rsid w:val="003125BD"/>
    <w:rsid w:val="003127A3"/>
    <w:rsid w:val="00312963"/>
    <w:rsid w:val="00312BC4"/>
    <w:rsid w:val="003133AD"/>
    <w:rsid w:val="00313734"/>
    <w:rsid w:val="00313742"/>
    <w:rsid w:val="003137D5"/>
    <w:rsid w:val="0031396A"/>
    <w:rsid w:val="00313A58"/>
    <w:rsid w:val="00313A98"/>
    <w:rsid w:val="00313B8B"/>
    <w:rsid w:val="00314192"/>
    <w:rsid w:val="003144E0"/>
    <w:rsid w:val="003144E2"/>
    <w:rsid w:val="00314542"/>
    <w:rsid w:val="0031469C"/>
    <w:rsid w:val="0031483C"/>
    <w:rsid w:val="003149C8"/>
    <w:rsid w:val="00314E0A"/>
    <w:rsid w:val="003154F8"/>
    <w:rsid w:val="0031551E"/>
    <w:rsid w:val="003155DC"/>
    <w:rsid w:val="00315607"/>
    <w:rsid w:val="003159FC"/>
    <w:rsid w:val="00315A89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E7A"/>
    <w:rsid w:val="00316FE3"/>
    <w:rsid w:val="00317110"/>
    <w:rsid w:val="00317188"/>
    <w:rsid w:val="00317423"/>
    <w:rsid w:val="003176BE"/>
    <w:rsid w:val="003178F8"/>
    <w:rsid w:val="00317946"/>
    <w:rsid w:val="00317BED"/>
    <w:rsid w:val="00317F00"/>
    <w:rsid w:val="00317F09"/>
    <w:rsid w:val="00320120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292"/>
    <w:rsid w:val="003224E8"/>
    <w:rsid w:val="00322588"/>
    <w:rsid w:val="00322984"/>
    <w:rsid w:val="00322AA1"/>
    <w:rsid w:val="00322B2E"/>
    <w:rsid w:val="00322CDF"/>
    <w:rsid w:val="00322D25"/>
    <w:rsid w:val="003230F9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8C0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C6E"/>
    <w:rsid w:val="00325ED1"/>
    <w:rsid w:val="003262F0"/>
    <w:rsid w:val="0032630E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E51"/>
    <w:rsid w:val="00327FDE"/>
    <w:rsid w:val="0033039A"/>
    <w:rsid w:val="00330407"/>
    <w:rsid w:val="003304E7"/>
    <w:rsid w:val="003304F4"/>
    <w:rsid w:val="0033097F"/>
    <w:rsid w:val="00330CF2"/>
    <w:rsid w:val="00330E82"/>
    <w:rsid w:val="00331292"/>
    <w:rsid w:val="003312F3"/>
    <w:rsid w:val="0033162B"/>
    <w:rsid w:val="00331E29"/>
    <w:rsid w:val="0033265B"/>
    <w:rsid w:val="00332A98"/>
    <w:rsid w:val="00332D1B"/>
    <w:rsid w:val="00332EE3"/>
    <w:rsid w:val="00333096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2B"/>
    <w:rsid w:val="003358B4"/>
    <w:rsid w:val="00335CF7"/>
    <w:rsid w:val="00335D1A"/>
    <w:rsid w:val="00335F9B"/>
    <w:rsid w:val="003363AA"/>
    <w:rsid w:val="0033644F"/>
    <w:rsid w:val="00336A4A"/>
    <w:rsid w:val="00336C0C"/>
    <w:rsid w:val="00336CBC"/>
    <w:rsid w:val="00336F55"/>
    <w:rsid w:val="0033718F"/>
    <w:rsid w:val="003372D8"/>
    <w:rsid w:val="003375E6"/>
    <w:rsid w:val="003376A1"/>
    <w:rsid w:val="003376F1"/>
    <w:rsid w:val="00337D19"/>
    <w:rsid w:val="00337E23"/>
    <w:rsid w:val="00337F4C"/>
    <w:rsid w:val="003400F5"/>
    <w:rsid w:val="0034041A"/>
    <w:rsid w:val="003405BC"/>
    <w:rsid w:val="003407EA"/>
    <w:rsid w:val="003409A1"/>
    <w:rsid w:val="00340C07"/>
    <w:rsid w:val="00340C8D"/>
    <w:rsid w:val="00340E5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3FB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5D2B"/>
    <w:rsid w:val="00346081"/>
    <w:rsid w:val="003460AE"/>
    <w:rsid w:val="00346124"/>
    <w:rsid w:val="0034626B"/>
    <w:rsid w:val="003463A9"/>
    <w:rsid w:val="00346505"/>
    <w:rsid w:val="0034652E"/>
    <w:rsid w:val="003467EE"/>
    <w:rsid w:val="00346863"/>
    <w:rsid w:val="00346D15"/>
    <w:rsid w:val="00346EA2"/>
    <w:rsid w:val="00346EBD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EC4"/>
    <w:rsid w:val="00350F80"/>
    <w:rsid w:val="00350F83"/>
    <w:rsid w:val="003510AC"/>
    <w:rsid w:val="003510E7"/>
    <w:rsid w:val="003511B6"/>
    <w:rsid w:val="00351258"/>
    <w:rsid w:val="00351402"/>
    <w:rsid w:val="00351403"/>
    <w:rsid w:val="00351770"/>
    <w:rsid w:val="003519D7"/>
    <w:rsid w:val="00351A9C"/>
    <w:rsid w:val="00351FF3"/>
    <w:rsid w:val="00352506"/>
    <w:rsid w:val="003525ED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3B1C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6B6F"/>
    <w:rsid w:val="003570FB"/>
    <w:rsid w:val="00357320"/>
    <w:rsid w:val="003577A2"/>
    <w:rsid w:val="003577BF"/>
    <w:rsid w:val="00357833"/>
    <w:rsid w:val="00357BFA"/>
    <w:rsid w:val="00357CE0"/>
    <w:rsid w:val="00357DB7"/>
    <w:rsid w:val="00360237"/>
    <w:rsid w:val="00360430"/>
    <w:rsid w:val="003606EC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EA7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40F"/>
    <w:rsid w:val="00363518"/>
    <w:rsid w:val="00363535"/>
    <w:rsid w:val="00363537"/>
    <w:rsid w:val="003638E7"/>
    <w:rsid w:val="00363C39"/>
    <w:rsid w:val="00363EF2"/>
    <w:rsid w:val="0036410B"/>
    <w:rsid w:val="00364215"/>
    <w:rsid w:val="00364621"/>
    <w:rsid w:val="003646BA"/>
    <w:rsid w:val="00364E51"/>
    <w:rsid w:val="003650BC"/>
    <w:rsid w:val="003650E4"/>
    <w:rsid w:val="00365231"/>
    <w:rsid w:val="0036531D"/>
    <w:rsid w:val="003654DB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4A9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636"/>
    <w:rsid w:val="00367647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12"/>
    <w:rsid w:val="00371271"/>
    <w:rsid w:val="00371357"/>
    <w:rsid w:val="003715D6"/>
    <w:rsid w:val="00371800"/>
    <w:rsid w:val="0037191D"/>
    <w:rsid w:val="00371CE2"/>
    <w:rsid w:val="00372002"/>
    <w:rsid w:val="00372292"/>
    <w:rsid w:val="003723D0"/>
    <w:rsid w:val="0037258B"/>
    <w:rsid w:val="00372684"/>
    <w:rsid w:val="003729F6"/>
    <w:rsid w:val="00372BF3"/>
    <w:rsid w:val="0037313F"/>
    <w:rsid w:val="0037340C"/>
    <w:rsid w:val="00373680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57E"/>
    <w:rsid w:val="0037564C"/>
    <w:rsid w:val="0037585C"/>
    <w:rsid w:val="00375A52"/>
    <w:rsid w:val="00375FA8"/>
    <w:rsid w:val="00375FBA"/>
    <w:rsid w:val="00376257"/>
    <w:rsid w:val="003762DC"/>
    <w:rsid w:val="00376445"/>
    <w:rsid w:val="00376502"/>
    <w:rsid w:val="003765E7"/>
    <w:rsid w:val="0037664A"/>
    <w:rsid w:val="003767F1"/>
    <w:rsid w:val="003768F8"/>
    <w:rsid w:val="00376A9B"/>
    <w:rsid w:val="00376DA0"/>
    <w:rsid w:val="00376DDD"/>
    <w:rsid w:val="00377153"/>
    <w:rsid w:val="00377157"/>
    <w:rsid w:val="0037720C"/>
    <w:rsid w:val="003772DD"/>
    <w:rsid w:val="00377556"/>
    <w:rsid w:val="00377601"/>
    <w:rsid w:val="00377788"/>
    <w:rsid w:val="00377A11"/>
    <w:rsid w:val="00377B15"/>
    <w:rsid w:val="00377B9B"/>
    <w:rsid w:val="00377DDA"/>
    <w:rsid w:val="00377F43"/>
    <w:rsid w:val="00377F75"/>
    <w:rsid w:val="00377FBC"/>
    <w:rsid w:val="0038018A"/>
    <w:rsid w:val="00380242"/>
    <w:rsid w:val="00380339"/>
    <w:rsid w:val="00380369"/>
    <w:rsid w:val="00380498"/>
    <w:rsid w:val="003804E8"/>
    <w:rsid w:val="00380F06"/>
    <w:rsid w:val="00380FE2"/>
    <w:rsid w:val="0038105E"/>
    <w:rsid w:val="00381189"/>
    <w:rsid w:val="0038126E"/>
    <w:rsid w:val="0038129A"/>
    <w:rsid w:val="0038141B"/>
    <w:rsid w:val="003816A6"/>
    <w:rsid w:val="00381728"/>
    <w:rsid w:val="00381A47"/>
    <w:rsid w:val="00381AB6"/>
    <w:rsid w:val="00381C7F"/>
    <w:rsid w:val="00381DA4"/>
    <w:rsid w:val="00381FB1"/>
    <w:rsid w:val="00381FE4"/>
    <w:rsid w:val="00381FE9"/>
    <w:rsid w:val="0038201E"/>
    <w:rsid w:val="003826A1"/>
    <w:rsid w:val="003826B4"/>
    <w:rsid w:val="00382AD8"/>
    <w:rsid w:val="00382D5C"/>
    <w:rsid w:val="00382DD9"/>
    <w:rsid w:val="00383104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1B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7B3"/>
    <w:rsid w:val="00390FDA"/>
    <w:rsid w:val="00391301"/>
    <w:rsid w:val="003913B1"/>
    <w:rsid w:val="00391506"/>
    <w:rsid w:val="00391515"/>
    <w:rsid w:val="003918ED"/>
    <w:rsid w:val="00391EE1"/>
    <w:rsid w:val="00392370"/>
    <w:rsid w:val="00392524"/>
    <w:rsid w:val="00392631"/>
    <w:rsid w:val="00392771"/>
    <w:rsid w:val="003927A1"/>
    <w:rsid w:val="00392A52"/>
    <w:rsid w:val="00392A96"/>
    <w:rsid w:val="00392B37"/>
    <w:rsid w:val="00392D12"/>
    <w:rsid w:val="00392E9D"/>
    <w:rsid w:val="00392F5F"/>
    <w:rsid w:val="0039343F"/>
    <w:rsid w:val="00393466"/>
    <w:rsid w:val="00393609"/>
    <w:rsid w:val="003938AD"/>
    <w:rsid w:val="00393DFD"/>
    <w:rsid w:val="00393E4F"/>
    <w:rsid w:val="0039478D"/>
    <w:rsid w:val="0039479D"/>
    <w:rsid w:val="00394B4B"/>
    <w:rsid w:val="00394CF6"/>
    <w:rsid w:val="00394E83"/>
    <w:rsid w:val="00394EE6"/>
    <w:rsid w:val="00394F14"/>
    <w:rsid w:val="0039510E"/>
    <w:rsid w:val="00395997"/>
    <w:rsid w:val="00395AEF"/>
    <w:rsid w:val="003968F9"/>
    <w:rsid w:val="00396C69"/>
    <w:rsid w:val="00396C97"/>
    <w:rsid w:val="00396CD9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43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40"/>
    <w:rsid w:val="003A3556"/>
    <w:rsid w:val="003A3682"/>
    <w:rsid w:val="003A369D"/>
    <w:rsid w:val="003A379A"/>
    <w:rsid w:val="003A3964"/>
    <w:rsid w:val="003A3C37"/>
    <w:rsid w:val="003A3C60"/>
    <w:rsid w:val="003A3EE6"/>
    <w:rsid w:val="003A424B"/>
    <w:rsid w:val="003A435B"/>
    <w:rsid w:val="003A43B1"/>
    <w:rsid w:val="003A4953"/>
    <w:rsid w:val="003A4975"/>
    <w:rsid w:val="003A499D"/>
    <w:rsid w:val="003A49FC"/>
    <w:rsid w:val="003A4B4B"/>
    <w:rsid w:val="003A4BE3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03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9F2"/>
    <w:rsid w:val="003A7D9F"/>
    <w:rsid w:val="003A7E0D"/>
    <w:rsid w:val="003A7F54"/>
    <w:rsid w:val="003B00C2"/>
    <w:rsid w:val="003B0118"/>
    <w:rsid w:val="003B017D"/>
    <w:rsid w:val="003B029E"/>
    <w:rsid w:val="003B03D8"/>
    <w:rsid w:val="003B03E7"/>
    <w:rsid w:val="003B04E3"/>
    <w:rsid w:val="003B0527"/>
    <w:rsid w:val="003B0568"/>
    <w:rsid w:val="003B05D7"/>
    <w:rsid w:val="003B0625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8A9"/>
    <w:rsid w:val="003B190B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7F0"/>
    <w:rsid w:val="003B3808"/>
    <w:rsid w:val="003B3A45"/>
    <w:rsid w:val="003B3E44"/>
    <w:rsid w:val="003B3EC1"/>
    <w:rsid w:val="003B3F91"/>
    <w:rsid w:val="003B4045"/>
    <w:rsid w:val="003B40E7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75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199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684"/>
    <w:rsid w:val="003C18C1"/>
    <w:rsid w:val="003C18C6"/>
    <w:rsid w:val="003C1909"/>
    <w:rsid w:val="003C19D1"/>
    <w:rsid w:val="003C1AFF"/>
    <w:rsid w:val="003C1BA0"/>
    <w:rsid w:val="003C1CFC"/>
    <w:rsid w:val="003C1E76"/>
    <w:rsid w:val="003C1EA8"/>
    <w:rsid w:val="003C1F57"/>
    <w:rsid w:val="003C23F4"/>
    <w:rsid w:val="003C242A"/>
    <w:rsid w:val="003C242C"/>
    <w:rsid w:val="003C245F"/>
    <w:rsid w:val="003C26BD"/>
    <w:rsid w:val="003C26F0"/>
    <w:rsid w:val="003C2A89"/>
    <w:rsid w:val="003C2BE8"/>
    <w:rsid w:val="003C2D6F"/>
    <w:rsid w:val="003C2DBD"/>
    <w:rsid w:val="003C307C"/>
    <w:rsid w:val="003C3378"/>
    <w:rsid w:val="003C35D1"/>
    <w:rsid w:val="003C35E7"/>
    <w:rsid w:val="003C3854"/>
    <w:rsid w:val="003C3920"/>
    <w:rsid w:val="003C3981"/>
    <w:rsid w:val="003C3B50"/>
    <w:rsid w:val="003C3C0C"/>
    <w:rsid w:val="003C3CCA"/>
    <w:rsid w:val="003C4267"/>
    <w:rsid w:val="003C426D"/>
    <w:rsid w:val="003C429E"/>
    <w:rsid w:val="003C4386"/>
    <w:rsid w:val="003C45CB"/>
    <w:rsid w:val="003C482D"/>
    <w:rsid w:val="003C49D6"/>
    <w:rsid w:val="003C49EE"/>
    <w:rsid w:val="003C4B79"/>
    <w:rsid w:val="003C4F7D"/>
    <w:rsid w:val="003C50F5"/>
    <w:rsid w:val="003C5132"/>
    <w:rsid w:val="003C5797"/>
    <w:rsid w:val="003C5B3C"/>
    <w:rsid w:val="003C5DE7"/>
    <w:rsid w:val="003C6178"/>
    <w:rsid w:val="003C630D"/>
    <w:rsid w:val="003C6435"/>
    <w:rsid w:val="003C6509"/>
    <w:rsid w:val="003C65AF"/>
    <w:rsid w:val="003C65CA"/>
    <w:rsid w:val="003C69E5"/>
    <w:rsid w:val="003C6B1B"/>
    <w:rsid w:val="003C6FA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9D7"/>
    <w:rsid w:val="003D1A25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A42"/>
    <w:rsid w:val="003D4A69"/>
    <w:rsid w:val="003D4D1E"/>
    <w:rsid w:val="003D4E1F"/>
    <w:rsid w:val="003D50E5"/>
    <w:rsid w:val="003D51E8"/>
    <w:rsid w:val="003D5271"/>
    <w:rsid w:val="003D53C9"/>
    <w:rsid w:val="003D55DA"/>
    <w:rsid w:val="003D57F0"/>
    <w:rsid w:val="003D5972"/>
    <w:rsid w:val="003D5A59"/>
    <w:rsid w:val="003D5A65"/>
    <w:rsid w:val="003D5D3F"/>
    <w:rsid w:val="003D5FAE"/>
    <w:rsid w:val="003D62B4"/>
    <w:rsid w:val="003D6377"/>
    <w:rsid w:val="003D659D"/>
    <w:rsid w:val="003D685D"/>
    <w:rsid w:val="003D690D"/>
    <w:rsid w:val="003D6EF5"/>
    <w:rsid w:val="003D71AA"/>
    <w:rsid w:val="003D730F"/>
    <w:rsid w:val="003D74A8"/>
    <w:rsid w:val="003D7701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1DD"/>
    <w:rsid w:val="003E26DE"/>
    <w:rsid w:val="003E26E9"/>
    <w:rsid w:val="003E28A3"/>
    <w:rsid w:val="003E2964"/>
    <w:rsid w:val="003E2ABA"/>
    <w:rsid w:val="003E2C27"/>
    <w:rsid w:val="003E2DE9"/>
    <w:rsid w:val="003E2E30"/>
    <w:rsid w:val="003E2EDB"/>
    <w:rsid w:val="003E31D8"/>
    <w:rsid w:val="003E33D6"/>
    <w:rsid w:val="003E34CA"/>
    <w:rsid w:val="003E3772"/>
    <w:rsid w:val="003E379C"/>
    <w:rsid w:val="003E3A2A"/>
    <w:rsid w:val="003E3CAE"/>
    <w:rsid w:val="003E3D49"/>
    <w:rsid w:val="003E3FA6"/>
    <w:rsid w:val="003E41D2"/>
    <w:rsid w:val="003E42FF"/>
    <w:rsid w:val="003E44EA"/>
    <w:rsid w:val="003E45B9"/>
    <w:rsid w:val="003E469F"/>
    <w:rsid w:val="003E46C5"/>
    <w:rsid w:val="003E4721"/>
    <w:rsid w:val="003E4891"/>
    <w:rsid w:val="003E4B32"/>
    <w:rsid w:val="003E4BF0"/>
    <w:rsid w:val="003E4F53"/>
    <w:rsid w:val="003E50B1"/>
    <w:rsid w:val="003E5268"/>
    <w:rsid w:val="003E535E"/>
    <w:rsid w:val="003E53E0"/>
    <w:rsid w:val="003E53FC"/>
    <w:rsid w:val="003E55AC"/>
    <w:rsid w:val="003E575F"/>
    <w:rsid w:val="003E589F"/>
    <w:rsid w:val="003E5A64"/>
    <w:rsid w:val="003E5B9C"/>
    <w:rsid w:val="003E5C0D"/>
    <w:rsid w:val="003E5CA8"/>
    <w:rsid w:val="003E5CF9"/>
    <w:rsid w:val="003E627D"/>
    <w:rsid w:val="003E6417"/>
    <w:rsid w:val="003E6460"/>
    <w:rsid w:val="003E6676"/>
    <w:rsid w:val="003E6764"/>
    <w:rsid w:val="003E6920"/>
    <w:rsid w:val="003E6955"/>
    <w:rsid w:val="003E697F"/>
    <w:rsid w:val="003E69F5"/>
    <w:rsid w:val="003E6C8C"/>
    <w:rsid w:val="003E6E25"/>
    <w:rsid w:val="003E6FF4"/>
    <w:rsid w:val="003E71DA"/>
    <w:rsid w:val="003E7386"/>
    <w:rsid w:val="003E73D9"/>
    <w:rsid w:val="003E75AE"/>
    <w:rsid w:val="003E76FF"/>
    <w:rsid w:val="003E77DE"/>
    <w:rsid w:val="003E782A"/>
    <w:rsid w:val="003E7AEA"/>
    <w:rsid w:val="003E7B49"/>
    <w:rsid w:val="003E7D7F"/>
    <w:rsid w:val="003E7DC9"/>
    <w:rsid w:val="003F0016"/>
    <w:rsid w:val="003F01C7"/>
    <w:rsid w:val="003F04A9"/>
    <w:rsid w:val="003F055C"/>
    <w:rsid w:val="003F0737"/>
    <w:rsid w:val="003F0A0E"/>
    <w:rsid w:val="003F0A78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D5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787"/>
    <w:rsid w:val="003F48DA"/>
    <w:rsid w:val="003F49F3"/>
    <w:rsid w:val="003F4A63"/>
    <w:rsid w:val="003F4C50"/>
    <w:rsid w:val="003F4D90"/>
    <w:rsid w:val="003F4E96"/>
    <w:rsid w:val="003F4EE6"/>
    <w:rsid w:val="003F4F48"/>
    <w:rsid w:val="003F4FF1"/>
    <w:rsid w:val="003F5352"/>
    <w:rsid w:val="003F53AD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262"/>
    <w:rsid w:val="0040053D"/>
    <w:rsid w:val="004005E6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42A"/>
    <w:rsid w:val="0040458E"/>
    <w:rsid w:val="0040486E"/>
    <w:rsid w:val="00404C43"/>
    <w:rsid w:val="00404D72"/>
    <w:rsid w:val="00405101"/>
    <w:rsid w:val="00405174"/>
    <w:rsid w:val="004052A8"/>
    <w:rsid w:val="00405513"/>
    <w:rsid w:val="004057A6"/>
    <w:rsid w:val="00405928"/>
    <w:rsid w:val="004059B8"/>
    <w:rsid w:val="004059D4"/>
    <w:rsid w:val="00405D7F"/>
    <w:rsid w:val="00405D95"/>
    <w:rsid w:val="004060F4"/>
    <w:rsid w:val="004061DA"/>
    <w:rsid w:val="004063A5"/>
    <w:rsid w:val="004063E6"/>
    <w:rsid w:val="00406484"/>
    <w:rsid w:val="0040651D"/>
    <w:rsid w:val="0040671A"/>
    <w:rsid w:val="00406806"/>
    <w:rsid w:val="00406BCA"/>
    <w:rsid w:val="00406CC6"/>
    <w:rsid w:val="00406E06"/>
    <w:rsid w:val="00407276"/>
    <w:rsid w:val="00407364"/>
    <w:rsid w:val="0040739A"/>
    <w:rsid w:val="004073E3"/>
    <w:rsid w:val="00407513"/>
    <w:rsid w:val="004078F6"/>
    <w:rsid w:val="00407BDF"/>
    <w:rsid w:val="00407C74"/>
    <w:rsid w:val="00407CD5"/>
    <w:rsid w:val="00407E56"/>
    <w:rsid w:val="00407FB2"/>
    <w:rsid w:val="004100B4"/>
    <w:rsid w:val="004102F7"/>
    <w:rsid w:val="004106D2"/>
    <w:rsid w:val="00410B88"/>
    <w:rsid w:val="00410BED"/>
    <w:rsid w:val="00410D7E"/>
    <w:rsid w:val="0041102D"/>
    <w:rsid w:val="00411095"/>
    <w:rsid w:val="004110CD"/>
    <w:rsid w:val="00411661"/>
    <w:rsid w:val="004119C4"/>
    <w:rsid w:val="00411ABA"/>
    <w:rsid w:val="00411B1D"/>
    <w:rsid w:val="00411BD4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A1C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224"/>
    <w:rsid w:val="00417411"/>
    <w:rsid w:val="0041742F"/>
    <w:rsid w:val="00417869"/>
    <w:rsid w:val="00420012"/>
    <w:rsid w:val="00420065"/>
    <w:rsid w:val="0042076B"/>
    <w:rsid w:val="00420E38"/>
    <w:rsid w:val="0042124F"/>
    <w:rsid w:val="004212E8"/>
    <w:rsid w:val="0042161D"/>
    <w:rsid w:val="00421720"/>
    <w:rsid w:val="00421A17"/>
    <w:rsid w:val="00421C12"/>
    <w:rsid w:val="00421C1F"/>
    <w:rsid w:val="00421DEC"/>
    <w:rsid w:val="00421DF9"/>
    <w:rsid w:val="00421E2B"/>
    <w:rsid w:val="00421EC4"/>
    <w:rsid w:val="00421F22"/>
    <w:rsid w:val="0042242D"/>
    <w:rsid w:val="00422511"/>
    <w:rsid w:val="004226D9"/>
    <w:rsid w:val="004227A6"/>
    <w:rsid w:val="004228B0"/>
    <w:rsid w:val="00422A12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49F"/>
    <w:rsid w:val="004244A2"/>
    <w:rsid w:val="00424878"/>
    <w:rsid w:val="00424C79"/>
    <w:rsid w:val="00424CDC"/>
    <w:rsid w:val="00424CE5"/>
    <w:rsid w:val="00424EE6"/>
    <w:rsid w:val="00424EF9"/>
    <w:rsid w:val="00424F8D"/>
    <w:rsid w:val="00425549"/>
    <w:rsid w:val="00425963"/>
    <w:rsid w:val="00425A56"/>
    <w:rsid w:val="00425B5A"/>
    <w:rsid w:val="00425CBD"/>
    <w:rsid w:val="00425D16"/>
    <w:rsid w:val="00426107"/>
    <w:rsid w:val="00426414"/>
    <w:rsid w:val="00426427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7C"/>
    <w:rsid w:val="00427398"/>
    <w:rsid w:val="004273BB"/>
    <w:rsid w:val="00427501"/>
    <w:rsid w:val="00427795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365"/>
    <w:rsid w:val="0043055F"/>
    <w:rsid w:val="00430586"/>
    <w:rsid w:val="00430711"/>
    <w:rsid w:val="00430840"/>
    <w:rsid w:val="0043090C"/>
    <w:rsid w:val="0043090E"/>
    <w:rsid w:val="00430A3C"/>
    <w:rsid w:val="00430BD6"/>
    <w:rsid w:val="00430F5D"/>
    <w:rsid w:val="00430F6C"/>
    <w:rsid w:val="00430F7D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54"/>
    <w:rsid w:val="00432FC4"/>
    <w:rsid w:val="004330BA"/>
    <w:rsid w:val="004330E7"/>
    <w:rsid w:val="00433423"/>
    <w:rsid w:val="004335CD"/>
    <w:rsid w:val="00433668"/>
    <w:rsid w:val="0043371C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C17"/>
    <w:rsid w:val="00435D51"/>
    <w:rsid w:val="00435D65"/>
    <w:rsid w:val="00436144"/>
    <w:rsid w:val="00436E06"/>
    <w:rsid w:val="0043709E"/>
    <w:rsid w:val="004370B5"/>
    <w:rsid w:val="004370E4"/>
    <w:rsid w:val="004373D1"/>
    <w:rsid w:val="0043746B"/>
    <w:rsid w:val="00437568"/>
    <w:rsid w:val="0043756B"/>
    <w:rsid w:val="004375E9"/>
    <w:rsid w:val="004378A8"/>
    <w:rsid w:val="004379E9"/>
    <w:rsid w:val="00437A1E"/>
    <w:rsid w:val="00437D3E"/>
    <w:rsid w:val="00437F8C"/>
    <w:rsid w:val="0044045D"/>
    <w:rsid w:val="00440471"/>
    <w:rsid w:val="0044065B"/>
    <w:rsid w:val="00440676"/>
    <w:rsid w:val="00440864"/>
    <w:rsid w:val="004409CD"/>
    <w:rsid w:val="00440BBF"/>
    <w:rsid w:val="00440C52"/>
    <w:rsid w:val="00440EF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1F"/>
    <w:rsid w:val="00442156"/>
    <w:rsid w:val="0044220F"/>
    <w:rsid w:val="0044234D"/>
    <w:rsid w:val="004423E5"/>
    <w:rsid w:val="00442557"/>
    <w:rsid w:val="004425BD"/>
    <w:rsid w:val="00442AB6"/>
    <w:rsid w:val="00442AFB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4F3"/>
    <w:rsid w:val="004446A6"/>
    <w:rsid w:val="004446A7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8FD"/>
    <w:rsid w:val="00446949"/>
    <w:rsid w:val="00446BE0"/>
    <w:rsid w:val="00446E19"/>
    <w:rsid w:val="00446E7C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0633"/>
    <w:rsid w:val="004507C3"/>
    <w:rsid w:val="0045108C"/>
    <w:rsid w:val="004511A8"/>
    <w:rsid w:val="004512CC"/>
    <w:rsid w:val="004512CF"/>
    <w:rsid w:val="00451582"/>
    <w:rsid w:val="004515CB"/>
    <w:rsid w:val="004517A0"/>
    <w:rsid w:val="004517B2"/>
    <w:rsid w:val="004518C0"/>
    <w:rsid w:val="00451CEC"/>
    <w:rsid w:val="00451E1D"/>
    <w:rsid w:val="00451E31"/>
    <w:rsid w:val="00451E8F"/>
    <w:rsid w:val="004520D6"/>
    <w:rsid w:val="0045229A"/>
    <w:rsid w:val="00452362"/>
    <w:rsid w:val="0045250E"/>
    <w:rsid w:val="004526BF"/>
    <w:rsid w:val="004529F7"/>
    <w:rsid w:val="00452C40"/>
    <w:rsid w:val="00452D15"/>
    <w:rsid w:val="00452E59"/>
    <w:rsid w:val="00452FB4"/>
    <w:rsid w:val="00453020"/>
    <w:rsid w:val="0045309F"/>
    <w:rsid w:val="00453131"/>
    <w:rsid w:val="004537C3"/>
    <w:rsid w:val="00453E3D"/>
    <w:rsid w:val="00453F19"/>
    <w:rsid w:val="00453F89"/>
    <w:rsid w:val="00453FA5"/>
    <w:rsid w:val="00454107"/>
    <w:rsid w:val="00454300"/>
    <w:rsid w:val="004545A1"/>
    <w:rsid w:val="00454847"/>
    <w:rsid w:val="00454A60"/>
    <w:rsid w:val="00454A63"/>
    <w:rsid w:val="00454A74"/>
    <w:rsid w:val="00454DBB"/>
    <w:rsid w:val="00454E16"/>
    <w:rsid w:val="004550D3"/>
    <w:rsid w:val="004550D4"/>
    <w:rsid w:val="00455148"/>
    <w:rsid w:val="004551DF"/>
    <w:rsid w:val="0045528B"/>
    <w:rsid w:val="0045552E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39"/>
    <w:rsid w:val="00457586"/>
    <w:rsid w:val="004577CB"/>
    <w:rsid w:val="00457CD3"/>
    <w:rsid w:val="00457E1C"/>
    <w:rsid w:val="00457ECC"/>
    <w:rsid w:val="00460049"/>
    <w:rsid w:val="00460461"/>
    <w:rsid w:val="004604EC"/>
    <w:rsid w:val="0046054B"/>
    <w:rsid w:val="00460841"/>
    <w:rsid w:val="00460AB0"/>
    <w:rsid w:val="004610A8"/>
    <w:rsid w:val="00461743"/>
    <w:rsid w:val="004619E3"/>
    <w:rsid w:val="00461A67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17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BC"/>
    <w:rsid w:val="00464CE3"/>
    <w:rsid w:val="00464DAB"/>
    <w:rsid w:val="00464EB4"/>
    <w:rsid w:val="0046504A"/>
    <w:rsid w:val="00465440"/>
    <w:rsid w:val="0046553B"/>
    <w:rsid w:val="004655CA"/>
    <w:rsid w:val="004657A7"/>
    <w:rsid w:val="004659A0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B7B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61"/>
    <w:rsid w:val="004701A5"/>
    <w:rsid w:val="00470391"/>
    <w:rsid w:val="00470470"/>
    <w:rsid w:val="004704A1"/>
    <w:rsid w:val="00470585"/>
    <w:rsid w:val="00470593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E34"/>
    <w:rsid w:val="00471EC9"/>
    <w:rsid w:val="00471F6E"/>
    <w:rsid w:val="004722DC"/>
    <w:rsid w:val="004727C6"/>
    <w:rsid w:val="00472808"/>
    <w:rsid w:val="00472946"/>
    <w:rsid w:val="00472A2B"/>
    <w:rsid w:val="00472FB0"/>
    <w:rsid w:val="0047309D"/>
    <w:rsid w:val="004730D4"/>
    <w:rsid w:val="0047322D"/>
    <w:rsid w:val="0047351E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4FA9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4AA"/>
    <w:rsid w:val="0047675A"/>
    <w:rsid w:val="00476A3E"/>
    <w:rsid w:val="00476A60"/>
    <w:rsid w:val="00476D31"/>
    <w:rsid w:val="00476E1C"/>
    <w:rsid w:val="00477398"/>
    <w:rsid w:val="004779C0"/>
    <w:rsid w:val="00477C6E"/>
    <w:rsid w:val="00480120"/>
    <w:rsid w:val="004803DD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0F1"/>
    <w:rsid w:val="0048312E"/>
    <w:rsid w:val="00483240"/>
    <w:rsid w:val="0048353F"/>
    <w:rsid w:val="004836E1"/>
    <w:rsid w:val="0048372C"/>
    <w:rsid w:val="0048378C"/>
    <w:rsid w:val="00483917"/>
    <w:rsid w:val="00483B76"/>
    <w:rsid w:val="00483B81"/>
    <w:rsid w:val="00483CC9"/>
    <w:rsid w:val="00483CEA"/>
    <w:rsid w:val="00483F57"/>
    <w:rsid w:val="00484076"/>
    <w:rsid w:val="004840C6"/>
    <w:rsid w:val="0048423E"/>
    <w:rsid w:val="00484316"/>
    <w:rsid w:val="0048470D"/>
    <w:rsid w:val="004847CA"/>
    <w:rsid w:val="004849B2"/>
    <w:rsid w:val="00484A02"/>
    <w:rsid w:val="00484BA0"/>
    <w:rsid w:val="00484BBF"/>
    <w:rsid w:val="00484F15"/>
    <w:rsid w:val="004850DC"/>
    <w:rsid w:val="004855C9"/>
    <w:rsid w:val="0048568C"/>
    <w:rsid w:val="0048610C"/>
    <w:rsid w:val="004861B4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96"/>
    <w:rsid w:val="00491BE1"/>
    <w:rsid w:val="00491CEF"/>
    <w:rsid w:val="0049217A"/>
    <w:rsid w:val="00492208"/>
    <w:rsid w:val="00492280"/>
    <w:rsid w:val="004923FD"/>
    <w:rsid w:val="004925DA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832"/>
    <w:rsid w:val="0049598F"/>
    <w:rsid w:val="00495B19"/>
    <w:rsid w:val="00495CDD"/>
    <w:rsid w:val="00496034"/>
    <w:rsid w:val="00496068"/>
    <w:rsid w:val="0049629B"/>
    <w:rsid w:val="004963B9"/>
    <w:rsid w:val="00496433"/>
    <w:rsid w:val="004964EC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6B7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28"/>
    <w:rsid w:val="004A0EB9"/>
    <w:rsid w:val="004A1066"/>
    <w:rsid w:val="004A1333"/>
    <w:rsid w:val="004A139A"/>
    <w:rsid w:val="004A13CC"/>
    <w:rsid w:val="004A14A8"/>
    <w:rsid w:val="004A161F"/>
    <w:rsid w:val="004A174C"/>
    <w:rsid w:val="004A1A4B"/>
    <w:rsid w:val="004A1B4E"/>
    <w:rsid w:val="004A1B60"/>
    <w:rsid w:val="004A2069"/>
    <w:rsid w:val="004A2237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3B7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5E1"/>
    <w:rsid w:val="004A570B"/>
    <w:rsid w:val="004A5A58"/>
    <w:rsid w:val="004A5AE5"/>
    <w:rsid w:val="004A5DDE"/>
    <w:rsid w:val="004A5EDF"/>
    <w:rsid w:val="004A64E8"/>
    <w:rsid w:val="004A6978"/>
    <w:rsid w:val="004A6A14"/>
    <w:rsid w:val="004A70FC"/>
    <w:rsid w:val="004A75B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A8A"/>
    <w:rsid w:val="004B0CEA"/>
    <w:rsid w:val="004B0E1F"/>
    <w:rsid w:val="004B118E"/>
    <w:rsid w:val="004B1318"/>
    <w:rsid w:val="004B1356"/>
    <w:rsid w:val="004B15A2"/>
    <w:rsid w:val="004B1773"/>
    <w:rsid w:val="004B1792"/>
    <w:rsid w:val="004B1A3F"/>
    <w:rsid w:val="004B1B98"/>
    <w:rsid w:val="004B1DD8"/>
    <w:rsid w:val="004B1DE2"/>
    <w:rsid w:val="004B1F2E"/>
    <w:rsid w:val="004B20CA"/>
    <w:rsid w:val="004B22B7"/>
    <w:rsid w:val="004B2310"/>
    <w:rsid w:val="004B25C6"/>
    <w:rsid w:val="004B28A0"/>
    <w:rsid w:val="004B2AC0"/>
    <w:rsid w:val="004B2C8C"/>
    <w:rsid w:val="004B2F04"/>
    <w:rsid w:val="004B3197"/>
    <w:rsid w:val="004B3403"/>
    <w:rsid w:val="004B383B"/>
    <w:rsid w:val="004B3904"/>
    <w:rsid w:val="004B3AA4"/>
    <w:rsid w:val="004B3C0B"/>
    <w:rsid w:val="004B3D3E"/>
    <w:rsid w:val="004B3E82"/>
    <w:rsid w:val="004B4068"/>
    <w:rsid w:val="004B4485"/>
    <w:rsid w:val="004B4551"/>
    <w:rsid w:val="004B4869"/>
    <w:rsid w:val="004B4892"/>
    <w:rsid w:val="004B492D"/>
    <w:rsid w:val="004B4A96"/>
    <w:rsid w:val="004B4D23"/>
    <w:rsid w:val="004B4F5E"/>
    <w:rsid w:val="004B508F"/>
    <w:rsid w:val="004B514A"/>
    <w:rsid w:val="004B5358"/>
    <w:rsid w:val="004B53FD"/>
    <w:rsid w:val="004B5573"/>
    <w:rsid w:val="004B57D2"/>
    <w:rsid w:val="004B58AE"/>
    <w:rsid w:val="004B59CB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DB0"/>
    <w:rsid w:val="004B6F4C"/>
    <w:rsid w:val="004B7199"/>
    <w:rsid w:val="004B71C1"/>
    <w:rsid w:val="004B753A"/>
    <w:rsid w:val="004B7752"/>
    <w:rsid w:val="004B7B18"/>
    <w:rsid w:val="004B7B65"/>
    <w:rsid w:val="004B7BDE"/>
    <w:rsid w:val="004B7C78"/>
    <w:rsid w:val="004B7CAD"/>
    <w:rsid w:val="004B7CD0"/>
    <w:rsid w:val="004B7DB2"/>
    <w:rsid w:val="004B7E9F"/>
    <w:rsid w:val="004C00F5"/>
    <w:rsid w:val="004C0251"/>
    <w:rsid w:val="004C04A8"/>
    <w:rsid w:val="004C057D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1B8B"/>
    <w:rsid w:val="004C21A8"/>
    <w:rsid w:val="004C21F9"/>
    <w:rsid w:val="004C241E"/>
    <w:rsid w:val="004C2556"/>
    <w:rsid w:val="004C26C4"/>
    <w:rsid w:val="004C27E7"/>
    <w:rsid w:val="004C28AA"/>
    <w:rsid w:val="004C2ADA"/>
    <w:rsid w:val="004C2DB6"/>
    <w:rsid w:val="004C2DEC"/>
    <w:rsid w:val="004C2E0D"/>
    <w:rsid w:val="004C2EDF"/>
    <w:rsid w:val="004C31F0"/>
    <w:rsid w:val="004C3958"/>
    <w:rsid w:val="004C3A24"/>
    <w:rsid w:val="004C3FC4"/>
    <w:rsid w:val="004C41E6"/>
    <w:rsid w:val="004C4642"/>
    <w:rsid w:val="004C4B1E"/>
    <w:rsid w:val="004C4B45"/>
    <w:rsid w:val="004C4E09"/>
    <w:rsid w:val="004C4E59"/>
    <w:rsid w:val="004C504A"/>
    <w:rsid w:val="004C5289"/>
    <w:rsid w:val="004C532C"/>
    <w:rsid w:val="004C54C0"/>
    <w:rsid w:val="004C559B"/>
    <w:rsid w:val="004C5BCB"/>
    <w:rsid w:val="004C5CEB"/>
    <w:rsid w:val="004C5F21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6E8E"/>
    <w:rsid w:val="004C7231"/>
    <w:rsid w:val="004C747A"/>
    <w:rsid w:val="004C7BD4"/>
    <w:rsid w:val="004C7C2C"/>
    <w:rsid w:val="004C7EF0"/>
    <w:rsid w:val="004D008D"/>
    <w:rsid w:val="004D00C3"/>
    <w:rsid w:val="004D04D1"/>
    <w:rsid w:val="004D04EF"/>
    <w:rsid w:val="004D04F7"/>
    <w:rsid w:val="004D052A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1F17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3566"/>
    <w:rsid w:val="004D3586"/>
    <w:rsid w:val="004D4308"/>
    <w:rsid w:val="004D441F"/>
    <w:rsid w:val="004D44AC"/>
    <w:rsid w:val="004D4505"/>
    <w:rsid w:val="004D45F7"/>
    <w:rsid w:val="004D469A"/>
    <w:rsid w:val="004D4A54"/>
    <w:rsid w:val="004D4D33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CE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4EDE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0"/>
    <w:rsid w:val="004E6B4A"/>
    <w:rsid w:val="004E6D4F"/>
    <w:rsid w:val="004E6D5A"/>
    <w:rsid w:val="004E70B9"/>
    <w:rsid w:val="004E722A"/>
    <w:rsid w:val="004E72D8"/>
    <w:rsid w:val="004E7505"/>
    <w:rsid w:val="004E7810"/>
    <w:rsid w:val="004E7A0F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2E"/>
    <w:rsid w:val="004F0DEA"/>
    <w:rsid w:val="004F0E22"/>
    <w:rsid w:val="004F0E69"/>
    <w:rsid w:val="004F1090"/>
    <w:rsid w:val="004F117D"/>
    <w:rsid w:val="004F12D6"/>
    <w:rsid w:val="004F14E8"/>
    <w:rsid w:val="004F1551"/>
    <w:rsid w:val="004F162B"/>
    <w:rsid w:val="004F1846"/>
    <w:rsid w:val="004F1D4A"/>
    <w:rsid w:val="004F1D64"/>
    <w:rsid w:val="004F2186"/>
    <w:rsid w:val="004F2233"/>
    <w:rsid w:val="004F23B0"/>
    <w:rsid w:val="004F2500"/>
    <w:rsid w:val="004F2E1A"/>
    <w:rsid w:val="004F2F43"/>
    <w:rsid w:val="004F39A9"/>
    <w:rsid w:val="004F39F8"/>
    <w:rsid w:val="004F3A04"/>
    <w:rsid w:val="004F3A2A"/>
    <w:rsid w:val="004F3A54"/>
    <w:rsid w:val="004F3A9C"/>
    <w:rsid w:val="004F3DA0"/>
    <w:rsid w:val="004F44DC"/>
    <w:rsid w:val="004F4671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3D"/>
    <w:rsid w:val="004F6646"/>
    <w:rsid w:val="004F6A91"/>
    <w:rsid w:val="004F6BC3"/>
    <w:rsid w:val="004F6BFC"/>
    <w:rsid w:val="004F7170"/>
    <w:rsid w:val="004F718B"/>
    <w:rsid w:val="004F7325"/>
    <w:rsid w:val="004F736C"/>
    <w:rsid w:val="004F756C"/>
    <w:rsid w:val="004F7928"/>
    <w:rsid w:val="004F79BA"/>
    <w:rsid w:val="004F79F5"/>
    <w:rsid w:val="004F7B5C"/>
    <w:rsid w:val="004F7BFD"/>
    <w:rsid w:val="004F7C94"/>
    <w:rsid w:val="004F7EB7"/>
    <w:rsid w:val="0050019E"/>
    <w:rsid w:val="00500247"/>
    <w:rsid w:val="0050045D"/>
    <w:rsid w:val="00500C42"/>
    <w:rsid w:val="00500D27"/>
    <w:rsid w:val="00500D8B"/>
    <w:rsid w:val="00500EB1"/>
    <w:rsid w:val="005011E3"/>
    <w:rsid w:val="0050173B"/>
    <w:rsid w:val="005018F6"/>
    <w:rsid w:val="00501A7C"/>
    <w:rsid w:val="00501D3A"/>
    <w:rsid w:val="00501E23"/>
    <w:rsid w:val="00502330"/>
    <w:rsid w:val="00502659"/>
    <w:rsid w:val="0050289E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B56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2FC"/>
    <w:rsid w:val="0050537B"/>
    <w:rsid w:val="0050581A"/>
    <w:rsid w:val="005059D9"/>
    <w:rsid w:val="005059ED"/>
    <w:rsid w:val="00505A55"/>
    <w:rsid w:val="00505A8F"/>
    <w:rsid w:val="00505B55"/>
    <w:rsid w:val="00505F25"/>
    <w:rsid w:val="00505FAB"/>
    <w:rsid w:val="00506060"/>
    <w:rsid w:val="005060C2"/>
    <w:rsid w:val="0050619F"/>
    <w:rsid w:val="00506211"/>
    <w:rsid w:val="005062F4"/>
    <w:rsid w:val="0050635B"/>
    <w:rsid w:val="005063D5"/>
    <w:rsid w:val="005065A9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4C1"/>
    <w:rsid w:val="0051072B"/>
    <w:rsid w:val="00510B58"/>
    <w:rsid w:val="005114B8"/>
    <w:rsid w:val="00511561"/>
    <w:rsid w:val="005115AD"/>
    <w:rsid w:val="005116FF"/>
    <w:rsid w:val="00511846"/>
    <w:rsid w:val="0051196C"/>
    <w:rsid w:val="00511CDF"/>
    <w:rsid w:val="00511D07"/>
    <w:rsid w:val="00511D25"/>
    <w:rsid w:val="00511E33"/>
    <w:rsid w:val="00511E5C"/>
    <w:rsid w:val="005120B0"/>
    <w:rsid w:val="005120BB"/>
    <w:rsid w:val="005123F1"/>
    <w:rsid w:val="00512904"/>
    <w:rsid w:val="00512D8D"/>
    <w:rsid w:val="00513228"/>
    <w:rsid w:val="00513252"/>
    <w:rsid w:val="005135D9"/>
    <w:rsid w:val="00513603"/>
    <w:rsid w:val="00513967"/>
    <w:rsid w:val="00513A58"/>
    <w:rsid w:val="00513D9E"/>
    <w:rsid w:val="00514253"/>
    <w:rsid w:val="00514287"/>
    <w:rsid w:val="00514372"/>
    <w:rsid w:val="005143F3"/>
    <w:rsid w:val="00514699"/>
    <w:rsid w:val="005149FF"/>
    <w:rsid w:val="00514AE5"/>
    <w:rsid w:val="00514B35"/>
    <w:rsid w:val="00514BC5"/>
    <w:rsid w:val="00514C31"/>
    <w:rsid w:val="005150DD"/>
    <w:rsid w:val="00515104"/>
    <w:rsid w:val="005152FA"/>
    <w:rsid w:val="00515380"/>
    <w:rsid w:val="00515A68"/>
    <w:rsid w:val="00515AFE"/>
    <w:rsid w:val="00515CE3"/>
    <w:rsid w:val="00515D0A"/>
    <w:rsid w:val="00515E21"/>
    <w:rsid w:val="005161D4"/>
    <w:rsid w:val="005168AA"/>
    <w:rsid w:val="00516AC3"/>
    <w:rsid w:val="00516AED"/>
    <w:rsid w:val="00516B94"/>
    <w:rsid w:val="00516BE4"/>
    <w:rsid w:val="00516D4A"/>
    <w:rsid w:val="00516DD0"/>
    <w:rsid w:val="00516F1D"/>
    <w:rsid w:val="005171FC"/>
    <w:rsid w:val="0051723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2B0"/>
    <w:rsid w:val="005213E6"/>
    <w:rsid w:val="00521517"/>
    <w:rsid w:val="00521575"/>
    <w:rsid w:val="005216CD"/>
    <w:rsid w:val="00521781"/>
    <w:rsid w:val="00521BDA"/>
    <w:rsid w:val="00521CBF"/>
    <w:rsid w:val="00521FFE"/>
    <w:rsid w:val="005222E9"/>
    <w:rsid w:val="005223F7"/>
    <w:rsid w:val="005226F7"/>
    <w:rsid w:val="005226FB"/>
    <w:rsid w:val="00522C6C"/>
    <w:rsid w:val="00522D31"/>
    <w:rsid w:val="0052310C"/>
    <w:rsid w:val="00523136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4F43"/>
    <w:rsid w:val="00525025"/>
    <w:rsid w:val="00525038"/>
    <w:rsid w:val="00525062"/>
    <w:rsid w:val="0052525F"/>
    <w:rsid w:val="00525405"/>
    <w:rsid w:val="00525780"/>
    <w:rsid w:val="0052590A"/>
    <w:rsid w:val="005259E2"/>
    <w:rsid w:val="00525DE3"/>
    <w:rsid w:val="0052614B"/>
    <w:rsid w:val="00526536"/>
    <w:rsid w:val="0052657B"/>
    <w:rsid w:val="00526645"/>
    <w:rsid w:val="005267DE"/>
    <w:rsid w:val="00526F76"/>
    <w:rsid w:val="0052735B"/>
    <w:rsid w:val="0052740B"/>
    <w:rsid w:val="005277A2"/>
    <w:rsid w:val="00527824"/>
    <w:rsid w:val="00527A52"/>
    <w:rsid w:val="00527D55"/>
    <w:rsid w:val="00530266"/>
    <w:rsid w:val="00530717"/>
    <w:rsid w:val="00531478"/>
    <w:rsid w:val="00531671"/>
    <w:rsid w:val="00531770"/>
    <w:rsid w:val="005317CA"/>
    <w:rsid w:val="005319DA"/>
    <w:rsid w:val="00531E04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547"/>
    <w:rsid w:val="0053469A"/>
    <w:rsid w:val="00534938"/>
    <w:rsid w:val="00534C56"/>
    <w:rsid w:val="00534D4D"/>
    <w:rsid w:val="00534EC4"/>
    <w:rsid w:val="005350F1"/>
    <w:rsid w:val="005353D7"/>
    <w:rsid w:val="00535722"/>
    <w:rsid w:val="00535D94"/>
    <w:rsid w:val="00535FB1"/>
    <w:rsid w:val="00535FCB"/>
    <w:rsid w:val="0053612E"/>
    <w:rsid w:val="00536602"/>
    <w:rsid w:val="005367F4"/>
    <w:rsid w:val="0053680F"/>
    <w:rsid w:val="005369FF"/>
    <w:rsid w:val="00536A00"/>
    <w:rsid w:val="005370B2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769"/>
    <w:rsid w:val="0054084B"/>
    <w:rsid w:val="005408F0"/>
    <w:rsid w:val="005409E7"/>
    <w:rsid w:val="00540B63"/>
    <w:rsid w:val="00540B82"/>
    <w:rsid w:val="00540B8D"/>
    <w:rsid w:val="0054134C"/>
    <w:rsid w:val="005415A4"/>
    <w:rsid w:val="005419F4"/>
    <w:rsid w:val="00541EF7"/>
    <w:rsid w:val="00541F96"/>
    <w:rsid w:val="00541FDE"/>
    <w:rsid w:val="00542161"/>
    <w:rsid w:val="00542221"/>
    <w:rsid w:val="00542310"/>
    <w:rsid w:val="0054280E"/>
    <w:rsid w:val="00542B96"/>
    <w:rsid w:val="00542FF0"/>
    <w:rsid w:val="005431E7"/>
    <w:rsid w:val="005439E4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459"/>
    <w:rsid w:val="00545548"/>
    <w:rsid w:val="005457CE"/>
    <w:rsid w:val="005457D6"/>
    <w:rsid w:val="00545926"/>
    <w:rsid w:val="00545E8F"/>
    <w:rsid w:val="005460D7"/>
    <w:rsid w:val="005460D9"/>
    <w:rsid w:val="005461BE"/>
    <w:rsid w:val="0054688F"/>
    <w:rsid w:val="005469D2"/>
    <w:rsid w:val="00546A7A"/>
    <w:rsid w:val="00546B01"/>
    <w:rsid w:val="00546E10"/>
    <w:rsid w:val="00546EF2"/>
    <w:rsid w:val="00546FA6"/>
    <w:rsid w:val="0054744A"/>
    <w:rsid w:val="0054749C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596"/>
    <w:rsid w:val="00552820"/>
    <w:rsid w:val="0055286B"/>
    <w:rsid w:val="0055291F"/>
    <w:rsid w:val="00552A72"/>
    <w:rsid w:val="00552C5E"/>
    <w:rsid w:val="00552FCE"/>
    <w:rsid w:val="0055300C"/>
    <w:rsid w:val="00553019"/>
    <w:rsid w:val="005530BD"/>
    <w:rsid w:val="00553245"/>
    <w:rsid w:val="0055338A"/>
    <w:rsid w:val="005536AB"/>
    <w:rsid w:val="005536D5"/>
    <w:rsid w:val="00553A55"/>
    <w:rsid w:val="00553D84"/>
    <w:rsid w:val="005546A3"/>
    <w:rsid w:val="00554736"/>
    <w:rsid w:val="00554B23"/>
    <w:rsid w:val="00554EA8"/>
    <w:rsid w:val="00555237"/>
    <w:rsid w:val="005556AB"/>
    <w:rsid w:val="005559BB"/>
    <w:rsid w:val="00555ACA"/>
    <w:rsid w:val="00555B9A"/>
    <w:rsid w:val="00555D17"/>
    <w:rsid w:val="00555DCE"/>
    <w:rsid w:val="00556317"/>
    <w:rsid w:val="005563F6"/>
    <w:rsid w:val="005564E5"/>
    <w:rsid w:val="00556517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8DD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226"/>
    <w:rsid w:val="0056169C"/>
    <w:rsid w:val="005618C4"/>
    <w:rsid w:val="005618D9"/>
    <w:rsid w:val="00561928"/>
    <w:rsid w:val="00561929"/>
    <w:rsid w:val="00561B16"/>
    <w:rsid w:val="00561B99"/>
    <w:rsid w:val="00561C3A"/>
    <w:rsid w:val="005620E3"/>
    <w:rsid w:val="005624BF"/>
    <w:rsid w:val="005626E9"/>
    <w:rsid w:val="00562796"/>
    <w:rsid w:val="005628F0"/>
    <w:rsid w:val="0056329F"/>
    <w:rsid w:val="005633B9"/>
    <w:rsid w:val="0056347E"/>
    <w:rsid w:val="00563699"/>
    <w:rsid w:val="005637BC"/>
    <w:rsid w:val="00563928"/>
    <w:rsid w:val="00563A39"/>
    <w:rsid w:val="00563D30"/>
    <w:rsid w:val="005641F3"/>
    <w:rsid w:val="0056427C"/>
    <w:rsid w:val="00564343"/>
    <w:rsid w:val="00564567"/>
    <w:rsid w:val="0056458D"/>
    <w:rsid w:val="00564C67"/>
    <w:rsid w:val="00564D20"/>
    <w:rsid w:val="00564D34"/>
    <w:rsid w:val="00564F21"/>
    <w:rsid w:val="0056509D"/>
    <w:rsid w:val="00565260"/>
    <w:rsid w:val="005652DD"/>
    <w:rsid w:val="00565851"/>
    <w:rsid w:val="00565A8B"/>
    <w:rsid w:val="00565E07"/>
    <w:rsid w:val="00565E76"/>
    <w:rsid w:val="0056612F"/>
    <w:rsid w:val="005663AE"/>
    <w:rsid w:val="00566522"/>
    <w:rsid w:val="00566525"/>
    <w:rsid w:val="0056659C"/>
    <w:rsid w:val="00566A1F"/>
    <w:rsid w:val="00566BBE"/>
    <w:rsid w:val="00566C4B"/>
    <w:rsid w:val="00566C59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5C8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95A"/>
    <w:rsid w:val="0057520F"/>
    <w:rsid w:val="005752D8"/>
    <w:rsid w:val="00575341"/>
    <w:rsid w:val="00575674"/>
    <w:rsid w:val="005756D0"/>
    <w:rsid w:val="0057585F"/>
    <w:rsid w:val="0057591F"/>
    <w:rsid w:val="00575972"/>
    <w:rsid w:val="005761D8"/>
    <w:rsid w:val="005764D0"/>
    <w:rsid w:val="00576526"/>
    <w:rsid w:val="00576639"/>
    <w:rsid w:val="005767C8"/>
    <w:rsid w:val="00576B81"/>
    <w:rsid w:val="00576FF9"/>
    <w:rsid w:val="005771C4"/>
    <w:rsid w:val="00577681"/>
    <w:rsid w:val="005777A6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8B9"/>
    <w:rsid w:val="00581CC5"/>
    <w:rsid w:val="00581E99"/>
    <w:rsid w:val="00581F88"/>
    <w:rsid w:val="00581FEA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6E"/>
    <w:rsid w:val="005837AF"/>
    <w:rsid w:val="005837FE"/>
    <w:rsid w:val="00583826"/>
    <w:rsid w:val="0058382E"/>
    <w:rsid w:val="00583D11"/>
    <w:rsid w:val="00583DAF"/>
    <w:rsid w:val="00583E36"/>
    <w:rsid w:val="00583EE1"/>
    <w:rsid w:val="00583F19"/>
    <w:rsid w:val="00583FFE"/>
    <w:rsid w:val="00584058"/>
    <w:rsid w:val="0058412B"/>
    <w:rsid w:val="005841B9"/>
    <w:rsid w:val="005842F0"/>
    <w:rsid w:val="00584793"/>
    <w:rsid w:val="00584908"/>
    <w:rsid w:val="00584B04"/>
    <w:rsid w:val="00584BBC"/>
    <w:rsid w:val="00584BD1"/>
    <w:rsid w:val="00584D23"/>
    <w:rsid w:val="00584D4F"/>
    <w:rsid w:val="00584E75"/>
    <w:rsid w:val="00584FF8"/>
    <w:rsid w:val="0058518B"/>
    <w:rsid w:val="005852BE"/>
    <w:rsid w:val="0058552D"/>
    <w:rsid w:val="0058554A"/>
    <w:rsid w:val="005857E0"/>
    <w:rsid w:val="0058580D"/>
    <w:rsid w:val="00585B52"/>
    <w:rsid w:val="00585FED"/>
    <w:rsid w:val="0058623D"/>
    <w:rsid w:val="0058624A"/>
    <w:rsid w:val="0058626D"/>
    <w:rsid w:val="005862BD"/>
    <w:rsid w:val="00586417"/>
    <w:rsid w:val="005865BB"/>
    <w:rsid w:val="00586632"/>
    <w:rsid w:val="005868A2"/>
    <w:rsid w:val="00586BBC"/>
    <w:rsid w:val="00587177"/>
    <w:rsid w:val="0058753A"/>
    <w:rsid w:val="0059049C"/>
    <w:rsid w:val="00590678"/>
    <w:rsid w:val="00590A2B"/>
    <w:rsid w:val="00590CA1"/>
    <w:rsid w:val="00590E4E"/>
    <w:rsid w:val="00590EA8"/>
    <w:rsid w:val="00590F76"/>
    <w:rsid w:val="005912B1"/>
    <w:rsid w:val="005915CB"/>
    <w:rsid w:val="005917B1"/>
    <w:rsid w:val="005918EE"/>
    <w:rsid w:val="0059193F"/>
    <w:rsid w:val="00591EAC"/>
    <w:rsid w:val="00591F09"/>
    <w:rsid w:val="005925EE"/>
    <w:rsid w:val="00592659"/>
    <w:rsid w:val="005929E4"/>
    <w:rsid w:val="00592AEA"/>
    <w:rsid w:val="00592B85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997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93C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A31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97FD6"/>
    <w:rsid w:val="005A0325"/>
    <w:rsid w:val="005A03F1"/>
    <w:rsid w:val="005A0505"/>
    <w:rsid w:val="005A05DB"/>
    <w:rsid w:val="005A0623"/>
    <w:rsid w:val="005A0978"/>
    <w:rsid w:val="005A0E09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1F3A"/>
    <w:rsid w:val="005A1F43"/>
    <w:rsid w:val="005A222C"/>
    <w:rsid w:val="005A26E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04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935"/>
    <w:rsid w:val="005A5978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985"/>
    <w:rsid w:val="005A7B0F"/>
    <w:rsid w:val="005A7C76"/>
    <w:rsid w:val="005B00CC"/>
    <w:rsid w:val="005B03BD"/>
    <w:rsid w:val="005B0444"/>
    <w:rsid w:val="005B0599"/>
    <w:rsid w:val="005B0664"/>
    <w:rsid w:val="005B07F4"/>
    <w:rsid w:val="005B0837"/>
    <w:rsid w:val="005B095F"/>
    <w:rsid w:val="005B0A2F"/>
    <w:rsid w:val="005B0A78"/>
    <w:rsid w:val="005B0BB4"/>
    <w:rsid w:val="005B0BF6"/>
    <w:rsid w:val="005B0CB7"/>
    <w:rsid w:val="005B0F81"/>
    <w:rsid w:val="005B111D"/>
    <w:rsid w:val="005B11E9"/>
    <w:rsid w:val="005B146F"/>
    <w:rsid w:val="005B14F1"/>
    <w:rsid w:val="005B15E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C8"/>
    <w:rsid w:val="005B2BEE"/>
    <w:rsid w:val="005B2CE5"/>
    <w:rsid w:val="005B2DF5"/>
    <w:rsid w:val="005B2E3C"/>
    <w:rsid w:val="005B2EC1"/>
    <w:rsid w:val="005B2EF8"/>
    <w:rsid w:val="005B2FE2"/>
    <w:rsid w:val="005B36A4"/>
    <w:rsid w:val="005B373D"/>
    <w:rsid w:val="005B3BB0"/>
    <w:rsid w:val="005B4111"/>
    <w:rsid w:val="005B44B7"/>
    <w:rsid w:val="005B4842"/>
    <w:rsid w:val="005B48AB"/>
    <w:rsid w:val="005B49CE"/>
    <w:rsid w:val="005B4A73"/>
    <w:rsid w:val="005B4BDD"/>
    <w:rsid w:val="005B4C9C"/>
    <w:rsid w:val="005B4D2D"/>
    <w:rsid w:val="005B4FB5"/>
    <w:rsid w:val="005B53C2"/>
    <w:rsid w:val="005B54C3"/>
    <w:rsid w:val="005B58AE"/>
    <w:rsid w:val="005B5934"/>
    <w:rsid w:val="005B5D1A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C5"/>
    <w:rsid w:val="005C04DA"/>
    <w:rsid w:val="005C04E6"/>
    <w:rsid w:val="005C0A50"/>
    <w:rsid w:val="005C0A99"/>
    <w:rsid w:val="005C0B5D"/>
    <w:rsid w:val="005C0DD2"/>
    <w:rsid w:val="005C0F2E"/>
    <w:rsid w:val="005C123C"/>
    <w:rsid w:val="005C1626"/>
    <w:rsid w:val="005C18B3"/>
    <w:rsid w:val="005C1B23"/>
    <w:rsid w:val="005C1C2D"/>
    <w:rsid w:val="005C1C82"/>
    <w:rsid w:val="005C1D53"/>
    <w:rsid w:val="005C1FC8"/>
    <w:rsid w:val="005C1FF4"/>
    <w:rsid w:val="005C21F9"/>
    <w:rsid w:val="005C2309"/>
    <w:rsid w:val="005C2313"/>
    <w:rsid w:val="005C24CE"/>
    <w:rsid w:val="005C25DA"/>
    <w:rsid w:val="005C2F05"/>
    <w:rsid w:val="005C2F25"/>
    <w:rsid w:val="005C3413"/>
    <w:rsid w:val="005C3430"/>
    <w:rsid w:val="005C3443"/>
    <w:rsid w:val="005C3A64"/>
    <w:rsid w:val="005C3BA4"/>
    <w:rsid w:val="005C3EB2"/>
    <w:rsid w:val="005C406E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526"/>
    <w:rsid w:val="005C5B94"/>
    <w:rsid w:val="005C5DF6"/>
    <w:rsid w:val="005C5F22"/>
    <w:rsid w:val="005C5F52"/>
    <w:rsid w:val="005C649C"/>
    <w:rsid w:val="005C659D"/>
    <w:rsid w:val="005C6650"/>
    <w:rsid w:val="005C66A3"/>
    <w:rsid w:val="005C673F"/>
    <w:rsid w:val="005C67EC"/>
    <w:rsid w:val="005C6837"/>
    <w:rsid w:val="005C6D2B"/>
    <w:rsid w:val="005C6EE1"/>
    <w:rsid w:val="005C73E0"/>
    <w:rsid w:val="005C7531"/>
    <w:rsid w:val="005C789B"/>
    <w:rsid w:val="005C7F61"/>
    <w:rsid w:val="005C7F8A"/>
    <w:rsid w:val="005D0044"/>
    <w:rsid w:val="005D00C4"/>
    <w:rsid w:val="005D0196"/>
    <w:rsid w:val="005D0449"/>
    <w:rsid w:val="005D059E"/>
    <w:rsid w:val="005D0635"/>
    <w:rsid w:val="005D0772"/>
    <w:rsid w:val="005D0885"/>
    <w:rsid w:val="005D08A2"/>
    <w:rsid w:val="005D0A9C"/>
    <w:rsid w:val="005D0F53"/>
    <w:rsid w:val="005D0F9A"/>
    <w:rsid w:val="005D12B2"/>
    <w:rsid w:val="005D168F"/>
    <w:rsid w:val="005D1AB0"/>
    <w:rsid w:val="005D1BAC"/>
    <w:rsid w:val="005D1CDA"/>
    <w:rsid w:val="005D1EA0"/>
    <w:rsid w:val="005D1F89"/>
    <w:rsid w:val="005D218D"/>
    <w:rsid w:val="005D2625"/>
    <w:rsid w:val="005D26EF"/>
    <w:rsid w:val="005D2969"/>
    <w:rsid w:val="005D2ABC"/>
    <w:rsid w:val="005D2D75"/>
    <w:rsid w:val="005D2F2A"/>
    <w:rsid w:val="005D31E9"/>
    <w:rsid w:val="005D39F1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7E3"/>
    <w:rsid w:val="005D58B7"/>
    <w:rsid w:val="005D5961"/>
    <w:rsid w:val="005D5A05"/>
    <w:rsid w:val="005D5A9A"/>
    <w:rsid w:val="005D5B93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50"/>
    <w:rsid w:val="005D73FE"/>
    <w:rsid w:val="005D772E"/>
    <w:rsid w:val="005D7912"/>
    <w:rsid w:val="005D7C96"/>
    <w:rsid w:val="005D7CD3"/>
    <w:rsid w:val="005D7DD1"/>
    <w:rsid w:val="005E0080"/>
    <w:rsid w:val="005E0223"/>
    <w:rsid w:val="005E02AC"/>
    <w:rsid w:val="005E02C8"/>
    <w:rsid w:val="005E0313"/>
    <w:rsid w:val="005E04C4"/>
    <w:rsid w:val="005E065F"/>
    <w:rsid w:val="005E06E8"/>
    <w:rsid w:val="005E0773"/>
    <w:rsid w:val="005E09C8"/>
    <w:rsid w:val="005E0A63"/>
    <w:rsid w:val="005E0AFE"/>
    <w:rsid w:val="005E0DE2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1F86"/>
    <w:rsid w:val="005E21C7"/>
    <w:rsid w:val="005E23DD"/>
    <w:rsid w:val="005E28D8"/>
    <w:rsid w:val="005E29D6"/>
    <w:rsid w:val="005E2A26"/>
    <w:rsid w:val="005E2D89"/>
    <w:rsid w:val="005E3092"/>
    <w:rsid w:val="005E3309"/>
    <w:rsid w:val="005E3733"/>
    <w:rsid w:val="005E39B2"/>
    <w:rsid w:val="005E3CF3"/>
    <w:rsid w:val="005E3ECA"/>
    <w:rsid w:val="005E4064"/>
    <w:rsid w:val="005E40DA"/>
    <w:rsid w:val="005E4204"/>
    <w:rsid w:val="005E436A"/>
    <w:rsid w:val="005E4415"/>
    <w:rsid w:val="005E4426"/>
    <w:rsid w:val="005E44E8"/>
    <w:rsid w:val="005E46EA"/>
    <w:rsid w:val="005E4943"/>
    <w:rsid w:val="005E4964"/>
    <w:rsid w:val="005E49C2"/>
    <w:rsid w:val="005E4A74"/>
    <w:rsid w:val="005E4B27"/>
    <w:rsid w:val="005E4BD8"/>
    <w:rsid w:val="005E4EB4"/>
    <w:rsid w:val="005E4EC6"/>
    <w:rsid w:val="005E51E8"/>
    <w:rsid w:val="005E5282"/>
    <w:rsid w:val="005E58E1"/>
    <w:rsid w:val="005E5925"/>
    <w:rsid w:val="005E5981"/>
    <w:rsid w:val="005E5A53"/>
    <w:rsid w:val="005E5EC9"/>
    <w:rsid w:val="005E6043"/>
    <w:rsid w:val="005E6066"/>
    <w:rsid w:val="005E62F9"/>
    <w:rsid w:val="005E6892"/>
    <w:rsid w:val="005E6A76"/>
    <w:rsid w:val="005E6B6C"/>
    <w:rsid w:val="005E6BC2"/>
    <w:rsid w:val="005E6C63"/>
    <w:rsid w:val="005E6EF6"/>
    <w:rsid w:val="005E7265"/>
    <w:rsid w:val="005E736A"/>
    <w:rsid w:val="005E743C"/>
    <w:rsid w:val="005E744D"/>
    <w:rsid w:val="005E747D"/>
    <w:rsid w:val="005E74E9"/>
    <w:rsid w:val="005E7856"/>
    <w:rsid w:val="005E78C2"/>
    <w:rsid w:val="005E79A3"/>
    <w:rsid w:val="005E7ADC"/>
    <w:rsid w:val="005E7B14"/>
    <w:rsid w:val="005F06B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A32"/>
    <w:rsid w:val="005F1C3A"/>
    <w:rsid w:val="005F1FB6"/>
    <w:rsid w:val="005F20D3"/>
    <w:rsid w:val="005F2426"/>
    <w:rsid w:val="005F25EB"/>
    <w:rsid w:val="005F29D1"/>
    <w:rsid w:val="005F2C2E"/>
    <w:rsid w:val="005F2EEF"/>
    <w:rsid w:val="005F30F9"/>
    <w:rsid w:val="005F3600"/>
    <w:rsid w:val="005F3850"/>
    <w:rsid w:val="005F3B54"/>
    <w:rsid w:val="005F3BA7"/>
    <w:rsid w:val="005F3BDC"/>
    <w:rsid w:val="005F4000"/>
    <w:rsid w:val="005F4110"/>
    <w:rsid w:val="005F44FD"/>
    <w:rsid w:val="005F460D"/>
    <w:rsid w:val="005F4736"/>
    <w:rsid w:val="005F497A"/>
    <w:rsid w:val="005F4D03"/>
    <w:rsid w:val="005F51FD"/>
    <w:rsid w:val="005F5227"/>
    <w:rsid w:val="005F52B8"/>
    <w:rsid w:val="005F5361"/>
    <w:rsid w:val="005F5419"/>
    <w:rsid w:val="005F56C1"/>
    <w:rsid w:val="005F58FE"/>
    <w:rsid w:val="005F5CAF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6E29"/>
    <w:rsid w:val="005F703C"/>
    <w:rsid w:val="005F7405"/>
    <w:rsid w:val="005F77B0"/>
    <w:rsid w:val="005F79DA"/>
    <w:rsid w:val="005F7BB3"/>
    <w:rsid w:val="005F7EFF"/>
    <w:rsid w:val="00600279"/>
    <w:rsid w:val="0060040D"/>
    <w:rsid w:val="006005E3"/>
    <w:rsid w:val="00600766"/>
    <w:rsid w:val="00600C7E"/>
    <w:rsid w:val="00600CB8"/>
    <w:rsid w:val="00600CEB"/>
    <w:rsid w:val="00600E2C"/>
    <w:rsid w:val="00600F3F"/>
    <w:rsid w:val="00601086"/>
    <w:rsid w:val="006010B9"/>
    <w:rsid w:val="006011FF"/>
    <w:rsid w:val="006013A4"/>
    <w:rsid w:val="0060158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1FD3"/>
    <w:rsid w:val="00602222"/>
    <w:rsid w:val="00602342"/>
    <w:rsid w:val="00602464"/>
    <w:rsid w:val="0060266A"/>
    <w:rsid w:val="00602D97"/>
    <w:rsid w:val="00602FC6"/>
    <w:rsid w:val="00603315"/>
    <w:rsid w:val="006037C2"/>
    <w:rsid w:val="00603BEE"/>
    <w:rsid w:val="00603E38"/>
    <w:rsid w:val="00603FA5"/>
    <w:rsid w:val="006040B6"/>
    <w:rsid w:val="00604133"/>
    <w:rsid w:val="006041A7"/>
    <w:rsid w:val="0060420B"/>
    <w:rsid w:val="00604281"/>
    <w:rsid w:val="006043AA"/>
    <w:rsid w:val="0060470C"/>
    <w:rsid w:val="00604837"/>
    <w:rsid w:val="00604C5D"/>
    <w:rsid w:val="006050E5"/>
    <w:rsid w:val="0060520C"/>
    <w:rsid w:val="006053A6"/>
    <w:rsid w:val="00605674"/>
    <w:rsid w:val="006058DD"/>
    <w:rsid w:val="00605BC9"/>
    <w:rsid w:val="00605E88"/>
    <w:rsid w:val="00605EF6"/>
    <w:rsid w:val="006060EC"/>
    <w:rsid w:val="00606182"/>
    <w:rsid w:val="0060662F"/>
    <w:rsid w:val="00606852"/>
    <w:rsid w:val="00606B6E"/>
    <w:rsid w:val="00607107"/>
    <w:rsid w:val="0060731B"/>
    <w:rsid w:val="00607535"/>
    <w:rsid w:val="00607699"/>
    <w:rsid w:val="006076B8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214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107"/>
    <w:rsid w:val="00614982"/>
    <w:rsid w:val="00614BF5"/>
    <w:rsid w:val="00614C02"/>
    <w:rsid w:val="00614CF3"/>
    <w:rsid w:val="00614D10"/>
    <w:rsid w:val="0061500A"/>
    <w:rsid w:val="0061502A"/>
    <w:rsid w:val="006155A7"/>
    <w:rsid w:val="00615712"/>
    <w:rsid w:val="00615775"/>
    <w:rsid w:val="00615B0D"/>
    <w:rsid w:val="00615E48"/>
    <w:rsid w:val="00615EFF"/>
    <w:rsid w:val="00615F42"/>
    <w:rsid w:val="00616070"/>
    <w:rsid w:val="00616303"/>
    <w:rsid w:val="00616331"/>
    <w:rsid w:val="00616436"/>
    <w:rsid w:val="006168C6"/>
    <w:rsid w:val="00616942"/>
    <w:rsid w:val="00617072"/>
    <w:rsid w:val="006176B8"/>
    <w:rsid w:val="006178A5"/>
    <w:rsid w:val="006179D4"/>
    <w:rsid w:val="00620198"/>
    <w:rsid w:val="0062026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3AE"/>
    <w:rsid w:val="00622A1F"/>
    <w:rsid w:val="00622B8B"/>
    <w:rsid w:val="00622C21"/>
    <w:rsid w:val="00622E76"/>
    <w:rsid w:val="00622E9A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14E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4F5"/>
    <w:rsid w:val="00626745"/>
    <w:rsid w:val="006267AC"/>
    <w:rsid w:val="00626B35"/>
    <w:rsid w:val="00627019"/>
    <w:rsid w:val="00627184"/>
    <w:rsid w:val="0062742D"/>
    <w:rsid w:val="0062746A"/>
    <w:rsid w:val="0062751F"/>
    <w:rsid w:val="006276B0"/>
    <w:rsid w:val="006278B8"/>
    <w:rsid w:val="00627D64"/>
    <w:rsid w:val="00627E16"/>
    <w:rsid w:val="00627F74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85A"/>
    <w:rsid w:val="0063299B"/>
    <w:rsid w:val="00632A2A"/>
    <w:rsid w:val="00632A69"/>
    <w:rsid w:val="00632ADC"/>
    <w:rsid w:val="00632AE8"/>
    <w:rsid w:val="00632D78"/>
    <w:rsid w:val="00632E84"/>
    <w:rsid w:val="0063334F"/>
    <w:rsid w:val="006334E1"/>
    <w:rsid w:val="00633744"/>
    <w:rsid w:val="00633A5F"/>
    <w:rsid w:val="00633A7F"/>
    <w:rsid w:val="006343B8"/>
    <w:rsid w:val="00634943"/>
    <w:rsid w:val="00634A89"/>
    <w:rsid w:val="00634DB7"/>
    <w:rsid w:val="00634E34"/>
    <w:rsid w:val="00634E48"/>
    <w:rsid w:val="00634F52"/>
    <w:rsid w:val="00634FFE"/>
    <w:rsid w:val="0063504E"/>
    <w:rsid w:val="0063507A"/>
    <w:rsid w:val="0063509C"/>
    <w:rsid w:val="00635531"/>
    <w:rsid w:val="00635923"/>
    <w:rsid w:val="00635958"/>
    <w:rsid w:val="00635CFC"/>
    <w:rsid w:val="00636511"/>
    <w:rsid w:val="006368E2"/>
    <w:rsid w:val="0063698E"/>
    <w:rsid w:val="00636BC1"/>
    <w:rsid w:val="00636F16"/>
    <w:rsid w:val="00637007"/>
    <w:rsid w:val="0063718F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A14"/>
    <w:rsid w:val="00640B18"/>
    <w:rsid w:val="00640C2C"/>
    <w:rsid w:val="00640E90"/>
    <w:rsid w:val="00640EBD"/>
    <w:rsid w:val="00640F9A"/>
    <w:rsid w:val="00641125"/>
    <w:rsid w:val="00641135"/>
    <w:rsid w:val="00641224"/>
    <w:rsid w:val="006413F2"/>
    <w:rsid w:val="00641637"/>
    <w:rsid w:val="00641705"/>
    <w:rsid w:val="006417DA"/>
    <w:rsid w:val="00641B04"/>
    <w:rsid w:val="00641ED2"/>
    <w:rsid w:val="00641F13"/>
    <w:rsid w:val="00641FCE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9A3"/>
    <w:rsid w:val="00643F60"/>
    <w:rsid w:val="006442BE"/>
    <w:rsid w:val="006443A2"/>
    <w:rsid w:val="006445CC"/>
    <w:rsid w:val="006445FB"/>
    <w:rsid w:val="0064466E"/>
    <w:rsid w:val="0064475F"/>
    <w:rsid w:val="006447A4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410"/>
    <w:rsid w:val="0064571B"/>
    <w:rsid w:val="0064575B"/>
    <w:rsid w:val="00645AA9"/>
    <w:rsid w:val="00645B28"/>
    <w:rsid w:val="00645C64"/>
    <w:rsid w:val="006460AA"/>
    <w:rsid w:val="00646CD0"/>
    <w:rsid w:val="00646EBA"/>
    <w:rsid w:val="00646FFF"/>
    <w:rsid w:val="00647133"/>
    <w:rsid w:val="0064721F"/>
    <w:rsid w:val="0064762D"/>
    <w:rsid w:val="0064774F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A9A"/>
    <w:rsid w:val="00651B7A"/>
    <w:rsid w:val="00651FD6"/>
    <w:rsid w:val="00652081"/>
    <w:rsid w:val="00652173"/>
    <w:rsid w:val="006524DA"/>
    <w:rsid w:val="006528C9"/>
    <w:rsid w:val="00652A8F"/>
    <w:rsid w:val="00652C4F"/>
    <w:rsid w:val="00652D89"/>
    <w:rsid w:val="00652D8B"/>
    <w:rsid w:val="00652F28"/>
    <w:rsid w:val="00652F93"/>
    <w:rsid w:val="00653281"/>
    <w:rsid w:val="0065394C"/>
    <w:rsid w:val="00653C94"/>
    <w:rsid w:val="00653E20"/>
    <w:rsid w:val="00653F5F"/>
    <w:rsid w:val="00654355"/>
    <w:rsid w:val="006543D8"/>
    <w:rsid w:val="006544FD"/>
    <w:rsid w:val="006546D5"/>
    <w:rsid w:val="006547F5"/>
    <w:rsid w:val="006548E6"/>
    <w:rsid w:val="00654A57"/>
    <w:rsid w:val="006552DD"/>
    <w:rsid w:val="006553DA"/>
    <w:rsid w:val="00655436"/>
    <w:rsid w:val="00655522"/>
    <w:rsid w:val="00655884"/>
    <w:rsid w:val="00655A48"/>
    <w:rsid w:val="006560D9"/>
    <w:rsid w:val="00656154"/>
    <w:rsid w:val="00656434"/>
    <w:rsid w:val="0065645E"/>
    <w:rsid w:val="006564AF"/>
    <w:rsid w:val="0065654F"/>
    <w:rsid w:val="0065665B"/>
    <w:rsid w:val="0065667D"/>
    <w:rsid w:val="00656765"/>
    <w:rsid w:val="00656A0E"/>
    <w:rsid w:val="00656AE1"/>
    <w:rsid w:val="00656BFF"/>
    <w:rsid w:val="00656D93"/>
    <w:rsid w:val="006571C9"/>
    <w:rsid w:val="00657336"/>
    <w:rsid w:val="006574AD"/>
    <w:rsid w:val="00657957"/>
    <w:rsid w:val="006579F7"/>
    <w:rsid w:val="00657CD2"/>
    <w:rsid w:val="00657D7C"/>
    <w:rsid w:val="00657EA2"/>
    <w:rsid w:val="00657FC4"/>
    <w:rsid w:val="00660138"/>
    <w:rsid w:val="006601E3"/>
    <w:rsid w:val="00660472"/>
    <w:rsid w:val="0066063C"/>
    <w:rsid w:val="00660684"/>
    <w:rsid w:val="0066069C"/>
    <w:rsid w:val="006610A4"/>
    <w:rsid w:val="006613CB"/>
    <w:rsid w:val="006613EC"/>
    <w:rsid w:val="006615D5"/>
    <w:rsid w:val="006618D6"/>
    <w:rsid w:val="006618EA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4E"/>
    <w:rsid w:val="00662C7C"/>
    <w:rsid w:val="00662E5F"/>
    <w:rsid w:val="00662F7A"/>
    <w:rsid w:val="0066335A"/>
    <w:rsid w:val="006637CE"/>
    <w:rsid w:val="00664052"/>
    <w:rsid w:val="006640F9"/>
    <w:rsid w:val="006646DC"/>
    <w:rsid w:val="00664A92"/>
    <w:rsid w:val="00664B24"/>
    <w:rsid w:val="00664C2D"/>
    <w:rsid w:val="00664CA4"/>
    <w:rsid w:val="00664E99"/>
    <w:rsid w:val="0066512F"/>
    <w:rsid w:val="006652D0"/>
    <w:rsid w:val="006655C0"/>
    <w:rsid w:val="00665817"/>
    <w:rsid w:val="00665878"/>
    <w:rsid w:val="00665B2F"/>
    <w:rsid w:val="006664C5"/>
    <w:rsid w:val="00666578"/>
    <w:rsid w:val="00666593"/>
    <w:rsid w:val="006667F8"/>
    <w:rsid w:val="006669B4"/>
    <w:rsid w:val="00666CA7"/>
    <w:rsid w:val="00666EA9"/>
    <w:rsid w:val="00666F78"/>
    <w:rsid w:val="006676BA"/>
    <w:rsid w:val="00667882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B2B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B4F"/>
    <w:rsid w:val="00671CD2"/>
    <w:rsid w:val="00671FE9"/>
    <w:rsid w:val="006722CE"/>
    <w:rsid w:val="00672420"/>
    <w:rsid w:val="0067251A"/>
    <w:rsid w:val="006726E2"/>
    <w:rsid w:val="00672D3E"/>
    <w:rsid w:val="00672D40"/>
    <w:rsid w:val="00672E55"/>
    <w:rsid w:val="00673141"/>
    <w:rsid w:val="0067394C"/>
    <w:rsid w:val="00673A6B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43A"/>
    <w:rsid w:val="00675558"/>
    <w:rsid w:val="00675867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568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7C9"/>
    <w:rsid w:val="006808ED"/>
    <w:rsid w:val="006809F5"/>
    <w:rsid w:val="00680A8A"/>
    <w:rsid w:val="00680B84"/>
    <w:rsid w:val="00680E41"/>
    <w:rsid w:val="006812C0"/>
    <w:rsid w:val="006814D9"/>
    <w:rsid w:val="0068162C"/>
    <w:rsid w:val="006817C0"/>
    <w:rsid w:val="00681B8F"/>
    <w:rsid w:val="00681D02"/>
    <w:rsid w:val="00681D98"/>
    <w:rsid w:val="00682178"/>
    <w:rsid w:val="006821C2"/>
    <w:rsid w:val="00682A66"/>
    <w:rsid w:val="00683070"/>
    <w:rsid w:val="006834ED"/>
    <w:rsid w:val="00683570"/>
    <w:rsid w:val="00683607"/>
    <w:rsid w:val="0068473B"/>
    <w:rsid w:val="00684A96"/>
    <w:rsid w:val="00684B69"/>
    <w:rsid w:val="00684D17"/>
    <w:rsid w:val="00684E60"/>
    <w:rsid w:val="00684FCB"/>
    <w:rsid w:val="006851D4"/>
    <w:rsid w:val="006851F8"/>
    <w:rsid w:val="00685335"/>
    <w:rsid w:val="00685600"/>
    <w:rsid w:val="006858A6"/>
    <w:rsid w:val="0068597E"/>
    <w:rsid w:val="00685AF0"/>
    <w:rsid w:val="00685D12"/>
    <w:rsid w:val="00685F1C"/>
    <w:rsid w:val="00686145"/>
    <w:rsid w:val="0068628E"/>
    <w:rsid w:val="006862A9"/>
    <w:rsid w:val="00686396"/>
    <w:rsid w:val="006863BD"/>
    <w:rsid w:val="0068644D"/>
    <w:rsid w:val="006864E6"/>
    <w:rsid w:val="0068671D"/>
    <w:rsid w:val="006869BD"/>
    <w:rsid w:val="00686BD9"/>
    <w:rsid w:val="00686D1F"/>
    <w:rsid w:val="00686E91"/>
    <w:rsid w:val="00686EC5"/>
    <w:rsid w:val="00686FEF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A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10"/>
    <w:rsid w:val="00693EF4"/>
    <w:rsid w:val="006942C4"/>
    <w:rsid w:val="00694A09"/>
    <w:rsid w:val="00694A58"/>
    <w:rsid w:val="00694B1E"/>
    <w:rsid w:val="00694B47"/>
    <w:rsid w:val="00694D40"/>
    <w:rsid w:val="0069531D"/>
    <w:rsid w:val="00695418"/>
    <w:rsid w:val="0069627A"/>
    <w:rsid w:val="0069629C"/>
    <w:rsid w:val="006962AF"/>
    <w:rsid w:val="006963C4"/>
    <w:rsid w:val="00696662"/>
    <w:rsid w:val="006966F3"/>
    <w:rsid w:val="00696F16"/>
    <w:rsid w:val="006971E7"/>
    <w:rsid w:val="0069730C"/>
    <w:rsid w:val="00697417"/>
    <w:rsid w:val="00697573"/>
    <w:rsid w:val="00697628"/>
    <w:rsid w:val="006976D5"/>
    <w:rsid w:val="006976DB"/>
    <w:rsid w:val="006976E3"/>
    <w:rsid w:val="00697728"/>
    <w:rsid w:val="006977F4"/>
    <w:rsid w:val="00697DB4"/>
    <w:rsid w:val="00697DDC"/>
    <w:rsid w:val="00697FC1"/>
    <w:rsid w:val="006A00CC"/>
    <w:rsid w:val="006A014F"/>
    <w:rsid w:val="006A0368"/>
    <w:rsid w:val="006A083B"/>
    <w:rsid w:val="006A1079"/>
    <w:rsid w:val="006A146A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2E76"/>
    <w:rsid w:val="006A30A4"/>
    <w:rsid w:val="006A35AF"/>
    <w:rsid w:val="006A3773"/>
    <w:rsid w:val="006A3DBF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B16"/>
    <w:rsid w:val="006A5D1F"/>
    <w:rsid w:val="006A62CE"/>
    <w:rsid w:val="006A6C4D"/>
    <w:rsid w:val="006A6E2B"/>
    <w:rsid w:val="006A732E"/>
    <w:rsid w:val="006A7545"/>
    <w:rsid w:val="006B0150"/>
    <w:rsid w:val="006B0197"/>
    <w:rsid w:val="006B0D3D"/>
    <w:rsid w:val="006B0E00"/>
    <w:rsid w:val="006B1061"/>
    <w:rsid w:val="006B11BF"/>
    <w:rsid w:val="006B1323"/>
    <w:rsid w:val="006B1605"/>
    <w:rsid w:val="006B16ED"/>
    <w:rsid w:val="006B1835"/>
    <w:rsid w:val="006B188D"/>
    <w:rsid w:val="006B1ACA"/>
    <w:rsid w:val="006B1B08"/>
    <w:rsid w:val="006B1B4A"/>
    <w:rsid w:val="006B1D80"/>
    <w:rsid w:val="006B1D86"/>
    <w:rsid w:val="006B1EFE"/>
    <w:rsid w:val="006B1F75"/>
    <w:rsid w:val="006B2189"/>
    <w:rsid w:val="006B21E6"/>
    <w:rsid w:val="006B2258"/>
    <w:rsid w:val="006B2613"/>
    <w:rsid w:val="006B2A72"/>
    <w:rsid w:val="006B2AAE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C07"/>
    <w:rsid w:val="006B6D3D"/>
    <w:rsid w:val="006B7029"/>
    <w:rsid w:val="006B70F2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566"/>
    <w:rsid w:val="006C1E4E"/>
    <w:rsid w:val="006C1EBF"/>
    <w:rsid w:val="006C2365"/>
    <w:rsid w:val="006C254E"/>
    <w:rsid w:val="006C2566"/>
    <w:rsid w:val="006C2823"/>
    <w:rsid w:val="006C28D9"/>
    <w:rsid w:val="006C2923"/>
    <w:rsid w:val="006C2B4F"/>
    <w:rsid w:val="006C2F62"/>
    <w:rsid w:val="006C2FC0"/>
    <w:rsid w:val="006C3199"/>
    <w:rsid w:val="006C3382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556"/>
    <w:rsid w:val="006C4731"/>
    <w:rsid w:val="006C47FC"/>
    <w:rsid w:val="006C48B7"/>
    <w:rsid w:val="006C4CF0"/>
    <w:rsid w:val="006C4D85"/>
    <w:rsid w:val="006C4EFB"/>
    <w:rsid w:val="006C4F52"/>
    <w:rsid w:val="006C50AE"/>
    <w:rsid w:val="006C55B4"/>
    <w:rsid w:val="006C5917"/>
    <w:rsid w:val="006C5E7A"/>
    <w:rsid w:val="006C6129"/>
    <w:rsid w:val="006C62CC"/>
    <w:rsid w:val="006C632D"/>
    <w:rsid w:val="006C6386"/>
    <w:rsid w:val="006C641D"/>
    <w:rsid w:val="006C65ED"/>
    <w:rsid w:val="006C672F"/>
    <w:rsid w:val="006C6A2D"/>
    <w:rsid w:val="006C6A8A"/>
    <w:rsid w:val="006C6C44"/>
    <w:rsid w:val="006C6D4C"/>
    <w:rsid w:val="006C6D8A"/>
    <w:rsid w:val="006C6E25"/>
    <w:rsid w:val="006C6E81"/>
    <w:rsid w:val="006C7089"/>
    <w:rsid w:val="006C70F3"/>
    <w:rsid w:val="006C7833"/>
    <w:rsid w:val="006C796B"/>
    <w:rsid w:val="006C7FCC"/>
    <w:rsid w:val="006D07BD"/>
    <w:rsid w:val="006D0A1B"/>
    <w:rsid w:val="006D0AD3"/>
    <w:rsid w:val="006D0BB3"/>
    <w:rsid w:val="006D0BE5"/>
    <w:rsid w:val="006D0C63"/>
    <w:rsid w:val="006D114D"/>
    <w:rsid w:val="006D13B7"/>
    <w:rsid w:val="006D13F9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1FE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5A70"/>
    <w:rsid w:val="006D5D46"/>
    <w:rsid w:val="006D6024"/>
    <w:rsid w:val="006D6361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42C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206"/>
    <w:rsid w:val="006E24E6"/>
    <w:rsid w:val="006E272D"/>
    <w:rsid w:val="006E2BFC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356"/>
    <w:rsid w:val="006E567B"/>
    <w:rsid w:val="006E5979"/>
    <w:rsid w:val="006E5E51"/>
    <w:rsid w:val="006E5F3A"/>
    <w:rsid w:val="006E6469"/>
    <w:rsid w:val="006E6522"/>
    <w:rsid w:val="006E65DF"/>
    <w:rsid w:val="006E6732"/>
    <w:rsid w:val="006E67A1"/>
    <w:rsid w:val="006E69EF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B0B"/>
    <w:rsid w:val="006E7D42"/>
    <w:rsid w:val="006E7D68"/>
    <w:rsid w:val="006F0022"/>
    <w:rsid w:val="006F015B"/>
    <w:rsid w:val="006F076D"/>
    <w:rsid w:val="006F08F7"/>
    <w:rsid w:val="006F0A88"/>
    <w:rsid w:val="006F0B89"/>
    <w:rsid w:val="006F0D97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3F0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5C87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6F7EEB"/>
    <w:rsid w:val="0070064F"/>
    <w:rsid w:val="00700694"/>
    <w:rsid w:val="00700994"/>
    <w:rsid w:val="007009F4"/>
    <w:rsid w:val="00700D8C"/>
    <w:rsid w:val="00700F6F"/>
    <w:rsid w:val="00701306"/>
    <w:rsid w:val="007013BF"/>
    <w:rsid w:val="00701499"/>
    <w:rsid w:val="007016C6"/>
    <w:rsid w:val="007019D8"/>
    <w:rsid w:val="00701D11"/>
    <w:rsid w:val="00701E66"/>
    <w:rsid w:val="00702080"/>
    <w:rsid w:val="00702307"/>
    <w:rsid w:val="0070256E"/>
    <w:rsid w:val="00702865"/>
    <w:rsid w:val="00702EE1"/>
    <w:rsid w:val="00702F5E"/>
    <w:rsid w:val="0070355D"/>
    <w:rsid w:val="0070389E"/>
    <w:rsid w:val="00703998"/>
    <w:rsid w:val="00703BF8"/>
    <w:rsid w:val="00703D66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1A8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3DC"/>
    <w:rsid w:val="007105EC"/>
    <w:rsid w:val="0071076F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0D"/>
    <w:rsid w:val="00711F8A"/>
    <w:rsid w:val="00711FEF"/>
    <w:rsid w:val="00712137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0FA"/>
    <w:rsid w:val="0071316E"/>
    <w:rsid w:val="0071331A"/>
    <w:rsid w:val="0071335A"/>
    <w:rsid w:val="0071349C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798"/>
    <w:rsid w:val="0071495F"/>
    <w:rsid w:val="00714A0E"/>
    <w:rsid w:val="00714B59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B8"/>
    <w:rsid w:val="00716E97"/>
    <w:rsid w:val="00717145"/>
    <w:rsid w:val="007173D7"/>
    <w:rsid w:val="00717451"/>
    <w:rsid w:val="0071780B"/>
    <w:rsid w:val="00717A10"/>
    <w:rsid w:val="00717C53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BDE"/>
    <w:rsid w:val="00721DAA"/>
    <w:rsid w:val="00721F19"/>
    <w:rsid w:val="00722011"/>
    <w:rsid w:val="00722091"/>
    <w:rsid w:val="007223A7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83B"/>
    <w:rsid w:val="00725D7A"/>
    <w:rsid w:val="0072617E"/>
    <w:rsid w:val="00726222"/>
    <w:rsid w:val="00726556"/>
    <w:rsid w:val="00726580"/>
    <w:rsid w:val="007265BB"/>
    <w:rsid w:val="0072665C"/>
    <w:rsid w:val="00726857"/>
    <w:rsid w:val="00726C56"/>
    <w:rsid w:val="00726E7D"/>
    <w:rsid w:val="00726EE5"/>
    <w:rsid w:val="007272B9"/>
    <w:rsid w:val="007275EF"/>
    <w:rsid w:val="007276E2"/>
    <w:rsid w:val="007279CD"/>
    <w:rsid w:val="00727D97"/>
    <w:rsid w:val="00727FAE"/>
    <w:rsid w:val="00727FC7"/>
    <w:rsid w:val="00730152"/>
    <w:rsid w:val="00730649"/>
    <w:rsid w:val="007306A2"/>
    <w:rsid w:val="007308B9"/>
    <w:rsid w:val="00730A18"/>
    <w:rsid w:val="00730BEB"/>
    <w:rsid w:val="00730D15"/>
    <w:rsid w:val="00730E33"/>
    <w:rsid w:val="00730FEB"/>
    <w:rsid w:val="00731109"/>
    <w:rsid w:val="0073111E"/>
    <w:rsid w:val="00731241"/>
    <w:rsid w:val="0073124F"/>
    <w:rsid w:val="0073127E"/>
    <w:rsid w:val="0073158E"/>
    <w:rsid w:val="00731662"/>
    <w:rsid w:val="0073188A"/>
    <w:rsid w:val="007318FD"/>
    <w:rsid w:val="00731984"/>
    <w:rsid w:val="00731BEB"/>
    <w:rsid w:val="00731D61"/>
    <w:rsid w:val="00731E81"/>
    <w:rsid w:val="00731EF6"/>
    <w:rsid w:val="007321BC"/>
    <w:rsid w:val="007323B9"/>
    <w:rsid w:val="0073248A"/>
    <w:rsid w:val="00732593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1D"/>
    <w:rsid w:val="00736B7A"/>
    <w:rsid w:val="00736C3E"/>
    <w:rsid w:val="00736EE4"/>
    <w:rsid w:val="00736EF4"/>
    <w:rsid w:val="0073749E"/>
    <w:rsid w:val="00737708"/>
    <w:rsid w:val="00737978"/>
    <w:rsid w:val="00737CA0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1AD"/>
    <w:rsid w:val="00741404"/>
    <w:rsid w:val="0074149D"/>
    <w:rsid w:val="00741526"/>
    <w:rsid w:val="00741763"/>
    <w:rsid w:val="0074185B"/>
    <w:rsid w:val="007418D9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ED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4BD5"/>
    <w:rsid w:val="007454F1"/>
    <w:rsid w:val="00745557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91E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A6C"/>
    <w:rsid w:val="00750D41"/>
    <w:rsid w:val="00750F2C"/>
    <w:rsid w:val="00751066"/>
    <w:rsid w:val="00751330"/>
    <w:rsid w:val="007513D9"/>
    <w:rsid w:val="007516D9"/>
    <w:rsid w:val="00751916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26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F5E"/>
    <w:rsid w:val="00760077"/>
    <w:rsid w:val="007601ED"/>
    <w:rsid w:val="007602E8"/>
    <w:rsid w:val="0076053F"/>
    <w:rsid w:val="007605FF"/>
    <w:rsid w:val="00760936"/>
    <w:rsid w:val="00760BE0"/>
    <w:rsid w:val="00760CF8"/>
    <w:rsid w:val="00760E57"/>
    <w:rsid w:val="00760FFC"/>
    <w:rsid w:val="0076136F"/>
    <w:rsid w:val="00761886"/>
    <w:rsid w:val="0076199C"/>
    <w:rsid w:val="00761D94"/>
    <w:rsid w:val="00761F20"/>
    <w:rsid w:val="007620C3"/>
    <w:rsid w:val="00762238"/>
    <w:rsid w:val="0076252C"/>
    <w:rsid w:val="00762792"/>
    <w:rsid w:val="007627E9"/>
    <w:rsid w:val="00762935"/>
    <w:rsid w:val="00762A3A"/>
    <w:rsid w:val="00762C21"/>
    <w:rsid w:val="00762C8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55C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25"/>
    <w:rsid w:val="00765B52"/>
    <w:rsid w:val="00765DC4"/>
    <w:rsid w:val="00765E5D"/>
    <w:rsid w:val="007661A1"/>
    <w:rsid w:val="0076698D"/>
    <w:rsid w:val="00766A18"/>
    <w:rsid w:val="00766A37"/>
    <w:rsid w:val="00766ADB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D62"/>
    <w:rsid w:val="00767F19"/>
    <w:rsid w:val="00767F51"/>
    <w:rsid w:val="0077015F"/>
    <w:rsid w:val="0077016B"/>
    <w:rsid w:val="00770371"/>
    <w:rsid w:val="007703DD"/>
    <w:rsid w:val="0077049D"/>
    <w:rsid w:val="0077060D"/>
    <w:rsid w:val="007707D2"/>
    <w:rsid w:val="007707F5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4A0"/>
    <w:rsid w:val="00772B6D"/>
    <w:rsid w:val="00772C9A"/>
    <w:rsid w:val="00772CBF"/>
    <w:rsid w:val="00772DFD"/>
    <w:rsid w:val="00772E7F"/>
    <w:rsid w:val="00772F08"/>
    <w:rsid w:val="00773211"/>
    <w:rsid w:val="00773654"/>
    <w:rsid w:val="007737C0"/>
    <w:rsid w:val="0077386D"/>
    <w:rsid w:val="007738EF"/>
    <w:rsid w:val="007739F9"/>
    <w:rsid w:val="00773F74"/>
    <w:rsid w:val="00773F77"/>
    <w:rsid w:val="0077407A"/>
    <w:rsid w:val="007741A5"/>
    <w:rsid w:val="007741EF"/>
    <w:rsid w:val="00774A84"/>
    <w:rsid w:val="00774E07"/>
    <w:rsid w:val="00775066"/>
    <w:rsid w:val="00775362"/>
    <w:rsid w:val="00775561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69D"/>
    <w:rsid w:val="007779F6"/>
    <w:rsid w:val="00777B9C"/>
    <w:rsid w:val="00777CE2"/>
    <w:rsid w:val="00777E37"/>
    <w:rsid w:val="0078024B"/>
    <w:rsid w:val="0078034F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CF"/>
    <w:rsid w:val="007820D4"/>
    <w:rsid w:val="007823DF"/>
    <w:rsid w:val="00782779"/>
    <w:rsid w:val="007827C1"/>
    <w:rsid w:val="00782894"/>
    <w:rsid w:val="00782DE2"/>
    <w:rsid w:val="00783059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0A5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19C"/>
    <w:rsid w:val="0078729F"/>
    <w:rsid w:val="007873D9"/>
    <w:rsid w:val="00787580"/>
    <w:rsid w:val="007875A1"/>
    <w:rsid w:val="007876CC"/>
    <w:rsid w:val="007877BC"/>
    <w:rsid w:val="007878BA"/>
    <w:rsid w:val="0078790A"/>
    <w:rsid w:val="00787AA5"/>
    <w:rsid w:val="00787F67"/>
    <w:rsid w:val="00790060"/>
    <w:rsid w:val="00790303"/>
    <w:rsid w:val="0079067B"/>
    <w:rsid w:val="007906CF"/>
    <w:rsid w:val="00790CBA"/>
    <w:rsid w:val="0079153D"/>
    <w:rsid w:val="00791634"/>
    <w:rsid w:val="00791D57"/>
    <w:rsid w:val="00791D74"/>
    <w:rsid w:val="00791DFA"/>
    <w:rsid w:val="00792057"/>
    <w:rsid w:val="007921C1"/>
    <w:rsid w:val="00792285"/>
    <w:rsid w:val="0079236E"/>
    <w:rsid w:val="00792B03"/>
    <w:rsid w:val="00792DCB"/>
    <w:rsid w:val="00792E8B"/>
    <w:rsid w:val="00792F41"/>
    <w:rsid w:val="007930DB"/>
    <w:rsid w:val="007932C2"/>
    <w:rsid w:val="0079365A"/>
    <w:rsid w:val="007937AF"/>
    <w:rsid w:val="00793951"/>
    <w:rsid w:val="00793AAA"/>
    <w:rsid w:val="00793AF6"/>
    <w:rsid w:val="00793B17"/>
    <w:rsid w:val="00793B39"/>
    <w:rsid w:val="00793B66"/>
    <w:rsid w:val="00793BF8"/>
    <w:rsid w:val="00793FA5"/>
    <w:rsid w:val="0079417F"/>
    <w:rsid w:val="007941D0"/>
    <w:rsid w:val="007943AE"/>
    <w:rsid w:val="00794507"/>
    <w:rsid w:val="007947C6"/>
    <w:rsid w:val="00795201"/>
    <w:rsid w:val="00795609"/>
    <w:rsid w:val="0079597A"/>
    <w:rsid w:val="00795987"/>
    <w:rsid w:val="00795BC4"/>
    <w:rsid w:val="00795D46"/>
    <w:rsid w:val="00795F80"/>
    <w:rsid w:val="0079601B"/>
    <w:rsid w:val="00796167"/>
    <w:rsid w:val="007961A1"/>
    <w:rsid w:val="007962AB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7BD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1D35"/>
    <w:rsid w:val="007A2286"/>
    <w:rsid w:val="007A2358"/>
    <w:rsid w:val="007A2485"/>
    <w:rsid w:val="007A24AC"/>
    <w:rsid w:val="007A24EC"/>
    <w:rsid w:val="007A26E5"/>
    <w:rsid w:val="007A28C1"/>
    <w:rsid w:val="007A2D46"/>
    <w:rsid w:val="007A2E7E"/>
    <w:rsid w:val="007A2F07"/>
    <w:rsid w:val="007A31C7"/>
    <w:rsid w:val="007A3380"/>
    <w:rsid w:val="007A348C"/>
    <w:rsid w:val="007A3691"/>
    <w:rsid w:val="007A385D"/>
    <w:rsid w:val="007A3950"/>
    <w:rsid w:val="007A3A03"/>
    <w:rsid w:val="007A3C76"/>
    <w:rsid w:val="007A3D24"/>
    <w:rsid w:val="007A3EFB"/>
    <w:rsid w:val="007A3FEF"/>
    <w:rsid w:val="007A41B7"/>
    <w:rsid w:val="007A41E5"/>
    <w:rsid w:val="007A4278"/>
    <w:rsid w:val="007A44FE"/>
    <w:rsid w:val="007A4537"/>
    <w:rsid w:val="007A45E7"/>
    <w:rsid w:val="007A46AD"/>
    <w:rsid w:val="007A471D"/>
    <w:rsid w:val="007A4918"/>
    <w:rsid w:val="007A4AE3"/>
    <w:rsid w:val="007A4D2C"/>
    <w:rsid w:val="007A4E6F"/>
    <w:rsid w:val="007A4EFF"/>
    <w:rsid w:val="007A507B"/>
    <w:rsid w:val="007A51A7"/>
    <w:rsid w:val="007A540A"/>
    <w:rsid w:val="007A541B"/>
    <w:rsid w:val="007A541C"/>
    <w:rsid w:val="007A5C27"/>
    <w:rsid w:val="007A5FAB"/>
    <w:rsid w:val="007A60E4"/>
    <w:rsid w:val="007A6136"/>
    <w:rsid w:val="007A6229"/>
    <w:rsid w:val="007A628C"/>
    <w:rsid w:val="007A62FE"/>
    <w:rsid w:val="007A687B"/>
    <w:rsid w:val="007A69F8"/>
    <w:rsid w:val="007A6A07"/>
    <w:rsid w:val="007A6DD9"/>
    <w:rsid w:val="007A771F"/>
    <w:rsid w:val="007A789C"/>
    <w:rsid w:val="007A7955"/>
    <w:rsid w:val="007A79C8"/>
    <w:rsid w:val="007A7B50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4BC"/>
    <w:rsid w:val="007B174B"/>
    <w:rsid w:val="007B18F0"/>
    <w:rsid w:val="007B1922"/>
    <w:rsid w:val="007B1E8A"/>
    <w:rsid w:val="007B1F17"/>
    <w:rsid w:val="007B205C"/>
    <w:rsid w:val="007B223B"/>
    <w:rsid w:val="007B274B"/>
    <w:rsid w:val="007B2B6F"/>
    <w:rsid w:val="007B2C5D"/>
    <w:rsid w:val="007B2F53"/>
    <w:rsid w:val="007B30BA"/>
    <w:rsid w:val="007B32E1"/>
    <w:rsid w:val="007B33AF"/>
    <w:rsid w:val="007B361A"/>
    <w:rsid w:val="007B36C1"/>
    <w:rsid w:val="007B3761"/>
    <w:rsid w:val="007B3A62"/>
    <w:rsid w:val="007B3A81"/>
    <w:rsid w:val="007B3B0A"/>
    <w:rsid w:val="007B3ED4"/>
    <w:rsid w:val="007B4029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6EFC"/>
    <w:rsid w:val="007B70D5"/>
    <w:rsid w:val="007B7222"/>
    <w:rsid w:val="007B7560"/>
    <w:rsid w:val="007B772A"/>
    <w:rsid w:val="007B7B6B"/>
    <w:rsid w:val="007B7BCA"/>
    <w:rsid w:val="007B7C99"/>
    <w:rsid w:val="007B7EF8"/>
    <w:rsid w:val="007C0347"/>
    <w:rsid w:val="007C091D"/>
    <w:rsid w:val="007C0952"/>
    <w:rsid w:val="007C0BB6"/>
    <w:rsid w:val="007C0BE9"/>
    <w:rsid w:val="007C0C7E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1D22"/>
    <w:rsid w:val="007C20A5"/>
    <w:rsid w:val="007C227F"/>
    <w:rsid w:val="007C22C7"/>
    <w:rsid w:val="007C273F"/>
    <w:rsid w:val="007C29EA"/>
    <w:rsid w:val="007C2D59"/>
    <w:rsid w:val="007C3316"/>
    <w:rsid w:val="007C3689"/>
    <w:rsid w:val="007C3761"/>
    <w:rsid w:val="007C39DB"/>
    <w:rsid w:val="007C3A9F"/>
    <w:rsid w:val="007C3BF2"/>
    <w:rsid w:val="007C3C71"/>
    <w:rsid w:val="007C3D50"/>
    <w:rsid w:val="007C3EA8"/>
    <w:rsid w:val="007C3EFB"/>
    <w:rsid w:val="007C3F60"/>
    <w:rsid w:val="007C41B7"/>
    <w:rsid w:val="007C43D9"/>
    <w:rsid w:val="007C445C"/>
    <w:rsid w:val="007C44ED"/>
    <w:rsid w:val="007C45A0"/>
    <w:rsid w:val="007C4E2A"/>
    <w:rsid w:val="007C5047"/>
    <w:rsid w:val="007C53F8"/>
    <w:rsid w:val="007C5768"/>
    <w:rsid w:val="007C586C"/>
    <w:rsid w:val="007C5914"/>
    <w:rsid w:val="007C5B27"/>
    <w:rsid w:val="007C5B65"/>
    <w:rsid w:val="007C5E6D"/>
    <w:rsid w:val="007C6164"/>
    <w:rsid w:val="007C6748"/>
    <w:rsid w:val="007C6DE6"/>
    <w:rsid w:val="007C6FA8"/>
    <w:rsid w:val="007C70DA"/>
    <w:rsid w:val="007C712F"/>
    <w:rsid w:val="007C7233"/>
    <w:rsid w:val="007C7304"/>
    <w:rsid w:val="007C73FD"/>
    <w:rsid w:val="007C7AD6"/>
    <w:rsid w:val="007C7D9C"/>
    <w:rsid w:val="007C7E24"/>
    <w:rsid w:val="007D00AC"/>
    <w:rsid w:val="007D0374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10C"/>
    <w:rsid w:val="007D1236"/>
    <w:rsid w:val="007D144C"/>
    <w:rsid w:val="007D16D4"/>
    <w:rsid w:val="007D1881"/>
    <w:rsid w:val="007D1D4B"/>
    <w:rsid w:val="007D1DA3"/>
    <w:rsid w:val="007D1F8C"/>
    <w:rsid w:val="007D1FEB"/>
    <w:rsid w:val="007D2003"/>
    <w:rsid w:val="007D205C"/>
    <w:rsid w:val="007D22E1"/>
    <w:rsid w:val="007D2467"/>
    <w:rsid w:val="007D2840"/>
    <w:rsid w:val="007D2AB8"/>
    <w:rsid w:val="007D2D82"/>
    <w:rsid w:val="007D3124"/>
    <w:rsid w:val="007D3313"/>
    <w:rsid w:val="007D356D"/>
    <w:rsid w:val="007D35A6"/>
    <w:rsid w:val="007D35F4"/>
    <w:rsid w:val="007D3ADB"/>
    <w:rsid w:val="007D3BA1"/>
    <w:rsid w:val="007D3FED"/>
    <w:rsid w:val="007D4D45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6A4D"/>
    <w:rsid w:val="007D6ECE"/>
    <w:rsid w:val="007D71E9"/>
    <w:rsid w:val="007D71F1"/>
    <w:rsid w:val="007D7477"/>
    <w:rsid w:val="007D77C6"/>
    <w:rsid w:val="007D7B55"/>
    <w:rsid w:val="007D7D9A"/>
    <w:rsid w:val="007E0490"/>
    <w:rsid w:val="007E06DD"/>
    <w:rsid w:val="007E080D"/>
    <w:rsid w:val="007E0A3E"/>
    <w:rsid w:val="007E0CA3"/>
    <w:rsid w:val="007E0F82"/>
    <w:rsid w:val="007E15B6"/>
    <w:rsid w:val="007E1660"/>
    <w:rsid w:val="007E1729"/>
    <w:rsid w:val="007E19E1"/>
    <w:rsid w:val="007E2257"/>
    <w:rsid w:val="007E246A"/>
    <w:rsid w:val="007E25CD"/>
    <w:rsid w:val="007E2602"/>
    <w:rsid w:val="007E2B1F"/>
    <w:rsid w:val="007E2B71"/>
    <w:rsid w:val="007E2BDF"/>
    <w:rsid w:val="007E2CB6"/>
    <w:rsid w:val="007E2CFD"/>
    <w:rsid w:val="007E354E"/>
    <w:rsid w:val="007E3834"/>
    <w:rsid w:val="007E38F4"/>
    <w:rsid w:val="007E397D"/>
    <w:rsid w:val="007E3C2B"/>
    <w:rsid w:val="007E4333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A94"/>
    <w:rsid w:val="007E5C20"/>
    <w:rsid w:val="007E5C3C"/>
    <w:rsid w:val="007E5EDA"/>
    <w:rsid w:val="007E5F6A"/>
    <w:rsid w:val="007E609A"/>
    <w:rsid w:val="007E680C"/>
    <w:rsid w:val="007E6B8B"/>
    <w:rsid w:val="007E6D2B"/>
    <w:rsid w:val="007E6F4E"/>
    <w:rsid w:val="007E710D"/>
    <w:rsid w:val="007E726F"/>
    <w:rsid w:val="007E74A1"/>
    <w:rsid w:val="007E74FA"/>
    <w:rsid w:val="007E7787"/>
    <w:rsid w:val="007E77C5"/>
    <w:rsid w:val="007E78BF"/>
    <w:rsid w:val="007E7A1E"/>
    <w:rsid w:val="007E7B0B"/>
    <w:rsid w:val="007E7C43"/>
    <w:rsid w:val="007E7C84"/>
    <w:rsid w:val="007E7ED6"/>
    <w:rsid w:val="007E7F80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8A8"/>
    <w:rsid w:val="007F3BAA"/>
    <w:rsid w:val="007F3CBB"/>
    <w:rsid w:val="007F3EA0"/>
    <w:rsid w:val="007F3FD8"/>
    <w:rsid w:val="007F43C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72C"/>
    <w:rsid w:val="007F5851"/>
    <w:rsid w:val="007F5992"/>
    <w:rsid w:val="007F5A86"/>
    <w:rsid w:val="007F5A97"/>
    <w:rsid w:val="007F5CBA"/>
    <w:rsid w:val="007F5D25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6B1"/>
    <w:rsid w:val="00800A7C"/>
    <w:rsid w:val="0080120A"/>
    <w:rsid w:val="0080143C"/>
    <w:rsid w:val="008014F3"/>
    <w:rsid w:val="00801808"/>
    <w:rsid w:val="008019FC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3ED7"/>
    <w:rsid w:val="00804148"/>
    <w:rsid w:val="00804534"/>
    <w:rsid w:val="00804801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6BE8"/>
    <w:rsid w:val="0080703C"/>
    <w:rsid w:val="008074AA"/>
    <w:rsid w:val="00807654"/>
    <w:rsid w:val="00807AE9"/>
    <w:rsid w:val="00807B21"/>
    <w:rsid w:val="00807BBE"/>
    <w:rsid w:val="00807C40"/>
    <w:rsid w:val="00807DAB"/>
    <w:rsid w:val="00807DDA"/>
    <w:rsid w:val="00810223"/>
    <w:rsid w:val="00810317"/>
    <w:rsid w:val="00810840"/>
    <w:rsid w:val="00810A38"/>
    <w:rsid w:val="00810B10"/>
    <w:rsid w:val="00810BC5"/>
    <w:rsid w:val="00810C14"/>
    <w:rsid w:val="00810D5B"/>
    <w:rsid w:val="00811088"/>
    <w:rsid w:val="0081140A"/>
    <w:rsid w:val="008115C0"/>
    <w:rsid w:val="00811802"/>
    <w:rsid w:val="00811861"/>
    <w:rsid w:val="00811E56"/>
    <w:rsid w:val="008120C2"/>
    <w:rsid w:val="008122F7"/>
    <w:rsid w:val="0081254E"/>
    <w:rsid w:val="008127A3"/>
    <w:rsid w:val="0081299E"/>
    <w:rsid w:val="00812A32"/>
    <w:rsid w:val="00812CBD"/>
    <w:rsid w:val="00812EC5"/>
    <w:rsid w:val="008130B9"/>
    <w:rsid w:val="00813267"/>
    <w:rsid w:val="008133AF"/>
    <w:rsid w:val="008133B1"/>
    <w:rsid w:val="008135BB"/>
    <w:rsid w:val="0081371A"/>
    <w:rsid w:val="008137CF"/>
    <w:rsid w:val="00813C77"/>
    <w:rsid w:val="00813CDA"/>
    <w:rsid w:val="00813CF0"/>
    <w:rsid w:val="00813F8B"/>
    <w:rsid w:val="008140A5"/>
    <w:rsid w:val="008141DF"/>
    <w:rsid w:val="00814470"/>
    <w:rsid w:val="008146EC"/>
    <w:rsid w:val="00814879"/>
    <w:rsid w:val="00814A7E"/>
    <w:rsid w:val="00814E3F"/>
    <w:rsid w:val="00814E4A"/>
    <w:rsid w:val="00814EA5"/>
    <w:rsid w:val="00815150"/>
    <w:rsid w:val="00815580"/>
    <w:rsid w:val="0081573B"/>
    <w:rsid w:val="00815872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00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17FB6"/>
    <w:rsid w:val="0082005F"/>
    <w:rsid w:val="008201F9"/>
    <w:rsid w:val="0082073D"/>
    <w:rsid w:val="00820882"/>
    <w:rsid w:val="00820904"/>
    <w:rsid w:val="00820A13"/>
    <w:rsid w:val="00820AD8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B9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4ECA"/>
    <w:rsid w:val="0082545B"/>
    <w:rsid w:val="00825894"/>
    <w:rsid w:val="00825A31"/>
    <w:rsid w:val="00825D50"/>
    <w:rsid w:val="00825D63"/>
    <w:rsid w:val="00826038"/>
    <w:rsid w:val="008260E7"/>
    <w:rsid w:val="008261A6"/>
    <w:rsid w:val="0082620B"/>
    <w:rsid w:val="00826751"/>
    <w:rsid w:val="00826A99"/>
    <w:rsid w:val="00826ACB"/>
    <w:rsid w:val="00826AF9"/>
    <w:rsid w:val="00826D10"/>
    <w:rsid w:val="00826D29"/>
    <w:rsid w:val="00826E15"/>
    <w:rsid w:val="00826EEA"/>
    <w:rsid w:val="00827D20"/>
    <w:rsid w:val="00827E1B"/>
    <w:rsid w:val="008300E9"/>
    <w:rsid w:val="0083039F"/>
    <w:rsid w:val="00830462"/>
    <w:rsid w:val="008304D8"/>
    <w:rsid w:val="00830553"/>
    <w:rsid w:val="008305F2"/>
    <w:rsid w:val="00830AD7"/>
    <w:rsid w:val="00830BC6"/>
    <w:rsid w:val="00830D02"/>
    <w:rsid w:val="00830DA9"/>
    <w:rsid w:val="00831036"/>
    <w:rsid w:val="00831214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A13"/>
    <w:rsid w:val="00832B57"/>
    <w:rsid w:val="00832D3D"/>
    <w:rsid w:val="00832F72"/>
    <w:rsid w:val="008331BF"/>
    <w:rsid w:val="008331C6"/>
    <w:rsid w:val="00833241"/>
    <w:rsid w:val="00833279"/>
    <w:rsid w:val="00833431"/>
    <w:rsid w:val="00833899"/>
    <w:rsid w:val="00833C2E"/>
    <w:rsid w:val="00833C64"/>
    <w:rsid w:val="00834176"/>
    <w:rsid w:val="008344D4"/>
    <w:rsid w:val="008348D5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63F"/>
    <w:rsid w:val="008357A5"/>
    <w:rsid w:val="008358A8"/>
    <w:rsid w:val="00835970"/>
    <w:rsid w:val="00835978"/>
    <w:rsid w:val="008359FF"/>
    <w:rsid w:val="00835A5C"/>
    <w:rsid w:val="00835A6C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91A"/>
    <w:rsid w:val="00840C28"/>
    <w:rsid w:val="00840DBE"/>
    <w:rsid w:val="0084125B"/>
    <w:rsid w:val="00841BA7"/>
    <w:rsid w:val="00841D5D"/>
    <w:rsid w:val="00841F2A"/>
    <w:rsid w:val="008421D1"/>
    <w:rsid w:val="0084233C"/>
    <w:rsid w:val="00842DBA"/>
    <w:rsid w:val="0084322A"/>
    <w:rsid w:val="0084332E"/>
    <w:rsid w:val="0084381E"/>
    <w:rsid w:val="008439B8"/>
    <w:rsid w:val="008439C8"/>
    <w:rsid w:val="00843F3F"/>
    <w:rsid w:val="00844117"/>
    <w:rsid w:val="00844194"/>
    <w:rsid w:val="008441C9"/>
    <w:rsid w:val="0084440E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663"/>
    <w:rsid w:val="00845989"/>
    <w:rsid w:val="00845B3F"/>
    <w:rsid w:val="00845B85"/>
    <w:rsid w:val="00845C1A"/>
    <w:rsid w:val="00845DED"/>
    <w:rsid w:val="00845E51"/>
    <w:rsid w:val="00846162"/>
    <w:rsid w:val="00846358"/>
    <w:rsid w:val="00846371"/>
    <w:rsid w:val="0084653F"/>
    <w:rsid w:val="0084694A"/>
    <w:rsid w:val="00846CAC"/>
    <w:rsid w:val="00846DA8"/>
    <w:rsid w:val="00847022"/>
    <w:rsid w:val="00847AFF"/>
    <w:rsid w:val="00847B70"/>
    <w:rsid w:val="00847ECD"/>
    <w:rsid w:val="00847F16"/>
    <w:rsid w:val="008500FE"/>
    <w:rsid w:val="008502B1"/>
    <w:rsid w:val="0085038C"/>
    <w:rsid w:val="008504AC"/>
    <w:rsid w:val="008506F3"/>
    <w:rsid w:val="008509FB"/>
    <w:rsid w:val="00850A99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2C6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899"/>
    <w:rsid w:val="00853A4A"/>
    <w:rsid w:val="00853D24"/>
    <w:rsid w:val="00853E60"/>
    <w:rsid w:val="0085417D"/>
    <w:rsid w:val="008542F1"/>
    <w:rsid w:val="008545C5"/>
    <w:rsid w:val="008547D2"/>
    <w:rsid w:val="008547E9"/>
    <w:rsid w:val="008548E0"/>
    <w:rsid w:val="008549A4"/>
    <w:rsid w:val="008549EA"/>
    <w:rsid w:val="00854AD5"/>
    <w:rsid w:val="00854AF6"/>
    <w:rsid w:val="00854BD2"/>
    <w:rsid w:val="00854C31"/>
    <w:rsid w:val="00855202"/>
    <w:rsid w:val="0085538A"/>
    <w:rsid w:val="00855764"/>
    <w:rsid w:val="008559AA"/>
    <w:rsid w:val="00855A20"/>
    <w:rsid w:val="00855B1C"/>
    <w:rsid w:val="00855C4E"/>
    <w:rsid w:val="00855C8E"/>
    <w:rsid w:val="00855D8D"/>
    <w:rsid w:val="0085608B"/>
    <w:rsid w:val="008562AB"/>
    <w:rsid w:val="008565B9"/>
    <w:rsid w:val="00856A07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CD4"/>
    <w:rsid w:val="00857D95"/>
    <w:rsid w:val="00857D99"/>
    <w:rsid w:val="0086006C"/>
    <w:rsid w:val="008600CD"/>
    <w:rsid w:val="0086021F"/>
    <w:rsid w:val="00860323"/>
    <w:rsid w:val="00860366"/>
    <w:rsid w:val="00860813"/>
    <w:rsid w:val="008608F2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1E3F"/>
    <w:rsid w:val="008621E2"/>
    <w:rsid w:val="0086234C"/>
    <w:rsid w:val="0086248F"/>
    <w:rsid w:val="0086269B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0C7"/>
    <w:rsid w:val="008643AB"/>
    <w:rsid w:val="00864580"/>
    <w:rsid w:val="008646A7"/>
    <w:rsid w:val="0086477A"/>
    <w:rsid w:val="0086487D"/>
    <w:rsid w:val="0086489A"/>
    <w:rsid w:val="008648C6"/>
    <w:rsid w:val="0086490C"/>
    <w:rsid w:val="00864B85"/>
    <w:rsid w:val="00864C4C"/>
    <w:rsid w:val="00864FD2"/>
    <w:rsid w:val="0086508E"/>
    <w:rsid w:val="0086535C"/>
    <w:rsid w:val="0086537B"/>
    <w:rsid w:val="008653C3"/>
    <w:rsid w:val="0086557D"/>
    <w:rsid w:val="008655CB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CA4"/>
    <w:rsid w:val="00867EF6"/>
    <w:rsid w:val="00870130"/>
    <w:rsid w:val="00870192"/>
    <w:rsid w:val="008701FA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A64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0E0"/>
    <w:rsid w:val="00876147"/>
    <w:rsid w:val="008765B8"/>
    <w:rsid w:val="00876634"/>
    <w:rsid w:val="008766C5"/>
    <w:rsid w:val="00876714"/>
    <w:rsid w:val="00876AB4"/>
    <w:rsid w:val="00876C78"/>
    <w:rsid w:val="00876F87"/>
    <w:rsid w:val="00877086"/>
    <w:rsid w:val="008770B4"/>
    <w:rsid w:val="00877181"/>
    <w:rsid w:val="008771AD"/>
    <w:rsid w:val="00877470"/>
    <w:rsid w:val="008774A0"/>
    <w:rsid w:val="00877551"/>
    <w:rsid w:val="00877575"/>
    <w:rsid w:val="00877701"/>
    <w:rsid w:val="0087772B"/>
    <w:rsid w:val="00877864"/>
    <w:rsid w:val="00877BBA"/>
    <w:rsid w:val="00877C68"/>
    <w:rsid w:val="00877D59"/>
    <w:rsid w:val="00880024"/>
    <w:rsid w:val="008805D7"/>
    <w:rsid w:val="00880601"/>
    <w:rsid w:val="008806A3"/>
    <w:rsid w:val="0088070B"/>
    <w:rsid w:val="00880893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1FAF"/>
    <w:rsid w:val="008821A2"/>
    <w:rsid w:val="0088242A"/>
    <w:rsid w:val="008826B4"/>
    <w:rsid w:val="0088293B"/>
    <w:rsid w:val="00882A2B"/>
    <w:rsid w:val="00882B85"/>
    <w:rsid w:val="00882E2B"/>
    <w:rsid w:val="00882FAF"/>
    <w:rsid w:val="00882FF0"/>
    <w:rsid w:val="00883093"/>
    <w:rsid w:val="00883190"/>
    <w:rsid w:val="008836E4"/>
    <w:rsid w:val="0088379D"/>
    <w:rsid w:val="00883BEC"/>
    <w:rsid w:val="00883ED9"/>
    <w:rsid w:val="00884102"/>
    <w:rsid w:val="00884601"/>
    <w:rsid w:val="00884763"/>
    <w:rsid w:val="0088482C"/>
    <w:rsid w:val="00884A0C"/>
    <w:rsid w:val="00884DC0"/>
    <w:rsid w:val="00885454"/>
    <w:rsid w:val="008855AB"/>
    <w:rsid w:val="00885908"/>
    <w:rsid w:val="00885AE0"/>
    <w:rsid w:val="00885AF5"/>
    <w:rsid w:val="00885CAB"/>
    <w:rsid w:val="00885CC8"/>
    <w:rsid w:val="00885CCC"/>
    <w:rsid w:val="00885DBF"/>
    <w:rsid w:val="00885DD3"/>
    <w:rsid w:val="00885F36"/>
    <w:rsid w:val="00886021"/>
    <w:rsid w:val="00886067"/>
    <w:rsid w:val="00886CE1"/>
    <w:rsid w:val="00886CFF"/>
    <w:rsid w:val="00886E19"/>
    <w:rsid w:val="00886F83"/>
    <w:rsid w:val="008875ED"/>
    <w:rsid w:val="00887661"/>
    <w:rsid w:val="008876EC"/>
    <w:rsid w:val="00887867"/>
    <w:rsid w:val="00887989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A4D"/>
    <w:rsid w:val="00893BED"/>
    <w:rsid w:val="00893D09"/>
    <w:rsid w:val="00893E16"/>
    <w:rsid w:val="008940A0"/>
    <w:rsid w:val="008943EB"/>
    <w:rsid w:val="00894696"/>
    <w:rsid w:val="00894740"/>
    <w:rsid w:val="00894883"/>
    <w:rsid w:val="0089525A"/>
    <w:rsid w:val="0089535E"/>
    <w:rsid w:val="0089540F"/>
    <w:rsid w:val="008955FC"/>
    <w:rsid w:val="0089589E"/>
    <w:rsid w:val="00895B07"/>
    <w:rsid w:val="00895B49"/>
    <w:rsid w:val="00895E5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CF2"/>
    <w:rsid w:val="00897DE5"/>
    <w:rsid w:val="00897ECF"/>
    <w:rsid w:val="00897F50"/>
    <w:rsid w:val="008A003C"/>
    <w:rsid w:val="008A008E"/>
    <w:rsid w:val="008A02F2"/>
    <w:rsid w:val="008A0316"/>
    <w:rsid w:val="008A086E"/>
    <w:rsid w:val="008A0D81"/>
    <w:rsid w:val="008A104D"/>
    <w:rsid w:val="008A11B4"/>
    <w:rsid w:val="008A11C2"/>
    <w:rsid w:val="008A14AC"/>
    <w:rsid w:val="008A1574"/>
    <w:rsid w:val="008A1634"/>
    <w:rsid w:val="008A17F6"/>
    <w:rsid w:val="008A1871"/>
    <w:rsid w:val="008A188F"/>
    <w:rsid w:val="008A1F62"/>
    <w:rsid w:val="008A1F66"/>
    <w:rsid w:val="008A1FFC"/>
    <w:rsid w:val="008A2515"/>
    <w:rsid w:val="008A25E2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484"/>
    <w:rsid w:val="008A3BA7"/>
    <w:rsid w:val="008A3DC1"/>
    <w:rsid w:val="008A3F9F"/>
    <w:rsid w:val="008A40BF"/>
    <w:rsid w:val="008A4119"/>
    <w:rsid w:val="008A422D"/>
    <w:rsid w:val="008A43B6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23B"/>
    <w:rsid w:val="008A72A9"/>
    <w:rsid w:val="008A76D4"/>
    <w:rsid w:val="008A7782"/>
    <w:rsid w:val="008A79CF"/>
    <w:rsid w:val="008A7A1E"/>
    <w:rsid w:val="008A7E94"/>
    <w:rsid w:val="008B0226"/>
    <w:rsid w:val="008B02EA"/>
    <w:rsid w:val="008B0342"/>
    <w:rsid w:val="008B048D"/>
    <w:rsid w:val="008B05C5"/>
    <w:rsid w:val="008B0910"/>
    <w:rsid w:val="008B0C50"/>
    <w:rsid w:val="008B0C9B"/>
    <w:rsid w:val="008B0CB7"/>
    <w:rsid w:val="008B0CE7"/>
    <w:rsid w:val="008B0D5B"/>
    <w:rsid w:val="008B1498"/>
    <w:rsid w:val="008B14B5"/>
    <w:rsid w:val="008B1526"/>
    <w:rsid w:val="008B1631"/>
    <w:rsid w:val="008B1823"/>
    <w:rsid w:val="008B19AE"/>
    <w:rsid w:val="008B19C7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300"/>
    <w:rsid w:val="008B3454"/>
    <w:rsid w:val="008B34E7"/>
    <w:rsid w:val="008B352F"/>
    <w:rsid w:val="008B35BC"/>
    <w:rsid w:val="008B371F"/>
    <w:rsid w:val="008B3960"/>
    <w:rsid w:val="008B3B5B"/>
    <w:rsid w:val="008B3E19"/>
    <w:rsid w:val="008B3F28"/>
    <w:rsid w:val="008B421C"/>
    <w:rsid w:val="008B422C"/>
    <w:rsid w:val="008B44E6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0C9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D56"/>
    <w:rsid w:val="008B7F4B"/>
    <w:rsid w:val="008C001B"/>
    <w:rsid w:val="008C00AC"/>
    <w:rsid w:val="008C0357"/>
    <w:rsid w:val="008C03CD"/>
    <w:rsid w:val="008C05D7"/>
    <w:rsid w:val="008C0724"/>
    <w:rsid w:val="008C0776"/>
    <w:rsid w:val="008C0808"/>
    <w:rsid w:val="008C0C77"/>
    <w:rsid w:val="008C1484"/>
    <w:rsid w:val="008C16B0"/>
    <w:rsid w:val="008C1913"/>
    <w:rsid w:val="008C191D"/>
    <w:rsid w:val="008C1A02"/>
    <w:rsid w:val="008C1C52"/>
    <w:rsid w:val="008C1E1B"/>
    <w:rsid w:val="008C2135"/>
    <w:rsid w:val="008C2290"/>
    <w:rsid w:val="008C2454"/>
    <w:rsid w:val="008C24C1"/>
    <w:rsid w:val="008C27DA"/>
    <w:rsid w:val="008C29D2"/>
    <w:rsid w:val="008C30AB"/>
    <w:rsid w:val="008C3257"/>
    <w:rsid w:val="008C32BA"/>
    <w:rsid w:val="008C343A"/>
    <w:rsid w:val="008C36D4"/>
    <w:rsid w:val="008C3A11"/>
    <w:rsid w:val="008C3AC7"/>
    <w:rsid w:val="008C3C1A"/>
    <w:rsid w:val="008C3CCA"/>
    <w:rsid w:val="008C3D69"/>
    <w:rsid w:val="008C4003"/>
    <w:rsid w:val="008C4151"/>
    <w:rsid w:val="008C4642"/>
    <w:rsid w:val="008C47AE"/>
    <w:rsid w:val="008C4B1C"/>
    <w:rsid w:val="008C4B53"/>
    <w:rsid w:val="008C4B5E"/>
    <w:rsid w:val="008C4F30"/>
    <w:rsid w:val="008C505A"/>
    <w:rsid w:val="008C5196"/>
    <w:rsid w:val="008C53C0"/>
    <w:rsid w:val="008C581F"/>
    <w:rsid w:val="008C5871"/>
    <w:rsid w:val="008C5A2B"/>
    <w:rsid w:val="008C5A67"/>
    <w:rsid w:val="008C5C45"/>
    <w:rsid w:val="008C5D42"/>
    <w:rsid w:val="008C5F10"/>
    <w:rsid w:val="008C6075"/>
    <w:rsid w:val="008C614C"/>
    <w:rsid w:val="008C677C"/>
    <w:rsid w:val="008C6B44"/>
    <w:rsid w:val="008C6C77"/>
    <w:rsid w:val="008C7022"/>
    <w:rsid w:val="008C73F8"/>
    <w:rsid w:val="008C7418"/>
    <w:rsid w:val="008C75C4"/>
    <w:rsid w:val="008C7B09"/>
    <w:rsid w:val="008C7BAD"/>
    <w:rsid w:val="008C7CF1"/>
    <w:rsid w:val="008C7F15"/>
    <w:rsid w:val="008D05D2"/>
    <w:rsid w:val="008D05E3"/>
    <w:rsid w:val="008D068C"/>
    <w:rsid w:val="008D071D"/>
    <w:rsid w:val="008D0D28"/>
    <w:rsid w:val="008D0F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2C82"/>
    <w:rsid w:val="008D3063"/>
    <w:rsid w:val="008D30A8"/>
    <w:rsid w:val="008D3125"/>
    <w:rsid w:val="008D3561"/>
    <w:rsid w:val="008D3CBB"/>
    <w:rsid w:val="008D3EC5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407"/>
    <w:rsid w:val="008D5684"/>
    <w:rsid w:val="008D57DD"/>
    <w:rsid w:val="008D5A88"/>
    <w:rsid w:val="008D5C3A"/>
    <w:rsid w:val="008D6176"/>
    <w:rsid w:val="008D624B"/>
    <w:rsid w:val="008D6335"/>
    <w:rsid w:val="008D677B"/>
    <w:rsid w:val="008D67AC"/>
    <w:rsid w:val="008D6923"/>
    <w:rsid w:val="008D69DB"/>
    <w:rsid w:val="008D69EE"/>
    <w:rsid w:val="008D6C22"/>
    <w:rsid w:val="008D6D28"/>
    <w:rsid w:val="008D6D83"/>
    <w:rsid w:val="008D7191"/>
    <w:rsid w:val="008D78FE"/>
    <w:rsid w:val="008D7904"/>
    <w:rsid w:val="008D797E"/>
    <w:rsid w:val="008D7C5E"/>
    <w:rsid w:val="008D7D15"/>
    <w:rsid w:val="008E031F"/>
    <w:rsid w:val="008E03A4"/>
    <w:rsid w:val="008E084C"/>
    <w:rsid w:val="008E0963"/>
    <w:rsid w:val="008E0D1D"/>
    <w:rsid w:val="008E0E00"/>
    <w:rsid w:val="008E12CC"/>
    <w:rsid w:val="008E15D4"/>
    <w:rsid w:val="008E161B"/>
    <w:rsid w:val="008E1A14"/>
    <w:rsid w:val="008E1C93"/>
    <w:rsid w:val="008E1CF3"/>
    <w:rsid w:val="008E1E34"/>
    <w:rsid w:val="008E1F34"/>
    <w:rsid w:val="008E2006"/>
    <w:rsid w:val="008E2306"/>
    <w:rsid w:val="008E233A"/>
    <w:rsid w:val="008E243C"/>
    <w:rsid w:val="008E248F"/>
    <w:rsid w:val="008E276A"/>
    <w:rsid w:val="008E2977"/>
    <w:rsid w:val="008E2984"/>
    <w:rsid w:val="008E2AD6"/>
    <w:rsid w:val="008E2C86"/>
    <w:rsid w:val="008E2EE4"/>
    <w:rsid w:val="008E30F6"/>
    <w:rsid w:val="008E343A"/>
    <w:rsid w:val="008E3609"/>
    <w:rsid w:val="008E3AD2"/>
    <w:rsid w:val="008E40A6"/>
    <w:rsid w:val="008E41C6"/>
    <w:rsid w:val="008E4286"/>
    <w:rsid w:val="008E4487"/>
    <w:rsid w:val="008E4499"/>
    <w:rsid w:val="008E498D"/>
    <w:rsid w:val="008E49C1"/>
    <w:rsid w:val="008E49E0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62"/>
    <w:rsid w:val="008F00E5"/>
    <w:rsid w:val="008F017A"/>
    <w:rsid w:val="008F0453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8EC"/>
    <w:rsid w:val="008F195A"/>
    <w:rsid w:val="008F1AAB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6AB"/>
    <w:rsid w:val="008F376B"/>
    <w:rsid w:val="008F3900"/>
    <w:rsid w:val="008F3DD2"/>
    <w:rsid w:val="008F3EA7"/>
    <w:rsid w:val="008F3F97"/>
    <w:rsid w:val="008F4164"/>
    <w:rsid w:val="008F41AB"/>
    <w:rsid w:val="008F4215"/>
    <w:rsid w:val="008F445A"/>
    <w:rsid w:val="008F4516"/>
    <w:rsid w:val="008F4B52"/>
    <w:rsid w:val="008F4BD3"/>
    <w:rsid w:val="008F4D7D"/>
    <w:rsid w:val="008F51AC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7A8"/>
    <w:rsid w:val="008F6A9C"/>
    <w:rsid w:val="008F743D"/>
    <w:rsid w:val="008F745C"/>
    <w:rsid w:val="008F77FB"/>
    <w:rsid w:val="008F79CE"/>
    <w:rsid w:val="008F7A7A"/>
    <w:rsid w:val="008F7EAE"/>
    <w:rsid w:val="008F7FB8"/>
    <w:rsid w:val="009001BD"/>
    <w:rsid w:val="0090023F"/>
    <w:rsid w:val="0090044E"/>
    <w:rsid w:val="00900551"/>
    <w:rsid w:val="00900B49"/>
    <w:rsid w:val="00900C9F"/>
    <w:rsid w:val="00900D38"/>
    <w:rsid w:val="00900D70"/>
    <w:rsid w:val="00900ED0"/>
    <w:rsid w:val="00900EE2"/>
    <w:rsid w:val="00900FF7"/>
    <w:rsid w:val="009010BD"/>
    <w:rsid w:val="009010E6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3BFA"/>
    <w:rsid w:val="009042C4"/>
    <w:rsid w:val="00904374"/>
    <w:rsid w:val="009044F1"/>
    <w:rsid w:val="0090472E"/>
    <w:rsid w:val="0090490C"/>
    <w:rsid w:val="00904D2B"/>
    <w:rsid w:val="00904D3C"/>
    <w:rsid w:val="00904D40"/>
    <w:rsid w:val="00904EC5"/>
    <w:rsid w:val="00904ED7"/>
    <w:rsid w:val="00905178"/>
    <w:rsid w:val="00905727"/>
    <w:rsid w:val="0090583E"/>
    <w:rsid w:val="00905846"/>
    <w:rsid w:val="00905853"/>
    <w:rsid w:val="009058EC"/>
    <w:rsid w:val="00905954"/>
    <w:rsid w:val="0090599D"/>
    <w:rsid w:val="00905E90"/>
    <w:rsid w:val="009061DE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A94"/>
    <w:rsid w:val="00911B21"/>
    <w:rsid w:val="00911B69"/>
    <w:rsid w:val="00911C9B"/>
    <w:rsid w:val="00912160"/>
    <w:rsid w:val="0091236C"/>
    <w:rsid w:val="009125A8"/>
    <w:rsid w:val="009126EF"/>
    <w:rsid w:val="00912A27"/>
    <w:rsid w:val="00912A2B"/>
    <w:rsid w:val="00912A69"/>
    <w:rsid w:val="00912B98"/>
    <w:rsid w:val="00912B99"/>
    <w:rsid w:val="00912BB1"/>
    <w:rsid w:val="00912EC9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13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DB0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A44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690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F68"/>
    <w:rsid w:val="009240ED"/>
    <w:rsid w:val="00924383"/>
    <w:rsid w:val="009247F6"/>
    <w:rsid w:val="00924C22"/>
    <w:rsid w:val="00925086"/>
    <w:rsid w:val="009250F4"/>
    <w:rsid w:val="0092528A"/>
    <w:rsid w:val="009252B5"/>
    <w:rsid w:val="00925378"/>
    <w:rsid w:val="0092575F"/>
    <w:rsid w:val="00925BC0"/>
    <w:rsid w:val="00925EB0"/>
    <w:rsid w:val="009260AE"/>
    <w:rsid w:val="00926141"/>
    <w:rsid w:val="00926292"/>
    <w:rsid w:val="00926319"/>
    <w:rsid w:val="00926401"/>
    <w:rsid w:val="00926643"/>
    <w:rsid w:val="0092667A"/>
    <w:rsid w:val="00926A17"/>
    <w:rsid w:val="00926E15"/>
    <w:rsid w:val="00926F41"/>
    <w:rsid w:val="00927664"/>
    <w:rsid w:val="009278E1"/>
    <w:rsid w:val="00927E22"/>
    <w:rsid w:val="00927F84"/>
    <w:rsid w:val="00927FF1"/>
    <w:rsid w:val="009304F3"/>
    <w:rsid w:val="00930CEB"/>
    <w:rsid w:val="00930E09"/>
    <w:rsid w:val="00930E59"/>
    <w:rsid w:val="00930FD4"/>
    <w:rsid w:val="009310C6"/>
    <w:rsid w:val="0093114C"/>
    <w:rsid w:val="00931266"/>
    <w:rsid w:val="009315B7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5D8"/>
    <w:rsid w:val="0093365A"/>
    <w:rsid w:val="009337F1"/>
    <w:rsid w:val="0093386E"/>
    <w:rsid w:val="00933871"/>
    <w:rsid w:val="00933A3F"/>
    <w:rsid w:val="00933A9B"/>
    <w:rsid w:val="00933E55"/>
    <w:rsid w:val="00933F49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57FF"/>
    <w:rsid w:val="00935DE1"/>
    <w:rsid w:val="009367D2"/>
    <w:rsid w:val="00936FB0"/>
    <w:rsid w:val="00937095"/>
    <w:rsid w:val="0093712D"/>
    <w:rsid w:val="00937157"/>
    <w:rsid w:val="0093730F"/>
    <w:rsid w:val="009373DB"/>
    <w:rsid w:val="00937475"/>
    <w:rsid w:val="0093752D"/>
    <w:rsid w:val="009375A0"/>
    <w:rsid w:val="00937799"/>
    <w:rsid w:val="0093796D"/>
    <w:rsid w:val="00937C5E"/>
    <w:rsid w:val="00937F20"/>
    <w:rsid w:val="00940349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75"/>
    <w:rsid w:val="00943DBE"/>
    <w:rsid w:val="0094412D"/>
    <w:rsid w:val="00944384"/>
    <w:rsid w:val="00944427"/>
    <w:rsid w:val="009446C7"/>
    <w:rsid w:val="009446F2"/>
    <w:rsid w:val="009447DC"/>
    <w:rsid w:val="00944829"/>
    <w:rsid w:val="00944B9B"/>
    <w:rsid w:val="00944D00"/>
    <w:rsid w:val="00944FF8"/>
    <w:rsid w:val="0094522E"/>
    <w:rsid w:val="00945328"/>
    <w:rsid w:val="009453BE"/>
    <w:rsid w:val="00945423"/>
    <w:rsid w:val="0094585F"/>
    <w:rsid w:val="00945AC5"/>
    <w:rsid w:val="00945C77"/>
    <w:rsid w:val="009467BD"/>
    <w:rsid w:val="00946DED"/>
    <w:rsid w:val="00947038"/>
    <w:rsid w:val="0094719C"/>
    <w:rsid w:val="009472A8"/>
    <w:rsid w:val="009472CB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887"/>
    <w:rsid w:val="00950992"/>
    <w:rsid w:val="00950A79"/>
    <w:rsid w:val="00950C92"/>
    <w:rsid w:val="00950E62"/>
    <w:rsid w:val="00950EFE"/>
    <w:rsid w:val="0095131D"/>
    <w:rsid w:val="009513BA"/>
    <w:rsid w:val="00951512"/>
    <w:rsid w:val="00951613"/>
    <w:rsid w:val="009516CC"/>
    <w:rsid w:val="00951701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2D06"/>
    <w:rsid w:val="0095324C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0DC"/>
    <w:rsid w:val="00954508"/>
    <w:rsid w:val="00954589"/>
    <w:rsid w:val="009548B6"/>
    <w:rsid w:val="009548BC"/>
    <w:rsid w:val="0095495F"/>
    <w:rsid w:val="00954E23"/>
    <w:rsid w:val="00954F09"/>
    <w:rsid w:val="00955043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7E"/>
    <w:rsid w:val="00955DD3"/>
    <w:rsid w:val="00955F49"/>
    <w:rsid w:val="00955FE2"/>
    <w:rsid w:val="00956293"/>
    <w:rsid w:val="009565B3"/>
    <w:rsid w:val="009565DA"/>
    <w:rsid w:val="009575EA"/>
    <w:rsid w:val="00957698"/>
    <w:rsid w:val="009576C5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18"/>
    <w:rsid w:val="009619A5"/>
    <w:rsid w:val="0096227A"/>
    <w:rsid w:val="009622E3"/>
    <w:rsid w:val="009622E5"/>
    <w:rsid w:val="00962314"/>
    <w:rsid w:val="00962351"/>
    <w:rsid w:val="009624D5"/>
    <w:rsid w:val="0096276C"/>
    <w:rsid w:val="00962D6E"/>
    <w:rsid w:val="00962F10"/>
    <w:rsid w:val="00963080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733"/>
    <w:rsid w:val="0096577B"/>
    <w:rsid w:val="00965B13"/>
    <w:rsid w:val="00965BC3"/>
    <w:rsid w:val="00965D7B"/>
    <w:rsid w:val="00965D88"/>
    <w:rsid w:val="00965ECE"/>
    <w:rsid w:val="0096632F"/>
    <w:rsid w:val="009667BF"/>
    <w:rsid w:val="00966B78"/>
    <w:rsid w:val="00966DEA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4E1"/>
    <w:rsid w:val="009675C2"/>
    <w:rsid w:val="0096799B"/>
    <w:rsid w:val="009679F2"/>
    <w:rsid w:val="00967C1D"/>
    <w:rsid w:val="00967C7C"/>
    <w:rsid w:val="00967E50"/>
    <w:rsid w:val="00970073"/>
    <w:rsid w:val="0097034B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B80"/>
    <w:rsid w:val="00972F6C"/>
    <w:rsid w:val="00973023"/>
    <w:rsid w:val="0097303A"/>
    <w:rsid w:val="00973445"/>
    <w:rsid w:val="00973446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57F"/>
    <w:rsid w:val="00974721"/>
    <w:rsid w:val="00974723"/>
    <w:rsid w:val="00974A17"/>
    <w:rsid w:val="00974AAC"/>
    <w:rsid w:val="00974C39"/>
    <w:rsid w:val="00974D21"/>
    <w:rsid w:val="009751AE"/>
    <w:rsid w:val="00975323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93"/>
    <w:rsid w:val="00976DF0"/>
    <w:rsid w:val="00976EDC"/>
    <w:rsid w:val="00976F3D"/>
    <w:rsid w:val="00977020"/>
    <w:rsid w:val="0097733C"/>
    <w:rsid w:val="0097737A"/>
    <w:rsid w:val="0097794F"/>
    <w:rsid w:val="00977BF7"/>
    <w:rsid w:val="00977FE7"/>
    <w:rsid w:val="0098009E"/>
    <w:rsid w:val="00980124"/>
    <w:rsid w:val="009801A9"/>
    <w:rsid w:val="009801DA"/>
    <w:rsid w:val="009804A4"/>
    <w:rsid w:val="009805CF"/>
    <w:rsid w:val="0098060A"/>
    <w:rsid w:val="00980708"/>
    <w:rsid w:val="0098075C"/>
    <w:rsid w:val="009807F3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5F4"/>
    <w:rsid w:val="009819CC"/>
    <w:rsid w:val="00981A61"/>
    <w:rsid w:val="00981B08"/>
    <w:rsid w:val="00981CEF"/>
    <w:rsid w:val="00981E58"/>
    <w:rsid w:val="0098238F"/>
    <w:rsid w:val="00982452"/>
    <w:rsid w:val="0098274F"/>
    <w:rsid w:val="009828DD"/>
    <w:rsid w:val="00982A8E"/>
    <w:rsid w:val="00982C5A"/>
    <w:rsid w:val="00982CEC"/>
    <w:rsid w:val="00982D44"/>
    <w:rsid w:val="00982FE0"/>
    <w:rsid w:val="00982FF8"/>
    <w:rsid w:val="0098362C"/>
    <w:rsid w:val="00983643"/>
    <w:rsid w:val="0098367F"/>
    <w:rsid w:val="009837B6"/>
    <w:rsid w:val="00984025"/>
    <w:rsid w:val="00984841"/>
    <w:rsid w:val="009849F5"/>
    <w:rsid w:val="00984B6E"/>
    <w:rsid w:val="00984BED"/>
    <w:rsid w:val="00984E81"/>
    <w:rsid w:val="00984EAA"/>
    <w:rsid w:val="00985068"/>
    <w:rsid w:val="00985389"/>
    <w:rsid w:val="00985607"/>
    <w:rsid w:val="009857F7"/>
    <w:rsid w:val="00985999"/>
    <w:rsid w:val="00985AF3"/>
    <w:rsid w:val="009860FA"/>
    <w:rsid w:val="00986423"/>
    <w:rsid w:val="00986580"/>
    <w:rsid w:val="00986621"/>
    <w:rsid w:val="0098696E"/>
    <w:rsid w:val="009869B9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6D"/>
    <w:rsid w:val="009909D8"/>
    <w:rsid w:val="00990DE6"/>
    <w:rsid w:val="009912D3"/>
    <w:rsid w:val="00991326"/>
    <w:rsid w:val="009916B9"/>
    <w:rsid w:val="009918D7"/>
    <w:rsid w:val="00991932"/>
    <w:rsid w:val="00991CE0"/>
    <w:rsid w:val="00991EE9"/>
    <w:rsid w:val="009924D0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3F3E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3A5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92A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8BF"/>
    <w:rsid w:val="009A2A81"/>
    <w:rsid w:val="009A2B78"/>
    <w:rsid w:val="009A2C34"/>
    <w:rsid w:val="009A2C76"/>
    <w:rsid w:val="009A2CEC"/>
    <w:rsid w:val="009A2D8F"/>
    <w:rsid w:val="009A350A"/>
    <w:rsid w:val="009A3881"/>
    <w:rsid w:val="009A3883"/>
    <w:rsid w:val="009A392E"/>
    <w:rsid w:val="009A394C"/>
    <w:rsid w:val="009A3A50"/>
    <w:rsid w:val="009A3E9A"/>
    <w:rsid w:val="009A401C"/>
    <w:rsid w:val="009A43F4"/>
    <w:rsid w:val="009A45B0"/>
    <w:rsid w:val="009A4B71"/>
    <w:rsid w:val="009A5172"/>
    <w:rsid w:val="009A56CB"/>
    <w:rsid w:val="009A574E"/>
    <w:rsid w:val="009A5947"/>
    <w:rsid w:val="009A5A39"/>
    <w:rsid w:val="009A5D00"/>
    <w:rsid w:val="009A5F91"/>
    <w:rsid w:val="009A6327"/>
    <w:rsid w:val="009A63DA"/>
    <w:rsid w:val="009A68BE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196"/>
    <w:rsid w:val="009B01C3"/>
    <w:rsid w:val="009B0540"/>
    <w:rsid w:val="009B08E2"/>
    <w:rsid w:val="009B0995"/>
    <w:rsid w:val="009B0BD3"/>
    <w:rsid w:val="009B0C75"/>
    <w:rsid w:val="009B0CE7"/>
    <w:rsid w:val="009B0D97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54E"/>
    <w:rsid w:val="009B26C1"/>
    <w:rsid w:val="009B27DD"/>
    <w:rsid w:val="009B2839"/>
    <w:rsid w:val="009B2876"/>
    <w:rsid w:val="009B2CAA"/>
    <w:rsid w:val="009B30C1"/>
    <w:rsid w:val="009B31D9"/>
    <w:rsid w:val="009B3297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159"/>
    <w:rsid w:val="009B6494"/>
    <w:rsid w:val="009B6676"/>
    <w:rsid w:val="009B6890"/>
    <w:rsid w:val="009B6CBD"/>
    <w:rsid w:val="009B6CF9"/>
    <w:rsid w:val="009B6F36"/>
    <w:rsid w:val="009B71EE"/>
    <w:rsid w:val="009B7353"/>
    <w:rsid w:val="009B736C"/>
    <w:rsid w:val="009B7445"/>
    <w:rsid w:val="009B7625"/>
    <w:rsid w:val="009B7CDA"/>
    <w:rsid w:val="009B7D38"/>
    <w:rsid w:val="009B7E80"/>
    <w:rsid w:val="009B7E9C"/>
    <w:rsid w:val="009C03A2"/>
    <w:rsid w:val="009C0508"/>
    <w:rsid w:val="009C05F6"/>
    <w:rsid w:val="009C064B"/>
    <w:rsid w:val="009C06E5"/>
    <w:rsid w:val="009C075A"/>
    <w:rsid w:val="009C08F9"/>
    <w:rsid w:val="009C0A63"/>
    <w:rsid w:val="009C0DBA"/>
    <w:rsid w:val="009C0F19"/>
    <w:rsid w:val="009C121D"/>
    <w:rsid w:val="009C1350"/>
    <w:rsid w:val="009C154F"/>
    <w:rsid w:val="009C157D"/>
    <w:rsid w:val="009C173C"/>
    <w:rsid w:val="009C1862"/>
    <w:rsid w:val="009C1A5F"/>
    <w:rsid w:val="009C1A88"/>
    <w:rsid w:val="009C1AD2"/>
    <w:rsid w:val="009C1ADA"/>
    <w:rsid w:val="009C1E06"/>
    <w:rsid w:val="009C2249"/>
    <w:rsid w:val="009C237B"/>
    <w:rsid w:val="009C2396"/>
    <w:rsid w:val="009C2594"/>
    <w:rsid w:val="009C2906"/>
    <w:rsid w:val="009C2CAE"/>
    <w:rsid w:val="009C2CDE"/>
    <w:rsid w:val="009C2D3D"/>
    <w:rsid w:val="009C2DB1"/>
    <w:rsid w:val="009C2DDB"/>
    <w:rsid w:val="009C2F53"/>
    <w:rsid w:val="009C3071"/>
    <w:rsid w:val="009C30B6"/>
    <w:rsid w:val="009C313F"/>
    <w:rsid w:val="009C31EF"/>
    <w:rsid w:val="009C3592"/>
    <w:rsid w:val="009C35A3"/>
    <w:rsid w:val="009C3962"/>
    <w:rsid w:val="009C39AB"/>
    <w:rsid w:val="009C3B11"/>
    <w:rsid w:val="009C3B1D"/>
    <w:rsid w:val="009C3E32"/>
    <w:rsid w:val="009C3FED"/>
    <w:rsid w:val="009C419D"/>
    <w:rsid w:val="009C42C0"/>
    <w:rsid w:val="009C43B6"/>
    <w:rsid w:val="009C4435"/>
    <w:rsid w:val="009C4512"/>
    <w:rsid w:val="009C4655"/>
    <w:rsid w:val="009C4680"/>
    <w:rsid w:val="009C492A"/>
    <w:rsid w:val="009C4AE8"/>
    <w:rsid w:val="009C4BF9"/>
    <w:rsid w:val="009C4E51"/>
    <w:rsid w:val="009C50DE"/>
    <w:rsid w:val="009C5247"/>
    <w:rsid w:val="009C541B"/>
    <w:rsid w:val="009C572D"/>
    <w:rsid w:val="009C5AFF"/>
    <w:rsid w:val="009C5C1D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6F12"/>
    <w:rsid w:val="009C729E"/>
    <w:rsid w:val="009C72B6"/>
    <w:rsid w:val="009C7399"/>
    <w:rsid w:val="009C756C"/>
    <w:rsid w:val="009C7642"/>
    <w:rsid w:val="009C76FB"/>
    <w:rsid w:val="009C78B7"/>
    <w:rsid w:val="009C798E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0DA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16A"/>
    <w:rsid w:val="009D3382"/>
    <w:rsid w:val="009D33A0"/>
    <w:rsid w:val="009D33E7"/>
    <w:rsid w:val="009D34EF"/>
    <w:rsid w:val="009D35F0"/>
    <w:rsid w:val="009D36C0"/>
    <w:rsid w:val="009D3854"/>
    <w:rsid w:val="009D3B60"/>
    <w:rsid w:val="009D3CC1"/>
    <w:rsid w:val="009D3D86"/>
    <w:rsid w:val="009D3EF9"/>
    <w:rsid w:val="009D3F1B"/>
    <w:rsid w:val="009D407C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6CF"/>
    <w:rsid w:val="009D6810"/>
    <w:rsid w:val="009D6897"/>
    <w:rsid w:val="009D6923"/>
    <w:rsid w:val="009D6A46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8DA"/>
    <w:rsid w:val="009E19E7"/>
    <w:rsid w:val="009E1AF0"/>
    <w:rsid w:val="009E1BCB"/>
    <w:rsid w:val="009E2576"/>
    <w:rsid w:val="009E25D4"/>
    <w:rsid w:val="009E27B8"/>
    <w:rsid w:val="009E2C8C"/>
    <w:rsid w:val="009E2E2E"/>
    <w:rsid w:val="009E329F"/>
    <w:rsid w:val="009E33AB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BE9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77D"/>
    <w:rsid w:val="009E7AA1"/>
    <w:rsid w:val="009E7B81"/>
    <w:rsid w:val="009E7CBE"/>
    <w:rsid w:val="009E7DC1"/>
    <w:rsid w:val="009E7EBD"/>
    <w:rsid w:val="009F0006"/>
    <w:rsid w:val="009F00FD"/>
    <w:rsid w:val="009F0325"/>
    <w:rsid w:val="009F03D8"/>
    <w:rsid w:val="009F0754"/>
    <w:rsid w:val="009F077C"/>
    <w:rsid w:val="009F0A48"/>
    <w:rsid w:val="009F0F58"/>
    <w:rsid w:val="009F1138"/>
    <w:rsid w:val="009F1266"/>
    <w:rsid w:val="009F15C6"/>
    <w:rsid w:val="009F16D2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7A8"/>
    <w:rsid w:val="009F293D"/>
    <w:rsid w:val="009F29B7"/>
    <w:rsid w:val="009F2A21"/>
    <w:rsid w:val="009F2DD0"/>
    <w:rsid w:val="009F3008"/>
    <w:rsid w:val="009F3752"/>
    <w:rsid w:val="009F3930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3EE"/>
    <w:rsid w:val="009F549C"/>
    <w:rsid w:val="009F5620"/>
    <w:rsid w:val="009F5699"/>
    <w:rsid w:val="009F5B7D"/>
    <w:rsid w:val="009F5DEC"/>
    <w:rsid w:val="009F5EEA"/>
    <w:rsid w:val="009F6176"/>
    <w:rsid w:val="009F67FC"/>
    <w:rsid w:val="009F6DEF"/>
    <w:rsid w:val="009F70E1"/>
    <w:rsid w:val="009F7543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2F"/>
    <w:rsid w:val="00A00551"/>
    <w:rsid w:val="00A00590"/>
    <w:rsid w:val="00A0066A"/>
    <w:rsid w:val="00A00686"/>
    <w:rsid w:val="00A00B17"/>
    <w:rsid w:val="00A00BA8"/>
    <w:rsid w:val="00A00CFB"/>
    <w:rsid w:val="00A0129D"/>
    <w:rsid w:val="00A01419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2B9E"/>
    <w:rsid w:val="00A0318E"/>
    <w:rsid w:val="00A03212"/>
    <w:rsid w:val="00A03377"/>
    <w:rsid w:val="00A03534"/>
    <w:rsid w:val="00A038AB"/>
    <w:rsid w:val="00A03ACC"/>
    <w:rsid w:val="00A03C53"/>
    <w:rsid w:val="00A03EF7"/>
    <w:rsid w:val="00A040C5"/>
    <w:rsid w:val="00A046C9"/>
    <w:rsid w:val="00A049BB"/>
    <w:rsid w:val="00A04A6E"/>
    <w:rsid w:val="00A04C22"/>
    <w:rsid w:val="00A054AD"/>
    <w:rsid w:val="00A0564C"/>
    <w:rsid w:val="00A05721"/>
    <w:rsid w:val="00A057E9"/>
    <w:rsid w:val="00A05838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0E6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06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423"/>
    <w:rsid w:val="00A1253F"/>
    <w:rsid w:val="00A12C48"/>
    <w:rsid w:val="00A12D56"/>
    <w:rsid w:val="00A12E41"/>
    <w:rsid w:val="00A12E53"/>
    <w:rsid w:val="00A1375B"/>
    <w:rsid w:val="00A13990"/>
    <w:rsid w:val="00A13AE5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9F"/>
    <w:rsid w:val="00A165C2"/>
    <w:rsid w:val="00A167BD"/>
    <w:rsid w:val="00A16EB2"/>
    <w:rsid w:val="00A1721B"/>
    <w:rsid w:val="00A1727D"/>
    <w:rsid w:val="00A173C0"/>
    <w:rsid w:val="00A17A1C"/>
    <w:rsid w:val="00A17D24"/>
    <w:rsid w:val="00A17EA7"/>
    <w:rsid w:val="00A17F54"/>
    <w:rsid w:val="00A20020"/>
    <w:rsid w:val="00A2029D"/>
    <w:rsid w:val="00A20564"/>
    <w:rsid w:val="00A205A6"/>
    <w:rsid w:val="00A207BA"/>
    <w:rsid w:val="00A207EE"/>
    <w:rsid w:val="00A20A14"/>
    <w:rsid w:val="00A20BA7"/>
    <w:rsid w:val="00A20C34"/>
    <w:rsid w:val="00A20DCC"/>
    <w:rsid w:val="00A20EBE"/>
    <w:rsid w:val="00A21339"/>
    <w:rsid w:val="00A21438"/>
    <w:rsid w:val="00A21AB8"/>
    <w:rsid w:val="00A21F02"/>
    <w:rsid w:val="00A2201D"/>
    <w:rsid w:val="00A220AB"/>
    <w:rsid w:val="00A220EC"/>
    <w:rsid w:val="00A22546"/>
    <w:rsid w:val="00A22678"/>
    <w:rsid w:val="00A2267C"/>
    <w:rsid w:val="00A229D6"/>
    <w:rsid w:val="00A22A03"/>
    <w:rsid w:val="00A22A12"/>
    <w:rsid w:val="00A22AA4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1B3"/>
    <w:rsid w:val="00A2470B"/>
    <w:rsid w:val="00A24A37"/>
    <w:rsid w:val="00A24CA0"/>
    <w:rsid w:val="00A25804"/>
    <w:rsid w:val="00A25B8B"/>
    <w:rsid w:val="00A25CC1"/>
    <w:rsid w:val="00A26177"/>
    <w:rsid w:val="00A26248"/>
    <w:rsid w:val="00A266E0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0D2"/>
    <w:rsid w:val="00A30411"/>
    <w:rsid w:val="00A30551"/>
    <w:rsid w:val="00A30556"/>
    <w:rsid w:val="00A3095D"/>
    <w:rsid w:val="00A30A57"/>
    <w:rsid w:val="00A30A89"/>
    <w:rsid w:val="00A30CE2"/>
    <w:rsid w:val="00A30F6D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4FC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5FA8"/>
    <w:rsid w:val="00A368DF"/>
    <w:rsid w:val="00A36B58"/>
    <w:rsid w:val="00A370EB"/>
    <w:rsid w:val="00A37110"/>
    <w:rsid w:val="00A37147"/>
    <w:rsid w:val="00A37448"/>
    <w:rsid w:val="00A37836"/>
    <w:rsid w:val="00A37859"/>
    <w:rsid w:val="00A3786E"/>
    <w:rsid w:val="00A378BE"/>
    <w:rsid w:val="00A378C9"/>
    <w:rsid w:val="00A37B4F"/>
    <w:rsid w:val="00A37C02"/>
    <w:rsid w:val="00A37C22"/>
    <w:rsid w:val="00A37D84"/>
    <w:rsid w:val="00A40430"/>
    <w:rsid w:val="00A406DD"/>
    <w:rsid w:val="00A40A4E"/>
    <w:rsid w:val="00A40CEC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4"/>
    <w:rsid w:val="00A42F7F"/>
    <w:rsid w:val="00A42FF0"/>
    <w:rsid w:val="00A430A1"/>
    <w:rsid w:val="00A433C6"/>
    <w:rsid w:val="00A43A98"/>
    <w:rsid w:val="00A43B70"/>
    <w:rsid w:val="00A44005"/>
    <w:rsid w:val="00A44105"/>
    <w:rsid w:val="00A444AD"/>
    <w:rsid w:val="00A446C0"/>
    <w:rsid w:val="00A450DC"/>
    <w:rsid w:val="00A457A7"/>
    <w:rsid w:val="00A45AED"/>
    <w:rsid w:val="00A45B63"/>
    <w:rsid w:val="00A45ECC"/>
    <w:rsid w:val="00A45EF6"/>
    <w:rsid w:val="00A45FF7"/>
    <w:rsid w:val="00A4610A"/>
    <w:rsid w:val="00A4628A"/>
    <w:rsid w:val="00A464D0"/>
    <w:rsid w:val="00A46572"/>
    <w:rsid w:val="00A465CE"/>
    <w:rsid w:val="00A46B18"/>
    <w:rsid w:val="00A46B82"/>
    <w:rsid w:val="00A47343"/>
    <w:rsid w:val="00A47641"/>
    <w:rsid w:val="00A47654"/>
    <w:rsid w:val="00A4766E"/>
    <w:rsid w:val="00A47704"/>
    <w:rsid w:val="00A47AE9"/>
    <w:rsid w:val="00A47E0C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10A"/>
    <w:rsid w:val="00A5131B"/>
    <w:rsid w:val="00A516AB"/>
    <w:rsid w:val="00A519A0"/>
    <w:rsid w:val="00A51C23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2D26"/>
    <w:rsid w:val="00A5306D"/>
    <w:rsid w:val="00A53158"/>
    <w:rsid w:val="00A53451"/>
    <w:rsid w:val="00A534D4"/>
    <w:rsid w:val="00A537D6"/>
    <w:rsid w:val="00A53C1C"/>
    <w:rsid w:val="00A541A0"/>
    <w:rsid w:val="00A542AC"/>
    <w:rsid w:val="00A5432A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9C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49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2E4B"/>
    <w:rsid w:val="00A6377F"/>
    <w:rsid w:val="00A6386A"/>
    <w:rsid w:val="00A63C01"/>
    <w:rsid w:val="00A63CF0"/>
    <w:rsid w:val="00A63E3F"/>
    <w:rsid w:val="00A64059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12D"/>
    <w:rsid w:val="00A6739C"/>
    <w:rsid w:val="00A674AA"/>
    <w:rsid w:val="00A6788E"/>
    <w:rsid w:val="00A67B1C"/>
    <w:rsid w:val="00A67D0D"/>
    <w:rsid w:val="00A67E28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0"/>
    <w:rsid w:val="00A70DD1"/>
    <w:rsid w:val="00A70EE9"/>
    <w:rsid w:val="00A70EF3"/>
    <w:rsid w:val="00A70FDE"/>
    <w:rsid w:val="00A70FEA"/>
    <w:rsid w:val="00A71063"/>
    <w:rsid w:val="00A7109B"/>
    <w:rsid w:val="00A711F2"/>
    <w:rsid w:val="00A716D9"/>
    <w:rsid w:val="00A718BF"/>
    <w:rsid w:val="00A718D5"/>
    <w:rsid w:val="00A71A1A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4BD"/>
    <w:rsid w:val="00A75669"/>
    <w:rsid w:val="00A75797"/>
    <w:rsid w:val="00A75825"/>
    <w:rsid w:val="00A758B0"/>
    <w:rsid w:val="00A7594B"/>
    <w:rsid w:val="00A75C6D"/>
    <w:rsid w:val="00A75CD9"/>
    <w:rsid w:val="00A761A9"/>
    <w:rsid w:val="00A76456"/>
    <w:rsid w:val="00A765FC"/>
    <w:rsid w:val="00A767EB"/>
    <w:rsid w:val="00A76841"/>
    <w:rsid w:val="00A7689C"/>
    <w:rsid w:val="00A76AD6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274"/>
    <w:rsid w:val="00A805F3"/>
    <w:rsid w:val="00A80638"/>
    <w:rsid w:val="00A807BC"/>
    <w:rsid w:val="00A808D2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2E31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391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8C3"/>
    <w:rsid w:val="00A87B03"/>
    <w:rsid w:val="00A87B36"/>
    <w:rsid w:val="00A87BC7"/>
    <w:rsid w:val="00A87C4F"/>
    <w:rsid w:val="00A87ED2"/>
    <w:rsid w:val="00A87F12"/>
    <w:rsid w:val="00A90449"/>
    <w:rsid w:val="00A9065F"/>
    <w:rsid w:val="00A90672"/>
    <w:rsid w:val="00A90717"/>
    <w:rsid w:val="00A90AE7"/>
    <w:rsid w:val="00A90AFC"/>
    <w:rsid w:val="00A90BED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7FB"/>
    <w:rsid w:val="00A9283C"/>
    <w:rsid w:val="00A929EA"/>
    <w:rsid w:val="00A92AB3"/>
    <w:rsid w:val="00A92C8F"/>
    <w:rsid w:val="00A92D03"/>
    <w:rsid w:val="00A92D97"/>
    <w:rsid w:val="00A92DD7"/>
    <w:rsid w:val="00A9356C"/>
    <w:rsid w:val="00A935BA"/>
    <w:rsid w:val="00A9381A"/>
    <w:rsid w:val="00A938C7"/>
    <w:rsid w:val="00A938DD"/>
    <w:rsid w:val="00A93AE9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5D7A"/>
    <w:rsid w:val="00A96009"/>
    <w:rsid w:val="00A96084"/>
    <w:rsid w:val="00A96228"/>
    <w:rsid w:val="00A96332"/>
    <w:rsid w:val="00A966C7"/>
    <w:rsid w:val="00A96746"/>
    <w:rsid w:val="00A9694E"/>
    <w:rsid w:val="00A96AD1"/>
    <w:rsid w:val="00A96C11"/>
    <w:rsid w:val="00A96D8D"/>
    <w:rsid w:val="00A973FA"/>
    <w:rsid w:val="00A97803"/>
    <w:rsid w:val="00A97902"/>
    <w:rsid w:val="00A97B44"/>
    <w:rsid w:val="00A97B80"/>
    <w:rsid w:val="00A97D1B"/>
    <w:rsid w:val="00A97DC3"/>
    <w:rsid w:val="00A97E13"/>
    <w:rsid w:val="00A97E1B"/>
    <w:rsid w:val="00AA00AF"/>
    <w:rsid w:val="00AA01A6"/>
    <w:rsid w:val="00AA051F"/>
    <w:rsid w:val="00AA064E"/>
    <w:rsid w:val="00AA0718"/>
    <w:rsid w:val="00AA0799"/>
    <w:rsid w:val="00AA08D4"/>
    <w:rsid w:val="00AA0AAC"/>
    <w:rsid w:val="00AA0BF4"/>
    <w:rsid w:val="00AA0F51"/>
    <w:rsid w:val="00AA1254"/>
    <w:rsid w:val="00AA12E1"/>
    <w:rsid w:val="00AA151D"/>
    <w:rsid w:val="00AA1576"/>
    <w:rsid w:val="00AA159C"/>
    <w:rsid w:val="00AA16FC"/>
    <w:rsid w:val="00AA1807"/>
    <w:rsid w:val="00AA19D8"/>
    <w:rsid w:val="00AA19EC"/>
    <w:rsid w:val="00AA1CA1"/>
    <w:rsid w:val="00AA1DD0"/>
    <w:rsid w:val="00AA21E4"/>
    <w:rsid w:val="00AA22DB"/>
    <w:rsid w:val="00AA281C"/>
    <w:rsid w:val="00AA285F"/>
    <w:rsid w:val="00AA29E6"/>
    <w:rsid w:val="00AA2E9D"/>
    <w:rsid w:val="00AA31A5"/>
    <w:rsid w:val="00AA32EC"/>
    <w:rsid w:val="00AA35CE"/>
    <w:rsid w:val="00AA364C"/>
    <w:rsid w:val="00AA3884"/>
    <w:rsid w:val="00AA3918"/>
    <w:rsid w:val="00AA3953"/>
    <w:rsid w:val="00AA3A7F"/>
    <w:rsid w:val="00AA3BE5"/>
    <w:rsid w:val="00AA3C3E"/>
    <w:rsid w:val="00AA3E54"/>
    <w:rsid w:val="00AA42A3"/>
    <w:rsid w:val="00AA462C"/>
    <w:rsid w:val="00AA468B"/>
    <w:rsid w:val="00AA486C"/>
    <w:rsid w:val="00AA4DC0"/>
    <w:rsid w:val="00AA4E31"/>
    <w:rsid w:val="00AA4E43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0D4"/>
    <w:rsid w:val="00AA72A6"/>
    <w:rsid w:val="00AA735A"/>
    <w:rsid w:val="00AA76F8"/>
    <w:rsid w:val="00AA7954"/>
    <w:rsid w:val="00AA7CCB"/>
    <w:rsid w:val="00AB016B"/>
    <w:rsid w:val="00AB01BF"/>
    <w:rsid w:val="00AB0200"/>
    <w:rsid w:val="00AB0557"/>
    <w:rsid w:val="00AB0668"/>
    <w:rsid w:val="00AB06AE"/>
    <w:rsid w:val="00AB0B6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CCA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092"/>
    <w:rsid w:val="00AB411B"/>
    <w:rsid w:val="00AB4304"/>
    <w:rsid w:val="00AB4471"/>
    <w:rsid w:val="00AB49A9"/>
    <w:rsid w:val="00AB4A28"/>
    <w:rsid w:val="00AB4F1A"/>
    <w:rsid w:val="00AB5104"/>
    <w:rsid w:val="00AB51BA"/>
    <w:rsid w:val="00AB51DE"/>
    <w:rsid w:val="00AB53EB"/>
    <w:rsid w:val="00AB5463"/>
    <w:rsid w:val="00AB58B7"/>
    <w:rsid w:val="00AB5934"/>
    <w:rsid w:val="00AB5D52"/>
    <w:rsid w:val="00AB60FF"/>
    <w:rsid w:val="00AB612C"/>
    <w:rsid w:val="00AB62F6"/>
    <w:rsid w:val="00AB64F6"/>
    <w:rsid w:val="00AB6562"/>
    <w:rsid w:val="00AB6D5D"/>
    <w:rsid w:val="00AB6E25"/>
    <w:rsid w:val="00AB6E5C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9F8"/>
    <w:rsid w:val="00AB7ABA"/>
    <w:rsid w:val="00AB7AC0"/>
    <w:rsid w:val="00AB7C15"/>
    <w:rsid w:val="00AB7DD9"/>
    <w:rsid w:val="00AC03CD"/>
    <w:rsid w:val="00AC04FE"/>
    <w:rsid w:val="00AC0535"/>
    <w:rsid w:val="00AC05F0"/>
    <w:rsid w:val="00AC066F"/>
    <w:rsid w:val="00AC06A0"/>
    <w:rsid w:val="00AC0AC7"/>
    <w:rsid w:val="00AC0CC1"/>
    <w:rsid w:val="00AC0F54"/>
    <w:rsid w:val="00AC19FA"/>
    <w:rsid w:val="00AC1FE6"/>
    <w:rsid w:val="00AC1FFA"/>
    <w:rsid w:val="00AC202E"/>
    <w:rsid w:val="00AC215E"/>
    <w:rsid w:val="00AC2280"/>
    <w:rsid w:val="00AC2321"/>
    <w:rsid w:val="00AC2532"/>
    <w:rsid w:val="00AC2933"/>
    <w:rsid w:val="00AC2995"/>
    <w:rsid w:val="00AC2CF4"/>
    <w:rsid w:val="00AC2D28"/>
    <w:rsid w:val="00AC300D"/>
    <w:rsid w:val="00AC31C1"/>
    <w:rsid w:val="00AC3616"/>
    <w:rsid w:val="00AC3736"/>
    <w:rsid w:val="00AC3805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55D"/>
    <w:rsid w:val="00AC561A"/>
    <w:rsid w:val="00AC5639"/>
    <w:rsid w:val="00AC5684"/>
    <w:rsid w:val="00AC575E"/>
    <w:rsid w:val="00AC5BD7"/>
    <w:rsid w:val="00AC5CB7"/>
    <w:rsid w:val="00AC5D2E"/>
    <w:rsid w:val="00AC5D3F"/>
    <w:rsid w:val="00AC5EC0"/>
    <w:rsid w:val="00AC5FCA"/>
    <w:rsid w:val="00AC5FEE"/>
    <w:rsid w:val="00AC60F8"/>
    <w:rsid w:val="00AC614C"/>
    <w:rsid w:val="00AC6384"/>
    <w:rsid w:val="00AC63FC"/>
    <w:rsid w:val="00AC64A6"/>
    <w:rsid w:val="00AC6B63"/>
    <w:rsid w:val="00AC6CE5"/>
    <w:rsid w:val="00AC6D6E"/>
    <w:rsid w:val="00AC6E05"/>
    <w:rsid w:val="00AC6F43"/>
    <w:rsid w:val="00AC6F68"/>
    <w:rsid w:val="00AC6F99"/>
    <w:rsid w:val="00AC750E"/>
    <w:rsid w:val="00AC7554"/>
    <w:rsid w:val="00AC762F"/>
    <w:rsid w:val="00AC78E4"/>
    <w:rsid w:val="00AC7A21"/>
    <w:rsid w:val="00AC7A2A"/>
    <w:rsid w:val="00AC7C2F"/>
    <w:rsid w:val="00AC7DD9"/>
    <w:rsid w:val="00AC7E47"/>
    <w:rsid w:val="00AC7EB7"/>
    <w:rsid w:val="00AD009F"/>
    <w:rsid w:val="00AD00D3"/>
    <w:rsid w:val="00AD0109"/>
    <w:rsid w:val="00AD01F0"/>
    <w:rsid w:val="00AD05D9"/>
    <w:rsid w:val="00AD07C2"/>
    <w:rsid w:val="00AD0A30"/>
    <w:rsid w:val="00AD0C02"/>
    <w:rsid w:val="00AD0C96"/>
    <w:rsid w:val="00AD0CF8"/>
    <w:rsid w:val="00AD10E0"/>
    <w:rsid w:val="00AD12D3"/>
    <w:rsid w:val="00AD1479"/>
    <w:rsid w:val="00AD1A49"/>
    <w:rsid w:val="00AD1B30"/>
    <w:rsid w:val="00AD1FAC"/>
    <w:rsid w:val="00AD235D"/>
    <w:rsid w:val="00AD275C"/>
    <w:rsid w:val="00AD283E"/>
    <w:rsid w:val="00AD2D55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A1"/>
    <w:rsid w:val="00AD4AB4"/>
    <w:rsid w:val="00AD4DD3"/>
    <w:rsid w:val="00AD4E96"/>
    <w:rsid w:val="00AD4ECF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517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D7ED9"/>
    <w:rsid w:val="00AE0331"/>
    <w:rsid w:val="00AE057E"/>
    <w:rsid w:val="00AE065E"/>
    <w:rsid w:val="00AE075A"/>
    <w:rsid w:val="00AE0823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699"/>
    <w:rsid w:val="00AE4788"/>
    <w:rsid w:val="00AE496B"/>
    <w:rsid w:val="00AE4B88"/>
    <w:rsid w:val="00AE4C2D"/>
    <w:rsid w:val="00AE4C85"/>
    <w:rsid w:val="00AE4E18"/>
    <w:rsid w:val="00AE4E84"/>
    <w:rsid w:val="00AE5071"/>
    <w:rsid w:val="00AE5583"/>
    <w:rsid w:val="00AE59C4"/>
    <w:rsid w:val="00AE5FA4"/>
    <w:rsid w:val="00AE60F4"/>
    <w:rsid w:val="00AE6157"/>
    <w:rsid w:val="00AE615B"/>
    <w:rsid w:val="00AE6537"/>
    <w:rsid w:val="00AE66A9"/>
    <w:rsid w:val="00AE6833"/>
    <w:rsid w:val="00AE6997"/>
    <w:rsid w:val="00AE710A"/>
    <w:rsid w:val="00AE72D3"/>
    <w:rsid w:val="00AE737F"/>
    <w:rsid w:val="00AE759D"/>
    <w:rsid w:val="00AE781B"/>
    <w:rsid w:val="00AE7827"/>
    <w:rsid w:val="00AE7F63"/>
    <w:rsid w:val="00AF0170"/>
    <w:rsid w:val="00AF0636"/>
    <w:rsid w:val="00AF06B7"/>
    <w:rsid w:val="00AF06EB"/>
    <w:rsid w:val="00AF099C"/>
    <w:rsid w:val="00AF09BB"/>
    <w:rsid w:val="00AF1073"/>
    <w:rsid w:val="00AF1134"/>
    <w:rsid w:val="00AF11F0"/>
    <w:rsid w:val="00AF11F7"/>
    <w:rsid w:val="00AF13C8"/>
    <w:rsid w:val="00AF1709"/>
    <w:rsid w:val="00AF1A31"/>
    <w:rsid w:val="00AF2289"/>
    <w:rsid w:val="00AF2553"/>
    <w:rsid w:val="00AF2653"/>
    <w:rsid w:val="00AF2B47"/>
    <w:rsid w:val="00AF2D05"/>
    <w:rsid w:val="00AF306A"/>
    <w:rsid w:val="00AF318C"/>
    <w:rsid w:val="00AF31D7"/>
    <w:rsid w:val="00AF3481"/>
    <w:rsid w:val="00AF349E"/>
    <w:rsid w:val="00AF34CF"/>
    <w:rsid w:val="00AF34D2"/>
    <w:rsid w:val="00AF3581"/>
    <w:rsid w:val="00AF3743"/>
    <w:rsid w:val="00AF3867"/>
    <w:rsid w:val="00AF3AB0"/>
    <w:rsid w:val="00AF3AD4"/>
    <w:rsid w:val="00AF3B64"/>
    <w:rsid w:val="00AF3C24"/>
    <w:rsid w:val="00AF3CC4"/>
    <w:rsid w:val="00AF3F77"/>
    <w:rsid w:val="00AF4259"/>
    <w:rsid w:val="00AF45BE"/>
    <w:rsid w:val="00AF45DE"/>
    <w:rsid w:val="00AF49EF"/>
    <w:rsid w:val="00AF4A0F"/>
    <w:rsid w:val="00AF4E4D"/>
    <w:rsid w:val="00AF504E"/>
    <w:rsid w:val="00AF52EB"/>
    <w:rsid w:val="00AF5395"/>
    <w:rsid w:val="00AF55E7"/>
    <w:rsid w:val="00AF5659"/>
    <w:rsid w:val="00AF5877"/>
    <w:rsid w:val="00AF5C6D"/>
    <w:rsid w:val="00AF5FAB"/>
    <w:rsid w:val="00AF6463"/>
    <w:rsid w:val="00AF6547"/>
    <w:rsid w:val="00AF690B"/>
    <w:rsid w:val="00AF6EED"/>
    <w:rsid w:val="00AF71B0"/>
    <w:rsid w:val="00AF7455"/>
    <w:rsid w:val="00AF75DA"/>
    <w:rsid w:val="00AF785D"/>
    <w:rsid w:val="00AF7C11"/>
    <w:rsid w:val="00AF7C55"/>
    <w:rsid w:val="00AF7DAC"/>
    <w:rsid w:val="00AF7ED0"/>
    <w:rsid w:val="00B001A6"/>
    <w:rsid w:val="00B00265"/>
    <w:rsid w:val="00B00D93"/>
    <w:rsid w:val="00B00F22"/>
    <w:rsid w:val="00B0107C"/>
    <w:rsid w:val="00B01142"/>
    <w:rsid w:val="00B01389"/>
    <w:rsid w:val="00B014D1"/>
    <w:rsid w:val="00B01590"/>
    <w:rsid w:val="00B01620"/>
    <w:rsid w:val="00B01A1A"/>
    <w:rsid w:val="00B01A82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16C"/>
    <w:rsid w:val="00B0520C"/>
    <w:rsid w:val="00B0534D"/>
    <w:rsid w:val="00B05553"/>
    <w:rsid w:val="00B05594"/>
    <w:rsid w:val="00B05876"/>
    <w:rsid w:val="00B0593A"/>
    <w:rsid w:val="00B05B2C"/>
    <w:rsid w:val="00B062C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24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1EA0"/>
    <w:rsid w:val="00B120EB"/>
    <w:rsid w:val="00B121EB"/>
    <w:rsid w:val="00B12278"/>
    <w:rsid w:val="00B12345"/>
    <w:rsid w:val="00B124E8"/>
    <w:rsid w:val="00B12511"/>
    <w:rsid w:val="00B125C2"/>
    <w:rsid w:val="00B125FE"/>
    <w:rsid w:val="00B12807"/>
    <w:rsid w:val="00B12F89"/>
    <w:rsid w:val="00B131C0"/>
    <w:rsid w:val="00B133AD"/>
    <w:rsid w:val="00B13C28"/>
    <w:rsid w:val="00B13D69"/>
    <w:rsid w:val="00B13FA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4B39"/>
    <w:rsid w:val="00B15348"/>
    <w:rsid w:val="00B157F7"/>
    <w:rsid w:val="00B158E3"/>
    <w:rsid w:val="00B15B42"/>
    <w:rsid w:val="00B15D67"/>
    <w:rsid w:val="00B163BE"/>
    <w:rsid w:val="00B163E2"/>
    <w:rsid w:val="00B16426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190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0E18"/>
    <w:rsid w:val="00B211A3"/>
    <w:rsid w:val="00B211D9"/>
    <w:rsid w:val="00B2125D"/>
    <w:rsid w:val="00B214D6"/>
    <w:rsid w:val="00B217AD"/>
    <w:rsid w:val="00B21A46"/>
    <w:rsid w:val="00B21AA0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09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0F5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471"/>
    <w:rsid w:val="00B305D7"/>
    <w:rsid w:val="00B306CC"/>
    <w:rsid w:val="00B309AA"/>
    <w:rsid w:val="00B30C9C"/>
    <w:rsid w:val="00B30F10"/>
    <w:rsid w:val="00B31398"/>
    <w:rsid w:val="00B313B6"/>
    <w:rsid w:val="00B3149C"/>
    <w:rsid w:val="00B31655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299"/>
    <w:rsid w:val="00B33373"/>
    <w:rsid w:val="00B33BFF"/>
    <w:rsid w:val="00B33C2B"/>
    <w:rsid w:val="00B33F0B"/>
    <w:rsid w:val="00B340CF"/>
    <w:rsid w:val="00B3417E"/>
    <w:rsid w:val="00B341D3"/>
    <w:rsid w:val="00B3423B"/>
    <w:rsid w:val="00B34325"/>
    <w:rsid w:val="00B344E4"/>
    <w:rsid w:val="00B3478A"/>
    <w:rsid w:val="00B3489B"/>
    <w:rsid w:val="00B348AC"/>
    <w:rsid w:val="00B34D38"/>
    <w:rsid w:val="00B34E53"/>
    <w:rsid w:val="00B34EBA"/>
    <w:rsid w:val="00B35044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6EA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88F"/>
    <w:rsid w:val="00B409D9"/>
    <w:rsid w:val="00B40AD4"/>
    <w:rsid w:val="00B40CD4"/>
    <w:rsid w:val="00B40D65"/>
    <w:rsid w:val="00B40F2E"/>
    <w:rsid w:val="00B410E0"/>
    <w:rsid w:val="00B4149F"/>
    <w:rsid w:val="00B4164E"/>
    <w:rsid w:val="00B4198C"/>
    <w:rsid w:val="00B41B83"/>
    <w:rsid w:val="00B41B9E"/>
    <w:rsid w:val="00B41F0F"/>
    <w:rsid w:val="00B41F92"/>
    <w:rsid w:val="00B42265"/>
    <w:rsid w:val="00B426C5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40C"/>
    <w:rsid w:val="00B446DB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A26"/>
    <w:rsid w:val="00B45A95"/>
    <w:rsid w:val="00B45DDB"/>
    <w:rsid w:val="00B46287"/>
    <w:rsid w:val="00B462CD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CDE"/>
    <w:rsid w:val="00B47FAE"/>
    <w:rsid w:val="00B47FE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5CF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270"/>
    <w:rsid w:val="00B533A6"/>
    <w:rsid w:val="00B53405"/>
    <w:rsid w:val="00B53503"/>
    <w:rsid w:val="00B53584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782"/>
    <w:rsid w:val="00B54BB7"/>
    <w:rsid w:val="00B54C25"/>
    <w:rsid w:val="00B54CFE"/>
    <w:rsid w:val="00B54F95"/>
    <w:rsid w:val="00B54FFB"/>
    <w:rsid w:val="00B5513C"/>
    <w:rsid w:val="00B551E7"/>
    <w:rsid w:val="00B5523C"/>
    <w:rsid w:val="00B552E9"/>
    <w:rsid w:val="00B55523"/>
    <w:rsid w:val="00B5566C"/>
    <w:rsid w:val="00B55763"/>
    <w:rsid w:val="00B557B4"/>
    <w:rsid w:val="00B559BA"/>
    <w:rsid w:val="00B55B40"/>
    <w:rsid w:val="00B55B67"/>
    <w:rsid w:val="00B55D45"/>
    <w:rsid w:val="00B55F01"/>
    <w:rsid w:val="00B55F80"/>
    <w:rsid w:val="00B55F82"/>
    <w:rsid w:val="00B56176"/>
    <w:rsid w:val="00B561ED"/>
    <w:rsid w:val="00B5664A"/>
    <w:rsid w:val="00B566FC"/>
    <w:rsid w:val="00B5719F"/>
    <w:rsid w:val="00B572A5"/>
    <w:rsid w:val="00B57390"/>
    <w:rsid w:val="00B574EC"/>
    <w:rsid w:val="00B5791F"/>
    <w:rsid w:val="00B57968"/>
    <w:rsid w:val="00B57B4C"/>
    <w:rsid w:val="00B57EA4"/>
    <w:rsid w:val="00B600E1"/>
    <w:rsid w:val="00B6028E"/>
    <w:rsid w:val="00B60574"/>
    <w:rsid w:val="00B6058E"/>
    <w:rsid w:val="00B6059E"/>
    <w:rsid w:val="00B605EA"/>
    <w:rsid w:val="00B60948"/>
    <w:rsid w:val="00B60A86"/>
    <w:rsid w:val="00B60A98"/>
    <w:rsid w:val="00B60BBD"/>
    <w:rsid w:val="00B60DD2"/>
    <w:rsid w:val="00B6126C"/>
    <w:rsid w:val="00B612BC"/>
    <w:rsid w:val="00B61941"/>
    <w:rsid w:val="00B61B29"/>
    <w:rsid w:val="00B61DF7"/>
    <w:rsid w:val="00B61EAE"/>
    <w:rsid w:val="00B61ED9"/>
    <w:rsid w:val="00B6208F"/>
    <w:rsid w:val="00B624C2"/>
    <w:rsid w:val="00B624DC"/>
    <w:rsid w:val="00B6255D"/>
    <w:rsid w:val="00B62563"/>
    <w:rsid w:val="00B63837"/>
    <w:rsid w:val="00B639F7"/>
    <w:rsid w:val="00B63C5C"/>
    <w:rsid w:val="00B63EA7"/>
    <w:rsid w:val="00B63EC0"/>
    <w:rsid w:val="00B64238"/>
    <w:rsid w:val="00B6443D"/>
    <w:rsid w:val="00B64553"/>
    <w:rsid w:val="00B64769"/>
    <w:rsid w:val="00B64A76"/>
    <w:rsid w:val="00B64AD3"/>
    <w:rsid w:val="00B64AF1"/>
    <w:rsid w:val="00B64B13"/>
    <w:rsid w:val="00B64C26"/>
    <w:rsid w:val="00B65130"/>
    <w:rsid w:val="00B652BE"/>
    <w:rsid w:val="00B65467"/>
    <w:rsid w:val="00B65823"/>
    <w:rsid w:val="00B6584C"/>
    <w:rsid w:val="00B65997"/>
    <w:rsid w:val="00B65A1D"/>
    <w:rsid w:val="00B65C3B"/>
    <w:rsid w:val="00B65EF6"/>
    <w:rsid w:val="00B65F78"/>
    <w:rsid w:val="00B660A6"/>
    <w:rsid w:val="00B661B0"/>
    <w:rsid w:val="00B662C4"/>
    <w:rsid w:val="00B66524"/>
    <w:rsid w:val="00B66659"/>
    <w:rsid w:val="00B66BBE"/>
    <w:rsid w:val="00B66D30"/>
    <w:rsid w:val="00B66F85"/>
    <w:rsid w:val="00B66FEA"/>
    <w:rsid w:val="00B67047"/>
    <w:rsid w:val="00B67386"/>
    <w:rsid w:val="00B67581"/>
    <w:rsid w:val="00B67863"/>
    <w:rsid w:val="00B678AD"/>
    <w:rsid w:val="00B678BE"/>
    <w:rsid w:val="00B67988"/>
    <w:rsid w:val="00B679D9"/>
    <w:rsid w:val="00B67A05"/>
    <w:rsid w:val="00B67B78"/>
    <w:rsid w:val="00B67C82"/>
    <w:rsid w:val="00B67D58"/>
    <w:rsid w:val="00B67D86"/>
    <w:rsid w:val="00B67DA0"/>
    <w:rsid w:val="00B7029E"/>
    <w:rsid w:val="00B702AF"/>
    <w:rsid w:val="00B7034D"/>
    <w:rsid w:val="00B70A7D"/>
    <w:rsid w:val="00B70C9C"/>
    <w:rsid w:val="00B7112C"/>
    <w:rsid w:val="00B711D2"/>
    <w:rsid w:val="00B713D0"/>
    <w:rsid w:val="00B7154D"/>
    <w:rsid w:val="00B7159A"/>
    <w:rsid w:val="00B715A6"/>
    <w:rsid w:val="00B71680"/>
    <w:rsid w:val="00B71883"/>
    <w:rsid w:val="00B71917"/>
    <w:rsid w:val="00B7193C"/>
    <w:rsid w:val="00B71B5A"/>
    <w:rsid w:val="00B71D14"/>
    <w:rsid w:val="00B71DB6"/>
    <w:rsid w:val="00B71EFE"/>
    <w:rsid w:val="00B722A3"/>
    <w:rsid w:val="00B723AB"/>
    <w:rsid w:val="00B72615"/>
    <w:rsid w:val="00B7277D"/>
    <w:rsid w:val="00B728B5"/>
    <w:rsid w:val="00B72C49"/>
    <w:rsid w:val="00B72C68"/>
    <w:rsid w:val="00B72EE0"/>
    <w:rsid w:val="00B73215"/>
    <w:rsid w:val="00B733B6"/>
    <w:rsid w:val="00B73611"/>
    <w:rsid w:val="00B736C3"/>
    <w:rsid w:val="00B7372E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5FCA"/>
    <w:rsid w:val="00B760BA"/>
    <w:rsid w:val="00B7646A"/>
    <w:rsid w:val="00B764F7"/>
    <w:rsid w:val="00B765DB"/>
    <w:rsid w:val="00B76657"/>
    <w:rsid w:val="00B766BC"/>
    <w:rsid w:val="00B767ED"/>
    <w:rsid w:val="00B7682A"/>
    <w:rsid w:val="00B76941"/>
    <w:rsid w:val="00B7715D"/>
    <w:rsid w:val="00B7716F"/>
    <w:rsid w:val="00B774CF"/>
    <w:rsid w:val="00B77825"/>
    <w:rsid w:val="00B77ABF"/>
    <w:rsid w:val="00B77D2A"/>
    <w:rsid w:val="00B8010D"/>
    <w:rsid w:val="00B80647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306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9B"/>
    <w:rsid w:val="00B851C4"/>
    <w:rsid w:val="00B852C6"/>
    <w:rsid w:val="00B852DB"/>
    <w:rsid w:val="00B8538F"/>
    <w:rsid w:val="00B8543A"/>
    <w:rsid w:val="00B85451"/>
    <w:rsid w:val="00B854E3"/>
    <w:rsid w:val="00B8570C"/>
    <w:rsid w:val="00B85755"/>
    <w:rsid w:val="00B85FE9"/>
    <w:rsid w:val="00B8605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17"/>
    <w:rsid w:val="00B906A4"/>
    <w:rsid w:val="00B90756"/>
    <w:rsid w:val="00B9080A"/>
    <w:rsid w:val="00B90CF2"/>
    <w:rsid w:val="00B90D4D"/>
    <w:rsid w:val="00B90FFC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32"/>
    <w:rsid w:val="00B92A7A"/>
    <w:rsid w:val="00B92D6B"/>
    <w:rsid w:val="00B92EB8"/>
    <w:rsid w:val="00B93200"/>
    <w:rsid w:val="00B9324D"/>
    <w:rsid w:val="00B934BC"/>
    <w:rsid w:val="00B93530"/>
    <w:rsid w:val="00B935CF"/>
    <w:rsid w:val="00B936D0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4DCE"/>
    <w:rsid w:val="00B951DF"/>
    <w:rsid w:val="00B9554A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791"/>
    <w:rsid w:val="00B97B26"/>
    <w:rsid w:val="00B97B37"/>
    <w:rsid w:val="00B97E54"/>
    <w:rsid w:val="00BA0011"/>
    <w:rsid w:val="00BA0405"/>
    <w:rsid w:val="00BA080E"/>
    <w:rsid w:val="00BA0A17"/>
    <w:rsid w:val="00BA0A7D"/>
    <w:rsid w:val="00BA0DDB"/>
    <w:rsid w:val="00BA0EFA"/>
    <w:rsid w:val="00BA0F4F"/>
    <w:rsid w:val="00BA1110"/>
    <w:rsid w:val="00BA12D8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3E3E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4ED"/>
    <w:rsid w:val="00BA5504"/>
    <w:rsid w:val="00BA573E"/>
    <w:rsid w:val="00BA57ED"/>
    <w:rsid w:val="00BA586C"/>
    <w:rsid w:val="00BA591C"/>
    <w:rsid w:val="00BA5998"/>
    <w:rsid w:val="00BA59F1"/>
    <w:rsid w:val="00BA5A59"/>
    <w:rsid w:val="00BA5B05"/>
    <w:rsid w:val="00BA5CE5"/>
    <w:rsid w:val="00BA5D0A"/>
    <w:rsid w:val="00BA5E33"/>
    <w:rsid w:val="00BA6292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2B"/>
    <w:rsid w:val="00BA6F69"/>
    <w:rsid w:val="00BA788B"/>
    <w:rsid w:val="00BA7C52"/>
    <w:rsid w:val="00BB0699"/>
    <w:rsid w:val="00BB091A"/>
    <w:rsid w:val="00BB0E69"/>
    <w:rsid w:val="00BB1128"/>
    <w:rsid w:val="00BB11BB"/>
    <w:rsid w:val="00BB13EA"/>
    <w:rsid w:val="00BB148C"/>
    <w:rsid w:val="00BB14D6"/>
    <w:rsid w:val="00BB1542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793"/>
    <w:rsid w:val="00BB2A41"/>
    <w:rsid w:val="00BB2B7E"/>
    <w:rsid w:val="00BB2BE6"/>
    <w:rsid w:val="00BB2C84"/>
    <w:rsid w:val="00BB2D7D"/>
    <w:rsid w:val="00BB2EA9"/>
    <w:rsid w:val="00BB315C"/>
    <w:rsid w:val="00BB3272"/>
    <w:rsid w:val="00BB3516"/>
    <w:rsid w:val="00BB354D"/>
    <w:rsid w:val="00BB35A3"/>
    <w:rsid w:val="00BB366D"/>
    <w:rsid w:val="00BB3A7F"/>
    <w:rsid w:val="00BB3CE0"/>
    <w:rsid w:val="00BB4080"/>
    <w:rsid w:val="00BB4966"/>
    <w:rsid w:val="00BB49B3"/>
    <w:rsid w:val="00BB49BF"/>
    <w:rsid w:val="00BB4B07"/>
    <w:rsid w:val="00BB4E11"/>
    <w:rsid w:val="00BB51E1"/>
    <w:rsid w:val="00BB56C5"/>
    <w:rsid w:val="00BB57F5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6147"/>
    <w:rsid w:val="00BB63AE"/>
    <w:rsid w:val="00BB63CE"/>
    <w:rsid w:val="00BB7210"/>
    <w:rsid w:val="00BB75C8"/>
    <w:rsid w:val="00BB763C"/>
    <w:rsid w:val="00BB776F"/>
    <w:rsid w:val="00BB79C3"/>
    <w:rsid w:val="00BB7A3A"/>
    <w:rsid w:val="00BB7C62"/>
    <w:rsid w:val="00BB7CAB"/>
    <w:rsid w:val="00BB7D28"/>
    <w:rsid w:val="00BC002A"/>
    <w:rsid w:val="00BC0058"/>
    <w:rsid w:val="00BC0167"/>
    <w:rsid w:val="00BC01C8"/>
    <w:rsid w:val="00BC01E4"/>
    <w:rsid w:val="00BC0596"/>
    <w:rsid w:val="00BC05AE"/>
    <w:rsid w:val="00BC0835"/>
    <w:rsid w:val="00BC09FC"/>
    <w:rsid w:val="00BC0BFD"/>
    <w:rsid w:val="00BC0CD3"/>
    <w:rsid w:val="00BC0CDE"/>
    <w:rsid w:val="00BC0D00"/>
    <w:rsid w:val="00BC0D5D"/>
    <w:rsid w:val="00BC0DE8"/>
    <w:rsid w:val="00BC1212"/>
    <w:rsid w:val="00BC130C"/>
    <w:rsid w:val="00BC135D"/>
    <w:rsid w:val="00BC16FD"/>
    <w:rsid w:val="00BC181D"/>
    <w:rsid w:val="00BC18FA"/>
    <w:rsid w:val="00BC1AB6"/>
    <w:rsid w:val="00BC1BF1"/>
    <w:rsid w:val="00BC1E00"/>
    <w:rsid w:val="00BC2078"/>
    <w:rsid w:val="00BC2081"/>
    <w:rsid w:val="00BC239C"/>
    <w:rsid w:val="00BC27BA"/>
    <w:rsid w:val="00BC2C3A"/>
    <w:rsid w:val="00BC2CE7"/>
    <w:rsid w:val="00BC2F66"/>
    <w:rsid w:val="00BC2F8C"/>
    <w:rsid w:val="00BC338A"/>
    <w:rsid w:val="00BC355B"/>
    <w:rsid w:val="00BC3710"/>
    <w:rsid w:val="00BC373F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5DF0"/>
    <w:rsid w:val="00BC616D"/>
    <w:rsid w:val="00BC61B7"/>
    <w:rsid w:val="00BC61F8"/>
    <w:rsid w:val="00BC69A2"/>
    <w:rsid w:val="00BC69BA"/>
    <w:rsid w:val="00BC6A3A"/>
    <w:rsid w:val="00BC6D56"/>
    <w:rsid w:val="00BC7056"/>
    <w:rsid w:val="00BC709B"/>
    <w:rsid w:val="00BC7220"/>
    <w:rsid w:val="00BC7490"/>
    <w:rsid w:val="00BC75DA"/>
    <w:rsid w:val="00BC765B"/>
    <w:rsid w:val="00BC77AC"/>
    <w:rsid w:val="00BC77F2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627"/>
    <w:rsid w:val="00BD1926"/>
    <w:rsid w:val="00BD1AD6"/>
    <w:rsid w:val="00BD1B01"/>
    <w:rsid w:val="00BD1E2E"/>
    <w:rsid w:val="00BD1F3E"/>
    <w:rsid w:val="00BD1F8D"/>
    <w:rsid w:val="00BD200E"/>
    <w:rsid w:val="00BD20D0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5C6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083"/>
    <w:rsid w:val="00BD72B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3CF"/>
    <w:rsid w:val="00BE14EC"/>
    <w:rsid w:val="00BE1581"/>
    <w:rsid w:val="00BE1714"/>
    <w:rsid w:val="00BE1738"/>
    <w:rsid w:val="00BE1864"/>
    <w:rsid w:val="00BE2075"/>
    <w:rsid w:val="00BE2345"/>
    <w:rsid w:val="00BE23A3"/>
    <w:rsid w:val="00BE2579"/>
    <w:rsid w:val="00BE27E5"/>
    <w:rsid w:val="00BE27FA"/>
    <w:rsid w:val="00BE27FC"/>
    <w:rsid w:val="00BE2C94"/>
    <w:rsid w:val="00BE2DDF"/>
    <w:rsid w:val="00BE2F8F"/>
    <w:rsid w:val="00BE2FAF"/>
    <w:rsid w:val="00BE313F"/>
    <w:rsid w:val="00BE32AA"/>
    <w:rsid w:val="00BE33E8"/>
    <w:rsid w:val="00BE3621"/>
    <w:rsid w:val="00BE36DC"/>
    <w:rsid w:val="00BE370F"/>
    <w:rsid w:val="00BE38EE"/>
    <w:rsid w:val="00BE3BD4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CD7"/>
    <w:rsid w:val="00BE4D30"/>
    <w:rsid w:val="00BE4D72"/>
    <w:rsid w:val="00BE4DB1"/>
    <w:rsid w:val="00BE4F5D"/>
    <w:rsid w:val="00BE4F83"/>
    <w:rsid w:val="00BE4FC3"/>
    <w:rsid w:val="00BE504B"/>
    <w:rsid w:val="00BE5324"/>
    <w:rsid w:val="00BE5394"/>
    <w:rsid w:val="00BE54D9"/>
    <w:rsid w:val="00BE5776"/>
    <w:rsid w:val="00BE58C4"/>
    <w:rsid w:val="00BE5A95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6C5C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A7E"/>
    <w:rsid w:val="00BE7ADD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154"/>
    <w:rsid w:val="00BF2418"/>
    <w:rsid w:val="00BF27A7"/>
    <w:rsid w:val="00BF28ED"/>
    <w:rsid w:val="00BF350C"/>
    <w:rsid w:val="00BF3981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0E2"/>
    <w:rsid w:val="00BF6287"/>
    <w:rsid w:val="00BF6702"/>
    <w:rsid w:val="00BF6779"/>
    <w:rsid w:val="00BF6843"/>
    <w:rsid w:val="00BF6BC8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4F8"/>
    <w:rsid w:val="00C005F8"/>
    <w:rsid w:val="00C00B59"/>
    <w:rsid w:val="00C00DD3"/>
    <w:rsid w:val="00C00F5A"/>
    <w:rsid w:val="00C00FB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24CF"/>
    <w:rsid w:val="00C02BB7"/>
    <w:rsid w:val="00C02FAA"/>
    <w:rsid w:val="00C03143"/>
    <w:rsid w:val="00C031C6"/>
    <w:rsid w:val="00C0322F"/>
    <w:rsid w:val="00C033CF"/>
    <w:rsid w:val="00C03487"/>
    <w:rsid w:val="00C038E4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D20"/>
    <w:rsid w:val="00C04F0D"/>
    <w:rsid w:val="00C04F22"/>
    <w:rsid w:val="00C04F5D"/>
    <w:rsid w:val="00C05320"/>
    <w:rsid w:val="00C05AF5"/>
    <w:rsid w:val="00C0618F"/>
    <w:rsid w:val="00C0632D"/>
    <w:rsid w:val="00C06580"/>
    <w:rsid w:val="00C06630"/>
    <w:rsid w:val="00C06708"/>
    <w:rsid w:val="00C06781"/>
    <w:rsid w:val="00C0679E"/>
    <w:rsid w:val="00C068AE"/>
    <w:rsid w:val="00C06C48"/>
    <w:rsid w:val="00C0706E"/>
    <w:rsid w:val="00C0719F"/>
    <w:rsid w:val="00C0741E"/>
    <w:rsid w:val="00C07805"/>
    <w:rsid w:val="00C07D1B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553"/>
    <w:rsid w:val="00C12871"/>
    <w:rsid w:val="00C12889"/>
    <w:rsid w:val="00C1295D"/>
    <w:rsid w:val="00C12A67"/>
    <w:rsid w:val="00C1308D"/>
    <w:rsid w:val="00C133D9"/>
    <w:rsid w:val="00C13973"/>
    <w:rsid w:val="00C13994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510"/>
    <w:rsid w:val="00C156D4"/>
    <w:rsid w:val="00C15CFD"/>
    <w:rsid w:val="00C16066"/>
    <w:rsid w:val="00C160DD"/>
    <w:rsid w:val="00C165F3"/>
    <w:rsid w:val="00C16748"/>
    <w:rsid w:val="00C167A7"/>
    <w:rsid w:val="00C16827"/>
    <w:rsid w:val="00C1686A"/>
    <w:rsid w:val="00C16A59"/>
    <w:rsid w:val="00C16C47"/>
    <w:rsid w:val="00C16F7E"/>
    <w:rsid w:val="00C1702C"/>
    <w:rsid w:val="00C171F7"/>
    <w:rsid w:val="00C173AE"/>
    <w:rsid w:val="00C17727"/>
    <w:rsid w:val="00C17CDE"/>
    <w:rsid w:val="00C17DBC"/>
    <w:rsid w:val="00C17DF8"/>
    <w:rsid w:val="00C17F8E"/>
    <w:rsid w:val="00C200A4"/>
    <w:rsid w:val="00C203D4"/>
    <w:rsid w:val="00C2066C"/>
    <w:rsid w:val="00C20756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1B9"/>
    <w:rsid w:val="00C2244E"/>
    <w:rsid w:val="00C22CC1"/>
    <w:rsid w:val="00C235B1"/>
    <w:rsid w:val="00C236D7"/>
    <w:rsid w:val="00C237FC"/>
    <w:rsid w:val="00C23970"/>
    <w:rsid w:val="00C239DE"/>
    <w:rsid w:val="00C23A78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0E"/>
    <w:rsid w:val="00C2573D"/>
    <w:rsid w:val="00C257EB"/>
    <w:rsid w:val="00C25A33"/>
    <w:rsid w:val="00C25B71"/>
    <w:rsid w:val="00C25E2A"/>
    <w:rsid w:val="00C25FC9"/>
    <w:rsid w:val="00C2660B"/>
    <w:rsid w:val="00C26885"/>
    <w:rsid w:val="00C26A01"/>
    <w:rsid w:val="00C26BF6"/>
    <w:rsid w:val="00C26BFC"/>
    <w:rsid w:val="00C26C78"/>
    <w:rsid w:val="00C26F45"/>
    <w:rsid w:val="00C27058"/>
    <w:rsid w:val="00C272B6"/>
    <w:rsid w:val="00C2730E"/>
    <w:rsid w:val="00C27B9A"/>
    <w:rsid w:val="00C3059D"/>
    <w:rsid w:val="00C307D2"/>
    <w:rsid w:val="00C3080D"/>
    <w:rsid w:val="00C30A0A"/>
    <w:rsid w:val="00C313AF"/>
    <w:rsid w:val="00C31789"/>
    <w:rsid w:val="00C31C1E"/>
    <w:rsid w:val="00C31F17"/>
    <w:rsid w:val="00C320CC"/>
    <w:rsid w:val="00C32290"/>
    <w:rsid w:val="00C322B8"/>
    <w:rsid w:val="00C32AA8"/>
    <w:rsid w:val="00C32F54"/>
    <w:rsid w:val="00C33168"/>
    <w:rsid w:val="00C33386"/>
    <w:rsid w:val="00C3338B"/>
    <w:rsid w:val="00C33490"/>
    <w:rsid w:val="00C3352F"/>
    <w:rsid w:val="00C335B2"/>
    <w:rsid w:val="00C336B8"/>
    <w:rsid w:val="00C33B9F"/>
    <w:rsid w:val="00C33DAE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32"/>
    <w:rsid w:val="00C35F43"/>
    <w:rsid w:val="00C36022"/>
    <w:rsid w:val="00C360CD"/>
    <w:rsid w:val="00C361EF"/>
    <w:rsid w:val="00C363DD"/>
    <w:rsid w:val="00C36692"/>
    <w:rsid w:val="00C3677A"/>
    <w:rsid w:val="00C367CD"/>
    <w:rsid w:val="00C36B6C"/>
    <w:rsid w:val="00C36C93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0FE8"/>
    <w:rsid w:val="00C411B4"/>
    <w:rsid w:val="00C411DC"/>
    <w:rsid w:val="00C41397"/>
    <w:rsid w:val="00C413E4"/>
    <w:rsid w:val="00C417B0"/>
    <w:rsid w:val="00C419F7"/>
    <w:rsid w:val="00C41BB9"/>
    <w:rsid w:val="00C41DDA"/>
    <w:rsid w:val="00C41E25"/>
    <w:rsid w:val="00C41E9B"/>
    <w:rsid w:val="00C41EF2"/>
    <w:rsid w:val="00C41F76"/>
    <w:rsid w:val="00C420C0"/>
    <w:rsid w:val="00C420D2"/>
    <w:rsid w:val="00C426B7"/>
    <w:rsid w:val="00C426C3"/>
    <w:rsid w:val="00C42728"/>
    <w:rsid w:val="00C42887"/>
    <w:rsid w:val="00C42A33"/>
    <w:rsid w:val="00C42B5F"/>
    <w:rsid w:val="00C42B78"/>
    <w:rsid w:val="00C42ED7"/>
    <w:rsid w:val="00C43339"/>
    <w:rsid w:val="00C4338E"/>
    <w:rsid w:val="00C433BF"/>
    <w:rsid w:val="00C44454"/>
    <w:rsid w:val="00C44692"/>
    <w:rsid w:val="00C4470D"/>
    <w:rsid w:val="00C44753"/>
    <w:rsid w:val="00C44772"/>
    <w:rsid w:val="00C44D37"/>
    <w:rsid w:val="00C44DFF"/>
    <w:rsid w:val="00C44E35"/>
    <w:rsid w:val="00C44EA1"/>
    <w:rsid w:val="00C4518A"/>
    <w:rsid w:val="00C4559B"/>
    <w:rsid w:val="00C45689"/>
    <w:rsid w:val="00C456B4"/>
    <w:rsid w:val="00C45AB2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6F9E"/>
    <w:rsid w:val="00C47058"/>
    <w:rsid w:val="00C47108"/>
    <w:rsid w:val="00C471F0"/>
    <w:rsid w:val="00C47280"/>
    <w:rsid w:val="00C47408"/>
    <w:rsid w:val="00C4747C"/>
    <w:rsid w:val="00C4779C"/>
    <w:rsid w:val="00C4790A"/>
    <w:rsid w:val="00C47C06"/>
    <w:rsid w:val="00C47DDF"/>
    <w:rsid w:val="00C47EC3"/>
    <w:rsid w:val="00C47EF2"/>
    <w:rsid w:val="00C50040"/>
    <w:rsid w:val="00C501A9"/>
    <w:rsid w:val="00C5048F"/>
    <w:rsid w:val="00C50875"/>
    <w:rsid w:val="00C50885"/>
    <w:rsid w:val="00C50AEA"/>
    <w:rsid w:val="00C50B5A"/>
    <w:rsid w:val="00C50B79"/>
    <w:rsid w:val="00C50E59"/>
    <w:rsid w:val="00C511AA"/>
    <w:rsid w:val="00C51243"/>
    <w:rsid w:val="00C51287"/>
    <w:rsid w:val="00C5174E"/>
    <w:rsid w:val="00C5175C"/>
    <w:rsid w:val="00C519E7"/>
    <w:rsid w:val="00C51A17"/>
    <w:rsid w:val="00C51B0D"/>
    <w:rsid w:val="00C51C99"/>
    <w:rsid w:val="00C52BD0"/>
    <w:rsid w:val="00C52DD8"/>
    <w:rsid w:val="00C530D1"/>
    <w:rsid w:val="00C53276"/>
    <w:rsid w:val="00C5378A"/>
    <w:rsid w:val="00C537A2"/>
    <w:rsid w:val="00C53A35"/>
    <w:rsid w:val="00C53F25"/>
    <w:rsid w:val="00C5422F"/>
    <w:rsid w:val="00C5426D"/>
    <w:rsid w:val="00C5450A"/>
    <w:rsid w:val="00C54CCB"/>
    <w:rsid w:val="00C54F71"/>
    <w:rsid w:val="00C550BA"/>
    <w:rsid w:val="00C550C0"/>
    <w:rsid w:val="00C55233"/>
    <w:rsid w:val="00C5537D"/>
    <w:rsid w:val="00C55848"/>
    <w:rsid w:val="00C55D63"/>
    <w:rsid w:val="00C55E65"/>
    <w:rsid w:val="00C56050"/>
    <w:rsid w:val="00C562FA"/>
    <w:rsid w:val="00C5636B"/>
    <w:rsid w:val="00C563C1"/>
    <w:rsid w:val="00C56737"/>
    <w:rsid w:val="00C567F4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64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D4D"/>
    <w:rsid w:val="00C61F77"/>
    <w:rsid w:val="00C62229"/>
    <w:rsid w:val="00C62292"/>
    <w:rsid w:val="00C62477"/>
    <w:rsid w:val="00C625AD"/>
    <w:rsid w:val="00C625B2"/>
    <w:rsid w:val="00C626CA"/>
    <w:rsid w:val="00C62739"/>
    <w:rsid w:val="00C6276B"/>
    <w:rsid w:val="00C62A3F"/>
    <w:rsid w:val="00C62ADC"/>
    <w:rsid w:val="00C62B47"/>
    <w:rsid w:val="00C62B88"/>
    <w:rsid w:val="00C62D62"/>
    <w:rsid w:val="00C630C7"/>
    <w:rsid w:val="00C633F6"/>
    <w:rsid w:val="00C634D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C78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886"/>
    <w:rsid w:val="00C72976"/>
    <w:rsid w:val="00C72A70"/>
    <w:rsid w:val="00C72B35"/>
    <w:rsid w:val="00C72D42"/>
    <w:rsid w:val="00C72E99"/>
    <w:rsid w:val="00C72F75"/>
    <w:rsid w:val="00C730B8"/>
    <w:rsid w:val="00C731A6"/>
    <w:rsid w:val="00C73258"/>
    <w:rsid w:val="00C7350F"/>
    <w:rsid w:val="00C7362A"/>
    <w:rsid w:val="00C73640"/>
    <w:rsid w:val="00C737D5"/>
    <w:rsid w:val="00C7383F"/>
    <w:rsid w:val="00C73A11"/>
    <w:rsid w:val="00C73A97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372"/>
    <w:rsid w:val="00C755CE"/>
    <w:rsid w:val="00C7572F"/>
    <w:rsid w:val="00C75A4D"/>
    <w:rsid w:val="00C75A6B"/>
    <w:rsid w:val="00C75AB8"/>
    <w:rsid w:val="00C75C60"/>
    <w:rsid w:val="00C75FA0"/>
    <w:rsid w:val="00C7609A"/>
    <w:rsid w:val="00C761C9"/>
    <w:rsid w:val="00C7654A"/>
    <w:rsid w:val="00C767F3"/>
    <w:rsid w:val="00C7695D"/>
    <w:rsid w:val="00C76C8B"/>
    <w:rsid w:val="00C76EF9"/>
    <w:rsid w:val="00C76FE3"/>
    <w:rsid w:val="00C7700D"/>
    <w:rsid w:val="00C77072"/>
    <w:rsid w:val="00C7731B"/>
    <w:rsid w:val="00C7737C"/>
    <w:rsid w:val="00C77BDA"/>
    <w:rsid w:val="00C77DEF"/>
    <w:rsid w:val="00C77F43"/>
    <w:rsid w:val="00C803BF"/>
    <w:rsid w:val="00C80574"/>
    <w:rsid w:val="00C80692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9E"/>
    <w:rsid w:val="00C836D3"/>
    <w:rsid w:val="00C839A8"/>
    <w:rsid w:val="00C83A98"/>
    <w:rsid w:val="00C83FB7"/>
    <w:rsid w:val="00C84135"/>
    <w:rsid w:val="00C84150"/>
    <w:rsid w:val="00C844FB"/>
    <w:rsid w:val="00C845A4"/>
    <w:rsid w:val="00C848E4"/>
    <w:rsid w:val="00C849FF"/>
    <w:rsid w:val="00C84A04"/>
    <w:rsid w:val="00C84B27"/>
    <w:rsid w:val="00C84DE0"/>
    <w:rsid w:val="00C85260"/>
    <w:rsid w:val="00C85591"/>
    <w:rsid w:val="00C85E0C"/>
    <w:rsid w:val="00C86123"/>
    <w:rsid w:val="00C86336"/>
    <w:rsid w:val="00C86A6B"/>
    <w:rsid w:val="00C86C3A"/>
    <w:rsid w:val="00C86D1D"/>
    <w:rsid w:val="00C87449"/>
    <w:rsid w:val="00C87481"/>
    <w:rsid w:val="00C874D8"/>
    <w:rsid w:val="00C87569"/>
    <w:rsid w:val="00C87635"/>
    <w:rsid w:val="00C8790C"/>
    <w:rsid w:val="00C879DB"/>
    <w:rsid w:val="00C87AA7"/>
    <w:rsid w:val="00C9024A"/>
    <w:rsid w:val="00C90333"/>
    <w:rsid w:val="00C90590"/>
    <w:rsid w:val="00C906C5"/>
    <w:rsid w:val="00C90A2D"/>
    <w:rsid w:val="00C90C1E"/>
    <w:rsid w:val="00C90FF3"/>
    <w:rsid w:val="00C91189"/>
    <w:rsid w:val="00C914D1"/>
    <w:rsid w:val="00C9154A"/>
    <w:rsid w:val="00C919A5"/>
    <w:rsid w:val="00C91B02"/>
    <w:rsid w:val="00C91CDC"/>
    <w:rsid w:val="00C91E02"/>
    <w:rsid w:val="00C920E8"/>
    <w:rsid w:val="00C9220D"/>
    <w:rsid w:val="00C9221E"/>
    <w:rsid w:val="00C92765"/>
    <w:rsid w:val="00C929C7"/>
    <w:rsid w:val="00C92A69"/>
    <w:rsid w:val="00C92B83"/>
    <w:rsid w:val="00C92C00"/>
    <w:rsid w:val="00C92EE8"/>
    <w:rsid w:val="00C93120"/>
    <w:rsid w:val="00C9333E"/>
    <w:rsid w:val="00C936EB"/>
    <w:rsid w:val="00C93A18"/>
    <w:rsid w:val="00C93D92"/>
    <w:rsid w:val="00C940A8"/>
    <w:rsid w:val="00C943A9"/>
    <w:rsid w:val="00C94633"/>
    <w:rsid w:val="00C946B3"/>
    <w:rsid w:val="00C94751"/>
    <w:rsid w:val="00C94793"/>
    <w:rsid w:val="00C94A8A"/>
    <w:rsid w:val="00C94DA8"/>
    <w:rsid w:val="00C951BA"/>
    <w:rsid w:val="00C951FB"/>
    <w:rsid w:val="00C953BB"/>
    <w:rsid w:val="00C9575D"/>
    <w:rsid w:val="00C95925"/>
    <w:rsid w:val="00C95AE1"/>
    <w:rsid w:val="00C95EF1"/>
    <w:rsid w:val="00C962BB"/>
    <w:rsid w:val="00C96302"/>
    <w:rsid w:val="00C96565"/>
    <w:rsid w:val="00C96716"/>
    <w:rsid w:val="00C967E5"/>
    <w:rsid w:val="00C96C65"/>
    <w:rsid w:val="00C96FCA"/>
    <w:rsid w:val="00C971A5"/>
    <w:rsid w:val="00C97494"/>
    <w:rsid w:val="00C9770A"/>
    <w:rsid w:val="00C97822"/>
    <w:rsid w:val="00C97BF8"/>
    <w:rsid w:val="00C97C70"/>
    <w:rsid w:val="00C97CA8"/>
    <w:rsid w:val="00C97DC2"/>
    <w:rsid w:val="00CA0009"/>
    <w:rsid w:val="00CA00D6"/>
    <w:rsid w:val="00CA0332"/>
    <w:rsid w:val="00CA0388"/>
    <w:rsid w:val="00CA03A6"/>
    <w:rsid w:val="00CA0758"/>
    <w:rsid w:val="00CA087A"/>
    <w:rsid w:val="00CA0A48"/>
    <w:rsid w:val="00CA107E"/>
    <w:rsid w:val="00CA1202"/>
    <w:rsid w:val="00CA14D6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1BF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32"/>
    <w:rsid w:val="00CA5E71"/>
    <w:rsid w:val="00CA5EA6"/>
    <w:rsid w:val="00CA5F77"/>
    <w:rsid w:val="00CA62A1"/>
    <w:rsid w:val="00CA63F0"/>
    <w:rsid w:val="00CA642D"/>
    <w:rsid w:val="00CA6642"/>
    <w:rsid w:val="00CA6BC8"/>
    <w:rsid w:val="00CA70C3"/>
    <w:rsid w:val="00CA70C5"/>
    <w:rsid w:val="00CA714A"/>
    <w:rsid w:val="00CA7260"/>
    <w:rsid w:val="00CA7277"/>
    <w:rsid w:val="00CA741C"/>
    <w:rsid w:val="00CA76C3"/>
    <w:rsid w:val="00CA7B57"/>
    <w:rsid w:val="00CA7D2F"/>
    <w:rsid w:val="00CA7E71"/>
    <w:rsid w:val="00CA7E99"/>
    <w:rsid w:val="00CA7FDE"/>
    <w:rsid w:val="00CB0192"/>
    <w:rsid w:val="00CB051F"/>
    <w:rsid w:val="00CB07C9"/>
    <w:rsid w:val="00CB0937"/>
    <w:rsid w:val="00CB099B"/>
    <w:rsid w:val="00CB09BD"/>
    <w:rsid w:val="00CB0B02"/>
    <w:rsid w:val="00CB0B0B"/>
    <w:rsid w:val="00CB0DD0"/>
    <w:rsid w:val="00CB11E9"/>
    <w:rsid w:val="00CB13BC"/>
    <w:rsid w:val="00CB13F7"/>
    <w:rsid w:val="00CB14FB"/>
    <w:rsid w:val="00CB15B0"/>
    <w:rsid w:val="00CB175F"/>
    <w:rsid w:val="00CB1BE4"/>
    <w:rsid w:val="00CB23F0"/>
    <w:rsid w:val="00CB2AF6"/>
    <w:rsid w:val="00CB2B11"/>
    <w:rsid w:val="00CB2B88"/>
    <w:rsid w:val="00CB2DD4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3F33"/>
    <w:rsid w:val="00CB4282"/>
    <w:rsid w:val="00CB438E"/>
    <w:rsid w:val="00CB4427"/>
    <w:rsid w:val="00CB44C0"/>
    <w:rsid w:val="00CB4568"/>
    <w:rsid w:val="00CB460E"/>
    <w:rsid w:val="00CB467E"/>
    <w:rsid w:val="00CB4717"/>
    <w:rsid w:val="00CB4724"/>
    <w:rsid w:val="00CB4EE4"/>
    <w:rsid w:val="00CB4F15"/>
    <w:rsid w:val="00CB4F79"/>
    <w:rsid w:val="00CB5265"/>
    <w:rsid w:val="00CB57D8"/>
    <w:rsid w:val="00CB5977"/>
    <w:rsid w:val="00CB5DAD"/>
    <w:rsid w:val="00CB608C"/>
    <w:rsid w:val="00CB62BA"/>
    <w:rsid w:val="00CB6334"/>
    <w:rsid w:val="00CB64A1"/>
    <w:rsid w:val="00CB654B"/>
    <w:rsid w:val="00CB66A5"/>
    <w:rsid w:val="00CB6A5A"/>
    <w:rsid w:val="00CB6AA3"/>
    <w:rsid w:val="00CB6ABA"/>
    <w:rsid w:val="00CB6BF5"/>
    <w:rsid w:val="00CB6FEC"/>
    <w:rsid w:val="00CB75E4"/>
    <w:rsid w:val="00CB7754"/>
    <w:rsid w:val="00CB78A4"/>
    <w:rsid w:val="00CB7910"/>
    <w:rsid w:val="00CB7A52"/>
    <w:rsid w:val="00CB7A65"/>
    <w:rsid w:val="00CB7ABA"/>
    <w:rsid w:val="00CB7B02"/>
    <w:rsid w:val="00CB7BCF"/>
    <w:rsid w:val="00CB7C80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4EA"/>
    <w:rsid w:val="00CC1661"/>
    <w:rsid w:val="00CC16D0"/>
    <w:rsid w:val="00CC1794"/>
    <w:rsid w:val="00CC1903"/>
    <w:rsid w:val="00CC1D41"/>
    <w:rsid w:val="00CC1F97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A8E"/>
    <w:rsid w:val="00CC3D78"/>
    <w:rsid w:val="00CC3E6A"/>
    <w:rsid w:val="00CC4583"/>
    <w:rsid w:val="00CC480B"/>
    <w:rsid w:val="00CC4B4A"/>
    <w:rsid w:val="00CC4ECF"/>
    <w:rsid w:val="00CC501F"/>
    <w:rsid w:val="00CC5040"/>
    <w:rsid w:val="00CC5111"/>
    <w:rsid w:val="00CC5258"/>
    <w:rsid w:val="00CC52F1"/>
    <w:rsid w:val="00CC5333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746"/>
    <w:rsid w:val="00CD0B7F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6E"/>
    <w:rsid w:val="00CD29F8"/>
    <w:rsid w:val="00CD2B51"/>
    <w:rsid w:val="00CD2BC1"/>
    <w:rsid w:val="00CD2BE9"/>
    <w:rsid w:val="00CD323A"/>
    <w:rsid w:val="00CD377A"/>
    <w:rsid w:val="00CD39A7"/>
    <w:rsid w:val="00CD3A0A"/>
    <w:rsid w:val="00CD3D1C"/>
    <w:rsid w:val="00CD4214"/>
    <w:rsid w:val="00CD42E7"/>
    <w:rsid w:val="00CD4305"/>
    <w:rsid w:val="00CD454F"/>
    <w:rsid w:val="00CD470C"/>
    <w:rsid w:val="00CD4755"/>
    <w:rsid w:val="00CD48AC"/>
    <w:rsid w:val="00CD4ADF"/>
    <w:rsid w:val="00CD4F07"/>
    <w:rsid w:val="00CD5212"/>
    <w:rsid w:val="00CD521A"/>
    <w:rsid w:val="00CD541D"/>
    <w:rsid w:val="00CD5421"/>
    <w:rsid w:val="00CD551C"/>
    <w:rsid w:val="00CD5A63"/>
    <w:rsid w:val="00CD60D8"/>
    <w:rsid w:val="00CD6460"/>
    <w:rsid w:val="00CD6D3E"/>
    <w:rsid w:val="00CD6F03"/>
    <w:rsid w:val="00CD710A"/>
    <w:rsid w:val="00CD747A"/>
    <w:rsid w:val="00CD74AA"/>
    <w:rsid w:val="00CD7918"/>
    <w:rsid w:val="00CE0213"/>
    <w:rsid w:val="00CE029C"/>
    <w:rsid w:val="00CE0314"/>
    <w:rsid w:val="00CE0718"/>
    <w:rsid w:val="00CE0842"/>
    <w:rsid w:val="00CE09B0"/>
    <w:rsid w:val="00CE0CFA"/>
    <w:rsid w:val="00CE10CC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332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304"/>
    <w:rsid w:val="00CE58AD"/>
    <w:rsid w:val="00CE598C"/>
    <w:rsid w:val="00CE5A80"/>
    <w:rsid w:val="00CE5B51"/>
    <w:rsid w:val="00CE6036"/>
    <w:rsid w:val="00CE6059"/>
    <w:rsid w:val="00CE608D"/>
    <w:rsid w:val="00CE621A"/>
    <w:rsid w:val="00CE6374"/>
    <w:rsid w:val="00CE6590"/>
    <w:rsid w:val="00CE6B9E"/>
    <w:rsid w:val="00CE6C77"/>
    <w:rsid w:val="00CE6C7E"/>
    <w:rsid w:val="00CE6E1D"/>
    <w:rsid w:val="00CE78B5"/>
    <w:rsid w:val="00CE7967"/>
    <w:rsid w:val="00CE7BC6"/>
    <w:rsid w:val="00CE7E01"/>
    <w:rsid w:val="00CE7F3B"/>
    <w:rsid w:val="00CE7FAA"/>
    <w:rsid w:val="00CF0381"/>
    <w:rsid w:val="00CF03B6"/>
    <w:rsid w:val="00CF08DC"/>
    <w:rsid w:val="00CF0980"/>
    <w:rsid w:val="00CF0C6E"/>
    <w:rsid w:val="00CF0D69"/>
    <w:rsid w:val="00CF0D6C"/>
    <w:rsid w:val="00CF0DF5"/>
    <w:rsid w:val="00CF1099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D"/>
    <w:rsid w:val="00CF2B99"/>
    <w:rsid w:val="00CF30B6"/>
    <w:rsid w:val="00CF3359"/>
    <w:rsid w:val="00CF3377"/>
    <w:rsid w:val="00CF385B"/>
    <w:rsid w:val="00CF3FE8"/>
    <w:rsid w:val="00CF40BE"/>
    <w:rsid w:val="00CF4111"/>
    <w:rsid w:val="00CF4322"/>
    <w:rsid w:val="00CF4A5D"/>
    <w:rsid w:val="00CF4B04"/>
    <w:rsid w:val="00CF4B32"/>
    <w:rsid w:val="00CF4C7E"/>
    <w:rsid w:val="00CF4D86"/>
    <w:rsid w:val="00CF4EFB"/>
    <w:rsid w:val="00CF508C"/>
    <w:rsid w:val="00CF5265"/>
    <w:rsid w:val="00CF535B"/>
    <w:rsid w:val="00CF5866"/>
    <w:rsid w:val="00CF64BA"/>
    <w:rsid w:val="00CF685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9D8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1CE3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2FF1"/>
    <w:rsid w:val="00D03005"/>
    <w:rsid w:val="00D03044"/>
    <w:rsid w:val="00D0324C"/>
    <w:rsid w:val="00D03270"/>
    <w:rsid w:val="00D03625"/>
    <w:rsid w:val="00D03629"/>
    <w:rsid w:val="00D03998"/>
    <w:rsid w:val="00D03A16"/>
    <w:rsid w:val="00D03A27"/>
    <w:rsid w:val="00D03B41"/>
    <w:rsid w:val="00D03B47"/>
    <w:rsid w:val="00D03BE2"/>
    <w:rsid w:val="00D03C99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41"/>
    <w:rsid w:val="00D06AEF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1B4"/>
    <w:rsid w:val="00D11266"/>
    <w:rsid w:val="00D1137A"/>
    <w:rsid w:val="00D1148D"/>
    <w:rsid w:val="00D11879"/>
    <w:rsid w:val="00D11B3F"/>
    <w:rsid w:val="00D11B7B"/>
    <w:rsid w:val="00D11D9C"/>
    <w:rsid w:val="00D11EC2"/>
    <w:rsid w:val="00D11FDE"/>
    <w:rsid w:val="00D1226F"/>
    <w:rsid w:val="00D12AC1"/>
    <w:rsid w:val="00D12DF5"/>
    <w:rsid w:val="00D12FDF"/>
    <w:rsid w:val="00D135A7"/>
    <w:rsid w:val="00D1372E"/>
    <w:rsid w:val="00D13832"/>
    <w:rsid w:val="00D13988"/>
    <w:rsid w:val="00D13A64"/>
    <w:rsid w:val="00D13C24"/>
    <w:rsid w:val="00D13C6E"/>
    <w:rsid w:val="00D13E29"/>
    <w:rsid w:val="00D13FB4"/>
    <w:rsid w:val="00D14036"/>
    <w:rsid w:val="00D1406E"/>
    <w:rsid w:val="00D14378"/>
    <w:rsid w:val="00D143B7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BB3"/>
    <w:rsid w:val="00D15FCC"/>
    <w:rsid w:val="00D16326"/>
    <w:rsid w:val="00D16779"/>
    <w:rsid w:val="00D16AE8"/>
    <w:rsid w:val="00D16C4A"/>
    <w:rsid w:val="00D16FD4"/>
    <w:rsid w:val="00D17953"/>
    <w:rsid w:val="00D17BCB"/>
    <w:rsid w:val="00D17C49"/>
    <w:rsid w:val="00D17E48"/>
    <w:rsid w:val="00D17F45"/>
    <w:rsid w:val="00D20214"/>
    <w:rsid w:val="00D203EC"/>
    <w:rsid w:val="00D20AA1"/>
    <w:rsid w:val="00D20F22"/>
    <w:rsid w:val="00D2100E"/>
    <w:rsid w:val="00D2138B"/>
    <w:rsid w:val="00D213EE"/>
    <w:rsid w:val="00D21524"/>
    <w:rsid w:val="00D217AC"/>
    <w:rsid w:val="00D2195B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37"/>
    <w:rsid w:val="00D228BD"/>
    <w:rsid w:val="00D22B3D"/>
    <w:rsid w:val="00D22B87"/>
    <w:rsid w:val="00D22BD2"/>
    <w:rsid w:val="00D22BFB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4F99"/>
    <w:rsid w:val="00D2500E"/>
    <w:rsid w:val="00D251C7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58"/>
    <w:rsid w:val="00D307D2"/>
    <w:rsid w:val="00D3083A"/>
    <w:rsid w:val="00D308DB"/>
    <w:rsid w:val="00D3092C"/>
    <w:rsid w:val="00D30ECF"/>
    <w:rsid w:val="00D31426"/>
    <w:rsid w:val="00D316B5"/>
    <w:rsid w:val="00D31767"/>
    <w:rsid w:val="00D3187E"/>
    <w:rsid w:val="00D31A0D"/>
    <w:rsid w:val="00D31C75"/>
    <w:rsid w:val="00D31CE2"/>
    <w:rsid w:val="00D31D39"/>
    <w:rsid w:val="00D31F15"/>
    <w:rsid w:val="00D31F1F"/>
    <w:rsid w:val="00D32779"/>
    <w:rsid w:val="00D32A66"/>
    <w:rsid w:val="00D32B11"/>
    <w:rsid w:val="00D32DF6"/>
    <w:rsid w:val="00D32F2C"/>
    <w:rsid w:val="00D33055"/>
    <w:rsid w:val="00D33595"/>
    <w:rsid w:val="00D3360C"/>
    <w:rsid w:val="00D33734"/>
    <w:rsid w:val="00D3386D"/>
    <w:rsid w:val="00D3396F"/>
    <w:rsid w:val="00D33D0A"/>
    <w:rsid w:val="00D33F04"/>
    <w:rsid w:val="00D33F94"/>
    <w:rsid w:val="00D34175"/>
    <w:rsid w:val="00D341EE"/>
    <w:rsid w:val="00D343D9"/>
    <w:rsid w:val="00D344D3"/>
    <w:rsid w:val="00D345E7"/>
    <w:rsid w:val="00D34A1F"/>
    <w:rsid w:val="00D34C22"/>
    <w:rsid w:val="00D34ECB"/>
    <w:rsid w:val="00D350C4"/>
    <w:rsid w:val="00D35178"/>
    <w:rsid w:val="00D3524B"/>
    <w:rsid w:val="00D354B8"/>
    <w:rsid w:val="00D35598"/>
    <w:rsid w:val="00D358B2"/>
    <w:rsid w:val="00D35C79"/>
    <w:rsid w:val="00D35CE7"/>
    <w:rsid w:val="00D360A6"/>
    <w:rsid w:val="00D360F3"/>
    <w:rsid w:val="00D3632D"/>
    <w:rsid w:val="00D36744"/>
    <w:rsid w:val="00D36751"/>
    <w:rsid w:val="00D369A4"/>
    <w:rsid w:val="00D36CD9"/>
    <w:rsid w:val="00D37616"/>
    <w:rsid w:val="00D376DE"/>
    <w:rsid w:val="00D3779C"/>
    <w:rsid w:val="00D379B1"/>
    <w:rsid w:val="00D37B78"/>
    <w:rsid w:val="00D37CE3"/>
    <w:rsid w:val="00D4001E"/>
    <w:rsid w:val="00D4025B"/>
    <w:rsid w:val="00D40539"/>
    <w:rsid w:val="00D406E2"/>
    <w:rsid w:val="00D40C00"/>
    <w:rsid w:val="00D40C45"/>
    <w:rsid w:val="00D40C9B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0"/>
    <w:rsid w:val="00D41CF1"/>
    <w:rsid w:val="00D41E87"/>
    <w:rsid w:val="00D41ED1"/>
    <w:rsid w:val="00D41F86"/>
    <w:rsid w:val="00D42114"/>
    <w:rsid w:val="00D42155"/>
    <w:rsid w:val="00D4258B"/>
    <w:rsid w:val="00D4260F"/>
    <w:rsid w:val="00D429F3"/>
    <w:rsid w:val="00D42CC1"/>
    <w:rsid w:val="00D42DBC"/>
    <w:rsid w:val="00D42F28"/>
    <w:rsid w:val="00D43256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2B4"/>
    <w:rsid w:val="00D44805"/>
    <w:rsid w:val="00D44DE0"/>
    <w:rsid w:val="00D44F1A"/>
    <w:rsid w:val="00D4533C"/>
    <w:rsid w:val="00D45A0D"/>
    <w:rsid w:val="00D45D7A"/>
    <w:rsid w:val="00D45FDC"/>
    <w:rsid w:val="00D46057"/>
    <w:rsid w:val="00D4644B"/>
    <w:rsid w:val="00D46527"/>
    <w:rsid w:val="00D465EF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3B4"/>
    <w:rsid w:val="00D506DA"/>
    <w:rsid w:val="00D50855"/>
    <w:rsid w:val="00D50B97"/>
    <w:rsid w:val="00D50DC8"/>
    <w:rsid w:val="00D50E30"/>
    <w:rsid w:val="00D513D2"/>
    <w:rsid w:val="00D515F1"/>
    <w:rsid w:val="00D519E3"/>
    <w:rsid w:val="00D51C9E"/>
    <w:rsid w:val="00D51DDE"/>
    <w:rsid w:val="00D51ECF"/>
    <w:rsid w:val="00D51FA4"/>
    <w:rsid w:val="00D52580"/>
    <w:rsid w:val="00D52C01"/>
    <w:rsid w:val="00D52C43"/>
    <w:rsid w:val="00D52D81"/>
    <w:rsid w:val="00D52F9C"/>
    <w:rsid w:val="00D53071"/>
    <w:rsid w:val="00D53096"/>
    <w:rsid w:val="00D53191"/>
    <w:rsid w:val="00D5324A"/>
    <w:rsid w:val="00D532D5"/>
    <w:rsid w:val="00D53429"/>
    <w:rsid w:val="00D53487"/>
    <w:rsid w:val="00D536BA"/>
    <w:rsid w:val="00D539E9"/>
    <w:rsid w:val="00D53EBA"/>
    <w:rsid w:val="00D5417A"/>
    <w:rsid w:val="00D54231"/>
    <w:rsid w:val="00D544DD"/>
    <w:rsid w:val="00D54614"/>
    <w:rsid w:val="00D54728"/>
    <w:rsid w:val="00D547C3"/>
    <w:rsid w:val="00D54A03"/>
    <w:rsid w:val="00D54AD6"/>
    <w:rsid w:val="00D54BC6"/>
    <w:rsid w:val="00D54F5A"/>
    <w:rsid w:val="00D551B6"/>
    <w:rsid w:val="00D55271"/>
    <w:rsid w:val="00D556F7"/>
    <w:rsid w:val="00D5581B"/>
    <w:rsid w:val="00D55A1D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6B6"/>
    <w:rsid w:val="00D568E9"/>
    <w:rsid w:val="00D56BFB"/>
    <w:rsid w:val="00D56CA5"/>
    <w:rsid w:val="00D56D7E"/>
    <w:rsid w:val="00D57088"/>
    <w:rsid w:val="00D57350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88A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C4F"/>
    <w:rsid w:val="00D63D30"/>
    <w:rsid w:val="00D63DFC"/>
    <w:rsid w:val="00D642A5"/>
    <w:rsid w:val="00D6462E"/>
    <w:rsid w:val="00D64A99"/>
    <w:rsid w:val="00D64B2D"/>
    <w:rsid w:val="00D64B31"/>
    <w:rsid w:val="00D6517C"/>
    <w:rsid w:val="00D65251"/>
    <w:rsid w:val="00D6530E"/>
    <w:rsid w:val="00D65347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950"/>
    <w:rsid w:val="00D67A2D"/>
    <w:rsid w:val="00D67C6A"/>
    <w:rsid w:val="00D67CEA"/>
    <w:rsid w:val="00D67DC0"/>
    <w:rsid w:val="00D67DE8"/>
    <w:rsid w:val="00D67F06"/>
    <w:rsid w:val="00D70122"/>
    <w:rsid w:val="00D7025D"/>
    <w:rsid w:val="00D70999"/>
    <w:rsid w:val="00D70A09"/>
    <w:rsid w:val="00D70FDA"/>
    <w:rsid w:val="00D7153C"/>
    <w:rsid w:val="00D7161A"/>
    <w:rsid w:val="00D7167A"/>
    <w:rsid w:val="00D718A3"/>
    <w:rsid w:val="00D71C8F"/>
    <w:rsid w:val="00D71EE9"/>
    <w:rsid w:val="00D71F13"/>
    <w:rsid w:val="00D71FDD"/>
    <w:rsid w:val="00D72187"/>
    <w:rsid w:val="00D723FB"/>
    <w:rsid w:val="00D7243D"/>
    <w:rsid w:val="00D727BB"/>
    <w:rsid w:val="00D72A23"/>
    <w:rsid w:val="00D72B3D"/>
    <w:rsid w:val="00D72DAF"/>
    <w:rsid w:val="00D731CB"/>
    <w:rsid w:val="00D73399"/>
    <w:rsid w:val="00D73497"/>
    <w:rsid w:val="00D73623"/>
    <w:rsid w:val="00D738C1"/>
    <w:rsid w:val="00D739D8"/>
    <w:rsid w:val="00D739E9"/>
    <w:rsid w:val="00D739F4"/>
    <w:rsid w:val="00D73AD4"/>
    <w:rsid w:val="00D74101"/>
    <w:rsid w:val="00D745F8"/>
    <w:rsid w:val="00D746DB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BB4"/>
    <w:rsid w:val="00D77E7B"/>
    <w:rsid w:val="00D77ECC"/>
    <w:rsid w:val="00D77FEB"/>
    <w:rsid w:val="00D80190"/>
    <w:rsid w:val="00D802D3"/>
    <w:rsid w:val="00D806F0"/>
    <w:rsid w:val="00D80EF6"/>
    <w:rsid w:val="00D80FF8"/>
    <w:rsid w:val="00D8101E"/>
    <w:rsid w:val="00D81567"/>
    <w:rsid w:val="00D817D5"/>
    <w:rsid w:val="00D81ADC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DE3"/>
    <w:rsid w:val="00D84ED9"/>
    <w:rsid w:val="00D8505A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85"/>
    <w:rsid w:val="00D915C1"/>
    <w:rsid w:val="00D91676"/>
    <w:rsid w:val="00D91C6A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505"/>
    <w:rsid w:val="00D945AE"/>
    <w:rsid w:val="00D9482B"/>
    <w:rsid w:val="00D94D78"/>
    <w:rsid w:val="00D94E3C"/>
    <w:rsid w:val="00D950D2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6ECE"/>
    <w:rsid w:val="00D97519"/>
    <w:rsid w:val="00D97700"/>
    <w:rsid w:val="00D9773A"/>
    <w:rsid w:val="00D97915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697"/>
    <w:rsid w:val="00DA18E9"/>
    <w:rsid w:val="00DA19B5"/>
    <w:rsid w:val="00DA1B72"/>
    <w:rsid w:val="00DA1BDC"/>
    <w:rsid w:val="00DA1C56"/>
    <w:rsid w:val="00DA209D"/>
    <w:rsid w:val="00DA224F"/>
    <w:rsid w:val="00DA2328"/>
    <w:rsid w:val="00DA2502"/>
    <w:rsid w:val="00DA2642"/>
    <w:rsid w:val="00DA2696"/>
    <w:rsid w:val="00DA2BC1"/>
    <w:rsid w:val="00DA2CB0"/>
    <w:rsid w:val="00DA2DC1"/>
    <w:rsid w:val="00DA2E5B"/>
    <w:rsid w:val="00DA2F16"/>
    <w:rsid w:val="00DA311C"/>
    <w:rsid w:val="00DA33AE"/>
    <w:rsid w:val="00DA33B6"/>
    <w:rsid w:val="00DA363E"/>
    <w:rsid w:val="00DA375F"/>
    <w:rsid w:val="00DA38F8"/>
    <w:rsid w:val="00DA394E"/>
    <w:rsid w:val="00DA3CE4"/>
    <w:rsid w:val="00DA3FD9"/>
    <w:rsid w:val="00DA42EF"/>
    <w:rsid w:val="00DA43F8"/>
    <w:rsid w:val="00DA44BA"/>
    <w:rsid w:val="00DA4610"/>
    <w:rsid w:val="00DA4836"/>
    <w:rsid w:val="00DA48EF"/>
    <w:rsid w:val="00DA4CB2"/>
    <w:rsid w:val="00DA4D5A"/>
    <w:rsid w:val="00DA5357"/>
    <w:rsid w:val="00DA53B1"/>
    <w:rsid w:val="00DA53FC"/>
    <w:rsid w:val="00DA5A68"/>
    <w:rsid w:val="00DA5A69"/>
    <w:rsid w:val="00DA5A82"/>
    <w:rsid w:val="00DA5B93"/>
    <w:rsid w:val="00DA5BCE"/>
    <w:rsid w:val="00DA5C2E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515"/>
    <w:rsid w:val="00DA7777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A1C"/>
    <w:rsid w:val="00DB0B4D"/>
    <w:rsid w:val="00DB0B8F"/>
    <w:rsid w:val="00DB0D8D"/>
    <w:rsid w:val="00DB0DD8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BD1"/>
    <w:rsid w:val="00DB1CA7"/>
    <w:rsid w:val="00DB1F1B"/>
    <w:rsid w:val="00DB1FDD"/>
    <w:rsid w:val="00DB225F"/>
    <w:rsid w:val="00DB276C"/>
    <w:rsid w:val="00DB2AD7"/>
    <w:rsid w:val="00DB3297"/>
    <w:rsid w:val="00DB3353"/>
    <w:rsid w:val="00DB3AA4"/>
    <w:rsid w:val="00DB3C1C"/>
    <w:rsid w:val="00DB3D08"/>
    <w:rsid w:val="00DB3DB4"/>
    <w:rsid w:val="00DB3E72"/>
    <w:rsid w:val="00DB43EA"/>
    <w:rsid w:val="00DB44EB"/>
    <w:rsid w:val="00DB450A"/>
    <w:rsid w:val="00DB4719"/>
    <w:rsid w:val="00DB4757"/>
    <w:rsid w:val="00DB47AC"/>
    <w:rsid w:val="00DB481D"/>
    <w:rsid w:val="00DB49C2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03C"/>
    <w:rsid w:val="00DC02A7"/>
    <w:rsid w:val="00DC073C"/>
    <w:rsid w:val="00DC09AB"/>
    <w:rsid w:val="00DC09B9"/>
    <w:rsid w:val="00DC0D8C"/>
    <w:rsid w:val="00DC0F53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312"/>
    <w:rsid w:val="00DC2327"/>
    <w:rsid w:val="00DC26FF"/>
    <w:rsid w:val="00DC2CD2"/>
    <w:rsid w:val="00DC3289"/>
    <w:rsid w:val="00DC340A"/>
    <w:rsid w:val="00DC355F"/>
    <w:rsid w:val="00DC39AB"/>
    <w:rsid w:val="00DC3B6D"/>
    <w:rsid w:val="00DC3B8A"/>
    <w:rsid w:val="00DC3F9E"/>
    <w:rsid w:val="00DC4149"/>
    <w:rsid w:val="00DC43D5"/>
    <w:rsid w:val="00DC440A"/>
    <w:rsid w:val="00DC470A"/>
    <w:rsid w:val="00DC4BD4"/>
    <w:rsid w:val="00DC4C89"/>
    <w:rsid w:val="00DC4FD3"/>
    <w:rsid w:val="00DC53F2"/>
    <w:rsid w:val="00DC5492"/>
    <w:rsid w:val="00DC560F"/>
    <w:rsid w:val="00DC56FA"/>
    <w:rsid w:val="00DC5A59"/>
    <w:rsid w:val="00DC5C57"/>
    <w:rsid w:val="00DC5D75"/>
    <w:rsid w:val="00DC6049"/>
    <w:rsid w:val="00DC6316"/>
    <w:rsid w:val="00DC65C9"/>
    <w:rsid w:val="00DC668D"/>
    <w:rsid w:val="00DC6767"/>
    <w:rsid w:val="00DC67D7"/>
    <w:rsid w:val="00DC6A4E"/>
    <w:rsid w:val="00DC6DDC"/>
    <w:rsid w:val="00DC6F5A"/>
    <w:rsid w:val="00DC7675"/>
    <w:rsid w:val="00DD0053"/>
    <w:rsid w:val="00DD0088"/>
    <w:rsid w:val="00DD028C"/>
    <w:rsid w:val="00DD02CF"/>
    <w:rsid w:val="00DD03F8"/>
    <w:rsid w:val="00DD03FE"/>
    <w:rsid w:val="00DD061E"/>
    <w:rsid w:val="00DD06A5"/>
    <w:rsid w:val="00DD06F9"/>
    <w:rsid w:val="00DD072E"/>
    <w:rsid w:val="00DD07E1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95F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DD5"/>
    <w:rsid w:val="00DD2E3A"/>
    <w:rsid w:val="00DD3056"/>
    <w:rsid w:val="00DD306C"/>
    <w:rsid w:val="00DD32ED"/>
    <w:rsid w:val="00DD332F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56"/>
    <w:rsid w:val="00DD5E1C"/>
    <w:rsid w:val="00DD6027"/>
    <w:rsid w:val="00DD6160"/>
    <w:rsid w:val="00DD629D"/>
    <w:rsid w:val="00DD648B"/>
    <w:rsid w:val="00DD64FD"/>
    <w:rsid w:val="00DD650F"/>
    <w:rsid w:val="00DD6961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1E56"/>
    <w:rsid w:val="00DE1FDE"/>
    <w:rsid w:val="00DE24AD"/>
    <w:rsid w:val="00DE24F1"/>
    <w:rsid w:val="00DE2686"/>
    <w:rsid w:val="00DE28AA"/>
    <w:rsid w:val="00DE2901"/>
    <w:rsid w:val="00DE2C8E"/>
    <w:rsid w:val="00DE30D9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3FCF"/>
    <w:rsid w:val="00DE4062"/>
    <w:rsid w:val="00DE411A"/>
    <w:rsid w:val="00DE4166"/>
    <w:rsid w:val="00DE4660"/>
    <w:rsid w:val="00DE49B5"/>
    <w:rsid w:val="00DE4A29"/>
    <w:rsid w:val="00DE4FA5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79C"/>
    <w:rsid w:val="00DE7937"/>
    <w:rsid w:val="00DE7942"/>
    <w:rsid w:val="00DE7A3A"/>
    <w:rsid w:val="00DF0635"/>
    <w:rsid w:val="00DF0640"/>
    <w:rsid w:val="00DF0692"/>
    <w:rsid w:val="00DF07CF"/>
    <w:rsid w:val="00DF099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241"/>
    <w:rsid w:val="00DF24CD"/>
    <w:rsid w:val="00DF273D"/>
    <w:rsid w:val="00DF284C"/>
    <w:rsid w:val="00DF2899"/>
    <w:rsid w:val="00DF2BCA"/>
    <w:rsid w:val="00DF2C0D"/>
    <w:rsid w:val="00DF2CFA"/>
    <w:rsid w:val="00DF2EFA"/>
    <w:rsid w:val="00DF309C"/>
    <w:rsid w:val="00DF3484"/>
    <w:rsid w:val="00DF35E8"/>
    <w:rsid w:val="00DF37B4"/>
    <w:rsid w:val="00DF3845"/>
    <w:rsid w:val="00DF386C"/>
    <w:rsid w:val="00DF38EC"/>
    <w:rsid w:val="00DF3955"/>
    <w:rsid w:val="00DF3B50"/>
    <w:rsid w:val="00DF3C9A"/>
    <w:rsid w:val="00DF3CD8"/>
    <w:rsid w:val="00DF3D1B"/>
    <w:rsid w:val="00DF3DBE"/>
    <w:rsid w:val="00DF3DD0"/>
    <w:rsid w:val="00DF4248"/>
    <w:rsid w:val="00DF42A7"/>
    <w:rsid w:val="00DF4497"/>
    <w:rsid w:val="00DF45C6"/>
    <w:rsid w:val="00DF45DD"/>
    <w:rsid w:val="00DF4A1C"/>
    <w:rsid w:val="00DF4AE4"/>
    <w:rsid w:val="00DF4B08"/>
    <w:rsid w:val="00DF527D"/>
    <w:rsid w:val="00DF5A6D"/>
    <w:rsid w:val="00DF5B6B"/>
    <w:rsid w:val="00DF63DF"/>
    <w:rsid w:val="00DF64A3"/>
    <w:rsid w:val="00DF6B6E"/>
    <w:rsid w:val="00DF6CB0"/>
    <w:rsid w:val="00DF6CF3"/>
    <w:rsid w:val="00DF6D99"/>
    <w:rsid w:val="00DF7037"/>
    <w:rsid w:val="00DF7249"/>
    <w:rsid w:val="00DF72C9"/>
    <w:rsid w:val="00DF73C8"/>
    <w:rsid w:val="00DF7456"/>
    <w:rsid w:val="00DF759F"/>
    <w:rsid w:val="00DF77B0"/>
    <w:rsid w:val="00DF797A"/>
    <w:rsid w:val="00DF7AD1"/>
    <w:rsid w:val="00DF7B34"/>
    <w:rsid w:val="00DF7C80"/>
    <w:rsid w:val="00DF7D25"/>
    <w:rsid w:val="00DF7DF2"/>
    <w:rsid w:val="00DF7F26"/>
    <w:rsid w:val="00E001C0"/>
    <w:rsid w:val="00E001C2"/>
    <w:rsid w:val="00E00389"/>
    <w:rsid w:val="00E005CC"/>
    <w:rsid w:val="00E005F4"/>
    <w:rsid w:val="00E00606"/>
    <w:rsid w:val="00E0060E"/>
    <w:rsid w:val="00E00A14"/>
    <w:rsid w:val="00E00A64"/>
    <w:rsid w:val="00E00B76"/>
    <w:rsid w:val="00E00BD8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40A"/>
    <w:rsid w:val="00E03968"/>
    <w:rsid w:val="00E03A14"/>
    <w:rsid w:val="00E03B9D"/>
    <w:rsid w:val="00E03BF8"/>
    <w:rsid w:val="00E03EB4"/>
    <w:rsid w:val="00E0418A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93"/>
    <w:rsid w:val="00E05BB4"/>
    <w:rsid w:val="00E05CD3"/>
    <w:rsid w:val="00E05DB7"/>
    <w:rsid w:val="00E06648"/>
    <w:rsid w:val="00E066AC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458"/>
    <w:rsid w:val="00E135EF"/>
    <w:rsid w:val="00E13798"/>
    <w:rsid w:val="00E138E5"/>
    <w:rsid w:val="00E13911"/>
    <w:rsid w:val="00E13915"/>
    <w:rsid w:val="00E13949"/>
    <w:rsid w:val="00E13C05"/>
    <w:rsid w:val="00E1406E"/>
    <w:rsid w:val="00E14B4B"/>
    <w:rsid w:val="00E14C3F"/>
    <w:rsid w:val="00E14CB9"/>
    <w:rsid w:val="00E15088"/>
    <w:rsid w:val="00E15285"/>
    <w:rsid w:val="00E154A5"/>
    <w:rsid w:val="00E15588"/>
    <w:rsid w:val="00E15598"/>
    <w:rsid w:val="00E1599A"/>
    <w:rsid w:val="00E15CFF"/>
    <w:rsid w:val="00E16143"/>
    <w:rsid w:val="00E161F8"/>
    <w:rsid w:val="00E162ED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37"/>
    <w:rsid w:val="00E2085C"/>
    <w:rsid w:val="00E20892"/>
    <w:rsid w:val="00E20CA4"/>
    <w:rsid w:val="00E20CAD"/>
    <w:rsid w:val="00E2125F"/>
    <w:rsid w:val="00E21452"/>
    <w:rsid w:val="00E216A8"/>
    <w:rsid w:val="00E218E0"/>
    <w:rsid w:val="00E218FA"/>
    <w:rsid w:val="00E21AE6"/>
    <w:rsid w:val="00E21AED"/>
    <w:rsid w:val="00E21C30"/>
    <w:rsid w:val="00E21E0F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903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75B3"/>
    <w:rsid w:val="00E277DF"/>
    <w:rsid w:val="00E279D0"/>
    <w:rsid w:val="00E27F25"/>
    <w:rsid w:val="00E304C0"/>
    <w:rsid w:val="00E305AA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9F"/>
    <w:rsid w:val="00E32CA5"/>
    <w:rsid w:val="00E32E16"/>
    <w:rsid w:val="00E330CA"/>
    <w:rsid w:val="00E33147"/>
    <w:rsid w:val="00E33151"/>
    <w:rsid w:val="00E333A7"/>
    <w:rsid w:val="00E336C6"/>
    <w:rsid w:val="00E33975"/>
    <w:rsid w:val="00E339EA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CA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B77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B0"/>
    <w:rsid w:val="00E402D7"/>
    <w:rsid w:val="00E403F9"/>
    <w:rsid w:val="00E40639"/>
    <w:rsid w:val="00E4076B"/>
    <w:rsid w:val="00E40A49"/>
    <w:rsid w:val="00E40D3B"/>
    <w:rsid w:val="00E40FD2"/>
    <w:rsid w:val="00E41135"/>
    <w:rsid w:val="00E411D9"/>
    <w:rsid w:val="00E4123F"/>
    <w:rsid w:val="00E41251"/>
    <w:rsid w:val="00E414BB"/>
    <w:rsid w:val="00E41875"/>
    <w:rsid w:val="00E418FA"/>
    <w:rsid w:val="00E419D8"/>
    <w:rsid w:val="00E41C38"/>
    <w:rsid w:val="00E41E77"/>
    <w:rsid w:val="00E42196"/>
    <w:rsid w:val="00E42972"/>
    <w:rsid w:val="00E42C8F"/>
    <w:rsid w:val="00E42C9A"/>
    <w:rsid w:val="00E42EC3"/>
    <w:rsid w:val="00E43006"/>
    <w:rsid w:val="00E43136"/>
    <w:rsid w:val="00E43150"/>
    <w:rsid w:val="00E43195"/>
    <w:rsid w:val="00E432D1"/>
    <w:rsid w:val="00E4330E"/>
    <w:rsid w:val="00E4357D"/>
    <w:rsid w:val="00E438AB"/>
    <w:rsid w:val="00E43C5E"/>
    <w:rsid w:val="00E43D98"/>
    <w:rsid w:val="00E43DEA"/>
    <w:rsid w:val="00E43ED6"/>
    <w:rsid w:val="00E44215"/>
    <w:rsid w:val="00E44430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470"/>
    <w:rsid w:val="00E46579"/>
    <w:rsid w:val="00E467BF"/>
    <w:rsid w:val="00E46996"/>
    <w:rsid w:val="00E46A4C"/>
    <w:rsid w:val="00E46E1A"/>
    <w:rsid w:val="00E46E8E"/>
    <w:rsid w:val="00E470DE"/>
    <w:rsid w:val="00E473F8"/>
    <w:rsid w:val="00E47542"/>
    <w:rsid w:val="00E47598"/>
    <w:rsid w:val="00E4776C"/>
    <w:rsid w:val="00E4785F"/>
    <w:rsid w:val="00E478A0"/>
    <w:rsid w:val="00E478AE"/>
    <w:rsid w:val="00E47A36"/>
    <w:rsid w:val="00E47AF4"/>
    <w:rsid w:val="00E47CD1"/>
    <w:rsid w:val="00E5070B"/>
    <w:rsid w:val="00E50B90"/>
    <w:rsid w:val="00E50BA8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96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16"/>
    <w:rsid w:val="00E538BB"/>
    <w:rsid w:val="00E53976"/>
    <w:rsid w:val="00E53A5C"/>
    <w:rsid w:val="00E54083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E5"/>
    <w:rsid w:val="00E62318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6EEF"/>
    <w:rsid w:val="00E67014"/>
    <w:rsid w:val="00E6704F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69"/>
    <w:rsid w:val="00E71DC8"/>
    <w:rsid w:val="00E71E22"/>
    <w:rsid w:val="00E721CE"/>
    <w:rsid w:val="00E724AD"/>
    <w:rsid w:val="00E727F5"/>
    <w:rsid w:val="00E728EB"/>
    <w:rsid w:val="00E72A86"/>
    <w:rsid w:val="00E72BEE"/>
    <w:rsid w:val="00E72FE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701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40C"/>
    <w:rsid w:val="00E77817"/>
    <w:rsid w:val="00E77905"/>
    <w:rsid w:val="00E7790E"/>
    <w:rsid w:val="00E77A30"/>
    <w:rsid w:val="00E77AE9"/>
    <w:rsid w:val="00E77D4A"/>
    <w:rsid w:val="00E77ED7"/>
    <w:rsid w:val="00E77F77"/>
    <w:rsid w:val="00E8011C"/>
    <w:rsid w:val="00E8026A"/>
    <w:rsid w:val="00E80732"/>
    <w:rsid w:val="00E80939"/>
    <w:rsid w:val="00E80E0F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B47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0B"/>
    <w:rsid w:val="00E84E1E"/>
    <w:rsid w:val="00E85095"/>
    <w:rsid w:val="00E856EB"/>
    <w:rsid w:val="00E859F2"/>
    <w:rsid w:val="00E85B2D"/>
    <w:rsid w:val="00E85B73"/>
    <w:rsid w:val="00E85D3A"/>
    <w:rsid w:val="00E85EE6"/>
    <w:rsid w:val="00E8612B"/>
    <w:rsid w:val="00E8628D"/>
    <w:rsid w:val="00E86530"/>
    <w:rsid w:val="00E868CD"/>
    <w:rsid w:val="00E869F3"/>
    <w:rsid w:val="00E86A88"/>
    <w:rsid w:val="00E8707E"/>
    <w:rsid w:val="00E87595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465"/>
    <w:rsid w:val="00E916B9"/>
    <w:rsid w:val="00E9173A"/>
    <w:rsid w:val="00E91C5F"/>
    <w:rsid w:val="00E91D94"/>
    <w:rsid w:val="00E9208C"/>
    <w:rsid w:val="00E924BC"/>
    <w:rsid w:val="00E92664"/>
    <w:rsid w:val="00E927A0"/>
    <w:rsid w:val="00E92A5B"/>
    <w:rsid w:val="00E92A98"/>
    <w:rsid w:val="00E92ADB"/>
    <w:rsid w:val="00E92B8E"/>
    <w:rsid w:val="00E92C13"/>
    <w:rsid w:val="00E92DD8"/>
    <w:rsid w:val="00E92DE9"/>
    <w:rsid w:val="00E93173"/>
    <w:rsid w:val="00E932DA"/>
    <w:rsid w:val="00E93624"/>
    <w:rsid w:val="00E93A2D"/>
    <w:rsid w:val="00E93A89"/>
    <w:rsid w:val="00E93B53"/>
    <w:rsid w:val="00E93B84"/>
    <w:rsid w:val="00E93B8D"/>
    <w:rsid w:val="00E93C7B"/>
    <w:rsid w:val="00E940AE"/>
    <w:rsid w:val="00E941F4"/>
    <w:rsid w:val="00E9466B"/>
    <w:rsid w:val="00E947E3"/>
    <w:rsid w:val="00E94D05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58"/>
    <w:rsid w:val="00E95793"/>
    <w:rsid w:val="00E95928"/>
    <w:rsid w:val="00E9594E"/>
    <w:rsid w:val="00E9598E"/>
    <w:rsid w:val="00E95A9A"/>
    <w:rsid w:val="00E95C45"/>
    <w:rsid w:val="00E9656A"/>
    <w:rsid w:val="00E967C4"/>
    <w:rsid w:val="00E96831"/>
    <w:rsid w:val="00E96A0E"/>
    <w:rsid w:val="00E96AEB"/>
    <w:rsid w:val="00E96E21"/>
    <w:rsid w:val="00E970E5"/>
    <w:rsid w:val="00E9712B"/>
    <w:rsid w:val="00E97362"/>
    <w:rsid w:val="00E979CB"/>
    <w:rsid w:val="00E97AC6"/>
    <w:rsid w:val="00E97AF6"/>
    <w:rsid w:val="00E97C1E"/>
    <w:rsid w:val="00E97C62"/>
    <w:rsid w:val="00E97C87"/>
    <w:rsid w:val="00E97F78"/>
    <w:rsid w:val="00EA01A4"/>
    <w:rsid w:val="00EA05E6"/>
    <w:rsid w:val="00EA0784"/>
    <w:rsid w:val="00EA0A78"/>
    <w:rsid w:val="00EA0B1A"/>
    <w:rsid w:val="00EA0CC2"/>
    <w:rsid w:val="00EA0D9E"/>
    <w:rsid w:val="00EA0E04"/>
    <w:rsid w:val="00EA0F7B"/>
    <w:rsid w:val="00EA1055"/>
    <w:rsid w:val="00EA12BC"/>
    <w:rsid w:val="00EA13C4"/>
    <w:rsid w:val="00EA13EF"/>
    <w:rsid w:val="00EA1507"/>
    <w:rsid w:val="00EA179E"/>
    <w:rsid w:val="00EA184C"/>
    <w:rsid w:val="00EA22C1"/>
    <w:rsid w:val="00EA22E2"/>
    <w:rsid w:val="00EA24FD"/>
    <w:rsid w:val="00EA2541"/>
    <w:rsid w:val="00EA2574"/>
    <w:rsid w:val="00EA2788"/>
    <w:rsid w:val="00EA2A8A"/>
    <w:rsid w:val="00EA2DD7"/>
    <w:rsid w:val="00EA2E61"/>
    <w:rsid w:val="00EA3400"/>
    <w:rsid w:val="00EA347D"/>
    <w:rsid w:val="00EA3634"/>
    <w:rsid w:val="00EA38A3"/>
    <w:rsid w:val="00EA3BB4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91B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14"/>
    <w:rsid w:val="00EA5E83"/>
    <w:rsid w:val="00EA5F79"/>
    <w:rsid w:val="00EA5FE1"/>
    <w:rsid w:val="00EA609C"/>
    <w:rsid w:val="00EA6304"/>
    <w:rsid w:val="00EA63D7"/>
    <w:rsid w:val="00EA6540"/>
    <w:rsid w:val="00EA6B7C"/>
    <w:rsid w:val="00EA6C88"/>
    <w:rsid w:val="00EA6DFE"/>
    <w:rsid w:val="00EA6EB4"/>
    <w:rsid w:val="00EA7022"/>
    <w:rsid w:val="00EA72BB"/>
    <w:rsid w:val="00EA7785"/>
    <w:rsid w:val="00EA782B"/>
    <w:rsid w:val="00EA7900"/>
    <w:rsid w:val="00EA79B7"/>
    <w:rsid w:val="00EA7A35"/>
    <w:rsid w:val="00EA7B8D"/>
    <w:rsid w:val="00EA7F2E"/>
    <w:rsid w:val="00EB0055"/>
    <w:rsid w:val="00EB018E"/>
    <w:rsid w:val="00EB0416"/>
    <w:rsid w:val="00EB0496"/>
    <w:rsid w:val="00EB09BA"/>
    <w:rsid w:val="00EB09EB"/>
    <w:rsid w:val="00EB0C40"/>
    <w:rsid w:val="00EB1014"/>
    <w:rsid w:val="00EB11AF"/>
    <w:rsid w:val="00EB145A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D9A"/>
    <w:rsid w:val="00EB2FBF"/>
    <w:rsid w:val="00EB30E0"/>
    <w:rsid w:val="00EB30EF"/>
    <w:rsid w:val="00EB3109"/>
    <w:rsid w:val="00EB31E9"/>
    <w:rsid w:val="00EB3207"/>
    <w:rsid w:val="00EB3402"/>
    <w:rsid w:val="00EB34AA"/>
    <w:rsid w:val="00EB36A7"/>
    <w:rsid w:val="00EB3845"/>
    <w:rsid w:val="00EB3C51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9FD"/>
    <w:rsid w:val="00EB5BA0"/>
    <w:rsid w:val="00EB611D"/>
    <w:rsid w:val="00EB61C2"/>
    <w:rsid w:val="00EB637B"/>
    <w:rsid w:val="00EB6627"/>
    <w:rsid w:val="00EB671D"/>
    <w:rsid w:val="00EB6825"/>
    <w:rsid w:val="00EB689E"/>
    <w:rsid w:val="00EB697A"/>
    <w:rsid w:val="00EB6E89"/>
    <w:rsid w:val="00EB6F3B"/>
    <w:rsid w:val="00EB6FF2"/>
    <w:rsid w:val="00EB704D"/>
    <w:rsid w:val="00EB7139"/>
    <w:rsid w:val="00EB71D0"/>
    <w:rsid w:val="00EB7364"/>
    <w:rsid w:val="00EB7B57"/>
    <w:rsid w:val="00EB7C34"/>
    <w:rsid w:val="00EB7ED0"/>
    <w:rsid w:val="00EC0219"/>
    <w:rsid w:val="00EC027C"/>
    <w:rsid w:val="00EC03EB"/>
    <w:rsid w:val="00EC0627"/>
    <w:rsid w:val="00EC0696"/>
    <w:rsid w:val="00EC07E9"/>
    <w:rsid w:val="00EC0830"/>
    <w:rsid w:val="00EC0A7B"/>
    <w:rsid w:val="00EC0B1D"/>
    <w:rsid w:val="00EC0F89"/>
    <w:rsid w:val="00EC1184"/>
    <w:rsid w:val="00EC1B21"/>
    <w:rsid w:val="00EC2041"/>
    <w:rsid w:val="00EC2058"/>
    <w:rsid w:val="00EC2098"/>
    <w:rsid w:val="00EC222F"/>
    <w:rsid w:val="00EC2332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47A"/>
    <w:rsid w:val="00EC76B9"/>
    <w:rsid w:val="00EC7752"/>
    <w:rsid w:val="00EC78C7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17A"/>
    <w:rsid w:val="00ED32E3"/>
    <w:rsid w:val="00ED3427"/>
    <w:rsid w:val="00ED3B42"/>
    <w:rsid w:val="00ED4146"/>
    <w:rsid w:val="00ED41AE"/>
    <w:rsid w:val="00ED47D0"/>
    <w:rsid w:val="00ED48FE"/>
    <w:rsid w:val="00ED4C9A"/>
    <w:rsid w:val="00ED4DE9"/>
    <w:rsid w:val="00ED562C"/>
    <w:rsid w:val="00ED56B2"/>
    <w:rsid w:val="00ED56CA"/>
    <w:rsid w:val="00ED56E2"/>
    <w:rsid w:val="00ED57DB"/>
    <w:rsid w:val="00ED59C6"/>
    <w:rsid w:val="00ED5A41"/>
    <w:rsid w:val="00ED5EA2"/>
    <w:rsid w:val="00ED5F6E"/>
    <w:rsid w:val="00ED629F"/>
    <w:rsid w:val="00ED635D"/>
    <w:rsid w:val="00ED6B08"/>
    <w:rsid w:val="00ED7235"/>
    <w:rsid w:val="00ED7667"/>
    <w:rsid w:val="00ED77E4"/>
    <w:rsid w:val="00EE0408"/>
    <w:rsid w:val="00EE044E"/>
    <w:rsid w:val="00EE0450"/>
    <w:rsid w:val="00EE0464"/>
    <w:rsid w:val="00EE04F0"/>
    <w:rsid w:val="00EE051D"/>
    <w:rsid w:val="00EE0727"/>
    <w:rsid w:val="00EE09E9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3D7D"/>
    <w:rsid w:val="00EE49C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1"/>
    <w:rsid w:val="00EE68AA"/>
    <w:rsid w:val="00EE7114"/>
    <w:rsid w:val="00EE7231"/>
    <w:rsid w:val="00EE734C"/>
    <w:rsid w:val="00EE73F9"/>
    <w:rsid w:val="00EE76E3"/>
    <w:rsid w:val="00EE776A"/>
    <w:rsid w:val="00EE783B"/>
    <w:rsid w:val="00EE7C38"/>
    <w:rsid w:val="00EE7D39"/>
    <w:rsid w:val="00EF002A"/>
    <w:rsid w:val="00EF0050"/>
    <w:rsid w:val="00EF0304"/>
    <w:rsid w:val="00EF0576"/>
    <w:rsid w:val="00EF05D6"/>
    <w:rsid w:val="00EF0780"/>
    <w:rsid w:val="00EF0791"/>
    <w:rsid w:val="00EF08B1"/>
    <w:rsid w:val="00EF094E"/>
    <w:rsid w:val="00EF0B8F"/>
    <w:rsid w:val="00EF0B93"/>
    <w:rsid w:val="00EF10B5"/>
    <w:rsid w:val="00EF14AA"/>
    <w:rsid w:val="00EF1751"/>
    <w:rsid w:val="00EF1979"/>
    <w:rsid w:val="00EF1AF2"/>
    <w:rsid w:val="00EF2156"/>
    <w:rsid w:val="00EF225B"/>
    <w:rsid w:val="00EF234F"/>
    <w:rsid w:val="00EF270D"/>
    <w:rsid w:val="00EF2800"/>
    <w:rsid w:val="00EF2A2F"/>
    <w:rsid w:val="00EF2AA0"/>
    <w:rsid w:val="00EF2B43"/>
    <w:rsid w:val="00EF2F27"/>
    <w:rsid w:val="00EF32BA"/>
    <w:rsid w:val="00EF3720"/>
    <w:rsid w:val="00EF37A0"/>
    <w:rsid w:val="00EF3866"/>
    <w:rsid w:val="00EF3D52"/>
    <w:rsid w:val="00EF3E14"/>
    <w:rsid w:val="00EF3E22"/>
    <w:rsid w:val="00EF407E"/>
    <w:rsid w:val="00EF425C"/>
    <w:rsid w:val="00EF44D7"/>
    <w:rsid w:val="00EF4650"/>
    <w:rsid w:val="00EF47E8"/>
    <w:rsid w:val="00EF490F"/>
    <w:rsid w:val="00EF4945"/>
    <w:rsid w:val="00EF4B9A"/>
    <w:rsid w:val="00EF4BB5"/>
    <w:rsid w:val="00EF4BC9"/>
    <w:rsid w:val="00EF4C8E"/>
    <w:rsid w:val="00EF4F0F"/>
    <w:rsid w:val="00EF50D1"/>
    <w:rsid w:val="00EF5600"/>
    <w:rsid w:val="00EF5960"/>
    <w:rsid w:val="00EF5B44"/>
    <w:rsid w:val="00EF6200"/>
    <w:rsid w:val="00EF6574"/>
    <w:rsid w:val="00EF6881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199"/>
    <w:rsid w:val="00F003C4"/>
    <w:rsid w:val="00F008BB"/>
    <w:rsid w:val="00F00E2A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CE5"/>
    <w:rsid w:val="00F02D4E"/>
    <w:rsid w:val="00F02E6C"/>
    <w:rsid w:val="00F03053"/>
    <w:rsid w:val="00F03207"/>
    <w:rsid w:val="00F03210"/>
    <w:rsid w:val="00F034FF"/>
    <w:rsid w:val="00F036A5"/>
    <w:rsid w:val="00F03C52"/>
    <w:rsid w:val="00F03CFB"/>
    <w:rsid w:val="00F03D1F"/>
    <w:rsid w:val="00F03D41"/>
    <w:rsid w:val="00F0406F"/>
    <w:rsid w:val="00F041C1"/>
    <w:rsid w:val="00F042EC"/>
    <w:rsid w:val="00F044C7"/>
    <w:rsid w:val="00F045B8"/>
    <w:rsid w:val="00F04B63"/>
    <w:rsid w:val="00F04EFF"/>
    <w:rsid w:val="00F05550"/>
    <w:rsid w:val="00F05655"/>
    <w:rsid w:val="00F05913"/>
    <w:rsid w:val="00F0592A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6FB6"/>
    <w:rsid w:val="00F07086"/>
    <w:rsid w:val="00F07574"/>
    <w:rsid w:val="00F07782"/>
    <w:rsid w:val="00F07A40"/>
    <w:rsid w:val="00F07A98"/>
    <w:rsid w:val="00F07C3E"/>
    <w:rsid w:val="00F07CD7"/>
    <w:rsid w:val="00F07E99"/>
    <w:rsid w:val="00F07F1D"/>
    <w:rsid w:val="00F07FF7"/>
    <w:rsid w:val="00F1016D"/>
    <w:rsid w:val="00F10372"/>
    <w:rsid w:val="00F10632"/>
    <w:rsid w:val="00F10CD1"/>
    <w:rsid w:val="00F112C7"/>
    <w:rsid w:val="00F11368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46"/>
    <w:rsid w:val="00F1325F"/>
    <w:rsid w:val="00F1355B"/>
    <w:rsid w:val="00F1372B"/>
    <w:rsid w:val="00F13741"/>
    <w:rsid w:val="00F13B15"/>
    <w:rsid w:val="00F13C72"/>
    <w:rsid w:val="00F13D2E"/>
    <w:rsid w:val="00F13E68"/>
    <w:rsid w:val="00F13F6D"/>
    <w:rsid w:val="00F13FBE"/>
    <w:rsid w:val="00F1405F"/>
    <w:rsid w:val="00F142FB"/>
    <w:rsid w:val="00F143A3"/>
    <w:rsid w:val="00F146DB"/>
    <w:rsid w:val="00F147E3"/>
    <w:rsid w:val="00F1489C"/>
    <w:rsid w:val="00F14ABD"/>
    <w:rsid w:val="00F14CC6"/>
    <w:rsid w:val="00F14D7D"/>
    <w:rsid w:val="00F14FB2"/>
    <w:rsid w:val="00F15023"/>
    <w:rsid w:val="00F1503B"/>
    <w:rsid w:val="00F151D2"/>
    <w:rsid w:val="00F152F9"/>
    <w:rsid w:val="00F1567B"/>
    <w:rsid w:val="00F1572E"/>
    <w:rsid w:val="00F158D9"/>
    <w:rsid w:val="00F158F0"/>
    <w:rsid w:val="00F15963"/>
    <w:rsid w:val="00F15995"/>
    <w:rsid w:val="00F15AB5"/>
    <w:rsid w:val="00F15C64"/>
    <w:rsid w:val="00F15CA2"/>
    <w:rsid w:val="00F15DAD"/>
    <w:rsid w:val="00F1641D"/>
    <w:rsid w:val="00F168A7"/>
    <w:rsid w:val="00F16980"/>
    <w:rsid w:val="00F16F1A"/>
    <w:rsid w:val="00F1702B"/>
    <w:rsid w:val="00F1721F"/>
    <w:rsid w:val="00F17FF5"/>
    <w:rsid w:val="00F17FFE"/>
    <w:rsid w:val="00F20041"/>
    <w:rsid w:val="00F2011A"/>
    <w:rsid w:val="00F201F0"/>
    <w:rsid w:val="00F204A1"/>
    <w:rsid w:val="00F204E1"/>
    <w:rsid w:val="00F206F4"/>
    <w:rsid w:val="00F20C95"/>
    <w:rsid w:val="00F20E43"/>
    <w:rsid w:val="00F210DA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5B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652"/>
    <w:rsid w:val="00F25664"/>
    <w:rsid w:val="00F259B8"/>
    <w:rsid w:val="00F25BC3"/>
    <w:rsid w:val="00F25BFB"/>
    <w:rsid w:val="00F25C7B"/>
    <w:rsid w:val="00F26195"/>
    <w:rsid w:val="00F262DD"/>
    <w:rsid w:val="00F26496"/>
    <w:rsid w:val="00F268B8"/>
    <w:rsid w:val="00F26AA8"/>
    <w:rsid w:val="00F2704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83B"/>
    <w:rsid w:val="00F30962"/>
    <w:rsid w:val="00F30984"/>
    <w:rsid w:val="00F30AAE"/>
    <w:rsid w:val="00F310E5"/>
    <w:rsid w:val="00F316EB"/>
    <w:rsid w:val="00F3198E"/>
    <w:rsid w:val="00F31CB8"/>
    <w:rsid w:val="00F31D82"/>
    <w:rsid w:val="00F31EE4"/>
    <w:rsid w:val="00F32025"/>
    <w:rsid w:val="00F3205A"/>
    <w:rsid w:val="00F320C2"/>
    <w:rsid w:val="00F32610"/>
    <w:rsid w:val="00F32913"/>
    <w:rsid w:val="00F32CDD"/>
    <w:rsid w:val="00F32D7F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87B"/>
    <w:rsid w:val="00F33A43"/>
    <w:rsid w:val="00F33C27"/>
    <w:rsid w:val="00F3422A"/>
    <w:rsid w:val="00F3450E"/>
    <w:rsid w:val="00F34530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892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D6F"/>
    <w:rsid w:val="00F37E6F"/>
    <w:rsid w:val="00F37F98"/>
    <w:rsid w:val="00F403EF"/>
    <w:rsid w:val="00F40B01"/>
    <w:rsid w:val="00F40B51"/>
    <w:rsid w:val="00F40D4F"/>
    <w:rsid w:val="00F40E11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DF0"/>
    <w:rsid w:val="00F42F23"/>
    <w:rsid w:val="00F42F5C"/>
    <w:rsid w:val="00F42FDD"/>
    <w:rsid w:val="00F43089"/>
    <w:rsid w:val="00F43134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4BCA"/>
    <w:rsid w:val="00F45161"/>
    <w:rsid w:val="00F454F3"/>
    <w:rsid w:val="00F45523"/>
    <w:rsid w:val="00F45570"/>
    <w:rsid w:val="00F45B07"/>
    <w:rsid w:val="00F45C71"/>
    <w:rsid w:val="00F46058"/>
    <w:rsid w:val="00F46089"/>
    <w:rsid w:val="00F46709"/>
    <w:rsid w:val="00F46A3C"/>
    <w:rsid w:val="00F46C54"/>
    <w:rsid w:val="00F46DEF"/>
    <w:rsid w:val="00F46F4D"/>
    <w:rsid w:val="00F46F94"/>
    <w:rsid w:val="00F471B3"/>
    <w:rsid w:val="00F477C4"/>
    <w:rsid w:val="00F479B3"/>
    <w:rsid w:val="00F47B6B"/>
    <w:rsid w:val="00F47C06"/>
    <w:rsid w:val="00F47E24"/>
    <w:rsid w:val="00F50310"/>
    <w:rsid w:val="00F506E8"/>
    <w:rsid w:val="00F5072D"/>
    <w:rsid w:val="00F5092D"/>
    <w:rsid w:val="00F50A37"/>
    <w:rsid w:val="00F50EC6"/>
    <w:rsid w:val="00F50EEB"/>
    <w:rsid w:val="00F50F8B"/>
    <w:rsid w:val="00F5154A"/>
    <w:rsid w:val="00F5178A"/>
    <w:rsid w:val="00F51842"/>
    <w:rsid w:val="00F51DD0"/>
    <w:rsid w:val="00F51E33"/>
    <w:rsid w:val="00F51EF5"/>
    <w:rsid w:val="00F52475"/>
    <w:rsid w:val="00F524D2"/>
    <w:rsid w:val="00F524DA"/>
    <w:rsid w:val="00F52911"/>
    <w:rsid w:val="00F52BEF"/>
    <w:rsid w:val="00F52CE5"/>
    <w:rsid w:val="00F52E66"/>
    <w:rsid w:val="00F52EA3"/>
    <w:rsid w:val="00F533BF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4FB"/>
    <w:rsid w:val="00F54523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A49"/>
    <w:rsid w:val="00F56C78"/>
    <w:rsid w:val="00F56FC6"/>
    <w:rsid w:val="00F5707C"/>
    <w:rsid w:val="00F5708F"/>
    <w:rsid w:val="00F5750C"/>
    <w:rsid w:val="00F5760D"/>
    <w:rsid w:val="00F576D9"/>
    <w:rsid w:val="00F57704"/>
    <w:rsid w:val="00F57D1A"/>
    <w:rsid w:val="00F60394"/>
    <w:rsid w:val="00F603D2"/>
    <w:rsid w:val="00F6058D"/>
    <w:rsid w:val="00F606BF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A90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3DEC"/>
    <w:rsid w:val="00F6411A"/>
    <w:rsid w:val="00F6414F"/>
    <w:rsid w:val="00F646BC"/>
    <w:rsid w:val="00F646DD"/>
    <w:rsid w:val="00F64CA8"/>
    <w:rsid w:val="00F65040"/>
    <w:rsid w:val="00F650B0"/>
    <w:rsid w:val="00F650BF"/>
    <w:rsid w:val="00F6518A"/>
    <w:rsid w:val="00F658B3"/>
    <w:rsid w:val="00F65CF0"/>
    <w:rsid w:val="00F660D5"/>
    <w:rsid w:val="00F663AF"/>
    <w:rsid w:val="00F663B3"/>
    <w:rsid w:val="00F663F6"/>
    <w:rsid w:val="00F66417"/>
    <w:rsid w:val="00F66420"/>
    <w:rsid w:val="00F66465"/>
    <w:rsid w:val="00F666B0"/>
    <w:rsid w:val="00F66C79"/>
    <w:rsid w:val="00F66F70"/>
    <w:rsid w:val="00F67017"/>
    <w:rsid w:val="00F67072"/>
    <w:rsid w:val="00F67353"/>
    <w:rsid w:val="00F673AA"/>
    <w:rsid w:val="00F6785B"/>
    <w:rsid w:val="00F67A11"/>
    <w:rsid w:val="00F70093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A0"/>
    <w:rsid w:val="00F723C6"/>
    <w:rsid w:val="00F7251C"/>
    <w:rsid w:val="00F725A6"/>
    <w:rsid w:val="00F72665"/>
    <w:rsid w:val="00F72D18"/>
    <w:rsid w:val="00F72FA0"/>
    <w:rsid w:val="00F73988"/>
    <w:rsid w:val="00F739E8"/>
    <w:rsid w:val="00F73BD5"/>
    <w:rsid w:val="00F73F2D"/>
    <w:rsid w:val="00F74102"/>
    <w:rsid w:val="00F74130"/>
    <w:rsid w:val="00F742B2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4F4"/>
    <w:rsid w:val="00F765A1"/>
    <w:rsid w:val="00F76C4E"/>
    <w:rsid w:val="00F76D53"/>
    <w:rsid w:val="00F76D89"/>
    <w:rsid w:val="00F76DF4"/>
    <w:rsid w:val="00F76E8E"/>
    <w:rsid w:val="00F771A3"/>
    <w:rsid w:val="00F772E7"/>
    <w:rsid w:val="00F774EC"/>
    <w:rsid w:val="00F77604"/>
    <w:rsid w:val="00F777A7"/>
    <w:rsid w:val="00F77894"/>
    <w:rsid w:val="00F77A95"/>
    <w:rsid w:val="00F77C11"/>
    <w:rsid w:val="00F77D96"/>
    <w:rsid w:val="00F77EE3"/>
    <w:rsid w:val="00F80043"/>
    <w:rsid w:val="00F8009B"/>
    <w:rsid w:val="00F80210"/>
    <w:rsid w:val="00F803F1"/>
    <w:rsid w:val="00F80428"/>
    <w:rsid w:val="00F80538"/>
    <w:rsid w:val="00F807D6"/>
    <w:rsid w:val="00F80E18"/>
    <w:rsid w:val="00F80F23"/>
    <w:rsid w:val="00F80F2E"/>
    <w:rsid w:val="00F80F50"/>
    <w:rsid w:val="00F80F8C"/>
    <w:rsid w:val="00F8100E"/>
    <w:rsid w:val="00F8138C"/>
    <w:rsid w:val="00F8141B"/>
    <w:rsid w:val="00F815BD"/>
    <w:rsid w:val="00F815CF"/>
    <w:rsid w:val="00F8180C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4DBB"/>
    <w:rsid w:val="00F850DE"/>
    <w:rsid w:val="00F85225"/>
    <w:rsid w:val="00F85458"/>
    <w:rsid w:val="00F85475"/>
    <w:rsid w:val="00F8561F"/>
    <w:rsid w:val="00F857B2"/>
    <w:rsid w:val="00F85A71"/>
    <w:rsid w:val="00F85A88"/>
    <w:rsid w:val="00F85ACC"/>
    <w:rsid w:val="00F85AEF"/>
    <w:rsid w:val="00F85B48"/>
    <w:rsid w:val="00F85BC5"/>
    <w:rsid w:val="00F85C89"/>
    <w:rsid w:val="00F85D96"/>
    <w:rsid w:val="00F85E0B"/>
    <w:rsid w:val="00F860BE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C79"/>
    <w:rsid w:val="00F86E23"/>
    <w:rsid w:val="00F86FD7"/>
    <w:rsid w:val="00F8722C"/>
    <w:rsid w:val="00F87352"/>
    <w:rsid w:val="00F8760D"/>
    <w:rsid w:val="00F877D1"/>
    <w:rsid w:val="00F87B08"/>
    <w:rsid w:val="00F87F38"/>
    <w:rsid w:val="00F87F3B"/>
    <w:rsid w:val="00F901B2"/>
    <w:rsid w:val="00F901CC"/>
    <w:rsid w:val="00F9061F"/>
    <w:rsid w:val="00F90696"/>
    <w:rsid w:val="00F909C2"/>
    <w:rsid w:val="00F90A03"/>
    <w:rsid w:val="00F9108D"/>
    <w:rsid w:val="00F911BD"/>
    <w:rsid w:val="00F915EA"/>
    <w:rsid w:val="00F91650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2D78"/>
    <w:rsid w:val="00F930CB"/>
    <w:rsid w:val="00F93122"/>
    <w:rsid w:val="00F9332C"/>
    <w:rsid w:val="00F93612"/>
    <w:rsid w:val="00F93AD5"/>
    <w:rsid w:val="00F93ADF"/>
    <w:rsid w:val="00F93B71"/>
    <w:rsid w:val="00F93EC0"/>
    <w:rsid w:val="00F9418A"/>
    <w:rsid w:val="00F941F9"/>
    <w:rsid w:val="00F94284"/>
    <w:rsid w:val="00F94DC3"/>
    <w:rsid w:val="00F9530F"/>
    <w:rsid w:val="00F95688"/>
    <w:rsid w:val="00F958A0"/>
    <w:rsid w:val="00F959F5"/>
    <w:rsid w:val="00F95BA3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98"/>
    <w:rsid w:val="00F975A0"/>
    <w:rsid w:val="00F979A7"/>
    <w:rsid w:val="00F97AED"/>
    <w:rsid w:val="00F97BDD"/>
    <w:rsid w:val="00F97E30"/>
    <w:rsid w:val="00F97E57"/>
    <w:rsid w:val="00FA0033"/>
    <w:rsid w:val="00FA0132"/>
    <w:rsid w:val="00FA0463"/>
    <w:rsid w:val="00FA05E2"/>
    <w:rsid w:val="00FA0689"/>
    <w:rsid w:val="00FA078C"/>
    <w:rsid w:val="00FA082A"/>
    <w:rsid w:val="00FA08CB"/>
    <w:rsid w:val="00FA0999"/>
    <w:rsid w:val="00FA0AE4"/>
    <w:rsid w:val="00FA0C8E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C8F"/>
    <w:rsid w:val="00FA2E01"/>
    <w:rsid w:val="00FA2E09"/>
    <w:rsid w:val="00FA3077"/>
    <w:rsid w:val="00FA30B8"/>
    <w:rsid w:val="00FA32A1"/>
    <w:rsid w:val="00FA32EC"/>
    <w:rsid w:val="00FA3E32"/>
    <w:rsid w:val="00FA3FA8"/>
    <w:rsid w:val="00FA404A"/>
    <w:rsid w:val="00FA4300"/>
    <w:rsid w:val="00FA43BF"/>
    <w:rsid w:val="00FA4452"/>
    <w:rsid w:val="00FA44FC"/>
    <w:rsid w:val="00FA464C"/>
    <w:rsid w:val="00FA465A"/>
    <w:rsid w:val="00FA48C7"/>
    <w:rsid w:val="00FA4B52"/>
    <w:rsid w:val="00FA4C5F"/>
    <w:rsid w:val="00FA4C6A"/>
    <w:rsid w:val="00FA4D09"/>
    <w:rsid w:val="00FA532E"/>
    <w:rsid w:val="00FA558B"/>
    <w:rsid w:val="00FA569F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564"/>
    <w:rsid w:val="00FB0756"/>
    <w:rsid w:val="00FB07C6"/>
    <w:rsid w:val="00FB0856"/>
    <w:rsid w:val="00FB0C65"/>
    <w:rsid w:val="00FB0D21"/>
    <w:rsid w:val="00FB0D6F"/>
    <w:rsid w:val="00FB104A"/>
    <w:rsid w:val="00FB10F3"/>
    <w:rsid w:val="00FB123A"/>
    <w:rsid w:val="00FB12AE"/>
    <w:rsid w:val="00FB162F"/>
    <w:rsid w:val="00FB1A8F"/>
    <w:rsid w:val="00FB1AA3"/>
    <w:rsid w:val="00FB1E62"/>
    <w:rsid w:val="00FB2060"/>
    <w:rsid w:val="00FB232E"/>
    <w:rsid w:val="00FB2A4E"/>
    <w:rsid w:val="00FB2B5E"/>
    <w:rsid w:val="00FB2D75"/>
    <w:rsid w:val="00FB2FB8"/>
    <w:rsid w:val="00FB335F"/>
    <w:rsid w:val="00FB3420"/>
    <w:rsid w:val="00FB3448"/>
    <w:rsid w:val="00FB3692"/>
    <w:rsid w:val="00FB36FD"/>
    <w:rsid w:val="00FB3742"/>
    <w:rsid w:val="00FB3BE8"/>
    <w:rsid w:val="00FB4546"/>
    <w:rsid w:val="00FB459E"/>
    <w:rsid w:val="00FB45A7"/>
    <w:rsid w:val="00FB46BF"/>
    <w:rsid w:val="00FB49B1"/>
    <w:rsid w:val="00FB4CA9"/>
    <w:rsid w:val="00FB4D45"/>
    <w:rsid w:val="00FB4FB8"/>
    <w:rsid w:val="00FB5002"/>
    <w:rsid w:val="00FB50B3"/>
    <w:rsid w:val="00FB51CF"/>
    <w:rsid w:val="00FB5726"/>
    <w:rsid w:val="00FB59B8"/>
    <w:rsid w:val="00FB5B06"/>
    <w:rsid w:val="00FB5C74"/>
    <w:rsid w:val="00FB5DF7"/>
    <w:rsid w:val="00FB5DFB"/>
    <w:rsid w:val="00FB6BFC"/>
    <w:rsid w:val="00FB7329"/>
    <w:rsid w:val="00FB7537"/>
    <w:rsid w:val="00FB78FF"/>
    <w:rsid w:val="00FB7964"/>
    <w:rsid w:val="00FB7BD6"/>
    <w:rsid w:val="00FB7F32"/>
    <w:rsid w:val="00FB7F63"/>
    <w:rsid w:val="00FC0072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B78"/>
    <w:rsid w:val="00FC2DD6"/>
    <w:rsid w:val="00FC2E8A"/>
    <w:rsid w:val="00FC2FE5"/>
    <w:rsid w:val="00FC32D8"/>
    <w:rsid w:val="00FC3498"/>
    <w:rsid w:val="00FC3570"/>
    <w:rsid w:val="00FC35BE"/>
    <w:rsid w:val="00FC363A"/>
    <w:rsid w:val="00FC366A"/>
    <w:rsid w:val="00FC388F"/>
    <w:rsid w:val="00FC38B8"/>
    <w:rsid w:val="00FC3AA6"/>
    <w:rsid w:val="00FC3B38"/>
    <w:rsid w:val="00FC3D47"/>
    <w:rsid w:val="00FC3E2D"/>
    <w:rsid w:val="00FC40C3"/>
    <w:rsid w:val="00FC42A3"/>
    <w:rsid w:val="00FC467D"/>
    <w:rsid w:val="00FC4CCE"/>
    <w:rsid w:val="00FC4E72"/>
    <w:rsid w:val="00FC504E"/>
    <w:rsid w:val="00FC50B8"/>
    <w:rsid w:val="00FC52B4"/>
    <w:rsid w:val="00FC55A5"/>
    <w:rsid w:val="00FC591C"/>
    <w:rsid w:val="00FC59FA"/>
    <w:rsid w:val="00FC5EF5"/>
    <w:rsid w:val="00FC5FB2"/>
    <w:rsid w:val="00FC60DF"/>
    <w:rsid w:val="00FC61AD"/>
    <w:rsid w:val="00FC627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AD0"/>
    <w:rsid w:val="00FC7DB5"/>
    <w:rsid w:val="00FC7EE4"/>
    <w:rsid w:val="00FD0001"/>
    <w:rsid w:val="00FD02B5"/>
    <w:rsid w:val="00FD0314"/>
    <w:rsid w:val="00FD04BF"/>
    <w:rsid w:val="00FD069C"/>
    <w:rsid w:val="00FD0C33"/>
    <w:rsid w:val="00FD1078"/>
    <w:rsid w:val="00FD127B"/>
    <w:rsid w:val="00FD12CB"/>
    <w:rsid w:val="00FD1371"/>
    <w:rsid w:val="00FD16C5"/>
    <w:rsid w:val="00FD173F"/>
    <w:rsid w:val="00FD17F6"/>
    <w:rsid w:val="00FD187A"/>
    <w:rsid w:val="00FD1A3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A30"/>
    <w:rsid w:val="00FD2B5B"/>
    <w:rsid w:val="00FD2BEB"/>
    <w:rsid w:val="00FD301D"/>
    <w:rsid w:val="00FD32A6"/>
    <w:rsid w:val="00FD3552"/>
    <w:rsid w:val="00FD36C7"/>
    <w:rsid w:val="00FD45B4"/>
    <w:rsid w:val="00FD463A"/>
    <w:rsid w:val="00FD4910"/>
    <w:rsid w:val="00FD4C76"/>
    <w:rsid w:val="00FD4EDB"/>
    <w:rsid w:val="00FD4F29"/>
    <w:rsid w:val="00FD5099"/>
    <w:rsid w:val="00FD50C0"/>
    <w:rsid w:val="00FD528E"/>
    <w:rsid w:val="00FD530D"/>
    <w:rsid w:val="00FD5414"/>
    <w:rsid w:val="00FD54C8"/>
    <w:rsid w:val="00FD5684"/>
    <w:rsid w:val="00FD5787"/>
    <w:rsid w:val="00FD57A0"/>
    <w:rsid w:val="00FD5999"/>
    <w:rsid w:val="00FD5A6A"/>
    <w:rsid w:val="00FD5DA6"/>
    <w:rsid w:val="00FD5E06"/>
    <w:rsid w:val="00FD638E"/>
    <w:rsid w:val="00FD6501"/>
    <w:rsid w:val="00FD6617"/>
    <w:rsid w:val="00FD6641"/>
    <w:rsid w:val="00FD6858"/>
    <w:rsid w:val="00FD6896"/>
    <w:rsid w:val="00FD68D9"/>
    <w:rsid w:val="00FD69AA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879"/>
    <w:rsid w:val="00FE0A66"/>
    <w:rsid w:val="00FE1122"/>
    <w:rsid w:val="00FE1154"/>
    <w:rsid w:val="00FE13E6"/>
    <w:rsid w:val="00FE176E"/>
    <w:rsid w:val="00FE1959"/>
    <w:rsid w:val="00FE1B8F"/>
    <w:rsid w:val="00FE1B9E"/>
    <w:rsid w:val="00FE1EC4"/>
    <w:rsid w:val="00FE1F27"/>
    <w:rsid w:val="00FE233F"/>
    <w:rsid w:val="00FE2755"/>
    <w:rsid w:val="00FE2958"/>
    <w:rsid w:val="00FE2A07"/>
    <w:rsid w:val="00FE2BA7"/>
    <w:rsid w:val="00FE2E62"/>
    <w:rsid w:val="00FE3316"/>
    <w:rsid w:val="00FE33E6"/>
    <w:rsid w:val="00FE344D"/>
    <w:rsid w:val="00FE34D9"/>
    <w:rsid w:val="00FE3716"/>
    <w:rsid w:val="00FE3768"/>
    <w:rsid w:val="00FE3C30"/>
    <w:rsid w:val="00FE3D6C"/>
    <w:rsid w:val="00FE44C0"/>
    <w:rsid w:val="00FE461C"/>
    <w:rsid w:val="00FE468E"/>
    <w:rsid w:val="00FE4906"/>
    <w:rsid w:val="00FE4CC8"/>
    <w:rsid w:val="00FE4E60"/>
    <w:rsid w:val="00FE5044"/>
    <w:rsid w:val="00FE5045"/>
    <w:rsid w:val="00FE50F9"/>
    <w:rsid w:val="00FE5304"/>
    <w:rsid w:val="00FE57C3"/>
    <w:rsid w:val="00FE58AE"/>
    <w:rsid w:val="00FE59AF"/>
    <w:rsid w:val="00FE5A02"/>
    <w:rsid w:val="00FE5A6A"/>
    <w:rsid w:val="00FE5F2B"/>
    <w:rsid w:val="00FE6222"/>
    <w:rsid w:val="00FE6345"/>
    <w:rsid w:val="00FE6A6D"/>
    <w:rsid w:val="00FE6D5C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02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2C8B"/>
    <w:rsid w:val="00FF3317"/>
    <w:rsid w:val="00FF3401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278"/>
    <w:rsid w:val="00FF5630"/>
    <w:rsid w:val="00FF564E"/>
    <w:rsid w:val="00FF5789"/>
    <w:rsid w:val="00FF5898"/>
    <w:rsid w:val="00FF5A7C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F26"/>
    <w:rsid w:val="016034B4"/>
    <w:rsid w:val="01D22DFB"/>
    <w:rsid w:val="01EB059E"/>
    <w:rsid w:val="022989D3"/>
    <w:rsid w:val="0270A4EE"/>
    <w:rsid w:val="035A5082"/>
    <w:rsid w:val="0367E8ED"/>
    <w:rsid w:val="03B7C64A"/>
    <w:rsid w:val="03EFC926"/>
    <w:rsid w:val="041DFFCC"/>
    <w:rsid w:val="043A2CB0"/>
    <w:rsid w:val="0476ED79"/>
    <w:rsid w:val="04F547B5"/>
    <w:rsid w:val="054F7C07"/>
    <w:rsid w:val="0583D8C9"/>
    <w:rsid w:val="059C1A3D"/>
    <w:rsid w:val="065010DE"/>
    <w:rsid w:val="0742C860"/>
    <w:rsid w:val="07B59571"/>
    <w:rsid w:val="0AD78E6B"/>
    <w:rsid w:val="0ADF871B"/>
    <w:rsid w:val="0AF4BA49"/>
    <w:rsid w:val="0B943E0E"/>
    <w:rsid w:val="0B9C6A57"/>
    <w:rsid w:val="0BA4B90B"/>
    <w:rsid w:val="0BC96460"/>
    <w:rsid w:val="0BE7B6C1"/>
    <w:rsid w:val="0BF1DAF4"/>
    <w:rsid w:val="0D2C6701"/>
    <w:rsid w:val="0D4AE1DB"/>
    <w:rsid w:val="0DFDCDC0"/>
    <w:rsid w:val="0F50B915"/>
    <w:rsid w:val="10BC89A5"/>
    <w:rsid w:val="10E81EB1"/>
    <w:rsid w:val="1137339C"/>
    <w:rsid w:val="122AFDCD"/>
    <w:rsid w:val="131A91A0"/>
    <w:rsid w:val="135F8D5E"/>
    <w:rsid w:val="139BD5CF"/>
    <w:rsid w:val="1443CE8B"/>
    <w:rsid w:val="14A91C8E"/>
    <w:rsid w:val="14D600AD"/>
    <w:rsid w:val="14EF5168"/>
    <w:rsid w:val="15DB4AAB"/>
    <w:rsid w:val="16F9C8F0"/>
    <w:rsid w:val="170FB394"/>
    <w:rsid w:val="17F03A74"/>
    <w:rsid w:val="19300108"/>
    <w:rsid w:val="19968F52"/>
    <w:rsid w:val="19BA90C0"/>
    <w:rsid w:val="1A50EA8D"/>
    <w:rsid w:val="1A92D4EB"/>
    <w:rsid w:val="1AAD8CDE"/>
    <w:rsid w:val="1B04404D"/>
    <w:rsid w:val="1B95D0D8"/>
    <w:rsid w:val="1BF48C3F"/>
    <w:rsid w:val="1CB7886F"/>
    <w:rsid w:val="1D5156C6"/>
    <w:rsid w:val="1EAA9150"/>
    <w:rsid w:val="1EFA7519"/>
    <w:rsid w:val="1F3C212C"/>
    <w:rsid w:val="2072F409"/>
    <w:rsid w:val="21AAE2B4"/>
    <w:rsid w:val="23CB78CB"/>
    <w:rsid w:val="2417FA40"/>
    <w:rsid w:val="2582F70E"/>
    <w:rsid w:val="25EE2996"/>
    <w:rsid w:val="26246044"/>
    <w:rsid w:val="2776C4DF"/>
    <w:rsid w:val="277F1082"/>
    <w:rsid w:val="27C38A8E"/>
    <w:rsid w:val="283998A2"/>
    <w:rsid w:val="2873D6D0"/>
    <w:rsid w:val="2A4D590C"/>
    <w:rsid w:val="2A590AD5"/>
    <w:rsid w:val="2B4C0AEF"/>
    <w:rsid w:val="2B55E835"/>
    <w:rsid w:val="2BBE92F2"/>
    <w:rsid w:val="2BE7338E"/>
    <w:rsid w:val="2C3339AA"/>
    <w:rsid w:val="2D3BE207"/>
    <w:rsid w:val="2D96F9FA"/>
    <w:rsid w:val="2ECE641C"/>
    <w:rsid w:val="2F972299"/>
    <w:rsid w:val="2FAE50FC"/>
    <w:rsid w:val="31991448"/>
    <w:rsid w:val="321D66D3"/>
    <w:rsid w:val="3283A728"/>
    <w:rsid w:val="32AE2509"/>
    <w:rsid w:val="336D40F4"/>
    <w:rsid w:val="33B0E507"/>
    <w:rsid w:val="343B05B6"/>
    <w:rsid w:val="36383F9C"/>
    <w:rsid w:val="364B5A28"/>
    <w:rsid w:val="36609BBC"/>
    <w:rsid w:val="375935BE"/>
    <w:rsid w:val="3939E5A7"/>
    <w:rsid w:val="393FDBE8"/>
    <w:rsid w:val="39B7F6D8"/>
    <w:rsid w:val="39D34311"/>
    <w:rsid w:val="39F9B4CE"/>
    <w:rsid w:val="3A972B9D"/>
    <w:rsid w:val="3AB008B6"/>
    <w:rsid w:val="3AB33CEE"/>
    <w:rsid w:val="3AE308BB"/>
    <w:rsid w:val="3B0AE034"/>
    <w:rsid w:val="3B2BF57F"/>
    <w:rsid w:val="3B49065C"/>
    <w:rsid w:val="3B5FE370"/>
    <w:rsid w:val="3B76D56B"/>
    <w:rsid w:val="3B927E5E"/>
    <w:rsid w:val="3B9ABE29"/>
    <w:rsid w:val="3C03E31D"/>
    <w:rsid w:val="3C2F62B9"/>
    <w:rsid w:val="3CCD5681"/>
    <w:rsid w:val="3CEC5B37"/>
    <w:rsid w:val="3DD3D26D"/>
    <w:rsid w:val="3EFF66E2"/>
    <w:rsid w:val="3FA60C89"/>
    <w:rsid w:val="4031B71C"/>
    <w:rsid w:val="407065F9"/>
    <w:rsid w:val="410DD2DF"/>
    <w:rsid w:val="4126AE39"/>
    <w:rsid w:val="41756631"/>
    <w:rsid w:val="418EFFDB"/>
    <w:rsid w:val="41F3F083"/>
    <w:rsid w:val="4219A671"/>
    <w:rsid w:val="42EF1D17"/>
    <w:rsid w:val="435586DA"/>
    <w:rsid w:val="44037BBD"/>
    <w:rsid w:val="444C462C"/>
    <w:rsid w:val="45762145"/>
    <w:rsid w:val="45F9F835"/>
    <w:rsid w:val="47F79C05"/>
    <w:rsid w:val="4854A7DE"/>
    <w:rsid w:val="4927E790"/>
    <w:rsid w:val="4956CC09"/>
    <w:rsid w:val="4ACE8DA8"/>
    <w:rsid w:val="4B8EE754"/>
    <w:rsid w:val="4CBCAAA2"/>
    <w:rsid w:val="4CD212D8"/>
    <w:rsid w:val="4D940263"/>
    <w:rsid w:val="4DED9D63"/>
    <w:rsid w:val="4E0791A4"/>
    <w:rsid w:val="4E7F3803"/>
    <w:rsid w:val="4F9C57E8"/>
    <w:rsid w:val="50C73A49"/>
    <w:rsid w:val="5147A8D1"/>
    <w:rsid w:val="524B187A"/>
    <w:rsid w:val="52999050"/>
    <w:rsid w:val="5303F112"/>
    <w:rsid w:val="53413F1E"/>
    <w:rsid w:val="53622978"/>
    <w:rsid w:val="545DF388"/>
    <w:rsid w:val="554144C9"/>
    <w:rsid w:val="55A76BB9"/>
    <w:rsid w:val="55ED2EBD"/>
    <w:rsid w:val="55FFB486"/>
    <w:rsid w:val="57DBAC07"/>
    <w:rsid w:val="58C64D96"/>
    <w:rsid w:val="590BA0E1"/>
    <w:rsid w:val="59B95D86"/>
    <w:rsid w:val="59EBDFCA"/>
    <w:rsid w:val="5A082D20"/>
    <w:rsid w:val="5B280031"/>
    <w:rsid w:val="5CF7C41E"/>
    <w:rsid w:val="5D14A976"/>
    <w:rsid w:val="5DC1AB3C"/>
    <w:rsid w:val="5DC72605"/>
    <w:rsid w:val="5ED2327A"/>
    <w:rsid w:val="604673E0"/>
    <w:rsid w:val="60872FF6"/>
    <w:rsid w:val="612B3D05"/>
    <w:rsid w:val="62093D7E"/>
    <w:rsid w:val="6310999A"/>
    <w:rsid w:val="63A4EA49"/>
    <w:rsid w:val="6420B326"/>
    <w:rsid w:val="642336B2"/>
    <w:rsid w:val="64A87658"/>
    <w:rsid w:val="64E483A2"/>
    <w:rsid w:val="6642A8E5"/>
    <w:rsid w:val="66B10A35"/>
    <w:rsid w:val="66FDD25E"/>
    <w:rsid w:val="67B9728C"/>
    <w:rsid w:val="68C616E5"/>
    <w:rsid w:val="69D679F7"/>
    <w:rsid w:val="6A05A3C7"/>
    <w:rsid w:val="6BF91050"/>
    <w:rsid w:val="6C7B29D3"/>
    <w:rsid w:val="6D226DAF"/>
    <w:rsid w:val="6E27B7F1"/>
    <w:rsid w:val="700B662B"/>
    <w:rsid w:val="711520F6"/>
    <w:rsid w:val="723E04BA"/>
    <w:rsid w:val="72C24084"/>
    <w:rsid w:val="730DB6D3"/>
    <w:rsid w:val="73409785"/>
    <w:rsid w:val="73609753"/>
    <w:rsid w:val="740107B6"/>
    <w:rsid w:val="74EDE191"/>
    <w:rsid w:val="75325B78"/>
    <w:rsid w:val="755940BC"/>
    <w:rsid w:val="757E9B5C"/>
    <w:rsid w:val="75D1FA6D"/>
    <w:rsid w:val="75DA23EA"/>
    <w:rsid w:val="7640AAAE"/>
    <w:rsid w:val="769D0392"/>
    <w:rsid w:val="783DCD42"/>
    <w:rsid w:val="78C5EF64"/>
    <w:rsid w:val="79BE8BFD"/>
    <w:rsid w:val="7A57B0C1"/>
    <w:rsid w:val="7AAF2CAA"/>
    <w:rsid w:val="7B7C0E59"/>
    <w:rsid w:val="7CE17368"/>
    <w:rsid w:val="7D3F97B5"/>
    <w:rsid w:val="7D506F44"/>
    <w:rsid w:val="7D52380E"/>
    <w:rsid w:val="7FA9B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91B4CE"/>
  <w15:docId w15:val="{937088FA-EB43-40C3-A530-12EB79B3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0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D3EA73-0842-43D7-9716-DBC8583F43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5FFFF5-D581-45B7-ABC4-274F4A2041C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1340</TotalTime>
  <Pages>14</Pages>
  <Words>2229</Words>
  <Characters>12711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Alisa, Langyanai</cp:lastModifiedBy>
  <cp:revision>227</cp:revision>
  <cp:lastPrinted>2023-07-31T03:39:00Z</cp:lastPrinted>
  <dcterms:created xsi:type="dcterms:W3CDTF">2023-07-17T17:49:00Z</dcterms:created>
  <dcterms:modified xsi:type="dcterms:W3CDTF">2023-08-10T09:13:00Z</dcterms:modified>
</cp:coreProperties>
</file>