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4E7E9F4B" w:rsidR="00137B29" w:rsidRPr="00580287" w:rsidRDefault="005546F1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Hlk102125874"/>
      <w:bookmarkEnd w:id="0"/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3FE98E6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3C669B" w14:textId="3ED41E9E" w:rsidR="000E7D28" w:rsidRPr="00F065D7" w:rsidRDefault="000E7D28" w:rsidP="000E7D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149E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D149E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B2A6E9" w14:textId="77777777" w:rsidR="001E318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E3188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FF5508" w14:textId="66B469C8" w:rsidR="003C309E" w:rsidRPr="00AE6818" w:rsidRDefault="003C309E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 w:rsidR="00847644">
        <w:rPr>
          <w:rFonts w:ascii="Angsana New" w:hAnsi="Angsana New"/>
          <w:sz w:val="30"/>
          <w:szCs w:val="30"/>
          <w:lang w:val="en-US"/>
        </w:rPr>
        <w:t>6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F065D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847644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847644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4B39F7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8796AF" w14:textId="356DDD90" w:rsidR="0009001E" w:rsidRPr="0009001E" w:rsidRDefault="0009001E" w:rsidP="000900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343174" w14:textId="77777777" w:rsidR="001E3188" w:rsidRDefault="001E318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E3188" w:rsidSect="00981612">
          <w:head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0"/>
          <w:titlePg/>
        </w:sectPr>
      </w:pPr>
    </w:p>
    <w:p w14:paraId="14A2911F" w14:textId="77777777" w:rsidR="0020278A" w:rsidRDefault="0020278A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83A35B" w14:textId="2A54DCAD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D149E7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F065D7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9736F6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9736F6">
        <w:rPr>
          <w:rFonts w:ascii="Angsana New" w:hAnsi="Angsana New"/>
          <w:sz w:val="30"/>
          <w:szCs w:val="30"/>
        </w:rPr>
        <w:t>(</w:t>
      </w:r>
      <w:r w:rsidRPr="009736F6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 w:rsidRPr="009736F6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9736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 w:rsidRPr="009736F6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9736F6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9736F6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9736F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9736F6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9736F6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9736F6">
        <w:rPr>
          <w:rFonts w:ascii="Angsana New" w:hAnsi="Angsana New"/>
          <w:sz w:val="30"/>
          <w:szCs w:val="30"/>
        </w:rPr>
        <w:t xml:space="preserve"> </w:t>
      </w:r>
      <w:r w:rsidR="00D149E7" w:rsidRPr="009736F6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9736F6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9736F6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9736F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5F29BCA6" w:rsidR="00137B29" w:rsidRPr="009736F6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9736F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280AC4CF" w:rsidR="00B6617F" w:rsidRPr="009736F6" w:rsidRDefault="008625FE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736F6">
        <w:rPr>
          <w:rFonts w:ascii="Angsana New" w:hAnsi="Angsana New" w:hint="cs"/>
          <w:sz w:val="30"/>
          <w:szCs w:val="30"/>
          <w:cs/>
          <w:lang w:val="en-US"/>
        </w:rPr>
        <w:t>9</w:t>
      </w:r>
      <w:r w:rsidR="00E67B59" w:rsidRPr="009736F6">
        <w:rPr>
          <w:rFonts w:ascii="Angsana New" w:hAnsi="Angsana New"/>
          <w:sz w:val="30"/>
          <w:szCs w:val="30"/>
          <w:lang w:val="en-US"/>
        </w:rPr>
        <w:t xml:space="preserve"> </w:t>
      </w:r>
      <w:r w:rsidR="00204900" w:rsidRPr="009736F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D149E7" w:rsidRPr="009736F6">
        <w:rPr>
          <w:rFonts w:ascii="Angsana New" w:hAnsi="Angsana New"/>
          <w:sz w:val="30"/>
          <w:szCs w:val="30"/>
          <w:lang w:val="en-US"/>
        </w:rPr>
        <w:t>256</w:t>
      </w:r>
      <w:r w:rsidR="00B51918" w:rsidRPr="009736F6">
        <w:rPr>
          <w:rFonts w:ascii="Angsana New" w:hAnsi="Angsana New"/>
          <w:sz w:val="30"/>
          <w:szCs w:val="30"/>
          <w:lang w:val="en-US"/>
        </w:rPr>
        <w:t>6</w:t>
      </w:r>
    </w:p>
    <w:p w14:paraId="70E54099" w14:textId="77777777" w:rsidR="00137B29" w:rsidRPr="009736F6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9736F6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9736F6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A10FB6" w14:textId="1A24B891" w:rsidR="00A3478D" w:rsidRPr="00932FF4" w:rsidRDefault="00A3478D" w:rsidP="00A3478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sectPr w:rsidR="00A3478D" w:rsidRPr="00932FF4" w:rsidSect="00263E9D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ADA1" w14:textId="77777777" w:rsidR="001F1593" w:rsidRDefault="001F1593">
      <w:r>
        <w:separator/>
      </w:r>
    </w:p>
  </w:endnote>
  <w:endnote w:type="continuationSeparator" w:id="0">
    <w:p w14:paraId="14E0CED2" w14:textId="77777777" w:rsidR="001F1593" w:rsidRDefault="001F1593">
      <w:r>
        <w:continuationSeparator/>
      </w:r>
    </w:p>
  </w:endnote>
  <w:endnote w:type="continuationNotice" w:id="1">
    <w:p w14:paraId="1643D87C" w14:textId="77777777" w:rsidR="001F1593" w:rsidRDefault="001F15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CE36A1" w:rsidRDefault="00CE36A1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CE36A1" w:rsidRDefault="00CE36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CE36A1" w:rsidRPr="007D16E0" w:rsidRDefault="00CE36A1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CE36A1" w:rsidRPr="000B2A91" w:rsidRDefault="00CE36A1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759FB" w14:textId="77777777" w:rsidR="001F1593" w:rsidRDefault="001F1593">
      <w:r>
        <w:separator/>
      </w:r>
    </w:p>
  </w:footnote>
  <w:footnote w:type="continuationSeparator" w:id="0">
    <w:p w14:paraId="5587FC5F" w14:textId="77777777" w:rsidR="001F1593" w:rsidRDefault="001F1593">
      <w:r>
        <w:continuationSeparator/>
      </w:r>
    </w:p>
  </w:footnote>
  <w:footnote w:type="continuationNotice" w:id="1">
    <w:p w14:paraId="097C2E94" w14:textId="77777777" w:rsidR="001F1593" w:rsidRDefault="001F15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CE36A1" w:rsidRDefault="00CE36A1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CE36A1" w:rsidRDefault="00CE36A1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CE36A1" w:rsidRDefault="00CE36A1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CE36A1" w:rsidRPr="000E5F74" w:rsidRDefault="00CE36A1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CE36A1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CE36A1" w:rsidRPr="00297920" w:rsidRDefault="00CE36A1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B414" w14:textId="6BED481F" w:rsidR="00CE36A1" w:rsidRDefault="00CE36A1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CE36A1" w:rsidRDefault="00CE36A1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CE36A1" w:rsidRPr="000E5F74" w:rsidRDefault="00CE36A1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5668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1149AA07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20C84A4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54966F6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2BFFCDF9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F8DA4CC" w14:textId="77777777" w:rsidR="001E3188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7F7E9B2" w14:textId="77777777" w:rsidR="001E3188" w:rsidRPr="00297920" w:rsidRDefault="001E3188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964581423">
    <w:abstractNumId w:val="1"/>
  </w:num>
  <w:num w:numId="2" w16cid:durableId="1627202630">
    <w:abstractNumId w:val="0"/>
  </w:num>
  <w:num w:numId="3" w16cid:durableId="39868032">
    <w:abstractNumId w:val="4"/>
  </w:num>
  <w:num w:numId="4" w16cid:durableId="381755067">
    <w:abstractNumId w:val="17"/>
  </w:num>
  <w:num w:numId="5" w16cid:durableId="493953243">
    <w:abstractNumId w:val="26"/>
  </w:num>
  <w:num w:numId="6" w16cid:durableId="654266678">
    <w:abstractNumId w:val="12"/>
  </w:num>
  <w:num w:numId="7" w16cid:durableId="583270994">
    <w:abstractNumId w:val="5"/>
  </w:num>
  <w:num w:numId="8" w16cid:durableId="750270906">
    <w:abstractNumId w:val="8"/>
  </w:num>
  <w:num w:numId="9" w16cid:durableId="2010742596">
    <w:abstractNumId w:val="15"/>
  </w:num>
  <w:num w:numId="10" w16cid:durableId="1538159304">
    <w:abstractNumId w:val="21"/>
  </w:num>
  <w:num w:numId="11" w16cid:durableId="1324699220">
    <w:abstractNumId w:val="11"/>
  </w:num>
  <w:num w:numId="12" w16cid:durableId="1370766337">
    <w:abstractNumId w:val="13"/>
  </w:num>
  <w:num w:numId="13" w16cid:durableId="571084817">
    <w:abstractNumId w:val="23"/>
  </w:num>
  <w:num w:numId="14" w16cid:durableId="1793013730">
    <w:abstractNumId w:val="24"/>
  </w:num>
  <w:num w:numId="15" w16cid:durableId="941642680">
    <w:abstractNumId w:val="3"/>
  </w:num>
  <w:num w:numId="16" w16cid:durableId="893081780">
    <w:abstractNumId w:val="16"/>
  </w:num>
  <w:num w:numId="17" w16cid:durableId="2081174218">
    <w:abstractNumId w:val="18"/>
  </w:num>
  <w:num w:numId="18" w16cid:durableId="521091898">
    <w:abstractNumId w:val="10"/>
  </w:num>
  <w:num w:numId="19" w16cid:durableId="8196865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8331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189584">
    <w:abstractNumId w:val="2"/>
  </w:num>
  <w:num w:numId="22" w16cid:durableId="1180775208">
    <w:abstractNumId w:val="7"/>
  </w:num>
  <w:num w:numId="23" w16cid:durableId="845942795">
    <w:abstractNumId w:val="9"/>
  </w:num>
  <w:num w:numId="24" w16cid:durableId="323748824">
    <w:abstractNumId w:val="14"/>
  </w:num>
  <w:num w:numId="25" w16cid:durableId="839664960">
    <w:abstractNumId w:val="6"/>
  </w:num>
  <w:num w:numId="26" w16cid:durableId="1803572840">
    <w:abstractNumId w:val="25"/>
  </w:num>
  <w:num w:numId="27" w16cid:durableId="2008291645">
    <w:abstractNumId w:val="22"/>
  </w:num>
  <w:num w:numId="28" w16cid:durableId="160218375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32DC"/>
    <w:rsid w:val="00023A36"/>
    <w:rsid w:val="00023C34"/>
    <w:rsid w:val="00023F0F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717A"/>
    <w:rsid w:val="00087365"/>
    <w:rsid w:val="00087AAD"/>
    <w:rsid w:val="00087C7E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D76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63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E7D28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65D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3C5"/>
    <w:rsid w:val="00122478"/>
    <w:rsid w:val="001225E0"/>
    <w:rsid w:val="00122635"/>
    <w:rsid w:val="00123CEF"/>
    <w:rsid w:val="00123ECE"/>
    <w:rsid w:val="00124CF0"/>
    <w:rsid w:val="001251E6"/>
    <w:rsid w:val="001252B2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678A"/>
    <w:rsid w:val="001B6D7B"/>
    <w:rsid w:val="001B725C"/>
    <w:rsid w:val="001B730F"/>
    <w:rsid w:val="001B73C9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188"/>
    <w:rsid w:val="001E3430"/>
    <w:rsid w:val="001E467B"/>
    <w:rsid w:val="001E4833"/>
    <w:rsid w:val="001E493B"/>
    <w:rsid w:val="001E4BFB"/>
    <w:rsid w:val="001E4C79"/>
    <w:rsid w:val="001E4E20"/>
    <w:rsid w:val="001E5746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593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278A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A35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956"/>
    <w:rsid w:val="00264997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AE3"/>
    <w:rsid w:val="002E0B8D"/>
    <w:rsid w:val="002E10AF"/>
    <w:rsid w:val="002E1161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A3C"/>
    <w:rsid w:val="00461F1D"/>
    <w:rsid w:val="004621C4"/>
    <w:rsid w:val="00462206"/>
    <w:rsid w:val="00462451"/>
    <w:rsid w:val="004625FC"/>
    <w:rsid w:val="0046268B"/>
    <w:rsid w:val="00462A56"/>
    <w:rsid w:val="00462C0B"/>
    <w:rsid w:val="00462DE4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C57"/>
    <w:rsid w:val="00476F9F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64F"/>
    <w:rsid w:val="004E069E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69FA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DB"/>
    <w:rsid w:val="00511FFE"/>
    <w:rsid w:val="005123D6"/>
    <w:rsid w:val="00512D3E"/>
    <w:rsid w:val="00512F5D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588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3E68"/>
    <w:rsid w:val="00634AA0"/>
    <w:rsid w:val="00634C3F"/>
    <w:rsid w:val="006352C3"/>
    <w:rsid w:val="006354ED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2CCA"/>
    <w:rsid w:val="00673112"/>
    <w:rsid w:val="00673260"/>
    <w:rsid w:val="00673F3B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1D"/>
    <w:rsid w:val="006C0FAB"/>
    <w:rsid w:val="006C1192"/>
    <w:rsid w:val="006C1625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628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B69"/>
    <w:rsid w:val="00725F0E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3038"/>
    <w:rsid w:val="00733055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4B2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4FF3"/>
    <w:rsid w:val="008050D4"/>
    <w:rsid w:val="00805AA5"/>
    <w:rsid w:val="00805F44"/>
    <w:rsid w:val="00805FC6"/>
    <w:rsid w:val="008061C1"/>
    <w:rsid w:val="00806218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550"/>
    <w:rsid w:val="0086176C"/>
    <w:rsid w:val="00861F32"/>
    <w:rsid w:val="008625FE"/>
    <w:rsid w:val="00862A11"/>
    <w:rsid w:val="00862B15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36F6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043"/>
    <w:rsid w:val="0098121D"/>
    <w:rsid w:val="00981482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E7FD4"/>
    <w:rsid w:val="009F0017"/>
    <w:rsid w:val="009F003B"/>
    <w:rsid w:val="009F00DE"/>
    <w:rsid w:val="009F0585"/>
    <w:rsid w:val="009F0C49"/>
    <w:rsid w:val="009F14ED"/>
    <w:rsid w:val="009F1533"/>
    <w:rsid w:val="009F19EA"/>
    <w:rsid w:val="009F1D39"/>
    <w:rsid w:val="009F1F45"/>
    <w:rsid w:val="009F21EA"/>
    <w:rsid w:val="009F222B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7E6"/>
    <w:rsid w:val="00B37BE3"/>
    <w:rsid w:val="00B37F91"/>
    <w:rsid w:val="00B4012C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781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816"/>
    <w:rsid w:val="00B64CC5"/>
    <w:rsid w:val="00B64D42"/>
    <w:rsid w:val="00B64F2C"/>
    <w:rsid w:val="00B65219"/>
    <w:rsid w:val="00B659E9"/>
    <w:rsid w:val="00B659F7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450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6E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3CCC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23"/>
    <w:rsid w:val="00C46095"/>
    <w:rsid w:val="00C463A9"/>
    <w:rsid w:val="00C4659F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ED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1B05"/>
    <w:rsid w:val="00D21C3A"/>
    <w:rsid w:val="00D21DD5"/>
    <w:rsid w:val="00D2227C"/>
    <w:rsid w:val="00D222E9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D24"/>
    <w:rsid w:val="00D32504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89F"/>
    <w:rsid w:val="00D72AFA"/>
    <w:rsid w:val="00D7340C"/>
    <w:rsid w:val="00D7369D"/>
    <w:rsid w:val="00D73B64"/>
    <w:rsid w:val="00D73D35"/>
    <w:rsid w:val="00D74A4F"/>
    <w:rsid w:val="00D74B42"/>
    <w:rsid w:val="00D74D6D"/>
    <w:rsid w:val="00D74F0E"/>
    <w:rsid w:val="00D751E4"/>
    <w:rsid w:val="00D75421"/>
    <w:rsid w:val="00D7576D"/>
    <w:rsid w:val="00D759C8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3F5E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DE3"/>
    <w:rsid w:val="00DD4E57"/>
    <w:rsid w:val="00DD5228"/>
    <w:rsid w:val="00DD5423"/>
    <w:rsid w:val="00DD573C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1F8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606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F1A"/>
    <w:rsid w:val="00EC58D3"/>
    <w:rsid w:val="00EC5A89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6E8E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B7A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1EE2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60"/>
    <w:rsid w:val="00F765AC"/>
    <w:rsid w:val="00F768DF"/>
    <w:rsid w:val="00F76CB6"/>
    <w:rsid w:val="00F76EED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79C"/>
    <w:rsid w:val="00F97C6D"/>
    <w:rsid w:val="00FA0173"/>
    <w:rsid w:val="00FA0582"/>
    <w:rsid w:val="00FA1262"/>
    <w:rsid w:val="00FA1A45"/>
    <w:rsid w:val="00FA1C11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E6C74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D56791-A689-45D4-9886-A933BCBC49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8</TotalTime>
  <Pages>3</Pages>
  <Words>418</Words>
  <Characters>1606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6</cp:revision>
  <cp:lastPrinted>2023-07-24T12:50:00Z</cp:lastPrinted>
  <dcterms:created xsi:type="dcterms:W3CDTF">2023-08-04T05:18:00Z</dcterms:created>
  <dcterms:modified xsi:type="dcterms:W3CDTF">2023-08-08T11:00:00Z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