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3.xml" ContentType="application/vnd.openxmlformats-officedocument.wordprocessingml.footer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1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drawings/drawing2.xml" ContentType="application/vnd.openxmlformats-officedocument.drawingml.chartshapes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drawings/drawing3.xml" ContentType="application/vnd.openxmlformats-officedocument.drawingml.chartshapes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9736F6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9736F6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36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9736F6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736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9736F6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9736F6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9736F6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9736F6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9736F6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9736F6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6F6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9736F6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9736F6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9736F6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36F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9736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9736F6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9736F6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9736F6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36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9736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0849D6" w:rsidRPr="009736F6" w14:paraId="537F9E0A" w14:textId="77777777" w:rsidTr="00B17529">
        <w:tc>
          <w:tcPr>
            <w:tcW w:w="1278" w:type="dxa"/>
            <w:vAlign w:val="center"/>
          </w:tcPr>
          <w:p w14:paraId="7654ECA9" w14:textId="77777777" w:rsidR="000849D6" w:rsidRPr="009736F6" w:rsidRDefault="000849D6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307F646" w14:textId="18400B5F" w:rsidR="000849D6" w:rsidRPr="009736F6" w:rsidRDefault="000849D6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36F6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B64D42" w:rsidRPr="009736F6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9736F6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9736F6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6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9736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9736F6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9736F6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9736F6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6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9736F6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36F6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7319B9" w:rsidRPr="00F065D7" w14:paraId="2D523BC4" w14:textId="77777777" w:rsidTr="00521943">
        <w:tc>
          <w:tcPr>
            <w:tcW w:w="1278" w:type="dxa"/>
            <w:vAlign w:val="center"/>
          </w:tcPr>
          <w:p w14:paraId="09E72073" w14:textId="77777777" w:rsidR="007319B9" w:rsidRPr="00F065D7" w:rsidRDefault="007319B9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D4807F" w14:textId="2BF9F0E2" w:rsidR="007319B9" w:rsidRPr="00F065D7" w:rsidRDefault="007319B9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A3478D" w:rsidRPr="00F065D7" w14:paraId="1041FC45" w14:textId="77777777" w:rsidTr="00521943">
        <w:tc>
          <w:tcPr>
            <w:tcW w:w="1278" w:type="dxa"/>
            <w:vAlign w:val="center"/>
          </w:tcPr>
          <w:p w14:paraId="7D120BB1" w14:textId="77777777" w:rsidR="00A3478D" w:rsidRPr="00F065D7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5782CE" w14:textId="50CE03FB" w:rsidR="00A3478D" w:rsidRPr="00F065D7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A3478D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A3478D" w:rsidRPr="00F065D7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42FE3717" w:rsidR="00A3478D" w:rsidRPr="00F065D7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A3478D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A3478D" w:rsidRPr="00F065D7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2CF4D568" w:rsidR="00A3478D" w:rsidRPr="00F065D7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A3478D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A3478D" w:rsidRPr="00F065D7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226CD818" w:rsidR="00A3478D" w:rsidRPr="00F065D7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1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380D77B3" w:rsidR="00142C8F" w:rsidRPr="009736F6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736F6">
        <w:rPr>
          <w:rFonts w:ascii="Angsana New" w:hAnsi="Angsana New"/>
          <w:sz w:val="30"/>
          <w:szCs w:val="30"/>
          <w:cs/>
        </w:rPr>
        <w:t>งบการเงิน</w:t>
      </w:r>
      <w:r w:rsidRPr="009736F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736F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9736F6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9736F6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9736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625FE" w:rsidRPr="009736F6">
        <w:rPr>
          <w:rFonts w:ascii="Angsana New" w:hAnsi="Angsana New"/>
          <w:sz w:val="30"/>
          <w:szCs w:val="30"/>
          <w:lang w:val="en-US"/>
        </w:rPr>
        <w:t>9</w:t>
      </w:r>
      <w:r w:rsidR="001F60BD" w:rsidRPr="009736F6">
        <w:rPr>
          <w:rFonts w:ascii="Angsana New" w:hAnsi="Angsana New"/>
          <w:sz w:val="30"/>
          <w:szCs w:val="30"/>
          <w:lang w:val="en-US"/>
        </w:rPr>
        <w:t xml:space="preserve"> </w:t>
      </w:r>
      <w:r w:rsidR="00881846" w:rsidRPr="009736F6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D3038D" w:rsidRPr="009736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49E7" w:rsidRPr="009736F6">
        <w:rPr>
          <w:rFonts w:ascii="Angsana New" w:hAnsi="Angsana New"/>
          <w:sz w:val="30"/>
          <w:szCs w:val="30"/>
          <w:lang w:val="en-US"/>
        </w:rPr>
        <w:t>256</w:t>
      </w:r>
      <w:r w:rsidR="00D3038D" w:rsidRPr="009736F6">
        <w:rPr>
          <w:rFonts w:ascii="Angsana New" w:hAnsi="Angsana New"/>
          <w:sz w:val="30"/>
          <w:szCs w:val="30"/>
          <w:lang w:val="en-US"/>
        </w:rPr>
        <w:t>6</w:t>
      </w:r>
    </w:p>
    <w:p w14:paraId="2C2EB71E" w14:textId="77777777" w:rsidR="00B36D3F" w:rsidRPr="009736F6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9736F6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736F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4A1772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58C5805F" w14:textId="3CFB33E2" w:rsidR="00B6617F" w:rsidRPr="004A1772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4A1772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4A177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4A1772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D149E7" w:rsidRPr="004A1772">
        <w:rPr>
          <w:rFonts w:asciiTheme="majorBidi" w:hAnsiTheme="majorBidi"/>
          <w:sz w:val="30"/>
          <w:szCs w:val="30"/>
          <w:lang w:val="en-US"/>
        </w:rPr>
        <w:t>348</w:t>
      </w:r>
      <w:r w:rsidRPr="004A1772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4A1772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4A1772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D149E7" w:rsidRPr="004A1772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4A1772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2218F04C" w:rsidR="00272AC4" w:rsidRPr="004A1772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A1772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4A1772">
        <w:rPr>
          <w:rFonts w:ascii="Angsana New" w:hAnsi="Angsana New"/>
          <w:sz w:val="30"/>
          <w:szCs w:val="30"/>
        </w:rPr>
        <w:t>“</w:t>
      </w:r>
      <w:r w:rsidRPr="004A177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A1772">
        <w:rPr>
          <w:rFonts w:ascii="Angsana New" w:hAnsi="Angsana New"/>
          <w:sz w:val="30"/>
          <w:szCs w:val="30"/>
        </w:rPr>
        <w:t xml:space="preserve">” </w:t>
      </w:r>
      <w:r w:rsidRPr="004A1772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4A1772">
        <w:rPr>
          <w:rFonts w:ascii="Angsana New" w:hAnsi="Angsana New" w:hint="cs"/>
          <w:sz w:val="30"/>
          <w:szCs w:val="30"/>
          <w:cs/>
        </w:rPr>
        <w:t xml:space="preserve"> </w:t>
      </w:r>
      <w:r w:rsidRPr="004A1772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4A1772">
        <w:rPr>
          <w:rFonts w:ascii="Angsana New" w:hAnsi="Angsana New" w:hint="cs"/>
          <w:sz w:val="30"/>
          <w:szCs w:val="30"/>
          <w:cs/>
        </w:rPr>
        <w:t>ของใช้</w:t>
      </w:r>
      <w:r w:rsidRPr="004A1772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4A1772">
        <w:rPr>
          <w:rFonts w:ascii="Angsana New" w:hAnsi="Angsana New" w:hint="cs"/>
          <w:sz w:val="30"/>
          <w:szCs w:val="30"/>
          <w:cs/>
        </w:rPr>
        <w:t>และ</w:t>
      </w:r>
      <w:r w:rsidR="004D2BE3" w:rsidRPr="004A1772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4A177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4A1772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4A1772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4A1772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A17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4A177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2A71618A" w14:textId="7FDA575A" w:rsidR="00201B10" w:rsidRPr="004A1772" w:rsidRDefault="00201B10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3D1FFC" w14:textId="165FBE17" w:rsidR="007A7899" w:rsidRPr="004A1772" w:rsidRDefault="00201B10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A1772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4A1772">
        <w:rPr>
          <w:rFonts w:ascii="Angsana New" w:hAnsi="Angsana New" w:hint="cs"/>
          <w:sz w:val="30"/>
          <w:szCs w:val="30"/>
          <w:cs/>
        </w:rPr>
        <w:t>แบบย่อ</w:t>
      </w:r>
      <w:r w:rsidRPr="004A1772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4A1772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4A1772">
        <w:rPr>
          <w:rFonts w:ascii="Angsana New" w:hAnsi="Angsana New" w:hint="cs"/>
          <w:sz w:val="30"/>
          <w:szCs w:val="30"/>
          <w:cs/>
        </w:rPr>
        <w:t xml:space="preserve"> (</w:t>
      </w:r>
      <w:r w:rsidRPr="004A1772">
        <w:rPr>
          <w:rFonts w:ascii="Angsana New" w:hAnsi="Angsana New"/>
          <w:sz w:val="30"/>
          <w:szCs w:val="30"/>
        </w:rPr>
        <w:t>“</w:t>
      </w:r>
      <w:r w:rsidRPr="004A1772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4A1772">
        <w:rPr>
          <w:rFonts w:ascii="Angsana New" w:hAnsi="Angsana New"/>
          <w:sz w:val="30"/>
          <w:szCs w:val="30"/>
        </w:rPr>
        <w:t xml:space="preserve">”) </w:t>
      </w:r>
      <w:r w:rsidRPr="004A1772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4A1772">
        <w:rPr>
          <w:rFonts w:ascii="Angsana New" w:hAnsi="Angsana New"/>
          <w:sz w:val="30"/>
          <w:szCs w:val="30"/>
          <w:cs/>
        </w:rPr>
        <w:br/>
      </w:r>
      <w:r w:rsidRPr="004A177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4A1772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4A1772">
        <w:rPr>
          <w:rFonts w:ascii="Angsana New" w:hAnsi="Angsana New"/>
          <w:spacing w:val="-4"/>
          <w:sz w:val="30"/>
          <w:szCs w:val="30"/>
        </w:rPr>
        <w:t xml:space="preserve"> </w:t>
      </w:r>
      <w:r w:rsidRPr="004A1772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4A1772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4A1772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 </w:t>
      </w:r>
      <w:r w:rsidRPr="004A1772">
        <w:rPr>
          <w:rFonts w:ascii="Angsana New" w:hAnsi="Angsana New"/>
          <w:spacing w:val="-4"/>
          <w:sz w:val="30"/>
          <w:szCs w:val="30"/>
        </w:rPr>
        <w:t xml:space="preserve"> </w:t>
      </w:r>
      <w:r w:rsidRPr="004A1772">
        <w:rPr>
          <w:rFonts w:ascii="Angsana New" w:hAnsi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A1772">
        <w:rPr>
          <w:rFonts w:ascii="Angsana New" w:hAnsi="Angsana New"/>
          <w:sz w:val="30"/>
          <w:szCs w:val="30"/>
          <w:cs/>
        </w:rPr>
        <w:t xml:space="preserve"> </w:t>
      </w:r>
      <w:r w:rsidRPr="004A1772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4A1772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A1772">
        <w:rPr>
          <w:rFonts w:ascii="Angsana New" w:hAnsi="Angsana New"/>
          <w:sz w:val="30"/>
          <w:szCs w:val="30"/>
        </w:rPr>
        <w:t xml:space="preserve"> </w:t>
      </w:r>
      <w:r w:rsidRPr="004A1772">
        <w:rPr>
          <w:rFonts w:ascii="Angsana New" w:hAnsi="Angsana New"/>
          <w:sz w:val="30"/>
          <w:szCs w:val="30"/>
          <w:lang w:val="en-US"/>
        </w:rPr>
        <w:t>31</w:t>
      </w:r>
      <w:r w:rsidRPr="004A1772">
        <w:rPr>
          <w:rFonts w:ascii="Angsana New" w:hAnsi="Angsana New"/>
          <w:sz w:val="30"/>
          <w:szCs w:val="30"/>
        </w:rPr>
        <w:t xml:space="preserve"> </w:t>
      </w:r>
      <w:r w:rsidRPr="004A1772">
        <w:rPr>
          <w:rFonts w:ascii="Angsana New" w:hAnsi="Angsana New"/>
          <w:sz w:val="30"/>
          <w:szCs w:val="30"/>
          <w:cs/>
        </w:rPr>
        <w:t>ธันวาค</w:t>
      </w:r>
      <w:r w:rsidRPr="004A1772">
        <w:rPr>
          <w:rFonts w:ascii="Angsana New" w:hAnsi="Angsana New" w:hint="cs"/>
          <w:sz w:val="30"/>
          <w:szCs w:val="30"/>
          <w:cs/>
        </w:rPr>
        <w:t xml:space="preserve">ม </w:t>
      </w:r>
      <w:r w:rsidRPr="004A1772">
        <w:rPr>
          <w:rFonts w:ascii="Angsana New" w:hAnsi="Angsana New"/>
          <w:sz w:val="30"/>
          <w:szCs w:val="30"/>
          <w:lang w:val="en-US"/>
        </w:rPr>
        <w:t>256</w:t>
      </w:r>
      <w:r w:rsidR="00B9289C" w:rsidRPr="004A1772">
        <w:rPr>
          <w:rFonts w:ascii="Angsana New" w:hAnsi="Angsana New"/>
          <w:sz w:val="30"/>
          <w:szCs w:val="30"/>
          <w:lang w:val="en-US"/>
        </w:rPr>
        <w:t>5</w:t>
      </w:r>
    </w:p>
    <w:p w14:paraId="38D739AE" w14:textId="77777777" w:rsidR="00F87FDD" w:rsidRPr="004A1772" w:rsidRDefault="00F87FDD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811C67" w14:textId="6E2D29F4" w:rsidR="00F87FDD" w:rsidRDefault="00F87FDD" w:rsidP="004B3EF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A1772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4B3EFE" w:rsidRPr="004A1772">
        <w:rPr>
          <w:rFonts w:ascii="Angsana New" w:hAnsi="Angsana New"/>
          <w:sz w:val="30"/>
          <w:szCs w:val="30"/>
          <w:lang w:val="en-US"/>
        </w:rPr>
        <w:br/>
      </w:r>
      <w:r w:rsidRPr="004A1772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A1772">
        <w:rPr>
          <w:rFonts w:ascii="Angsana New" w:hAnsi="Angsana New"/>
          <w:sz w:val="30"/>
          <w:szCs w:val="30"/>
          <w:lang w:val="en-US"/>
        </w:rPr>
        <w:t xml:space="preserve">31 </w:t>
      </w:r>
      <w:r w:rsidRPr="004A1772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4A1772">
        <w:rPr>
          <w:rFonts w:ascii="Angsana New" w:hAnsi="Angsana New"/>
          <w:sz w:val="30"/>
          <w:szCs w:val="30"/>
          <w:lang w:val="en-US"/>
        </w:rPr>
        <w:t>256</w:t>
      </w:r>
      <w:r w:rsidR="00B9289C" w:rsidRPr="004A1772">
        <w:rPr>
          <w:rFonts w:ascii="Angsana New" w:hAnsi="Angsana New"/>
          <w:sz w:val="30"/>
          <w:szCs w:val="30"/>
          <w:lang w:val="en-US"/>
        </w:rPr>
        <w:t>5</w:t>
      </w:r>
    </w:p>
    <w:p w14:paraId="6E24FC81" w14:textId="4707C90F" w:rsidR="00F87FDD" w:rsidRPr="007A7899" w:rsidRDefault="00F87FDD" w:rsidP="004B3EFE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9144D7" w:rsidRDefault="00DD11C1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E0BD5" w14:textId="4D6C712C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9736F6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9736F6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9736F6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="00077D95" w:rsidRPr="009736F6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9736F6">
        <w:rPr>
          <w:rFonts w:hint="cs"/>
          <w:b w:val="0"/>
          <w:bCs w:val="0"/>
          <w:i w:val="0"/>
          <w:iCs w:val="0"/>
          <w:cs/>
          <w:lang w:val="en-GB"/>
        </w:rPr>
        <w:t>ได้เปิดเผยใน</w:t>
      </w:r>
      <w:r w:rsidR="00D31123">
        <w:rPr>
          <w:rFonts w:hint="cs"/>
          <w:b w:val="0"/>
          <w:bCs w:val="0"/>
          <w:i w:val="0"/>
          <w:iCs w:val="0"/>
          <w:cs/>
          <w:lang w:val="en-GB"/>
        </w:rPr>
        <w:t xml:space="preserve">                                          </w:t>
      </w:r>
      <w:r w:rsidRPr="009736F6">
        <w:rPr>
          <w:rFonts w:hint="cs"/>
          <w:b w:val="0"/>
          <w:bCs w:val="0"/>
          <w:i w:val="0"/>
          <w:iCs w:val="0"/>
          <w:cs/>
          <w:lang w:val="en-GB"/>
        </w:rPr>
        <w:t>หมายเหตุข้อ</w:t>
      </w:r>
      <w:r w:rsidR="00D05BB4" w:rsidRPr="009736F6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71450" w:rsidRPr="009736F6">
        <w:rPr>
          <w:b w:val="0"/>
          <w:bCs w:val="0"/>
          <w:i w:val="0"/>
          <w:iCs w:val="0"/>
          <w:lang w:val="en-US"/>
        </w:rPr>
        <w:t>6</w:t>
      </w:r>
      <w:r w:rsidRPr="009736F6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B71450" w:rsidRPr="009736F6">
        <w:rPr>
          <w:b w:val="0"/>
          <w:bCs w:val="0"/>
          <w:i w:val="0"/>
          <w:iCs w:val="0"/>
          <w:lang w:val="en-US"/>
        </w:rPr>
        <w:t>7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</w:t>
      </w:r>
      <w:r w:rsidR="00DC6F07" w:rsidRPr="00DC6F07">
        <w:rPr>
          <w:rFonts w:hint="cs"/>
          <w:b w:val="0"/>
          <w:bCs w:val="0"/>
          <w:i w:val="0"/>
          <w:iCs w:val="0"/>
          <w:cs/>
          <w:lang w:val="en-US"/>
        </w:rPr>
        <w:t>กรรมการและ</w:t>
      </w:r>
      <w:r w:rsidR="00856827">
        <w:rPr>
          <w:rFonts w:hint="cs"/>
          <w:b w:val="0"/>
          <w:bCs w:val="0"/>
          <w:i w:val="0"/>
          <w:iCs w:val="0"/>
          <w:cs/>
          <w:lang w:val="en-US"/>
        </w:rPr>
        <w:t>ผู้บริหารสำคัญ</w:t>
      </w:r>
      <w:r w:rsidR="00E9453D">
        <w:rPr>
          <w:rFonts w:hint="cs"/>
          <w:b w:val="0"/>
          <w:bCs w:val="0"/>
          <w:i w:val="0"/>
          <w:iCs w:val="0"/>
          <w:cs/>
          <w:lang w:val="en-US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และบุคคลหรือกิจการที่เกี่ยวข้องกั</w:t>
      </w:r>
      <w:r w:rsidR="00707115">
        <w:rPr>
          <w:rFonts w:hint="cs"/>
          <w:b w:val="0"/>
          <w:bCs w:val="0"/>
          <w:i w:val="0"/>
          <w:iCs w:val="0"/>
          <w:cs/>
          <w:lang w:val="en-US"/>
        </w:rPr>
        <w:t>น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อื่นไม่ได้มีการเปลี่ยนแปลงอย่างมีสาระสำคัญ</w:t>
      </w:r>
    </w:p>
    <w:p w14:paraId="2228D6A7" w14:textId="77777777" w:rsidR="00A86765" w:rsidRPr="009144D7" w:rsidRDefault="00A86765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92B990" w14:textId="5DC02D60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</w:t>
      </w:r>
      <w:r w:rsidR="009B0A6F">
        <w:rPr>
          <w:cs/>
        </w:rPr>
        <w:t>สำหรับ</w:t>
      </w:r>
      <w:r w:rsidR="00F716CE">
        <w:rPr>
          <w:rFonts w:hint="cs"/>
          <w:cs/>
        </w:rPr>
        <w:t>งวด</w:t>
      </w:r>
      <w:r w:rsidR="00050AB1">
        <w:rPr>
          <w:rFonts w:hint="cs"/>
          <w:cs/>
        </w:rPr>
        <w:t>หก</w:t>
      </w:r>
      <w:r w:rsidR="00F716CE">
        <w:rPr>
          <w:cs/>
        </w:rPr>
        <w:t>เดือนสิ้นสุดวันที่</w:t>
      </w:r>
      <w:r w:rsidR="00F716CE">
        <w:t xml:space="preserve"> </w:t>
      </w:r>
      <w:r w:rsidR="000E7D28" w:rsidRPr="00E67B59">
        <w:rPr>
          <w:lang w:val="en-US"/>
        </w:rPr>
        <w:t xml:space="preserve">30 </w:t>
      </w:r>
      <w:r w:rsidR="000E7D28" w:rsidRPr="00E67B59">
        <w:rPr>
          <w:cs/>
          <w:lang w:val="en-US"/>
        </w:rPr>
        <w:t xml:space="preserve">มิถุนายน </w:t>
      </w:r>
      <w:r w:rsidRPr="00F065D7">
        <w:rPr>
          <w:cs/>
        </w:rPr>
        <w:t>สรุปได้ดังนี้</w:t>
      </w:r>
    </w:p>
    <w:p w14:paraId="1903C9D3" w14:textId="20896489" w:rsidR="0028416E" w:rsidRPr="009144D7" w:rsidRDefault="0028416E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28416E" w:rsidRPr="00F065D7" w14:paraId="62808B7C" w14:textId="77777777" w:rsidTr="00A9102B">
        <w:trPr>
          <w:tblHeader/>
        </w:trPr>
        <w:tc>
          <w:tcPr>
            <w:tcW w:w="2088" w:type="pct"/>
          </w:tcPr>
          <w:p w14:paraId="244F3364" w14:textId="77777777" w:rsidR="0028416E" w:rsidRPr="00F065D7" w:rsidRDefault="0028416E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D735394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5A1CD9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81180A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6E" w:rsidRPr="00F065D7" w14:paraId="52E37549" w14:textId="77777777" w:rsidTr="00A9102B">
        <w:trPr>
          <w:tblHeader/>
        </w:trPr>
        <w:tc>
          <w:tcPr>
            <w:tcW w:w="2088" w:type="pct"/>
          </w:tcPr>
          <w:p w14:paraId="7873FC92" w14:textId="6E6C4812" w:rsidR="0028416E" w:rsidRPr="00E67B59" w:rsidRDefault="00636501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50A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E7D28" w:rsidRPr="000E7D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E7D28" w:rsidRPr="000E7D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32" w:type="pct"/>
          </w:tcPr>
          <w:p w14:paraId="14AD55CB" w14:textId="31D64AF0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650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58C0FDD3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ED66084" w14:textId="4558F4BC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650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0141922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8FBE4D" w14:textId="3A269A68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650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6484604C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56F1E1F" w14:textId="38EE852D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650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8416E" w:rsidRPr="00F065D7" w14:paraId="706C30FA" w14:textId="77777777" w:rsidTr="00A9102B">
        <w:trPr>
          <w:tblHeader/>
        </w:trPr>
        <w:tc>
          <w:tcPr>
            <w:tcW w:w="2088" w:type="pct"/>
          </w:tcPr>
          <w:p w14:paraId="7B174C2E" w14:textId="77777777" w:rsidR="0028416E" w:rsidRPr="00F065D7" w:rsidRDefault="0028416E" w:rsidP="00A910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47D278AC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4DB4" w:rsidRPr="00F065D7" w14:paraId="4C981634" w14:textId="77777777" w:rsidTr="00A9102B">
        <w:tc>
          <w:tcPr>
            <w:tcW w:w="2088" w:type="pct"/>
          </w:tcPr>
          <w:p w14:paraId="019FE681" w14:textId="77777777" w:rsidR="000E4DB4" w:rsidRPr="00F065D7" w:rsidRDefault="000E4DB4" w:rsidP="000E4DB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E5A83C1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7D795A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5A548D6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0E81D1A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3B11C61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A75FA" w14:textId="77777777" w:rsidR="000E4DB4" w:rsidRPr="00F065D7" w:rsidRDefault="000E4DB4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ACCF43" w14:textId="77777777" w:rsidR="000E4DB4" w:rsidRPr="00F065D7" w:rsidRDefault="000E4DB4" w:rsidP="000E4DB4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3F5E" w:rsidRPr="00F065D7" w14:paraId="749390A4" w14:textId="77777777" w:rsidTr="00A9102B">
        <w:tc>
          <w:tcPr>
            <w:tcW w:w="2088" w:type="pct"/>
          </w:tcPr>
          <w:p w14:paraId="0198B311" w14:textId="77777777" w:rsidR="00D93F5E" w:rsidRPr="00F065D7" w:rsidRDefault="00D93F5E" w:rsidP="00D93F5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1A5569" w14:textId="67B7DE45" w:rsidR="00D93F5E" w:rsidRPr="00F065D7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4B8CDD" w14:textId="77777777" w:rsidR="00D93F5E" w:rsidRPr="00F065D7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67D8EB" w14:textId="77777777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F99905" w14:textId="77777777" w:rsidR="00D93F5E" w:rsidRPr="00F065D7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703301" w14:textId="659DD9C6" w:rsidR="00D93F5E" w:rsidRPr="00F065D7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4,560,236 </w:t>
            </w:r>
          </w:p>
        </w:tc>
        <w:tc>
          <w:tcPr>
            <w:tcW w:w="147" w:type="pct"/>
          </w:tcPr>
          <w:p w14:paraId="2F616D34" w14:textId="77777777" w:rsidR="00D93F5E" w:rsidRPr="00F065D7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7A73470" w14:textId="65AF768A" w:rsidR="00D93F5E" w:rsidRPr="00F065D7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5,269,761 </w:t>
            </w:r>
          </w:p>
        </w:tc>
      </w:tr>
      <w:tr w:rsidR="00D93F5E" w:rsidRPr="00F065D7" w14:paraId="220CADB3" w14:textId="77777777" w:rsidTr="00A9102B">
        <w:tc>
          <w:tcPr>
            <w:tcW w:w="2088" w:type="pct"/>
          </w:tcPr>
          <w:p w14:paraId="5C20C941" w14:textId="77777777" w:rsidR="00D93F5E" w:rsidRPr="00F065D7" w:rsidRDefault="00D93F5E" w:rsidP="00D93F5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0D5AF2F" w14:textId="13D6FCAC" w:rsidR="00D93F5E" w:rsidRPr="00F065D7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AE7F7B" w14:textId="77777777" w:rsidR="00D93F5E" w:rsidRPr="00F065D7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5D709E" w14:textId="77777777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63C90" w14:textId="77777777" w:rsidR="00D93F5E" w:rsidRPr="00F065D7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23E07A6" w14:textId="73B8718B" w:rsidR="00D93F5E" w:rsidRPr="00F065D7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2,264,678 </w:t>
            </w:r>
          </w:p>
        </w:tc>
        <w:tc>
          <w:tcPr>
            <w:tcW w:w="147" w:type="pct"/>
          </w:tcPr>
          <w:p w14:paraId="30B85302" w14:textId="77777777" w:rsidR="00D93F5E" w:rsidRPr="00F065D7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553631" w14:textId="5BB34E79" w:rsidR="00D93F5E" w:rsidRPr="00F065D7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3,045,633 </w:t>
            </w:r>
          </w:p>
        </w:tc>
      </w:tr>
      <w:tr w:rsidR="00D93F5E" w:rsidRPr="00F065D7" w14:paraId="2C1303EC" w14:textId="77777777" w:rsidTr="00A9102B">
        <w:tc>
          <w:tcPr>
            <w:tcW w:w="2088" w:type="pct"/>
          </w:tcPr>
          <w:p w14:paraId="5C43FD2F" w14:textId="00C23673" w:rsidR="00D93F5E" w:rsidRPr="00F065D7" w:rsidRDefault="00D93F5E" w:rsidP="00D93F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730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3754EAD6" w14:textId="39A812C6" w:rsidR="00D93F5E" w:rsidRPr="00F065D7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FC1E9C2" w14:textId="77777777" w:rsidR="00D93F5E" w:rsidRPr="00F065D7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D31A565" w14:textId="712565C8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4A2FF70" w14:textId="77777777" w:rsidR="00D93F5E" w:rsidRPr="00F065D7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C2E4D2C" w14:textId="05E8E1ED" w:rsidR="00D93F5E" w:rsidRPr="00F065D7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674,534 </w:t>
            </w:r>
          </w:p>
        </w:tc>
        <w:tc>
          <w:tcPr>
            <w:tcW w:w="147" w:type="pct"/>
          </w:tcPr>
          <w:p w14:paraId="67535086" w14:textId="77777777" w:rsidR="00D93F5E" w:rsidRPr="00F065D7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44FFB9" w14:textId="7F268D70" w:rsidR="00D93F5E" w:rsidRPr="000F43C4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1,034,406 </w:t>
            </w:r>
          </w:p>
        </w:tc>
      </w:tr>
      <w:tr w:rsidR="00D93F5E" w:rsidRPr="00F065D7" w14:paraId="37994020" w14:textId="77777777" w:rsidTr="00A9102B">
        <w:tc>
          <w:tcPr>
            <w:tcW w:w="2088" w:type="pct"/>
          </w:tcPr>
          <w:p w14:paraId="6BB3F638" w14:textId="77777777" w:rsidR="00D93F5E" w:rsidRPr="004A1772" w:rsidRDefault="00D93F5E" w:rsidP="00D93F5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1F9B043" w14:textId="7FE509EC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EBE62A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EE99B6A" w14:textId="77777777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FC409E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247EB35" w14:textId="09F16DF1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88,890 </w:t>
            </w:r>
          </w:p>
        </w:tc>
        <w:tc>
          <w:tcPr>
            <w:tcW w:w="147" w:type="pct"/>
          </w:tcPr>
          <w:p w14:paraId="1C1702C2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D1904A" w14:textId="604A8B59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85,352 </w:t>
            </w:r>
          </w:p>
        </w:tc>
      </w:tr>
      <w:tr w:rsidR="00D93F5E" w:rsidRPr="00F065D7" w14:paraId="1F07727A" w14:textId="77777777" w:rsidTr="00A9102B">
        <w:tc>
          <w:tcPr>
            <w:tcW w:w="2088" w:type="pct"/>
          </w:tcPr>
          <w:p w14:paraId="5CA80191" w14:textId="72EA1136" w:rsidR="00D93F5E" w:rsidRPr="004A1772" w:rsidRDefault="00D93F5E" w:rsidP="00D93F5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รายได้ค่าสิทธิ</w:t>
            </w:r>
          </w:p>
        </w:tc>
        <w:tc>
          <w:tcPr>
            <w:tcW w:w="632" w:type="pct"/>
          </w:tcPr>
          <w:p w14:paraId="345108AB" w14:textId="10BA9454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C65EAA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C2A71BC" w14:textId="66864252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59E1D5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A398C7C" w14:textId="0E13751F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12,284 </w:t>
            </w:r>
          </w:p>
        </w:tc>
        <w:tc>
          <w:tcPr>
            <w:tcW w:w="147" w:type="pct"/>
          </w:tcPr>
          <w:p w14:paraId="4CCF3E4C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595CDDD" w14:textId="30E54540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4297">
              <w:rPr>
                <w:rFonts w:ascii="Angsana New" w:hAnsi="Angsana New"/>
                <w:sz w:val="30"/>
                <w:szCs w:val="30"/>
                <w:lang w:val="en-US"/>
              </w:rPr>
              <w:t>12,823</w:t>
            </w:r>
          </w:p>
        </w:tc>
      </w:tr>
      <w:tr w:rsidR="00D93F5E" w:rsidRPr="00F065D7" w14:paraId="37356335" w14:textId="77777777" w:rsidTr="00A9102B">
        <w:tc>
          <w:tcPr>
            <w:tcW w:w="2088" w:type="pct"/>
          </w:tcPr>
          <w:p w14:paraId="0D3DCBEB" w14:textId="77777777" w:rsidR="00D93F5E" w:rsidRPr="004A1772" w:rsidRDefault="00D93F5E" w:rsidP="00D93F5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16C4A401" w14:textId="60D91C14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48598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15D9C8" w14:textId="77777777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50A507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7A913" w14:textId="3339607B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7,895 </w:t>
            </w:r>
          </w:p>
        </w:tc>
        <w:tc>
          <w:tcPr>
            <w:tcW w:w="147" w:type="pct"/>
          </w:tcPr>
          <w:p w14:paraId="597E2C32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8726263" w14:textId="6753BC28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7,748 </w:t>
            </w:r>
          </w:p>
        </w:tc>
      </w:tr>
      <w:tr w:rsidR="00D93F5E" w:rsidRPr="00F065D7" w14:paraId="275F736D" w14:textId="77777777" w:rsidTr="00A9102B">
        <w:tc>
          <w:tcPr>
            <w:tcW w:w="2088" w:type="pct"/>
          </w:tcPr>
          <w:p w14:paraId="162BA9AB" w14:textId="77777777" w:rsidR="00D93F5E" w:rsidRPr="004A1772" w:rsidRDefault="00D93F5E" w:rsidP="00D93F5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418CE8E" w14:textId="041702A3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B8D15C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B44A3F7" w14:textId="77777777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5329FF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7F11B9" w14:textId="3B3725D3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29,093 </w:t>
            </w:r>
          </w:p>
        </w:tc>
        <w:tc>
          <w:tcPr>
            <w:tcW w:w="147" w:type="pct"/>
          </w:tcPr>
          <w:p w14:paraId="1DD7CA3D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A764C71" w14:textId="7967BECD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C4297">
              <w:rPr>
                <w:rFonts w:ascii="Angsana New" w:hAnsi="Angsana New"/>
                <w:sz w:val="30"/>
                <w:szCs w:val="30"/>
                <w:lang w:val="en-US"/>
              </w:rPr>
              <w:t>18,472</w:t>
            </w:r>
          </w:p>
        </w:tc>
      </w:tr>
      <w:tr w:rsidR="00D93F5E" w:rsidRPr="00F065D7" w14:paraId="5DBA14F0" w14:textId="77777777" w:rsidTr="00A9102B">
        <w:tc>
          <w:tcPr>
            <w:tcW w:w="2088" w:type="pct"/>
          </w:tcPr>
          <w:p w14:paraId="13DBF77D" w14:textId="77777777" w:rsidR="00D93F5E" w:rsidRPr="004A1772" w:rsidRDefault="00D93F5E" w:rsidP="00D93F5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78B2368C" w14:textId="01CCD2C1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38547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7CEEB4" w14:textId="77777777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E372C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CF76D47" w14:textId="4DB2F302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139,161 </w:t>
            </w:r>
          </w:p>
        </w:tc>
        <w:tc>
          <w:tcPr>
            <w:tcW w:w="147" w:type="pct"/>
          </w:tcPr>
          <w:p w14:paraId="5B27EB8C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58440E3" w14:textId="23326340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123,855 </w:t>
            </w:r>
          </w:p>
        </w:tc>
      </w:tr>
      <w:tr w:rsidR="00D93F5E" w:rsidRPr="00F065D7" w14:paraId="5784997C" w14:textId="77777777" w:rsidTr="00A9102B">
        <w:tc>
          <w:tcPr>
            <w:tcW w:w="2088" w:type="pct"/>
          </w:tcPr>
          <w:p w14:paraId="46C2182C" w14:textId="77777777" w:rsidR="00D93F5E" w:rsidRPr="004A1772" w:rsidRDefault="00D93F5E" w:rsidP="00D93F5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1F2639C9" w14:textId="29BDD7AF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399C8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BAF4542" w14:textId="77777777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009FE9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9038A8E" w14:textId="65216805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57,683 </w:t>
            </w:r>
          </w:p>
        </w:tc>
        <w:tc>
          <w:tcPr>
            <w:tcW w:w="147" w:type="pct"/>
          </w:tcPr>
          <w:p w14:paraId="77E74C6A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F6B6EBF" w14:textId="74DE62FD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57,279 </w:t>
            </w:r>
          </w:p>
        </w:tc>
      </w:tr>
      <w:tr w:rsidR="00D93F5E" w:rsidRPr="00F065D7" w14:paraId="32FF3005" w14:textId="77777777" w:rsidTr="00A9102B">
        <w:tc>
          <w:tcPr>
            <w:tcW w:w="2088" w:type="pct"/>
          </w:tcPr>
          <w:p w14:paraId="15010CE1" w14:textId="77777777" w:rsidR="00D93F5E" w:rsidRPr="004A1772" w:rsidRDefault="00D93F5E" w:rsidP="00D93F5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6457DD9E" w14:textId="73081670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DDD3FD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1A3F5D" w14:textId="77777777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FDC44C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09F01" w14:textId="00A06F7D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9,527 </w:t>
            </w:r>
          </w:p>
        </w:tc>
        <w:tc>
          <w:tcPr>
            <w:tcW w:w="147" w:type="pct"/>
          </w:tcPr>
          <w:p w14:paraId="26C0CBE5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D5AE48F" w14:textId="183315E0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9,822 </w:t>
            </w:r>
          </w:p>
        </w:tc>
      </w:tr>
      <w:tr w:rsidR="00D93F5E" w:rsidRPr="00F065D7" w14:paraId="115D8EBB" w14:textId="77777777" w:rsidTr="00A9102B">
        <w:tc>
          <w:tcPr>
            <w:tcW w:w="2088" w:type="pct"/>
          </w:tcPr>
          <w:p w14:paraId="02E20324" w14:textId="77777777" w:rsidR="00D93F5E" w:rsidRPr="004A1772" w:rsidRDefault="00D93F5E" w:rsidP="00D93F5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39F2EF5" w14:textId="1851AA92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D92D4B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AB813F" w14:textId="77777777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A100C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96851B" w14:textId="25E1AFC1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8,958 </w:t>
            </w:r>
          </w:p>
        </w:tc>
        <w:tc>
          <w:tcPr>
            <w:tcW w:w="147" w:type="pct"/>
          </w:tcPr>
          <w:p w14:paraId="207D5A9E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40A11E7" w14:textId="3E682310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4,099 </w:t>
            </w:r>
          </w:p>
        </w:tc>
      </w:tr>
      <w:tr w:rsidR="00D93F5E" w:rsidRPr="00F065D7" w14:paraId="72B4FAFF" w14:textId="77777777" w:rsidTr="00A9102B">
        <w:tc>
          <w:tcPr>
            <w:tcW w:w="2088" w:type="pct"/>
          </w:tcPr>
          <w:p w14:paraId="4D395E2B" w14:textId="77777777" w:rsidR="00D93F5E" w:rsidRPr="004A1772" w:rsidRDefault="00D93F5E" w:rsidP="00D93F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2CDE8757" w14:textId="10095B77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FAE7C6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9A889A" w14:textId="77777777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771E30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CDF1A7" w14:textId="5E20526F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5,278 </w:t>
            </w:r>
          </w:p>
        </w:tc>
        <w:tc>
          <w:tcPr>
            <w:tcW w:w="147" w:type="pct"/>
          </w:tcPr>
          <w:p w14:paraId="59BC61D1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B017A13" w14:textId="2E629BD9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1,213 </w:t>
            </w:r>
          </w:p>
        </w:tc>
      </w:tr>
      <w:tr w:rsidR="00D93F5E" w:rsidRPr="00F065D7" w14:paraId="065E9FA6" w14:textId="77777777" w:rsidTr="00A9102B">
        <w:tc>
          <w:tcPr>
            <w:tcW w:w="2088" w:type="pct"/>
          </w:tcPr>
          <w:p w14:paraId="240E0F82" w14:textId="77777777" w:rsidR="00D93F5E" w:rsidRPr="004A1772" w:rsidRDefault="00D93F5E" w:rsidP="00D93F5E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A75C644" w14:textId="52068F17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4408F4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41841D9" w14:textId="77777777" w:rsidR="00D93F5E" w:rsidRPr="004A1772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A2E711" w14:textId="77777777" w:rsidR="00D93F5E" w:rsidRPr="004A1772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874AB8" w14:textId="19075111" w:rsidR="00D93F5E" w:rsidRPr="009736F6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6F6">
              <w:rPr>
                <w:rFonts w:ascii="Angsana New" w:hAnsi="Angsana New"/>
                <w:sz w:val="30"/>
                <w:szCs w:val="30"/>
                <w:lang w:val="en-US"/>
              </w:rPr>
              <w:t xml:space="preserve"> 17,541 </w:t>
            </w:r>
          </w:p>
        </w:tc>
        <w:tc>
          <w:tcPr>
            <w:tcW w:w="147" w:type="pct"/>
          </w:tcPr>
          <w:p w14:paraId="4E4A62FD" w14:textId="77777777" w:rsidR="00D93F5E" w:rsidRPr="004A1772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6C45E34" w14:textId="0E7FAA10" w:rsidR="00D93F5E" w:rsidRPr="004A1772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4297">
              <w:rPr>
                <w:rFonts w:ascii="Angsana New" w:hAnsi="Angsana New"/>
                <w:sz w:val="30"/>
                <w:szCs w:val="30"/>
                <w:lang w:val="en-US"/>
              </w:rPr>
              <w:t>12,754</w:t>
            </w:r>
          </w:p>
        </w:tc>
      </w:tr>
      <w:tr w:rsidR="00D93F5E" w:rsidRPr="00D00143" w14:paraId="48D9D72B" w14:textId="77777777" w:rsidTr="00A9102B">
        <w:tc>
          <w:tcPr>
            <w:tcW w:w="2088" w:type="pct"/>
          </w:tcPr>
          <w:p w14:paraId="02814623" w14:textId="1BF16364" w:rsidR="00D93F5E" w:rsidRPr="00D93F5E" w:rsidRDefault="00D93F5E" w:rsidP="00D93F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3F5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C668F" w14:textId="60AC3B4C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A75E7C" w14:textId="77777777" w:rsidR="00D93F5E" w:rsidRPr="00D93F5E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8E0800E" w14:textId="7B2D9D52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9D7E17" w14:textId="77777777" w:rsidR="00D93F5E" w:rsidRPr="00D00143" w:rsidRDefault="00D93F5E" w:rsidP="00D93F5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2FFB0C80" w14:textId="7E9B5219" w:rsidR="00D93F5E" w:rsidRPr="009736F6" w:rsidRDefault="00B659F7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6F6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147" w:type="pct"/>
          </w:tcPr>
          <w:p w14:paraId="4D1B63AA" w14:textId="77777777" w:rsidR="00D93F5E" w:rsidRPr="00D00143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2ECB5071" w14:textId="37DB60A7" w:rsidR="00D93F5E" w:rsidRPr="00D00143" w:rsidRDefault="00D93F5E" w:rsidP="00D93F5E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D28" w:rsidRPr="00F065D7" w14:paraId="0E864D9D" w14:textId="77777777" w:rsidTr="00A9102B">
        <w:tc>
          <w:tcPr>
            <w:tcW w:w="2088" w:type="pct"/>
          </w:tcPr>
          <w:p w14:paraId="1F5A6AD5" w14:textId="77777777" w:rsidR="000E7D28" w:rsidRPr="00F065D7" w:rsidRDefault="000E7D28" w:rsidP="000E7D2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AC13BE7" w14:textId="77777777" w:rsidR="000E7D28" w:rsidRPr="00014DE2" w:rsidRDefault="000E7D28" w:rsidP="000E7D2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223F48C" w14:textId="77777777" w:rsidR="000E7D28" w:rsidRPr="00F065D7" w:rsidRDefault="000E7D28" w:rsidP="000E7D2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8695A5B" w14:textId="77777777" w:rsidR="000E7D28" w:rsidRPr="00F065D7" w:rsidRDefault="000E7D28" w:rsidP="000E7D2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BC1113" w14:textId="77777777" w:rsidR="000E7D28" w:rsidRPr="00F065D7" w:rsidRDefault="000E7D28" w:rsidP="000E7D2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7F2B2" w14:textId="77777777" w:rsidR="000E7D28" w:rsidRPr="002B1224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0E568CFB" w14:textId="77777777" w:rsidR="000E7D28" w:rsidRPr="00F065D7" w:rsidRDefault="000E7D28" w:rsidP="000E7D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96B2565" w14:textId="77777777" w:rsidR="000E7D28" w:rsidRPr="00F065D7" w:rsidRDefault="000E7D28" w:rsidP="000E7D28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7D28" w:rsidRPr="00F065D7" w14:paraId="695B7DA5" w14:textId="77777777" w:rsidTr="00A9102B">
        <w:tc>
          <w:tcPr>
            <w:tcW w:w="2088" w:type="pct"/>
          </w:tcPr>
          <w:p w14:paraId="3EF2D999" w14:textId="5070C35E" w:rsidR="000E7D28" w:rsidRPr="00F065D7" w:rsidRDefault="000E7D28" w:rsidP="000E7D2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592953B" w14:textId="77777777" w:rsidR="000E7D28" w:rsidRPr="00F065D7" w:rsidRDefault="000E7D28" w:rsidP="000E7D2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373B952" w14:textId="77777777" w:rsidR="000E7D28" w:rsidRPr="00F065D7" w:rsidRDefault="000E7D28" w:rsidP="000E7D2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9642A" w14:textId="77777777" w:rsidR="000E7D28" w:rsidRPr="00F065D7" w:rsidRDefault="000E7D28" w:rsidP="000E7D2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A4963F" w14:textId="77777777" w:rsidR="000E7D28" w:rsidRPr="00F065D7" w:rsidRDefault="000E7D28" w:rsidP="000E7D2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24B373" w14:textId="77777777" w:rsidR="000E7D28" w:rsidRPr="00F065D7" w:rsidRDefault="000E7D28" w:rsidP="000E7D2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04FDF8" w14:textId="77777777" w:rsidR="000E7D28" w:rsidRPr="00F065D7" w:rsidRDefault="000E7D28" w:rsidP="000E7D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8FFFF8" w14:textId="77777777" w:rsidR="000E7D28" w:rsidRPr="00F065D7" w:rsidRDefault="000E7D28" w:rsidP="000E7D2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7D28" w:rsidRPr="00F065D7" w14:paraId="724DC4F8" w14:textId="77777777" w:rsidTr="00A9102B">
        <w:tc>
          <w:tcPr>
            <w:tcW w:w="2088" w:type="pct"/>
          </w:tcPr>
          <w:p w14:paraId="75F017C1" w14:textId="5F6B902D" w:rsidR="000E7D28" w:rsidRPr="005A3338" w:rsidRDefault="000E7D28" w:rsidP="000E7D2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6CC3EC7" w14:textId="09932599" w:rsidR="000E7D28" w:rsidRPr="00CD5A6F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4910EEB" w14:textId="77777777" w:rsidR="000E7D28" w:rsidRPr="00F065D7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BF610CF" w14:textId="599C6214" w:rsidR="000E7D28" w:rsidRPr="007C5040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9EF9AF5" w14:textId="77777777" w:rsidR="000E7D28" w:rsidRPr="00F065D7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886F7" w14:textId="311F7A5A" w:rsidR="000E7D28" w:rsidRPr="006C0F1D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FE8307" w14:textId="77777777" w:rsidR="000E7D28" w:rsidRPr="00254334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1F58074" w14:textId="1103CB56" w:rsidR="000E7D28" w:rsidRPr="007C5040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7D28" w:rsidRPr="00F065D7" w14:paraId="51CE695F" w14:textId="77777777" w:rsidTr="00A9102B">
        <w:tc>
          <w:tcPr>
            <w:tcW w:w="2088" w:type="pct"/>
          </w:tcPr>
          <w:p w14:paraId="2C8A4E6A" w14:textId="481E21CD" w:rsidR="000E7D28" w:rsidRPr="00F065D7" w:rsidRDefault="000E7D28" w:rsidP="000E7D2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0EEF6C6" w14:textId="6D1606E4" w:rsidR="000E7D28" w:rsidRPr="00CD5A6F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7DE198" w14:textId="77777777" w:rsidR="000E7D28" w:rsidRPr="00F065D7" w:rsidRDefault="000E7D28" w:rsidP="000E7D2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4471FD" w14:textId="200A59A7" w:rsidR="000E7D28" w:rsidRPr="007C5040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ED5D4CC" w14:textId="77777777" w:rsidR="000E7D28" w:rsidRPr="00F065D7" w:rsidRDefault="000E7D28" w:rsidP="000E7D2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516071" w14:textId="1FA59594" w:rsidR="000E7D28" w:rsidRPr="006C0F1D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ED89B8" w14:textId="77777777" w:rsidR="000E7D28" w:rsidRPr="00254334" w:rsidRDefault="000E7D28" w:rsidP="000E7D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BC93A4C" w14:textId="3C86F24D" w:rsidR="000E7D28" w:rsidRPr="007C5040" w:rsidRDefault="000E7D28" w:rsidP="000E7D2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21D8" w:rsidRPr="00F065D7" w14:paraId="1D142381" w14:textId="77777777" w:rsidTr="00A9102B">
        <w:tc>
          <w:tcPr>
            <w:tcW w:w="2088" w:type="pct"/>
          </w:tcPr>
          <w:p w14:paraId="7B709EEE" w14:textId="275171D0" w:rsidR="00FD21D8" w:rsidRPr="00F065D7" w:rsidRDefault="00FD21D8" w:rsidP="00FD21D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A8E0234" w14:textId="77777777" w:rsidR="00FD21D8" w:rsidRPr="00CD5A6F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F7548B" w14:textId="77777777" w:rsidR="00FD21D8" w:rsidRPr="00F065D7" w:rsidRDefault="00FD21D8" w:rsidP="00FD21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730F32" w14:textId="6EB4C0B2" w:rsidR="00FD21D8" w:rsidRPr="000F43C4" w:rsidRDefault="00FD21D8" w:rsidP="00B509E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1ABB92" w14:textId="77777777" w:rsidR="00FD21D8" w:rsidRPr="00F065D7" w:rsidRDefault="00FD21D8" w:rsidP="00FD21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89A91AD" w14:textId="77777777" w:rsidR="00FD21D8" w:rsidRPr="006C0F1D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37830" w14:textId="77777777" w:rsidR="00FD21D8" w:rsidRPr="00254334" w:rsidRDefault="00FD21D8" w:rsidP="00FD21D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7B670DA" w14:textId="47038FE9" w:rsidR="00FD21D8" w:rsidRPr="000F43C4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21D8" w:rsidRPr="00F065D7" w14:paraId="17F38583" w14:textId="77777777" w:rsidTr="00A9102B">
        <w:tc>
          <w:tcPr>
            <w:tcW w:w="2088" w:type="pct"/>
          </w:tcPr>
          <w:p w14:paraId="1C56607E" w14:textId="22BEE336" w:rsidR="00FD21D8" w:rsidRPr="00F065D7" w:rsidRDefault="00FD21D8" w:rsidP="00FD21D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C088E2" w14:textId="01134E65" w:rsidR="00FD21D8" w:rsidRPr="006C0F1D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D50080A" w14:textId="77777777" w:rsidR="00FD21D8" w:rsidRPr="00CA0121" w:rsidRDefault="00FD21D8" w:rsidP="00FD21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2513B7B" w14:textId="4FEF19D5" w:rsidR="00FD21D8" w:rsidRPr="007C5040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1639AF9" w14:textId="77777777" w:rsidR="00FD21D8" w:rsidRPr="00CA0121" w:rsidRDefault="00FD21D8" w:rsidP="00FD21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3D329F" w14:textId="2E68222A" w:rsidR="00FD21D8" w:rsidRPr="00CA0121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7CBFABE" w14:textId="77777777" w:rsidR="00FD21D8" w:rsidRPr="00CA0121" w:rsidRDefault="00FD21D8" w:rsidP="00FD21D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5F23F6" w14:textId="7A8809DB" w:rsidR="00FD21D8" w:rsidRPr="00CA0121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1D8" w:rsidRPr="00F065D7" w14:paraId="4437670D" w14:textId="77777777" w:rsidTr="00A9102B">
        <w:tc>
          <w:tcPr>
            <w:tcW w:w="2088" w:type="pct"/>
          </w:tcPr>
          <w:p w14:paraId="4645C445" w14:textId="4690D3EE" w:rsidR="00FD21D8" w:rsidRPr="00F065D7" w:rsidRDefault="00FD21D8" w:rsidP="00FD21D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2" w:type="pct"/>
          </w:tcPr>
          <w:p w14:paraId="7D87644D" w14:textId="77777777" w:rsidR="00FD21D8" w:rsidRPr="006C0F1D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E1FEAFD" w14:textId="77777777" w:rsidR="00FD21D8" w:rsidRPr="00CA0121" w:rsidRDefault="00FD21D8" w:rsidP="00FD21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86C00E" w14:textId="09526071" w:rsidR="00FD21D8" w:rsidRPr="000F43C4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82B241" w14:textId="77777777" w:rsidR="00FD21D8" w:rsidRPr="00CA0121" w:rsidRDefault="00FD21D8" w:rsidP="00FD21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DFD20F0" w14:textId="77777777" w:rsidR="00FD21D8" w:rsidRPr="00CA0121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2E548F1" w14:textId="77777777" w:rsidR="00FD21D8" w:rsidRPr="00CA0121" w:rsidRDefault="00FD21D8" w:rsidP="00FD21D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2C1BE7" w14:textId="1266B59F" w:rsidR="00FD21D8" w:rsidRPr="000F43C4" w:rsidRDefault="00FD21D8" w:rsidP="00FD21D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3F5E" w:rsidRPr="00F065D7" w14:paraId="4BDDBFD0" w14:textId="77777777" w:rsidTr="00A9102B">
        <w:tc>
          <w:tcPr>
            <w:tcW w:w="2088" w:type="pct"/>
          </w:tcPr>
          <w:p w14:paraId="7E26B82D" w14:textId="1C946CEF" w:rsidR="00D93F5E" w:rsidRPr="00F065D7" w:rsidRDefault="00D93F5E" w:rsidP="00D93F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2E74847E" w14:textId="4615DA9C" w:rsidR="00D93F5E" w:rsidRPr="00D93F5E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626,168</w:t>
            </w:r>
          </w:p>
        </w:tc>
        <w:tc>
          <w:tcPr>
            <w:tcW w:w="145" w:type="pct"/>
          </w:tcPr>
          <w:p w14:paraId="470BB036" w14:textId="77777777" w:rsidR="00D93F5E" w:rsidRPr="00CA0121" w:rsidRDefault="00D93F5E" w:rsidP="00D93F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673EAAD" w14:textId="0523DAC1" w:rsidR="00D93F5E" w:rsidRPr="000F43C4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 xml:space="preserve"> 702,762 </w:t>
            </w:r>
          </w:p>
        </w:tc>
        <w:tc>
          <w:tcPr>
            <w:tcW w:w="145" w:type="pct"/>
          </w:tcPr>
          <w:p w14:paraId="47FEA745" w14:textId="77777777" w:rsidR="00D93F5E" w:rsidRPr="00CA0121" w:rsidRDefault="00D93F5E" w:rsidP="00D93F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63D34B" w14:textId="380D72FD" w:rsidR="00D93F5E" w:rsidRPr="00CA0121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1,846,341 </w:t>
            </w:r>
          </w:p>
        </w:tc>
        <w:tc>
          <w:tcPr>
            <w:tcW w:w="147" w:type="pct"/>
          </w:tcPr>
          <w:p w14:paraId="03AD93D4" w14:textId="77777777" w:rsidR="00D93F5E" w:rsidRPr="00CA0121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50CEC9B" w14:textId="4B8BCDFE" w:rsidR="00D93F5E" w:rsidRPr="000F43C4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2,225,138 </w:t>
            </w:r>
          </w:p>
        </w:tc>
      </w:tr>
      <w:tr w:rsidR="00D93F5E" w:rsidRPr="00F065D7" w14:paraId="1C492400" w14:textId="77777777" w:rsidTr="00A9102B">
        <w:tc>
          <w:tcPr>
            <w:tcW w:w="2088" w:type="pct"/>
          </w:tcPr>
          <w:p w14:paraId="6FAD7536" w14:textId="4D6A65BC" w:rsidR="00D93F5E" w:rsidRPr="00F065D7" w:rsidRDefault="00D93F5E" w:rsidP="00D93F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6C7692AC" w14:textId="7E7D142A" w:rsidR="00D93F5E" w:rsidRPr="00D93F5E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653,872</w:t>
            </w:r>
          </w:p>
        </w:tc>
        <w:tc>
          <w:tcPr>
            <w:tcW w:w="145" w:type="pct"/>
          </w:tcPr>
          <w:p w14:paraId="1BE5CCA5" w14:textId="77777777" w:rsidR="00D93F5E" w:rsidRPr="00CA0121" w:rsidRDefault="00D93F5E" w:rsidP="00D93F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E888AB" w14:textId="05CDBCAF" w:rsidR="00D93F5E" w:rsidRPr="000F43C4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 xml:space="preserve"> 1,338,137 </w:t>
            </w:r>
          </w:p>
        </w:tc>
        <w:tc>
          <w:tcPr>
            <w:tcW w:w="145" w:type="pct"/>
          </w:tcPr>
          <w:p w14:paraId="48CFE0D6" w14:textId="77777777" w:rsidR="00D93F5E" w:rsidRPr="00CA0121" w:rsidRDefault="00D93F5E" w:rsidP="00D93F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9F14DFA" w14:textId="7701328B" w:rsidR="00D93F5E" w:rsidRPr="00CA0121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206,616 </w:t>
            </w:r>
          </w:p>
        </w:tc>
        <w:tc>
          <w:tcPr>
            <w:tcW w:w="147" w:type="pct"/>
          </w:tcPr>
          <w:p w14:paraId="694960A9" w14:textId="77777777" w:rsidR="00D93F5E" w:rsidRPr="00CA0121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0E225D" w14:textId="40CC41D1" w:rsidR="00D93F5E" w:rsidRPr="000F43C4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379,735 </w:t>
            </w:r>
          </w:p>
        </w:tc>
      </w:tr>
      <w:tr w:rsidR="00D93F5E" w:rsidRPr="00F065D7" w14:paraId="0DB06070" w14:textId="77777777" w:rsidTr="00A9102B">
        <w:tc>
          <w:tcPr>
            <w:tcW w:w="2088" w:type="pct"/>
          </w:tcPr>
          <w:p w14:paraId="4D1E26D5" w14:textId="7705CA43" w:rsidR="00D93F5E" w:rsidRPr="00F065D7" w:rsidRDefault="00D93F5E" w:rsidP="00D93F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6D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18C49F5C" w14:textId="1F33CC2D" w:rsidR="00D93F5E" w:rsidRPr="00D93F5E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224811" w14:textId="77777777" w:rsidR="00D93F5E" w:rsidRPr="00CA0121" w:rsidRDefault="00D93F5E" w:rsidP="00D93F5E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0337E22" w14:textId="342D564A" w:rsidR="00D93F5E" w:rsidRPr="000F43C4" w:rsidRDefault="00D93F5E" w:rsidP="00D93F5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7A9C8A" w14:textId="77777777" w:rsidR="00D93F5E" w:rsidRPr="00CA0121" w:rsidRDefault="00D93F5E" w:rsidP="00D93F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D45131" w14:textId="38F7484F" w:rsidR="00D93F5E" w:rsidRPr="00CA0121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183,049 </w:t>
            </w:r>
          </w:p>
        </w:tc>
        <w:tc>
          <w:tcPr>
            <w:tcW w:w="147" w:type="pct"/>
          </w:tcPr>
          <w:p w14:paraId="403BB6C4" w14:textId="77777777" w:rsidR="00D93F5E" w:rsidRPr="00CA0121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DDF619B" w14:textId="4A5428BA" w:rsidR="00D93F5E" w:rsidRPr="000F43C4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>107,846</w:t>
            </w:r>
          </w:p>
        </w:tc>
      </w:tr>
      <w:tr w:rsidR="00D93F5E" w:rsidRPr="00F065D7" w14:paraId="4EF5CD8A" w14:textId="77777777" w:rsidTr="00A9102B">
        <w:tc>
          <w:tcPr>
            <w:tcW w:w="2088" w:type="pct"/>
          </w:tcPr>
          <w:p w14:paraId="2B338276" w14:textId="19AB4B3A" w:rsidR="00D93F5E" w:rsidRPr="00F065D7" w:rsidRDefault="00D93F5E" w:rsidP="00D93F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7220B42B" w14:textId="3C520DBA" w:rsidR="00D93F5E" w:rsidRPr="00D93F5E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93F5E"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  <w:tc>
          <w:tcPr>
            <w:tcW w:w="145" w:type="pct"/>
          </w:tcPr>
          <w:p w14:paraId="6BACC483" w14:textId="77777777" w:rsidR="00D93F5E" w:rsidRPr="00CA0121" w:rsidRDefault="00D93F5E" w:rsidP="00D93F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FBCF32" w14:textId="5B71B9E0" w:rsidR="00D93F5E" w:rsidRPr="000F43C4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>3,836</w:t>
            </w:r>
          </w:p>
        </w:tc>
        <w:tc>
          <w:tcPr>
            <w:tcW w:w="145" w:type="pct"/>
          </w:tcPr>
          <w:p w14:paraId="2048A9E0" w14:textId="77777777" w:rsidR="00D93F5E" w:rsidRPr="00CA0121" w:rsidRDefault="00D93F5E" w:rsidP="00D93F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A9C1C1" w14:textId="019DC848" w:rsidR="00D93F5E" w:rsidRPr="00CA0121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4,307 </w:t>
            </w:r>
          </w:p>
        </w:tc>
        <w:tc>
          <w:tcPr>
            <w:tcW w:w="147" w:type="pct"/>
          </w:tcPr>
          <w:p w14:paraId="717AD89C" w14:textId="77777777" w:rsidR="00D93F5E" w:rsidRPr="00CA0121" w:rsidRDefault="00D93F5E" w:rsidP="00D93F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0D4CE2A" w14:textId="34F49CFE" w:rsidR="00D93F5E" w:rsidRPr="000F43C4" w:rsidRDefault="00D93F5E" w:rsidP="00D93F5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3,825 </w:t>
            </w:r>
          </w:p>
        </w:tc>
      </w:tr>
      <w:tr w:rsidR="006A3DC4" w:rsidRPr="00F065D7" w14:paraId="0500A40B" w14:textId="77777777" w:rsidTr="007425A1">
        <w:tc>
          <w:tcPr>
            <w:tcW w:w="2088" w:type="pct"/>
            <w:shd w:val="clear" w:color="auto" w:fill="auto"/>
          </w:tcPr>
          <w:p w14:paraId="1E053B4A" w14:textId="400570C6" w:rsidR="006A3DC4" w:rsidRPr="00F065D7" w:rsidRDefault="006A3DC4" w:rsidP="006A3D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25A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9C04A38" w14:textId="280F700F" w:rsidR="006A3DC4" w:rsidRPr="00CA0121" w:rsidRDefault="006A3DC4" w:rsidP="006A3D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EC12FE" w14:textId="77777777" w:rsidR="006A3DC4" w:rsidRPr="00CA0121" w:rsidRDefault="006A3DC4" w:rsidP="006A3DC4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A19382" w14:textId="76587A5A" w:rsidR="006A3DC4" w:rsidRPr="000F43C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  <w:tc>
          <w:tcPr>
            <w:tcW w:w="145" w:type="pct"/>
          </w:tcPr>
          <w:p w14:paraId="70A4B82B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3A3092" w14:textId="63D8ED40" w:rsidR="006A3DC4" w:rsidRPr="00D93F5E" w:rsidRDefault="006A3DC4" w:rsidP="006A3D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566410F" w14:textId="77777777" w:rsidR="006A3DC4" w:rsidRPr="00CA0121" w:rsidRDefault="006A3DC4" w:rsidP="006A3DC4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DAA534" w14:textId="3B5AB9C5" w:rsidR="006A3DC4" w:rsidRPr="009506DF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>1,</w:t>
            </w:r>
            <w:r w:rsidRPr="004135C1">
              <w:rPr>
                <w:rFonts w:ascii="Angsana New" w:hAnsi="Angsana New"/>
                <w:sz w:val="30"/>
                <w:szCs w:val="30"/>
                <w:lang w:val="en-US"/>
              </w:rPr>
              <w:t>040</w:t>
            </w:r>
          </w:p>
        </w:tc>
      </w:tr>
      <w:tr w:rsidR="006A3DC4" w:rsidRPr="00F065D7" w14:paraId="19A45553" w14:textId="77777777" w:rsidTr="008625FE">
        <w:tc>
          <w:tcPr>
            <w:tcW w:w="2088" w:type="pct"/>
          </w:tcPr>
          <w:p w14:paraId="02376D89" w14:textId="77777777" w:rsidR="006A3DC4" w:rsidRPr="00F065D7" w:rsidRDefault="006A3DC4" w:rsidP="006A3D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371C350" w14:textId="77777777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E5EA3C9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BE510D" w14:textId="77777777" w:rsidR="006A3DC4" w:rsidRPr="000F43C4" w:rsidRDefault="006A3DC4" w:rsidP="006A3D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338434D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07ACA3F" w14:textId="77777777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1ADB4AC" w14:textId="77777777" w:rsidR="006A3DC4" w:rsidRPr="00CA0121" w:rsidRDefault="006A3DC4" w:rsidP="006A3D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FF8DF88" w14:textId="77777777" w:rsidR="006A3DC4" w:rsidRPr="009506DF" w:rsidRDefault="006A3DC4" w:rsidP="006A3DC4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DC4" w:rsidRPr="00F065D7" w14:paraId="1D47ED54" w14:textId="77777777" w:rsidTr="008625FE">
        <w:tc>
          <w:tcPr>
            <w:tcW w:w="2088" w:type="pct"/>
            <w:shd w:val="clear" w:color="auto" w:fill="FFFFFF"/>
          </w:tcPr>
          <w:p w14:paraId="7FC4109B" w14:textId="070D8486" w:rsidR="006A3DC4" w:rsidRPr="00F065D7" w:rsidRDefault="00856827" w:rsidP="006A3D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32" w:type="pct"/>
          </w:tcPr>
          <w:p w14:paraId="1FBE009F" w14:textId="77777777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2AA668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A3ECB09" w14:textId="77777777" w:rsidR="006A3DC4" w:rsidRPr="000F43C4" w:rsidRDefault="006A3DC4" w:rsidP="006A3D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5FFD748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2F2DC24" w14:textId="77777777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9F43C00" w14:textId="77777777" w:rsidR="006A3DC4" w:rsidRPr="00CA0121" w:rsidRDefault="006A3DC4" w:rsidP="006A3D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9AEADA1" w14:textId="77777777" w:rsidR="006A3DC4" w:rsidRPr="009506DF" w:rsidRDefault="006A3DC4" w:rsidP="006A3DC4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DC4" w:rsidRPr="00F065D7" w14:paraId="50FBDFC3" w14:textId="77777777" w:rsidTr="008625FE">
        <w:tc>
          <w:tcPr>
            <w:tcW w:w="2088" w:type="pct"/>
            <w:shd w:val="clear" w:color="auto" w:fill="FFFFFF"/>
          </w:tcPr>
          <w:p w14:paraId="375E5F2A" w14:textId="5479D3AB" w:rsidR="006A3DC4" w:rsidRPr="00F065D7" w:rsidRDefault="006A3DC4" w:rsidP="006A3D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5FE">
              <w:rPr>
                <w:rFonts w:ascii="Angsana New" w:hAnsi="Angsana New" w:hint="cs"/>
                <w:sz w:val="30"/>
                <w:szCs w:val="30"/>
                <w:cs/>
              </w:rPr>
              <w:t>ค่าตอบแทน</w:t>
            </w:r>
            <w:r w:rsidR="00856827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กรรมการและผู้บริหารสำคัญ</w:t>
            </w:r>
            <w:r w:rsidRPr="004375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3A75A6E6" w14:textId="77777777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909AD3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905F41" w14:textId="77777777" w:rsidR="006A3DC4" w:rsidRPr="000F43C4" w:rsidRDefault="006A3DC4" w:rsidP="006A3D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9A308D8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972435" w14:textId="77777777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7754C1A5" w14:textId="77777777" w:rsidR="006A3DC4" w:rsidRPr="00CA0121" w:rsidRDefault="006A3DC4" w:rsidP="006A3D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95C038" w14:textId="77777777" w:rsidR="006A3DC4" w:rsidRPr="009506DF" w:rsidRDefault="006A3DC4" w:rsidP="006A3DC4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DC4" w:rsidRPr="00F065D7" w14:paraId="11A70006" w14:textId="77777777" w:rsidTr="008625FE">
        <w:tc>
          <w:tcPr>
            <w:tcW w:w="2088" w:type="pct"/>
            <w:shd w:val="clear" w:color="auto" w:fill="FFFFFF"/>
          </w:tcPr>
          <w:p w14:paraId="186FBDB4" w14:textId="77777777" w:rsidR="006A3DC4" w:rsidRDefault="006A3DC4" w:rsidP="006A3DC4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128455A" w14:textId="11CD6C20" w:rsidR="006A3DC4" w:rsidRPr="00F065D7" w:rsidRDefault="006A3DC4" w:rsidP="006A3DC4">
            <w:pPr>
              <w:ind w:firstLine="43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8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28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</w:tcPr>
          <w:p w14:paraId="7ADD25F6" w14:textId="13C77559" w:rsidR="006A3DC4" w:rsidRPr="00957010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01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00F94692" w14:textId="4C191F93" w:rsidR="006A3DC4" w:rsidRPr="00957010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010">
              <w:rPr>
                <w:rFonts w:ascii="Angsana New" w:hAnsi="Angsana New"/>
                <w:sz w:val="30"/>
                <w:szCs w:val="30"/>
                <w:lang w:val="en-US"/>
              </w:rPr>
              <w:t xml:space="preserve">115,323 </w:t>
            </w:r>
          </w:p>
        </w:tc>
        <w:tc>
          <w:tcPr>
            <w:tcW w:w="145" w:type="pct"/>
          </w:tcPr>
          <w:p w14:paraId="7614FD58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0B9B0EA" w14:textId="77777777" w:rsidR="006A3DC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48080D" w14:textId="0FF08D71" w:rsidR="006A3DC4" w:rsidRPr="00C819B9" w:rsidRDefault="006A3DC4" w:rsidP="00160AA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C4774">
              <w:rPr>
                <w:rFonts w:ascii="Angsana New" w:hAnsi="Angsana New"/>
                <w:sz w:val="30"/>
                <w:szCs w:val="30"/>
                <w:lang w:val="en-US"/>
              </w:rPr>
              <w:t xml:space="preserve"> 107,926</w:t>
            </w:r>
          </w:p>
        </w:tc>
        <w:tc>
          <w:tcPr>
            <w:tcW w:w="145" w:type="pct"/>
          </w:tcPr>
          <w:p w14:paraId="4C69953E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DF33F2" w14:textId="71BC7853" w:rsidR="006A3DC4" w:rsidRPr="00672CCA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C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098F400C" w14:textId="022350CB" w:rsidR="006A3DC4" w:rsidRPr="00672CCA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CA">
              <w:rPr>
                <w:rFonts w:ascii="Angsana New" w:hAnsi="Angsana New"/>
                <w:sz w:val="30"/>
                <w:szCs w:val="30"/>
                <w:lang w:val="en-US"/>
              </w:rPr>
              <w:t xml:space="preserve">101,591 </w:t>
            </w:r>
          </w:p>
        </w:tc>
        <w:tc>
          <w:tcPr>
            <w:tcW w:w="147" w:type="pct"/>
          </w:tcPr>
          <w:p w14:paraId="5798BBA3" w14:textId="77777777" w:rsidR="006A3DC4" w:rsidRPr="00CA0121" w:rsidRDefault="006A3DC4" w:rsidP="006A3D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6488FB" w14:textId="77777777" w:rsidR="006A3DC4" w:rsidRPr="00687613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61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19634DA9" w14:textId="57E7CD7D" w:rsidR="006A3DC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687613">
              <w:rPr>
                <w:rFonts w:ascii="Angsana New" w:hAnsi="Angsana New"/>
                <w:sz w:val="30"/>
                <w:szCs w:val="30"/>
                <w:lang w:val="en-US"/>
              </w:rPr>
              <w:t xml:space="preserve">93,835 </w:t>
            </w:r>
          </w:p>
        </w:tc>
      </w:tr>
      <w:tr w:rsidR="006A3DC4" w:rsidRPr="00F065D7" w14:paraId="5BBE9AF1" w14:textId="77777777" w:rsidTr="00A9102B">
        <w:tc>
          <w:tcPr>
            <w:tcW w:w="2088" w:type="pct"/>
            <w:shd w:val="clear" w:color="auto" w:fill="FFFFFF"/>
          </w:tcPr>
          <w:p w14:paraId="20D9846D" w14:textId="0E0DB8E1" w:rsidR="006A3DC4" w:rsidRPr="00F065D7" w:rsidRDefault="006A3DC4" w:rsidP="006A3D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53BA0670" w14:textId="198ABF8A" w:rsidR="006A3DC4" w:rsidRPr="00957010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010">
              <w:rPr>
                <w:rFonts w:ascii="Angsana New" w:hAnsi="Angsana New"/>
                <w:sz w:val="30"/>
                <w:szCs w:val="30"/>
                <w:lang w:val="en-US"/>
              </w:rPr>
              <w:t xml:space="preserve"> 3,748 </w:t>
            </w:r>
          </w:p>
        </w:tc>
        <w:tc>
          <w:tcPr>
            <w:tcW w:w="145" w:type="pct"/>
          </w:tcPr>
          <w:p w14:paraId="2295E369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B41FC1F" w14:textId="435A5B0B" w:rsidR="006A3DC4" w:rsidRPr="00CA0121" w:rsidRDefault="006A3DC4" w:rsidP="00160AA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4774">
              <w:rPr>
                <w:rFonts w:ascii="Angsana New" w:hAnsi="Angsana New"/>
                <w:sz w:val="30"/>
                <w:szCs w:val="30"/>
                <w:lang w:val="en-US"/>
              </w:rPr>
              <w:t xml:space="preserve"> 4,154 </w:t>
            </w:r>
          </w:p>
        </w:tc>
        <w:tc>
          <w:tcPr>
            <w:tcW w:w="145" w:type="pct"/>
          </w:tcPr>
          <w:p w14:paraId="5D722E51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067B96A" w14:textId="7A647704" w:rsidR="006A3DC4" w:rsidRPr="00672CCA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CA">
              <w:rPr>
                <w:rFonts w:ascii="Angsana New" w:hAnsi="Angsana New"/>
                <w:sz w:val="30"/>
                <w:szCs w:val="30"/>
                <w:lang w:val="en-US"/>
              </w:rPr>
              <w:t xml:space="preserve"> 3,212 </w:t>
            </w:r>
          </w:p>
        </w:tc>
        <w:tc>
          <w:tcPr>
            <w:tcW w:w="147" w:type="pct"/>
          </w:tcPr>
          <w:p w14:paraId="2640BEC6" w14:textId="77777777" w:rsidR="006A3DC4" w:rsidRPr="00CA0121" w:rsidRDefault="006A3DC4" w:rsidP="006A3D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36C4E" w14:textId="41A74C2B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687613">
              <w:rPr>
                <w:rFonts w:ascii="Angsana New" w:hAnsi="Angsana New"/>
                <w:sz w:val="30"/>
                <w:szCs w:val="30"/>
                <w:lang w:val="en-US"/>
              </w:rPr>
              <w:t xml:space="preserve"> 3,204 </w:t>
            </w:r>
          </w:p>
        </w:tc>
      </w:tr>
      <w:tr w:rsidR="006A3DC4" w:rsidRPr="00F065D7" w14:paraId="5DA5D8E6" w14:textId="77777777" w:rsidTr="008625FE">
        <w:tc>
          <w:tcPr>
            <w:tcW w:w="2088" w:type="pct"/>
            <w:shd w:val="clear" w:color="auto" w:fill="FFFFFF"/>
          </w:tcPr>
          <w:p w14:paraId="5A886895" w14:textId="5EF9D5C3" w:rsidR="006A3DC4" w:rsidRPr="004375FE" w:rsidRDefault="006A3DC4" w:rsidP="006A3DC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</w:t>
            </w:r>
            <w:r w:rsidR="00856827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E20EFF9" w14:textId="58B05889" w:rsidR="006A3DC4" w:rsidRPr="00957010" w:rsidRDefault="006A3DC4" w:rsidP="00160AA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010">
              <w:rPr>
                <w:rFonts w:ascii="Angsana New" w:hAnsi="Angsana New"/>
                <w:b/>
                <w:bCs/>
                <w:sz w:val="30"/>
                <w:szCs w:val="30"/>
              </w:rPr>
              <w:t>119,071</w:t>
            </w:r>
          </w:p>
        </w:tc>
        <w:tc>
          <w:tcPr>
            <w:tcW w:w="145" w:type="pct"/>
          </w:tcPr>
          <w:p w14:paraId="10A3071D" w14:textId="77777777" w:rsidR="006A3DC4" w:rsidRPr="00957010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954AD57" w14:textId="10888F25" w:rsidR="006A3DC4" w:rsidRPr="001D7043" w:rsidRDefault="006A3DC4" w:rsidP="00160AA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C4774">
              <w:rPr>
                <w:rFonts w:ascii="Angsana New" w:hAnsi="Angsana New"/>
                <w:b/>
                <w:bCs/>
                <w:sz w:val="30"/>
                <w:szCs w:val="30"/>
              </w:rPr>
              <w:t>112,080</w:t>
            </w:r>
          </w:p>
        </w:tc>
        <w:tc>
          <w:tcPr>
            <w:tcW w:w="145" w:type="pct"/>
          </w:tcPr>
          <w:p w14:paraId="208AB93A" w14:textId="77777777" w:rsidR="006A3DC4" w:rsidRPr="001D7043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098A7" w14:textId="2F8DC90F" w:rsidR="006A3DC4" w:rsidRPr="00957010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010">
              <w:rPr>
                <w:rFonts w:ascii="Angsana New" w:hAnsi="Angsana New"/>
                <w:b/>
                <w:bCs/>
                <w:sz w:val="30"/>
                <w:szCs w:val="30"/>
              </w:rPr>
              <w:t>104,803</w:t>
            </w:r>
          </w:p>
        </w:tc>
        <w:tc>
          <w:tcPr>
            <w:tcW w:w="147" w:type="pct"/>
          </w:tcPr>
          <w:p w14:paraId="1D1CE316" w14:textId="77777777" w:rsidR="006A3DC4" w:rsidRPr="00957010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840811B" w14:textId="141AD020" w:rsidR="006A3DC4" w:rsidRPr="001D7043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7613">
              <w:rPr>
                <w:rFonts w:ascii="Angsana New" w:hAnsi="Angsana New"/>
                <w:b/>
                <w:bCs/>
                <w:sz w:val="30"/>
                <w:szCs w:val="30"/>
              </w:rPr>
              <w:t>97,039</w:t>
            </w:r>
          </w:p>
        </w:tc>
      </w:tr>
      <w:tr w:rsidR="006A3DC4" w:rsidRPr="00F065D7" w14:paraId="3D4328EE" w14:textId="77777777" w:rsidTr="008625FE">
        <w:tc>
          <w:tcPr>
            <w:tcW w:w="2088" w:type="pct"/>
          </w:tcPr>
          <w:p w14:paraId="3E7EE591" w14:textId="18CBDCBB" w:rsidR="006A3DC4" w:rsidRPr="00F065D7" w:rsidRDefault="006A3DC4" w:rsidP="006A3DC4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539C8BD" w14:textId="1A09DA4B" w:rsidR="006A3DC4" w:rsidRPr="00E6751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4D6C511" w14:textId="77777777" w:rsidR="006A3DC4" w:rsidRPr="00CA0121" w:rsidRDefault="006A3DC4" w:rsidP="006A3D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E52DED0" w14:textId="5FDFBBF6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C3AAFE6" w14:textId="77777777" w:rsidR="006A3DC4" w:rsidRPr="00CA0121" w:rsidRDefault="006A3DC4" w:rsidP="006A3D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27AD855" w14:textId="146381EC" w:rsidR="006A3DC4" w:rsidRPr="00E6751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</w:tcPr>
          <w:p w14:paraId="2DC9FD30" w14:textId="77777777" w:rsidR="006A3DC4" w:rsidRPr="00CA0121" w:rsidRDefault="006A3DC4" w:rsidP="006A3D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02D8C7" w14:textId="253AB7E4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DC4" w:rsidRPr="00F065D7" w14:paraId="254447B5" w14:textId="77777777" w:rsidTr="008625FE">
        <w:tc>
          <w:tcPr>
            <w:tcW w:w="2088" w:type="pct"/>
          </w:tcPr>
          <w:p w14:paraId="5485F5BF" w14:textId="110ACBB0" w:rsidR="006A3DC4" w:rsidRPr="00F065D7" w:rsidRDefault="006A3DC4" w:rsidP="006A3D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2317E93" w14:textId="07083C77" w:rsidR="006A3DC4" w:rsidRPr="00E6751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FD18D3E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5245413" w14:textId="6634D27C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DBA1A7F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7973973" w14:textId="487BF195" w:rsidR="006A3DC4" w:rsidRPr="00E6751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F83DD46" w14:textId="77777777" w:rsidR="006A3DC4" w:rsidRPr="00CA0121" w:rsidRDefault="006A3DC4" w:rsidP="006A3DC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CCA0DE" w14:textId="137BDE0E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DC4" w:rsidRPr="00F065D7" w14:paraId="1CD22BE7" w14:textId="77777777" w:rsidTr="008625FE">
        <w:tc>
          <w:tcPr>
            <w:tcW w:w="2088" w:type="pct"/>
          </w:tcPr>
          <w:p w14:paraId="0BF0BA7F" w14:textId="692044A3" w:rsidR="006A3DC4" w:rsidRPr="002512E4" w:rsidRDefault="006A3DC4" w:rsidP="006A3D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2D2F51F6" w14:textId="1739A325" w:rsidR="006A3DC4" w:rsidRPr="00E6751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2,386 </w:t>
            </w:r>
          </w:p>
        </w:tc>
        <w:tc>
          <w:tcPr>
            <w:tcW w:w="145" w:type="pct"/>
          </w:tcPr>
          <w:p w14:paraId="0B680A36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15C63CE" w14:textId="6B0657C9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2,898 </w:t>
            </w:r>
          </w:p>
        </w:tc>
        <w:tc>
          <w:tcPr>
            <w:tcW w:w="145" w:type="pct"/>
          </w:tcPr>
          <w:p w14:paraId="406D936D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6BDA246" w14:textId="31F2C823" w:rsidR="006A3DC4" w:rsidRPr="00E6751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2,386 </w:t>
            </w:r>
          </w:p>
        </w:tc>
        <w:tc>
          <w:tcPr>
            <w:tcW w:w="147" w:type="pct"/>
          </w:tcPr>
          <w:p w14:paraId="740743EC" w14:textId="77777777" w:rsidR="006A3DC4" w:rsidRPr="00CA0121" w:rsidRDefault="006A3DC4" w:rsidP="006A3DC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5C5B589" w14:textId="04029328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2,898 </w:t>
            </w:r>
          </w:p>
        </w:tc>
      </w:tr>
      <w:tr w:rsidR="006A3DC4" w:rsidRPr="00F065D7" w14:paraId="7DD02931" w14:textId="77777777" w:rsidTr="008625FE">
        <w:tc>
          <w:tcPr>
            <w:tcW w:w="2088" w:type="pct"/>
          </w:tcPr>
          <w:p w14:paraId="78DCD710" w14:textId="1FAACC68" w:rsidR="006A3DC4" w:rsidRPr="002512E4" w:rsidRDefault="006A3DC4" w:rsidP="006A3D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4B337F97" w14:textId="1934771E" w:rsidR="006A3DC4" w:rsidRPr="00E6751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  <w:tc>
          <w:tcPr>
            <w:tcW w:w="145" w:type="pct"/>
          </w:tcPr>
          <w:p w14:paraId="11B2AA96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E46F118" w14:textId="7C58D370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5" w:type="pct"/>
          </w:tcPr>
          <w:p w14:paraId="529BECD3" w14:textId="77777777" w:rsidR="006A3DC4" w:rsidRPr="00CA0121" w:rsidRDefault="006A3DC4" w:rsidP="006A3D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2D942F4" w14:textId="49F4A5BB" w:rsidR="006A3DC4" w:rsidRPr="00E67514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F5E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  <w:tc>
          <w:tcPr>
            <w:tcW w:w="147" w:type="pct"/>
          </w:tcPr>
          <w:p w14:paraId="23EA5E7D" w14:textId="77777777" w:rsidR="006A3DC4" w:rsidRPr="00CA0121" w:rsidRDefault="006A3DC4" w:rsidP="006A3DC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379EB3" w14:textId="6E327187" w:rsidR="006A3DC4" w:rsidRPr="00CA0121" w:rsidRDefault="006A3DC4" w:rsidP="006A3D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79CA788D" w14:textId="77777777" w:rsidR="002512E4" w:rsidRDefault="008A2355" w:rsidP="00F8469A">
      <w:pPr>
        <w:pStyle w:val="BodyText2"/>
        <w:tabs>
          <w:tab w:val="left" w:pos="540"/>
        </w:tabs>
        <w:ind w:right="18"/>
      </w:pPr>
      <w:r>
        <w:tab/>
      </w:r>
    </w:p>
    <w:p w14:paraId="2B244EE5" w14:textId="77777777" w:rsidR="002512E4" w:rsidRDefault="002512E4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p w14:paraId="243C014A" w14:textId="677FC137" w:rsidR="00B67D8D" w:rsidRPr="00A2273B" w:rsidRDefault="00B67D8D" w:rsidP="00292167">
      <w:pPr>
        <w:pStyle w:val="BodyText2"/>
        <w:ind w:left="540" w:right="18"/>
        <w:rPr>
          <w:lang w:val="en-US"/>
        </w:rPr>
      </w:pPr>
      <w:r w:rsidRPr="00F065D7">
        <w:rPr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C04C54" w:rsidRPr="00F065D7">
        <w:rPr>
          <w:cs/>
        </w:rPr>
        <w:t>ณ วันที่</w:t>
      </w:r>
      <w:r w:rsidR="00C04C54" w:rsidRPr="00F065D7">
        <w:t xml:space="preserve"> </w:t>
      </w:r>
      <w:r w:rsidR="00FD21D8" w:rsidRPr="00D149E7">
        <w:rPr>
          <w:lang w:val="en-US"/>
        </w:rPr>
        <w:t>3</w:t>
      </w:r>
      <w:r w:rsidR="00FD21D8">
        <w:t>0</w:t>
      </w:r>
      <w:r w:rsidR="00FD21D8" w:rsidRPr="00F065D7">
        <w:t xml:space="preserve"> </w:t>
      </w:r>
      <w:r w:rsidR="00FD21D8">
        <w:rPr>
          <w:rFonts w:hint="cs"/>
          <w:cs/>
        </w:rPr>
        <w:t xml:space="preserve">มิถุนายน </w:t>
      </w:r>
      <w:r w:rsidR="00C04C54" w:rsidRPr="00D149E7">
        <w:rPr>
          <w:lang w:val="en-US"/>
        </w:rPr>
        <w:t>256</w:t>
      </w:r>
      <w:r w:rsidR="00C04C54">
        <w:rPr>
          <w:lang w:val="en-US"/>
        </w:rPr>
        <w:t>6</w:t>
      </w:r>
      <w:r w:rsidR="00C04C54" w:rsidRPr="00F065D7">
        <w:t xml:space="preserve"> </w:t>
      </w:r>
      <w:r w:rsidR="00C04C54" w:rsidRPr="00F065D7">
        <w:rPr>
          <w:cs/>
        </w:rPr>
        <w:t>และ</w:t>
      </w:r>
      <w:r w:rsidR="00C04C54" w:rsidRPr="00F065D7">
        <w:t xml:space="preserve"> </w:t>
      </w:r>
      <w:r w:rsidR="00C04C54" w:rsidRPr="00D149E7">
        <w:rPr>
          <w:lang w:val="en-US"/>
        </w:rPr>
        <w:t>31</w:t>
      </w:r>
      <w:r w:rsidR="00C04C54" w:rsidRPr="00F065D7">
        <w:t xml:space="preserve"> </w:t>
      </w:r>
      <w:r w:rsidR="00C04C54" w:rsidRPr="00F065D7">
        <w:rPr>
          <w:cs/>
        </w:rPr>
        <w:t xml:space="preserve">ธันวาคม </w:t>
      </w:r>
      <w:r w:rsidR="00D149E7" w:rsidRPr="00D149E7">
        <w:rPr>
          <w:lang w:val="en-US"/>
        </w:rPr>
        <w:t>256</w:t>
      </w:r>
      <w:r w:rsidR="00C04C54">
        <w:rPr>
          <w:lang w:val="en-US"/>
        </w:rPr>
        <w:t>5</w:t>
      </w:r>
      <w:r w:rsidR="00CF709A" w:rsidRPr="00F065D7">
        <w:t xml:space="preserve"> </w:t>
      </w:r>
      <w:r w:rsidRPr="00F065D7">
        <w:rPr>
          <w:cs/>
        </w:rPr>
        <w:t>มีดังนี้</w:t>
      </w:r>
    </w:p>
    <w:p w14:paraId="2D0A2EC7" w14:textId="697A1020" w:rsidR="00A56FEF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7"/>
        <w:gridCol w:w="1162"/>
        <w:gridCol w:w="265"/>
        <w:gridCol w:w="1189"/>
        <w:gridCol w:w="259"/>
        <w:gridCol w:w="1077"/>
        <w:gridCol w:w="268"/>
        <w:gridCol w:w="1075"/>
      </w:tblGrid>
      <w:tr w:rsidR="00951309" w:rsidRPr="00B54781" w14:paraId="284DBE56" w14:textId="77777777" w:rsidTr="00511FDB">
        <w:tc>
          <w:tcPr>
            <w:tcW w:w="2198" w:type="pct"/>
            <w:gridSpan w:val="2"/>
          </w:tcPr>
          <w:p w14:paraId="44A6017F" w14:textId="6C40CA8C" w:rsidR="00951309" w:rsidRPr="00B54781" w:rsidRDefault="00951309" w:rsidP="00614B9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2F943024" w14:textId="77777777" w:rsidR="00951309" w:rsidRPr="00B54781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</w:tcPr>
          <w:p w14:paraId="6307A819" w14:textId="77777777" w:rsidR="00951309" w:rsidRPr="00B54781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pct"/>
            <w:gridSpan w:val="3"/>
          </w:tcPr>
          <w:p w14:paraId="37C8AAD0" w14:textId="77777777" w:rsidR="00951309" w:rsidRPr="00B54781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AB5" w:rsidRPr="00B54781" w14:paraId="19CB62B2" w14:textId="77777777" w:rsidTr="00511FDB">
        <w:tc>
          <w:tcPr>
            <w:tcW w:w="2198" w:type="pct"/>
            <w:gridSpan w:val="2"/>
          </w:tcPr>
          <w:p w14:paraId="498BBBBD" w14:textId="77777777" w:rsidR="00EF185A" w:rsidRPr="00B54781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0AE1AFA" w14:textId="59436BAD" w:rsidR="00EF185A" w:rsidRPr="00B54781" w:rsidRDefault="00FD21D8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0" w:type="pct"/>
          </w:tcPr>
          <w:p w14:paraId="024DB015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968BF23" w14:textId="1192A87B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B547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" w:type="pct"/>
          </w:tcPr>
          <w:p w14:paraId="427993AF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23759E" w14:textId="49C453C5" w:rsidR="00EF185A" w:rsidRPr="00B54781" w:rsidRDefault="00FD21D8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2" w:type="pct"/>
          </w:tcPr>
          <w:p w14:paraId="64640E74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B7318" w14:textId="3999CFEF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B547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5AB5" w:rsidRPr="00B54781" w14:paraId="5248D880" w14:textId="77777777" w:rsidTr="00511FDB">
        <w:tc>
          <w:tcPr>
            <w:tcW w:w="2198" w:type="pct"/>
            <w:gridSpan w:val="2"/>
          </w:tcPr>
          <w:p w14:paraId="2A960D9F" w14:textId="77777777" w:rsidR="00EF185A" w:rsidRPr="00B54781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9956720" w14:textId="5093FD60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0" w:type="pct"/>
          </w:tcPr>
          <w:p w14:paraId="53A212B6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BB4B307" w14:textId="48A4C701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2E44BE07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E3AEC02" w14:textId="0FBC9A67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2" w:type="pct"/>
          </w:tcPr>
          <w:p w14:paraId="557CDDEB" w14:textId="77777777" w:rsidR="00EF185A" w:rsidRPr="00B54781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25A6E5E" w14:textId="211A9CC7" w:rsidR="00EF185A" w:rsidRPr="00B54781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0968"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F185A" w:rsidRPr="00B54781" w14:paraId="7F25FD0A" w14:textId="77777777" w:rsidTr="00806218">
        <w:tc>
          <w:tcPr>
            <w:tcW w:w="2198" w:type="pct"/>
            <w:gridSpan w:val="2"/>
          </w:tcPr>
          <w:p w14:paraId="4FA683DC" w14:textId="77777777" w:rsidR="00EF185A" w:rsidRPr="00B54781" w:rsidRDefault="00EF185A" w:rsidP="00EF185A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2" w:type="pct"/>
            <w:gridSpan w:val="7"/>
          </w:tcPr>
          <w:p w14:paraId="421D7533" w14:textId="7D408F7D" w:rsidR="00EF185A" w:rsidRPr="00B54781" w:rsidRDefault="00EF185A" w:rsidP="00EF185A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5AB5" w:rsidRPr="00B54781" w14:paraId="1A62BE80" w14:textId="77777777" w:rsidTr="00511FDB">
        <w:tc>
          <w:tcPr>
            <w:tcW w:w="2198" w:type="pct"/>
            <w:gridSpan w:val="2"/>
          </w:tcPr>
          <w:p w14:paraId="516F28A2" w14:textId="62FF03C7" w:rsidR="00EF185A" w:rsidRPr="00B54781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076C158" w14:textId="51436F25" w:rsidR="00EF185A" w:rsidRPr="00B54781" w:rsidRDefault="00EF185A" w:rsidP="00EF185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56E4156C" w14:textId="77777777" w:rsidR="00EF185A" w:rsidRPr="00B54781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716C2E1" w14:textId="7724B8D2" w:rsidR="00EF185A" w:rsidRPr="00B54781" w:rsidRDefault="00EF185A" w:rsidP="00EF185A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0F3EE1C5" w14:textId="77777777" w:rsidR="00EF185A" w:rsidRPr="00B54781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680699" w14:textId="1258E3B8" w:rsidR="00EF185A" w:rsidRPr="00B54781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D21917" w14:textId="77777777" w:rsidR="00EF185A" w:rsidRPr="00B54781" w:rsidRDefault="00EF185A" w:rsidP="00EF1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E19446C" w14:textId="5932F11E" w:rsidR="00EF185A" w:rsidRPr="00B54781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F3998" w:rsidRPr="00B54781" w14:paraId="3C9E2EA7" w14:textId="77777777" w:rsidTr="00511FDB">
        <w:tc>
          <w:tcPr>
            <w:tcW w:w="2198" w:type="pct"/>
            <w:gridSpan w:val="2"/>
          </w:tcPr>
          <w:p w14:paraId="6F696ED4" w14:textId="77777777" w:rsidR="006F3998" w:rsidRPr="00B54781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3ACDA125" w14:textId="7C19BFB2" w:rsidR="006F3998" w:rsidRPr="00B54781" w:rsidRDefault="006F3998" w:rsidP="006F39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DABD218" w14:textId="7777777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43A7D1C3" w14:textId="12C6EC68" w:rsidR="006F3998" w:rsidRPr="00B54781" w:rsidRDefault="006F3998" w:rsidP="00BA3CA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1827072D" w14:textId="7777777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4AFAF4" w14:textId="52BBE8BD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3F5E">
              <w:rPr>
                <w:rFonts w:asciiTheme="majorBidi" w:hAnsiTheme="majorBidi" w:cstheme="majorBidi"/>
                <w:sz w:val="30"/>
                <w:szCs w:val="30"/>
              </w:rPr>
              <w:t>466,210</w:t>
            </w:r>
          </w:p>
        </w:tc>
        <w:tc>
          <w:tcPr>
            <w:tcW w:w="142" w:type="pct"/>
          </w:tcPr>
          <w:p w14:paraId="538A1F8E" w14:textId="51E559D8" w:rsidR="006F3998" w:rsidRPr="00B54781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4E97E46" w14:textId="3FDBB952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677,851</w:t>
            </w:r>
          </w:p>
        </w:tc>
      </w:tr>
      <w:tr w:rsidR="006F3998" w:rsidRPr="00B54781" w14:paraId="52F8CB76" w14:textId="77777777" w:rsidTr="00511FDB">
        <w:tc>
          <w:tcPr>
            <w:tcW w:w="2198" w:type="pct"/>
            <w:gridSpan w:val="2"/>
          </w:tcPr>
          <w:p w14:paraId="1B7093D0" w14:textId="77777777" w:rsidR="006F3998" w:rsidRPr="00B54781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8E34F8E" w14:textId="664F299E" w:rsidR="006F3998" w:rsidRPr="00B54781" w:rsidRDefault="00B7486E" w:rsidP="00934E66">
            <w:pPr>
              <w:pStyle w:val="BodyText"/>
              <w:tabs>
                <w:tab w:val="decimal" w:pos="94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419</w:t>
            </w:r>
          </w:p>
        </w:tc>
        <w:tc>
          <w:tcPr>
            <w:tcW w:w="140" w:type="pct"/>
          </w:tcPr>
          <w:p w14:paraId="536FCEE1" w14:textId="671A2C88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36074D8" w14:textId="15A385E9" w:rsidR="006F3998" w:rsidRPr="00B54781" w:rsidRDefault="006F3998" w:rsidP="006F3998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885,526</w:t>
            </w:r>
          </w:p>
        </w:tc>
        <w:tc>
          <w:tcPr>
            <w:tcW w:w="137" w:type="pct"/>
          </w:tcPr>
          <w:p w14:paraId="266F338C" w14:textId="7777777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3195ABA" w14:textId="52083236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3F5E">
              <w:rPr>
                <w:rFonts w:asciiTheme="majorBidi" w:hAnsiTheme="majorBidi" w:cstheme="majorBidi"/>
                <w:sz w:val="30"/>
                <w:szCs w:val="30"/>
              </w:rPr>
              <w:t>636,090</w:t>
            </w:r>
          </w:p>
        </w:tc>
        <w:tc>
          <w:tcPr>
            <w:tcW w:w="142" w:type="pct"/>
          </w:tcPr>
          <w:p w14:paraId="4EBA5561" w14:textId="77777777" w:rsidR="006F3998" w:rsidRPr="00B54781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D6A52D6" w14:textId="2DF99BDF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817,412</w:t>
            </w:r>
          </w:p>
        </w:tc>
      </w:tr>
      <w:tr w:rsidR="006F3998" w:rsidRPr="00B54781" w14:paraId="74D451A7" w14:textId="77777777" w:rsidTr="00511FDB">
        <w:tc>
          <w:tcPr>
            <w:tcW w:w="2198" w:type="pct"/>
            <w:gridSpan w:val="2"/>
          </w:tcPr>
          <w:p w14:paraId="2DA2410A" w14:textId="77777777" w:rsidR="006F3998" w:rsidRPr="00B54781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4A5E7F0" w14:textId="59530DE5" w:rsidR="006F3998" w:rsidRPr="00B54781" w:rsidRDefault="00B7486E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748,419</w:t>
            </w:r>
          </w:p>
        </w:tc>
        <w:tc>
          <w:tcPr>
            <w:tcW w:w="140" w:type="pct"/>
          </w:tcPr>
          <w:p w14:paraId="2BBFAAB8" w14:textId="7777777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3052816" w14:textId="2EA5FACC" w:rsidR="006F3998" w:rsidRPr="00B54781" w:rsidRDefault="006F3998" w:rsidP="006F39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885,526</w:t>
            </w:r>
          </w:p>
        </w:tc>
        <w:tc>
          <w:tcPr>
            <w:tcW w:w="137" w:type="pct"/>
          </w:tcPr>
          <w:p w14:paraId="27DFCCA1" w14:textId="7777777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FBA010C" w14:textId="697F5988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1,102,300</w:t>
            </w:r>
          </w:p>
        </w:tc>
        <w:tc>
          <w:tcPr>
            <w:tcW w:w="142" w:type="pct"/>
          </w:tcPr>
          <w:p w14:paraId="2DC70AEB" w14:textId="77777777" w:rsidR="006F3998" w:rsidRPr="00B54781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7FA9FE1" w14:textId="53B960F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1,495,263</w:t>
            </w:r>
          </w:p>
        </w:tc>
      </w:tr>
      <w:tr w:rsidR="006F3998" w:rsidRPr="00B54781" w14:paraId="543C3054" w14:textId="77777777" w:rsidTr="00511FDB">
        <w:tc>
          <w:tcPr>
            <w:tcW w:w="2198" w:type="pct"/>
            <w:gridSpan w:val="2"/>
          </w:tcPr>
          <w:p w14:paraId="60C269D6" w14:textId="1A3E8AD7" w:rsidR="006F3998" w:rsidRPr="00B54781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OLE_LINK7"/>
          </w:p>
        </w:tc>
        <w:tc>
          <w:tcPr>
            <w:tcW w:w="615" w:type="pct"/>
          </w:tcPr>
          <w:p w14:paraId="1D632749" w14:textId="77F55804" w:rsidR="006F3998" w:rsidRPr="00B54781" w:rsidRDefault="006F3998" w:rsidP="006F3998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FE6EE9D" w14:textId="7777777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95CE7BB" w14:textId="68CF68D3" w:rsidR="006F3998" w:rsidRPr="00B54781" w:rsidRDefault="006F3998" w:rsidP="006F3998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C32E3F2" w14:textId="7777777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5FB426" w14:textId="5A6B7E0C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D8EEB9A" w14:textId="77777777" w:rsidR="006F3998" w:rsidRPr="00B54781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EF1259A" w14:textId="25662378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0"/>
      <w:tr w:rsidR="006F3998" w:rsidRPr="00B54781" w14:paraId="0ABDCB65" w14:textId="77777777" w:rsidTr="00511FDB">
        <w:tc>
          <w:tcPr>
            <w:tcW w:w="2198" w:type="pct"/>
            <w:gridSpan w:val="2"/>
          </w:tcPr>
          <w:p w14:paraId="0201DD2B" w14:textId="3649FC84" w:rsidR="006F3998" w:rsidRPr="00B54781" w:rsidRDefault="006F3998" w:rsidP="006F3998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ี้อื่น</w:t>
            </w:r>
          </w:p>
        </w:tc>
        <w:tc>
          <w:tcPr>
            <w:tcW w:w="615" w:type="pct"/>
          </w:tcPr>
          <w:p w14:paraId="1C8E5A2B" w14:textId="2DBC8BB8" w:rsidR="006F3998" w:rsidRPr="00B54781" w:rsidRDefault="006F3998" w:rsidP="006F3998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C25E929" w14:textId="7777777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56E8396" w14:textId="2394A5A1" w:rsidR="006F3998" w:rsidRPr="00B54781" w:rsidRDefault="006F3998" w:rsidP="006F39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BBB0C73" w14:textId="77777777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1D97477" w14:textId="5F960D21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E55C728" w14:textId="77777777" w:rsidR="006F3998" w:rsidRPr="00B54781" w:rsidRDefault="006F3998" w:rsidP="006F39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BC61FC6" w14:textId="747E1265" w:rsidR="006F3998" w:rsidRPr="00B54781" w:rsidRDefault="006F3998" w:rsidP="006F39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B54781" w14:paraId="588C223C" w14:textId="77777777" w:rsidTr="00511FDB">
        <w:tc>
          <w:tcPr>
            <w:tcW w:w="2198" w:type="pct"/>
            <w:gridSpan w:val="2"/>
          </w:tcPr>
          <w:p w14:paraId="7F9A9B9A" w14:textId="2EBAB171" w:rsidR="00B7486E" w:rsidRPr="00B54781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69505EA6" w14:textId="5025091E" w:rsidR="00B7486E" w:rsidRPr="00B54781" w:rsidRDefault="00B7486E" w:rsidP="00B7486E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B4C0250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3E018224" w14:textId="4B3601F5" w:rsidR="00B7486E" w:rsidRPr="00B54781" w:rsidRDefault="00B7486E" w:rsidP="00934E66">
            <w:pPr>
              <w:pStyle w:val="BodyText"/>
              <w:tabs>
                <w:tab w:val="decimal" w:pos="60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AEA7911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03360C8" w14:textId="06A68C19" w:rsidR="00B7486E" w:rsidRPr="00D93F5E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0A56">
              <w:rPr>
                <w:rFonts w:asciiTheme="majorBidi" w:hAnsiTheme="majorBidi" w:cstheme="majorBidi"/>
                <w:sz w:val="30"/>
                <w:szCs w:val="30"/>
              </w:rPr>
              <w:t>352,816</w:t>
            </w:r>
          </w:p>
        </w:tc>
        <w:tc>
          <w:tcPr>
            <w:tcW w:w="142" w:type="pct"/>
          </w:tcPr>
          <w:p w14:paraId="7E14D02A" w14:textId="77777777" w:rsidR="00B7486E" w:rsidRPr="00B5478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F82D0AB" w14:textId="71F5FFE6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127,380</w:t>
            </w:r>
          </w:p>
        </w:tc>
      </w:tr>
      <w:tr w:rsidR="00B7486E" w:rsidRPr="00B54781" w14:paraId="2183F83F" w14:textId="77777777" w:rsidTr="00511FDB">
        <w:tc>
          <w:tcPr>
            <w:tcW w:w="2198" w:type="pct"/>
            <w:gridSpan w:val="2"/>
          </w:tcPr>
          <w:p w14:paraId="2E309AB7" w14:textId="77777777" w:rsidR="00B7486E" w:rsidRPr="00B54781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19AC1ABA" w14:textId="2262BBD4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287,712</w:t>
            </w:r>
          </w:p>
        </w:tc>
        <w:tc>
          <w:tcPr>
            <w:tcW w:w="140" w:type="pct"/>
          </w:tcPr>
          <w:p w14:paraId="7A8A068B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C29EC72" w14:textId="0802EE50" w:rsidR="00B7486E" w:rsidRPr="00B54781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34E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Pr="00B54781">
              <w:rPr>
                <w:rFonts w:asciiTheme="majorBidi" w:hAnsiTheme="majorBidi" w:cstheme="majorBidi"/>
                <w:sz w:val="30"/>
                <w:szCs w:val="30"/>
              </w:rPr>
              <w:t>,472</w:t>
            </w:r>
          </w:p>
        </w:tc>
        <w:tc>
          <w:tcPr>
            <w:tcW w:w="137" w:type="pct"/>
          </w:tcPr>
          <w:p w14:paraId="0F60A543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9B0B8A3" w14:textId="1A5B7419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93F5E">
              <w:rPr>
                <w:rFonts w:asciiTheme="majorBidi" w:hAnsiTheme="majorBidi" w:cstheme="majorBidi"/>
                <w:sz w:val="30"/>
                <w:szCs w:val="30"/>
              </w:rPr>
              <w:t>5,363</w:t>
            </w:r>
          </w:p>
        </w:tc>
        <w:tc>
          <w:tcPr>
            <w:tcW w:w="142" w:type="pct"/>
          </w:tcPr>
          <w:p w14:paraId="5BA7E8A8" w14:textId="77777777" w:rsidR="00B7486E" w:rsidRPr="00B5478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954BA6" w14:textId="700DFEF5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7,408</w:t>
            </w:r>
          </w:p>
        </w:tc>
      </w:tr>
      <w:tr w:rsidR="00B7486E" w:rsidRPr="00B54781" w14:paraId="0D1EFE72" w14:textId="77777777" w:rsidTr="00511FDB">
        <w:tc>
          <w:tcPr>
            <w:tcW w:w="2198" w:type="pct"/>
            <w:gridSpan w:val="2"/>
          </w:tcPr>
          <w:p w14:paraId="5ED753AA" w14:textId="77777777" w:rsidR="00B7486E" w:rsidRPr="00B54781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5B1853E" w14:textId="7C67805C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287,712</w:t>
            </w:r>
          </w:p>
        </w:tc>
        <w:tc>
          <w:tcPr>
            <w:tcW w:w="140" w:type="pct"/>
          </w:tcPr>
          <w:p w14:paraId="06513EE5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5E68079" w14:textId="737D1633" w:rsidR="00B7486E" w:rsidRPr="00BA3CA6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C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</w:t>
            </w:r>
            <w:r w:rsidRPr="00BA3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,472</w:t>
            </w:r>
          </w:p>
        </w:tc>
        <w:tc>
          <w:tcPr>
            <w:tcW w:w="137" w:type="pct"/>
          </w:tcPr>
          <w:p w14:paraId="26DBA562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3646B28" w14:textId="0226C45A" w:rsidR="00B7486E" w:rsidRPr="008A0A56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358,179</w:t>
            </w:r>
          </w:p>
        </w:tc>
        <w:tc>
          <w:tcPr>
            <w:tcW w:w="142" w:type="pct"/>
          </w:tcPr>
          <w:p w14:paraId="4E6FAD1B" w14:textId="77777777" w:rsidR="00B7486E" w:rsidRPr="00B5478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D50BAE7" w14:textId="63FAE634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134,788</w:t>
            </w:r>
          </w:p>
        </w:tc>
      </w:tr>
      <w:tr w:rsidR="00B7486E" w:rsidRPr="00B54781" w14:paraId="426B2CED" w14:textId="77777777" w:rsidTr="00511FDB">
        <w:tc>
          <w:tcPr>
            <w:tcW w:w="2198" w:type="pct"/>
            <w:gridSpan w:val="2"/>
          </w:tcPr>
          <w:p w14:paraId="79141CAC" w14:textId="11526432" w:rsidR="00B7486E" w:rsidRPr="00B54781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39CFAB5" w14:textId="3954553C" w:rsidR="00B7486E" w:rsidRPr="00B5478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(23,109)</w:t>
            </w:r>
          </w:p>
        </w:tc>
        <w:tc>
          <w:tcPr>
            <w:tcW w:w="140" w:type="pct"/>
          </w:tcPr>
          <w:p w14:paraId="084AADED" w14:textId="77777777" w:rsidR="00B7486E" w:rsidRPr="00B5478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3FF0B1B" w14:textId="20C9AA00" w:rsidR="00B7486E" w:rsidRPr="00B54781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3C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B54781">
              <w:rPr>
                <w:rFonts w:asciiTheme="majorBidi" w:hAnsiTheme="majorBidi" w:cstheme="majorBidi"/>
                <w:sz w:val="30"/>
                <w:szCs w:val="30"/>
              </w:rPr>
              <w:t>,332)</w:t>
            </w:r>
          </w:p>
        </w:tc>
        <w:tc>
          <w:tcPr>
            <w:tcW w:w="137" w:type="pct"/>
          </w:tcPr>
          <w:p w14:paraId="5A59D284" w14:textId="77777777" w:rsidR="00B7486E" w:rsidRPr="00B5478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2EDE546" w14:textId="31740B5C" w:rsidR="00B7486E" w:rsidRPr="00B54781" w:rsidRDefault="00B7486E" w:rsidP="001845D1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93F5E">
              <w:rPr>
                <w:rFonts w:asciiTheme="majorBidi" w:hAnsiTheme="majorBidi" w:cstheme="majorBidi"/>
                <w:sz w:val="30"/>
                <w:szCs w:val="30"/>
              </w:rPr>
              <w:t>(8,126)</w:t>
            </w:r>
          </w:p>
        </w:tc>
        <w:tc>
          <w:tcPr>
            <w:tcW w:w="142" w:type="pct"/>
          </w:tcPr>
          <w:p w14:paraId="3B8187AB" w14:textId="77777777" w:rsidR="00B7486E" w:rsidRPr="00B54781" w:rsidRDefault="00B7486E" w:rsidP="00B7486E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33E91C5" w14:textId="2B5E33A1" w:rsidR="00B7486E" w:rsidRPr="00B5478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(7,852)</w:t>
            </w:r>
          </w:p>
        </w:tc>
      </w:tr>
      <w:tr w:rsidR="00B7486E" w:rsidRPr="00B54781" w14:paraId="69AC0690" w14:textId="77777777" w:rsidTr="00511FDB">
        <w:tc>
          <w:tcPr>
            <w:tcW w:w="2198" w:type="pct"/>
            <w:gridSpan w:val="2"/>
          </w:tcPr>
          <w:p w14:paraId="5577864E" w14:textId="77777777" w:rsidR="00B7486E" w:rsidRPr="00B54781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5684C2E" w14:textId="54B0E28D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264,603</w:t>
            </w:r>
          </w:p>
        </w:tc>
        <w:tc>
          <w:tcPr>
            <w:tcW w:w="140" w:type="pct"/>
          </w:tcPr>
          <w:p w14:paraId="6D3F657D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4255204" w14:textId="738B850F" w:rsidR="00B7486E" w:rsidRPr="00B54781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C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</w:t>
            </w: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,140</w:t>
            </w:r>
          </w:p>
        </w:tc>
        <w:tc>
          <w:tcPr>
            <w:tcW w:w="137" w:type="pct"/>
          </w:tcPr>
          <w:p w14:paraId="16C8229F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6E4E5F6" w14:textId="551DA66C" w:rsidR="00B7486E" w:rsidRPr="008A0A56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350,053</w:t>
            </w:r>
          </w:p>
        </w:tc>
        <w:tc>
          <w:tcPr>
            <w:tcW w:w="142" w:type="pct"/>
          </w:tcPr>
          <w:p w14:paraId="6656CAAF" w14:textId="77777777" w:rsidR="00B7486E" w:rsidRPr="00B5478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AAA7DE2" w14:textId="57EF800D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126,936</w:t>
            </w:r>
          </w:p>
        </w:tc>
      </w:tr>
      <w:tr w:rsidR="00B7486E" w:rsidRPr="00B54781" w14:paraId="62133E78" w14:textId="77777777" w:rsidTr="00511FDB">
        <w:tc>
          <w:tcPr>
            <w:tcW w:w="2198" w:type="pct"/>
            <w:gridSpan w:val="2"/>
          </w:tcPr>
          <w:p w14:paraId="78EA3B91" w14:textId="77777777" w:rsidR="00B7486E" w:rsidRPr="00B54781" w:rsidRDefault="00B7486E" w:rsidP="00B7486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4CFC3065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1D98350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08F47C4" w14:textId="77777777" w:rsidR="00B7486E" w:rsidRPr="00B54781" w:rsidRDefault="00B7486E" w:rsidP="00B7486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3C0EA6B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AEDEEE6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4F2DA34" w14:textId="77777777" w:rsidR="00B7486E" w:rsidRPr="00B5478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3A9BF0D" w14:textId="77777777" w:rsidR="00B7486E" w:rsidRPr="00B5478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486E" w:rsidRPr="001E2E51" w14:paraId="46C67EC1" w14:textId="77777777" w:rsidTr="00511FDB">
        <w:tc>
          <w:tcPr>
            <w:tcW w:w="2189" w:type="pct"/>
          </w:tcPr>
          <w:p w14:paraId="4EBAEC0D" w14:textId="3D131756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24" w:type="pct"/>
            <w:gridSpan w:val="2"/>
          </w:tcPr>
          <w:p w14:paraId="73FE7D52" w14:textId="77777777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51AA163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9AE0A56" w14:textId="77777777" w:rsidR="00B7486E" w:rsidRPr="00806218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4CF67FF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3D58AE9" w14:textId="77777777" w:rsidR="00B7486E" w:rsidRPr="00465AB5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3EEE5A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634AC723" w14:textId="77777777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1E2E51" w14:paraId="3C7EE83A" w14:textId="77777777" w:rsidTr="00511FDB">
        <w:tc>
          <w:tcPr>
            <w:tcW w:w="2189" w:type="pct"/>
          </w:tcPr>
          <w:p w14:paraId="3FEE5B0E" w14:textId="20732592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  <w:vAlign w:val="bottom"/>
          </w:tcPr>
          <w:p w14:paraId="3627EC1F" w14:textId="20F01BF5" w:rsidR="00B7486E" w:rsidRPr="001E2E51" w:rsidRDefault="00B7486E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49A3868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1B72AAC7" w14:textId="085A05EB" w:rsidR="00B7486E" w:rsidRPr="00934E66" w:rsidRDefault="00B7486E" w:rsidP="00934E66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E6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37" w:type="pct"/>
          </w:tcPr>
          <w:p w14:paraId="190E423A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530F6BCF" w14:textId="00472620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674,534</w:t>
            </w:r>
          </w:p>
        </w:tc>
        <w:tc>
          <w:tcPr>
            <w:tcW w:w="142" w:type="pct"/>
          </w:tcPr>
          <w:p w14:paraId="11A7BBA5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AD65B71" w14:textId="1B35B923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285,547</w:t>
            </w:r>
          </w:p>
        </w:tc>
      </w:tr>
      <w:tr w:rsidR="00B7486E" w:rsidRPr="001E2E51" w14:paraId="0FFD2F35" w14:textId="77777777" w:rsidTr="00511FDB">
        <w:tc>
          <w:tcPr>
            <w:tcW w:w="2189" w:type="pct"/>
          </w:tcPr>
          <w:p w14:paraId="65D74F00" w14:textId="77777777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0FFEACE9" w14:textId="77777777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383C2E6D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7CDE5E2" w14:textId="77777777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0F90A96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D17DD27" w14:textId="77777777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78C1800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481BB59" w14:textId="77777777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1E2E51" w14:paraId="7CD1B95A" w14:textId="77777777" w:rsidTr="00511FDB">
        <w:tc>
          <w:tcPr>
            <w:tcW w:w="2189" w:type="pct"/>
          </w:tcPr>
          <w:p w14:paraId="09544AD0" w14:textId="4F29DDD5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624" w:type="pct"/>
            <w:gridSpan w:val="2"/>
          </w:tcPr>
          <w:p w14:paraId="01C6C131" w14:textId="77777777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40EE2E0C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C695383" w14:textId="77777777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FB58834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3714E6" w14:textId="77777777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6298583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1F3B0C9" w14:textId="77777777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1E2E51" w14:paraId="3456AFC8" w14:textId="77777777" w:rsidTr="00511FDB">
        <w:tc>
          <w:tcPr>
            <w:tcW w:w="2189" w:type="pct"/>
          </w:tcPr>
          <w:p w14:paraId="62505014" w14:textId="14300395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</w:tcPr>
          <w:p w14:paraId="3E1CFD69" w14:textId="366D4C96" w:rsidR="00B7486E" w:rsidRPr="001E2E51" w:rsidRDefault="00B7486E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9327F6E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14F9A72" w14:textId="69669939" w:rsidR="00B7486E" w:rsidRPr="00DD5DE5" w:rsidRDefault="00B7486E" w:rsidP="00934E66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DE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37" w:type="pct"/>
          </w:tcPr>
          <w:p w14:paraId="05E4C815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4DC77BD" w14:textId="0ABE602B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0A56">
              <w:rPr>
                <w:rFonts w:asciiTheme="majorBidi" w:hAnsiTheme="majorBidi" w:cstheme="majorBidi"/>
                <w:sz w:val="30"/>
                <w:szCs w:val="30"/>
              </w:rPr>
              <w:t>1,272,297</w:t>
            </w:r>
          </w:p>
        </w:tc>
        <w:tc>
          <w:tcPr>
            <w:tcW w:w="142" w:type="pct"/>
          </w:tcPr>
          <w:p w14:paraId="08EA6AA6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40A25BE" w14:textId="6710FC04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790,423</w:t>
            </w:r>
          </w:p>
        </w:tc>
      </w:tr>
      <w:tr w:rsidR="00B7486E" w:rsidRPr="001E2E51" w14:paraId="42F8E733" w14:textId="77777777" w:rsidTr="00511FDB">
        <w:tc>
          <w:tcPr>
            <w:tcW w:w="2189" w:type="pct"/>
          </w:tcPr>
          <w:p w14:paraId="28EEA21A" w14:textId="11A12223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65CD7637" w14:textId="42C65557" w:rsidR="00B7486E" w:rsidRPr="0013292A" w:rsidRDefault="009736F6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36F6">
              <w:rPr>
                <w:rFonts w:asciiTheme="majorBidi" w:hAnsiTheme="majorBidi" w:cstheme="majorBidi"/>
                <w:sz w:val="30"/>
                <w:szCs w:val="30"/>
              </w:rPr>
              <w:t>66,730</w:t>
            </w:r>
          </w:p>
        </w:tc>
        <w:tc>
          <w:tcPr>
            <w:tcW w:w="140" w:type="pct"/>
          </w:tcPr>
          <w:p w14:paraId="163D13B8" w14:textId="77777777" w:rsidR="00B7486E" w:rsidRPr="001E2E51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02A375C" w14:textId="4792B4EB" w:rsidR="00B7486E" w:rsidRPr="001E2E51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3C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B54781">
              <w:rPr>
                <w:rFonts w:asciiTheme="majorBidi" w:hAnsiTheme="majorBidi" w:cstheme="majorBidi"/>
                <w:sz w:val="30"/>
                <w:szCs w:val="30"/>
              </w:rPr>
              <w:t>,484</w:t>
            </w:r>
          </w:p>
        </w:tc>
        <w:tc>
          <w:tcPr>
            <w:tcW w:w="137" w:type="pct"/>
          </w:tcPr>
          <w:p w14:paraId="2E9AA322" w14:textId="77777777" w:rsidR="00B7486E" w:rsidRPr="001E2E51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D71199A" w14:textId="447BFAD5" w:rsidR="00B7486E" w:rsidRPr="0013292A" w:rsidRDefault="00B7486E" w:rsidP="00BA3CA6">
            <w:pPr>
              <w:pStyle w:val="BodyText"/>
              <w:tabs>
                <w:tab w:val="decimal" w:pos="60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F0295F" w14:textId="77777777" w:rsidR="00B7486E" w:rsidRPr="0013292A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670083C" w14:textId="04515F51" w:rsidR="00B7486E" w:rsidRPr="001E2E51" w:rsidRDefault="00B7486E" w:rsidP="00BA3CA6">
            <w:pPr>
              <w:pStyle w:val="BodyText"/>
              <w:tabs>
                <w:tab w:val="decimal" w:pos="60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B547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86E" w:rsidRPr="001E2E51" w14:paraId="593C35B4" w14:textId="77777777" w:rsidTr="00511FDB">
        <w:tc>
          <w:tcPr>
            <w:tcW w:w="2189" w:type="pct"/>
          </w:tcPr>
          <w:p w14:paraId="6FE5DF6F" w14:textId="77777777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</w:tcPr>
          <w:p w14:paraId="60B994E4" w14:textId="06F631B5" w:rsidR="00B7486E" w:rsidRPr="00A339E0" w:rsidRDefault="009736F6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66,730</w:t>
            </w:r>
          </w:p>
        </w:tc>
        <w:tc>
          <w:tcPr>
            <w:tcW w:w="140" w:type="pct"/>
          </w:tcPr>
          <w:p w14:paraId="4A91DA80" w14:textId="77777777" w:rsidR="00B7486E" w:rsidRPr="00A339E0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8783B03" w14:textId="31398EE0" w:rsidR="00B7486E" w:rsidRPr="00A339E0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C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Pr="00A33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,484</w:t>
            </w:r>
          </w:p>
        </w:tc>
        <w:tc>
          <w:tcPr>
            <w:tcW w:w="137" w:type="pct"/>
          </w:tcPr>
          <w:p w14:paraId="177CCC1E" w14:textId="77777777" w:rsidR="00B7486E" w:rsidRPr="00A339E0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9AF4F33" w14:textId="7BE5200F" w:rsidR="00B7486E" w:rsidRPr="00A339E0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1,272,297</w:t>
            </w:r>
          </w:p>
        </w:tc>
        <w:tc>
          <w:tcPr>
            <w:tcW w:w="142" w:type="pct"/>
          </w:tcPr>
          <w:p w14:paraId="457E2920" w14:textId="77777777" w:rsidR="00B7486E" w:rsidRPr="00A339E0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13FC830D" w14:textId="7195F249" w:rsidR="00B7486E" w:rsidRPr="00A339E0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790,423</w:t>
            </w:r>
          </w:p>
        </w:tc>
      </w:tr>
      <w:tr w:rsidR="00B7486E" w:rsidRPr="001E2E51" w14:paraId="24DFBC8C" w14:textId="77777777" w:rsidTr="00511FDB">
        <w:tc>
          <w:tcPr>
            <w:tcW w:w="2189" w:type="pct"/>
          </w:tcPr>
          <w:p w14:paraId="57019867" w14:textId="207CBDE0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547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734080A8" w14:textId="47C5DAE3" w:rsidR="00B7486E" w:rsidRPr="0013292A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36F6" w:rsidRPr="009736F6">
              <w:rPr>
                <w:rFonts w:asciiTheme="majorBidi" w:hAnsiTheme="majorBidi" w:cstheme="majorBidi"/>
                <w:sz w:val="30"/>
                <w:szCs w:val="30"/>
              </w:rPr>
              <w:t>66,730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C9493B0" w14:textId="77777777" w:rsidR="00B7486E" w:rsidRPr="001E2E51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AF274B8" w14:textId="7A7E5CF6" w:rsidR="00B7486E" w:rsidRPr="001E2E51" w:rsidRDefault="00B7486E" w:rsidP="00BA3CA6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3C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B547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3CA6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 w:rsidRPr="00B547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02749003" w14:textId="77777777" w:rsidR="00B7486E" w:rsidRPr="001E2E51" w:rsidRDefault="00B7486E" w:rsidP="00B7486E">
            <w:pPr>
              <w:pStyle w:val="BodyText"/>
              <w:tabs>
                <w:tab w:val="decimal" w:pos="978"/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4CC57C69" w14:textId="200BEA25" w:rsidR="00B7486E" w:rsidRPr="0013292A" w:rsidRDefault="00B7486E" w:rsidP="00BA3CA6">
            <w:pPr>
              <w:pStyle w:val="BodyText"/>
              <w:tabs>
                <w:tab w:val="decimal" w:pos="60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F42A043" w14:textId="77777777" w:rsidR="00B7486E" w:rsidRPr="0013292A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A0B0C32" w14:textId="3F91EFDC" w:rsidR="00B7486E" w:rsidRPr="001E2E51" w:rsidRDefault="00B7486E" w:rsidP="00BA3CA6">
            <w:pPr>
              <w:pStyle w:val="BodyText"/>
              <w:tabs>
                <w:tab w:val="decimal" w:pos="60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B547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86E" w:rsidRPr="001E2E51" w14:paraId="2479159D" w14:textId="77777777" w:rsidTr="00511FDB">
        <w:tc>
          <w:tcPr>
            <w:tcW w:w="2189" w:type="pct"/>
          </w:tcPr>
          <w:p w14:paraId="7297B1CB" w14:textId="4C5711AF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8CA697" w14:textId="4F87AA7B" w:rsidR="00B7486E" w:rsidRPr="00B7486E" w:rsidRDefault="00B7486E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EDFD3C8" w14:textId="77777777" w:rsidR="00B7486E" w:rsidRPr="00B7486E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BCC9333" w14:textId="0D2D8494" w:rsidR="00B7486E" w:rsidRPr="00DD5DE5" w:rsidRDefault="00B7486E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5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1237C29A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03154D5" w14:textId="414DECE9" w:rsidR="00B7486E" w:rsidRPr="008A0A56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1,272,297</w:t>
            </w:r>
          </w:p>
        </w:tc>
        <w:tc>
          <w:tcPr>
            <w:tcW w:w="142" w:type="pct"/>
          </w:tcPr>
          <w:p w14:paraId="7F901C68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69EC85A" w14:textId="56F9A531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790,423</w:t>
            </w:r>
          </w:p>
        </w:tc>
      </w:tr>
      <w:tr w:rsidR="00B7486E" w:rsidRPr="001E2E51" w14:paraId="7939757A" w14:textId="77777777" w:rsidTr="00511FDB">
        <w:tc>
          <w:tcPr>
            <w:tcW w:w="2189" w:type="pct"/>
          </w:tcPr>
          <w:p w14:paraId="50134A70" w14:textId="77777777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0F1B7CBD" w14:textId="77777777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C8D0E2B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3A65413E" w14:textId="77777777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984B526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3265389" w14:textId="77777777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5F9BB8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EE5995D" w14:textId="77777777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1E2E51" w14:paraId="38473FD0" w14:textId="77777777" w:rsidTr="00511FDB">
        <w:tc>
          <w:tcPr>
            <w:tcW w:w="2189" w:type="pct"/>
          </w:tcPr>
          <w:p w14:paraId="75733999" w14:textId="3E22194F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24" w:type="pct"/>
            <w:gridSpan w:val="2"/>
          </w:tcPr>
          <w:p w14:paraId="60758DBA" w14:textId="77777777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8CB0F2F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1124628" w14:textId="77777777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51A3C54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A894D84" w14:textId="77777777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06F831D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vAlign w:val="bottom"/>
          </w:tcPr>
          <w:p w14:paraId="6105D849" w14:textId="77777777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6E" w:rsidRPr="001E2E51" w14:paraId="0A4A92FB" w14:textId="77777777" w:rsidTr="00511FDB">
        <w:tc>
          <w:tcPr>
            <w:tcW w:w="2189" w:type="pct"/>
          </w:tcPr>
          <w:p w14:paraId="5F5FD4C9" w14:textId="3D31BBCC" w:rsidR="00B7486E" w:rsidRPr="001E2E5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4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  <w:vAlign w:val="bottom"/>
          </w:tcPr>
          <w:p w14:paraId="7A730120" w14:textId="7E0EBDED" w:rsidR="00B7486E" w:rsidRPr="00BA3CA6" w:rsidRDefault="00B7486E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3C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8FF2E39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609D1573" w14:textId="21713231" w:rsidR="00B7486E" w:rsidRPr="00A339E0" w:rsidRDefault="00B7486E" w:rsidP="00BA3CA6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33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DD5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054CC754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6D87A03A" w14:textId="7A30AE90" w:rsidR="00B7486E" w:rsidRPr="008A0A56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071AD28D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2B0C19E8" w14:textId="2503BC65" w:rsidR="00B7486E" w:rsidRPr="001E2E51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B7486E" w:rsidRPr="001E2E51" w14:paraId="7C5B4351" w14:textId="77777777" w:rsidTr="00511FDB">
        <w:tc>
          <w:tcPr>
            <w:tcW w:w="2189" w:type="pct"/>
          </w:tcPr>
          <w:p w14:paraId="17946F21" w14:textId="77777777" w:rsidR="00B7486E" w:rsidRPr="00B54781" w:rsidRDefault="00B7486E" w:rsidP="00B748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  <w:vAlign w:val="bottom"/>
          </w:tcPr>
          <w:p w14:paraId="3477F29F" w14:textId="1DFD4C84" w:rsidR="00B7486E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8A388FD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  <w:vAlign w:val="bottom"/>
          </w:tcPr>
          <w:p w14:paraId="34CB39D6" w14:textId="77777777" w:rsidR="00B7486E" w:rsidRPr="00B5478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3769E2E" w14:textId="77777777" w:rsidR="00B7486E" w:rsidRPr="001E2E51" w:rsidRDefault="00B7486E" w:rsidP="00B7486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289F49F1" w14:textId="77777777" w:rsidR="00B7486E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1E46684" w14:textId="77777777" w:rsidR="00B7486E" w:rsidRPr="001E2E51" w:rsidRDefault="00B7486E" w:rsidP="00B748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23D7FC4" w14:textId="77777777" w:rsidR="00B7486E" w:rsidRDefault="00B7486E" w:rsidP="00B7486E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486E" w:rsidRPr="001E2E51" w14:paraId="7E3D4911" w14:textId="77777777" w:rsidTr="00511FDB">
        <w:tc>
          <w:tcPr>
            <w:tcW w:w="2189" w:type="pct"/>
          </w:tcPr>
          <w:p w14:paraId="5F2A28A1" w14:textId="19FCAB29" w:rsidR="00B7486E" w:rsidRPr="002D01B0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sz w:val="19"/>
                <w:szCs w:val="19"/>
              </w:rPr>
              <w:lastRenderedPageBreak/>
              <w:br w:type="page"/>
            </w:r>
          </w:p>
        </w:tc>
        <w:tc>
          <w:tcPr>
            <w:tcW w:w="1393" w:type="pct"/>
            <w:gridSpan w:val="4"/>
            <w:vAlign w:val="bottom"/>
          </w:tcPr>
          <w:p w14:paraId="1C46C68D" w14:textId="7901F7B1" w:rsidR="00B7486E" w:rsidRPr="001E2E51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23BDA4D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5DE390F7" w14:textId="1140D835" w:rsidR="00B7486E" w:rsidRPr="001E2E51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86E" w:rsidRPr="001E2E51" w14:paraId="02E3867F" w14:textId="77777777" w:rsidTr="00511FDB">
        <w:tc>
          <w:tcPr>
            <w:tcW w:w="2189" w:type="pct"/>
          </w:tcPr>
          <w:p w14:paraId="006E8CAA" w14:textId="77777777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</w:tcPr>
          <w:p w14:paraId="2C170D35" w14:textId="60C29ED9" w:rsidR="00B7486E" w:rsidRPr="001E2E51" w:rsidRDefault="00B7486E" w:rsidP="00B7486E">
            <w:pPr>
              <w:pStyle w:val="BodyText"/>
              <w:spacing w:after="0"/>
              <w:ind w:left="-108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0" w:type="pct"/>
          </w:tcPr>
          <w:p w14:paraId="0B626D9F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A1410B0" w14:textId="0023D07D" w:rsidR="00B7486E" w:rsidRPr="001E2E51" w:rsidRDefault="00B7486E" w:rsidP="00B7486E">
            <w:pPr>
              <w:pStyle w:val="BodyText"/>
              <w:spacing w:after="0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" w:type="pct"/>
          </w:tcPr>
          <w:p w14:paraId="4ED120AB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DF117E" w14:textId="27CF239D" w:rsidR="00B7486E" w:rsidRPr="001E2E51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2" w:type="pct"/>
          </w:tcPr>
          <w:p w14:paraId="53AEF2A7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99FCF60" w14:textId="7B0372CC" w:rsidR="00B7486E" w:rsidRPr="001E2E51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7486E" w:rsidRPr="001E2E51" w14:paraId="5C516A89" w14:textId="77777777" w:rsidTr="00511FDB">
        <w:tc>
          <w:tcPr>
            <w:tcW w:w="2189" w:type="pct"/>
          </w:tcPr>
          <w:p w14:paraId="2E14710E" w14:textId="77777777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</w:tcPr>
          <w:p w14:paraId="6141F582" w14:textId="7FE26777" w:rsidR="00B7486E" w:rsidRPr="001E2E51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" w:type="pct"/>
          </w:tcPr>
          <w:p w14:paraId="3A746ABF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F2FF828" w14:textId="2BA8418F" w:rsidR="00B7486E" w:rsidRPr="001E2E51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7" w:type="pct"/>
          </w:tcPr>
          <w:p w14:paraId="0E4FD70C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F9A9E6" w14:textId="70E7D234" w:rsidR="00B7486E" w:rsidRPr="001E2E51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2" w:type="pct"/>
          </w:tcPr>
          <w:p w14:paraId="2FF79B6C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1240EC" w14:textId="08780B22" w:rsidR="00B7486E" w:rsidRPr="001E2E51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B7486E" w:rsidRPr="001E2E51" w14:paraId="4BEE88C1" w14:textId="77777777" w:rsidTr="00F76EED">
        <w:tc>
          <w:tcPr>
            <w:tcW w:w="2189" w:type="pct"/>
          </w:tcPr>
          <w:p w14:paraId="74D43B56" w14:textId="77777777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1" w:type="pct"/>
            <w:gridSpan w:val="8"/>
          </w:tcPr>
          <w:p w14:paraId="2E3BEC8C" w14:textId="5E6EB13B" w:rsidR="00B7486E" w:rsidRPr="001E2E51" w:rsidRDefault="00B7486E" w:rsidP="00B7486E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486E" w:rsidRPr="001E2E51" w14:paraId="5017AC5B" w14:textId="77777777" w:rsidTr="00511FDB">
        <w:tc>
          <w:tcPr>
            <w:tcW w:w="2189" w:type="pct"/>
          </w:tcPr>
          <w:p w14:paraId="622220DE" w14:textId="2A749EB0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4" w:type="pct"/>
            <w:gridSpan w:val="2"/>
          </w:tcPr>
          <w:p w14:paraId="5253C980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73662011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2FE933F2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207AA9DA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14:paraId="1CD2C8FE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5D7585F9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00A18929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7486E" w:rsidRPr="001E2E51" w14:paraId="7250108D" w14:textId="77777777" w:rsidTr="008E207E">
        <w:tc>
          <w:tcPr>
            <w:tcW w:w="2189" w:type="pct"/>
          </w:tcPr>
          <w:p w14:paraId="6CFD5638" w14:textId="56F88FD1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</w:tcPr>
          <w:p w14:paraId="4DE198E1" w14:textId="651F92AA" w:rsidR="00B7486E" w:rsidRPr="001E2E51" w:rsidRDefault="00B7486E" w:rsidP="00EB2B5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2B2D75D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01FCECA5" w14:textId="163A3D70" w:rsidR="00B7486E" w:rsidRPr="001E2E51" w:rsidRDefault="00B7486E" w:rsidP="00EB2B5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F0F31F5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14:paraId="64FC70CD" w14:textId="5358F288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A0A56">
              <w:rPr>
                <w:rFonts w:asciiTheme="majorBidi" w:hAnsiTheme="majorBidi" w:cstheme="majorBidi"/>
                <w:sz w:val="30"/>
                <w:szCs w:val="30"/>
              </w:rPr>
              <w:t>614,335</w:t>
            </w:r>
          </w:p>
        </w:tc>
        <w:tc>
          <w:tcPr>
            <w:tcW w:w="142" w:type="pct"/>
          </w:tcPr>
          <w:p w14:paraId="43804F6D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2C73D21B" w14:textId="04E2D06A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676,618</w:t>
            </w:r>
          </w:p>
        </w:tc>
      </w:tr>
      <w:tr w:rsidR="00B7486E" w:rsidRPr="001E2E51" w14:paraId="7B341A6C" w14:textId="77777777" w:rsidTr="008E207E">
        <w:tc>
          <w:tcPr>
            <w:tcW w:w="2189" w:type="pct"/>
          </w:tcPr>
          <w:p w14:paraId="7716FF1C" w14:textId="0C62174D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4845C138" w14:textId="6CCA5FC0" w:rsidR="00B7486E" w:rsidRPr="00B7486E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86E">
              <w:rPr>
                <w:rFonts w:asciiTheme="majorBidi" w:hAnsiTheme="majorBidi" w:cstheme="majorBidi"/>
                <w:sz w:val="30"/>
                <w:szCs w:val="30"/>
              </w:rPr>
              <w:t>716,520</w:t>
            </w:r>
          </w:p>
        </w:tc>
        <w:tc>
          <w:tcPr>
            <w:tcW w:w="140" w:type="pct"/>
          </w:tcPr>
          <w:p w14:paraId="3712587C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D97067" w14:textId="2A249F91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1,152,378</w:t>
            </w:r>
          </w:p>
        </w:tc>
        <w:tc>
          <w:tcPr>
            <w:tcW w:w="137" w:type="pct"/>
          </w:tcPr>
          <w:p w14:paraId="11B9F3B7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5C77438" w14:textId="6D58CCE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A0A56">
              <w:rPr>
                <w:rFonts w:asciiTheme="majorBidi" w:hAnsiTheme="majorBidi" w:cstheme="majorBidi"/>
                <w:sz w:val="30"/>
                <w:szCs w:val="30"/>
              </w:rPr>
              <w:t>43,893</w:t>
            </w:r>
          </w:p>
        </w:tc>
        <w:tc>
          <w:tcPr>
            <w:tcW w:w="142" w:type="pct"/>
          </w:tcPr>
          <w:p w14:paraId="6FC25FC8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EE17AE3" w14:textId="5A0A5929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67,650</w:t>
            </w:r>
          </w:p>
        </w:tc>
      </w:tr>
      <w:tr w:rsidR="00B7486E" w:rsidRPr="001E2E51" w14:paraId="7A578D51" w14:textId="77777777" w:rsidTr="008E207E">
        <w:tc>
          <w:tcPr>
            <w:tcW w:w="2189" w:type="pct"/>
          </w:tcPr>
          <w:p w14:paraId="28A5DE65" w14:textId="5A0B71C7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51975D" w14:textId="2028BE26" w:rsidR="00B7486E" w:rsidRPr="00B7486E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716,520</w:t>
            </w:r>
          </w:p>
        </w:tc>
        <w:tc>
          <w:tcPr>
            <w:tcW w:w="140" w:type="pct"/>
          </w:tcPr>
          <w:p w14:paraId="1B28C05A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567F006" w14:textId="0418D11D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1,152,378</w:t>
            </w:r>
          </w:p>
        </w:tc>
        <w:tc>
          <w:tcPr>
            <w:tcW w:w="137" w:type="pct"/>
          </w:tcPr>
          <w:p w14:paraId="7F6FD9E9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107C7A5" w14:textId="0BA33AE9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658,228</w:t>
            </w:r>
          </w:p>
        </w:tc>
        <w:tc>
          <w:tcPr>
            <w:tcW w:w="142" w:type="pct"/>
          </w:tcPr>
          <w:p w14:paraId="2282AC22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A1247C2" w14:textId="471AF5A4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744,268</w:t>
            </w:r>
          </w:p>
        </w:tc>
      </w:tr>
      <w:tr w:rsidR="00B7486E" w:rsidRPr="001E2E51" w14:paraId="77FE2E62" w14:textId="77777777" w:rsidTr="008E207E">
        <w:tc>
          <w:tcPr>
            <w:tcW w:w="2189" w:type="pct"/>
          </w:tcPr>
          <w:p w14:paraId="02BCA636" w14:textId="77777777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1A410803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4BDD1CE1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CA9C0A5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17508323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6C39FAC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19D147AD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0CB7888D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7486E" w:rsidRPr="001E2E51" w14:paraId="5EF099E8" w14:textId="77777777" w:rsidTr="00511FDB">
        <w:tc>
          <w:tcPr>
            <w:tcW w:w="2189" w:type="pct"/>
          </w:tcPr>
          <w:p w14:paraId="7D0E8028" w14:textId="432C4C50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4" w:type="pct"/>
            <w:gridSpan w:val="2"/>
          </w:tcPr>
          <w:p w14:paraId="30578481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28831A03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4889B410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65CDB4E2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14:paraId="1FA13199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05F878DA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2840F480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7486E" w:rsidRPr="001E2E51" w14:paraId="29C89387" w14:textId="77777777" w:rsidTr="00672CCA">
        <w:tc>
          <w:tcPr>
            <w:tcW w:w="2189" w:type="pct"/>
          </w:tcPr>
          <w:p w14:paraId="075E58CF" w14:textId="4849404C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  <w:vAlign w:val="bottom"/>
          </w:tcPr>
          <w:p w14:paraId="4981C342" w14:textId="6BECCD74" w:rsidR="00B7486E" w:rsidRPr="00B7486E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22C8E73" w14:textId="77777777" w:rsidR="00B7486E" w:rsidRPr="00B7486E" w:rsidRDefault="00B7486E" w:rsidP="00B7486E">
            <w:pPr>
              <w:pStyle w:val="BodyText"/>
              <w:tabs>
                <w:tab w:val="decimal" w:pos="661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2619297" w14:textId="6B2AF8F4" w:rsidR="00B7486E" w:rsidRPr="001E2E51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4418945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14:paraId="613BCA72" w14:textId="36662C2C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A0A56">
              <w:rPr>
                <w:rFonts w:asciiTheme="majorBidi" w:hAnsiTheme="majorBidi" w:cstheme="majorBidi"/>
                <w:sz w:val="30"/>
                <w:szCs w:val="30"/>
              </w:rPr>
              <w:t>283,118</w:t>
            </w:r>
          </w:p>
        </w:tc>
        <w:tc>
          <w:tcPr>
            <w:tcW w:w="142" w:type="pct"/>
          </w:tcPr>
          <w:p w14:paraId="4DD261F6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1B04FF73" w14:textId="1FBAED9A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220,698</w:t>
            </w:r>
          </w:p>
        </w:tc>
      </w:tr>
      <w:tr w:rsidR="00B7486E" w:rsidRPr="001E2E51" w14:paraId="278152D7" w14:textId="77777777" w:rsidTr="00511FDB">
        <w:tc>
          <w:tcPr>
            <w:tcW w:w="2189" w:type="pct"/>
          </w:tcPr>
          <w:p w14:paraId="222415B6" w14:textId="2AD1C5DD" w:rsidR="00B7486E" w:rsidRPr="001E2E51" w:rsidRDefault="00856827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24" w:type="pct"/>
            <w:gridSpan w:val="2"/>
          </w:tcPr>
          <w:p w14:paraId="5D61BD49" w14:textId="57E27A86" w:rsidR="00B7486E" w:rsidRPr="00B7486E" w:rsidRDefault="004174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40" w:type="pct"/>
          </w:tcPr>
          <w:p w14:paraId="09A78605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7ACD21E3" w14:textId="05A2728E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137" w:type="pct"/>
          </w:tcPr>
          <w:p w14:paraId="2A9A0AE3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14:paraId="72A05F08" w14:textId="0109321C" w:rsidR="00B7486E" w:rsidRPr="004174C2" w:rsidRDefault="004174C2" w:rsidP="004174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42" w:type="pct"/>
          </w:tcPr>
          <w:p w14:paraId="0D6ABB6F" w14:textId="77777777" w:rsidR="00B7486E" w:rsidRPr="004174C2" w:rsidRDefault="00B7486E" w:rsidP="004174C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2A538D0" w14:textId="44116789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1,025</w:t>
            </w:r>
          </w:p>
        </w:tc>
      </w:tr>
      <w:tr w:rsidR="00B7486E" w:rsidRPr="001E2E51" w14:paraId="1117BE6E" w14:textId="77777777" w:rsidTr="00672CCA">
        <w:tc>
          <w:tcPr>
            <w:tcW w:w="2189" w:type="pct"/>
          </w:tcPr>
          <w:p w14:paraId="26FFCCD8" w14:textId="6ABDC437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vAlign w:val="bottom"/>
          </w:tcPr>
          <w:p w14:paraId="3E6253C9" w14:textId="0B9DF2F6" w:rsidR="00B7486E" w:rsidRPr="00B7486E" w:rsidRDefault="00B7486E" w:rsidP="000D34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E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D350D46" w14:textId="77777777" w:rsidR="00B7486E" w:rsidRPr="000D346E" w:rsidRDefault="00B7486E" w:rsidP="000D346E">
            <w:pPr>
              <w:pStyle w:val="BodyText"/>
              <w:tabs>
                <w:tab w:val="decimal" w:pos="661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4B2CAA" w14:textId="0D1D5CD5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</w:p>
        </w:tc>
        <w:tc>
          <w:tcPr>
            <w:tcW w:w="137" w:type="pct"/>
          </w:tcPr>
          <w:p w14:paraId="79FD67B8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981089D" w14:textId="4C70E563" w:rsidR="00B7486E" w:rsidRPr="008A0A56" w:rsidRDefault="00B7486E" w:rsidP="00EB2B5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B2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14:paraId="363431CC" w14:textId="77777777" w:rsidR="00B7486E" w:rsidRPr="008A0A56" w:rsidRDefault="00B7486E" w:rsidP="00B7486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B6732E2" w14:textId="3A7F0B9B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</w:p>
        </w:tc>
      </w:tr>
      <w:tr w:rsidR="00B7486E" w:rsidRPr="001E2E51" w14:paraId="0089DD1A" w14:textId="77777777" w:rsidTr="00B26B21">
        <w:tc>
          <w:tcPr>
            <w:tcW w:w="2189" w:type="pct"/>
          </w:tcPr>
          <w:p w14:paraId="27A59DA2" w14:textId="36ED03F0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9D1BE8" w14:textId="015474D7" w:rsidR="00B7486E" w:rsidRPr="00B7486E" w:rsidRDefault="004174C2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140" w:type="pct"/>
          </w:tcPr>
          <w:p w14:paraId="014454C6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574D9F7" w14:textId="3DBCE4BB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2,812</w:t>
            </w:r>
          </w:p>
        </w:tc>
        <w:tc>
          <w:tcPr>
            <w:tcW w:w="137" w:type="pct"/>
          </w:tcPr>
          <w:p w14:paraId="5EDAAEBF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66ECEC6" w14:textId="04EC1BC8" w:rsidR="00B7486E" w:rsidRPr="001E2E51" w:rsidRDefault="004174C2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17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142" w:type="pct"/>
          </w:tcPr>
          <w:p w14:paraId="63FF3F4B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22C1762" w14:textId="129FABE9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223,504</w:t>
            </w:r>
          </w:p>
        </w:tc>
      </w:tr>
      <w:tr w:rsidR="00B7486E" w:rsidRPr="001E2E51" w14:paraId="72DDEB8D" w14:textId="77777777" w:rsidTr="00B26B21">
        <w:tc>
          <w:tcPr>
            <w:tcW w:w="2189" w:type="pct"/>
          </w:tcPr>
          <w:p w14:paraId="458B1122" w14:textId="77777777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031D1D65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0EFD6F94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2BAE49F9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5858B1B1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DA5C424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3B62880C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4E0A0E93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7486E" w:rsidRPr="001E2E51" w14:paraId="6763F2C0" w14:textId="77777777" w:rsidTr="00DD4DE3">
        <w:tc>
          <w:tcPr>
            <w:tcW w:w="2189" w:type="pct"/>
          </w:tcPr>
          <w:p w14:paraId="5CAD15DA" w14:textId="442B5385" w:rsidR="00B7486E" w:rsidRPr="001E2E51" w:rsidRDefault="00B7486E" w:rsidP="00B7486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4" w:type="pct"/>
            <w:gridSpan w:val="2"/>
          </w:tcPr>
          <w:p w14:paraId="772C2924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7433439C" w14:textId="77777777" w:rsidR="00B7486E" w:rsidRPr="001E2E51" w:rsidRDefault="00B7486E" w:rsidP="00B748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6DB5A97C" w14:textId="77777777" w:rsidR="00B7486E" w:rsidRPr="001E2E51" w:rsidRDefault="00B7486E" w:rsidP="00B748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6D33F6F3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14:paraId="7D95C0AF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750DF5E1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339E9FC4" w14:textId="77777777" w:rsidR="00B7486E" w:rsidRPr="001E2E51" w:rsidRDefault="00B7486E" w:rsidP="00B7486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64017" w:rsidRPr="001E2E51" w14:paraId="7AE133A2" w14:textId="77777777" w:rsidTr="00DD4DE3">
        <w:tc>
          <w:tcPr>
            <w:tcW w:w="2189" w:type="pct"/>
          </w:tcPr>
          <w:p w14:paraId="709A77A6" w14:textId="4D2FE5F0" w:rsidR="00C64017" w:rsidRPr="001E2E51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</w:tcPr>
          <w:p w14:paraId="70ED17D5" w14:textId="19054C52" w:rsidR="00C64017" w:rsidRPr="001E2E51" w:rsidRDefault="00C64017" w:rsidP="00C6401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2B84262" w14:textId="77777777" w:rsidR="00C64017" w:rsidRPr="001E2E51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01D79B1F" w14:textId="4080115C" w:rsidR="00C64017" w:rsidRPr="001E2E51" w:rsidRDefault="00C64017" w:rsidP="00C6401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766AEDB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94EE30C" w14:textId="7AD487B0" w:rsidR="00C64017" w:rsidRPr="008A0A56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2,569,177</w:t>
            </w:r>
          </w:p>
        </w:tc>
        <w:tc>
          <w:tcPr>
            <w:tcW w:w="142" w:type="pct"/>
          </w:tcPr>
          <w:p w14:paraId="72692BE2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7C565DA" w14:textId="77682BF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2,177,780</w:t>
            </w:r>
          </w:p>
        </w:tc>
      </w:tr>
      <w:tr w:rsidR="00C64017" w:rsidRPr="001E2E51" w14:paraId="7DA2D8D0" w14:textId="77777777" w:rsidTr="00DD4DE3">
        <w:tc>
          <w:tcPr>
            <w:tcW w:w="2189" w:type="pct"/>
          </w:tcPr>
          <w:p w14:paraId="7D87D6D2" w14:textId="77777777" w:rsidR="00C64017" w:rsidRPr="001E2E51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5F4934EB" w14:textId="77777777" w:rsidR="00C64017" w:rsidRPr="001E2E51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167FF450" w14:textId="77777777" w:rsidR="00C64017" w:rsidRPr="001E2E51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45CC6BD7" w14:textId="77777777" w:rsidR="00C64017" w:rsidRPr="001E2E51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4E51FB95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A2D7339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7CAA215A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5CE7D1F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64017" w:rsidRPr="001E2E51" w14:paraId="596E7B9B" w14:textId="77777777" w:rsidTr="00511FDB">
        <w:tc>
          <w:tcPr>
            <w:tcW w:w="2189" w:type="pct"/>
          </w:tcPr>
          <w:p w14:paraId="45C8F5FF" w14:textId="3BAFEA59" w:rsidR="00C64017" w:rsidRPr="001E2E51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4" w:type="pct"/>
            <w:gridSpan w:val="2"/>
          </w:tcPr>
          <w:p w14:paraId="499204BD" w14:textId="77777777" w:rsidR="00C64017" w:rsidRPr="001E2E51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01CC9CFB" w14:textId="77777777" w:rsidR="00C64017" w:rsidRPr="001E2E51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21AF0641" w14:textId="77777777" w:rsidR="00C64017" w:rsidRPr="001E2E51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528FA084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14:paraId="6B0DBB92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08E1C528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58553F69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64017" w:rsidRPr="001E2E51" w14:paraId="32E931D8" w14:textId="77777777" w:rsidTr="00511FDB">
        <w:tc>
          <w:tcPr>
            <w:tcW w:w="2189" w:type="pct"/>
          </w:tcPr>
          <w:p w14:paraId="06F52FCB" w14:textId="27BF4A50" w:rsidR="00C64017" w:rsidRPr="0013292A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</w:tcPr>
          <w:p w14:paraId="0737445C" w14:textId="62AE7BA9" w:rsidR="00C64017" w:rsidRPr="0013292A" w:rsidRDefault="00C64017" w:rsidP="00C64017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E462714" w14:textId="77777777" w:rsidR="00C64017" w:rsidRPr="0013292A" w:rsidRDefault="00C64017" w:rsidP="00C64017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14562A2C" w14:textId="6E80E770" w:rsidR="00C64017" w:rsidRPr="0013292A" w:rsidRDefault="00C64017" w:rsidP="00C6401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89C8FDC" w14:textId="77777777" w:rsidR="00C64017" w:rsidRPr="0013292A" w:rsidRDefault="00C64017" w:rsidP="00C64017">
            <w:pPr>
              <w:pStyle w:val="BodyText"/>
              <w:tabs>
                <w:tab w:val="decimal" w:pos="66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947B567" w14:textId="23C0B4CF" w:rsidR="00C64017" w:rsidRPr="0013292A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55,763</w:t>
            </w:r>
          </w:p>
        </w:tc>
        <w:tc>
          <w:tcPr>
            <w:tcW w:w="142" w:type="pct"/>
          </w:tcPr>
          <w:p w14:paraId="0F06F907" w14:textId="77777777" w:rsidR="00C64017" w:rsidRPr="0013292A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198C3565" w14:textId="23841DFA" w:rsidR="00C64017" w:rsidRPr="0013292A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62,049</w:t>
            </w:r>
          </w:p>
        </w:tc>
      </w:tr>
      <w:tr w:rsidR="00C64017" w:rsidRPr="001E2E51" w14:paraId="62FF18F1" w14:textId="77777777" w:rsidTr="00511FDB">
        <w:tc>
          <w:tcPr>
            <w:tcW w:w="2189" w:type="pct"/>
          </w:tcPr>
          <w:p w14:paraId="52C1DA9C" w14:textId="77777777" w:rsidR="00C64017" w:rsidRPr="001E2E51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71EC6F0E" w14:textId="77777777" w:rsidR="00C64017" w:rsidRPr="001E2E51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6D6ADE" w14:textId="77777777" w:rsidR="00C64017" w:rsidRPr="001E2E51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EA98702" w14:textId="77777777" w:rsidR="00C64017" w:rsidRPr="001E2E51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8AD590D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D3E3558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9140D8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D716A12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017" w:rsidRPr="001E2E51" w14:paraId="4A6DAF33" w14:textId="77777777" w:rsidTr="00511FDB">
        <w:tc>
          <w:tcPr>
            <w:tcW w:w="2189" w:type="pct"/>
          </w:tcPr>
          <w:p w14:paraId="24929864" w14:textId="7A6C33F8" w:rsidR="00C64017" w:rsidRPr="001E2E51" w:rsidRDefault="00C64017" w:rsidP="00C640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24" w:type="pct"/>
            <w:gridSpan w:val="2"/>
          </w:tcPr>
          <w:p w14:paraId="26ECECFA" w14:textId="77777777" w:rsidR="00C64017" w:rsidRPr="001E2E51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A4BF295" w14:textId="77777777" w:rsidR="00C64017" w:rsidRPr="001E2E51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EA62E11" w14:textId="77777777" w:rsidR="00C64017" w:rsidRPr="001E2E51" w:rsidRDefault="00C64017" w:rsidP="00C640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4842509D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31B7C6A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80BF22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313FEA" w14:textId="77777777" w:rsidR="00C64017" w:rsidRPr="001E2E51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392A" w:rsidRPr="001E2E51" w14:paraId="675BB537" w14:textId="77777777" w:rsidTr="00511FDB">
        <w:tc>
          <w:tcPr>
            <w:tcW w:w="2189" w:type="pct"/>
          </w:tcPr>
          <w:p w14:paraId="5DC30427" w14:textId="092A0E9C" w:rsidR="0066392A" w:rsidRPr="001E2E51" w:rsidRDefault="0066392A" w:rsidP="00663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</w:tcPr>
          <w:p w14:paraId="1D834481" w14:textId="4FA92EB8" w:rsidR="0066392A" w:rsidRPr="0066392A" w:rsidRDefault="0066392A" w:rsidP="0066392A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E7D7C3" w14:textId="77777777" w:rsidR="0066392A" w:rsidRPr="001E2E51" w:rsidRDefault="0066392A" w:rsidP="006639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C4D37F3" w14:textId="04AF362D" w:rsidR="0066392A" w:rsidRPr="0013292A" w:rsidRDefault="0066392A" w:rsidP="0066392A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9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9680C2B" w14:textId="77777777" w:rsidR="0066392A" w:rsidRPr="001E2E51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7A78B82" w14:textId="13EBFE5D" w:rsidR="0066392A" w:rsidRPr="001E2E51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4,925</w:t>
            </w:r>
          </w:p>
        </w:tc>
        <w:tc>
          <w:tcPr>
            <w:tcW w:w="142" w:type="pct"/>
          </w:tcPr>
          <w:p w14:paraId="719FFBC6" w14:textId="77777777" w:rsidR="0066392A" w:rsidRPr="001E2E51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18ADD62" w14:textId="67764E1A" w:rsidR="0066392A" w:rsidRPr="001E2E51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4,946</w:t>
            </w:r>
          </w:p>
        </w:tc>
      </w:tr>
      <w:tr w:rsidR="0066392A" w:rsidRPr="001E2E51" w14:paraId="177BB26A" w14:textId="77777777" w:rsidTr="00511FDB">
        <w:tc>
          <w:tcPr>
            <w:tcW w:w="2189" w:type="pct"/>
          </w:tcPr>
          <w:p w14:paraId="6A125B84" w14:textId="2D7F3AA2" w:rsidR="0066392A" w:rsidRPr="001E2E51" w:rsidRDefault="0066392A" w:rsidP="00663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gridSpan w:val="2"/>
            <w:tcBorders>
              <w:bottom w:val="single" w:sz="4" w:space="0" w:color="000000"/>
            </w:tcBorders>
          </w:tcPr>
          <w:p w14:paraId="5D4DC77E" w14:textId="5ACAF3C3" w:rsidR="0066392A" w:rsidRPr="001E2E51" w:rsidRDefault="0066392A" w:rsidP="00663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14:paraId="0BEB263C" w14:textId="77777777" w:rsidR="0066392A" w:rsidRPr="0066392A" w:rsidRDefault="0066392A" w:rsidP="0066392A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000000"/>
            </w:tcBorders>
          </w:tcPr>
          <w:p w14:paraId="57269021" w14:textId="50BE1A03" w:rsidR="0066392A" w:rsidRPr="001E2E51" w:rsidRDefault="0066392A" w:rsidP="006639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7D743500" w14:textId="77777777" w:rsidR="0066392A" w:rsidRPr="001E2E51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000000"/>
            </w:tcBorders>
          </w:tcPr>
          <w:p w14:paraId="6E223A3B" w14:textId="0E87FB98" w:rsidR="0066392A" w:rsidRPr="001E2E51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3220E5BE" w14:textId="77777777" w:rsidR="0066392A" w:rsidRPr="001E2E51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000000"/>
            </w:tcBorders>
          </w:tcPr>
          <w:p w14:paraId="331A6AB0" w14:textId="409F3847" w:rsidR="0066392A" w:rsidRPr="001E2E51" w:rsidRDefault="0066392A" w:rsidP="0066392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2E5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6392A" w:rsidRPr="001E2E51" w14:paraId="5F93C504" w14:textId="77777777" w:rsidTr="00511FDB">
        <w:tc>
          <w:tcPr>
            <w:tcW w:w="2189" w:type="pct"/>
          </w:tcPr>
          <w:p w14:paraId="520D0089" w14:textId="0100F19E" w:rsidR="0066392A" w:rsidRPr="001E2E51" w:rsidRDefault="0066392A" w:rsidP="006639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gridSpan w:val="2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7DA5F96" w14:textId="36F6613F" w:rsidR="0066392A" w:rsidRPr="008856C3" w:rsidRDefault="0066392A" w:rsidP="0066392A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14:paraId="6F91D2D5" w14:textId="77777777" w:rsidR="0066392A" w:rsidRPr="008856C3" w:rsidRDefault="0066392A" w:rsidP="0066392A">
            <w:pPr>
              <w:pStyle w:val="BodyText"/>
              <w:tabs>
                <w:tab w:val="decimal" w:pos="892"/>
                <w:tab w:val="decimal" w:pos="132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852314F" w14:textId="0F9301AD" w:rsidR="0066392A" w:rsidRPr="001E2E51" w:rsidRDefault="0066392A" w:rsidP="0066392A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143A8E53" w14:textId="77777777" w:rsidR="0066392A" w:rsidRPr="001E2E51" w:rsidRDefault="0066392A" w:rsidP="0066392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0000"/>
              <w:bottom w:val="double" w:sz="4" w:space="0" w:color="000000"/>
            </w:tcBorders>
          </w:tcPr>
          <w:p w14:paraId="2572CBD6" w14:textId="087FDFC6" w:rsidR="0066392A" w:rsidRPr="001E2E51" w:rsidRDefault="0066392A" w:rsidP="0066392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4,927</w:t>
            </w:r>
          </w:p>
        </w:tc>
        <w:tc>
          <w:tcPr>
            <w:tcW w:w="142" w:type="pct"/>
          </w:tcPr>
          <w:p w14:paraId="4002A7BC" w14:textId="77777777" w:rsidR="0066392A" w:rsidRPr="001E2E51" w:rsidRDefault="0066392A" w:rsidP="0066392A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000000"/>
              <w:bottom w:val="double" w:sz="4" w:space="0" w:color="000000"/>
            </w:tcBorders>
          </w:tcPr>
          <w:p w14:paraId="40E9ACB7" w14:textId="373EC6CC" w:rsidR="0066392A" w:rsidRPr="001E2E51" w:rsidRDefault="0066392A" w:rsidP="0066392A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4,948</w:t>
            </w:r>
          </w:p>
        </w:tc>
      </w:tr>
    </w:tbl>
    <w:p w14:paraId="2EF81182" w14:textId="35E1BDAD" w:rsidR="00DD4DE3" w:rsidRDefault="00DD4DE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0CCBB33" w14:textId="428622F6" w:rsidR="006D2747" w:rsidRPr="00A7212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721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3574D2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A73166D" w14:textId="405D2C04" w:rsidR="00FD6723" w:rsidRPr="00A72127" w:rsidRDefault="003A3532" w:rsidP="00135D2C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3A3532">
        <w:rPr>
          <w:rFonts w:asciiTheme="majorBidi" w:hAnsiTheme="majorBidi" w:cstheme="majorBidi"/>
          <w:sz w:val="30"/>
          <w:szCs w:val="30"/>
          <w:cs/>
        </w:rPr>
        <w:t xml:space="preserve">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Pr="003A353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3A353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Pr="003A3532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3A353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3A3532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3A353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3A353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A353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70C39348" w14:textId="77777777" w:rsidR="00F8469A" w:rsidRPr="009475E6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9475E6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lastRenderedPageBreak/>
        <w:t>สัญญาการบริหารการเงินระหว่างกัน</w:t>
      </w:r>
    </w:p>
    <w:p w14:paraId="19F62526" w14:textId="77777777" w:rsidR="00F8469A" w:rsidRPr="003574D2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2FBDD2D" w14:textId="15E7CBE6" w:rsidR="00F95A1D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9475E6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9475E6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 w:rsidRPr="009475E6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9475E6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9475E6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D149E7" w:rsidRPr="009475E6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9475E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9475E6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9475E6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8A2355" w:rsidRPr="009475E6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E03E99">
        <w:rPr>
          <w:rFonts w:asciiTheme="majorBidi" w:hAnsiTheme="majorBidi"/>
          <w:spacing w:val="-4"/>
          <w:sz w:val="30"/>
          <w:szCs w:val="30"/>
          <w:lang w:val="en-US"/>
        </w:rPr>
        <w:t>0.3 -</w:t>
      </w:r>
      <w:r w:rsidR="00E03E99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D149E7" w:rsidRPr="009475E6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8A2355" w:rsidRPr="009475E6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3A3532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8A2355" w:rsidRPr="009475E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5A1D" w:rsidRPr="009475E6">
        <w:rPr>
          <w:rFonts w:asciiTheme="majorBidi" w:hAnsiTheme="majorBidi"/>
          <w:spacing w:val="-4"/>
          <w:sz w:val="30"/>
          <w:szCs w:val="30"/>
          <w:cs/>
        </w:rPr>
        <w:t xml:space="preserve">และอัตราดอกเบี้ยเงินฝากประจำ </w:t>
      </w:r>
      <w:r w:rsidR="00D149E7" w:rsidRPr="009475E6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9475E6">
        <w:rPr>
          <w:rFonts w:asciiTheme="majorBidi" w:hAnsiTheme="majorBidi"/>
          <w:spacing w:val="-4"/>
          <w:sz w:val="30"/>
          <w:szCs w:val="30"/>
          <w:cs/>
        </w:rPr>
        <w:t xml:space="preserve"> เดือน</w:t>
      </w:r>
      <w:r w:rsidR="00E03E99" w:rsidRPr="009475E6">
        <w:rPr>
          <w:rFonts w:asciiTheme="majorBidi" w:hAnsiTheme="majorBidi"/>
          <w:spacing w:val="-4"/>
          <w:sz w:val="30"/>
          <w:szCs w:val="30"/>
          <w:cs/>
        </w:rPr>
        <w:t>ธนาคาร</w:t>
      </w:r>
      <w:r w:rsidR="00E03E99" w:rsidRPr="009475E6">
        <w:rPr>
          <w:rFonts w:asciiTheme="majorBidi" w:hAnsiTheme="majorBidi"/>
          <w:sz w:val="30"/>
          <w:szCs w:val="30"/>
          <w:cs/>
        </w:rPr>
        <w:t>พาณิชย์</w:t>
      </w:r>
      <w:r w:rsidR="00E03E99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E03E99" w:rsidRPr="009475E6">
        <w:rPr>
          <w:rFonts w:asciiTheme="majorBidi" w:hAnsiTheme="majorBidi"/>
          <w:sz w:val="30"/>
          <w:szCs w:val="30"/>
          <w:cs/>
        </w:rPr>
        <w:t xml:space="preserve"> </w:t>
      </w:r>
      <w:r w:rsidR="00F95A1D" w:rsidRPr="009475E6">
        <w:rPr>
          <w:rFonts w:asciiTheme="majorBidi" w:hAnsiTheme="majorBidi"/>
          <w:spacing w:val="-4"/>
          <w:sz w:val="30"/>
          <w:szCs w:val="30"/>
          <w:cs/>
        </w:rPr>
        <w:t xml:space="preserve">หรือ </w:t>
      </w:r>
      <w:r w:rsidR="00D149E7" w:rsidRPr="009475E6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9475E6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9475E6">
        <w:rPr>
          <w:rFonts w:asciiTheme="majorBidi" w:hAnsiTheme="majorBidi"/>
          <w:sz w:val="30"/>
          <w:szCs w:val="30"/>
          <w:cs/>
        </w:rPr>
        <w:t>พาณิชย์</w:t>
      </w:r>
      <w:r w:rsidR="00E03E99">
        <w:rPr>
          <w:rFonts w:asciiTheme="majorBidi" w:hAnsiTheme="majorBidi" w:hint="cs"/>
          <w:sz w:val="30"/>
          <w:szCs w:val="30"/>
          <w:cs/>
        </w:rPr>
        <w:t>เฉลี่ย</w:t>
      </w:r>
      <w:r w:rsidR="00F95A1D" w:rsidRPr="009475E6">
        <w:rPr>
          <w:rFonts w:asciiTheme="majorBidi" w:hAnsiTheme="majorBidi"/>
          <w:sz w:val="30"/>
          <w:szCs w:val="30"/>
          <w:cs/>
        </w:rPr>
        <w:t xml:space="preserve"> ตามลำดับ</w:t>
      </w:r>
      <w:r w:rsidR="003314C4" w:rsidRPr="009475E6">
        <w:rPr>
          <w:rFonts w:asciiTheme="majorBidi" w:hAnsiTheme="majorBidi"/>
          <w:sz w:val="30"/>
          <w:szCs w:val="30"/>
        </w:rPr>
        <w:t xml:space="preserve"> </w:t>
      </w:r>
      <w:r w:rsidRPr="009475E6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9475E6">
        <w:rPr>
          <w:rFonts w:asciiTheme="majorBidi" w:hAnsiTheme="majorBidi" w:cstheme="majorBidi"/>
          <w:sz w:val="30"/>
          <w:szCs w:val="30"/>
        </w:rPr>
        <w:t>“</w:t>
      </w:r>
      <w:r w:rsidRPr="009475E6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9475E6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9475E6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9475E6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9475E6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1F817668" w14:textId="77777777" w:rsidR="00085A8F" w:rsidRPr="00085A8F" w:rsidRDefault="00085A8F" w:rsidP="00085A8F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</w:p>
    <w:p w14:paraId="44A82DB4" w14:textId="1F3BB416" w:rsidR="00085A8F" w:rsidRPr="009736F6" w:rsidRDefault="00085A8F" w:rsidP="00085A8F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736F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02EE2C89" w14:textId="366A1A4F" w:rsidR="00085A8F" w:rsidRPr="009736F6" w:rsidRDefault="00085A8F" w:rsidP="00085A8F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p w14:paraId="1383F8BE" w14:textId="7CCD7FAF" w:rsidR="005C76A2" w:rsidRPr="009F1D39" w:rsidRDefault="00085A8F" w:rsidP="005C76A2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736F6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8E33A7" w:rsidRPr="009736F6">
        <w:rPr>
          <w:rFonts w:ascii="Angsana New" w:hAnsi="Angsana New"/>
          <w:spacing w:val="-2"/>
          <w:sz w:val="30"/>
          <w:szCs w:val="30"/>
          <w:lang w:val="en-US"/>
        </w:rPr>
        <w:t>19</w:t>
      </w:r>
      <w:r w:rsidR="008625FE" w:rsidRPr="009736F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8625FE" w:rsidRPr="009736F6">
        <w:rPr>
          <w:rFonts w:ascii="Angsana New" w:hAnsi="Angsana New" w:hint="cs"/>
          <w:spacing w:val="-2"/>
          <w:sz w:val="30"/>
          <w:szCs w:val="30"/>
          <w:cs/>
          <w:lang w:val="en-US"/>
        </w:rPr>
        <w:t>มิถุนายน</w:t>
      </w:r>
      <w:r w:rsidRPr="009736F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736F6">
        <w:rPr>
          <w:rFonts w:ascii="Angsana New" w:hAnsi="Angsana New"/>
          <w:spacing w:val="-2"/>
          <w:sz w:val="30"/>
          <w:szCs w:val="30"/>
        </w:rPr>
        <w:t>256</w:t>
      </w:r>
      <w:r w:rsidR="00AF5E0A" w:rsidRPr="009736F6">
        <w:rPr>
          <w:rFonts w:ascii="Angsana New" w:hAnsi="Angsana New"/>
          <w:spacing w:val="-2"/>
          <w:sz w:val="30"/>
          <w:szCs w:val="30"/>
        </w:rPr>
        <w:t>6</w:t>
      </w:r>
      <w:r w:rsidRPr="009736F6">
        <w:rPr>
          <w:rFonts w:ascii="Angsana New" w:hAnsi="Angsana New"/>
          <w:spacing w:val="-2"/>
          <w:sz w:val="30"/>
          <w:szCs w:val="30"/>
        </w:rPr>
        <w:t xml:space="preserve"> </w:t>
      </w:r>
      <w:r w:rsidR="001F2F99" w:rsidRPr="009736F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7C09FC" w:rsidRPr="009736F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C09FC" w:rsidRPr="009736F6">
        <w:rPr>
          <w:rFonts w:ascii="Angsana New" w:hAnsi="Angsana New"/>
          <w:spacing w:val="-2"/>
          <w:sz w:val="30"/>
          <w:szCs w:val="30"/>
          <w:cs/>
        </w:rPr>
        <w:t>เอเชีย เวนดิ้ง แมชชีน โอเปอร์เรชั่น จำกัด</w:t>
      </w:r>
      <w:r w:rsidR="00587EC2" w:rsidRPr="009736F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87EC2" w:rsidRPr="009736F6">
        <w:rPr>
          <w:rFonts w:ascii="Angsana New" w:hAnsi="Angsana New"/>
          <w:spacing w:val="-2"/>
          <w:sz w:val="30"/>
          <w:szCs w:val="30"/>
          <w:lang w:val="en-US"/>
        </w:rPr>
        <w:t>(AOC)</w:t>
      </w:r>
      <w:r w:rsidR="007C09FC" w:rsidRPr="009736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C09FC" w:rsidRPr="009736F6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ซึ่งเป็นบริษัทย่อยของ</w:t>
      </w:r>
      <w:r w:rsidR="00727D12" w:rsidRPr="009736F6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7C09FC" w:rsidRPr="009736F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167CB5" w:rsidRPr="009736F6">
        <w:rPr>
          <w:rFonts w:ascii="Angsana New" w:hAnsi="Angsana New" w:hint="cs"/>
          <w:sz w:val="30"/>
          <w:szCs w:val="30"/>
          <w:cs/>
        </w:rPr>
        <w:t xml:space="preserve">  </w:t>
      </w:r>
      <w:r w:rsidR="001F2F99" w:rsidRPr="009736F6">
        <w:rPr>
          <w:rFonts w:ascii="Angsana New" w:hAnsi="Angsana New"/>
          <w:sz w:val="30"/>
          <w:szCs w:val="30"/>
          <w:cs/>
        </w:rPr>
        <w:t>ได้ลงนามในสัญญาซื้อขาย</w:t>
      </w:r>
      <w:r w:rsidR="009F1D39">
        <w:rPr>
          <w:rFonts w:ascii="Angsana New" w:hAnsi="Angsana New" w:hint="cs"/>
          <w:sz w:val="30"/>
          <w:szCs w:val="30"/>
          <w:cs/>
        </w:rPr>
        <w:t>เพื่อขาย</w:t>
      </w:r>
      <w:r w:rsidR="005C76A2" w:rsidRPr="009736F6">
        <w:rPr>
          <w:rFonts w:ascii="Angsana New" w:hAnsi="Angsana New" w:hint="cs"/>
          <w:sz w:val="30"/>
          <w:szCs w:val="30"/>
          <w:cs/>
        </w:rPr>
        <w:t>สินทรัพย์ที่ใช้ในการดำเนิน</w:t>
      </w:r>
      <w:r w:rsidR="007C09FC" w:rsidRPr="009736F6">
        <w:rPr>
          <w:rFonts w:ascii="Angsana New" w:hAnsi="Angsana New" w:hint="cs"/>
          <w:sz w:val="30"/>
          <w:szCs w:val="30"/>
          <w:cs/>
        </w:rPr>
        <w:t>งานทั้งหมด</w:t>
      </w:r>
      <w:r w:rsidR="00251155" w:rsidRPr="009736F6">
        <w:rPr>
          <w:rFonts w:ascii="Angsana New" w:hAnsi="Angsana New" w:hint="cs"/>
          <w:sz w:val="30"/>
          <w:szCs w:val="30"/>
          <w:cs/>
        </w:rPr>
        <w:t xml:space="preserve">ของ </w:t>
      </w:r>
      <w:r w:rsidR="00251155" w:rsidRPr="009736F6">
        <w:rPr>
          <w:rFonts w:ascii="Angsana New" w:hAnsi="Angsana New"/>
          <w:sz w:val="30"/>
          <w:szCs w:val="30"/>
          <w:lang w:val="en-US"/>
        </w:rPr>
        <w:t xml:space="preserve">AOC </w:t>
      </w:r>
      <w:r w:rsidR="00101D56" w:rsidRPr="009736F6">
        <w:rPr>
          <w:rFonts w:ascii="Angsana New" w:hAnsi="Angsana New" w:hint="cs"/>
          <w:sz w:val="30"/>
          <w:szCs w:val="30"/>
          <w:cs/>
          <w:lang w:val="en-US"/>
        </w:rPr>
        <w:t>ซึ่งประกอบกิจ</w:t>
      </w:r>
      <w:r w:rsidR="007C09FC" w:rsidRPr="009736F6">
        <w:rPr>
          <w:rFonts w:ascii="Angsana New" w:hAnsi="Angsana New" w:hint="cs"/>
          <w:sz w:val="30"/>
          <w:szCs w:val="30"/>
          <w:cs/>
        </w:rPr>
        <w:t>การ</w:t>
      </w:r>
      <w:r w:rsidR="007C09FC" w:rsidRPr="009736F6">
        <w:rPr>
          <w:rFonts w:ascii="Angsana New" w:hAnsi="Angsana New"/>
          <w:sz w:val="30"/>
          <w:szCs w:val="30"/>
          <w:cs/>
        </w:rPr>
        <w:t>จ</w:t>
      </w:r>
      <w:r w:rsidR="007C09FC" w:rsidRPr="009736F6">
        <w:rPr>
          <w:rFonts w:ascii="Angsana New" w:hAnsi="Angsana New" w:hint="cs"/>
          <w:sz w:val="30"/>
          <w:szCs w:val="30"/>
          <w:cs/>
        </w:rPr>
        <w:t>ำ</w:t>
      </w:r>
      <w:r w:rsidR="007C09FC" w:rsidRPr="009736F6">
        <w:rPr>
          <w:rFonts w:ascii="Angsana New" w:hAnsi="Angsana New"/>
          <w:sz w:val="30"/>
          <w:szCs w:val="30"/>
          <w:cs/>
        </w:rPr>
        <w:t>หน่ายเครื่องดื่ม อาหาร</w:t>
      </w:r>
      <w:r w:rsidR="00167CB5" w:rsidRPr="009736F6">
        <w:rPr>
          <w:rFonts w:ascii="Angsana New" w:hAnsi="Angsana New" w:hint="cs"/>
          <w:sz w:val="30"/>
          <w:szCs w:val="30"/>
          <w:cs/>
        </w:rPr>
        <w:t xml:space="preserve"> </w:t>
      </w:r>
      <w:r w:rsidR="007C09FC" w:rsidRPr="009736F6">
        <w:rPr>
          <w:rFonts w:ascii="Angsana New" w:hAnsi="Angsana New"/>
          <w:sz w:val="30"/>
          <w:szCs w:val="30"/>
          <w:cs/>
        </w:rPr>
        <w:t>และสินค้าอื่นๆ ผ่านเครื่อง</w:t>
      </w:r>
      <w:r w:rsidR="007C09FC" w:rsidRPr="009736F6">
        <w:rPr>
          <w:rFonts w:ascii="Angsana New" w:hAnsi="Angsana New" w:hint="cs"/>
          <w:sz w:val="30"/>
          <w:szCs w:val="30"/>
          <w:cs/>
        </w:rPr>
        <w:t>จำ</w:t>
      </w:r>
      <w:r w:rsidR="007C09FC" w:rsidRPr="009736F6">
        <w:rPr>
          <w:rFonts w:ascii="Angsana New" w:hAnsi="Angsana New"/>
          <w:sz w:val="30"/>
          <w:szCs w:val="30"/>
          <w:cs/>
        </w:rPr>
        <w:t>หน่าย</w:t>
      </w:r>
      <w:r w:rsidR="007C09FC" w:rsidRPr="008A5C8B">
        <w:rPr>
          <w:rFonts w:ascii="Angsana New" w:hAnsi="Angsana New"/>
          <w:sz w:val="30"/>
          <w:szCs w:val="30"/>
          <w:cs/>
        </w:rPr>
        <w:t>สินค้าอัตโนมัต</w:t>
      </w:r>
      <w:r w:rsidR="007C09FC" w:rsidRPr="008A5C8B">
        <w:rPr>
          <w:rFonts w:ascii="Angsana New" w:hAnsi="Angsana New" w:hint="cs"/>
          <w:sz w:val="30"/>
          <w:szCs w:val="30"/>
          <w:cs/>
        </w:rPr>
        <w:t>ิ</w:t>
      </w:r>
      <w:r w:rsidR="003B5E95" w:rsidRPr="008A5C8B">
        <w:rPr>
          <w:rFonts w:ascii="Angsana New" w:hAnsi="Angsana New" w:hint="cs"/>
          <w:sz w:val="30"/>
          <w:szCs w:val="30"/>
          <w:cs/>
        </w:rPr>
        <w:t xml:space="preserve"> </w:t>
      </w:r>
      <w:r w:rsidR="00587EC2" w:rsidRPr="008A5C8B">
        <w:rPr>
          <w:rFonts w:ascii="Angsana New" w:hAnsi="Angsana New" w:hint="cs"/>
          <w:sz w:val="30"/>
          <w:szCs w:val="30"/>
          <w:cs/>
        </w:rPr>
        <w:t>กับ</w:t>
      </w:r>
      <w:r w:rsidR="005C76A2" w:rsidRPr="008A5C8B">
        <w:rPr>
          <w:rFonts w:ascii="Angsana New" w:hAnsi="Angsana New"/>
          <w:sz w:val="30"/>
          <w:szCs w:val="30"/>
          <w:cs/>
        </w:rPr>
        <w:t>บริษัท</w:t>
      </w:r>
      <w:r w:rsidR="005C76A2" w:rsidRPr="008A5C8B">
        <w:rPr>
          <w:rFonts w:ascii="Angsana New" w:hAnsi="Angsana New" w:hint="cs"/>
          <w:sz w:val="30"/>
          <w:szCs w:val="30"/>
          <w:cs/>
        </w:rPr>
        <w:t xml:space="preserve"> สบาย คอนเน็กซ์ เทค จำกัด (มหาชน) </w:t>
      </w:r>
      <w:r w:rsidR="00111D23">
        <w:rPr>
          <w:rFonts w:ascii="Angsana New" w:hAnsi="Angsana New"/>
          <w:sz w:val="30"/>
          <w:szCs w:val="30"/>
          <w:cs/>
        </w:rPr>
        <w:br/>
      </w:r>
      <w:r w:rsidR="00587EC2" w:rsidRPr="009736F6">
        <w:rPr>
          <w:rFonts w:ascii="Angsana New" w:hAnsi="Angsana New"/>
          <w:sz w:val="30"/>
          <w:szCs w:val="30"/>
          <w:cs/>
        </w:rPr>
        <w:t>โดย</w:t>
      </w:r>
      <w:r w:rsidR="00167CB5" w:rsidRPr="009736F6">
        <w:rPr>
          <w:rFonts w:ascii="Angsana New" w:hAnsi="Angsana New" w:hint="cs"/>
          <w:sz w:val="30"/>
          <w:szCs w:val="30"/>
          <w:cs/>
        </w:rPr>
        <w:t xml:space="preserve"> </w:t>
      </w:r>
      <w:r w:rsidR="00167CB5" w:rsidRPr="009736F6">
        <w:rPr>
          <w:rFonts w:ascii="Angsana New" w:hAnsi="Angsana New"/>
          <w:sz w:val="30"/>
          <w:szCs w:val="30"/>
          <w:lang w:val="en-US"/>
        </w:rPr>
        <w:t xml:space="preserve">AOC </w:t>
      </w:r>
      <w:r w:rsidR="00167CB5" w:rsidRPr="009736F6">
        <w:rPr>
          <w:rFonts w:ascii="Angsana New" w:hAnsi="Angsana New" w:hint="cs"/>
          <w:sz w:val="30"/>
          <w:szCs w:val="30"/>
          <w:cs/>
          <w:lang w:val="en-US"/>
        </w:rPr>
        <w:t>จะ</w:t>
      </w:r>
      <w:r w:rsidR="00251155" w:rsidRPr="009736F6">
        <w:rPr>
          <w:rFonts w:ascii="Angsana New" w:hAnsi="Angsana New" w:hint="cs"/>
          <w:sz w:val="30"/>
          <w:szCs w:val="30"/>
          <w:cs/>
        </w:rPr>
        <w:t>จำหน่าย</w:t>
      </w:r>
      <w:r w:rsidR="00C4026B">
        <w:rPr>
          <w:rFonts w:ascii="Angsana New" w:hAnsi="Angsana New" w:hint="cs"/>
          <w:sz w:val="30"/>
          <w:szCs w:val="30"/>
          <w:cs/>
        </w:rPr>
        <w:t>กลุ่ม</w:t>
      </w:r>
      <w:r w:rsidR="00587EC2" w:rsidRPr="009736F6">
        <w:rPr>
          <w:rFonts w:ascii="Angsana New" w:hAnsi="Angsana New"/>
          <w:sz w:val="30"/>
          <w:szCs w:val="30"/>
          <w:cs/>
        </w:rPr>
        <w:t>สินทรัพย์</w:t>
      </w:r>
      <w:r w:rsidR="00587EC2" w:rsidRPr="009736F6">
        <w:rPr>
          <w:rFonts w:ascii="Angsana New" w:hAnsi="Angsana New" w:hint="cs"/>
          <w:sz w:val="30"/>
          <w:szCs w:val="30"/>
          <w:cs/>
        </w:rPr>
        <w:t>ดังกล่าว</w:t>
      </w:r>
      <w:r w:rsidR="005C76A2" w:rsidRPr="009736F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5C76A2" w:rsidRPr="009736F6">
        <w:rPr>
          <w:rFonts w:ascii="Angsana New" w:hAnsi="Angsana New"/>
          <w:sz w:val="30"/>
          <w:szCs w:val="30"/>
        </w:rPr>
        <w:t>320</w:t>
      </w:r>
      <w:r w:rsidR="005C76A2" w:rsidRPr="009736F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251155" w:rsidRPr="009736F6">
        <w:rPr>
          <w:rFonts w:ascii="Angsana New" w:hAnsi="Angsana New" w:hint="cs"/>
          <w:sz w:val="30"/>
          <w:szCs w:val="30"/>
          <w:cs/>
        </w:rPr>
        <w:t>และ</w:t>
      </w:r>
      <w:r w:rsidR="005C76A2" w:rsidRPr="009736F6">
        <w:rPr>
          <w:rFonts w:ascii="Angsana New" w:hAnsi="Angsana New"/>
          <w:sz w:val="30"/>
          <w:szCs w:val="30"/>
          <w:cs/>
        </w:rPr>
        <w:t>ส่งมอบ</w:t>
      </w:r>
      <w:r w:rsidR="005C76A2" w:rsidRPr="009736F6">
        <w:rPr>
          <w:rFonts w:ascii="Angsana New" w:hAnsi="Angsana New" w:hint="cs"/>
          <w:sz w:val="30"/>
          <w:szCs w:val="30"/>
          <w:cs/>
        </w:rPr>
        <w:t>ใน</w:t>
      </w:r>
      <w:r w:rsidR="005C76A2" w:rsidRPr="009736F6">
        <w:rPr>
          <w:rFonts w:ascii="Angsana New" w:hAnsi="Angsana New"/>
          <w:sz w:val="30"/>
          <w:szCs w:val="30"/>
          <w:cs/>
        </w:rPr>
        <w:t>วันที่</w:t>
      </w:r>
      <w:r w:rsidR="005C76A2" w:rsidRPr="009736F6">
        <w:rPr>
          <w:rFonts w:ascii="Angsana New" w:hAnsi="Angsana New" w:hint="cs"/>
          <w:sz w:val="30"/>
          <w:szCs w:val="30"/>
          <w:cs/>
        </w:rPr>
        <w:t xml:space="preserve"> </w:t>
      </w:r>
      <w:r w:rsidR="005C76A2" w:rsidRPr="009736F6">
        <w:rPr>
          <w:rFonts w:ascii="Angsana New" w:hAnsi="Angsana New"/>
          <w:sz w:val="30"/>
          <w:szCs w:val="30"/>
        </w:rPr>
        <w:t>31</w:t>
      </w:r>
      <w:r w:rsidR="005C76A2" w:rsidRPr="009736F6">
        <w:rPr>
          <w:rFonts w:ascii="Angsana New" w:hAnsi="Angsana New"/>
          <w:sz w:val="30"/>
          <w:szCs w:val="30"/>
          <w:cs/>
        </w:rPr>
        <w:t xml:space="preserve"> กรกฎาคม </w:t>
      </w:r>
      <w:r w:rsidR="005C76A2" w:rsidRPr="009736F6">
        <w:rPr>
          <w:rFonts w:ascii="Angsana New" w:hAnsi="Angsana New"/>
          <w:sz w:val="30"/>
          <w:szCs w:val="30"/>
        </w:rPr>
        <w:t xml:space="preserve">2566 </w:t>
      </w:r>
      <w:r w:rsidR="00251155" w:rsidRPr="009736F6">
        <w:rPr>
          <w:rFonts w:ascii="Angsana New" w:hAnsi="Angsana New" w:hint="cs"/>
          <w:sz w:val="30"/>
          <w:szCs w:val="30"/>
          <w:cs/>
        </w:rPr>
        <w:t>ทั้งนี้</w:t>
      </w:r>
      <w:r w:rsidR="00C4026B">
        <w:rPr>
          <w:rFonts w:ascii="Angsana New" w:hAnsi="Angsana New" w:hint="cs"/>
          <w:sz w:val="30"/>
          <w:szCs w:val="30"/>
          <w:cs/>
        </w:rPr>
        <w:t xml:space="preserve"> </w:t>
      </w:r>
      <w:r w:rsidR="00251155" w:rsidRPr="009736F6">
        <w:rPr>
          <w:rFonts w:ascii="Angsana New" w:hAnsi="Angsana New"/>
          <w:sz w:val="30"/>
          <w:szCs w:val="30"/>
          <w:cs/>
        </w:rPr>
        <w:t xml:space="preserve">เป็นไปตามการอนุมัติของที่ประชุมคณะกรรมการบริษัท </w:t>
      </w:r>
      <w:r w:rsidR="00205ED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05ED1">
        <w:rPr>
          <w:rFonts w:ascii="Angsana New" w:hAnsi="Angsana New"/>
          <w:sz w:val="30"/>
          <w:szCs w:val="30"/>
          <w:lang w:val="en-US"/>
        </w:rPr>
        <w:t xml:space="preserve">30 </w:t>
      </w:r>
      <w:r w:rsidR="00205ED1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205ED1">
        <w:rPr>
          <w:rFonts w:ascii="Angsana New" w:hAnsi="Angsana New"/>
          <w:sz w:val="30"/>
          <w:szCs w:val="30"/>
          <w:lang w:val="en-US"/>
        </w:rPr>
        <w:t xml:space="preserve">2566 </w:t>
      </w:r>
      <w:r w:rsidR="007065ED" w:rsidRPr="009736F6">
        <w:rPr>
          <w:rFonts w:ascii="Angsana New" w:hAnsi="Angsana New" w:hint="cs"/>
          <w:sz w:val="30"/>
          <w:szCs w:val="30"/>
          <w:cs/>
        </w:rPr>
        <w:t>กลุ่มบริษัทจึงได้</w:t>
      </w:r>
      <w:r w:rsidR="00111D23">
        <w:rPr>
          <w:rFonts w:ascii="Angsana New" w:hAnsi="Angsana New"/>
          <w:sz w:val="30"/>
          <w:szCs w:val="30"/>
          <w:cs/>
        </w:rPr>
        <w:br/>
      </w:r>
      <w:r w:rsidR="007065ED" w:rsidRPr="009736F6">
        <w:rPr>
          <w:rFonts w:ascii="Angsana New" w:hAnsi="Angsana New" w:hint="cs"/>
          <w:sz w:val="30"/>
          <w:szCs w:val="30"/>
          <w:cs/>
        </w:rPr>
        <w:t>จัดประเภท</w:t>
      </w:r>
      <w:r w:rsidR="00D21DD5">
        <w:rPr>
          <w:rFonts w:ascii="Angsana New" w:hAnsi="Angsana New" w:hint="cs"/>
          <w:sz w:val="30"/>
          <w:szCs w:val="30"/>
          <w:cs/>
        </w:rPr>
        <w:t>กลุ่ม</w:t>
      </w:r>
      <w:r w:rsidR="007065ED" w:rsidRPr="009736F6">
        <w:rPr>
          <w:rFonts w:ascii="Angsana New" w:hAnsi="Angsana New" w:hint="cs"/>
          <w:sz w:val="30"/>
          <w:szCs w:val="30"/>
          <w:cs/>
        </w:rPr>
        <w:t xml:space="preserve">สินทรัพย์ดังกล่าวเป็นสินทรัพย์ไม่หมุนเวียนที่ถือไว้เพื่อขาย </w:t>
      </w:r>
      <w:r w:rsidR="007065ED" w:rsidRPr="009736F6">
        <w:rPr>
          <w:rFonts w:ascii="Angsana New" w:hAnsi="Angsana New"/>
          <w:sz w:val="30"/>
          <w:szCs w:val="30"/>
          <w:cs/>
        </w:rPr>
        <w:t>โดยมีรายละเอียด</w:t>
      </w:r>
      <w:r w:rsidR="00205ED1">
        <w:rPr>
          <w:rFonts w:ascii="Angsana New" w:hAnsi="Angsana New" w:hint="cs"/>
          <w:sz w:val="30"/>
          <w:szCs w:val="30"/>
          <w:cs/>
        </w:rPr>
        <w:t>ดัง</w:t>
      </w:r>
      <w:r w:rsidR="007065ED" w:rsidRPr="009736F6">
        <w:rPr>
          <w:rFonts w:ascii="Angsana New" w:hAnsi="Angsana New"/>
          <w:sz w:val="30"/>
          <w:szCs w:val="30"/>
          <w:cs/>
        </w:rPr>
        <w:t>นี้</w:t>
      </w:r>
    </w:p>
    <w:p w14:paraId="1F8017AD" w14:textId="77777777" w:rsidR="00085A8F" w:rsidRPr="009736F6" w:rsidRDefault="00085A8F" w:rsidP="00085A8F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184" w:type="dxa"/>
        <w:tblLook w:val="01E0" w:firstRow="1" w:lastRow="1" w:firstColumn="1" w:lastColumn="1" w:noHBand="0" w:noVBand="0"/>
      </w:tblPr>
      <w:tblGrid>
        <w:gridCol w:w="7200"/>
        <w:gridCol w:w="1984"/>
      </w:tblGrid>
      <w:tr w:rsidR="00EC75CF" w:rsidRPr="009736F6" w14:paraId="4968118B" w14:textId="77777777" w:rsidTr="00205ED1">
        <w:tc>
          <w:tcPr>
            <w:tcW w:w="7200" w:type="dxa"/>
          </w:tcPr>
          <w:p w14:paraId="11DCA7C4" w14:textId="77777777" w:rsidR="00EC75CF" w:rsidRPr="009736F6" w:rsidRDefault="00EC75CF" w:rsidP="008625FE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746C0FF0" w14:textId="13162699" w:rsidR="00EC75CF" w:rsidRPr="009736F6" w:rsidRDefault="00EC75CF" w:rsidP="008625FE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36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1A3E98" w:rsidRPr="009736F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EC75CF" w:rsidRPr="009736F6" w14:paraId="56D856F1" w14:textId="77777777" w:rsidTr="00205ED1">
        <w:tc>
          <w:tcPr>
            <w:tcW w:w="7200" w:type="dxa"/>
          </w:tcPr>
          <w:p w14:paraId="77E24B85" w14:textId="77777777" w:rsidR="00EC75CF" w:rsidRPr="009736F6" w:rsidRDefault="00EC75CF" w:rsidP="008625F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E46A297" w14:textId="173D2703" w:rsidR="00EC75CF" w:rsidRPr="009736F6" w:rsidRDefault="00EC75CF" w:rsidP="00EC75C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36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9736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C75CF" w:rsidRPr="009736F6" w14:paraId="1ED412EA" w14:textId="77777777" w:rsidTr="00205ED1">
        <w:tc>
          <w:tcPr>
            <w:tcW w:w="7200" w:type="dxa"/>
          </w:tcPr>
          <w:p w14:paraId="1586E28E" w14:textId="0F42B6AC" w:rsidR="00EC75CF" w:rsidRPr="009736F6" w:rsidRDefault="00EC75CF" w:rsidP="008625F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84" w:type="dxa"/>
          </w:tcPr>
          <w:p w14:paraId="52F01181" w14:textId="77777777" w:rsidR="00EC75CF" w:rsidRPr="009736F6" w:rsidRDefault="00EC75CF" w:rsidP="008625F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60712" w:rsidRPr="009736F6" w14:paraId="703BC77C" w14:textId="77777777" w:rsidTr="00205ED1">
        <w:tc>
          <w:tcPr>
            <w:tcW w:w="7200" w:type="dxa"/>
          </w:tcPr>
          <w:p w14:paraId="1D285560" w14:textId="2B60D412" w:rsidR="00C60712" w:rsidRPr="009736F6" w:rsidRDefault="00C60712" w:rsidP="00C607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  <w:r w:rsidRPr="009736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</w:tcPr>
          <w:p w14:paraId="627C6429" w14:textId="42B76A27" w:rsidR="00C60712" w:rsidRPr="009736F6" w:rsidRDefault="00C60712" w:rsidP="00250DBC">
            <w:pPr>
              <w:pStyle w:val="BodyText"/>
              <w:tabs>
                <w:tab w:val="decimal" w:pos="1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36F6">
              <w:rPr>
                <w:rFonts w:asciiTheme="majorBidi" w:hAnsiTheme="majorBidi" w:cstheme="majorBidi"/>
                <w:sz w:val="30"/>
                <w:szCs w:val="30"/>
              </w:rPr>
              <w:t>146,143</w:t>
            </w:r>
          </w:p>
        </w:tc>
      </w:tr>
      <w:tr w:rsidR="00C60712" w:rsidRPr="009736F6" w14:paraId="1B2F7A24" w14:textId="77777777" w:rsidTr="00205ED1">
        <w:tc>
          <w:tcPr>
            <w:tcW w:w="7200" w:type="dxa"/>
          </w:tcPr>
          <w:p w14:paraId="5F2AEF9D" w14:textId="5599D097" w:rsidR="00C60712" w:rsidRPr="009736F6" w:rsidRDefault="00C60712" w:rsidP="00C607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984" w:type="dxa"/>
          </w:tcPr>
          <w:p w14:paraId="0D373D18" w14:textId="11702F84" w:rsidR="00C60712" w:rsidRPr="009736F6" w:rsidRDefault="00C60712" w:rsidP="00250DBC">
            <w:pPr>
              <w:pStyle w:val="BodyText"/>
              <w:tabs>
                <w:tab w:val="decimal" w:pos="1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36F6">
              <w:rPr>
                <w:rFonts w:asciiTheme="majorBidi" w:hAnsiTheme="majorBidi" w:cstheme="majorBidi"/>
                <w:sz w:val="30"/>
                <w:szCs w:val="30"/>
              </w:rPr>
              <w:t>80,144</w:t>
            </w:r>
          </w:p>
        </w:tc>
      </w:tr>
      <w:tr w:rsidR="00C60712" w:rsidRPr="009736F6" w14:paraId="2B8DC264" w14:textId="77777777" w:rsidTr="00205ED1">
        <w:tc>
          <w:tcPr>
            <w:tcW w:w="7200" w:type="dxa"/>
          </w:tcPr>
          <w:p w14:paraId="75D5B03F" w14:textId="77777777" w:rsidR="00C60712" w:rsidRPr="009736F6" w:rsidRDefault="00C60712" w:rsidP="00C6071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092FA6A" w14:textId="17DB8A29" w:rsidR="00C60712" w:rsidRPr="009736F6" w:rsidRDefault="00C60712" w:rsidP="00250DBC">
            <w:pPr>
              <w:pStyle w:val="BodyText"/>
              <w:tabs>
                <w:tab w:val="decimal" w:pos="14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226,287</w:t>
            </w:r>
          </w:p>
        </w:tc>
      </w:tr>
    </w:tbl>
    <w:p w14:paraId="6BE8D859" w14:textId="6FF81607" w:rsidR="009454D7" w:rsidRPr="00A92493" w:rsidRDefault="009454D7">
      <w:pPr>
        <w:rPr>
          <w:highlight w:val="cyan"/>
          <w:lang w:val="en-US"/>
        </w:rPr>
      </w:pPr>
    </w:p>
    <w:p w14:paraId="2D6409F6" w14:textId="77777777" w:rsidR="009B7E15" w:rsidRPr="002D01B0" w:rsidRDefault="009B7E15">
      <w:pPr>
        <w:spacing w:line="240" w:lineRule="auto"/>
        <w:rPr>
          <w:rFonts w:asciiTheme="majorBidi" w:hAnsiTheme="majorBidi"/>
          <w:spacing w:val="-4"/>
          <w:sz w:val="30"/>
          <w:szCs w:val="30"/>
          <w:lang w:val="en-US"/>
        </w:rPr>
      </w:pPr>
      <w:r>
        <w:rPr>
          <w:rFonts w:asciiTheme="majorBidi" w:hAnsiTheme="majorBidi"/>
          <w:spacing w:val="-4"/>
          <w:sz w:val="30"/>
          <w:szCs w:val="30"/>
        </w:rPr>
        <w:br w:type="page"/>
      </w:r>
    </w:p>
    <w:p w14:paraId="13C90159" w14:textId="00DA20E3" w:rsidR="00B36D3F" w:rsidRPr="00B833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833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สินทรัพย์ทางการเงินอื่น</w:t>
      </w:r>
    </w:p>
    <w:p w14:paraId="21457DAA" w14:textId="77777777" w:rsidR="006E7855" w:rsidRPr="008C0E74" w:rsidRDefault="006E7855" w:rsidP="008C0E7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1351"/>
        <w:gridCol w:w="1620"/>
        <w:gridCol w:w="236"/>
        <w:gridCol w:w="1654"/>
      </w:tblGrid>
      <w:tr w:rsidR="009C1869" w:rsidRPr="002C4E8C" w14:paraId="57165567" w14:textId="77777777" w:rsidTr="009C1869">
        <w:trPr>
          <w:tblHeader/>
        </w:trPr>
        <w:tc>
          <w:tcPr>
            <w:tcW w:w="2378" w:type="pct"/>
          </w:tcPr>
          <w:p w14:paraId="01F29D6E" w14:textId="77777777" w:rsidR="009C1869" w:rsidRPr="002C4E8C" w:rsidRDefault="009C1869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1362837E" w14:textId="77777777" w:rsidR="009C1869" w:rsidRPr="002C4E8C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3" w:type="pct"/>
            <w:gridSpan w:val="3"/>
            <w:vAlign w:val="bottom"/>
          </w:tcPr>
          <w:p w14:paraId="455B353E" w14:textId="3CD03A98" w:rsidR="009C1869" w:rsidRPr="002C4E8C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F71EE2" w:rsidRPr="002C4E8C" w14:paraId="08812CBC" w14:textId="77777777" w:rsidTr="009C1869">
        <w:trPr>
          <w:tblHeader/>
        </w:trPr>
        <w:tc>
          <w:tcPr>
            <w:tcW w:w="2378" w:type="pct"/>
          </w:tcPr>
          <w:p w14:paraId="0ED72E02" w14:textId="77777777" w:rsidR="00F71EE2" w:rsidRPr="002C4E8C" w:rsidRDefault="00F71EE2" w:rsidP="00F71EE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4AB4CE7" w14:textId="77777777" w:rsidR="00F71EE2" w:rsidRPr="002C4E8C" w:rsidRDefault="00F71EE2" w:rsidP="00F71E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2AB20752" w14:textId="03A4652A" w:rsidR="00F71EE2" w:rsidRPr="002C4E8C" w:rsidRDefault="00F71EE2" w:rsidP="00F71E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27" w:type="pct"/>
          </w:tcPr>
          <w:p w14:paraId="0ACFA09F" w14:textId="77777777" w:rsidR="00F71EE2" w:rsidRPr="002C4E8C" w:rsidRDefault="00F71EE2" w:rsidP="00F71E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5A51A058" w14:textId="6CACDB7C" w:rsidR="00F71EE2" w:rsidRPr="002C4E8C" w:rsidRDefault="00F71EE2" w:rsidP="00F71E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C4E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4E8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71EE2" w:rsidRPr="002C4E8C" w14:paraId="3AA3CD4B" w14:textId="77777777" w:rsidTr="009C1869">
        <w:trPr>
          <w:tblHeader/>
        </w:trPr>
        <w:tc>
          <w:tcPr>
            <w:tcW w:w="2378" w:type="pct"/>
          </w:tcPr>
          <w:p w14:paraId="5E9DD6D3" w14:textId="77777777" w:rsidR="00F71EE2" w:rsidRPr="002C4E8C" w:rsidRDefault="00F71EE2" w:rsidP="00F71EE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8E9DEFF" w14:textId="77777777" w:rsidR="00F71EE2" w:rsidRPr="002C4E8C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5F1C937C" w14:textId="003D9C00" w:rsidR="00F71EE2" w:rsidRPr="002C4E8C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7" w:type="pct"/>
          </w:tcPr>
          <w:p w14:paraId="6652D463" w14:textId="77777777" w:rsidR="00F71EE2" w:rsidRPr="002C4E8C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12AAB9BA" w14:textId="03C58AEA" w:rsidR="00F71EE2" w:rsidRPr="002C4E8C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71EE2" w:rsidRPr="002C4E8C" w14:paraId="268766C4" w14:textId="77777777" w:rsidTr="009C1869">
        <w:trPr>
          <w:tblHeader/>
        </w:trPr>
        <w:tc>
          <w:tcPr>
            <w:tcW w:w="2378" w:type="pct"/>
          </w:tcPr>
          <w:p w14:paraId="246453CF" w14:textId="77777777" w:rsidR="00F71EE2" w:rsidRPr="002C4E8C" w:rsidRDefault="00F71EE2" w:rsidP="00F71EE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7EFF93A" w14:textId="77777777" w:rsidR="00F71EE2" w:rsidRPr="002C4E8C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pct"/>
            <w:gridSpan w:val="3"/>
          </w:tcPr>
          <w:p w14:paraId="30D99720" w14:textId="00E917BF" w:rsidR="00F71EE2" w:rsidRPr="002C4E8C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C4E8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2C4E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71EE2" w:rsidRPr="002C4E8C" w14:paraId="24CCE82C" w14:textId="77777777" w:rsidTr="009C1869">
        <w:trPr>
          <w:tblHeader/>
        </w:trPr>
        <w:tc>
          <w:tcPr>
            <w:tcW w:w="2378" w:type="pct"/>
          </w:tcPr>
          <w:p w14:paraId="27586032" w14:textId="1F0A2C17" w:rsidR="00F71EE2" w:rsidRPr="002C4E8C" w:rsidRDefault="00F71EE2" w:rsidP="00F71EE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E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9" w:type="pct"/>
          </w:tcPr>
          <w:p w14:paraId="619C529F" w14:textId="77777777" w:rsidR="00F71EE2" w:rsidRPr="002C4E8C" w:rsidRDefault="00F71EE2" w:rsidP="00F71EE2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51A91AD" w14:textId="77777777" w:rsidR="00F71EE2" w:rsidRPr="002C4E8C" w:rsidRDefault="00F71EE2" w:rsidP="00F71EE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753739D" w14:textId="77777777" w:rsidR="00F71EE2" w:rsidRPr="002C4E8C" w:rsidRDefault="00F71EE2" w:rsidP="00F71E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478718BD" w14:textId="77777777" w:rsidR="00F71EE2" w:rsidRPr="002C4E8C" w:rsidRDefault="00F71EE2" w:rsidP="00F71EE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71EE2" w:rsidRPr="002C4E8C" w14:paraId="0070DB1E" w14:textId="77777777" w:rsidTr="004C203C">
        <w:trPr>
          <w:tblHeader/>
        </w:trPr>
        <w:tc>
          <w:tcPr>
            <w:tcW w:w="2378" w:type="pct"/>
          </w:tcPr>
          <w:p w14:paraId="1D9F26D5" w14:textId="13428E6F" w:rsidR="00F71EE2" w:rsidRPr="002C4E8C" w:rsidRDefault="00F71EE2" w:rsidP="00F71EE2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9" w:type="pct"/>
            <w:vAlign w:val="bottom"/>
          </w:tcPr>
          <w:p w14:paraId="41543073" w14:textId="77777777" w:rsidR="00F71EE2" w:rsidRPr="002C4E8C" w:rsidRDefault="00F71EE2" w:rsidP="00F71EE2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55D380F8" w14:textId="658A4AE3" w:rsidR="00F71EE2" w:rsidRPr="002C4E8C" w:rsidRDefault="0066392A" w:rsidP="00F71EE2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550</w:t>
            </w:r>
          </w:p>
        </w:tc>
        <w:tc>
          <w:tcPr>
            <w:tcW w:w="127" w:type="pct"/>
            <w:vAlign w:val="bottom"/>
          </w:tcPr>
          <w:p w14:paraId="2E079817" w14:textId="77777777" w:rsidR="00F71EE2" w:rsidRPr="002C4E8C" w:rsidRDefault="00F71EE2" w:rsidP="00F71EE2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746276B4" w14:textId="2D03827A" w:rsidR="00F71EE2" w:rsidRPr="002C4E8C" w:rsidRDefault="00F71EE2" w:rsidP="00F71EE2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sz w:val="30"/>
                <w:szCs w:val="30"/>
              </w:rPr>
              <w:t>2,378,550</w:t>
            </w:r>
          </w:p>
        </w:tc>
      </w:tr>
      <w:tr w:rsidR="00F71EE2" w:rsidRPr="002C4E8C" w14:paraId="1DC1F1A9" w14:textId="77777777" w:rsidTr="009C1869">
        <w:trPr>
          <w:tblHeader/>
        </w:trPr>
        <w:tc>
          <w:tcPr>
            <w:tcW w:w="2378" w:type="pct"/>
          </w:tcPr>
          <w:p w14:paraId="4AF6020B" w14:textId="7CE672F7" w:rsidR="00F71EE2" w:rsidRPr="002C4E8C" w:rsidRDefault="00F71EE2" w:rsidP="00F71EE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</w:tcPr>
          <w:p w14:paraId="6A6F0A66" w14:textId="77777777" w:rsidR="00F71EE2" w:rsidRPr="002C4E8C" w:rsidRDefault="00F71EE2" w:rsidP="00F71E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66AEA7A1" w:rsidR="00F71EE2" w:rsidRPr="0066392A" w:rsidRDefault="0066392A" w:rsidP="00F71EE2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550</w:t>
            </w:r>
          </w:p>
        </w:tc>
        <w:tc>
          <w:tcPr>
            <w:tcW w:w="127" w:type="pct"/>
          </w:tcPr>
          <w:p w14:paraId="28A47613" w14:textId="77777777" w:rsidR="00F71EE2" w:rsidRPr="002C4E8C" w:rsidRDefault="00F71EE2" w:rsidP="00F71E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00F2C507" w:rsidR="00F71EE2" w:rsidRPr="002C4E8C" w:rsidRDefault="00F71EE2" w:rsidP="00F71EE2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2,378,550</w:t>
            </w:r>
          </w:p>
        </w:tc>
      </w:tr>
    </w:tbl>
    <w:p w14:paraId="0FB868C1" w14:textId="161CA1F6" w:rsidR="007B6081" w:rsidRDefault="007B6081" w:rsidP="00F3394E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A2CD6" w14:textId="18CC0A09" w:rsidR="00D85039" w:rsidRPr="00AF5E0A" w:rsidRDefault="000849D6" w:rsidP="00AF5E0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36F6">
        <w:rPr>
          <w:rFonts w:asciiTheme="majorBidi" w:hAnsiTheme="majorBidi"/>
          <w:sz w:val="30"/>
          <w:szCs w:val="30"/>
          <w:cs/>
          <w:lang w:val="en-US"/>
        </w:rPr>
        <w:t xml:space="preserve">ในเดือนพฤษภาคม </w:t>
      </w:r>
      <w:r w:rsidRPr="009736F6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736F6">
        <w:rPr>
          <w:rFonts w:asciiTheme="majorBidi" w:hAnsiTheme="majorBidi"/>
          <w:sz w:val="30"/>
          <w:szCs w:val="30"/>
          <w:cs/>
          <w:lang w:val="en-US"/>
        </w:rPr>
        <w:t xml:space="preserve"> บริษัทได้</w:t>
      </w:r>
      <w:r w:rsidR="00602032" w:rsidRPr="009736F6">
        <w:rPr>
          <w:rFonts w:asciiTheme="majorBidi" w:hAnsiTheme="majorBidi" w:hint="cs"/>
          <w:sz w:val="30"/>
          <w:szCs w:val="30"/>
          <w:cs/>
          <w:lang w:val="en-US"/>
        </w:rPr>
        <w:t>จำหน่าย</w:t>
      </w:r>
      <w:r w:rsidRPr="009736F6">
        <w:rPr>
          <w:rFonts w:asciiTheme="majorBidi" w:hAnsiTheme="majorBidi"/>
          <w:sz w:val="30"/>
          <w:szCs w:val="30"/>
          <w:cs/>
          <w:lang w:val="en-US"/>
        </w:rPr>
        <w:t>เงินลงทุนทั้งหมดในบริษัท ยูนิ</w:t>
      </w:r>
      <w:r w:rsidR="00CF64B7" w:rsidRPr="009736F6">
        <w:rPr>
          <w:rFonts w:asciiTheme="majorBidi" w:hAnsiTheme="majorBidi" w:hint="cs"/>
          <w:sz w:val="30"/>
          <w:szCs w:val="30"/>
          <w:cs/>
          <w:lang w:val="en-US"/>
        </w:rPr>
        <w:t xml:space="preserve">. </w:t>
      </w:r>
      <w:r w:rsidRPr="009736F6">
        <w:rPr>
          <w:rFonts w:asciiTheme="majorBidi" w:hAnsiTheme="majorBidi"/>
          <w:sz w:val="30"/>
          <w:szCs w:val="30"/>
          <w:cs/>
          <w:lang w:val="en-US"/>
        </w:rPr>
        <w:t xml:space="preserve">ชาร์ม (ประเทศไทย) จำกัด เป็นจำนวนเงิน </w:t>
      </w:r>
      <w:r w:rsidRPr="009736F6">
        <w:rPr>
          <w:rFonts w:asciiTheme="majorBidi" w:hAnsiTheme="majorBidi" w:cstheme="majorBidi"/>
          <w:sz w:val="30"/>
          <w:szCs w:val="30"/>
          <w:lang w:val="en-US"/>
        </w:rPr>
        <w:t>3,000</w:t>
      </w:r>
      <w:r w:rsidRPr="009736F6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9959E0">
        <w:rPr>
          <w:rFonts w:asciiTheme="majorBidi" w:hAnsiTheme="majorBidi" w:hint="cs"/>
          <w:sz w:val="30"/>
          <w:szCs w:val="30"/>
          <w:cs/>
          <w:lang w:val="en-US"/>
        </w:rPr>
        <w:t>และ</w:t>
      </w:r>
      <w:r w:rsidRPr="009736F6">
        <w:rPr>
          <w:rFonts w:asciiTheme="majorBidi" w:hAnsiTheme="majorBidi"/>
          <w:sz w:val="30"/>
          <w:szCs w:val="30"/>
          <w:cs/>
          <w:lang w:val="en-US"/>
        </w:rPr>
        <w:t>โอน</w:t>
      </w:r>
      <w:r w:rsidR="00602032" w:rsidRPr="009736F6">
        <w:rPr>
          <w:rFonts w:asciiTheme="majorBidi" w:hAnsiTheme="majorBidi"/>
          <w:sz w:val="30"/>
          <w:szCs w:val="30"/>
          <w:cs/>
          <w:lang w:val="en-US"/>
        </w:rPr>
        <w:t>ผลกำไร</w:t>
      </w:r>
      <w:r w:rsidR="002372B5" w:rsidRPr="009736F6">
        <w:rPr>
          <w:rFonts w:asciiTheme="majorBidi" w:hAnsiTheme="majorBidi" w:hint="cs"/>
          <w:sz w:val="30"/>
          <w:szCs w:val="30"/>
          <w:cs/>
          <w:lang w:val="en-US"/>
        </w:rPr>
        <w:t>จากการวัดมูลค่าสินทรัพย์ทางการเงิน</w:t>
      </w:r>
      <w:r w:rsidR="002372B5" w:rsidRPr="009736F6">
        <w:rPr>
          <w:rFonts w:asciiTheme="majorBidi" w:hAnsiTheme="majorBidi"/>
          <w:sz w:val="30"/>
          <w:szCs w:val="30"/>
          <w:lang w:val="en-US"/>
        </w:rPr>
        <w:t xml:space="preserve"> </w:t>
      </w:r>
      <w:r w:rsidR="002372B5" w:rsidRPr="009736F6">
        <w:rPr>
          <w:rFonts w:asciiTheme="majorBidi" w:hAnsiTheme="majorBidi" w:hint="cs"/>
          <w:sz w:val="30"/>
          <w:szCs w:val="30"/>
          <w:cs/>
          <w:lang w:val="en-US"/>
        </w:rPr>
        <w:t>(สุทธิจากภาษี</w:t>
      </w:r>
      <w:r w:rsidR="00575E2E">
        <w:rPr>
          <w:rFonts w:asciiTheme="majorBidi" w:hAnsiTheme="majorBidi" w:hint="cs"/>
          <w:sz w:val="30"/>
          <w:szCs w:val="30"/>
          <w:cs/>
          <w:lang w:val="en-US"/>
        </w:rPr>
        <w:t>เงินได้</w:t>
      </w:r>
      <w:r w:rsidR="002372B5" w:rsidRPr="009736F6">
        <w:rPr>
          <w:rFonts w:asciiTheme="majorBidi" w:hAnsiTheme="majorBidi" w:hint="cs"/>
          <w:sz w:val="30"/>
          <w:szCs w:val="30"/>
          <w:cs/>
          <w:lang w:val="en-US"/>
        </w:rPr>
        <w:t>)</w:t>
      </w:r>
      <w:r w:rsidR="00EB2B5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71D6E" w:rsidRPr="009736F6">
        <w:rPr>
          <w:rFonts w:asciiTheme="majorBidi" w:hAnsiTheme="majorBidi" w:hint="cs"/>
          <w:sz w:val="30"/>
          <w:szCs w:val="30"/>
          <w:cs/>
          <w:lang w:val="en-US"/>
        </w:rPr>
        <w:t>ซึ่ง</w:t>
      </w:r>
      <w:r w:rsidR="009B0535" w:rsidRPr="009736F6">
        <w:rPr>
          <w:rFonts w:asciiTheme="majorBidi" w:hAnsiTheme="majorBidi" w:hint="cs"/>
          <w:sz w:val="30"/>
          <w:szCs w:val="30"/>
          <w:cs/>
          <w:lang w:val="en-US"/>
        </w:rPr>
        <w:t>อยู่</w:t>
      </w:r>
      <w:r w:rsidR="00602032" w:rsidRPr="009736F6">
        <w:rPr>
          <w:rFonts w:asciiTheme="majorBidi" w:hAnsiTheme="majorBidi" w:hint="cs"/>
          <w:sz w:val="30"/>
          <w:szCs w:val="30"/>
          <w:cs/>
          <w:lang w:val="en-US"/>
        </w:rPr>
        <w:t>ใน</w:t>
      </w:r>
      <w:r w:rsidR="00602032" w:rsidRPr="009736F6">
        <w:rPr>
          <w:rFonts w:asciiTheme="majorBidi" w:hAnsiTheme="majorBidi"/>
          <w:sz w:val="30"/>
          <w:szCs w:val="30"/>
          <w:cs/>
          <w:lang w:val="en-US"/>
        </w:rPr>
        <w:t>องค์ประกอบอื่นของส่วนของผู้ถือหุ้น</w:t>
      </w:r>
      <w:r w:rsidRPr="009736F6">
        <w:rPr>
          <w:rFonts w:asciiTheme="majorBidi" w:hAnsiTheme="majorBidi"/>
          <w:sz w:val="30"/>
          <w:szCs w:val="30"/>
          <w:cs/>
          <w:lang w:val="en-US"/>
        </w:rPr>
        <w:t xml:space="preserve">ไปยังกำไรสะสม </w:t>
      </w:r>
      <w:r w:rsidR="00E31D8E">
        <w:rPr>
          <w:rFonts w:asciiTheme="majorBidi" w:hAnsiTheme="majorBidi" w:hint="cs"/>
          <w:sz w:val="30"/>
          <w:szCs w:val="30"/>
          <w:cs/>
          <w:lang w:val="en-US"/>
        </w:rPr>
        <w:t>เป็น</w:t>
      </w:r>
      <w:r w:rsidR="00602032" w:rsidRPr="009736F6">
        <w:rPr>
          <w:rFonts w:asciiTheme="majorBidi" w:hAnsiTheme="majorBidi"/>
          <w:sz w:val="30"/>
          <w:szCs w:val="30"/>
          <w:cs/>
          <w:lang w:val="en-US"/>
        </w:rPr>
        <w:t>จำนวน</w:t>
      </w:r>
      <w:r w:rsidR="00E31D8E">
        <w:rPr>
          <w:rFonts w:asciiTheme="majorBidi" w:hAnsiTheme="majorBidi" w:hint="cs"/>
          <w:sz w:val="30"/>
          <w:szCs w:val="30"/>
          <w:cs/>
          <w:lang w:val="en-US"/>
        </w:rPr>
        <w:t>เงิน</w:t>
      </w:r>
      <w:r w:rsidR="00602032" w:rsidRPr="009736F6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02032" w:rsidRPr="009736F6">
        <w:rPr>
          <w:rFonts w:asciiTheme="majorBidi" w:hAnsiTheme="majorBidi" w:cstheme="majorBidi"/>
          <w:sz w:val="30"/>
          <w:szCs w:val="30"/>
          <w:lang w:val="en-US"/>
        </w:rPr>
        <w:t>2,371</w:t>
      </w:r>
      <w:r w:rsidR="00602032" w:rsidRPr="009736F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02032" w:rsidRPr="009736F6">
        <w:rPr>
          <w:rFonts w:asciiTheme="majorBidi" w:hAnsiTheme="majorBidi"/>
          <w:sz w:val="30"/>
          <w:szCs w:val="30"/>
          <w:cs/>
          <w:lang w:val="en-US"/>
        </w:rPr>
        <w:t xml:space="preserve">ล้านบาท </w:t>
      </w:r>
      <w:r w:rsidR="007B608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EB68B2" w14:textId="731C5BC4" w:rsidR="00FC18B5" w:rsidRPr="00FC18B5" w:rsidRDefault="00FC18B5" w:rsidP="00FC18B5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8503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</w:t>
      </w:r>
      <w:r w:rsidRPr="00FC18B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งินลงทุนในบริษัทร่วมและการร่วมค้า</w:t>
      </w:r>
    </w:p>
    <w:p w14:paraId="00A7F194" w14:textId="77777777" w:rsidR="00FC18B5" w:rsidRPr="003574D2" w:rsidRDefault="00FC18B5" w:rsidP="00FC18B5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3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240"/>
        <w:gridCol w:w="9"/>
        <w:gridCol w:w="1080"/>
        <w:gridCol w:w="274"/>
        <w:gridCol w:w="1078"/>
        <w:gridCol w:w="237"/>
        <w:gridCol w:w="1056"/>
        <w:gridCol w:w="274"/>
        <w:gridCol w:w="1056"/>
      </w:tblGrid>
      <w:tr w:rsidR="008E6872" w:rsidRPr="00B667C3" w14:paraId="27BAECF8" w14:textId="77777777" w:rsidTr="00A94BCD">
        <w:trPr>
          <w:trHeight w:val="313"/>
          <w:tblHeader/>
        </w:trPr>
        <w:tc>
          <w:tcPr>
            <w:tcW w:w="2176" w:type="pct"/>
          </w:tcPr>
          <w:p w14:paraId="1AE6A981" w14:textId="77777777" w:rsidR="008E6872" w:rsidRPr="00B667C3" w:rsidRDefault="008E6872" w:rsidP="000C493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E016A58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4"/>
          </w:tcPr>
          <w:p w14:paraId="37597974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E95158D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pct"/>
            <w:gridSpan w:val="3"/>
          </w:tcPr>
          <w:p w14:paraId="3868CE31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0B7" w:rsidRPr="00B667C3" w14:paraId="76046F33" w14:textId="77777777" w:rsidTr="005920B7">
        <w:trPr>
          <w:trHeight w:val="275"/>
          <w:tblHeader/>
        </w:trPr>
        <w:tc>
          <w:tcPr>
            <w:tcW w:w="2176" w:type="pct"/>
          </w:tcPr>
          <w:p w14:paraId="49219E4A" w14:textId="1DD921B3" w:rsidR="001B3763" w:rsidRPr="007244BD" w:rsidRDefault="002D2366" w:rsidP="00FD6C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165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16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7165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  <w:vAlign w:val="bottom"/>
          </w:tcPr>
          <w:p w14:paraId="29C25F91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20D8F99F" w14:textId="3736E4BC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3EED083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6616D24" w14:textId="09A3E0E9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6" w:type="pct"/>
            <w:vAlign w:val="bottom"/>
          </w:tcPr>
          <w:p w14:paraId="02A4D047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7D6F13D" w14:textId="3CD0E66E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5BF1628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65E2D80" w14:textId="64F8ED7C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03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B3763" w:rsidRPr="00B667C3" w14:paraId="73F3D4E1" w14:textId="77777777" w:rsidTr="00A94BCD">
        <w:trPr>
          <w:trHeight w:val="313"/>
          <w:tblHeader/>
        </w:trPr>
        <w:tc>
          <w:tcPr>
            <w:tcW w:w="2176" w:type="pct"/>
          </w:tcPr>
          <w:p w14:paraId="232AE05B" w14:textId="77777777" w:rsidR="001B3763" w:rsidRPr="00B667C3" w:rsidRDefault="001B3763" w:rsidP="001B376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EEDBB08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8"/>
          </w:tcPr>
          <w:p w14:paraId="412CEFAF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0B7" w:rsidRPr="00B667C3" w14:paraId="7A73BBCC" w14:textId="77777777" w:rsidTr="005920B7">
        <w:trPr>
          <w:trHeight w:val="313"/>
        </w:trPr>
        <w:tc>
          <w:tcPr>
            <w:tcW w:w="2176" w:type="pct"/>
          </w:tcPr>
          <w:p w14:paraId="6C3AA071" w14:textId="77777777" w:rsidR="001B3763" w:rsidRPr="00B667C3" w:rsidRDefault="001B3763" w:rsidP="001B376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" w:type="pct"/>
          </w:tcPr>
          <w:p w14:paraId="2029EDB0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3903C4D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6614C3" w14:textId="77777777" w:rsidR="001B3763" w:rsidRPr="00B667C3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375EEC" w14:textId="77777777" w:rsidR="001B3763" w:rsidRPr="00B667C3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94154A8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A599177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2E534E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13E9F58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34" w:rsidRPr="00B667C3" w14:paraId="47D495EC" w14:textId="77777777" w:rsidTr="005920B7">
        <w:trPr>
          <w:trHeight w:val="300"/>
        </w:trPr>
        <w:tc>
          <w:tcPr>
            <w:tcW w:w="2176" w:type="pct"/>
          </w:tcPr>
          <w:p w14:paraId="44F8703A" w14:textId="4EC92C01" w:rsidR="00CC3F34" w:rsidRPr="00B667C3" w:rsidRDefault="00CC3F34" w:rsidP="00CC3F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</w:tcPr>
          <w:p w14:paraId="09F6494D" w14:textId="77777777" w:rsidR="00CC3F34" w:rsidRPr="00B667C3" w:rsidRDefault="00CC3F34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4866B57C" w14:textId="684179D6" w:rsidR="00CC3F34" w:rsidRPr="00F54046" w:rsidRDefault="00E16A2F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376,853</w:t>
            </w:r>
          </w:p>
        </w:tc>
        <w:tc>
          <w:tcPr>
            <w:tcW w:w="146" w:type="pct"/>
          </w:tcPr>
          <w:p w14:paraId="274D3DD3" w14:textId="77777777" w:rsidR="00CC3F34" w:rsidRPr="00B667C3" w:rsidRDefault="00CC3F34" w:rsidP="00CC3F34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59499115" w14:textId="3279A8B6" w:rsidR="00CC3F34" w:rsidRPr="00B667C3" w:rsidRDefault="00CC3F34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381,883</w:t>
            </w:r>
          </w:p>
        </w:tc>
        <w:tc>
          <w:tcPr>
            <w:tcW w:w="126" w:type="pct"/>
          </w:tcPr>
          <w:p w14:paraId="764FACC4" w14:textId="77777777" w:rsidR="00CC3F34" w:rsidRPr="00B667C3" w:rsidRDefault="00CC3F34" w:rsidP="00CC3F34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9A3C8BF" w14:textId="3D066FA4" w:rsidR="00CC3F34" w:rsidRPr="00B667C3" w:rsidRDefault="005069FA" w:rsidP="00CC3F34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B5936CE" w14:textId="77777777" w:rsidR="00CC3F34" w:rsidRPr="00B667C3" w:rsidRDefault="00CC3F34" w:rsidP="00CC3F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8985A7F" w14:textId="73F36112" w:rsidR="00CC3F34" w:rsidRPr="00B667C3" w:rsidRDefault="00CC3F34" w:rsidP="00CC3F34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64017" w:rsidRPr="00B667C3" w14:paraId="3124253A" w14:textId="77777777" w:rsidTr="00672CCA">
        <w:trPr>
          <w:trHeight w:val="395"/>
        </w:trPr>
        <w:tc>
          <w:tcPr>
            <w:tcW w:w="2176" w:type="pct"/>
          </w:tcPr>
          <w:p w14:paraId="11E703CA" w14:textId="09F145F4" w:rsidR="00C64017" w:rsidRPr="005920B7" w:rsidRDefault="00C64017" w:rsidP="00C64017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5920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28" w:type="pct"/>
          </w:tcPr>
          <w:p w14:paraId="668910D5" w14:textId="77777777" w:rsidR="00C64017" w:rsidRPr="00B667C3" w:rsidRDefault="00C64017" w:rsidP="00C64017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33579AEA" w14:textId="20D6978A" w:rsidR="00C64017" w:rsidRPr="007F0620" w:rsidRDefault="00224A35" w:rsidP="00C64017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(196)</w:t>
            </w:r>
          </w:p>
        </w:tc>
        <w:tc>
          <w:tcPr>
            <w:tcW w:w="146" w:type="pct"/>
            <w:vAlign w:val="bottom"/>
          </w:tcPr>
          <w:p w14:paraId="42DECD30" w14:textId="77777777" w:rsidR="00C64017" w:rsidRPr="007F0620" w:rsidRDefault="00C64017" w:rsidP="00C64017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8727D88" w14:textId="3453DD10" w:rsidR="00C64017" w:rsidRPr="005920B7" w:rsidRDefault="00C64017" w:rsidP="00C64017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3C8B">
              <w:rPr>
                <w:rFonts w:asciiTheme="majorBidi" w:hAnsiTheme="majorBidi" w:cstheme="majorBidi"/>
                <w:sz w:val="30"/>
                <w:szCs w:val="30"/>
              </w:rPr>
              <w:t>(253)</w:t>
            </w:r>
          </w:p>
        </w:tc>
        <w:tc>
          <w:tcPr>
            <w:tcW w:w="126" w:type="pct"/>
          </w:tcPr>
          <w:p w14:paraId="5B46B51A" w14:textId="77777777" w:rsidR="00C64017" w:rsidRPr="00B667C3" w:rsidRDefault="00C64017" w:rsidP="00C64017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597216BD" w14:textId="4A3E97DC" w:rsidR="00C64017" w:rsidRPr="00B667C3" w:rsidRDefault="00C64017" w:rsidP="00C64017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08DF2675" w14:textId="77777777" w:rsidR="00C64017" w:rsidRPr="00B667C3" w:rsidRDefault="00C64017" w:rsidP="00C6401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2131548" w14:textId="5ADFDE48" w:rsidR="00C64017" w:rsidRPr="00B667C3" w:rsidRDefault="00C64017" w:rsidP="00C64017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4017" w:rsidRPr="00B667C3" w14:paraId="70325A5D" w14:textId="77777777" w:rsidTr="005920B7">
        <w:trPr>
          <w:trHeight w:val="392"/>
        </w:trPr>
        <w:tc>
          <w:tcPr>
            <w:tcW w:w="2176" w:type="pct"/>
          </w:tcPr>
          <w:p w14:paraId="52B4F325" w14:textId="3508F291" w:rsidR="00C64017" w:rsidRPr="00B667C3" w:rsidRDefault="00C64017" w:rsidP="00C64017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8" w:type="pct"/>
          </w:tcPr>
          <w:p w14:paraId="02E0B174" w14:textId="77777777" w:rsidR="00C64017" w:rsidRPr="00B667C3" w:rsidRDefault="00C64017" w:rsidP="00C64017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01046EE9" w14:textId="16BFEC86" w:rsidR="00C64017" w:rsidRPr="00003C8B" w:rsidRDefault="00224A35" w:rsidP="00C64017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1,353</w:t>
            </w:r>
          </w:p>
        </w:tc>
        <w:tc>
          <w:tcPr>
            <w:tcW w:w="146" w:type="pct"/>
          </w:tcPr>
          <w:p w14:paraId="221F83DE" w14:textId="77777777" w:rsidR="00C64017" w:rsidRPr="00B667C3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128DFF" w14:textId="126238E4" w:rsidR="00C64017" w:rsidRPr="00B667C3" w:rsidRDefault="00C64017" w:rsidP="00C64017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3C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(1,133)</w:t>
            </w:r>
          </w:p>
        </w:tc>
        <w:tc>
          <w:tcPr>
            <w:tcW w:w="126" w:type="pct"/>
          </w:tcPr>
          <w:p w14:paraId="18DE38BB" w14:textId="77777777" w:rsidR="00C64017" w:rsidRPr="00B667C3" w:rsidRDefault="00C64017" w:rsidP="00C64017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0332BE6" w14:textId="5E54AAF6" w:rsidR="00C64017" w:rsidRPr="00B667C3" w:rsidRDefault="00C64017" w:rsidP="00C64017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627DD19" w14:textId="77777777" w:rsidR="00C64017" w:rsidRPr="00B667C3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259F5AB" w14:textId="595F5BFA" w:rsidR="00C64017" w:rsidRPr="00B667C3" w:rsidRDefault="00C64017" w:rsidP="00C64017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4017" w:rsidRPr="00B667C3" w14:paraId="00C8B7A6" w14:textId="77777777" w:rsidTr="005920B7">
        <w:trPr>
          <w:trHeight w:val="313"/>
        </w:trPr>
        <w:tc>
          <w:tcPr>
            <w:tcW w:w="2176" w:type="pct"/>
          </w:tcPr>
          <w:p w14:paraId="56C1994B" w14:textId="2F740FD0" w:rsidR="00C64017" w:rsidRPr="00B667C3" w:rsidRDefault="00C64017" w:rsidP="00C6401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5C22C7A8" w14:textId="77777777" w:rsidR="00C64017" w:rsidRPr="00B667C3" w:rsidRDefault="00C64017" w:rsidP="00C64017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7A092501" w:rsidR="00C64017" w:rsidRPr="00003C8B" w:rsidRDefault="00224A35" w:rsidP="00C64017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378,010</w:t>
            </w:r>
          </w:p>
        </w:tc>
        <w:tc>
          <w:tcPr>
            <w:tcW w:w="146" w:type="pct"/>
          </w:tcPr>
          <w:p w14:paraId="1DBC1FEA" w14:textId="77777777" w:rsidR="00C64017" w:rsidRPr="00B667C3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29DCA7C5" w:rsidR="00C64017" w:rsidRPr="00B667C3" w:rsidRDefault="00C64017" w:rsidP="00C64017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3C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380,497</w:t>
            </w:r>
          </w:p>
        </w:tc>
        <w:tc>
          <w:tcPr>
            <w:tcW w:w="126" w:type="pct"/>
          </w:tcPr>
          <w:p w14:paraId="70D53E72" w14:textId="77777777" w:rsidR="00C64017" w:rsidRPr="00B667C3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3FC99AF1" w14:textId="712F899D" w:rsidR="00C64017" w:rsidRPr="00B667C3" w:rsidRDefault="00C64017" w:rsidP="00C6401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449EF63" w14:textId="77777777" w:rsidR="00C64017" w:rsidRPr="00B667C3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137168A8" w14:textId="38675A47" w:rsidR="00C64017" w:rsidRPr="00B667C3" w:rsidRDefault="00C64017" w:rsidP="00C64017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65251B" w:rsidRPr="00B667C3" w14:paraId="14F3D905" w14:textId="77777777" w:rsidTr="005920B7">
        <w:trPr>
          <w:trHeight w:val="288"/>
        </w:trPr>
        <w:tc>
          <w:tcPr>
            <w:tcW w:w="2176" w:type="pct"/>
          </w:tcPr>
          <w:p w14:paraId="2F39FAC7" w14:textId="77777777" w:rsidR="0065251B" w:rsidRPr="00B667C3" w:rsidRDefault="0065251B" w:rsidP="0065251B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</w:tcPr>
          <w:p w14:paraId="5E5662DC" w14:textId="77777777" w:rsidR="0065251B" w:rsidRPr="00B667C3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</w:tcPr>
          <w:p w14:paraId="331B6A9A" w14:textId="77777777" w:rsidR="0065251B" w:rsidRPr="00B667C3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D55B7B" w14:textId="77777777" w:rsidR="0065251B" w:rsidRPr="00B667C3" w:rsidRDefault="0065251B" w:rsidP="006525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D2346BD" w14:textId="77777777" w:rsidR="0065251B" w:rsidRPr="00B667C3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D5D9E53" w14:textId="77777777" w:rsidR="0065251B" w:rsidRPr="00B667C3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B8F8B93" w14:textId="77777777" w:rsidR="0065251B" w:rsidRPr="00B667C3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EA73CD" w14:textId="77777777" w:rsidR="0065251B" w:rsidRPr="00B667C3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9693A71" w14:textId="77777777" w:rsidR="0065251B" w:rsidRPr="00B667C3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251B" w:rsidRPr="00B667C3" w14:paraId="0CD08CF2" w14:textId="77777777" w:rsidTr="005920B7">
        <w:trPr>
          <w:trHeight w:val="418"/>
        </w:trPr>
        <w:tc>
          <w:tcPr>
            <w:tcW w:w="2176" w:type="pct"/>
          </w:tcPr>
          <w:p w14:paraId="69D951BB" w14:textId="77777777" w:rsidR="0065251B" w:rsidRPr="00B667C3" w:rsidRDefault="0065251B" w:rsidP="0065251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3" w:type="pct"/>
            <w:gridSpan w:val="2"/>
          </w:tcPr>
          <w:p w14:paraId="5121669F" w14:textId="77777777" w:rsidR="0065251B" w:rsidRPr="00B667C3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96ACCFD" w14:textId="77777777" w:rsidR="0065251B" w:rsidRPr="00B667C3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46B69D" w14:textId="77777777" w:rsidR="0065251B" w:rsidRPr="00B667C3" w:rsidRDefault="0065251B" w:rsidP="006525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0D8816B" w14:textId="77777777" w:rsidR="0065251B" w:rsidRPr="00B667C3" w:rsidRDefault="0065251B" w:rsidP="0065251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E9E4A6" w14:textId="77777777" w:rsidR="0065251B" w:rsidRPr="00B667C3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3F59B07" w14:textId="77777777" w:rsidR="0065251B" w:rsidRPr="00B667C3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495CDF" w14:textId="77777777" w:rsidR="0065251B" w:rsidRPr="00B667C3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097C9E46" w14:textId="77777777" w:rsidR="0065251B" w:rsidRPr="00B667C3" w:rsidRDefault="0065251B" w:rsidP="006525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34" w:rsidRPr="00B667C3" w14:paraId="31822A2D" w14:textId="77777777" w:rsidTr="005920B7">
        <w:trPr>
          <w:trHeight w:val="401"/>
        </w:trPr>
        <w:tc>
          <w:tcPr>
            <w:tcW w:w="2176" w:type="pct"/>
          </w:tcPr>
          <w:p w14:paraId="37BBC527" w14:textId="24D55730" w:rsidR="00CC3F34" w:rsidRPr="00B667C3" w:rsidRDefault="00CC3F34" w:rsidP="00CC3F3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" w:type="pct"/>
            <w:gridSpan w:val="2"/>
          </w:tcPr>
          <w:p w14:paraId="39874D93" w14:textId="77777777" w:rsidR="00CC3F34" w:rsidRPr="00B667C3" w:rsidRDefault="00CC3F34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16B7C32B" w14:textId="379D530D" w:rsidR="00CC3F34" w:rsidRPr="003E404C" w:rsidRDefault="006C5341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869,186</w:t>
            </w:r>
          </w:p>
        </w:tc>
        <w:tc>
          <w:tcPr>
            <w:tcW w:w="146" w:type="pct"/>
          </w:tcPr>
          <w:p w14:paraId="22C6F608" w14:textId="77777777" w:rsidR="00CC3F34" w:rsidRPr="003E404C" w:rsidRDefault="00CC3F34" w:rsidP="00CC3F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D9473B" w14:textId="3A898260" w:rsidR="00CC3F34" w:rsidRPr="003E404C" w:rsidRDefault="00CC3F34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1,017,343</w:t>
            </w:r>
          </w:p>
        </w:tc>
        <w:tc>
          <w:tcPr>
            <w:tcW w:w="126" w:type="pct"/>
          </w:tcPr>
          <w:p w14:paraId="3B8E705C" w14:textId="77777777" w:rsidR="00CC3F34" w:rsidRPr="003E404C" w:rsidRDefault="00CC3F34" w:rsidP="00CC3F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62794FAA" w14:textId="42CA373D" w:rsidR="00CC3F34" w:rsidRPr="003E404C" w:rsidRDefault="005D01FC" w:rsidP="00CC3F3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46" w:type="pct"/>
          </w:tcPr>
          <w:p w14:paraId="62F20938" w14:textId="77777777" w:rsidR="00CC3F34" w:rsidRPr="003E404C" w:rsidRDefault="00CC3F34" w:rsidP="00CC3F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A5888B9" w14:textId="32CD9B11" w:rsidR="00CC3F34" w:rsidRPr="003E404C" w:rsidRDefault="00CC3F34" w:rsidP="00CC3F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108,829</w:t>
            </w:r>
          </w:p>
        </w:tc>
      </w:tr>
      <w:tr w:rsidR="00C64017" w:rsidRPr="00B667C3" w14:paraId="4111D726" w14:textId="77777777" w:rsidTr="005920B7">
        <w:trPr>
          <w:trHeight w:val="401"/>
        </w:trPr>
        <w:tc>
          <w:tcPr>
            <w:tcW w:w="2176" w:type="pct"/>
          </w:tcPr>
          <w:p w14:paraId="40ED7AD9" w14:textId="5F885F5C" w:rsidR="00C64017" w:rsidRPr="000F14E5" w:rsidRDefault="00C64017" w:rsidP="00C6401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3" w:type="pct"/>
            <w:gridSpan w:val="2"/>
          </w:tcPr>
          <w:p w14:paraId="718E9F96" w14:textId="77777777" w:rsidR="00C64017" w:rsidRPr="00B667C3" w:rsidRDefault="00C64017" w:rsidP="00C64017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078D25A5" w14:textId="4BDDA26E" w:rsidR="00C64017" w:rsidRPr="003E404C" w:rsidRDefault="00224A35" w:rsidP="00C64017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CE9F100" w14:textId="77777777" w:rsidR="00C64017" w:rsidRPr="003E404C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CF6078" w14:textId="7528BBB4" w:rsidR="00C64017" w:rsidRPr="003E404C" w:rsidRDefault="00C64017" w:rsidP="00C64017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4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126" w:type="pct"/>
          </w:tcPr>
          <w:p w14:paraId="3FB4C2C5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14A0DDFB" w14:textId="20D21B0D" w:rsidR="00C64017" w:rsidRPr="003E404C" w:rsidRDefault="00C64017" w:rsidP="00C64017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A709490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4C0042DC" w14:textId="14C2B34B" w:rsidR="00C64017" w:rsidRPr="003E404C" w:rsidRDefault="00C64017" w:rsidP="00C64017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4017" w:rsidRPr="00B667C3" w14:paraId="23D046A3" w14:textId="77777777" w:rsidTr="005920B7">
        <w:trPr>
          <w:trHeight w:val="403"/>
        </w:trPr>
        <w:tc>
          <w:tcPr>
            <w:tcW w:w="2176" w:type="pct"/>
          </w:tcPr>
          <w:p w14:paraId="6998DBAF" w14:textId="32F9ADE5" w:rsidR="00C64017" w:rsidRPr="00B667C3" w:rsidRDefault="00C64017" w:rsidP="00C64017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3" w:type="pct"/>
            <w:gridSpan w:val="2"/>
          </w:tcPr>
          <w:p w14:paraId="2830B286" w14:textId="77777777" w:rsidR="00C64017" w:rsidRPr="00B667C3" w:rsidRDefault="00C64017" w:rsidP="00C64017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F3D925F" w14:textId="20B27BCE" w:rsidR="00C64017" w:rsidRPr="003E404C" w:rsidRDefault="00224A35" w:rsidP="00C64017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52,306</w:t>
            </w:r>
          </w:p>
        </w:tc>
        <w:tc>
          <w:tcPr>
            <w:tcW w:w="146" w:type="pct"/>
          </w:tcPr>
          <w:p w14:paraId="28254298" w14:textId="77777777" w:rsidR="00C64017" w:rsidRPr="003E404C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789344" w14:textId="7CCE13C5" w:rsidR="00C64017" w:rsidRPr="003E404C" w:rsidRDefault="00C64017" w:rsidP="00C64017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4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174,878</w:t>
            </w:r>
          </w:p>
        </w:tc>
        <w:tc>
          <w:tcPr>
            <w:tcW w:w="126" w:type="pct"/>
          </w:tcPr>
          <w:p w14:paraId="04B66D93" w14:textId="77777777" w:rsidR="00C64017" w:rsidRPr="003E404C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0865CE" w14:textId="376493FF" w:rsidR="00C64017" w:rsidRPr="003E404C" w:rsidRDefault="00C64017" w:rsidP="00C64017">
            <w:pPr>
              <w:pStyle w:val="BodyText"/>
              <w:tabs>
                <w:tab w:val="decimal" w:pos="555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1367091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FF34CA6" w14:textId="1C011D88" w:rsidR="00C64017" w:rsidRPr="003E404C" w:rsidRDefault="00C64017" w:rsidP="00C64017">
            <w:pPr>
              <w:pStyle w:val="BodyText"/>
              <w:tabs>
                <w:tab w:val="decimal" w:pos="610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4017" w:rsidRPr="00B667C3" w14:paraId="5E4418CA" w14:textId="77777777" w:rsidTr="008625FE">
        <w:trPr>
          <w:trHeight w:val="403"/>
        </w:trPr>
        <w:tc>
          <w:tcPr>
            <w:tcW w:w="2176" w:type="pct"/>
          </w:tcPr>
          <w:p w14:paraId="434B9D3D" w14:textId="2E14A039" w:rsidR="00C64017" w:rsidRDefault="00C64017" w:rsidP="00C64017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F4A">
              <w:rPr>
                <w:rFonts w:asciiTheme="majorBidi" w:hAnsi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" w:type="pct"/>
            <w:gridSpan w:val="2"/>
          </w:tcPr>
          <w:p w14:paraId="46DBFA43" w14:textId="77777777" w:rsidR="00C64017" w:rsidRPr="00B667C3" w:rsidRDefault="00C64017" w:rsidP="00C64017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01CB2A9" w14:textId="35E84659" w:rsidR="00C64017" w:rsidRPr="003E404C" w:rsidRDefault="00224A35" w:rsidP="009736F6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(183,049)</w:t>
            </w:r>
          </w:p>
        </w:tc>
        <w:tc>
          <w:tcPr>
            <w:tcW w:w="146" w:type="pct"/>
          </w:tcPr>
          <w:p w14:paraId="67FEBA75" w14:textId="77777777" w:rsidR="00C64017" w:rsidRPr="003E404C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2441C22" w14:textId="7181C4FD" w:rsidR="00C64017" w:rsidRPr="009736F6" w:rsidRDefault="00C64017" w:rsidP="009736F6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36F6">
              <w:rPr>
                <w:rFonts w:asciiTheme="majorBidi" w:hAnsiTheme="majorBidi" w:cstheme="majorBidi"/>
                <w:sz w:val="30"/>
                <w:szCs w:val="30"/>
              </w:rPr>
              <w:t>(107,846)</w:t>
            </w:r>
          </w:p>
        </w:tc>
        <w:tc>
          <w:tcPr>
            <w:tcW w:w="126" w:type="pct"/>
          </w:tcPr>
          <w:p w14:paraId="79F80F5A" w14:textId="77777777" w:rsidR="00C64017" w:rsidRPr="003E404C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C71E914" w14:textId="288E620C" w:rsidR="00C64017" w:rsidRPr="003E404C" w:rsidRDefault="00C64017" w:rsidP="00C64017">
            <w:pPr>
              <w:pStyle w:val="BodyText"/>
              <w:tabs>
                <w:tab w:val="decimal" w:pos="555"/>
              </w:tabs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90787FE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0F91269" w14:textId="4590922C" w:rsidR="00C64017" w:rsidRPr="003E404C" w:rsidRDefault="00C64017" w:rsidP="00C64017">
            <w:pPr>
              <w:pStyle w:val="BodyText"/>
              <w:tabs>
                <w:tab w:val="decimal" w:pos="610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4017" w:rsidRPr="00B667C3" w14:paraId="170D01C5" w14:textId="77777777" w:rsidTr="008625FE">
        <w:trPr>
          <w:trHeight w:val="263"/>
        </w:trPr>
        <w:tc>
          <w:tcPr>
            <w:tcW w:w="2176" w:type="pct"/>
          </w:tcPr>
          <w:p w14:paraId="6CB0A1D6" w14:textId="70C7B6D1" w:rsidR="00C64017" w:rsidRPr="00B667C3" w:rsidRDefault="00C64017" w:rsidP="00C64017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133" w:type="pct"/>
            <w:gridSpan w:val="2"/>
          </w:tcPr>
          <w:p w14:paraId="4F3D795D" w14:textId="77777777" w:rsidR="00C64017" w:rsidRPr="00B667C3" w:rsidRDefault="00C64017" w:rsidP="00C64017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0465D0E9" w14:textId="4C8FAEF6" w:rsidR="00C64017" w:rsidRPr="003E404C" w:rsidRDefault="00224A35" w:rsidP="009736F6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2,991</w:t>
            </w:r>
          </w:p>
        </w:tc>
        <w:tc>
          <w:tcPr>
            <w:tcW w:w="146" w:type="pct"/>
          </w:tcPr>
          <w:p w14:paraId="510C323E" w14:textId="77777777" w:rsidR="00C64017" w:rsidRPr="003E404C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BF045D2" w14:textId="34D1A5A0" w:rsidR="00C64017" w:rsidRPr="009736F6" w:rsidRDefault="00C64017" w:rsidP="009736F6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003C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126" w:type="pct"/>
          </w:tcPr>
          <w:p w14:paraId="2BB36634" w14:textId="77777777" w:rsidR="00C64017" w:rsidRPr="003E404C" w:rsidRDefault="00C64017" w:rsidP="00C64017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95439FA" w14:textId="77777777" w:rsidR="00C64017" w:rsidRPr="003E404C" w:rsidRDefault="00C64017" w:rsidP="00C64017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C64955C" w14:textId="2F4120EF" w:rsidR="00C64017" w:rsidRPr="003E404C" w:rsidRDefault="00C64017" w:rsidP="00C64017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9C2B44D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64A00F93" w14:textId="77777777" w:rsidR="00C64017" w:rsidRPr="003E404C" w:rsidRDefault="00C64017" w:rsidP="00C64017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8BCB8F" w14:textId="427A3069" w:rsidR="00C64017" w:rsidRPr="003E404C" w:rsidRDefault="00C64017" w:rsidP="00C64017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4017" w:rsidRPr="00B667C3" w14:paraId="625BC179" w14:textId="77777777" w:rsidTr="005920B7">
        <w:trPr>
          <w:trHeight w:val="401"/>
        </w:trPr>
        <w:tc>
          <w:tcPr>
            <w:tcW w:w="2176" w:type="pct"/>
          </w:tcPr>
          <w:p w14:paraId="6902536A" w14:textId="485E8F19" w:rsidR="00C64017" w:rsidRPr="00B667C3" w:rsidRDefault="00C64017" w:rsidP="00C6401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3" w:type="pct"/>
            <w:gridSpan w:val="2"/>
          </w:tcPr>
          <w:p w14:paraId="1946E6F2" w14:textId="77777777" w:rsidR="00C64017" w:rsidRPr="00B667C3" w:rsidRDefault="00C64017" w:rsidP="00C64017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501698CC" w14:textId="5FECE19F" w:rsidR="00C64017" w:rsidRPr="003E404C" w:rsidRDefault="00224A35" w:rsidP="00C64017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741,434</w:t>
            </w:r>
          </w:p>
        </w:tc>
        <w:tc>
          <w:tcPr>
            <w:tcW w:w="146" w:type="pct"/>
          </w:tcPr>
          <w:p w14:paraId="0DF09D82" w14:textId="77777777" w:rsidR="00C64017" w:rsidRPr="003E404C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2D73E12" w14:textId="706C7753" w:rsidR="00C64017" w:rsidRPr="003E404C" w:rsidRDefault="00C64017" w:rsidP="00C64017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4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1,141,000</w:t>
            </w:r>
          </w:p>
        </w:tc>
        <w:tc>
          <w:tcPr>
            <w:tcW w:w="126" w:type="pct"/>
          </w:tcPr>
          <w:p w14:paraId="76751B11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17FAB113" w:rsidR="00C64017" w:rsidRPr="003E404C" w:rsidRDefault="00A71FA4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  <w:r w:rsidR="00C64017"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46" w:type="pct"/>
          </w:tcPr>
          <w:p w14:paraId="59989380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4D5F76C2" w14:textId="44C3CE7A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108,829</w:t>
            </w:r>
          </w:p>
        </w:tc>
      </w:tr>
      <w:tr w:rsidR="00C64017" w:rsidRPr="008C0E74" w14:paraId="2D35F58D" w14:textId="77777777" w:rsidTr="00B9289C">
        <w:trPr>
          <w:trHeight w:val="401"/>
        </w:trPr>
        <w:tc>
          <w:tcPr>
            <w:tcW w:w="2176" w:type="pct"/>
          </w:tcPr>
          <w:p w14:paraId="751A265B" w14:textId="77777777" w:rsidR="00C64017" w:rsidRPr="008C0E74" w:rsidRDefault="00C64017" w:rsidP="00C6401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</w:tcPr>
          <w:p w14:paraId="073E6461" w14:textId="77777777" w:rsidR="00C64017" w:rsidRPr="008C0E74" w:rsidRDefault="00C64017" w:rsidP="00C64017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F9D7F54" w14:textId="77777777" w:rsidR="00C64017" w:rsidRPr="003E404C" w:rsidRDefault="00C64017" w:rsidP="00C64017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82AAC28" w14:textId="77777777" w:rsidR="00C64017" w:rsidRPr="003E404C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81B5112" w14:textId="1350B356" w:rsidR="00C64017" w:rsidRPr="003E404C" w:rsidRDefault="00C64017" w:rsidP="00C64017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0217E0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2A5ABB6D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5D51046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09DE38CE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017" w:rsidRPr="00B667C3" w14:paraId="394D505A" w14:textId="77777777" w:rsidTr="005920B7">
        <w:trPr>
          <w:trHeight w:val="321"/>
        </w:trPr>
        <w:tc>
          <w:tcPr>
            <w:tcW w:w="2176" w:type="pct"/>
          </w:tcPr>
          <w:p w14:paraId="0A19FD57" w14:textId="41C17FB3" w:rsidR="00C64017" w:rsidRPr="00B667C3" w:rsidRDefault="00C64017" w:rsidP="00C640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3" w:type="pct"/>
            <w:gridSpan w:val="2"/>
          </w:tcPr>
          <w:p w14:paraId="2218A14A" w14:textId="77777777" w:rsidR="00C64017" w:rsidRPr="00B667C3" w:rsidRDefault="00C64017" w:rsidP="00C64017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25F04D94" w14:textId="043CC96E" w:rsidR="00C64017" w:rsidRPr="003E404C" w:rsidRDefault="00224A35" w:rsidP="00C64017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1,119,444</w:t>
            </w:r>
          </w:p>
        </w:tc>
        <w:tc>
          <w:tcPr>
            <w:tcW w:w="146" w:type="pct"/>
          </w:tcPr>
          <w:p w14:paraId="0EDCFB5D" w14:textId="77777777" w:rsidR="00C64017" w:rsidRPr="003E404C" w:rsidRDefault="00C64017" w:rsidP="00C640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4EA3D508" w14:textId="5B729A03" w:rsidR="00C64017" w:rsidRPr="003E404C" w:rsidRDefault="00C64017" w:rsidP="00C64017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1,521,497</w:t>
            </w:r>
          </w:p>
        </w:tc>
        <w:tc>
          <w:tcPr>
            <w:tcW w:w="126" w:type="pct"/>
          </w:tcPr>
          <w:p w14:paraId="7E308139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25DA6870" w14:textId="1043E45F" w:rsidR="00C64017" w:rsidRPr="003E404C" w:rsidRDefault="00A71FA4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  <w:r w:rsidR="00C64017"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46" w:type="pct"/>
          </w:tcPr>
          <w:p w14:paraId="46E54690" w14:textId="77777777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64D0CCCA" w14:textId="26D4FEC1" w:rsidR="00C64017" w:rsidRPr="003E404C" w:rsidRDefault="00C64017" w:rsidP="00C6401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108,829</w:t>
            </w:r>
          </w:p>
        </w:tc>
      </w:tr>
    </w:tbl>
    <w:p w14:paraId="79795589" w14:textId="3C3C0759" w:rsidR="00D122BF" w:rsidRDefault="007B6081" w:rsidP="007B608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CDD65F3" w14:textId="6FA3C0E4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5063EE9E" w14:textId="5BE46EFE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>
        <w:rPr>
          <w:sz w:val="30"/>
          <w:szCs w:val="30"/>
          <w:cs/>
        </w:rPr>
        <w:t xml:space="preserve">ณ </w:t>
      </w:r>
      <w:r w:rsidR="006839F1">
        <w:rPr>
          <w:sz w:val="30"/>
          <w:szCs w:val="30"/>
          <w:cs/>
        </w:rPr>
        <w:t>วันที่</w:t>
      </w:r>
      <w:r w:rsidR="006839F1">
        <w:rPr>
          <w:sz w:val="30"/>
          <w:szCs w:val="30"/>
        </w:rPr>
        <w:t xml:space="preserve"> </w:t>
      </w:r>
      <w:r w:rsidR="00CC3F34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C3F34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6839F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839F1" w:rsidRPr="00D149E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39F1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6839F1" w:rsidRPr="00F065D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839F1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839F1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839F1" w:rsidRPr="00D149E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39F1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839F1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200FE1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="450" w:tblpY="77"/>
        <w:tblW w:w="9445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06"/>
        <w:gridCol w:w="1654"/>
        <w:gridCol w:w="2709"/>
        <w:gridCol w:w="933"/>
        <w:gridCol w:w="937"/>
        <w:gridCol w:w="6"/>
      </w:tblGrid>
      <w:tr w:rsidR="007052FB" w:rsidRPr="00F065D7" w14:paraId="0ED7C163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5DEC5829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EFF1813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2B4B826C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7A865780" w14:textId="4F4C9C5A" w:rsidR="007052FB" w:rsidRPr="00200FE1" w:rsidRDefault="007052FB" w:rsidP="008E037B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B679B0" w:rsidRPr="00F065D7" w14:paraId="3D95F371" w14:textId="77777777" w:rsidTr="008E037B">
        <w:trPr>
          <w:cantSplit/>
          <w:trHeight w:val="163"/>
        </w:trPr>
        <w:tc>
          <w:tcPr>
            <w:tcW w:w="3206" w:type="dxa"/>
          </w:tcPr>
          <w:p w14:paraId="0622BE6C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DEFE556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73E059B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6A04C5" w14:textId="7F4F7B51" w:rsidR="00B679B0" w:rsidRPr="00F065D7" w:rsidRDefault="00CC3F34" w:rsidP="00B679B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C3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CC3F3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7B45BDF9" w14:textId="2AA58118" w:rsidR="00B679B0" w:rsidRPr="00F065D7" w:rsidRDefault="00B679B0" w:rsidP="00B679B0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679B0" w:rsidRPr="00F065D7" w14:paraId="03646D02" w14:textId="77777777" w:rsidTr="008E037B">
        <w:trPr>
          <w:cantSplit/>
          <w:trHeight w:val="163"/>
        </w:trPr>
        <w:tc>
          <w:tcPr>
            <w:tcW w:w="3206" w:type="dxa"/>
          </w:tcPr>
          <w:p w14:paraId="3CA904CD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B2A02A4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5B42312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7AB24D0A" w14:textId="1D284D64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2542813B" w14:textId="296F6FF9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B679B0" w:rsidRPr="00F065D7" w14:paraId="110F57D4" w14:textId="77777777" w:rsidTr="008E037B">
        <w:trPr>
          <w:cantSplit/>
          <w:trHeight w:val="70"/>
        </w:trPr>
        <w:tc>
          <w:tcPr>
            <w:tcW w:w="3206" w:type="dxa"/>
          </w:tcPr>
          <w:p w14:paraId="7E41568F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BA29C7E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85A6106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2A3D69C4" w14:textId="7F8102E3" w:rsidR="00B679B0" w:rsidRPr="00FD6C5D" w:rsidRDefault="00B679B0" w:rsidP="00B679B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B679B0" w:rsidRPr="00F065D7" w14:paraId="6E9E8880" w14:textId="77777777" w:rsidTr="008E037B">
        <w:trPr>
          <w:cantSplit/>
          <w:trHeight w:val="163"/>
        </w:trPr>
        <w:tc>
          <w:tcPr>
            <w:tcW w:w="3206" w:type="dxa"/>
            <w:hideMark/>
          </w:tcPr>
          <w:p w14:paraId="3EB69E86" w14:textId="77777777" w:rsidR="00B679B0" w:rsidRPr="00F065D7" w:rsidRDefault="00B679B0" w:rsidP="00B679B0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54" w:type="dxa"/>
          </w:tcPr>
          <w:p w14:paraId="7EEC4860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9" w:type="dxa"/>
          </w:tcPr>
          <w:p w14:paraId="49A198F0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Align w:val="bottom"/>
          </w:tcPr>
          <w:p w14:paraId="57751803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227095A" w14:textId="77777777" w:rsidR="00B679B0" w:rsidRPr="00F065D7" w:rsidRDefault="00B679B0" w:rsidP="00B679B0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679B0" w:rsidRPr="00F065D7" w14:paraId="3345E165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52E7894A" w14:textId="4E72C922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654" w:type="dxa"/>
            <w:hideMark/>
          </w:tcPr>
          <w:p w14:paraId="178AC03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40FCB9C6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3A6FB8D2" w14:textId="5B3A389C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B122C99" w14:textId="243F3B7D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0C595E7C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AE4A441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4" w:type="dxa"/>
            <w:hideMark/>
          </w:tcPr>
          <w:p w14:paraId="507E0CCE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EBE27B6" w14:textId="1A024B43" w:rsidR="00B679B0" w:rsidRPr="00F065D7" w:rsidRDefault="00B679B0" w:rsidP="00B679B0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33" w:type="dxa"/>
          </w:tcPr>
          <w:p w14:paraId="300621AC" w14:textId="639A8CBD" w:rsidR="00B679B0" w:rsidRPr="00F065D7" w:rsidRDefault="00B679B0" w:rsidP="00B679B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64691EE" w14:textId="6A1B809C" w:rsidR="00B679B0" w:rsidRPr="00F065D7" w:rsidRDefault="00B679B0" w:rsidP="00B679B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4C458BB7" w14:textId="77777777" w:rsidTr="008E037B">
        <w:trPr>
          <w:cantSplit/>
          <w:trHeight w:val="325"/>
        </w:trPr>
        <w:tc>
          <w:tcPr>
            <w:tcW w:w="3206" w:type="dxa"/>
            <w:hideMark/>
          </w:tcPr>
          <w:p w14:paraId="5B8A7ACF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4" w:type="dxa"/>
            <w:hideMark/>
          </w:tcPr>
          <w:p w14:paraId="6A964724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2341828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438F7579" w14:textId="3B162738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19A6C9C" w14:textId="3C65E008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25B1FC91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230DCCD0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4" w:type="dxa"/>
            <w:hideMark/>
          </w:tcPr>
          <w:p w14:paraId="63771F8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6C016152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0BFF7A7B" w14:textId="5BEB7326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30A858A" w14:textId="492E9DE5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5F5911ED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32FCB3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4" w:type="dxa"/>
            <w:hideMark/>
          </w:tcPr>
          <w:p w14:paraId="17153772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3FCD0C8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3" w:type="dxa"/>
          </w:tcPr>
          <w:p w14:paraId="34E23D42" w14:textId="72AD508B" w:rsidR="00B679B0" w:rsidRPr="00F065D7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6654D415" w14:textId="0E2E93F3" w:rsidR="00B679B0" w:rsidRPr="00F065D7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679B0" w:rsidRPr="00F065D7" w14:paraId="7B31C71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711AB4D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4" w:type="dxa"/>
            <w:hideMark/>
          </w:tcPr>
          <w:p w14:paraId="7BE5B2FD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3610843B" w14:textId="6D66FE83" w:rsidR="00B679B0" w:rsidRPr="00523156" w:rsidRDefault="00B679B0" w:rsidP="00B679B0">
            <w:pPr>
              <w:pStyle w:val="NoSpacing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3156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3" w:type="dxa"/>
          </w:tcPr>
          <w:p w14:paraId="32AD89B3" w14:textId="7DF7D93B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6886FB2" w14:textId="189D8701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788FBB4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66C2D38" w14:textId="77777777" w:rsidR="00B679B0" w:rsidRPr="00F065D7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654" w:type="dxa"/>
            <w:hideMark/>
          </w:tcPr>
          <w:p w14:paraId="4F0F6D99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1DEC5F86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3" w:type="dxa"/>
          </w:tcPr>
          <w:p w14:paraId="10196276" w14:textId="2855ACA3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8E306FC" w14:textId="72E23476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61972D2F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F95A8E8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4" w:type="dxa"/>
            <w:hideMark/>
          </w:tcPr>
          <w:p w14:paraId="4B7D9449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BAEA3B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3" w:type="dxa"/>
          </w:tcPr>
          <w:p w14:paraId="65CB6C3C" w14:textId="79CCBAF5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80421F2" w14:textId="1D78D450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74D36B4A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7FAD4FF8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4" w:type="dxa"/>
            <w:hideMark/>
          </w:tcPr>
          <w:p w14:paraId="36E1CC83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F6F9B54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7A6A1E8" w14:textId="3E2D4FBA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E9E2A8E" w14:textId="3340D8C4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5E5145AE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6DC7F0B0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654" w:type="dxa"/>
            <w:hideMark/>
          </w:tcPr>
          <w:p w14:paraId="2A69850D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9" w:type="dxa"/>
            <w:hideMark/>
          </w:tcPr>
          <w:p w14:paraId="2D2219F7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3" w:type="dxa"/>
          </w:tcPr>
          <w:p w14:paraId="104AF532" w14:textId="6B585CD2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6AD3830" w14:textId="786DD357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72D21957" w14:textId="77777777" w:rsidTr="008E037B">
        <w:trPr>
          <w:cantSplit/>
          <w:trHeight w:val="647"/>
        </w:trPr>
        <w:tc>
          <w:tcPr>
            <w:tcW w:w="3206" w:type="dxa"/>
            <w:hideMark/>
          </w:tcPr>
          <w:p w14:paraId="6EEAFF8C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485A87CF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B679B0" w:rsidRPr="00F065D7" w:rsidRDefault="00B679B0" w:rsidP="00B679B0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1"/>
          </w:p>
        </w:tc>
        <w:tc>
          <w:tcPr>
            <w:tcW w:w="2709" w:type="dxa"/>
            <w:hideMark/>
          </w:tcPr>
          <w:p w14:paraId="59F15DA6" w14:textId="77777777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1BA2997A" w14:textId="37EDE4B8" w:rsidR="00B679B0" w:rsidRPr="00F065D7" w:rsidRDefault="00B679B0" w:rsidP="00B679B0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47E68D93" w14:textId="13E23B17" w:rsidR="00B679B0" w:rsidRPr="00F065D7" w:rsidRDefault="00B679B0" w:rsidP="00B679B0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679B0" w:rsidRPr="00F065D7" w14:paraId="62ACC37E" w14:textId="77777777" w:rsidTr="008E037B">
        <w:trPr>
          <w:cantSplit/>
          <w:trHeight w:val="317"/>
        </w:trPr>
        <w:tc>
          <w:tcPr>
            <w:tcW w:w="3206" w:type="dxa"/>
          </w:tcPr>
          <w:p w14:paraId="61BDB1DB" w14:textId="109D923E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Pr="00D149E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654" w:type="dxa"/>
          </w:tcPr>
          <w:p w14:paraId="455D0C67" w14:textId="0FCEFF7C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09" w:type="dxa"/>
          </w:tcPr>
          <w:p w14:paraId="1DB1B033" w14:textId="132BE083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3" w:type="dxa"/>
          </w:tcPr>
          <w:p w14:paraId="44C153C4" w14:textId="3847ED06" w:rsidR="00B679B0" w:rsidRPr="009F3238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7B76BBB" w14:textId="5635D3E9" w:rsidR="00B679B0" w:rsidRPr="009F3238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05F0D196" w14:textId="77777777" w:rsidTr="008E037B">
        <w:trPr>
          <w:cantSplit/>
          <w:trHeight w:val="317"/>
        </w:trPr>
        <w:tc>
          <w:tcPr>
            <w:tcW w:w="3206" w:type="dxa"/>
          </w:tcPr>
          <w:p w14:paraId="2C02C144" w14:textId="1D87FE2C" w:rsidR="00B679B0" w:rsidRPr="003D6BB2" w:rsidRDefault="00B679B0" w:rsidP="00B679B0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1654" w:type="dxa"/>
          </w:tcPr>
          <w:p w14:paraId="00BD08FA" w14:textId="5718502D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F0E05EE" w14:textId="5AC8B5F9" w:rsidR="00B679B0" w:rsidRPr="00F065D7" w:rsidRDefault="00B679B0" w:rsidP="00B679B0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80674A0" w14:textId="3A5CDDD1" w:rsidR="00B679B0" w:rsidRPr="00F065D7" w:rsidRDefault="00B679B0" w:rsidP="00B679B0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AB4D232" w14:textId="198875A0" w:rsidR="00B679B0" w:rsidRPr="00F065D7" w:rsidRDefault="00B679B0" w:rsidP="00B679B0">
            <w:pPr>
              <w:pStyle w:val="NoSpacing"/>
              <w:spacing w:line="300" w:lineRule="exact"/>
              <w:ind w:right="-22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24E531F3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4D19E62F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654" w:type="dxa"/>
            <w:hideMark/>
          </w:tcPr>
          <w:p w14:paraId="75A073CF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787CB21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F887F71" w14:textId="17B65E37" w:rsidR="00B679B0" w:rsidRPr="00F065D7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528DCC58" w14:textId="5D076898" w:rsidR="00B679B0" w:rsidRPr="00F065D7" w:rsidRDefault="00B679B0" w:rsidP="00B679B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679B0" w:rsidRPr="00F065D7" w14:paraId="15D7952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5D295EE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Company Limited</w:t>
            </w:r>
          </w:p>
        </w:tc>
        <w:tc>
          <w:tcPr>
            <w:tcW w:w="1654" w:type="dxa"/>
            <w:hideMark/>
          </w:tcPr>
          <w:p w14:paraId="1ACE9F02" w14:textId="77777777" w:rsidR="00B679B0" w:rsidRPr="00F065D7" w:rsidRDefault="00B679B0" w:rsidP="00B679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B679B0" w:rsidRPr="00F065D7" w:rsidRDefault="00B679B0" w:rsidP="00B679B0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18767085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2C74D13" w14:textId="4A491BCD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02E49292" w14:textId="63C5EFD1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F065D7" w14:paraId="5BF5F755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2ECC2104" w14:textId="77777777" w:rsidR="00B679B0" w:rsidRPr="00C5083C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Europe Limited</w:t>
            </w:r>
          </w:p>
        </w:tc>
        <w:tc>
          <w:tcPr>
            <w:tcW w:w="1654" w:type="dxa"/>
            <w:hideMark/>
          </w:tcPr>
          <w:p w14:paraId="681B6055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09" w:type="dxa"/>
            <w:hideMark/>
          </w:tcPr>
          <w:p w14:paraId="7D4B7A76" w14:textId="77777777" w:rsidR="00B679B0" w:rsidRPr="00F065D7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53A5FC0C" w14:textId="71BC6DAC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1C349E1" w14:textId="3B837775" w:rsidR="00B679B0" w:rsidRPr="00F065D7" w:rsidRDefault="00B679B0" w:rsidP="00B679B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79B0" w:rsidRPr="00006EF1" w14:paraId="4812B1D1" w14:textId="77777777" w:rsidTr="008E037B">
        <w:trPr>
          <w:cantSplit/>
          <w:trHeight w:val="140"/>
        </w:trPr>
        <w:tc>
          <w:tcPr>
            <w:tcW w:w="3206" w:type="dxa"/>
          </w:tcPr>
          <w:p w14:paraId="0F8F069E" w14:textId="77777777" w:rsidR="00B679B0" w:rsidRPr="00CF5084" w:rsidRDefault="00B679B0" w:rsidP="00B679B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CFD85CE" w14:textId="77777777" w:rsidR="00B679B0" w:rsidRPr="00CF5084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250328B2" w14:textId="77777777" w:rsidR="00B679B0" w:rsidRPr="00CF5084" w:rsidRDefault="00B679B0" w:rsidP="00B679B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053D0E0F" w14:textId="77777777" w:rsidR="00B679B0" w:rsidRPr="00CF5084" w:rsidRDefault="00B679B0" w:rsidP="00B679B0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1250FD50" w14:textId="77777777" w:rsidR="00B679B0" w:rsidRPr="00CF5084" w:rsidRDefault="00B679B0" w:rsidP="00B679B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71E94F62" w14:textId="77777777" w:rsidTr="008E037B">
        <w:trPr>
          <w:cantSplit/>
          <w:trHeight w:val="140"/>
        </w:trPr>
        <w:tc>
          <w:tcPr>
            <w:tcW w:w="3206" w:type="dxa"/>
          </w:tcPr>
          <w:p w14:paraId="4D23EA41" w14:textId="4818BAFE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5DEA164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8E27B1A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399855D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539E106F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1590E281" w14:textId="77777777" w:rsidTr="008E33A7">
        <w:trPr>
          <w:cantSplit/>
          <w:trHeight w:val="140"/>
        </w:trPr>
        <w:tc>
          <w:tcPr>
            <w:tcW w:w="3206" w:type="dxa"/>
          </w:tcPr>
          <w:p w14:paraId="73913932" w14:textId="77CA7DC2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254C35FE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7C00A71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1D5D8198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7417777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650B3020" w14:textId="77777777" w:rsidTr="008E037B">
        <w:trPr>
          <w:cantSplit/>
          <w:trHeight w:val="140"/>
        </w:trPr>
        <w:tc>
          <w:tcPr>
            <w:tcW w:w="3206" w:type="dxa"/>
          </w:tcPr>
          <w:p w14:paraId="089327BB" w14:textId="6875E7CB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1067E456" w14:textId="4085CF7E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CAF81F1" w14:textId="4E8E34A0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7418FE6C" w14:textId="0621823E" w:rsidR="008E33A7" w:rsidRPr="008E33A7" w:rsidRDefault="008E33A7" w:rsidP="008E33A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7DE56972" w14:textId="2E47735D" w:rsidR="008E33A7" w:rsidRPr="008E33A7" w:rsidRDefault="008E33A7" w:rsidP="008E33A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E33A7" w:rsidRPr="00006EF1" w14:paraId="27BBF175" w14:textId="77777777" w:rsidTr="008E037B">
        <w:trPr>
          <w:cantSplit/>
          <w:trHeight w:val="140"/>
        </w:trPr>
        <w:tc>
          <w:tcPr>
            <w:tcW w:w="3206" w:type="dxa"/>
          </w:tcPr>
          <w:p w14:paraId="6C417CED" w14:textId="77777777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276272C8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06DA1EAD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78D79947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02202F1C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1D6E759C" w14:textId="77777777" w:rsidTr="008E037B">
        <w:trPr>
          <w:cantSplit/>
          <w:trHeight w:val="140"/>
        </w:trPr>
        <w:tc>
          <w:tcPr>
            <w:tcW w:w="3206" w:type="dxa"/>
          </w:tcPr>
          <w:p w14:paraId="6D08E8A7" w14:textId="77777777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9D24AE7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639039B0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F01F080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787436FD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1A2490BE" w14:textId="77777777" w:rsidTr="008E037B">
        <w:trPr>
          <w:cantSplit/>
          <w:trHeight w:val="140"/>
        </w:trPr>
        <w:tc>
          <w:tcPr>
            <w:tcW w:w="3206" w:type="dxa"/>
          </w:tcPr>
          <w:p w14:paraId="266E17CF" w14:textId="77777777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68941C5D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15111685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4B99B406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629C1D80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41CA696F" w14:textId="77777777" w:rsidTr="008E037B">
        <w:trPr>
          <w:cantSplit/>
          <w:trHeight w:val="140"/>
        </w:trPr>
        <w:tc>
          <w:tcPr>
            <w:tcW w:w="3206" w:type="dxa"/>
          </w:tcPr>
          <w:p w14:paraId="35E73861" w14:textId="77777777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26AB503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52AEEA69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1B63B270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5AC13991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5F7956B5" w14:textId="77777777" w:rsidTr="008E037B">
        <w:trPr>
          <w:cantSplit/>
          <w:trHeight w:val="140"/>
        </w:trPr>
        <w:tc>
          <w:tcPr>
            <w:tcW w:w="3206" w:type="dxa"/>
          </w:tcPr>
          <w:p w14:paraId="3689A157" w14:textId="77777777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58FF519C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55EAA0B1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5238A08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5F7325AD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58A615D6" w14:textId="77777777" w:rsidTr="008E037B">
        <w:trPr>
          <w:cantSplit/>
          <w:trHeight w:val="140"/>
        </w:trPr>
        <w:tc>
          <w:tcPr>
            <w:tcW w:w="3206" w:type="dxa"/>
          </w:tcPr>
          <w:p w14:paraId="0458C755" w14:textId="77777777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5CE3BBBA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27A5C316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1D39E7C7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517D8D64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711E123B" w14:textId="77777777" w:rsidTr="008E037B">
        <w:trPr>
          <w:cantSplit/>
          <w:trHeight w:val="140"/>
        </w:trPr>
        <w:tc>
          <w:tcPr>
            <w:tcW w:w="3206" w:type="dxa"/>
          </w:tcPr>
          <w:p w14:paraId="4D5A9384" w14:textId="77777777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26DA1F7F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18F71E3C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5B4FA821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19F1ED01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35017C6F" w14:textId="77777777" w:rsidTr="008E037B">
        <w:trPr>
          <w:cantSplit/>
          <w:trHeight w:val="140"/>
        </w:trPr>
        <w:tc>
          <w:tcPr>
            <w:tcW w:w="3206" w:type="dxa"/>
          </w:tcPr>
          <w:p w14:paraId="52390593" w14:textId="77777777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097AE0B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05FCCD71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4E621BD3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24D25B33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006EF1" w14:paraId="1ABAF490" w14:textId="77777777" w:rsidTr="008E037B">
        <w:trPr>
          <w:cantSplit/>
          <w:trHeight w:val="140"/>
        </w:trPr>
        <w:tc>
          <w:tcPr>
            <w:tcW w:w="3206" w:type="dxa"/>
          </w:tcPr>
          <w:p w14:paraId="02C55B10" w14:textId="77777777" w:rsidR="008E33A7" w:rsidRPr="00CF5084" w:rsidRDefault="008E33A7" w:rsidP="008E33A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68431567" w14:textId="77777777" w:rsidR="008E33A7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0991125" w14:textId="77777777" w:rsidR="008E33A7" w:rsidRPr="00CF5084" w:rsidRDefault="008E33A7" w:rsidP="008E33A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3B33AB88" w14:textId="77777777" w:rsidR="008E33A7" w:rsidRPr="00CF5084" w:rsidRDefault="008E33A7" w:rsidP="008E33A7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48485A3F" w14:textId="77777777" w:rsidR="008E33A7" w:rsidRPr="00CF5084" w:rsidRDefault="008E33A7" w:rsidP="008E33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33A7" w:rsidRPr="00F065D7" w14:paraId="78E52AFC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2255B556" w14:textId="1B5F0D7E" w:rsidR="008E33A7" w:rsidRPr="00F065D7" w:rsidRDefault="008E33A7" w:rsidP="008E33A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D1A729E" w14:textId="77777777" w:rsidR="008E33A7" w:rsidRPr="00F065D7" w:rsidRDefault="008E33A7" w:rsidP="008E33A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0AABF117" w14:textId="77777777" w:rsidR="008E33A7" w:rsidRPr="00F065D7" w:rsidRDefault="008E33A7" w:rsidP="008E33A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014CC318" w14:textId="77777777" w:rsidR="008E33A7" w:rsidRPr="00200FE1" w:rsidRDefault="008E33A7" w:rsidP="008E33A7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8E33A7" w:rsidRPr="00F065D7" w14:paraId="21828ACD" w14:textId="77777777" w:rsidTr="008E037B">
        <w:trPr>
          <w:cantSplit/>
          <w:trHeight w:val="163"/>
        </w:trPr>
        <w:tc>
          <w:tcPr>
            <w:tcW w:w="3206" w:type="dxa"/>
          </w:tcPr>
          <w:p w14:paraId="0AAEF964" w14:textId="77777777" w:rsidR="008E33A7" w:rsidRPr="00F065D7" w:rsidRDefault="008E33A7" w:rsidP="008E33A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5A2294C" w14:textId="77777777" w:rsidR="008E33A7" w:rsidRPr="00F065D7" w:rsidRDefault="008E33A7" w:rsidP="008E33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173CBF" w14:textId="77777777" w:rsidR="008E33A7" w:rsidRPr="00F065D7" w:rsidRDefault="008E33A7" w:rsidP="008E33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3B825A35" w14:textId="37D967A9" w:rsidR="008E33A7" w:rsidRPr="00F065D7" w:rsidRDefault="008E33A7" w:rsidP="008E33A7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C3F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CC3F3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12CB6F89" w14:textId="77777777" w:rsidR="008E33A7" w:rsidRPr="00F065D7" w:rsidRDefault="008E33A7" w:rsidP="008E33A7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E33A7" w:rsidRPr="00F065D7" w14:paraId="0226954C" w14:textId="77777777" w:rsidTr="008E037B">
        <w:trPr>
          <w:cantSplit/>
          <w:trHeight w:val="163"/>
        </w:trPr>
        <w:tc>
          <w:tcPr>
            <w:tcW w:w="3206" w:type="dxa"/>
          </w:tcPr>
          <w:p w14:paraId="28139E82" w14:textId="77777777" w:rsidR="008E33A7" w:rsidRPr="00F065D7" w:rsidRDefault="008E33A7" w:rsidP="008E33A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13B4B85F" w14:textId="77777777" w:rsidR="008E33A7" w:rsidRPr="00F065D7" w:rsidRDefault="008E33A7" w:rsidP="008E33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711D182" w14:textId="77777777" w:rsidR="008E33A7" w:rsidRPr="00F065D7" w:rsidRDefault="008E33A7" w:rsidP="008E33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9F1629" w14:textId="4618EABF" w:rsidR="008E33A7" w:rsidRPr="00F065D7" w:rsidRDefault="008E33A7" w:rsidP="008E33A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6F21E3A1" w14:textId="22CAB023" w:rsidR="008E33A7" w:rsidRPr="00F065D7" w:rsidRDefault="008E33A7" w:rsidP="008E33A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8E33A7" w:rsidRPr="00F065D7" w14:paraId="7613D6A9" w14:textId="77777777" w:rsidTr="008E037B">
        <w:trPr>
          <w:cantSplit/>
          <w:trHeight w:val="70"/>
        </w:trPr>
        <w:tc>
          <w:tcPr>
            <w:tcW w:w="3206" w:type="dxa"/>
          </w:tcPr>
          <w:p w14:paraId="1D3A3730" w14:textId="77777777" w:rsidR="008E33A7" w:rsidRPr="00F065D7" w:rsidRDefault="008E33A7" w:rsidP="008E33A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5D63F738" w14:textId="77777777" w:rsidR="008E33A7" w:rsidRPr="00F065D7" w:rsidRDefault="008E33A7" w:rsidP="008E33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F0FF476" w14:textId="77777777" w:rsidR="008E33A7" w:rsidRPr="00F065D7" w:rsidRDefault="008E33A7" w:rsidP="008E33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022239E6" w14:textId="77777777" w:rsidR="008E33A7" w:rsidRPr="00FD6C5D" w:rsidRDefault="008E33A7" w:rsidP="008E3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8E33A7" w:rsidRPr="00F065D7" w14:paraId="584E5320" w14:textId="77777777" w:rsidTr="008E037B">
        <w:trPr>
          <w:cantSplit/>
          <w:trHeight w:val="163"/>
        </w:trPr>
        <w:tc>
          <w:tcPr>
            <w:tcW w:w="3206" w:type="dxa"/>
          </w:tcPr>
          <w:p w14:paraId="39AC74B1" w14:textId="18EAF0D4" w:rsidR="008E33A7" w:rsidRPr="00CF5084" w:rsidRDefault="008E33A7" w:rsidP="008E33A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4" w:type="dxa"/>
          </w:tcPr>
          <w:p w14:paraId="28058531" w14:textId="77777777" w:rsidR="008E33A7" w:rsidRPr="00CF5084" w:rsidRDefault="008E33A7" w:rsidP="008E33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6D368F0" w14:textId="77777777" w:rsidR="008E33A7" w:rsidRPr="00CF5084" w:rsidRDefault="008E33A7" w:rsidP="008E33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76DAB9C" w14:textId="77777777" w:rsidR="008E33A7" w:rsidRPr="00CF5084" w:rsidRDefault="008E33A7" w:rsidP="008E33A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355D5338" w14:textId="77777777" w:rsidR="008E33A7" w:rsidRPr="00CF5084" w:rsidRDefault="008E33A7" w:rsidP="008E33A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59F7" w:rsidRPr="00F065D7" w14:paraId="5B850167" w14:textId="77777777" w:rsidTr="00C633AC">
        <w:trPr>
          <w:cantSplit/>
          <w:trHeight w:val="163"/>
        </w:trPr>
        <w:tc>
          <w:tcPr>
            <w:tcW w:w="3206" w:type="dxa"/>
          </w:tcPr>
          <w:p w14:paraId="4193A15B" w14:textId="3178AB2E" w:rsidR="00B659F7" w:rsidRPr="00CF5084" w:rsidRDefault="00B659F7" w:rsidP="00B659F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654" w:type="dxa"/>
          </w:tcPr>
          <w:p w14:paraId="57A1E66A" w14:textId="77777777" w:rsidR="00B659F7" w:rsidRPr="00CF5084" w:rsidRDefault="00B659F7" w:rsidP="00B659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9115FD9" w14:textId="77777777" w:rsidR="00B659F7" w:rsidRPr="00CF5084" w:rsidRDefault="00B659F7" w:rsidP="00B659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2A9704E4" w14:textId="77777777" w:rsidR="00B659F7" w:rsidRPr="00CF5084" w:rsidRDefault="00B659F7" w:rsidP="00B659F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EA35872" w14:textId="77777777" w:rsidR="00B659F7" w:rsidRPr="00CF5084" w:rsidRDefault="00B659F7" w:rsidP="00B659F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59F7" w:rsidRPr="00F065D7" w14:paraId="5EB6CB65" w14:textId="77777777" w:rsidTr="008E037B">
        <w:trPr>
          <w:cantSplit/>
          <w:trHeight w:val="163"/>
        </w:trPr>
        <w:tc>
          <w:tcPr>
            <w:tcW w:w="3206" w:type="dxa"/>
          </w:tcPr>
          <w:p w14:paraId="4207CD64" w14:textId="7D4BD049" w:rsidR="00B659F7" w:rsidRPr="00CF5084" w:rsidRDefault="00B659F7" w:rsidP="00B659F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654" w:type="dxa"/>
          </w:tcPr>
          <w:p w14:paraId="405F431B" w14:textId="608272C9" w:rsidR="00B659F7" w:rsidRPr="00CF5084" w:rsidRDefault="00B659F7" w:rsidP="00473DA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09" w:type="dxa"/>
          </w:tcPr>
          <w:p w14:paraId="219E2B1E" w14:textId="077A6303" w:rsidR="00B659F7" w:rsidRPr="00CF5084" w:rsidRDefault="00B659F7" w:rsidP="00B659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4BE8DC3D" w14:textId="7D352355" w:rsidR="00B659F7" w:rsidRPr="00CF5084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F55EECC" w14:textId="7A996B63" w:rsidR="00B659F7" w:rsidRPr="00CF5084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59F7" w:rsidRPr="00F065D7" w14:paraId="647A6F9D" w14:textId="77777777" w:rsidTr="008E037B">
        <w:trPr>
          <w:cantSplit/>
          <w:trHeight w:val="163"/>
        </w:trPr>
        <w:tc>
          <w:tcPr>
            <w:tcW w:w="3206" w:type="dxa"/>
          </w:tcPr>
          <w:p w14:paraId="44364A96" w14:textId="77777777" w:rsidR="00B659F7" w:rsidRPr="00CF5084" w:rsidRDefault="00B659F7" w:rsidP="00B659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1D83641" w14:textId="77777777" w:rsidR="00B659F7" w:rsidRPr="00CF5084" w:rsidRDefault="00B659F7" w:rsidP="00B659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0EA64CAF" w14:textId="77777777" w:rsidR="00B659F7" w:rsidRPr="00CF5084" w:rsidRDefault="00B659F7" w:rsidP="00B659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1CD88CCD" w14:textId="77777777" w:rsidR="00B659F7" w:rsidRPr="00D149E7" w:rsidRDefault="00B659F7" w:rsidP="00B659F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3A9E42EE" w14:textId="77777777" w:rsidR="00B659F7" w:rsidRPr="00D149E7" w:rsidRDefault="00B659F7" w:rsidP="00B659F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59F7" w:rsidRPr="00F065D7" w14:paraId="127B6FB9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6F14F803" w14:textId="77777777" w:rsidR="00B659F7" w:rsidRPr="00F065D7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B659F7" w:rsidRPr="00F065D7" w14:paraId="45E0068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479BD96" w14:textId="77777777" w:rsidR="00B659F7" w:rsidRPr="00F065D7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</w:p>
        </w:tc>
        <w:tc>
          <w:tcPr>
            <w:tcW w:w="1654" w:type="dxa"/>
            <w:hideMark/>
          </w:tcPr>
          <w:p w14:paraId="6D6AF1DD" w14:textId="77777777" w:rsidR="00B659F7" w:rsidRPr="00F065D7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3ACDAB57" w14:textId="77777777" w:rsidR="00B659F7" w:rsidRPr="00F065D7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7F32EC69" w14:textId="6862AB84" w:rsidR="00B659F7" w:rsidRPr="00F065D7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FA4871B" w14:textId="21EC9EDB" w:rsidR="00B659F7" w:rsidRPr="00F065D7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59F7" w:rsidRPr="00F065D7" w14:paraId="2421958F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E673C37" w14:textId="77777777" w:rsidR="00B659F7" w:rsidRPr="00F065D7" w:rsidRDefault="00B659F7" w:rsidP="00B659F7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654" w:type="dxa"/>
            <w:hideMark/>
          </w:tcPr>
          <w:p w14:paraId="197DD549" w14:textId="77777777" w:rsidR="00B659F7" w:rsidRPr="00F065D7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0B6C1A0E" w14:textId="77777777" w:rsidR="00B659F7" w:rsidRPr="00F065D7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D3037F8" w14:textId="2C5AC7FD" w:rsidR="00B659F7" w:rsidRPr="00F065D7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DDFF75D" w14:textId="0BC7593B" w:rsidR="00B659F7" w:rsidRPr="00F065D7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59F7" w:rsidRPr="00F065D7" w14:paraId="4ABA810B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09949C9" w14:textId="67C93823" w:rsidR="00B659F7" w:rsidRPr="00F065D7" w:rsidRDefault="00B659F7" w:rsidP="00B659F7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4" w:type="dxa"/>
            <w:hideMark/>
          </w:tcPr>
          <w:p w14:paraId="73B0A08C" w14:textId="77777777" w:rsidR="00B659F7" w:rsidRPr="00F065D7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5A0C16B7" w14:textId="77777777" w:rsidR="00B659F7" w:rsidRPr="00F065D7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3" w:type="dxa"/>
          </w:tcPr>
          <w:p w14:paraId="1CD04E10" w14:textId="31B6F101" w:rsidR="00B659F7" w:rsidRPr="00F065D7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E4F7EA5" w14:textId="2D7F8C13" w:rsidR="00B659F7" w:rsidRPr="00F065D7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59F7" w:rsidRPr="00F065D7" w14:paraId="235E40C5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FF55BA2" w14:textId="77777777" w:rsidR="00B659F7" w:rsidRPr="00CA0121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4" w:type="dxa"/>
            <w:hideMark/>
          </w:tcPr>
          <w:p w14:paraId="32C9517C" w14:textId="77777777" w:rsidR="00B659F7" w:rsidRPr="00CA0121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7047D0CB" w14:textId="28419F92" w:rsidR="00B659F7" w:rsidRPr="009736F6" w:rsidRDefault="00B659F7" w:rsidP="00B659F7">
            <w:pPr>
              <w:pStyle w:val="NoSpacing"/>
              <w:ind w:right="-10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736F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</w:t>
            </w:r>
            <w:r w:rsidRPr="009736F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933" w:type="dxa"/>
          </w:tcPr>
          <w:p w14:paraId="0E21F848" w14:textId="0B03EB6B" w:rsidR="00B659F7" w:rsidRPr="009736F6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736F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</w:t>
            </w:r>
            <w:r w:rsidRPr="009736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.00</w:t>
            </w:r>
          </w:p>
        </w:tc>
        <w:tc>
          <w:tcPr>
            <w:tcW w:w="943" w:type="dxa"/>
            <w:gridSpan w:val="2"/>
          </w:tcPr>
          <w:p w14:paraId="483E9170" w14:textId="7A31D1C1" w:rsidR="00B659F7" w:rsidRPr="00CA0121" w:rsidRDefault="00B659F7" w:rsidP="00B659F7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59F7" w:rsidRPr="00F065D7" w14:paraId="2C4B3A08" w14:textId="77777777" w:rsidTr="008E037B">
        <w:trPr>
          <w:cantSplit/>
          <w:trHeight w:val="330"/>
        </w:trPr>
        <w:tc>
          <w:tcPr>
            <w:tcW w:w="3206" w:type="dxa"/>
          </w:tcPr>
          <w:p w14:paraId="2B21FD8E" w14:textId="53BC5106" w:rsidR="00B659F7" w:rsidRPr="00876183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5208F9A4" w14:textId="7A7D36D5" w:rsidR="00B659F7" w:rsidRPr="00876183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3D5DE63D" w14:textId="40AD0CC4" w:rsidR="00B659F7" w:rsidRPr="00876183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56568DF2" w14:textId="4280AB08" w:rsidR="00B659F7" w:rsidRPr="00CA0121" w:rsidRDefault="00B659F7" w:rsidP="00B659F7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51906A4F" w14:textId="747BE988" w:rsidR="00B659F7" w:rsidRPr="00CA0121" w:rsidRDefault="00B659F7" w:rsidP="00B659F7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659F7" w:rsidRPr="00F065D7" w14:paraId="09C0BB10" w14:textId="77777777" w:rsidTr="008E037B">
        <w:trPr>
          <w:cantSplit/>
          <w:trHeight w:val="330"/>
        </w:trPr>
        <w:tc>
          <w:tcPr>
            <w:tcW w:w="3206" w:type="dxa"/>
          </w:tcPr>
          <w:p w14:paraId="5F198659" w14:textId="36067282" w:rsidR="00B659F7" w:rsidRPr="00876183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4" w:type="dxa"/>
          </w:tcPr>
          <w:p w14:paraId="7143EEBA" w14:textId="3063A84A" w:rsidR="00B659F7" w:rsidRPr="00876183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09" w:type="dxa"/>
          </w:tcPr>
          <w:p w14:paraId="562A5313" w14:textId="3C222713" w:rsidR="00B659F7" w:rsidRPr="00876183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30C1E355" w14:textId="5D2E24DA" w:rsidR="00B659F7" w:rsidRPr="00876183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193B0F25" w14:textId="0172F752" w:rsidR="00B659F7" w:rsidRPr="00CA0121" w:rsidRDefault="00B659F7" w:rsidP="00B659F7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59F7" w:rsidRPr="00CF5084" w14:paraId="183E9C64" w14:textId="77777777" w:rsidTr="008E037B">
        <w:trPr>
          <w:cantSplit/>
          <w:trHeight w:val="222"/>
        </w:trPr>
        <w:tc>
          <w:tcPr>
            <w:tcW w:w="3206" w:type="dxa"/>
          </w:tcPr>
          <w:p w14:paraId="75005BFC" w14:textId="77777777" w:rsidR="00B659F7" w:rsidRPr="00876183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9D5D2E7" w14:textId="77777777" w:rsidR="00B659F7" w:rsidRPr="00876183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0B08A13E" w14:textId="77777777" w:rsidR="00B659F7" w:rsidRPr="00876183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51E7946" w14:textId="77777777" w:rsidR="00B659F7" w:rsidRPr="00CF5084" w:rsidRDefault="00B659F7" w:rsidP="00B659F7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5D1F63A5" w14:textId="77777777" w:rsidR="00B659F7" w:rsidRPr="00CF5084" w:rsidRDefault="00B659F7" w:rsidP="00B659F7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59F7" w:rsidRPr="00F065D7" w14:paraId="7EE6DA3A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7AA74AA0" w14:textId="77777777" w:rsidR="00B659F7" w:rsidRPr="00876183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</w:t>
            </w:r>
            <w:proofErr w:type="spellEnd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Pte.</w:t>
            </w:r>
            <w:proofErr w:type="spellEnd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B659F7" w:rsidRPr="00F065D7" w14:paraId="33431CE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94ED7E1" w14:textId="60C15FF2" w:rsidR="00B659F7" w:rsidRPr="00876183" w:rsidRDefault="00B659F7" w:rsidP="00B659F7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Y LIMITED                     </w:t>
            </w:r>
          </w:p>
        </w:tc>
        <w:tc>
          <w:tcPr>
            <w:tcW w:w="1654" w:type="dxa"/>
            <w:hideMark/>
          </w:tcPr>
          <w:p w14:paraId="60BCD9D5" w14:textId="77777777" w:rsidR="00B659F7" w:rsidRPr="00876183" w:rsidRDefault="00B659F7" w:rsidP="00B659F7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B659F7" w:rsidRPr="00876183" w:rsidRDefault="00B659F7" w:rsidP="00B659F7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69F206E8" w14:textId="77777777" w:rsidR="00B659F7" w:rsidRPr="00876183" w:rsidRDefault="00B659F7" w:rsidP="00B659F7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4FFDEDB" w14:textId="6EDDD878" w:rsidR="00B659F7" w:rsidRPr="00CA0121" w:rsidRDefault="00B659F7" w:rsidP="00B659F7">
            <w:pPr>
              <w:pStyle w:val="NoSpacing"/>
              <w:tabs>
                <w:tab w:val="left" w:pos="493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715329A" w14:textId="561336C0" w:rsidR="00B659F7" w:rsidRPr="00CA0121" w:rsidRDefault="00B659F7" w:rsidP="00B659F7">
            <w:pPr>
              <w:pStyle w:val="NoSpacing"/>
              <w:tabs>
                <w:tab w:val="left" w:pos="551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59F7" w:rsidRPr="00F065D7" w14:paraId="4877D668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0B7C2E6" w14:textId="77777777" w:rsidR="00B659F7" w:rsidRPr="00876183" w:rsidRDefault="00B659F7" w:rsidP="00B659F7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14BCBF42" w14:textId="77777777" w:rsidR="00B659F7" w:rsidRPr="00876183" w:rsidRDefault="00B659F7" w:rsidP="00B659F7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B659F7" w:rsidRPr="00876183" w:rsidRDefault="00B659F7" w:rsidP="00B659F7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7105CDE2" w14:textId="77777777" w:rsidR="00B659F7" w:rsidRPr="00876183" w:rsidRDefault="00B659F7" w:rsidP="00B659F7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06B85BBA" w14:textId="4FC671D9" w:rsidR="00B659F7" w:rsidRPr="00CA0121" w:rsidRDefault="00B659F7" w:rsidP="00B659F7">
            <w:pPr>
              <w:pStyle w:val="NoSpacing"/>
              <w:spacing w:line="300" w:lineRule="exact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69A3B586" w14:textId="2C6CDAEB" w:rsidR="00B659F7" w:rsidRPr="00CA0121" w:rsidRDefault="00B659F7" w:rsidP="00B659F7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659F7" w:rsidRPr="00F065D7" w14:paraId="3149CC6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692FDE" w14:textId="77777777" w:rsidR="00B659F7" w:rsidRPr="00CA0121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4" w:type="dxa"/>
            <w:hideMark/>
          </w:tcPr>
          <w:p w14:paraId="365E3A8E" w14:textId="77777777" w:rsidR="00B659F7" w:rsidRPr="00CA0121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9" w:type="dxa"/>
            <w:hideMark/>
          </w:tcPr>
          <w:p w14:paraId="57F92A6F" w14:textId="77777777" w:rsidR="00B659F7" w:rsidRPr="00CA0121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0CDDBDCB" w14:textId="0B0A6E39" w:rsidR="00B659F7" w:rsidRPr="00CA0121" w:rsidRDefault="00B659F7" w:rsidP="00B659F7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1C6C394" w14:textId="3793F0BB" w:rsidR="00B659F7" w:rsidRPr="00CA0121" w:rsidRDefault="00B659F7" w:rsidP="00B659F7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59F7" w:rsidRPr="00CF5084" w14:paraId="60C7688D" w14:textId="77777777" w:rsidTr="008E037B">
        <w:trPr>
          <w:cantSplit/>
          <w:trHeight w:val="227"/>
        </w:trPr>
        <w:tc>
          <w:tcPr>
            <w:tcW w:w="3206" w:type="dxa"/>
          </w:tcPr>
          <w:p w14:paraId="77333167" w14:textId="77777777" w:rsidR="00B659F7" w:rsidRPr="00CF5084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FB4025" w14:textId="77777777" w:rsidR="00B659F7" w:rsidRPr="00CF5084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ED88B82" w14:textId="77777777" w:rsidR="00B659F7" w:rsidRPr="00CF5084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746CB951" w14:textId="77777777" w:rsidR="00B659F7" w:rsidRPr="00CF5084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</w:tcPr>
          <w:p w14:paraId="0A0E4706" w14:textId="77777777" w:rsidR="00B659F7" w:rsidRPr="00CF5084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659F7" w:rsidRPr="00F065D7" w14:paraId="4F581F1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D02CBFA" w14:textId="2D7B939F" w:rsidR="00B659F7" w:rsidRPr="00CA0121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B659F7" w:rsidRPr="00F065D7" w14:paraId="10167C0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02ADBD6E" w14:textId="77777777" w:rsidR="00B659F7" w:rsidRPr="00CA0121" w:rsidRDefault="00B659F7" w:rsidP="00B659F7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4" w:type="dxa"/>
            <w:hideMark/>
          </w:tcPr>
          <w:p w14:paraId="5E48D30A" w14:textId="77777777" w:rsidR="00B659F7" w:rsidRPr="00CA0121" w:rsidRDefault="00B659F7" w:rsidP="00B659F7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AD51BAD" w14:textId="77777777" w:rsidR="00B659F7" w:rsidRPr="00CA0121" w:rsidRDefault="00B659F7" w:rsidP="00B659F7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3" w:type="dxa"/>
          </w:tcPr>
          <w:p w14:paraId="4C937BB0" w14:textId="6D597426" w:rsidR="00B659F7" w:rsidRPr="00CA0121" w:rsidRDefault="00B659F7" w:rsidP="00B659F7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  <w:hideMark/>
          </w:tcPr>
          <w:p w14:paraId="50FCDF7C" w14:textId="30AC3045" w:rsidR="00B659F7" w:rsidRPr="00CA0121" w:rsidRDefault="00B659F7" w:rsidP="00B659F7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59F7" w:rsidRPr="00F065D7" w14:paraId="7172AC01" w14:textId="77777777" w:rsidTr="008E037B">
        <w:trPr>
          <w:cantSplit/>
          <w:trHeight w:val="397"/>
        </w:trPr>
        <w:tc>
          <w:tcPr>
            <w:tcW w:w="3206" w:type="dxa"/>
          </w:tcPr>
          <w:p w14:paraId="499FF1AD" w14:textId="4AE4BB5C" w:rsidR="00B659F7" w:rsidRPr="00CA0121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18076659" w14:textId="0D8CF1D3" w:rsidR="00B659F7" w:rsidRPr="00CA0121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EEE1868" w14:textId="3E1A283A" w:rsidR="00B659F7" w:rsidRPr="00CA0121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3F2B30D6" w14:textId="1BC9CF0B" w:rsidR="00B659F7" w:rsidRPr="00CA0121" w:rsidRDefault="00B659F7" w:rsidP="00B659F7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76FD60AC" w14:textId="6C1D4950" w:rsidR="00B659F7" w:rsidRPr="00CA0121" w:rsidRDefault="00B659F7" w:rsidP="00B659F7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659F7" w:rsidRPr="00F065D7" w14:paraId="09F27C36" w14:textId="77777777" w:rsidTr="008E037B">
        <w:trPr>
          <w:cantSplit/>
          <w:trHeight w:val="397"/>
        </w:trPr>
        <w:tc>
          <w:tcPr>
            <w:tcW w:w="3206" w:type="dxa"/>
          </w:tcPr>
          <w:p w14:paraId="3413AA1D" w14:textId="77777777" w:rsidR="00B659F7" w:rsidRPr="00CA0121" w:rsidRDefault="00B659F7" w:rsidP="00B659F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171D700" w14:textId="77777777" w:rsidR="00B659F7" w:rsidRPr="00CA0121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37520B3E" w14:textId="77777777" w:rsidR="00B659F7" w:rsidRPr="00CA0121" w:rsidRDefault="00B659F7" w:rsidP="00B659F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1862742" w14:textId="77777777" w:rsidR="00B659F7" w:rsidRPr="00CA0121" w:rsidRDefault="00B659F7" w:rsidP="00B659F7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729CF1BB" w14:textId="77777777" w:rsidR="00B659F7" w:rsidRDefault="00B659F7" w:rsidP="00B659F7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59F7" w:rsidRPr="00F065D7" w14:paraId="70C67B1D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73D9693" w14:textId="6DBF2127" w:rsidR="00B659F7" w:rsidRPr="00CA0121" w:rsidRDefault="00B659F7" w:rsidP="00B659F7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9F3238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9F3238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76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85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  <w:tr w:rsidR="00B659F7" w:rsidRPr="00F065D7" w14:paraId="777B87A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</w:tcPr>
          <w:p w14:paraId="6FA06625" w14:textId="06B282D0" w:rsidR="00B659F7" w:rsidRPr="00975412" w:rsidRDefault="00B659F7" w:rsidP="00B659F7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val="en-US" w:bidi="th-TH"/>
              </w:rPr>
            </w:pP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/>
              </w:rPr>
              <w:t>2</w:t>
            </w: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01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79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99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</w:tbl>
    <w:p w14:paraId="711FE951" w14:textId="77777777" w:rsidR="00CF64B7" w:rsidRDefault="00CF64B7" w:rsidP="00A47916">
      <w:pPr>
        <w:tabs>
          <w:tab w:val="left" w:pos="540"/>
          <w:tab w:val="left" w:pos="8222"/>
        </w:tabs>
        <w:spacing w:line="240" w:lineRule="auto"/>
        <w:ind w:right="-43"/>
        <w:jc w:val="thaiDistribute"/>
        <w:rPr>
          <w:i/>
          <w:iCs/>
          <w:sz w:val="30"/>
          <w:szCs w:val="30"/>
        </w:rPr>
      </w:pPr>
    </w:p>
    <w:p w14:paraId="2C2E4A28" w14:textId="77777777" w:rsidR="00801CAE" w:rsidRDefault="00801CAE">
      <w:pPr>
        <w:spacing w:line="240" w:lineRule="auto"/>
        <w:rPr>
          <w:rFonts w:asciiTheme="majorBidi" w:hAnsiTheme="majorBidi"/>
          <w:i/>
          <w:iCs/>
          <w:sz w:val="30"/>
          <w:szCs w:val="30"/>
        </w:rPr>
      </w:pPr>
      <w:bookmarkStart w:id="2" w:name="_Hlk139378171"/>
      <w:r>
        <w:rPr>
          <w:rFonts w:asciiTheme="majorBidi" w:hAnsiTheme="majorBidi"/>
          <w:i/>
          <w:iCs/>
          <w:sz w:val="30"/>
          <w:szCs w:val="30"/>
        </w:rPr>
        <w:br w:type="page"/>
      </w:r>
    </w:p>
    <w:p w14:paraId="6ED4E6DE" w14:textId="7B133D94" w:rsidR="00CF64B7" w:rsidRPr="009736F6" w:rsidRDefault="00CF64B7" w:rsidP="00CF64B7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736F6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ซื้อเงินลงทุนในบริษัท </w:t>
      </w:r>
      <w:r w:rsidR="004A1769" w:rsidRPr="009736F6">
        <w:rPr>
          <w:rFonts w:asciiTheme="majorBidi" w:hAnsiTheme="majorBidi"/>
          <w:i/>
          <w:iCs/>
          <w:sz w:val="30"/>
          <w:szCs w:val="30"/>
          <w:cs/>
        </w:rPr>
        <w:t>เอเชีย เวนดิ้ง แมชชีน โอเปอร์เรชั่น จำกัด</w:t>
      </w:r>
      <w:r w:rsidR="00497689" w:rsidRPr="009736F6">
        <w:rPr>
          <w:rFonts w:asciiTheme="majorBidi" w:hAnsiTheme="majorBidi" w:hint="cs"/>
          <w:i/>
          <w:iCs/>
          <w:sz w:val="30"/>
          <w:szCs w:val="30"/>
          <w:cs/>
        </w:rPr>
        <w:t xml:space="preserve"> โดยบริษัท </w:t>
      </w:r>
      <w:r w:rsidR="00497689" w:rsidRPr="009736F6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="00497689" w:rsidRPr="009736F6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497689" w:rsidRPr="009736F6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="00497689" w:rsidRPr="009736F6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78A9B51A" w14:textId="72DB8A5B" w:rsidR="00CF64B7" w:rsidRPr="009736F6" w:rsidRDefault="00CF64B7" w:rsidP="00CF64B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63CCE379" w14:textId="7E039E90" w:rsidR="004C11E8" w:rsidRDefault="00CF64B7" w:rsidP="004C11E8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36F6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8374C" w:rsidRPr="009736F6">
        <w:rPr>
          <w:rFonts w:asciiTheme="majorBidi" w:hAnsiTheme="majorBidi"/>
          <w:sz w:val="30"/>
          <w:szCs w:val="30"/>
          <w:lang w:val="en-US"/>
        </w:rPr>
        <w:t>15</w:t>
      </w:r>
      <w:r w:rsidR="004A1769" w:rsidRPr="009736F6">
        <w:rPr>
          <w:rFonts w:asciiTheme="majorBidi" w:hAnsiTheme="majorBidi"/>
          <w:sz w:val="30"/>
          <w:szCs w:val="30"/>
          <w:lang w:val="en-US"/>
        </w:rPr>
        <w:t xml:space="preserve"> </w:t>
      </w:r>
      <w:r w:rsidR="004A1769" w:rsidRPr="009736F6">
        <w:rPr>
          <w:rFonts w:asciiTheme="majorBidi" w:hAnsiTheme="majorBidi" w:hint="cs"/>
          <w:sz w:val="30"/>
          <w:szCs w:val="30"/>
          <w:cs/>
          <w:lang w:val="en-US"/>
        </w:rPr>
        <w:t xml:space="preserve">มิถุนายน </w:t>
      </w:r>
      <w:r w:rsidR="004A1769" w:rsidRPr="009736F6">
        <w:rPr>
          <w:rFonts w:asciiTheme="majorBidi" w:hAnsiTheme="majorBidi"/>
          <w:sz w:val="30"/>
          <w:szCs w:val="30"/>
          <w:lang w:val="en-US"/>
        </w:rPr>
        <w:t>2566</w:t>
      </w:r>
      <w:r w:rsidRPr="009736F6">
        <w:rPr>
          <w:rFonts w:asciiTheme="majorBidi" w:hAnsiTheme="majorBidi" w:hint="cs"/>
          <w:sz w:val="30"/>
          <w:szCs w:val="30"/>
          <w:cs/>
        </w:rPr>
        <w:t xml:space="preserve"> </w:t>
      </w:r>
      <w:r w:rsidR="0028374C" w:rsidRPr="009736F6">
        <w:rPr>
          <w:rFonts w:asciiTheme="majorBidi" w:hAnsiTheme="majorBidi"/>
          <w:sz w:val="30"/>
          <w:szCs w:val="30"/>
          <w:cs/>
        </w:rPr>
        <w:t>บริษัท โอสถสภา เอ็นเตอร์ไพรซ์ จำกัด</w:t>
      </w:r>
      <w:r w:rsidR="002A4C66">
        <w:rPr>
          <w:rFonts w:asciiTheme="majorBidi" w:hAnsiTheme="majorBidi" w:hint="cs"/>
          <w:sz w:val="30"/>
          <w:szCs w:val="30"/>
          <w:cs/>
        </w:rPr>
        <w:t xml:space="preserve"> ซึ่งเป็นบริษัทย่อยของ</w:t>
      </w:r>
      <w:r w:rsidR="00E6532C">
        <w:rPr>
          <w:rFonts w:asciiTheme="majorBidi" w:hAnsiTheme="majorBidi" w:hint="cs"/>
          <w:sz w:val="30"/>
          <w:szCs w:val="30"/>
          <w:cs/>
        </w:rPr>
        <w:t>บริษัท</w:t>
      </w:r>
      <w:r w:rsidR="003459E4">
        <w:rPr>
          <w:rFonts w:asciiTheme="majorBidi" w:hAnsiTheme="majorBidi" w:hint="cs"/>
          <w:sz w:val="30"/>
          <w:szCs w:val="30"/>
          <w:cs/>
        </w:rPr>
        <w:t xml:space="preserve"> </w:t>
      </w:r>
      <w:r w:rsidR="0028374C" w:rsidRPr="009736F6">
        <w:rPr>
          <w:rFonts w:asciiTheme="majorBidi" w:hAnsiTheme="majorBidi" w:hint="cs"/>
          <w:sz w:val="30"/>
          <w:szCs w:val="30"/>
          <w:cs/>
        </w:rPr>
        <w:t>ได้</w:t>
      </w:r>
      <w:r w:rsidR="00497689" w:rsidRPr="009736F6">
        <w:rPr>
          <w:rFonts w:asciiTheme="majorBidi" w:hAnsiTheme="majorBidi" w:hint="cs"/>
          <w:sz w:val="30"/>
          <w:szCs w:val="30"/>
          <w:cs/>
        </w:rPr>
        <w:t>ซื้อ</w:t>
      </w:r>
      <w:r w:rsidR="00633E68" w:rsidRPr="009736F6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3459E4">
        <w:rPr>
          <w:rFonts w:asciiTheme="majorBidi" w:hAnsiTheme="majorBidi"/>
          <w:sz w:val="30"/>
          <w:szCs w:val="30"/>
          <w:cs/>
        </w:rPr>
        <w:br/>
      </w:r>
      <w:r w:rsidR="00633E68" w:rsidRPr="009736F6">
        <w:rPr>
          <w:rFonts w:asciiTheme="majorBidi" w:hAnsiTheme="majorBidi" w:hint="cs"/>
          <w:sz w:val="30"/>
          <w:szCs w:val="30"/>
          <w:cs/>
        </w:rPr>
        <w:t>ใน</w:t>
      </w:r>
      <w:r w:rsidR="00633E68" w:rsidRPr="009736F6">
        <w:rPr>
          <w:rFonts w:asciiTheme="majorBidi" w:hAnsiTheme="majorBidi"/>
          <w:sz w:val="30"/>
          <w:szCs w:val="30"/>
          <w:cs/>
        </w:rPr>
        <w:t>บริษัท เอเชีย เวนดิ้ง แมชชีน โอเปอร์เรชั่น จำกัด</w:t>
      </w:r>
      <w:r w:rsidRPr="009736F6">
        <w:rPr>
          <w:rFonts w:asciiTheme="majorBidi" w:hAnsiTheme="majorBidi"/>
          <w:sz w:val="30"/>
          <w:szCs w:val="30"/>
          <w:cs/>
        </w:rPr>
        <w:t xml:space="preserve"> </w:t>
      </w:r>
      <w:r w:rsidR="001067DD">
        <w:rPr>
          <w:rFonts w:asciiTheme="majorBidi" w:hAnsiTheme="majorBidi" w:hint="cs"/>
          <w:sz w:val="30"/>
          <w:szCs w:val="30"/>
          <w:cs/>
        </w:rPr>
        <w:t>ซึ่งเป็นบริษัทย่อยของ</w:t>
      </w:r>
      <w:r w:rsidR="00B25FBA">
        <w:rPr>
          <w:rFonts w:asciiTheme="majorBidi" w:hAnsiTheme="majorBidi" w:hint="cs"/>
          <w:sz w:val="30"/>
          <w:szCs w:val="30"/>
          <w:cs/>
        </w:rPr>
        <w:t>กลุ่ม</w:t>
      </w:r>
      <w:r w:rsidR="001067DD">
        <w:rPr>
          <w:rFonts w:asciiTheme="majorBidi" w:hAnsiTheme="majorBidi" w:hint="cs"/>
          <w:sz w:val="30"/>
          <w:szCs w:val="30"/>
          <w:cs/>
        </w:rPr>
        <w:t>บริษัท</w:t>
      </w:r>
      <w:r w:rsidR="003459E4">
        <w:rPr>
          <w:rFonts w:asciiTheme="majorBidi" w:hAnsiTheme="majorBidi" w:hint="cs"/>
          <w:sz w:val="30"/>
          <w:szCs w:val="30"/>
          <w:cs/>
        </w:rPr>
        <w:t xml:space="preserve"> </w:t>
      </w:r>
      <w:r w:rsidR="00497689" w:rsidRPr="009736F6">
        <w:rPr>
          <w:rFonts w:asciiTheme="majorBidi" w:hAnsiTheme="majorBidi" w:hint="cs"/>
          <w:sz w:val="30"/>
          <w:szCs w:val="30"/>
          <w:cs/>
        </w:rPr>
        <w:t>เพิ่ม</w:t>
      </w:r>
      <w:r w:rsidR="00B6303B" w:rsidRPr="009736F6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B6303B" w:rsidRPr="009736F6">
        <w:rPr>
          <w:rFonts w:asciiTheme="majorBidi" w:hAnsiTheme="majorBidi"/>
          <w:sz w:val="30"/>
          <w:szCs w:val="30"/>
        </w:rPr>
        <w:t>49</w:t>
      </w:r>
      <w:r w:rsidR="00B6303B" w:rsidRPr="009736F6">
        <w:rPr>
          <w:rFonts w:asciiTheme="majorBidi" w:hAnsiTheme="majorBidi" w:hint="cs"/>
          <w:sz w:val="30"/>
          <w:szCs w:val="30"/>
          <w:cs/>
        </w:rPr>
        <w:t xml:space="preserve"> </w:t>
      </w:r>
      <w:r w:rsidR="00497689" w:rsidRPr="009736F6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483A3A">
        <w:rPr>
          <w:rFonts w:asciiTheme="majorBidi" w:hAnsiTheme="majorBidi"/>
          <w:sz w:val="30"/>
          <w:szCs w:val="30"/>
          <w:cs/>
        </w:rPr>
        <w:br/>
      </w:r>
      <w:r w:rsidR="00497689" w:rsidRPr="009736F6">
        <w:rPr>
          <w:rFonts w:asciiTheme="majorBidi" w:hAnsiTheme="majorBidi"/>
          <w:sz w:val="30"/>
          <w:szCs w:val="30"/>
          <w:lang w:val="en-US"/>
        </w:rPr>
        <w:t xml:space="preserve">1 </w:t>
      </w:r>
      <w:r w:rsidR="00497689" w:rsidRPr="009736F6">
        <w:rPr>
          <w:rFonts w:asciiTheme="majorBidi" w:hAnsiTheme="majorBidi" w:hint="cs"/>
          <w:sz w:val="30"/>
          <w:szCs w:val="30"/>
          <w:cs/>
          <w:lang w:val="en-US"/>
        </w:rPr>
        <w:t xml:space="preserve">บาท </w:t>
      </w:r>
      <w:r w:rsidR="00497689" w:rsidRPr="009736F6">
        <w:rPr>
          <w:rFonts w:asciiTheme="majorBidi" w:hAnsiTheme="majorBidi"/>
          <w:sz w:val="30"/>
          <w:szCs w:val="30"/>
          <w:cs/>
          <w:lang w:val="en-US"/>
        </w:rPr>
        <w:t>ทั้งนี้</w:t>
      </w:r>
      <w:r w:rsidR="003459E4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497689" w:rsidRPr="009736F6">
        <w:rPr>
          <w:rFonts w:asciiTheme="majorBidi" w:hAnsiTheme="majorBidi"/>
          <w:sz w:val="30"/>
          <w:szCs w:val="30"/>
          <w:cs/>
          <w:lang w:val="en-US"/>
        </w:rPr>
        <w:t xml:space="preserve">เป็นไปตามมติที่ประชุมคณะกรรมการของบริษัท </w:t>
      </w:r>
      <w:r w:rsidR="004E023F">
        <w:rPr>
          <w:rFonts w:asciiTheme="majorBidi" w:hAnsiTheme="majorBidi" w:hint="cs"/>
          <w:sz w:val="30"/>
          <w:szCs w:val="30"/>
          <w:cs/>
          <w:lang w:val="en-US"/>
        </w:rPr>
        <w:t>ส่งผลให้</w:t>
      </w:r>
      <w:r w:rsidR="00B6303B" w:rsidRPr="009736F6">
        <w:rPr>
          <w:rFonts w:asciiTheme="majorBidi" w:hAnsiTheme="majorBidi" w:hint="cs"/>
          <w:sz w:val="30"/>
          <w:szCs w:val="30"/>
          <w:cs/>
          <w:lang w:val="en-US"/>
        </w:rPr>
        <w:t>สัดส่วน</w:t>
      </w:r>
      <w:r w:rsidR="00253F85">
        <w:rPr>
          <w:rFonts w:asciiTheme="majorBidi" w:hAnsiTheme="majorBidi" w:hint="cs"/>
          <w:sz w:val="30"/>
          <w:szCs w:val="30"/>
          <w:cs/>
          <w:lang w:val="en-US"/>
        </w:rPr>
        <w:t>การ</w:t>
      </w:r>
      <w:r w:rsidR="00B6303B" w:rsidRPr="009736F6">
        <w:rPr>
          <w:rFonts w:asciiTheme="majorBidi" w:hAnsiTheme="majorBidi" w:hint="cs"/>
          <w:sz w:val="30"/>
          <w:szCs w:val="30"/>
          <w:cs/>
          <w:lang w:val="en-US"/>
        </w:rPr>
        <w:t>ลงทุนของ</w:t>
      </w:r>
      <w:r w:rsidR="003D26C5" w:rsidRPr="009736F6">
        <w:rPr>
          <w:rFonts w:asciiTheme="majorBidi" w:hAnsiTheme="majorBidi" w:hint="cs"/>
          <w:sz w:val="30"/>
          <w:szCs w:val="30"/>
          <w:cs/>
          <w:lang w:val="en-US"/>
        </w:rPr>
        <w:t>กลุ่ม</w:t>
      </w:r>
      <w:r w:rsidR="00B6303B" w:rsidRPr="009736F6">
        <w:rPr>
          <w:rFonts w:asciiTheme="majorBidi" w:hAnsiTheme="majorBidi"/>
          <w:sz w:val="30"/>
          <w:szCs w:val="30"/>
          <w:cs/>
          <w:lang w:val="en-US"/>
        </w:rPr>
        <w:t>บริษัท</w:t>
      </w:r>
      <w:r w:rsidR="00B6303B" w:rsidRPr="009736F6">
        <w:rPr>
          <w:rFonts w:asciiTheme="majorBidi" w:hAnsiTheme="majorBidi" w:hint="cs"/>
          <w:sz w:val="30"/>
          <w:szCs w:val="30"/>
          <w:cs/>
          <w:lang w:val="en-US"/>
        </w:rPr>
        <w:t>เ</w:t>
      </w:r>
      <w:r w:rsidR="00253F85">
        <w:rPr>
          <w:rFonts w:asciiTheme="majorBidi" w:hAnsiTheme="majorBidi" w:hint="cs"/>
          <w:sz w:val="30"/>
          <w:szCs w:val="30"/>
          <w:cs/>
          <w:lang w:val="en-US"/>
        </w:rPr>
        <w:t>พิ่มขึ้น</w:t>
      </w:r>
      <w:r w:rsidR="003459E4">
        <w:rPr>
          <w:rFonts w:asciiTheme="majorBidi" w:hAnsiTheme="majorBidi"/>
          <w:sz w:val="30"/>
          <w:szCs w:val="30"/>
          <w:cs/>
          <w:lang w:val="en-US"/>
        </w:rPr>
        <w:br/>
      </w:r>
      <w:r w:rsidR="00B6303B" w:rsidRPr="009736F6">
        <w:rPr>
          <w:rFonts w:asciiTheme="majorBidi" w:hAnsiTheme="majorBidi" w:hint="cs"/>
          <w:sz w:val="30"/>
          <w:szCs w:val="30"/>
          <w:cs/>
          <w:lang w:val="en-US"/>
        </w:rPr>
        <w:t xml:space="preserve">จากร้อยละ </w:t>
      </w:r>
      <w:r w:rsidR="00B6303B" w:rsidRPr="009736F6">
        <w:rPr>
          <w:rFonts w:asciiTheme="majorBidi" w:hAnsiTheme="majorBidi"/>
          <w:sz w:val="30"/>
          <w:szCs w:val="30"/>
          <w:lang w:val="en-US"/>
        </w:rPr>
        <w:t>51</w:t>
      </w:r>
      <w:r w:rsidR="00B6303B" w:rsidRPr="009736F6">
        <w:rPr>
          <w:rFonts w:asciiTheme="majorBidi" w:hAnsiTheme="majorBidi" w:hint="cs"/>
          <w:sz w:val="30"/>
          <w:szCs w:val="30"/>
          <w:cs/>
          <w:lang w:val="en-US"/>
        </w:rPr>
        <w:t xml:space="preserve"> เป็นร้อย</w:t>
      </w:r>
      <w:r w:rsidR="00BF0F51">
        <w:rPr>
          <w:rFonts w:asciiTheme="majorBidi" w:hAnsiTheme="majorBidi" w:hint="cs"/>
          <w:sz w:val="30"/>
          <w:szCs w:val="30"/>
          <w:cs/>
          <w:lang w:val="en-US"/>
        </w:rPr>
        <w:t>ละ</w:t>
      </w:r>
      <w:r w:rsidR="00B6303B" w:rsidRPr="009736F6">
        <w:rPr>
          <w:rFonts w:asciiTheme="majorBidi" w:hAnsiTheme="majorBidi"/>
          <w:sz w:val="30"/>
          <w:szCs w:val="30"/>
          <w:lang w:val="en-US"/>
        </w:rPr>
        <w:t>100</w:t>
      </w:r>
      <w:r w:rsidR="003D26C5" w:rsidRPr="009736F6">
        <w:rPr>
          <w:rFonts w:asciiTheme="majorBidi" w:hAnsiTheme="majorBidi"/>
          <w:sz w:val="30"/>
          <w:szCs w:val="30"/>
          <w:lang w:val="en-US"/>
        </w:rPr>
        <w:t xml:space="preserve"> </w:t>
      </w:r>
      <w:r w:rsidR="000219C1">
        <w:rPr>
          <w:rFonts w:asciiTheme="majorBidi" w:hAnsiTheme="majorBidi" w:hint="cs"/>
          <w:sz w:val="30"/>
          <w:szCs w:val="30"/>
          <w:cs/>
          <w:lang w:val="en-US"/>
        </w:rPr>
        <w:t>และมี</w:t>
      </w:r>
      <w:r w:rsidR="00E6696D" w:rsidRPr="00E6696D">
        <w:rPr>
          <w:rFonts w:asciiTheme="majorBidi" w:hAnsiTheme="majorBidi"/>
          <w:sz w:val="30"/>
          <w:szCs w:val="30"/>
          <w:cs/>
          <w:lang w:val="en-US"/>
        </w:rPr>
        <w:t>ส่วนเกินทุนจากการเปลี่ยนแปลงส่วนได้เสียในบริษัทย่อย</w:t>
      </w:r>
      <w:r w:rsidR="004C11E8" w:rsidRPr="009736F6">
        <w:rPr>
          <w:rFonts w:asciiTheme="majorBidi" w:hAnsiTheme="majorBidi"/>
          <w:sz w:val="30"/>
          <w:szCs w:val="30"/>
          <w:cs/>
          <w:lang w:val="en-US"/>
        </w:rPr>
        <w:t>เป็นจำนวน</w:t>
      </w:r>
      <w:r w:rsidR="00F54BE7">
        <w:rPr>
          <w:rFonts w:asciiTheme="majorBidi" w:hAnsiTheme="majorBidi" w:hint="cs"/>
          <w:sz w:val="30"/>
          <w:szCs w:val="30"/>
          <w:cs/>
          <w:lang w:val="en-US"/>
        </w:rPr>
        <w:t>เงิน</w:t>
      </w:r>
      <w:r w:rsidR="004C11E8" w:rsidRPr="009736F6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862A11">
        <w:rPr>
          <w:rFonts w:asciiTheme="majorBidi" w:hAnsiTheme="majorBidi"/>
          <w:sz w:val="30"/>
          <w:szCs w:val="30"/>
          <w:cs/>
          <w:lang w:val="en-US"/>
        </w:rPr>
        <w:br/>
      </w:r>
      <w:r w:rsidR="004C11E8" w:rsidRPr="009736F6">
        <w:rPr>
          <w:rFonts w:asciiTheme="majorBidi" w:hAnsiTheme="majorBidi"/>
          <w:sz w:val="30"/>
          <w:szCs w:val="30"/>
          <w:lang w:val="en-US"/>
        </w:rPr>
        <w:t xml:space="preserve">9.8 </w:t>
      </w:r>
      <w:r w:rsidR="004C11E8" w:rsidRPr="009736F6">
        <w:rPr>
          <w:rFonts w:asciiTheme="majorBidi" w:hAnsiTheme="majorBidi"/>
          <w:sz w:val="30"/>
          <w:szCs w:val="30"/>
          <w:cs/>
          <w:lang w:val="en-US"/>
        </w:rPr>
        <w:t>ล้านบาท</w:t>
      </w:r>
    </w:p>
    <w:p w14:paraId="49B9BB62" w14:textId="77777777" w:rsidR="00375C67" w:rsidRDefault="00375C67" w:rsidP="004C11E8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6612EAB" w14:textId="1354A784" w:rsidR="00066E9E" w:rsidRPr="009736F6" w:rsidRDefault="00066E9E" w:rsidP="00066E9E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736F6">
        <w:rPr>
          <w:rFonts w:asciiTheme="majorBidi" w:hAnsiTheme="majorBidi"/>
          <w:i/>
          <w:iCs/>
          <w:sz w:val="30"/>
          <w:szCs w:val="30"/>
          <w:cs/>
        </w:rPr>
        <w:t>การลดทุนจดทะเบียน</w:t>
      </w:r>
      <w:r w:rsidR="00BD2346" w:rsidRPr="00BD2346">
        <w:rPr>
          <w:rFonts w:asciiTheme="majorBidi" w:hAnsiTheme="majorBidi"/>
          <w:i/>
          <w:iCs/>
          <w:sz w:val="30"/>
          <w:szCs w:val="30"/>
          <w:cs/>
        </w:rPr>
        <w:t>เพื่อหักกลบกับขาดทุนสะสม</w:t>
      </w:r>
      <w:r w:rsidRPr="009736F6">
        <w:rPr>
          <w:rFonts w:asciiTheme="majorBidi" w:hAnsiTheme="majorBidi"/>
          <w:i/>
          <w:iCs/>
          <w:sz w:val="30"/>
          <w:szCs w:val="30"/>
          <w:cs/>
        </w:rPr>
        <w:t xml:space="preserve">ของบริษัท สยาม เบฟ แมนูแฟคเจอริ่ง จำกัด </w:t>
      </w:r>
    </w:p>
    <w:p w14:paraId="6240474D" w14:textId="77777777" w:rsidR="00066E9E" w:rsidRPr="009736F6" w:rsidRDefault="00066E9E" w:rsidP="00066E9E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D0639C1" w14:textId="406CD734" w:rsidR="00066E9E" w:rsidRPr="00CA73BA" w:rsidRDefault="00066E9E" w:rsidP="00253F8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36F6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53F85" w:rsidRPr="009736F6">
        <w:rPr>
          <w:rFonts w:asciiTheme="majorBidi" w:hAnsiTheme="majorBidi"/>
          <w:sz w:val="30"/>
          <w:szCs w:val="30"/>
          <w:lang w:val="en-US"/>
        </w:rPr>
        <w:t>2</w:t>
      </w:r>
      <w:r w:rsidR="00253F85">
        <w:rPr>
          <w:rFonts w:asciiTheme="majorBidi" w:hAnsiTheme="majorBidi"/>
          <w:sz w:val="30"/>
          <w:szCs w:val="30"/>
          <w:lang w:val="en-US"/>
        </w:rPr>
        <w:t>3</w:t>
      </w:r>
      <w:r w:rsidRPr="009736F6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253F85">
        <w:rPr>
          <w:rFonts w:asciiTheme="majorBidi" w:hAnsiTheme="majorBidi"/>
          <w:sz w:val="30"/>
          <w:szCs w:val="30"/>
          <w:lang w:val="en-US"/>
        </w:rPr>
        <w:t>2566</w:t>
      </w:r>
      <w:r w:rsidRPr="009736F6">
        <w:rPr>
          <w:rFonts w:asciiTheme="majorBidi" w:hAnsiTheme="majorBidi"/>
          <w:sz w:val="30"/>
          <w:szCs w:val="30"/>
          <w:cs/>
        </w:rPr>
        <w:t xml:space="preserve"> ที่ประชุมวิสามัญผู้ถือหุ้นของบริษัท สยาม เบฟ แมนูแฟคเจอริ่ง จำกัด ซึ่งเป็นบริษัทย่อยของบริษัท มีมติอนุมัติให้ลดทุนจดทะเบียนจาก </w:t>
      </w:r>
      <w:r w:rsidR="00C633AC" w:rsidRPr="009736F6">
        <w:rPr>
          <w:rFonts w:asciiTheme="majorBidi" w:hAnsiTheme="majorBidi"/>
          <w:sz w:val="30"/>
          <w:szCs w:val="30"/>
        </w:rPr>
        <w:t>1,500</w:t>
      </w:r>
      <w:r w:rsidRPr="009736F6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C633AC" w:rsidRPr="009736F6">
        <w:rPr>
          <w:rFonts w:asciiTheme="majorBidi" w:hAnsiTheme="majorBidi"/>
          <w:sz w:val="30"/>
          <w:szCs w:val="30"/>
        </w:rPr>
        <w:t>1,080</w:t>
      </w:r>
      <w:r w:rsidRPr="009736F6">
        <w:rPr>
          <w:rFonts w:asciiTheme="majorBidi" w:hAnsiTheme="majorBidi"/>
          <w:sz w:val="30"/>
          <w:szCs w:val="30"/>
          <w:cs/>
        </w:rPr>
        <w:t xml:space="preserve"> ล้านบาท โดยการลดมูลค่าหุ้นที่</w:t>
      </w:r>
      <w:r w:rsidR="00B33D51">
        <w:rPr>
          <w:rFonts w:asciiTheme="majorBidi" w:hAnsiTheme="majorBidi" w:hint="cs"/>
          <w:sz w:val="30"/>
          <w:szCs w:val="30"/>
          <w:cs/>
        </w:rPr>
        <w:t xml:space="preserve">   </w:t>
      </w:r>
      <w:r w:rsidRPr="009736F6">
        <w:rPr>
          <w:rFonts w:asciiTheme="majorBidi" w:hAnsiTheme="majorBidi"/>
          <w:sz w:val="30"/>
          <w:szCs w:val="30"/>
          <w:cs/>
        </w:rPr>
        <w:t>ตรา</w:t>
      </w:r>
      <w:r w:rsidR="00A47183">
        <w:rPr>
          <w:rFonts w:asciiTheme="majorBidi" w:hAnsiTheme="majorBidi" w:hint="cs"/>
          <w:sz w:val="30"/>
          <w:szCs w:val="30"/>
          <w:cs/>
        </w:rPr>
        <w:t>ไ</w:t>
      </w:r>
      <w:r w:rsidRPr="009736F6">
        <w:rPr>
          <w:rFonts w:asciiTheme="majorBidi" w:hAnsiTheme="majorBidi"/>
          <w:sz w:val="30"/>
          <w:szCs w:val="30"/>
          <w:cs/>
        </w:rPr>
        <w:t xml:space="preserve">ว้จากหุ้นละ </w:t>
      </w:r>
      <w:r w:rsidR="00C633AC" w:rsidRPr="009736F6">
        <w:rPr>
          <w:rFonts w:asciiTheme="majorBidi" w:hAnsiTheme="majorBidi"/>
          <w:sz w:val="30"/>
          <w:szCs w:val="30"/>
        </w:rPr>
        <w:t>100</w:t>
      </w:r>
      <w:r w:rsidRPr="009736F6">
        <w:rPr>
          <w:rFonts w:asciiTheme="majorBidi" w:hAnsiTheme="majorBidi"/>
          <w:sz w:val="30"/>
          <w:szCs w:val="30"/>
          <w:cs/>
        </w:rPr>
        <w:t xml:space="preserve"> บาทเป็นหุ้นละ </w:t>
      </w:r>
      <w:r w:rsidR="00C633AC" w:rsidRPr="009736F6">
        <w:rPr>
          <w:rFonts w:asciiTheme="majorBidi" w:hAnsiTheme="majorBidi"/>
          <w:sz w:val="30"/>
          <w:szCs w:val="30"/>
        </w:rPr>
        <w:t>72</w:t>
      </w:r>
      <w:r w:rsidRPr="009736F6">
        <w:rPr>
          <w:rFonts w:asciiTheme="majorBidi" w:hAnsiTheme="majorBidi"/>
          <w:sz w:val="30"/>
          <w:szCs w:val="30"/>
          <w:cs/>
        </w:rPr>
        <w:t xml:space="preserve"> บาท เพื่อหักกลบกับผลขาดทุนสะสม</w:t>
      </w:r>
      <w:r w:rsidR="008668CE" w:rsidRPr="008668CE">
        <w:rPr>
          <w:rFonts w:asciiTheme="majorBidi" w:hAnsiTheme="majorBidi"/>
          <w:sz w:val="30"/>
          <w:szCs w:val="30"/>
          <w:cs/>
        </w:rPr>
        <w:t xml:space="preserve">จำนวน </w:t>
      </w:r>
      <w:r w:rsidR="008668CE">
        <w:rPr>
          <w:rFonts w:asciiTheme="majorBidi" w:hAnsiTheme="majorBidi"/>
          <w:sz w:val="30"/>
          <w:szCs w:val="30"/>
          <w:cs/>
          <w:lang w:val="en-US"/>
        </w:rPr>
        <w:t>42</w:t>
      </w:r>
      <w:r w:rsidR="008668CE" w:rsidRPr="008668CE">
        <w:rPr>
          <w:rFonts w:asciiTheme="majorBidi" w:hAnsiTheme="majorBidi"/>
          <w:sz w:val="30"/>
          <w:szCs w:val="30"/>
          <w:cs/>
        </w:rPr>
        <w:t>0 ล้านบาท</w:t>
      </w:r>
    </w:p>
    <w:p w14:paraId="786F154D" w14:textId="77777777" w:rsidR="00066E9E" w:rsidRPr="003D26C5" w:rsidRDefault="00066E9E" w:rsidP="00066E9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cyan"/>
          <w:cs/>
          <w:lang w:val="en-US"/>
        </w:rPr>
      </w:pPr>
    </w:p>
    <w:bookmarkEnd w:id="2"/>
    <w:p w14:paraId="124CE4FB" w14:textId="197EFDA4" w:rsidR="00C15961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6ACC6E5" w14:textId="77777777" w:rsidR="0008537B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8537B" w:rsidRPr="00876183" w14:paraId="6C9FC3F6" w14:textId="77777777" w:rsidTr="006A6EC6">
        <w:trPr>
          <w:cantSplit/>
          <w:tblHeader/>
        </w:trPr>
        <w:tc>
          <w:tcPr>
            <w:tcW w:w="4950" w:type="dxa"/>
            <w:vAlign w:val="bottom"/>
          </w:tcPr>
          <w:p w14:paraId="00E9464D" w14:textId="7A13586E" w:rsidR="0008537B" w:rsidRPr="00876183" w:rsidRDefault="00D2357B" w:rsidP="00E43B44">
            <w:pPr>
              <w:pStyle w:val="acctfourfigures"/>
              <w:tabs>
                <w:tab w:val="left" w:pos="720"/>
              </w:tabs>
              <w:spacing w:line="240" w:lineRule="auto"/>
              <w:ind w:left="9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A30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2C4D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C3F34" w:rsidRPr="00CC3F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CC3F34" w:rsidRPr="00CC3F3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CC3F3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103AA801" w14:textId="77777777" w:rsidR="0008537B" w:rsidRPr="00876183" w:rsidRDefault="0008537B" w:rsidP="006A6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4BF266" w14:textId="10DA00D5" w:rsidR="0008537B" w:rsidRPr="00876183" w:rsidRDefault="0008537B" w:rsidP="006A6E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1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9F15B3" w14:textId="77777777" w:rsidR="0008537B" w:rsidRPr="00876183" w:rsidRDefault="0008537B" w:rsidP="006A6E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6757CA" w14:textId="5B04028D" w:rsidR="0008537B" w:rsidRPr="007D45AD" w:rsidRDefault="0008537B" w:rsidP="007D45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7D45A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8537B" w:rsidRPr="00876183" w14:paraId="2BF5A434" w14:textId="77777777" w:rsidTr="0008537B">
        <w:trPr>
          <w:cantSplit/>
        </w:trPr>
        <w:tc>
          <w:tcPr>
            <w:tcW w:w="4950" w:type="dxa"/>
          </w:tcPr>
          <w:p w14:paraId="482D9D91" w14:textId="77777777" w:rsidR="0008537B" w:rsidRPr="00876183" w:rsidRDefault="0008537B" w:rsidP="00E43B44">
            <w:pPr>
              <w:spacing w:line="240" w:lineRule="auto"/>
              <w:ind w:left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029E6B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4842113" w14:textId="5DDCC89E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1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75E6" w:rsidRPr="00876183" w14:paraId="40D5FA04" w14:textId="77777777" w:rsidTr="006A6EC6">
        <w:trPr>
          <w:cantSplit/>
        </w:trPr>
        <w:tc>
          <w:tcPr>
            <w:tcW w:w="4950" w:type="dxa"/>
          </w:tcPr>
          <w:p w14:paraId="09A9319D" w14:textId="77777777" w:rsidR="009475E6" w:rsidRPr="00876183" w:rsidRDefault="009475E6" w:rsidP="009475E6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AE11BE4" w14:textId="77777777" w:rsidR="009475E6" w:rsidRPr="00876183" w:rsidRDefault="009475E6" w:rsidP="009475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F7DB15" w14:textId="64F019E5" w:rsidR="009475E6" w:rsidRPr="00876183" w:rsidRDefault="00F86BE9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BE9">
              <w:rPr>
                <w:rFonts w:ascii="Angsana New" w:hAnsi="Angsana New"/>
                <w:sz w:val="30"/>
                <w:szCs w:val="30"/>
                <w:cs/>
                <w:lang w:val="en-US"/>
              </w:rPr>
              <w:t>583</w:t>
            </w:r>
            <w:r w:rsidRPr="00F86B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86BE9">
              <w:rPr>
                <w:rFonts w:ascii="Angsana New" w:hAnsi="Angsana New"/>
                <w:sz w:val="30"/>
                <w:szCs w:val="30"/>
                <w:cs/>
                <w:lang w:val="en-US"/>
              </w:rPr>
              <w:t>190</w:t>
            </w:r>
          </w:p>
        </w:tc>
        <w:tc>
          <w:tcPr>
            <w:tcW w:w="180" w:type="dxa"/>
          </w:tcPr>
          <w:p w14:paraId="079CABFE" w14:textId="77777777" w:rsidR="009475E6" w:rsidRPr="00876183" w:rsidRDefault="009475E6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07EF050" w14:textId="1ADA011B" w:rsidR="009475E6" w:rsidRPr="00703E3F" w:rsidRDefault="00F86BE9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BE9">
              <w:rPr>
                <w:rFonts w:ascii="Angsana New" w:hAnsi="Angsana New"/>
                <w:sz w:val="30"/>
                <w:szCs w:val="30"/>
                <w:lang w:val="en-US"/>
              </w:rPr>
              <w:t>443,292</w:t>
            </w:r>
          </w:p>
        </w:tc>
      </w:tr>
      <w:tr w:rsidR="009475E6" w:rsidRPr="00876183" w14:paraId="61B39A70" w14:textId="77777777" w:rsidTr="006A6EC6">
        <w:trPr>
          <w:cantSplit/>
        </w:trPr>
        <w:tc>
          <w:tcPr>
            <w:tcW w:w="4950" w:type="dxa"/>
          </w:tcPr>
          <w:p w14:paraId="6BE533D5" w14:textId="77777777" w:rsidR="009475E6" w:rsidRPr="00876183" w:rsidRDefault="009475E6" w:rsidP="009475E6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3025E0D" w14:textId="77777777" w:rsidR="009475E6" w:rsidRPr="00876183" w:rsidRDefault="009475E6" w:rsidP="009475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DEF350" w14:textId="3C1EF595" w:rsidR="009475E6" w:rsidRPr="00876183" w:rsidRDefault="00F86BE9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BE9">
              <w:rPr>
                <w:rFonts w:ascii="Angsana New" w:hAnsi="Angsana New"/>
                <w:sz w:val="30"/>
                <w:szCs w:val="30"/>
                <w:lang w:val="en-US"/>
              </w:rPr>
              <w:t>49,652</w:t>
            </w:r>
          </w:p>
        </w:tc>
        <w:tc>
          <w:tcPr>
            <w:tcW w:w="180" w:type="dxa"/>
          </w:tcPr>
          <w:p w14:paraId="30290EB1" w14:textId="77777777" w:rsidR="009475E6" w:rsidRPr="00876183" w:rsidRDefault="009475E6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2572D8" w14:textId="340C6850" w:rsidR="009475E6" w:rsidRPr="00876183" w:rsidRDefault="00F86BE9" w:rsidP="00F86BE9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BE9">
              <w:rPr>
                <w:rFonts w:ascii="Angsana New" w:hAnsi="Angsana New"/>
                <w:sz w:val="30"/>
                <w:szCs w:val="30"/>
                <w:lang w:val="en-US"/>
              </w:rPr>
              <w:t>25,488</w:t>
            </w:r>
          </w:p>
        </w:tc>
      </w:tr>
      <w:tr w:rsidR="009475E6" w:rsidRPr="0008537B" w14:paraId="75C641BD" w14:textId="77777777" w:rsidTr="006A6EC6">
        <w:trPr>
          <w:cantSplit/>
        </w:trPr>
        <w:tc>
          <w:tcPr>
            <w:tcW w:w="4950" w:type="dxa"/>
          </w:tcPr>
          <w:p w14:paraId="4238AFF3" w14:textId="235BBC36" w:rsidR="009475E6" w:rsidRPr="009736F6" w:rsidRDefault="009475E6" w:rsidP="009475E6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9736F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9736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13C2E162" w14:textId="77777777" w:rsidR="009475E6" w:rsidRPr="009736F6" w:rsidRDefault="009475E6" w:rsidP="009475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4D39DB" w14:textId="6C8AE127" w:rsidR="009475E6" w:rsidRPr="00876183" w:rsidRDefault="00F86BE9" w:rsidP="009475E6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BE9">
              <w:rPr>
                <w:rFonts w:ascii="Angsana New" w:hAnsi="Angsana New"/>
                <w:sz w:val="30"/>
                <w:szCs w:val="30"/>
                <w:lang w:val="en-US"/>
              </w:rPr>
              <w:t>(2,146)</w:t>
            </w:r>
          </w:p>
        </w:tc>
        <w:tc>
          <w:tcPr>
            <w:tcW w:w="180" w:type="dxa"/>
          </w:tcPr>
          <w:p w14:paraId="4BB14473" w14:textId="77777777" w:rsidR="009475E6" w:rsidRPr="00876183" w:rsidRDefault="009475E6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9BCAF6" w14:textId="10FD88B8" w:rsidR="009475E6" w:rsidRPr="00876183" w:rsidRDefault="00F86BE9" w:rsidP="009475E6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6BE9">
              <w:rPr>
                <w:rFonts w:ascii="Angsana New" w:hAnsi="Angsana New"/>
                <w:sz w:val="30"/>
                <w:szCs w:val="30"/>
                <w:lang w:val="en-US"/>
              </w:rPr>
              <w:t>(1,882)</w:t>
            </w:r>
          </w:p>
        </w:tc>
      </w:tr>
      <w:tr w:rsidR="00932FF4" w:rsidRPr="0008537B" w14:paraId="2C2F004E" w14:textId="77777777" w:rsidTr="008E33A7">
        <w:trPr>
          <w:cantSplit/>
        </w:trPr>
        <w:tc>
          <w:tcPr>
            <w:tcW w:w="6120" w:type="dxa"/>
            <w:gridSpan w:val="2"/>
          </w:tcPr>
          <w:p w14:paraId="51CEF836" w14:textId="3676F5EF" w:rsidR="00932FF4" w:rsidRPr="009736F6" w:rsidRDefault="00932FF4" w:rsidP="00932FF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736F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จัดประเภทเป็นสินทรัพย์ไม่หมุนเวียนที่ถือไว้เพื่อขาย</w:t>
            </w:r>
            <w:r w:rsidRPr="009736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736F6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350" w:type="dxa"/>
          </w:tcPr>
          <w:p w14:paraId="0C151A3E" w14:textId="3BF45388" w:rsidR="00932FF4" w:rsidRPr="00876183" w:rsidRDefault="009736F6" w:rsidP="009736F6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86BE9" w:rsidRPr="00F86BE9">
              <w:rPr>
                <w:rFonts w:ascii="Angsana New" w:hAnsi="Angsana New"/>
                <w:sz w:val="30"/>
                <w:szCs w:val="30"/>
                <w:lang w:val="en-US"/>
              </w:rPr>
              <w:t>146,143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09C8236" w14:textId="77777777" w:rsidR="00932FF4" w:rsidRPr="00876183" w:rsidRDefault="00932FF4" w:rsidP="009475E6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F3C023F" w14:textId="6CE62AC9" w:rsidR="00932FF4" w:rsidRPr="00876183" w:rsidRDefault="00F86BE9" w:rsidP="00F86BE9">
            <w:pPr>
              <w:pStyle w:val="BodyText"/>
              <w:tabs>
                <w:tab w:val="decimal" w:pos="8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3EB9CFE" w14:textId="36B746B8" w:rsidR="00FB1985" w:rsidRDefault="00FB198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17B478B" w14:textId="77777777" w:rsidR="00801CAE" w:rsidRDefault="00801CA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35DE8E5" w14:textId="32F58EFD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17523D4E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D149E7" w:rsidRPr="00D149E7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D18BFC9" w14:textId="77777777" w:rsidR="001D6913" w:rsidRPr="001D6913" w:rsidRDefault="001D6913" w:rsidP="001D6913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18C094DB" w14:textId="43B8A182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20519DB1" w:rsidR="007B4D41" w:rsidRPr="00BE03CC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 w:cstheme="majorBidi"/>
          <w:b w:val="0"/>
          <w:bCs w:val="0"/>
          <w:lang w:val="en-US"/>
        </w:rPr>
        <w:t>2</w:t>
      </w:r>
      <w:r w:rsidR="004B39F7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1ADEFE8A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5C128E88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0555315" w14:textId="3AC0A972" w:rsidR="007E71D3" w:rsidRPr="000A4FBC" w:rsidRDefault="00796C9B" w:rsidP="00796C9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B1DAA10" w14:textId="77777777" w:rsidR="00103EB7" w:rsidRPr="00C335C4" w:rsidRDefault="00103EB7" w:rsidP="005104F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3" w:name="_Hlk104563605"/>
      <w:r w:rsidRPr="003414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3414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5C11F164" w14:textId="77777777" w:rsidR="00103EB7" w:rsidRPr="003546E6" w:rsidRDefault="00103EB7" w:rsidP="00103EB7">
      <w:pPr>
        <w:ind w:right="-45"/>
        <w:contextualSpacing/>
        <w:jc w:val="thaiDistribute"/>
        <w:rPr>
          <w:rFonts w:cs="Times New Roman"/>
          <w:b/>
          <w:bCs/>
          <w:i/>
          <w:iCs/>
          <w:sz w:val="20"/>
          <w:szCs w:val="20"/>
        </w:rPr>
      </w:pPr>
    </w:p>
    <w:p w14:paraId="37667168" w14:textId="77777777" w:rsidR="00103EB7" w:rsidRPr="00D942B7" w:rsidRDefault="00103EB7" w:rsidP="00103EB7">
      <w:pPr>
        <w:spacing w:line="240" w:lineRule="atLeast"/>
        <w:ind w:left="540"/>
        <w:jc w:val="center"/>
        <w:rPr>
          <w:sz w:val="30"/>
          <w:szCs w:val="30"/>
        </w:rPr>
      </w:pPr>
      <w:r w:rsidRPr="00D942B7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701961B8" w14:textId="4EB01A8A" w:rsidR="00103EB7" w:rsidRPr="00D942B7" w:rsidRDefault="00103EB7" w:rsidP="00103EB7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C63F8C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579A1B5B" wp14:editId="660EA184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47C66F" w14:textId="1C86D1C8" w:rsidR="00CE36A1" w:rsidRPr="00C120B5" w:rsidRDefault="00CE36A1" w:rsidP="00103EB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579A1B5B" id="Group 34" o:spid="_x0000_s1026" style="position:absolute;left:0;text-align:left;margin-left:141.4pt;margin-top:19.85pt;width:332.45pt;height:260.4pt;z-index:251658243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s/F1RUAAEy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8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9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5F47C66F" w14:textId="1C86D1C8" w:rsidR="00CE36A1" w:rsidRPr="00C120B5" w:rsidRDefault="00CE36A1" w:rsidP="00103EB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942B7">
        <w:rPr>
          <w:rFonts w:hint="cs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งวดสามเดือน</w:t>
      </w:r>
      <w:r w:rsidRPr="00D942B7">
        <w:rPr>
          <w:rFonts w:hint="cs"/>
          <w:sz w:val="30"/>
          <w:szCs w:val="30"/>
          <w:cs/>
        </w:rPr>
        <w:t>สิ้นสุดวันที่</w:t>
      </w:r>
      <w:r w:rsidR="00FF3583">
        <w:rPr>
          <w:rFonts w:hint="cs"/>
          <w:sz w:val="30"/>
          <w:szCs w:val="30"/>
          <w:cs/>
        </w:rPr>
        <w:t xml:space="preserve"> </w:t>
      </w:r>
      <w:r w:rsidR="00FF3583">
        <w:rPr>
          <w:rFonts w:asciiTheme="majorBidi" w:hAnsiTheme="majorBidi" w:cstheme="majorBidi"/>
          <w:sz w:val="30"/>
          <w:szCs w:val="30"/>
        </w:rPr>
        <w:t xml:space="preserve">30 </w:t>
      </w:r>
      <w:r w:rsidR="00FF3583">
        <w:rPr>
          <w:rFonts w:asciiTheme="majorBidi" w:hAnsiTheme="majorBidi" w:cstheme="majorBidi"/>
          <w:sz w:val="30"/>
          <w:szCs w:val="30"/>
          <w:cs/>
        </w:rPr>
        <w:t>มิถุนายน</w:t>
      </w:r>
    </w:p>
    <w:p w14:paraId="18C6BFDD" w14:textId="77777777" w:rsidR="00103EB7" w:rsidRPr="00A41B7A" w:rsidRDefault="00103EB7" w:rsidP="00103EB7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178BAC8E" wp14:editId="6CA024FA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5AC332" w14:textId="4C010848" w:rsidR="00CE36A1" w:rsidRPr="009D3874" w:rsidRDefault="00CE36A1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43FF4375" w14:textId="77777777" w:rsidR="00CE36A1" w:rsidRPr="009D3874" w:rsidRDefault="00CE36A1" w:rsidP="00103EB7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BA1DCF" w14:textId="11E2CBDC" w:rsidR="00CE36A1" w:rsidRPr="00275164" w:rsidRDefault="00CE36A1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6</w:t>
                              </w: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,709,352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B8C140" w14:textId="5D538011" w:rsidR="00CE36A1" w:rsidRPr="009D3874" w:rsidRDefault="00CE36A1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955983" w14:textId="77777777" w:rsidR="00CE36A1" w:rsidRPr="00C22645" w:rsidRDefault="00CE36A1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9A3ADC" w14:textId="77777777" w:rsidR="00CE36A1" w:rsidRPr="00C22645" w:rsidRDefault="00CE36A1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72EE53" w14:textId="77777777" w:rsidR="00CE36A1" w:rsidRPr="00993BD1" w:rsidRDefault="00CE36A1" w:rsidP="00FF3583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4C47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4C47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183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4C47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476</w:t>
                              </w:r>
                            </w:p>
                            <w:p w14:paraId="67456FFF" w14:textId="56A1A996" w:rsidR="00CE36A1" w:rsidRPr="005D488C" w:rsidRDefault="00CE36A1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178BAC8E" id="Group 46" o:spid="_x0000_s1037" style="position:absolute;left:0;text-align:left;margin-left:370.25pt;margin-top:65pt;width:100.8pt;height:1in;z-index:25165824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5B5AC332" w14:textId="4C010848" w:rsidR="00CE36A1" w:rsidRPr="009D3874" w:rsidRDefault="00CE36A1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  <w:p w14:paraId="43FF4375" w14:textId="77777777" w:rsidR="00CE36A1" w:rsidRPr="009D3874" w:rsidRDefault="00CE36A1" w:rsidP="00103EB7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EBA1DCF" w14:textId="11E2CBDC" w:rsidR="00CE36A1" w:rsidRPr="00275164" w:rsidRDefault="00CE36A1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6</w:t>
                        </w: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,709,352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59B8C140" w14:textId="5D538011" w:rsidR="00CE36A1" w:rsidRPr="009D3874" w:rsidRDefault="00CE36A1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E955983" w14:textId="77777777" w:rsidR="00CE36A1" w:rsidRPr="00C22645" w:rsidRDefault="00CE36A1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729A3ADC" w14:textId="77777777" w:rsidR="00CE36A1" w:rsidRPr="00C22645" w:rsidRDefault="00CE36A1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5272EE53" w14:textId="77777777" w:rsidR="00CE36A1" w:rsidRPr="00993BD1" w:rsidRDefault="00CE36A1" w:rsidP="00FF3583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4C477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4C477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183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4C477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476</w:t>
                        </w:r>
                      </w:p>
                      <w:p w14:paraId="67456FFF" w14:textId="56A1A996" w:rsidR="00CE36A1" w:rsidRPr="005D488C" w:rsidRDefault="00CE36A1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546E6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04F727B" wp14:editId="1B34BE09">
            <wp:extent cx="5779107" cy="3589020"/>
            <wp:effectExtent l="57150" t="0" r="50800" b="10668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BBB4A0B" w14:textId="59098591" w:rsidR="00103EB7" w:rsidRDefault="00D666F8" w:rsidP="00103EB7">
      <w:pPr>
        <w:ind w:left="540" w:right="-45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D55E48A" wp14:editId="6FCC2AA3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BC0BE0" w14:textId="77777777" w:rsidR="00CE36A1" w:rsidRPr="00D02FA5" w:rsidRDefault="00CE36A1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7220705B" w14:textId="77777777" w:rsidR="00CE36A1" w:rsidRPr="00D02FA5" w:rsidRDefault="00CE36A1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4497819" w14:textId="77777777" w:rsidR="00CE36A1" w:rsidRPr="00D02FA5" w:rsidRDefault="00CE36A1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16C22DD" w14:textId="31905E73" w:rsidR="00CE36A1" w:rsidRPr="00AD4C8B" w:rsidRDefault="00CE36A1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682A449" w14:textId="0ED023FC" w:rsidR="00CE36A1" w:rsidRPr="00AD4C8B" w:rsidRDefault="00CE36A1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A5D095" w14:textId="77777777" w:rsidR="00CE36A1" w:rsidRPr="00D02FA5" w:rsidRDefault="00CE36A1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5D55E48A" id="Group 65" o:spid="_x0000_s1044" style="position:absolute;left:0;text-align:left;margin-left:41.85pt;margin-top:8.75pt;width:422.45pt;height:129.35pt;z-index:251658242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wtexUAAL6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3DBC0BE0" w14:textId="77777777" w:rsidR="00CE36A1" w:rsidRPr="00D02FA5" w:rsidRDefault="00CE36A1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7220705B" w14:textId="77777777" w:rsidR="00CE36A1" w:rsidRPr="00D02FA5" w:rsidRDefault="00CE36A1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04497819" w14:textId="77777777" w:rsidR="00CE36A1" w:rsidRPr="00D02FA5" w:rsidRDefault="00CE36A1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016C22DD" w14:textId="31905E73" w:rsidR="00CE36A1" w:rsidRPr="00AD4C8B" w:rsidRDefault="00CE36A1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1682A449" w14:textId="0ED023FC" w:rsidR="00CE36A1" w:rsidRPr="00AD4C8B" w:rsidRDefault="00CE36A1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73A5D095" w14:textId="77777777" w:rsidR="00CE36A1" w:rsidRPr="00D02FA5" w:rsidRDefault="00CE36A1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7B1449C8" w14:textId="0BC1ADBF" w:rsidR="00103EB7" w:rsidRDefault="00103EB7" w:rsidP="00103EB7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CB1E1C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40" behindDoc="1" locked="0" layoutInCell="1" allowOverlap="1" wp14:anchorId="37BB58B5" wp14:editId="44EF02AA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3414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41" behindDoc="1" locked="0" layoutInCell="1" allowOverlap="1" wp14:anchorId="22CBB917" wp14:editId="273B2178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  <wp14:sizeRelV relativeFrom="margin">
              <wp14:pctHeight>0</wp14:pctHeight>
            </wp14:sizeRelV>
          </wp:anchor>
        </w:drawing>
      </w:r>
    </w:p>
    <w:p w14:paraId="545F69ED" w14:textId="3830EBAB" w:rsidR="00103EB7" w:rsidRDefault="005E25CE" w:rsidP="00103EB7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5E25CE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2" behindDoc="0" locked="0" layoutInCell="1" allowOverlap="1" wp14:anchorId="4FDA2148" wp14:editId="3A15F0D5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16" name="Picture 16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25CE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3" behindDoc="0" locked="0" layoutInCell="1" allowOverlap="1" wp14:anchorId="509F082E" wp14:editId="0C617B6F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17" name="Picture 17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6F9511" w14:textId="329A6804" w:rsidR="00103EB7" w:rsidRDefault="008634AE" w:rsidP="008634AE">
      <w:pPr>
        <w:tabs>
          <w:tab w:val="left" w:pos="540"/>
          <w:tab w:val="left" w:pos="2642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bookmarkEnd w:id="3"/>
    <w:p w14:paraId="4175DBD0" w14:textId="56151D10" w:rsidR="00796C9B" w:rsidRPr="00EC786C" w:rsidRDefault="00103EB7" w:rsidP="00EC786C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  <w:cs/>
        </w:rPr>
        <w:sectPr w:rsidR="00796C9B" w:rsidRPr="00EC786C" w:rsidSect="00C94864">
          <w:headerReference w:type="default" r:id="rId23"/>
          <w:footerReference w:type="default" r:id="rId24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26"/>
        </w:sectPr>
      </w:pPr>
      <w:r>
        <w:rPr>
          <w:rFonts w:hint="cs"/>
          <w:noProof/>
          <w:lang w:val="en-US"/>
        </w:rPr>
        <w:drawing>
          <wp:anchor distT="0" distB="0" distL="114300" distR="114300" simplePos="0" relativeHeight="251658245" behindDoc="0" locked="0" layoutInCell="1" allowOverlap="1" wp14:anchorId="1819B7A5" wp14:editId="7AEA9746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190" name="Chart 1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5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6"/>
        <w:gridCol w:w="888"/>
        <w:gridCol w:w="209"/>
        <w:gridCol w:w="942"/>
        <w:gridCol w:w="179"/>
        <w:gridCol w:w="878"/>
        <w:gridCol w:w="209"/>
        <w:gridCol w:w="902"/>
        <w:gridCol w:w="203"/>
        <w:gridCol w:w="881"/>
        <w:gridCol w:w="224"/>
        <w:gridCol w:w="902"/>
        <w:gridCol w:w="227"/>
        <w:gridCol w:w="872"/>
        <w:gridCol w:w="224"/>
        <w:gridCol w:w="902"/>
        <w:gridCol w:w="188"/>
        <w:gridCol w:w="872"/>
        <w:gridCol w:w="224"/>
        <w:gridCol w:w="896"/>
        <w:gridCol w:w="227"/>
        <w:gridCol w:w="884"/>
        <w:gridCol w:w="179"/>
        <w:gridCol w:w="787"/>
        <w:gridCol w:w="6"/>
      </w:tblGrid>
      <w:tr w:rsidR="00FF69C5" w:rsidRPr="00BB350B" w14:paraId="00FE1EAA" w14:textId="77777777" w:rsidTr="00FF69C5">
        <w:trPr>
          <w:cantSplit/>
          <w:tblHeader/>
        </w:trPr>
        <w:tc>
          <w:tcPr>
            <w:tcW w:w="738" w:type="pct"/>
            <w:shd w:val="clear" w:color="auto" w:fill="auto"/>
          </w:tcPr>
          <w:p w14:paraId="48853BC4" w14:textId="6F8A64BA" w:rsidR="00EA2407" w:rsidRPr="00645107" w:rsidRDefault="00EA2407" w:rsidP="00EA240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สำหรับงวดสามเดือนสิ้นสุดวันที่</w:t>
            </w:r>
          </w:p>
        </w:tc>
        <w:tc>
          <w:tcPr>
            <w:tcW w:w="672" w:type="pct"/>
            <w:gridSpan w:val="3"/>
            <w:shd w:val="clear" w:color="auto" w:fill="auto"/>
            <w:vAlign w:val="bottom"/>
          </w:tcPr>
          <w:p w14:paraId="3A52B947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29AA1ED" w14:textId="77777777" w:rsidR="00EA2407" w:rsidRPr="00645107" w:rsidRDefault="00EA2407" w:rsidP="00EA240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shd w:val="clear" w:color="auto" w:fill="auto"/>
            <w:vAlign w:val="bottom"/>
          </w:tcPr>
          <w:p w14:paraId="5142BF5D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08B42A74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pct"/>
            <w:gridSpan w:val="3"/>
            <w:shd w:val="clear" w:color="auto" w:fill="auto"/>
            <w:vAlign w:val="bottom"/>
          </w:tcPr>
          <w:p w14:paraId="02CD6B8D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5" w:type="pct"/>
            <w:vAlign w:val="bottom"/>
          </w:tcPr>
          <w:p w14:paraId="1DA3B7AC" w14:textId="77777777" w:rsidR="00EA2407" w:rsidRPr="00645107" w:rsidRDefault="00EA2407" w:rsidP="00EA240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2CCA04D9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2" w:type="pct"/>
            <w:vAlign w:val="bottom"/>
          </w:tcPr>
          <w:p w14:paraId="5D28CEA0" w14:textId="77777777" w:rsidR="00EA2407" w:rsidRPr="00645107" w:rsidRDefault="00EA2407" w:rsidP="00EA240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018BA925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5" w:type="pct"/>
            <w:vAlign w:val="bottom"/>
          </w:tcPr>
          <w:p w14:paraId="65E49BD3" w14:textId="77777777" w:rsidR="00EA2407" w:rsidRPr="00645107" w:rsidRDefault="00EA2407" w:rsidP="00EA240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4" w:type="pct"/>
            <w:gridSpan w:val="4"/>
            <w:vAlign w:val="bottom"/>
          </w:tcPr>
          <w:p w14:paraId="0E3ACE04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D7369D" w:rsidRPr="00BB350B" w14:paraId="361BD8D5" w14:textId="77777777" w:rsidTr="00FF69C5">
        <w:trPr>
          <w:gridAfter w:val="1"/>
          <w:wAfter w:w="3" w:type="pct"/>
          <w:cantSplit/>
          <w:tblHeader/>
        </w:trPr>
        <w:tc>
          <w:tcPr>
            <w:tcW w:w="738" w:type="pct"/>
            <w:shd w:val="clear" w:color="auto" w:fill="auto"/>
          </w:tcPr>
          <w:p w14:paraId="2FEAFD81" w14:textId="2124FC8B" w:rsidR="00EA2407" w:rsidRPr="00645107" w:rsidRDefault="00EA2407" w:rsidP="00EA240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D149E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 w:rsidR="0055196E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 w:rsidR="0055196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92" w:type="pct"/>
            <w:shd w:val="clear" w:color="auto" w:fill="auto"/>
          </w:tcPr>
          <w:p w14:paraId="650C1BF9" w14:textId="6AA71236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9" w:type="pct"/>
            <w:shd w:val="clear" w:color="auto" w:fill="auto"/>
          </w:tcPr>
          <w:p w14:paraId="1C9A0A32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5C85DD27" w14:textId="154117C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59" w:type="pct"/>
            <w:shd w:val="clear" w:color="auto" w:fill="auto"/>
          </w:tcPr>
          <w:p w14:paraId="16821BD4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187254C2" w14:textId="759FCDF4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9" w:type="pct"/>
            <w:shd w:val="clear" w:color="auto" w:fill="auto"/>
          </w:tcPr>
          <w:p w14:paraId="752A478D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7207EB73" w14:textId="1E3482AB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67" w:type="pct"/>
          </w:tcPr>
          <w:p w14:paraId="34E0851A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45F06B2" w14:textId="74E50425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14:paraId="6C90A2BE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03C04930" w14:textId="071A87C8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5" w:type="pct"/>
          </w:tcPr>
          <w:p w14:paraId="02C47B27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46B529EF" w14:textId="6FD9934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</w:tcPr>
          <w:p w14:paraId="2F169A75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</w:tcPr>
          <w:p w14:paraId="113042D0" w14:textId="11ECD1B4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62" w:type="pct"/>
          </w:tcPr>
          <w:p w14:paraId="037FE3E8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5C56F38D" w14:textId="0906D67C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14:paraId="0ECA51E0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2B3B633" w14:textId="661FB922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5" w:type="pct"/>
          </w:tcPr>
          <w:p w14:paraId="4361825E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0ED320B4" w14:textId="390E926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59" w:type="pct"/>
            <w:shd w:val="clear" w:color="auto" w:fill="auto"/>
          </w:tcPr>
          <w:p w14:paraId="549A479F" w14:textId="77777777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shd w:val="clear" w:color="auto" w:fill="auto"/>
          </w:tcPr>
          <w:p w14:paraId="3DBA7B60" w14:textId="243FB336" w:rsidR="00EA2407" w:rsidRPr="00645107" w:rsidRDefault="00EA2407" w:rsidP="00EA240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</w:tr>
      <w:tr w:rsidR="00C35F97" w:rsidRPr="00BB350B" w14:paraId="5195DB14" w14:textId="77777777" w:rsidTr="00FF69C5">
        <w:trPr>
          <w:gridAfter w:val="1"/>
          <w:wAfter w:w="3" w:type="pct"/>
          <w:cantSplit/>
          <w:tblHeader/>
        </w:trPr>
        <w:tc>
          <w:tcPr>
            <w:tcW w:w="738" w:type="pct"/>
            <w:shd w:val="clear" w:color="auto" w:fill="auto"/>
          </w:tcPr>
          <w:p w14:paraId="655A3DBE" w14:textId="77777777" w:rsidR="00C35F97" w:rsidRPr="00645107" w:rsidRDefault="00C35F97" w:rsidP="00C35F9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51FF7E1C" w14:textId="77777777" w:rsidR="00C35F97" w:rsidRPr="00645107" w:rsidRDefault="00C35F97" w:rsidP="00C35F9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D7369D" w:rsidRPr="00585FDC" w14:paraId="391C535B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</w:tcPr>
          <w:p w14:paraId="7D025F1C" w14:textId="77777777" w:rsidR="00D7369D" w:rsidRPr="00645107" w:rsidRDefault="00D7369D" w:rsidP="00D7369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2" w:type="pct"/>
            <w:shd w:val="clear" w:color="auto" w:fill="auto"/>
          </w:tcPr>
          <w:p w14:paraId="5F07B4FF" w14:textId="45EC903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5,487,756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5B79658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F0F838A" w14:textId="09689FCB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5,857,023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136093F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10D6DA3" w14:textId="7345E14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565,624</w:t>
            </w:r>
          </w:p>
        </w:tc>
        <w:tc>
          <w:tcPr>
            <w:tcW w:w="69" w:type="pct"/>
            <w:shd w:val="clear" w:color="auto" w:fill="auto"/>
          </w:tcPr>
          <w:p w14:paraId="4B33BF16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1B368F2A" w14:textId="4B6135E5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586,574</w:t>
            </w:r>
          </w:p>
        </w:tc>
        <w:tc>
          <w:tcPr>
            <w:tcW w:w="67" w:type="pct"/>
            <w:shd w:val="clear" w:color="auto" w:fill="auto"/>
          </w:tcPr>
          <w:p w14:paraId="171F0A1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CD2C0F1" w14:textId="57EAB91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655,972</w:t>
            </w:r>
          </w:p>
        </w:tc>
        <w:tc>
          <w:tcPr>
            <w:tcW w:w="74" w:type="pct"/>
            <w:shd w:val="clear" w:color="auto" w:fill="auto"/>
          </w:tcPr>
          <w:p w14:paraId="5C4093F3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3478A62C" w14:textId="3ABF9C7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739,879</w:t>
            </w:r>
          </w:p>
        </w:tc>
        <w:tc>
          <w:tcPr>
            <w:tcW w:w="75" w:type="pct"/>
            <w:shd w:val="clear" w:color="auto" w:fill="auto"/>
          </w:tcPr>
          <w:p w14:paraId="138BB81C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222C0A4" w14:textId="63BE95FF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6,709,352</w:t>
            </w:r>
          </w:p>
        </w:tc>
        <w:tc>
          <w:tcPr>
            <w:tcW w:w="74" w:type="pct"/>
            <w:shd w:val="clear" w:color="auto" w:fill="auto"/>
          </w:tcPr>
          <w:p w14:paraId="3A4555CE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10F98DFD" w14:textId="588AEE79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7,183,476</w:t>
            </w:r>
          </w:p>
        </w:tc>
        <w:tc>
          <w:tcPr>
            <w:tcW w:w="62" w:type="pct"/>
            <w:shd w:val="clear" w:color="auto" w:fill="auto"/>
          </w:tcPr>
          <w:p w14:paraId="50C8E7B2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66D67C3" w14:textId="4E40A12E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6E328458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230C2260" w14:textId="2993D378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38F80D6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34E61EA" w14:textId="4EC44A5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6,709,352</w:t>
            </w:r>
          </w:p>
        </w:tc>
        <w:tc>
          <w:tcPr>
            <w:tcW w:w="59" w:type="pct"/>
            <w:shd w:val="clear" w:color="auto" w:fill="auto"/>
          </w:tcPr>
          <w:p w14:paraId="010F357D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0" w:type="pct"/>
            <w:shd w:val="clear" w:color="auto" w:fill="auto"/>
          </w:tcPr>
          <w:p w14:paraId="3F83A9F8" w14:textId="025B51E8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7,183,476</w:t>
            </w:r>
          </w:p>
        </w:tc>
      </w:tr>
      <w:tr w:rsidR="00D7369D" w:rsidRPr="00585FDC" w14:paraId="3A65872B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</w:tcPr>
          <w:p w14:paraId="0EB69B36" w14:textId="77777777" w:rsidR="00D7369D" w:rsidRPr="00645107" w:rsidRDefault="00D7369D" w:rsidP="00D7369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0E6D0F3B" w14:textId="1F647F9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56,879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8EE0F26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2FC7C793" w14:textId="24A4969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72,183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4010A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1ACC47CA" w14:textId="5ADF6FCD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29EAD7CB" w14:textId="77777777" w:rsidR="00D7369D" w:rsidRPr="00FF69C5" w:rsidRDefault="00D7369D" w:rsidP="00D7369D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31653E32" w14:textId="787C724B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40FC787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C6644D5" w14:textId="62CA953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40,317</w:t>
            </w:r>
          </w:p>
        </w:tc>
        <w:tc>
          <w:tcPr>
            <w:tcW w:w="74" w:type="pct"/>
            <w:shd w:val="clear" w:color="auto" w:fill="auto"/>
          </w:tcPr>
          <w:p w14:paraId="3A6B8176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49525CCA" w14:textId="63E2B97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38,532</w:t>
            </w:r>
          </w:p>
        </w:tc>
        <w:tc>
          <w:tcPr>
            <w:tcW w:w="75" w:type="pct"/>
            <w:shd w:val="clear" w:color="auto" w:fill="auto"/>
          </w:tcPr>
          <w:p w14:paraId="77BE91D0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64ECCFFF" w14:textId="218D372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97,196</w:t>
            </w:r>
          </w:p>
        </w:tc>
        <w:tc>
          <w:tcPr>
            <w:tcW w:w="74" w:type="pct"/>
            <w:shd w:val="clear" w:color="auto" w:fill="auto"/>
          </w:tcPr>
          <w:p w14:paraId="6BF45827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7E6CD4D" w14:textId="3B114766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110,715</w:t>
            </w:r>
          </w:p>
        </w:tc>
        <w:tc>
          <w:tcPr>
            <w:tcW w:w="62" w:type="pct"/>
            <w:shd w:val="clear" w:color="auto" w:fill="auto"/>
          </w:tcPr>
          <w:p w14:paraId="0C5EC3A4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2A8414B1" w14:textId="20743F26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(97,196)</w:t>
            </w:r>
          </w:p>
        </w:tc>
        <w:tc>
          <w:tcPr>
            <w:tcW w:w="74" w:type="pct"/>
            <w:shd w:val="clear" w:color="auto" w:fill="auto"/>
          </w:tcPr>
          <w:p w14:paraId="281A80E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1BD0C789" w14:textId="3979918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(110,</w:t>
            </w:r>
            <w:r w:rsidRPr="00FF69C5">
              <w:rPr>
                <w:rFonts w:asciiTheme="majorBidi" w:hAnsiTheme="majorBidi" w:cstheme="majorBidi"/>
                <w:szCs w:val="22"/>
              </w:rPr>
              <w:t>715</w:t>
            </w: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33839887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5A7F5100" w14:textId="5B63CE1B" w:rsidR="00D7369D" w:rsidRPr="00FF69C5" w:rsidRDefault="00D7369D" w:rsidP="00D7369D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15364A9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</w:tcPr>
          <w:p w14:paraId="5749844E" w14:textId="0461DDF1" w:rsidR="00D7369D" w:rsidRPr="00FF69C5" w:rsidRDefault="00D7369D" w:rsidP="00FF69C5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7369D" w:rsidRPr="00585FDC" w14:paraId="5D16798A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</w:tcPr>
          <w:p w14:paraId="63FF4680" w14:textId="77777777" w:rsidR="00D7369D" w:rsidRPr="00645107" w:rsidRDefault="00D7369D" w:rsidP="00D7369D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53407A16" w14:textId="6D80A5BD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5,544,635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B9872CF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527960B7" w14:textId="481C4098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5,929,206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5802D84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715EDD0B" w14:textId="48D0E89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565,624</w:t>
            </w:r>
          </w:p>
        </w:tc>
        <w:tc>
          <w:tcPr>
            <w:tcW w:w="69" w:type="pct"/>
            <w:shd w:val="clear" w:color="auto" w:fill="auto"/>
          </w:tcPr>
          <w:p w14:paraId="5F52E2C2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09D21EBF" w14:textId="122A8BED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586,574</w:t>
            </w:r>
          </w:p>
        </w:tc>
        <w:tc>
          <w:tcPr>
            <w:tcW w:w="67" w:type="pct"/>
            <w:shd w:val="clear" w:color="auto" w:fill="auto"/>
          </w:tcPr>
          <w:p w14:paraId="5CF238F0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37F27D4" w14:textId="10CC6416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696,289</w:t>
            </w:r>
          </w:p>
        </w:tc>
        <w:tc>
          <w:tcPr>
            <w:tcW w:w="74" w:type="pct"/>
            <w:shd w:val="clear" w:color="auto" w:fill="auto"/>
          </w:tcPr>
          <w:p w14:paraId="5027C549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20C8501F" w14:textId="0BF27044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778,411</w:t>
            </w:r>
          </w:p>
        </w:tc>
        <w:tc>
          <w:tcPr>
            <w:tcW w:w="75" w:type="pct"/>
            <w:shd w:val="clear" w:color="auto" w:fill="auto"/>
          </w:tcPr>
          <w:p w14:paraId="3FB67D7E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56F92882" w14:textId="418A5D2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6,806,548</w:t>
            </w:r>
          </w:p>
        </w:tc>
        <w:tc>
          <w:tcPr>
            <w:tcW w:w="74" w:type="pct"/>
            <w:shd w:val="clear" w:color="auto" w:fill="auto"/>
          </w:tcPr>
          <w:p w14:paraId="2F93E5F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57EAB775" w14:textId="3A361578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7,294,191</w:t>
            </w:r>
          </w:p>
        </w:tc>
        <w:tc>
          <w:tcPr>
            <w:tcW w:w="62" w:type="pct"/>
            <w:shd w:val="clear" w:color="auto" w:fill="auto"/>
          </w:tcPr>
          <w:p w14:paraId="628CE535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52421D10" w14:textId="26A75BB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(97,196)</w:t>
            </w:r>
          </w:p>
        </w:tc>
        <w:tc>
          <w:tcPr>
            <w:tcW w:w="74" w:type="pct"/>
            <w:shd w:val="clear" w:color="auto" w:fill="auto"/>
          </w:tcPr>
          <w:p w14:paraId="4D61BD7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39AF339C" w14:textId="6F6B641B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(110,715)</w:t>
            </w:r>
          </w:p>
        </w:tc>
        <w:tc>
          <w:tcPr>
            <w:tcW w:w="75" w:type="pct"/>
            <w:shd w:val="clear" w:color="auto" w:fill="auto"/>
          </w:tcPr>
          <w:p w14:paraId="115BC14A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0812F0A7" w14:textId="1EE6C2F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6,709,352</w:t>
            </w:r>
          </w:p>
        </w:tc>
        <w:tc>
          <w:tcPr>
            <w:tcW w:w="59" w:type="pct"/>
            <w:shd w:val="clear" w:color="auto" w:fill="auto"/>
          </w:tcPr>
          <w:p w14:paraId="59A6F60E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auto"/>
          </w:tcPr>
          <w:p w14:paraId="753A6A8C" w14:textId="398C23E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7,183,476</w:t>
            </w:r>
          </w:p>
        </w:tc>
      </w:tr>
      <w:tr w:rsidR="00D7369D" w:rsidRPr="00585FDC" w14:paraId="4FABAB1B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</w:tcPr>
          <w:p w14:paraId="42418690" w14:textId="77777777" w:rsidR="00D7369D" w:rsidRPr="00645107" w:rsidRDefault="00D7369D" w:rsidP="00D7369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2" w:type="pct"/>
            <w:shd w:val="clear" w:color="auto" w:fill="auto"/>
          </w:tcPr>
          <w:p w14:paraId="66D41D93" w14:textId="7B633F9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(290,343)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27F7361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1E7A4E6B" w14:textId="7A9F8AC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(313,443)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51F3437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922F78D" w14:textId="11787A0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(19,367)</w:t>
            </w:r>
          </w:p>
        </w:tc>
        <w:tc>
          <w:tcPr>
            <w:tcW w:w="69" w:type="pct"/>
            <w:shd w:val="clear" w:color="auto" w:fill="auto"/>
          </w:tcPr>
          <w:p w14:paraId="3D7FA055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6436BAFD" w14:textId="0677C453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(17,329)</w:t>
            </w:r>
          </w:p>
        </w:tc>
        <w:tc>
          <w:tcPr>
            <w:tcW w:w="67" w:type="pct"/>
            <w:shd w:val="clear" w:color="auto" w:fill="auto"/>
          </w:tcPr>
          <w:p w14:paraId="22B05B2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62A56F1C" w14:textId="0C285D7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(76,820)</w:t>
            </w:r>
          </w:p>
        </w:tc>
        <w:tc>
          <w:tcPr>
            <w:tcW w:w="74" w:type="pct"/>
            <w:shd w:val="clear" w:color="auto" w:fill="auto"/>
          </w:tcPr>
          <w:p w14:paraId="7FA468BF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615376F3" w14:textId="6EC9863D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(71,505)</w:t>
            </w:r>
          </w:p>
        </w:tc>
        <w:tc>
          <w:tcPr>
            <w:tcW w:w="75" w:type="pct"/>
            <w:shd w:val="clear" w:color="auto" w:fill="auto"/>
          </w:tcPr>
          <w:p w14:paraId="5A072304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ED72904" w14:textId="7424E75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(386,530)</w:t>
            </w:r>
          </w:p>
        </w:tc>
        <w:tc>
          <w:tcPr>
            <w:tcW w:w="74" w:type="pct"/>
            <w:shd w:val="clear" w:color="auto" w:fill="auto"/>
          </w:tcPr>
          <w:p w14:paraId="7F4D731D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946189E" w14:textId="5761C0ED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(402,277)</w:t>
            </w:r>
          </w:p>
        </w:tc>
        <w:tc>
          <w:tcPr>
            <w:tcW w:w="62" w:type="pct"/>
            <w:shd w:val="clear" w:color="auto" w:fill="auto"/>
          </w:tcPr>
          <w:p w14:paraId="712B539E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633B5A8" w14:textId="7D754254" w:rsidR="00D7369D" w:rsidRPr="00FF69C5" w:rsidRDefault="00D7369D" w:rsidP="00D7369D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28CCBF2E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51CF16AF" w14:textId="56F89299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0A622A6" w14:textId="77777777" w:rsidR="00D7369D" w:rsidRPr="00FF69C5" w:rsidRDefault="00D7369D" w:rsidP="00D7369D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08C036F" w14:textId="15D3544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(386,530)</w:t>
            </w:r>
          </w:p>
        </w:tc>
        <w:tc>
          <w:tcPr>
            <w:tcW w:w="59" w:type="pct"/>
            <w:shd w:val="clear" w:color="auto" w:fill="auto"/>
          </w:tcPr>
          <w:p w14:paraId="266C9DF4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0" w:type="pct"/>
            <w:shd w:val="clear" w:color="auto" w:fill="auto"/>
          </w:tcPr>
          <w:p w14:paraId="2FF4714F" w14:textId="504AD623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(402,</w:t>
            </w:r>
            <w:r w:rsidRPr="00FF69C5">
              <w:rPr>
                <w:rFonts w:asciiTheme="majorBidi" w:hAnsiTheme="majorBidi" w:cstheme="majorBidi"/>
                <w:szCs w:val="22"/>
              </w:rPr>
              <w:t>277</w:t>
            </w: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D7369D" w:rsidRPr="00585FDC" w14:paraId="40800B91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</w:tcPr>
          <w:p w14:paraId="07D0089F" w14:textId="77777777" w:rsidR="00D7369D" w:rsidRPr="00645107" w:rsidRDefault="00D7369D" w:rsidP="00D7369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2" w:type="pct"/>
            <w:tcBorders>
              <w:bottom w:val="double" w:sz="4" w:space="0" w:color="auto"/>
            </w:tcBorders>
            <w:shd w:val="clear" w:color="auto" w:fill="auto"/>
          </w:tcPr>
          <w:p w14:paraId="52E77F1F" w14:textId="093559D9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637,30</w:t>
            </w:r>
            <w:r w:rsidR="00CA66DC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604AD6B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4C7D9D97" w14:textId="39A07E3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763,303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A137AC8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285A04BA" w14:textId="55EEDBE0" w:rsidR="00D7369D" w:rsidRPr="00FF69C5" w:rsidRDefault="00D7369D" w:rsidP="003D2FC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(29,680)</w:t>
            </w:r>
          </w:p>
        </w:tc>
        <w:tc>
          <w:tcPr>
            <w:tcW w:w="69" w:type="pct"/>
            <w:shd w:val="clear" w:color="auto" w:fill="auto"/>
          </w:tcPr>
          <w:p w14:paraId="207424A5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22AE95F3" w14:textId="6C9411DF" w:rsidR="00D7369D" w:rsidRPr="00FF69C5" w:rsidRDefault="00D7369D" w:rsidP="003D2FC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(3,221)</w:t>
            </w:r>
          </w:p>
        </w:tc>
        <w:tc>
          <w:tcPr>
            <w:tcW w:w="67" w:type="pct"/>
            <w:shd w:val="clear" w:color="auto" w:fill="auto"/>
          </w:tcPr>
          <w:p w14:paraId="1EBB541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13967EEE" w14:textId="03954312" w:rsidR="00D7369D" w:rsidRPr="00FF69C5" w:rsidRDefault="00D7369D" w:rsidP="003D2FC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(45,403)</w:t>
            </w:r>
          </w:p>
        </w:tc>
        <w:tc>
          <w:tcPr>
            <w:tcW w:w="74" w:type="pct"/>
            <w:shd w:val="clear" w:color="auto" w:fill="auto"/>
          </w:tcPr>
          <w:p w14:paraId="0F903240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29E48729" w14:textId="442FD27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(23,962)</w:t>
            </w:r>
          </w:p>
        </w:tc>
        <w:tc>
          <w:tcPr>
            <w:tcW w:w="75" w:type="pct"/>
            <w:shd w:val="clear" w:color="auto" w:fill="auto"/>
          </w:tcPr>
          <w:p w14:paraId="3F21F56E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4D14605" w14:textId="388CFD6B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562,22</w:t>
            </w:r>
            <w:r w:rsidR="00CA66DC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  <w:tc>
          <w:tcPr>
            <w:tcW w:w="74" w:type="pct"/>
            <w:shd w:val="clear" w:color="auto" w:fill="auto"/>
          </w:tcPr>
          <w:p w14:paraId="3B77E51D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019D6554" w14:textId="2EF69E89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736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,120</w:t>
            </w:r>
          </w:p>
        </w:tc>
        <w:tc>
          <w:tcPr>
            <w:tcW w:w="62" w:type="pct"/>
            <w:shd w:val="clear" w:color="auto" w:fill="auto"/>
          </w:tcPr>
          <w:p w14:paraId="0E44E830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048C3469" w14:textId="167E9717" w:rsidR="00D7369D" w:rsidRPr="00FF69C5" w:rsidRDefault="00D7369D" w:rsidP="003D2FC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44,</w:t>
            </w:r>
            <w:r w:rsidRPr="003D2FC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560</w:t>
            </w:r>
          </w:p>
        </w:tc>
        <w:tc>
          <w:tcPr>
            <w:tcW w:w="74" w:type="pct"/>
            <w:shd w:val="clear" w:color="auto" w:fill="auto"/>
          </w:tcPr>
          <w:p w14:paraId="11C35D40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0EDD2BD2" w14:textId="0460EDF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25,262</w:t>
            </w:r>
          </w:p>
        </w:tc>
        <w:tc>
          <w:tcPr>
            <w:tcW w:w="75" w:type="pct"/>
            <w:shd w:val="clear" w:color="auto" w:fill="auto"/>
          </w:tcPr>
          <w:p w14:paraId="55E6BEAA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102D57C4" w14:textId="7F65CE82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606,78</w:t>
            </w:r>
            <w:r w:rsidR="00CA66DC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  <w:tc>
          <w:tcPr>
            <w:tcW w:w="59" w:type="pct"/>
            <w:shd w:val="clear" w:color="auto" w:fill="auto"/>
          </w:tcPr>
          <w:p w14:paraId="368CA776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0" w:type="pct"/>
            <w:shd w:val="clear" w:color="auto" w:fill="auto"/>
          </w:tcPr>
          <w:p w14:paraId="4D01289E" w14:textId="6205DD39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761,382</w:t>
            </w:r>
          </w:p>
        </w:tc>
      </w:tr>
      <w:tr w:rsidR="00D7369D" w:rsidRPr="00BB350B" w14:paraId="68EF9A91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</w:tcPr>
          <w:p w14:paraId="0B488F2C" w14:textId="77777777" w:rsidR="00D7369D" w:rsidRPr="00645107" w:rsidRDefault="00D7369D" w:rsidP="00D7369D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481F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E40D5DA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59117E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C00EE03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B79765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037E146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9FD45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205F471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F6B9E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8505AB3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B457BF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A97289C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DA3A3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47BA28C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791C6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1404C9F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C834A0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D978ED4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4F3766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C0D42D5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3C9CC1B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FA802C5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B7F2D09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369D" w:rsidRPr="00BB350B" w14:paraId="76F9C52F" w14:textId="77777777" w:rsidTr="00FF69C5">
        <w:trPr>
          <w:gridAfter w:val="1"/>
          <w:wAfter w:w="3" w:type="pct"/>
          <w:cantSplit/>
        </w:trPr>
        <w:tc>
          <w:tcPr>
            <w:tcW w:w="1031" w:type="pct"/>
            <w:gridSpan w:val="2"/>
            <w:shd w:val="clear" w:color="auto" w:fill="auto"/>
          </w:tcPr>
          <w:p w14:paraId="4B09A6E2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C540FC1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FED4F48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0753C6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A25ABDE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23F54CA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2A4ADDE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2AEC118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53265FB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7EF164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5FF9024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84976CB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55F08B1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9DD1198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0F8BCE7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173A4BE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C83B0B0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31E3B75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9DBF5E8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675AF9B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BDE9D7B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4C5F2A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3AEB7BD1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369D" w:rsidRPr="00BB350B" w14:paraId="0E40BF56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  <w:vAlign w:val="center"/>
          </w:tcPr>
          <w:p w14:paraId="670E881E" w14:textId="089E2C21" w:rsidR="00D7369D" w:rsidRPr="00645107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3388E468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5AF26C6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B6F4E39" w14:textId="77777777" w:rsidR="00D7369D" w:rsidRPr="00F36C3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18C7D0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9B627A4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C1B9772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8DB439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47D74E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1BBB0D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1E3DB55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621E3A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82E6272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683A547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6863FF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6D0E0E2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6504798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0D7780D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525386E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FF2A628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ADD3056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2942AFC" w14:textId="47D05C3F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7,524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941D3EC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5D6BDE6C" w14:textId="1BC086B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6,595</w:t>
            </w:r>
          </w:p>
        </w:tc>
      </w:tr>
      <w:tr w:rsidR="00FF69C5" w:rsidRPr="00BB350B" w14:paraId="6DF3C837" w14:textId="77777777" w:rsidTr="00FF69C5">
        <w:trPr>
          <w:gridAfter w:val="1"/>
          <w:wAfter w:w="3" w:type="pct"/>
          <w:cantSplit/>
          <w:trHeight w:val="56"/>
        </w:trPr>
        <w:tc>
          <w:tcPr>
            <w:tcW w:w="1760" w:type="pct"/>
            <w:gridSpan w:val="6"/>
            <w:shd w:val="clear" w:color="auto" w:fill="auto"/>
          </w:tcPr>
          <w:p w14:paraId="22907AF9" w14:textId="4E63AC7A" w:rsidR="00FF69C5" w:rsidRPr="00FF69C5" w:rsidRDefault="00FF69C5" w:rsidP="00FF69C5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lang w:bidi="th-TH"/>
              </w:rPr>
            </w:pPr>
            <w:r w:rsidRPr="00FF69C5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 (ขาดทุน) จากการจำหน่ายและตัดจำหน่ายที่ดิน อาคารและอุปกรณ์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BCA7149" w14:textId="77777777" w:rsidR="00FF69C5" w:rsidRPr="006A172C" w:rsidRDefault="00FF69C5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068B44B" w14:textId="77777777" w:rsidR="00FF69C5" w:rsidRPr="006A172C" w:rsidRDefault="00FF69C5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BD9729F" w14:textId="77777777" w:rsidR="00FF69C5" w:rsidRPr="006A172C" w:rsidRDefault="00FF69C5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00EFB47" w14:textId="77777777" w:rsidR="00FF69C5" w:rsidRPr="006A172C" w:rsidRDefault="00FF69C5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9CAB181" w14:textId="77777777" w:rsidR="00FF69C5" w:rsidRPr="006A172C" w:rsidRDefault="00FF69C5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0086C1F" w14:textId="77777777" w:rsidR="00FF69C5" w:rsidRPr="006A172C" w:rsidRDefault="00FF69C5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E2894F6" w14:textId="77777777" w:rsidR="00FF69C5" w:rsidRPr="006A172C" w:rsidRDefault="00FF69C5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5E787F2" w14:textId="77777777" w:rsidR="00FF69C5" w:rsidRPr="006A172C" w:rsidRDefault="00FF69C5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E572994" w14:textId="77777777" w:rsidR="00FF69C5" w:rsidRPr="006A172C" w:rsidRDefault="00FF69C5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0E2E45C" w14:textId="77777777" w:rsidR="00FF69C5" w:rsidRPr="006A172C" w:rsidRDefault="00FF69C5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B5F9634" w14:textId="77777777" w:rsidR="00FF69C5" w:rsidRPr="006A172C" w:rsidRDefault="00FF69C5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D12419A" w14:textId="77777777" w:rsidR="00FF69C5" w:rsidRPr="006A172C" w:rsidRDefault="00FF69C5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06B7C65" w14:textId="77777777" w:rsidR="00FF69C5" w:rsidRPr="006A172C" w:rsidRDefault="00FF69C5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6902B86" w14:textId="77777777" w:rsidR="00FF69C5" w:rsidRPr="006A172C" w:rsidRDefault="00FF69C5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3E27EAF" w14:textId="77777777" w:rsidR="00FF69C5" w:rsidRPr="00F36C3C" w:rsidRDefault="00FF69C5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322D299" w14:textId="5525A0C2" w:rsidR="00FF69C5" w:rsidRPr="00FF69C5" w:rsidRDefault="00FF69C5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1,407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F5F4F3" w14:textId="77777777" w:rsidR="00FF69C5" w:rsidRPr="00FF69C5" w:rsidRDefault="00FF69C5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BC2DF0D" w14:textId="3C48F543" w:rsidR="00FF69C5" w:rsidRPr="00FF69C5" w:rsidRDefault="00FF69C5" w:rsidP="00FF69C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(628)</w:t>
            </w:r>
          </w:p>
        </w:tc>
      </w:tr>
      <w:tr w:rsidR="00D7369D" w:rsidRPr="005E1736" w14:paraId="5E96FAF4" w14:textId="77777777" w:rsidTr="00FF69C5">
        <w:trPr>
          <w:gridAfter w:val="1"/>
          <w:wAfter w:w="3" w:type="pct"/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4844CB4D" w14:textId="11247D41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457C6C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ขาดทุนจากการตัดจำหน่ายสินทรัพย์ไม่มีตัวตนอื่น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23830C0" w14:textId="77777777" w:rsidR="00D7369D" w:rsidRPr="005E1736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0B2FF2F" w14:textId="77777777" w:rsidR="00D7369D" w:rsidRPr="005E1736" w:rsidRDefault="00D7369D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DF461DA" w14:textId="77777777" w:rsidR="00D7369D" w:rsidRPr="005E1736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5AAF60" w14:textId="77777777" w:rsidR="00D7369D" w:rsidRPr="005E1736" w:rsidRDefault="00D7369D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6E525" w14:textId="77777777" w:rsidR="00D7369D" w:rsidRPr="005E1736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918C2B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2BB0B49" w14:textId="77777777" w:rsidR="00D7369D" w:rsidRPr="005E1736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CACDC2A" w14:textId="77777777" w:rsidR="00D7369D" w:rsidRPr="005E1736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E871FA2" w14:textId="77777777" w:rsidR="00D7369D" w:rsidRPr="005E1736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0D564BD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5868D29" w14:textId="77777777" w:rsidR="00D7369D" w:rsidRPr="005E1736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5E24A51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549D8F9" w14:textId="77777777" w:rsidR="00D7369D" w:rsidRPr="005E1736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D15903D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F4B4E73" w14:textId="77777777" w:rsidR="00D7369D" w:rsidRPr="005E1736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70D66E6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8314637" w14:textId="77777777" w:rsidR="00D7369D" w:rsidRPr="005E1736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55FA2D2" w14:textId="3391170C" w:rsidR="00D7369D" w:rsidRPr="00FF69C5" w:rsidRDefault="00D7369D" w:rsidP="00FF69C5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FF69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0F60911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9C67C2F" w14:textId="177C0EA4" w:rsidR="00D7369D" w:rsidRPr="00FF69C5" w:rsidRDefault="00D7369D" w:rsidP="00FF69C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(51,407)</w:t>
            </w:r>
          </w:p>
        </w:tc>
      </w:tr>
      <w:tr w:rsidR="00D7369D" w:rsidRPr="0062788F" w14:paraId="7065C35F" w14:textId="77777777" w:rsidTr="00FF69C5">
        <w:trPr>
          <w:gridAfter w:val="1"/>
          <w:wAfter w:w="3" w:type="pct"/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27B60F24" w14:textId="45B2DBEB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</w:t>
            </w:r>
            <w:r w:rsidRPr="005E1736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E6FA063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B68B44E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AD9F2F9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64AFDD2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5F82015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AF38159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AB60442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CE120D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397276F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8D09555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4FDA6B5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1F15CDF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384BF29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6A67451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AC91AE5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019AA5D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A9B68F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0CD60B2" w14:textId="77777777" w:rsidR="00D7369D" w:rsidRPr="005E1736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20350DA" w14:textId="77777777" w:rsidR="00D7369D" w:rsidRPr="005E1736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44179E8" w14:textId="67A156F0" w:rsidR="00D7369D" w:rsidRPr="00FF69C5" w:rsidRDefault="00D7369D" w:rsidP="00FF69C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31,985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EEEBAC3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777F7984" w14:textId="11B2FDDB" w:rsidR="00D7369D" w:rsidRPr="00FF69C5" w:rsidRDefault="00D7369D" w:rsidP="00FF69C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348</w:t>
            </w:r>
          </w:p>
        </w:tc>
      </w:tr>
      <w:tr w:rsidR="00D7369D" w:rsidRPr="00BB350B" w14:paraId="759FE3EF" w14:textId="77777777" w:rsidTr="00FF69C5">
        <w:trPr>
          <w:gridAfter w:val="1"/>
          <w:wAfter w:w="3" w:type="pct"/>
          <w:cantSplit/>
        </w:trPr>
        <w:tc>
          <w:tcPr>
            <w:tcW w:w="1760" w:type="pct"/>
            <w:gridSpan w:val="6"/>
            <w:shd w:val="clear" w:color="auto" w:fill="auto"/>
            <w:vAlign w:val="center"/>
          </w:tcPr>
          <w:p w14:paraId="26541ECA" w14:textId="5216F959" w:rsidR="00D7369D" w:rsidRPr="00645107" w:rsidRDefault="00FF69C5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ขาดทุน</w:t>
            </w:r>
            <w:r w:rsidR="00D7369D" w:rsidRPr="00CA389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42DFDBC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6BBA4F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6D75E91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538984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2CF4035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3DEEE06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A5E1B93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7547D24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F51A465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A1C9A1F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6517287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DA361A9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E66837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38B4F7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B8316F0" w14:textId="77777777" w:rsidR="00D7369D" w:rsidRPr="003D41A2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F13B94C" w14:textId="04044D5F" w:rsidR="00D7369D" w:rsidRPr="00FF69C5" w:rsidRDefault="00D7369D" w:rsidP="00FF69C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(1,349)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B876B9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shd w:val="clear" w:color="auto" w:fill="auto"/>
          </w:tcPr>
          <w:p w14:paraId="19AF5015" w14:textId="26C35633" w:rsidR="00D7369D" w:rsidRPr="00FF69C5" w:rsidRDefault="00D7369D" w:rsidP="00FF69C5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7369D" w:rsidRPr="00BB350B" w14:paraId="07BCF7CE" w14:textId="77777777" w:rsidTr="00FF69C5">
        <w:trPr>
          <w:gridAfter w:val="1"/>
          <w:wAfter w:w="3" w:type="pct"/>
          <w:cantSplit/>
        </w:trPr>
        <w:tc>
          <w:tcPr>
            <w:tcW w:w="1760" w:type="pct"/>
            <w:gridSpan w:val="6"/>
            <w:shd w:val="clear" w:color="auto" w:fill="auto"/>
            <w:vAlign w:val="center"/>
          </w:tcPr>
          <w:p w14:paraId="1099B960" w14:textId="5DC4BF00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46945BA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5A4F712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4A722D1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EF6506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D035A65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AF858B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CA30FD1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6A2BB76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BFE857E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E5414A2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AA84706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4B95F30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6857C26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9F86AC4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249414" w14:textId="77777777" w:rsidR="00D7369D" w:rsidRPr="003D41A2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51A9EC" w14:textId="2AD77335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45,21</w:t>
            </w:r>
            <w:r w:rsidR="00CA66DC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FF0705E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16139161" w14:textId="3586779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45,677</w:t>
            </w:r>
          </w:p>
        </w:tc>
      </w:tr>
      <w:tr w:rsidR="00D7369D" w:rsidRPr="00BB350B" w14:paraId="6A2F75E2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  <w:vAlign w:val="center"/>
          </w:tcPr>
          <w:p w14:paraId="0B050E9F" w14:textId="3A879EE3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5C0EAE05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A36E1DD" w14:textId="77777777" w:rsidR="00D7369D" w:rsidRPr="003D41A2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683B246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55B2336" w14:textId="77777777" w:rsidR="00D7369D" w:rsidRPr="003D41A2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462AB27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84CDD86" w14:textId="77777777" w:rsidR="00D7369D" w:rsidRPr="003D41A2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7DB15F4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AE5F4EC" w14:textId="77777777" w:rsidR="00D7369D" w:rsidRPr="003D41A2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F20648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E7DE6E" w14:textId="77777777" w:rsidR="00D7369D" w:rsidRPr="003D41A2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F4D1FD7" w14:textId="77777777" w:rsidR="00D7369D" w:rsidRPr="003D41A2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CCB5AF0" w14:textId="77777777" w:rsidR="00D7369D" w:rsidRPr="003D41A2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06C8F3E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FC00022" w14:textId="77777777" w:rsidR="00D7369D" w:rsidRPr="003D41A2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D2048C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B055F41" w14:textId="77777777" w:rsidR="00D7369D" w:rsidRPr="003D41A2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82405C5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8FE4982" w14:textId="77777777" w:rsidR="00D7369D" w:rsidRPr="003D41A2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E56CC21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2E1E7E7" w14:textId="77777777" w:rsidR="00D7369D" w:rsidRPr="003D41A2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F8A618E" w14:textId="36941F36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(23,740)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ACD8038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8BCB318" w14:textId="76D96954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(20</w:t>
            </w: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867)</w:t>
            </w:r>
          </w:p>
        </w:tc>
      </w:tr>
      <w:tr w:rsidR="00D7369D" w:rsidRPr="00BB350B" w14:paraId="50922DEA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  <w:vAlign w:val="center"/>
          </w:tcPr>
          <w:p w14:paraId="62634EE2" w14:textId="77777777" w:rsidR="00D7369D" w:rsidRPr="00645107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16D61B0E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ED8B198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A21CEF6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0D9CCB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B44E107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C7995BE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F728FD0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3E6B8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5B6F79D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746028D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3DC9DC2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19D00B5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F30E270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16BD5DB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0F7F89D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40998DE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F3A63FA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E1A33E0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451234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AD86295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B431" w14:textId="6B7E3A13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(109,705)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EEF68E8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7376" w14:textId="0DAAA46B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(133,570)</w:t>
            </w:r>
          </w:p>
        </w:tc>
      </w:tr>
      <w:tr w:rsidR="00D7369D" w:rsidRPr="00BB350B" w14:paraId="32B99185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  <w:vAlign w:val="center"/>
          </w:tcPr>
          <w:p w14:paraId="12F83EC2" w14:textId="77777777" w:rsidR="00D7369D" w:rsidRPr="00645107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588C41C3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C3B2E7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9B31252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D2BBC9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07B12B8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89EAB1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1FD7DF0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4D540ED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4286452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C9D5550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ADEA864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AEEE55D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9E1DCE1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E37123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8783DE8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7EBC03B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A3A4DD6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9C8B946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478848D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E81F210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0550" w14:textId="6486D479" w:rsidR="00D7369D" w:rsidRPr="00FF69C5" w:rsidRDefault="00D7369D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558,124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F489C11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EF05" w14:textId="284202C6" w:rsidR="00D7369D" w:rsidRPr="00FF69C5" w:rsidRDefault="00D7369D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607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530</w:t>
            </w:r>
          </w:p>
        </w:tc>
      </w:tr>
      <w:tr w:rsidR="00FF69C5" w:rsidRPr="00BB350B" w14:paraId="082876DD" w14:textId="2392239D" w:rsidTr="00FF69C5">
        <w:trPr>
          <w:gridAfter w:val="1"/>
          <w:wAfter w:w="3" w:type="pct"/>
          <w:cantSplit/>
        </w:trPr>
        <w:tc>
          <w:tcPr>
            <w:tcW w:w="1411" w:type="pct"/>
            <w:gridSpan w:val="4"/>
            <w:shd w:val="clear" w:color="auto" w:fill="auto"/>
          </w:tcPr>
          <w:p w14:paraId="14107B27" w14:textId="1F350058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</w:t>
            </w:r>
            <w:r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5146DB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4182888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DD7D59B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2A59E0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FC6B38C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4E30582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4572B9D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F30E248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1659922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1B070F0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E97AE3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01C05D3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E181B56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DDD881D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6BB888C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3720553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8433046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FAF38" w14:textId="67C5ADF1" w:rsidR="00D7369D" w:rsidRPr="00FF69C5" w:rsidRDefault="00D7369D" w:rsidP="00FF69C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(8,738</w:t>
            </w:r>
            <w:r w:rsidR="00FF69C5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D11BD40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62C25" w14:textId="3016D86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(3,871)</w:t>
            </w:r>
          </w:p>
        </w:tc>
      </w:tr>
      <w:tr w:rsidR="00D7369D" w:rsidRPr="00BB350B" w14:paraId="7881E675" w14:textId="77777777" w:rsidTr="00FF69C5">
        <w:trPr>
          <w:gridAfter w:val="1"/>
          <w:wAfter w:w="3" w:type="pct"/>
          <w:cantSplit/>
        </w:trPr>
        <w:tc>
          <w:tcPr>
            <w:tcW w:w="738" w:type="pct"/>
            <w:shd w:val="clear" w:color="auto" w:fill="auto"/>
          </w:tcPr>
          <w:p w14:paraId="1364B396" w14:textId="77777777" w:rsidR="00D7369D" w:rsidRPr="00645107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194A36EB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F299C67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A61FCC1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2A29B7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88F34C3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8E7EA3E" w14:textId="77777777" w:rsidR="00D7369D" w:rsidRPr="006A172C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412185B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53D07A5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5AFB56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A690D7F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B37B99F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3D8E59A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2ECFA73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50B56A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B4C80B9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0F30230" w14:textId="77777777" w:rsidR="00D7369D" w:rsidRPr="006A172C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5A7C220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FCF4BE6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9F7D37" w14:textId="77777777" w:rsidR="00D7369D" w:rsidRPr="006A172C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7936579" w14:textId="77777777" w:rsidR="00D7369D" w:rsidRPr="006A172C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8992B" w14:textId="25805B82" w:rsidR="00D7369D" w:rsidRPr="00FF69C5" w:rsidRDefault="00D7369D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549,386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B08C1AA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A75B1" w14:textId="6BA6798A" w:rsidR="00D7369D" w:rsidRPr="00FF69C5" w:rsidRDefault="00D7369D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603,659</w:t>
            </w:r>
          </w:p>
        </w:tc>
      </w:tr>
    </w:tbl>
    <w:p w14:paraId="1AF2F63C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5DD1A0F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E52850" w14:textId="34A5A4B3" w:rsidR="00AB52E7" w:rsidRPr="00C335C4" w:rsidRDefault="00B659E9" w:rsidP="00EC786C">
      <w:pPr>
        <w:ind w:right="-45"/>
        <w:contextualSpacing/>
        <w:jc w:val="thaiDistribute"/>
        <w:rPr>
          <w:sz w:val="2"/>
          <w:szCs w:val="2"/>
          <w:lang w:val="en-US"/>
        </w:rPr>
        <w:sectPr w:rsidR="00AB52E7" w:rsidRPr="00C335C4" w:rsidSect="00AB52E7">
          <w:headerReference w:type="default" r:id="rId26"/>
          <w:footerReference w:type="default" r:id="rId27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  <w:r w:rsidRPr="00F065D7">
        <w:rPr>
          <w:sz w:val="2"/>
          <w:szCs w:val="2"/>
        </w:rPr>
        <w:t xml:space="preserve"> </w:t>
      </w:r>
    </w:p>
    <w:p w14:paraId="5127C9AE" w14:textId="77777777" w:rsidR="009D3A55" w:rsidRPr="00D942B7" w:rsidRDefault="009D3A55" w:rsidP="009D3A55">
      <w:pPr>
        <w:spacing w:line="240" w:lineRule="atLeast"/>
        <w:ind w:left="540"/>
        <w:jc w:val="center"/>
        <w:rPr>
          <w:sz w:val="30"/>
          <w:szCs w:val="30"/>
        </w:rPr>
      </w:pPr>
      <w:r w:rsidRPr="00D942B7">
        <w:rPr>
          <w:rFonts w:hint="cs"/>
          <w:sz w:val="30"/>
          <w:szCs w:val="30"/>
          <w:cs/>
        </w:rPr>
        <w:lastRenderedPageBreak/>
        <w:t>รายได้จากการขายในงบการเงินรวม</w:t>
      </w:r>
    </w:p>
    <w:p w14:paraId="7E71012F" w14:textId="527E347A" w:rsidR="009D3A55" w:rsidRPr="00D942B7" w:rsidRDefault="009D3A55" w:rsidP="009D3A55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C63F8C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7" behindDoc="0" locked="0" layoutInCell="1" allowOverlap="1" wp14:anchorId="69C47DF0" wp14:editId="322049C3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10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11" name="Picture 11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2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3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14" name="Group 14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15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8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20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21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24B57D" w14:textId="77777777" w:rsidR="00CE36A1" w:rsidRPr="00C120B5" w:rsidRDefault="00CE36A1" w:rsidP="009D3A5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69C47DF0" id="Group 9" o:spid="_x0000_s1068" style="position:absolute;left:0;text-align:left;margin-left:141.4pt;margin-top:19.85pt;width:332.45pt;height:260.4pt;z-index:251658267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">
                <v:group id="Group 21" o:spid="_x0000_s1069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Picture 11" o:spid="_x0000_s1070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">
                    <v:imagedata r:id="rId18" o:title="Food2" grayscale="t"/>
                  </v:shape>
                  <v:shape id="Picture 12" o:spid="_x0000_s1071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">
                    <v:imagedata r:id="rId19" o:title="Food3" grayscale="t"/>
                  </v:shape>
                </v:group>
                <v:group id="Group 27" o:spid="_x0000_s1072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14" o:spid="_x0000_s1073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Freeform 39" o:spid="_x0000_s1074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75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76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77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TextBox 1" o:spid="_x0000_s1078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" filled="f" stroked="f">
                  <v:textbox inset="4.3pt,4.3pt,4.3pt,4.3pt">
                    <w:txbxContent>
                      <w:p w14:paraId="6E24B57D" w14:textId="77777777" w:rsidR="00CE36A1" w:rsidRPr="00C120B5" w:rsidRDefault="00CE36A1" w:rsidP="009D3A5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942B7">
        <w:rPr>
          <w:rFonts w:hint="cs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งวดหกเดือน</w:t>
      </w:r>
      <w:r w:rsidRPr="00D942B7">
        <w:rPr>
          <w:rFonts w:hint="cs"/>
          <w:sz w:val="30"/>
          <w:szCs w:val="30"/>
          <w:cs/>
        </w:rPr>
        <w:t>สิ้นสุดวันที่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มิถุนายน</w:t>
      </w:r>
    </w:p>
    <w:p w14:paraId="50475445" w14:textId="77777777" w:rsidR="009D3A55" w:rsidRPr="00A41B7A" w:rsidRDefault="009D3A55" w:rsidP="009D3A55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68" behindDoc="0" locked="0" layoutInCell="1" allowOverlap="1" wp14:anchorId="1BBA950F" wp14:editId="5FF52468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A5F0AAD" w14:textId="77777777" w:rsidR="00CE36A1" w:rsidRPr="009D3874" w:rsidRDefault="00CE36A1" w:rsidP="009D3A5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3B296FCE" w14:textId="77777777" w:rsidR="00CE36A1" w:rsidRPr="009D3874" w:rsidRDefault="00CE36A1" w:rsidP="009D3A55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312FAAC" w14:textId="44435EC1" w:rsidR="00CE36A1" w:rsidRPr="00275164" w:rsidRDefault="00CE36A1" w:rsidP="009D3A5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13,254,719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F18270" w14:textId="77777777" w:rsidR="00CE36A1" w:rsidRPr="009D3874" w:rsidRDefault="00CE36A1" w:rsidP="009D3A5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10902E" w14:textId="77777777" w:rsidR="00CE36A1" w:rsidRPr="00C22645" w:rsidRDefault="00CE36A1" w:rsidP="009D3A5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159CBCC" w14:textId="77777777" w:rsidR="00CE36A1" w:rsidRPr="00C22645" w:rsidRDefault="00CE36A1" w:rsidP="009D3A5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A2D29F9" w14:textId="7FC0C665" w:rsidR="00CE36A1" w:rsidRPr="00993BD1" w:rsidRDefault="00CE36A1" w:rsidP="009D3A5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14,655,795</w:t>
                              </w:r>
                            </w:p>
                            <w:p w14:paraId="31B034D6" w14:textId="77777777" w:rsidR="00CE36A1" w:rsidRPr="005D488C" w:rsidRDefault="00CE36A1" w:rsidP="009D3A5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1BBA950F" id="Group 22" o:spid="_x0000_s1079" style="position:absolute;left:0;text-align:left;margin-left:370.25pt;margin-top:65pt;width:100.8pt;height:1in;z-index:251658268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">
                <v:shape id="Text Box 23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    <v:textbox>
                    <w:txbxContent>
                      <w:p w14:paraId="4A5F0AAD" w14:textId="77777777" w:rsidR="00CE36A1" w:rsidRPr="009D3874" w:rsidRDefault="00CE36A1" w:rsidP="009D3A5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  <w:p w14:paraId="3B296FCE" w14:textId="77777777" w:rsidR="00CE36A1" w:rsidRPr="009D3874" w:rsidRDefault="00CE36A1" w:rsidP="009D3A55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4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  <v:textbox>
                    <w:txbxContent>
                      <w:p w14:paraId="5312FAAC" w14:textId="44435EC1" w:rsidR="00CE36A1" w:rsidRPr="00275164" w:rsidRDefault="00CE36A1" w:rsidP="009D3A5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13,254,719</w:t>
                        </w:r>
                      </w:p>
                    </w:txbxContent>
                  </v:textbox>
                </v:shape>
                <v:shape id="Text Box 25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    <v:textbox>
                    <w:txbxContent>
                      <w:p w14:paraId="79F18270" w14:textId="77777777" w:rsidR="00CE36A1" w:rsidRPr="009D3874" w:rsidRDefault="00CE36A1" w:rsidP="009D3A5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26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" fillcolor="#00338d" strokeweight=".5pt">
                  <v:textbox>
                    <w:txbxContent>
                      <w:p w14:paraId="6810902E" w14:textId="77777777" w:rsidR="00CE36A1" w:rsidRPr="00C22645" w:rsidRDefault="00CE36A1" w:rsidP="009D3A5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7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" fillcolor="#00338d" strokeweight=".5pt">
                  <v:textbox>
                    <w:txbxContent>
                      <w:p w14:paraId="4159CBCC" w14:textId="77777777" w:rsidR="00CE36A1" w:rsidRPr="00C22645" w:rsidRDefault="00CE36A1" w:rsidP="009D3A5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8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  <v:textbox>
                    <w:txbxContent>
                      <w:p w14:paraId="7A2D29F9" w14:textId="7FC0C665" w:rsidR="00CE36A1" w:rsidRPr="00993BD1" w:rsidRDefault="00CE36A1" w:rsidP="009D3A5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14,655,795</w:t>
                        </w:r>
                      </w:p>
                      <w:p w14:paraId="31B034D6" w14:textId="77777777" w:rsidR="00CE36A1" w:rsidRPr="005D488C" w:rsidRDefault="00CE36A1" w:rsidP="009D3A5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546E6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5A82A051" wp14:editId="19CAFC95">
            <wp:extent cx="5779107" cy="3589020"/>
            <wp:effectExtent l="57150" t="0" r="50800" b="106680"/>
            <wp:docPr id="72" name="Chart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5B78BFFE" w14:textId="77777777" w:rsidR="009D3A55" w:rsidRDefault="009D3A55" w:rsidP="009D3A55">
      <w:pPr>
        <w:ind w:left="540" w:right="-45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6" behindDoc="0" locked="0" layoutInCell="1" allowOverlap="1" wp14:anchorId="0B73B3D7" wp14:editId="70C7035D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31" name="Group 31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3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33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39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53" name="Group 53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55" name="Group 55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5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8" name="Group 58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5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61" name="Group 61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64" name="Group 6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66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DCE6C6" w14:textId="77777777" w:rsidR="00CE36A1" w:rsidRPr="00D02FA5" w:rsidRDefault="00CE36A1" w:rsidP="009D3A55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7A8DDDAB" w14:textId="77777777" w:rsidR="00CE36A1" w:rsidRPr="00D02FA5" w:rsidRDefault="00CE36A1" w:rsidP="009D3A55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67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5EDE7F" w14:textId="77777777" w:rsidR="00CE36A1" w:rsidRPr="00D02FA5" w:rsidRDefault="00CE36A1" w:rsidP="009D3A55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68" name="Group 68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69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9C74D1D" w14:textId="77777777" w:rsidR="00CE36A1" w:rsidRPr="00AD4C8B" w:rsidRDefault="00CE36A1" w:rsidP="009D3A55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70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498F6EA" w14:textId="77777777" w:rsidR="00CE36A1" w:rsidRPr="00AD4C8B" w:rsidRDefault="00CE36A1" w:rsidP="009D3A55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71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825EB40" w14:textId="77777777" w:rsidR="00CE36A1" w:rsidRPr="00D02FA5" w:rsidRDefault="00CE36A1" w:rsidP="009D3A55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0B73B3D7" id="Group 29" o:spid="_x0000_s1086" style="position:absolute;left:0;text-align:left;margin-left:41.85pt;margin-top:8.75pt;width:422.45pt;height:129.35pt;z-index:251658266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nAZfBUAAKOIAAAOAAAAZHJzL2Uyb0RvYy54bWzsXdtuG8kRfQ+QfyD07hV7LhxSWDtIvN5F&#10;gM1mETvIM01REhGKw5C0JefrU9VVp2c4Q3Y1ZV0c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">
                <v:group id="Group 30" o:spid="_x0000_s1087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group id="Group 31" o:spid="_x0000_s1088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Freeform 39" o:spid="_x0000_s1089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90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91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49" o:spid="_x0000_s1092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53" o:spid="_x0000_s1093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group id="Group 55" o:spid="_x0000_s1094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<v:line id="Straight Connector 19" o:spid="_x0000_s1095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96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" strokecolor="black [3213]">
                        <o:lock v:ext="edit" shapetype="f"/>
                      </v:line>
                    </v:group>
                    <v:group id="Group 58" o:spid="_x0000_s1097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line id="Straight Connector 19" o:spid="_x0000_s1098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5Vl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MH2Fvy/xB8jVLwAAAP//AwBQSwECLQAUAAYACAAAACEA2+H2y+4AAACFAQAAEwAAAAAAAAAA&#10;AAAAAAAAAAAAW0NvbnRlbnRfVHlwZXNdLnhtbFBLAQItABQABgAIAAAAIQBa9CxbvwAAABUBAAAL&#10;AAAAAAAAAAAAAAAAAB8BAABfcmVscy8ucmVsc1BLAQItABQABgAIAAAAIQAZG5Vl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099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" strokecolor="black [3213]">
                        <o:lock v:ext="edit" shapetype="f"/>
                      </v:line>
                    </v:group>
                    <v:group id="Group 61" o:spid="_x0000_s1100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line id="Straight Connector 19" o:spid="_x0000_s1101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2pxQAAANs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VkKv1/iD5CrOwAAAP//AwBQSwECLQAUAAYACAAAACEA2+H2y+4AAACFAQAAEwAAAAAAAAAA&#10;AAAAAAAAAAAAW0NvbnRlbnRfVHlwZXNdLnhtbFBLAQItABQABgAIAAAAIQBa9CxbvwAAABUBAAAL&#10;AAAAAAAAAAAAAAAAAB8BAABfcmVscy8ucmVsc1BLAQItABQABgAIAAAAIQDZ082p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102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" strokecolor="black [3213]">
                        <o:lock v:ext="edit" shapetype="f"/>
                      </v:line>
                    </v:group>
                  </v:group>
                  <v:group id="Group 64" o:spid="_x0000_s1103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shape id="TextBox 15" o:spid="_x0000_s1104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" filled="f" stroked="f">
                      <v:textbox inset="4.3pt,4.3pt,4.3pt,4.3pt">
                        <w:txbxContent>
                          <w:p w14:paraId="09DCE6C6" w14:textId="77777777" w:rsidR="00CE36A1" w:rsidRPr="00D02FA5" w:rsidRDefault="00CE36A1" w:rsidP="009D3A55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7A8DDDAB" w14:textId="77777777" w:rsidR="00CE36A1" w:rsidRPr="00D02FA5" w:rsidRDefault="00CE36A1" w:rsidP="009D3A55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105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" filled="f" stroked="f">
                      <v:textbox inset="4.3pt,4.3pt,4.3pt,4.3pt">
                        <w:txbxContent>
                          <w:p w14:paraId="0A5EDE7F" w14:textId="77777777" w:rsidR="00CE36A1" w:rsidRPr="00D02FA5" w:rsidRDefault="00CE36A1" w:rsidP="009D3A55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68" o:spid="_x0000_s1106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<v:shape id="TextBox 6" o:spid="_x0000_s1107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" filled="f" stroked="f">
                        <v:textbox inset="4.3pt,4.3pt,4.3pt,4.3pt">
                          <w:txbxContent>
                            <w:p w14:paraId="79C74D1D" w14:textId="77777777" w:rsidR="00CE36A1" w:rsidRPr="00AD4C8B" w:rsidRDefault="00CE36A1" w:rsidP="009D3A5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6" o:spid="_x0000_s1108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" filled="f" stroked="f">
                        <v:textbox inset="4.3pt,4.3pt,4.3pt,4.3pt">
                          <w:txbxContent>
                            <w:p w14:paraId="3498F6EA" w14:textId="77777777" w:rsidR="00CE36A1" w:rsidRPr="00AD4C8B" w:rsidRDefault="00CE36A1" w:rsidP="009D3A5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109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" filled="f" stroked="f">
                      <v:textbox inset="4.3pt,4.3pt,4.3pt,4.3pt">
                        <w:txbxContent>
                          <w:p w14:paraId="5825EB40" w14:textId="77777777" w:rsidR="00CE36A1" w:rsidRPr="00D02FA5" w:rsidRDefault="00CE36A1" w:rsidP="009D3A55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426A66D0" w14:textId="77777777" w:rsidR="009D3A55" w:rsidRDefault="009D3A55" w:rsidP="009D3A55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CB1E1C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64" behindDoc="1" locked="0" layoutInCell="1" allowOverlap="1" wp14:anchorId="1DD8F2D6" wp14:editId="3CFABCEA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73" name="Chart 7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3414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65" behindDoc="1" locked="0" layoutInCell="1" allowOverlap="1" wp14:anchorId="472F4DAC" wp14:editId="336EDDD2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74" name="Chart 74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  <wp14:sizeRelV relativeFrom="margin">
              <wp14:pctHeight>0</wp14:pctHeight>
            </wp14:sizeRelV>
          </wp:anchor>
        </w:drawing>
      </w:r>
    </w:p>
    <w:p w14:paraId="04A5DAB8" w14:textId="4F29216D" w:rsidR="009D3A55" w:rsidRPr="00263E9D" w:rsidRDefault="009D3A55" w:rsidP="00263E9D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  <w:cs/>
        </w:rPr>
        <w:sectPr w:rsidR="009D3A55" w:rsidRPr="00263E9D" w:rsidSect="00F9779C">
          <w:footerReference w:type="default" r:id="rId31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r w:rsidRPr="005E25CE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70" behindDoc="0" locked="0" layoutInCell="1" allowOverlap="1" wp14:anchorId="76092064" wp14:editId="572C9A22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75" name="Picture 75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25CE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71" behindDoc="0" locked="0" layoutInCell="1" allowOverlap="1" wp14:anchorId="6521E34A" wp14:editId="60197F06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76" name="Picture 76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noProof/>
          <w:lang w:val="en-US"/>
        </w:rPr>
        <w:drawing>
          <wp:anchor distT="0" distB="0" distL="114300" distR="114300" simplePos="0" relativeHeight="251658269" behindDoc="0" locked="0" layoutInCell="1" allowOverlap="1" wp14:anchorId="4D2AEDA8" wp14:editId="02EC3621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77" name="Chart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4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8"/>
        <w:gridCol w:w="880"/>
        <w:gridCol w:w="209"/>
        <w:gridCol w:w="940"/>
        <w:gridCol w:w="181"/>
        <w:gridCol w:w="877"/>
        <w:gridCol w:w="209"/>
        <w:gridCol w:w="901"/>
        <w:gridCol w:w="203"/>
        <w:gridCol w:w="880"/>
        <w:gridCol w:w="224"/>
        <w:gridCol w:w="901"/>
        <w:gridCol w:w="227"/>
        <w:gridCol w:w="871"/>
        <w:gridCol w:w="224"/>
        <w:gridCol w:w="901"/>
        <w:gridCol w:w="187"/>
        <w:gridCol w:w="871"/>
        <w:gridCol w:w="224"/>
        <w:gridCol w:w="895"/>
        <w:gridCol w:w="227"/>
        <w:gridCol w:w="883"/>
        <w:gridCol w:w="178"/>
        <w:gridCol w:w="789"/>
      </w:tblGrid>
      <w:tr w:rsidR="00263E9D" w:rsidRPr="00BB350B" w14:paraId="7D546971" w14:textId="77777777" w:rsidTr="002D490A">
        <w:trPr>
          <w:cantSplit/>
          <w:tblHeader/>
        </w:trPr>
        <w:tc>
          <w:tcPr>
            <w:tcW w:w="740" w:type="pct"/>
            <w:shd w:val="clear" w:color="auto" w:fill="auto"/>
          </w:tcPr>
          <w:p w14:paraId="77F42A8F" w14:textId="13D755E8" w:rsidR="00263E9D" w:rsidRPr="00645107" w:rsidRDefault="00263E9D" w:rsidP="008625F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หก</w:t>
            </w: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71" w:type="pct"/>
            <w:gridSpan w:val="3"/>
            <w:shd w:val="clear" w:color="auto" w:fill="auto"/>
            <w:vAlign w:val="bottom"/>
          </w:tcPr>
          <w:p w14:paraId="6D11B997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C09C99E" w14:textId="77777777" w:rsidR="00263E9D" w:rsidRPr="00645107" w:rsidRDefault="00263E9D" w:rsidP="008625F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shd w:val="clear" w:color="auto" w:fill="auto"/>
            <w:vAlign w:val="bottom"/>
          </w:tcPr>
          <w:p w14:paraId="7E88A4A9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5B21E7AC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pct"/>
            <w:gridSpan w:val="3"/>
            <w:shd w:val="clear" w:color="auto" w:fill="auto"/>
            <w:vAlign w:val="bottom"/>
          </w:tcPr>
          <w:p w14:paraId="3EC18A20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5" w:type="pct"/>
            <w:vAlign w:val="bottom"/>
          </w:tcPr>
          <w:p w14:paraId="21DCC2E5" w14:textId="77777777" w:rsidR="00263E9D" w:rsidRPr="00645107" w:rsidRDefault="00263E9D" w:rsidP="008625F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2D2D99CB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2" w:type="pct"/>
            <w:vAlign w:val="bottom"/>
          </w:tcPr>
          <w:p w14:paraId="4971C8FA" w14:textId="77777777" w:rsidR="00263E9D" w:rsidRPr="00645107" w:rsidRDefault="00263E9D" w:rsidP="008625F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2D37FC8F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5" w:type="pct"/>
            <w:vAlign w:val="bottom"/>
          </w:tcPr>
          <w:p w14:paraId="57E0B657" w14:textId="77777777" w:rsidR="00263E9D" w:rsidRPr="00645107" w:rsidRDefault="00263E9D" w:rsidP="008625F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2" w:type="pct"/>
            <w:gridSpan w:val="3"/>
            <w:vAlign w:val="bottom"/>
          </w:tcPr>
          <w:p w14:paraId="62C010E1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263E9D" w:rsidRPr="00BB350B" w14:paraId="32489AA6" w14:textId="77777777" w:rsidTr="002D490A">
        <w:trPr>
          <w:cantSplit/>
          <w:tblHeader/>
        </w:trPr>
        <w:tc>
          <w:tcPr>
            <w:tcW w:w="740" w:type="pct"/>
            <w:shd w:val="clear" w:color="auto" w:fill="auto"/>
          </w:tcPr>
          <w:p w14:paraId="2A5E0EDC" w14:textId="77777777" w:rsidR="00263E9D" w:rsidRPr="00645107" w:rsidRDefault="00263E9D" w:rsidP="008625F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D149E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91" w:type="pct"/>
            <w:shd w:val="clear" w:color="auto" w:fill="auto"/>
          </w:tcPr>
          <w:p w14:paraId="756CDCAB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9" w:type="pct"/>
            <w:shd w:val="clear" w:color="auto" w:fill="auto"/>
          </w:tcPr>
          <w:p w14:paraId="6C5A88A6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839444F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60" w:type="pct"/>
            <w:shd w:val="clear" w:color="auto" w:fill="auto"/>
          </w:tcPr>
          <w:p w14:paraId="77FE7C36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78F02AEF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9" w:type="pct"/>
            <w:shd w:val="clear" w:color="auto" w:fill="auto"/>
          </w:tcPr>
          <w:p w14:paraId="30AC14D3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54A7C22F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67" w:type="pct"/>
          </w:tcPr>
          <w:p w14:paraId="42D1759E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789A017E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14:paraId="47382979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509BD39C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5" w:type="pct"/>
          </w:tcPr>
          <w:p w14:paraId="0511DA8C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18F9DC4B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</w:tcPr>
          <w:p w14:paraId="4484DBE6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</w:tcPr>
          <w:p w14:paraId="37F4D84D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62" w:type="pct"/>
          </w:tcPr>
          <w:p w14:paraId="471AE255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6D69A0FB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14:paraId="0851AFAE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0CD484E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5" w:type="pct"/>
          </w:tcPr>
          <w:p w14:paraId="1E5BA49E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3CC6F16E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59" w:type="pct"/>
            <w:shd w:val="clear" w:color="auto" w:fill="auto"/>
          </w:tcPr>
          <w:p w14:paraId="3728CCFF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</w:tcPr>
          <w:p w14:paraId="334D29C8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</w:tr>
      <w:tr w:rsidR="00263E9D" w:rsidRPr="00BB350B" w14:paraId="5CDC6B04" w14:textId="77777777" w:rsidTr="00263E9D">
        <w:trPr>
          <w:cantSplit/>
          <w:tblHeader/>
        </w:trPr>
        <w:tc>
          <w:tcPr>
            <w:tcW w:w="740" w:type="pct"/>
            <w:shd w:val="clear" w:color="auto" w:fill="auto"/>
          </w:tcPr>
          <w:p w14:paraId="2661A69A" w14:textId="77777777" w:rsidR="00263E9D" w:rsidRPr="00645107" w:rsidRDefault="00263E9D" w:rsidP="008625F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60" w:type="pct"/>
            <w:gridSpan w:val="23"/>
            <w:shd w:val="clear" w:color="auto" w:fill="auto"/>
          </w:tcPr>
          <w:p w14:paraId="0B4122B0" w14:textId="77777777" w:rsidR="00263E9D" w:rsidRPr="00645107" w:rsidRDefault="00263E9D" w:rsidP="008625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D7369D" w:rsidRPr="00585FDC" w14:paraId="2DBCD7F3" w14:textId="77777777" w:rsidTr="008625FE">
        <w:trPr>
          <w:cantSplit/>
        </w:trPr>
        <w:tc>
          <w:tcPr>
            <w:tcW w:w="740" w:type="pct"/>
            <w:shd w:val="clear" w:color="auto" w:fill="auto"/>
          </w:tcPr>
          <w:p w14:paraId="0F025152" w14:textId="77777777" w:rsidR="00D7369D" w:rsidRPr="00645107" w:rsidRDefault="00D7369D" w:rsidP="00D7369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1" w:type="pct"/>
            <w:shd w:val="clear" w:color="auto" w:fill="auto"/>
          </w:tcPr>
          <w:p w14:paraId="66F67A99" w14:textId="4F6B2068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10,766,299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8CA282F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1E745C6E" w14:textId="3E9C1212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12</w:t>
            </w: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212</w:t>
            </w: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236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10ABB21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3B9D2A8" w14:textId="56D2D9F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1,121,386</w:t>
            </w:r>
          </w:p>
        </w:tc>
        <w:tc>
          <w:tcPr>
            <w:tcW w:w="69" w:type="pct"/>
            <w:shd w:val="clear" w:color="auto" w:fill="auto"/>
          </w:tcPr>
          <w:p w14:paraId="4AD33FA3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253D2A6E" w14:textId="003CB8DF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</w:t>
            </w: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141</w:t>
            </w: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032</w:t>
            </w:r>
          </w:p>
        </w:tc>
        <w:tc>
          <w:tcPr>
            <w:tcW w:w="67" w:type="pct"/>
            <w:shd w:val="clear" w:color="auto" w:fill="auto"/>
          </w:tcPr>
          <w:p w14:paraId="36918C1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08B8F953" w14:textId="6A583D28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1,367,034</w:t>
            </w:r>
          </w:p>
        </w:tc>
        <w:tc>
          <w:tcPr>
            <w:tcW w:w="74" w:type="pct"/>
            <w:shd w:val="clear" w:color="auto" w:fill="auto"/>
          </w:tcPr>
          <w:p w14:paraId="3B418EE3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D137AF9" w14:textId="070F6FCB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1,302,527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4F617A7F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9A54462" w14:textId="747E43F2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13,254,719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43D532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3FAC8438" w14:textId="1C938D56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14,655,795</w:t>
            </w:r>
          </w:p>
        </w:tc>
        <w:tc>
          <w:tcPr>
            <w:tcW w:w="62" w:type="pct"/>
            <w:shd w:val="clear" w:color="auto" w:fill="auto"/>
          </w:tcPr>
          <w:p w14:paraId="58592BE3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FF5919B" w14:textId="6F6F5950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3ADFE7F6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3AD29D90" w14:textId="77777777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CF364F2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0746444" w14:textId="664743A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13,254,719</w:t>
            </w:r>
          </w:p>
        </w:tc>
        <w:tc>
          <w:tcPr>
            <w:tcW w:w="59" w:type="pct"/>
            <w:shd w:val="clear" w:color="auto" w:fill="auto"/>
          </w:tcPr>
          <w:p w14:paraId="6C376210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23B9E617" w14:textId="54F3F85B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14,655,795</w:t>
            </w:r>
          </w:p>
        </w:tc>
      </w:tr>
      <w:tr w:rsidR="00D7369D" w:rsidRPr="00585FDC" w14:paraId="594B9F75" w14:textId="77777777" w:rsidTr="008625FE">
        <w:trPr>
          <w:cantSplit/>
        </w:trPr>
        <w:tc>
          <w:tcPr>
            <w:tcW w:w="740" w:type="pct"/>
            <w:shd w:val="clear" w:color="auto" w:fill="auto"/>
          </w:tcPr>
          <w:p w14:paraId="40B545B7" w14:textId="77777777" w:rsidR="00D7369D" w:rsidRPr="00645107" w:rsidRDefault="00D7369D" w:rsidP="00D7369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5405F6A" w14:textId="5BC712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112,170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199287F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BB35273" w14:textId="046E19E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132</w:t>
            </w: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852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96ED619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C18727E" w14:textId="7201D331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30ED3DD1" w14:textId="77777777" w:rsidR="00D7369D" w:rsidRPr="00FF69C5" w:rsidRDefault="00D7369D" w:rsidP="00D7369D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8693FF0" w14:textId="77777777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8C698D5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5E1D12A" w14:textId="562F24E3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76,413</w:t>
            </w:r>
          </w:p>
        </w:tc>
        <w:tc>
          <w:tcPr>
            <w:tcW w:w="74" w:type="pct"/>
            <w:shd w:val="clear" w:color="auto" w:fill="auto"/>
          </w:tcPr>
          <w:p w14:paraId="1321EB10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7437E23" w14:textId="52F528A4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74,910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134AB678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446E473" w14:textId="2B0197A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188,583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EB6D4DD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6710E7E4" w14:textId="1F42AB5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207,762</w:t>
            </w:r>
          </w:p>
        </w:tc>
        <w:tc>
          <w:tcPr>
            <w:tcW w:w="62" w:type="pct"/>
            <w:shd w:val="clear" w:color="auto" w:fill="auto"/>
          </w:tcPr>
          <w:p w14:paraId="0E9D0C38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9EA7385" w14:textId="1DC255F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(188,583)</w:t>
            </w:r>
          </w:p>
        </w:tc>
        <w:tc>
          <w:tcPr>
            <w:tcW w:w="74" w:type="pct"/>
            <w:shd w:val="clear" w:color="auto" w:fill="auto"/>
          </w:tcPr>
          <w:p w14:paraId="725E917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30FFDF32" w14:textId="7856DFA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(207,762)</w:t>
            </w:r>
          </w:p>
        </w:tc>
        <w:tc>
          <w:tcPr>
            <w:tcW w:w="75" w:type="pct"/>
            <w:shd w:val="clear" w:color="auto" w:fill="auto"/>
          </w:tcPr>
          <w:p w14:paraId="63224DF7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3615DD8A" w14:textId="56FA2F62" w:rsidR="00D7369D" w:rsidRPr="00FF69C5" w:rsidRDefault="00D7369D" w:rsidP="00D7369D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7FE0C4AE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14:paraId="6CE64756" w14:textId="3E1AF35D" w:rsidR="00D7369D" w:rsidRPr="00FF69C5" w:rsidRDefault="00D7369D" w:rsidP="00D7369D">
            <w:pPr>
              <w:pStyle w:val="BodyText"/>
              <w:tabs>
                <w:tab w:val="decimal" w:pos="44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7369D" w:rsidRPr="00585FDC" w14:paraId="552B2F37" w14:textId="77777777" w:rsidTr="00C633AC">
        <w:trPr>
          <w:cantSplit/>
        </w:trPr>
        <w:tc>
          <w:tcPr>
            <w:tcW w:w="740" w:type="pct"/>
            <w:shd w:val="clear" w:color="auto" w:fill="auto"/>
          </w:tcPr>
          <w:p w14:paraId="45313707" w14:textId="77777777" w:rsidR="00D7369D" w:rsidRPr="00645107" w:rsidRDefault="00D7369D" w:rsidP="00D7369D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C18D420" w14:textId="7F1C5384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10,878,469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F8E752A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0731A62D" w14:textId="0EE472D6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12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345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088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6C0BEA1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DD564" w14:textId="4B0FEA8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1,121,386</w:t>
            </w:r>
          </w:p>
        </w:tc>
        <w:tc>
          <w:tcPr>
            <w:tcW w:w="69" w:type="pct"/>
            <w:shd w:val="clear" w:color="auto" w:fill="auto"/>
          </w:tcPr>
          <w:p w14:paraId="59D0524A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27F1CF8E" w14:textId="29AC714B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1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141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032</w:t>
            </w:r>
          </w:p>
        </w:tc>
        <w:tc>
          <w:tcPr>
            <w:tcW w:w="67" w:type="pct"/>
            <w:shd w:val="clear" w:color="auto" w:fill="auto"/>
          </w:tcPr>
          <w:p w14:paraId="02B438EE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6F8BABB" w14:textId="69A6EDE2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1,443,447</w:t>
            </w:r>
          </w:p>
        </w:tc>
        <w:tc>
          <w:tcPr>
            <w:tcW w:w="74" w:type="pct"/>
            <w:shd w:val="clear" w:color="auto" w:fill="auto"/>
          </w:tcPr>
          <w:p w14:paraId="1F208196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3D182651" w14:textId="345039FB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1,377,437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6282CE8F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4F3B3BAF" w14:textId="7724733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13,443,302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E6D8C74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</w:tcPr>
          <w:p w14:paraId="3BB21CDA" w14:textId="269F0A7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14,863,557</w:t>
            </w:r>
          </w:p>
        </w:tc>
        <w:tc>
          <w:tcPr>
            <w:tcW w:w="62" w:type="pct"/>
            <w:shd w:val="clear" w:color="auto" w:fill="auto"/>
          </w:tcPr>
          <w:p w14:paraId="3B09A173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7B8392D6" w14:textId="4367A60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(188,583)</w:t>
            </w:r>
          </w:p>
        </w:tc>
        <w:tc>
          <w:tcPr>
            <w:tcW w:w="74" w:type="pct"/>
            <w:shd w:val="clear" w:color="auto" w:fill="auto"/>
          </w:tcPr>
          <w:p w14:paraId="01A528B0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38168EAD" w14:textId="7B5002A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(207,762)</w:t>
            </w:r>
          </w:p>
        </w:tc>
        <w:tc>
          <w:tcPr>
            <w:tcW w:w="75" w:type="pct"/>
            <w:shd w:val="clear" w:color="auto" w:fill="auto"/>
          </w:tcPr>
          <w:p w14:paraId="546C592A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5BA58F26" w14:textId="56F8AFC5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13,254,719</w:t>
            </w:r>
          </w:p>
        </w:tc>
        <w:tc>
          <w:tcPr>
            <w:tcW w:w="59" w:type="pct"/>
            <w:shd w:val="clear" w:color="auto" w:fill="auto"/>
          </w:tcPr>
          <w:p w14:paraId="79719E69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</w:tcPr>
          <w:p w14:paraId="16D71AC8" w14:textId="606B7CA5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14,655,795</w:t>
            </w:r>
          </w:p>
        </w:tc>
      </w:tr>
      <w:tr w:rsidR="00D7369D" w:rsidRPr="00585FDC" w14:paraId="1D901245" w14:textId="77777777" w:rsidTr="00C633AC">
        <w:trPr>
          <w:cantSplit/>
        </w:trPr>
        <w:tc>
          <w:tcPr>
            <w:tcW w:w="740" w:type="pct"/>
            <w:shd w:val="clear" w:color="auto" w:fill="auto"/>
          </w:tcPr>
          <w:p w14:paraId="74BF3289" w14:textId="77777777" w:rsidR="00D7369D" w:rsidRPr="00645107" w:rsidRDefault="00D7369D" w:rsidP="00D7369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1" w:type="pct"/>
            <w:shd w:val="clear" w:color="auto" w:fill="auto"/>
          </w:tcPr>
          <w:p w14:paraId="66029EA3" w14:textId="7CBCEB8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(589,260)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D8CD093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E2A4674" w14:textId="6D162CE5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(642,214)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6DDD30A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6F60D0F" w14:textId="3CA5DE7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(37,501)</w:t>
            </w:r>
          </w:p>
        </w:tc>
        <w:tc>
          <w:tcPr>
            <w:tcW w:w="69" w:type="pct"/>
            <w:shd w:val="clear" w:color="auto" w:fill="auto"/>
          </w:tcPr>
          <w:p w14:paraId="085FDDE8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60D0BE82" w14:textId="5D0671E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(34,884)</w:t>
            </w:r>
          </w:p>
        </w:tc>
        <w:tc>
          <w:tcPr>
            <w:tcW w:w="67" w:type="pct"/>
            <w:shd w:val="clear" w:color="auto" w:fill="auto"/>
          </w:tcPr>
          <w:p w14:paraId="4329680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2688B67A" w14:textId="4400D3A3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(155,688)</w:t>
            </w:r>
          </w:p>
        </w:tc>
        <w:tc>
          <w:tcPr>
            <w:tcW w:w="74" w:type="pct"/>
            <w:shd w:val="clear" w:color="auto" w:fill="auto"/>
          </w:tcPr>
          <w:p w14:paraId="65CD294E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0AB67E04" w14:textId="136784B6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(133,544)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160D096A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0D2EF690" w14:textId="4C657EC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(782,449)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DB597A0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1A86C080" w14:textId="4864ED2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(810,642)</w:t>
            </w:r>
          </w:p>
        </w:tc>
        <w:tc>
          <w:tcPr>
            <w:tcW w:w="62" w:type="pct"/>
            <w:shd w:val="clear" w:color="auto" w:fill="auto"/>
          </w:tcPr>
          <w:p w14:paraId="3E93AD24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2661239" w14:textId="7A599CE7" w:rsidR="00D7369D" w:rsidRPr="00FF69C5" w:rsidRDefault="00D7369D" w:rsidP="00D7369D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60D5EDDF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0A1363B3" w14:textId="77777777" w:rsidR="00D7369D" w:rsidRPr="00FF69C5" w:rsidRDefault="00D7369D" w:rsidP="00D7369D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4E47BC8" w14:textId="77777777" w:rsidR="00D7369D" w:rsidRPr="00FF69C5" w:rsidRDefault="00D7369D" w:rsidP="00D7369D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C6D7282" w14:textId="1D7C0B5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(782,449)</w:t>
            </w:r>
          </w:p>
        </w:tc>
        <w:tc>
          <w:tcPr>
            <w:tcW w:w="59" w:type="pct"/>
            <w:shd w:val="clear" w:color="auto" w:fill="auto"/>
          </w:tcPr>
          <w:p w14:paraId="3DCED0AD" w14:textId="77777777" w:rsidR="00D7369D" w:rsidRPr="00FF69C5" w:rsidRDefault="00D7369D" w:rsidP="00D7369D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4228429B" w14:textId="2025FB3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(810,642)</w:t>
            </w:r>
          </w:p>
        </w:tc>
      </w:tr>
      <w:tr w:rsidR="00D7369D" w:rsidRPr="00585FDC" w14:paraId="52D662FD" w14:textId="77777777" w:rsidTr="00C633AC">
        <w:trPr>
          <w:cantSplit/>
        </w:trPr>
        <w:tc>
          <w:tcPr>
            <w:tcW w:w="740" w:type="pct"/>
            <w:shd w:val="clear" w:color="auto" w:fill="auto"/>
          </w:tcPr>
          <w:p w14:paraId="3B19B25D" w14:textId="77777777" w:rsidR="00D7369D" w:rsidRPr="00645107" w:rsidRDefault="00D7369D" w:rsidP="00D7369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3DC76B2" w14:textId="01366026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1,284,90</w:t>
            </w:r>
            <w:r w:rsidR="00CA66DC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BC26D7F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0CEF6B05" w14:textId="06C52D0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1,672,501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7E9560A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969274" w14:textId="42555540" w:rsidR="00D7369D" w:rsidRPr="00FF69C5" w:rsidRDefault="00D7369D" w:rsidP="003D2FC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(1,</w:t>
            </w:r>
            <w:r w:rsidRPr="003D2FC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245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69" w:type="pct"/>
            <w:shd w:val="clear" w:color="auto" w:fill="auto"/>
          </w:tcPr>
          <w:p w14:paraId="047D374C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52BF1934" w14:textId="3F777FA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26,604</w:t>
            </w:r>
          </w:p>
        </w:tc>
        <w:tc>
          <w:tcPr>
            <w:tcW w:w="67" w:type="pct"/>
            <w:shd w:val="clear" w:color="auto" w:fill="auto"/>
          </w:tcPr>
          <w:p w14:paraId="0836BB62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36BF49C3" w14:textId="6EC3FA9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248,174</w:t>
            </w:r>
          </w:p>
        </w:tc>
        <w:tc>
          <w:tcPr>
            <w:tcW w:w="74" w:type="pct"/>
            <w:shd w:val="clear" w:color="auto" w:fill="auto"/>
          </w:tcPr>
          <w:p w14:paraId="637D894A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6208D8B6" w14:textId="3EA6B119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(47,879)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086EAF7D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94EFB12" w14:textId="657DBF82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1,531,83</w:t>
            </w:r>
            <w:r w:rsidR="00CA66DC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6029EE9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2D96FB0E" w14:textId="303F8F2F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1,651,226</w:t>
            </w:r>
          </w:p>
        </w:tc>
        <w:tc>
          <w:tcPr>
            <w:tcW w:w="62" w:type="pct"/>
            <w:shd w:val="clear" w:color="auto" w:fill="auto"/>
          </w:tcPr>
          <w:p w14:paraId="142A1A96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2E4A9F72" w14:textId="5AE550DD" w:rsidR="00D7369D" w:rsidRPr="00FF69C5" w:rsidRDefault="00D7369D" w:rsidP="003D2FC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27,100</w:t>
            </w:r>
          </w:p>
        </w:tc>
        <w:tc>
          <w:tcPr>
            <w:tcW w:w="74" w:type="pct"/>
            <w:shd w:val="clear" w:color="auto" w:fill="auto"/>
          </w:tcPr>
          <w:p w14:paraId="7FD39FA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74A1595B" w14:textId="063E7C93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25,510</w:t>
            </w:r>
          </w:p>
        </w:tc>
        <w:tc>
          <w:tcPr>
            <w:tcW w:w="75" w:type="pct"/>
            <w:shd w:val="clear" w:color="auto" w:fill="auto"/>
          </w:tcPr>
          <w:p w14:paraId="6CEDEA2C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7E3D8C65" w14:textId="4A73570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1,558,93</w:t>
            </w:r>
            <w:r w:rsidR="00CA66DC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</w:p>
        </w:tc>
        <w:tc>
          <w:tcPr>
            <w:tcW w:w="59" w:type="pct"/>
            <w:shd w:val="clear" w:color="auto" w:fill="auto"/>
          </w:tcPr>
          <w:p w14:paraId="1A400CFC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263ED0A0" w14:textId="2B9576E5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1,676,736</w:t>
            </w:r>
          </w:p>
        </w:tc>
      </w:tr>
      <w:tr w:rsidR="00D7369D" w:rsidRPr="00BB350B" w14:paraId="3EF05AB7" w14:textId="77777777" w:rsidTr="002D490A">
        <w:trPr>
          <w:cantSplit/>
        </w:trPr>
        <w:tc>
          <w:tcPr>
            <w:tcW w:w="740" w:type="pct"/>
            <w:shd w:val="clear" w:color="auto" w:fill="auto"/>
          </w:tcPr>
          <w:p w14:paraId="05A06E16" w14:textId="77777777" w:rsidR="00D7369D" w:rsidRPr="00645107" w:rsidRDefault="00D7369D" w:rsidP="00D7369D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AC043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02B14CA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C95CA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AF35EC2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87233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C6021F3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0316A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48816E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E34B6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D14E39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B287F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D1715D4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AD439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7073FC4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60D5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ADB3D04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09E1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7DB7D1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019023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C0365EF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96A45C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D040032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D883F4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369D" w:rsidRPr="00BB350B" w14:paraId="36D52F74" w14:textId="77777777" w:rsidTr="002D490A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25D4E2BE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30B58B4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556EEC0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311EAE1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16C9D3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ED935C1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DF00BF9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D0827A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CE5DD2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960FBF3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8AE85A0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4917A0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11C406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3E04D46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F01285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A751DAA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A000C53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EE5B8DF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DF2326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F8583B2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01A267E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43A005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B5E970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369D" w:rsidRPr="00BB350B" w14:paraId="3A3DF7EB" w14:textId="77777777" w:rsidTr="002D490A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2B8A404C" w14:textId="77777777" w:rsidR="00D7369D" w:rsidRPr="00645107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71D15E33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817CC62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40876D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3C3C22A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7FC979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050E0B0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9C88F6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E338ACF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612036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B1D7895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A7B21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068CF0A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FDB7792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186D3B5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C74C562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6C5198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271B446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F1DC5E8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43E455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3F84386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64348BE" w14:textId="65BE0DE8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11,495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E4A6B6C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8081C9A" w14:textId="7695C725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val="en-US" w:bidi="th-TH"/>
              </w:rPr>
              <w:t>10,421</w:t>
            </w:r>
          </w:p>
        </w:tc>
      </w:tr>
      <w:tr w:rsidR="00D7369D" w:rsidRPr="00BB350B" w14:paraId="40547027" w14:textId="77777777" w:rsidTr="002D490A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765CC025" w14:textId="629A33C1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F443A1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77628F3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B0DD7E1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D1FB845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4ECE757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F73B7E4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5628403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6F4D4A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BF506CB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2127DB4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6D21B4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7B2E2E2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4B6F8E8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A77990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37471C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8AFF0A3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0AF739B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5F2EBB6" w14:textId="1C41F614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4,194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4955E6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F71158C" w14:textId="0E53DA7E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7,919</w:t>
            </w:r>
          </w:p>
        </w:tc>
      </w:tr>
      <w:tr w:rsidR="00D7369D" w:rsidRPr="005E1736" w14:paraId="6A480ADC" w14:textId="77777777" w:rsidTr="002D490A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025F6F46" w14:textId="52DAD8D9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23C8183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6413119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E054089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A8980F0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82467B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7AC442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6C06AFC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ED50A1B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DF18F5E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15CFA9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CC36F2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764D6B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28E7E4E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F903CE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B7DE141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7376B4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41C705F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20FA89B" w14:textId="519484BD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(23,900)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DC40FB6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59B84F1" w14:textId="41F1CD9E" w:rsidR="00D7369D" w:rsidRPr="00FF69C5" w:rsidRDefault="00D7369D" w:rsidP="00FF69C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(2)</w:t>
            </w:r>
          </w:p>
        </w:tc>
      </w:tr>
      <w:tr w:rsidR="00D7369D" w:rsidRPr="005E1736" w14:paraId="755FE1C0" w14:textId="77777777" w:rsidTr="008625FE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68D576C2" w14:textId="30BDE249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ขาดทุนจากการตัดจำหน่ายสินทรัพย์ไม่มีตัวตนอื่น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039CC56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460F39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66E5E85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32CECA8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D7FC8CB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46CC7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91EDE54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04401FA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C0C95E8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9DFC710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E48C4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2E7377E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B48CE98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32A4D54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E53429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0EB58E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B57DCF2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4C40EB3" w14:textId="0157DD14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(499)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074BA3F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919FF31" w14:textId="746A08ED" w:rsidR="00D7369D" w:rsidRPr="00FF69C5" w:rsidRDefault="00D7369D" w:rsidP="00FF69C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(51</w:t>
            </w: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407)</w:t>
            </w:r>
          </w:p>
        </w:tc>
      </w:tr>
      <w:tr w:rsidR="00D7369D" w:rsidRPr="0062788F" w14:paraId="5BC8B5E6" w14:textId="77777777" w:rsidTr="002D490A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7A6472C4" w14:textId="0F687A64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A93B852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0130A04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574086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F73462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4577E9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B9F5B3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B7A2A7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8BBCB8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77BF22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05A28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838DF2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8D580E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C01949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196AB6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C3B97B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53848E2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B50D42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E8A686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6495D57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78E9358" w14:textId="005F433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(79,416)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3B76E69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F138B02" w14:textId="783D37F3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(36</w:t>
            </w: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920)</w:t>
            </w:r>
          </w:p>
        </w:tc>
      </w:tr>
      <w:tr w:rsidR="00D7369D" w:rsidRPr="00BB350B" w14:paraId="0A610C80" w14:textId="77777777" w:rsidTr="002D490A">
        <w:trPr>
          <w:cantSplit/>
        </w:trPr>
        <w:tc>
          <w:tcPr>
            <w:tcW w:w="1761" w:type="pct"/>
            <w:gridSpan w:val="6"/>
            <w:shd w:val="clear" w:color="auto" w:fill="auto"/>
            <w:vAlign w:val="center"/>
          </w:tcPr>
          <w:p w14:paraId="3DF7213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CC2A4C2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2377586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4A487B9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6F7893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157E7F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46B82B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B81997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5E949E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1C56E1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E1E8C7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5000FD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E6C9E0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7F7FE44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FE22A4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27BD841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4240AE1" w14:textId="4425204B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8,330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5C24EB5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0A5217A0" w14:textId="5EA52E9F" w:rsidR="00D7369D" w:rsidRPr="00FF69C5" w:rsidRDefault="00D7369D" w:rsidP="00D7369D">
            <w:pPr>
              <w:pStyle w:val="BodyText"/>
              <w:tabs>
                <w:tab w:val="decimal" w:pos="44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F69C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7369D" w:rsidRPr="00BB350B" w14:paraId="30190769" w14:textId="77777777" w:rsidTr="002D490A">
        <w:trPr>
          <w:cantSplit/>
        </w:trPr>
        <w:tc>
          <w:tcPr>
            <w:tcW w:w="1761" w:type="pct"/>
            <w:gridSpan w:val="6"/>
            <w:shd w:val="clear" w:color="auto" w:fill="auto"/>
            <w:vAlign w:val="center"/>
          </w:tcPr>
          <w:p w14:paraId="482946E4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291821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339012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CEE099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F39AB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683075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BBC880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BBCAC3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5E809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178145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6B0641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7FD433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A09566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345503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52325C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06DD874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115AFB7" w14:textId="5F47C634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81,25</w:t>
            </w:r>
            <w:r w:rsidR="00CA66DC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8029D3A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756982E" w14:textId="165DD142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77,389</w:t>
            </w:r>
          </w:p>
        </w:tc>
      </w:tr>
      <w:tr w:rsidR="00D7369D" w:rsidRPr="00BB350B" w14:paraId="177C8F4C" w14:textId="77777777" w:rsidTr="002D490A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4B3E13CC" w14:textId="77777777" w:rsidR="00D7369D" w:rsidRPr="003D41A2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278A4BF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91B1F9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3659CD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C3E8F7D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7138EC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458E5AB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16FC39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7B0267D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C17C1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8C3B4FC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7030DFA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B3BEEFD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54C181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345A67E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210EBB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E2FB14F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B1F7C4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47B12C4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08BA6B9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887BF8E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ACC74D6" w14:textId="0A55FE14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(47,636)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0AB362C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349F65A" w14:textId="6B0AC61C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(41</w:t>
            </w: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FF69C5">
              <w:rPr>
                <w:rFonts w:asciiTheme="majorBidi" w:hAnsiTheme="majorBidi" w:cstheme="majorBidi"/>
                <w:szCs w:val="22"/>
                <w:cs/>
                <w:lang w:bidi="th-TH"/>
              </w:rPr>
              <w:t>806)</w:t>
            </w:r>
          </w:p>
        </w:tc>
      </w:tr>
      <w:tr w:rsidR="00D7369D" w:rsidRPr="00BB350B" w14:paraId="05B59E7E" w14:textId="77777777" w:rsidTr="002D490A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20921DB8" w14:textId="77777777" w:rsidR="00D7369D" w:rsidRPr="00645107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208ADDC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A6B1581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924B32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FF9CF57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D93ECD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EF28CDD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A12C50F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D1EDB4B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3CF960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DBC4757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B09AD8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D539EA4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BF9B7B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608F165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0217F5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01F09AA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1C2AF86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4D48FC1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99BC47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7CDE665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9B9D" w14:textId="2000F3A6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(163,633)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BBAB798" w14:textId="77777777" w:rsidR="00D7369D" w:rsidRPr="00FF69C5" w:rsidRDefault="00D7369D" w:rsidP="00D7369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208BB" w14:textId="175F1A88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(284,208)</w:t>
            </w:r>
          </w:p>
        </w:tc>
      </w:tr>
      <w:tr w:rsidR="00D7369D" w:rsidRPr="00BB350B" w14:paraId="70A6B8D1" w14:textId="77777777" w:rsidTr="002D490A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238DEFDD" w14:textId="77777777" w:rsidR="00D7369D" w:rsidRPr="00645107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1737AB9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DBE32BE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4AD850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FD54DDC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518D57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4C27A04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CFDD58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86B5668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DE9AAB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EE03F27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BE39B60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5CC9468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4662E26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F0555DF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ABC45B2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3CA96E7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E0C029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DCB6F08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06F7792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F4B0AEF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F4611" w14:textId="5F8FEB7D" w:rsidR="00D7369D" w:rsidRPr="00FF69C5" w:rsidRDefault="00D7369D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1,349,122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5FF2D0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2DA20" w14:textId="4C38D421" w:rsidR="00D7369D" w:rsidRPr="00FF69C5" w:rsidRDefault="00D7369D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1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358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FF69C5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122</w:t>
            </w:r>
          </w:p>
        </w:tc>
      </w:tr>
      <w:tr w:rsidR="00D7369D" w:rsidRPr="00BB350B" w14:paraId="25652CF4" w14:textId="77777777" w:rsidTr="002D490A">
        <w:trPr>
          <w:cantSplit/>
        </w:trPr>
        <w:tc>
          <w:tcPr>
            <w:tcW w:w="1411" w:type="pct"/>
            <w:gridSpan w:val="4"/>
            <w:shd w:val="clear" w:color="auto" w:fill="auto"/>
          </w:tcPr>
          <w:p w14:paraId="470D16CC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FF69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C30671A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7F025DD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2E96BD2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FDA3DA4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27B9B10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F89086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CCD4B1B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AC73044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6935214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CC0BE0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946060D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E630AD3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8A2FBEB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FA75A3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23C9C6A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A495D67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B9142E2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FCBB7" w14:textId="0252065A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F69C5">
              <w:rPr>
                <w:rFonts w:asciiTheme="majorBidi" w:hAnsiTheme="majorBidi" w:cstheme="majorBidi"/>
                <w:szCs w:val="22"/>
                <w:lang w:bidi="th-TH"/>
              </w:rPr>
              <w:t>(21,839)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EF70FCF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65A5B" w14:textId="5B227370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F69C5">
              <w:rPr>
                <w:rFonts w:asciiTheme="majorBidi" w:hAnsiTheme="majorBidi" w:cstheme="majorBidi"/>
                <w:szCs w:val="22"/>
              </w:rPr>
              <w:t>(4,757)</w:t>
            </w:r>
          </w:p>
        </w:tc>
      </w:tr>
      <w:tr w:rsidR="00D7369D" w:rsidRPr="00BB350B" w14:paraId="651BEE42" w14:textId="77777777" w:rsidTr="002D490A">
        <w:trPr>
          <w:cantSplit/>
        </w:trPr>
        <w:tc>
          <w:tcPr>
            <w:tcW w:w="740" w:type="pct"/>
            <w:shd w:val="clear" w:color="auto" w:fill="auto"/>
          </w:tcPr>
          <w:p w14:paraId="357A4297" w14:textId="77777777" w:rsidR="00D7369D" w:rsidRPr="00645107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2E596C4E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79CB0D2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13842E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66A7C5E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E31F8B1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E1E7046" w14:textId="77777777" w:rsidR="00D7369D" w:rsidRPr="00FF69C5" w:rsidRDefault="00D7369D" w:rsidP="00D7369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0C5FC5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66E069F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600CF0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81295CE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09F95F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5B07CD1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EB1267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D1D29BF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2D77D0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FE41396" w14:textId="77777777" w:rsidR="00D7369D" w:rsidRPr="00FF69C5" w:rsidRDefault="00D7369D" w:rsidP="00D7369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BD05B7A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3522613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18B56B5" w14:textId="77777777" w:rsidR="00D7369D" w:rsidRPr="00FF69C5" w:rsidRDefault="00D7369D" w:rsidP="00D7369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98A333F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CDB63" w14:textId="4B6C7514" w:rsidR="00D7369D" w:rsidRPr="00FF69C5" w:rsidRDefault="00D7369D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1,327,283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4D96D8F" w14:textId="77777777" w:rsidR="00D7369D" w:rsidRPr="00FF69C5" w:rsidRDefault="00D7369D" w:rsidP="00D7369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4CE5E3" w14:textId="33630638" w:rsidR="00D7369D" w:rsidRPr="00FF69C5" w:rsidRDefault="00D7369D" w:rsidP="00D7369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F69C5">
              <w:rPr>
                <w:rFonts w:asciiTheme="majorBidi" w:hAnsiTheme="majorBidi" w:cstheme="majorBidi"/>
                <w:b/>
                <w:bCs/>
                <w:szCs w:val="22"/>
              </w:rPr>
              <w:t>1,353,365</w:t>
            </w:r>
          </w:p>
        </w:tc>
      </w:tr>
    </w:tbl>
    <w:p w14:paraId="3D580EB5" w14:textId="74FE3CDE" w:rsidR="00263E9D" w:rsidRDefault="00263E9D" w:rsidP="00263E9D">
      <w:pPr>
        <w:ind w:right="447"/>
        <w:jc w:val="thaiDistribute"/>
        <w:rPr>
          <w:b/>
          <w:bCs/>
          <w:i/>
          <w:iCs/>
          <w:sz w:val="30"/>
          <w:szCs w:val="30"/>
        </w:rPr>
      </w:pPr>
    </w:p>
    <w:p w14:paraId="12C302EC" w14:textId="77777777" w:rsidR="00263E9D" w:rsidRDefault="00263E9D" w:rsidP="00B15F5C">
      <w:pPr>
        <w:ind w:left="540" w:right="447"/>
        <w:jc w:val="thaiDistribute"/>
        <w:rPr>
          <w:b/>
          <w:bCs/>
          <w:i/>
          <w:iCs/>
          <w:sz w:val="30"/>
          <w:szCs w:val="30"/>
        </w:rPr>
      </w:pPr>
    </w:p>
    <w:p w14:paraId="077F5BBB" w14:textId="3E6AFDC3" w:rsidR="00263E9D" w:rsidRDefault="00263E9D" w:rsidP="00B15F5C">
      <w:pPr>
        <w:ind w:left="540" w:right="447"/>
        <w:jc w:val="thaiDistribute"/>
        <w:rPr>
          <w:b/>
          <w:bCs/>
          <w:i/>
          <w:iCs/>
          <w:sz w:val="30"/>
          <w:szCs w:val="30"/>
        </w:rPr>
      </w:pPr>
    </w:p>
    <w:p w14:paraId="2995E4C1" w14:textId="76757B74" w:rsidR="00263E9D" w:rsidRDefault="00263E9D" w:rsidP="00B15F5C">
      <w:pPr>
        <w:ind w:left="540" w:right="447"/>
        <w:jc w:val="thaiDistribute"/>
        <w:rPr>
          <w:b/>
          <w:bCs/>
          <w:i/>
          <w:iCs/>
          <w:sz w:val="30"/>
          <w:szCs w:val="30"/>
        </w:rPr>
      </w:pPr>
    </w:p>
    <w:p w14:paraId="79ED3806" w14:textId="77777777" w:rsidR="00263E9D" w:rsidRDefault="00263E9D" w:rsidP="00263E9D">
      <w:pPr>
        <w:ind w:right="447"/>
        <w:jc w:val="thaiDistribute"/>
        <w:rPr>
          <w:b/>
          <w:bCs/>
          <w:i/>
          <w:iCs/>
          <w:sz w:val="30"/>
          <w:szCs w:val="30"/>
        </w:rPr>
        <w:sectPr w:rsidR="00263E9D" w:rsidSect="00263E9D">
          <w:headerReference w:type="default" r:id="rId33"/>
          <w:footerReference w:type="default" r:id="rId34"/>
          <w:pgSz w:w="16834" w:h="11909" w:orient="landscape" w:code="9"/>
          <w:pgMar w:top="1210" w:right="691" w:bottom="1152" w:left="1170" w:header="720" w:footer="720" w:gutter="0"/>
          <w:paperSrc w:first="7" w:other="7"/>
          <w:cols w:space="737"/>
          <w:docGrid w:linePitch="360"/>
        </w:sectPr>
      </w:pPr>
    </w:p>
    <w:p w14:paraId="75357D6A" w14:textId="763918F5" w:rsidR="00B15F5C" w:rsidRPr="00263E9D" w:rsidRDefault="00B15F5C" w:rsidP="00263E9D">
      <w:pPr>
        <w:tabs>
          <w:tab w:val="left" w:pos="540"/>
        </w:tabs>
        <w:spacing w:line="240" w:lineRule="auto"/>
        <w:ind w:left="539" w:right="-45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263E9D">
        <w:rPr>
          <w:b/>
          <w:bCs/>
          <w:i/>
          <w:iCs/>
          <w:sz w:val="30"/>
          <w:szCs w:val="30"/>
          <w:cs/>
        </w:rPr>
        <w:lastRenderedPageBreak/>
        <w:t>การ</w:t>
      </w:r>
      <w:r w:rsidRPr="00263E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จำแนก</w:t>
      </w:r>
      <w:r w:rsidRPr="00263E9D">
        <w:rPr>
          <w:b/>
          <w:bCs/>
          <w:i/>
          <w:iCs/>
          <w:sz w:val="30"/>
          <w:szCs w:val="30"/>
          <w:cs/>
        </w:rPr>
        <w:t>รายได้</w:t>
      </w:r>
    </w:p>
    <w:p w14:paraId="2019530E" w14:textId="77777777" w:rsidR="00B15F5C" w:rsidRPr="001B4F1D" w:rsidRDefault="00B15F5C" w:rsidP="00B15F5C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06940A32" w14:textId="77777777" w:rsidR="00B15F5C" w:rsidRPr="001B4F1D" w:rsidRDefault="00B15F5C" w:rsidP="00B15F5C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1B4F1D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1B4F1D">
        <w:rPr>
          <w:rFonts w:asciiTheme="majorBidi" w:hAnsiTheme="majorBidi" w:cstheme="majorBidi"/>
          <w:sz w:val="30"/>
          <w:szCs w:val="30"/>
          <w:cs/>
        </w:rPr>
        <w:t>ร</w:t>
      </w:r>
      <w:r w:rsidRPr="001B4F1D">
        <w:rPr>
          <w:sz w:val="30"/>
          <w:szCs w:val="30"/>
          <w:cs/>
        </w:rPr>
        <w:t>ายได้หลักของกลุ่มบริษัท</w:t>
      </w:r>
      <w:r w:rsidRPr="001B4F1D">
        <w:rPr>
          <w:rFonts w:hint="cs"/>
          <w:sz w:val="30"/>
          <w:szCs w:val="30"/>
          <w:cs/>
        </w:rPr>
        <w:t>และ</w:t>
      </w:r>
      <w:r w:rsidRPr="001B4F1D">
        <w:rPr>
          <w:sz w:val="30"/>
          <w:szCs w:val="30"/>
          <w:cs/>
        </w:rPr>
        <w:t>บริษัทได้มาจากสัญญาที่ทำกับลูกค้า</w:t>
      </w:r>
    </w:p>
    <w:p w14:paraId="7857C5ED" w14:textId="77777777" w:rsidR="00B15F5C" w:rsidRPr="008E037B" w:rsidRDefault="00B15F5C" w:rsidP="00B15F5C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5A5103EA" w14:textId="77777777" w:rsidR="00B15F5C" w:rsidRDefault="00B15F5C" w:rsidP="00B15F5C">
      <w:pPr>
        <w:ind w:left="540" w:right="18"/>
        <w:jc w:val="center"/>
        <w:rPr>
          <w:spacing w:val="8"/>
          <w:sz w:val="30"/>
          <w:szCs w:val="30"/>
          <w:lang w:val="en-US"/>
        </w:rPr>
      </w:pPr>
      <w:r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71101AB8" w14:textId="227F5A61" w:rsidR="00B15F5C" w:rsidRPr="00061F79" w:rsidRDefault="00B15F5C" w:rsidP="00B15F5C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1FB2D28" wp14:editId="6C0016B2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45C040" w14:textId="545EA89E" w:rsidR="00CE36A1" w:rsidRPr="007E43D2" w:rsidRDefault="00CE36A1" w:rsidP="00B15F5C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1FB2D28" id="Text Box 143" o:spid="_x0000_s1110" type="#_x0000_t202" style="position:absolute;left:0;text-align:left;margin-left:388.05pt;margin-top:20.15pt;width:65.75pt;height:29.45pt;z-index:25165824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yF13Tp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2645C040" w14:textId="545EA89E" w:rsidR="00CE36A1" w:rsidRPr="007E43D2" w:rsidRDefault="00CE36A1" w:rsidP="00B15F5C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1C612D" w:rsidRPr="00061F79">
        <w:rPr>
          <w:rFonts w:asciiTheme="majorBidi" w:hAnsiTheme="majorBidi" w:cstheme="majorBidi"/>
          <w:spacing w:val="8"/>
          <w:sz w:val="30"/>
          <w:szCs w:val="30"/>
          <w:lang w:val="en-US"/>
        </w:rPr>
        <w:t>3</w:t>
      </w:r>
      <w:r w:rsidR="00EF69C8">
        <w:rPr>
          <w:rFonts w:asciiTheme="majorBidi" w:hAnsiTheme="majorBidi" w:cstheme="majorBidi"/>
          <w:spacing w:val="8"/>
          <w:sz w:val="30"/>
          <w:szCs w:val="30"/>
          <w:lang w:val="en-US"/>
        </w:rPr>
        <w:t>0</w:t>
      </w:r>
      <w:r w:rsidR="001C612D">
        <w:rPr>
          <w:rFonts w:hint="cs"/>
          <w:spacing w:val="8"/>
          <w:sz w:val="30"/>
          <w:szCs w:val="30"/>
          <w:cs/>
          <w:lang w:val="en-US"/>
        </w:rPr>
        <w:t xml:space="preserve"> </w:t>
      </w:r>
      <w:r w:rsidR="00EF69C8">
        <w:rPr>
          <w:rFonts w:hint="cs"/>
          <w:spacing w:val="8"/>
          <w:sz w:val="30"/>
          <w:szCs w:val="30"/>
          <w:cs/>
          <w:lang w:val="en-US"/>
        </w:rPr>
        <w:t>มิถุนายน</w:t>
      </w:r>
    </w:p>
    <w:p w14:paraId="11DE0892" w14:textId="5972E63E" w:rsidR="00B15F5C" w:rsidRPr="00F6464C" w:rsidRDefault="00032C38" w:rsidP="00C23BBC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7F3A204" wp14:editId="1CB16430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: 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14BFB955" id="Freeform 357" o:spid="_x0000_s1026" style="position:absolute;margin-left:182.5pt;margin-top:218.7pt;width:16.3pt;height:27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B15F5C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5A738939" wp14:editId="19CE5C26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D2506" w14:textId="62913F60" w:rsidR="00CE36A1" w:rsidRPr="001518AE" w:rsidRDefault="00CE36A1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B245DA" w14:textId="0413B8EF" w:rsidR="00CE36A1" w:rsidRPr="007E43D2" w:rsidRDefault="00CE36A1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bookmarkStart w:id="4" w:name="_Hlk140594210"/>
                              <w:bookmarkStart w:id="5" w:name="_Hlk140594211"/>
                              <w:r w:rsidRPr="0053753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6,709,352</w:t>
                              </w:r>
                              <w:bookmarkEnd w:id="4"/>
                              <w:bookmarkEnd w:id="5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2E7A8A" w14:textId="2381D31D" w:rsidR="00CE36A1" w:rsidRPr="00061F79" w:rsidRDefault="00CE36A1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1FB867" w14:textId="77777777" w:rsidR="00CE36A1" w:rsidRPr="005C4C7D" w:rsidRDefault="00CE36A1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F23112" w14:textId="77777777" w:rsidR="00CE36A1" w:rsidRPr="005C4C7D" w:rsidRDefault="00CE36A1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D865061" w14:textId="77777777" w:rsidR="00CE36A1" w:rsidRPr="007E43D2" w:rsidRDefault="00CE36A1" w:rsidP="003D48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7,183,476</w:t>
                              </w:r>
                            </w:p>
                            <w:p w14:paraId="45BCF4D4" w14:textId="4D5F5680" w:rsidR="00CE36A1" w:rsidRPr="007E43D2" w:rsidRDefault="00CE36A1" w:rsidP="009353F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41513783" w14:textId="6BC6D3EC" w:rsidR="00CE36A1" w:rsidRPr="00FA531A" w:rsidRDefault="00CE36A1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5A738939" id="Group 97" o:spid="_x0000_s1111" style="position:absolute;left:0;text-align:left;margin-left:350.6pt;margin-top:63.5pt;width:100.8pt;height:1in;z-index:251658251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">
                <v:shape id="Text Box 107" o:spid="_x0000_s1112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5CED2506" w14:textId="62913F60" w:rsidR="00CE36A1" w:rsidRPr="001518AE" w:rsidRDefault="00CE36A1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108" o:spid="_x0000_s1113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10B245DA" w14:textId="0413B8EF" w:rsidR="00CE36A1" w:rsidRPr="007E43D2" w:rsidRDefault="00CE36A1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bookmarkStart w:id="7" w:name="_Hlk140594210"/>
                        <w:bookmarkStart w:id="8" w:name="_Hlk140594211"/>
                        <w:r w:rsidRPr="0053753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6,709,352</w:t>
                        </w:r>
                        <w:bookmarkEnd w:id="7"/>
                        <w:bookmarkEnd w:id="8"/>
                      </w:p>
                    </w:txbxContent>
                  </v:textbox>
                </v:shape>
                <v:shape id="Text Box 109" o:spid="_x0000_s1114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222E7A8A" w14:textId="2381D31D" w:rsidR="00CE36A1" w:rsidRPr="00061F79" w:rsidRDefault="00CE36A1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10" o:spid="_x0000_s1115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C1FB867" w14:textId="77777777" w:rsidR="00CE36A1" w:rsidRPr="005C4C7D" w:rsidRDefault="00CE36A1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116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17F23112" w14:textId="77777777" w:rsidR="00CE36A1" w:rsidRPr="005C4C7D" w:rsidRDefault="00CE36A1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117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5D865061" w14:textId="77777777" w:rsidR="00CE36A1" w:rsidRPr="007E43D2" w:rsidRDefault="00CE36A1" w:rsidP="003D48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7,183,476</w:t>
                        </w:r>
                      </w:p>
                      <w:p w14:paraId="45BCF4D4" w14:textId="4D5F5680" w:rsidR="00CE36A1" w:rsidRPr="007E43D2" w:rsidRDefault="00CE36A1" w:rsidP="009353F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41513783" w14:textId="6BC6D3EC" w:rsidR="00CE36A1" w:rsidRPr="00FA531A" w:rsidRDefault="00CE36A1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15F5C">
        <w:rPr>
          <w:rFonts w:hint="cs"/>
          <w:noProof/>
          <w:lang w:val="en-US"/>
        </w:rPr>
        <w:drawing>
          <wp:inline distT="0" distB="0" distL="0" distR="0" wp14:anchorId="03C103AC" wp14:editId="036634FF">
            <wp:extent cx="5698490" cy="3589020"/>
            <wp:effectExtent l="57150" t="0" r="54610" b="10668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0DFB891B" w14:textId="77777777" w:rsidR="00B15F5C" w:rsidRDefault="00B15F5C" w:rsidP="00B15F5C">
      <w:pPr>
        <w:pStyle w:val="ListParagraph"/>
        <w:ind w:left="540" w:right="65"/>
        <w:rPr>
          <w:szCs w:val="22"/>
          <w:lang w:val="en-AU"/>
        </w:rPr>
      </w:pP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2" behindDoc="0" locked="0" layoutInCell="1" allowOverlap="1" wp14:anchorId="5AB09863" wp14:editId="43D2E974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CB6A5D" w14:textId="77777777" w:rsidR="00CE36A1" w:rsidRPr="005A17B1" w:rsidRDefault="00CE36A1" w:rsidP="00B15F5C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BC6075" w14:textId="77777777" w:rsidR="00CE36A1" w:rsidRPr="005A17B1" w:rsidRDefault="00CE36A1" w:rsidP="00B15F5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CD26D9" w14:textId="0176B2E7" w:rsidR="00CE36A1" w:rsidRPr="000826A4" w:rsidRDefault="00CE36A1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24D2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580B1A" w14:textId="15F9CE5C" w:rsidR="00CE36A1" w:rsidRPr="000826A4" w:rsidRDefault="00CE36A1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5AB09863" id="Group 296" o:spid="_x0000_s1118" style="position:absolute;left:0;text-align:left;margin-left:18.7pt;margin-top:2.4pt;width:432.15pt;height:133.75pt;z-index:251658252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">
                <v:shape id="TextBox 7" o:spid="_x0000_s1119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63CB6A5D" w14:textId="77777777" w:rsidR="00CE36A1" w:rsidRPr="005A17B1" w:rsidRDefault="00CE36A1" w:rsidP="00B15F5C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20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0DBC6075" w14:textId="77777777" w:rsidR="00CE36A1" w:rsidRPr="005A17B1" w:rsidRDefault="00CE36A1" w:rsidP="00B15F5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1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0ECD26D9" w14:textId="0176B2E7" w:rsidR="00CE36A1" w:rsidRPr="000826A4" w:rsidRDefault="00CE36A1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24D2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Box 6" o:spid="_x0000_s1122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6F580B1A" w14:textId="15F9CE5C" w:rsidR="00CE36A1" w:rsidRPr="000826A4" w:rsidRDefault="00CE36A1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anchor distT="0" distB="0" distL="114300" distR="114300" simplePos="0" relativeHeight="251658253" behindDoc="1" locked="0" layoutInCell="1" allowOverlap="1" wp14:anchorId="0D52D8AB" wp14:editId="585A2741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anchor>
        </w:drawing>
      </w:r>
    </w:p>
    <w:p w14:paraId="05C78FE7" w14:textId="77777777" w:rsidR="00B15F5C" w:rsidRPr="00FC6A4D" w:rsidRDefault="00B15F5C" w:rsidP="00B15F5C">
      <w:pPr>
        <w:pStyle w:val="ListParagraph"/>
        <w:ind w:left="540" w:right="65"/>
        <w:rPr>
          <w:szCs w:val="22"/>
          <w:cs/>
          <w:lang w:val="en-AU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6DBD9715" wp14:editId="1D59F1FF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group w14:anchorId="51F4EC2F" id="Group 150" o:spid="_x0000_s1026" style="position:absolute;margin-left:170.6pt;margin-top:50.7pt;width:127.65pt;height:53.35pt;z-index:251725824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">
                <v:group id="Group 151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EA596BC" wp14:editId="203C9A2B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: 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01566241" id="Freeform 25" o:spid="_x0000_s1026" style="position:absolute;margin-left:246.85pt;margin-top:93.3pt;width:16.9pt;height:16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6650981" wp14:editId="010CFED5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57" name="Freeform: 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6BA5F8EE" id="Freeform 357" o:spid="_x0000_s1026" style="position:absolute;margin-left:233.05pt;margin-top:35.05pt;width:22.65pt;height:28.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tWFlggAACMpAAAOAAAAZHJzL2Uyb0RvYy54bWysWk2P2zYQvRfofxB0byzq20Y2OSRNUSBN&#10;AyRFz1pZjo3akipp15v++g7JeaQtJyK36GWfvfM8JIfkcG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4F9A3E17" wp14:editId="7A2E2BFB">
            <wp:extent cx="2286000" cy="2286000"/>
            <wp:effectExtent l="57150" t="0" r="57150" b="11430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4B365D2A" w14:textId="4F7416DC" w:rsidR="00917B6C" w:rsidRDefault="00B15F5C" w:rsidP="008B6FE6">
      <w:pPr>
        <w:spacing w:line="240" w:lineRule="auto"/>
        <w:jc w:val="center"/>
        <w:rPr>
          <w:lang w:val="en-AU"/>
        </w:rPr>
      </w:pPr>
      <w:r>
        <w:rPr>
          <w:spacing w:val="8"/>
          <w:sz w:val="30"/>
          <w:szCs w:val="30"/>
          <w:cs/>
          <w:lang w:val="en-US"/>
        </w:rPr>
        <w:br w:type="page"/>
      </w:r>
    </w:p>
    <w:p w14:paraId="4F979124" w14:textId="77777777" w:rsidR="008B6FE6" w:rsidRPr="00C218C4" w:rsidRDefault="008B6FE6" w:rsidP="008B6FE6">
      <w:pPr>
        <w:spacing w:line="240" w:lineRule="auto"/>
        <w:jc w:val="center"/>
        <w:rPr>
          <w:sz w:val="30"/>
          <w:szCs w:val="30"/>
        </w:rPr>
      </w:pPr>
      <w:r w:rsidRPr="00D43CB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</w:t>
      </w:r>
      <w:r>
        <w:rPr>
          <w:rFonts w:hint="cs"/>
          <w:spacing w:val="8"/>
          <w:sz w:val="30"/>
          <w:szCs w:val="30"/>
          <w:cs/>
          <w:lang w:val="en-US"/>
        </w:rPr>
        <w:t>เฉพาะกิจการ</w:t>
      </w:r>
    </w:p>
    <w:p w14:paraId="04A804CC" w14:textId="7C1526CB" w:rsidR="008B6FE6" w:rsidRPr="00D43CB2" w:rsidRDefault="008B6FE6" w:rsidP="008B6FE6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10CEC510" wp14:editId="1507A4BC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9DD515" w14:textId="309CCCD9" w:rsidR="00CE36A1" w:rsidRPr="005A17B1" w:rsidRDefault="00CE36A1" w:rsidP="00CF7D52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0CEC510" id="Text Box 100" o:spid="_x0000_s1123" type="#_x0000_t202" style="position:absolute;left:0;text-align:left;margin-left:377.1pt;margin-top:18.65pt;width:79.45pt;height:29.45pt;z-index:25165825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" filled="f" stroked="f">
                <v:textbox inset="4.3pt,4.3pt,4.3pt,4.3pt">
                  <w:txbxContent>
                    <w:p w14:paraId="339DD515" w14:textId="309CCCD9" w:rsidR="00CE36A1" w:rsidRPr="005A17B1" w:rsidRDefault="00CE36A1" w:rsidP="00CF7D52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="00981043" w:rsidRPr="00981043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="00DB7ED7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สาม</w:t>
      </w:r>
      <w:r w:rsidR="00981043" w:rsidRPr="00981043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="00573C79">
        <w:rPr>
          <w:b w:val="0"/>
          <w:bCs w:val="0"/>
          <w:i w:val="0"/>
          <w:iCs w:val="0"/>
          <w:spacing w:val="8"/>
          <w:lang w:val="en-US"/>
        </w:rPr>
        <w:t>30</w:t>
      </w:r>
      <w:r w:rsidR="00981043" w:rsidRPr="00981043">
        <w:rPr>
          <w:b w:val="0"/>
          <w:bCs w:val="0"/>
          <w:i w:val="0"/>
          <w:iCs w:val="0"/>
          <w:spacing w:val="8"/>
          <w:cs/>
          <w:lang w:val="en-US"/>
        </w:rPr>
        <w:t xml:space="preserve"> มิถุนายน</w:t>
      </w:r>
    </w:p>
    <w:p w14:paraId="3CCCBD1B" w14:textId="36D7F877" w:rsidR="008B6FE6" w:rsidRPr="003D4BF9" w:rsidRDefault="00032C38" w:rsidP="00CF7D52">
      <w:pPr>
        <w:pStyle w:val="ListParagraph"/>
        <w:tabs>
          <w:tab w:val="left" w:pos="8910"/>
        </w:tabs>
        <w:ind w:left="540" w:right="65"/>
        <w:rPr>
          <w:szCs w:val="22"/>
          <w:lang w:val="en-US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1CE17019" wp14:editId="34B87E91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: 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173D19F8" id="Freeform 357" o:spid="_x0000_s1026" style="position:absolute;margin-left:179.5pt;margin-top:217pt;width:16.25pt;height:27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8B6FE6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03E8357B" wp14:editId="326D3AC6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045454" w14:textId="77777777" w:rsidR="00CE36A1" w:rsidRPr="000B17AC" w:rsidRDefault="00CE36A1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6240237" w14:textId="77777777" w:rsidR="00CE36A1" w:rsidRPr="000B17AC" w:rsidRDefault="00CE36A1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75E0CD" w14:textId="77777777" w:rsidR="00CE36A1" w:rsidRPr="0034178E" w:rsidRDefault="00CE36A1" w:rsidP="008B6FE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3E1D19" w14:textId="6EB75BCF" w:rsidR="00CE36A1" w:rsidRPr="0034178E" w:rsidRDefault="00CE36A1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EF0F0A" w14:textId="721E65B1" w:rsidR="00CE36A1" w:rsidRPr="0034178E" w:rsidRDefault="00CE36A1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03E8357B" id="Group 130" o:spid="_x0000_s1124" style="position:absolute;left:0;text-align:left;margin-left:13.75pt;margin-top:291.05pt;width:429.45pt;height:153.3pt;z-index:251658258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">
                <v:shape id="TextBox 7" o:spid="_x0000_s1125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49045454" w14:textId="77777777" w:rsidR="00CE36A1" w:rsidRPr="000B17AC" w:rsidRDefault="00CE36A1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6240237" w14:textId="77777777" w:rsidR="00CE36A1" w:rsidRPr="000B17AC" w:rsidRDefault="00CE36A1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26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6E75E0CD" w14:textId="77777777" w:rsidR="00CE36A1" w:rsidRPr="0034178E" w:rsidRDefault="00CE36A1" w:rsidP="008B6FE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7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3B3E1D19" w14:textId="6EB75BCF" w:rsidR="00CE36A1" w:rsidRPr="0034178E" w:rsidRDefault="00CE36A1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6464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Box 6" o:spid="_x0000_s1128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58EF0F0A" w14:textId="721E65B1" w:rsidR="00CE36A1" w:rsidRPr="0034178E" w:rsidRDefault="00CE36A1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6FE6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11956D23" wp14:editId="120F891A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20CCFF" w14:textId="323DD3B4" w:rsidR="00CE36A1" w:rsidRPr="00235F02" w:rsidRDefault="00CE36A1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652EBA" w14:textId="161A5E7C" w:rsidR="00CE36A1" w:rsidRPr="00F6464C" w:rsidRDefault="00CE36A1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4,36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5</w:t>
                              </w: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606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BE521D" w14:textId="657D5330" w:rsidR="00CE36A1" w:rsidRPr="00D02FA5" w:rsidRDefault="00CE36A1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60F362" w14:textId="77777777" w:rsidR="00CE36A1" w:rsidRPr="005C4C7D" w:rsidRDefault="00CE36A1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65D012" w14:textId="77777777" w:rsidR="00CE36A1" w:rsidRPr="005C4C7D" w:rsidRDefault="00CE36A1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576F9F3" w14:textId="77777777" w:rsidR="00CE36A1" w:rsidRPr="00D02FA5" w:rsidRDefault="00CE36A1" w:rsidP="00E1324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4,608,689</w:t>
                              </w:r>
                            </w:p>
                            <w:p w14:paraId="59335833" w14:textId="5D1A4FDF" w:rsidR="00CE36A1" w:rsidRPr="00D02FA5" w:rsidRDefault="00CE36A1" w:rsidP="00FA520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2DEBF15F" w14:textId="3C015F6C" w:rsidR="00CE36A1" w:rsidRPr="006D206D" w:rsidRDefault="00CE36A1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11956D23" id="Group 172" o:spid="_x0000_s1129" style="position:absolute;left:0;text-align:left;margin-left:342.15pt;margin-top:61.8pt;width:100.8pt;height:1in;z-index:251658260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">
                <v:shape id="Text Box 173" o:spid="_x0000_s113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6620CCFF" w14:textId="323DD3B4" w:rsidR="00CE36A1" w:rsidRPr="00235F02" w:rsidRDefault="00CE36A1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174" o:spid="_x0000_s113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13652EBA" w14:textId="161A5E7C" w:rsidR="00CE36A1" w:rsidRPr="00F6464C" w:rsidRDefault="00CE36A1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4,36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5</w:t>
                        </w: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606</w:t>
                        </w:r>
                      </w:p>
                    </w:txbxContent>
                  </v:textbox>
                </v:shape>
                <v:shape id="Text Box 175" o:spid="_x0000_s113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2BBE521D" w14:textId="657D5330" w:rsidR="00CE36A1" w:rsidRPr="00D02FA5" w:rsidRDefault="00CE36A1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76" o:spid="_x0000_s113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3F60F362" w14:textId="77777777" w:rsidR="00CE36A1" w:rsidRPr="005C4C7D" w:rsidRDefault="00CE36A1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13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0565D012" w14:textId="77777777" w:rsidR="00CE36A1" w:rsidRPr="005C4C7D" w:rsidRDefault="00CE36A1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13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5576F9F3" w14:textId="77777777" w:rsidR="00CE36A1" w:rsidRPr="00D02FA5" w:rsidRDefault="00CE36A1" w:rsidP="00E1324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4,608,689</w:t>
                        </w:r>
                      </w:p>
                      <w:p w14:paraId="59335833" w14:textId="5D1A4FDF" w:rsidR="00CE36A1" w:rsidRPr="00D02FA5" w:rsidRDefault="00CE36A1" w:rsidP="00FA520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2DEBF15F" w14:textId="3C015F6C" w:rsidR="00CE36A1" w:rsidRPr="006D206D" w:rsidRDefault="00CE36A1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B6FE6">
        <w:rPr>
          <w:rFonts w:hint="cs"/>
          <w:noProof/>
          <w:lang w:val="en-US"/>
        </w:rPr>
        <w:drawing>
          <wp:inline distT="0" distB="0" distL="0" distR="0" wp14:anchorId="0D846626" wp14:editId="14A4A377">
            <wp:extent cx="5675741" cy="3589020"/>
            <wp:effectExtent l="57150" t="0" r="58420" b="10668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157F9B17" w14:textId="77777777" w:rsidR="008B6FE6" w:rsidRDefault="008B6FE6" w:rsidP="008B6FE6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  <w:lang w:val="en-US"/>
        </w:rPr>
        <w:drawing>
          <wp:anchor distT="0" distB="0" distL="114300" distR="114300" simplePos="0" relativeHeight="251658261" behindDoc="1" locked="0" layoutInCell="1" allowOverlap="1" wp14:anchorId="2256DF36" wp14:editId="15A0D82F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anchor>
        </w:drawing>
      </w:r>
    </w:p>
    <w:p w14:paraId="04BF8B17" w14:textId="51EF83F4" w:rsidR="00B15F5C" w:rsidRPr="000A4FBC" w:rsidRDefault="008B6FE6" w:rsidP="001B4141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017B81B0" wp14:editId="7A2AF2CF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group w14:anchorId="05BB0AFC" id="Group 129" o:spid="_x0000_s1026" style="position:absolute;margin-left:169.45pt;margin-top:49pt;width:125.4pt;height:71.95pt;z-index:251758592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">
                <v:group id="Group 12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CB1E00A" wp14:editId="3C1193D4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: 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6E0A047F" id="Freeform 357" o:spid="_x0000_s1026" style="position:absolute;margin-left:228.1pt;margin-top:32.45pt;width:22.65pt;height:28.8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cuFlg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4F79703E" wp14:editId="15341978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: 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60536141" id="Freeform 25" o:spid="_x0000_s1026" style="position:absolute;margin-left:245.65pt;margin-top:113.2pt;width:18.9pt;height:1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5A66FB5E" wp14:editId="5692484F">
            <wp:extent cx="2286000" cy="2286000"/>
            <wp:effectExtent l="57150" t="0" r="57150" b="11430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3A2B9218" w14:textId="01AFFBEC" w:rsidR="00B15F5C" w:rsidRDefault="00F07657" w:rsidP="00F07657">
      <w:pPr>
        <w:spacing w:line="240" w:lineRule="auto"/>
        <w:rPr>
          <w:spacing w:val="-2"/>
          <w:sz w:val="30"/>
          <w:szCs w:val="30"/>
          <w:cs/>
          <w:lang w:val="en-AU"/>
        </w:rPr>
      </w:pPr>
      <w:r>
        <w:rPr>
          <w:spacing w:val="-2"/>
          <w:sz w:val="30"/>
          <w:szCs w:val="30"/>
          <w:cs/>
          <w:lang w:val="en-AU"/>
        </w:rPr>
        <w:br w:type="page"/>
      </w:r>
    </w:p>
    <w:p w14:paraId="013C72AF" w14:textId="77777777" w:rsidR="00F07657" w:rsidRDefault="00F07657" w:rsidP="00F07657">
      <w:pPr>
        <w:ind w:left="540" w:right="18"/>
        <w:jc w:val="center"/>
        <w:rPr>
          <w:spacing w:val="8"/>
          <w:sz w:val="30"/>
          <w:szCs w:val="30"/>
          <w:lang w:val="en-US"/>
        </w:rPr>
      </w:pPr>
      <w:r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รายได้จากการขายจำแนกตามส่วนงานภูมิศาสตร์ในงบการเงินรวม</w:t>
      </w:r>
    </w:p>
    <w:p w14:paraId="07084C7D" w14:textId="3186C2F5" w:rsidR="00F07657" w:rsidRPr="00061F79" w:rsidRDefault="00F07657" w:rsidP="00F07657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73" behindDoc="0" locked="0" layoutInCell="1" allowOverlap="1" wp14:anchorId="3CE83C6A" wp14:editId="346283DA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376B7C" w14:textId="77777777" w:rsidR="00CE36A1" w:rsidRPr="007E43D2" w:rsidRDefault="00CE36A1" w:rsidP="00F07657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CE83C6A" id="Text Box 78" o:spid="_x0000_s1136" type="#_x0000_t202" style="position:absolute;left:0;text-align:left;margin-left:388.05pt;margin-top:20.15pt;width:65.75pt;height:29.45pt;z-index:25165827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gntH8J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37376B7C" w14:textId="77777777" w:rsidR="00CE36A1" w:rsidRPr="007E43D2" w:rsidRDefault="00CE36A1" w:rsidP="00F07657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spacing w:val="8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Pr="00061F79">
        <w:rPr>
          <w:rFonts w:asciiTheme="majorBidi" w:hAnsiTheme="majorBidi" w:cstheme="majorBidi"/>
          <w:spacing w:val="8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>0</w:t>
      </w:r>
      <w:r>
        <w:rPr>
          <w:rFonts w:hint="cs"/>
          <w:spacing w:val="8"/>
          <w:sz w:val="30"/>
          <w:szCs w:val="30"/>
          <w:cs/>
          <w:lang w:val="en-US"/>
        </w:rPr>
        <w:t xml:space="preserve"> มิถุนายน</w:t>
      </w:r>
    </w:p>
    <w:p w14:paraId="646B11A1" w14:textId="77777777" w:rsidR="00F07657" w:rsidRPr="00F6464C" w:rsidRDefault="00F07657" w:rsidP="00F07657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426917C3" wp14:editId="54C17E50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79" name="Freeform: 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2B002EE0" id="Freeform 357" o:spid="_x0000_s1026" style="position:absolute;margin-left:182.5pt;margin-top:218.7pt;width:16.3pt;height:27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tWTFvfAAAACwEA&#10;AA8AAAAAAAAAAAAAAAAA1AoAAGRycy9kb3ducmV2LnhtbFBLBQYAAAAABAAEAPMAAADg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7" behindDoc="0" locked="0" layoutInCell="1" allowOverlap="1" wp14:anchorId="1E17A12D" wp14:editId="0B8EF439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81" name="Text Box 81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941D135" w14:textId="77777777" w:rsidR="00CE36A1" w:rsidRPr="001518AE" w:rsidRDefault="00CE36A1" w:rsidP="00F0765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Text Box 82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10B15CB" w14:textId="77DA63B6" w:rsidR="00CE36A1" w:rsidRPr="007E43D2" w:rsidRDefault="00CE36A1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D4BF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13,254,719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2395A9" w14:textId="77777777" w:rsidR="00CE36A1" w:rsidRPr="00061F79" w:rsidRDefault="00CE36A1" w:rsidP="00F0765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84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1D0B69" w14:textId="77777777" w:rsidR="00CE36A1" w:rsidRPr="005C4C7D" w:rsidRDefault="00CE36A1" w:rsidP="00F076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1F0419" w14:textId="77777777" w:rsidR="00CE36A1" w:rsidRPr="005C4C7D" w:rsidRDefault="00CE36A1" w:rsidP="00F076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45AA05D" w14:textId="77777777" w:rsidR="00CE36A1" w:rsidRPr="007E43D2" w:rsidRDefault="00CE36A1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14,655,795</w:t>
                              </w:r>
                            </w:p>
                            <w:p w14:paraId="22B339C9" w14:textId="77777777" w:rsidR="00CE36A1" w:rsidRPr="007E43D2" w:rsidRDefault="00CE36A1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50BC9F79" w14:textId="77777777" w:rsidR="00CE36A1" w:rsidRPr="00FA531A" w:rsidRDefault="00CE36A1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1E17A12D" id="Group 80" o:spid="_x0000_s1137" style="position:absolute;left:0;text-align:left;margin-left:350.6pt;margin-top:63.5pt;width:100.8pt;height:1in;z-index:251658277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">
                <v:shape id="Text Box 81" o:spid="_x0000_s11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" fillcolor="white [3201]" strokeweight=".5pt">
                  <v:textbox>
                    <w:txbxContent>
                      <w:p w14:paraId="3941D135" w14:textId="77777777" w:rsidR="00CE36A1" w:rsidRPr="001518AE" w:rsidRDefault="00CE36A1" w:rsidP="00F0765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82" o:spid="_x0000_s11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8UJwQAAANs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UM/h/0v5AXJ1BQAA//8DAFBLAQItABQABgAIAAAAIQDb4fbL7gAAAIUBAAATAAAAAAAAAAAAAAAA&#10;AAAAAABbQ29udGVudF9UeXBlc10ueG1sUEsBAi0AFAAGAAgAAAAhAFr0LFu/AAAAFQEAAAsAAAAA&#10;AAAAAAAAAAAAHwEAAF9yZWxzLy5yZWxzUEsBAi0AFAAGAAgAAAAhABDDxQnBAAAA2wAAAA8AAAAA&#10;AAAAAAAAAAAABwIAAGRycy9kb3ducmV2LnhtbFBLBQYAAAAAAwADALcAAAD1AgAAAAA=&#10;" fillcolor="white [3201]" strokeweight=".5pt">
                  <v:textbox>
                    <w:txbxContent>
                      <w:p w14:paraId="010B15CB" w14:textId="77DA63B6" w:rsidR="00CE36A1" w:rsidRPr="007E43D2" w:rsidRDefault="00CE36A1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3D4BF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13,254,719</w:t>
                        </w:r>
                      </w:p>
                    </w:txbxContent>
                  </v:textbox>
                </v:shape>
                <v:shape id="Text Box 83" o:spid="_x0000_s11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2CSwgAAANs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" fillcolor="white [3201]" strokeweight=".5pt">
                  <v:textbox>
                    <w:txbxContent>
                      <w:p w14:paraId="0C2395A9" w14:textId="77777777" w:rsidR="00CE36A1" w:rsidRPr="00061F79" w:rsidRDefault="00CE36A1" w:rsidP="00F0765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84" o:spid="_x0000_s11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" fillcolor="#00338d" strokeweight=".5pt">
                  <v:textbox>
                    <w:txbxContent>
                      <w:p w14:paraId="131D0B69" w14:textId="77777777" w:rsidR="00CE36A1" w:rsidRPr="005C4C7D" w:rsidRDefault="00CE36A1" w:rsidP="00F076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85" o:spid="_x0000_s11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" fillcolor="#00338d" strokeweight=".5pt">
                  <v:textbox>
                    <w:txbxContent>
                      <w:p w14:paraId="541F0419" w14:textId="77777777" w:rsidR="00CE36A1" w:rsidRPr="005C4C7D" w:rsidRDefault="00CE36A1" w:rsidP="00F076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86" o:spid="_x0000_s11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MMKwQAAANs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qBfw/6X8ALn+AwAA//8DAFBLAQItABQABgAIAAAAIQDb4fbL7gAAAIUBAAATAAAAAAAAAAAAAAAA&#10;AAAAAABbQ29udGVudF9UeXBlc10ueG1sUEsBAi0AFAAGAAgAAAAhAFr0LFu/AAAAFQEAAAsAAAAA&#10;AAAAAAAAAAAAHwEAAF9yZWxzLy5yZWxzUEsBAi0AFAAGAAgAAAAhAG/4wwrBAAAA2wAAAA8AAAAA&#10;AAAAAAAAAAAABwIAAGRycy9kb3ducmV2LnhtbFBLBQYAAAAAAwADALcAAAD1AgAAAAA=&#10;" fillcolor="white [3201]" strokeweight=".5pt">
                  <v:textbox>
                    <w:txbxContent>
                      <w:p w14:paraId="745AA05D" w14:textId="77777777" w:rsidR="00CE36A1" w:rsidRPr="007E43D2" w:rsidRDefault="00CE36A1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14,655,795</w:t>
                        </w:r>
                      </w:p>
                      <w:p w14:paraId="22B339C9" w14:textId="77777777" w:rsidR="00CE36A1" w:rsidRPr="007E43D2" w:rsidRDefault="00CE36A1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50BC9F79" w14:textId="77777777" w:rsidR="00CE36A1" w:rsidRPr="00FA531A" w:rsidRDefault="00CE36A1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063BDD04" wp14:editId="46D12864">
            <wp:extent cx="5698490" cy="3589020"/>
            <wp:effectExtent l="57150" t="0" r="54610" b="106680"/>
            <wp:docPr id="260" name="Chart 2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7A9037FF" w14:textId="77777777" w:rsidR="00F07657" w:rsidRDefault="00F07657" w:rsidP="00F07657">
      <w:pPr>
        <w:pStyle w:val="ListParagraph"/>
        <w:ind w:left="540" w:right="65"/>
        <w:rPr>
          <w:szCs w:val="22"/>
          <w:lang w:val="en-AU"/>
        </w:rPr>
      </w:pP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8" behindDoc="0" locked="0" layoutInCell="1" allowOverlap="1" wp14:anchorId="63EC4C52" wp14:editId="7B38C086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89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A90F9A" w14:textId="77777777" w:rsidR="00CE36A1" w:rsidRPr="005A17B1" w:rsidRDefault="00CE36A1" w:rsidP="00F07657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0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31C55" w14:textId="77777777" w:rsidR="00CE36A1" w:rsidRPr="005A17B1" w:rsidRDefault="00CE36A1" w:rsidP="00F0765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1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8AF547" w14:textId="77777777" w:rsidR="00CE36A1" w:rsidRPr="000826A4" w:rsidRDefault="00CE36A1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24D2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2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9BA581" w14:textId="77777777" w:rsidR="00CE36A1" w:rsidRPr="000826A4" w:rsidRDefault="00CE36A1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63EC4C52" id="Group 88" o:spid="_x0000_s1144" style="position:absolute;left:0;text-align:left;margin-left:18.7pt;margin-top:2.4pt;width:432.15pt;height:133.75pt;z-index:251658278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">
                <v:shape id="TextBox 7" o:spid="_x0000_s1145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" filled="f" stroked="f">
                  <v:textbox inset="4.3pt,4.3pt,4.3pt,4.3pt">
                    <w:txbxContent>
                      <w:p w14:paraId="54A90F9A" w14:textId="77777777" w:rsidR="00CE36A1" w:rsidRPr="005A17B1" w:rsidRDefault="00CE36A1" w:rsidP="00F07657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46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" filled="f" stroked="f">
                  <v:textbox inset="4.3pt,4.3pt,4.3pt,4.3pt">
                    <w:txbxContent>
                      <w:p w14:paraId="45331C55" w14:textId="77777777" w:rsidR="00CE36A1" w:rsidRPr="005A17B1" w:rsidRDefault="00CE36A1" w:rsidP="00F0765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4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" filled="f" stroked="f">
                  <v:textbox inset="4.3pt,4.3pt,4.3pt,4.3pt">
                    <w:txbxContent>
                      <w:p w14:paraId="328AF547" w14:textId="77777777" w:rsidR="00CE36A1" w:rsidRPr="000826A4" w:rsidRDefault="00CE36A1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24D2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Box 6" o:spid="_x0000_s114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" filled="f" stroked="f">
                  <v:textbox inset="4.3pt,4.3pt,4.3pt,4.3pt">
                    <w:txbxContent>
                      <w:p w14:paraId="7F9BA581" w14:textId="77777777" w:rsidR="00CE36A1" w:rsidRPr="000826A4" w:rsidRDefault="00CE36A1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anchor distT="0" distB="0" distL="114300" distR="114300" simplePos="0" relativeHeight="251658279" behindDoc="1" locked="0" layoutInCell="1" allowOverlap="1" wp14:anchorId="4B3ED39C" wp14:editId="6183B468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1" name="Chart 2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anchor>
        </w:drawing>
      </w:r>
    </w:p>
    <w:p w14:paraId="09C12661" w14:textId="77777777" w:rsidR="00F07657" w:rsidRPr="00FC6A4D" w:rsidRDefault="00F07657" w:rsidP="00F07657">
      <w:pPr>
        <w:pStyle w:val="ListParagraph"/>
        <w:ind w:left="540" w:right="65"/>
        <w:rPr>
          <w:szCs w:val="22"/>
          <w:cs/>
          <w:lang w:val="en-AU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4" behindDoc="0" locked="0" layoutInCell="1" allowOverlap="1" wp14:anchorId="394B43EC" wp14:editId="1779745A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94" name="Group 94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95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8" name="Group 98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01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group w14:anchorId="53000418" id="Group 93" o:spid="_x0000_s1026" style="position:absolute;margin-left:170.6pt;margin-top:50.7pt;width:127.65pt;height:53.35pt;z-index:251797504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">
                <v:group id="Group 94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yX6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8DqFvy/xB8jVLwAAAP//AwBQSwECLQAUAAYACAAAACEA2+H2y+4AAACFAQAAEwAAAAAAAAAA&#10;AAAAAAAAAAAAW0NvbnRlbnRfVHlwZXNdLnhtbFBLAQItABQABgAIAAAAIQBa9CxbvwAAABUBAAAL&#10;AAAAAAAAAAAAAAAAAB8BAABfcmVscy8ucmVsc1BLAQItABQABgAIAAAAIQBj7yX6xQAAANsAAAAP&#10;AAAAAAAAAAAAAAAAAAcCAABkcnMvZG93bnJldi54bWxQSwUGAAAAAAMAAwC3AAAA+QIAAAAA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" strokecolor="black [3213]">
                    <o:lock v:ext="edit" shapetype="f"/>
                  </v:line>
                </v:group>
                <v:group id="Group 98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Knj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kxT+n4kXyPUVAAD//wMAUEsBAi0AFAAGAAgAAAAhANvh9svuAAAAhQEAABMAAAAAAAAAAAAA&#10;AAAAAAAAAFtDb250ZW50X1R5cGVzXS54bWxQSwECLQAUAAYACAAAACEAWvQsW78AAAAVAQAACwAA&#10;AAAAAAAAAAAAAAAfAQAAX3JlbHMvLnJlbHNQSwECLQAUAAYACAAAACEA9Gyp48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jeU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PD3TLxAru8AAAD//wMAUEsBAi0AFAAGAAgAAAAhANvh9svuAAAAhQEAABMAAAAAAAAAAAAA&#10;AAAAAAAAAFtDb250ZW50X1R5cGVzXS54bWxQSwECLQAUAAYACAAAACEAWvQsW78AAAAVAQAACwAA&#10;AAAAAAAAAAAAAAAfAQAAX3JlbHMvLnJlbHNQSwECLQAUAAYACAAAACEABL43lM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29715C57" wp14:editId="7CF03F8E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03" name="Freeform: 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72559D97" id="Freeform 25" o:spid="_x0000_s1026" style="position:absolute;margin-left:246.85pt;margin-top:93.3pt;width:16.9pt;height:16.0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27C33581" wp14:editId="06E866B7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04" name="Freeform: 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3E79E667" id="Freeform 357" o:spid="_x0000_s1026" style="position:absolute;margin-left:233.05pt;margin-top:35.05pt;width:22.65pt;height:28.8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1CB92D96" wp14:editId="44ECD23F">
            <wp:extent cx="2286000" cy="2286000"/>
            <wp:effectExtent l="57150" t="0" r="57150" b="114300"/>
            <wp:docPr id="262" name="Chart 2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51EA0AB7" w14:textId="77777777" w:rsidR="00F07657" w:rsidRDefault="00F07657" w:rsidP="00F07657">
      <w:pPr>
        <w:spacing w:line="240" w:lineRule="auto"/>
        <w:jc w:val="center"/>
        <w:rPr>
          <w:lang w:val="en-AU"/>
        </w:rPr>
      </w:pPr>
      <w:r>
        <w:rPr>
          <w:spacing w:val="8"/>
          <w:sz w:val="30"/>
          <w:szCs w:val="30"/>
          <w:cs/>
          <w:lang w:val="en-US"/>
        </w:rPr>
        <w:br w:type="page"/>
      </w:r>
    </w:p>
    <w:p w14:paraId="1AA9E028" w14:textId="77777777" w:rsidR="00F07657" w:rsidRPr="00C218C4" w:rsidRDefault="00F07657" w:rsidP="00F07657">
      <w:pPr>
        <w:spacing w:line="240" w:lineRule="auto"/>
        <w:jc w:val="center"/>
        <w:rPr>
          <w:sz w:val="30"/>
          <w:szCs w:val="30"/>
        </w:rPr>
      </w:pPr>
      <w:r w:rsidRPr="00D43CB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</w:t>
      </w:r>
      <w:r>
        <w:rPr>
          <w:rFonts w:hint="cs"/>
          <w:spacing w:val="8"/>
          <w:sz w:val="30"/>
          <w:szCs w:val="30"/>
          <w:cs/>
          <w:lang w:val="en-US"/>
        </w:rPr>
        <w:t>เฉพาะกิจการ</w:t>
      </w:r>
    </w:p>
    <w:p w14:paraId="02091190" w14:textId="2C7464BE" w:rsidR="00F07657" w:rsidRPr="00D43CB2" w:rsidRDefault="00F07657" w:rsidP="00F07657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85" behindDoc="0" locked="0" layoutInCell="1" allowOverlap="1" wp14:anchorId="059271CA" wp14:editId="5E23F85F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3B59E3" w14:textId="77777777" w:rsidR="00CE36A1" w:rsidRPr="005A17B1" w:rsidRDefault="00CE36A1" w:rsidP="00F07657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59271CA" id="Text Box 119" o:spid="_x0000_s1149" type="#_x0000_t202" style="position:absolute;left:0;text-align:left;margin-left:377.1pt;margin-top:18.65pt;width:79.45pt;height:29.45pt;z-index:25165828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" filled="f" stroked="f">
                <v:textbox inset="4.3pt,4.3pt,4.3pt,4.3pt">
                  <w:txbxContent>
                    <w:p w14:paraId="763B59E3" w14:textId="77777777" w:rsidR="00CE36A1" w:rsidRPr="005A17B1" w:rsidRDefault="00CE36A1" w:rsidP="00F07657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Pr="00981043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="00B64F2C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หก</w:t>
      </w:r>
      <w:r w:rsidRPr="00981043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="00573C79">
        <w:rPr>
          <w:b w:val="0"/>
          <w:bCs w:val="0"/>
          <w:i w:val="0"/>
          <w:iCs w:val="0"/>
          <w:spacing w:val="8"/>
          <w:lang w:val="en-US"/>
        </w:rPr>
        <w:t>30</w:t>
      </w:r>
      <w:r w:rsidRPr="00981043">
        <w:rPr>
          <w:b w:val="0"/>
          <w:bCs w:val="0"/>
          <w:i w:val="0"/>
          <w:iCs w:val="0"/>
          <w:spacing w:val="8"/>
          <w:cs/>
          <w:lang w:val="en-US"/>
        </w:rPr>
        <w:t xml:space="preserve"> มิถุนายน</w:t>
      </w:r>
    </w:p>
    <w:p w14:paraId="30F3692D" w14:textId="77777777" w:rsidR="00F07657" w:rsidRDefault="00F07657" w:rsidP="00F07657">
      <w:pPr>
        <w:pStyle w:val="ListParagraph"/>
        <w:tabs>
          <w:tab w:val="left" w:pos="8910"/>
        </w:tabs>
        <w:ind w:left="540" w:right="65"/>
        <w:rPr>
          <w:szCs w:val="22"/>
          <w:cs/>
          <w:lang w:val="en-AU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24FC31E0" wp14:editId="7A121E49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120" name="Freeform: 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79F53689" id="Freeform 357" o:spid="_x0000_s1026" style="position:absolute;margin-left:179.5pt;margin-top:217pt;width:16.25pt;height:27.0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84" behindDoc="0" locked="0" layoutInCell="1" allowOverlap="1" wp14:anchorId="2420D467" wp14:editId="1A812CE4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22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0D07614" w14:textId="77777777" w:rsidR="00CE36A1" w:rsidRPr="000B17AC" w:rsidRDefault="00CE36A1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584E8DAB" w14:textId="77777777" w:rsidR="00CE36A1" w:rsidRPr="000B17AC" w:rsidRDefault="00CE36A1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DB8E00" w14:textId="77777777" w:rsidR="00CE36A1" w:rsidRPr="0034178E" w:rsidRDefault="00CE36A1" w:rsidP="00F0765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42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C7B6F4" w14:textId="77777777" w:rsidR="00CE36A1" w:rsidRPr="0034178E" w:rsidRDefault="00CE36A1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4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9D7C12" w14:textId="77777777" w:rsidR="00CE36A1" w:rsidRPr="0034178E" w:rsidRDefault="00CE36A1" w:rsidP="00F0765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2420D467" id="Group 121" o:spid="_x0000_s1150" style="position:absolute;left:0;text-align:left;margin-left:13.75pt;margin-top:291.05pt;width:429.45pt;height:153.3pt;z-index:251658284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">
                <v:shape id="TextBox 7" o:spid="_x0000_s1151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" filled="f" stroked="f">
                  <v:textbox inset="4.3pt,4.3pt,4.3pt,4.3pt">
                    <w:txbxContent>
                      <w:p w14:paraId="00D07614" w14:textId="77777777" w:rsidR="00CE36A1" w:rsidRPr="000B17AC" w:rsidRDefault="00CE36A1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584E8DAB" w14:textId="77777777" w:rsidR="00CE36A1" w:rsidRPr="000B17AC" w:rsidRDefault="00CE36A1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52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xQM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" filled="f" stroked="f">
                  <v:textbox inset="4.3pt,4.3pt,4.3pt,4.3pt">
                    <w:txbxContent>
                      <w:p w14:paraId="36DB8E00" w14:textId="77777777" w:rsidR="00CE36A1" w:rsidRPr="0034178E" w:rsidRDefault="00CE36A1" w:rsidP="00F0765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53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/ev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77ZwfyZOIItfAAAA//8DAFBLAQItABQABgAIAAAAIQDb4fbL7gAAAIUBAAATAAAAAAAAAAAA&#10;AAAAAAAAAABbQ29udGVudF9UeXBlc10ueG1sUEsBAi0AFAAGAAgAAAAhAFr0LFu/AAAAFQEAAAsA&#10;AAAAAAAAAAAAAAAAHwEAAF9yZWxzLy5yZWxzUEsBAi0AFAAGAAgAAAAhAFdD96/EAAAA3AAAAA8A&#10;AAAAAAAAAAAAAAAABwIAAGRycy9kb3ducmV2LnhtbFBLBQYAAAAAAwADALcAAAD4AgAAAAA=&#10;" filled="f" stroked="f">
                  <v:textbox inset="4.3pt,4.3pt,4.3pt,4.3pt">
                    <w:txbxContent>
                      <w:p w14:paraId="73C7B6F4" w14:textId="77777777" w:rsidR="00CE36A1" w:rsidRPr="0034178E" w:rsidRDefault="00CE36A1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6464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Box 6" o:spid="_x0000_s1154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" filled="f" stroked="f">
                  <v:textbox inset="4.3pt,4.3pt,4.3pt,4.3pt">
                    <w:txbxContent>
                      <w:p w14:paraId="7B9D7C12" w14:textId="77777777" w:rsidR="00CE36A1" w:rsidRPr="0034178E" w:rsidRDefault="00CE36A1" w:rsidP="00F0765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86" behindDoc="0" locked="0" layoutInCell="1" allowOverlap="1" wp14:anchorId="68A3E684" wp14:editId="72CF3EED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45" name="Group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46" name="Text Box 146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AB4F9C5" w14:textId="77777777" w:rsidR="00CE36A1" w:rsidRPr="00235F02" w:rsidRDefault="00CE36A1" w:rsidP="00F0765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147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2B9B1B" w14:textId="2562D1A6" w:rsidR="00CE36A1" w:rsidRPr="00F6464C" w:rsidRDefault="00CE36A1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CB364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8,655,416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148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A1EB919" w14:textId="77777777" w:rsidR="00CE36A1" w:rsidRPr="00D02FA5" w:rsidRDefault="00CE36A1" w:rsidP="00F0765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Text Box 165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FD599C" w14:textId="77777777" w:rsidR="00CE36A1" w:rsidRPr="005C4C7D" w:rsidRDefault="00CE36A1" w:rsidP="00F076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85DD61D" w14:textId="77777777" w:rsidR="00CE36A1" w:rsidRPr="005C4C7D" w:rsidRDefault="00CE36A1" w:rsidP="00F076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879852A" w14:textId="77777777" w:rsidR="00CE36A1" w:rsidRPr="00D02FA5" w:rsidRDefault="00CE36A1" w:rsidP="00330B4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9,756,834</w:t>
                              </w:r>
                            </w:p>
                            <w:p w14:paraId="53C2E71E" w14:textId="77777777" w:rsidR="00CE36A1" w:rsidRPr="00D02FA5" w:rsidRDefault="00CE36A1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772951E5" w14:textId="77777777" w:rsidR="00CE36A1" w:rsidRPr="006D206D" w:rsidRDefault="00CE36A1" w:rsidP="00F0765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68A3E684" id="Group 145" o:spid="_x0000_s1155" style="position:absolute;left:0;text-align:left;margin-left:342.15pt;margin-top:61.8pt;width:100.8pt;height:1in;z-index:251658286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">
                <v:shape id="Text Box 146" o:spid="_x0000_s1156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" fillcolor="white [3201]" strokeweight=".5pt">
                  <v:textbox>
                    <w:txbxContent>
                      <w:p w14:paraId="1AB4F9C5" w14:textId="77777777" w:rsidR="00CE36A1" w:rsidRPr="00235F02" w:rsidRDefault="00CE36A1" w:rsidP="00F0765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Text Box 147" o:spid="_x0000_s1157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K7l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9Bn+nykXyOUfAAAA//8DAFBLAQItABQABgAIAAAAIQDb4fbL7gAAAIUBAAATAAAAAAAAAAAAAAAA&#10;AAAAAABbQ29udGVudF9UeXBlc10ueG1sUEsBAi0AFAAGAAgAAAAhAFr0LFu/AAAAFQEAAAsAAAAA&#10;AAAAAAAAAAAAHwEAAF9yZWxzLy5yZWxzUEsBAi0AFAAGAAgAAAAhAAaEruXBAAAA3AAAAA8AAAAA&#10;AAAAAAAAAAAABwIAAGRycy9kb3ducmV2LnhtbFBLBQYAAAAAAwADALcAAAD1AgAAAAA=&#10;" fillcolor="white [3201]" strokeweight=".5pt">
                  <v:textbox>
                    <w:txbxContent>
                      <w:p w14:paraId="1D2B9B1B" w14:textId="2562D1A6" w:rsidR="00CE36A1" w:rsidRPr="00F6464C" w:rsidRDefault="00CE36A1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CB364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8,655,416</w:t>
                        </w:r>
                      </w:p>
                    </w:txbxContent>
                  </v:textbox>
                </v:shape>
                <v:shape id="Text Box 148" o:spid="_x0000_s1158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" fillcolor="white [3201]" strokeweight=".5pt">
                  <v:textbox>
                    <w:txbxContent>
                      <w:p w14:paraId="2A1EB919" w14:textId="77777777" w:rsidR="00CE36A1" w:rsidRPr="00D02FA5" w:rsidRDefault="00CE36A1" w:rsidP="00F0765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65" o:spid="_x0000_s1159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" fillcolor="#00338d" strokeweight=".5pt">
                  <v:textbox>
                    <w:txbxContent>
                      <w:p w14:paraId="2CFD599C" w14:textId="77777777" w:rsidR="00CE36A1" w:rsidRPr="005C4C7D" w:rsidRDefault="00CE36A1" w:rsidP="00F076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66" o:spid="_x0000_s1160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" fillcolor="#00338d" strokeweight=".5pt">
                  <v:textbox>
                    <w:txbxContent>
                      <w:p w14:paraId="185DD61D" w14:textId="77777777" w:rsidR="00CE36A1" w:rsidRPr="005C4C7D" w:rsidRDefault="00CE36A1" w:rsidP="00F076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67" o:spid="_x0000_s1161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" fillcolor="white [3201]" strokeweight=".5pt">
                  <v:textbox>
                    <w:txbxContent>
                      <w:p w14:paraId="3879852A" w14:textId="77777777" w:rsidR="00CE36A1" w:rsidRPr="00D02FA5" w:rsidRDefault="00CE36A1" w:rsidP="00330B4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9,756,834</w:t>
                        </w:r>
                      </w:p>
                      <w:p w14:paraId="53C2E71E" w14:textId="77777777" w:rsidR="00CE36A1" w:rsidRPr="00D02FA5" w:rsidRDefault="00CE36A1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772951E5" w14:textId="77777777" w:rsidR="00CE36A1" w:rsidRPr="006D206D" w:rsidRDefault="00CE36A1" w:rsidP="00F0765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13ADF64C" wp14:editId="2213AEF5">
            <wp:extent cx="5675741" cy="3589020"/>
            <wp:effectExtent l="57150" t="0" r="58420" b="106680"/>
            <wp:docPr id="263" name="Chart 2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14:paraId="0516AF1B" w14:textId="77777777" w:rsidR="00F07657" w:rsidRDefault="00F07657" w:rsidP="00F07657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  <w:lang w:val="en-US"/>
        </w:rPr>
        <w:drawing>
          <wp:anchor distT="0" distB="0" distL="114300" distR="114300" simplePos="0" relativeHeight="251658287" behindDoc="1" locked="0" layoutInCell="1" allowOverlap="1" wp14:anchorId="74180B85" wp14:editId="1D31FC33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264" name="Chart 26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anchor>
        </w:drawing>
      </w:r>
    </w:p>
    <w:p w14:paraId="52485B6D" w14:textId="77777777" w:rsidR="00F07657" w:rsidRPr="000A4FBC" w:rsidRDefault="00F07657" w:rsidP="00F07657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81" behindDoc="0" locked="0" layoutInCell="1" allowOverlap="1" wp14:anchorId="75EF131C" wp14:editId="6FBD2223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168" name="Group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69" name="Group 169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70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91" name="Group 191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256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7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group w14:anchorId="6F9668A8" id="Group 168" o:spid="_x0000_s1026" style="position:absolute;margin-left:169.45pt;margin-top:49pt;width:125.4pt;height:71.95pt;z-index:251804672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">
                <v:group id="Group 169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8F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vjyjEygt78AAAD//wMAUEsBAi0AFAAGAAgAAAAhANvh9svuAAAAhQEAABMAAAAAAAAA&#10;AAAAAAAAAAAAAFtDb250ZW50X1R5cGVzXS54bWxQSwECLQAUAAYACAAAACEAWvQsW78AAAAVAQAA&#10;CwAAAAAAAAAAAAAAAAAfAQAAX3JlbHMvLnJlbHNQSwECLQAUAAYACAAAACEAwyZ/Bc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qe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sxT+n4kXyPUVAAD//wMAUEsBAi0AFAAGAAgAAAAhANvh9svuAAAAhQEAABMAAAAAAAAAAAAA&#10;AAAAAAAAAFtDb250ZW50X1R5cGVzXS54bWxQSwECLQAUAAYACAAAACEAWvQsW78AAAAVAQAACwAA&#10;AAAAAAAAAAAAAAAfAQAAX3JlbHMvLnJlbHNQSwECLQAUAAYACAAAACEArGransMAAADcAAAADwAA&#10;AAAAAAAAAAAAAAAHAgAAZHJzL2Rvd25yZXYueG1sUEsFBgAAAAADAAMAtwAAAPcCAAAAAA==&#10;" strokecolor="black [3213]">
                    <o:lock v:ext="edit" shapetype="f"/>
                  </v:line>
                </v:group>
                <v:group id="Group 191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82" behindDoc="0" locked="0" layoutInCell="1" allowOverlap="1" wp14:anchorId="45D39A6A" wp14:editId="61D7BE88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258" name="Freeform: 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76246B80" id="Freeform 357" o:spid="_x0000_s1026" style="position:absolute;margin-left:228.1pt;margin-top:32.45pt;width:22.65pt;height:28.8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BsDhvZ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83" behindDoc="0" locked="0" layoutInCell="1" allowOverlap="1" wp14:anchorId="2CB54212" wp14:editId="40B47E23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259" name="Freeform: 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59333062" id="Freeform 25" o:spid="_x0000_s1026" style="position:absolute;margin-left:245.65pt;margin-top:113.2pt;width:18.9pt;height:18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6757D722" wp14:editId="11E3D0A0">
            <wp:extent cx="2286000" cy="2286000"/>
            <wp:effectExtent l="57150" t="0" r="57150" b="114300"/>
            <wp:docPr id="265" name="Chart 2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65E6F4D4" w14:textId="27B6F4DB" w:rsidR="00392F87" w:rsidRDefault="00B15F5C" w:rsidP="006261CB">
      <w:pPr>
        <w:ind w:left="540" w:right="4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F323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="008B3CF6">
        <w:rPr>
          <w:spacing w:val="-2"/>
          <w:sz w:val="30"/>
          <w:szCs w:val="30"/>
          <w:cs/>
        </w:rPr>
        <w:br w:type="page"/>
      </w:r>
    </w:p>
    <w:p w14:paraId="3A4B349C" w14:textId="21425262" w:rsidR="0084255C" w:rsidRPr="0084255C" w:rsidRDefault="0084255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เงินปันผล</w:t>
      </w:r>
    </w:p>
    <w:p w14:paraId="6AABC86D" w14:textId="77777777" w:rsidR="0084255C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750ABDB4" w14:textId="6EBA3AA3" w:rsidR="0084255C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07AA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207AAA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207AAA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</w:p>
    <w:p w14:paraId="79686976" w14:textId="6ED35A4D" w:rsidR="0084255C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0876EEE" w14:textId="797A08F6" w:rsidR="00AE1B75" w:rsidRDefault="00AE1B75" w:rsidP="00AE1B7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>6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6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2566 </w:t>
      </w:r>
      <w:r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>
        <w:rPr>
          <w:rFonts w:ascii="Angsana New" w:hAnsi="Angsana New" w:cs="Angsana New"/>
          <w:sz w:val="30"/>
          <w:szCs w:val="30"/>
          <w:lang w:bidi="th-TH"/>
        </w:rPr>
        <w:t>2565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>
        <w:rPr>
          <w:rFonts w:ascii="Angsana New" w:hAnsi="Angsana New" w:cs="Angsana New"/>
          <w:sz w:val="30"/>
          <w:szCs w:val="30"/>
          <w:lang w:bidi="th-TH"/>
        </w:rPr>
        <w:t>0.90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>
        <w:rPr>
          <w:rFonts w:ascii="Angsana New" w:hAnsi="Angsana New" w:cs="Angsana New"/>
          <w:sz w:val="30"/>
          <w:szCs w:val="30"/>
          <w:lang w:bidi="th-TH"/>
        </w:rPr>
        <w:t>2,703.37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ทั้งนี้บริษัทได้จ่ายเงินปันผลระหว่างกาลให้แก่ผู้ถือหุ้นแล้วในเดือนกันยายน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2565 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ในอัตราหุ้นละ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>
        <w:rPr>
          <w:rFonts w:ascii="Angsana New" w:hAnsi="Angsana New" w:cs="Angsana New"/>
          <w:sz w:val="30"/>
          <w:szCs w:val="30"/>
          <w:cs/>
          <w:lang w:bidi="th-TH"/>
        </w:rPr>
        <w:t>บาท รวมเป็นจำนวนเงินทั้งสิ้น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1,351.68 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>
        <w:rPr>
          <w:rFonts w:ascii="Angsana New" w:hAnsi="Angsana New" w:cs="Angsana New"/>
          <w:sz w:val="30"/>
          <w:szCs w:val="30"/>
          <w:lang w:bidi="th-TH"/>
        </w:rPr>
        <w:t>0.45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>
        <w:rPr>
          <w:rFonts w:ascii="Angsana New" w:hAnsi="Angsana New" w:cs="Angsana New"/>
          <w:sz w:val="30"/>
          <w:szCs w:val="30"/>
          <w:lang w:bidi="th-TH"/>
        </w:rPr>
        <w:t>1,351.69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="003D26C5" w:rsidRPr="00207AAA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</w:t>
      </w:r>
      <w:r w:rsidR="003D26C5">
        <w:rPr>
          <w:rFonts w:ascii="Angsana New" w:hAnsi="Angsana New" w:cs="Angsana New" w:hint="cs"/>
          <w:sz w:val="30"/>
          <w:szCs w:val="30"/>
          <w:cs/>
          <w:lang w:bidi="th-TH"/>
        </w:rPr>
        <w:t>เมื่อ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>5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พฤษภาคม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>
        <w:rPr>
          <w:rFonts w:ascii="Angsana New" w:hAnsi="Angsana New" w:cs="Angsana New"/>
          <w:sz w:val="30"/>
          <w:szCs w:val="30"/>
          <w:cs/>
          <w:lang w:bidi="th-TH"/>
        </w:rPr>
        <w:t>6</w:t>
      </w:r>
    </w:p>
    <w:p w14:paraId="28ED3FDA" w14:textId="30B756A7" w:rsidR="00AE1B75" w:rsidRDefault="00AE1B75" w:rsidP="00AE1B7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8410F3" w14:textId="2106C4AB" w:rsidR="00AE1B75" w:rsidRPr="00AE1B75" w:rsidRDefault="00AE1B75" w:rsidP="00AE1B7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CE36A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Pr="00CE36A1">
        <w:rPr>
          <w:rFonts w:ascii="Angsana New" w:hAnsi="Angsana New" w:cs="Angsana New"/>
          <w:sz w:val="30"/>
          <w:szCs w:val="30"/>
          <w:lang w:val="en-US" w:bidi="th-TH"/>
        </w:rPr>
        <w:t>21</w:t>
      </w:r>
      <w:r w:rsidRPr="00CE36A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 </w:t>
      </w:r>
      <w:r w:rsidRPr="00CE36A1">
        <w:rPr>
          <w:rFonts w:ascii="Angsana New" w:hAnsi="Angsana New" w:cs="Angsana New"/>
          <w:sz w:val="30"/>
          <w:szCs w:val="30"/>
          <w:lang w:val="en-US" w:bidi="th-TH"/>
        </w:rPr>
        <w:t xml:space="preserve">2566 </w:t>
      </w:r>
      <w:r w:rsidRPr="00CE36A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ที่ประชุมคณะกรรมการบริษัท มีมติอนุมัติจ่ายเงินปันผลระหว่างกาลจากกำไรสะสม </w:t>
      </w:r>
      <w:r w:rsidR="001B73C9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CE36A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ในอัตรา </w:t>
      </w:r>
      <w:r w:rsidRPr="00CE36A1">
        <w:rPr>
          <w:rFonts w:ascii="Angsana New" w:hAnsi="Angsana New" w:cs="Angsana New"/>
          <w:sz w:val="30"/>
          <w:szCs w:val="30"/>
          <w:lang w:val="en-US" w:bidi="th-TH"/>
        </w:rPr>
        <w:t xml:space="preserve">0.80 </w:t>
      </w:r>
      <w:r w:rsidRPr="00CE36A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บาทต่อหุ้น รวมเป็นจำนวนประมาณ </w:t>
      </w:r>
      <w:r w:rsidRPr="00CE36A1">
        <w:rPr>
          <w:rFonts w:ascii="Angsana New" w:hAnsi="Angsana New" w:cs="Angsana New"/>
          <w:sz w:val="30"/>
          <w:szCs w:val="30"/>
          <w:lang w:val="en-US" w:bidi="th-TH"/>
        </w:rPr>
        <w:t>2,403</w:t>
      </w:r>
      <w:r w:rsidR="00264997" w:rsidRPr="00CE36A1">
        <w:rPr>
          <w:rFonts w:ascii="Angsana New" w:hAnsi="Angsana New" w:cs="Angsana New"/>
          <w:sz w:val="30"/>
          <w:szCs w:val="30"/>
          <w:lang w:val="en-US" w:bidi="th-TH"/>
        </w:rPr>
        <w:t>.00</w:t>
      </w:r>
      <w:r w:rsidRPr="00CE36A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E36A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ซึ่งเป็นการจ่ายเงินปันผลระหว่างกาล</w:t>
      </w:r>
      <w:r w:rsidR="001B73C9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CE36A1">
        <w:rPr>
          <w:rFonts w:ascii="Angsana New" w:hAnsi="Angsana New" w:cs="Angsana New" w:hint="cs"/>
          <w:sz w:val="30"/>
          <w:szCs w:val="30"/>
          <w:cs/>
          <w:lang w:val="en-US" w:bidi="th-TH"/>
        </w:rPr>
        <w:t>ครั้งพิเศษจากเงินที่บริษัทได้รับจากการจำหน่าย</w:t>
      </w:r>
      <w:r w:rsidR="003D26C5" w:rsidRPr="00CE36A1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</w:t>
      </w:r>
      <w:r w:rsidRPr="00CE36A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 ยูนิ. ชาร์ม (ประเทศไทย) จำกัด </w:t>
      </w:r>
      <w:r w:rsidR="00264997" w:rsidRPr="00CE36A1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="00264997" w:rsidRPr="00CE36A1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264997" w:rsidRPr="00CE36A1">
        <w:rPr>
          <w:rFonts w:ascii="Angsana New" w:hAnsi="Angsana New" w:cs="Angsana New"/>
          <w:sz w:val="30"/>
          <w:szCs w:val="30"/>
          <w:lang w:bidi="th-TH"/>
        </w:rPr>
        <w:t>2</w:t>
      </w:r>
      <w:r w:rsidR="00264997" w:rsidRPr="00CE36A1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264997" w:rsidRPr="00CE36A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E36A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กรกฏาคม </w:t>
      </w:r>
      <w:r w:rsidRPr="00CE36A1"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085F438F" w14:textId="77777777" w:rsidR="0084255C" w:rsidRPr="0084255C" w:rsidRDefault="0084255C" w:rsidP="0084255C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59B056E" w14:textId="77777777" w:rsidR="0084255C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07AA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207AAA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207AAA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5</w:t>
      </w:r>
    </w:p>
    <w:p w14:paraId="572C48AB" w14:textId="77777777" w:rsidR="0084255C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8EC9DC3" w14:textId="77777777" w:rsidR="0084255C" w:rsidRPr="00207AAA" w:rsidRDefault="0084255C" w:rsidP="0084255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27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>
        <w:rPr>
          <w:rFonts w:ascii="Angsana New" w:hAnsi="Angsana New" w:cs="Angsana New"/>
          <w:sz w:val="30"/>
          <w:szCs w:val="30"/>
          <w:lang w:bidi="th-TH"/>
        </w:rPr>
        <w:t>2565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207AAA">
        <w:rPr>
          <w:rFonts w:ascii="Angsana New" w:hAnsi="Angsana New" w:cs="Angsana New"/>
          <w:sz w:val="30"/>
          <w:szCs w:val="30"/>
          <w:lang w:bidi="th-TH"/>
        </w:rPr>
        <w:br/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4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1.10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</w:t>
      </w:r>
      <w:r w:rsidRPr="00890DC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 </w:t>
      </w:r>
      <w:r w:rsidRPr="00890DCE">
        <w:rPr>
          <w:rFonts w:ascii="Angsana New" w:hAnsi="Angsana New" w:cs="Angsana New"/>
          <w:sz w:val="30"/>
          <w:szCs w:val="30"/>
          <w:lang w:bidi="th-TH"/>
        </w:rPr>
        <w:t>3,304.09</w:t>
      </w:r>
      <w:r w:rsidRPr="00890DCE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890DCE">
        <w:rPr>
          <w:rFonts w:ascii="Angsana New" w:hAnsi="Angsana New" w:cs="Angsana New"/>
          <w:sz w:val="30"/>
          <w:szCs w:val="30"/>
          <w:lang w:bidi="th-TH"/>
        </w:rPr>
        <w:t xml:space="preserve">2564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ในอัตราหุ้นละ </w:t>
      </w:r>
      <w:r w:rsidRPr="00890DCE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>บาท รวมเป็นจำนวนเงินทั้งสิ้น</w:t>
      </w:r>
      <w:r w:rsidRPr="00890DCE">
        <w:rPr>
          <w:rFonts w:ascii="Angsana New" w:hAnsi="Angsana New" w:cs="Angsana New"/>
          <w:sz w:val="30"/>
          <w:szCs w:val="30"/>
          <w:lang w:bidi="th-TH"/>
        </w:rPr>
        <w:t xml:space="preserve"> 1,351.69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890DCE">
        <w:rPr>
          <w:rFonts w:ascii="Angsana New" w:hAnsi="Angsana New" w:cs="Angsana New"/>
          <w:sz w:val="30"/>
          <w:szCs w:val="30"/>
          <w:lang w:bidi="th-TH"/>
        </w:rPr>
        <w:t>0.65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890DCE">
        <w:rPr>
          <w:rFonts w:ascii="Angsana New" w:hAnsi="Angsana New" w:cs="Angsana New"/>
          <w:sz w:val="30"/>
          <w:szCs w:val="30"/>
          <w:lang w:bidi="th-TH"/>
        </w:rPr>
        <w:t>1,952.40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บาท ซึ่งได้จ่ายให้กับผู้ถือหุ้นแล้วเมื่อวันที่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พฤษภาคม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>
        <w:rPr>
          <w:rFonts w:ascii="Angsana New" w:hAnsi="Angsana New" w:cs="Angsana New"/>
          <w:sz w:val="30"/>
          <w:szCs w:val="30"/>
          <w:lang w:bidi="th-TH"/>
        </w:rPr>
        <w:t>5</w:t>
      </w:r>
    </w:p>
    <w:p w14:paraId="1E84DA1A" w14:textId="77777777" w:rsidR="0084255C" w:rsidRDefault="0084255C" w:rsidP="0084255C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B53A2A2" w14:textId="63E3EEC0" w:rsidR="0064770E" w:rsidRPr="00F065D7" w:rsidRDefault="00AE141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141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486E196" w14:textId="77777777" w:rsidR="00962B9E" w:rsidRPr="001B4F1D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BC45CB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C45C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B4F1D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E5946F3" w14:textId="4CB37BF7" w:rsidR="00717173" w:rsidRPr="00237A40" w:rsidRDefault="00976329" w:rsidP="00237A4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</w:t>
      </w: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976329" w:rsidRPr="00D559B2" w14:paraId="17C53A07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D751FCD" w14:textId="77777777" w:rsidR="00976329" w:rsidRPr="00D559B2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6151BCCF" w14:textId="3E3A5891" w:rsidR="00976329" w:rsidRPr="00D559B2" w:rsidRDefault="00976329" w:rsidP="007A7C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A4187" w:rsidRPr="00D559B2" w14:paraId="05306A8E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44FD672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5E273D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B838B59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D559B2" w14:paraId="40933C8C" w14:textId="77777777" w:rsidTr="0071717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D747B1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8A3E3D8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268CD47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99807A4" w14:textId="554BA91D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348E70FE" w14:textId="198DBFB1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177021" w14:textId="635F0DC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D559B2" w14:paraId="69C43583" w14:textId="77777777" w:rsidTr="004C38A3">
        <w:trPr>
          <w:tblHeader/>
        </w:trPr>
        <w:tc>
          <w:tcPr>
            <w:tcW w:w="3828" w:type="dxa"/>
            <w:shd w:val="clear" w:color="auto" w:fill="auto"/>
          </w:tcPr>
          <w:p w14:paraId="6B86AE42" w14:textId="77777777" w:rsidR="00AF7548" w:rsidRPr="00D559B2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49DACBAB" w14:textId="52E4DE80" w:rsidR="00AF7548" w:rsidRPr="00D559B2" w:rsidRDefault="00A66FA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 xml:space="preserve">                   </w:t>
            </w:r>
            <w:r w:rsidR="00AF7548" w:rsidRPr="00D559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329" w:rsidRPr="000B052C" w14:paraId="799CDE9B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745CCFD" w14:textId="46A07E16" w:rsidR="00976329" w:rsidRPr="003E404C" w:rsidRDefault="00C87076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E404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07E6E" w:rsidRPr="003E40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9810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0</w:t>
            </w:r>
            <w:r w:rsidR="00981043" w:rsidRPr="00F031B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981043" w:rsidRPr="00F031B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593205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3205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39" w:type="dxa"/>
          </w:tcPr>
          <w:p w14:paraId="3BD5DD0D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1F15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54B168F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CAD530E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057F129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BB11F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56DC96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D95DF1A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7818" w:rsidRPr="00D559B2" w14:paraId="3FFE131C" w14:textId="77777777" w:rsidTr="004C38A3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5078A927" w14:textId="0F492AD6" w:rsidR="00697818" w:rsidRPr="003E404C" w:rsidRDefault="00697818" w:rsidP="00565F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  <w:r w:rsidR="00AA2C6C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="00565F84"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2D01B0" w:rsidRPr="00D559B2" w14:paraId="4BBA1429" w14:textId="77777777" w:rsidTr="008634AE">
        <w:trPr>
          <w:cantSplit/>
        </w:trPr>
        <w:tc>
          <w:tcPr>
            <w:tcW w:w="3828" w:type="dxa"/>
            <w:shd w:val="clear" w:color="auto" w:fill="auto"/>
          </w:tcPr>
          <w:p w14:paraId="144E3AE4" w14:textId="191A7380" w:rsidR="002D01B0" w:rsidRPr="003E404C" w:rsidRDefault="002D01B0" w:rsidP="002D01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3E404C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8360AFB" w14:textId="034A038E" w:rsidR="002D01B0" w:rsidRPr="005E1B6A" w:rsidRDefault="0066392A" w:rsidP="00663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6C5003F7" w14:textId="77777777" w:rsidR="002D01B0" w:rsidRPr="005E1B6A" w:rsidRDefault="002D01B0" w:rsidP="00663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4B51131" w14:textId="30DDDCFB" w:rsidR="002D01B0" w:rsidRPr="005E1B6A" w:rsidRDefault="002D01B0" w:rsidP="00CA6B8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616562" w14:textId="77777777" w:rsidR="002D01B0" w:rsidRPr="005E1B6A" w:rsidRDefault="002D01B0" w:rsidP="0066392A">
            <w:pPr>
              <w:tabs>
                <w:tab w:val="decimal" w:pos="881"/>
              </w:tabs>
              <w:spacing w:line="240" w:lineRule="auto"/>
              <w:ind w:left="-199" w:right="-28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07B3F9C" w14:textId="4A736246" w:rsidR="002D01B0" w:rsidRPr="005E1B6A" w:rsidRDefault="002D01B0" w:rsidP="00CA6B8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4429CD" w14:textId="77777777" w:rsidR="002D01B0" w:rsidRPr="005E1B6A" w:rsidRDefault="002D01B0" w:rsidP="0066392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4670E" w14:textId="3BD2926A" w:rsidR="002D01B0" w:rsidRPr="005E1B6A" w:rsidRDefault="0066392A" w:rsidP="0066392A">
            <w:pPr>
              <w:pStyle w:val="acctfourfigures"/>
              <w:tabs>
                <w:tab w:val="clear" w:pos="765"/>
                <w:tab w:val="left" w:pos="52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2D01B0" w:rsidRPr="005E1B6A" w:rsidRDefault="002D01B0" w:rsidP="0066392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6C8869" w14:textId="397CAEA8" w:rsidR="002D01B0" w:rsidRPr="005E1B6A" w:rsidRDefault="0066392A" w:rsidP="0066392A">
            <w:pPr>
              <w:pStyle w:val="acctfourfigures"/>
              <w:tabs>
                <w:tab w:val="clear" w:pos="765"/>
                <w:tab w:val="left" w:pos="52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550</w:t>
            </w:r>
          </w:p>
        </w:tc>
      </w:tr>
      <w:tr w:rsidR="002D01B0" w:rsidRPr="00D559B2" w14:paraId="7F93320C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12CC5254" w14:textId="77777777" w:rsidR="002D01B0" w:rsidRPr="003E404C" w:rsidRDefault="002D01B0" w:rsidP="002D01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437F297F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67C3D5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7D07BED" w14:textId="77777777" w:rsidR="002D01B0" w:rsidRPr="005E1B6A" w:rsidRDefault="002D01B0" w:rsidP="002D01B0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42EF9C3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930545B" w14:textId="77777777" w:rsidR="002D01B0" w:rsidRPr="005E1B6A" w:rsidRDefault="002D01B0" w:rsidP="002D01B0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20E878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833362" w14:textId="77777777" w:rsidR="002D01B0" w:rsidRPr="005E1B6A" w:rsidRDefault="002D01B0" w:rsidP="002D01B0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57371A" w14:textId="77777777" w:rsidR="002D01B0" w:rsidRPr="005E1B6A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7E9CE11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01B0" w:rsidRPr="00D559B2" w14:paraId="2CC9DAD1" w14:textId="77777777" w:rsidTr="00447ACE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6ECF9667" w14:textId="7268A882" w:rsidR="002D01B0" w:rsidRPr="003E404C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2D01B0" w:rsidRPr="00D559B2" w14:paraId="52CBAD04" w14:textId="77777777" w:rsidTr="008634AE">
        <w:trPr>
          <w:cantSplit/>
        </w:trPr>
        <w:tc>
          <w:tcPr>
            <w:tcW w:w="3828" w:type="dxa"/>
            <w:shd w:val="clear" w:color="auto" w:fill="auto"/>
          </w:tcPr>
          <w:p w14:paraId="604A1D7F" w14:textId="29F99308" w:rsidR="002D01B0" w:rsidRPr="003E404C" w:rsidRDefault="002D01B0" w:rsidP="002D01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165A752B" w14:textId="5165892F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8,330</w:t>
            </w:r>
          </w:p>
        </w:tc>
        <w:tc>
          <w:tcPr>
            <w:tcW w:w="178" w:type="dxa"/>
            <w:vAlign w:val="bottom"/>
          </w:tcPr>
          <w:p w14:paraId="274DB8E8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BBB5E4A" w14:textId="059A7A9A" w:rsidR="002D01B0" w:rsidRPr="005E1B6A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1D3E10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E2A4FC" w14:textId="0EDACF48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E021BA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7AAFAC" w14:textId="17C0A729" w:rsidR="002D01B0" w:rsidRPr="004E517D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B1F774" w14:textId="77777777" w:rsidR="002D01B0" w:rsidRPr="005E1B6A" w:rsidRDefault="002D01B0" w:rsidP="002D01B0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6F1028" w14:textId="28B2EEEF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8,330</w:t>
            </w:r>
          </w:p>
        </w:tc>
      </w:tr>
      <w:tr w:rsidR="002D01B0" w:rsidRPr="00D559B2" w14:paraId="574BBC5F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6DFC8650" w14:textId="77777777" w:rsidR="002D01B0" w:rsidRPr="003E404C" w:rsidRDefault="002D01B0" w:rsidP="002D01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0BB9A4E6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F7CC84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C6DD04D" w14:textId="77777777" w:rsidR="002D01B0" w:rsidRPr="005E1B6A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BDCE6A0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4885AFF" w14:textId="77777777" w:rsidR="002D01B0" w:rsidRPr="005E1B6A" w:rsidRDefault="002D01B0" w:rsidP="002D01B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17BE6F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F15AFB" w14:textId="77777777" w:rsidR="002D01B0" w:rsidRPr="005E1B6A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3BFA91" w14:textId="77777777" w:rsidR="002D01B0" w:rsidRPr="005E1B6A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086D08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01B0" w:rsidRPr="000B052C" w14:paraId="70AFA8E5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6D1A622" w14:textId="438EB41A" w:rsidR="002D01B0" w:rsidRPr="003E404C" w:rsidRDefault="002D01B0" w:rsidP="002D01B0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E404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  <w:vAlign w:val="bottom"/>
          </w:tcPr>
          <w:p w14:paraId="53DF33D4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D41ED0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8AEE063" w14:textId="77777777" w:rsidR="002D01B0" w:rsidRPr="005E1B6A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E31319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D609DD1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933EF4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30349" w14:textId="77777777" w:rsidR="002D01B0" w:rsidRPr="005E1B6A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01EFE6" w14:textId="77777777" w:rsidR="002D01B0" w:rsidRPr="005E1B6A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5CFF02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D01B0" w:rsidRPr="00D559B2" w14:paraId="36DAFE46" w14:textId="77777777" w:rsidTr="00717173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1DEF49BC" w14:textId="5F5EBEBD" w:rsidR="002D01B0" w:rsidRPr="005E1B6A" w:rsidRDefault="002D01B0" w:rsidP="002D01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FEC848A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FA59AC5" w14:textId="77777777" w:rsidR="002D01B0" w:rsidRPr="005E1B6A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2F3C1F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222792E" w14:textId="77777777" w:rsidR="002D01B0" w:rsidRPr="005E1B6A" w:rsidRDefault="002D01B0" w:rsidP="002D01B0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8FC6BC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7D8CA" w14:textId="77777777" w:rsidR="002D01B0" w:rsidRPr="005E1B6A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D48398" w14:textId="77777777" w:rsidR="002D01B0" w:rsidRPr="005E1B6A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C91943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01B0" w:rsidRPr="00FD6723" w14:paraId="15D4B895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4B3AADA" w14:textId="77777777" w:rsidR="002D01B0" w:rsidRPr="00D559B2" w:rsidRDefault="002D01B0" w:rsidP="002D01B0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BAE31AF" w14:textId="0C231708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vAlign w:val="bottom"/>
          </w:tcPr>
          <w:p w14:paraId="04B4BACE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46F151A" w14:textId="77777777" w:rsidR="002D01B0" w:rsidRPr="004E517D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895CFD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C127E2" w14:textId="7C0F98CE" w:rsidR="002D01B0" w:rsidRPr="004E517D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4E51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D800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225C1C" w14:textId="08E860D9" w:rsidR="002D01B0" w:rsidRPr="005E1B6A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4450F" w14:textId="77777777" w:rsidR="002D01B0" w:rsidRPr="005E1B6A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4A34B5" w14:textId="576F67E5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</w:tr>
    </w:tbl>
    <w:p w14:paraId="6784BC1F" w14:textId="7E815B05" w:rsidR="001B678A" w:rsidRDefault="001B678A" w:rsidP="006261CB">
      <w:pPr>
        <w:pStyle w:val="block"/>
        <w:spacing w:after="0" w:line="240" w:lineRule="atLeast"/>
        <w:ind w:left="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</w:p>
    <w:p w14:paraId="04CE6EE8" w14:textId="745E0FBB" w:rsidR="00C9326D" w:rsidRDefault="001B678A" w:rsidP="001B678A">
      <w:pPr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br w:type="page"/>
      </w: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7A7CA1" w:rsidRPr="00D559B2" w14:paraId="139715C3" w14:textId="77777777" w:rsidTr="00833D3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12CED753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24275290" w14:textId="3CB671D9" w:rsidR="007A7CA1" w:rsidRPr="00D559B2" w:rsidRDefault="007A7CA1" w:rsidP="007A7C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7CA1" w:rsidRPr="00D559B2" w14:paraId="4FBF9F0E" w14:textId="77777777" w:rsidTr="00833D3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62A9D34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4BDD92AE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0E50FF4C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EB12B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A7CA1" w:rsidRPr="00D559B2" w14:paraId="363E2208" w14:textId="77777777" w:rsidTr="00833D3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545AD2A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D10C5E6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784F7BF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3214981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F0DC203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DD8D983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31D4A0F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AF08A0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6EAC09C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56EBFC62" w14:textId="77777777" w:rsidR="007A7CA1" w:rsidRPr="00D559B2" w:rsidRDefault="007A7CA1" w:rsidP="00833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A7CA1" w:rsidRPr="00D559B2" w14:paraId="085B90E0" w14:textId="77777777" w:rsidTr="00833D3B">
        <w:trPr>
          <w:tblHeader/>
        </w:trPr>
        <w:tc>
          <w:tcPr>
            <w:tcW w:w="3828" w:type="dxa"/>
            <w:shd w:val="clear" w:color="auto" w:fill="auto"/>
          </w:tcPr>
          <w:p w14:paraId="08AC4C00" w14:textId="77777777" w:rsidR="007A7CA1" w:rsidRPr="00D559B2" w:rsidRDefault="007A7CA1" w:rsidP="00833D3B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54EC4D3A" w14:textId="77777777" w:rsidR="007A7CA1" w:rsidRPr="00D559B2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 xml:space="preserve">                   </w:t>
            </w:r>
            <w:r w:rsidRPr="00D559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7CA1" w:rsidRPr="000B052C" w14:paraId="620D7FD6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3BD19CF2" w14:textId="1962AA43" w:rsidR="007A7CA1" w:rsidRPr="003E404C" w:rsidRDefault="007A7CA1" w:rsidP="00833D3B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E404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</w:t>
            </w:r>
            <w:r w:rsidRPr="00944A6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>วันที่</w:t>
            </w:r>
            <w:r w:rsidRPr="006D6F4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81043" w:rsidRPr="006D6F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944A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981043" w:rsidRPr="006D6F4B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944A6C">
              <w:rPr>
                <w:rFonts w:asciiTheme="majorBidi" w:hAnsiTheme="majorBidi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D6F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39" w:type="dxa"/>
          </w:tcPr>
          <w:p w14:paraId="737EB2E6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EA20A3A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096F49D6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D704666" w14:textId="77777777" w:rsidR="007A7CA1" w:rsidRPr="000B052C" w:rsidRDefault="007A7CA1" w:rsidP="00833D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27497E9D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98B126B" w14:textId="77777777" w:rsidR="007A7CA1" w:rsidRPr="000B052C" w:rsidRDefault="007A7CA1" w:rsidP="00833D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74E745A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7D2869A" w14:textId="77777777" w:rsidR="007A7CA1" w:rsidRPr="000B052C" w:rsidRDefault="007A7CA1" w:rsidP="00833D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8276A0" w14:textId="77777777" w:rsidR="007A7CA1" w:rsidRPr="000B052C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A7CA1" w:rsidRPr="00D559B2" w14:paraId="5B3F00F5" w14:textId="77777777" w:rsidTr="00833D3B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3AEE18ED" w14:textId="77777777" w:rsidR="007A7CA1" w:rsidRPr="00562D56" w:rsidRDefault="007A7CA1" w:rsidP="00833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66392A" w:rsidRPr="00D559B2" w14:paraId="4C306404" w14:textId="77777777" w:rsidTr="008634AE">
        <w:trPr>
          <w:cantSplit/>
        </w:trPr>
        <w:tc>
          <w:tcPr>
            <w:tcW w:w="3828" w:type="dxa"/>
            <w:shd w:val="clear" w:color="auto" w:fill="auto"/>
          </w:tcPr>
          <w:p w14:paraId="1B148E13" w14:textId="77777777" w:rsidR="0066392A" w:rsidRPr="003E404C" w:rsidRDefault="0066392A" w:rsidP="0066392A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3E404C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7E9B24EC" w14:textId="3321B30C" w:rsidR="0066392A" w:rsidRPr="005E1B6A" w:rsidRDefault="0066392A" w:rsidP="00663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20E47084" w14:textId="77777777" w:rsidR="0066392A" w:rsidRPr="005E1B6A" w:rsidRDefault="0066392A" w:rsidP="00663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6BD3850" w14:textId="2DC464ED" w:rsidR="0066392A" w:rsidRPr="00CA6B8F" w:rsidRDefault="0066392A" w:rsidP="00CA6B8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B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265663" w14:textId="77777777" w:rsidR="0066392A" w:rsidRPr="005E1B6A" w:rsidRDefault="0066392A" w:rsidP="0066392A">
            <w:pPr>
              <w:tabs>
                <w:tab w:val="decimal" w:pos="881"/>
              </w:tabs>
              <w:spacing w:line="240" w:lineRule="auto"/>
              <w:ind w:left="-199" w:right="-28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DCD0195" w14:textId="32CAD388" w:rsidR="0066392A" w:rsidRPr="00CA6B8F" w:rsidRDefault="0066392A" w:rsidP="00CA6B8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A6B8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C2A75E" w14:textId="77777777" w:rsidR="0066392A" w:rsidRPr="005E1B6A" w:rsidRDefault="0066392A" w:rsidP="0066392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9B8CC0" w14:textId="7141D8EF" w:rsidR="0066392A" w:rsidRPr="005E1B6A" w:rsidRDefault="0066392A" w:rsidP="0066392A">
            <w:pPr>
              <w:pStyle w:val="acctfourfigures"/>
              <w:tabs>
                <w:tab w:val="clear" w:pos="765"/>
                <w:tab w:val="left" w:pos="52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738627" w14:textId="77777777" w:rsidR="0066392A" w:rsidRPr="005E1B6A" w:rsidRDefault="0066392A" w:rsidP="0066392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EEE6F4A" w14:textId="6BDDA495" w:rsidR="0066392A" w:rsidRPr="005E1B6A" w:rsidRDefault="0066392A" w:rsidP="00663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550</w:t>
            </w:r>
          </w:p>
        </w:tc>
      </w:tr>
      <w:tr w:rsidR="007A7CA1" w:rsidRPr="00D559B2" w14:paraId="2E336DC1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7779CA49" w14:textId="77777777" w:rsidR="007A7CA1" w:rsidRPr="003574D2" w:rsidRDefault="007A7CA1" w:rsidP="00833D3B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</w:p>
        </w:tc>
        <w:tc>
          <w:tcPr>
            <w:tcW w:w="1239" w:type="dxa"/>
            <w:vAlign w:val="bottom"/>
          </w:tcPr>
          <w:p w14:paraId="165254BF" w14:textId="77777777" w:rsidR="007A7CA1" w:rsidRPr="003574D2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89F189" w14:textId="77777777" w:rsidR="007A7CA1" w:rsidRPr="003574D2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A03FFEB" w14:textId="77777777" w:rsidR="007A7CA1" w:rsidRPr="003574D2" w:rsidRDefault="007A7CA1" w:rsidP="00833D3B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267DAA9F" w14:textId="77777777" w:rsidR="007A7CA1" w:rsidRPr="003574D2" w:rsidRDefault="007A7CA1" w:rsidP="00833D3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E075DD8" w14:textId="77777777" w:rsidR="007A7CA1" w:rsidRPr="003574D2" w:rsidRDefault="007A7CA1" w:rsidP="00833D3B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A7F745" w14:textId="77777777" w:rsidR="007A7CA1" w:rsidRPr="003574D2" w:rsidRDefault="007A7CA1" w:rsidP="00833D3B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C5D6B4" w14:textId="77777777" w:rsidR="007A7CA1" w:rsidRPr="003574D2" w:rsidRDefault="007A7CA1" w:rsidP="00833D3B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CA798E" w14:textId="77777777" w:rsidR="007A7CA1" w:rsidRPr="003574D2" w:rsidRDefault="007A7CA1" w:rsidP="00833D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FA5FEF9" w14:textId="77777777" w:rsidR="007A7CA1" w:rsidRPr="003574D2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A7CA1" w:rsidRPr="00D559B2" w14:paraId="38EC3C90" w14:textId="77777777" w:rsidTr="00833D3B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060640AF" w14:textId="77777777" w:rsidR="007A7CA1" w:rsidRPr="003E404C" w:rsidRDefault="007A7CA1" w:rsidP="00833D3B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2D01B0" w:rsidRPr="00D559B2" w14:paraId="680A6211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59DC229F" w14:textId="77777777" w:rsidR="002D01B0" w:rsidRPr="003E404C" w:rsidRDefault="002D01B0" w:rsidP="002D01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6D292472" w14:textId="5EC09403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8,245</w:t>
            </w:r>
          </w:p>
        </w:tc>
        <w:tc>
          <w:tcPr>
            <w:tcW w:w="178" w:type="dxa"/>
            <w:vAlign w:val="bottom"/>
          </w:tcPr>
          <w:p w14:paraId="5E681ED3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B7376C4" w14:textId="23F73142" w:rsidR="002D01B0" w:rsidRPr="005E1B6A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7A02F8A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74CC861" w14:textId="03E94EC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005D5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DC98FD" w14:textId="4DA5D4A6" w:rsidR="002D01B0" w:rsidRPr="005E1B6A" w:rsidRDefault="002D01B0" w:rsidP="00E7014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E60F3C" w14:textId="77777777" w:rsidR="002D01B0" w:rsidRPr="005E1B6A" w:rsidRDefault="002D01B0" w:rsidP="002D01B0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E324E0" w14:textId="71189CD9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8,245</w:t>
            </w:r>
          </w:p>
        </w:tc>
      </w:tr>
      <w:tr w:rsidR="002D01B0" w:rsidRPr="00D559B2" w14:paraId="60368B31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716104F5" w14:textId="77777777" w:rsidR="002D01B0" w:rsidRPr="003574D2" w:rsidRDefault="002D01B0" w:rsidP="002D01B0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</w:p>
        </w:tc>
        <w:tc>
          <w:tcPr>
            <w:tcW w:w="1239" w:type="dxa"/>
            <w:vAlign w:val="bottom"/>
          </w:tcPr>
          <w:p w14:paraId="32082297" w14:textId="77777777" w:rsidR="002D01B0" w:rsidRPr="003574D2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23D0CB" w14:textId="77777777" w:rsidR="002D01B0" w:rsidRPr="003574D2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20E090F" w14:textId="77777777" w:rsidR="002D01B0" w:rsidRPr="003574D2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4F7E7477" w14:textId="77777777" w:rsidR="002D01B0" w:rsidRPr="003574D2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146E846" w14:textId="77777777" w:rsidR="002D01B0" w:rsidRPr="003574D2" w:rsidRDefault="002D01B0" w:rsidP="002D01B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49A69C" w14:textId="77777777" w:rsidR="002D01B0" w:rsidRPr="003574D2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899F11" w14:textId="77777777" w:rsidR="002D01B0" w:rsidRPr="003574D2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A81455" w14:textId="77777777" w:rsidR="002D01B0" w:rsidRPr="003574D2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20F3D1" w14:textId="77777777" w:rsidR="002D01B0" w:rsidRPr="003574D2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D01B0" w:rsidRPr="000B052C" w14:paraId="358686D9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2786B0B7" w14:textId="77777777" w:rsidR="002D01B0" w:rsidRPr="003E404C" w:rsidRDefault="002D01B0" w:rsidP="002D01B0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E404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E4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  <w:vAlign w:val="bottom"/>
          </w:tcPr>
          <w:p w14:paraId="7536351E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A0BB88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0471F28" w14:textId="77777777" w:rsidR="002D01B0" w:rsidRPr="005E1B6A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38317B2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7310385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60E8D2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D0A286" w14:textId="77777777" w:rsidR="002D01B0" w:rsidRPr="005E1B6A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F7A740" w14:textId="77777777" w:rsidR="002D01B0" w:rsidRPr="005E1B6A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D82169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D01B0" w:rsidRPr="00D559B2" w14:paraId="297C7534" w14:textId="77777777" w:rsidTr="00833D3B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04EFF42C" w14:textId="77777777" w:rsidR="002D01B0" w:rsidRPr="005E1B6A" w:rsidRDefault="002D01B0" w:rsidP="002D01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5E1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0476FE73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40C39AC" w14:textId="77777777" w:rsidR="002D01B0" w:rsidRPr="005E1B6A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40D68A8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174C175" w14:textId="77777777" w:rsidR="002D01B0" w:rsidRPr="005E1B6A" w:rsidRDefault="002D01B0" w:rsidP="002D01B0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2E89D6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6A928A" w14:textId="77777777" w:rsidR="002D01B0" w:rsidRPr="005E1B6A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8469A9" w14:textId="77777777" w:rsidR="002D01B0" w:rsidRPr="005E1B6A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D654B5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01B0" w:rsidRPr="00FD6723" w14:paraId="2AAC5FC0" w14:textId="77777777" w:rsidTr="00833D3B">
        <w:trPr>
          <w:cantSplit/>
        </w:trPr>
        <w:tc>
          <w:tcPr>
            <w:tcW w:w="3828" w:type="dxa"/>
            <w:shd w:val="clear" w:color="auto" w:fill="auto"/>
          </w:tcPr>
          <w:p w14:paraId="26A91061" w14:textId="77777777" w:rsidR="002D01B0" w:rsidRPr="00D559B2" w:rsidRDefault="002D01B0" w:rsidP="002D01B0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3EE60D77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vAlign w:val="bottom"/>
          </w:tcPr>
          <w:p w14:paraId="1A9F58DD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E20C676" w14:textId="77777777" w:rsidR="002D01B0" w:rsidRPr="005E1B6A" w:rsidRDefault="002D01B0" w:rsidP="002D01B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6A9533" w14:textId="77777777" w:rsidR="002D01B0" w:rsidRPr="005E1B6A" w:rsidRDefault="002D01B0" w:rsidP="002D01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5EABAF0" w14:textId="77777777" w:rsidR="002D01B0" w:rsidRPr="005E1B6A" w:rsidRDefault="002D01B0" w:rsidP="002D01B0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127B4D" w14:textId="77777777" w:rsidR="002D01B0" w:rsidRPr="005E1B6A" w:rsidRDefault="002D01B0" w:rsidP="002D01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112B50" w14:textId="77777777" w:rsidR="002D01B0" w:rsidRPr="005E1B6A" w:rsidRDefault="002D01B0" w:rsidP="002D01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B77D19" w14:textId="77777777" w:rsidR="002D01B0" w:rsidRPr="005E1B6A" w:rsidRDefault="002D01B0" w:rsidP="002D01B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46E42D" w14:textId="77777777" w:rsidR="002D01B0" w:rsidRPr="005E1B6A" w:rsidRDefault="002D01B0" w:rsidP="002D01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2,378,550</w:t>
            </w:r>
          </w:p>
        </w:tc>
      </w:tr>
    </w:tbl>
    <w:p w14:paraId="4105B3C8" w14:textId="5AB76DE5" w:rsidR="007A7CA1" w:rsidRPr="003574D2" w:rsidRDefault="007A7CA1" w:rsidP="006261CB">
      <w:pPr>
        <w:pStyle w:val="block"/>
        <w:spacing w:after="0" w:line="240" w:lineRule="atLeast"/>
        <w:ind w:left="0" w:right="-7"/>
        <w:jc w:val="both"/>
        <w:rPr>
          <w:rFonts w:asciiTheme="majorBidi" w:hAnsiTheme="majorBidi" w:cs="Angsana New"/>
          <w:b/>
          <w:bCs/>
          <w:i/>
          <w:iCs/>
          <w:sz w:val="20"/>
          <w:lang w:bidi="th-TH"/>
        </w:rPr>
      </w:pPr>
    </w:p>
    <w:p w14:paraId="7F8141E7" w14:textId="5839EB53" w:rsidR="009B76AC" w:rsidRPr="00D065D5" w:rsidRDefault="009B76AC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เ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1CCA2C83" w14:textId="77777777" w:rsidR="00AE055A" w:rsidRPr="003574D2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2F7BB75A" w14:textId="35DD4B1C" w:rsidR="000708A1" w:rsidRDefault="009B76AC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14:paraId="17DDA6FF" w14:textId="77777777" w:rsidR="000F031A" w:rsidRPr="001D75A6" w:rsidRDefault="000F031A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E13FF20" w14:textId="32A6235C" w:rsidR="000A4DDF" w:rsidRDefault="008E60EB" w:rsidP="000708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D149E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3E404C">
        <w:rPr>
          <w:rFonts w:asciiTheme="majorBidi" w:hAnsiTheme="majorBidi"/>
          <w:color w:val="000000"/>
          <w:spacing w:val="-2"/>
          <w:sz w:val="30"/>
          <w:szCs w:val="30"/>
          <w:cs/>
        </w:rPr>
        <w:t>สัญญาซื้อขายเงินตราต่างประเทศล่วงหน้า</w:t>
      </w:r>
      <w:r w:rsidRPr="00EC688F">
        <w:rPr>
          <w:rFonts w:asciiTheme="majorBidi" w:hAnsiTheme="majorBidi" w:hint="cs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EC688F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อ้างอิงราคาซื้อขายสัญญาซื้อขายเงินตราต่างประเทศล่วงหน้า</w:t>
      </w:r>
      <w:r w:rsidR="00EC688F" w:rsidRPr="00EC688F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EC688F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ณ</w:t>
      </w:r>
      <w:r w:rsidR="00EC688F" w:rsidRPr="00EC688F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EC688F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วันที่รายงาน</w:t>
      </w:r>
      <w:r w:rsidR="00EC688F" w:rsidRPr="00EC688F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EC688F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63F37567" w14:textId="77777777" w:rsidR="000708A1" w:rsidRPr="000708A1" w:rsidRDefault="000708A1" w:rsidP="000708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5A8FDD86" w14:textId="462E2354" w:rsidR="006261CB" w:rsidRDefault="002847DE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D149E7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การประเมินราคาดังกล่าวประกอบด้วย  อัตราการเพิ่มขึ้นของรายได้ต่อปี อัตรากำไรก่อน ดอกเบี้ย ภาษี </w:t>
      </w:r>
      <w:r w:rsidR="005A590B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6D17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6D17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13857468" w14:textId="77777777" w:rsidR="00092198" w:rsidRDefault="0009219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bidi="ar-SA"/>
        </w:rPr>
      </w:pPr>
      <w:r>
        <w:rPr>
          <w:rFonts w:asciiTheme="majorBidi" w:hAnsiTheme="majorBidi" w:cstheme="majorBidi"/>
          <w:b/>
          <w:bCs/>
          <w:sz w:val="30"/>
          <w:szCs w:val="30"/>
          <w:lang w:val="th-TH"/>
        </w:rPr>
        <w:br w:type="page"/>
      </w:r>
    </w:p>
    <w:p w14:paraId="5A7E690D" w14:textId="7DFAA47E" w:rsidR="007C2C91" w:rsidRPr="007C2C91" w:rsidRDefault="003D5AF5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88D2C2F" w14:textId="3FC5A737" w:rsidR="003D5AF5" w:rsidRPr="00D808F3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16"/>
          <w:szCs w:val="16"/>
          <w:cs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80"/>
        <w:gridCol w:w="1170"/>
        <w:gridCol w:w="178"/>
        <w:gridCol w:w="1172"/>
        <w:gridCol w:w="180"/>
        <w:gridCol w:w="1170"/>
      </w:tblGrid>
      <w:tr w:rsidR="008A343A" w:rsidRPr="008A343A" w14:paraId="4ADDCDAB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6DD563CF" w14:textId="448930B2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CD984" w14:textId="77777777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E62F3A3" w14:textId="5D7C4EEE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5297C5F" w14:textId="77777777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43951F47" w14:textId="1B743772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43A" w:rsidRPr="008A343A" w14:paraId="18A64E3E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A280205" w14:textId="48FD2049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A34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87E469" w14:textId="2D2DF532" w:rsidR="008A343A" w:rsidRPr="00707360" w:rsidRDefault="000B4607" w:rsidP="000B46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  <w:r w:rsidRPr="00375E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2BE25F0C" w14:textId="21081EA6" w:rsidR="008A343A" w:rsidRPr="00C62B78" w:rsidRDefault="009810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0E245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665120C" w14:textId="77777777" w:rsidR="008A343A" w:rsidRPr="00C62B78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E72232A" w14:textId="1C150235" w:rsidR="008A343A" w:rsidRPr="00C62B78" w:rsidRDefault="00D149E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0E245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BBBBCB4" w14:textId="77777777" w:rsidR="008A343A" w:rsidRPr="00C62B78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C4312F0" w14:textId="05E90FD0" w:rsidR="008A343A" w:rsidRPr="00C62B78" w:rsidRDefault="00981043" w:rsidP="006F2C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43A8151" w14:textId="77777777" w:rsidR="008A343A" w:rsidRPr="00C62B78" w:rsidRDefault="008A34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37FCB47" w14:textId="72AF6310" w:rsidR="008A343A" w:rsidRPr="00C62B78" w:rsidRDefault="000E245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8A343A" w:rsidRPr="008A343A" w14:paraId="495E9A6A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F146622" w14:textId="77777777" w:rsidR="008A343A" w:rsidRPr="008A343A" w:rsidRDefault="008A343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15B4D54A" w14:textId="4C17192F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C9EF661" w14:textId="575291EB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343A" w:rsidRPr="008A343A" w14:paraId="6736F1C3" w14:textId="77777777" w:rsidTr="00AB540B">
        <w:trPr>
          <w:cantSplit/>
        </w:trPr>
        <w:tc>
          <w:tcPr>
            <w:tcW w:w="2790" w:type="dxa"/>
          </w:tcPr>
          <w:p w14:paraId="5F2E87EB" w14:textId="01FFF6C4" w:rsidR="008A343A" w:rsidRPr="008A343A" w:rsidRDefault="008A343A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62D2998" w14:textId="74F3997A" w:rsidR="008A343A" w:rsidRPr="008A343A" w:rsidRDefault="00D149E7" w:rsidP="008A34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172136BD" w14:textId="55674775" w:rsidR="008A343A" w:rsidRPr="008A343A" w:rsidRDefault="008A343A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DA7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FE92" w14:textId="31EC65E5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E5E0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E2C148" w14:textId="25225A3C" w:rsidR="008A343A" w:rsidRPr="008A343A" w:rsidRDefault="008A343A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DA9EC" w14:textId="77777777" w:rsidR="008A343A" w:rsidRPr="008A343A" w:rsidRDefault="008A343A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C7024" w14:textId="41E5BA21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6E" w:rsidRPr="008A343A" w14:paraId="0BDA5622" w14:textId="77777777" w:rsidTr="00AB540B">
        <w:trPr>
          <w:cantSplit/>
        </w:trPr>
        <w:tc>
          <w:tcPr>
            <w:tcW w:w="2790" w:type="dxa"/>
            <w:hideMark/>
          </w:tcPr>
          <w:p w14:paraId="4D56B0AB" w14:textId="77777777" w:rsidR="00D5676E" w:rsidRPr="00C62B78" w:rsidRDefault="00D5676E" w:rsidP="00D567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CAE706E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479FF" w14:textId="0E309BCA" w:rsidR="00D5676E" w:rsidRPr="00DE27C0" w:rsidRDefault="00DE27C0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,682</w:t>
            </w:r>
          </w:p>
        </w:tc>
        <w:tc>
          <w:tcPr>
            <w:tcW w:w="180" w:type="dxa"/>
          </w:tcPr>
          <w:p w14:paraId="3988F85D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CE1A0" w14:textId="7C3CDE72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083</w:t>
            </w:r>
          </w:p>
        </w:tc>
        <w:tc>
          <w:tcPr>
            <w:tcW w:w="178" w:type="dxa"/>
          </w:tcPr>
          <w:p w14:paraId="415888CC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84D37F" w14:textId="33EF5CC2" w:rsidR="00D5676E" w:rsidRPr="00BA5632" w:rsidRDefault="00BA563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3,468</w:t>
            </w:r>
          </w:p>
        </w:tc>
        <w:tc>
          <w:tcPr>
            <w:tcW w:w="180" w:type="dxa"/>
          </w:tcPr>
          <w:p w14:paraId="0EB2A3BA" w14:textId="77777777" w:rsidR="00D5676E" w:rsidRPr="008A343A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63FE252" w14:textId="13C61F12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200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498</w:t>
            </w:r>
          </w:p>
        </w:tc>
      </w:tr>
      <w:tr w:rsidR="00D5676E" w:rsidRPr="008A343A" w14:paraId="426CFF58" w14:textId="77777777" w:rsidTr="00AB540B">
        <w:trPr>
          <w:cantSplit/>
        </w:trPr>
        <w:tc>
          <w:tcPr>
            <w:tcW w:w="2790" w:type="dxa"/>
            <w:hideMark/>
          </w:tcPr>
          <w:p w14:paraId="52271105" w14:textId="6CE94992" w:rsidR="00D5676E" w:rsidRPr="00C62B78" w:rsidRDefault="00D5676E" w:rsidP="00D567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140AAB3F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CF46" w14:textId="4B1C342E" w:rsidR="00D5676E" w:rsidRPr="008A343A" w:rsidRDefault="00D5676E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C507DD4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82035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F86433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8D54A" w14:textId="77777777" w:rsidR="00D5676E" w:rsidRPr="008A343A" w:rsidRDefault="00D5676E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C8B4CC7" w14:textId="77777777" w:rsidR="00D5676E" w:rsidRPr="008A343A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D406B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6E" w:rsidRPr="008A343A" w14:paraId="5FB90E63" w14:textId="77777777" w:rsidTr="00AB540B">
        <w:trPr>
          <w:cantSplit/>
        </w:trPr>
        <w:tc>
          <w:tcPr>
            <w:tcW w:w="2790" w:type="dxa"/>
            <w:hideMark/>
          </w:tcPr>
          <w:p w14:paraId="6A8CAED4" w14:textId="67726403" w:rsidR="00D5676E" w:rsidRPr="00C62B78" w:rsidRDefault="00D5676E" w:rsidP="00D5676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4B41E5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EF61" w14:textId="5B5BBE9D" w:rsidR="00D5676E" w:rsidRPr="008A343A" w:rsidRDefault="00DE27C0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259</w:t>
            </w:r>
          </w:p>
        </w:tc>
        <w:tc>
          <w:tcPr>
            <w:tcW w:w="180" w:type="dxa"/>
          </w:tcPr>
          <w:p w14:paraId="74BB3972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7C91E" w14:textId="69CC77C5" w:rsidR="00D5676E" w:rsidRPr="00003C8B" w:rsidRDefault="00D5676E" w:rsidP="00DD140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443</w:t>
            </w:r>
          </w:p>
        </w:tc>
        <w:tc>
          <w:tcPr>
            <w:tcW w:w="178" w:type="dxa"/>
          </w:tcPr>
          <w:p w14:paraId="530B63BB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DE2FC" w14:textId="16CC5908" w:rsidR="00D5676E" w:rsidRPr="008A343A" w:rsidRDefault="00BA563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99,581</w:t>
            </w:r>
          </w:p>
        </w:tc>
        <w:tc>
          <w:tcPr>
            <w:tcW w:w="180" w:type="dxa"/>
          </w:tcPr>
          <w:p w14:paraId="04F9C686" w14:textId="77777777" w:rsidR="00D5676E" w:rsidRPr="008A343A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D41C896" w14:textId="32A2B18F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506</w:t>
            </w:r>
          </w:p>
        </w:tc>
      </w:tr>
      <w:tr w:rsidR="00DE27C0" w:rsidRPr="008A343A" w14:paraId="079680C2" w14:textId="77777777" w:rsidTr="00AB540B">
        <w:trPr>
          <w:cantSplit/>
        </w:trPr>
        <w:tc>
          <w:tcPr>
            <w:tcW w:w="2790" w:type="dxa"/>
            <w:hideMark/>
          </w:tcPr>
          <w:p w14:paraId="5969DB62" w14:textId="12755CC1" w:rsidR="00DE27C0" w:rsidRPr="00C62B78" w:rsidRDefault="00DE27C0" w:rsidP="00DE27C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56E3590" w14:textId="77777777" w:rsidR="00DE27C0" w:rsidRPr="008A343A" w:rsidRDefault="00DE27C0" w:rsidP="00DE27C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21C43" w14:textId="22EA2648" w:rsidR="00DE27C0" w:rsidRPr="008A343A" w:rsidRDefault="00DE27C0" w:rsidP="00DE27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1,036</w:t>
            </w:r>
          </w:p>
        </w:tc>
        <w:tc>
          <w:tcPr>
            <w:tcW w:w="180" w:type="dxa"/>
          </w:tcPr>
          <w:p w14:paraId="4AD31220" w14:textId="77777777" w:rsidR="00DE27C0" w:rsidRPr="008A343A" w:rsidRDefault="00DE27C0" w:rsidP="00DE27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B4306" w14:textId="599FBF05" w:rsidR="00DE27C0" w:rsidRPr="008A343A" w:rsidRDefault="00DE27C0" w:rsidP="00DE27C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6F827" w14:textId="77777777" w:rsidR="00DE27C0" w:rsidRPr="008A343A" w:rsidRDefault="00DE27C0" w:rsidP="00DE27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AA1C6" w14:textId="48B562F0" w:rsidR="00DE27C0" w:rsidRPr="008A343A" w:rsidRDefault="00DE27C0" w:rsidP="00DE27C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3CE5D9" w14:textId="77777777" w:rsidR="00DE27C0" w:rsidRPr="008A343A" w:rsidRDefault="00DE27C0" w:rsidP="00DE27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A4A8329" w14:textId="26828162" w:rsidR="00DE27C0" w:rsidRPr="008A343A" w:rsidRDefault="00DE27C0" w:rsidP="00DE27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274</w:t>
            </w:r>
          </w:p>
        </w:tc>
      </w:tr>
      <w:tr w:rsidR="00DE27C0" w:rsidRPr="008A343A" w14:paraId="49C7FCED" w14:textId="77777777" w:rsidTr="00AB540B">
        <w:trPr>
          <w:cantSplit/>
        </w:trPr>
        <w:tc>
          <w:tcPr>
            <w:tcW w:w="2790" w:type="dxa"/>
          </w:tcPr>
          <w:p w14:paraId="19787D30" w14:textId="70F2AEBC" w:rsidR="00DE27C0" w:rsidRPr="00FD6C5D" w:rsidRDefault="00DE27C0" w:rsidP="00DE27C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6764C4" w14:textId="77777777" w:rsidR="00DE27C0" w:rsidRPr="008A343A" w:rsidRDefault="00DE27C0" w:rsidP="00DE27C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943D" w14:textId="529F1E73" w:rsidR="00DE27C0" w:rsidRPr="003D5AF5" w:rsidRDefault="00DE27C0" w:rsidP="00DE27C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2,442</w:t>
            </w:r>
          </w:p>
        </w:tc>
        <w:tc>
          <w:tcPr>
            <w:tcW w:w="180" w:type="dxa"/>
          </w:tcPr>
          <w:p w14:paraId="2EF0A441" w14:textId="77777777" w:rsidR="00DE27C0" w:rsidRPr="008A343A" w:rsidRDefault="00DE27C0" w:rsidP="00DE27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A1F03" w14:textId="60700B31" w:rsidR="00DE27C0" w:rsidRPr="003D5AF5" w:rsidRDefault="00DE27C0" w:rsidP="00DE27C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AE4A848" w14:textId="77777777" w:rsidR="00DE27C0" w:rsidRPr="008A343A" w:rsidRDefault="00DE27C0" w:rsidP="00DE27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118A51B" w14:textId="71A17DD5" w:rsidR="00DE27C0" w:rsidRPr="008A343A" w:rsidRDefault="00DE27C0" w:rsidP="00DE27C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82B335" w14:textId="77777777" w:rsidR="00DE27C0" w:rsidRPr="008A343A" w:rsidRDefault="00DE27C0" w:rsidP="00DE27C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1CD26" w14:textId="77AA5C8C" w:rsidR="00DE27C0" w:rsidRPr="008A343A" w:rsidRDefault="00DE27C0" w:rsidP="00DE27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109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139</w:t>
            </w:r>
          </w:p>
        </w:tc>
      </w:tr>
      <w:tr w:rsidR="00530982" w:rsidRPr="008A343A" w14:paraId="2B396C5C" w14:textId="77777777" w:rsidTr="00E076F2">
        <w:trPr>
          <w:cantSplit/>
        </w:trPr>
        <w:tc>
          <w:tcPr>
            <w:tcW w:w="2790" w:type="dxa"/>
          </w:tcPr>
          <w:p w14:paraId="33D6432E" w14:textId="0D0D861A" w:rsidR="00530982" w:rsidRPr="00C62B78" w:rsidRDefault="00530982" w:rsidP="0053098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B2A4406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C1819" w14:textId="23C7EAC1" w:rsidR="00530982" w:rsidRPr="008A343A" w:rsidRDefault="00DE27C0" w:rsidP="00EF25A2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954F7F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7A1DD" w14:textId="456A319D" w:rsidR="00530982" w:rsidRPr="008A343A" w:rsidRDefault="00A56E5B" w:rsidP="00A56E5B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DD14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0982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A9763F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F2A3C5B" w14:textId="6558BF44" w:rsidR="00530982" w:rsidRPr="008A343A" w:rsidRDefault="00DE27C0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49,251</w:t>
            </w:r>
          </w:p>
        </w:tc>
        <w:tc>
          <w:tcPr>
            <w:tcW w:w="180" w:type="dxa"/>
          </w:tcPr>
          <w:p w14:paraId="525A575C" w14:textId="77777777" w:rsidR="00530982" w:rsidRPr="008A343A" w:rsidRDefault="00530982" w:rsidP="005309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63844" w14:textId="5DAD5FCB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115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846</w:t>
            </w:r>
          </w:p>
        </w:tc>
      </w:tr>
      <w:tr w:rsidR="00D5676E" w:rsidRPr="008A343A" w14:paraId="658D6CE1" w14:textId="77777777" w:rsidTr="00AB540B">
        <w:trPr>
          <w:cantSplit/>
        </w:trPr>
        <w:tc>
          <w:tcPr>
            <w:tcW w:w="2790" w:type="dxa"/>
            <w:hideMark/>
          </w:tcPr>
          <w:p w14:paraId="463CE29B" w14:textId="77777777" w:rsidR="00D5676E" w:rsidRPr="00C62B78" w:rsidRDefault="00D5676E" w:rsidP="00D567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56C8F76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3963" w14:textId="2EA9D62F" w:rsidR="00D5676E" w:rsidRPr="00555A9A" w:rsidRDefault="00DE27C0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748,419</w:t>
            </w:r>
          </w:p>
        </w:tc>
        <w:tc>
          <w:tcPr>
            <w:tcW w:w="180" w:type="dxa"/>
          </w:tcPr>
          <w:p w14:paraId="0A7C6615" w14:textId="77777777" w:rsidR="00D5676E" w:rsidRPr="00720E16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E24F" w14:textId="4754742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885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526</w:t>
            </w:r>
          </w:p>
        </w:tc>
        <w:tc>
          <w:tcPr>
            <w:tcW w:w="178" w:type="dxa"/>
          </w:tcPr>
          <w:p w14:paraId="764AD0C1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712" w14:textId="45C2E150" w:rsidR="00D5676E" w:rsidRPr="00056A30" w:rsidRDefault="00DE27C0" w:rsidP="00D56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1,102,300</w:t>
            </w:r>
          </w:p>
        </w:tc>
        <w:tc>
          <w:tcPr>
            <w:tcW w:w="180" w:type="dxa"/>
          </w:tcPr>
          <w:p w14:paraId="7DDFCA39" w14:textId="77777777" w:rsidR="00D5676E" w:rsidRPr="00720E16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DE100" w14:textId="5F40CF2D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495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263</w:t>
            </w:r>
          </w:p>
        </w:tc>
      </w:tr>
      <w:tr w:rsidR="00D5676E" w:rsidRPr="000B052C" w14:paraId="2F40BB72" w14:textId="77777777" w:rsidTr="00B75025">
        <w:trPr>
          <w:cantSplit/>
          <w:trHeight w:val="71"/>
        </w:trPr>
        <w:tc>
          <w:tcPr>
            <w:tcW w:w="2790" w:type="dxa"/>
            <w:vAlign w:val="bottom"/>
          </w:tcPr>
          <w:p w14:paraId="77C88383" w14:textId="5EF728EA" w:rsidR="006261CB" w:rsidRPr="000B052C" w:rsidRDefault="006261CB" w:rsidP="00D5676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A3D96" w14:textId="77777777" w:rsidR="00D5676E" w:rsidRPr="000B052C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8D38" w14:textId="77777777" w:rsidR="00D5676E" w:rsidRPr="000B052C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B5C22" w14:textId="77777777" w:rsidR="00D5676E" w:rsidRPr="000B052C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666F" w14:textId="77777777" w:rsidR="00D5676E" w:rsidRPr="000B052C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488152" w14:textId="77777777" w:rsidR="00D5676E" w:rsidRPr="000B052C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0E31" w14:textId="77777777" w:rsidR="00D5676E" w:rsidRPr="00562D56" w:rsidRDefault="00D5676E" w:rsidP="00D56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AB3AC0" w14:textId="77777777" w:rsidR="00D5676E" w:rsidRPr="000B052C" w:rsidRDefault="00D5676E" w:rsidP="00D5676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9C67E" w14:textId="77777777" w:rsidR="00D5676E" w:rsidRPr="000B052C" w:rsidRDefault="00D5676E" w:rsidP="00D5676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6E" w:rsidRPr="008A343A" w14:paraId="17392CEF" w14:textId="77777777" w:rsidTr="00AB540B">
        <w:trPr>
          <w:cantSplit/>
        </w:trPr>
        <w:tc>
          <w:tcPr>
            <w:tcW w:w="2790" w:type="dxa"/>
          </w:tcPr>
          <w:p w14:paraId="285AF71E" w14:textId="2D161030" w:rsidR="00D5676E" w:rsidRPr="00C62B78" w:rsidRDefault="00D5676E" w:rsidP="00D567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080" w:type="dxa"/>
          </w:tcPr>
          <w:p w14:paraId="44C703DA" w14:textId="4277C2ED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EBA6C0" w14:textId="77777777" w:rsidR="00D5676E" w:rsidRPr="008A343A" w:rsidRDefault="00D5676E" w:rsidP="00D5676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68E472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0DB4F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A1CC5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E9ED0" w14:textId="77777777" w:rsidR="00D5676E" w:rsidRPr="008A343A" w:rsidRDefault="00D5676E" w:rsidP="00D56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F651C" w14:textId="77777777" w:rsidR="00D5676E" w:rsidRPr="008A343A" w:rsidRDefault="00D5676E" w:rsidP="00D567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AAF3" w14:textId="77777777" w:rsidR="00D5676E" w:rsidRPr="008A343A" w:rsidRDefault="00D5676E" w:rsidP="00D567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64E" w:rsidRPr="008A343A" w14:paraId="668C1FF8" w14:textId="77777777" w:rsidTr="00926FEF">
        <w:trPr>
          <w:cantSplit/>
        </w:trPr>
        <w:tc>
          <w:tcPr>
            <w:tcW w:w="2790" w:type="dxa"/>
            <w:hideMark/>
          </w:tcPr>
          <w:p w14:paraId="077D7B95" w14:textId="77777777" w:rsidR="00B0264E" w:rsidRPr="00C62B78" w:rsidRDefault="00B0264E" w:rsidP="00B026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3FAC3CA" w14:textId="77777777" w:rsidR="00B0264E" w:rsidRPr="008A343A" w:rsidRDefault="00B0264E" w:rsidP="00B026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1337" w14:textId="53E9FA30" w:rsidR="00B0264E" w:rsidRPr="00720E16" w:rsidRDefault="00DE27C0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2,305,993</w:t>
            </w:r>
          </w:p>
        </w:tc>
        <w:tc>
          <w:tcPr>
            <w:tcW w:w="180" w:type="dxa"/>
          </w:tcPr>
          <w:p w14:paraId="138C287C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9C822" w14:textId="27DC70FD" w:rsidR="00B0264E" w:rsidRPr="008A343A" w:rsidRDefault="00B0264E" w:rsidP="00B0264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941</w:t>
            </w:r>
          </w:p>
        </w:tc>
        <w:tc>
          <w:tcPr>
            <w:tcW w:w="178" w:type="dxa"/>
          </w:tcPr>
          <w:p w14:paraId="437F84D6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17E056" w14:textId="0DDDF4D5" w:rsidR="00B0264E" w:rsidRPr="008A343A" w:rsidRDefault="00E902A8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829,2</w:t>
            </w:r>
            <w:r w:rsidR="00476F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</w:tcPr>
          <w:p w14:paraId="4505FE83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201B512" w14:textId="5194F225" w:rsidR="00B0264E" w:rsidRPr="008A343A" w:rsidRDefault="00B0264E" w:rsidP="00B0264E">
            <w:pPr>
              <w:pStyle w:val="acctfourfigures"/>
              <w:tabs>
                <w:tab w:val="decimal" w:pos="70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</w:tr>
      <w:tr w:rsidR="00B0264E" w:rsidRPr="008A343A" w14:paraId="5F13ABCE" w14:textId="77777777" w:rsidTr="00926FEF">
        <w:trPr>
          <w:cantSplit/>
        </w:trPr>
        <w:tc>
          <w:tcPr>
            <w:tcW w:w="2790" w:type="dxa"/>
            <w:hideMark/>
          </w:tcPr>
          <w:p w14:paraId="28B36249" w14:textId="77777777" w:rsidR="00B0264E" w:rsidRPr="00C62B78" w:rsidRDefault="00B0264E" w:rsidP="00B026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04CE414C" w14:textId="77777777" w:rsidR="00B0264E" w:rsidRPr="008A343A" w:rsidRDefault="00B0264E" w:rsidP="00B026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AB9D" w14:textId="77777777" w:rsidR="00B0264E" w:rsidRPr="00720E16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E3B048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E7294" w14:textId="63C0E7EF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2AE68FD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FE87DB" w14:textId="77777777" w:rsidR="00B0264E" w:rsidRPr="008A343A" w:rsidRDefault="00B0264E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E9D25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7CF8450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982" w:rsidRPr="008A343A" w14:paraId="3B9F6495" w14:textId="77777777" w:rsidTr="00926FEF">
        <w:trPr>
          <w:cantSplit/>
        </w:trPr>
        <w:tc>
          <w:tcPr>
            <w:tcW w:w="2790" w:type="dxa"/>
            <w:hideMark/>
          </w:tcPr>
          <w:p w14:paraId="10B2E743" w14:textId="2B56329E" w:rsidR="00530982" w:rsidRPr="00C335C4" w:rsidRDefault="00530982" w:rsidP="005309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5EBE9F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3A5F6" w14:textId="422D0309" w:rsidR="00530982" w:rsidRPr="00720E16" w:rsidRDefault="00DE27C0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456,504</w:t>
            </w:r>
          </w:p>
        </w:tc>
        <w:tc>
          <w:tcPr>
            <w:tcW w:w="180" w:type="dxa"/>
          </w:tcPr>
          <w:p w14:paraId="6FC2C427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DEBFAB1" w14:textId="4EE75870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323</w:t>
            </w:r>
          </w:p>
        </w:tc>
        <w:tc>
          <w:tcPr>
            <w:tcW w:w="178" w:type="dxa"/>
          </w:tcPr>
          <w:p w14:paraId="00FD08C9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46A824" w14:textId="41927C6C" w:rsidR="00530982" w:rsidRPr="00603B1A" w:rsidRDefault="00E902A8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19,364</w:t>
            </w:r>
          </w:p>
        </w:tc>
        <w:tc>
          <w:tcPr>
            <w:tcW w:w="180" w:type="dxa"/>
          </w:tcPr>
          <w:p w14:paraId="5FAD2B7E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16A71E0" w14:textId="5A1A48FC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</w:tr>
      <w:tr w:rsidR="00530982" w:rsidRPr="008A343A" w14:paraId="14F33B15" w14:textId="77777777" w:rsidTr="00B73EE9">
        <w:trPr>
          <w:cantSplit/>
        </w:trPr>
        <w:tc>
          <w:tcPr>
            <w:tcW w:w="2790" w:type="dxa"/>
            <w:hideMark/>
          </w:tcPr>
          <w:p w14:paraId="6CE28989" w14:textId="6978593F" w:rsidR="00530982" w:rsidRPr="00C62B78" w:rsidRDefault="00530982" w:rsidP="005309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9C32BB4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F70779F" w14:textId="7F0ACDDA" w:rsidR="00530982" w:rsidRPr="00720E16" w:rsidRDefault="00DE27C0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11,836</w:t>
            </w:r>
          </w:p>
        </w:tc>
        <w:tc>
          <w:tcPr>
            <w:tcW w:w="180" w:type="dxa"/>
          </w:tcPr>
          <w:p w14:paraId="78AA09CA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69454" w14:textId="1C389D90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45,665</w:t>
            </w:r>
          </w:p>
        </w:tc>
        <w:tc>
          <w:tcPr>
            <w:tcW w:w="178" w:type="dxa"/>
          </w:tcPr>
          <w:p w14:paraId="64B51D6D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36C04F" w14:textId="4BB3EE63" w:rsidR="00530982" w:rsidRPr="00603B1A" w:rsidRDefault="00E902A8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8,888</w:t>
            </w:r>
          </w:p>
        </w:tc>
        <w:tc>
          <w:tcPr>
            <w:tcW w:w="180" w:type="dxa"/>
          </w:tcPr>
          <w:p w14:paraId="367C44C8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8677B54" w14:textId="3D6ED9B1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</w:tr>
      <w:tr w:rsidR="00530982" w:rsidRPr="008A343A" w14:paraId="6AEA0036" w14:textId="77777777" w:rsidTr="00B73EE9">
        <w:trPr>
          <w:cantSplit/>
        </w:trPr>
        <w:tc>
          <w:tcPr>
            <w:tcW w:w="2790" w:type="dxa"/>
            <w:hideMark/>
          </w:tcPr>
          <w:p w14:paraId="522E47E1" w14:textId="55C04294" w:rsidR="00530982" w:rsidRPr="00C62B78" w:rsidRDefault="00530982" w:rsidP="0053098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8865DE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DB68" w14:textId="41ECEF13" w:rsidR="00530982" w:rsidRPr="00720E16" w:rsidRDefault="00DE27C0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3,679</w:t>
            </w:r>
          </w:p>
        </w:tc>
        <w:tc>
          <w:tcPr>
            <w:tcW w:w="180" w:type="dxa"/>
          </w:tcPr>
          <w:p w14:paraId="41C5CB85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D83A2" w14:textId="43016971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14,537</w:t>
            </w:r>
          </w:p>
        </w:tc>
        <w:tc>
          <w:tcPr>
            <w:tcW w:w="178" w:type="dxa"/>
          </w:tcPr>
          <w:p w14:paraId="734FC147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B6C26B" w14:textId="50CD37DC" w:rsidR="00530982" w:rsidRPr="00562D56" w:rsidRDefault="00E902A8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D6600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74EF3C1" w14:textId="361C9A31" w:rsidR="00530982" w:rsidRPr="008A343A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982" w:rsidRPr="008A343A" w14:paraId="1DD41C2F" w14:textId="77777777" w:rsidTr="00B73EE9">
        <w:trPr>
          <w:cantSplit/>
        </w:trPr>
        <w:tc>
          <w:tcPr>
            <w:tcW w:w="2790" w:type="dxa"/>
          </w:tcPr>
          <w:p w14:paraId="0E3168DC" w14:textId="6270F258" w:rsidR="00530982" w:rsidRPr="00C62B78" w:rsidRDefault="00530982" w:rsidP="0053098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18906C0F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E2E66" w14:textId="3A1378A0" w:rsidR="00530982" w:rsidRPr="00720E16" w:rsidRDefault="00DE27C0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492,311</w:t>
            </w:r>
          </w:p>
        </w:tc>
        <w:tc>
          <w:tcPr>
            <w:tcW w:w="180" w:type="dxa"/>
          </w:tcPr>
          <w:p w14:paraId="2496ECAD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78CC" w14:textId="2836DC82" w:rsidR="00530982" w:rsidRPr="003D5AF5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783</w:t>
            </w:r>
          </w:p>
        </w:tc>
        <w:tc>
          <w:tcPr>
            <w:tcW w:w="178" w:type="dxa"/>
          </w:tcPr>
          <w:p w14:paraId="72E0FCAD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4A7F7F" w14:textId="6BE4E256" w:rsidR="00530982" w:rsidRPr="00562D56" w:rsidRDefault="00E902A8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09EE5A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4509A38C" w14:textId="02541F73" w:rsidR="00530982" w:rsidRPr="008A343A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264E" w:rsidRPr="008A343A" w14:paraId="75B51BDE" w14:textId="77777777" w:rsidTr="00926FEF">
        <w:trPr>
          <w:cantSplit/>
        </w:trPr>
        <w:tc>
          <w:tcPr>
            <w:tcW w:w="2790" w:type="dxa"/>
            <w:hideMark/>
          </w:tcPr>
          <w:p w14:paraId="2E17144D" w14:textId="77777777" w:rsidR="00B0264E" w:rsidRPr="00C62B78" w:rsidRDefault="00B0264E" w:rsidP="00B026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728B0A" w14:textId="77777777" w:rsidR="00B0264E" w:rsidRPr="008A343A" w:rsidRDefault="00B0264E" w:rsidP="00B026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D9E6" w14:textId="0C80145A" w:rsidR="00B0264E" w:rsidRPr="00056A30" w:rsidRDefault="00DE27C0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3,270</w:t>
            </w:r>
            <w:r w:rsidR="00E902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</w:p>
        </w:tc>
        <w:tc>
          <w:tcPr>
            <w:tcW w:w="180" w:type="dxa"/>
          </w:tcPr>
          <w:p w14:paraId="2650092C" w14:textId="77777777" w:rsidR="00B0264E" w:rsidRPr="00720E16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CB4CC" w14:textId="5BB63381" w:rsidR="00B0264E" w:rsidRPr="008A343A" w:rsidRDefault="00B0264E" w:rsidP="00B0264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965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249</w:t>
            </w:r>
          </w:p>
        </w:tc>
        <w:tc>
          <w:tcPr>
            <w:tcW w:w="178" w:type="dxa"/>
          </w:tcPr>
          <w:p w14:paraId="3630F1D1" w14:textId="77777777" w:rsidR="00B0264E" w:rsidRPr="008A343A" w:rsidRDefault="00B0264E" w:rsidP="00B026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B47F" w14:textId="683F4635" w:rsidR="00B0264E" w:rsidRPr="00562D56" w:rsidRDefault="00E902A8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857,48</w:t>
            </w:r>
            <w:r w:rsidR="00476F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054E3040" w14:textId="77777777" w:rsidR="00B0264E" w:rsidRPr="008A343A" w:rsidRDefault="00B0264E" w:rsidP="00B026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DBF00" w14:textId="2C21253F" w:rsidR="00B0264E" w:rsidRPr="008A343A" w:rsidRDefault="00B0264E" w:rsidP="00B026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</w:tr>
      <w:tr w:rsidR="00530982" w:rsidRPr="00B63FBA" w14:paraId="5126751E" w14:textId="77777777" w:rsidTr="00056A30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3FFB0EAE" w14:textId="77777777" w:rsidR="00530982" w:rsidRPr="00C62B78" w:rsidRDefault="00530982" w:rsidP="00530982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</w:tcPr>
          <w:p w14:paraId="1D6F0CF1" w14:textId="77777777" w:rsidR="00530982" w:rsidRPr="008A343A" w:rsidRDefault="00530982" w:rsidP="005309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04A53" w14:textId="14041317" w:rsidR="00530982" w:rsidRPr="008164FD" w:rsidRDefault="00E902A8" w:rsidP="00C03D70">
            <w:pPr>
              <w:pStyle w:val="acctfourfigures"/>
              <w:tabs>
                <w:tab w:val="clear" w:pos="765"/>
              </w:tabs>
              <w:spacing w:line="240" w:lineRule="auto"/>
              <w:ind w:right="-169" w:firstLine="190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468,572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B4024A6" w14:textId="77777777" w:rsidR="00530982" w:rsidRPr="00E902A8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CD9E" w14:textId="019E42C1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435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441</w:t>
            </w:r>
            <w:r w:rsidRPr="00553A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D3F1404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D3C4" w14:textId="49DEEE18" w:rsidR="00530982" w:rsidRPr="00562D56" w:rsidRDefault="00E902A8" w:rsidP="003D2FC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(838)</w:t>
            </w:r>
          </w:p>
        </w:tc>
        <w:tc>
          <w:tcPr>
            <w:tcW w:w="180" w:type="dxa"/>
            <w:vAlign w:val="bottom"/>
          </w:tcPr>
          <w:p w14:paraId="269BD8C7" w14:textId="77777777" w:rsidR="00530982" w:rsidRPr="008A343A" w:rsidRDefault="00530982" w:rsidP="0053098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3D80436" w14:textId="0E9EA075" w:rsidR="00530982" w:rsidRPr="008A343A" w:rsidRDefault="00530982" w:rsidP="00530982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982" w:rsidRPr="008A343A" w14:paraId="4BE67F90" w14:textId="77777777" w:rsidTr="00B9289C">
        <w:trPr>
          <w:cantSplit/>
          <w:trHeight w:val="71"/>
        </w:trPr>
        <w:tc>
          <w:tcPr>
            <w:tcW w:w="2790" w:type="dxa"/>
            <w:vAlign w:val="bottom"/>
          </w:tcPr>
          <w:p w14:paraId="3DF9ACAD" w14:textId="77777777" w:rsidR="00530982" w:rsidRPr="00C62B78" w:rsidRDefault="00530982" w:rsidP="00530982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623C9E" w14:textId="77777777" w:rsidR="00530982" w:rsidRPr="00C03D70" w:rsidRDefault="00530982" w:rsidP="00C03D7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C5617" w14:textId="0964F5D0" w:rsidR="00530982" w:rsidRPr="00E902A8" w:rsidRDefault="00E902A8" w:rsidP="00C03D7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02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2,801,751</w:t>
            </w:r>
          </w:p>
        </w:tc>
        <w:tc>
          <w:tcPr>
            <w:tcW w:w="180" w:type="dxa"/>
            <w:vAlign w:val="bottom"/>
          </w:tcPr>
          <w:p w14:paraId="193F57EC" w14:textId="77777777" w:rsidR="00530982" w:rsidRPr="00E902A8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CA89D" w14:textId="2F7384C3" w:rsidR="00530982" w:rsidRPr="003D5AF5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529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808</w:t>
            </w:r>
          </w:p>
        </w:tc>
        <w:tc>
          <w:tcPr>
            <w:tcW w:w="178" w:type="dxa"/>
            <w:vAlign w:val="bottom"/>
          </w:tcPr>
          <w:p w14:paraId="1C7D6B80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1C686" w14:textId="571865F8" w:rsidR="00530982" w:rsidRPr="00562D56" w:rsidRDefault="00E902A8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856,64</w:t>
            </w:r>
            <w:r w:rsidR="00476F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D79BEEB" w14:textId="77777777" w:rsidR="00530982" w:rsidRPr="008A343A" w:rsidRDefault="00530982" w:rsidP="0053098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29E3F12" w14:textId="767E4F50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</w:tr>
      <w:tr w:rsidR="00530982" w:rsidRPr="008A343A" w14:paraId="7FAD4183" w14:textId="77777777" w:rsidTr="00AB540B">
        <w:trPr>
          <w:cantSplit/>
        </w:trPr>
        <w:tc>
          <w:tcPr>
            <w:tcW w:w="2790" w:type="dxa"/>
            <w:hideMark/>
          </w:tcPr>
          <w:p w14:paraId="4B67D025" w14:textId="77777777" w:rsidR="00530982" w:rsidRPr="00C62B78" w:rsidRDefault="00530982" w:rsidP="005309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8A909E2" w14:textId="77777777" w:rsidR="00530982" w:rsidRPr="008A343A" w:rsidRDefault="00530982" w:rsidP="00C03D7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D1944" w14:textId="7FC87328" w:rsidR="00530982" w:rsidRPr="00E902A8" w:rsidRDefault="00E902A8" w:rsidP="00C03D7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02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3,550,170</w:t>
            </w:r>
          </w:p>
        </w:tc>
        <w:tc>
          <w:tcPr>
            <w:tcW w:w="180" w:type="dxa"/>
          </w:tcPr>
          <w:p w14:paraId="1DEF0A57" w14:textId="77777777" w:rsidR="00530982" w:rsidRPr="00720E16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C6DC4" w14:textId="7DB8EB7A" w:rsidR="00530982" w:rsidRPr="008A343A" w:rsidRDefault="00530982" w:rsidP="005309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415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334</w:t>
            </w:r>
          </w:p>
        </w:tc>
        <w:tc>
          <w:tcPr>
            <w:tcW w:w="178" w:type="dxa"/>
          </w:tcPr>
          <w:p w14:paraId="38BBE0F4" w14:textId="77777777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1C816" w14:textId="52939E3E" w:rsidR="00530982" w:rsidRPr="00562D56" w:rsidRDefault="00E902A8" w:rsidP="005309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1,958,94</w:t>
            </w:r>
            <w:r w:rsidR="00476F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3155A67F" w14:textId="77777777" w:rsidR="00530982" w:rsidRPr="008A343A" w:rsidRDefault="00530982" w:rsidP="0053098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E119F3" w14:textId="66B5B3B6" w:rsidR="00530982" w:rsidRPr="008A343A" w:rsidRDefault="00530982" w:rsidP="005309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433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3A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274</w:t>
            </w:r>
          </w:p>
        </w:tc>
      </w:tr>
    </w:tbl>
    <w:p w14:paraId="610A20ED" w14:textId="0B68DDD4" w:rsidR="00714009" w:rsidRDefault="00714009" w:rsidP="00B42B49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="Angsana New"/>
          <w:sz w:val="16"/>
          <w:szCs w:val="16"/>
          <w:lang w:val="en-US" w:bidi="th-TH"/>
        </w:rPr>
      </w:pPr>
    </w:p>
    <w:p w14:paraId="5112C862" w14:textId="2BB3F8D5" w:rsidR="00714009" w:rsidRDefault="00714009">
      <w:pPr>
        <w:spacing w:line="240" w:lineRule="auto"/>
        <w:rPr>
          <w:rFonts w:asciiTheme="majorBidi" w:hAnsiTheme="majorBidi"/>
          <w:sz w:val="16"/>
          <w:szCs w:val="16"/>
          <w:lang w:val="en-US"/>
        </w:rPr>
      </w:pPr>
    </w:p>
    <w:p w14:paraId="325DBAE7" w14:textId="729AA90A" w:rsidR="00EC2D42" w:rsidRDefault="00EC2D42">
      <w:pPr>
        <w:spacing w:line="240" w:lineRule="auto"/>
        <w:rPr>
          <w:rFonts w:asciiTheme="majorBidi" w:hAnsiTheme="majorBidi"/>
          <w:sz w:val="16"/>
          <w:szCs w:val="16"/>
          <w:lang w:val="en-US"/>
        </w:rPr>
      </w:pPr>
      <w:r>
        <w:rPr>
          <w:rFonts w:asciiTheme="majorBidi" w:hAnsiTheme="majorBidi"/>
          <w:sz w:val="16"/>
          <w:szCs w:val="16"/>
          <w:lang w:val="en-US"/>
        </w:rPr>
        <w:br w:type="page"/>
      </w:r>
    </w:p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987"/>
        <w:gridCol w:w="183"/>
        <w:gridCol w:w="1170"/>
        <w:gridCol w:w="274"/>
        <w:gridCol w:w="1080"/>
        <w:gridCol w:w="179"/>
        <w:gridCol w:w="1169"/>
        <w:gridCol w:w="8"/>
      </w:tblGrid>
      <w:tr w:rsidR="00C62B78" w:rsidRPr="00C62B78" w14:paraId="3464F19B" w14:textId="77777777" w:rsidTr="0065661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DB57156" w14:textId="0AF49F46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  <w:vAlign w:val="bottom"/>
            <w:hideMark/>
          </w:tcPr>
          <w:p w14:paraId="14C9DA32" w14:textId="1714DAA3" w:rsidR="00C62B78" w:rsidRPr="00C62B78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EC45D7F" w14:textId="77777777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vAlign w:val="bottom"/>
            <w:hideMark/>
          </w:tcPr>
          <w:p w14:paraId="6E43A6DA" w14:textId="49E63E19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D2FAF" w:rsidRPr="00C62B78" w14:paraId="38775FB5" w14:textId="77777777" w:rsidTr="0065661C">
        <w:trPr>
          <w:gridAfter w:val="1"/>
          <w:wAfter w:w="8" w:type="dxa"/>
          <w:cantSplit/>
          <w:tblHeader/>
        </w:trPr>
        <w:tc>
          <w:tcPr>
            <w:tcW w:w="3960" w:type="dxa"/>
            <w:vAlign w:val="bottom"/>
            <w:hideMark/>
          </w:tcPr>
          <w:p w14:paraId="1F959D41" w14:textId="6B664495" w:rsidR="00CD2FAF" w:rsidRPr="004D58FD" w:rsidRDefault="0065661C" w:rsidP="004D58F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CD2F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810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CD2F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981043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03D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="009810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987" w:type="dxa"/>
            <w:vAlign w:val="bottom"/>
            <w:hideMark/>
          </w:tcPr>
          <w:p w14:paraId="49BE8734" w14:textId="4C540D0E" w:rsidR="00CD2FAF" w:rsidRPr="006F2B4B" w:rsidRDefault="00CD2FAF" w:rsidP="00CD2F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2D559F66" w14:textId="77777777" w:rsidR="00CD2FAF" w:rsidRPr="006F2B4B" w:rsidRDefault="00CD2FAF" w:rsidP="00CD2F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D0C6CC" w14:textId="54D9C383" w:rsidR="00CD2FAF" w:rsidRPr="006F2B4B" w:rsidRDefault="00CD2FAF" w:rsidP="00CD2F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4" w:type="dxa"/>
          </w:tcPr>
          <w:p w14:paraId="0C676989" w14:textId="77777777" w:rsidR="00CD2FAF" w:rsidRPr="006F2B4B" w:rsidRDefault="00CD2FAF" w:rsidP="00CD2F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648760C" w14:textId="1D93C559" w:rsidR="00CD2FAF" w:rsidRPr="006F2B4B" w:rsidRDefault="00CD2FAF" w:rsidP="00CD2FA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CD2F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9" w:type="dxa"/>
            <w:vAlign w:val="bottom"/>
          </w:tcPr>
          <w:p w14:paraId="54E59CEC" w14:textId="77777777" w:rsidR="00CD2FAF" w:rsidRPr="006F2B4B" w:rsidRDefault="00CD2FAF" w:rsidP="00CD2F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7C1FF9A" w14:textId="21675B18" w:rsidR="00CD2FAF" w:rsidRPr="006F2B4B" w:rsidRDefault="00CD2FAF" w:rsidP="00CD2F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CD2FAF" w:rsidRPr="00C62B78" w14:paraId="2B09E2B7" w14:textId="77777777" w:rsidTr="0065661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69F7566" w14:textId="45CE1C9F" w:rsidR="00CD2FAF" w:rsidRPr="00FA68C1" w:rsidRDefault="00CD2FAF" w:rsidP="00CD2F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50" w:type="dxa"/>
            <w:gridSpan w:val="8"/>
            <w:vAlign w:val="bottom"/>
            <w:hideMark/>
          </w:tcPr>
          <w:p w14:paraId="3E67B14E" w14:textId="2C7801ED" w:rsidR="00CD2FAF" w:rsidRPr="00C62B78" w:rsidRDefault="00CD2FAF" w:rsidP="00CD2F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6B1A" w:rsidRPr="00C62B78" w14:paraId="41971EDD" w14:textId="77777777" w:rsidTr="0065661C">
        <w:trPr>
          <w:gridAfter w:val="1"/>
          <w:wAfter w:w="8" w:type="dxa"/>
          <w:cantSplit/>
        </w:trPr>
        <w:tc>
          <w:tcPr>
            <w:tcW w:w="3960" w:type="dxa"/>
            <w:hideMark/>
          </w:tcPr>
          <w:p w14:paraId="354B571B" w14:textId="77777777" w:rsidR="00026B1A" w:rsidRPr="00C62B78" w:rsidRDefault="00026B1A" w:rsidP="00026B1A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987" w:type="dxa"/>
          </w:tcPr>
          <w:p w14:paraId="26596B5F" w14:textId="2B043136" w:rsidR="00026B1A" w:rsidRPr="00EA167A" w:rsidRDefault="00026B1A" w:rsidP="00EA16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A167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11,334</w:t>
            </w:r>
          </w:p>
        </w:tc>
        <w:tc>
          <w:tcPr>
            <w:tcW w:w="183" w:type="dxa"/>
          </w:tcPr>
          <w:p w14:paraId="4F78D6B4" w14:textId="77777777" w:rsidR="00026B1A" w:rsidRPr="00EA167A" w:rsidRDefault="00026B1A" w:rsidP="00026B1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9D1A442" w14:textId="176E843F" w:rsidR="00026B1A" w:rsidRPr="00EA167A" w:rsidRDefault="00026B1A" w:rsidP="00EA16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A167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4" w:type="dxa"/>
          </w:tcPr>
          <w:p w14:paraId="2A977542" w14:textId="77777777" w:rsidR="00026B1A" w:rsidRPr="00F20A82" w:rsidRDefault="00026B1A" w:rsidP="00026B1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336E" w14:textId="47392CEC" w:rsidR="00026B1A" w:rsidRPr="00026B1A" w:rsidRDefault="00026B1A" w:rsidP="00766D9D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455" w:right="-3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CA6B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9" w:type="dxa"/>
          </w:tcPr>
          <w:p w14:paraId="5E13BD41" w14:textId="77777777" w:rsidR="00026B1A" w:rsidRPr="00F20A82" w:rsidRDefault="00026B1A" w:rsidP="00026B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504C97" w14:textId="17F0B38F" w:rsidR="00026B1A" w:rsidRPr="00C555FB" w:rsidRDefault="00026B1A" w:rsidP="00026B1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B1A" w:rsidRPr="00C62B78" w14:paraId="2CA6FD31" w14:textId="77777777" w:rsidTr="0065661C">
        <w:trPr>
          <w:gridAfter w:val="1"/>
          <w:wAfter w:w="8" w:type="dxa"/>
          <w:cantSplit/>
        </w:trPr>
        <w:tc>
          <w:tcPr>
            <w:tcW w:w="3960" w:type="dxa"/>
            <w:hideMark/>
          </w:tcPr>
          <w:p w14:paraId="5D87CE3D" w14:textId="77777777" w:rsidR="00026B1A" w:rsidRPr="00C62B78" w:rsidRDefault="00026B1A" w:rsidP="00026B1A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987" w:type="dxa"/>
          </w:tcPr>
          <w:p w14:paraId="3DFFDEB7" w14:textId="1A97C6EA" w:rsidR="00026B1A" w:rsidRPr="00EA167A" w:rsidRDefault="00CA6B8F" w:rsidP="00CA6B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C0FE32E" w14:textId="77777777" w:rsidR="00026B1A" w:rsidRPr="00EA167A" w:rsidRDefault="00026B1A" w:rsidP="00026B1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88B273E" w14:textId="382CD1A0" w:rsidR="00026B1A" w:rsidRPr="00EA167A" w:rsidRDefault="00026B1A" w:rsidP="00EA16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A167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(2,862)</w:t>
            </w:r>
          </w:p>
        </w:tc>
        <w:tc>
          <w:tcPr>
            <w:tcW w:w="274" w:type="dxa"/>
          </w:tcPr>
          <w:p w14:paraId="7D6D2C98" w14:textId="77777777" w:rsidR="00026B1A" w:rsidRPr="00F20A82" w:rsidRDefault="00026B1A" w:rsidP="00026B1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054B076" w14:textId="3CCCFAFE" w:rsidR="00026B1A" w:rsidRPr="00EB6949" w:rsidRDefault="00CA6B8F" w:rsidP="00026B1A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313" w:right="-3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C0298C7" w14:textId="77777777" w:rsidR="00026B1A" w:rsidRPr="00F20A82" w:rsidRDefault="00026B1A" w:rsidP="00026B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BD212" w14:textId="0825310C" w:rsidR="00026B1A" w:rsidRPr="00F20A82" w:rsidRDefault="00026B1A" w:rsidP="00026B1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89E448C" w14:textId="77777777" w:rsidR="00714009" w:rsidRPr="00C60712" w:rsidRDefault="00714009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8EA59EE" w14:textId="28852A6F" w:rsidR="003D5AF5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3A10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</w:t>
      </w:r>
      <w:r w:rsidRPr="006914E9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962BCA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66392A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62BCA">
        <w:rPr>
          <w:rFonts w:asciiTheme="majorBidi" w:hAnsiTheme="majorBidi" w:cstheme="majorBidi"/>
          <w:sz w:val="30"/>
          <w:szCs w:val="30"/>
        </w:rPr>
        <w:t xml:space="preserve"> </w:t>
      </w:r>
      <w:r w:rsidRPr="00962BCA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D149E7" w:rsidRPr="00962BCA">
        <w:rPr>
          <w:rFonts w:asciiTheme="majorBidi" w:hAnsiTheme="majorBidi" w:cstheme="majorBidi"/>
          <w:sz w:val="30"/>
          <w:szCs w:val="30"/>
          <w:lang w:val="en-US"/>
        </w:rPr>
        <w:t>100</w:t>
      </w:r>
      <w:r w:rsidR="00E51CB1" w:rsidRPr="00962BC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62BCA">
        <w:rPr>
          <w:rFonts w:asciiTheme="majorBidi" w:hAnsiTheme="majorBidi" w:cstheme="majorBidi"/>
          <w:sz w:val="30"/>
          <w:szCs w:val="30"/>
          <w:cs/>
        </w:rPr>
        <w:t>วัน</w:t>
      </w:r>
      <w:r w:rsidR="00706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061C8" w:rsidRPr="008E4F7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061C8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061C8" w:rsidRPr="008E4F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61C8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061C8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2565:</w:t>
      </w:r>
      <w:r w:rsidR="007061C8" w:rsidRPr="008E4F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061C8" w:rsidRPr="007061C8">
        <w:rPr>
          <w:rFonts w:asciiTheme="majorBidi" w:hAnsiTheme="majorBidi" w:cstheme="majorBidi"/>
          <w:i/>
          <w:iCs/>
          <w:sz w:val="30"/>
          <w:szCs w:val="30"/>
          <w:lang w:val="en-US"/>
        </w:rPr>
        <w:t>14</w:t>
      </w:r>
      <w:r w:rsidR="007061C8" w:rsidRPr="007061C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61C8" w:rsidRPr="007061C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วัน ถึง </w:t>
      </w:r>
      <w:r w:rsidR="007061C8" w:rsidRPr="007061C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100 </w:t>
      </w:r>
      <w:r w:rsidR="007061C8" w:rsidRPr="007061C8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="007061C8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58736DB" w14:textId="77777777" w:rsidR="004745CE" w:rsidRDefault="004745CE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0B052C" w:rsidRDefault="001000FB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23"/>
        <w:gridCol w:w="242"/>
        <w:gridCol w:w="1083"/>
        <w:gridCol w:w="237"/>
        <w:gridCol w:w="1123"/>
        <w:gridCol w:w="248"/>
        <w:gridCol w:w="1087"/>
      </w:tblGrid>
      <w:tr w:rsidR="001000FB" w:rsidRPr="00F065D7" w14:paraId="3D698853" w14:textId="77777777" w:rsidTr="002A0F28">
        <w:trPr>
          <w:tblHeader/>
        </w:trPr>
        <w:tc>
          <w:tcPr>
            <w:tcW w:w="2175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F28" w:rsidRPr="00F065D7" w14:paraId="013E4458" w14:textId="77777777" w:rsidTr="004B5DDA">
        <w:trPr>
          <w:tblHeader/>
        </w:trPr>
        <w:tc>
          <w:tcPr>
            <w:tcW w:w="2175" w:type="pct"/>
          </w:tcPr>
          <w:p w14:paraId="149FBCC9" w14:textId="77777777" w:rsidR="002A0F28" w:rsidRPr="00F065D7" w:rsidRDefault="002A0F28" w:rsidP="002A0F2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F1A1C52" w14:textId="23ECBB47" w:rsidR="002A0F28" w:rsidRPr="00F065D7" w:rsidRDefault="00981043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3" w:type="pct"/>
          </w:tcPr>
          <w:p w14:paraId="37BD638F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7A142C2" w14:textId="09B50596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14:paraId="008AF634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E13E7C1" w14:textId="511A12AA" w:rsidR="002A0F28" w:rsidRPr="00F065D7" w:rsidRDefault="00981043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6" w:type="pct"/>
          </w:tcPr>
          <w:p w14:paraId="0CAEC02B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0EE39A" w14:textId="06E9AE81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0F28" w:rsidRPr="00F065D7" w14:paraId="6A71E099" w14:textId="367CB84A" w:rsidTr="004B5DDA">
        <w:trPr>
          <w:tblHeader/>
        </w:trPr>
        <w:tc>
          <w:tcPr>
            <w:tcW w:w="2175" w:type="pct"/>
          </w:tcPr>
          <w:p w14:paraId="4CD09CB0" w14:textId="77777777" w:rsidR="002A0F28" w:rsidRPr="00F065D7" w:rsidRDefault="002A0F28" w:rsidP="002A0F2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A17F908" w14:textId="66A149A4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3" w:type="pct"/>
          </w:tcPr>
          <w:p w14:paraId="04B99F32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1CFB3B" w14:textId="26F74730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</w:tcPr>
          <w:p w14:paraId="52DEFDDE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FBE1C04" w14:textId="7FF16F75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</w:tcPr>
          <w:p w14:paraId="4B45B4A5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300D0F" w14:textId="0179C5F0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A0F28" w:rsidRPr="00F065D7" w14:paraId="179DFDC7" w14:textId="77777777" w:rsidTr="002A0F28">
        <w:trPr>
          <w:tblHeader/>
        </w:trPr>
        <w:tc>
          <w:tcPr>
            <w:tcW w:w="2175" w:type="pct"/>
          </w:tcPr>
          <w:p w14:paraId="2DC239DB" w14:textId="77777777" w:rsidR="002A0F28" w:rsidRPr="00F065D7" w:rsidRDefault="002A0F28" w:rsidP="002A0F2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F324C18" w14:textId="77777777" w:rsidR="002A0F28" w:rsidRPr="00F065D7" w:rsidRDefault="002A0F28" w:rsidP="002A0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F28" w:rsidRPr="00F065D7" w14:paraId="11026E03" w14:textId="77777777" w:rsidTr="004B5DDA">
        <w:tc>
          <w:tcPr>
            <w:tcW w:w="2175" w:type="pct"/>
          </w:tcPr>
          <w:p w14:paraId="231D7298" w14:textId="77777777" w:rsidR="002A0F28" w:rsidRPr="00F065D7" w:rsidRDefault="002A0F28" w:rsidP="002A0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7" w:type="pct"/>
          </w:tcPr>
          <w:p w14:paraId="3BC1E6A5" w14:textId="77777777" w:rsidR="002A0F28" w:rsidRPr="00F065D7" w:rsidRDefault="002A0F28" w:rsidP="002A0F2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8BA0EFA" w14:textId="77777777" w:rsidR="002A0F28" w:rsidRPr="00F065D7" w:rsidRDefault="002A0F28" w:rsidP="002A0F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4DD47CA" w14:textId="77777777" w:rsidR="002A0F28" w:rsidRPr="00F065D7" w:rsidRDefault="002A0F28" w:rsidP="002A0F2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17E85A" w14:textId="77777777" w:rsidR="002A0F28" w:rsidRPr="00F065D7" w:rsidRDefault="002A0F28" w:rsidP="002A0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839819D" w14:textId="77777777" w:rsidR="002A0F28" w:rsidRPr="00F065D7" w:rsidRDefault="002A0F28" w:rsidP="002A0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12E315D" w14:textId="77777777" w:rsidR="002A0F28" w:rsidRPr="00F065D7" w:rsidRDefault="002A0F28" w:rsidP="002A0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881A5" w14:textId="77777777" w:rsidR="002A0F28" w:rsidRPr="00F065D7" w:rsidRDefault="002A0F28" w:rsidP="002A0F28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DDA" w:rsidRPr="00F065D7" w14:paraId="445E276D" w14:textId="77777777" w:rsidTr="004B5DDA">
        <w:tc>
          <w:tcPr>
            <w:tcW w:w="2175" w:type="pct"/>
          </w:tcPr>
          <w:p w14:paraId="25431F1D" w14:textId="77777777" w:rsidR="004B5DDA" w:rsidRPr="00F065D7" w:rsidRDefault="004B5DDA" w:rsidP="004B5D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7" w:type="pct"/>
          </w:tcPr>
          <w:p w14:paraId="1B0D73F4" w14:textId="64E9232D" w:rsidR="004B5DDA" w:rsidRPr="000B73F9" w:rsidRDefault="00470783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141,463</w:t>
            </w:r>
          </w:p>
        </w:tc>
        <w:tc>
          <w:tcPr>
            <w:tcW w:w="133" w:type="pct"/>
          </w:tcPr>
          <w:p w14:paraId="6E261800" w14:textId="77777777" w:rsidR="004B5DDA" w:rsidRPr="00F065D7" w:rsidRDefault="004B5DDA" w:rsidP="004B5D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73B954" w14:textId="403339EF" w:rsidR="004B5DDA" w:rsidRPr="00F065D7" w:rsidRDefault="004B5DDA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430,271</w:t>
            </w:r>
          </w:p>
        </w:tc>
        <w:tc>
          <w:tcPr>
            <w:tcW w:w="130" w:type="pct"/>
          </w:tcPr>
          <w:p w14:paraId="609992C5" w14:textId="77777777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A085CD" w14:textId="569BB383" w:rsidR="004B5DDA" w:rsidRPr="001702F4" w:rsidRDefault="00470783" w:rsidP="006632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141,431</w:t>
            </w:r>
          </w:p>
        </w:tc>
        <w:tc>
          <w:tcPr>
            <w:tcW w:w="136" w:type="pct"/>
          </w:tcPr>
          <w:p w14:paraId="6F39FB70" w14:textId="77777777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6FDC2B" w14:textId="65989BD6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429,971</w:t>
            </w:r>
          </w:p>
        </w:tc>
      </w:tr>
      <w:tr w:rsidR="004B5DDA" w:rsidRPr="00F065D7" w14:paraId="42F74BDC" w14:textId="77777777" w:rsidTr="004B5DDA">
        <w:tc>
          <w:tcPr>
            <w:tcW w:w="2175" w:type="pct"/>
          </w:tcPr>
          <w:p w14:paraId="6B1B5736" w14:textId="77777777" w:rsidR="004B5DDA" w:rsidRPr="00F065D7" w:rsidRDefault="004B5DDA" w:rsidP="004B5D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7" w:type="pct"/>
          </w:tcPr>
          <w:p w14:paraId="12EDB1EC" w14:textId="41BC6351" w:rsidR="004B5DDA" w:rsidRPr="000B73F9" w:rsidRDefault="00470783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187,371</w:t>
            </w:r>
          </w:p>
        </w:tc>
        <w:tc>
          <w:tcPr>
            <w:tcW w:w="133" w:type="pct"/>
          </w:tcPr>
          <w:p w14:paraId="43CF7596" w14:textId="77777777" w:rsidR="004B5DDA" w:rsidRPr="00F065D7" w:rsidRDefault="004B5DDA" w:rsidP="004B5D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8DEE6F1" w14:textId="08425B79" w:rsidR="004B5DDA" w:rsidRPr="00F065D7" w:rsidRDefault="004B5DDA" w:rsidP="004B5D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108,335</w:t>
            </w:r>
          </w:p>
        </w:tc>
        <w:tc>
          <w:tcPr>
            <w:tcW w:w="130" w:type="pct"/>
          </w:tcPr>
          <w:p w14:paraId="6A4E7128" w14:textId="77777777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E5801EB" w14:textId="374C47C1" w:rsidR="004B5DDA" w:rsidRPr="001702F4" w:rsidRDefault="00470783" w:rsidP="0066325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159,997</w:t>
            </w:r>
          </w:p>
        </w:tc>
        <w:tc>
          <w:tcPr>
            <w:tcW w:w="136" w:type="pct"/>
          </w:tcPr>
          <w:p w14:paraId="714E6DE8" w14:textId="77777777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DB5FCE" w14:textId="2A9F41ED" w:rsidR="004B5DDA" w:rsidRPr="00F065D7" w:rsidRDefault="004B5DDA" w:rsidP="004B5D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38,392</w:t>
            </w:r>
          </w:p>
        </w:tc>
      </w:tr>
      <w:tr w:rsidR="00C74A26" w:rsidRPr="00F065D7" w14:paraId="332F20BB" w14:textId="77777777" w:rsidTr="004B5DDA">
        <w:tc>
          <w:tcPr>
            <w:tcW w:w="2175" w:type="pct"/>
          </w:tcPr>
          <w:p w14:paraId="24261196" w14:textId="77777777" w:rsidR="00C74A26" w:rsidRPr="00F065D7" w:rsidRDefault="00C74A26" w:rsidP="00C74A26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7" w:type="pct"/>
          </w:tcPr>
          <w:p w14:paraId="637D7916" w14:textId="720CFEAB" w:rsidR="00C74A26" w:rsidRPr="000B73F9" w:rsidRDefault="00C74A26" w:rsidP="00C74A2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33" w:type="pct"/>
          </w:tcPr>
          <w:p w14:paraId="5F9B39C6" w14:textId="77777777" w:rsidR="00C74A26" w:rsidRPr="00F065D7" w:rsidRDefault="00C74A26" w:rsidP="00C74A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0459A3" w14:textId="74BBD5AB" w:rsidR="00C74A26" w:rsidRPr="00F065D7" w:rsidRDefault="00C74A26" w:rsidP="00C74A2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30" w:type="pct"/>
          </w:tcPr>
          <w:p w14:paraId="7EEFB3F4" w14:textId="77777777" w:rsidR="00C74A26" w:rsidRPr="00F065D7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CD78D81" w14:textId="023000B7" w:rsidR="00C74A26" w:rsidRPr="001702F4" w:rsidRDefault="00C74A26" w:rsidP="00C60712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45C5D11" w14:textId="7D0F1ED6" w:rsidR="00C74A26" w:rsidRPr="00F065D7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B086D" w14:textId="2B82D0D6" w:rsidR="00C74A26" w:rsidRPr="00F065D7" w:rsidRDefault="00C74A26" w:rsidP="00C74A2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F7D" w:rsidRPr="00F065D7" w14:paraId="064E5151" w14:textId="77777777" w:rsidTr="004B5DDA">
        <w:tc>
          <w:tcPr>
            <w:tcW w:w="2175" w:type="pct"/>
          </w:tcPr>
          <w:p w14:paraId="32076553" w14:textId="67CB58E4" w:rsidR="008E4F7D" w:rsidRPr="00F065D7" w:rsidRDefault="008E4F7D" w:rsidP="008E4F7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0C6EE40" w14:textId="3FC30DE3" w:rsidR="008E4F7D" w:rsidRPr="000B73F9" w:rsidRDefault="00470783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7,142</w:t>
            </w:r>
          </w:p>
        </w:tc>
        <w:tc>
          <w:tcPr>
            <w:tcW w:w="133" w:type="pct"/>
          </w:tcPr>
          <w:p w14:paraId="4AAF09EE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81CD2E4" w14:textId="65010179" w:rsidR="008E4F7D" w:rsidRPr="00F065D7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AB0">
              <w:rPr>
                <w:rFonts w:asciiTheme="majorBidi" w:hAnsiTheme="majorBidi" w:cs="Angsana New"/>
                <w:sz w:val="30"/>
                <w:szCs w:val="30"/>
                <w:lang w:bidi="th-TH"/>
              </w:rPr>
              <w:t>13,859</w:t>
            </w:r>
          </w:p>
        </w:tc>
        <w:tc>
          <w:tcPr>
            <w:tcW w:w="130" w:type="pct"/>
          </w:tcPr>
          <w:p w14:paraId="44D35017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9B46555" w14:textId="116B5A21" w:rsidR="008E4F7D" w:rsidRPr="001702F4" w:rsidRDefault="00470783" w:rsidP="0079607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6,337</w:t>
            </w:r>
          </w:p>
        </w:tc>
        <w:tc>
          <w:tcPr>
            <w:tcW w:w="136" w:type="pct"/>
          </w:tcPr>
          <w:p w14:paraId="18A06C10" w14:textId="77777777" w:rsidR="008E4F7D" w:rsidRPr="00F065D7" w:rsidRDefault="008E4F7D" w:rsidP="008E4F7D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5E50CB" w14:textId="79D42C61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10,083</w:t>
            </w:r>
          </w:p>
        </w:tc>
      </w:tr>
      <w:tr w:rsidR="008E4F7D" w:rsidRPr="00F065D7" w14:paraId="1A725690" w14:textId="77777777" w:rsidTr="004B5DDA">
        <w:tc>
          <w:tcPr>
            <w:tcW w:w="2175" w:type="pct"/>
          </w:tcPr>
          <w:p w14:paraId="0592548A" w14:textId="77777777" w:rsidR="008E4F7D" w:rsidRPr="00F065D7" w:rsidRDefault="008E4F7D" w:rsidP="008E4F7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522F9793" w:rsidR="008E4F7D" w:rsidRPr="001702F4" w:rsidRDefault="00470783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336,142</w:t>
            </w:r>
          </w:p>
        </w:tc>
        <w:tc>
          <w:tcPr>
            <w:tcW w:w="133" w:type="pct"/>
          </w:tcPr>
          <w:p w14:paraId="7F363BF8" w14:textId="77777777" w:rsidR="008E4F7D" w:rsidRPr="00F065D7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72A25EA3" w:rsidR="008E4F7D" w:rsidRPr="00F065D7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AB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552,495</w:t>
            </w:r>
          </w:p>
        </w:tc>
        <w:tc>
          <w:tcPr>
            <w:tcW w:w="130" w:type="pct"/>
          </w:tcPr>
          <w:p w14:paraId="5DEA735A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6D27CFE7" w:rsidR="008E4F7D" w:rsidRPr="001702F4" w:rsidRDefault="00470783" w:rsidP="0079607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307,765</w:t>
            </w:r>
          </w:p>
        </w:tc>
        <w:tc>
          <w:tcPr>
            <w:tcW w:w="136" w:type="pct"/>
          </w:tcPr>
          <w:p w14:paraId="01D5CFE1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5BB781FE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478,446</w:t>
            </w:r>
          </w:p>
        </w:tc>
      </w:tr>
      <w:tr w:rsidR="008E4F7D" w:rsidRPr="00F065D7" w14:paraId="376D262C" w14:textId="77777777" w:rsidTr="004B5DDA">
        <w:trPr>
          <w:trHeight w:val="427"/>
        </w:trPr>
        <w:tc>
          <w:tcPr>
            <w:tcW w:w="2175" w:type="pct"/>
          </w:tcPr>
          <w:p w14:paraId="2F6F92D3" w14:textId="2CD58A78" w:rsidR="008E4F7D" w:rsidRPr="00F065D7" w:rsidRDefault="00DA6327" w:rsidP="008E4F7D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</w:p>
        </w:tc>
        <w:tc>
          <w:tcPr>
            <w:tcW w:w="617" w:type="pct"/>
          </w:tcPr>
          <w:p w14:paraId="66606390" w14:textId="77777777" w:rsidR="008E4F7D" w:rsidRPr="00246491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AD87ACF" w14:textId="77777777" w:rsidR="008E4F7D" w:rsidRPr="00F065D7" w:rsidRDefault="008E4F7D" w:rsidP="008E4F7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EC1576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004DE5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7B9381C" w14:textId="77777777" w:rsidR="008E4F7D" w:rsidRPr="00246491" w:rsidRDefault="008E4F7D" w:rsidP="008E4F7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7AA75EA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7A99DA" w14:textId="77777777" w:rsidR="008E4F7D" w:rsidRPr="00F065D7" w:rsidRDefault="008E4F7D" w:rsidP="008E4F7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750" w:rsidRPr="00F065D7" w14:paraId="5A6F6EE5" w14:textId="77777777" w:rsidTr="004B5DDA">
        <w:tc>
          <w:tcPr>
            <w:tcW w:w="2175" w:type="pct"/>
          </w:tcPr>
          <w:p w14:paraId="29766149" w14:textId="77777777" w:rsidR="00FB7750" w:rsidRPr="00F065D7" w:rsidRDefault="00FB7750" w:rsidP="00FB775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17" w:type="pct"/>
          </w:tcPr>
          <w:p w14:paraId="3D7EF9A6" w14:textId="77777777" w:rsidR="00FB7750" w:rsidRPr="00FB7750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B3C1DC3" w14:textId="77777777" w:rsidR="00FB7750" w:rsidRPr="00F065D7" w:rsidRDefault="00FB7750" w:rsidP="00FB77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C4E8E1E" w14:textId="77777777" w:rsidR="00FB7750" w:rsidRPr="00F065D7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AEEB4A" w14:textId="77777777" w:rsidR="00FB7750" w:rsidRPr="00F065D7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D856047" w14:textId="77777777" w:rsidR="00FB7750" w:rsidRPr="00F065D7" w:rsidRDefault="00FB7750" w:rsidP="00FB775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0CB814D" w14:textId="77777777" w:rsidR="00FB7750" w:rsidRPr="00F065D7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C240B" w14:textId="77777777" w:rsidR="00FB7750" w:rsidRPr="00F065D7" w:rsidRDefault="00FB7750" w:rsidP="00FB77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A26" w:rsidRPr="00F065D7" w14:paraId="68CCADA9" w14:textId="77777777" w:rsidTr="004B5DDA">
        <w:tc>
          <w:tcPr>
            <w:tcW w:w="2175" w:type="pct"/>
            <w:shd w:val="clear" w:color="auto" w:fill="auto"/>
          </w:tcPr>
          <w:p w14:paraId="7FFE2A2B" w14:textId="77777777" w:rsidR="00C74A26" w:rsidRPr="00F065D7" w:rsidRDefault="00C74A26" w:rsidP="00C74A2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7" w:type="pct"/>
            <w:shd w:val="clear" w:color="auto" w:fill="auto"/>
          </w:tcPr>
          <w:p w14:paraId="54A4B1CD" w14:textId="1C1D96BD" w:rsidR="00C74A26" w:rsidRPr="00FB7750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775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17336B">
              <w:rPr>
                <w:rFonts w:asciiTheme="majorBidi" w:hAnsiTheme="majorBidi" w:cstheme="majorBidi"/>
                <w:sz w:val="30"/>
                <w:szCs w:val="30"/>
              </w:rPr>
              <w:t>9,709</w:t>
            </w:r>
          </w:p>
        </w:tc>
        <w:tc>
          <w:tcPr>
            <w:tcW w:w="133" w:type="pct"/>
            <w:shd w:val="clear" w:color="auto" w:fill="auto"/>
          </w:tcPr>
          <w:p w14:paraId="4D45DAD1" w14:textId="77777777" w:rsidR="00C74A26" w:rsidRPr="00F065D7" w:rsidRDefault="00C74A26" w:rsidP="00C74A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BE8597F" w14:textId="4ABDC621" w:rsidR="00C74A26" w:rsidRPr="00F065D7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 w:right="2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2F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       -</w:t>
            </w:r>
          </w:p>
        </w:tc>
        <w:tc>
          <w:tcPr>
            <w:tcW w:w="130" w:type="pct"/>
            <w:shd w:val="clear" w:color="auto" w:fill="auto"/>
          </w:tcPr>
          <w:p w14:paraId="6BBE213F" w14:textId="77777777" w:rsidR="00C74A26" w:rsidRPr="00F065D7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80E4BFE" w14:textId="7078E19D" w:rsidR="00C74A26" w:rsidRPr="001702F4" w:rsidRDefault="00C74A26" w:rsidP="00C74A2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78654DF" w14:textId="77777777" w:rsidR="00C74A26" w:rsidRPr="00F065D7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772C3C1" w14:textId="5762C710" w:rsidR="00C74A26" w:rsidRPr="00F065D7" w:rsidRDefault="00C74A26" w:rsidP="00C74A2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C74A26" w:rsidRPr="00F065D7" w14:paraId="5D2AF5D5" w14:textId="77777777" w:rsidTr="004B5DDA">
        <w:tc>
          <w:tcPr>
            <w:tcW w:w="2175" w:type="pct"/>
            <w:shd w:val="clear" w:color="auto" w:fill="auto"/>
          </w:tcPr>
          <w:p w14:paraId="0F2F117A" w14:textId="77777777" w:rsidR="00C74A26" w:rsidRPr="00F065D7" w:rsidRDefault="00C74A26" w:rsidP="00C74A26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17" w:type="pct"/>
            <w:shd w:val="clear" w:color="auto" w:fill="auto"/>
          </w:tcPr>
          <w:p w14:paraId="1BBE2A13" w14:textId="65810E0C" w:rsidR="00C74A26" w:rsidRPr="000B73F9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140,540</w:t>
            </w:r>
          </w:p>
        </w:tc>
        <w:tc>
          <w:tcPr>
            <w:tcW w:w="133" w:type="pct"/>
            <w:shd w:val="clear" w:color="auto" w:fill="auto"/>
          </w:tcPr>
          <w:p w14:paraId="6960C995" w14:textId="77777777" w:rsidR="00C74A26" w:rsidRPr="00F065D7" w:rsidRDefault="00C74A26" w:rsidP="00C74A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1223930" w14:textId="0910FB88" w:rsidR="00C74A26" w:rsidRPr="00F065D7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133,968</w:t>
            </w:r>
          </w:p>
        </w:tc>
        <w:tc>
          <w:tcPr>
            <w:tcW w:w="130" w:type="pct"/>
            <w:shd w:val="clear" w:color="auto" w:fill="auto"/>
          </w:tcPr>
          <w:p w14:paraId="58F8BB08" w14:textId="77777777" w:rsidR="00C74A26" w:rsidRPr="00F065D7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92BFE84" w14:textId="71079C6B" w:rsidR="00C74A26" w:rsidRPr="000B73F9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41</w:t>
            </w:r>
            <w:r w:rsidRPr="00553AB0">
              <w:rPr>
                <w:rFonts w:asciiTheme="majorBidi" w:hAnsiTheme="majorBidi"/>
                <w:sz w:val="30"/>
                <w:szCs w:val="30"/>
              </w:rPr>
              <w:t>,002</w:t>
            </w:r>
          </w:p>
        </w:tc>
        <w:tc>
          <w:tcPr>
            <w:tcW w:w="136" w:type="pct"/>
            <w:shd w:val="clear" w:color="auto" w:fill="auto"/>
          </w:tcPr>
          <w:p w14:paraId="07CFFB47" w14:textId="77777777" w:rsidR="00C74A26" w:rsidRPr="00F065D7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0E786CB" w14:textId="6860D4EB" w:rsidR="00C74A26" w:rsidRPr="00F065D7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AB0">
              <w:rPr>
                <w:rFonts w:asciiTheme="majorBidi" w:hAnsiTheme="majorBidi"/>
                <w:sz w:val="30"/>
                <w:szCs w:val="30"/>
              </w:rPr>
              <w:t>35,002</w:t>
            </w:r>
          </w:p>
        </w:tc>
      </w:tr>
      <w:tr w:rsidR="00C74A26" w:rsidRPr="00F065D7" w14:paraId="6E6C4B2E" w14:textId="77777777" w:rsidTr="004B5DDA">
        <w:tc>
          <w:tcPr>
            <w:tcW w:w="2175" w:type="pct"/>
            <w:shd w:val="clear" w:color="auto" w:fill="auto"/>
          </w:tcPr>
          <w:p w14:paraId="5425CF49" w14:textId="77777777" w:rsidR="00C74A26" w:rsidRPr="00F065D7" w:rsidRDefault="00C74A26" w:rsidP="00C74A26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DF45E" w14:textId="6F50D633" w:rsidR="00C74A26" w:rsidRPr="001702F4" w:rsidRDefault="0017336B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150,249</w:t>
            </w:r>
          </w:p>
        </w:tc>
        <w:tc>
          <w:tcPr>
            <w:tcW w:w="133" w:type="pct"/>
            <w:shd w:val="clear" w:color="auto" w:fill="auto"/>
          </w:tcPr>
          <w:p w14:paraId="65E4939C" w14:textId="77777777" w:rsidR="00C74A26" w:rsidRPr="00D23E1D" w:rsidRDefault="00C74A26" w:rsidP="00C74A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FC33B" w14:textId="6B8E5317" w:rsidR="00C74A26" w:rsidRPr="00D23E1D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133,968</w:t>
            </w:r>
          </w:p>
        </w:tc>
        <w:tc>
          <w:tcPr>
            <w:tcW w:w="130" w:type="pct"/>
            <w:shd w:val="clear" w:color="auto" w:fill="auto"/>
          </w:tcPr>
          <w:p w14:paraId="4AF17611" w14:textId="77777777" w:rsidR="00C74A26" w:rsidRPr="00D23E1D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3687" w14:textId="4B25F334" w:rsidR="00C74A26" w:rsidRPr="001702F4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41</w:t>
            </w: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,002</w:t>
            </w:r>
          </w:p>
        </w:tc>
        <w:tc>
          <w:tcPr>
            <w:tcW w:w="136" w:type="pct"/>
            <w:shd w:val="clear" w:color="auto" w:fill="auto"/>
          </w:tcPr>
          <w:p w14:paraId="5C77B667" w14:textId="77777777" w:rsidR="00C74A26" w:rsidRPr="00D23E1D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D73B1" w14:textId="65D52FA8" w:rsidR="00C74A26" w:rsidRPr="00D23E1D" w:rsidRDefault="00C74A26" w:rsidP="00C74A2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553AB0">
              <w:rPr>
                <w:rFonts w:asciiTheme="majorBidi" w:hAnsiTheme="majorBidi"/>
                <w:b/>
                <w:bCs/>
                <w:sz w:val="30"/>
                <w:szCs w:val="30"/>
              </w:rPr>
              <w:t>35,002</w:t>
            </w:r>
          </w:p>
        </w:tc>
      </w:tr>
    </w:tbl>
    <w:p w14:paraId="62A09663" w14:textId="77777777" w:rsidR="002A11F4" w:rsidRPr="000B052C" w:rsidRDefault="002A11F4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744A96" w14:textId="50872262" w:rsidR="003D63CA" w:rsidRPr="007A6F83" w:rsidRDefault="00A4796E" w:rsidP="00E87843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4F36">
        <w:rPr>
          <w:rFonts w:ascii="Angsana New" w:hAnsi="Angsana New"/>
          <w:sz w:val="30"/>
          <w:szCs w:val="30"/>
          <w:cs/>
        </w:rPr>
        <w:t xml:space="preserve">ณ </w:t>
      </w:r>
      <w:r w:rsidR="00A57B54">
        <w:rPr>
          <w:rFonts w:ascii="Angsana New" w:hAnsi="Angsana New"/>
          <w:sz w:val="30"/>
          <w:szCs w:val="30"/>
          <w:cs/>
        </w:rPr>
        <w:t>วันที่</w:t>
      </w:r>
      <w:r w:rsidR="00A57B54">
        <w:rPr>
          <w:rFonts w:ascii="Angsana New" w:hAnsi="Angsana New" w:hint="cs"/>
          <w:sz w:val="30"/>
          <w:szCs w:val="30"/>
          <w:cs/>
        </w:rPr>
        <w:t xml:space="preserve"> </w:t>
      </w:r>
      <w:r w:rsidR="00981043" w:rsidRPr="00BB4F36">
        <w:rPr>
          <w:rFonts w:ascii="Angsana New" w:hAnsi="Angsana New"/>
          <w:sz w:val="30"/>
          <w:szCs w:val="30"/>
          <w:lang w:val="en-US"/>
        </w:rPr>
        <w:t xml:space="preserve">30 </w:t>
      </w:r>
      <w:r w:rsidR="00981043" w:rsidRPr="00BB4F3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A57B5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57B54" w:rsidRPr="00D149E7">
        <w:rPr>
          <w:rFonts w:ascii="Angsana New" w:hAnsi="Angsana New"/>
          <w:sz w:val="30"/>
          <w:szCs w:val="30"/>
          <w:lang w:val="en-US"/>
        </w:rPr>
        <w:t>256</w:t>
      </w:r>
      <w:r w:rsidR="00A57B54">
        <w:rPr>
          <w:rFonts w:ascii="Angsana New" w:hAnsi="Angsana New"/>
          <w:sz w:val="30"/>
          <w:szCs w:val="30"/>
          <w:lang w:val="en-US"/>
        </w:rPr>
        <w:t>6</w:t>
      </w:r>
      <w:r w:rsidR="00A57B54" w:rsidRPr="00F065D7">
        <w:rPr>
          <w:rFonts w:ascii="Angsana New" w:hAnsi="Angsana New"/>
          <w:sz w:val="30"/>
          <w:szCs w:val="30"/>
          <w:cs/>
        </w:rPr>
        <w:t xml:space="preserve"> </w:t>
      </w:r>
      <w:r w:rsidR="008E4F7D" w:rsidRPr="00F065D7">
        <w:rPr>
          <w:rFonts w:ascii="Angsana New" w:hAnsi="Angsana New"/>
          <w:sz w:val="30"/>
          <w:szCs w:val="30"/>
          <w:cs/>
        </w:rPr>
        <w:t>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</w:t>
      </w:r>
      <w:r w:rsidR="008E4F7D" w:rsidRPr="007E6DF7">
        <w:rPr>
          <w:rFonts w:ascii="Angsana New" w:hAnsi="Angsana New"/>
          <w:sz w:val="30"/>
          <w:szCs w:val="30"/>
          <w:cs/>
        </w:rPr>
        <w:t>เครื่องจักรและอุปกรณ์ โดยแสดงในงบ</w:t>
      </w:r>
      <w:r w:rsidR="008E4F7D" w:rsidRPr="00085301">
        <w:rPr>
          <w:rFonts w:ascii="Angsana New" w:hAnsi="Angsana New"/>
          <w:sz w:val="30"/>
          <w:szCs w:val="30"/>
          <w:cs/>
        </w:rPr>
        <w:t>การเงินรวมจำนวน</w:t>
      </w:r>
      <w:r w:rsidR="008E4F7D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00B1">
        <w:rPr>
          <w:rFonts w:asciiTheme="majorBidi" w:hAnsiTheme="majorBidi" w:cstheme="majorBidi" w:hint="cs"/>
          <w:sz w:val="30"/>
          <w:szCs w:val="30"/>
          <w:cs/>
          <w:lang w:val="en-US"/>
        </w:rPr>
        <w:t>9.7</w:t>
      </w:r>
      <w:r w:rsidR="008E4F7D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E4F7D" w:rsidRPr="00085301">
        <w:rPr>
          <w:rFonts w:ascii="Angsana New" w:hAnsi="Angsana New"/>
          <w:sz w:val="30"/>
          <w:szCs w:val="30"/>
          <w:cs/>
        </w:rPr>
        <w:t>ล้านบาท</w:t>
      </w:r>
      <w:r w:rsidR="00A339E0">
        <w:rPr>
          <w:rFonts w:ascii="Angsana New" w:hAnsi="Angsana New" w:hint="cs"/>
          <w:sz w:val="30"/>
          <w:szCs w:val="30"/>
          <w:cs/>
        </w:rPr>
        <w:t xml:space="preserve"> </w:t>
      </w:r>
      <w:r w:rsidR="004B4977">
        <w:rPr>
          <w:rFonts w:ascii="Angsana New" w:hAnsi="Angsana New" w:hint="cs"/>
          <w:sz w:val="30"/>
          <w:szCs w:val="30"/>
          <w:cs/>
        </w:rPr>
        <w:t xml:space="preserve"> 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>(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A6F83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84263E" w:rsidRPr="00162916">
        <w:rPr>
          <w:rFonts w:ascii="Angsana New" w:hAnsi="Angsana New"/>
          <w:i/>
          <w:iCs/>
          <w:sz w:val="30"/>
          <w:szCs w:val="30"/>
        </w:rPr>
        <w:t xml:space="preserve">: </w:t>
      </w:r>
      <w:r w:rsidR="007A6F83" w:rsidRPr="007A6F83">
        <w:rPr>
          <w:rFonts w:ascii="Angsana New" w:hAnsi="Angsana New" w:hint="cs"/>
          <w:i/>
          <w:iCs/>
          <w:sz w:val="30"/>
          <w:szCs w:val="30"/>
          <w:cs/>
        </w:rPr>
        <w:t>ไม่</w:t>
      </w:r>
      <w:r w:rsidR="007A6F83" w:rsidRPr="007A6F83">
        <w:rPr>
          <w:rFonts w:ascii="Angsana New" w:hAnsi="Angsana New"/>
          <w:i/>
          <w:iCs/>
          <w:sz w:val="30"/>
          <w:szCs w:val="30"/>
          <w:cs/>
        </w:rPr>
        <w:t>มี</w:t>
      </w:r>
      <w:r w:rsidR="0084263E" w:rsidRPr="007A6F8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35AD19F" w14:textId="684DC766" w:rsidR="004D34FC" w:rsidRPr="00C20506" w:rsidRDefault="004B4977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column"/>
      </w:r>
      <w:r w:rsidR="004D34FC"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4E286746" w14:textId="77777777" w:rsidR="004D34FC" w:rsidRPr="00C20506" w:rsidRDefault="004D34FC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13E08E2" w14:textId="1033A3BA" w:rsidR="00A1588D" w:rsidRPr="008E4F7D" w:rsidRDefault="00CC1CA8" w:rsidP="008E4F7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E4F7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E4F7D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8E4F7D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8E4F7D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8E4F7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A2F6E" w:rsidRPr="00BB4F36">
        <w:rPr>
          <w:rFonts w:ascii="Angsana New" w:hAnsi="Angsana New"/>
          <w:sz w:val="30"/>
          <w:szCs w:val="30"/>
          <w:lang w:val="en-US"/>
        </w:rPr>
        <w:t xml:space="preserve">30 </w:t>
      </w:r>
      <w:r w:rsidR="000A2F6E" w:rsidRPr="00BB4F3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D149E7" w:rsidRPr="008E4F7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56AD9" w:rsidRPr="008E4F7D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8E4F7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8E4F7D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8E4F7D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8E4F7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E4F7D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8C611C" w:rsidRPr="008E4F7D">
        <w:rPr>
          <w:rFonts w:asciiTheme="majorBidi" w:hAnsiTheme="majorBidi" w:cstheme="majorBidi" w:hint="cs"/>
          <w:sz w:val="30"/>
          <w:szCs w:val="30"/>
          <w:cs/>
          <w:lang w:val="en-US"/>
        </w:rPr>
        <w:t>รว</w:t>
      </w:r>
      <w:r w:rsidR="00D42D9D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F33CE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33CEE">
        <w:rPr>
          <w:rFonts w:asciiTheme="majorBidi" w:hAnsiTheme="majorBidi" w:cstheme="majorBidi"/>
          <w:sz w:val="30"/>
          <w:szCs w:val="30"/>
          <w:lang w:val="en-US"/>
        </w:rPr>
        <w:t>3,199</w:t>
      </w:r>
      <w:r w:rsidR="00575E2E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="00824AC0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5F5D2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E055A" w:rsidRPr="00824AC0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AE055A" w:rsidRPr="008E4F7D">
        <w:rPr>
          <w:rFonts w:asciiTheme="majorBidi" w:hAnsiTheme="majorBidi" w:cstheme="majorBidi"/>
          <w:sz w:val="30"/>
          <w:szCs w:val="30"/>
          <w:cs/>
        </w:rPr>
        <w:t>บาท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149E7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53A6F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AE055A" w:rsidRPr="008E4F7D">
        <w:rPr>
          <w:rFonts w:asciiTheme="majorBidi" w:hAnsiTheme="majorBidi" w:cstheme="majorBidi"/>
          <w:sz w:val="30"/>
          <w:szCs w:val="30"/>
        </w:rPr>
        <w:t>:</w:t>
      </w:r>
      <w:r w:rsidR="00AE055A" w:rsidRPr="008E4F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816D0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7C39E3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6816D0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404</w:t>
      </w:r>
      <w:r w:rsidR="00575E2E">
        <w:rPr>
          <w:rFonts w:asciiTheme="majorBidi" w:hAnsiTheme="majorBidi" w:cstheme="majorBidi"/>
          <w:i/>
          <w:iCs/>
          <w:sz w:val="30"/>
          <w:szCs w:val="30"/>
          <w:lang w:val="en-US"/>
        </w:rPr>
        <w:t>.6</w:t>
      </w:r>
      <w:r w:rsidR="007C39E3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E87843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E055A" w:rsidRPr="008E4F7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F2B4B" w:rsidRPr="008E4F7D">
        <w:rPr>
          <w:rFonts w:asciiTheme="majorBidi" w:hAnsiTheme="majorBidi" w:cstheme="majorBidi"/>
          <w:sz w:val="30"/>
          <w:szCs w:val="30"/>
        </w:rPr>
        <w:br/>
      </w:r>
      <w:r w:rsidR="00AE055A" w:rsidRPr="008E4F7D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63057A" w:rsidRPr="008E4F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8E4F7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8E4F7D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F33C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3CEE">
        <w:rPr>
          <w:rFonts w:asciiTheme="majorBidi" w:hAnsiTheme="majorBidi" w:cstheme="majorBidi"/>
          <w:sz w:val="30"/>
          <w:szCs w:val="30"/>
          <w:lang w:val="en-US"/>
        </w:rPr>
        <w:t>9,088</w:t>
      </w:r>
      <w:r w:rsidR="00575E2E">
        <w:rPr>
          <w:rFonts w:asciiTheme="majorBidi" w:hAnsiTheme="majorBidi" w:cstheme="majorBidi"/>
          <w:sz w:val="30"/>
          <w:szCs w:val="30"/>
          <w:lang w:val="en-US"/>
        </w:rPr>
        <w:t>.3</w:t>
      </w:r>
      <w:r w:rsidR="005F5D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6076" w:rsidRPr="008E4F7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6076" w:rsidRPr="008E4F7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49E7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4D3DE6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8E4F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D3DE6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8</w:t>
      </w:r>
      <w:r w:rsidR="00A35F2B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4D3DE6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281</w:t>
      </w:r>
      <w:r w:rsidR="00A35F2B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4D3DE6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</w:t>
      </w:r>
      <w:r w:rsidR="00A35F2B" w:rsidRPr="008E4F7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8E4F7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8E4F7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8E4F7D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AB88CBF" w14:textId="73390C60" w:rsidR="00714009" w:rsidRDefault="0071400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87CC14F" w14:textId="77777777" w:rsidR="00AD3EB8" w:rsidRPr="00C20506" w:rsidRDefault="00AD3EB8" w:rsidP="00AD3EB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C2050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510B62A" w14:textId="77777777" w:rsidR="00AD3EB8" w:rsidRPr="00C20506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292128" w14:textId="6727EE28" w:rsidR="00AD3EB8" w:rsidRPr="00C20506" w:rsidRDefault="00AD3EB8" w:rsidP="005A590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0506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C20506">
        <w:rPr>
          <w:rFonts w:asciiTheme="majorBidi" w:hAnsiTheme="majorBidi" w:cstheme="majorBidi" w:hint="cs"/>
          <w:sz w:val="30"/>
          <w:szCs w:val="30"/>
          <w:cs/>
        </w:rPr>
        <w:t>จนกว่าจะ</w:t>
      </w:r>
      <w:r w:rsidRPr="001159F5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มีการบอกเลิก</w:t>
      </w:r>
      <w:r w:rsidRPr="001159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59F5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CB5DAB">
        <w:rPr>
          <w:rFonts w:asciiTheme="majorBidi" w:hAnsiTheme="majorBidi" w:cstheme="majorBidi"/>
          <w:spacing w:val="-4"/>
          <w:sz w:val="30"/>
          <w:szCs w:val="30"/>
          <w:lang w:val="en-US"/>
        </w:rPr>
        <w:t>25.0</w:t>
      </w:r>
      <w:r w:rsidRPr="001159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59F5">
        <w:rPr>
          <w:rFonts w:asciiTheme="majorBidi" w:hAnsiTheme="majorBidi" w:cstheme="majorBidi"/>
          <w:spacing w:val="-4"/>
          <w:sz w:val="30"/>
          <w:szCs w:val="30"/>
          <w:cs/>
        </w:rPr>
        <w:t>ล้านเยนต่อปีในงบการเงินรวม</w:t>
      </w:r>
      <w:r w:rsidRPr="001159F5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C20506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="00D149E7" w:rsidRPr="00C20506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2050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49E7" w:rsidRPr="00C2050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20506">
        <w:rPr>
          <w:rFonts w:asciiTheme="majorBidi" w:hAnsiTheme="majorBidi" w:cstheme="majorBidi"/>
          <w:sz w:val="30"/>
          <w:szCs w:val="30"/>
        </w:rPr>
        <w:t xml:space="preserve"> </w:t>
      </w:r>
      <w:r w:rsidRPr="00C20506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7DE9C256" w14:textId="77777777" w:rsidR="00AD3EB8" w:rsidRPr="00C20506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7FAF67D" w14:textId="77777777" w:rsidR="005727ED" w:rsidRPr="00C20506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C20506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C20506" w:rsidRDefault="005727ED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20506">
        <w:rPr>
          <w:rFonts w:asciiTheme="majorBidi" w:hAnsiTheme="majorBidi"/>
          <w:sz w:val="30"/>
          <w:szCs w:val="30"/>
          <w:cs/>
        </w:rPr>
        <w:t xml:space="preserve"> </w:t>
      </w:r>
    </w:p>
    <w:p w14:paraId="0E700C3B" w14:textId="0A7D4D8A" w:rsidR="00F67D6D" w:rsidRPr="00C20506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ล้านเหรียญสหรัฐอเมริกาต่อเดือน</w:t>
      </w:r>
    </w:p>
    <w:p w14:paraId="13594C76" w14:textId="20C845A1" w:rsidR="00767F39" w:rsidRPr="00C20506" w:rsidRDefault="00767F3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7DC46BA" w14:textId="714C11B7" w:rsidR="0041552A" w:rsidRPr="00C20506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Pr="00C20506" w:rsidRDefault="0041552A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AB0EBDB" w14:textId="57B3E7CD" w:rsidR="0041552A" w:rsidRPr="00C128B5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C128B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D149E7" w:rsidRPr="00C128B5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C128B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D149E7" w:rsidRPr="00C128B5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</w:t>
      </w:r>
      <w:r w:rsidR="00DC68B8">
        <w:rPr>
          <w:rFonts w:asciiTheme="majorBidi" w:hAnsiTheme="majorBidi"/>
          <w:snapToGrid w:val="0"/>
          <w:sz w:val="30"/>
          <w:szCs w:val="30"/>
          <w:lang w:val="en-US" w:eastAsia="th-TH"/>
        </w:rPr>
        <w:t>9</w:t>
      </w:r>
      <w:r w:rsidRPr="00C128B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0757A2">
        <w:rPr>
          <w:rFonts w:asciiTheme="majorBidi" w:hAnsiTheme="majorBidi"/>
          <w:snapToGrid w:val="0"/>
          <w:sz w:val="30"/>
          <w:szCs w:val="30"/>
          <w:lang w:val="en-US" w:eastAsia="th-TH"/>
        </w:rPr>
        <w:t>0.8</w:t>
      </w:r>
      <w:r w:rsidRPr="00C128B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Pr="00C20506" w:rsidRDefault="006B3ADB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20506">
        <w:rPr>
          <w:rFonts w:asciiTheme="majorBidi" w:hAnsiTheme="majorBidi"/>
          <w:sz w:val="30"/>
          <w:szCs w:val="30"/>
          <w:cs/>
        </w:rPr>
        <w:t xml:space="preserve"> </w:t>
      </w:r>
    </w:p>
    <w:p w14:paraId="3346EDDE" w14:textId="5FA4A982" w:rsidR="00693D49" w:rsidRDefault="00440EE4" w:rsidP="006261CB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highlight w:val="yellow"/>
          <w:lang w:eastAsia="th-TH"/>
        </w:rPr>
      </w:pP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บริษัทย่อยได้ทำสัญญาบริหารจัดการคลังสินค้าในสาธารณรัฐแห่งสหภาพเมียนมาร์ ซึ่งเป็นสัญญาระยะยาว 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</w:t>
      </w:r>
      <w:r w:rsidRPr="00553AB0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กันยา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ยน 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>2567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โดยบริษัทย่อยผูกพันที่จะจ่ายค่าบริการขั้นต่ำในปีแรกเป็นจำนวนเงิน 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>21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ล้านเมียนมาร์จัตต่อเดือน สำหรับค่าบริการในปีที่สองนั้นจะได้รับส่วนลดเท่ากับร้อยละ </w:t>
      </w:r>
      <w:r w:rsidRPr="00553AB0">
        <w:rPr>
          <w:rFonts w:asciiTheme="majorBidi" w:hAnsiTheme="majorBidi"/>
          <w:snapToGrid w:val="0"/>
          <w:sz w:val="30"/>
          <w:szCs w:val="30"/>
          <w:lang w:eastAsia="th-TH"/>
        </w:rPr>
        <w:t>2.5</w:t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553AB0">
        <w:rPr>
          <w:rFonts w:asciiTheme="majorBidi" w:hAnsiTheme="majorBidi"/>
          <w:snapToGrid w:val="0"/>
          <w:sz w:val="30"/>
          <w:szCs w:val="30"/>
          <w:cs/>
          <w:lang w:eastAsia="th-TH"/>
        </w:rPr>
        <w:t>ของค่าบริการในปีแรก</w:t>
      </w:r>
    </w:p>
    <w:p w14:paraId="4B07BE1D" w14:textId="77777777" w:rsidR="006261CB" w:rsidRPr="00171D12" w:rsidRDefault="006261CB" w:rsidP="006261CB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highlight w:val="yellow"/>
          <w:cs/>
          <w:lang w:eastAsia="th-TH"/>
        </w:rPr>
      </w:pPr>
    </w:p>
    <w:p w14:paraId="2E66253A" w14:textId="77777777" w:rsidR="003574D2" w:rsidRDefault="003574D2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12FAF9BF" w14:textId="77777777" w:rsidR="003574D2" w:rsidRDefault="003574D2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081BD868" w14:textId="77777777" w:rsidR="000127A7" w:rsidRDefault="000127A7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79C99EA9" w14:textId="45FCA391" w:rsidR="003422E0" w:rsidRPr="00C20506" w:rsidRDefault="003422E0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C20506">
        <w:rPr>
          <w:b/>
          <w:bCs/>
          <w:i/>
          <w:iCs/>
          <w:sz w:val="30"/>
          <w:szCs w:val="30"/>
          <w:cs/>
        </w:rPr>
        <w:lastRenderedPageBreak/>
        <w:t>สัญญาซื้อก๊าซธรรมชาติ</w:t>
      </w:r>
    </w:p>
    <w:p w14:paraId="46D8C0DD" w14:textId="77777777" w:rsidR="003422E0" w:rsidRPr="00C20506" w:rsidRDefault="003422E0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77976A7" w14:textId="031528DE" w:rsidR="003422E0" w:rsidRDefault="006724F7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C2050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C20506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="008E037B" w:rsidRPr="00C20506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E71D93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="008E037B" w:rsidRPr="00C20506">
        <w:rPr>
          <w:rFonts w:hint="cs"/>
          <w:sz w:val="30"/>
          <w:szCs w:val="30"/>
          <w:cs/>
          <w:lang w:val="en-US"/>
        </w:rPr>
        <w:t xml:space="preserve"> ปี</w:t>
      </w:r>
      <w:r w:rsidR="008E037B" w:rsidRPr="00C20506">
        <w:rPr>
          <w:sz w:val="30"/>
          <w:szCs w:val="30"/>
          <w:lang w:val="en-US"/>
        </w:rPr>
        <w:t xml:space="preserve"> </w:t>
      </w:r>
      <w:r w:rsidR="008E037B" w:rsidRPr="00C20506">
        <w:rPr>
          <w:rFonts w:hint="cs"/>
          <w:sz w:val="30"/>
          <w:szCs w:val="30"/>
          <w:cs/>
          <w:lang w:val="en-US"/>
        </w:rPr>
        <w:t>สัญญามีผลบังคับใช้และจะทยอยสิ้นสุด</w:t>
      </w:r>
      <w:r w:rsidR="000B052C" w:rsidRPr="00C20506">
        <w:rPr>
          <w:rFonts w:hint="cs"/>
          <w:sz w:val="30"/>
          <w:szCs w:val="30"/>
          <w:cs/>
          <w:lang w:val="en-US"/>
        </w:rPr>
        <w:t>ภาย</w:t>
      </w:r>
      <w:r w:rsidR="008E037B" w:rsidRPr="00C20506">
        <w:rPr>
          <w:rFonts w:hint="cs"/>
          <w:sz w:val="30"/>
          <w:szCs w:val="30"/>
          <w:cs/>
          <w:lang w:val="en-US"/>
        </w:rPr>
        <w:t xml:space="preserve">ในเดือนกันยายน </w:t>
      </w:r>
      <w:r w:rsidR="008E037B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="003422E0" w:rsidRPr="00C20506">
        <w:rPr>
          <w:sz w:val="30"/>
          <w:szCs w:val="30"/>
          <w:cs/>
        </w:rPr>
        <w:t xml:space="preserve"> </w:t>
      </w:r>
      <w:r w:rsidR="003422E0" w:rsidRPr="00C20506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="00075994" w:rsidRPr="00C2050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C20506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5DCD8751" w14:textId="30CD10E3" w:rsidR="006261CB" w:rsidRDefault="006261CB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294873D1" w14:textId="44F7A898" w:rsidR="002D1934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2050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C0BA529" w14:textId="4E4D0590" w:rsidR="00A30BFF" w:rsidRDefault="00A30BFF" w:rsidP="00A30BF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46BD458" w14:textId="77777777" w:rsidR="00A30BFF" w:rsidRPr="00C20506" w:rsidRDefault="00A30BFF" w:rsidP="00A30BFF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C2050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57BDEFD6" w14:textId="77777777" w:rsidR="00A30BFF" w:rsidRPr="00C20506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2CA6C39A" w14:textId="7066559D" w:rsidR="00A30BFF" w:rsidRPr="006C776E" w:rsidRDefault="00A30BFF" w:rsidP="00A30BFF">
      <w:pPr>
        <w:spacing w:line="240" w:lineRule="auto"/>
        <w:ind w:left="540" w:right="-45"/>
        <w:jc w:val="thaiDistribute"/>
        <w:rPr>
          <w:rFonts w:asciiTheme="majorBidi" w:hAnsiTheme="majorBidi" w:cstheme="majorBidi"/>
          <w:strike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A2F6E" w:rsidRPr="00BB4F36">
        <w:rPr>
          <w:rFonts w:ascii="Angsana New" w:hAnsi="Angsana New"/>
          <w:sz w:val="30"/>
          <w:szCs w:val="30"/>
          <w:lang w:val="en-US"/>
        </w:rPr>
        <w:t xml:space="preserve">30 </w:t>
      </w:r>
      <w:r w:rsidR="000A2F6E" w:rsidRPr="00BB4F3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 w:rsidR="006439C3">
        <w:rPr>
          <w:rFonts w:asciiTheme="majorBidi" w:hAnsiTheme="majorBidi" w:cstheme="majorBidi"/>
          <w:spacing w:val="-4"/>
          <w:sz w:val="30"/>
          <w:szCs w:val="30"/>
        </w:rPr>
        <w:br/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>การใช้</w:t>
      </w:r>
      <w:r w:rsidRPr="008164FD">
        <w:rPr>
          <w:rFonts w:asciiTheme="majorBidi" w:hAnsiTheme="majorBidi" w:cstheme="majorBidi"/>
          <w:spacing w:val="-4"/>
          <w:sz w:val="30"/>
          <w:szCs w:val="30"/>
          <w:cs/>
        </w:rPr>
        <w:t>วงเงินสินเชื่อของ</w:t>
      </w:r>
      <w:r w:rsidRPr="008164F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8164F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Pr="008164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EA167A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981482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6</w:t>
      </w:r>
      <w:r w:rsidR="00EA167A">
        <w:rPr>
          <w:rFonts w:asciiTheme="majorBidi" w:hAnsiTheme="majorBidi" w:cstheme="majorBidi"/>
          <w:spacing w:val="-4"/>
          <w:sz w:val="30"/>
          <w:szCs w:val="30"/>
          <w:lang w:val="en-US"/>
        </w:rPr>
        <w:t>,977.5</w:t>
      </w:r>
      <w:r w:rsidR="000833DD" w:rsidRPr="008164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164FD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8164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EA167A">
        <w:rPr>
          <w:rFonts w:asciiTheme="majorBidi" w:hAnsiTheme="majorBidi" w:cstheme="majorBidi"/>
          <w:sz w:val="30"/>
          <w:szCs w:val="30"/>
          <w:lang w:val="en-US"/>
        </w:rPr>
        <w:t>44.3</w:t>
      </w:r>
      <w:r w:rsidR="000833DD" w:rsidRPr="008164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F73B5">
        <w:rPr>
          <w:rFonts w:asciiTheme="majorBidi" w:hAnsiTheme="majorBidi" w:cstheme="majorBidi"/>
          <w:spacing w:val="-4"/>
          <w:sz w:val="30"/>
          <w:szCs w:val="30"/>
        </w:rPr>
        <w:br/>
      </w:r>
      <w:r w:rsidRPr="008164F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C205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52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,77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7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.5 </w:t>
      </w:r>
      <w:r w:rsidRPr="00C205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.6 </w:t>
      </w:r>
      <w:r w:rsidRPr="00C205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Pr="00C2050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14AAC324" w14:textId="77777777" w:rsidR="00A30BFF" w:rsidRPr="00C20506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760CE789" w14:textId="77777777" w:rsidR="00A30BFF" w:rsidRPr="00C20506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C2050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81B5A18" w14:textId="77777777" w:rsidR="00A30BFF" w:rsidRPr="00C20506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7C5C3723" w14:textId="77777777" w:rsidR="00A30BFF" w:rsidRPr="00553AB0" w:rsidRDefault="00A30BFF" w:rsidP="00A30BFF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Pr="00553AB0">
        <w:rPr>
          <w:rFonts w:asciiTheme="majorBidi" w:hAnsiTheme="majorBidi"/>
          <w:sz w:val="30"/>
          <w:szCs w:val="30"/>
        </w:rPr>
        <w:t>28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</w:rPr>
        <w:t>กรกฎาคม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</w:rPr>
        <w:t>2560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และเรียกค่าเสียหาย 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Pr="00553AB0">
        <w:rPr>
          <w:rFonts w:asciiTheme="majorBidi" w:hAnsiTheme="majorBidi"/>
          <w:sz w:val="30"/>
          <w:szCs w:val="30"/>
        </w:rPr>
        <w:t>2561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553AB0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Pr="00553AB0">
        <w:rPr>
          <w:rFonts w:asciiTheme="majorBidi" w:hAnsiTheme="majorBidi" w:hint="cs"/>
          <w:sz w:val="30"/>
          <w:szCs w:val="30"/>
          <w:cs/>
        </w:rPr>
        <w:t xml:space="preserve"> </w:t>
      </w:r>
      <w:r w:rsidRPr="00553AB0">
        <w:rPr>
          <w:rFonts w:asciiTheme="majorBidi" w:hAnsiTheme="majorBidi"/>
          <w:sz w:val="30"/>
          <w:szCs w:val="30"/>
        </w:rPr>
        <w:t>11.0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Pr="00553AB0">
        <w:rPr>
          <w:rFonts w:asciiTheme="majorBidi" w:hAnsiTheme="majorBidi"/>
          <w:sz w:val="30"/>
          <w:szCs w:val="30"/>
        </w:rPr>
        <w:t>1.5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ล้านเหรียญสหรัฐอเมริกา หรือเทียบเท่า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 w:hint="cs"/>
          <w:sz w:val="30"/>
          <w:szCs w:val="30"/>
        </w:rPr>
        <w:t>49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Pr="00553AB0">
        <w:rPr>
          <w:rFonts w:asciiTheme="majorBidi" w:hAnsiTheme="majorBidi" w:hint="cs"/>
          <w:sz w:val="30"/>
          <w:szCs w:val="30"/>
        </w:rPr>
        <w:t>3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553AB0">
        <w:rPr>
          <w:rFonts w:asciiTheme="majorBidi" w:hAnsiTheme="majorBidi"/>
          <w:sz w:val="30"/>
          <w:szCs w:val="30"/>
          <w:cs/>
          <w:lang w:val="th-TH"/>
        </w:rPr>
        <w:br/>
        <w:t>ฝ่ายบริหารของบริษัท</w:t>
      </w:r>
      <w:r w:rsidRPr="00553AB0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553AB0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553AB0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Pr="00553AB0">
        <w:rPr>
          <w:rFonts w:asciiTheme="majorBidi" w:hAnsiTheme="majorBidi"/>
          <w:spacing w:val="-4"/>
          <w:sz w:val="30"/>
          <w:szCs w:val="30"/>
        </w:rPr>
        <w:t xml:space="preserve">22.0 </w:t>
      </w:r>
      <w:r w:rsidRPr="00553AB0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054BF3BD" w14:textId="77777777" w:rsidR="00A3478D" w:rsidRPr="00715DD8" w:rsidRDefault="00A3478D" w:rsidP="00A30BF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F0C2BCF" w14:textId="77777777" w:rsidR="00BE5BF2" w:rsidRDefault="00BE5BF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05E3C426" w14:textId="1A796B0A" w:rsidR="00A30BFF" w:rsidRPr="004122BD" w:rsidRDefault="00A30BFF" w:rsidP="00A30BFF">
      <w:pPr>
        <w:pStyle w:val="ListParagraph"/>
        <w:numPr>
          <w:ilvl w:val="0"/>
          <w:numId w:val="18"/>
        </w:numPr>
        <w:ind w:hanging="540"/>
        <w:rPr>
          <w:rFonts w:asciiTheme="majorBidi" w:hAnsiTheme="majorBidi"/>
          <w:i w:val="0"/>
          <w:iCs w:val="0"/>
        </w:rPr>
      </w:pPr>
      <w:r w:rsidRPr="00553AB0">
        <w:rPr>
          <w:rFonts w:asciiTheme="majorBidi" w:hAnsiTheme="majorBidi" w:cstheme="majorBidi" w:hint="cs"/>
          <w:i w:val="0"/>
          <w:iCs w:val="0"/>
          <w:cs/>
        </w:rPr>
        <w:lastRenderedPageBreak/>
        <w:t>เหตุการณ์ภายหลังรอบระยะเวลารายงาน</w:t>
      </w:r>
    </w:p>
    <w:p w14:paraId="07578145" w14:textId="77777777" w:rsidR="0071491F" w:rsidRDefault="0071491F" w:rsidP="000636D3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64D96404" w14:textId="5A992535" w:rsidR="000636D3" w:rsidRDefault="000636D3" w:rsidP="0071491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0636D3">
        <w:rPr>
          <w:rFonts w:asciiTheme="majorBidi" w:hAnsiTheme="majorBidi"/>
          <w:sz w:val="30"/>
          <w:szCs w:val="30"/>
          <w:cs/>
        </w:rPr>
        <w:t>ในเดือนกรกฎาคม</w:t>
      </w:r>
      <w:r w:rsidRPr="000636D3">
        <w:rPr>
          <w:rFonts w:asciiTheme="majorBidi" w:hAnsiTheme="majorBidi"/>
          <w:sz w:val="30"/>
          <w:szCs w:val="30"/>
        </w:rPr>
        <w:t> 2566 </w:t>
      </w:r>
      <w:r w:rsidRPr="000636D3">
        <w:rPr>
          <w:rFonts w:asciiTheme="majorBidi" w:hAnsiTheme="majorBidi"/>
          <w:sz w:val="30"/>
          <w:szCs w:val="30"/>
          <w:cs/>
        </w:rPr>
        <w:t xml:space="preserve">กลุ่มบริษัทได้เพิ่มทุนใน </w:t>
      </w:r>
      <w:proofErr w:type="spellStart"/>
      <w:r w:rsidRPr="000636D3">
        <w:rPr>
          <w:rFonts w:asciiTheme="majorBidi" w:hAnsiTheme="majorBidi"/>
          <w:sz w:val="30"/>
          <w:szCs w:val="30"/>
        </w:rPr>
        <w:t>Osotspa</w:t>
      </w:r>
      <w:proofErr w:type="spellEnd"/>
      <w:r w:rsidRPr="000636D3">
        <w:rPr>
          <w:rFonts w:asciiTheme="majorBidi" w:hAnsiTheme="majorBidi"/>
          <w:sz w:val="30"/>
          <w:szCs w:val="30"/>
        </w:rPr>
        <w:t xml:space="preserve"> Enterprises Singapore </w:t>
      </w:r>
      <w:proofErr w:type="spellStart"/>
      <w:r w:rsidRPr="000636D3">
        <w:rPr>
          <w:rFonts w:asciiTheme="majorBidi" w:hAnsiTheme="majorBidi"/>
          <w:sz w:val="30"/>
          <w:szCs w:val="30"/>
        </w:rPr>
        <w:t>Pte.</w:t>
      </w:r>
      <w:proofErr w:type="spellEnd"/>
      <w:r w:rsidRPr="000636D3">
        <w:rPr>
          <w:rFonts w:asciiTheme="majorBidi" w:hAnsiTheme="majorBidi"/>
          <w:sz w:val="30"/>
          <w:szCs w:val="30"/>
        </w:rPr>
        <w:t xml:space="preserve"> Ltd. </w:t>
      </w:r>
      <w:r w:rsidRPr="000636D3">
        <w:rPr>
          <w:rFonts w:asciiTheme="majorBidi" w:hAnsiTheme="majorBidi"/>
          <w:sz w:val="30"/>
          <w:szCs w:val="30"/>
          <w:cs/>
        </w:rPr>
        <w:t xml:space="preserve">ซึ่งเป็นบริษัทย่อย โดยการแปลงหนี้เป็นทุนเป็นจำนวนเงิน </w:t>
      </w:r>
      <w:r w:rsidRPr="000636D3">
        <w:rPr>
          <w:rFonts w:asciiTheme="majorBidi" w:hAnsiTheme="majorBidi"/>
          <w:sz w:val="30"/>
          <w:szCs w:val="30"/>
        </w:rPr>
        <w:t xml:space="preserve">6.3 </w:t>
      </w:r>
      <w:r w:rsidRPr="000636D3">
        <w:rPr>
          <w:rFonts w:asciiTheme="majorBidi" w:hAnsiTheme="majorBidi"/>
          <w:sz w:val="30"/>
          <w:szCs w:val="30"/>
          <w:cs/>
        </w:rPr>
        <w:t xml:space="preserve">ล้านดอลลาร์สหรัฐ เพื่อดำเนินการเพิ่มทุนใน </w:t>
      </w:r>
      <w:r w:rsidRPr="000636D3">
        <w:rPr>
          <w:rFonts w:asciiTheme="majorBidi" w:hAnsiTheme="majorBidi"/>
          <w:sz w:val="30"/>
          <w:szCs w:val="30"/>
        </w:rPr>
        <w:t xml:space="preserve">OSOTSPA LOI HEIN COMPANY LIMITED </w:t>
      </w:r>
      <w:r w:rsidRPr="000636D3">
        <w:rPr>
          <w:rFonts w:asciiTheme="majorBidi" w:hAnsiTheme="majorBidi"/>
          <w:sz w:val="30"/>
          <w:szCs w:val="30"/>
          <w:cs/>
        </w:rPr>
        <w:t>และ</w:t>
      </w:r>
      <w:r w:rsidRPr="000636D3">
        <w:rPr>
          <w:rFonts w:asciiTheme="majorBidi" w:hAnsiTheme="majorBidi"/>
          <w:sz w:val="30"/>
          <w:szCs w:val="30"/>
        </w:rPr>
        <w:t xml:space="preserve"> ADVANZ BEVERAGE MANUFACTURING COMPANY LIMITED </w:t>
      </w:r>
      <w:r w:rsidRPr="000636D3">
        <w:rPr>
          <w:rFonts w:asciiTheme="majorBidi" w:hAnsiTheme="majorBidi"/>
          <w:sz w:val="30"/>
          <w:szCs w:val="30"/>
          <w:cs/>
        </w:rPr>
        <w:t>ซึ่งเป็นบริษัทย่อยในสาธารณรัฐแห่งสหภาพเมียนมาร์</w:t>
      </w:r>
      <w:r w:rsidR="007E159D">
        <w:rPr>
          <w:rFonts w:asciiTheme="majorBidi" w:hAnsiTheme="majorBidi" w:hint="cs"/>
          <w:sz w:val="30"/>
          <w:szCs w:val="30"/>
          <w:cs/>
        </w:rPr>
        <w:t xml:space="preserve"> </w:t>
      </w:r>
      <w:r w:rsidRPr="000636D3">
        <w:rPr>
          <w:rFonts w:asciiTheme="majorBidi" w:hAnsiTheme="majorBidi"/>
          <w:sz w:val="30"/>
          <w:szCs w:val="30"/>
          <w:cs/>
        </w:rPr>
        <w:t>โดยการแปลงหนี้เป็นทุนเป็นจำนวนเงิน</w:t>
      </w:r>
      <w:r w:rsidRPr="000636D3">
        <w:rPr>
          <w:rFonts w:asciiTheme="majorBidi" w:hAnsiTheme="majorBidi"/>
          <w:sz w:val="30"/>
          <w:szCs w:val="30"/>
        </w:rPr>
        <w:t xml:space="preserve"> 1.5 </w:t>
      </w:r>
      <w:r w:rsidRPr="000636D3">
        <w:rPr>
          <w:rFonts w:asciiTheme="majorBidi" w:hAnsiTheme="majorBidi"/>
          <w:sz w:val="30"/>
          <w:szCs w:val="30"/>
          <w:cs/>
        </w:rPr>
        <w:t>ล้านดอลลาร์สหรัฐ และ</w:t>
      </w:r>
      <w:r w:rsidRPr="000636D3">
        <w:rPr>
          <w:rFonts w:asciiTheme="majorBidi" w:hAnsiTheme="majorBidi"/>
          <w:sz w:val="30"/>
          <w:szCs w:val="30"/>
        </w:rPr>
        <w:t xml:space="preserve"> 4.9 </w:t>
      </w:r>
      <w:r w:rsidRPr="000636D3">
        <w:rPr>
          <w:rFonts w:asciiTheme="majorBidi" w:hAnsiTheme="majorBidi"/>
          <w:sz w:val="30"/>
          <w:szCs w:val="30"/>
          <w:cs/>
        </w:rPr>
        <w:t>ล้านดอลลาร์สหรัฐ ตามลำดับ โดยภายหลังจากการเพิ่มทุนจะทำให้สัดส่วนเงินลงทุนของกลุ่มบริษัทที่ถือในบริษัทย่อยในสาธารณรัฐแห่งสหภาพเมียนมาร์ดังกล่าวเปลี่ยนจากร้อยละ</w:t>
      </w:r>
      <w:r w:rsidRPr="000636D3">
        <w:rPr>
          <w:rFonts w:asciiTheme="majorBidi" w:hAnsiTheme="majorBidi"/>
          <w:sz w:val="30"/>
          <w:szCs w:val="30"/>
        </w:rPr>
        <w:t xml:space="preserve"> 85.00 </w:t>
      </w:r>
      <w:r w:rsidRPr="000636D3">
        <w:rPr>
          <w:rFonts w:asciiTheme="majorBidi" w:hAnsiTheme="majorBidi"/>
          <w:sz w:val="30"/>
          <w:szCs w:val="30"/>
          <w:cs/>
        </w:rPr>
        <w:t>เป็นร้อยละ</w:t>
      </w:r>
      <w:r w:rsidRPr="000636D3">
        <w:rPr>
          <w:rFonts w:asciiTheme="majorBidi" w:hAnsiTheme="majorBidi"/>
          <w:sz w:val="30"/>
          <w:szCs w:val="30"/>
        </w:rPr>
        <w:t xml:space="preserve"> 87.78 </w:t>
      </w:r>
      <w:r w:rsidRPr="000636D3">
        <w:rPr>
          <w:rFonts w:asciiTheme="majorBidi" w:hAnsiTheme="majorBidi"/>
          <w:sz w:val="30"/>
          <w:szCs w:val="30"/>
          <w:cs/>
        </w:rPr>
        <w:t>ทั้งนี้</w:t>
      </w:r>
      <w:r w:rsidR="007E159D">
        <w:rPr>
          <w:rFonts w:asciiTheme="majorBidi" w:hAnsiTheme="majorBidi" w:hint="cs"/>
          <w:sz w:val="30"/>
          <w:szCs w:val="30"/>
          <w:cs/>
        </w:rPr>
        <w:t xml:space="preserve"> </w:t>
      </w:r>
      <w:r w:rsidRPr="000636D3">
        <w:rPr>
          <w:rFonts w:asciiTheme="majorBidi" w:hAnsiTheme="majorBidi"/>
          <w:sz w:val="30"/>
          <w:szCs w:val="30"/>
          <w:cs/>
        </w:rPr>
        <w:t>การเพิ่มทุน</w:t>
      </w:r>
      <w:r w:rsidR="007E159D">
        <w:rPr>
          <w:rFonts w:asciiTheme="majorBidi" w:hAnsiTheme="majorBidi" w:hint="cs"/>
          <w:sz w:val="30"/>
          <w:szCs w:val="30"/>
          <w:cs/>
        </w:rPr>
        <w:t>ดังกล่าว</w:t>
      </w:r>
      <w:r w:rsidRPr="000636D3">
        <w:rPr>
          <w:rFonts w:asciiTheme="majorBidi" w:hAnsiTheme="majorBidi"/>
          <w:sz w:val="30"/>
          <w:szCs w:val="30"/>
          <w:cs/>
        </w:rPr>
        <w:t>เป็นไปตามมติที่ประชุมคณะกรรมการของบริษัท เมื่อวันที่</w:t>
      </w:r>
      <w:r w:rsidRPr="000636D3">
        <w:rPr>
          <w:rFonts w:asciiTheme="majorBidi" w:hAnsiTheme="majorBidi"/>
          <w:sz w:val="30"/>
          <w:szCs w:val="30"/>
        </w:rPr>
        <w:t xml:space="preserve"> 9 </w:t>
      </w:r>
      <w:r w:rsidRPr="000636D3">
        <w:rPr>
          <w:rFonts w:asciiTheme="majorBidi" w:hAnsiTheme="majorBidi"/>
          <w:sz w:val="30"/>
          <w:szCs w:val="30"/>
          <w:cs/>
        </w:rPr>
        <w:t>พฤศจิกายน</w:t>
      </w:r>
      <w:r w:rsidRPr="000636D3">
        <w:rPr>
          <w:rFonts w:asciiTheme="majorBidi" w:hAnsiTheme="majorBidi"/>
          <w:sz w:val="30"/>
          <w:szCs w:val="30"/>
        </w:rPr>
        <w:t> 2565</w:t>
      </w:r>
    </w:p>
    <w:p w14:paraId="391A2833" w14:textId="77777777" w:rsidR="000636D3" w:rsidRDefault="000636D3" w:rsidP="0071491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DC96480" w14:textId="6E19DD06" w:rsidR="00932FF4" w:rsidRPr="00A84A51" w:rsidRDefault="00932FF4" w:rsidP="00932F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EC452A">
        <w:rPr>
          <w:rFonts w:asciiTheme="majorBidi" w:hAnsi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EC452A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lang w:val="en-US"/>
        </w:rPr>
        <w:t>9</w:t>
      </w:r>
      <w:r w:rsidRPr="00EC452A">
        <w:rPr>
          <w:rFonts w:asciiTheme="majorBidi" w:hAnsiTheme="majorBidi"/>
          <w:sz w:val="30"/>
          <w:szCs w:val="30"/>
        </w:rPr>
        <w:t xml:space="preserve"> </w:t>
      </w:r>
      <w:r w:rsidRPr="00EC452A">
        <w:rPr>
          <w:rFonts w:asciiTheme="majorBidi" w:hAnsiTheme="majorBidi"/>
          <w:sz w:val="30"/>
          <w:szCs w:val="30"/>
          <w:cs/>
        </w:rPr>
        <w:t>สิงหาคม</w:t>
      </w:r>
      <w:r w:rsidRPr="00EC452A">
        <w:rPr>
          <w:rFonts w:asciiTheme="majorBidi" w:hAnsiTheme="majorBidi"/>
          <w:sz w:val="30"/>
          <w:szCs w:val="30"/>
        </w:rPr>
        <w:t xml:space="preserve"> 256</w:t>
      </w:r>
      <w:r>
        <w:rPr>
          <w:rFonts w:asciiTheme="majorBidi" w:hAnsiTheme="majorBidi"/>
          <w:sz w:val="30"/>
          <w:szCs w:val="30"/>
        </w:rPr>
        <w:t>6</w:t>
      </w:r>
      <w:r w:rsidRPr="00EC452A">
        <w:rPr>
          <w:rFonts w:asciiTheme="majorBidi" w:hAnsiTheme="majorBidi"/>
          <w:sz w:val="30"/>
          <w:szCs w:val="30"/>
        </w:rPr>
        <w:t xml:space="preserve"> </w:t>
      </w:r>
      <w:r w:rsidRPr="00EC452A">
        <w:rPr>
          <w:rFonts w:asciiTheme="majorBidi" w:hAnsiTheme="majorBidi"/>
          <w:sz w:val="30"/>
          <w:szCs w:val="30"/>
          <w:cs/>
        </w:rPr>
        <w:t>ได้มีมติอนุมัติการจัดสรรกำไรจาก</w:t>
      </w:r>
      <w:r w:rsidR="00AF6B4C">
        <w:rPr>
          <w:rFonts w:asciiTheme="majorBidi" w:hAnsiTheme="majorBidi"/>
          <w:sz w:val="30"/>
          <w:szCs w:val="30"/>
          <w:cs/>
        </w:rPr>
        <w:br/>
      </w:r>
      <w:r w:rsidRPr="00EC452A">
        <w:rPr>
          <w:rFonts w:asciiTheme="majorBidi" w:hAnsiTheme="majorBidi"/>
          <w:sz w:val="30"/>
          <w:szCs w:val="30"/>
          <w:cs/>
        </w:rPr>
        <w:t>ผลการ</w:t>
      </w:r>
      <w:r w:rsidRPr="00B659F7">
        <w:rPr>
          <w:rFonts w:asciiTheme="majorBidi" w:hAnsiTheme="majorBidi"/>
          <w:sz w:val="30"/>
          <w:szCs w:val="30"/>
          <w:cs/>
        </w:rPr>
        <w:t>ดำเนินงานงวดครึ่งปีแรกของปี</w:t>
      </w:r>
      <w:r w:rsidRPr="00B659F7">
        <w:rPr>
          <w:rFonts w:asciiTheme="majorBidi" w:hAnsiTheme="majorBidi"/>
          <w:sz w:val="30"/>
          <w:szCs w:val="30"/>
        </w:rPr>
        <w:t xml:space="preserve"> 2566 </w:t>
      </w:r>
      <w:r w:rsidRPr="00B659F7">
        <w:rPr>
          <w:rFonts w:asciiTheme="majorBidi" w:hAnsiTheme="majorBidi"/>
          <w:sz w:val="30"/>
          <w:szCs w:val="30"/>
          <w:cs/>
        </w:rPr>
        <w:t>เป็นเงินปันผลระหว่างกาล ในอัตราหุ้นละ</w:t>
      </w:r>
      <w:r w:rsidRPr="00B659F7">
        <w:rPr>
          <w:rFonts w:asciiTheme="majorBidi" w:hAnsiTheme="majorBidi"/>
          <w:sz w:val="30"/>
          <w:szCs w:val="30"/>
        </w:rPr>
        <w:t xml:space="preserve"> </w:t>
      </w:r>
      <w:r w:rsidRPr="00B659F7">
        <w:rPr>
          <w:rFonts w:asciiTheme="majorBidi" w:hAnsiTheme="majorBidi" w:hint="cs"/>
          <w:sz w:val="30"/>
          <w:szCs w:val="30"/>
          <w:cs/>
        </w:rPr>
        <w:t>0.</w:t>
      </w:r>
      <w:r w:rsidR="00B659F7" w:rsidRPr="00B659F7">
        <w:rPr>
          <w:rFonts w:asciiTheme="majorBidi" w:hAnsiTheme="majorBidi"/>
          <w:sz w:val="30"/>
          <w:szCs w:val="30"/>
          <w:lang w:val="en-US"/>
        </w:rPr>
        <w:t>4</w:t>
      </w:r>
      <w:r w:rsidR="00E45606">
        <w:rPr>
          <w:rFonts w:asciiTheme="majorBidi" w:hAnsiTheme="majorBidi"/>
          <w:sz w:val="30"/>
          <w:szCs w:val="30"/>
          <w:lang w:val="en-US"/>
        </w:rPr>
        <w:t>0</w:t>
      </w:r>
      <w:r w:rsidRPr="00B659F7">
        <w:rPr>
          <w:rFonts w:asciiTheme="majorBidi" w:hAnsiTheme="majorBidi"/>
          <w:sz w:val="30"/>
          <w:szCs w:val="30"/>
        </w:rPr>
        <w:t xml:space="preserve"> </w:t>
      </w:r>
      <w:r w:rsidRPr="00B659F7">
        <w:rPr>
          <w:rFonts w:asciiTheme="majorBidi" w:hAnsiTheme="majorBidi"/>
          <w:sz w:val="30"/>
          <w:szCs w:val="30"/>
          <w:cs/>
        </w:rPr>
        <w:t>บาท คิดเป็นจำนวน</w:t>
      </w:r>
      <w:r w:rsidR="006F73B5">
        <w:rPr>
          <w:rFonts w:asciiTheme="majorBidi" w:hAnsiTheme="majorBidi" w:hint="cs"/>
          <w:sz w:val="30"/>
          <w:szCs w:val="30"/>
          <w:cs/>
        </w:rPr>
        <w:t>เงิน</w:t>
      </w:r>
      <w:r w:rsidRPr="00B659F7">
        <w:rPr>
          <w:rFonts w:asciiTheme="majorBidi" w:hAnsiTheme="majorBidi"/>
          <w:sz w:val="30"/>
          <w:szCs w:val="30"/>
          <w:cs/>
        </w:rPr>
        <w:t xml:space="preserve">ประมาณ </w:t>
      </w:r>
      <w:r w:rsidR="00B659F7" w:rsidRPr="00B659F7">
        <w:rPr>
          <w:rFonts w:asciiTheme="majorBidi" w:hAnsiTheme="majorBidi"/>
          <w:sz w:val="30"/>
          <w:szCs w:val="30"/>
          <w:lang w:val="en-US"/>
        </w:rPr>
        <w:t>1,</w:t>
      </w:r>
      <w:r w:rsidR="00236217">
        <w:rPr>
          <w:rFonts w:asciiTheme="majorBidi" w:hAnsiTheme="majorBidi"/>
          <w:sz w:val="30"/>
          <w:szCs w:val="30"/>
          <w:lang w:val="en-US"/>
        </w:rPr>
        <w:t>201</w:t>
      </w:r>
      <w:r w:rsidR="00B659F7" w:rsidRPr="00B659F7">
        <w:rPr>
          <w:rFonts w:asciiTheme="majorBidi" w:hAnsiTheme="majorBidi"/>
          <w:sz w:val="30"/>
          <w:szCs w:val="30"/>
          <w:lang w:val="en-US"/>
        </w:rPr>
        <w:t>.</w:t>
      </w:r>
      <w:r w:rsidR="00F669CC">
        <w:rPr>
          <w:rFonts w:asciiTheme="majorBidi" w:hAnsiTheme="majorBidi"/>
          <w:sz w:val="30"/>
          <w:szCs w:val="30"/>
          <w:lang w:val="en-US"/>
        </w:rPr>
        <w:t>50</w:t>
      </w:r>
      <w:r w:rsidRPr="00B659F7">
        <w:rPr>
          <w:rFonts w:asciiTheme="majorBidi" w:hAnsiTheme="majorBidi"/>
          <w:sz w:val="30"/>
          <w:szCs w:val="30"/>
        </w:rPr>
        <w:t xml:space="preserve"> </w:t>
      </w:r>
      <w:r w:rsidRPr="00B659F7">
        <w:rPr>
          <w:rFonts w:asciiTheme="majorBidi" w:hAnsiTheme="majorBidi"/>
          <w:sz w:val="30"/>
          <w:szCs w:val="30"/>
          <w:cs/>
        </w:rPr>
        <w:t>ล้าน</w:t>
      </w:r>
      <w:r w:rsidRPr="00EC452A">
        <w:rPr>
          <w:rFonts w:asciiTheme="majorBidi" w:hAnsiTheme="majorBidi"/>
          <w:sz w:val="30"/>
          <w:szCs w:val="30"/>
          <w:cs/>
        </w:rPr>
        <w:t>บาท โดยจะจ่ายให้แก่ผู้ถือหุ้นใน</w:t>
      </w:r>
      <w:r w:rsidRPr="00EC452A">
        <w:rPr>
          <w:rFonts w:asciiTheme="majorBidi" w:hAnsiTheme="majorBidi" w:hint="cs"/>
          <w:sz w:val="30"/>
          <w:szCs w:val="30"/>
          <w:cs/>
        </w:rPr>
        <w:t>เดือน</w:t>
      </w:r>
      <w:r w:rsidRPr="00EC452A">
        <w:rPr>
          <w:rFonts w:asciiTheme="majorBidi" w:hAnsiTheme="majorBidi"/>
          <w:sz w:val="30"/>
          <w:szCs w:val="30"/>
          <w:cs/>
        </w:rPr>
        <w:t>กันยายน</w:t>
      </w:r>
      <w:r w:rsidRPr="00EC452A">
        <w:rPr>
          <w:rFonts w:asciiTheme="majorBidi" w:hAnsiTheme="majorBidi"/>
          <w:sz w:val="30"/>
          <w:szCs w:val="30"/>
        </w:rPr>
        <w:t xml:space="preserve"> 256</w:t>
      </w:r>
      <w:r>
        <w:rPr>
          <w:rFonts w:asciiTheme="majorBidi" w:hAnsiTheme="majorBidi"/>
          <w:sz w:val="30"/>
          <w:szCs w:val="30"/>
        </w:rPr>
        <w:t>6</w:t>
      </w:r>
    </w:p>
    <w:p w14:paraId="64A10FB6" w14:textId="1A24B891" w:rsidR="00A3478D" w:rsidRPr="00932FF4" w:rsidRDefault="00A3478D" w:rsidP="00A3478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sectPr w:rsidR="00A3478D" w:rsidRPr="00932FF4" w:rsidSect="00263E9D">
      <w:headerReference w:type="default" r:id="rId47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483FB" w14:textId="77777777" w:rsidR="000138F1" w:rsidRDefault="000138F1">
      <w:r>
        <w:separator/>
      </w:r>
    </w:p>
  </w:endnote>
  <w:endnote w:type="continuationSeparator" w:id="0">
    <w:p w14:paraId="6B6297D3" w14:textId="77777777" w:rsidR="000138F1" w:rsidRDefault="000138F1">
      <w:r>
        <w:continuationSeparator/>
      </w:r>
    </w:p>
  </w:endnote>
  <w:endnote w:type="continuationNotice" w:id="1">
    <w:p w14:paraId="5978FDCF" w14:textId="77777777" w:rsidR="000138F1" w:rsidRDefault="000138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CE36A1" w:rsidRPr="00B248A7" w:rsidRDefault="00CE36A1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28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23BC" w14:textId="77777777" w:rsidR="00CE36A1" w:rsidRPr="00173BD7" w:rsidRDefault="00CE36A1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CE36A1" w:rsidRPr="00175C2C" w:rsidRDefault="00CE36A1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8B668" w14:textId="77777777" w:rsidR="00F9779C" w:rsidRPr="00173BD7" w:rsidRDefault="00F9779C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88A7B30" w14:textId="77777777" w:rsidR="00F9779C" w:rsidRPr="00175C2C" w:rsidRDefault="00F9779C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559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0CD53B" w14:textId="7F1DC820" w:rsidR="00CE36A1" w:rsidRPr="00237A40" w:rsidRDefault="00B8756E" w:rsidP="00237A40">
        <w:pPr>
          <w:pStyle w:val="Footer"/>
          <w:jc w:val="center"/>
          <w:rPr>
            <w: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84EA1" w14:textId="77777777" w:rsidR="000138F1" w:rsidRDefault="000138F1">
      <w:r>
        <w:separator/>
      </w:r>
    </w:p>
  </w:footnote>
  <w:footnote w:type="continuationSeparator" w:id="0">
    <w:p w14:paraId="39A9F8E9" w14:textId="77777777" w:rsidR="000138F1" w:rsidRDefault="000138F1">
      <w:r>
        <w:continuationSeparator/>
      </w:r>
    </w:p>
  </w:footnote>
  <w:footnote w:type="continuationNotice" w:id="1">
    <w:p w14:paraId="5E8D422A" w14:textId="77777777" w:rsidR="000138F1" w:rsidRDefault="000138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F230" w14:textId="77777777" w:rsidR="00CE36A1" w:rsidRDefault="00CE36A1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33EC9AC" w14:textId="77777777" w:rsidR="00CE36A1" w:rsidRDefault="00CE36A1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ACB81BC" w14:textId="51330CEE" w:rsidR="00CE36A1" w:rsidRDefault="00CE36A1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C3CD041" w14:textId="77777777" w:rsidR="00CE36A1" w:rsidRPr="000E5F74" w:rsidRDefault="00CE36A1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71293" w14:textId="77777777" w:rsidR="00F9779C" w:rsidRDefault="00F9779C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64072A9" w14:textId="77777777" w:rsidR="00F9779C" w:rsidRDefault="00F9779C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7B8E8C" w14:textId="77777777" w:rsidR="00F9779C" w:rsidRDefault="00F9779C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C183978" w14:textId="77777777" w:rsidR="00F9779C" w:rsidRPr="000E5F74" w:rsidRDefault="00F9779C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8DF12" w14:textId="77777777" w:rsidR="00F9779C" w:rsidRDefault="00F9779C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2E2ADF4" w14:textId="77777777" w:rsidR="00F9779C" w:rsidRDefault="00F9779C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D381939" w14:textId="77777777" w:rsidR="00F9779C" w:rsidRDefault="00F9779C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C2C604C" w14:textId="77777777" w:rsidR="00F9779C" w:rsidRPr="000E5F74" w:rsidRDefault="00F9779C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E1CC2" w14:textId="77777777" w:rsidR="00F9779C" w:rsidRDefault="00F9779C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8C20701" w14:textId="77777777" w:rsidR="00F9779C" w:rsidRDefault="00F9779C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693AAF9" w14:textId="77777777" w:rsidR="00F9779C" w:rsidRDefault="00F9779C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12E4CE" w14:textId="77777777" w:rsidR="00F9779C" w:rsidRPr="000E5F74" w:rsidRDefault="00F9779C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964581423">
    <w:abstractNumId w:val="1"/>
  </w:num>
  <w:num w:numId="2" w16cid:durableId="1627202630">
    <w:abstractNumId w:val="0"/>
  </w:num>
  <w:num w:numId="3" w16cid:durableId="39868032">
    <w:abstractNumId w:val="4"/>
  </w:num>
  <w:num w:numId="4" w16cid:durableId="381755067">
    <w:abstractNumId w:val="17"/>
  </w:num>
  <w:num w:numId="5" w16cid:durableId="493953243">
    <w:abstractNumId w:val="26"/>
  </w:num>
  <w:num w:numId="6" w16cid:durableId="654266678">
    <w:abstractNumId w:val="12"/>
  </w:num>
  <w:num w:numId="7" w16cid:durableId="583270994">
    <w:abstractNumId w:val="5"/>
  </w:num>
  <w:num w:numId="8" w16cid:durableId="750270906">
    <w:abstractNumId w:val="8"/>
  </w:num>
  <w:num w:numId="9" w16cid:durableId="2010742596">
    <w:abstractNumId w:val="15"/>
  </w:num>
  <w:num w:numId="10" w16cid:durableId="1538159304">
    <w:abstractNumId w:val="21"/>
  </w:num>
  <w:num w:numId="11" w16cid:durableId="1324699220">
    <w:abstractNumId w:val="11"/>
  </w:num>
  <w:num w:numId="12" w16cid:durableId="1370766337">
    <w:abstractNumId w:val="13"/>
  </w:num>
  <w:num w:numId="13" w16cid:durableId="571084817">
    <w:abstractNumId w:val="23"/>
  </w:num>
  <w:num w:numId="14" w16cid:durableId="1793013730">
    <w:abstractNumId w:val="24"/>
  </w:num>
  <w:num w:numId="15" w16cid:durableId="941642680">
    <w:abstractNumId w:val="3"/>
  </w:num>
  <w:num w:numId="16" w16cid:durableId="893081780">
    <w:abstractNumId w:val="16"/>
  </w:num>
  <w:num w:numId="17" w16cid:durableId="2081174218">
    <w:abstractNumId w:val="18"/>
  </w:num>
  <w:num w:numId="18" w16cid:durableId="521091898">
    <w:abstractNumId w:val="10"/>
  </w:num>
  <w:num w:numId="19" w16cid:durableId="8196865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383311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189584">
    <w:abstractNumId w:val="2"/>
  </w:num>
  <w:num w:numId="22" w16cid:durableId="1180775208">
    <w:abstractNumId w:val="7"/>
  </w:num>
  <w:num w:numId="23" w16cid:durableId="845942795">
    <w:abstractNumId w:val="9"/>
  </w:num>
  <w:num w:numId="24" w16cid:durableId="323748824">
    <w:abstractNumId w:val="14"/>
  </w:num>
  <w:num w:numId="25" w16cid:durableId="839664960">
    <w:abstractNumId w:val="6"/>
  </w:num>
  <w:num w:numId="26" w16cid:durableId="1803572840">
    <w:abstractNumId w:val="25"/>
  </w:num>
  <w:num w:numId="27" w16cid:durableId="2008291645">
    <w:abstractNumId w:val="22"/>
  </w:num>
  <w:num w:numId="28" w16cid:durableId="834958095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95"/>
    <w:rsid w:val="00006EF1"/>
    <w:rsid w:val="000075E8"/>
    <w:rsid w:val="0000765B"/>
    <w:rsid w:val="00007770"/>
    <w:rsid w:val="000079CB"/>
    <w:rsid w:val="00007EA1"/>
    <w:rsid w:val="000105BE"/>
    <w:rsid w:val="00010989"/>
    <w:rsid w:val="00010ACF"/>
    <w:rsid w:val="0001153D"/>
    <w:rsid w:val="00011788"/>
    <w:rsid w:val="00011C73"/>
    <w:rsid w:val="000127A7"/>
    <w:rsid w:val="00012928"/>
    <w:rsid w:val="00012ED5"/>
    <w:rsid w:val="00013080"/>
    <w:rsid w:val="000135DF"/>
    <w:rsid w:val="00013655"/>
    <w:rsid w:val="00013885"/>
    <w:rsid w:val="000138F1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17FBE"/>
    <w:rsid w:val="00020051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32DC"/>
    <w:rsid w:val="00023A36"/>
    <w:rsid w:val="00023C34"/>
    <w:rsid w:val="00023F0F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3CD"/>
    <w:rsid w:val="00034620"/>
    <w:rsid w:val="00034C0A"/>
    <w:rsid w:val="00034C85"/>
    <w:rsid w:val="00034E4F"/>
    <w:rsid w:val="000352F7"/>
    <w:rsid w:val="0003543A"/>
    <w:rsid w:val="000354AE"/>
    <w:rsid w:val="00035EC2"/>
    <w:rsid w:val="00036022"/>
    <w:rsid w:val="000360BD"/>
    <w:rsid w:val="0003618C"/>
    <w:rsid w:val="000364E3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6D0"/>
    <w:rsid w:val="00063625"/>
    <w:rsid w:val="000636D3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784C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DFC"/>
    <w:rsid w:val="00084010"/>
    <w:rsid w:val="00084339"/>
    <w:rsid w:val="00084690"/>
    <w:rsid w:val="000849D6"/>
    <w:rsid w:val="00084B74"/>
    <w:rsid w:val="00084CB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E1F"/>
    <w:rsid w:val="000862A1"/>
    <w:rsid w:val="0008717A"/>
    <w:rsid w:val="00087365"/>
    <w:rsid w:val="00087AAD"/>
    <w:rsid w:val="00087C7E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198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2F6E"/>
    <w:rsid w:val="000A3483"/>
    <w:rsid w:val="000A3897"/>
    <w:rsid w:val="000A420C"/>
    <w:rsid w:val="000A4494"/>
    <w:rsid w:val="000A44EF"/>
    <w:rsid w:val="000A4DDF"/>
    <w:rsid w:val="000A4F68"/>
    <w:rsid w:val="000A4FBC"/>
    <w:rsid w:val="000A5372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D76"/>
    <w:rsid w:val="000B1F60"/>
    <w:rsid w:val="000B2254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46E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2451"/>
    <w:rsid w:val="000E2875"/>
    <w:rsid w:val="000E3635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7004"/>
    <w:rsid w:val="000E7184"/>
    <w:rsid w:val="000E7C3D"/>
    <w:rsid w:val="000E7D28"/>
    <w:rsid w:val="000F031A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044"/>
    <w:rsid w:val="000F287F"/>
    <w:rsid w:val="000F3318"/>
    <w:rsid w:val="000F332A"/>
    <w:rsid w:val="000F3721"/>
    <w:rsid w:val="000F3772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728"/>
    <w:rsid w:val="0010193F"/>
    <w:rsid w:val="00101A01"/>
    <w:rsid w:val="00101D56"/>
    <w:rsid w:val="001020E5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65D"/>
    <w:rsid w:val="001067DD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AAC"/>
    <w:rsid w:val="00110E96"/>
    <w:rsid w:val="0011153C"/>
    <w:rsid w:val="001115A4"/>
    <w:rsid w:val="001116DC"/>
    <w:rsid w:val="0011187C"/>
    <w:rsid w:val="00111AB5"/>
    <w:rsid w:val="00111D23"/>
    <w:rsid w:val="00111F31"/>
    <w:rsid w:val="001124A5"/>
    <w:rsid w:val="00112E5F"/>
    <w:rsid w:val="001132DA"/>
    <w:rsid w:val="00113330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3C5"/>
    <w:rsid w:val="00122478"/>
    <w:rsid w:val="001225E0"/>
    <w:rsid w:val="00122635"/>
    <w:rsid w:val="00123CEF"/>
    <w:rsid w:val="00123ECE"/>
    <w:rsid w:val="00124CF0"/>
    <w:rsid w:val="001251E6"/>
    <w:rsid w:val="001252B2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C3B"/>
    <w:rsid w:val="001300DD"/>
    <w:rsid w:val="00130844"/>
    <w:rsid w:val="00131540"/>
    <w:rsid w:val="00131E71"/>
    <w:rsid w:val="00131E78"/>
    <w:rsid w:val="001322DF"/>
    <w:rsid w:val="001325CD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2E97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8AE"/>
    <w:rsid w:val="00151A9D"/>
    <w:rsid w:val="00151F67"/>
    <w:rsid w:val="00152107"/>
    <w:rsid w:val="001524B5"/>
    <w:rsid w:val="00152A7F"/>
    <w:rsid w:val="00152A88"/>
    <w:rsid w:val="001534F9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0AAA"/>
    <w:rsid w:val="00161EE8"/>
    <w:rsid w:val="001620DE"/>
    <w:rsid w:val="00162555"/>
    <w:rsid w:val="00162916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4E3"/>
    <w:rsid w:val="00167541"/>
    <w:rsid w:val="00167A56"/>
    <w:rsid w:val="00167CB5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36B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531"/>
    <w:rsid w:val="00177DDD"/>
    <w:rsid w:val="00177E2D"/>
    <w:rsid w:val="0018005F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7A8"/>
    <w:rsid w:val="001A3D56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F1D"/>
    <w:rsid w:val="001B5056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C07FE"/>
    <w:rsid w:val="001C0CDE"/>
    <w:rsid w:val="001C0EBD"/>
    <w:rsid w:val="001C0EC5"/>
    <w:rsid w:val="001C16E1"/>
    <w:rsid w:val="001C1CF9"/>
    <w:rsid w:val="001C210B"/>
    <w:rsid w:val="001C2344"/>
    <w:rsid w:val="001C2529"/>
    <w:rsid w:val="001C29B3"/>
    <w:rsid w:val="001C2A8E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2BB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913"/>
    <w:rsid w:val="001D6C81"/>
    <w:rsid w:val="001D6FE9"/>
    <w:rsid w:val="001D7043"/>
    <w:rsid w:val="001D75A6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E51"/>
    <w:rsid w:val="001E2FC9"/>
    <w:rsid w:val="001E3430"/>
    <w:rsid w:val="001E467B"/>
    <w:rsid w:val="001E4833"/>
    <w:rsid w:val="001E493B"/>
    <w:rsid w:val="001E4BFB"/>
    <w:rsid w:val="001E4C79"/>
    <w:rsid w:val="001E4E20"/>
    <w:rsid w:val="001E5746"/>
    <w:rsid w:val="001E589A"/>
    <w:rsid w:val="001E5B1E"/>
    <w:rsid w:val="001E5D3F"/>
    <w:rsid w:val="001E64FC"/>
    <w:rsid w:val="001E66F1"/>
    <w:rsid w:val="001E72AE"/>
    <w:rsid w:val="001E7A7A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2F99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3C0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2E5B"/>
    <w:rsid w:val="0020304C"/>
    <w:rsid w:val="00203598"/>
    <w:rsid w:val="00203C46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3A4"/>
    <w:rsid w:val="0022354B"/>
    <w:rsid w:val="00224485"/>
    <w:rsid w:val="0022484B"/>
    <w:rsid w:val="00224A35"/>
    <w:rsid w:val="00224C9A"/>
    <w:rsid w:val="00224ED8"/>
    <w:rsid w:val="0022533E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501E"/>
    <w:rsid w:val="002353C5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956"/>
    <w:rsid w:val="00264997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264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83F"/>
    <w:rsid w:val="00287924"/>
    <w:rsid w:val="00287BFB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66"/>
    <w:rsid w:val="00292AAF"/>
    <w:rsid w:val="002930DE"/>
    <w:rsid w:val="00293AFE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E59"/>
    <w:rsid w:val="002A2144"/>
    <w:rsid w:val="002A2403"/>
    <w:rsid w:val="002A26BF"/>
    <w:rsid w:val="002A26D4"/>
    <w:rsid w:val="002A2B4C"/>
    <w:rsid w:val="002A30B3"/>
    <w:rsid w:val="002A343D"/>
    <w:rsid w:val="002A3628"/>
    <w:rsid w:val="002A3F13"/>
    <w:rsid w:val="002A40F5"/>
    <w:rsid w:val="002A451D"/>
    <w:rsid w:val="002A455A"/>
    <w:rsid w:val="002A4952"/>
    <w:rsid w:val="002A4C66"/>
    <w:rsid w:val="002A553C"/>
    <w:rsid w:val="002A581A"/>
    <w:rsid w:val="002A5A03"/>
    <w:rsid w:val="002A5F05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D5E"/>
    <w:rsid w:val="002C4E38"/>
    <w:rsid w:val="002C4E8C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1B0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D13"/>
    <w:rsid w:val="002D3DA1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EF"/>
    <w:rsid w:val="002D5CDB"/>
    <w:rsid w:val="002D5E6A"/>
    <w:rsid w:val="002D5F94"/>
    <w:rsid w:val="002D6096"/>
    <w:rsid w:val="002D6218"/>
    <w:rsid w:val="002D6FE3"/>
    <w:rsid w:val="002D732C"/>
    <w:rsid w:val="002D7342"/>
    <w:rsid w:val="002D7A33"/>
    <w:rsid w:val="002D7AE6"/>
    <w:rsid w:val="002E01D6"/>
    <w:rsid w:val="002E0AE3"/>
    <w:rsid w:val="002E0B8D"/>
    <w:rsid w:val="002E10AF"/>
    <w:rsid w:val="002E1161"/>
    <w:rsid w:val="002E178E"/>
    <w:rsid w:val="002E1B46"/>
    <w:rsid w:val="002E24F4"/>
    <w:rsid w:val="002E2783"/>
    <w:rsid w:val="002E2B51"/>
    <w:rsid w:val="002E2B6A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BB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44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D52"/>
    <w:rsid w:val="00335E99"/>
    <w:rsid w:val="003367C6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9E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910"/>
    <w:rsid w:val="00356966"/>
    <w:rsid w:val="00356CEB"/>
    <w:rsid w:val="00356E9C"/>
    <w:rsid w:val="0035706A"/>
    <w:rsid w:val="003574D2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3483"/>
    <w:rsid w:val="0036351E"/>
    <w:rsid w:val="003643C2"/>
    <w:rsid w:val="00364A69"/>
    <w:rsid w:val="00364AF4"/>
    <w:rsid w:val="00364EA0"/>
    <w:rsid w:val="00364FC7"/>
    <w:rsid w:val="00365073"/>
    <w:rsid w:val="00366246"/>
    <w:rsid w:val="003666B2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114F"/>
    <w:rsid w:val="00371386"/>
    <w:rsid w:val="00371791"/>
    <w:rsid w:val="003718C9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C67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8DE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B46"/>
    <w:rsid w:val="00390D58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532"/>
    <w:rsid w:val="003A3604"/>
    <w:rsid w:val="003A3C90"/>
    <w:rsid w:val="003A3D7B"/>
    <w:rsid w:val="003A3F86"/>
    <w:rsid w:val="003A40C6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F0B"/>
    <w:rsid w:val="003C309E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57"/>
    <w:rsid w:val="003D156C"/>
    <w:rsid w:val="003D15B4"/>
    <w:rsid w:val="003D17F8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1A2"/>
    <w:rsid w:val="003D489B"/>
    <w:rsid w:val="003D495A"/>
    <w:rsid w:val="003D4BF9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440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5C1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4C2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1A9"/>
    <w:rsid w:val="004263E0"/>
    <w:rsid w:val="00426671"/>
    <w:rsid w:val="0042681B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8C"/>
    <w:rsid w:val="0046178F"/>
    <w:rsid w:val="00461F1D"/>
    <w:rsid w:val="004621C4"/>
    <w:rsid w:val="00462206"/>
    <w:rsid w:val="00462451"/>
    <w:rsid w:val="004625FC"/>
    <w:rsid w:val="0046268B"/>
    <w:rsid w:val="00462A56"/>
    <w:rsid w:val="00462C0B"/>
    <w:rsid w:val="00462DE4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C57"/>
    <w:rsid w:val="00476F9F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3A3A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50C"/>
    <w:rsid w:val="004947E6"/>
    <w:rsid w:val="0049494A"/>
    <w:rsid w:val="00494B31"/>
    <w:rsid w:val="00494D2E"/>
    <w:rsid w:val="00494F57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689"/>
    <w:rsid w:val="0049774A"/>
    <w:rsid w:val="004979F0"/>
    <w:rsid w:val="00497EC5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44E"/>
    <w:rsid w:val="004A25B2"/>
    <w:rsid w:val="004A26DD"/>
    <w:rsid w:val="004A3452"/>
    <w:rsid w:val="004A3474"/>
    <w:rsid w:val="004A35FF"/>
    <w:rsid w:val="004A374A"/>
    <w:rsid w:val="004A4050"/>
    <w:rsid w:val="004A40EA"/>
    <w:rsid w:val="004A4296"/>
    <w:rsid w:val="004A45D1"/>
    <w:rsid w:val="004A46E3"/>
    <w:rsid w:val="004A485E"/>
    <w:rsid w:val="004A5173"/>
    <w:rsid w:val="004A51D1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A4A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CA0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1E8"/>
    <w:rsid w:val="004C122C"/>
    <w:rsid w:val="004C17E4"/>
    <w:rsid w:val="004C203C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DE6"/>
    <w:rsid w:val="004D3E97"/>
    <w:rsid w:val="004D44FE"/>
    <w:rsid w:val="004D465A"/>
    <w:rsid w:val="004D4872"/>
    <w:rsid w:val="004D5603"/>
    <w:rsid w:val="004D58FD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23F"/>
    <w:rsid w:val="004E064F"/>
    <w:rsid w:val="004E069E"/>
    <w:rsid w:val="004E08A2"/>
    <w:rsid w:val="004E12C6"/>
    <w:rsid w:val="004E1D5B"/>
    <w:rsid w:val="004E1E78"/>
    <w:rsid w:val="004E2119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1D9"/>
    <w:rsid w:val="004E4381"/>
    <w:rsid w:val="004E49C5"/>
    <w:rsid w:val="004E4B4B"/>
    <w:rsid w:val="004E4ED8"/>
    <w:rsid w:val="004E5116"/>
    <w:rsid w:val="004E517D"/>
    <w:rsid w:val="004E5227"/>
    <w:rsid w:val="004E55E4"/>
    <w:rsid w:val="004E5FF7"/>
    <w:rsid w:val="004E66B4"/>
    <w:rsid w:val="004E6BDE"/>
    <w:rsid w:val="004E7411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ED6"/>
    <w:rsid w:val="0050221E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69FA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D3D"/>
    <w:rsid w:val="00511F12"/>
    <w:rsid w:val="00511FDB"/>
    <w:rsid w:val="00511FFE"/>
    <w:rsid w:val="005123D6"/>
    <w:rsid w:val="00512D3E"/>
    <w:rsid w:val="00512F5D"/>
    <w:rsid w:val="00513433"/>
    <w:rsid w:val="00513B4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58D"/>
    <w:rsid w:val="00524731"/>
    <w:rsid w:val="00525117"/>
    <w:rsid w:val="00525432"/>
    <w:rsid w:val="0052571A"/>
    <w:rsid w:val="005257B3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982"/>
    <w:rsid w:val="00530B61"/>
    <w:rsid w:val="00530BD9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0E2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940"/>
    <w:rsid w:val="0055196E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91F"/>
    <w:rsid w:val="00561D5A"/>
    <w:rsid w:val="005627A9"/>
    <w:rsid w:val="005627B9"/>
    <w:rsid w:val="0056286D"/>
    <w:rsid w:val="005629BB"/>
    <w:rsid w:val="00562CC4"/>
    <w:rsid w:val="00562D56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C14"/>
    <w:rsid w:val="00587DF6"/>
    <w:rsid w:val="00587EC2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C36"/>
    <w:rsid w:val="00596DD1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C7C"/>
    <w:rsid w:val="005A2DF0"/>
    <w:rsid w:val="005A2E7F"/>
    <w:rsid w:val="005A3338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463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0F70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6A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588"/>
    <w:rsid w:val="005F1FA8"/>
    <w:rsid w:val="005F1FFD"/>
    <w:rsid w:val="005F237E"/>
    <w:rsid w:val="005F2939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5D28"/>
    <w:rsid w:val="005F619F"/>
    <w:rsid w:val="005F61EB"/>
    <w:rsid w:val="005F62F8"/>
    <w:rsid w:val="005F679A"/>
    <w:rsid w:val="005F6F09"/>
    <w:rsid w:val="005F7225"/>
    <w:rsid w:val="005F74B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A82"/>
    <w:rsid w:val="00603068"/>
    <w:rsid w:val="00603849"/>
    <w:rsid w:val="00603B1A"/>
    <w:rsid w:val="00603C5B"/>
    <w:rsid w:val="00603D7A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68F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C79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0F0"/>
    <w:rsid w:val="006271B8"/>
    <w:rsid w:val="006276BB"/>
    <w:rsid w:val="0062788F"/>
    <w:rsid w:val="00627D10"/>
    <w:rsid w:val="00630178"/>
    <w:rsid w:val="006303D2"/>
    <w:rsid w:val="0063057A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7D0"/>
    <w:rsid w:val="00633C3A"/>
    <w:rsid w:val="00633DE1"/>
    <w:rsid w:val="00633E31"/>
    <w:rsid w:val="00633E68"/>
    <w:rsid w:val="00634AA0"/>
    <w:rsid w:val="00634C3F"/>
    <w:rsid w:val="006352C3"/>
    <w:rsid w:val="006354ED"/>
    <w:rsid w:val="00636501"/>
    <w:rsid w:val="00636686"/>
    <w:rsid w:val="0063692B"/>
    <w:rsid w:val="00636A21"/>
    <w:rsid w:val="00636B0A"/>
    <w:rsid w:val="006374B2"/>
    <w:rsid w:val="006376F3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03"/>
    <w:rsid w:val="00645F53"/>
    <w:rsid w:val="00646646"/>
    <w:rsid w:val="00646DC6"/>
    <w:rsid w:val="00647640"/>
    <w:rsid w:val="0064770E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51B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61C"/>
    <w:rsid w:val="00656856"/>
    <w:rsid w:val="006570C1"/>
    <w:rsid w:val="00657650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256"/>
    <w:rsid w:val="006634E9"/>
    <w:rsid w:val="006635A1"/>
    <w:rsid w:val="006636F9"/>
    <w:rsid w:val="006638CA"/>
    <w:rsid w:val="0066392A"/>
    <w:rsid w:val="00663CD4"/>
    <w:rsid w:val="00664380"/>
    <w:rsid w:val="006646B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A4A"/>
    <w:rsid w:val="00672CCA"/>
    <w:rsid w:val="00673112"/>
    <w:rsid w:val="00673260"/>
    <w:rsid w:val="00673F3B"/>
    <w:rsid w:val="006743CD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9F1"/>
    <w:rsid w:val="00683BB5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C57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3DC4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87A"/>
    <w:rsid w:val="006B79F1"/>
    <w:rsid w:val="006C04D5"/>
    <w:rsid w:val="006C089C"/>
    <w:rsid w:val="006C0F1D"/>
    <w:rsid w:val="006C0FAB"/>
    <w:rsid w:val="006C1192"/>
    <w:rsid w:val="006C1625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59F"/>
    <w:rsid w:val="006C776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F4B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D7A"/>
    <w:rsid w:val="006E1ED4"/>
    <w:rsid w:val="006E2138"/>
    <w:rsid w:val="006E2A9A"/>
    <w:rsid w:val="006E3628"/>
    <w:rsid w:val="006E395E"/>
    <w:rsid w:val="006E3A9F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251"/>
    <w:rsid w:val="006F73B5"/>
    <w:rsid w:val="006F7727"/>
    <w:rsid w:val="006F7D20"/>
    <w:rsid w:val="006F7F17"/>
    <w:rsid w:val="00700081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91F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5FA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4B07"/>
    <w:rsid w:val="007252D7"/>
    <w:rsid w:val="00725B69"/>
    <w:rsid w:val="00725F0E"/>
    <w:rsid w:val="00726C50"/>
    <w:rsid w:val="00726DCE"/>
    <w:rsid w:val="0072727E"/>
    <w:rsid w:val="007272D1"/>
    <w:rsid w:val="007278EC"/>
    <w:rsid w:val="00727D12"/>
    <w:rsid w:val="00727DEA"/>
    <w:rsid w:val="007300F0"/>
    <w:rsid w:val="0073043C"/>
    <w:rsid w:val="007304DD"/>
    <w:rsid w:val="0073134C"/>
    <w:rsid w:val="007313FC"/>
    <w:rsid w:val="0073144A"/>
    <w:rsid w:val="00731902"/>
    <w:rsid w:val="007319B9"/>
    <w:rsid w:val="00731F93"/>
    <w:rsid w:val="0073265D"/>
    <w:rsid w:val="00733038"/>
    <w:rsid w:val="00733055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4B2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6D9D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5EB0"/>
    <w:rsid w:val="00786049"/>
    <w:rsid w:val="007863FD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5E"/>
    <w:rsid w:val="00794CDF"/>
    <w:rsid w:val="0079525E"/>
    <w:rsid w:val="0079546F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3BA"/>
    <w:rsid w:val="007B356A"/>
    <w:rsid w:val="007B35F5"/>
    <w:rsid w:val="007B3626"/>
    <w:rsid w:val="007B3713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5FD"/>
    <w:rsid w:val="007B68E5"/>
    <w:rsid w:val="007B6DF6"/>
    <w:rsid w:val="007B7CE1"/>
    <w:rsid w:val="007C00C8"/>
    <w:rsid w:val="007C01B9"/>
    <w:rsid w:val="007C04BB"/>
    <w:rsid w:val="007C09FC"/>
    <w:rsid w:val="007C0F47"/>
    <w:rsid w:val="007C0FCC"/>
    <w:rsid w:val="007C1915"/>
    <w:rsid w:val="007C1E96"/>
    <w:rsid w:val="007C209F"/>
    <w:rsid w:val="007C23E9"/>
    <w:rsid w:val="007C2490"/>
    <w:rsid w:val="007C2AEB"/>
    <w:rsid w:val="007C2C30"/>
    <w:rsid w:val="007C2C91"/>
    <w:rsid w:val="007C2E60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88E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C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AF8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4FF3"/>
    <w:rsid w:val="008050D4"/>
    <w:rsid w:val="00805AA5"/>
    <w:rsid w:val="00805F44"/>
    <w:rsid w:val="00805FC6"/>
    <w:rsid w:val="008061C1"/>
    <w:rsid w:val="00806218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4FD"/>
    <w:rsid w:val="008168C0"/>
    <w:rsid w:val="008169A6"/>
    <w:rsid w:val="00816A1B"/>
    <w:rsid w:val="00816EA7"/>
    <w:rsid w:val="00816F73"/>
    <w:rsid w:val="00817631"/>
    <w:rsid w:val="00817999"/>
    <w:rsid w:val="00817E01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406F"/>
    <w:rsid w:val="00824745"/>
    <w:rsid w:val="00824AC0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55C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B6E"/>
    <w:rsid w:val="00847E83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61C7"/>
    <w:rsid w:val="00856255"/>
    <w:rsid w:val="00856720"/>
    <w:rsid w:val="00856827"/>
    <w:rsid w:val="00856EFA"/>
    <w:rsid w:val="00857A5C"/>
    <w:rsid w:val="00857C2A"/>
    <w:rsid w:val="00860845"/>
    <w:rsid w:val="00860931"/>
    <w:rsid w:val="00860C21"/>
    <w:rsid w:val="00860FEC"/>
    <w:rsid w:val="00861550"/>
    <w:rsid w:val="0086176C"/>
    <w:rsid w:val="00861F32"/>
    <w:rsid w:val="008625FE"/>
    <w:rsid w:val="00862A11"/>
    <w:rsid w:val="00862B15"/>
    <w:rsid w:val="00862FDE"/>
    <w:rsid w:val="0086335B"/>
    <w:rsid w:val="008633DC"/>
    <w:rsid w:val="008634AE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8CE"/>
    <w:rsid w:val="00866986"/>
    <w:rsid w:val="00866BAC"/>
    <w:rsid w:val="00866FA4"/>
    <w:rsid w:val="00866FD9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063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13E"/>
    <w:rsid w:val="008A343A"/>
    <w:rsid w:val="008A3B9E"/>
    <w:rsid w:val="008A3F91"/>
    <w:rsid w:val="008A4388"/>
    <w:rsid w:val="008A45A6"/>
    <w:rsid w:val="008A46E3"/>
    <w:rsid w:val="008A48EC"/>
    <w:rsid w:val="008A4E88"/>
    <w:rsid w:val="008A5604"/>
    <w:rsid w:val="008A5C8B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41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1D3"/>
    <w:rsid w:val="008D24EF"/>
    <w:rsid w:val="008D2572"/>
    <w:rsid w:val="008D2B15"/>
    <w:rsid w:val="008D2F4D"/>
    <w:rsid w:val="008D5763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A06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07E"/>
    <w:rsid w:val="008E2434"/>
    <w:rsid w:val="008E2843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28B"/>
    <w:rsid w:val="008E53C5"/>
    <w:rsid w:val="008E5605"/>
    <w:rsid w:val="008E58CE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706"/>
    <w:rsid w:val="008F5D62"/>
    <w:rsid w:val="008F5E63"/>
    <w:rsid w:val="008F5FF2"/>
    <w:rsid w:val="008F6128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D7"/>
    <w:rsid w:val="009145C3"/>
    <w:rsid w:val="00914757"/>
    <w:rsid w:val="00914F19"/>
    <w:rsid w:val="00915831"/>
    <w:rsid w:val="00915A0F"/>
    <w:rsid w:val="00915D32"/>
    <w:rsid w:val="009163E6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902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0E65"/>
    <w:rsid w:val="009311C3"/>
    <w:rsid w:val="0093121F"/>
    <w:rsid w:val="009312EC"/>
    <w:rsid w:val="00931333"/>
    <w:rsid w:val="0093137A"/>
    <w:rsid w:val="009314CD"/>
    <w:rsid w:val="00931773"/>
    <w:rsid w:val="00931EDC"/>
    <w:rsid w:val="00931F0A"/>
    <w:rsid w:val="00932479"/>
    <w:rsid w:val="00932571"/>
    <w:rsid w:val="009325C4"/>
    <w:rsid w:val="009326A5"/>
    <w:rsid w:val="00932F68"/>
    <w:rsid w:val="00932FF4"/>
    <w:rsid w:val="00933117"/>
    <w:rsid w:val="00933200"/>
    <w:rsid w:val="009333AF"/>
    <w:rsid w:val="0093396F"/>
    <w:rsid w:val="009343F2"/>
    <w:rsid w:val="0093446C"/>
    <w:rsid w:val="00934843"/>
    <w:rsid w:val="00934E66"/>
    <w:rsid w:val="00934FE2"/>
    <w:rsid w:val="00935251"/>
    <w:rsid w:val="009353FF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CC7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F10"/>
    <w:rsid w:val="009506DF"/>
    <w:rsid w:val="00950DDC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173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36F6"/>
    <w:rsid w:val="009743A4"/>
    <w:rsid w:val="00974DEF"/>
    <w:rsid w:val="00975412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043"/>
    <w:rsid w:val="0098121D"/>
    <w:rsid w:val="00981482"/>
    <w:rsid w:val="00981583"/>
    <w:rsid w:val="00981612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275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53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6FDB"/>
    <w:rsid w:val="009B71E7"/>
    <w:rsid w:val="009B76AC"/>
    <w:rsid w:val="009B7753"/>
    <w:rsid w:val="009B7B3F"/>
    <w:rsid w:val="009B7E15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A55"/>
    <w:rsid w:val="009D3D40"/>
    <w:rsid w:val="009D450C"/>
    <w:rsid w:val="009D49D9"/>
    <w:rsid w:val="009D4B3A"/>
    <w:rsid w:val="009D4C85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5A3D"/>
    <w:rsid w:val="009E5C1C"/>
    <w:rsid w:val="009E60FD"/>
    <w:rsid w:val="009E63D7"/>
    <w:rsid w:val="009E63E0"/>
    <w:rsid w:val="009E6663"/>
    <w:rsid w:val="009E6F34"/>
    <w:rsid w:val="009E7A0C"/>
    <w:rsid w:val="009E7FD4"/>
    <w:rsid w:val="009F0017"/>
    <w:rsid w:val="009F003B"/>
    <w:rsid w:val="009F00DE"/>
    <w:rsid w:val="009F0585"/>
    <w:rsid w:val="009F0C49"/>
    <w:rsid w:val="009F14ED"/>
    <w:rsid w:val="009F1533"/>
    <w:rsid w:val="009F19EA"/>
    <w:rsid w:val="009F1D39"/>
    <w:rsid w:val="009F1F45"/>
    <w:rsid w:val="009F21EA"/>
    <w:rsid w:val="009F222B"/>
    <w:rsid w:val="009F31DB"/>
    <w:rsid w:val="009F37EB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5EF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1C7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1A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74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0BFF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9E0"/>
    <w:rsid w:val="00A33E9F"/>
    <w:rsid w:val="00A33EDC"/>
    <w:rsid w:val="00A3478D"/>
    <w:rsid w:val="00A34852"/>
    <w:rsid w:val="00A35330"/>
    <w:rsid w:val="00A353A3"/>
    <w:rsid w:val="00A3549E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7A0"/>
    <w:rsid w:val="00A50968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E5B"/>
    <w:rsid w:val="00A56FEF"/>
    <w:rsid w:val="00A5723B"/>
    <w:rsid w:val="00A57297"/>
    <w:rsid w:val="00A57367"/>
    <w:rsid w:val="00A57634"/>
    <w:rsid w:val="00A57A9C"/>
    <w:rsid w:val="00A57B54"/>
    <w:rsid w:val="00A57D0F"/>
    <w:rsid w:val="00A57E0A"/>
    <w:rsid w:val="00A57E51"/>
    <w:rsid w:val="00A57FB1"/>
    <w:rsid w:val="00A6060E"/>
    <w:rsid w:val="00A606B0"/>
    <w:rsid w:val="00A6072C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E70"/>
    <w:rsid w:val="00A66192"/>
    <w:rsid w:val="00A66346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3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08"/>
    <w:rsid w:val="00AA3032"/>
    <w:rsid w:val="00AA43C4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EBF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383"/>
    <w:rsid w:val="00B04A08"/>
    <w:rsid w:val="00B04C9D"/>
    <w:rsid w:val="00B052CD"/>
    <w:rsid w:val="00B05327"/>
    <w:rsid w:val="00B0583A"/>
    <w:rsid w:val="00B05A97"/>
    <w:rsid w:val="00B05E72"/>
    <w:rsid w:val="00B05F45"/>
    <w:rsid w:val="00B062A4"/>
    <w:rsid w:val="00B06F5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0C62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5F5C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200B1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3D5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7E6"/>
    <w:rsid w:val="00B37BE3"/>
    <w:rsid w:val="00B37F91"/>
    <w:rsid w:val="00B4012C"/>
    <w:rsid w:val="00B40E12"/>
    <w:rsid w:val="00B40E38"/>
    <w:rsid w:val="00B40FA0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4AA3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78A"/>
    <w:rsid w:val="00B509E1"/>
    <w:rsid w:val="00B51039"/>
    <w:rsid w:val="00B51339"/>
    <w:rsid w:val="00B51395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781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749"/>
    <w:rsid w:val="00B6085C"/>
    <w:rsid w:val="00B60976"/>
    <w:rsid w:val="00B6183E"/>
    <w:rsid w:val="00B61C8D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9E9"/>
    <w:rsid w:val="00B659F7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450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380E"/>
    <w:rsid w:val="00B73EE9"/>
    <w:rsid w:val="00B74406"/>
    <w:rsid w:val="00B7486E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56E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810"/>
    <w:rsid w:val="00BA3383"/>
    <w:rsid w:val="00BA3CA6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2AB0"/>
    <w:rsid w:val="00BC32EC"/>
    <w:rsid w:val="00BC3B19"/>
    <w:rsid w:val="00BC3EB6"/>
    <w:rsid w:val="00BC4209"/>
    <w:rsid w:val="00BC45CB"/>
    <w:rsid w:val="00BC4E6E"/>
    <w:rsid w:val="00BC4E8D"/>
    <w:rsid w:val="00BC531C"/>
    <w:rsid w:val="00BC5394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46"/>
    <w:rsid w:val="00BD23CB"/>
    <w:rsid w:val="00BD27A0"/>
    <w:rsid w:val="00BD2CD7"/>
    <w:rsid w:val="00BD30EC"/>
    <w:rsid w:val="00BD34FF"/>
    <w:rsid w:val="00BD3866"/>
    <w:rsid w:val="00BD4114"/>
    <w:rsid w:val="00BD42B1"/>
    <w:rsid w:val="00BD4356"/>
    <w:rsid w:val="00BD458E"/>
    <w:rsid w:val="00BD45FD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2"/>
    <w:rsid w:val="00BE5BF6"/>
    <w:rsid w:val="00BE5CC5"/>
    <w:rsid w:val="00BE5EA1"/>
    <w:rsid w:val="00BE60E0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70"/>
    <w:rsid w:val="00C03DA6"/>
    <w:rsid w:val="00C03FEB"/>
    <w:rsid w:val="00C042B6"/>
    <w:rsid w:val="00C043A3"/>
    <w:rsid w:val="00C048D7"/>
    <w:rsid w:val="00C04AA5"/>
    <w:rsid w:val="00C04C54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283"/>
    <w:rsid w:val="00C24305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5C4"/>
    <w:rsid w:val="00C33845"/>
    <w:rsid w:val="00C33B13"/>
    <w:rsid w:val="00C33B53"/>
    <w:rsid w:val="00C34660"/>
    <w:rsid w:val="00C34B24"/>
    <w:rsid w:val="00C34DF2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A2"/>
    <w:rsid w:val="00C41A60"/>
    <w:rsid w:val="00C42778"/>
    <w:rsid w:val="00C429B2"/>
    <w:rsid w:val="00C4300C"/>
    <w:rsid w:val="00C44704"/>
    <w:rsid w:val="00C44BEA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59F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5DFC"/>
    <w:rsid w:val="00C565ED"/>
    <w:rsid w:val="00C56EE8"/>
    <w:rsid w:val="00C56F4D"/>
    <w:rsid w:val="00C574AB"/>
    <w:rsid w:val="00C575AA"/>
    <w:rsid w:val="00C5788D"/>
    <w:rsid w:val="00C57C60"/>
    <w:rsid w:val="00C601FF"/>
    <w:rsid w:val="00C60712"/>
    <w:rsid w:val="00C60876"/>
    <w:rsid w:val="00C60FF9"/>
    <w:rsid w:val="00C61D6E"/>
    <w:rsid w:val="00C623E4"/>
    <w:rsid w:val="00C627E0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897"/>
    <w:rsid w:val="00C86E92"/>
    <w:rsid w:val="00C87076"/>
    <w:rsid w:val="00C87183"/>
    <w:rsid w:val="00C87329"/>
    <w:rsid w:val="00C873CA"/>
    <w:rsid w:val="00C874D4"/>
    <w:rsid w:val="00C8779A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26D"/>
    <w:rsid w:val="00C93636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897"/>
    <w:rsid w:val="00CA3BBE"/>
    <w:rsid w:val="00CA3EE3"/>
    <w:rsid w:val="00CA4783"/>
    <w:rsid w:val="00CA5376"/>
    <w:rsid w:val="00CA5459"/>
    <w:rsid w:val="00CA54B1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2DEC"/>
    <w:rsid w:val="00CE30F6"/>
    <w:rsid w:val="00CE32C0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7167"/>
    <w:rsid w:val="00D075F2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309"/>
    <w:rsid w:val="00D20C91"/>
    <w:rsid w:val="00D21105"/>
    <w:rsid w:val="00D21B05"/>
    <w:rsid w:val="00D21C3A"/>
    <w:rsid w:val="00D21DD5"/>
    <w:rsid w:val="00D2227C"/>
    <w:rsid w:val="00D222E9"/>
    <w:rsid w:val="00D22713"/>
    <w:rsid w:val="00D227D7"/>
    <w:rsid w:val="00D2288A"/>
    <w:rsid w:val="00D229A7"/>
    <w:rsid w:val="00D22B68"/>
    <w:rsid w:val="00D23025"/>
    <w:rsid w:val="00D2357B"/>
    <w:rsid w:val="00D238E0"/>
    <w:rsid w:val="00D23A04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123"/>
    <w:rsid w:val="00D31D24"/>
    <w:rsid w:val="00D32504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6388"/>
    <w:rsid w:val="00D36632"/>
    <w:rsid w:val="00D373DE"/>
    <w:rsid w:val="00D37648"/>
    <w:rsid w:val="00D37686"/>
    <w:rsid w:val="00D3785B"/>
    <w:rsid w:val="00D37B99"/>
    <w:rsid w:val="00D37F38"/>
    <w:rsid w:val="00D404BE"/>
    <w:rsid w:val="00D40668"/>
    <w:rsid w:val="00D4077D"/>
    <w:rsid w:val="00D40A7C"/>
    <w:rsid w:val="00D412EA"/>
    <w:rsid w:val="00D414E2"/>
    <w:rsid w:val="00D418FE"/>
    <w:rsid w:val="00D41CC2"/>
    <w:rsid w:val="00D42062"/>
    <w:rsid w:val="00D4296B"/>
    <w:rsid w:val="00D42B8F"/>
    <w:rsid w:val="00D42C39"/>
    <w:rsid w:val="00D42D9D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D0E"/>
    <w:rsid w:val="00D51ED3"/>
    <w:rsid w:val="00D5229E"/>
    <w:rsid w:val="00D5240E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06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0FBB"/>
    <w:rsid w:val="00D7137B"/>
    <w:rsid w:val="00D7175B"/>
    <w:rsid w:val="00D718D0"/>
    <w:rsid w:val="00D71B4D"/>
    <w:rsid w:val="00D71BCA"/>
    <w:rsid w:val="00D7289F"/>
    <w:rsid w:val="00D72AFA"/>
    <w:rsid w:val="00D7340C"/>
    <w:rsid w:val="00D7369D"/>
    <w:rsid w:val="00D73B64"/>
    <w:rsid w:val="00D73D35"/>
    <w:rsid w:val="00D74A4F"/>
    <w:rsid w:val="00D74B42"/>
    <w:rsid w:val="00D74D6D"/>
    <w:rsid w:val="00D74F0E"/>
    <w:rsid w:val="00D751E4"/>
    <w:rsid w:val="00D75421"/>
    <w:rsid w:val="00D7576D"/>
    <w:rsid w:val="00D759C8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39"/>
    <w:rsid w:val="00D850A6"/>
    <w:rsid w:val="00D8560B"/>
    <w:rsid w:val="00D85A80"/>
    <w:rsid w:val="00D85DED"/>
    <w:rsid w:val="00D85E24"/>
    <w:rsid w:val="00D862E4"/>
    <w:rsid w:val="00D8650C"/>
    <w:rsid w:val="00D865E6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3F5E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81A"/>
    <w:rsid w:val="00D97A16"/>
    <w:rsid w:val="00D97A2B"/>
    <w:rsid w:val="00D97CD4"/>
    <w:rsid w:val="00D97FB1"/>
    <w:rsid w:val="00DA00CF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884"/>
    <w:rsid w:val="00DA69A3"/>
    <w:rsid w:val="00DA6A56"/>
    <w:rsid w:val="00DA6BA0"/>
    <w:rsid w:val="00DA7268"/>
    <w:rsid w:val="00DA7361"/>
    <w:rsid w:val="00DA7B82"/>
    <w:rsid w:val="00DA7CE7"/>
    <w:rsid w:val="00DA7E92"/>
    <w:rsid w:val="00DB00DC"/>
    <w:rsid w:val="00DB0112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E43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ED7"/>
    <w:rsid w:val="00DB7F75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6F07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BDD"/>
    <w:rsid w:val="00DD1C00"/>
    <w:rsid w:val="00DD203D"/>
    <w:rsid w:val="00DD226C"/>
    <w:rsid w:val="00DD27E5"/>
    <w:rsid w:val="00DD2819"/>
    <w:rsid w:val="00DD35FF"/>
    <w:rsid w:val="00DD42DF"/>
    <w:rsid w:val="00DD47D2"/>
    <w:rsid w:val="00DD4DE3"/>
    <w:rsid w:val="00DD4E57"/>
    <w:rsid w:val="00DD5228"/>
    <w:rsid w:val="00DD5423"/>
    <w:rsid w:val="00DD573C"/>
    <w:rsid w:val="00DD5D56"/>
    <w:rsid w:val="00DD5DE5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7C0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5F25"/>
    <w:rsid w:val="00DE6065"/>
    <w:rsid w:val="00DE641C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6A2F"/>
    <w:rsid w:val="00E17029"/>
    <w:rsid w:val="00E17323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82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971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D8E"/>
    <w:rsid w:val="00E31EE1"/>
    <w:rsid w:val="00E321CE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E01"/>
    <w:rsid w:val="00E401F8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4D6"/>
    <w:rsid w:val="00E44A25"/>
    <w:rsid w:val="00E44DDD"/>
    <w:rsid w:val="00E4536E"/>
    <w:rsid w:val="00E4543D"/>
    <w:rsid w:val="00E45606"/>
    <w:rsid w:val="00E45935"/>
    <w:rsid w:val="00E45A94"/>
    <w:rsid w:val="00E46A77"/>
    <w:rsid w:val="00E46C3B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671"/>
    <w:rsid w:val="00E56B5A"/>
    <w:rsid w:val="00E56DB2"/>
    <w:rsid w:val="00E57188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41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BFA"/>
    <w:rsid w:val="00EA0C9E"/>
    <w:rsid w:val="00EA167A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099"/>
    <w:rsid w:val="00EB1287"/>
    <w:rsid w:val="00EB1330"/>
    <w:rsid w:val="00EB19CC"/>
    <w:rsid w:val="00EB2487"/>
    <w:rsid w:val="00EB25DA"/>
    <w:rsid w:val="00EB274A"/>
    <w:rsid w:val="00EB29F3"/>
    <w:rsid w:val="00EB2A79"/>
    <w:rsid w:val="00EB2B57"/>
    <w:rsid w:val="00EB38C6"/>
    <w:rsid w:val="00EB4CA2"/>
    <w:rsid w:val="00EB4EC3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F1A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1B3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657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B7A"/>
    <w:rsid w:val="00F31EA8"/>
    <w:rsid w:val="00F323CE"/>
    <w:rsid w:val="00F32594"/>
    <w:rsid w:val="00F32935"/>
    <w:rsid w:val="00F332E6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2EA"/>
    <w:rsid w:val="00F465B6"/>
    <w:rsid w:val="00F4677C"/>
    <w:rsid w:val="00F469D7"/>
    <w:rsid w:val="00F46D1C"/>
    <w:rsid w:val="00F46E91"/>
    <w:rsid w:val="00F46F4B"/>
    <w:rsid w:val="00F47479"/>
    <w:rsid w:val="00F475E3"/>
    <w:rsid w:val="00F4786A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BE7"/>
    <w:rsid w:val="00F54C7B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A6C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6077"/>
    <w:rsid w:val="00F66650"/>
    <w:rsid w:val="00F669CC"/>
    <w:rsid w:val="00F66AE8"/>
    <w:rsid w:val="00F66CB5"/>
    <w:rsid w:val="00F67B1B"/>
    <w:rsid w:val="00F67D6D"/>
    <w:rsid w:val="00F70E10"/>
    <w:rsid w:val="00F713C5"/>
    <w:rsid w:val="00F716CE"/>
    <w:rsid w:val="00F717CF"/>
    <w:rsid w:val="00F71BC1"/>
    <w:rsid w:val="00F71C71"/>
    <w:rsid w:val="00F71EB7"/>
    <w:rsid w:val="00F71EE2"/>
    <w:rsid w:val="00F72A19"/>
    <w:rsid w:val="00F72A6D"/>
    <w:rsid w:val="00F72D8D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77E0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979"/>
    <w:rsid w:val="00F96E91"/>
    <w:rsid w:val="00F96F12"/>
    <w:rsid w:val="00F9766E"/>
    <w:rsid w:val="00F9779C"/>
    <w:rsid w:val="00F97C6D"/>
    <w:rsid w:val="00FA0173"/>
    <w:rsid w:val="00FA0582"/>
    <w:rsid w:val="00FA1262"/>
    <w:rsid w:val="00FA1A45"/>
    <w:rsid w:val="00FA1C11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B89"/>
    <w:rsid w:val="00FA4F36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750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E6C74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53D"/>
    <w:rsid w:val="00FF7602"/>
    <w:rsid w:val="00FF7687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C550743C-0ECE-4138-BC11-9A4DBEF7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3.png"/><Relationship Id="rId26" Type="http://schemas.openxmlformats.org/officeDocument/2006/relationships/header" Target="header2.xml"/><Relationship Id="rId39" Type="http://schemas.openxmlformats.org/officeDocument/2006/relationships/chart" Target="charts/chart13.xml"/><Relationship Id="rId21" Type="http://schemas.openxmlformats.org/officeDocument/2006/relationships/chart" Target="charts/chart2.xml"/><Relationship Id="rId34" Type="http://schemas.openxmlformats.org/officeDocument/2006/relationships/footer" Target="footer4.xml"/><Relationship Id="rId42" Type="http://schemas.openxmlformats.org/officeDocument/2006/relationships/chart" Target="charts/chart16.xml"/><Relationship Id="rId47" Type="http://schemas.openxmlformats.org/officeDocument/2006/relationships/header" Target="header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20" Type="http://schemas.openxmlformats.org/officeDocument/2006/relationships/chart" Target="charts/chart1.xml"/><Relationship Id="rId29" Type="http://schemas.openxmlformats.org/officeDocument/2006/relationships/chart" Target="charts/chart6.xml"/><Relationship Id="rId41" Type="http://schemas.openxmlformats.org/officeDocument/2006/relationships/chart" Target="charts/chart1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32" Type="http://schemas.openxmlformats.org/officeDocument/2006/relationships/chart" Target="charts/chart8.xml"/><Relationship Id="rId37" Type="http://schemas.openxmlformats.org/officeDocument/2006/relationships/chart" Target="charts/chart11.xml"/><Relationship Id="rId40" Type="http://schemas.openxmlformats.org/officeDocument/2006/relationships/chart" Target="charts/chart14.xml"/><Relationship Id="rId45" Type="http://schemas.openxmlformats.org/officeDocument/2006/relationships/chart" Target="charts/chart19.xml"/><Relationship Id="rId5" Type="http://schemas.openxmlformats.org/officeDocument/2006/relationships/numbering" Target="numbering.xml"/><Relationship Id="rId23" Type="http://schemas.openxmlformats.org/officeDocument/2006/relationships/header" Target="header1.xml"/><Relationship Id="rId28" Type="http://schemas.openxmlformats.org/officeDocument/2006/relationships/chart" Target="charts/chart5.xml"/><Relationship Id="rId36" Type="http://schemas.openxmlformats.org/officeDocument/2006/relationships/chart" Target="charts/chart10.xm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31" Type="http://schemas.openxmlformats.org/officeDocument/2006/relationships/footer" Target="footer3.xml"/><Relationship Id="rId44" Type="http://schemas.openxmlformats.org/officeDocument/2006/relationships/chart" Target="charts/chart1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chart" Target="charts/chart3.xml"/><Relationship Id="rId27" Type="http://schemas.openxmlformats.org/officeDocument/2006/relationships/footer" Target="footer2.xml"/><Relationship Id="rId30" Type="http://schemas.openxmlformats.org/officeDocument/2006/relationships/chart" Target="charts/chart7.xml"/><Relationship Id="rId35" Type="http://schemas.openxmlformats.org/officeDocument/2006/relationships/chart" Target="charts/chart9.xml"/><Relationship Id="rId43" Type="http://schemas.openxmlformats.org/officeDocument/2006/relationships/chart" Target="charts/chart17.xm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25" Type="http://schemas.openxmlformats.org/officeDocument/2006/relationships/chart" Target="charts/chart4.xml"/><Relationship Id="rId33" Type="http://schemas.openxmlformats.org/officeDocument/2006/relationships/header" Target="header3.xml"/><Relationship Id="rId38" Type="http://schemas.openxmlformats.org/officeDocument/2006/relationships/chart" Target="charts/chart12.xml"/><Relationship Id="rId46" Type="http://schemas.openxmlformats.org/officeDocument/2006/relationships/chart" Target="charts/chart2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chartUserShapes" Target="../drawings/drawing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chartUserShapes" Target="../drawings/drawing3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chartUserShapes" Target="../drawings/drawing4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EE9-4465-B7E7-6531539938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5487756</c:v>
                </c:pt>
                <c:pt idx="1">
                  <c:v>565624</c:v>
                </c:pt>
                <c:pt idx="2">
                  <c:v>655972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06B-435F-9C19-0EC01B9F5AA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EE9-4465-B7E7-6531539938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5857023</c:v>
                </c:pt>
                <c:pt idx="1">
                  <c:v>586574</c:v>
                </c:pt>
                <c:pt idx="2">
                  <c:v>739879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6B-435F-9C19-0EC01B9F5AA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994-487C-A2E5-7AD54E8E228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994-487C-A2E5-7AD54E8E228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994-487C-A2E5-7AD54E8E2282}"/>
              </c:ext>
            </c:extLst>
          </c:dPt>
          <c:dLbls>
            <c:dLbl>
              <c:idx val="0"/>
              <c:layout>
                <c:manualLayout>
                  <c:x val="-0.18333333333333332"/>
                  <c:y val="0.2061935695538057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994-487C-A2E5-7AD54E8E2282}"/>
                </c:ext>
              </c:extLst>
            </c:dLbl>
            <c:dLbl>
              <c:idx val="1"/>
              <c:layout>
                <c:manualLayout>
                  <c:x val="7.5083552055993E-2"/>
                  <c:y val="-0.1245489938757655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994-487C-A2E5-7AD54E8E2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5834192</c:v>
                </c:pt>
                <c:pt idx="1">
                  <c:v>1349284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994-487C-A2E5-7AD54E8E2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B87-49B9-962E-75DB923D4EA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B87-49B9-962E-75DB923D4EA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B87-49B9-962E-75DB923D4EAE}"/>
              </c:ext>
            </c:extLst>
          </c:dPt>
          <c:dLbls>
            <c:dLbl>
              <c:idx val="0"/>
              <c:layout>
                <c:manualLayout>
                  <c:x val="0.1388888888888889"/>
                  <c:y val="0.217742782152230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B87-49B9-962E-75DB923D4EAE}"/>
                </c:ext>
              </c:extLst>
            </c:dLbl>
            <c:dLbl>
              <c:idx val="1"/>
              <c:layout>
                <c:manualLayout>
                  <c:x val="-0.11388888888888889"/>
                  <c:y val="-0.1651506999125109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B87-49B9-962E-75DB923D4E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5268384</c:v>
                </c:pt>
                <c:pt idx="1">
                  <c:v>1440968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B87-49B9-962E-75DB923D4EA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C6F-4DCA-85AC-022C8144E8C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C6F-4DCA-85AC-022C8144E8C4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6-67DA-44A7-A92C-8A190AE6FB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52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3797022</c:v>
                </c:pt>
                <c:pt idx="1">
                  <c:v>568584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CA-42AC-A87C-E80126F1DCF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3938384</c:v>
                </c:pt>
                <c:pt idx="1">
                  <c:v>670305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4CA-42AC-A87C-E80126F1DC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90-4ACB-A730-A501751E59E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90-4ACB-A730-A501751E59E1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290-4ACB-A730-A501751E59E1}"/>
              </c:ext>
            </c:extLst>
          </c:dPt>
          <c:dLbls>
            <c:dLbl>
              <c:idx val="0"/>
              <c:layout>
                <c:manualLayout>
                  <c:x val="-0.1388888888888889"/>
                  <c:y val="5.277799650043744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290-4ACB-A730-A501751E59E1}"/>
                </c:ext>
              </c:extLst>
            </c:dLbl>
            <c:dLbl>
              <c:idx val="1"/>
              <c:layout>
                <c:manualLayout>
                  <c:x val="2.7777777777777776E-2"/>
                  <c:y val="-9.861132983377077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290-4ACB-A730-A501751E59E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3938384</c:v>
                </c:pt>
                <c:pt idx="1">
                  <c:v>670305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290-4ACB-A730-A501751E59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644-4E6F-9D2A-4003AC174FC7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644-4E6F-9D2A-4003AC174FC7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644-4E6F-9D2A-4003AC174FC7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099011373578302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644-4E6F-9D2A-4003AC174FC7}"/>
                </c:ext>
              </c:extLst>
            </c:dLbl>
            <c:dLbl>
              <c:idx val="1"/>
              <c:layout>
                <c:manualLayout>
                  <c:x val="-0.05"/>
                  <c:y val="-5.523556430446189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5644-4E6F-9D2A-4003AC174F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3797022</c:v>
                </c:pt>
                <c:pt idx="1">
                  <c:v>568584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644-4E6F-9D2A-4003AC174F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10260309</c:v>
                </c:pt>
                <c:pt idx="1">
                  <c:v>2994410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5EF-4955-9DD2-812A085A874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11882842</c:v>
                </c:pt>
                <c:pt idx="1">
                  <c:v>2772953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5EF-4955-9DD2-812A085A87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  <c:max val="1200000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62A-4FD8-946A-A4CD85C7EB5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62A-4FD8-946A-A4CD85C7EB54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62A-4FD8-946A-A4CD85C7EB54}"/>
              </c:ext>
            </c:extLst>
          </c:dPt>
          <c:dLbls>
            <c:dLbl>
              <c:idx val="0"/>
              <c:layout>
                <c:manualLayout>
                  <c:x val="-0.18333333333333332"/>
                  <c:y val="0.2061935695538057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62A-4FD8-946A-A4CD85C7EB54}"/>
                </c:ext>
              </c:extLst>
            </c:dLbl>
            <c:dLbl>
              <c:idx val="1"/>
              <c:layout>
                <c:manualLayout>
                  <c:x val="7.5083552055993E-2"/>
                  <c:y val="-0.1245489938757655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62A-4FD8-946A-A4CD85C7EB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11882842</c:v>
                </c:pt>
                <c:pt idx="1">
                  <c:v>2772953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62A-4FD8-946A-A4CD85C7EB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E9C-4321-8C8A-77BA315A784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E9C-4321-8C8A-77BA315A7841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E9C-4321-8C8A-77BA315A7841}"/>
              </c:ext>
            </c:extLst>
          </c:dPt>
          <c:dLbls>
            <c:dLbl>
              <c:idx val="0"/>
              <c:layout>
                <c:manualLayout>
                  <c:x val="0.1388888888888889"/>
                  <c:y val="0.217742782152230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E9C-4321-8C8A-77BA315A7841}"/>
                </c:ext>
              </c:extLst>
            </c:dLbl>
            <c:dLbl>
              <c:idx val="1"/>
              <c:layout>
                <c:manualLayout>
                  <c:x val="-0.11388888888888889"/>
                  <c:y val="-0.1540395888013998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E9C-4321-8C8A-77BA315A78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10260309</c:v>
                </c:pt>
                <c:pt idx="1">
                  <c:v>2994410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E9C-4321-8C8A-77BA315A784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3E9C-4321-8C8A-77BA315A784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3E9C-4321-8C8A-77BA315A7841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3E9C-4321-8C8A-77BA315A78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52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7422508</c:v>
                </c:pt>
                <c:pt idx="1">
                  <c:v>1232908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C8-411B-9A7A-2EADA70812E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8448465</c:v>
                </c:pt>
                <c:pt idx="1">
                  <c:v>1308369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CC8-411B-9A7A-2EADA70812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  <c:max val="1200000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1D2-42A8-B5B4-F04B741D805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1D2-42A8-B5B4-F04B741D805E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1D2-42A8-B5B4-F04B741D805E}"/>
              </c:ext>
            </c:extLst>
          </c:dPt>
          <c:dLbls>
            <c:dLbl>
              <c:idx val="0"/>
              <c:layout>
                <c:manualLayout>
                  <c:x val="-0.1388888888888889"/>
                  <c:y val="5.277799650043744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1D2-42A8-B5B4-F04B741D805E}"/>
                </c:ext>
              </c:extLst>
            </c:dLbl>
            <c:dLbl>
              <c:idx val="1"/>
              <c:layout>
                <c:manualLayout>
                  <c:x val="2.7777777777777776E-2"/>
                  <c:y val="-7.083355205599305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1D2-42A8-B5B4-F04B741D805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8448465</c:v>
                </c:pt>
                <c:pt idx="1">
                  <c:v>1308369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1D2-42A8-B5B4-F04B741D80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336-4E27-BDAB-CEAD87970F5C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336-4E27-BDAB-CEAD87970F5C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336-4E27-BDAB-CEAD87970F5C}"/>
              </c:ext>
            </c:extLst>
          </c:dPt>
          <c:dLbls>
            <c:dLbl>
              <c:idx val="0"/>
              <c:layout>
                <c:manualLayout>
                  <c:x val="-0.19527658218062793"/>
                  <c:y val="-3.2869841501747175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336-4E27-BDAB-CEAD87970F5C}"/>
                </c:ext>
              </c:extLst>
            </c:dLbl>
            <c:dLbl>
              <c:idx val="1"/>
              <c:layout>
                <c:manualLayout>
                  <c:x val="0.12019089293967494"/>
                  <c:y val="-5.3164660685565412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336-4E27-BDAB-CEAD87970F5C}"/>
                </c:ext>
              </c:extLst>
            </c:dLbl>
            <c:dLbl>
              <c:idx val="2"/>
              <c:layout>
                <c:manualLayout>
                  <c:x val="0.1032102408846713"/>
                  <c:y val="6.5416072748892787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336-4E27-BDAB-CEAD87970F5C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5857023</c:v>
                </c:pt>
                <c:pt idx="1">
                  <c:v>739879</c:v>
                </c:pt>
                <c:pt idx="2">
                  <c:v>586574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336-4E27-BDAB-CEAD87970F5C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EB8-4AD6-B6EE-733454E538F5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EB8-4AD6-B6EE-733454E538F5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EB8-4AD6-B6EE-733454E538F5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099011373578302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EB8-4AD6-B6EE-733454E538F5}"/>
                </c:ext>
              </c:extLst>
            </c:dLbl>
            <c:dLbl>
              <c:idx val="1"/>
              <c:layout>
                <c:manualLayout>
                  <c:x val="-0.05"/>
                  <c:y val="-3.856889763779532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DEB8-4AD6-B6EE-733454E538F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7422508</c:v>
                </c:pt>
                <c:pt idx="1">
                  <c:v>1232908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EB8-4AD6-B6EE-733454E538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2F9-4B91-AB60-2DBBE6F4615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2F9-4B91-AB60-2DBBE6F46152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2F9-4B91-AB60-2DBBE6F46152}"/>
              </c:ext>
            </c:extLst>
          </c:dPt>
          <c:dLbls>
            <c:dLbl>
              <c:idx val="0"/>
              <c:layout>
                <c:manualLayout>
                  <c:x val="0.17331790872112549"/>
                  <c:y val="-8.32148831137040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2F9-4B91-AB60-2DBBE6F46152}"/>
                </c:ext>
              </c:extLst>
            </c:dLbl>
            <c:dLbl>
              <c:idx val="1"/>
              <c:layout>
                <c:manualLayout>
                  <c:x val="-7.430019114909224E-2"/>
                  <c:y val="6.8797886663130844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2F9-4B91-AB60-2DBBE6F46152}"/>
                </c:ext>
              </c:extLst>
            </c:dLbl>
            <c:dLbl>
              <c:idx val="2"/>
              <c:layout>
                <c:manualLayout>
                  <c:x val="-0.1295824988701057"/>
                  <c:y val="-9.7447676553384197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2F9-4B91-AB60-2DBBE6F46152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5487756</c:v>
                </c:pt>
                <c:pt idx="1">
                  <c:v>565624</c:v>
                </c:pt>
                <c:pt idx="2">
                  <c:v>655972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2F9-4B91-AB60-2DBBE6F4615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62F9-4B91-AB60-2DBBE6F4615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2F9-4B91-AB60-2DBBE6F4615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2F9-4B91-AB60-2DBBE6F4615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62F9-4B91-AB60-2DBBE6F4615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D08-447F-BDF2-F55709279EF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10766299</c:v>
                </c:pt>
                <c:pt idx="1">
                  <c:v>1121386</c:v>
                </c:pt>
                <c:pt idx="2">
                  <c:v>1367034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D08-447F-BDF2-F55709279EF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D08-447F-BDF2-F55709279EF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12212236</c:v>
                </c:pt>
                <c:pt idx="1">
                  <c:v>1141032</c:v>
                </c:pt>
                <c:pt idx="2">
                  <c:v>1302527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D08-447F-BDF2-F55709279EF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0BF-4D81-AC01-FA81FDB1F55B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0BF-4D81-AC01-FA81FDB1F55B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0BF-4D81-AC01-FA81FDB1F55B}"/>
              </c:ext>
            </c:extLst>
          </c:dPt>
          <c:dLbls>
            <c:dLbl>
              <c:idx val="0"/>
              <c:layout>
                <c:manualLayout>
                  <c:x val="-0.19527658218062793"/>
                  <c:y val="-3.2869841501747175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0BF-4D81-AC01-FA81FDB1F55B}"/>
                </c:ext>
              </c:extLst>
            </c:dLbl>
            <c:dLbl>
              <c:idx val="1"/>
              <c:layout>
                <c:manualLayout>
                  <c:x val="9.8650562459983285E-2"/>
                  <c:y val="-3.864384752002805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455840637044758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0BF-4D81-AC01-FA81FDB1F55B}"/>
                </c:ext>
              </c:extLst>
            </c:dLbl>
            <c:dLbl>
              <c:idx val="2"/>
              <c:layout>
                <c:manualLayout>
                  <c:x val="8.1670122414019733E-2"/>
                  <c:y val="7.99368859144301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97361335487345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0BF-4D81-AC01-FA81FDB1F55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12212236</c:v>
                </c:pt>
                <c:pt idx="1">
                  <c:v>1302527</c:v>
                </c:pt>
                <c:pt idx="2">
                  <c:v>1141032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0BF-4D81-AC01-FA81FDB1F55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12F-47F4-94BE-428CCA37FBBF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12F-47F4-94BE-428CCA37FBBF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12F-47F4-94BE-428CCA37FBBF}"/>
              </c:ext>
            </c:extLst>
          </c:dPt>
          <c:dLbls>
            <c:dLbl>
              <c:idx val="0"/>
              <c:layout>
                <c:manualLayout>
                  <c:x val="0.17331790872112549"/>
                  <c:y val="-8.32148831137040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112F-47F4-94BE-428CCA37FBBF}"/>
                </c:ext>
              </c:extLst>
            </c:dLbl>
            <c:dLbl>
              <c:idx val="1"/>
              <c:layout>
                <c:manualLayout>
                  <c:x val="-8.4832050022183247E-2"/>
                  <c:y val="8.4341928113908046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112F-47F4-94BE-428CCA37FBBF}"/>
                </c:ext>
              </c:extLst>
            </c:dLbl>
            <c:dLbl>
              <c:idx val="2"/>
              <c:layout>
                <c:manualLayout>
                  <c:x val="-0.11115174584219627"/>
                  <c:y val="-6.3768920076700264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55608214849923"/>
                      <c:h val="0.2383419689119170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112F-47F4-94BE-428CCA37FBBF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10766299</c:v>
                </c:pt>
                <c:pt idx="1">
                  <c:v>1121386</c:v>
                </c:pt>
                <c:pt idx="2">
                  <c:v>1367034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12F-47F4-94BE-428CCA37FBB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6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112F-47F4-94BE-428CCA37FBB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112F-47F4-94BE-428CCA37FBB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112F-47F4-94BE-428CCA37FBB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112F-47F4-94BE-428CCA37FBBF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5268384</c:v>
                </c:pt>
                <c:pt idx="1">
                  <c:v>1440968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6E-4043-B925-CB51975261A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5834192</c:v>
                </c:pt>
                <c:pt idx="1">
                  <c:v>1349284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6E-4043-B925-CB51975261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D56791-A689-45D4-9886-A933BCBC49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190</TotalTime>
  <Pages>32</Pages>
  <Words>4295</Words>
  <Characters>24483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61</cp:revision>
  <cp:lastPrinted>2023-07-23T22:50:00Z</cp:lastPrinted>
  <dcterms:created xsi:type="dcterms:W3CDTF">2023-07-30T16:22:00Z</dcterms:created>
  <dcterms:modified xsi:type="dcterms:W3CDTF">2023-08-08T10:21:00Z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SIP_Label_a6b42c54-cfeb-4535-9ee6-866b3abbb09d_Enabled">
    <vt:lpwstr>true</vt:lpwstr>
  </property>
  <property fmtid="{D5CDD505-2E9C-101B-9397-08002B2CF9AE}" pid="4" name="MSIP_Label_a6b42c54-cfeb-4535-9ee6-866b3abbb09d_SetDate">
    <vt:lpwstr>2023-06-23T07:45:06Z</vt:lpwstr>
  </property>
  <property fmtid="{D5CDD505-2E9C-101B-9397-08002B2CF9AE}" pid="5" name="MSIP_Label_a6b42c54-cfeb-4535-9ee6-866b3abbb09d_Method">
    <vt:lpwstr>Privileged</vt:lpwstr>
  </property>
  <property fmtid="{D5CDD505-2E9C-101B-9397-08002B2CF9AE}" pid="6" name="MSIP_Label_a6b42c54-cfeb-4535-9ee6-866b3abbb09d_Name">
    <vt:lpwstr>a6b42c54-cfeb-4535-9ee6-866b3abbb09d</vt:lpwstr>
  </property>
  <property fmtid="{D5CDD505-2E9C-101B-9397-08002B2CF9AE}" pid="7" name="MSIP_Label_a6b42c54-cfeb-4535-9ee6-866b3abbb09d_SiteId">
    <vt:lpwstr>cb3ed3b0-202c-4365-b20f-86f8ed08f887</vt:lpwstr>
  </property>
  <property fmtid="{D5CDD505-2E9C-101B-9397-08002B2CF9AE}" pid="8" name="MSIP_Label_a6b42c54-cfeb-4535-9ee6-866b3abbb09d_ActionId">
    <vt:lpwstr>0369d537-aff8-4fbf-9716-fa9c965156ea</vt:lpwstr>
  </property>
  <property fmtid="{D5CDD505-2E9C-101B-9397-08002B2CF9AE}" pid="9" name="MSIP_Label_a6b42c54-cfeb-4535-9ee6-866b3abbb09d_ContentBits">
    <vt:lpwstr>0</vt:lpwstr>
  </property>
</Properties>
</file>