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270"/>
        <w:gridCol w:w="7920"/>
      </w:tblGrid>
      <w:tr w:rsidR="00BE10D7" w:rsidRPr="00D267C3" w14:paraId="08206B76" w14:textId="77777777" w:rsidTr="006C65D9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DDF8DE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35024373"/>
            <w:r w:rsidRPr="00D267C3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A123D5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3E876C1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267C3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BE10D7" w:rsidRPr="00D267C3" w14:paraId="37B700AE" w14:textId="77777777" w:rsidTr="006C65D9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C73AD3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2889E5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A3ED67B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10D7" w:rsidRPr="00D267C3" w14:paraId="5F1F0451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2A1DE71" w14:textId="77777777" w:rsidR="00BE10D7" w:rsidRPr="00D267C3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DF569E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0A9C68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C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E10D7" w:rsidRPr="00D267C3" w14:paraId="6AD130BF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3F57CA7" w14:textId="77777777" w:rsidR="00BE10D7" w:rsidRPr="00D267C3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BBBFBB8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35B48EA5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C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E10D7" w:rsidRPr="00D267C3" w14:paraId="309E6A0F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648034C" w14:textId="77777777" w:rsidR="00BE10D7" w:rsidRPr="00D267C3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B37AD0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577B4F4F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C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BE10D7" w:rsidRPr="00D267C3" w14:paraId="72994976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8578B8E" w14:textId="77777777" w:rsidR="00BE10D7" w:rsidRPr="00D267C3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9192B6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8B63EF0" w14:textId="77777777" w:rsidR="00BE10D7" w:rsidRPr="00D267C3" w:rsidRDefault="00BE10D7" w:rsidP="003C2034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สินทรัพย์และหนี้สินที่เกิดจากสัญญา</w:t>
            </w:r>
          </w:p>
        </w:tc>
      </w:tr>
      <w:tr w:rsidR="00BE10D7" w:rsidRPr="00D267C3" w14:paraId="2C793063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DA4309F" w14:textId="77777777" w:rsidR="00BE10D7" w:rsidRPr="00D267C3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A2E3D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8FC91FC" w14:textId="77777777" w:rsidR="00BE10D7" w:rsidRPr="00D267C3" w:rsidRDefault="00BE10D7" w:rsidP="003C2034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267C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  <w:r w:rsidRPr="00D267C3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</w:tr>
      <w:tr w:rsidR="00BE10D7" w:rsidRPr="00D267C3" w14:paraId="0623F17C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421683" w14:textId="77777777" w:rsidR="00BE10D7" w:rsidRPr="00D267C3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66838B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D1512C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C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D5889" w:rsidRPr="00D267C3" w14:paraId="34DC8C80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B4F1F76" w14:textId="77777777" w:rsidR="00BD5889" w:rsidRPr="00D267C3" w:rsidRDefault="00BD5889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76A44A" w14:textId="77777777" w:rsidR="00BD5889" w:rsidRPr="00D267C3" w:rsidRDefault="00BD5889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89B473" w14:textId="4526FCE1" w:rsidR="00BD5889" w:rsidRPr="00D267C3" w:rsidRDefault="00BD5889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6C65D9" w:rsidRPr="00D267C3" w14:paraId="109598D8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BF3D620" w14:textId="77777777" w:rsidR="006C65D9" w:rsidRPr="00D267C3" w:rsidRDefault="006C65D9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6A4651" w14:textId="77777777" w:rsidR="006C65D9" w:rsidRPr="00D267C3" w:rsidRDefault="006C65D9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C187036" w14:textId="351CBFB1" w:rsidR="006C65D9" w:rsidRPr="00D267C3" w:rsidRDefault="006C65D9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1596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C65D9" w:rsidRPr="00D267C3" w14:paraId="455272C8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615460C" w14:textId="77777777" w:rsidR="006C65D9" w:rsidRPr="00D267C3" w:rsidRDefault="006C65D9" w:rsidP="0031596F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2D2151" w14:textId="77777777" w:rsidR="006C65D9" w:rsidRPr="00D267C3" w:rsidRDefault="006C65D9" w:rsidP="003159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63C392" w14:textId="3E492CD8" w:rsidR="006C65D9" w:rsidRPr="003A3D52" w:rsidRDefault="006C65D9" w:rsidP="003159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A3D5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C65D9" w:rsidRPr="00D267C3" w14:paraId="7751CC41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70A4C16" w14:textId="77777777" w:rsidR="006C65D9" w:rsidRPr="00D267C3" w:rsidRDefault="006C65D9" w:rsidP="0031596F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158AE9" w14:textId="77777777" w:rsidR="006C65D9" w:rsidRPr="00D267C3" w:rsidRDefault="006C65D9" w:rsidP="003159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7ED8D9" w14:textId="73215CB8" w:rsidR="006C65D9" w:rsidRPr="0031596F" w:rsidRDefault="006C65D9" w:rsidP="0031596F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3159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หนี้สินที่อาจเกิดขึ้น</w:t>
            </w:r>
          </w:p>
        </w:tc>
      </w:tr>
      <w:tr w:rsidR="006C65D9" w:rsidRPr="00D267C3" w14:paraId="4AFA10D7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DD026B9" w14:textId="77777777" w:rsidR="006C65D9" w:rsidRPr="00D267C3" w:rsidRDefault="006C65D9" w:rsidP="006C65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34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6A5BE0" w14:textId="77777777" w:rsidR="006C65D9" w:rsidRPr="00D267C3" w:rsidRDefault="006C65D9" w:rsidP="003159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5383F5" w14:textId="79635F63" w:rsidR="006C65D9" w:rsidRPr="0031596F" w:rsidRDefault="006C65D9" w:rsidP="003159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bookmarkEnd w:id="0"/>
    </w:tbl>
    <w:p w14:paraId="3673FE73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1AF540F2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4DC93C1C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3C13E0DA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61A5ED80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35952D54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36F8C396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007423B1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0289FABF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026522C5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7CF39313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275E379D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64883835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58E12F9B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51EC2BCB" w14:textId="77777777" w:rsidR="0034567D" w:rsidRPr="00EB45CF" w:rsidRDefault="009646D4" w:rsidP="00765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235F64" w:rsidRPr="00EB45C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C58E675" w14:textId="77777777" w:rsidR="0034567D" w:rsidRPr="00765E02" w:rsidRDefault="0034567D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98DFCEF" w14:textId="285C99D2" w:rsidR="0034567D" w:rsidRPr="00EB45CF" w:rsidRDefault="00B73EAF" w:rsidP="00765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45CF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="0034567D" w:rsidRPr="00EB45CF">
        <w:rPr>
          <w:rFonts w:ascii="Angsana New" w:hAnsi="Angsana New"/>
          <w:sz w:val="30"/>
          <w:szCs w:val="30"/>
          <w:cs/>
        </w:rPr>
        <w:t>ได้รับอนุมัติ</w:t>
      </w:r>
      <w:r w:rsidR="00A93EBF" w:rsidRPr="00EB45CF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34567D" w:rsidRPr="00EB45CF">
        <w:rPr>
          <w:rFonts w:ascii="Angsana New" w:hAnsi="Angsana New"/>
          <w:sz w:val="30"/>
          <w:szCs w:val="30"/>
          <w:cs/>
        </w:rPr>
        <w:t>จาก</w:t>
      </w:r>
      <w:r w:rsidR="007E5B43" w:rsidRPr="00EB45CF">
        <w:rPr>
          <w:rFonts w:ascii="Angsana New" w:hAnsi="Angsana New" w:hint="cs"/>
          <w:sz w:val="30"/>
          <w:szCs w:val="30"/>
          <w:cs/>
        </w:rPr>
        <w:t>คณะ</w:t>
      </w:r>
      <w:r w:rsidR="0034567D" w:rsidRPr="00EB45CF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EB45CF" w:rsidRPr="00EB45CF">
        <w:rPr>
          <w:rFonts w:ascii="Angsana New" w:hAnsi="Angsana New"/>
          <w:sz w:val="30"/>
          <w:szCs w:val="30"/>
        </w:rPr>
        <w:t xml:space="preserve"> </w:t>
      </w:r>
      <w:r w:rsidR="00BD5889">
        <w:rPr>
          <w:rFonts w:ascii="Angsana New" w:hAnsi="Angsana New"/>
          <w:sz w:val="30"/>
          <w:szCs w:val="30"/>
        </w:rPr>
        <w:t xml:space="preserve">8 </w:t>
      </w:r>
      <w:r w:rsidR="00BD5889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F56D15">
        <w:rPr>
          <w:rFonts w:ascii="Angsana New" w:hAnsi="Angsana New"/>
          <w:sz w:val="30"/>
          <w:szCs w:val="30"/>
        </w:rPr>
        <w:t>2566</w:t>
      </w:r>
    </w:p>
    <w:p w14:paraId="472D1BFD" w14:textId="77777777" w:rsidR="006763E8" w:rsidRPr="00765E02" w:rsidRDefault="006763E8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8979779" w14:textId="77777777" w:rsidR="0034567D" w:rsidRPr="00EB45CF" w:rsidRDefault="00235F64" w:rsidP="007F5818">
      <w:pPr>
        <w:pStyle w:val="BodyText2"/>
        <w:numPr>
          <w:ilvl w:val="0"/>
          <w:numId w:val="19"/>
        </w:numPr>
        <w:ind w:left="540" w:hanging="540"/>
        <w:rPr>
          <w:b/>
          <w:bCs/>
          <w:cs/>
          <w:lang w:val="en-US"/>
        </w:rPr>
      </w:pPr>
      <w:r w:rsidRPr="00EB45CF">
        <w:rPr>
          <w:b/>
          <w:bCs/>
          <w:cs/>
          <w:lang w:val="en-US"/>
        </w:rPr>
        <w:t>เกณฑ์การจัดทำงบการเงินระหว่างกาล</w:t>
      </w:r>
    </w:p>
    <w:p w14:paraId="5A9AB946" w14:textId="77777777" w:rsidR="004F7D9E" w:rsidRPr="00765E02" w:rsidRDefault="004F7D9E" w:rsidP="00B44738">
      <w:pPr>
        <w:spacing w:line="240" w:lineRule="auto"/>
        <w:ind w:right="2"/>
        <w:jc w:val="thaiDistribute"/>
        <w:rPr>
          <w:rFonts w:ascii="Angsana New" w:hAnsi="Angsana New"/>
          <w:sz w:val="30"/>
          <w:szCs w:val="30"/>
        </w:rPr>
      </w:pPr>
    </w:p>
    <w:p w14:paraId="7CC294BB" w14:textId="17FDA6F1" w:rsidR="00D71221" w:rsidRPr="00EB45CF" w:rsidRDefault="0094224D" w:rsidP="00765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B45CF">
        <w:rPr>
          <w:rFonts w:ascii="Angsana New" w:hAnsi="Angsana New" w:hint="cs"/>
          <w:sz w:val="30"/>
          <w:szCs w:val="30"/>
          <w:cs/>
        </w:rPr>
        <w:t>งบ</w:t>
      </w:r>
      <w:r w:rsidRPr="00EB45CF">
        <w:rPr>
          <w:rFonts w:ascii="Angsana New" w:hAnsi="Angsana New"/>
          <w:sz w:val="30"/>
          <w:szCs w:val="30"/>
          <w:cs/>
        </w:rPr>
        <w:t>การเงินระหว่างกาลแบบย่อนี้</w:t>
      </w:r>
      <w:r w:rsidRPr="00EB45CF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EB45CF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EB45CF">
        <w:rPr>
          <w:rFonts w:ascii="Angsana New" w:hAnsi="Angsana New" w:hint="cs"/>
          <w:sz w:val="30"/>
          <w:szCs w:val="30"/>
          <w:cs/>
        </w:rPr>
        <w:t>งบการเงินประจำปีและ</w:t>
      </w:r>
      <w:r w:rsidRPr="00EB45CF">
        <w:rPr>
          <w:rFonts w:ascii="Angsana New" w:hAnsi="Angsana New"/>
          <w:sz w:val="30"/>
          <w:szCs w:val="30"/>
          <w:cs/>
        </w:rPr>
        <w:t>จัดทำ</w:t>
      </w:r>
      <w:r w:rsidRPr="00EB45CF">
        <w:rPr>
          <w:rFonts w:ascii="Angsana New" w:hAnsi="Angsana New" w:hint="cs"/>
          <w:sz w:val="30"/>
          <w:szCs w:val="30"/>
          <w:cs/>
        </w:rPr>
        <w:t>หมาย</w:t>
      </w:r>
      <w:r w:rsidRPr="00765E02">
        <w:rPr>
          <w:rFonts w:ascii="Angsana New" w:hAnsi="Angsana New" w:hint="cs"/>
          <w:spacing w:val="-1"/>
          <w:sz w:val="30"/>
          <w:szCs w:val="30"/>
          <w:cs/>
        </w:rPr>
        <w:t>เหตุประกอบงบการเงิน</w:t>
      </w:r>
      <w:r w:rsidRPr="00765E02">
        <w:rPr>
          <w:rFonts w:ascii="Angsana New" w:hAnsi="Angsana New"/>
          <w:spacing w:val="-1"/>
          <w:sz w:val="30"/>
          <w:szCs w:val="30"/>
          <w:cs/>
        </w:rPr>
        <w:t>ระหว่างกาลในรูปแบบย่อ</w:t>
      </w:r>
      <w:r w:rsidRPr="00765E02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765E02">
        <w:rPr>
          <w:rFonts w:ascii="Angsana New" w:hAnsi="Angsana New"/>
          <w:spacing w:val="-1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Pr="00765E02">
        <w:rPr>
          <w:rFonts w:ascii="Angsana New" w:hAnsi="Angsana New"/>
          <w:spacing w:val="-1"/>
          <w:sz w:val="30"/>
          <w:szCs w:val="30"/>
        </w:rPr>
        <w:t>34</w:t>
      </w:r>
      <w:r w:rsidR="00765E02">
        <w:rPr>
          <w:rFonts w:ascii="Angsana New" w:hAnsi="Angsana New"/>
          <w:spacing w:val="-1"/>
          <w:sz w:val="30"/>
          <w:szCs w:val="30"/>
        </w:rPr>
        <w:t xml:space="preserve"> </w:t>
      </w:r>
      <w:r w:rsidRPr="00765E02">
        <w:rPr>
          <w:rFonts w:ascii="Angsana New" w:hAnsi="Angsana New"/>
          <w:spacing w:val="-1"/>
          <w:sz w:val="30"/>
          <w:szCs w:val="30"/>
          <w:cs/>
        </w:rPr>
        <w:t>เรื่อง</w:t>
      </w:r>
      <w:r w:rsidRPr="00EB45CF">
        <w:rPr>
          <w:rFonts w:ascii="Angsana New" w:hAnsi="Angsana New"/>
          <w:sz w:val="30"/>
          <w:szCs w:val="30"/>
          <w:cs/>
        </w:rPr>
        <w:t xml:space="preserve"> </w:t>
      </w:r>
      <w:r w:rsidRPr="00EB45CF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EB45CF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EB45CF">
        <w:rPr>
          <w:rFonts w:ascii="Angsana New" w:hAnsi="Angsana New"/>
          <w:sz w:val="30"/>
          <w:szCs w:val="30"/>
          <w:cs/>
        </w:rPr>
        <w:t xml:space="preserve"> </w:t>
      </w:r>
      <w:r w:rsidRPr="00EB45CF">
        <w:rPr>
          <w:rFonts w:ascii="Angsana New" w:hAnsi="Angsana New"/>
          <w:sz w:val="30"/>
          <w:szCs w:val="30"/>
        </w:rPr>
        <w:t xml:space="preserve"> </w:t>
      </w:r>
      <w:r w:rsidRPr="00EB45CF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EB45CF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EB45CF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EB45CF">
        <w:rPr>
          <w:rFonts w:ascii="Angsana New" w:hAnsi="Angsana New"/>
          <w:sz w:val="30"/>
          <w:szCs w:val="30"/>
        </w:rPr>
        <w:t xml:space="preserve"> </w:t>
      </w:r>
      <w:r w:rsidR="00822910" w:rsidRPr="00EB45CF">
        <w:rPr>
          <w:rFonts w:ascii="Angsana New" w:hAnsi="Angsana New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22910" w:rsidRPr="00EB45CF">
        <w:rPr>
          <w:rFonts w:ascii="Angsana New" w:hAnsi="Angsana New"/>
          <w:sz w:val="30"/>
          <w:szCs w:val="30"/>
        </w:rPr>
        <w:t xml:space="preserve">31 </w:t>
      </w:r>
      <w:r w:rsidR="00822910" w:rsidRPr="00EB45CF">
        <w:rPr>
          <w:rFonts w:ascii="Angsana New" w:hAnsi="Angsana New"/>
          <w:sz w:val="30"/>
          <w:szCs w:val="30"/>
          <w:cs/>
        </w:rPr>
        <w:t xml:space="preserve">ธันวาคม </w:t>
      </w:r>
      <w:r w:rsidR="00822910" w:rsidRPr="00EB45CF">
        <w:rPr>
          <w:rFonts w:ascii="Angsana New" w:hAnsi="Angsana New"/>
          <w:sz w:val="30"/>
          <w:szCs w:val="30"/>
        </w:rPr>
        <w:t>256</w:t>
      </w:r>
      <w:r w:rsidR="00F56D15">
        <w:rPr>
          <w:rFonts w:ascii="Angsana New" w:hAnsi="Angsana New"/>
          <w:sz w:val="30"/>
          <w:szCs w:val="30"/>
        </w:rPr>
        <w:t>5</w:t>
      </w:r>
    </w:p>
    <w:p w14:paraId="4FD0D620" w14:textId="77777777" w:rsidR="000068DA" w:rsidRPr="00765E02" w:rsidRDefault="005925DA" w:rsidP="00765E0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C4BA2">
        <w:rPr>
          <w:rFonts w:ascii="Angsana New" w:hAnsi="Angsana New"/>
          <w:sz w:val="24"/>
          <w:szCs w:val="24"/>
        </w:rPr>
        <w:tab/>
      </w:r>
      <w:r w:rsidRPr="007C4BA2">
        <w:rPr>
          <w:rFonts w:ascii="Angsana New" w:hAnsi="Angsana New"/>
          <w:sz w:val="24"/>
          <w:szCs w:val="24"/>
        </w:rPr>
        <w:tab/>
      </w:r>
    </w:p>
    <w:p w14:paraId="19B35DC6" w14:textId="0385E170" w:rsidR="00EF79CC" w:rsidRPr="00EB45CF" w:rsidRDefault="007969FB" w:rsidP="00765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45CF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</w:t>
      </w:r>
      <w:r w:rsidR="00BD5889">
        <w:rPr>
          <w:rFonts w:ascii="Angsana New" w:hAnsi="Angsana New" w:hint="cs"/>
          <w:sz w:val="30"/>
          <w:szCs w:val="30"/>
          <w:cs/>
        </w:rPr>
        <w:t xml:space="preserve"> </w:t>
      </w:r>
      <w:r w:rsidRPr="00EB45CF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="00822910" w:rsidRPr="00EB45CF">
        <w:rPr>
          <w:rFonts w:ascii="Angsana New" w:hAnsi="Angsana New" w:hint="cs"/>
          <w:sz w:val="30"/>
          <w:szCs w:val="30"/>
          <w:cs/>
        </w:rPr>
        <w:t>ที่</w:t>
      </w:r>
      <w:r w:rsidRPr="00EB45CF">
        <w:rPr>
          <w:rFonts w:ascii="Angsana New" w:hAnsi="Angsana New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1B6C1A" w:rsidRPr="00EB45CF">
        <w:rPr>
          <w:rFonts w:ascii="Angsana New" w:hAnsi="Angsana New"/>
          <w:sz w:val="30"/>
          <w:szCs w:val="30"/>
        </w:rPr>
        <w:t>3</w:t>
      </w:r>
      <w:r w:rsidR="00493A4B" w:rsidRPr="00EB45CF">
        <w:rPr>
          <w:rFonts w:ascii="Angsana New" w:hAnsi="Angsana New"/>
          <w:sz w:val="30"/>
          <w:szCs w:val="30"/>
        </w:rPr>
        <w:t>1</w:t>
      </w:r>
      <w:r w:rsidRPr="00EB45C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93A4B" w:rsidRPr="00EB45CF">
        <w:rPr>
          <w:rFonts w:ascii="Angsana New" w:hAnsi="Angsana New"/>
          <w:sz w:val="30"/>
          <w:szCs w:val="30"/>
        </w:rPr>
        <w:t>2</w:t>
      </w:r>
      <w:r w:rsidR="001B6C1A" w:rsidRPr="00EB45CF">
        <w:rPr>
          <w:rFonts w:ascii="Angsana New" w:hAnsi="Angsana New"/>
          <w:sz w:val="30"/>
          <w:szCs w:val="30"/>
        </w:rPr>
        <w:t>56</w:t>
      </w:r>
      <w:r w:rsidR="00F56D15">
        <w:rPr>
          <w:rFonts w:ascii="Angsana New" w:hAnsi="Angsana New"/>
          <w:sz w:val="30"/>
          <w:szCs w:val="30"/>
        </w:rPr>
        <w:t>5</w:t>
      </w:r>
    </w:p>
    <w:p w14:paraId="112127BC" w14:textId="77777777" w:rsidR="002E4AD2" w:rsidRPr="00765E02" w:rsidRDefault="002E4AD2" w:rsidP="00410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3FFE109E" w14:textId="77777777" w:rsidR="0023426A" w:rsidRPr="00EB45CF" w:rsidRDefault="0023426A" w:rsidP="00DA3CF1">
      <w:pPr>
        <w:pStyle w:val="BodyText2"/>
        <w:numPr>
          <w:ilvl w:val="0"/>
          <w:numId w:val="19"/>
        </w:numPr>
        <w:ind w:left="540" w:hanging="540"/>
        <w:rPr>
          <w:b/>
          <w:bCs/>
          <w:cs/>
          <w:lang w:val="en-US"/>
        </w:rPr>
      </w:pPr>
      <w:bookmarkStart w:id="1" w:name="_Hlk78294162"/>
      <w:r w:rsidRPr="00EB45CF">
        <w:rPr>
          <w:b/>
          <w:bCs/>
          <w:cs/>
          <w:lang w:val="en-US"/>
        </w:rPr>
        <w:t xml:space="preserve">บุคคลหรือกิจการที่เกี่ยวข้องกัน </w:t>
      </w:r>
    </w:p>
    <w:bookmarkEnd w:id="1"/>
    <w:p w14:paraId="10D05584" w14:textId="77777777" w:rsidR="00D555C8" w:rsidRPr="00765E02" w:rsidRDefault="00D555C8" w:rsidP="00E25A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6"/>
        <w:gridCol w:w="1259"/>
        <w:gridCol w:w="265"/>
        <w:gridCol w:w="1083"/>
        <w:gridCol w:w="269"/>
        <w:gridCol w:w="1168"/>
        <w:gridCol w:w="271"/>
        <w:gridCol w:w="1259"/>
      </w:tblGrid>
      <w:tr w:rsidR="00E6602E" w:rsidRPr="00D267C3" w14:paraId="7F4E2AA6" w14:textId="77777777" w:rsidTr="00EA607E">
        <w:trPr>
          <w:tblHeader/>
        </w:trPr>
        <w:tc>
          <w:tcPr>
            <w:tcW w:w="1994" w:type="pct"/>
          </w:tcPr>
          <w:p w14:paraId="6671B6C9" w14:textId="77777777" w:rsidR="00E6602E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3F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</w:p>
          <w:p w14:paraId="337E3954" w14:textId="77777777" w:rsidR="00E6602E" w:rsidRPr="00D267C3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43F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06" w:type="pct"/>
            <w:gridSpan w:val="3"/>
          </w:tcPr>
          <w:p w14:paraId="0C6A0C1B" w14:textId="77777777" w:rsidR="00E6602E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B5F3150" w14:textId="77777777" w:rsidR="00E6602E" w:rsidRPr="00D267C3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DF3AB2B" w14:textId="77777777" w:rsidR="00E6602E" w:rsidRPr="00D267C3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5" w:type="pct"/>
            <w:gridSpan w:val="3"/>
          </w:tcPr>
          <w:p w14:paraId="37FA7A0C" w14:textId="77777777" w:rsidR="00E6602E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F28E7B7" w14:textId="77777777" w:rsidR="00E6602E" w:rsidRPr="00D267C3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602E" w:rsidRPr="00D267C3" w14:paraId="7155707A" w14:textId="77777777" w:rsidTr="00EA607E">
        <w:trPr>
          <w:tblHeader/>
        </w:trPr>
        <w:tc>
          <w:tcPr>
            <w:tcW w:w="1994" w:type="pct"/>
          </w:tcPr>
          <w:p w14:paraId="74C713F8" w14:textId="77777777" w:rsidR="00E6602E" w:rsidRPr="00D267C3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26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79" w:type="pct"/>
          </w:tcPr>
          <w:p w14:paraId="14560011" w14:textId="0264E4FF" w:rsidR="00E6602E" w:rsidRPr="00D267C3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424D401A" w14:textId="77777777" w:rsidR="00E6602E" w:rsidRPr="00D267C3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8A0FA91" w14:textId="6D0338C2" w:rsidR="00E6602E" w:rsidRPr="00D267C3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42B94D57" w14:textId="77777777" w:rsidR="00E6602E" w:rsidRPr="00D267C3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59D8D314" w14:textId="3F0740AD" w:rsidR="00E6602E" w:rsidRPr="00D267C3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6E268340" w14:textId="77777777" w:rsidR="00E6602E" w:rsidRPr="00D267C3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14:paraId="5686180C" w14:textId="5DD62E70" w:rsidR="00E6602E" w:rsidRPr="00D267C3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6602E" w:rsidRPr="00D267C3" w14:paraId="6B3B1BE3" w14:textId="77777777" w:rsidTr="00EA607E">
        <w:trPr>
          <w:tblHeader/>
        </w:trPr>
        <w:tc>
          <w:tcPr>
            <w:tcW w:w="1994" w:type="pct"/>
          </w:tcPr>
          <w:p w14:paraId="75C8FCA4" w14:textId="77777777" w:rsidR="00E6602E" w:rsidRPr="00D267C3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6" w:type="pct"/>
            <w:gridSpan w:val="7"/>
          </w:tcPr>
          <w:p w14:paraId="3A911764" w14:textId="77777777" w:rsidR="00E6602E" w:rsidRPr="00D267C3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67C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267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D267C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6602E" w:rsidRPr="00D267C3" w14:paraId="0D986181" w14:textId="77777777" w:rsidTr="00EA607E">
        <w:tc>
          <w:tcPr>
            <w:tcW w:w="1994" w:type="pct"/>
            <w:shd w:val="clear" w:color="auto" w:fill="auto"/>
          </w:tcPr>
          <w:p w14:paraId="55A9B505" w14:textId="7F24B6FE" w:rsidR="00E6602E" w:rsidRPr="00D267C3" w:rsidRDefault="00E6602E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 w:rsidR="007513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679" w:type="pct"/>
            <w:shd w:val="clear" w:color="auto" w:fill="auto"/>
          </w:tcPr>
          <w:p w14:paraId="6A926DD6" w14:textId="77777777" w:rsidR="00E6602E" w:rsidRPr="00D267C3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E8C8F99" w14:textId="77777777" w:rsidR="00E6602E" w:rsidRPr="00D267C3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16DA6CA" w14:textId="77777777" w:rsidR="00E6602E" w:rsidRPr="00D267C3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6A474CB" w14:textId="77777777" w:rsidR="00E6602E" w:rsidRPr="00D267C3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E214852" w14:textId="77777777" w:rsidR="00E6602E" w:rsidRPr="00D267C3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DE02A96" w14:textId="77777777" w:rsidR="00E6602E" w:rsidRPr="00D267C3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0BCE8A32" w14:textId="77777777" w:rsidR="00E6602E" w:rsidRPr="00D267C3" w:rsidRDefault="00E6602E" w:rsidP="00E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602E" w:rsidRPr="00D267C3" w14:paraId="07579FE9" w14:textId="77777777" w:rsidTr="00EA607E">
        <w:tc>
          <w:tcPr>
            <w:tcW w:w="1994" w:type="pct"/>
            <w:shd w:val="clear" w:color="auto" w:fill="auto"/>
          </w:tcPr>
          <w:p w14:paraId="29E15454" w14:textId="77777777" w:rsidR="00E6602E" w:rsidRPr="00D267C3" w:rsidRDefault="00E6602E" w:rsidP="00E66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9" w:type="pct"/>
            <w:shd w:val="clear" w:color="auto" w:fill="auto"/>
          </w:tcPr>
          <w:p w14:paraId="446CD26A" w14:textId="68DD72A2" w:rsidR="00E6602E" w:rsidRPr="00D267C3" w:rsidRDefault="006C3B70" w:rsidP="006C3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296</w:t>
            </w:r>
          </w:p>
        </w:tc>
        <w:tc>
          <w:tcPr>
            <w:tcW w:w="143" w:type="pct"/>
            <w:shd w:val="clear" w:color="auto" w:fill="auto"/>
          </w:tcPr>
          <w:p w14:paraId="1DD0F351" w14:textId="77777777" w:rsidR="00E6602E" w:rsidRPr="00D267C3" w:rsidRDefault="00E6602E" w:rsidP="00E66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41336DA" w14:textId="40652827" w:rsidR="00E6602E" w:rsidRPr="00D267C3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02C2D87" w14:textId="77777777" w:rsidR="00E6602E" w:rsidRPr="00D267C3" w:rsidRDefault="00E6602E" w:rsidP="00E66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9DB4FE9" w14:textId="1C74025E" w:rsidR="00E6602E" w:rsidRPr="00D267C3" w:rsidRDefault="006C3B70" w:rsidP="006C3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296</w:t>
            </w:r>
          </w:p>
        </w:tc>
        <w:tc>
          <w:tcPr>
            <w:tcW w:w="146" w:type="pct"/>
            <w:shd w:val="clear" w:color="auto" w:fill="auto"/>
          </w:tcPr>
          <w:p w14:paraId="4D957C81" w14:textId="77777777" w:rsidR="00E6602E" w:rsidRPr="00D267C3" w:rsidRDefault="00E6602E" w:rsidP="00E66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7AD6390D" w14:textId="4B9D22E4" w:rsidR="00E6602E" w:rsidRPr="00D267C3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13AE" w:rsidRPr="00D267C3" w14:paraId="3348881E" w14:textId="77777777" w:rsidTr="00EA607E">
        <w:tc>
          <w:tcPr>
            <w:tcW w:w="1994" w:type="pct"/>
            <w:shd w:val="clear" w:color="auto" w:fill="auto"/>
          </w:tcPr>
          <w:p w14:paraId="66168FA4" w14:textId="77777777" w:rsidR="007513AE" w:rsidRPr="00765E02" w:rsidRDefault="007513AE" w:rsidP="00E66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9" w:type="pct"/>
            <w:shd w:val="clear" w:color="auto" w:fill="auto"/>
          </w:tcPr>
          <w:p w14:paraId="0A9177E0" w14:textId="77777777" w:rsidR="007513AE" w:rsidRPr="007513AE" w:rsidRDefault="007513AE" w:rsidP="006C3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09B07211" w14:textId="77777777" w:rsidR="007513AE" w:rsidRPr="007513AE" w:rsidRDefault="007513AE" w:rsidP="00E66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4" w:type="pct"/>
          </w:tcPr>
          <w:p w14:paraId="5114B7AA" w14:textId="77777777" w:rsidR="007513AE" w:rsidRPr="007513AE" w:rsidRDefault="007513AE" w:rsidP="00E66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</w:tcPr>
          <w:p w14:paraId="22D6C528" w14:textId="77777777" w:rsidR="007513AE" w:rsidRPr="007513AE" w:rsidRDefault="007513AE" w:rsidP="00E66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auto"/>
          </w:tcPr>
          <w:p w14:paraId="2456658D" w14:textId="77777777" w:rsidR="007513AE" w:rsidRPr="007513AE" w:rsidRDefault="007513AE" w:rsidP="006C3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18299C8" w14:textId="77777777" w:rsidR="007513AE" w:rsidRPr="007513AE" w:rsidRDefault="007513AE" w:rsidP="00E66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9" w:type="pct"/>
            <w:shd w:val="clear" w:color="auto" w:fill="auto"/>
          </w:tcPr>
          <w:p w14:paraId="2A52530B" w14:textId="77777777" w:rsidR="007513AE" w:rsidRPr="007513AE" w:rsidRDefault="007513AE" w:rsidP="00E66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513AE" w:rsidRPr="00D267C3" w14:paraId="5228A847" w14:textId="77777777" w:rsidTr="00EA607E">
        <w:tc>
          <w:tcPr>
            <w:tcW w:w="1994" w:type="pct"/>
            <w:shd w:val="clear" w:color="auto" w:fill="auto"/>
          </w:tcPr>
          <w:p w14:paraId="2BCAA93C" w14:textId="21895987" w:rsidR="007513AE" w:rsidRPr="00D267C3" w:rsidRDefault="007513AE" w:rsidP="0075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79" w:type="pct"/>
            <w:shd w:val="clear" w:color="auto" w:fill="auto"/>
          </w:tcPr>
          <w:p w14:paraId="18CB27E2" w14:textId="77777777" w:rsidR="007513AE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4C5CEB6" w14:textId="77777777" w:rsidR="007513AE" w:rsidRPr="00D267C3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397EC23" w14:textId="77777777" w:rsidR="007513AE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64AFA9F" w14:textId="77777777" w:rsidR="007513AE" w:rsidRPr="00D267C3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57D5BA3" w14:textId="77777777" w:rsidR="007513AE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53146B1" w14:textId="77777777" w:rsidR="007513AE" w:rsidRPr="00D267C3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E71E345" w14:textId="77777777" w:rsidR="007513AE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13AE" w:rsidRPr="00D267C3" w14:paraId="4D2B3157" w14:textId="77777777" w:rsidTr="00EA607E">
        <w:tc>
          <w:tcPr>
            <w:tcW w:w="1994" w:type="pct"/>
            <w:shd w:val="clear" w:color="auto" w:fill="auto"/>
          </w:tcPr>
          <w:p w14:paraId="3DC621E0" w14:textId="2D3C62C4" w:rsidR="007513AE" w:rsidRPr="00D267C3" w:rsidRDefault="007513AE" w:rsidP="0075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9" w:type="pct"/>
            <w:shd w:val="clear" w:color="auto" w:fill="auto"/>
          </w:tcPr>
          <w:p w14:paraId="750E5421" w14:textId="364F20A5" w:rsidR="007513AE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1BE7A50" w14:textId="77777777" w:rsidR="007513AE" w:rsidRPr="00D267C3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3672082" w14:textId="71EC3DB4" w:rsidR="007513AE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1,160</w:t>
            </w:r>
          </w:p>
        </w:tc>
        <w:tc>
          <w:tcPr>
            <w:tcW w:w="145" w:type="pct"/>
          </w:tcPr>
          <w:p w14:paraId="66570613" w14:textId="77777777" w:rsidR="007513AE" w:rsidRPr="00D267C3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390E17E" w14:textId="7901C13B" w:rsidR="007513AE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8276967" w14:textId="77777777" w:rsidR="007513AE" w:rsidRPr="00D267C3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7B036AF5" w14:textId="44D0CDC4" w:rsidR="007513AE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1,160</w:t>
            </w:r>
          </w:p>
        </w:tc>
      </w:tr>
      <w:tr w:rsidR="007513AE" w:rsidRPr="00125433" w14:paraId="40B09488" w14:textId="77777777" w:rsidTr="007513AE">
        <w:trPr>
          <w:trHeight w:val="128"/>
        </w:trPr>
        <w:tc>
          <w:tcPr>
            <w:tcW w:w="1994" w:type="pct"/>
            <w:shd w:val="clear" w:color="auto" w:fill="auto"/>
          </w:tcPr>
          <w:p w14:paraId="479E6E9B" w14:textId="1C207E21" w:rsidR="00533E74" w:rsidRPr="00765E02" w:rsidRDefault="00533E74" w:rsidP="0075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9" w:type="pct"/>
            <w:shd w:val="clear" w:color="auto" w:fill="auto"/>
          </w:tcPr>
          <w:p w14:paraId="24061CA8" w14:textId="77777777" w:rsidR="007513AE" w:rsidRPr="007513AE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19862589" w14:textId="77777777" w:rsidR="007513AE" w:rsidRPr="007513AE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4" w:type="pct"/>
          </w:tcPr>
          <w:p w14:paraId="4A5ABDB4" w14:textId="77777777" w:rsidR="007513AE" w:rsidRPr="007513AE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</w:tcPr>
          <w:p w14:paraId="162C806E" w14:textId="77777777" w:rsidR="007513AE" w:rsidRPr="007513AE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auto"/>
          </w:tcPr>
          <w:p w14:paraId="4447ADDD" w14:textId="77777777" w:rsidR="007513AE" w:rsidRPr="007513AE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  <w:shd w:val="clear" w:color="auto" w:fill="auto"/>
          </w:tcPr>
          <w:p w14:paraId="0CE5D014" w14:textId="77777777" w:rsidR="007513AE" w:rsidRPr="007513AE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9" w:type="pct"/>
            <w:shd w:val="clear" w:color="auto" w:fill="auto"/>
          </w:tcPr>
          <w:p w14:paraId="676C4C1B" w14:textId="77777777" w:rsidR="007513AE" w:rsidRPr="007513AE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65E02" w:rsidRPr="00125433" w14:paraId="07908AC8" w14:textId="77777777" w:rsidTr="007513AE">
        <w:trPr>
          <w:trHeight w:val="128"/>
        </w:trPr>
        <w:tc>
          <w:tcPr>
            <w:tcW w:w="1994" w:type="pct"/>
            <w:shd w:val="clear" w:color="auto" w:fill="auto"/>
          </w:tcPr>
          <w:p w14:paraId="00D4017E" w14:textId="77777777" w:rsidR="00765E02" w:rsidRPr="00765E02" w:rsidRDefault="00765E02" w:rsidP="0075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9" w:type="pct"/>
            <w:shd w:val="clear" w:color="auto" w:fill="auto"/>
          </w:tcPr>
          <w:p w14:paraId="6049F8D7" w14:textId="77777777" w:rsidR="00765E02" w:rsidRPr="007513AE" w:rsidRDefault="00765E02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10DC478C" w14:textId="77777777" w:rsidR="00765E02" w:rsidRPr="007513AE" w:rsidRDefault="00765E02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4" w:type="pct"/>
          </w:tcPr>
          <w:p w14:paraId="6DB172F7" w14:textId="77777777" w:rsidR="00765E02" w:rsidRPr="007513AE" w:rsidRDefault="00765E02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</w:tcPr>
          <w:p w14:paraId="4B9454E8" w14:textId="77777777" w:rsidR="00765E02" w:rsidRPr="007513AE" w:rsidRDefault="00765E02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auto"/>
          </w:tcPr>
          <w:p w14:paraId="148A26C5" w14:textId="77777777" w:rsidR="00765E02" w:rsidRPr="007513AE" w:rsidRDefault="00765E02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  <w:shd w:val="clear" w:color="auto" w:fill="auto"/>
          </w:tcPr>
          <w:p w14:paraId="12FE08EB" w14:textId="77777777" w:rsidR="00765E02" w:rsidRPr="007513AE" w:rsidRDefault="00765E02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9" w:type="pct"/>
            <w:shd w:val="clear" w:color="auto" w:fill="auto"/>
          </w:tcPr>
          <w:p w14:paraId="36A8DF70" w14:textId="77777777" w:rsidR="00765E02" w:rsidRPr="007513AE" w:rsidRDefault="00765E02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513AE" w:rsidRPr="00D267C3" w14:paraId="22477A9C" w14:textId="77777777" w:rsidTr="00EA607E">
        <w:tc>
          <w:tcPr>
            <w:tcW w:w="1994" w:type="pct"/>
            <w:shd w:val="clear" w:color="auto" w:fill="auto"/>
          </w:tcPr>
          <w:p w14:paraId="513EEE63" w14:textId="77777777" w:rsidR="007513AE" w:rsidRPr="00D267C3" w:rsidRDefault="007513AE" w:rsidP="0075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679" w:type="pct"/>
            <w:shd w:val="clear" w:color="auto" w:fill="auto"/>
          </w:tcPr>
          <w:p w14:paraId="764C22A7" w14:textId="77777777" w:rsidR="007513AE" w:rsidRPr="00D267C3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1DA66F0" w14:textId="77777777" w:rsidR="007513AE" w:rsidRPr="00D267C3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2ABF236" w14:textId="77777777" w:rsidR="007513AE" w:rsidRPr="00D267C3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977C01B" w14:textId="77777777" w:rsidR="007513AE" w:rsidRPr="00D267C3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211B862" w14:textId="77777777" w:rsidR="007513AE" w:rsidRPr="00D267C3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CDB42A5" w14:textId="77777777" w:rsidR="007513AE" w:rsidRPr="00D267C3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329892E0" w14:textId="77777777" w:rsidR="007513AE" w:rsidRPr="00D267C3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13AE" w:rsidRPr="00BB0D4C" w14:paraId="26AD7201" w14:textId="77777777" w:rsidTr="00EA607E">
        <w:tc>
          <w:tcPr>
            <w:tcW w:w="1994" w:type="pct"/>
            <w:shd w:val="clear" w:color="auto" w:fill="auto"/>
          </w:tcPr>
          <w:p w14:paraId="2B378758" w14:textId="77777777" w:rsidR="007513AE" w:rsidRPr="00BB0D4C" w:rsidRDefault="007513AE" w:rsidP="0075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79" w:type="pct"/>
            <w:shd w:val="clear" w:color="auto" w:fill="auto"/>
          </w:tcPr>
          <w:p w14:paraId="0C4FF830" w14:textId="673909FD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B0D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2F10C45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470B42B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0D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2BCAE44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B76159B" w14:textId="439C6550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212</w:t>
            </w:r>
          </w:p>
        </w:tc>
        <w:tc>
          <w:tcPr>
            <w:tcW w:w="146" w:type="pct"/>
            <w:shd w:val="clear" w:color="auto" w:fill="auto"/>
          </w:tcPr>
          <w:p w14:paraId="2C27D046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0E6DD5BD" w14:textId="12F334BC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0D4C">
              <w:rPr>
                <w:rFonts w:ascii="Angsana New" w:hAnsi="Angsana New"/>
                <w:color w:val="000000"/>
                <w:sz w:val="30"/>
                <w:szCs w:val="30"/>
              </w:rPr>
              <w:t>168</w:t>
            </w:r>
          </w:p>
        </w:tc>
      </w:tr>
      <w:tr w:rsidR="007513AE" w:rsidRPr="00BB0D4C" w14:paraId="7004B62F" w14:textId="77777777" w:rsidTr="00EA607E">
        <w:tc>
          <w:tcPr>
            <w:tcW w:w="1994" w:type="pct"/>
            <w:shd w:val="clear" w:color="auto" w:fill="auto"/>
          </w:tcPr>
          <w:p w14:paraId="66FB48A2" w14:textId="77777777" w:rsidR="007513AE" w:rsidRPr="00BB0D4C" w:rsidRDefault="007513AE" w:rsidP="0075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79" w:type="pct"/>
            <w:shd w:val="clear" w:color="auto" w:fill="auto"/>
          </w:tcPr>
          <w:p w14:paraId="511E5880" w14:textId="12410DC6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B0D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43604B0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75E93C6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0D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25809D8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67E6123" w14:textId="61E77BB0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55</w:t>
            </w:r>
          </w:p>
        </w:tc>
        <w:tc>
          <w:tcPr>
            <w:tcW w:w="146" w:type="pct"/>
            <w:shd w:val="clear" w:color="auto" w:fill="auto"/>
          </w:tcPr>
          <w:p w14:paraId="39614200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632DD301" w14:textId="474C93E2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0D4C">
              <w:rPr>
                <w:rFonts w:ascii="Angsana New" w:hAnsi="Angsana New"/>
                <w:color w:val="000000"/>
                <w:sz w:val="30"/>
                <w:szCs w:val="30"/>
              </w:rPr>
              <w:t>95</w:t>
            </w:r>
          </w:p>
        </w:tc>
      </w:tr>
      <w:tr w:rsidR="007513AE" w:rsidRPr="00BB0D4C" w14:paraId="701740C2" w14:textId="77777777" w:rsidTr="00EA607E">
        <w:tc>
          <w:tcPr>
            <w:tcW w:w="1994" w:type="pct"/>
            <w:shd w:val="clear" w:color="auto" w:fill="auto"/>
          </w:tcPr>
          <w:p w14:paraId="7FCE2DB2" w14:textId="77777777" w:rsidR="007513AE" w:rsidRPr="00BB0D4C" w:rsidRDefault="007513AE" w:rsidP="0075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9" w:type="pct"/>
            <w:shd w:val="clear" w:color="auto" w:fill="auto"/>
          </w:tcPr>
          <w:p w14:paraId="23BBF2FD" w14:textId="64BA16C1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B0D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C6587FB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E1EB19A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0D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A903FE1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AEF79E5" w14:textId="0880EFAC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852</w:t>
            </w:r>
          </w:p>
        </w:tc>
        <w:tc>
          <w:tcPr>
            <w:tcW w:w="146" w:type="pct"/>
            <w:shd w:val="clear" w:color="auto" w:fill="auto"/>
          </w:tcPr>
          <w:p w14:paraId="00243A42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08DBB765" w14:textId="19E301C5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0D4C">
              <w:rPr>
                <w:rFonts w:ascii="Angsana New" w:hAnsi="Angsana New"/>
                <w:color w:val="000000"/>
                <w:sz w:val="30"/>
                <w:szCs w:val="30"/>
              </w:rPr>
              <w:t>1,051</w:t>
            </w:r>
          </w:p>
        </w:tc>
      </w:tr>
      <w:tr w:rsidR="007513AE" w:rsidRPr="00BB0D4C" w14:paraId="0CEEF277" w14:textId="77777777" w:rsidTr="00EA607E">
        <w:tc>
          <w:tcPr>
            <w:tcW w:w="1994" w:type="pct"/>
            <w:shd w:val="clear" w:color="auto" w:fill="auto"/>
          </w:tcPr>
          <w:p w14:paraId="471C3AFE" w14:textId="77777777" w:rsidR="007513AE" w:rsidRPr="00BB0D4C" w:rsidRDefault="007513AE" w:rsidP="0075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 w:hint="cs"/>
                <w:sz w:val="30"/>
                <w:szCs w:val="30"/>
                <w:cs/>
              </w:rPr>
              <w:t>ต้นทุนจากการก่อสร้าง</w:t>
            </w:r>
          </w:p>
        </w:tc>
        <w:tc>
          <w:tcPr>
            <w:tcW w:w="679" w:type="pct"/>
            <w:shd w:val="clear" w:color="auto" w:fill="auto"/>
          </w:tcPr>
          <w:p w14:paraId="210FFBD1" w14:textId="5207E24C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B0D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D3C36B9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A0C4116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0D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3298F6F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C704FC5" w14:textId="7567D01B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242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,074</w:t>
            </w:r>
          </w:p>
        </w:tc>
        <w:tc>
          <w:tcPr>
            <w:tcW w:w="146" w:type="pct"/>
            <w:shd w:val="clear" w:color="auto" w:fill="auto"/>
          </w:tcPr>
          <w:p w14:paraId="3BB1061E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114486AA" w14:textId="6A2CBAA3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color w:val="000000"/>
                <w:sz w:val="30"/>
                <w:szCs w:val="30"/>
              </w:rPr>
              <w:t>197,626</w:t>
            </w:r>
          </w:p>
        </w:tc>
      </w:tr>
      <w:tr w:rsidR="00533E74" w:rsidRPr="00BB0D4C" w14:paraId="56F61295" w14:textId="77777777" w:rsidTr="00EA607E">
        <w:tc>
          <w:tcPr>
            <w:tcW w:w="1994" w:type="pct"/>
            <w:shd w:val="clear" w:color="auto" w:fill="auto"/>
          </w:tcPr>
          <w:p w14:paraId="181730B7" w14:textId="77777777" w:rsidR="00533E74" w:rsidRPr="00765E02" w:rsidRDefault="00533E74" w:rsidP="0075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9" w:type="pct"/>
            <w:shd w:val="clear" w:color="auto" w:fill="auto"/>
          </w:tcPr>
          <w:p w14:paraId="4CB49C8B" w14:textId="77777777" w:rsidR="00533E74" w:rsidRPr="00765E02" w:rsidRDefault="00533E74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7E665F3" w14:textId="77777777" w:rsidR="00533E74" w:rsidRPr="00765E02" w:rsidRDefault="00533E74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CE1F2DE" w14:textId="77777777" w:rsidR="00533E74" w:rsidRPr="00765E02" w:rsidRDefault="00533E74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32F1573" w14:textId="77777777" w:rsidR="00533E74" w:rsidRPr="00765E02" w:rsidRDefault="00533E74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056BEB6" w14:textId="77777777" w:rsidR="00533E74" w:rsidRPr="00765E02" w:rsidRDefault="00533E74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0ADF0F1B" w14:textId="77777777" w:rsidR="00533E74" w:rsidRPr="00765E02" w:rsidRDefault="00533E74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2A53411F" w14:textId="77777777" w:rsidR="00533E74" w:rsidRPr="00765E02" w:rsidRDefault="00533E74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513AE" w:rsidRPr="00BB0D4C" w14:paraId="39BFC2DD" w14:textId="77777777" w:rsidTr="00EA607E">
        <w:tc>
          <w:tcPr>
            <w:tcW w:w="1994" w:type="pct"/>
            <w:shd w:val="clear" w:color="auto" w:fill="auto"/>
          </w:tcPr>
          <w:p w14:paraId="54527299" w14:textId="3F6F8B13" w:rsidR="007513AE" w:rsidRPr="00BB0D4C" w:rsidRDefault="007513AE" w:rsidP="0075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79" w:type="pct"/>
            <w:shd w:val="clear" w:color="auto" w:fill="auto"/>
          </w:tcPr>
          <w:p w14:paraId="7A0333BE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7E4E9E5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3EDE95B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91E28DD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5129A33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5B2704A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98AB7F3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513AE" w:rsidRPr="00BB0D4C" w14:paraId="09C0B1C3" w14:textId="77777777" w:rsidTr="00EA607E">
        <w:tc>
          <w:tcPr>
            <w:tcW w:w="1994" w:type="pct"/>
            <w:shd w:val="clear" w:color="auto" w:fill="auto"/>
          </w:tcPr>
          <w:p w14:paraId="0D218190" w14:textId="40703A5D" w:rsidR="007513AE" w:rsidRPr="00D267C3" w:rsidRDefault="007513AE" w:rsidP="0075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D267C3">
              <w:rPr>
                <w:rFonts w:ascii="Angsana New" w:hAnsi="Angsana New"/>
                <w:color w:val="0000FF"/>
                <w:sz w:val="30"/>
                <w:szCs w:val="30"/>
              </w:rPr>
              <w:t xml:space="preserve"> </w:t>
            </w:r>
            <w:r w:rsidRPr="00D267C3">
              <w:rPr>
                <w:rFonts w:ascii="Angsana New" w:hAnsi="Angsana New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9" w:type="pct"/>
            <w:shd w:val="clear" w:color="auto" w:fill="auto"/>
          </w:tcPr>
          <w:p w14:paraId="5974339F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9ED5172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05A77D5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9B3CBB2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19A30AC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434A29E0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0F3545BA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513AE" w:rsidRPr="00BB0D4C" w14:paraId="48721387" w14:textId="77777777" w:rsidTr="00EA607E">
        <w:tc>
          <w:tcPr>
            <w:tcW w:w="1994" w:type="pct"/>
            <w:shd w:val="clear" w:color="auto" w:fill="auto"/>
          </w:tcPr>
          <w:p w14:paraId="5B640E03" w14:textId="77777777" w:rsidR="007513AE" w:rsidRDefault="007513AE" w:rsidP="0075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  <w:p w14:paraId="3FD36F67" w14:textId="287A7F7A" w:rsidR="007513AE" w:rsidRPr="00D267C3" w:rsidRDefault="007513AE" w:rsidP="0075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AD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2E4A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679" w:type="pct"/>
            <w:shd w:val="clear" w:color="auto" w:fill="auto"/>
          </w:tcPr>
          <w:p w14:paraId="2D6590CB" w14:textId="3B79F889" w:rsidR="007513AE" w:rsidRPr="00175867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175867">
              <w:rPr>
                <w:rFonts w:ascii="Angsana New" w:hAnsi="Angsana New"/>
                <w:sz w:val="30"/>
                <w:szCs w:val="30"/>
              </w:rPr>
              <w:br/>
              <w:t>10,776</w:t>
            </w:r>
          </w:p>
        </w:tc>
        <w:tc>
          <w:tcPr>
            <w:tcW w:w="143" w:type="pct"/>
            <w:shd w:val="clear" w:color="auto" w:fill="auto"/>
          </w:tcPr>
          <w:p w14:paraId="2C709570" w14:textId="77777777" w:rsidR="007513AE" w:rsidRPr="00175867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89877A7" w14:textId="77777777" w:rsidR="007513AE" w:rsidRPr="00175867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  <w:p w14:paraId="7621AD6B" w14:textId="7A2396B3" w:rsidR="007513AE" w:rsidRPr="00175867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5867">
              <w:rPr>
                <w:rFonts w:ascii="Angsana New" w:hAnsi="Angsana New"/>
                <w:sz w:val="30"/>
                <w:szCs w:val="30"/>
              </w:rPr>
              <w:t>12,489</w:t>
            </w:r>
          </w:p>
        </w:tc>
        <w:tc>
          <w:tcPr>
            <w:tcW w:w="145" w:type="pct"/>
          </w:tcPr>
          <w:p w14:paraId="0506E9DF" w14:textId="77777777" w:rsidR="007513AE" w:rsidRPr="00175867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546B732" w14:textId="2EB71316" w:rsidR="007513AE" w:rsidRPr="00175867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5867">
              <w:rPr>
                <w:rFonts w:ascii="Angsana New" w:hAnsi="Angsana New"/>
                <w:color w:val="000000"/>
                <w:sz w:val="30"/>
                <w:szCs w:val="30"/>
              </w:rPr>
              <w:br/>
              <w:t>8,533</w:t>
            </w:r>
          </w:p>
        </w:tc>
        <w:tc>
          <w:tcPr>
            <w:tcW w:w="146" w:type="pct"/>
            <w:shd w:val="clear" w:color="auto" w:fill="auto"/>
          </w:tcPr>
          <w:p w14:paraId="34EEF94B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491AA751" w14:textId="77777777" w:rsidR="007513AE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EDE7D19" w14:textId="658CF1B2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16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10,645</w:t>
            </w:r>
          </w:p>
        </w:tc>
      </w:tr>
      <w:tr w:rsidR="007513AE" w:rsidRPr="00BB0D4C" w14:paraId="363D4CE8" w14:textId="77777777" w:rsidTr="00D64CCC">
        <w:tc>
          <w:tcPr>
            <w:tcW w:w="1994" w:type="pct"/>
            <w:shd w:val="clear" w:color="auto" w:fill="auto"/>
          </w:tcPr>
          <w:p w14:paraId="29A9BCFD" w14:textId="68BC3194" w:rsidR="007513AE" w:rsidRPr="00D267C3" w:rsidRDefault="007513AE" w:rsidP="0075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6FC40721" w14:textId="4ACAC3DB" w:rsidR="007513AE" w:rsidRPr="00175867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175867"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143" w:type="pct"/>
            <w:shd w:val="clear" w:color="auto" w:fill="auto"/>
          </w:tcPr>
          <w:p w14:paraId="4E52794B" w14:textId="77777777" w:rsidR="007513AE" w:rsidRPr="00175867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D041946" w14:textId="6D09573A" w:rsidR="007513AE" w:rsidRPr="00175867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175867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45" w:type="pct"/>
          </w:tcPr>
          <w:p w14:paraId="314A62E7" w14:textId="77777777" w:rsidR="007513AE" w:rsidRPr="00175867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0DC114E8" w14:textId="2FA37AE9" w:rsidR="007513AE" w:rsidRPr="00175867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5867">
              <w:rPr>
                <w:rFonts w:ascii="Angsana New" w:hAnsi="Angsana New"/>
                <w:color w:val="000000"/>
                <w:sz w:val="30"/>
                <w:szCs w:val="30"/>
              </w:rPr>
              <w:t>206</w:t>
            </w:r>
          </w:p>
        </w:tc>
        <w:tc>
          <w:tcPr>
            <w:tcW w:w="146" w:type="pct"/>
            <w:shd w:val="clear" w:color="auto" w:fill="auto"/>
          </w:tcPr>
          <w:p w14:paraId="434BCBB8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4DD3179A" w14:textId="6FF6275E" w:rsidR="007513AE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</w:t>
            </w:r>
          </w:p>
        </w:tc>
      </w:tr>
      <w:tr w:rsidR="007513AE" w:rsidRPr="00BB0D4C" w14:paraId="231BD15F" w14:textId="77777777" w:rsidTr="00D64CCC">
        <w:tc>
          <w:tcPr>
            <w:tcW w:w="1994" w:type="pct"/>
            <w:shd w:val="clear" w:color="auto" w:fill="auto"/>
          </w:tcPr>
          <w:p w14:paraId="2F4525AD" w14:textId="7D3BF423" w:rsidR="007513AE" w:rsidRPr="00D267C3" w:rsidRDefault="007513AE" w:rsidP="0075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C31EF7" w14:textId="14E5F729" w:rsidR="007513AE" w:rsidRPr="00175867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5867">
              <w:rPr>
                <w:rFonts w:ascii="Angsana New" w:hAnsi="Angsana New"/>
                <w:b/>
                <w:bCs/>
                <w:sz w:val="30"/>
                <w:szCs w:val="30"/>
              </w:rPr>
              <w:t>10,982</w:t>
            </w:r>
          </w:p>
        </w:tc>
        <w:tc>
          <w:tcPr>
            <w:tcW w:w="143" w:type="pct"/>
            <w:shd w:val="clear" w:color="auto" w:fill="auto"/>
          </w:tcPr>
          <w:p w14:paraId="7A879749" w14:textId="77777777" w:rsidR="007513AE" w:rsidRPr="00175867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EC3B625" w14:textId="6D2D9F5C" w:rsidR="007513AE" w:rsidRPr="00175867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5867">
              <w:rPr>
                <w:rFonts w:ascii="Angsana New" w:hAnsi="Angsana New"/>
                <w:b/>
                <w:bCs/>
                <w:sz w:val="30"/>
                <w:szCs w:val="30"/>
              </w:rPr>
              <w:t>12,523</w:t>
            </w:r>
          </w:p>
        </w:tc>
        <w:tc>
          <w:tcPr>
            <w:tcW w:w="145" w:type="pct"/>
          </w:tcPr>
          <w:p w14:paraId="752F6F32" w14:textId="77777777" w:rsidR="007513AE" w:rsidRPr="00175867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9D57D" w14:textId="0001F3ED" w:rsidR="007513AE" w:rsidRPr="00175867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7586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8,739</w:t>
            </w:r>
          </w:p>
        </w:tc>
        <w:tc>
          <w:tcPr>
            <w:tcW w:w="146" w:type="pct"/>
            <w:shd w:val="clear" w:color="auto" w:fill="auto"/>
          </w:tcPr>
          <w:p w14:paraId="550FEDDB" w14:textId="77777777" w:rsidR="007513AE" w:rsidRPr="000250C9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4D568" w14:textId="3C0F4CD7" w:rsidR="007513AE" w:rsidRPr="000250C9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250C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10,679</w:t>
            </w:r>
          </w:p>
        </w:tc>
      </w:tr>
      <w:tr w:rsidR="007513AE" w:rsidRPr="00BB0D4C" w14:paraId="3E733533" w14:textId="77777777" w:rsidTr="00435C11">
        <w:trPr>
          <w:trHeight w:val="197"/>
        </w:trPr>
        <w:tc>
          <w:tcPr>
            <w:tcW w:w="1994" w:type="pct"/>
            <w:shd w:val="clear" w:color="auto" w:fill="auto"/>
          </w:tcPr>
          <w:p w14:paraId="126CE708" w14:textId="77777777" w:rsidR="007513AE" w:rsidRPr="00765E02" w:rsidRDefault="007513AE" w:rsidP="0075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9" w:type="pct"/>
            <w:tcBorders>
              <w:top w:val="double" w:sz="4" w:space="0" w:color="auto"/>
            </w:tcBorders>
            <w:shd w:val="clear" w:color="auto" w:fill="auto"/>
          </w:tcPr>
          <w:p w14:paraId="76E7D74C" w14:textId="77777777" w:rsidR="007513AE" w:rsidRPr="00765E02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73B840F" w14:textId="77777777" w:rsidR="007513AE" w:rsidRPr="00765E02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0145FA43" w14:textId="77777777" w:rsidR="007513AE" w:rsidRPr="00765E02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49E8267" w14:textId="77777777" w:rsidR="007513AE" w:rsidRPr="00765E02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shd w:val="clear" w:color="auto" w:fill="auto"/>
          </w:tcPr>
          <w:p w14:paraId="7FFD8DBF" w14:textId="77777777" w:rsidR="007513AE" w:rsidRPr="00765E02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D33C628" w14:textId="77777777" w:rsidR="007513AE" w:rsidRPr="00765E02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double" w:sz="4" w:space="0" w:color="auto"/>
            </w:tcBorders>
            <w:shd w:val="clear" w:color="auto" w:fill="auto"/>
          </w:tcPr>
          <w:p w14:paraId="0645CA6C" w14:textId="77777777" w:rsidR="007513AE" w:rsidRPr="00765E02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513AE" w:rsidRPr="00BB0D4C" w14:paraId="6D80E259" w14:textId="77777777" w:rsidTr="00EA607E">
        <w:tc>
          <w:tcPr>
            <w:tcW w:w="1994" w:type="pct"/>
            <w:shd w:val="clear" w:color="auto" w:fill="auto"/>
          </w:tcPr>
          <w:p w14:paraId="20CA9B23" w14:textId="047858DC" w:rsidR="007513AE" w:rsidRPr="00D267C3" w:rsidRDefault="007513AE" w:rsidP="0075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5C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</w:t>
            </w:r>
            <w:r w:rsidRPr="009E4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679" w:type="pct"/>
            <w:shd w:val="clear" w:color="auto" w:fill="auto"/>
          </w:tcPr>
          <w:p w14:paraId="17AE4337" w14:textId="77777777" w:rsidR="007513AE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35562FC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DC31465" w14:textId="77777777" w:rsidR="007513AE" w:rsidRPr="00F36D0E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FF23F08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B68F5AB" w14:textId="77777777" w:rsidR="007513AE" w:rsidRPr="00F36D0E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4A559D8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76747A33" w14:textId="77777777" w:rsidR="007513AE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513AE" w:rsidRPr="00BB0D4C" w14:paraId="68EECCC7" w14:textId="77777777" w:rsidTr="00EA607E">
        <w:tc>
          <w:tcPr>
            <w:tcW w:w="1994" w:type="pct"/>
            <w:shd w:val="clear" w:color="auto" w:fill="auto"/>
          </w:tcPr>
          <w:p w14:paraId="7270FF15" w14:textId="2C32D279" w:rsidR="007513AE" w:rsidRPr="005E5C7F" w:rsidRDefault="007513AE" w:rsidP="0076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79" w:type="pct"/>
            <w:shd w:val="clear" w:color="auto" w:fill="auto"/>
          </w:tcPr>
          <w:p w14:paraId="73F6B652" w14:textId="1C0B9068" w:rsidR="007513AE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143" w:type="pct"/>
            <w:shd w:val="clear" w:color="auto" w:fill="auto"/>
          </w:tcPr>
          <w:p w14:paraId="5ABD64FE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ED85232" w14:textId="0969E935" w:rsidR="007513AE" w:rsidRPr="00F36D0E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5" w:type="pct"/>
          </w:tcPr>
          <w:p w14:paraId="3BD60D8C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DD29558" w14:textId="2A9870B8" w:rsidR="007513AE" w:rsidRPr="00EA607E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146" w:type="pct"/>
            <w:shd w:val="clear" w:color="auto" w:fill="auto"/>
          </w:tcPr>
          <w:p w14:paraId="32B81082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A5E2643" w14:textId="33475DCE" w:rsidR="007513AE" w:rsidRPr="00E03F9D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3F9D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</w:tr>
      <w:tr w:rsidR="007513AE" w:rsidRPr="00BB0D4C" w14:paraId="35936153" w14:textId="77777777" w:rsidTr="00EA607E">
        <w:tc>
          <w:tcPr>
            <w:tcW w:w="1994" w:type="pct"/>
            <w:shd w:val="clear" w:color="auto" w:fill="auto"/>
          </w:tcPr>
          <w:p w14:paraId="7FD60379" w14:textId="72097262" w:rsidR="007513AE" w:rsidRPr="00D267C3" w:rsidRDefault="007513AE" w:rsidP="0076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79" w:type="pct"/>
            <w:shd w:val="clear" w:color="auto" w:fill="auto"/>
          </w:tcPr>
          <w:p w14:paraId="50503E67" w14:textId="02AFA9AC" w:rsidR="007513AE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143" w:type="pct"/>
            <w:shd w:val="clear" w:color="auto" w:fill="auto"/>
          </w:tcPr>
          <w:p w14:paraId="3176E297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8DF8748" w14:textId="749DC453" w:rsidR="007513AE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45" w:type="pct"/>
          </w:tcPr>
          <w:p w14:paraId="7255B97C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DB9AC34" w14:textId="35290F92" w:rsidR="007513AE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146" w:type="pct"/>
            <w:shd w:val="clear" w:color="auto" w:fill="auto"/>
          </w:tcPr>
          <w:p w14:paraId="37101EEF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007F7AB7" w14:textId="10807418" w:rsidR="007513AE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</w:t>
            </w:r>
          </w:p>
        </w:tc>
      </w:tr>
      <w:tr w:rsidR="007513AE" w:rsidRPr="00BB0D4C" w14:paraId="12924156" w14:textId="77777777" w:rsidTr="00EA607E">
        <w:tc>
          <w:tcPr>
            <w:tcW w:w="1994" w:type="pct"/>
            <w:shd w:val="clear" w:color="auto" w:fill="auto"/>
          </w:tcPr>
          <w:p w14:paraId="48558386" w14:textId="0FE13F69" w:rsidR="007513AE" w:rsidRPr="00D267C3" w:rsidRDefault="007513AE" w:rsidP="00761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ต้นทุนจากการก่อสร้าง</w:t>
            </w:r>
          </w:p>
        </w:tc>
        <w:tc>
          <w:tcPr>
            <w:tcW w:w="679" w:type="pct"/>
            <w:shd w:val="clear" w:color="auto" w:fill="auto"/>
          </w:tcPr>
          <w:p w14:paraId="13A381DA" w14:textId="280CCE54" w:rsidR="007513AE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12,966</w:t>
            </w:r>
          </w:p>
        </w:tc>
        <w:tc>
          <w:tcPr>
            <w:tcW w:w="143" w:type="pct"/>
            <w:shd w:val="clear" w:color="auto" w:fill="auto"/>
          </w:tcPr>
          <w:p w14:paraId="02B93754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68C4EA9" w14:textId="2D906459" w:rsidR="007513AE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12,634</w:t>
            </w:r>
          </w:p>
        </w:tc>
        <w:tc>
          <w:tcPr>
            <w:tcW w:w="145" w:type="pct"/>
          </w:tcPr>
          <w:p w14:paraId="1FB26544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9E3B134" w14:textId="03472DE2" w:rsidR="007513AE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12,966</w:t>
            </w:r>
          </w:p>
        </w:tc>
        <w:tc>
          <w:tcPr>
            <w:tcW w:w="146" w:type="pct"/>
            <w:shd w:val="clear" w:color="auto" w:fill="auto"/>
          </w:tcPr>
          <w:p w14:paraId="4F11E704" w14:textId="77777777" w:rsidR="007513AE" w:rsidRPr="00BB0D4C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7CD85718" w14:textId="698C216C" w:rsidR="007513AE" w:rsidRDefault="007513AE" w:rsidP="00751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12,634</w:t>
            </w:r>
          </w:p>
        </w:tc>
      </w:tr>
    </w:tbl>
    <w:p w14:paraId="7372206C" w14:textId="55884625" w:rsidR="00EA607E" w:rsidRDefault="00EA607E" w:rsidP="00366F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67F7EEA1" w14:textId="2D8A73A0" w:rsidR="00765E02" w:rsidRDefault="00765E02" w:rsidP="00366F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33829280" w14:textId="333AF604" w:rsidR="00765E02" w:rsidRDefault="00765E02" w:rsidP="00366F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77FCD629" w14:textId="39B0D383" w:rsidR="00765E02" w:rsidRDefault="00765E02" w:rsidP="00366F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4FAF22BA" w14:textId="0CD4271E" w:rsidR="00765E02" w:rsidRDefault="00765E02" w:rsidP="00366F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41ED72CE" w14:textId="4D5A188F" w:rsidR="00765E02" w:rsidRDefault="00765E02" w:rsidP="00366F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146D09FB" w14:textId="3624A878" w:rsidR="00765E02" w:rsidRDefault="00765E02" w:rsidP="00366F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375FC59B" w14:textId="702CA61E" w:rsidR="00765E02" w:rsidRDefault="00765E02" w:rsidP="00366F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7BEDD2CB" w14:textId="6DBCA65C" w:rsidR="00765E02" w:rsidRDefault="00765E02" w:rsidP="00366F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794717EC" w14:textId="376DA65B" w:rsidR="00765E02" w:rsidRDefault="00765E02" w:rsidP="00366F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0493C103" w14:textId="33603C4C" w:rsidR="00765E02" w:rsidRDefault="00765E02" w:rsidP="00366F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0DF60FE5" w14:textId="33CC8754" w:rsidR="00765E02" w:rsidRDefault="00765E02" w:rsidP="00366F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487071C3" w14:textId="1CC93449" w:rsidR="00765E02" w:rsidRDefault="00765E02" w:rsidP="00366F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6DE7A451" w14:textId="6A97A26C" w:rsidR="00765E02" w:rsidRDefault="00765E02" w:rsidP="00366F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563EF1C2" w14:textId="47CD883A" w:rsidR="00765E02" w:rsidRDefault="00765E02" w:rsidP="00366F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32EFF05D" w14:textId="77777777" w:rsidR="00765E02" w:rsidRPr="007513AE" w:rsidRDefault="00765E02" w:rsidP="00366F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390DFE93" w14:textId="0C6FD40F" w:rsidR="00435C11" w:rsidRDefault="0023426A" w:rsidP="00435C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/>
          <w:sz w:val="30"/>
          <w:szCs w:val="30"/>
          <w:cs/>
        </w:rPr>
        <w:lastRenderedPageBreak/>
        <w:t>ยอดคงเหลือกับ</w:t>
      </w:r>
      <w:r w:rsidR="003C6905" w:rsidRPr="00D267C3">
        <w:rPr>
          <w:rFonts w:ascii="Angsana New" w:hAnsi="Angsana New"/>
          <w:sz w:val="30"/>
          <w:szCs w:val="30"/>
          <w:cs/>
        </w:rPr>
        <w:t>บุคคล</w:t>
      </w:r>
      <w:r w:rsidR="003C6905" w:rsidRPr="00D267C3">
        <w:rPr>
          <w:rFonts w:ascii="Angsana New" w:hAnsi="Angsana New" w:hint="cs"/>
          <w:sz w:val="30"/>
          <w:szCs w:val="30"/>
          <w:cs/>
        </w:rPr>
        <w:t>หรือ</w:t>
      </w:r>
      <w:r w:rsidRPr="00D267C3">
        <w:rPr>
          <w:rFonts w:ascii="Angsana New" w:hAnsi="Angsana New"/>
          <w:sz w:val="30"/>
          <w:szCs w:val="30"/>
          <w:cs/>
        </w:rPr>
        <w:t>กิจการที่เกี่ยวข้องกัน ณ วันที่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="00E6602E">
        <w:rPr>
          <w:rFonts w:ascii="Angsana New" w:hAnsi="Angsana New"/>
          <w:sz w:val="30"/>
          <w:szCs w:val="30"/>
        </w:rPr>
        <w:t xml:space="preserve">30 </w:t>
      </w:r>
      <w:r w:rsidR="002519C3">
        <w:rPr>
          <w:rFonts w:ascii="Angsana New" w:hAnsi="Angsana New" w:hint="cs"/>
          <w:sz w:val="30"/>
          <w:szCs w:val="30"/>
          <w:cs/>
        </w:rPr>
        <w:t>มิถุนายน</w:t>
      </w:r>
      <w:r w:rsidR="00EB45CF">
        <w:rPr>
          <w:rFonts w:ascii="Angsana New" w:hAnsi="Angsana New" w:hint="cs"/>
          <w:sz w:val="30"/>
          <w:szCs w:val="30"/>
          <w:cs/>
        </w:rPr>
        <w:t xml:space="preserve"> </w:t>
      </w:r>
      <w:r w:rsidR="00493A4B">
        <w:rPr>
          <w:rFonts w:ascii="Angsana New" w:hAnsi="Angsana New"/>
          <w:sz w:val="30"/>
          <w:szCs w:val="30"/>
        </w:rPr>
        <w:t>2</w:t>
      </w:r>
      <w:r w:rsidR="004854AE" w:rsidRPr="00D267C3">
        <w:rPr>
          <w:rFonts w:ascii="Angsana New" w:hAnsi="Angsana New"/>
          <w:sz w:val="30"/>
          <w:szCs w:val="30"/>
        </w:rPr>
        <w:t>56</w:t>
      </w:r>
      <w:r w:rsidR="00EB45CF">
        <w:rPr>
          <w:rFonts w:ascii="Angsana New" w:hAnsi="Angsana New"/>
          <w:sz w:val="30"/>
          <w:szCs w:val="30"/>
        </w:rPr>
        <w:t>6</w:t>
      </w:r>
      <w:r w:rsidR="00B44738"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และ</w:t>
      </w:r>
      <w:r w:rsidRPr="00D267C3">
        <w:rPr>
          <w:rFonts w:ascii="Angsana New" w:hAnsi="Angsana New"/>
          <w:sz w:val="30"/>
          <w:szCs w:val="30"/>
        </w:rPr>
        <w:t xml:space="preserve"> 3</w:t>
      </w:r>
      <w:r w:rsidR="00493A4B">
        <w:rPr>
          <w:rFonts w:ascii="Angsana New" w:hAnsi="Angsana New"/>
          <w:sz w:val="30"/>
          <w:szCs w:val="30"/>
        </w:rPr>
        <w:t>1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 xml:space="preserve">ธันวาคม </w:t>
      </w:r>
      <w:r w:rsidR="00493A4B">
        <w:rPr>
          <w:rFonts w:ascii="Angsana New" w:hAnsi="Angsana New"/>
          <w:sz w:val="30"/>
          <w:szCs w:val="30"/>
        </w:rPr>
        <w:t>2</w:t>
      </w:r>
      <w:r w:rsidR="004854AE" w:rsidRPr="00D267C3">
        <w:rPr>
          <w:rFonts w:ascii="Angsana New" w:hAnsi="Angsana New"/>
          <w:sz w:val="30"/>
          <w:szCs w:val="30"/>
        </w:rPr>
        <w:t>56</w:t>
      </w:r>
      <w:r w:rsidR="00EB45CF">
        <w:rPr>
          <w:rFonts w:ascii="Angsana New" w:hAnsi="Angsana New"/>
          <w:sz w:val="30"/>
          <w:szCs w:val="30"/>
        </w:rPr>
        <w:t>5</w:t>
      </w:r>
      <w:r w:rsidR="00B44738" w:rsidRPr="00D267C3">
        <w:rPr>
          <w:rFonts w:ascii="Angsana New" w:hAnsi="Angsana New" w:hint="cs"/>
          <w:sz w:val="30"/>
          <w:szCs w:val="30"/>
          <w:cs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มีดังนี้</w:t>
      </w:r>
    </w:p>
    <w:p w14:paraId="3926F6DA" w14:textId="77777777" w:rsidR="00435C11" w:rsidRPr="007513AE" w:rsidRDefault="00435C11" w:rsidP="00435C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30DF5C97" w14:textId="77777777" w:rsidR="0023426A" w:rsidRPr="00435C11" w:rsidRDefault="0023426A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"/>
          <w:szCs w:val="2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3"/>
        <w:gridCol w:w="1170"/>
        <w:gridCol w:w="271"/>
        <w:gridCol w:w="1168"/>
        <w:gridCol w:w="271"/>
        <w:gridCol w:w="1177"/>
        <w:gridCol w:w="269"/>
        <w:gridCol w:w="1172"/>
      </w:tblGrid>
      <w:tr w:rsidR="00366FB9" w:rsidRPr="00366FB9" w14:paraId="04AA5DE9" w14:textId="77777777" w:rsidTr="00385C2A">
        <w:trPr>
          <w:tblHeader/>
        </w:trPr>
        <w:tc>
          <w:tcPr>
            <w:tcW w:w="2035" w:type="pct"/>
          </w:tcPr>
          <w:p w14:paraId="03EFC9C7" w14:textId="77777777" w:rsidR="00366FB9" w:rsidRPr="00366FB9" w:rsidRDefault="00366FB9" w:rsidP="0013130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  <w:r w:rsidRPr="00366FB9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  <w:p w14:paraId="211C7E42" w14:textId="77777777" w:rsidR="00366FB9" w:rsidRPr="00366FB9" w:rsidRDefault="00366FB9" w:rsidP="0013130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66FB9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1407" w:type="pct"/>
            <w:gridSpan w:val="3"/>
            <w:vAlign w:val="bottom"/>
          </w:tcPr>
          <w:p w14:paraId="5D246ED6" w14:textId="42559759" w:rsidR="00366FB9" w:rsidRPr="00366FB9" w:rsidRDefault="00366FB9" w:rsidP="00385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59BCDECF" w14:textId="77777777" w:rsidR="00366FB9" w:rsidRPr="00366FB9" w:rsidRDefault="00366FB9" w:rsidP="00385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pct"/>
            <w:gridSpan w:val="3"/>
            <w:vAlign w:val="bottom"/>
          </w:tcPr>
          <w:p w14:paraId="3DBC8796" w14:textId="689C0D1E" w:rsidR="00366FB9" w:rsidRPr="00366FB9" w:rsidRDefault="00366FB9" w:rsidP="00385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19C3" w:rsidRPr="00366FB9" w14:paraId="7A002C25" w14:textId="77777777" w:rsidTr="007C4BA2">
        <w:trPr>
          <w:tblHeader/>
        </w:trPr>
        <w:tc>
          <w:tcPr>
            <w:tcW w:w="2035" w:type="pct"/>
          </w:tcPr>
          <w:p w14:paraId="16E17403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22C4BB0" w14:textId="18C71371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58608C68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AF75A16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4E47AB79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E8A249D" w14:textId="70C66C4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04AB64D8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E4862B9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519C3" w:rsidRPr="00366FB9" w14:paraId="6AC43ACF" w14:textId="77777777" w:rsidTr="007C4BA2">
        <w:trPr>
          <w:tblHeader/>
        </w:trPr>
        <w:tc>
          <w:tcPr>
            <w:tcW w:w="2035" w:type="pct"/>
          </w:tcPr>
          <w:p w14:paraId="73AA7895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DE0D0C1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64B57A37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11E84CC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2AD94068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B889565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71D825B2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C2B0DFC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519C3" w:rsidRPr="00366FB9" w14:paraId="6965F8EA" w14:textId="77777777" w:rsidTr="007C4BA2">
        <w:trPr>
          <w:tblHeader/>
        </w:trPr>
        <w:tc>
          <w:tcPr>
            <w:tcW w:w="2035" w:type="pct"/>
          </w:tcPr>
          <w:p w14:paraId="0511153C" w14:textId="77777777" w:rsidR="002519C3" w:rsidRPr="00765E02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65" w:type="pct"/>
            <w:gridSpan w:val="7"/>
          </w:tcPr>
          <w:p w14:paraId="7B683FD6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19C3" w:rsidRPr="00366FB9" w14:paraId="38BDF40A" w14:textId="77777777" w:rsidTr="00366FB9">
        <w:tc>
          <w:tcPr>
            <w:tcW w:w="2035" w:type="pct"/>
          </w:tcPr>
          <w:p w14:paraId="080B12BC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31" w:type="pct"/>
          </w:tcPr>
          <w:p w14:paraId="2BDA7517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76CAAF12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58AB3CD3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C494B16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62D25C10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B22C02F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3F3393E8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2519C3" w:rsidRPr="00366FB9" w14:paraId="3CC4206B" w14:textId="77777777" w:rsidTr="00366FB9">
        <w:tc>
          <w:tcPr>
            <w:tcW w:w="2035" w:type="pct"/>
          </w:tcPr>
          <w:p w14:paraId="6A47E56B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63392624" w14:textId="1731E379" w:rsidR="002519C3" w:rsidRPr="00366FB9" w:rsidRDefault="00EA607E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2791EFA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1BA625E1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007E009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592A950E" w14:textId="7C52B236" w:rsidR="002519C3" w:rsidRPr="00366FB9" w:rsidRDefault="00EA607E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879</w:t>
            </w:r>
          </w:p>
        </w:tc>
        <w:tc>
          <w:tcPr>
            <w:tcW w:w="145" w:type="pct"/>
          </w:tcPr>
          <w:p w14:paraId="51A5277B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47E87B04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1,609</w:t>
            </w:r>
          </w:p>
        </w:tc>
      </w:tr>
      <w:tr w:rsidR="002519C3" w:rsidRPr="00366FB9" w14:paraId="23D45D82" w14:textId="77777777" w:rsidTr="00366FB9">
        <w:tc>
          <w:tcPr>
            <w:tcW w:w="2035" w:type="pct"/>
          </w:tcPr>
          <w:p w14:paraId="4B1C8C27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139817F" w14:textId="6FF05951" w:rsidR="002519C3" w:rsidRPr="00366FB9" w:rsidRDefault="00EA607E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</w:t>
            </w:r>
          </w:p>
        </w:tc>
        <w:tc>
          <w:tcPr>
            <w:tcW w:w="146" w:type="pct"/>
          </w:tcPr>
          <w:p w14:paraId="3629A9FF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776B72B3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color w:val="000000"/>
                <w:sz w:val="30"/>
                <w:szCs w:val="30"/>
              </w:rPr>
              <w:t>44</w:t>
            </w:r>
          </w:p>
        </w:tc>
        <w:tc>
          <w:tcPr>
            <w:tcW w:w="146" w:type="pct"/>
          </w:tcPr>
          <w:p w14:paraId="701C3FC6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06C78DC9" w14:textId="0B8BBFE0" w:rsidR="002519C3" w:rsidRPr="00366FB9" w:rsidRDefault="00EA607E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45" w:type="pct"/>
          </w:tcPr>
          <w:p w14:paraId="30971F6D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09D7669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2519C3" w:rsidRPr="00366FB9" w14:paraId="60F8F819" w14:textId="77777777" w:rsidTr="00366FB9">
        <w:tc>
          <w:tcPr>
            <w:tcW w:w="2035" w:type="pct"/>
          </w:tcPr>
          <w:p w14:paraId="25140305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BC4928A" w14:textId="729F79C0" w:rsidR="002519C3" w:rsidRPr="00366FB9" w:rsidRDefault="00EA607E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44</w:t>
            </w:r>
          </w:p>
        </w:tc>
        <w:tc>
          <w:tcPr>
            <w:tcW w:w="146" w:type="pct"/>
          </w:tcPr>
          <w:p w14:paraId="0F3662B2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347500BC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44</w:t>
            </w:r>
          </w:p>
        </w:tc>
        <w:tc>
          <w:tcPr>
            <w:tcW w:w="146" w:type="pct"/>
          </w:tcPr>
          <w:p w14:paraId="07A9FD60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1F69ED85" w14:textId="0B4CAA67" w:rsidR="002519C3" w:rsidRPr="00366FB9" w:rsidRDefault="00EA607E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923</w:t>
            </w:r>
          </w:p>
        </w:tc>
        <w:tc>
          <w:tcPr>
            <w:tcW w:w="145" w:type="pct"/>
          </w:tcPr>
          <w:p w14:paraId="3DC9D026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2430A90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1,653</w:t>
            </w:r>
          </w:p>
        </w:tc>
      </w:tr>
      <w:tr w:rsidR="00A437FA" w:rsidRPr="00366FB9" w14:paraId="58F5C6E1" w14:textId="77777777" w:rsidTr="00A437FA">
        <w:tc>
          <w:tcPr>
            <w:tcW w:w="2035" w:type="pct"/>
          </w:tcPr>
          <w:p w14:paraId="523B7666" w14:textId="77777777" w:rsidR="00A437FA" w:rsidRPr="00366FB9" w:rsidRDefault="00A437FA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4E3A1700" w14:textId="77777777" w:rsidR="00A437FA" w:rsidRDefault="00A437FA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2591282E" w14:textId="77777777" w:rsidR="00A437FA" w:rsidRPr="00366FB9" w:rsidRDefault="00A437FA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4CBF23A2" w14:textId="77777777" w:rsidR="00A437FA" w:rsidRPr="00366FB9" w:rsidRDefault="00A437FA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5BC6DD29" w14:textId="77777777" w:rsidR="00A437FA" w:rsidRPr="00366FB9" w:rsidRDefault="00A437FA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771F4987" w14:textId="77777777" w:rsidR="00A437FA" w:rsidRDefault="00A437FA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0654C5DE" w14:textId="77777777" w:rsidR="00A437FA" w:rsidRPr="00366FB9" w:rsidRDefault="00A437FA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7D379901" w14:textId="77777777" w:rsidR="00A437FA" w:rsidRPr="00366FB9" w:rsidRDefault="00A437FA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519C3" w:rsidRPr="00366FB9" w14:paraId="612EF5C2" w14:textId="77777777" w:rsidTr="00E14166">
        <w:tc>
          <w:tcPr>
            <w:tcW w:w="2035" w:type="pct"/>
          </w:tcPr>
          <w:p w14:paraId="51F70171" w14:textId="0D9ED8CD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เงินจ่ายล่วงหน้าผู้รับเหมา </w:t>
            </w: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รวมอยู่ในลูกหนี้</w:t>
            </w:r>
          </w:p>
          <w:p w14:paraId="0BFF1F86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31" w:type="pct"/>
          </w:tcPr>
          <w:p w14:paraId="5569187E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3BDD782F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3A5877D2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EF97779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73694208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8172E76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1C5E1A98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519C3" w:rsidRPr="00366FB9" w14:paraId="0D018006" w14:textId="77777777" w:rsidTr="00E14166">
        <w:tc>
          <w:tcPr>
            <w:tcW w:w="2035" w:type="pct"/>
          </w:tcPr>
          <w:p w14:paraId="61970AB0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7A81DB66" w14:textId="2C5E1476" w:rsidR="002519C3" w:rsidRPr="00366FB9" w:rsidRDefault="00EA607E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2CAD39C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1A24F5BF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6F44D59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35480236" w14:textId="6B0EA85E" w:rsidR="002519C3" w:rsidRPr="00366FB9" w:rsidRDefault="00EA607E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0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6,816</w:t>
            </w:r>
          </w:p>
        </w:tc>
        <w:tc>
          <w:tcPr>
            <w:tcW w:w="145" w:type="pct"/>
          </w:tcPr>
          <w:p w14:paraId="268991E8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06AF4548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15,124</w:t>
            </w:r>
          </w:p>
        </w:tc>
      </w:tr>
      <w:tr w:rsidR="002519C3" w:rsidRPr="00E14166" w14:paraId="2A960633" w14:textId="77777777" w:rsidTr="00E14166">
        <w:tc>
          <w:tcPr>
            <w:tcW w:w="2035" w:type="pct"/>
          </w:tcPr>
          <w:p w14:paraId="3AF133C6" w14:textId="77777777" w:rsidR="002519C3" w:rsidRPr="00765E02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25C01D4" w14:textId="77777777" w:rsidR="002519C3" w:rsidRPr="00765E02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2EBF061F" w14:textId="77777777" w:rsidR="002519C3" w:rsidRPr="00765E02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715AA083" w14:textId="77777777" w:rsidR="002519C3" w:rsidRPr="00765E02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3CCCA5D8" w14:textId="77777777" w:rsidR="002519C3" w:rsidRPr="00765E02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12032ACF" w14:textId="77777777" w:rsidR="002519C3" w:rsidRPr="00765E02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0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8E0AC9" w14:textId="77777777" w:rsidR="002519C3" w:rsidRPr="00765E02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4A4094B7" w14:textId="77777777" w:rsidR="002519C3" w:rsidRPr="00765E02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519C3" w:rsidRPr="00366FB9" w14:paraId="739CFAD7" w14:textId="77777777" w:rsidTr="00E14166">
        <w:tc>
          <w:tcPr>
            <w:tcW w:w="2035" w:type="pct"/>
          </w:tcPr>
          <w:p w14:paraId="555C253B" w14:textId="1F750DE9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1" w:type="pct"/>
          </w:tcPr>
          <w:p w14:paraId="4B0D286B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52D45E7F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383A0EDF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6594799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4A1C701B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40058623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2EF7CDC0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519C3" w:rsidRPr="00366FB9" w14:paraId="365D9298" w14:textId="77777777" w:rsidTr="00366FB9">
        <w:tc>
          <w:tcPr>
            <w:tcW w:w="2035" w:type="pct"/>
          </w:tcPr>
          <w:p w14:paraId="684FFDDE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5FCB1FEA" w14:textId="37FE8FAC" w:rsidR="002519C3" w:rsidRPr="00366FB9" w:rsidRDefault="00EA607E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E942DED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65B28F5F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E332B26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5C0AF90A" w14:textId="3043C584" w:rsidR="002519C3" w:rsidRPr="00366FB9" w:rsidRDefault="00EA607E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30,401</w:t>
            </w:r>
          </w:p>
        </w:tc>
        <w:tc>
          <w:tcPr>
            <w:tcW w:w="145" w:type="pct"/>
          </w:tcPr>
          <w:p w14:paraId="2C00E33A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391A05CE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color w:val="000000"/>
                <w:sz w:val="30"/>
                <w:szCs w:val="30"/>
              </w:rPr>
              <w:t>19,930</w:t>
            </w:r>
          </w:p>
        </w:tc>
      </w:tr>
      <w:tr w:rsidR="002519C3" w:rsidRPr="00366FB9" w14:paraId="6EE34D09" w14:textId="77777777" w:rsidTr="00366FB9">
        <w:tc>
          <w:tcPr>
            <w:tcW w:w="2035" w:type="pct"/>
          </w:tcPr>
          <w:p w14:paraId="3ECD9421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FB897B1" w14:textId="3BDA7E0B" w:rsidR="002519C3" w:rsidRPr="00366FB9" w:rsidRDefault="00EA607E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4,761</w:t>
            </w:r>
          </w:p>
        </w:tc>
        <w:tc>
          <w:tcPr>
            <w:tcW w:w="146" w:type="pct"/>
          </w:tcPr>
          <w:p w14:paraId="17A05C1C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7DFA6CEB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color w:val="000000"/>
                <w:sz w:val="30"/>
                <w:szCs w:val="30"/>
              </w:rPr>
              <w:t>3,615</w:t>
            </w:r>
          </w:p>
        </w:tc>
        <w:tc>
          <w:tcPr>
            <w:tcW w:w="146" w:type="pct"/>
          </w:tcPr>
          <w:p w14:paraId="0B316FE8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029EC691" w14:textId="32FD19D8" w:rsidR="002519C3" w:rsidRPr="00366FB9" w:rsidRDefault="00EA607E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4,761</w:t>
            </w:r>
          </w:p>
        </w:tc>
        <w:tc>
          <w:tcPr>
            <w:tcW w:w="145" w:type="pct"/>
          </w:tcPr>
          <w:p w14:paraId="20344D65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189CF53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color w:val="000000"/>
                <w:sz w:val="30"/>
                <w:szCs w:val="30"/>
              </w:rPr>
              <w:t>3,615</w:t>
            </w:r>
          </w:p>
        </w:tc>
      </w:tr>
      <w:tr w:rsidR="002519C3" w:rsidRPr="00366FB9" w14:paraId="01735649" w14:textId="77777777" w:rsidTr="00366FB9">
        <w:tc>
          <w:tcPr>
            <w:tcW w:w="2035" w:type="pct"/>
          </w:tcPr>
          <w:p w14:paraId="210F40B7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1327C6D" w14:textId="48224D8D" w:rsidR="002519C3" w:rsidRPr="00366FB9" w:rsidRDefault="00EA607E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4,761</w:t>
            </w:r>
          </w:p>
        </w:tc>
        <w:tc>
          <w:tcPr>
            <w:tcW w:w="146" w:type="pct"/>
          </w:tcPr>
          <w:p w14:paraId="68DC5A88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6889F3B0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3,615</w:t>
            </w:r>
          </w:p>
        </w:tc>
        <w:tc>
          <w:tcPr>
            <w:tcW w:w="146" w:type="pct"/>
          </w:tcPr>
          <w:p w14:paraId="0F569071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06EFE8F1" w14:textId="32D5327C" w:rsidR="002519C3" w:rsidRPr="00366FB9" w:rsidRDefault="00EA607E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35,162</w:t>
            </w:r>
          </w:p>
        </w:tc>
        <w:tc>
          <w:tcPr>
            <w:tcW w:w="145" w:type="pct"/>
          </w:tcPr>
          <w:p w14:paraId="3CC80745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0CBB1DD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23,545</w:t>
            </w:r>
          </w:p>
        </w:tc>
      </w:tr>
      <w:tr w:rsidR="002519C3" w:rsidRPr="00366FB9" w14:paraId="78A35B9D" w14:textId="77777777" w:rsidTr="00366FB9">
        <w:tc>
          <w:tcPr>
            <w:tcW w:w="2035" w:type="pct"/>
          </w:tcPr>
          <w:p w14:paraId="40C1F0AE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B3B2BF6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58125F1F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53D811AF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232B5638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50976E8C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C78C048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1F7578AE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519C3" w:rsidRPr="00366FB9" w14:paraId="35BF6F9C" w14:textId="77777777" w:rsidTr="00366FB9">
        <w:tc>
          <w:tcPr>
            <w:tcW w:w="2035" w:type="pct"/>
          </w:tcPr>
          <w:p w14:paraId="2DFE7CEA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 (รวมอยู่ในเจ้าหนี้</w:t>
            </w:r>
          </w:p>
          <w:p w14:paraId="170ADF9F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หมุนเวียนอื่น)</w:t>
            </w:r>
          </w:p>
        </w:tc>
        <w:tc>
          <w:tcPr>
            <w:tcW w:w="631" w:type="pct"/>
          </w:tcPr>
          <w:p w14:paraId="17319C99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65515825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7CAF76FA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72745877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7472D2F9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414A37F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56D147E1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519C3" w:rsidRPr="00366FB9" w14:paraId="6B3DB396" w14:textId="77777777" w:rsidTr="00366FB9">
        <w:tc>
          <w:tcPr>
            <w:tcW w:w="2035" w:type="pct"/>
          </w:tcPr>
          <w:p w14:paraId="0C298A98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30B6914F" w14:textId="2EDF137E" w:rsidR="002519C3" w:rsidRPr="00366FB9" w:rsidRDefault="00EA607E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6F13DFE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4FE41F40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D8FBC41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0E35F9EF" w14:textId="67060717" w:rsidR="002519C3" w:rsidRPr="00366FB9" w:rsidRDefault="00EA607E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77,659</w:t>
            </w:r>
          </w:p>
        </w:tc>
        <w:tc>
          <w:tcPr>
            <w:tcW w:w="145" w:type="pct"/>
          </w:tcPr>
          <w:p w14:paraId="47C20417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7923BE05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color w:val="000000"/>
                <w:sz w:val="30"/>
                <w:szCs w:val="30"/>
              </w:rPr>
              <w:t>69,859</w:t>
            </w:r>
          </w:p>
        </w:tc>
      </w:tr>
      <w:tr w:rsidR="002519C3" w:rsidRPr="00366FB9" w14:paraId="4A0812E3" w14:textId="77777777" w:rsidTr="00366FB9">
        <w:tc>
          <w:tcPr>
            <w:tcW w:w="2035" w:type="pct"/>
          </w:tcPr>
          <w:p w14:paraId="391F5F61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39AD6A5" w14:textId="3EFB8F6E" w:rsidR="002519C3" w:rsidRPr="00366FB9" w:rsidRDefault="00EA607E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6,417</w:t>
            </w:r>
          </w:p>
        </w:tc>
        <w:tc>
          <w:tcPr>
            <w:tcW w:w="146" w:type="pct"/>
          </w:tcPr>
          <w:p w14:paraId="66293994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692C119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color w:val="000000"/>
                <w:sz w:val="30"/>
                <w:szCs w:val="30"/>
              </w:rPr>
              <w:t>12,536</w:t>
            </w:r>
          </w:p>
        </w:tc>
        <w:tc>
          <w:tcPr>
            <w:tcW w:w="146" w:type="pct"/>
          </w:tcPr>
          <w:p w14:paraId="5706D038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3B6EE303" w14:textId="6D4AFAA2" w:rsidR="002519C3" w:rsidRPr="00366FB9" w:rsidRDefault="00EA607E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6,417</w:t>
            </w:r>
          </w:p>
        </w:tc>
        <w:tc>
          <w:tcPr>
            <w:tcW w:w="145" w:type="pct"/>
          </w:tcPr>
          <w:p w14:paraId="2807CECC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E952061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color w:val="000000"/>
                <w:sz w:val="30"/>
                <w:szCs w:val="30"/>
              </w:rPr>
              <w:t>12,536</w:t>
            </w:r>
          </w:p>
        </w:tc>
      </w:tr>
      <w:tr w:rsidR="002519C3" w:rsidRPr="00366FB9" w14:paraId="514780A9" w14:textId="77777777" w:rsidTr="00366FB9">
        <w:tc>
          <w:tcPr>
            <w:tcW w:w="2035" w:type="pct"/>
          </w:tcPr>
          <w:p w14:paraId="32C96CA7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45A0281" w14:textId="53BA53D0" w:rsidR="002519C3" w:rsidRPr="00366FB9" w:rsidRDefault="00EA607E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6,417</w:t>
            </w:r>
          </w:p>
        </w:tc>
        <w:tc>
          <w:tcPr>
            <w:tcW w:w="146" w:type="pct"/>
          </w:tcPr>
          <w:p w14:paraId="3C1F05C6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0D2D60F6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12,536</w:t>
            </w:r>
          </w:p>
        </w:tc>
        <w:tc>
          <w:tcPr>
            <w:tcW w:w="146" w:type="pct"/>
          </w:tcPr>
          <w:p w14:paraId="20ED83A7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2E05FAE" w14:textId="707E0DAA" w:rsidR="002519C3" w:rsidRPr="00366FB9" w:rsidRDefault="00EA607E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84,076</w:t>
            </w:r>
          </w:p>
        </w:tc>
        <w:tc>
          <w:tcPr>
            <w:tcW w:w="145" w:type="pct"/>
          </w:tcPr>
          <w:p w14:paraId="04C37107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58D3D2B6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82,395</w:t>
            </w:r>
          </w:p>
        </w:tc>
      </w:tr>
      <w:tr w:rsidR="002519C3" w:rsidRPr="00366FB9" w14:paraId="32231006" w14:textId="77777777" w:rsidTr="00611A5D">
        <w:tc>
          <w:tcPr>
            <w:tcW w:w="2035" w:type="pct"/>
          </w:tcPr>
          <w:p w14:paraId="3F1FA67E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C42F41C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6F9BA2D2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40C24B86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78D8299F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17C19FB7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A18F922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2B1A7C66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519C3" w:rsidRPr="00366FB9" w14:paraId="03FE1EA1" w14:textId="77777777" w:rsidTr="00611A5D">
        <w:tc>
          <w:tcPr>
            <w:tcW w:w="2035" w:type="pct"/>
          </w:tcPr>
          <w:p w14:paraId="062A8E26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631" w:type="pct"/>
          </w:tcPr>
          <w:p w14:paraId="299C04B9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616DFA88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53311EA1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1E70DD8F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6AF06CF8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9164E0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78D7A5BC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519C3" w:rsidRPr="00366FB9" w14:paraId="77A2833F" w14:textId="77777777" w:rsidTr="00611A5D">
        <w:tc>
          <w:tcPr>
            <w:tcW w:w="2035" w:type="pct"/>
          </w:tcPr>
          <w:p w14:paraId="54388BBF" w14:textId="4D3989A4" w:rsidR="002519C3" w:rsidRPr="008E7206" w:rsidRDefault="008E7206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720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18560F88" w14:textId="3F38DCC2" w:rsidR="002519C3" w:rsidRPr="00366FB9" w:rsidRDefault="00EA607E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89E9286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3667E869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B4BD3CB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3708EFCF" w14:textId="2E2E3F23" w:rsidR="002519C3" w:rsidRPr="00366FB9" w:rsidRDefault="00EA607E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7,063</w:t>
            </w:r>
          </w:p>
        </w:tc>
        <w:tc>
          <w:tcPr>
            <w:tcW w:w="145" w:type="pct"/>
          </w:tcPr>
          <w:p w14:paraId="6CE4A29A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1A3ED5F3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19,313</w:t>
            </w:r>
          </w:p>
        </w:tc>
      </w:tr>
    </w:tbl>
    <w:p w14:paraId="3091FC07" w14:textId="77777777" w:rsidR="00E256E7" w:rsidRPr="00BB0D4C" w:rsidRDefault="00E256E7" w:rsidP="00B233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1" w:type="dxa"/>
        <w:tblInd w:w="468" w:type="dxa"/>
        <w:tblLook w:val="04A0" w:firstRow="1" w:lastRow="0" w:firstColumn="1" w:lastColumn="0" w:noHBand="0" w:noVBand="1"/>
      </w:tblPr>
      <w:tblGrid>
        <w:gridCol w:w="1530"/>
        <w:gridCol w:w="1170"/>
        <w:gridCol w:w="270"/>
        <w:gridCol w:w="1170"/>
        <w:gridCol w:w="270"/>
        <w:gridCol w:w="1170"/>
        <w:gridCol w:w="270"/>
        <w:gridCol w:w="900"/>
        <w:gridCol w:w="270"/>
        <w:gridCol w:w="990"/>
        <w:gridCol w:w="270"/>
        <w:gridCol w:w="1171"/>
      </w:tblGrid>
      <w:tr w:rsidR="00AE6BDE" w:rsidRPr="00BB0D4C" w14:paraId="4A9EC4E1" w14:textId="77777777" w:rsidTr="00B3531F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6B7E60FF" w14:textId="77777777" w:rsidR="00AE6BDE" w:rsidRPr="00BB0D4C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6A5C0946" w14:textId="77777777" w:rsidR="00AE6BDE" w:rsidRPr="00BB0D4C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DCBF55" w14:textId="77777777" w:rsidR="00AE6BDE" w:rsidRPr="00BB0D4C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1" w:type="dxa"/>
            <w:gridSpan w:val="7"/>
            <w:shd w:val="clear" w:color="auto" w:fill="auto"/>
            <w:vAlign w:val="bottom"/>
          </w:tcPr>
          <w:p w14:paraId="1AA51837" w14:textId="4169B676" w:rsidR="00AE6BDE" w:rsidRPr="00BB0D4C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BB0D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519C3" w:rsidRPr="00BB0D4C" w14:paraId="75877E7E" w14:textId="77777777" w:rsidTr="00EA607E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47F3CFD8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795EB8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B0D4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339D1A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1EA36C" w14:textId="25A2EB01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7029D1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0130FB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B0D4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C10944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8D47C0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06669F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9B9B61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A4CC3A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D3BADCD" w14:textId="068A73CF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2519C3" w:rsidRPr="00BB0D4C" w14:paraId="732E1386" w14:textId="77777777" w:rsidTr="00B3531F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6A0C8CB3" w14:textId="69A332A2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0D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BB0D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7EA2A3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0D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3251D5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7A33B8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0D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1EDD6E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2198A7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0D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EA3AC0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DCA9CC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6ACCFA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4672CD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AF1676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DFD8D9A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0D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519C3" w:rsidRPr="00BB0D4C" w14:paraId="1DD29E56" w14:textId="77777777" w:rsidTr="00B3531F">
        <w:trPr>
          <w:tblHeader/>
        </w:trPr>
        <w:tc>
          <w:tcPr>
            <w:tcW w:w="1530" w:type="dxa"/>
            <w:shd w:val="clear" w:color="auto" w:fill="auto"/>
          </w:tcPr>
          <w:p w14:paraId="49AFFFEE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7FFA17DC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0D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38726149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1" w:type="dxa"/>
            <w:gridSpan w:val="7"/>
            <w:shd w:val="clear" w:color="auto" w:fill="auto"/>
          </w:tcPr>
          <w:p w14:paraId="170B0BDB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0D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B0D4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B0D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F794A" w:rsidRPr="00D267C3" w14:paraId="2B1F5A2C" w14:textId="77777777" w:rsidTr="00CF794A">
        <w:tc>
          <w:tcPr>
            <w:tcW w:w="1530" w:type="dxa"/>
            <w:shd w:val="clear" w:color="auto" w:fill="auto"/>
          </w:tcPr>
          <w:p w14:paraId="3411118D" w14:textId="4F38A5C1" w:rsidR="00CF794A" w:rsidRPr="00BB0D4C" w:rsidRDefault="00CF794A" w:rsidP="00CF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BB0D4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</w:tcPr>
          <w:p w14:paraId="0DDB0C91" w14:textId="3F9A7649" w:rsidR="00CF794A" w:rsidRPr="00BB0D4C" w:rsidRDefault="00CF794A" w:rsidP="00CF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5.30</w:t>
            </w:r>
          </w:p>
        </w:tc>
        <w:tc>
          <w:tcPr>
            <w:tcW w:w="270" w:type="dxa"/>
            <w:shd w:val="clear" w:color="auto" w:fill="auto"/>
          </w:tcPr>
          <w:p w14:paraId="277DCEF3" w14:textId="77777777" w:rsidR="00CF794A" w:rsidRPr="00BB0D4C" w:rsidRDefault="00CF794A" w:rsidP="00CF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790391" w14:textId="2571CF41" w:rsidR="00CF794A" w:rsidRPr="00BB0D4C" w:rsidRDefault="00CF794A" w:rsidP="00CF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5.30</w:t>
            </w:r>
          </w:p>
        </w:tc>
        <w:tc>
          <w:tcPr>
            <w:tcW w:w="270" w:type="dxa"/>
            <w:shd w:val="clear" w:color="auto" w:fill="auto"/>
          </w:tcPr>
          <w:p w14:paraId="5D8A897F" w14:textId="77777777" w:rsidR="00CF794A" w:rsidRPr="00BB0D4C" w:rsidRDefault="00CF794A" w:rsidP="00CF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6C9B357" w14:textId="056C63DB" w:rsidR="00CF794A" w:rsidRPr="00BB0D4C" w:rsidRDefault="00CF794A" w:rsidP="00CF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270" w:type="dxa"/>
            <w:shd w:val="clear" w:color="auto" w:fill="auto"/>
          </w:tcPr>
          <w:p w14:paraId="22F1E128" w14:textId="77777777" w:rsidR="00CF794A" w:rsidRPr="00BB0D4C" w:rsidRDefault="00CF794A" w:rsidP="00CF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34577920" w14:textId="45995EA2" w:rsidR="00CF794A" w:rsidRPr="00BB0D4C" w:rsidRDefault="00CF794A" w:rsidP="00CF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15,000</w:t>
            </w:r>
          </w:p>
        </w:tc>
        <w:tc>
          <w:tcPr>
            <w:tcW w:w="270" w:type="dxa"/>
            <w:shd w:val="clear" w:color="auto" w:fill="auto"/>
          </w:tcPr>
          <w:p w14:paraId="1ACE7FF1" w14:textId="77777777" w:rsidR="00CF794A" w:rsidRPr="00BB0D4C" w:rsidRDefault="00CF794A" w:rsidP="00CF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F0F06AE" w14:textId="7EE986CD" w:rsidR="00CF794A" w:rsidRPr="00BB0D4C" w:rsidRDefault="00CF794A" w:rsidP="00CF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(30,000)</w:t>
            </w:r>
          </w:p>
        </w:tc>
        <w:tc>
          <w:tcPr>
            <w:tcW w:w="270" w:type="dxa"/>
            <w:shd w:val="clear" w:color="auto" w:fill="auto"/>
          </w:tcPr>
          <w:p w14:paraId="7E804202" w14:textId="77777777" w:rsidR="00CF794A" w:rsidRPr="00BB0D4C" w:rsidRDefault="00CF794A" w:rsidP="00CF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14:paraId="19715039" w14:textId="7F336612" w:rsidR="00CF794A" w:rsidRPr="00125433" w:rsidRDefault="00CF794A" w:rsidP="00C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25,000</w:t>
            </w:r>
          </w:p>
        </w:tc>
      </w:tr>
      <w:tr w:rsidR="00CF794A" w:rsidRPr="00D267C3" w14:paraId="520D452F" w14:textId="77777777" w:rsidTr="00765E02">
        <w:tc>
          <w:tcPr>
            <w:tcW w:w="1530" w:type="dxa"/>
            <w:shd w:val="clear" w:color="auto" w:fill="auto"/>
          </w:tcPr>
          <w:p w14:paraId="3FEEB666" w14:textId="77777777" w:rsidR="00CF794A" w:rsidRPr="00BB0D4C" w:rsidRDefault="00CF794A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3D84A43" w14:textId="77777777" w:rsidR="00CF794A" w:rsidRDefault="00CF794A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A5B2B2" w14:textId="77777777" w:rsidR="00CF794A" w:rsidRPr="00BB0D4C" w:rsidRDefault="00CF794A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C54601" w14:textId="77777777" w:rsidR="00CF794A" w:rsidRDefault="00CF794A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11B916A" w14:textId="77777777" w:rsidR="00CF794A" w:rsidRPr="00BB0D4C" w:rsidRDefault="00CF794A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9A695DB" w14:textId="77777777" w:rsidR="00CF794A" w:rsidRDefault="00CF794A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CFC043" w14:textId="77777777" w:rsidR="00CF794A" w:rsidRPr="00BB0D4C" w:rsidRDefault="00CF794A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3B0F8BAE" w14:textId="77777777" w:rsidR="00CF794A" w:rsidRDefault="00CF794A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6E54AC" w14:textId="77777777" w:rsidR="00CF794A" w:rsidRPr="00BB0D4C" w:rsidRDefault="00CF794A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9B328BE" w14:textId="77777777" w:rsidR="00CF794A" w:rsidRDefault="00CF794A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2EEE31" w14:textId="77777777" w:rsidR="00CF794A" w:rsidRPr="00BB0D4C" w:rsidRDefault="00CF794A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14:paraId="1874C098" w14:textId="77777777" w:rsidR="00CF794A" w:rsidRDefault="00CF794A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794A" w:rsidRPr="00BB0D4C" w14:paraId="0E129333" w14:textId="77777777" w:rsidTr="00CF794A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504772D3" w14:textId="77777777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600CE0B1" w14:textId="77777777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14D08C" w14:textId="77777777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1" w:type="dxa"/>
            <w:gridSpan w:val="7"/>
            <w:shd w:val="clear" w:color="auto" w:fill="auto"/>
            <w:vAlign w:val="bottom"/>
          </w:tcPr>
          <w:p w14:paraId="5E917A6D" w14:textId="0D614BA0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BB0D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BB0D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F794A" w:rsidRPr="00BB0D4C" w14:paraId="1D6B4D2F" w14:textId="77777777" w:rsidTr="00E24B4D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79A5B8B5" w14:textId="77777777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ABE5E6" w14:textId="77777777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B0D4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9F82FF" w14:textId="77777777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712D55" w14:textId="77777777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E4CE4D" w14:textId="77777777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CB3133" w14:textId="77777777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B0D4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2B211B" w14:textId="77777777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A1EFC3" w14:textId="77777777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77D558" w14:textId="77777777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407213" w14:textId="77777777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652C55" w14:textId="77777777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9625BE0" w14:textId="77777777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CF794A" w:rsidRPr="00BB0D4C" w14:paraId="65626B8C" w14:textId="77777777" w:rsidTr="00E24B4D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387CCF61" w14:textId="07A819EE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0D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2C84C5" w14:textId="77777777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0D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EE4CCF" w14:textId="77777777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0599D5" w14:textId="77777777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0D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EB6B4E" w14:textId="77777777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804A88" w14:textId="77777777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0D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B809E9" w14:textId="77777777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612CED" w14:textId="77777777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054E8C" w14:textId="77777777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A33184" w14:textId="77777777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AF7AEE" w14:textId="77777777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F0BDE77" w14:textId="77777777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0D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F794A" w:rsidRPr="00BB0D4C" w14:paraId="2BF056AD" w14:textId="77777777" w:rsidTr="00E24B4D">
        <w:trPr>
          <w:tblHeader/>
        </w:trPr>
        <w:tc>
          <w:tcPr>
            <w:tcW w:w="1530" w:type="dxa"/>
            <w:shd w:val="clear" w:color="auto" w:fill="auto"/>
          </w:tcPr>
          <w:p w14:paraId="0BC4BE6B" w14:textId="77777777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5C9B935" w14:textId="77777777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0D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76D2F1C7" w14:textId="77777777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1" w:type="dxa"/>
            <w:gridSpan w:val="7"/>
            <w:shd w:val="clear" w:color="auto" w:fill="auto"/>
          </w:tcPr>
          <w:p w14:paraId="15926318" w14:textId="77777777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0D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B0D4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B0D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F794A" w:rsidRPr="00D267C3" w14:paraId="45307D7C" w14:textId="77777777" w:rsidTr="00E24B4D">
        <w:tc>
          <w:tcPr>
            <w:tcW w:w="1530" w:type="dxa"/>
            <w:shd w:val="clear" w:color="auto" w:fill="auto"/>
          </w:tcPr>
          <w:p w14:paraId="3E3A0536" w14:textId="156A96D2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BB0D4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ใหญ่</w:t>
            </w:r>
            <w:r w:rsidR="007513A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ใน</w:t>
            </w:r>
            <w:r w:rsidR="007513AE">
              <w:rPr>
                <w:rFonts w:ascii="Angsana New" w:hAnsi="Angsana New"/>
                <w:spacing w:val="-6"/>
                <w:sz w:val="30"/>
                <w:szCs w:val="30"/>
                <w:cs/>
              </w:rPr>
              <w:br/>
            </w:r>
            <w:r w:rsidR="007513A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ลำดับสูงสุด</w:t>
            </w:r>
          </w:p>
        </w:tc>
        <w:tc>
          <w:tcPr>
            <w:tcW w:w="1170" w:type="dxa"/>
            <w:shd w:val="clear" w:color="auto" w:fill="auto"/>
          </w:tcPr>
          <w:p w14:paraId="64CB2A05" w14:textId="77777777" w:rsidR="007513AE" w:rsidRDefault="007513AE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2E6C4B4" w14:textId="0974E6E9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15104B" w14:textId="77777777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F5A7F46" w14:textId="77777777" w:rsidR="007513AE" w:rsidRDefault="007513AE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51F0476" w14:textId="6117F68E" w:rsidR="00CF794A" w:rsidRPr="00BB0D4C" w:rsidRDefault="00E03F9D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FAD60B" w14:textId="77777777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ABC3EAC" w14:textId="77777777" w:rsidR="007513AE" w:rsidRDefault="007513AE" w:rsidP="00CF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2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EF24028" w14:textId="7DD18A86" w:rsidR="00CF794A" w:rsidRPr="00BB0D4C" w:rsidRDefault="00CF794A" w:rsidP="00CF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2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942867" w14:textId="77777777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415C62D2" w14:textId="77777777" w:rsidR="007513AE" w:rsidRDefault="007513AE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4DEEA94" w14:textId="52BD4066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70,000</w:t>
            </w:r>
          </w:p>
        </w:tc>
        <w:tc>
          <w:tcPr>
            <w:tcW w:w="270" w:type="dxa"/>
            <w:shd w:val="clear" w:color="auto" w:fill="auto"/>
          </w:tcPr>
          <w:p w14:paraId="26DA36F0" w14:textId="77777777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FF5D9C9" w14:textId="77777777" w:rsidR="007513AE" w:rsidRDefault="007513AE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C7A62BE" w14:textId="1047DCFF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(70,000)</w:t>
            </w:r>
          </w:p>
        </w:tc>
        <w:tc>
          <w:tcPr>
            <w:tcW w:w="270" w:type="dxa"/>
            <w:shd w:val="clear" w:color="auto" w:fill="auto"/>
          </w:tcPr>
          <w:p w14:paraId="1E2AC66D" w14:textId="77777777" w:rsidR="00CF794A" w:rsidRPr="00BB0D4C" w:rsidRDefault="00CF794A" w:rsidP="00E24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14:paraId="690A5749" w14:textId="77777777" w:rsidR="007513AE" w:rsidRDefault="007513AE" w:rsidP="00C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A0B0E4D" w14:textId="05B0C1E0" w:rsidR="00CF794A" w:rsidRPr="00125433" w:rsidRDefault="00CF794A" w:rsidP="00C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B2086BD" w14:textId="77777777" w:rsidR="00765E02" w:rsidRDefault="00765E02" w:rsidP="00765E02">
      <w:pPr>
        <w:pStyle w:val="BodyText2"/>
        <w:ind w:left="540"/>
        <w:rPr>
          <w:b/>
          <w:bCs/>
          <w:lang w:val="en-US"/>
        </w:rPr>
      </w:pPr>
    </w:p>
    <w:p w14:paraId="7A34D147" w14:textId="6E332508" w:rsidR="00B23029" w:rsidRPr="002E4AD2" w:rsidRDefault="00B23029" w:rsidP="002E4AD2">
      <w:pPr>
        <w:pStyle w:val="BodyText2"/>
        <w:numPr>
          <w:ilvl w:val="0"/>
          <w:numId w:val="19"/>
        </w:numPr>
        <w:ind w:left="540" w:hanging="540"/>
        <w:rPr>
          <w:b/>
          <w:bCs/>
          <w:cs/>
          <w:lang w:val="en-US"/>
        </w:rPr>
      </w:pPr>
      <w:r w:rsidRPr="00D267C3">
        <w:rPr>
          <w:b/>
          <w:bCs/>
          <w:cs/>
          <w:lang w:val="en-US"/>
        </w:rPr>
        <w:t>ลูกหนี้การค้า</w:t>
      </w:r>
      <w:r w:rsidR="00FA0E43" w:rsidRPr="00D267C3">
        <w:rPr>
          <w:rFonts w:hint="cs"/>
          <w:b/>
          <w:bCs/>
          <w:cs/>
          <w:lang w:val="en-US"/>
        </w:rPr>
        <w:t>และลูกหนี้</w:t>
      </w:r>
      <w:r w:rsidR="005A140A" w:rsidRPr="00D267C3">
        <w:rPr>
          <w:rFonts w:hint="cs"/>
          <w:b/>
          <w:bCs/>
          <w:cs/>
          <w:lang w:val="en-US"/>
        </w:rPr>
        <w:t>หมุนเวียน</w:t>
      </w:r>
      <w:r w:rsidR="00FA0E43" w:rsidRPr="00D267C3">
        <w:rPr>
          <w:rFonts w:hint="cs"/>
          <w:b/>
          <w:bCs/>
          <w:cs/>
          <w:lang w:val="en-US"/>
        </w:rPr>
        <w:t>อื่น</w:t>
      </w:r>
    </w:p>
    <w:p w14:paraId="574D9B09" w14:textId="77777777" w:rsidR="00B23029" w:rsidRDefault="00B23029" w:rsidP="00B2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2973"/>
        <w:gridCol w:w="900"/>
        <w:gridCol w:w="271"/>
        <w:gridCol w:w="1084"/>
        <w:gridCol w:w="275"/>
        <w:gridCol w:w="1088"/>
        <w:gridCol w:w="275"/>
        <w:gridCol w:w="1086"/>
        <w:gridCol w:w="245"/>
        <w:gridCol w:w="1163"/>
      </w:tblGrid>
      <w:tr w:rsidR="00366FB9" w:rsidRPr="00366FB9" w14:paraId="0ED5072D" w14:textId="77777777" w:rsidTr="007F3FEE">
        <w:trPr>
          <w:tblHeader/>
        </w:trPr>
        <w:tc>
          <w:tcPr>
            <w:tcW w:w="1588" w:type="pct"/>
          </w:tcPr>
          <w:p w14:paraId="5741870D" w14:textId="77777777" w:rsidR="00366FB9" w:rsidRPr="00366FB9" w:rsidRDefault="00366FB9" w:rsidP="0013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14:paraId="07E6F550" w14:textId="77777777" w:rsidR="00366FB9" w:rsidRPr="00366FB9" w:rsidRDefault="00366FB9" w:rsidP="0013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25DADA4" w14:textId="77777777" w:rsidR="00366FB9" w:rsidRPr="00366FB9" w:rsidRDefault="00366FB9" w:rsidP="0013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1EDB5388" w14:textId="77777777" w:rsidR="00366FB9" w:rsidRPr="00366FB9" w:rsidRDefault="00366FB9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F2051E9" w14:textId="77777777" w:rsidR="00366FB9" w:rsidRPr="00366FB9" w:rsidRDefault="00366FB9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75F338C0" w14:textId="77777777" w:rsidR="00366FB9" w:rsidRPr="00366FB9" w:rsidRDefault="00366FB9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66FB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2519C3" w:rsidRPr="00366FB9" w14:paraId="61143055" w14:textId="77777777" w:rsidTr="007F3FEE">
        <w:trPr>
          <w:tblHeader/>
        </w:trPr>
        <w:tc>
          <w:tcPr>
            <w:tcW w:w="1588" w:type="pct"/>
          </w:tcPr>
          <w:p w14:paraId="1D8112B4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vAlign w:val="bottom"/>
          </w:tcPr>
          <w:p w14:paraId="7BB7568F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3809D9E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382B7F01" w14:textId="09E16265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77B42393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54C5B2EA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3F6DA63B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</w:tcPr>
          <w:p w14:paraId="6C8EFC7F" w14:textId="57A23BAC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1" w:type="pct"/>
          </w:tcPr>
          <w:p w14:paraId="447996E3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</w:tcPr>
          <w:p w14:paraId="079E5AF5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519C3" w:rsidRPr="00366FB9" w14:paraId="349CAF13" w14:textId="77777777" w:rsidTr="007F3FEE">
        <w:trPr>
          <w:tblHeader/>
        </w:trPr>
        <w:tc>
          <w:tcPr>
            <w:tcW w:w="1588" w:type="pct"/>
          </w:tcPr>
          <w:p w14:paraId="5E8F2A15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vAlign w:val="bottom"/>
          </w:tcPr>
          <w:p w14:paraId="354E557A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5" w:type="pct"/>
          </w:tcPr>
          <w:p w14:paraId="1931E7BD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2A93FCE7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0A59E916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364FA930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291A791F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</w:tcPr>
          <w:p w14:paraId="77A55634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1" w:type="pct"/>
          </w:tcPr>
          <w:p w14:paraId="1CE8EEB8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</w:tcPr>
          <w:p w14:paraId="2F1ADCFD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519C3" w:rsidRPr="00366FB9" w14:paraId="4C634F99" w14:textId="77777777" w:rsidTr="007F3FEE">
        <w:trPr>
          <w:tblHeader/>
        </w:trPr>
        <w:tc>
          <w:tcPr>
            <w:tcW w:w="1588" w:type="pct"/>
          </w:tcPr>
          <w:p w14:paraId="79F54B95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5261919B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41BD887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6" w:type="pct"/>
            <w:gridSpan w:val="7"/>
          </w:tcPr>
          <w:p w14:paraId="3B4E7821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19C3" w:rsidRPr="00366FB9" w14:paraId="332630E8" w14:textId="77777777" w:rsidTr="007F3FEE">
        <w:tc>
          <w:tcPr>
            <w:tcW w:w="1588" w:type="pct"/>
          </w:tcPr>
          <w:p w14:paraId="18F1709C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81" w:type="pct"/>
          </w:tcPr>
          <w:p w14:paraId="0179C3DA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75B37FF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17FF526" w14:textId="77777777" w:rsidR="002519C3" w:rsidRPr="00366FB9" w:rsidRDefault="002519C3" w:rsidP="002519C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4EC8AFE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</w:tcPr>
          <w:p w14:paraId="619D2A75" w14:textId="77777777" w:rsidR="002519C3" w:rsidRPr="00366FB9" w:rsidRDefault="002519C3" w:rsidP="002519C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572B1D4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</w:tcPr>
          <w:p w14:paraId="7C1CFE5C" w14:textId="77777777" w:rsidR="002519C3" w:rsidRPr="00366FB9" w:rsidRDefault="002519C3" w:rsidP="002519C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7F570249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47FF95E4" w14:textId="77777777" w:rsidR="002519C3" w:rsidRPr="00366FB9" w:rsidRDefault="002519C3" w:rsidP="002519C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19C3" w:rsidRPr="00366FB9" w14:paraId="13286BA9" w14:textId="77777777" w:rsidTr="007F3FEE">
        <w:tc>
          <w:tcPr>
            <w:tcW w:w="1588" w:type="pct"/>
          </w:tcPr>
          <w:p w14:paraId="5B2F0F65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1" w:type="pct"/>
          </w:tcPr>
          <w:p w14:paraId="376E6ABC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2018E5B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30BF0DA7" w14:textId="7DBD3866" w:rsidR="002519C3" w:rsidRPr="00366FB9" w:rsidRDefault="00950A32" w:rsidP="002519C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319,714</w:t>
            </w:r>
          </w:p>
        </w:tc>
        <w:tc>
          <w:tcPr>
            <w:tcW w:w="147" w:type="pct"/>
            <w:shd w:val="clear" w:color="auto" w:fill="auto"/>
          </w:tcPr>
          <w:p w14:paraId="2C7B9C48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1D273D1E" w14:textId="5948737A" w:rsidR="002519C3" w:rsidRPr="00366FB9" w:rsidRDefault="002519C3" w:rsidP="002519C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431,027</w:t>
            </w:r>
          </w:p>
        </w:tc>
        <w:tc>
          <w:tcPr>
            <w:tcW w:w="147" w:type="pct"/>
            <w:shd w:val="clear" w:color="auto" w:fill="auto"/>
          </w:tcPr>
          <w:p w14:paraId="05605BE7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5CB262A4" w14:textId="5182E385" w:rsidR="002519C3" w:rsidRPr="00366FB9" w:rsidRDefault="00950A32" w:rsidP="002519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319,714</w:t>
            </w:r>
          </w:p>
        </w:tc>
        <w:tc>
          <w:tcPr>
            <w:tcW w:w="131" w:type="pct"/>
          </w:tcPr>
          <w:p w14:paraId="427F107C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1FA835E6" w14:textId="52560BCC" w:rsidR="002519C3" w:rsidRPr="00366FB9" w:rsidRDefault="002519C3" w:rsidP="002519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431,027</w:t>
            </w:r>
          </w:p>
        </w:tc>
      </w:tr>
      <w:tr w:rsidR="002519C3" w:rsidRPr="00366FB9" w14:paraId="3E1F0220" w14:textId="77777777" w:rsidTr="007F3FEE">
        <w:tc>
          <w:tcPr>
            <w:tcW w:w="1588" w:type="pct"/>
          </w:tcPr>
          <w:p w14:paraId="10B6E13A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81" w:type="pct"/>
          </w:tcPr>
          <w:p w14:paraId="52EB35B3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7806BF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2BA78463" w14:textId="5F29896E" w:rsidR="002519C3" w:rsidRPr="00366FB9" w:rsidRDefault="00950A32" w:rsidP="002519C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319,714</w:t>
            </w:r>
          </w:p>
        </w:tc>
        <w:tc>
          <w:tcPr>
            <w:tcW w:w="147" w:type="pct"/>
            <w:shd w:val="clear" w:color="auto" w:fill="auto"/>
          </w:tcPr>
          <w:p w14:paraId="548E89E1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7B4C5440" w14:textId="77E71F2F" w:rsidR="002519C3" w:rsidRPr="00366FB9" w:rsidRDefault="002519C3" w:rsidP="002519C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431,027</w:t>
            </w:r>
          </w:p>
        </w:tc>
        <w:tc>
          <w:tcPr>
            <w:tcW w:w="147" w:type="pct"/>
            <w:shd w:val="clear" w:color="auto" w:fill="auto"/>
          </w:tcPr>
          <w:p w14:paraId="3A492172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2294F88B" w14:textId="255F52DD" w:rsidR="002519C3" w:rsidRPr="00366FB9" w:rsidRDefault="00950A32" w:rsidP="002519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319,714</w:t>
            </w:r>
          </w:p>
        </w:tc>
        <w:tc>
          <w:tcPr>
            <w:tcW w:w="131" w:type="pct"/>
          </w:tcPr>
          <w:p w14:paraId="480FB613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1DC8DEFB" w14:textId="4EBFE458" w:rsidR="002519C3" w:rsidRPr="00366FB9" w:rsidRDefault="002519C3" w:rsidP="002519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431,027</w:t>
            </w:r>
          </w:p>
        </w:tc>
      </w:tr>
      <w:tr w:rsidR="002519C3" w:rsidRPr="00366FB9" w14:paraId="1983EDE9" w14:textId="77777777" w:rsidTr="007F3FEE">
        <w:tc>
          <w:tcPr>
            <w:tcW w:w="1588" w:type="pct"/>
          </w:tcPr>
          <w:p w14:paraId="46A14F48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66FB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66FB9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356B45D6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 w:hint="cs"/>
                <w:sz w:val="30"/>
                <w:szCs w:val="30"/>
                <w:cs/>
              </w:rPr>
              <w:t xml:space="preserve">   คาดว่าจะเกิดขึ้น </w:t>
            </w:r>
          </w:p>
        </w:tc>
        <w:tc>
          <w:tcPr>
            <w:tcW w:w="481" w:type="pct"/>
          </w:tcPr>
          <w:p w14:paraId="6F6303EC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9A6520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72266825" w14:textId="685B3A55" w:rsidR="002519C3" w:rsidRPr="00366FB9" w:rsidRDefault="00950A32" w:rsidP="002519C3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-</w:t>
            </w:r>
          </w:p>
        </w:tc>
        <w:tc>
          <w:tcPr>
            <w:tcW w:w="147" w:type="pct"/>
            <w:shd w:val="clear" w:color="auto" w:fill="auto"/>
          </w:tcPr>
          <w:p w14:paraId="46764662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4276E9A7" w14:textId="77777777" w:rsidR="002519C3" w:rsidRPr="00366FB9" w:rsidRDefault="002519C3" w:rsidP="002519C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-</w:t>
            </w:r>
          </w:p>
        </w:tc>
        <w:tc>
          <w:tcPr>
            <w:tcW w:w="147" w:type="pct"/>
            <w:shd w:val="clear" w:color="auto" w:fill="auto"/>
          </w:tcPr>
          <w:p w14:paraId="66EE9384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99E25B6" w14:textId="306C7487" w:rsidR="002519C3" w:rsidRPr="00366FB9" w:rsidRDefault="00950A32" w:rsidP="002519C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-</w:t>
            </w:r>
          </w:p>
        </w:tc>
        <w:tc>
          <w:tcPr>
            <w:tcW w:w="131" w:type="pct"/>
          </w:tcPr>
          <w:p w14:paraId="7319B37F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3C07FD0F" w14:textId="77777777" w:rsidR="002519C3" w:rsidRPr="00366FB9" w:rsidRDefault="002519C3" w:rsidP="002519C3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-</w:t>
            </w:r>
          </w:p>
        </w:tc>
      </w:tr>
      <w:tr w:rsidR="002519C3" w:rsidRPr="00366FB9" w14:paraId="3BFC858C" w14:textId="77777777" w:rsidTr="007F3FEE">
        <w:tc>
          <w:tcPr>
            <w:tcW w:w="1588" w:type="pct"/>
          </w:tcPr>
          <w:p w14:paraId="754AC5BA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481" w:type="pct"/>
          </w:tcPr>
          <w:p w14:paraId="509078B7" w14:textId="3D48E77D" w:rsidR="002519C3" w:rsidRPr="00F9673C" w:rsidRDefault="00F9673C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673C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5173DFF8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3FE9D" w14:textId="0ED9BB4E" w:rsidR="002519C3" w:rsidRPr="00366FB9" w:rsidRDefault="00950A32" w:rsidP="002519C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319,714</w:t>
            </w:r>
          </w:p>
        </w:tc>
        <w:tc>
          <w:tcPr>
            <w:tcW w:w="147" w:type="pct"/>
            <w:shd w:val="clear" w:color="auto" w:fill="auto"/>
          </w:tcPr>
          <w:p w14:paraId="482BBEDA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587A9" w14:textId="2B77D2D4" w:rsidR="002519C3" w:rsidRPr="00366FB9" w:rsidRDefault="002519C3" w:rsidP="002519C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431,027</w:t>
            </w:r>
          </w:p>
        </w:tc>
        <w:tc>
          <w:tcPr>
            <w:tcW w:w="147" w:type="pct"/>
            <w:shd w:val="clear" w:color="auto" w:fill="auto"/>
          </w:tcPr>
          <w:p w14:paraId="73724FC2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ABEDD" w14:textId="4BBF1CB5" w:rsidR="002519C3" w:rsidRPr="00366FB9" w:rsidRDefault="00950A32" w:rsidP="002519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319,714</w:t>
            </w:r>
          </w:p>
        </w:tc>
        <w:tc>
          <w:tcPr>
            <w:tcW w:w="131" w:type="pct"/>
          </w:tcPr>
          <w:p w14:paraId="3128E1A7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08659472" w14:textId="5F622651" w:rsidR="002519C3" w:rsidRPr="00366FB9" w:rsidRDefault="002519C3" w:rsidP="002519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431,027</w:t>
            </w:r>
          </w:p>
        </w:tc>
      </w:tr>
      <w:tr w:rsidR="002519C3" w:rsidRPr="00366FB9" w14:paraId="57375C82" w14:textId="77777777" w:rsidTr="007F3FEE">
        <w:tc>
          <w:tcPr>
            <w:tcW w:w="1588" w:type="pct"/>
          </w:tcPr>
          <w:p w14:paraId="619C252C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3E4AF69B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CE3682E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1B209EAE" w14:textId="77777777" w:rsidR="002519C3" w:rsidRPr="00366FB9" w:rsidRDefault="002519C3" w:rsidP="002519C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4D743740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7E787B5F" w14:textId="77777777" w:rsidR="002519C3" w:rsidRPr="00366FB9" w:rsidRDefault="002519C3" w:rsidP="002519C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F21E5A4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0273C7C8" w14:textId="77777777" w:rsidR="002519C3" w:rsidRPr="00366FB9" w:rsidRDefault="002519C3" w:rsidP="002519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2EC3F93B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2F3D2168" w14:textId="77777777" w:rsidR="002519C3" w:rsidRPr="00366FB9" w:rsidRDefault="002519C3" w:rsidP="002519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F3FEE" w:rsidRPr="00366FB9" w14:paraId="6CE32840" w14:textId="77777777" w:rsidTr="007F3FEE">
        <w:tc>
          <w:tcPr>
            <w:tcW w:w="1588" w:type="pct"/>
          </w:tcPr>
          <w:p w14:paraId="6E258DA6" w14:textId="77777777" w:rsidR="007F3FEE" w:rsidRPr="00366FB9" w:rsidRDefault="007F3FEE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31B81457" w14:textId="77777777" w:rsidR="007F3FEE" w:rsidRPr="00366FB9" w:rsidRDefault="007F3FEE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DF10AF8" w14:textId="77777777" w:rsidR="007F3FEE" w:rsidRPr="00366FB9" w:rsidRDefault="007F3FEE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33EC33B" w14:textId="77777777" w:rsidR="007F3FEE" w:rsidRPr="00366FB9" w:rsidRDefault="007F3FEE" w:rsidP="002519C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39D48115" w14:textId="77777777" w:rsidR="007F3FEE" w:rsidRPr="00366FB9" w:rsidRDefault="007F3FEE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868C385" w14:textId="77777777" w:rsidR="007F3FEE" w:rsidRPr="00366FB9" w:rsidRDefault="007F3FEE" w:rsidP="002519C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56218454" w14:textId="77777777" w:rsidR="007F3FEE" w:rsidRPr="00366FB9" w:rsidRDefault="007F3FEE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EDE8180" w14:textId="77777777" w:rsidR="007F3FEE" w:rsidRPr="00366FB9" w:rsidRDefault="007F3FEE" w:rsidP="002519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191AF66D" w14:textId="77777777" w:rsidR="007F3FEE" w:rsidRPr="00366FB9" w:rsidRDefault="007F3FEE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A6C6ECB" w14:textId="77777777" w:rsidR="007F3FEE" w:rsidRPr="00366FB9" w:rsidRDefault="007F3FEE" w:rsidP="002519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F3FEE" w:rsidRPr="00366FB9" w14:paraId="520C3E57" w14:textId="77777777" w:rsidTr="007F3FEE">
        <w:tc>
          <w:tcPr>
            <w:tcW w:w="1588" w:type="pct"/>
          </w:tcPr>
          <w:p w14:paraId="1D146127" w14:textId="77777777" w:rsidR="007F3FEE" w:rsidRPr="00366FB9" w:rsidRDefault="007F3FEE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31DFD60F" w14:textId="77777777" w:rsidR="007F3FEE" w:rsidRPr="00366FB9" w:rsidRDefault="007F3FEE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323BC76" w14:textId="77777777" w:rsidR="007F3FEE" w:rsidRPr="00366FB9" w:rsidRDefault="007F3FEE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D01F1DB" w14:textId="77777777" w:rsidR="007F3FEE" w:rsidRPr="00366FB9" w:rsidRDefault="007F3FEE" w:rsidP="002519C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0EA8231F" w14:textId="77777777" w:rsidR="007F3FEE" w:rsidRPr="00366FB9" w:rsidRDefault="007F3FEE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3581774" w14:textId="77777777" w:rsidR="007F3FEE" w:rsidRPr="00366FB9" w:rsidRDefault="007F3FEE" w:rsidP="002519C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4588AA03" w14:textId="77777777" w:rsidR="007F3FEE" w:rsidRPr="00366FB9" w:rsidRDefault="007F3FEE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6EF0C02" w14:textId="77777777" w:rsidR="007F3FEE" w:rsidRPr="00366FB9" w:rsidRDefault="007F3FEE" w:rsidP="002519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3BAC772D" w14:textId="77777777" w:rsidR="007F3FEE" w:rsidRPr="00366FB9" w:rsidRDefault="007F3FEE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264DA01" w14:textId="77777777" w:rsidR="007F3FEE" w:rsidRPr="00366FB9" w:rsidRDefault="007F3FEE" w:rsidP="002519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F3FEE" w:rsidRPr="00366FB9" w14:paraId="59CDBAB8" w14:textId="77777777" w:rsidTr="007F3FEE">
        <w:tc>
          <w:tcPr>
            <w:tcW w:w="1588" w:type="pct"/>
          </w:tcPr>
          <w:p w14:paraId="2ED1C6BA" w14:textId="77777777" w:rsidR="007F3FEE" w:rsidRPr="00366FB9" w:rsidRDefault="007F3FEE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40C191FB" w14:textId="77777777" w:rsidR="007F3FEE" w:rsidRPr="00366FB9" w:rsidRDefault="007F3FEE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D0A1DCD" w14:textId="77777777" w:rsidR="007F3FEE" w:rsidRPr="00366FB9" w:rsidRDefault="007F3FEE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8263695" w14:textId="77777777" w:rsidR="007F3FEE" w:rsidRPr="00366FB9" w:rsidRDefault="007F3FEE" w:rsidP="002519C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1D08EEAA" w14:textId="77777777" w:rsidR="007F3FEE" w:rsidRPr="00366FB9" w:rsidRDefault="007F3FEE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14:paraId="7AB89EE2" w14:textId="77777777" w:rsidR="007F3FEE" w:rsidRPr="00366FB9" w:rsidRDefault="007F3FEE" w:rsidP="002519C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17B44DF9" w14:textId="77777777" w:rsidR="007F3FEE" w:rsidRPr="00366FB9" w:rsidRDefault="007F3FEE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B200552" w14:textId="77777777" w:rsidR="007F3FEE" w:rsidRPr="00366FB9" w:rsidRDefault="007F3FEE" w:rsidP="002519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16792004" w14:textId="77777777" w:rsidR="007F3FEE" w:rsidRPr="00366FB9" w:rsidRDefault="007F3FEE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FCDEB6E" w14:textId="77777777" w:rsidR="007F3FEE" w:rsidRPr="00366FB9" w:rsidRDefault="007F3FEE" w:rsidP="002519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F3FEE" w:rsidRPr="00366FB9" w14:paraId="3E9D31C6" w14:textId="77777777" w:rsidTr="007F3FEE">
        <w:tc>
          <w:tcPr>
            <w:tcW w:w="1588" w:type="pct"/>
          </w:tcPr>
          <w:p w14:paraId="5E7FAD72" w14:textId="77777777" w:rsidR="007F3FEE" w:rsidRPr="00366FB9" w:rsidRDefault="007F3FEE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632DCEC5" w14:textId="77777777" w:rsidR="007F3FEE" w:rsidRPr="00366FB9" w:rsidRDefault="007F3FEE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F624C08" w14:textId="77777777" w:rsidR="007F3FEE" w:rsidRPr="00366FB9" w:rsidRDefault="007F3FEE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90BC166" w14:textId="77777777" w:rsidR="007F3FEE" w:rsidRPr="00366FB9" w:rsidRDefault="007F3FEE" w:rsidP="002519C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43072E83" w14:textId="77777777" w:rsidR="007F3FEE" w:rsidRPr="00366FB9" w:rsidRDefault="007F3FEE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59023DF" w14:textId="77777777" w:rsidR="007F3FEE" w:rsidRPr="00366FB9" w:rsidRDefault="007F3FEE" w:rsidP="002519C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05BCD20B" w14:textId="77777777" w:rsidR="007F3FEE" w:rsidRPr="00366FB9" w:rsidRDefault="007F3FEE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7D2B408" w14:textId="77777777" w:rsidR="007F3FEE" w:rsidRPr="00366FB9" w:rsidRDefault="007F3FEE" w:rsidP="002519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29516E0D" w14:textId="77777777" w:rsidR="007F3FEE" w:rsidRPr="00366FB9" w:rsidRDefault="007F3FEE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3F7A5B7" w14:textId="77777777" w:rsidR="007F3FEE" w:rsidRPr="00366FB9" w:rsidRDefault="007F3FEE" w:rsidP="002519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F3FEE" w:rsidRPr="00366FB9" w14:paraId="3D28F8B5" w14:textId="77777777" w:rsidTr="007F3FEE">
        <w:tc>
          <w:tcPr>
            <w:tcW w:w="1588" w:type="pct"/>
          </w:tcPr>
          <w:p w14:paraId="197E19EB" w14:textId="77777777" w:rsidR="007F3FEE" w:rsidRPr="00366FB9" w:rsidRDefault="007F3FEE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15B509E4" w14:textId="77777777" w:rsidR="007F3FEE" w:rsidRPr="00366FB9" w:rsidRDefault="007F3FEE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D49282C" w14:textId="77777777" w:rsidR="007F3FEE" w:rsidRPr="00366FB9" w:rsidRDefault="007F3FEE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A97109A" w14:textId="77777777" w:rsidR="007F3FEE" w:rsidRPr="00366FB9" w:rsidRDefault="007F3FEE" w:rsidP="002519C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7064BE02" w14:textId="77777777" w:rsidR="007F3FEE" w:rsidRPr="00366FB9" w:rsidRDefault="007F3FEE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3DA394D" w14:textId="77777777" w:rsidR="007F3FEE" w:rsidRPr="00366FB9" w:rsidRDefault="007F3FEE" w:rsidP="002519C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45D53270" w14:textId="77777777" w:rsidR="007F3FEE" w:rsidRPr="00366FB9" w:rsidRDefault="007F3FEE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EFCC902" w14:textId="77777777" w:rsidR="007F3FEE" w:rsidRPr="00366FB9" w:rsidRDefault="007F3FEE" w:rsidP="002519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62B80ECB" w14:textId="77777777" w:rsidR="007F3FEE" w:rsidRPr="00366FB9" w:rsidRDefault="007F3FEE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4A1C5D02" w14:textId="77777777" w:rsidR="007F3FEE" w:rsidRPr="00366FB9" w:rsidRDefault="007F3FEE" w:rsidP="002519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519C3" w:rsidRPr="00366FB9" w14:paraId="2708B797" w14:textId="77777777" w:rsidTr="007F3FEE">
        <w:tc>
          <w:tcPr>
            <w:tcW w:w="1588" w:type="pct"/>
          </w:tcPr>
          <w:p w14:paraId="01E4DD3E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481" w:type="pct"/>
          </w:tcPr>
          <w:p w14:paraId="44084A39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D14371E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B932C2D" w14:textId="77777777" w:rsidR="002519C3" w:rsidRPr="00366FB9" w:rsidRDefault="002519C3" w:rsidP="002519C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38128F9E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B1C6F00" w14:textId="77777777" w:rsidR="002519C3" w:rsidRPr="00366FB9" w:rsidRDefault="002519C3" w:rsidP="002519C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4CDB1B3B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CB0842C" w14:textId="77777777" w:rsidR="002519C3" w:rsidRPr="00366FB9" w:rsidRDefault="002519C3" w:rsidP="002519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6ACB4860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13A47427" w14:textId="77777777" w:rsidR="002519C3" w:rsidRPr="00366FB9" w:rsidRDefault="002519C3" w:rsidP="002519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519C3" w:rsidRPr="00366FB9" w14:paraId="104350D5" w14:textId="77777777" w:rsidTr="007F3FEE">
        <w:tc>
          <w:tcPr>
            <w:tcW w:w="1588" w:type="pct"/>
          </w:tcPr>
          <w:p w14:paraId="1477D0E8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81" w:type="pct"/>
          </w:tcPr>
          <w:p w14:paraId="53961ED6" w14:textId="0A6DD2E2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4129C751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AD04484" w14:textId="4811113F" w:rsidR="002519C3" w:rsidRPr="00366FB9" w:rsidRDefault="00950A32" w:rsidP="002519C3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2E170D8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DB2CFBB" w14:textId="77777777" w:rsidR="002519C3" w:rsidRPr="00366FB9" w:rsidRDefault="002519C3" w:rsidP="002519C3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FD81ACB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08899C3" w14:textId="71B9B86D" w:rsidR="002519C3" w:rsidRPr="00366FB9" w:rsidRDefault="00950A32" w:rsidP="002519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879</w:t>
            </w:r>
          </w:p>
        </w:tc>
        <w:tc>
          <w:tcPr>
            <w:tcW w:w="131" w:type="pct"/>
          </w:tcPr>
          <w:p w14:paraId="437FBAA3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1627CF2B" w14:textId="0E62DA1B" w:rsidR="002519C3" w:rsidRPr="00366FB9" w:rsidRDefault="002519C3" w:rsidP="002519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1,609</w:t>
            </w:r>
          </w:p>
        </w:tc>
      </w:tr>
      <w:tr w:rsidR="002519C3" w:rsidRPr="00366FB9" w14:paraId="070B236D" w14:textId="77777777" w:rsidTr="007F3FEE">
        <w:tc>
          <w:tcPr>
            <w:tcW w:w="1588" w:type="pct"/>
          </w:tcPr>
          <w:p w14:paraId="0180B54D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366FB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366FB9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481" w:type="pct"/>
          </w:tcPr>
          <w:p w14:paraId="41B80E1C" w14:textId="58757BD0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4D02186C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46FBAC7" w14:textId="51CF71BB" w:rsidR="002519C3" w:rsidRPr="00366FB9" w:rsidRDefault="00950A32" w:rsidP="002519C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47" w:type="pct"/>
            <w:shd w:val="clear" w:color="auto" w:fill="auto"/>
          </w:tcPr>
          <w:p w14:paraId="2D5D5270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0306CF9" w14:textId="320CE377" w:rsidR="002519C3" w:rsidRPr="00366FB9" w:rsidRDefault="002519C3" w:rsidP="002519C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47" w:type="pct"/>
            <w:shd w:val="clear" w:color="auto" w:fill="auto"/>
          </w:tcPr>
          <w:p w14:paraId="0CD187F1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D58E936" w14:textId="7CE51824" w:rsidR="002519C3" w:rsidRPr="00366FB9" w:rsidRDefault="00950A32" w:rsidP="002519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31" w:type="pct"/>
          </w:tcPr>
          <w:p w14:paraId="36F7B374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57AC4620" w14:textId="59F964F9" w:rsidR="002519C3" w:rsidRPr="00366FB9" w:rsidRDefault="002519C3" w:rsidP="002519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</w:p>
        </w:tc>
      </w:tr>
      <w:tr w:rsidR="002519C3" w:rsidRPr="00366FB9" w14:paraId="5C66F147" w14:textId="77777777" w:rsidTr="007F3FEE">
        <w:tc>
          <w:tcPr>
            <w:tcW w:w="1588" w:type="pct"/>
          </w:tcPr>
          <w:p w14:paraId="515AD25B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1" w:type="pct"/>
          </w:tcPr>
          <w:p w14:paraId="2444CB05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E2D501C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B674573" w14:textId="1E4AF697" w:rsidR="002519C3" w:rsidRPr="00366FB9" w:rsidRDefault="00950A32" w:rsidP="002519C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147" w:type="pct"/>
            <w:shd w:val="clear" w:color="auto" w:fill="auto"/>
          </w:tcPr>
          <w:p w14:paraId="33E0093F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4CF7FC4" w14:textId="2D2411E6" w:rsidR="002519C3" w:rsidRPr="00366FB9" w:rsidRDefault="002519C3" w:rsidP="002519C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292</w:t>
            </w:r>
          </w:p>
        </w:tc>
        <w:tc>
          <w:tcPr>
            <w:tcW w:w="147" w:type="pct"/>
            <w:shd w:val="clear" w:color="auto" w:fill="auto"/>
          </w:tcPr>
          <w:p w14:paraId="17655FCB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7189D34" w14:textId="7BDC28AB" w:rsidR="002519C3" w:rsidRPr="00366FB9" w:rsidRDefault="00950A32" w:rsidP="002519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131" w:type="pct"/>
          </w:tcPr>
          <w:p w14:paraId="76539F0A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010949F5" w14:textId="5113C582" w:rsidR="002519C3" w:rsidRPr="00366FB9" w:rsidRDefault="002519C3" w:rsidP="002519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115</w:t>
            </w:r>
          </w:p>
        </w:tc>
      </w:tr>
      <w:tr w:rsidR="002519C3" w:rsidRPr="00366FB9" w14:paraId="451C34BA" w14:textId="77777777" w:rsidTr="007F3FEE">
        <w:tc>
          <w:tcPr>
            <w:tcW w:w="1588" w:type="pct"/>
          </w:tcPr>
          <w:p w14:paraId="74431040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81" w:type="pct"/>
          </w:tcPr>
          <w:p w14:paraId="4BD35C4A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688523C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6C788FC" w14:textId="0A1B6390" w:rsidR="002519C3" w:rsidRPr="00366FB9" w:rsidRDefault="00950A32" w:rsidP="002519C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</w:t>
            </w:r>
            <w:r w:rsidR="00385C2A">
              <w:rPr>
                <w:rFonts w:ascii="Angsana New" w:hAnsi="Angsana New"/>
                <w:sz w:val="30"/>
                <w:szCs w:val="30"/>
                <w:lang w:val="en-US" w:bidi="th-TH"/>
              </w:rPr>
              <w:t>952</w:t>
            </w:r>
          </w:p>
        </w:tc>
        <w:tc>
          <w:tcPr>
            <w:tcW w:w="147" w:type="pct"/>
            <w:shd w:val="clear" w:color="auto" w:fill="auto"/>
          </w:tcPr>
          <w:p w14:paraId="1FDF0670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A06B6D3" w14:textId="3E344846" w:rsidR="002519C3" w:rsidRPr="00366FB9" w:rsidRDefault="002519C3" w:rsidP="002519C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10,178</w:t>
            </w:r>
          </w:p>
        </w:tc>
        <w:tc>
          <w:tcPr>
            <w:tcW w:w="147" w:type="pct"/>
            <w:shd w:val="clear" w:color="auto" w:fill="auto"/>
          </w:tcPr>
          <w:p w14:paraId="7EA0A912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483115F" w14:textId="6338D203" w:rsidR="002519C3" w:rsidRPr="00366FB9" w:rsidRDefault="00950A32" w:rsidP="002519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10,946</w:t>
            </w:r>
          </w:p>
        </w:tc>
        <w:tc>
          <w:tcPr>
            <w:tcW w:w="131" w:type="pct"/>
          </w:tcPr>
          <w:p w14:paraId="633E50D6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68B00E29" w14:textId="7F5FE077" w:rsidR="002519C3" w:rsidRPr="00366FB9" w:rsidRDefault="002519C3" w:rsidP="002519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8,653</w:t>
            </w:r>
          </w:p>
        </w:tc>
      </w:tr>
      <w:tr w:rsidR="002519C3" w:rsidRPr="00366FB9" w14:paraId="329F83B2" w14:textId="77777777" w:rsidTr="007F3FEE">
        <w:tc>
          <w:tcPr>
            <w:tcW w:w="1588" w:type="pct"/>
          </w:tcPr>
          <w:p w14:paraId="661FAABF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เงินจ่ายล่วงหน้าผู้รับเหมา</w:t>
            </w:r>
            <w:r w:rsidRPr="00366FB9">
              <w:rPr>
                <w:rFonts w:ascii="Angsana New" w:hAnsi="Angsana New"/>
                <w:sz w:val="30"/>
                <w:szCs w:val="30"/>
              </w:rPr>
              <w:t xml:space="preserve"> - </w:t>
            </w:r>
          </w:p>
          <w:p w14:paraId="67E63FCB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66FB9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1" w:type="pct"/>
          </w:tcPr>
          <w:p w14:paraId="072A49DB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7C601ABD" w14:textId="7AE142B0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0DEED01B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CCC32DD" w14:textId="48015BE4" w:rsidR="002519C3" w:rsidRPr="00366FB9" w:rsidRDefault="00950A32" w:rsidP="002519C3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-</w:t>
            </w:r>
          </w:p>
        </w:tc>
        <w:tc>
          <w:tcPr>
            <w:tcW w:w="147" w:type="pct"/>
            <w:shd w:val="clear" w:color="auto" w:fill="auto"/>
          </w:tcPr>
          <w:p w14:paraId="20C82439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2656398" w14:textId="77777777" w:rsidR="002519C3" w:rsidRPr="00366FB9" w:rsidRDefault="002519C3" w:rsidP="002519C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92273AD" w14:textId="56AA7A3C" w:rsidR="002519C3" w:rsidRPr="00366FB9" w:rsidRDefault="002519C3" w:rsidP="002519C3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9BC8CEF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70A9927" w14:textId="70D17BAF" w:rsidR="002519C3" w:rsidRPr="00366FB9" w:rsidRDefault="00950A32" w:rsidP="002519C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6,816</w:t>
            </w:r>
          </w:p>
        </w:tc>
        <w:tc>
          <w:tcPr>
            <w:tcW w:w="131" w:type="pct"/>
          </w:tcPr>
          <w:p w14:paraId="6CA25E02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0EF5397" w14:textId="77777777" w:rsidR="002519C3" w:rsidRPr="00366FB9" w:rsidRDefault="002519C3" w:rsidP="002519C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BFD61D9" w14:textId="2866B5B4" w:rsidR="002519C3" w:rsidRPr="00366FB9" w:rsidRDefault="002519C3" w:rsidP="002519C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15,124</w:t>
            </w:r>
          </w:p>
        </w:tc>
      </w:tr>
      <w:tr w:rsidR="002519C3" w:rsidRPr="00366FB9" w14:paraId="66A568EC" w14:textId="77777777" w:rsidTr="007F3FEE">
        <w:tc>
          <w:tcPr>
            <w:tcW w:w="1588" w:type="pct"/>
          </w:tcPr>
          <w:p w14:paraId="2C8C108B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เงินจ่ายล่วงหน้าผู้รับเหมา</w:t>
            </w:r>
          </w:p>
        </w:tc>
        <w:tc>
          <w:tcPr>
            <w:tcW w:w="481" w:type="pct"/>
          </w:tcPr>
          <w:p w14:paraId="146365E9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4496513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EB7640A" w14:textId="69BBD189" w:rsidR="002519C3" w:rsidRPr="00366FB9" w:rsidRDefault="00950A32" w:rsidP="002519C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8,246</w:t>
            </w:r>
          </w:p>
        </w:tc>
        <w:tc>
          <w:tcPr>
            <w:tcW w:w="147" w:type="pct"/>
            <w:shd w:val="clear" w:color="auto" w:fill="auto"/>
          </w:tcPr>
          <w:p w14:paraId="6C85C12D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250CA9D" w14:textId="20C1632B" w:rsidR="002519C3" w:rsidRPr="00366FB9" w:rsidRDefault="002519C3" w:rsidP="002519C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10,877</w:t>
            </w:r>
          </w:p>
        </w:tc>
        <w:tc>
          <w:tcPr>
            <w:tcW w:w="147" w:type="pct"/>
            <w:shd w:val="clear" w:color="auto" w:fill="auto"/>
          </w:tcPr>
          <w:p w14:paraId="5079DF32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E746C29" w14:textId="772F1071" w:rsidR="002519C3" w:rsidRPr="00366FB9" w:rsidRDefault="00950A32" w:rsidP="002519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8,243</w:t>
            </w:r>
          </w:p>
        </w:tc>
        <w:tc>
          <w:tcPr>
            <w:tcW w:w="131" w:type="pct"/>
          </w:tcPr>
          <w:p w14:paraId="0366496C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61B76B3" w14:textId="750E1C2D" w:rsidR="002519C3" w:rsidRPr="00366FB9" w:rsidRDefault="002519C3" w:rsidP="002519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10,873</w:t>
            </w:r>
          </w:p>
        </w:tc>
      </w:tr>
      <w:tr w:rsidR="002519C3" w:rsidRPr="00366FB9" w14:paraId="3F6207B6" w14:textId="77777777" w:rsidTr="007F3FEE">
        <w:tc>
          <w:tcPr>
            <w:tcW w:w="1588" w:type="pct"/>
          </w:tcPr>
          <w:p w14:paraId="72B712E7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81" w:type="pct"/>
          </w:tcPr>
          <w:p w14:paraId="745D1AB5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2D67616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CE5DC" w14:textId="17960391" w:rsidR="002519C3" w:rsidRPr="00366FB9" w:rsidRDefault="00950A32" w:rsidP="002519C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385C2A">
              <w:rPr>
                <w:rFonts w:ascii="Angsana New" w:hAnsi="Angsana New"/>
                <w:sz w:val="30"/>
                <w:szCs w:val="30"/>
                <w:lang w:val="en-US" w:bidi="th-TH"/>
              </w:rPr>
              <w:t>2,311</w:t>
            </w:r>
          </w:p>
        </w:tc>
        <w:tc>
          <w:tcPr>
            <w:tcW w:w="147" w:type="pct"/>
            <w:shd w:val="clear" w:color="auto" w:fill="auto"/>
          </w:tcPr>
          <w:p w14:paraId="1A8B07C9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65BD8" w14:textId="2819A716" w:rsidR="002519C3" w:rsidRPr="00366FB9" w:rsidRDefault="002519C3" w:rsidP="002519C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21,391</w:t>
            </w:r>
          </w:p>
        </w:tc>
        <w:tc>
          <w:tcPr>
            <w:tcW w:w="147" w:type="pct"/>
            <w:shd w:val="clear" w:color="auto" w:fill="auto"/>
          </w:tcPr>
          <w:p w14:paraId="08EE65A8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E9EFF" w14:textId="795F4107" w:rsidR="002519C3" w:rsidRPr="00366FB9" w:rsidRDefault="009E5379" w:rsidP="002519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26,986</w:t>
            </w:r>
          </w:p>
        </w:tc>
        <w:tc>
          <w:tcPr>
            <w:tcW w:w="131" w:type="pct"/>
          </w:tcPr>
          <w:p w14:paraId="77E6629E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5C623A43" w14:textId="16C62F06" w:rsidR="002519C3" w:rsidRPr="00366FB9" w:rsidRDefault="002519C3" w:rsidP="002519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36,418</w:t>
            </w:r>
          </w:p>
        </w:tc>
      </w:tr>
      <w:tr w:rsidR="002519C3" w:rsidRPr="00366FB9" w14:paraId="5F18F847" w14:textId="77777777" w:rsidTr="007F3FEE">
        <w:tc>
          <w:tcPr>
            <w:tcW w:w="1588" w:type="pct"/>
          </w:tcPr>
          <w:p w14:paraId="2ECEB61F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</w:p>
          <w:p w14:paraId="4B2D9768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481" w:type="pct"/>
          </w:tcPr>
          <w:p w14:paraId="2F1649F3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51FA89A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4716E2" w14:textId="6802C17F" w:rsidR="002519C3" w:rsidRPr="00366FB9" w:rsidRDefault="00950A32" w:rsidP="002519C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br/>
              <w:t>34</w:t>
            </w:r>
            <w:r w:rsidR="00385C2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</w:t>
            </w:r>
            <w:r w:rsidR="00E03F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385C2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14:paraId="5945A12F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90543C" w14:textId="77777777" w:rsidR="002519C3" w:rsidRPr="00366FB9" w:rsidRDefault="002519C3" w:rsidP="002519C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5F45740C" w14:textId="56FC7051" w:rsidR="002519C3" w:rsidRPr="00366FB9" w:rsidRDefault="002519C3" w:rsidP="002519C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452,418</w:t>
            </w:r>
          </w:p>
        </w:tc>
        <w:tc>
          <w:tcPr>
            <w:tcW w:w="147" w:type="pct"/>
            <w:shd w:val="clear" w:color="auto" w:fill="auto"/>
          </w:tcPr>
          <w:p w14:paraId="0681D764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30C170" w14:textId="0D9E0A1E" w:rsidR="002519C3" w:rsidRPr="00366FB9" w:rsidRDefault="00950A32" w:rsidP="002519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346,700</w:t>
            </w:r>
          </w:p>
        </w:tc>
        <w:tc>
          <w:tcPr>
            <w:tcW w:w="131" w:type="pct"/>
          </w:tcPr>
          <w:p w14:paraId="6F79C2AC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2E2A49" w14:textId="386ACB93" w:rsidR="002519C3" w:rsidRPr="00366FB9" w:rsidRDefault="002519C3" w:rsidP="002519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467,445</w:t>
            </w:r>
          </w:p>
        </w:tc>
      </w:tr>
    </w:tbl>
    <w:p w14:paraId="606916F7" w14:textId="68EE7B75" w:rsidR="00B84D9C" w:rsidRDefault="00B84D9C" w:rsidP="00B84D9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spacing w:val="-2"/>
          <w:sz w:val="30"/>
          <w:szCs w:val="30"/>
          <w:lang w:val="th-TH"/>
        </w:rPr>
      </w:pPr>
    </w:p>
    <w:p w14:paraId="747B4E69" w14:textId="0E9BDA73" w:rsidR="00FA69BD" w:rsidRDefault="00FA69BD" w:rsidP="00EB23B4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175867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ณ วันที่ </w:t>
      </w:r>
      <w:r w:rsidRPr="00175867">
        <w:rPr>
          <w:rFonts w:ascii="Angsana New" w:hAnsi="Angsana New"/>
          <w:sz w:val="30"/>
          <w:szCs w:val="30"/>
        </w:rPr>
        <w:t>3</w:t>
      </w:r>
      <w:r w:rsidR="00E03F9D">
        <w:rPr>
          <w:rFonts w:ascii="Angsana New" w:hAnsi="Angsana New"/>
          <w:sz w:val="30"/>
          <w:szCs w:val="30"/>
        </w:rPr>
        <w:t>0</w:t>
      </w:r>
      <w:r w:rsidRPr="00175867">
        <w:rPr>
          <w:rFonts w:ascii="Angsana New" w:hAnsi="Angsana New"/>
          <w:sz w:val="30"/>
          <w:szCs w:val="30"/>
        </w:rPr>
        <w:t xml:space="preserve"> </w:t>
      </w:r>
      <w:r w:rsidRPr="00175867">
        <w:rPr>
          <w:rFonts w:ascii="Angsana New" w:hAnsi="Angsana New" w:hint="cs"/>
          <w:sz w:val="30"/>
          <w:szCs w:val="30"/>
          <w:cs/>
        </w:rPr>
        <w:t>ม</w:t>
      </w:r>
      <w:r w:rsidR="00435C11" w:rsidRPr="00175867">
        <w:rPr>
          <w:rFonts w:ascii="Angsana New" w:hAnsi="Angsana New" w:hint="cs"/>
          <w:sz w:val="30"/>
          <w:szCs w:val="30"/>
          <w:cs/>
        </w:rPr>
        <w:t>ิถุนายน</w:t>
      </w:r>
      <w:r w:rsidRPr="00175867">
        <w:rPr>
          <w:rFonts w:ascii="Angsana New" w:hAnsi="Angsana New" w:hint="cs"/>
          <w:sz w:val="30"/>
          <w:szCs w:val="30"/>
          <w:cs/>
        </w:rPr>
        <w:t xml:space="preserve"> </w:t>
      </w:r>
      <w:r w:rsidRPr="00175867">
        <w:rPr>
          <w:rFonts w:ascii="Angsana New" w:hAnsi="Angsana New"/>
          <w:spacing w:val="-2"/>
          <w:sz w:val="30"/>
          <w:szCs w:val="30"/>
        </w:rPr>
        <w:t>256</w:t>
      </w:r>
      <w:r w:rsidR="00435C11" w:rsidRPr="00175867">
        <w:rPr>
          <w:rFonts w:ascii="Angsana New" w:hAnsi="Angsana New"/>
          <w:spacing w:val="-2"/>
          <w:sz w:val="30"/>
          <w:szCs w:val="30"/>
        </w:rPr>
        <w:t>6</w:t>
      </w:r>
      <w:r w:rsidRPr="0017586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75867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บริษัทได้นำลูกหนี้การค้าจำนวน </w:t>
      </w:r>
      <w:r w:rsidR="00E03F9D" w:rsidRPr="00175867">
        <w:rPr>
          <w:rFonts w:ascii="Angsana New" w:hAnsi="Angsana New"/>
          <w:spacing w:val="-2"/>
          <w:sz w:val="30"/>
          <w:szCs w:val="30"/>
        </w:rPr>
        <w:t>6</w:t>
      </w:r>
      <w:r w:rsidR="00E03F9D">
        <w:rPr>
          <w:rFonts w:ascii="Angsana New" w:hAnsi="Angsana New"/>
          <w:spacing w:val="-2"/>
          <w:sz w:val="30"/>
          <w:szCs w:val="30"/>
        </w:rPr>
        <w:t xml:space="preserve">1.19 </w:t>
      </w:r>
      <w:r w:rsidRPr="00175867">
        <w:rPr>
          <w:rFonts w:ascii="Angsana New" w:hAnsi="Angsana New" w:hint="cs"/>
          <w:spacing w:val="-2"/>
          <w:sz w:val="30"/>
          <w:szCs w:val="30"/>
          <w:cs/>
        </w:rPr>
        <w:t>ล้านบาทไ</w:t>
      </w:r>
      <w:r w:rsidRPr="00175867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ปเป็นหลักประกันเงินกู้ยืมระยะสั้นจากสถาบันการเงิน </w:t>
      </w:r>
      <w:r w:rsidR="007513AE">
        <w:rPr>
          <w:rFonts w:ascii="Angsana New" w:hAnsi="Angsana New"/>
          <w:spacing w:val="-2"/>
          <w:sz w:val="30"/>
          <w:szCs w:val="30"/>
        </w:rPr>
        <w:t>-</w:t>
      </w:r>
      <w:r w:rsidR="007513AE">
        <w:rPr>
          <w:rFonts w:ascii="Angsana New" w:hAnsi="Angsana New" w:hint="cs"/>
          <w:spacing w:val="-2"/>
          <w:sz w:val="30"/>
          <w:szCs w:val="30"/>
          <w:cs/>
        </w:rPr>
        <w:t xml:space="preserve"> สินเชื่อแฟคเตอริ่ง </w:t>
      </w:r>
      <w:r w:rsidRPr="00175867">
        <w:rPr>
          <w:rFonts w:ascii="Angsana New" w:hAnsi="Angsana New"/>
          <w:i/>
          <w:iCs/>
          <w:spacing w:val="-2"/>
          <w:sz w:val="30"/>
          <w:szCs w:val="30"/>
          <w:cs/>
          <w:lang w:val="th-TH"/>
        </w:rPr>
        <w:t>(</w:t>
      </w:r>
      <w:r w:rsidRPr="00175867">
        <w:rPr>
          <w:rFonts w:ascii="Angsana New" w:hAnsi="Angsana New"/>
          <w:i/>
          <w:iCs/>
          <w:spacing w:val="-2"/>
          <w:sz w:val="30"/>
          <w:szCs w:val="30"/>
        </w:rPr>
        <w:t xml:space="preserve">31 </w:t>
      </w:r>
      <w:r w:rsidRPr="00175867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ธันวาคม </w:t>
      </w:r>
      <w:r w:rsidRPr="00175867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435C11" w:rsidRPr="00175867">
        <w:rPr>
          <w:rFonts w:ascii="Angsana New" w:hAnsi="Angsana New"/>
          <w:i/>
          <w:iCs/>
          <w:spacing w:val="-2"/>
          <w:sz w:val="30"/>
          <w:szCs w:val="30"/>
        </w:rPr>
        <w:t>5</w:t>
      </w:r>
      <w:r w:rsidRPr="00175867">
        <w:rPr>
          <w:rFonts w:ascii="Angsana New" w:hAnsi="Angsana New"/>
          <w:i/>
          <w:iCs/>
          <w:spacing w:val="-2"/>
          <w:sz w:val="30"/>
          <w:szCs w:val="30"/>
          <w:cs/>
          <w:lang w:val="th-TH"/>
        </w:rPr>
        <w:t xml:space="preserve">: </w:t>
      </w:r>
      <w:r w:rsidRPr="00175867">
        <w:rPr>
          <w:rFonts w:ascii="Angsana New" w:hAnsi="Angsana New"/>
          <w:i/>
          <w:iCs/>
          <w:spacing w:val="-2"/>
          <w:sz w:val="30"/>
          <w:szCs w:val="30"/>
          <w:cs/>
        </w:rPr>
        <w:t>ไม่มี</w:t>
      </w:r>
      <w:r w:rsidRPr="00175867">
        <w:rPr>
          <w:rFonts w:ascii="Angsana New" w:hAnsi="Angsana New"/>
          <w:i/>
          <w:iCs/>
          <w:spacing w:val="-2"/>
          <w:sz w:val="30"/>
          <w:szCs w:val="30"/>
          <w:cs/>
          <w:lang w:val="th-TH"/>
        </w:rPr>
        <w:t>)</w:t>
      </w:r>
    </w:p>
    <w:p w14:paraId="6B46ADDE" w14:textId="0950D642" w:rsidR="007F3FEE" w:rsidRPr="007F3FEE" w:rsidRDefault="007C4BA2" w:rsidP="007F3FEE">
      <w:pPr>
        <w:pStyle w:val="BodyText2"/>
        <w:rPr>
          <w:b/>
          <w:bCs/>
          <w:cs/>
        </w:rPr>
      </w:pPr>
      <w:r>
        <w:rPr>
          <w:b/>
          <w:bCs/>
          <w:cs/>
        </w:rPr>
        <w:br w:type="page"/>
      </w:r>
    </w:p>
    <w:p w14:paraId="3DFFB79D" w14:textId="032987AD" w:rsidR="00F56D15" w:rsidRPr="00F56D15" w:rsidRDefault="00B7518E" w:rsidP="00F56D1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D267C3">
        <w:rPr>
          <w:rFonts w:hint="cs"/>
          <w:b/>
          <w:bCs/>
          <w:cs/>
        </w:rPr>
        <w:lastRenderedPageBreak/>
        <w:t>สินทรัพย์และหนี้สินที่เกิดจากสัญญา</w:t>
      </w:r>
    </w:p>
    <w:p w14:paraId="4F42630E" w14:textId="77777777" w:rsidR="00C929E6" w:rsidRDefault="00C929E6" w:rsidP="00C929E6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  <w:cs/>
          <w:lang w:val="th-TH"/>
        </w:rPr>
      </w:pPr>
    </w:p>
    <w:p w14:paraId="40DEF2EB" w14:textId="312997A7" w:rsidR="00C929E6" w:rsidRPr="00C929E6" w:rsidRDefault="00C929E6" w:rsidP="00F56D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131" w:firstLine="540"/>
        <w:rPr>
          <w:rFonts w:ascii="Angsana New" w:hAnsi="Angsana New"/>
          <w:spacing w:val="-2"/>
          <w:sz w:val="30"/>
          <w:szCs w:val="30"/>
          <w:cs/>
          <w:lang w:val="th-TH"/>
        </w:rPr>
      </w:pPr>
      <w:r w:rsidRPr="00C929E6">
        <w:rPr>
          <w:rFonts w:ascii="Angsana New" w:hAnsi="Angsana New" w:hint="cs"/>
          <w:spacing w:val="-2"/>
          <w:sz w:val="30"/>
          <w:szCs w:val="30"/>
          <w:cs/>
          <w:lang w:val="th-TH"/>
        </w:rPr>
        <w:t>กลุ่มบริษัทมียอดคงเหลือของสินทรัพย์ที่เกิดจากสัญญาและหนี้สินที่เกิดจากสัญญากับลูกค้า</w:t>
      </w:r>
      <w:r w:rsidRPr="00C929E6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C929E6">
        <w:rPr>
          <w:rFonts w:ascii="Angsana New" w:hAnsi="Angsana New" w:hint="cs"/>
          <w:spacing w:val="-2"/>
          <w:sz w:val="30"/>
          <w:szCs w:val="30"/>
          <w:cs/>
          <w:lang w:val="th-TH"/>
        </w:rPr>
        <w:t>ดังนี้</w:t>
      </w:r>
    </w:p>
    <w:p w14:paraId="4419EB40" w14:textId="77777777" w:rsidR="00C929E6" w:rsidRDefault="00C929E6" w:rsidP="00830142">
      <w:pPr>
        <w:pStyle w:val="BodyText2"/>
        <w:ind w:left="540"/>
        <w:rPr>
          <w:lang w:val="en-US"/>
        </w:rPr>
      </w:pPr>
    </w:p>
    <w:tbl>
      <w:tblPr>
        <w:tblW w:w="92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61"/>
        <w:gridCol w:w="1245"/>
        <w:gridCol w:w="264"/>
        <w:gridCol w:w="1178"/>
        <w:gridCol w:w="272"/>
        <w:gridCol w:w="1122"/>
        <w:gridCol w:w="285"/>
        <w:gridCol w:w="1119"/>
      </w:tblGrid>
      <w:tr w:rsidR="00366FB9" w:rsidRPr="00366FB9" w14:paraId="358382ED" w14:textId="77777777" w:rsidTr="00131301">
        <w:trPr>
          <w:tblHeader/>
        </w:trPr>
        <w:tc>
          <w:tcPr>
            <w:tcW w:w="2034" w:type="pct"/>
          </w:tcPr>
          <w:p w14:paraId="3162D3D6" w14:textId="77777777" w:rsidR="00366FB9" w:rsidRPr="00366FB9" w:rsidRDefault="00366FB9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3" w:type="pct"/>
            <w:gridSpan w:val="3"/>
          </w:tcPr>
          <w:p w14:paraId="37658D90" w14:textId="77777777" w:rsidR="00366FB9" w:rsidRPr="00366FB9" w:rsidRDefault="00366FB9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4DF49877" w14:textId="77777777" w:rsidR="00366FB9" w:rsidRPr="00366FB9" w:rsidRDefault="00366FB9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3B89EE30" w14:textId="77777777" w:rsidR="00366FB9" w:rsidRPr="00366FB9" w:rsidRDefault="00366FB9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19C3" w:rsidRPr="00366FB9" w14:paraId="4B472ECD" w14:textId="77777777" w:rsidTr="00366FB9">
        <w:trPr>
          <w:tblHeader/>
        </w:trPr>
        <w:tc>
          <w:tcPr>
            <w:tcW w:w="2034" w:type="pct"/>
          </w:tcPr>
          <w:p w14:paraId="11428F9F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418C9237" w14:textId="2FF5E9E3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48D21E73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FE6ECC8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191687AE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05FDB95" w14:textId="490F4219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4" w:type="pct"/>
          </w:tcPr>
          <w:p w14:paraId="48778D8A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2D7DB9A1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519C3" w:rsidRPr="00366FB9" w14:paraId="3CFFBC03" w14:textId="77777777" w:rsidTr="00366FB9">
        <w:trPr>
          <w:tblHeader/>
        </w:trPr>
        <w:tc>
          <w:tcPr>
            <w:tcW w:w="2034" w:type="pct"/>
          </w:tcPr>
          <w:p w14:paraId="04DB5C19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6E68D497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46B096D2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F96DAC4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5953814B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73941041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4" w:type="pct"/>
          </w:tcPr>
          <w:p w14:paraId="1240910A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208F730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519C3" w:rsidRPr="00366FB9" w14:paraId="56C1A735" w14:textId="77777777" w:rsidTr="00131301">
        <w:trPr>
          <w:tblHeader/>
        </w:trPr>
        <w:tc>
          <w:tcPr>
            <w:tcW w:w="2034" w:type="pct"/>
          </w:tcPr>
          <w:p w14:paraId="39DC952F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6" w:type="pct"/>
            <w:gridSpan w:val="7"/>
          </w:tcPr>
          <w:p w14:paraId="5E53FA99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19C3" w:rsidRPr="00366FB9" w14:paraId="785D55E2" w14:textId="77777777" w:rsidTr="00366FB9">
        <w:tc>
          <w:tcPr>
            <w:tcW w:w="2034" w:type="pct"/>
            <w:vAlign w:val="bottom"/>
          </w:tcPr>
          <w:p w14:paraId="5E387E1C" w14:textId="77777777" w:rsidR="002519C3" w:rsidRPr="00366FB9" w:rsidRDefault="002519C3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384ADA8E" w14:textId="77777777" w:rsidR="002519C3" w:rsidRPr="00366FB9" w:rsidRDefault="002519C3" w:rsidP="002519C3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2AAF4005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2037CFC4" w14:textId="77777777" w:rsidR="002519C3" w:rsidRPr="00366FB9" w:rsidRDefault="002519C3" w:rsidP="002519C3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182A64C7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D68E037" w14:textId="77777777" w:rsidR="002519C3" w:rsidRPr="00366FB9" w:rsidRDefault="002519C3" w:rsidP="002519C3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  <w:vAlign w:val="bottom"/>
          </w:tcPr>
          <w:p w14:paraId="2B6E611E" w14:textId="77777777" w:rsidR="002519C3" w:rsidRPr="00366FB9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44908C26" w14:textId="77777777" w:rsidR="002519C3" w:rsidRPr="00366FB9" w:rsidRDefault="002519C3" w:rsidP="002519C3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40315" w:rsidRPr="00366FB9" w14:paraId="6EAE487E" w14:textId="77777777" w:rsidTr="00366FB9">
        <w:tc>
          <w:tcPr>
            <w:tcW w:w="2034" w:type="pct"/>
            <w:vAlign w:val="bottom"/>
          </w:tcPr>
          <w:p w14:paraId="2FB4B544" w14:textId="77777777" w:rsidR="00C40315" w:rsidRPr="00366FB9" w:rsidRDefault="00C40315" w:rsidP="00C40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429AB66A" w14:textId="4E0E974C" w:rsidR="00C40315" w:rsidRPr="00366FB9" w:rsidRDefault="00C40315" w:rsidP="00505481">
            <w:pPr>
              <w:pStyle w:val="acctfourfigures"/>
              <w:tabs>
                <w:tab w:val="clear" w:pos="765"/>
              </w:tabs>
              <w:spacing w:line="240" w:lineRule="auto"/>
              <w:ind w:left="-105" w:right="54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7,321,579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454C9A3" w14:textId="77777777" w:rsidR="00C40315" w:rsidRPr="00366FB9" w:rsidRDefault="00C40315" w:rsidP="00C4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3C856D9" w14:textId="77777777" w:rsidR="00C40315" w:rsidRPr="00366FB9" w:rsidRDefault="00C40315" w:rsidP="00C4031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4,707,627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7B87423" w14:textId="77777777" w:rsidR="00C40315" w:rsidRPr="00366FB9" w:rsidRDefault="00C40315" w:rsidP="00C4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3A4C2A1F" w14:textId="64665D48" w:rsidR="00C40315" w:rsidRPr="00366FB9" w:rsidRDefault="00C40315" w:rsidP="00C4031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7,321,579</w:t>
            </w:r>
          </w:p>
        </w:tc>
        <w:tc>
          <w:tcPr>
            <w:tcW w:w="154" w:type="pct"/>
            <w:vAlign w:val="bottom"/>
          </w:tcPr>
          <w:p w14:paraId="16F8C513" w14:textId="77777777" w:rsidR="00C40315" w:rsidRPr="00366FB9" w:rsidRDefault="00C40315" w:rsidP="00C4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60AD2D43" w14:textId="77777777" w:rsidR="00C40315" w:rsidRPr="00366FB9" w:rsidRDefault="00C40315" w:rsidP="00C4031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4,707,627</w:t>
            </w:r>
          </w:p>
        </w:tc>
      </w:tr>
      <w:tr w:rsidR="00C40315" w:rsidRPr="00366FB9" w14:paraId="674D6D40" w14:textId="77777777" w:rsidTr="00366FB9">
        <w:tc>
          <w:tcPr>
            <w:tcW w:w="2034" w:type="pct"/>
            <w:vAlign w:val="bottom"/>
          </w:tcPr>
          <w:p w14:paraId="2F1FEBDB" w14:textId="77777777" w:rsidR="00C40315" w:rsidRPr="00B84D9C" w:rsidRDefault="00C40315" w:rsidP="00C40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76A8018E" w14:textId="77777777" w:rsidR="00C40315" w:rsidRPr="00366FB9" w:rsidRDefault="00C40315" w:rsidP="00C4031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26508BFD" w14:textId="77777777" w:rsidR="00C40315" w:rsidRPr="00366FB9" w:rsidRDefault="00C40315" w:rsidP="00C4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7B1735DC" w14:textId="77777777" w:rsidR="00C40315" w:rsidRPr="00366FB9" w:rsidRDefault="00C40315" w:rsidP="00C40315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447A27AA" w14:textId="77777777" w:rsidR="00C40315" w:rsidRPr="00366FB9" w:rsidRDefault="00C40315" w:rsidP="00C4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D509095" w14:textId="77777777" w:rsidR="00C40315" w:rsidRPr="00366FB9" w:rsidRDefault="00C40315" w:rsidP="00C4031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4" w:type="pct"/>
            <w:vAlign w:val="bottom"/>
          </w:tcPr>
          <w:p w14:paraId="36C76637" w14:textId="77777777" w:rsidR="00C40315" w:rsidRPr="00366FB9" w:rsidRDefault="00C40315" w:rsidP="00C4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1AA92DC4" w14:textId="77777777" w:rsidR="00C40315" w:rsidRPr="00366FB9" w:rsidRDefault="00C40315" w:rsidP="00C40315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C40315" w:rsidRPr="00366FB9" w14:paraId="4120EC55" w14:textId="77777777" w:rsidTr="00366FB9">
        <w:tc>
          <w:tcPr>
            <w:tcW w:w="2034" w:type="pct"/>
            <w:vAlign w:val="bottom"/>
          </w:tcPr>
          <w:p w14:paraId="2065212B" w14:textId="77777777" w:rsidR="00C40315" w:rsidRPr="00366FB9" w:rsidRDefault="00C40315" w:rsidP="00C40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การรับรู้รายได้ตาม</w:t>
            </w:r>
          </w:p>
          <w:p w14:paraId="62B63E31" w14:textId="77777777" w:rsidR="00C40315" w:rsidRPr="00366FB9" w:rsidRDefault="00C40315" w:rsidP="00C40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66FB9">
              <w:rPr>
                <w:rFonts w:ascii="Angsana New" w:hAnsi="Angsana New" w:hint="cs"/>
                <w:sz w:val="30"/>
                <w:szCs w:val="30"/>
                <w:cs/>
              </w:rPr>
              <w:t>ขั้นความสำเร็จของงาน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47CDA43" w14:textId="20CF25A3" w:rsidR="00C40315" w:rsidRPr="00366FB9" w:rsidRDefault="00C40315" w:rsidP="00CF1A9E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4,192,969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4CDE480" w14:textId="77777777" w:rsidR="00C40315" w:rsidRPr="00366FB9" w:rsidRDefault="00C40315" w:rsidP="00C4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29C3EA21" w14:textId="77777777" w:rsidR="00C40315" w:rsidRPr="00366FB9" w:rsidRDefault="00C40315" w:rsidP="00C4031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141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932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BF9AF7B" w14:textId="77777777" w:rsidR="00C40315" w:rsidRPr="00366FB9" w:rsidRDefault="00C40315" w:rsidP="00C4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4CDE411" w14:textId="461584AD" w:rsidR="00C40315" w:rsidRPr="00366FB9" w:rsidRDefault="00C40315" w:rsidP="00C4031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4,192,969</w:t>
            </w:r>
          </w:p>
        </w:tc>
        <w:tc>
          <w:tcPr>
            <w:tcW w:w="154" w:type="pct"/>
            <w:vAlign w:val="bottom"/>
          </w:tcPr>
          <w:p w14:paraId="39B3269C" w14:textId="77777777" w:rsidR="00C40315" w:rsidRPr="00366FB9" w:rsidRDefault="00C40315" w:rsidP="00C4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28DCFE9F" w14:textId="77777777" w:rsidR="00C40315" w:rsidRPr="00366FB9" w:rsidRDefault="00C40315" w:rsidP="00C4031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141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932</w:t>
            </w:r>
          </w:p>
        </w:tc>
      </w:tr>
      <w:tr w:rsidR="00C40315" w:rsidRPr="00366FB9" w14:paraId="6AB11CA0" w14:textId="77777777" w:rsidTr="00366FB9">
        <w:tc>
          <w:tcPr>
            <w:tcW w:w="2034" w:type="pct"/>
            <w:vAlign w:val="bottom"/>
          </w:tcPr>
          <w:p w14:paraId="2717592A" w14:textId="77777777" w:rsidR="00C40315" w:rsidRPr="00366FB9" w:rsidRDefault="00C40315" w:rsidP="00C40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66FB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366F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6FB9">
              <w:rPr>
                <w:rFonts w:ascii="Angsana New" w:hAnsi="Angsana New"/>
                <w:sz w:val="30"/>
                <w:szCs w:val="30"/>
                <w:cs/>
              </w:rPr>
              <w:t>มูลค่างานบริการที่เรียกเก็บ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46365" w14:textId="45E3AEB0" w:rsidR="00C40315" w:rsidRPr="00366FB9" w:rsidRDefault="00C40315" w:rsidP="00CF1A9E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(3,244,807)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A25E9F1" w14:textId="77777777" w:rsidR="00C40315" w:rsidRPr="00366FB9" w:rsidRDefault="00C40315" w:rsidP="00C4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C8AA2" w14:textId="77777777" w:rsidR="00C40315" w:rsidRPr="00366FB9" w:rsidRDefault="00C40315" w:rsidP="00C4031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(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552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685</w:t>
            </w:r>
            <w:r w:rsidRPr="00366FB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9AF38A7" w14:textId="77777777" w:rsidR="00C40315" w:rsidRPr="00366FB9" w:rsidRDefault="00C40315" w:rsidP="00C4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D234D" w14:textId="428FB272" w:rsidR="00C40315" w:rsidRPr="00366FB9" w:rsidRDefault="00C40315" w:rsidP="00C4031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(3,244,807)</w:t>
            </w:r>
          </w:p>
        </w:tc>
        <w:tc>
          <w:tcPr>
            <w:tcW w:w="154" w:type="pct"/>
            <w:vAlign w:val="bottom"/>
          </w:tcPr>
          <w:p w14:paraId="62E0297F" w14:textId="77777777" w:rsidR="00C40315" w:rsidRPr="00366FB9" w:rsidRDefault="00C40315" w:rsidP="00C4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14:paraId="4CA4D5F6" w14:textId="77777777" w:rsidR="00C40315" w:rsidRPr="00366FB9" w:rsidRDefault="00C40315" w:rsidP="00C4031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(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552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685</w:t>
            </w:r>
            <w:r w:rsidRPr="00366F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40315" w:rsidRPr="00366FB9" w14:paraId="3CE76D58" w14:textId="77777777" w:rsidTr="00366FB9">
        <w:tc>
          <w:tcPr>
            <w:tcW w:w="2034" w:type="pct"/>
          </w:tcPr>
          <w:p w14:paraId="27A4134C" w14:textId="77777777" w:rsidR="00C40315" w:rsidRPr="00366FB9" w:rsidRDefault="00C40315" w:rsidP="00C40315">
            <w:pPr>
              <w:pStyle w:val="BodyText2"/>
              <w:rPr>
                <w:b/>
                <w:bCs/>
                <w:cs/>
              </w:rPr>
            </w:pPr>
            <w:r w:rsidRPr="00366FB9">
              <w:rPr>
                <w:b/>
                <w:bCs/>
                <w:cs/>
              </w:rPr>
              <w:t>รวมสินทรัพย์ที่เกิดจากสัญญา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851709" w14:textId="4AB172EC" w:rsidR="00C40315" w:rsidRPr="00366FB9" w:rsidRDefault="00C40315" w:rsidP="00CF1A9E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948,162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8D19898" w14:textId="77777777" w:rsidR="00C40315" w:rsidRPr="00366FB9" w:rsidRDefault="00C40315" w:rsidP="00C4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D807BE" w14:textId="77777777" w:rsidR="00C40315" w:rsidRPr="00366FB9" w:rsidRDefault="00C40315" w:rsidP="00C4031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589</w:t>
            </w:r>
            <w:r w:rsidRPr="00366FB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247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9ADB5B3" w14:textId="77777777" w:rsidR="00C40315" w:rsidRPr="00366FB9" w:rsidRDefault="00C40315" w:rsidP="00C4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207E47" w14:textId="1DBD91D6" w:rsidR="00C40315" w:rsidRPr="00366FB9" w:rsidRDefault="00C40315" w:rsidP="00C4031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948,162</w:t>
            </w:r>
          </w:p>
        </w:tc>
        <w:tc>
          <w:tcPr>
            <w:tcW w:w="154" w:type="pct"/>
            <w:vAlign w:val="bottom"/>
          </w:tcPr>
          <w:p w14:paraId="01993301" w14:textId="77777777" w:rsidR="00C40315" w:rsidRPr="00366FB9" w:rsidRDefault="00C40315" w:rsidP="00C4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64C3B" w14:textId="77777777" w:rsidR="00C40315" w:rsidRPr="00366FB9" w:rsidRDefault="00C40315" w:rsidP="00C4031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589</w:t>
            </w:r>
            <w:r w:rsidRPr="00366FB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247</w:t>
            </w:r>
          </w:p>
        </w:tc>
      </w:tr>
      <w:tr w:rsidR="00C40315" w:rsidRPr="00366FB9" w14:paraId="3AFA20AA" w14:textId="77777777" w:rsidTr="00366FB9">
        <w:tc>
          <w:tcPr>
            <w:tcW w:w="2034" w:type="pct"/>
            <w:vAlign w:val="bottom"/>
          </w:tcPr>
          <w:p w14:paraId="155A9C5E" w14:textId="77777777" w:rsidR="00C40315" w:rsidRPr="00A716ED" w:rsidRDefault="00C40315" w:rsidP="00C40315">
            <w:pPr>
              <w:pStyle w:val="BodyText2"/>
              <w:rPr>
                <w:b/>
                <w:bCs/>
                <w:cs/>
              </w:rPr>
            </w:pPr>
            <w:r w:rsidRPr="00A716ED">
              <w:rPr>
                <w:b/>
                <w:bCs/>
                <w:cs/>
              </w:rPr>
              <w:t>ลูกหนี้เงินประกันผลงานตามสัญญา</w:t>
            </w:r>
          </w:p>
        </w:tc>
        <w:tc>
          <w:tcPr>
            <w:tcW w:w="67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2D7BFE" w14:textId="1492B189" w:rsidR="00C40315" w:rsidRPr="00A716ED" w:rsidRDefault="00C40315" w:rsidP="00CF1A9E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140,833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BFAA1CD" w14:textId="77777777" w:rsidR="00C40315" w:rsidRPr="00A716ED" w:rsidRDefault="00C40315" w:rsidP="00C4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1E3034" w14:textId="77777777" w:rsidR="00C40315" w:rsidRPr="00A716ED" w:rsidRDefault="00C40315" w:rsidP="00C4031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716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220</w:t>
            </w:r>
            <w:r w:rsidRPr="00A716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6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293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62C291B" w14:textId="77777777" w:rsidR="00C40315" w:rsidRPr="00A716ED" w:rsidRDefault="00C40315" w:rsidP="00C4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31F86E" w14:textId="0C909118" w:rsidR="00C40315" w:rsidRPr="00A716ED" w:rsidRDefault="00C40315" w:rsidP="00C4031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140,833</w:t>
            </w:r>
          </w:p>
        </w:tc>
        <w:tc>
          <w:tcPr>
            <w:tcW w:w="154" w:type="pct"/>
            <w:vAlign w:val="bottom"/>
          </w:tcPr>
          <w:p w14:paraId="7314651B" w14:textId="77777777" w:rsidR="00C40315" w:rsidRPr="00A716ED" w:rsidRDefault="00C40315" w:rsidP="00C4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vAlign w:val="bottom"/>
          </w:tcPr>
          <w:p w14:paraId="7077B225" w14:textId="77777777" w:rsidR="00C40315" w:rsidRPr="00A716ED" w:rsidRDefault="00C40315" w:rsidP="00C4031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716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220</w:t>
            </w:r>
            <w:r w:rsidRPr="00A716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6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293</w:t>
            </w:r>
          </w:p>
        </w:tc>
      </w:tr>
      <w:tr w:rsidR="00C40315" w:rsidRPr="00366FB9" w14:paraId="795701D4" w14:textId="77777777" w:rsidTr="00366FB9">
        <w:tc>
          <w:tcPr>
            <w:tcW w:w="2034" w:type="pct"/>
            <w:vAlign w:val="bottom"/>
          </w:tcPr>
          <w:p w14:paraId="28C3F0E7" w14:textId="77777777" w:rsidR="00C40315" w:rsidRPr="00366FB9" w:rsidRDefault="00C40315" w:rsidP="00C40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7FFD8AE8" w14:textId="77777777" w:rsidR="00C40315" w:rsidRPr="00366FB9" w:rsidRDefault="00C40315" w:rsidP="00C4031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3CC6E0F0" w14:textId="77777777" w:rsidR="00C40315" w:rsidRPr="00366FB9" w:rsidRDefault="00C40315" w:rsidP="00C4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34B03E5D" w14:textId="77777777" w:rsidR="00C40315" w:rsidRPr="00366FB9" w:rsidRDefault="00C40315" w:rsidP="00C40315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68555431" w14:textId="77777777" w:rsidR="00C40315" w:rsidRPr="00366FB9" w:rsidRDefault="00C40315" w:rsidP="00C4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C8BD6E9" w14:textId="77777777" w:rsidR="00C40315" w:rsidRPr="00366FB9" w:rsidRDefault="00C40315" w:rsidP="00C4031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" w:type="pct"/>
            <w:vAlign w:val="bottom"/>
          </w:tcPr>
          <w:p w14:paraId="0BC06CD5" w14:textId="77777777" w:rsidR="00C40315" w:rsidRPr="00366FB9" w:rsidRDefault="00C40315" w:rsidP="00C4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701BE617" w14:textId="77777777" w:rsidR="00C40315" w:rsidRPr="00366FB9" w:rsidRDefault="00C40315" w:rsidP="00C40315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C40315" w:rsidRPr="00366FB9" w14:paraId="0AFBC382" w14:textId="77777777" w:rsidTr="00366FB9">
        <w:tc>
          <w:tcPr>
            <w:tcW w:w="2034" w:type="pct"/>
            <w:vAlign w:val="bottom"/>
          </w:tcPr>
          <w:p w14:paraId="19EE1D6D" w14:textId="77777777" w:rsidR="00C40315" w:rsidRPr="00366FB9" w:rsidRDefault="00C40315" w:rsidP="00C40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5EEB985E" w14:textId="77777777" w:rsidR="00C40315" w:rsidRPr="00366FB9" w:rsidRDefault="00C40315" w:rsidP="00C4031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0F4129B7" w14:textId="77777777" w:rsidR="00C40315" w:rsidRPr="00366FB9" w:rsidRDefault="00C40315" w:rsidP="00C4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51EA039B" w14:textId="77777777" w:rsidR="00C40315" w:rsidRPr="00366FB9" w:rsidRDefault="00C40315" w:rsidP="00C40315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19993F02" w14:textId="77777777" w:rsidR="00C40315" w:rsidRPr="00366FB9" w:rsidRDefault="00C40315" w:rsidP="00C4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712E035" w14:textId="77777777" w:rsidR="00C40315" w:rsidRPr="00366FB9" w:rsidRDefault="00C40315" w:rsidP="00C4031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vAlign w:val="bottom"/>
          </w:tcPr>
          <w:p w14:paraId="1A3018BD" w14:textId="77777777" w:rsidR="00C40315" w:rsidRPr="00366FB9" w:rsidRDefault="00C40315" w:rsidP="00C4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4231C913" w14:textId="77777777" w:rsidR="00C40315" w:rsidRPr="00366FB9" w:rsidRDefault="00C40315" w:rsidP="00C40315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9A55B3" w:rsidRPr="00366FB9" w14:paraId="75BFC365" w14:textId="77777777" w:rsidTr="00366FB9">
        <w:tc>
          <w:tcPr>
            <w:tcW w:w="2034" w:type="pct"/>
            <w:vAlign w:val="bottom"/>
          </w:tcPr>
          <w:p w14:paraId="77881163" w14:textId="77777777" w:rsidR="009A55B3" w:rsidRPr="00366FB9" w:rsidRDefault="009A55B3" w:rsidP="009A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3A1007E3" w14:textId="651AB19C" w:rsidR="009A55B3" w:rsidRPr="00366FB9" w:rsidRDefault="009A55B3" w:rsidP="00CF1A9E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4,170,427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40B724C" w14:textId="77777777" w:rsidR="009A55B3" w:rsidRPr="00366FB9" w:rsidRDefault="009A55B3" w:rsidP="009A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62C977E" w14:textId="77777777" w:rsidR="009A55B3" w:rsidRPr="00366FB9" w:rsidRDefault="009A55B3" w:rsidP="009A55B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011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871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7BC73FF" w14:textId="77777777" w:rsidR="009A55B3" w:rsidRPr="00366FB9" w:rsidRDefault="009A55B3" w:rsidP="009A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3BAD275" w14:textId="5AB19A87" w:rsidR="009A55B3" w:rsidRPr="00366FB9" w:rsidRDefault="009A55B3" w:rsidP="009A55B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4,170,427</w:t>
            </w:r>
          </w:p>
        </w:tc>
        <w:tc>
          <w:tcPr>
            <w:tcW w:w="154" w:type="pct"/>
            <w:vAlign w:val="bottom"/>
          </w:tcPr>
          <w:p w14:paraId="51289DA8" w14:textId="77777777" w:rsidR="009A55B3" w:rsidRPr="00366FB9" w:rsidRDefault="009A55B3" w:rsidP="009A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1E3516FE" w14:textId="77777777" w:rsidR="009A55B3" w:rsidRPr="00366FB9" w:rsidRDefault="009A55B3" w:rsidP="009A55B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011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871</w:t>
            </w:r>
          </w:p>
        </w:tc>
      </w:tr>
      <w:tr w:rsidR="009A55B3" w:rsidRPr="00366FB9" w14:paraId="068E5942" w14:textId="77777777" w:rsidTr="00366FB9">
        <w:tc>
          <w:tcPr>
            <w:tcW w:w="2034" w:type="pct"/>
            <w:vAlign w:val="bottom"/>
          </w:tcPr>
          <w:p w14:paraId="58B7F193" w14:textId="77777777" w:rsidR="009A55B3" w:rsidRPr="00366FB9" w:rsidRDefault="009A55B3" w:rsidP="009A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23BB8638" w14:textId="77777777" w:rsidR="009A55B3" w:rsidRPr="00366FB9" w:rsidRDefault="009A55B3" w:rsidP="009A55B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6C18E8CF" w14:textId="77777777" w:rsidR="009A55B3" w:rsidRPr="00366FB9" w:rsidRDefault="009A55B3" w:rsidP="009A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2A83E92" w14:textId="77777777" w:rsidR="009A55B3" w:rsidRPr="00366FB9" w:rsidRDefault="009A55B3" w:rsidP="009A55B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5B7513C5" w14:textId="77777777" w:rsidR="009A55B3" w:rsidRPr="00366FB9" w:rsidRDefault="009A55B3" w:rsidP="009A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35845744" w14:textId="77777777" w:rsidR="009A55B3" w:rsidRPr="00366FB9" w:rsidRDefault="009A55B3" w:rsidP="009A55B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" w:type="pct"/>
            <w:vAlign w:val="bottom"/>
          </w:tcPr>
          <w:p w14:paraId="3114985B" w14:textId="77777777" w:rsidR="009A55B3" w:rsidRPr="00366FB9" w:rsidRDefault="009A55B3" w:rsidP="009A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7E25ADED" w14:textId="77777777" w:rsidR="009A55B3" w:rsidRPr="00366FB9" w:rsidRDefault="009A55B3" w:rsidP="009A55B3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9A55B3" w:rsidRPr="00366FB9" w14:paraId="611D79AC" w14:textId="77777777" w:rsidTr="00366FB9">
        <w:tc>
          <w:tcPr>
            <w:tcW w:w="2034" w:type="pct"/>
            <w:vAlign w:val="bottom"/>
          </w:tcPr>
          <w:p w14:paraId="1E02EBB5" w14:textId="77777777" w:rsidR="009A55B3" w:rsidRPr="00366FB9" w:rsidRDefault="009A55B3" w:rsidP="009A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มูลค่างานที่เรียกเก็บ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7119311A" w14:textId="4C1C96A5" w:rsidR="009A55B3" w:rsidRPr="00366FB9" w:rsidRDefault="009A55B3" w:rsidP="00CF1A9E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4,185,934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E7DB50B" w14:textId="77777777" w:rsidR="009A55B3" w:rsidRPr="00366FB9" w:rsidRDefault="009A55B3" w:rsidP="009A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679757E9" w14:textId="77777777" w:rsidR="009A55B3" w:rsidRPr="00366FB9" w:rsidRDefault="009A55B3" w:rsidP="009A55B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366FB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629</w:t>
            </w:r>
            <w:r w:rsidRPr="00366FB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479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4147BA8" w14:textId="77777777" w:rsidR="009A55B3" w:rsidRPr="00366FB9" w:rsidRDefault="009A55B3" w:rsidP="009A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0D8B918" w14:textId="6A820B00" w:rsidR="009A55B3" w:rsidRPr="00366FB9" w:rsidRDefault="009A55B3" w:rsidP="009A55B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4,185,934</w:t>
            </w:r>
          </w:p>
        </w:tc>
        <w:tc>
          <w:tcPr>
            <w:tcW w:w="154" w:type="pct"/>
            <w:vAlign w:val="bottom"/>
          </w:tcPr>
          <w:p w14:paraId="6541981F" w14:textId="77777777" w:rsidR="009A55B3" w:rsidRPr="00366FB9" w:rsidRDefault="009A55B3" w:rsidP="009A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2075C544" w14:textId="77777777" w:rsidR="009A55B3" w:rsidRPr="00366FB9" w:rsidRDefault="009A55B3" w:rsidP="009A55B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366FB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629</w:t>
            </w:r>
            <w:r w:rsidRPr="00366FB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479</w:t>
            </w:r>
          </w:p>
        </w:tc>
      </w:tr>
      <w:tr w:rsidR="009A55B3" w:rsidRPr="00366FB9" w14:paraId="00B047A7" w14:textId="77777777" w:rsidTr="00366FB9">
        <w:tc>
          <w:tcPr>
            <w:tcW w:w="2034" w:type="pct"/>
            <w:vAlign w:val="bottom"/>
          </w:tcPr>
          <w:p w14:paraId="42D1AFA0" w14:textId="77777777" w:rsidR="009A55B3" w:rsidRPr="00366FB9" w:rsidRDefault="009A55B3" w:rsidP="009A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66FB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66FB9">
              <w:rPr>
                <w:rFonts w:ascii="Angsana New" w:hAnsi="Angsana New"/>
                <w:sz w:val="30"/>
                <w:szCs w:val="30"/>
                <w:cs/>
              </w:rPr>
              <w:t>การรับรู้รายได้ตาม</w:t>
            </w:r>
          </w:p>
          <w:p w14:paraId="014B556F" w14:textId="77777777" w:rsidR="009A55B3" w:rsidRPr="00366FB9" w:rsidRDefault="009A55B3" w:rsidP="009A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66FB9">
              <w:rPr>
                <w:rFonts w:ascii="Angsana New" w:hAnsi="Angsana New" w:hint="cs"/>
                <w:sz w:val="30"/>
                <w:szCs w:val="30"/>
                <w:cs/>
              </w:rPr>
              <w:t>ขั้นความสำเร็จของงาน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421941AA" w14:textId="7FCC2422" w:rsidR="009A55B3" w:rsidRPr="00366FB9" w:rsidRDefault="009A55B3" w:rsidP="00CF1A9E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(3,718,837)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DF8F564" w14:textId="77777777" w:rsidR="009A55B3" w:rsidRPr="00366FB9" w:rsidRDefault="009A55B3" w:rsidP="009A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32EAF271" w14:textId="77777777" w:rsidR="009A55B3" w:rsidRPr="00366FB9" w:rsidRDefault="009A55B3" w:rsidP="009A55B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(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355</w:t>
            </w:r>
            <w:r w:rsidRPr="00366FB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A63AF37" w14:textId="77777777" w:rsidR="009A55B3" w:rsidRPr="00366FB9" w:rsidRDefault="009A55B3" w:rsidP="009A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5D45CCD6" w14:textId="19ECF6AA" w:rsidR="009A55B3" w:rsidRPr="00366FB9" w:rsidRDefault="009A55B3" w:rsidP="009A55B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(3,718,837)</w:t>
            </w:r>
          </w:p>
        </w:tc>
        <w:tc>
          <w:tcPr>
            <w:tcW w:w="154" w:type="pct"/>
            <w:vAlign w:val="bottom"/>
          </w:tcPr>
          <w:p w14:paraId="59D01152" w14:textId="77777777" w:rsidR="009A55B3" w:rsidRPr="00366FB9" w:rsidRDefault="009A55B3" w:rsidP="009A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1E355FFE" w14:textId="77777777" w:rsidR="009A55B3" w:rsidRPr="00366FB9" w:rsidRDefault="009A55B3" w:rsidP="009A55B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(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355</w:t>
            </w:r>
            <w:r w:rsidRPr="00366F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A55B3" w:rsidRPr="00366FB9" w14:paraId="02A6167C" w14:textId="77777777" w:rsidTr="00366FB9">
        <w:tc>
          <w:tcPr>
            <w:tcW w:w="2034" w:type="pct"/>
          </w:tcPr>
          <w:p w14:paraId="05B983E0" w14:textId="77777777" w:rsidR="009A55B3" w:rsidRPr="00366FB9" w:rsidRDefault="009A55B3" w:rsidP="009A55B3">
            <w:pPr>
              <w:pStyle w:val="BodyText2"/>
              <w:rPr>
                <w:cs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4D050" w14:textId="559337A4" w:rsidR="009A55B3" w:rsidRPr="00366FB9" w:rsidRDefault="009A55B3" w:rsidP="00CF1A9E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467,097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8B86B49" w14:textId="77777777" w:rsidR="009A55B3" w:rsidRPr="00366FB9" w:rsidRDefault="009A55B3" w:rsidP="009A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8780F" w14:textId="77777777" w:rsidR="009A55B3" w:rsidRPr="00366FB9" w:rsidRDefault="009A55B3" w:rsidP="009A55B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483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8229531" w14:textId="77777777" w:rsidR="009A55B3" w:rsidRPr="00366FB9" w:rsidRDefault="009A55B3" w:rsidP="009A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2460D" w14:textId="0D96302E" w:rsidR="009A55B3" w:rsidRPr="00366FB9" w:rsidRDefault="009A55B3" w:rsidP="009A55B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467,097</w:t>
            </w:r>
          </w:p>
        </w:tc>
        <w:tc>
          <w:tcPr>
            <w:tcW w:w="154" w:type="pct"/>
            <w:vAlign w:val="bottom"/>
          </w:tcPr>
          <w:p w14:paraId="450644FA" w14:textId="77777777" w:rsidR="009A55B3" w:rsidRPr="00366FB9" w:rsidRDefault="009A55B3" w:rsidP="009A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10629" w14:textId="77777777" w:rsidR="009A55B3" w:rsidRPr="00366FB9" w:rsidRDefault="009A55B3" w:rsidP="009A55B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483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</w:tr>
      <w:tr w:rsidR="009A55B3" w:rsidRPr="00366FB9" w14:paraId="78C802B1" w14:textId="77777777" w:rsidTr="00366FB9">
        <w:tc>
          <w:tcPr>
            <w:tcW w:w="2034" w:type="pct"/>
            <w:vAlign w:val="bottom"/>
          </w:tcPr>
          <w:p w14:paraId="38B94061" w14:textId="77777777" w:rsidR="009A55B3" w:rsidRPr="00366FB9" w:rsidRDefault="009A55B3" w:rsidP="009A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35E79EF6" w14:textId="77777777" w:rsidR="009A55B3" w:rsidRPr="00366FB9" w:rsidRDefault="009A55B3" w:rsidP="009A55B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11CA060E" w14:textId="77777777" w:rsidR="009A55B3" w:rsidRPr="00366FB9" w:rsidRDefault="009A55B3" w:rsidP="009A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E5713E4" w14:textId="77777777" w:rsidR="009A55B3" w:rsidRPr="00366FB9" w:rsidRDefault="009A55B3" w:rsidP="009A55B3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3DA2CC46" w14:textId="77777777" w:rsidR="009A55B3" w:rsidRPr="00366FB9" w:rsidRDefault="009A55B3" w:rsidP="009A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98366FB" w14:textId="77777777" w:rsidR="009A55B3" w:rsidRPr="00366FB9" w:rsidRDefault="009A55B3" w:rsidP="009A55B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" w:type="pct"/>
            <w:vAlign w:val="bottom"/>
          </w:tcPr>
          <w:p w14:paraId="311284F3" w14:textId="77777777" w:rsidR="009A55B3" w:rsidRPr="00366FB9" w:rsidRDefault="009A55B3" w:rsidP="009A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2E8328FB" w14:textId="77777777" w:rsidR="009A55B3" w:rsidRPr="00366FB9" w:rsidRDefault="009A55B3" w:rsidP="009A55B3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9A55B3" w:rsidRPr="00366FB9" w14:paraId="1F153AD3" w14:textId="77777777" w:rsidTr="00366FB9">
        <w:tc>
          <w:tcPr>
            <w:tcW w:w="2034" w:type="pct"/>
            <w:vAlign w:val="bottom"/>
          </w:tcPr>
          <w:p w14:paraId="2C1C3484" w14:textId="77777777" w:rsidR="009A55B3" w:rsidRPr="00366FB9" w:rsidRDefault="009A55B3" w:rsidP="009A55B3">
            <w:pPr>
              <w:pStyle w:val="BodyText2"/>
              <w:rPr>
                <w:cs/>
              </w:rPr>
            </w:pPr>
            <w:r w:rsidRPr="00366FB9">
              <w:rPr>
                <w:cs/>
              </w:rPr>
              <w:t>เงินรับล่วงหน้าค่าก่อสร้าง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51177B4D" w14:textId="0BCA8232" w:rsidR="009A55B3" w:rsidRPr="00366FB9" w:rsidRDefault="009A55B3" w:rsidP="00CF1A9E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248,810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CE22087" w14:textId="77777777" w:rsidR="009A55B3" w:rsidRPr="00366FB9" w:rsidRDefault="009A55B3" w:rsidP="009A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5A068F91" w14:textId="77777777" w:rsidR="009A55B3" w:rsidRPr="00366FB9" w:rsidRDefault="009A55B3" w:rsidP="009A55B3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44,754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8BE942D" w14:textId="77777777" w:rsidR="009A55B3" w:rsidRPr="00366FB9" w:rsidRDefault="009A55B3" w:rsidP="009A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52476EC5" w14:textId="55C3093C" w:rsidR="009A55B3" w:rsidRPr="00366FB9" w:rsidRDefault="009A55B3" w:rsidP="009A55B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248,810</w:t>
            </w:r>
          </w:p>
        </w:tc>
        <w:tc>
          <w:tcPr>
            <w:tcW w:w="154" w:type="pct"/>
            <w:vAlign w:val="bottom"/>
          </w:tcPr>
          <w:p w14:paraId="19714F0A" w14:textId="77777777" w:rsidR="009A55B3" w:rsidRPr="00366FB9" w:rsidRDefault="009A55B3" w:rsidP="009A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2AF1F373" w14:textId="77777777" w:rsidR="009A55B3" w:rsidRPr="00366FB9" w:rsidRDefault="009A55B3" w:rsidP="009A55B3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44,754</w:t>
            </w:r>
          </w:p>
        </w:tc>
      </w:tr>
      <w:tr w:rsidR="009A55B3" w:rsidRPr="00366FB9" w14:paraId="46016652" w14:textId="77777777" w:rsidTr="00366FB9">
        <w:tc>
          <w:tcPr>
            <w:tcW w:w="2034" w:type="pct"/>
          </w:tcPr>
          <w:p w14:paraId="0C7E8566" w14:textId="77777777" w:rsidR="009A55B3" w:rsidRPr="00366FB9" w:rsidRDefault="009A55B3" w:rsidP="009A55B3">
            <w:pPr>
              <w:pStyle w:val="BodyText2"/>
              <w:rPr>
                <w:b/>
                <w:bCs/>
                <w:cs/>
              </w:rPr>
            </w:pPr>
            <w:r w:rsidRPr="00366FB9">
              <w:rPr>
                <w:b/>
                <w:bCs/>
                <w:cs/>
              </w:rPr>
              <w:t>รวมหนี้สินที่เกิดจากสัญญา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D05E3D" w14:textId="72F1760D" w:rsidR="009A55B3" w:rsidRPr="00366FB9" w:rsidRDefault="009A55B3" w:rsidP="00CF1A9E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715,907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0BC2F3E" w14:textId="77777777" w:rsidR="009A55B3" w:rsidRPr="00366FB9" w:rsidRDefault="009A55B3" w:rsidP="009A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6D125A" w14:textId="77777777" w:rsidR="009A55B3" w:rsidRPr="00366FB9" w:rsidRDefault="009A55B3" w:rsidP="009A55B3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527</w:t>
            </w:r>
            <w:r w:rsidRPr="00366FB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366F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878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965BC58" w14:textId="77777777" w:rsidR="009A55B3" w:rsidRPr="00366FB9" w:rsidRDefault="009A55B3" w:rsidP="009A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F757E8" w14:textId="3646294D" w:rsidR="009A55B3" w:rsidRPr="00366FB9" w:rsidRDefault="009A55B3" w:rsidP="009A55B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715,907</w:t>
            </w:r>
          </w:p>
        </w:tc>
        <w:tc>
          <w:tcPr>
            <w:tcW w:w="154" w:type="pct"/>
            <w:vAlign w:val="bottom"/>
          </w:tcPr>
          <w:p w14:paraId="61F43440" w14:textId="77777777" w:rsidR="009A55B3" w:rsidRPr="00366FB9" w:rsidRDefault="009A55B3" w:rsidP="009A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855456" w14:textId="77777777" w:rsidR="009A55B3" w:rsidRPr="00366FB9" w:rsidRDefault="009A55B3" w:rsidP="009A55B3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527</w:t>
            </w:r>
            <w:r w:rsidRPr="00366FB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366F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878</w:t>
            </w:r>
          </w:p>
        </w:tc>
      </w:tr>
    </w:tbl>
    <w:p w14:paraId="3EBF3407" w14:textId="77777777" w:rsidR="00BC14AB" w:rsidRDefault="00BC14AB" w:rsidP="00830142">
      <w:pPr>
        <w:pStyle w:val="BodyText2"/>
        <w:ind w:left="540"/>
        <w:rPr>
          <w:cs/>
          <w:lang w:val="en-US"/>
        </w:rPr>
      </w:pPr>
    </w:p>
    <w:p w14:paraId="483BBB06" w14:textId="3869BA69" w:rsidR="00390C8E" w:rsidRPr="00D267C3" w:rsidRDefault="00BC14AB" w:rsidP="00BC14AB">
      <w:pPr>
        <w:pStyle w:val="BodyText2"/>
        <w:ind w:left="540"/>
        <w:rPr>
          <w:b/>
          <w:bCs/>
        </w:rPr>
      </w:pPr>
      <w:r>
        <w:rPr>
          <w:cs/>
          <w:lang w:val="en-US"/>
        </w:rPr>
        <w:br w:type="page"/>
      </w:r>
      <w:bookmarkStart w:id="2" w:name="_Hlk78289407"/>
    </w:p>
    <w:bookmarkEnd w:id="2"/>
    <w:p w14:paraId="59943210" w14:textId="77777777" w:rsidR="00F56D15" w:rsidRPr="00BC14AB" w:rsidRDefault="00F56D15" w:rsidP="00F56D1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D267C3">
        <w:rPr>
          <w:rFonts w:hint="cs"/>
          <w:b/>
          <w:bCs/>
          <w:cs/>
        </w:rPr>
        <w:lastRenderedPageBreak/>
        <w:t>ที่ดิน อาคารและอุปกรณ์</w:t>
      </w:r>
    </w:p>
    <w:p w14:paraId="36829DC9" w14:textId="77777777" w:rsidR="00E42936" w:rsidRPr="006C4CE0" w:rsidRDefault="00E42936" w:rsidP="005730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20"/>
          <w:szCs w:val="20"/>
        </w:rPr>
      </w:pPr>
    </w:p>
    <w:p w14:paraId="4BEC023C" w14:textId="14B0618A" w:rsidR="00432DAE" w:rsidRPr="00D267C3" w:rsidRDefault="00432DAE" w:rsidP="00BC14A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D267C3">
        <w:rPr>
          <w:rFonts w:ascii="Angsana New" w:hAnsi="Angsana New"/>
          <w:b/>
          <w:sz w:val="30"/>
          <w:szCs w:val="30"/>
          <w:cs/>
        </w:rPr>
        <w:t>รายการเคลื่อนไหวของ</w:t>
      </w:r>
      <w:r w:rsidRPr="00D267C3">
        <w:rPr>
          <w:rFonts w:ascii="Angsana New" w:hAnsi="Angsana New"/>
          <w:sz w:val="30"/>
          <w:szCs w:val="30"/>
          <w:cs/>
        </w:rPr>
        <w:t>ที่ดิน อาคารและอุปกรณ์ระหว่างงวด</w:t>
      </w:r>
      <w:r w:rsidR="002519C3">
        <w:rPr>
          <w:rFonts w:ascii="Angsana New" w:hAnsi="Angsana New" w:hint="cs"/>
          <w:sz w:val="30"/>
          <w:szCs w:val="30"/>
          <w:cs/>
        </w:rPr>
        <w:t>หก</w:t>
      </w:r>
      <w:r w:rsidRPr="00D267C3">
        <w:rPr>
          <w:rFonts w:ascii="Angsana New" w:hAnsi="Angsana New"/>
          <w:sz w:val="30"/>
          <w:szCs w:val="30"/>
          <w:cs/>
        </w:rPr>
        <w:t>เดือนสิ้นสุดวันที</w:t>
      </w:r>
      <w:r w:rsidRPr="00D267C3">
        <w:rPr>
          <w:rFonts w:ascii="Angsana New" w:hAnsi="Angsana New" w:hint="cs"/>
          <w:sz w:val="30"/>
          <w:szCs w:val="30"/>
          <w:cs/>
        </w:rPr>
        <w:t>่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="00366FB9">
        <w:rPr>
          <w:rFonts w:ascii="Angsana New" w:hAnsi="Angsana New"/>
          <w:sz w:val="30"/>
          <w:szCs w:val="30"/>
        </w:rPr>
        <w:t>3</w:t>
      </w:r>
      <w:r w:rsidR="002519C3">
        <w:rPr>
          <w:rFonts w:ascii="Angsana New" w:hAnsi="Angsana New"/>
          <w:sz w:val="30"/>
          <w:szCs w:val="30"/>
        </w:rPr>
        <w:t>0</w:t>
      </w:r>
      <w:r w:rsidR="00366FB9">
        <w:rPr>
          <w:rFonts w:ascii="Angsana New" w:hAnsi="Angsana New"/>
          <w:sz w:val="30"/>
          <w:szCs w:val="30"/>
        </w:rPr>
        <w:t xml:space="preserve"> </w:t>
      </w:r>
      <w:r w:rsidR="002519C3">
        <w:rPr>
          <w:rFonts w:ascii="Angsana New" w:hAnsi="Angsana New" w:hint="cs"/>
          <w:sz w:val="30"/>
          <w:szCs w:val="30"/>
          <w:cs/>
        </w:rPr>
        <w:t>มิถุนายน</w:t>
      </w:r>
      <w:r w:rsidR="00366FB9">
        <w:rPr>
          <w:rFonts w:ascii="Angsana New" w:hAnsi="Angsana New" w:hint="cs"/>
          <w:sz w:val="30"/>
          <w:szCs w:val="30"/>
          <w:cs/>
        </w:rPr>
        <w:t xml:space="preserve"> </w:t>
      </w:r>
      <w:r w:rsidR="00493A4B">
        <w:rPr>
          <w:rFonts w:ascii="Angsana New" w:hAnsi="Angsana New"/>
          <w:sz w:val="30"/>
          <w:szCs w:val="30"/>
        </w:rPr>
        <w:t>2</w:t>
      </w:r>
      <w:r w:rsidRPr="00D267C3">
        <w:rPr>
          <w:rFonts w:ascii="Angsana New" w:hAnsi="Angsana New"/>
          <w:sz w:val="30"/>
          <w:szCs w:val="30"/>
        </w:rPr>
        <w:t>56</w:t>
      </w:r>
      <w:r w:rsidR="00366FB9">
        <w:rPr>
          <w:rFonts w:ascii="Angsana New" w:hAnsi="Angsana New"/>
          <w:sz w:val="30"/>
          <w:szCs w:val="30"/>
        </w:rPr>
        <w:t>6</w:t>
      </w:r>
      <w:r w:rsidRPr="00D267C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81E85F3" w14:textId="77777777" w:rsidR="00C2040E" w:rsidRPr="006C4CE0" w:rsidRDefault="00C2040E" w:rsidP="004543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2429"/>
        <w:gridCol w:w="271"/>
        <w:gridCol w:w="2407"/>
      </w:tblGrid>
      <w:tr w:rsidR="00C2040E" w:rsidRPr="00D267C3" w14:paraId="0615B795" w14:textId="77777777" w:rsidTr="005928A3">
        <w:trPr>
          <w:tblHeader/>
        </w:trPr>
        <w:tc>
          <w:tcPr>
            <w:tcW w:w="2244" w:type="pct"/>
            <w:shd w:val="clear" w:color="auto" w:fill="auto"/>
          </w:tcPr>
          <w:p w14:paraId="06058011" w14:textId="77777777" w:rsidR="00C2040E" w:rsidRPr="00D267C3" w:rsidRDefault="00C2040E" w:rsidP="0059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1" w:type="pct"/>
          </w:tcPr>
          <w:p w14:paraId="1C0EB5EA" w14:textId="77777777" w:rsidR="00C2040E" w:rsidRPr="00D267C3" w:rsidDel="003621D0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B658C26" w14:textId="77777777" w:rsidR="00C2040E" w:rsidRPr="00D267C3" w:rsidDel="003621D0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9" w:type="pct"/>
          </w:tcPr>
          <w:p w14:paraId="01BE8C36" w14:textId="77777777" w:rsidR="00C2040E" w:rsidRPr="00D267C3" w:rsidDel="003621D0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040E" w:rsidRPr="00D267C3" w14:paraId="10F347FE" w14:textId="77777777" w:rsidTr="005928A3">
        <w:trPr>
          <w:tblHeader/>
        </w:trPr>
        <w:tc>
          <w:tcPr>
            <w:tcW w:w="2244" w:type="pct"/>
          </w:tcPr>
          <w:p w14:paraId="0A3078F2" w14:textId="77777777" w:rsidR="00C2040E" w:rsidRPr="00D267C3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6" w:type="pct"/>
            <w:gridSpan w:val="3"/>
          </w:tcPr>
          <w:p w14:paraId="009C8DA9" w14:textId="77777777" w:rsidR="00C2040E" w:rsidRPr="00D267C3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040E" w:rsidRPr="00D267C3" w14:paraId="45C254C1" w14:textId="77777777" w:rsidTr="005928A3">
        <w:trPr>
          <w:tblHeader/>
        </w:trPr>
        <w:tc>
          <w:tcPr>
            <w:tcW w:w="2244" w:type="pct"/>
          </w:tcPr>
          <w:p w14:paraId="601DA5AB" w14:textId="77777777" w:rsidR="00C2040E" w:rsidRPr="00D267C3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6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11" w:type="pct"/>
          </w:tcPr>
          <w:p w14:paraId="6C69755B" w14:textId="77777777" w:rsidR="00C2040E" w:rsidRPr="00D267C3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4C8071E" w14:textId="77777777" w:rsidR="00C2040E" w:rsidRPr="00D267C3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pct"/>
          </w:tcPr>
          <w:p w14:paraId="28C5C279" w14:textId="77777777" w:rsidR="00C2040E" w:rsidRPr="00D267C3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040E" w:rsidRPr="00BB0D4C" w14:paraId="6563911F" w14:textId="77777777" w:rsidTr="005928A3">
        <w:trPr>
          <w:tblHeader/>
        </w:trPr>
        <w:tc>
          <w:tcPr>
            <w:tcW w:w="2244" w:type="pct"/>
          </w:tcPr>
          <w:p w14:paraId="4B3A3DD0" w14:textId="77777777" w:rsidR="00C2040E" w:rsidRPr="00BB0D4C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0D4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93A4B" w:rsidRPr="00BB0D4C">
              <w:rPr>
                <w:rFonts w:ascii="Angsana New" w:hAnsi="Angsana New"/>
                <w:sz w:val="30"/>
                <w:szCs w:val="30"/>
              </w:rPr>
              <w:t>1</w:t>
            </w:r>
            <w:r w:rsidRPr="00BB0D4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11" w:type="pct"/>
          </w:tcPr>
          <w:p w14:paraId="14623C44" w14:textId="65BF2ED0" w:rsidR="00C2040E" w:rsidRPr="00B84554" w:rsidRDefault="00817602" w:rsidP="00A25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536,923</w:t>
            </w:r>
          </w:p>
        </w:tc>
        <w:tc>
          <w:tcPr>
            <w:tcW w:w="146" w:type="pct"/>
          </w:tcPr>
          <w:p w14:paraId="17AEBF2B" w14:textId="77777777" w:rsidR="00C2040E" w:rsidRPr="00B84554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pct"/>
          </w:tcPr>
          <w:p w14:paraId="25E88C85" w14:textId="49ED29C3" w:rsidR="00C2040E" w:rsidRPr="00B84554" w:rsidRDefault="00817602" w:rsidP="00A25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526,788</w:t>
            </w:r>
          </w:p>
        </w:tc>
      </w:tr>
      <w:tr w:rsidR="00C2040E" w:rsidRPr="00BB0D4C" w14:paraId="4CE1EBCD" w14:textId="77777777" w:rsidTr="005928A3">
        <w:trPr>
          <w:tblHeader/>
        </w:trPr>
        <w:tc>
          <w:tcPr>
            <w:tcW w:w="2244" w:type="pct"/>
          </w:tcPr>
          <w:p w14:paraId="37C3450D" w14:textId="77777777" w:rsidR="00C2040E" w:rsidRPr="00BB0D4C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0D4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11" w:type="pct"/>
          </w:tcPr>
          <w:p w14:paraId="593CE80D" w14:textId="7AAD3E07" w:rsidR="00C2040E" w:rsidRPr="00B84554" w:rsidRDefault="00817602" w:rsidP="00A25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5F554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,04</w:t>
            </w:r>
            <w:r w:rsidR="005F554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109F1CE2" w14:textId="77777777" w:rsidR="00C2040E" w:rsidRPr="00B84554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pct"/>
          </w:tcPr>
          <w:p w14:paraId="4323BBA1" w14:textId="71FA3B5B" w:rsidR="00DB0E76" w:rsidRPr="00B84554" w:rsidRDefault="00817602" w:rsidP="00A25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21,503</w:t>
            </w:r>
          </w:p>
        </w:tc>
      </w:tr>
      <w:tr w:rsidR="00C2040E" w:rsidRPr="00BB0D4C" w14:paraId="3224278F" w14:textId="77777777" w:rsidTr="005928A3">
        <w:trPr>
          <w:tblHeader/>
        </w:trPr>
        <w:tc>
          <w:tcPr>
            <w:tcW w:w="2244" w:type="pct"/>
          </w:tcPr>
          <w:p w14:paraId="121FE8EC" w14:textId="2E8C66F2" w:rsidR="00C2040E" w:rsidRPr="00BB0D4C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BB0D4C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11" w:type="pct"/>
          </w:tcPr>
          <w:p w14:paraId="6D376A37" w14:textId="5499C3DA" w:rsidR="00C2040E" w:rsidRPr="00B84554" w:rsidRDefault="00817602" w:rsidP="00A56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(907)</w:t>
            </w:r>
          </w:p>
        </w:tc>
        <w:tc>
          <w:tcPr>
            <w:tcW w:w="146" w:type="pct"/>
          </w:tcPr>
          <w:p w14:paraId="01F2C0F0" w14:textId="77777777" w:rsidR="00C2040E" w:rsidRPr="00B84554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pct"/>
          </w:tcPr>
          <w:p w14:paraId="58E05B87" w14:textId="27C3F4AB" w:rsidR="00C2040E" w:rsidRPr="00B84554" w:rsidRDefault="00817602" w:rsidP="00A25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(886)</w:t>
            </w:r>
          </w:p>
        </w:tc>
      </w:tr>
      <w:tr w:rsidR="00C2040E" w:rsidRPr="00BB0D4C" w14:paraId="673C39ED" w14:textId="77777777" w:rsidTr="005928A3">
        <w:trPr>
          <w:tblHeader/>
        </w:trPr>
        <w:tc>
          <w:tcPr>
            <w:tcW w:w="2244" w:type="pct"/>
          </w:tcPr>
          <w:p w14:paraId="300E5771" w14:textId="77777777" w:rsidR="00C2040E" w:rsidRPr="00BB0D4C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BB0D4C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311" w:type="pct"/>
          </w:tcPr>
          <w:p w14:paraId="313D5043" w14:textId="317324CF" w:rsidR="00DB0E76" w:rsidRPr="00B84554" w:rsidRDefault="00817602" w:rsidP="00A25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(38,</w:t>
            </w:r>
            <w:r w:rsidR="005F554B">
              <w:rPr>
                <w:rFonts w:ascii="Angsana New" w:hAnsi="Angsana New"/>
                <w:sz w:val="30"/>
                <w:szCs w:val="30"/>
              </w:rPr>
              <w:t>159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183CD563" w14:textId="77777777" w:rsidR="00C2040E" w:rsidRPr="00B84554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pct"/>
          </w:tcPr>
          <w:p w14:paraId="70D2EF88" w14:textId="238DF919" w:rsidR="00C2040E" w:rsidRPr="00B84554" w:rsidRDefault="00817602" w:rsidP="00A25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(34,346)</w:t>
            </w:r>
          </w:p>
        </w:tc>
      </w:tr>
      <w:tr w:rsidR="00C2040E" w:rsidRPr="00BB0D4C" w14:paraId="26617686" w14:textId="77777777" w:rsidTr="005928A3">
        <w:trPr>
          <w:tblHeader/>
        </w:trPr>
        <w:tc>
          <w:tcPr>
            <w:tcW w:w="2244" w:type="pct"/>
          </w:tcPr>
          <w:p w14:paraId="0C872D51" w14:textId="507C01F2" w:rsidR="00C2040E" w:rsidRPr="00BB0D4C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519C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2519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11" w:type="pct"/>
            <w:tcBorders>
              <w:top w:val="single" w:sz="4" w:space="0" w:color="auto"/>
              <w:bottom w:val="double" w:sz="4" w:space="0" w:color="auto"/>
            </w:tcBorders>
          </w:tcPr>
          <w:p w14:paraId="38E22556" w14:textId="4E9916D9" w:rsidR="00C2040E" w:rsidRPr="00BB0D4C" w:rsidRDefault="00817602" w:rsidP="00A25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  <w:r w:rsidR="005F554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,90</w:t>
            </w:r>
            <w:r w:rsidR="005F554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56BF34D3" w14:textId="77777777" w:rsidR="00C2040E" w:rsidRPr="00BB0D4C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9" w:type="pct"/>
            <w:tcBorders>
              <w:top w:val="single" w:sz="4" w:space="0" w:color="auto"/>
              <w:bottom w:val="double" w:sz="4" w:space="0" w:color="auto"/>
            </w:tcBorders>
          </w:tcPr>
          <w:p w14:paraId="005A61AA" w14:textId="1899F7AC" w:rsidR="00C2040E" w:rsidRPr="00BB0D4C" w:rsidRDefault="00817602" w:rsidP="00A25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513,059</w:t>
            </w:r>
          </w:p>
        </w:tc>
      </w:tr>
    </w:tbl>
    <w:p w14:paraId="2F927732" w14:textId="77777777" w:rsidR="005D6523" w:rsidRPr="006C4CE0" w:rsidRDefault="005D6523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43ED5CC" w14:textId="0D3F3371" w:rsidR="00CC2480" w:rsidRPr="00175867" w:rsidRDefault="00BC14AB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</w:rPr>
        <w:tab/>
      </w:r>
      <w:r w:rsidR="00F83CB0" w:rsidRPr="00175867">
        <w:rPr>
          <w:rFonts w:ascii="Angsana New" w:hAnsi="Angsana New"/>
          <w:spacing w:val="-4"/>
          <w:sz w:val="30"/>
          <w:szCs w:val="30"/>
          <w:cs/>
        </w:rPr>
        <w:t>ในระหว่าง</w:t>
      </w:r>
      <w:r w:rsidR="00F83CB0" w:rsidRPr="00175867">
        <w:rPr>
          <w:rFonts w:ascii="Angsana New" w:hAnsi="Angsana New" w:hint="cs"/>
          <w:spacing w:val="-4"/>
          <w:sz w:val="30"/>
          <w:szCs w:val="30"/>
          <w:cs/>
        </w:rPr>
        <w:t xml:space="preserve">งวดหกเดือนสิ้นสุดวันที่ </w:t>
      </w:r>
      <w:r w:rsidR="00F83CB0" w:rsidRPr="00175867">
        <w:rPr>
          <w:rFonts w:ascii="Angsana New" w:hAnsi="Angsana New"/>
          <w:spacing w:val="-4"/>
          <w:sz w:val="30"/>
          <w:szCs w:val="30"/>
        </w:rPr>
        <w:t xml:space="preserve">30 </w:t>
      </w:r>
      <w:r w:rsidR="00F83CB0" w:rsidRPr="00175867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="00F83CB0" w:rsidRPr="00175867">
        <w:rPr>
          <w:rFonts w:ascii="Angsana New" w:hAnsi="Angsana New"/>
          <w:spacing w:val="-4"/>
          <w:sz w:val="30"/>
          <w:szCs w:val="30"/>
        </w:rPr>
        <w:t xml:space="preserve">2566 </w:t>
      </w:r>
      <w:r w:rsidR="00F83CB0" w:rsidRPr="00175867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6C4CE0">
        <w:rPr>
          <w:rFonts w:ascii="Angsana New" w:hAnsi="Angsana New" w:hint="cs"/>
          <w:spacing w:val="-4"/>
          <w:sz w:val="30"/>
          <w:szCs w:val="30"/>
          <w:cs/>
        </w:rPr>
        <w:t>และบริษัท</w:t>
      </w:r>
      <w:r w:rsidR="00F83CB0" w:rsidRPr="00175867">
        <w:rPr>
          <w:rFonts w:ascii="Angsana New" w:hAnsi="Angsana New"/>
          <w:spacing w:val="-4"/>
          <w:sz w:val="30"/>
          <w:szCs w:val="30"/>
          <w:cs/>
        </w:rPr>
        <w:t>ได้เข้าทำสัญญา</w:t>
      </w:r>
      <w:r w:rsidR="000315F5">
        <w:rPr>
          <w:rFonts w:ascii="Angsana New" w:hAnsi="Angsana New" w:hint="cs"/>
          <w:spacing w:val="-4"/>
          <w:sz w:val="30"/>
          <w:szCs w:val="30"/>
          <w:cs/>
        </w:rPr>
        <w:t xml:space="preserve">เช่าที่ดิน เครื่องจักร เครื่องมือและอุปกรณ์ </w:t>
      </w:r>
      <w:r w:rsidR="00F83CB0" w:rsidRPr="00175867">
        <w:rPr>
          <w:rFonts w:ascii="Angsana New" w:hAnsi="Angsana New" w:hint="cs"/>
          <w:spacing w:val="-4"/>
          <w:sz w:val="30"/>
          <w:szCs w:val="30"/>
          <w:cs/>
        </w:rPr>
        <w:t xml:space="preserve">ยานพาหนะ </w:t>
      </w:r>
      <w:r w:rsidR="00F83CB0" w:rsidRPr="00175867">
        <w:rPr>
          <w:rFonts w:ascii="Angsana New" w:hAnsi="Angsana New"/>
          <w:spacing w:val="-4"/>
          <w:sz w:val="30"/>
          <w:szCs w:val="30"/>
          <w:cs/>
        </w:rPr>
        <w:t>และยานพาหน</w:t>
      </w:r>
      <w:r w:rsidR="00F83CB0" w:rsidRPr="00175867">
        <w:rPr>
          <w:rFonts w:ascii="Angsana New" w:hAnsi="Angsana New" w:hint="cs"/>
          <w:spacing w:val="-4"/>
          <w:sz w:val="30"/>
          <w:szCs w:val="30"/>
          <w:cs/>
        </w:rPr>
        <w:t>ะสำหรับโครงการก่อสร้าง</w:t>
      </w:r>
      <w:r w:rsidR="00435C11" w:rsidRPr="00175867">
        <w:rPr>
          <w:rFonts w:ascii="Angsana New" w:hAnsi="Angsana New" w:hint="cs"/>
          <w:spacing w:val="-4"/>
          <w:sz w:val="30"/>
          <w:szCs w:val="30"/>
          <w:cs/>
        </w:rPr>
        <w:t xml:space="preserve">เป็นระยะเวลา </w:t>
      </w:r>
      <w:r w:rsidR="00435C11" w:rsidRPr="00175867">
        <w:rPr>
          <w:rFonts w:ascii="Angsana New" w:hAnsi="Angsana New"/>
          <w:spacing w:val="-4"/>
          <w:sz w:val="30"/>
          <w:szCs w:val="30"/>
        </w:rPr>
        <w:t>2 - 4</w:t>
      </w:r>
      <w:r w:rsidR="00435C11" w:rsidRPr="0017586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35C11" w:rsidRPr="00175867">
        <w:rPr>
          <w:rFonts w:ascii="Angsana New" w:hAnsi="Angsana New"/>
          <w:spacing w:val="-4"/>
          <w:sz w:val="30"/>
          <w:szCs w:val="30"/>
        </w:rPr>
        <w:t xml:space="preserve"> </w:t>
      </w:r>
      <w:r w:rsidR="00435C11" w:rsidRPr="00175867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="00435C11" w:rsidRPr="00175867">
        <w:rPr>
          <w:rFonts w:ascii="Angsana New" w:hAnsi="Angsana New"/>
          <w:spacing w:val="-4"/>
          <w:sz w:val="30"/>
          <w:szCs w:val="30"/>
        </w:rPr>
        <w:t xml:space="preserve"> </w:t>
      </w:r>
      <w:r w:rsidR="00F83CB0" w:rsidRPr="00175867">
        <w:rPr>
          <w:rFonts w:ascii="Angsana New" w:hAnsi="Angsana New"/>
          <w:spacing w:val="-4"/>
          <w:sz w:val="30"/>
          <w:szCs w:val="30"/>
          <w:cs/>
        </w:rPr>
        <w:t>โดยมีค่าเช่าคงที่ตลอดระยะเวลาเช่า</w:t>
      </w:r>
      <w:r w:rsidR="00F83CB0" w:rsidRPr="0017586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83CB0" w:rsidRPr="00175867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6C4CE0">
        <w:rPr>
          <w:rFonts w:ascii="Angsana New" w:hAnsi="Angsana New" w:hint="cs"/>
          <w:spacing w:val="-4"/>
          <w:sz w:val="30"/>
          <w:szCs w:val="30"/>
          <w:cs/>
        </w:rPr>
        <w:t>และบริษัท</w:t>
      </w:r>
      <w:r w:rsidR="00F83CB0" w:rsidRPr="00175867">
        <w:rPr>
          <w:rFonts w:ascii="Angsana New" w:hAnsi="Angsana New"/>
          <w:spacing w:val="-4"/>
          <w:sz w:val="30"/>
          <w:szCs w:val="30"/>
          <w:cs/>
        </w:rPr>
        <w:t>ได้รับรู้สินทรัพย์สิทธิการใช้ที่มีไว้เพื่อใช้งานเป็นจำนวน</w:t>
      </w:r>
      <w:r w:rsidR="00F83CB0" w:rsidRPr="0017586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B042D" w:rsidRPr="00175867">
        <w:rPr>
          <w:rFonts w:ascii="Angsana New" w:hAnsi="Angsana New"/>
          <w:spacing w:val="-4"/>
          <w:sz w:val="30"/>
          <w:szCs w:val="30"/>
        </w:rPr>
        <w:t>27.74</w:t>
      </w:r>
      <w:r w:rsidR="00F83CB0" w:rsidRPr="00175867">
        <w:rPr>
          <w:rFonts w:ascii="Angsana New" w:hAnsi="Angsana New"/>
          <w:spacing w:val="-4"/>
          <w:sz w:val="30"/>
          <w:szCs w:val="30"/>
        </w:rPr>
        <w:t xml:space="preserve"> </w:t>
      </w:r>
      <w:r w:rsidR="00F83CB0" w:rsidRPr="00175867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6C4CE0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="006C4CE0">
        <w:rPr>
          <w:rFonts w:ascii="Angsana New" w:hAnsi="Angsana New"/>
          <w:spacing w:val="-4"/>
          <w:sz w:val="30"/>
          <w:szCs w:val="30"/>
        </w:rPr>
        <w:t xml:space="preserve">5.81 </w:t>
      </w:r>
      <w:r w:rsidR="006C4CE0">
        <w:rPr>
          <w:rFonts w:ascii="Angsana New" w:hAnsi="Angsana New" w:hint="cs"/>
          <w:spacing w:val="-4"/>
          <w:sz w:val="30"/>
          <w:szCs w:val="30"/>
          <w:cs/>
        </w:rPr>
        <w:t>ล้านบาท ตามลำดับ</w:t>
      </w:r>
    </w:p>
    <w:p w14:paraId="062DF71B" w14:textId="77777777" w:rsidR="00CC2480" w:rsidRPr="006C4CE0" w:rsidRDefault="00CC2480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20"/>
          <w:szCs w:val="20"/>
          <w:cs/>
        </w:rPr>
      </w:pPr>
    </w:p>
    <w:p w14:paraId="20F39135" w14:textId="5BA4FACD" w:rsidR="00D60DEF" w:rsidRPr="00BC14AB" w:rsidRDefault="004436F5" w:rsidP="00CC2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175867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="008D6F6C" w:rsidRPr="00175867">
        <w:rPr>
          <w:rFonts w:ascii="Angsana New" w:hAnsi="Angsana New"/>
          <w:spacing w:val="-4"/>
          <w:sz w:val="30"/>
          <w:szCs w:val="30"/>
        </w:rPr>
        <w:t xml:space="preserve">30 </w:t>
      </w:r>
      <w:r w:rsidR="008D6F6C" w:rsidRPr="00175867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="00493A4B" w:rsidRPr="00175867">
        <w:rPr>
          <w:rFonts w:ascii="Angsana New" w:hAnsi="Angsana New"/>
          <w:spacing w:val="-4"/>
          <w:sz w:val="30"/>
          <w:szCs w:val="30"/>
        </w:rPr>
        <w:t>2</w:t>
      </w:r>
      <w:r w:rsidRPr="00175867">
        <w:rPr>
          <w:rFonts w:ascii="Angsana New" w:hAnsi="Angsana New"/>
          <w:spacing w:val="-4"/>
          <w:sz w:val="30"/>
          <w:szCs w:val="30"/>
        </w:rPr>
        <w:t>56</w:t>
      </w:r>
      <w:r w:rsidR="00366FB9" w:rsidRPr="00175867">
        <w:rPr>
          <w:rFonts w:ascii="Angsana New" w:hAnsi="Angsana New"/>
          <w:spacing w:val="-4"/>
          <w:sz w:val="30"/>
          <w:szCs w:val="30"/>
        </w:rPr>
        <w:t>6</w:t>
      </w:r>
      <w:r w:rsidRPr="00175867">
        <w:rPr>
          <w:rFonts w:ascii="Angsana New" w:hAnsi="Angsana New"/>
          <w:spacing w:val="-4"/>
          <w:sz w:val="30"/>
          <w:szCs w:val="30"/>
        </w:rPr>
        <w:t xml:space="preserve"> </w:t>
      </w:r>
      <w:r w:rsidR="00332059" w:rsidRPr="00175867">
        <w:rPr>
          <w:rFonts w:ascii="Angsana New" w:hAnsi="Angsana New" w:hint="cs"/>
          <w:spacing w:val="-4"/>
          <w:sz w:val="30"/>
          <w:szCs w:val="30"/>
          <w:cs/>
        </w:rPr>
        <w:t>มูลค่าตามบัญชีของ</w:t>
      </w:r>
      <w:r w:rsidR="00D60DEF" w:rsidRPr="00175867">
        <w:rPr>
          <w:rFonts w:ascii="Angsana New" w:hAnsi="Angsana New" w:hint="cs"/>
          <w:sz w:val="30"/>
          <w:szCs w:val="30"/>
          <w:cs/>
        </w:rPr>
        <w:t>ที่ดิน</w:t>
      </w:r>
      <w:r w:rsidR="00264E4A" w:rsidRPr="00175867">
        <w:rPr>
          <w:rFonts w:ascii="Angsana New" w:hAnsi="Angsana New"/>
          <w:spacing w:val="-4"/>
          <w:sz w:val="30"/>
          <w:szCs w:val="30"/>
        </w:rPr>
        <w:t xml:space="preserve"> </w:t>
      </w:r>
      <w:r w:rsidR="00D60DEF" w:rsidRPr="00175867">
        <w:rPr>
          <w:rFonts w:ascii="Angsana New" w:hAnsi="Angsana New" w:hint="cs"/>
          <w:spacing w:val="-4"/>
          <w:sz w:val="30"/>
          <w:szCs w:val="30"/>
          <w:cs/>
        </w:rPr>
        <w:t>อาคาร</w:t>
      </w:r>
      <w:r w:rsidR="00264E4A" w:rsidRPr="00175867">
        <w:rPr>
          <w:rFonts w:ascii="Angsana New" w:hAnsi="Angsana New" w:hint="cs"/>
          <w:spacing w:val="-4"/>
          <w:sz w:val="30"/>
          <w:szCs w:val="30"/>
          <w:cs/>
        </w:rPr>
        <w:t>และอุปกรณ์ของ</w:t>
      </w:r>
      <w:r w:rsidR="00AE6BDE" w:rsidRPr="00175867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="00165FD6" w:rsidRPr="00175867">
        <w:rPr>
          <w:rFonts w:ascii="Angsana New" w:hAnsi="Angsana New" w:hint="cs"/>
          <w:spacing w:val="-4"/>
          <w:sz w:val="30"/>
          <w:szCs w:val="30"/>
          <w:cs/>
        </w:rPr>
        <w:t>บริษัทและ</w:t>
      </w:r>
      <w:r w:rsidR="00264E4A" w:rsidRPr="00175867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EC59B6" w:rsidRPr="00175867">
        <w:rPr>
          <w:rFonts w:ascii="Angsana New" w:hAnsi="Angsana New"/>
          <w:spacing w:val="-4"/>
          <w:sz w:val="30"/>
          <w:szCs w:val="30"/>
        </w:rPr>
        <w:t xml:space="preserve"> </w:t>
      </w:r>
      <w:r w:rsidR="00165FD6" w:rsidRPr="00175867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="00FE377F" w:rsidRPr="00175867">
        <w:rPr>
          <w:rFonts w:ascii="Angsana New" w:hAnsi="Angsana New"/>
          <w:spacing w:val="-4"/>
          <w:sz w:val="30"/>
          <w:szCs w:val="30"/>
        </w:rPr>
        <w:t xml:space="preserve"> 396.82</w:t>
      </w:r>
      <w:r w:rsidR="005907A0" w:rsidRPr="00175867">
        <w:rPr>
          <w:rFonts w:ascii="Angsana New" w:hAnsi="Angsana New"/>
          <w:spacing w:val="-4"/>
          <w:sz w:val="30"/>
          <w:szCs w:val="30"/>
        </w:rPr>
        <w:t xml:space="preserve">           </w:t>
      </w:r>
      <w:r w:rsidR="00AE6BDE" w:rsidRPr="0017586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65FD6" w:rsidRPr="00175867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="006D7E52" w:rsidRPr="00175867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="00165FD6" w:rsidRPr="00175867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="00F04F46" w:rsidRPr="0017586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83CB0" w:rsidRPr="00175867">
        <w:rPr>
          <w:rFonts w:ascii="Angsana New" w:hAnsi="Angsana New"/>
          <w:spacing w:val="-4"/>
          <w:sz w:val="30"/>
          <w:szCs w:val="30"/>
        </w:rPr>
        <w:t>390.10</w:t>
      </w:r>
      <w:r w:rsidR="00EC59B6" w:rsidRPr="00175867">
        <w:rPr>
          <w:rFonts w:ascii="Angsana New" w:hAnsi="Angsana New"/>
          <w:spacing w:val="-4"/>
          <w:sz w:val="30"/>
          <w:szCs w:val="30"/>
        </w:rPr>
        <w:t xml:space="preserve"> </w:t>
      </w:r>
      <w:r w:rsidR="00264E4A" w:rsidRPr="00175867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="006D7E52" w:rsidRPr="00175867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="00264E4A" w:rsidRPr="0017586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65FD6" w:rsidRPr="00175867">
        <w:rPr>
          <w:rFonts w:ascii="Angsana New" w:hAnsi="Angsana New" w:hint="cs"/>
          <w:spacing w:val="-4"/>
          <w:sz w:val="30"/>
          <w:szCs w:val="30"/>
          <w:cs/>
        </w:rPr>
        <w:t>ตามลำดับ</w:t>
      </w:r>
      <w:r w:rsidR="00FB592C" w:rsidRPr="0017586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D60DEF" w:rsidRPr="00175867">
        <w:rPr>
          <w:rFonts w:ascii="Angsana New" w:hAnsi="Angsana New" w:hint="cs"/>
          <w:spacing w:val="-4"/>
          <w:sz w:val="30"/>
          <w:szCs w:val="30"/>
          <w:cs/>
        </w:rPr>
        <w:t>ได้นำไปวางเป็นหลักประกันเงินกู้ยืมจาก</w:t>
      </w:r>
      <w:r w:rsidR="00BD2AB3" w:rsidRPr="00175867">
        <w:rPr>
          <w:rFonts w:ascii="Angsana New" w:hAnsi="Angsana New" w:hint="cs"/>
          <w:spacing w:val="-4"/>
          <w:sz w:val="30"/>
          <w:szCs w:val="30"/>
          <w:cs/>
        </w:rPr>
        <w:t>สถาบันการเงิน</w:t>
      </w:r>
      <w:r w:rsidR="00332059" w:rsidRPr="0017586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32059" w:rsidRPr="00175867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="00BE3612" w:rsidRPr="00175867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="00493A4B" w:rsidRPr="00175867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Pr="00175867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175867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493A4B" w:rsidRPr="00175867">
        <w:rPr>
          <w:rFonts w:ascii="Angsana New" w:hAnsi="Angsana New"/>
          <w:i/>
          <w:iCs/>
          <w:spacing w:val="-4"/>
          <w:sz w:val="30"/>
          <w:szCs w:val="30"/>
        </w:rPr>
        <w:t>2</w:t>
      </w:r>
      <w:r w:rsidR="00BE3612" w:rsidRPr="00175867">
        <w:rPr>
          <w:rFonts w:ascii="Angsana New" w:hAnsi="Angsana New"/>
          <w:i/>
          <w:iCs/>
          <w:spacing w:val="-4"/>
          <w:sz w:val="30"/>
          <w:szCs w:val="30"/>
        </w:rPr>
        <w:t>56</w:t>
      </w:r>
      <w:r w:rsidR="00B84D9C" w:rsidRPr="00175867">
        <w:rPr>
          <w:rFonts w:ascii="Angsana New" w:hAnsi="Angsana New"/>
          <w:i/>
          <w:iCs/>
          <w:spacing w:val="-4"/>
          <w:sz w:val="30"/>
          <w:szCs w:val="30"/>
        </w:rPr>
        <w:t>5</w:t>
      </w:r>
      <w:r w:rsidR="00332059" w:rsidRPr="00175867">
        <w:rPr>
          <w:rFonts w:ascii="Angsana New" w:hAnsi="Angsana New" w:hint="cs"/>
          <w:i/>
          <w:iCs/>
          <w:spacing w:val="-4"/>
          <w:sz w:val="30"/>
          <w:szCs w:val="30"/>
        </w:rPr>
        <w:t>:</w:t>
      </w:r>
      <w:r w:rsidR="00BE3612" w:rsidRPr="00175867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005A5F" w:rsidRPr="00175867">
        <w:rPr>
          <w:rFonts w:ascii="Angsana New" w:hAnsi="Angsana New"/>
          <w:i/>
          <w:iCs/>
          <w:spacing w:val="-4"/>
          <w:sz w:val="30"/>
          <w:szCs w:val="30"/>
        </w:rPr>
        <w:t>4</w:t>
      </w:r>
      <w:r w:rsidR="00A1057C" w:rsidRPr="00175867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="00005A5F" w:rsidRPr="00175867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A1057C" w:rsidRPr="00175867">
        <w:rPr>
          <w:rFonts w:ascii="Angsana New" w:hAnsi="Angsana New"/>
          <w:i/>
          <w:iCs/>
          <w:spacing w:val="-4"/>
          <w:sz w:val="30"/>
          <w:szCs w:val="30"/>
        </w:rPr>
        <w:t>86</w:t>
      </w:r>
      <w:r w:rsidR="005907A0" w:rsidRPr="00175867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264E4A" w:rsidRPr="00175867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264E4A" w:rsidRPr="00175867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ล้านบาท และ </w:t>
      </w:r>
      <w:r w:rsidR="00005A5F" w:rsidRPr="00175867">
        <w:rPr>
          <w:rFonts w:ascii="Angsana New" w:hAnsi="Angsana New"/>
          <w:i/>
          <w:iCs/>
          <w:spacing w:val="-4"/>
          <w:sz w:val="30"/>
          <w:szCs w:val="30"/>
        </w:rPr>
        <w:t>4</w:t>
      </w:r>
      <w:r w:rsidR="00A1057C" w:rsidRPr="00175867">
        <w:rPr>
          <w:rFonts w:ascii="Angsana New" w:hAnsi="Angsana New"/>
          <w:i/>
          <w:iCs/>
          <w:spacing w:val="-4"/>
          <w:sz w:val="30"/>
          <w:szCs w:val="30"/>
        </w:rPr>
        <w:t>24</w:t>
      </w:r>
      <w:r w:rsidR="00005A5F" w:rsidRPr="00175867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A1057C" w:rsidRPr="00175867">
        <w:rPr>
          <w:rFonts w:ascii="Angsana New" w:hAnsi="Angsana New"/>
          <w:i/>
          <w:iCs/>
          <w:spacing w:val="-4"/>
          <w:sz w:val="30"/>
          <w:szCs w:val="30"/>
        </w:rPr>
        <w:t>96</w:t>
      </w:r>
      <w:r w:rsidR="00332059" w:rsidRPr="00175867">
        <w:rPr>
          <w:rFonts w:ascii="Angsana New" w:hAnsi="Angsana New" w:hint="cs"/>
          <w:i/>
          <w:iCs/>
          <w:spacing w:val="-4"/>
          <w:sz w:val="30"/>
          <w:szCs w:val="30"/>
        </w:rPr>
        <w:t xml:space="preserve"> </w:t>
      </w:r>
      <w:r w:rsidR="00332059" w:rsidRPr="00175867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</w:t>
      </w:r>
      <w:r w:rsidR="00264E4A" w:rsidRPr="00175867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ตามลำดับ</w:t>
      </w:r>
      <w:r w:rsidR="00332059" w:rsidRPr="00175867">
        <w:rPr>
          <w:rFonts w:ascii="Angsana New" w:hAnsi="Angsana New" w:hint="cs"/>
          <w:i/>
          <w:iCs/>
          <w:spacing w:val="-4"/>
          <w:sz w:val="30"/>
          <w:szCs w:val="30"/>
          <w:cs/>
        </w:rPr>
        <w:t>)</w:t>
      </w:r>
    </w:p>
    <w:p w14:paraId="3B166224" w14:textId="77777777" w:rsidR="002A3AC3" w:rsidRPr="006C4CE0" w:rsidRDefault="002A3AC3" w:rsidP="00BC14A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Angsana New" w:hAnsi="Angsana New" w:cs="Angsana New"/>
          <w:spacing w:val="-4"/>
          <w:cs/>
          <w:lang w:val="en-GB" w:bidi="th-TH"/>
        </w:rPr>
      </w:pPr>
    </w:p>
    <w:p w14:paraId="64BFC848" w14:textId="00667D68" w:rsidR="009C28E1" w:rsidRDefault="00EF2244" w:rsidP="00BC14AB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BC14AB">
        <w:rPr>
          <w:b/>
          <w:bCs/>
          <w:cs/>
        </w:rPr>
        <w:t>ส่วนงานดำเนินงาน</w:t>
      </w:r>
      <w:r w:rsidR="009C28E1" w:rsidRPr="00BC14AB">
        <w:rPr>
          <w:b/>
          <w:bCs/>
          <w:cs/>
        </w:rPr>
        <w:t>และการจำแนกรายได้</w:t>
      </w:r>
    </w:p>
    <w:p w14:paraId="2C735DC1" w14:textId="77777777" w:rsidR="009C28E1" w:rsidRPr="006C4CE0" w:rsidRDefault="009C28E1" w:rsidP="00BC14AB">
      <w:pPr>
        <w:pStyle w:val="BodyText2"/>
        <w:ind w:left="540" w:hanging="540"/>
        <w:rPr>
          <w:sz w:val="20"/>
          <w:szCs w:val="20"/>
          <w:cs/>
          <w:lang w:val="en-US"/>
        </w:rPr>
      </w:pPr>
    </w:p>
    <w:p w14:paraId="60E088A8" w14:textId="77777777" w:rsidR="00A009ED" w:rsidRPr="00BC14AB" w:rsidRDefault="00BC14AB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  <w:r w:rsidR="00A009ED" w:rsidRPr="00BC14AB">
        <w:rPr>
          <w:rFonts w:ascii="Angsana New" w:hAnsi="Angsana New"/>
          <w:i/>
          <w:iCs/>
          <w:sz w:val="30"/>
          <w:szCs w:val="30"/>
          <w:cs/>
        </w:rPr>
        <w:t>ส่วนงานภูมิศาสตร์</w:t>
      </w:r>
    </w:p>
    <w:p w14:paraId="20E7832E" w14:textId="77777777" w:rsidR="00A009ED" w:rsidRPr="006C4CE0" w:rsidRDefault="00A009ED" w:rsidP="00BC14AB">
      <w:pPr>
        <w:spacing w:line="240" w:lineRule="auto"/>
        <w:ind w:left="540" w:hanging="540"/>
        <w:rPr>
          <w:rFonts w:ascii="Angsana New" w:hAnsi="Angsana New"/>
          <w:sz w:val="20"/>
          <w:szCs w:val="20"/>
        </w:rPr>
      </w:pPr>
    </w:p>
    <w:p w14:paraId="6CA02FA2" w14:textId="77777777" w:rsidR="00A009ED" w:rsidRPr="00BC14AB" w:rsidRDefault="00BC14AB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796A81" w:rsidRPr="00BC14AB">
        <w:rPr>
          <w:rFonts w:ascii="Angsana New" w:hAnsi="Angsana New" w:hint="cs"/>
          <w:sz w:val="30"/>
          <w:szCs w:val="30"/>
          <w:cs/>
        </w:rPr>
        <w:t>กลุ่ม</w:t>
      </w:r>
      <w:r w:rsidR="00A009ED" w:rsidRPr="00BC14AB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="00A009ED" w:rsidRPr="00BC14AB">
        <w:rPr>
          <w:rFonts w:ascii="Angsana New" w:hAnsi="Angsana New" w:hint="cs"/>
          <w:sz w:val="30"/>
          <w:szCs w:val="30"/>
          <w:cs/>
        </w:rPr>
        <w:t>เฉพาะ</w:t>
      </w:r>
      <w:r w:rsidR="00A009ED" w:rsidRPr="00BC14AB">
        <w:rPr>
          <w:rFonts w:ascii="Angsana New" w:hAnsi="Angsana New"/>
          <w:sz w:val="30"/>
          <w:szCs w:val="30"/>
          <w:cs/>
        </w:rPr>
        <w:t>ในประเทศไทยเท่านั้น</w:t>
      </w:r>
      <w:r w:rsidR="00A009ED" w:rsidRPr="00BC14AB">
        <w:rPr>
          <w:rFonts w:ascii="Angsana New" w:hAnsi="Angsana New" w:hint="cs"/>
          <w:sz w:val="30"/>
          <w:szCs w:val="30"/>
          <w:cs/>
        </w:rPr>
        <w:t xml:space="preserve"> ไม่มีรายได้จากต่างประเทศหรือสินทรัพย์ในต่างประเทศ</w:t>
      </w:r>
    </w:p>
    <w:p w14:paraId="58505555" w14:textId="63CA7FB4" w:rsidR="00237909" w:rsidRPr="006C4CE0" w:rsidRDefault="00237909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1CE684E8" w14:textId="77777777" w:rsidR="00237909" w:rsidRPr="00BC14AB" w:rsidRDefault="00BC14AB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  <w:r w:rsidR="00237909" w:rsidRPr="00BC14AB">
        <w:rPr>
          <w:rFonts w:ascii="Angsana New" w:hAnsi="Angsana New" w:hint="cs"/>
          <w:i/>
          <w:iCs/>
          <w:sz w:val="30"/>
          <w:szCs w:val="30"/>
          <w:cs/>
        </w:rPr>
        <w:t>ส่วนงานธุรกิจ</w:t>
      </w:r>
    </w:p>
    <w:p w14:paraId="528588C1" w14:textId="77777777" w:rsidR="00237909" w:rsidRPr="006C4CE0" w:rsidRDefault="00237909" w:rsidP="00BC14AB">
      <w:pPr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6BE04EE1" w14:textId="4541FB16" w:rsidR="00B372CC" w:rsidRDefault="00BC14AB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237909" w:rsidRPr="00BC14AB">
        <w:rPr>
          <w:rFonts w:ascii="Angsana New" w:hAnsi="Angsana New"/>
          <w:sz w:val="30"/>
          <w:szCs w:val="30"/>
          <w:cs/>
        </w:rPr>
        <w:t>ผู้บริหารเห็นว่า</w:t>
      </w:r>
      <w:r w:rsidR="00796A81" w:rsidRPr="00BC14AB">
        <w:rPr>
          <w:rFonts w:ascii="Angsana New" w:hAnsi="Angsana New" w:hint="cs"/>
          <w:sz w:val="30"/>
          <w:szCs w:val="30"/>
          <w:cs/>
        </w:rPr>
        <w:t>กลุ่ม</w:t>
      </w:r>
      <w:r w:rsidR="00237909" w:rsidRPr="00BC14AB">
        <w:rPr>
          <w:rFonts w:ascii="Angsana New" w:hAnsi="Angsana New"/>
          <w:sz w:val="30"/>
          <w:szCs w:val="30"/>
          <w:cs/>
        </w:rPr>
        <w:t>บริษัทดำเนินกิจการในส่วนงานธุรกิจเดียวคือ ธุรกิจ</w:t>
      </w:r>
      <w:r w:rsidR="00237909" w:rsidRPr="00BC14AB">
        <w:rPr>
          <w:rFonts w:ascii="Angsana New" w:hAnsi="Angsana New" w:hint="cs"/>
          <w:sz w:val="30"/>
          <w:szCs w:val="30"/>
          <w:cs/>
        </w:rPr>
        <w:t>ก่อสร้าง</w:t>
      </w:r>
      <w:r w:rsidR="00D070C8" w:rsidRPr="00BC14AB">
        <w:rPr>
          <w:rFonts w:ascii="Angsana New" w:hAnsi="Angsana New" w:hint="cs"/>
          <w:sz w:val="30"/>
          <w:szCs w:val="30"/>
          <w:cs/>
        </w:rPr>
        <w:t xml:space="preserve"> </w:t>
      </w:r>
      <w:r w:rsidR="00237909" w:rsidRPr="00BC14AB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</w:t>
      </w:r>
      <w:r w:rsidR="00796A81" w:rsidRPr="00BC14AB">
        <w:rPr>
          <w:rFonts w:ascii="Angsana New" w:hAnsi="Angsana New" w:hint="cs"/>
          <w:sz w:val="30"/>
          <w:szCs w:val="30"/>
          <w:cs/>
        </w:rPr>
        <w:t>กลุ่ม</w:t>
      </w:r>
      <w:r w:rsidR="00237909" w:rsidRPr="00BC14AB">
        <w:rPr>
          <w:rFonts w:ascii="Angsana New" w:hAnsi="Angsana New"/>
          <w:sz w:val="30"/>
          <w:szCs w:val="30"/>
          <w:cs/>
        </w:rPr>
        <w:t>บริษัทมีส่วนงานธุรกิจเพียงส่วนงานเดียว</w:t>
      </w:r>
    </w:p>
    <w:p w14:paraId="0F4A4AF2" w14:textId="77777777" w:rsidR="005520F4" w:rsidRPr="006C4CE0" w:rsidRDefault="005520F4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3C01E9E2" w14:textId="10148789" w:rsidR="002C334E" w:rsidRDefault="00BC14AB" w:rsidP="00552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  <w:r w:rsidR="00717396" w:rsidRPr="00BC14AB">
        <w:rPr>
          <w:rFonts w:ascii="Angsana New" w:hAnsi="Angsana New" w:hint="cs"/>
          <w:i/>
          <w:iCs/>
          <w:sz w:val="30"/>
          <w:szCs w:val="30"/>
          <w:cs/>
        </w:rPr>
        <w:t>จังหวะเวลาการรับรู้รายได้</w:t>
      </w:r>
    </w:p>
    <w:p w14:paraId="4D5E05AC" w14:textId="77777777" w:rsidR="005520F4" w:rsidRPr="006C4CE0" w:rsidRDefault="005520F4" w:rsidP="00552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7E326EEB" w14:textId="388311B7" w:rsidR="0014251B" w:rsidRDefault="00BC14AB" w:rsidP="006C6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2C334E" w:rsidRPr="00BC14AB">
        <w:rPr>
          <w:rFonts w:ascii="Angsana New" w:hAnsi="Angsana New" w:hint="cs"/>
          <w:sz w:val="30"/>
          <w:szCs w:val="30"/>
          <w:cs/>
        </w:rPr>
        <w:t>รายได้ทั้งหมดของกลุ่มบริษัทมีการรับรู้รายได้ตลอดช่วงเวลา</w:t>
      </w:r>
      <w:r w:rsidR="004436F5" w:rsidRPr="00BC14AB">
        <w:rPr>
          <w:rFonts w:ascii="Angsana New" w:hAnsi="Angsana New" w:hint="cs"/>
          <w:sz w:val="30"/>
          <w:szCs w:val="30"/>
          <w:cs/>
        </w:rPr>
        <w:t>หนึ่ง</w:t>
      </w:r>
      <w:r w:rsidR="002C334E" w:rsidRPr="00BC14AB">
        <w:rPr>
          <w:rFonts w:ascii="Angsana New" w:hAnsi="Angsana New" w:hint="cs"/>
          <w:sz w:val="30"/>
          <w:szCs w:val="30"/>
          <w:cs/>
        </w:rPr>
        <w:t>ตามภาระที่ต้องปฏิบัติ</w:t>
      </w:r>
      <w:r w:rsidR="00D05CF7" w:rsidRPr="00BC14AB">
        <w:rPr>
          <w:rFonts w:ascii="Angsana New" w:hAnsi="Angsana New"/>
          <w:sz w:val="30"/>
          <w:szCs w:val="30"/>
        </w:rPr>
        <w:t xml:space="preserve"> (over</w:t>
      </w:r>
      <w:r w:rsidR="004436F5" w:rsidRPr="00BC14AB">
        <w:rPr>
          <w:rFonts w:ascii="Angsana New" w:hAnsi="Angsana New" w:hint="cs"/>
          <w:sz w:val="30"/>
          <w:szCs w:val="30"/>
          <w:cs/>
        </w:rPr>
        <w:t xml:space="preserve"> </w:t>
      </w:r>
      <w:r w:rsidR="00D05CF7" w:rsidRPr="00BC14AB">
        <w:rPr>
          <w:rFonts w:ascii="Angsana New" w:hAnsi="Angsana New"/>
          <w:sz w:val="30"/>
          <w:szCs w:val="30"/>
        </w:rPr>
        <w:t>time</w:t>
      </w:r>
      <w:r w:rsidR="00287A37" w:rsidRPr="00BC14AB">
        <w:rPr>
          <w:rFonts w:ascii="Angsana New" w:hAnsi="Angsana New"/>
          <w:sz w:val="30"/>
          <w:szCs w:val="30"/>
        </w:rPr>
        <w:t>)</w:t>
      </w:r>
      <w:bookmarkStart w:id="3" w:name="_Hlk78289610"/>
    </w:p>
    <w:p w14:paraId="7B41070B" w14:textId="741A0AFF" w:rsidR="00D64CCC" w:rsidRDefault="00D64CCC" w:rsidP="00ED543A">
      <w:pPr>
        <w:pStyle w:val="BodyText2"/>
        <w:numPr>
          <w:ilvl w:val="0"/>
          <w:numId w:val="18"/>
        </w:numPr>
        <w:tabs>
          <w:tab w:val="left" w:pos="540"/>
          <w:tab w:val="left" w:pos="630"/>
        </w:tabs>
        <w:ind w:left="630" w:hanging="630"/>
        <w:rPr>
          <w:b/>
          <w:bCs/>
          <w:cs/>
        </w:rPr>
      </w:pPr>
      <w:r>
        <w:rPr>
          <w:rFonts w:hint="cs"/>
          <w:b/>
          <w:bCs/>
          <w:cs/>
        </w:rPr>
        <w:lastRenderedPageBreak/>
        <w:t>เงินปันผล</w:t>
      </w:r>
    </w:p>
    <w:p w14:paraId="2624D325" w14:textId="6DC50BAE" w:rsidR="003D48A4" w:rsidRDefault="003D48A4" w:rsidP="003D48A4">
      <w:pPr>
        <w:pStyle w:val="BodyText2"/>
        <w:tabs>
          <w:tab w:val="left" w:pos="540"/>
          <w:tab w:val="left" w:pos="630"/>
        </w:tabs>
        <w:rPr>
          <w:b/>
          <w:bCs/>
          <w:cs/>
        </w:rPr>
      </w:pPr>
    </w:p>
    <w:p w14:paraId="68E87316" w14:textId="22884902" w:rsidR="003D48A4" w:rsidRPr="002E12FB" w:rsidRDefault="003D48A4" w:rsidP="003D48A4">
      <w:pPr>
        <w:pStyle w:val="ListParagraph"/>
        <w:spacing w:after="0" w:line="240" w:lineRule="auto"/>
        <w:ind w:left="0" w:firstLine="540"/>
        <w:jc w:val="thaiDistribute"/>
        <w:rPr>
          <w:rFonts w:ascii="Angsana New" w:hAnsi="Angsana New" w:cs="Angsana New"/>
          <w:sz w:val="30"/>
          <w:szCs w:val="30"/>
        </w:rPr>
      </w:pPr>
      <w:r w:rsidRPr="002E12FB">
        <w:rPr>
          <w:rFonts w:ascii="Angsana New" w:hAnsi="Angsana New" w:cs="Angsana New"/>
          <w:sz w:val="30"/>
          <w:szCs w:val="30"/>
          <w:cs/>
        </w:rPr>
        <w:t>รายละเอียดเงินปันผลในระหว่าง</w:t>
      </w:r>
      <w:r>
        <w:rPr>
          <w:rFonts w:ascii="Angsana New" w:hAnsi="Angsana New" w:cs="Angsana New" w:hint="cs"/>
          <w:sz w:val="30"/>
          <w:szCs w:val="30"/>
          <w:cs/>
        </w:rPr>
        <w:t>งวด</w:t>
      </w:r>
      <w:r w:rsidRPr="002E12F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E12FB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  <w:lang w:val="en-US"/>
        </w:rPr>
        <w:t>6</w:t>
      </w:r>
      <w:r w:rsidRPr="002E12FB">
        <w:rPr>
          <w:rFonts w:ascii="Angsana New" w:hAnsi="Angsana New" w:cs="Angsana New"/>
          <w:sz w:val="30"/>
          <w:szCs w:val="30"/>
        </w:rPr>
        <w:t xml:space="preserve"> </w:t>
      </w:r>
      <w:r w:rsidRPr="002E12FB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04645E99" w14:textId="198DC004" w:rsidR="00D64CCC" w:rsidRDefault="00D64CCC" w:rsidP="00D64CCC">
      <w:pPr>
        <w:pStyle w:val="BodyText2"/>
        <w:tabs>
          <w:tab w:val="left" w:pos="540"/>
          <w:tab w:val="left" w:pos="630"/>
        </w:tabs>
        <w:rPr>
          <w:b/>
          <w:bCs/>
          <w:cs/>
        </w:rPr>
      </w:pPr>
    </w:p>
    <w:tbl>
      <w:tblPr>
        <w:tblStyle w:val="TableGrid"/>
        <w:tblW w:w="92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800"/>
        <w:gridCol w:w="1710"/>
        <w:gridCol w:w="1066"/>
        <w:gridCol w:w="231"/>
        <w:gridCol w:w="1152"/>
      </w:tblGrid>
      <w:tr w:rsidR="00D64CCC" w:rsidRPr="00B22308" w14:paraId="78B41E1E" w14:textId="77777777" w:rsidTr="003D48A4">
        <w:trPr>
          <w:tblHeader/>
        </w:trPr>
        <w:tc>
          <w:tcPr>
            <w:tcW w:w="3330" w:type="dxa"/>
            <w:vAlign w:val="bottom"/>
          </w:tcPr>
          <w:p w14:paraId="6EB81685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744EA6C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CC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19E1FFB0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CC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0E1ABD3C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CC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32DA666A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7F97AC26" w14:textId="77777777" w:rsidR="00D64CCC" w:rsidRPr="00D64CCC" w:rsidDel="00D43E7A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CC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D64CCC" w:rsidRPr="00B22308" w14:paraId="486A60EF" w14:textId="77777777" w:rsidTr="003D48A4">
        <w:trPr>
          <w:tblHeader/>
        </w:trPr>
        <w:tc>
          <w:tcPr>
            <w:tcW w:w="3330" w:type="dxa"/>
          </w:tcPr>
          <w:p w14:paraId="30F46FE4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C755592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C60906A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0F910C33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4C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4A8DC443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BAF1FF9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4C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64CCC" w:rsidRPr="00B22308" w14:paraId="6FD7F842" w14:textId="77777777" w:rsidTr="003D48A4">
        <w:tc>
          <w:tcPr>
            <w:tcW w:w="3330" w:type="dxa"/>
          </w:tcPr>
          <w:p w14:paraId="3415839F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4C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38673996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10" w:type="dxa"/>
          </w:tcPr>
          <w:p w14:paraId="6B190CA0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3B064DDC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7BE5D4F3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B275AED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64CCC" w:rsidRPr="00B22308" w14:paraId="0507B535" w14:textId="77777777" w:rsidTr="003D48A4">
        <w:tc>
          <w:tcPr>
            <w:tcW w:w="3330" w:type="dxa"/>
          </w:tcPr>
          <w:p w14:paraId="4B5BE4BA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4CC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D64CCC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800" w:type="dxa"/>
            <w:shd w:val="clear" w:color="auto" w:fill="auto"/>
          </w:tcPr>
          <w:p w14:paraId="1F628B04" w14:textId="72FD86E9" w:rsidR="00D64CCC" w:rsidRPr="003D48A4" w:rsidRDefault="003D48A4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8A4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Pr="003D48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3D48A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  <w:shd w:val="clear" w:color="auto" w:fill="FFFFFF" w:themeFill="background1"/>
          </w:tcPr>
          <w:p w14:paraId="227BCAF5" w14:textId="67AB9F5A" w:rsidR="00D64CCC" w:rsidRPr="003D48A4" w:rsidRDefault="003D48A4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3D48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D48A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66" w:type="dxa"/>
            <w:shd w:val="clear" w:color="auto" w:fill="auto"/>
          </w:tcPr>
          <w:p w14:paraId="0225DCD1" w14:textId="2DC01674" w:rsidR="00D64CCC" w:rsidRPr="003D48A4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8A4"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 w:rsidR="003D48A4" w:rsidRPr="003D48A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D48A4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</w:p>
        </w:tc>
        <w:tc>
          <w:tcPr>
            <w:tcW w:w="231" w:type="dxa"/>
            <w:shd w:val="clear" w:color="auto" w:fill="auto"/>
          </w:tcPr>
          <w:p w14:paraId="0195002B" w14:textId="77777777" w:rsidR="00D64CCC" w:rsidRPr="003D48A4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C34149D" w14:textId="759F0D9C" w:rsidR="00D64CCC" w:rsidRPr="003D48A4" w:rsidRDefault="003D48A4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8A4">
              <w:rPr>
                <w:rFonts w:asciiTheme="majorBidi" w:hAnsiTheme="majorBidi" w:cstheme="majorBidi"/>
                <w:sz w:val="30"/>
                <w:szCs w:val="30"/>
              </w:rPr>
              <w:t>58.80</w:t>
            </w:r>
          </w:p>
        </w:tc>
      </w:tr>
    </w:tbl>
    <w:p w14:paraId="6A7EA620" w14:textId="77777777" w:rsidR="00D64CCC" w:rsidRDefault="00D64CCC" w:rsidP="00D64CCC">
      <w:pPr>
        <w:pStyle w:val="BodyText2"/>
        <w:tabs>
          <w:tab w:val="left" w:pos="540"/>
          <w:tab w:val="left" w:pos="630"/>
        </w:tabs>
        <w:rPr>
          <w:b/>
          <w:bCs/>
          <w:cs/>
        </w:rPr>
      </w:pPr>
    </w:p>
    <w:p w14:paraId="6FD62B3F" w14:textId="0CF7032A" w:rsidR="00917523" w:rsidRPr="00BB0D4C" w:rsidRDefault="00917523" w:rsidP="00ED543A">
      <w:pPr>
        <w:pStyle w:val="BodyText2"/>
        <w:numPr>
          <w:ilvl w:val="0"/>
          <w:numId w:val="18"/>
        </w:numPr>
        <w:tabs>
          <w:tab w:val="left" w:pos="540"/>
          <w:tab w:val="left" w:pos="630"/>
        </w:tabs>
        <w:ind w:left="630" w:hanging="630"/>
        <w:rPr>
          <w:b/>
          <w:bCs/>
          <w:cs/>
        </w:rPr>
      </w:pPr>
      <w:r w:rsidRPr="00BB0D4C">
        <w:rPr>
          <w:b/>
          <w:bCs/>
          <w:cs/>
        </w:rPr>
        <w:t>เครื่องมือทางการเงิน</w:t>
      </w:r>
      <w:r w:rsidR="001168DD" w:rsidRPr="00BB0D4C">
        <w:rPr>
          <w:rFonts w:hint="cs"/>
          <w:b/>
          <w:bCs/>
          <w:cs/>
        </w:rPr>
        <w:t xml:space="preserve">  </w:t>
      </w:r>
    </w:p>
    <w:bookmarkEnd w:id="3"/>
    <w:p w14:paraId="06461616" w14:textId="77777777" w:rsidR="006750E2" w:rsidRPr="00125433" w:rsidRDefault="006750E2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49CA09C2" w14:textId="77777777" w:rsidR="00D3273E" w:rsidRPr="00D267C3" w:rsidRDefault="00D3273E" w:rsidP="00BC14AB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cs/>
          <w:lang w:val="en-US" w:bidi="th-TH"/>
        </w:rPr>
      </w:pPr>
      <w:r w:rsidRPr="00D267C3">
        <w:rPr>
          <w:rFonts w:ascii="Angsana New" w:hAnsi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6E5210E" w14:textId="77777777" w:rsidR="00D3273E" w:rsidRPr="00125433" w:rsidRDefault="00D3273E" w:rsidP="00BC14AB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7F31FE28" w14:textId="77777777" w:rsidR="00D3273E" w:rsidRPr="00D267C3" w:rsidRDefault="00D3273E" w:rsidP="00BC14AB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D267C3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</w:t>
      </w:r>
      <w:r w:rsidR="00D17727" w:rsidRPr="00D267C3">
        <w:rPr>
          <w:rFonts w:ascii="Angsana New" w:hAnsi="Angsana New" w:hint="cs"/>
          <w:sz w:val="30"/>
          <w:szCs w:val="30"/>
          <w:cs/>
          <w:lang w:bidi="th-TH"/>
        </w:rPr>
        <w:t>สินทรัพย์ทางการเงินและ</w:t>
      </w:r>
      <w:r w:rsidRPr="00D267C3">
        <w:rPr>
          <w:rFonts w:ascii="Angsana New" w:hAnsi="Angsana New" w:hint="cs"/>
          <w:sz w:val="30"/>
          <w:szCs w:val="30"/>
          <w:cs/>
          <w:lang w:bidi="th-TH"/>
        </w:rPr>
        <w:t>หนี้สินทางการเงิน</w:t>
      </w:r>
      <w:r w:rsidRPr="00D267C3">
        <w:rPr>
          <w:rFonts w:ascii="Angsana New" w:hAnsi="Angsana New"/>
          <w:sz w:val="30"/>
          <w:szCs w:val="30"/>
          <w:cs/>
          <w:lang w:bidi="th-TH"/>
        </w:rPr>
        <w:t>รวมถึงลำดับชั้นมูลค่ายุติธรรม</w:t>
      </w:r>
      <w:r w:rsidR="000A3E00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D267C3">
        <w:rPr>
          <w:rFonts w:ascii="Angsana New" w:hAnsi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</w:t>
      </w:r>
      <w:r w:rsidR="00D17727" w:rsidRPr="00D267C3">
        <w:rPr>
          <w:rFonts w:ascii="Angsana New" w:hAnsi="Angsana New" w:hint="cs"/>
          <w:sz w:val="30"/>
          <w:szCs w:val="30"/>
          <w:cs/>
          <w:lang w:bidi="th-TH"/>
        </w:rPr>
        <w:t>สินทรัพย์ทางการเงินและ</w:t>
      </w:r>
      <w:r w:rsidRPr="00D267C3">
        <w:rPr>
          <w:rFonts w:ascii="Angsana New" w:hAnsi="Angsana New"/>
          <w:sz w:val="30"/>
          <w:szCs w:val="30"/>
          <w:cs/>
          <w:lang w:bidi="th-TH"/>
        </w:rPr>
        <w:t>หนี้สินทางการเงินที่</w:t>
      </w:r>
      <w:r w:rsidR="00F50685" w:rsidRPr="00D267C3">
        <w:rPr>
          <w:rFonts w:ascii="Angsana New" w:hAnsi="Angsana New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D267C3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3BF05033" w14:textId="77777777" w:rsidR="007F046C" w:rsidRDefault="007F046C" w:rsidP="00660695">
      <w:pPr>
        <w:pStyle w:val="block"/>
        <w:spacing w:after="0" w:line="240" w:lineRule="atLeast"/>
        <w:ind w:left="45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BC14AB" w:rsidRPr="00F3072B" w14:paraId="2721624C" w14:textId="77777777" w:rsidTr="0029588B">
        <w:trPr>
          <w:cantSplit/>
          <w:trHeight w:val="20"/>
          <w:tblHeader/>
        </w:trPr>
        <w:tc>
          <w:tcPr>
            <w:tcW w:w="3060" w:type="dxa"/>
            <w:vAlign w:val="bottom"/>
            <w:hideMark/>
          </w:tcPr>
          <w:p w14:paraId="0D417E2F" w14:textId="77777777" w:rsidR="00BC14AB" w:rsidRPr="00F3072B" w:rsidRDefault="00BC14AB" w:rsidP="00131301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vAlign w:val="bottom"/>
            <w:hideMark/>
          </w:tcPr>
          <w:p w14:paraId="249299C2" w14:textId="77777777" w:rsidR="00BC14AB" w:rsidRPr="00F3072B" w:rsidRDefault="00BC14AB" w:rsidP="00131301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3072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F3072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F307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C14AB" w:rsidRPr="00F3072B" w14:paraId="1305F5BB" w14:textId="77777777" w:rsidTr="0029588B">
        <w:trPr>
          <w:cantSplit/>
          <w:trHeight w:val="20"/>
          <w:tblHeader/>
        </w:trPr>
        <w:tc>
          <w:tcPr>
            <w:tcW w:w="3060" w:type="dxa"/>
            <w:hideMark/>
          </w:tcPr>
          <w:p w14:paraId="46C4C7A3" w14:textId="77777777" w:rsidR="00BC14AB" w:rsidRPr="00F3072B" w:rsidRDefault="00BC14AB" w:rsidP="0013130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0" w:type="dxa"/>
            <w:hideMark/>
          </w:tcPr>
          <w:p w14:paraId="062BA3BE" w14:textId="77777777" w:rsidR="00BC14AB" w:rsidRPr="00F3072B" w:rsidRDefault="00BC14AB" w:rsidP="0013130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5335563C" w14:textId="77777777" w:rsidR="00BC14AB" w:rsidRPr="00F3072B" w:rsidRDefault="00BC14AB" w:rsidP="0013130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8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403A2E10" w14:textId="77777777" w:rsidR="00BC14AB" w:rsidRPr="00F3072B" w:rsidRDefault="00BC14AB" w:rsidP="0013130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C14AB" w:rsidRPr="00F3072B" w14:paraId="4075F1EE" w14:textId="77777777" w:rsidTr="0029588B">
        <w:trPr>
          <w:cantSplit/>
          <w:trHeight w:val="20"/>
          <w:tblHeader/>
        </w:trPr>
        <w:tc>
          <w:tcPr>
            <w:tcW w:w="3060" w:type="dxa"/>
            <w:hideMark/>
          </w:tcPr>
          <w:p w14:paraId="66B0B935" w14:textId="77777777" w:rsidR="00BC14AB" w:rsidRPr="00F3072B" w:rsidRDefault="00BC14AB" w:rsidP="0013130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BE21E3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2D26D011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  <w:hideMark/>
          </w:tcPr>
          <w:p w14:paraId="4508E468" w14:textId="77777777" w:rsidR="00BC14AB" w:rsidRPr="00F3072B" w:rsidRDefault="00BC14AB" w:rsidP="00131301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F307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07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</w:tcPr>
          <w:p w14:paraId="012F4785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tcBorders>
              <w:left w:val="nil"/>
              <w:bottom w:val="nil"/>
              <w:right w:val="nil"/>
            </w:tcBorders>
            <w:hideMark/>
          </w:tcPr>
          <w:p w14:paraId="0DD775B6" w14:textId="77777777" w:rsidR="00BC14AB" w:rsidRPr="00F3072B" w:rsidRDefault="00BC14AB" w:rsidP="0013130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F307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072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DCB8A08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hideMark/>
          </w:tcPr>
          <w:p w14:paraId="247B1BC1" w14:textId="77777777" w:rsidR="00BC14AB" w:rsidRPr="00F3072B" w:rsidRDefault="00BC14AB" w:rsidP="0013130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F307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072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21E477D8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hideMark/>
          </w:tcPr>
          <w:p w14:paraId="54D6688E" w14:textId="77777777" w:rsidR="00BC14AB" w:rsidRPr="00F3072B" w:rsidRDefault="00BC14AB" w:rsidP="0013130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C14AB" w:rsidRPr="00F3072B" w14:paraId="2527B6B1" w14:textId="77777777" w:rsidTr="0029588B">
        <w:trPr>
          <w:cantSplit/>
          <w:trHeight w:val="297"/>
          <w:tblHeader/>
        </w:trPr>
        <w:tc>
          <w:tcPr>
            <w:tcW w:w="3060" w:type="dxa"/>
          </w:tcPr>
          <w:p w14:paraId="07CF0DA2" w14:textId="77777777" w:rsidR="00BC14AB" w:rsidRPr="00F3072B" w:rsidRDefault="00BC14AB" w:rsidP="0013130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hideMark/>
          </w:tcPr>
          <w:p w14:paraId="2D4AAEFC" w14:textId="77777777" w:rsidR="00BC14AB" w:rsidRPr="00F3072B" w:rsidRDefault="00BC14AB" w:rsidP="00131301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3072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3072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C14AB" w:rsidRPr="00F3072B" w14:paraId="3A79797C" w14:textId="77777777" w:rsidTr="0029588B">
        <w:trPr>
          <w:cantSplit/>
          <w:trHeight w:val="20"/>
        </w:trPr>
        <w:tc>
          <w:tcPr>
            <w:tcW w:w="3060" w:type="dxa"/>
            <w:hideMark/>
          </w:tcPr>
          <w:p w14:paraId="7F98602A" w14:textId="36C4F3ED" w:rsidR="00BC14AB" w:rsidRPr="00F3072B" w:rsidRDefault="008D6F6C" w:rsidP="0013130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4" w:name="_Hlk129114424"/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BC14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C14AB" w:rsidRPr="00F307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BC14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13AE307C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1C86B707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772840EF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5E501645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4173423D" w14:textId="77777777" w:rsidR="00BC14AB" w:rsidRPr="00F3072B" w:rsidRDefault="00BC14AB" w:rsidP="001313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DC0EA95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6CF460D2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6333A84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2658DF41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36A6D" w:rsidRPr="00F3072B" w14:paraId="7C488F4A" w14:textId="77777777" w:rsidTr="0029588B">
        <w:trPr>
          <w:cantSplit/>
          <w:trHeight w:val="20"/>
        </w:trPr>
        <w:tc>
          <w:tcPr>
            <w:tcW w:w="3060" w:type="dxa"/>
          </w:tcPr>
          <w:p w14:paraId="12DC0CF0" w14:textId="1CDDA8A2" w:rsidR="00136A6D" w:rsidRPr="00F3072B" w:rsidRDefault="00136A6D" w:rsidP="0013130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00" w:type="dxa"/>
          </w:tcPr>
          <w:p w14:paraId="1EE920F7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70A26C09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221779FA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79AF2417" w14:textId="77777777" w:rsidR="00136A6D" w:rsidRPr="00F3072B" w:rsidRDefault="00136A6D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4F087001" w14:textId="77777777" w:rsidR="00136A6D" w:rsidRPr="00F3072B" w:rsidRDefault="00136A6D" w:rsidP="001313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1BDB4B3" w14:textId="77777777" w:rsidR="00136A6D" w:rsidRPr="00F3072B" w:rsidRDefault="00136A6D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35CA04CE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2271B25" w14:textId="77777777" w:rsidR="00136A6D" w:rsidRPr="00F3072B" w:rsidRDefault="00136A6D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514918C8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C14AB" w:rsidRPr="00F3072B" w14:paraId="4DFA2869" w14:textId="77777777" w:rsidTr="0029588B">
        <w:trPr>
          <w:cantSplit/>
          <w:trHeight w:val="20"/>
        </w:trPr>
        <w:tc>
          <w:tcPr>
            <w:tcW w:w="3060" w:type="dxa"/>
            <w:shd w:val="clear" w:color="auto" w:fill="auto"/>
            <w:hideMark/>
          </w:tcPr>
          <w:p w14:paraId="61365EB7" w14:textId="77777777" w:rsidR="00BC14AB" w:rsidRPr="00F3072B" w:rsidRDefault="00BC14AB" w:rsidP="0013130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vAlign w:val="bottom"/>
          </w:tcPr>
          <w:p w14:paraId="7DDC760F" w14:textId="2002B03B" w:rsidR="00BC14AB" w:rsidRPr="00F3072B" w:rsidRDefault="00817602" w:rsidP="00D1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68,500</w:t>
            </w:r>
          </w:p>
        </w:tc>
        <w:tc>
          <w:tcPr>
            <w:tcW w:w="182" w:type="dxa"/>
            <w:vAlign w:val="bottom"/>
          </w:tcPr>
          <w:p w14:paraId="0DAA06A7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4ECDE90B" w14:textId="222F968F" w:rsidR="00BC14AB" w:rsidRPr="00F3072B" w:rsidRDefault="00817602" w:rsidP="0013130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4C722390" w14:textId="77777777" w:rsidR="00BC14AB" w:rsidRPr="00F3072B" w:rsidRDefault="00BC14AB" w:rsidP="00131301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51CB199D" w14:textId="16AFBE99" w:rsidR="00BC14AB" w:rsidRPr="00F3072B" w:rsidRDefault="00817602" w:rsidP="0013130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7A26EC1" w14:textId="77777777" w:rsidR="00BC14AB" w:rsidRPr="00F3072B" w:rsidRDefault="00BC14AB" w:rsidP="00131301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2D7FD056" w14:textId="563C590C" w:rsidR="00BC14AB" w:rsidRPr="00175867" w:rsidRDefault="00817602" w:rsidP="00131301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5867">
              <w:rPr>
                <w:rFonts w:ascii="Angsana New" w:hAnsi="Angsana New"/>
                <w:sz w:val="30"/>
                <w:szCs w:val="30"/>
                <w:lang w:val="en-US" w:bidi="th-TH"/>
              </w:rPr>
              <w:t>66,</w:t>
            </w:r>
            <w:r w:rsidR="00F83CB0" w:rsidRPr="00175867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="00385C2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B682E37" w14:textId="77777777" w:rsidR="00BC14AB" w:rsidRPr="00175867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06C1A596" w14:textId="49E779BF" w:rsidR="00BC14AB" w:rsidRPr="00175867" w:rsidRDefault="00817602" w:rsidP="00D14E7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5867">
              <w:rPr>
                <w:rFonts w:ascii="Angsana New" w:hAnsi="Angsana New"/>
                <w:sz w:val="30"/>
                <w:szCs w:val="30"/>
                <w:lang w:val="en-US" w:bidi="th-TH"/>
              </w:rPr>
              <w:t>66,</w:t>
            </w:r>
            <w:r w:rsidR="00F83CB0" w:rsidRPr="00175867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="00385C2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bookmarkEnd w:id="4"/>
      <w:tr w:rsidR="00BC14AB" w:rsidRPr="00F3072B" w14:paraId="569B1504" w14:textId="77777777" w:rsidTr="0029588B">
        <w:trPr>
          <w:cantSplit/>
          <w:trHeight w:val="20"/>
        </w:trPr>
        <w:tc>
          <w:tcPr>
            <w:tcW w:w="3060" w:type="dxa"/>
          </w:tcPr>
          <w:p w14:paraId="10ED1179" w14:textId="77777777" w:rsidR="00BC14AB" w:rsidRPr="00F3072B" w:rsidRDefault="00BC14AB" w:rsidP="0013130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1C413D0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0A390FFF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4A275FCF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63936E8D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2A04F5B5" w14:textId="77777777" w:rsidR="00BC14AB" w:rsidRPr="00F3072B" w:rsidRDefault="00BC14AB" w:rsidP="001313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B52FC78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59AC47A8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145DD7C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304EB5A4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C14AB" w:rsidRPr="00F3072B" w14:paraId="44725B43" w14:textId="77777777" w:rsidTr="0029588B">
        <w:trPr>
          <w:cantSplit/>
          <w:trHeight w:val="20"/>
        </w:trPr>
        <w:tc>
          <w:tcPr>
            <w:tcW w:w="3060" w:type="dxa"/>
            <w:hideMark/>
          </w:tcPr>
          <w:p w14:paraId="16821C63" w14:textId="77777777" w:rsidR="00BC14AB" w:rsidRPr="00F3072B" w:rsidRDefault="00BC14AB" w:rsidP="0013130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307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307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307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1887C4F4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B9B86F4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08950EF8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596BE8C7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1BCE0C56" w14:textId="77777777" w:rsidR="00BC14AB" w:rsidRPr="00F3072B" w:rsidRDefault="00BC14AB" w:rsidP="001313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ABC0440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29FBF041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13CC1C2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52E208A4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36A6D" w:rsidRPr="00F3072B" w14:paraId="74716DD8" w14:textId="77777777" w:rsidTr="0029588B">
        <w:trPr>
          <w:cantSplit/>
          <w:trHeight w:val="20"/>
        </w:trPr>
        <w:tc>
          <w:tcPr>
            <w:tcW w:w="3060" w:type="dxa"/>
          </w:tcPr>
          <w:p w14:paraId="7B696E40" w14:textId="06179B61" w:rsidR="00136A6D" w:rsidRPr="00F3072B" w:rsidRDefault="00136A6D" w:rsidP="0013130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00" w:type="dxa"/>
          </w:tcPr>
          <w:p w14:paraId="16B77B06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17F74CB4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05465FB9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77D2F6DF" w14:textId="77777777" w:rsidR="00136A6D" w:rsidRPr="00F3072B" w:rsidRDefault="00136A6D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7355D1D4" w14:textId="77777777" w:rsidR="00136A6D" w:rsidRPr="00F3072B" w:rsidRDefault="00136A6D" w:rsidP="001313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E5FA5EE" w14:textId="77777777" w:rsidR="00136A6D" w:rsidRPr="00F3072B" w:rsidRDefault="00136A6D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766D754C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039DCA5" w14:textId="77777777" w:rsidR="00136A6D" w:rsidRPr="00F3072B" w:rsidRDefault="00136A6D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26D27F7C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C14AB" w:rsidRPr="00F3072B" w14:paraId="63D65C93" w14:textId="77777777" w:rsidTr="0029588B">
        <w:trPr>
          <w:cantSplit/>
          <w:trHeight w:val="20"/>
        </w:trPr>
        <w:tc>
          <w:tcPr>
            <w:tcW w:w="3060" w:type="dxa"/>
            <w:shd w:val="clear" w:color="auto" w:fill="auto"/>
            <w:hideMark/>
          </w:tcPr>
          <w:p w14:paraId="7223F174" w14:textId="77777777" w:rsidR="00BC14AB" w:rsidRPr="00F3072B" w:rsidRDefault="00BC14AB" w:rsidP="0013130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vAlign w:val="bottom"/>
          </w:tcPr>
          <w:p w14:paraId="67F2E05B" w14:textId="77777777" w:rsidR="00BC14AB" w:rsidRPr="00F3072B" w:rsidRDefault="00BC14AB" w:rsidP="0013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</w:rPr>
              <w:t>86,380</w:t>
            </w:r>
          </w:p>
        </w:tc>
        <w:tc>
          <w:tcPr>
            <w:tcW w:w="182" w:type="dxa"/>
            <w:vAlign w:val="bottom"/>
          </w:tcPr>
          <w:p w14:paraId="6B95EE94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71EE96B4" w14:textId="77777777" w:rsidR="00BC14AB" w:rsidRPr="00F3072B" w:rsidRDefault="00BC14AB" w:rsidP="0013130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691869CE" w14:textId="77777777" w:rsidR="00BC14AB" w:rsidRPr="00F3072B" w:rsidRDefault="00BC14AB" w:rsidP="00131301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689FEBC2" w14:textId="77777777" w:rsidR="00BC14AB" w:rsidRPr="00F3072B" w:rsidRDefault="00BC14AB" w:rsidP="0013130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A246F34" w14:textId="77777777" w:rsidR="00BC14AB" w:rsidRPr="00F3072B" w:rsidRDefault="00BC14AB" w:rsidP="00131301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42CB1627" w14:textId="77777777" w:rsidR="00BC14AB" w:rsidRPr="00F3072B" w:rsidRDefault="00BC14AB" w:rsidP="00131301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072B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  <w:r w:rsidRPr="00F3072B">
              <w:rPr>
                <w:rFonts w:ascii="Angsana New" w:hAnsi="Angsana New"/>
                <w:sz w:val="30"/>
                <w:szCs w:val="30"/>
              </w:rPr>
              <w:t>,</w:t>
            </w:r>
            <w:r w:rsidRPr="00F3072B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  <w:r w:rsidRPr="00F3072B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041D9E1A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7F470D4E" w14:textId="77777777" w:rsidR="00BC14AB" w:rsidRPr="00F3072B" w:rsidRDefault="00BC14AB" w:rsidP="00131301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  <w:r w:rsidRPr="00F3072B">
              <w:rPr>
                <w:rFonts w:ascii="Angsana New" w:hAnsi="Angsana New"/>
                <w:sz w:val="30"/>
                <w:szCs w:val="30"/>
              </w:rPr>
              <w:t>,</w:t>
            </w:r>
            <w:r w:rsidRPr="00F3072B">
              <w:rPr>
                <w:rFonts w:ascii="Angsana New" w:hAnsi="Angsana New"/>
                <w:sz w:val="30"/>
                <w:szCs w:val="30"/>
                <w:lang w:val="en-US"/>
              </w:rPr>
              <w:t>979</w:t>
            </w:r>
          </w:p>
        </w:tc>
      </w:tr>
    </w:tbl>
    <w:p w14:paraId="0AFC8C3F" w14:textId="384375F6" w:rsidR="00CB3B13" w:rsidRDefault="00CB3B13" w:rsidP="00660695">
      <w:pPr>
        <w:pStyle w:val="block"/>
        <w:spacing w:after="0" w:line="240" w:lineRule="atLeast"/>
        <w:ind w:left="45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F111F7C" w14:textId="1EF19C9C" w:rsidR="00721BBD" w:rsidRDefault="00721BBD" w:rsidP="00660695">
      <w:pPr>
        <w:pStyle w:val="block"/>
        <w:spacing w:after="0" w:line="240" w:lineRule="atLeast"/>
        <w:ind w:left="45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611C7DE" w14:textId="632D5627" w:rsidR="00721BBD" w:rsidRDefault="00721BBD" w:rsidP="00660695">
      <w:pPr>
        <w:pStyle w:val="block"/>
        <w:spacing w:after="0" w:line="240" w:lineRule="atLeast"/>
        <w:ind w:left="45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D4F1372" w14:textId="77777777" w:rsidR="00721BBD" w:rsidRDefault="00721BBD" w:rsidP="00660695">
      <w:pPr>
        <w:pStyle w:val="block"/>
        <w:spacing w:after="0" w:line="240" w:lineRule="atLeast"/>
        <w:ind w:left="45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8ECEE44" w14:textId="526BB5FD" w:rsidR="00721BBD" w:rsidRPr="00721BBD" w:rsidRDefault="00721BBD" w:rsidP="00721BB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721BBD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lastRenderedPageBreak/>
        <w:t>เงินกู้ยืมจากสถาบันการเงิน</w:t>
      </w:r>
    </w:p>
    <w:p w14:paraId="2BF3E3CC" w14:textId="77777777" w:rsidR="00721BBD" w:rsidRDefault="00721BBD" w:rsidP="00660695">
      <w:pPr>
        <w:pStyle w:val="block"/>
        <w:spacing w:after="0" w:line="240" w:lineRule="atLeast"/>
        <w:ind w:left="450" w:right="-7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14:paraId="68CFA035" w14:textId="19C6CA5E" w:rsidR="00C20666" w:rsidRDefault="00D36116" w:rsidP="00C20666">
      <w:pPr>
        <w:pStyle w:val="block"/>
        <w:spacing w:after="0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D36116">
        <w:rPr>
          <w:rFonts w:ascii="Angsana New" w:hAnsi="Angsana New"/>
          <w:sz w:val="30"/>
          <w:szCs w:val="30"/>
          <w:cs/>
          <w:lang w:val="en-US" w:bidi="th-TH"/>
        </w:rPr>
        <w:t xml:space="preserve">ในเดือนพฤษภาคม </w:t>
      </w:r>
      <w:r w:rsidR="00841DD9" w:rsidRPr="00BC14AB">
        <w:rPr>
          <w:rFonts w:ascii="Angsana New" w:hAnsi="Angsana New"/>
          <w:sz w:val="30"/>
          <w:szCs w:val="30"/>
        </w:rPr>
        <w:t>256</w:t>
      </w:r>
      <w:r w:rsidR="00841DD9">
        <w:rPr>
          <w:rFonts w:ascii="Angsana New" w:hAnsi="Angsana New"/>
          <w:sz w:val="30"/>
          <w:szCs w:val="30"/>
          <w:lang w:val="en-US" w:bidi="th-TH"/>
        </w:rPr>
        <w:t>6</w:t>
      </w:r>
      <w:r w:rsidRPr="00D36116">
        <w:rPr>
          <w:rFonts w:ascii="Angsana New" w:hAnsi="Angsana New"/>
          <w:sz w:val="30"/>
          <w:szCs w:val="30"/>
          <w:cs/>
          <w:lang w:val="en-US" w:bidi="th-TH"/>
        </w:rPr>
        <w:t xml:space="preserve"> บริษัทได้ออกตั๋วสัญญาใช้เงิน</w:t>
      </w:r>
      <w:r w:rsidR="00285850">
        <w:rPr>
          <w:rFonts w:ascii="Angsana New" w:hAnsi="Angsana New" w:hint="cs"/>
          <w:sz w:val="30"/>
          <w:szCs w:val="30"/>
          <w:cs/>
          <w:lang w:val="en-US" w:bidi="th-TH"/>
        </w:rPr>
        <w:t>ใหม่แทนตั๋วสัญญาใช้เงินเดิม</w:t>
      </w:r>
      <w:r w:rsidRPr="00D36116">
        <w:rPr>
          <w:rFonts w:ascii="Angsana New" w:hAnsi="Angsana New"/>
          <w:sz w:val="30"/>
          <w:szCs w:val="30"/>
          <w:cs/>
          <w:lang w:val="en-US" w:bidi="th-TH"/>
        </w:rPr>
        <w:t>ให้กับสถาบันการเงินในประเทศแห่งหนึ่ง เป็นจ</w:t>
      </w:r>
      <w:r w:rsidR="00841DD9">
        <w:rPr>
          <w:rFonts w:ascii="Angsana New" w:hAnsi="Angsana New" w:hint="cs"/>
          <w:sz w:val="30"/>
          <w:szCs w:val="30"/>
          <w:cs/>
          <w:lang w:val="en-US" w:bidi="th-TH"/>
        </w:rPr>
        <w:t>ำ</w:t>
      </w:r>
      <w:r w:rsidRPr="00D36116">
        <w:rPr>
          <w:rFonts w:ascii="Angsana New" w:hAnsi="Angsana New"/>
          <w:sz w:val="30"/>
          <w:szCs w:val="30"/>
          <w:cs/>
          <w:lang w:val="en-US" w:bidi="th-TH"/>
        </w:rPr>
        <w:t xml:space="preserve">นวนเงิน </w:t>
      </w:r>
      <w:r w:rsidR="00841DD9">
        <w:rPr>
          <w:rFonts w:ascii="Angsana New" w:hAnsi="Angsana New"/>
          <w:sz w:val="30"/>
          <w:szCs w:val="30"/>
          <w:lang w:bidi="th-TH"/>
        </w:rPr>
        <w:t>42</w:t>
      </w:r>
      <w:r w:rsidRPr="00D36116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 ซึ่งเป็นไปตามเงื่อนไขในสัญญากู้เงินหมุนเวียน โดยตั๋วสัญญาใช้เงินดังกล่าวมีระยะเวลา </w:t>
      </w:r>
      <w:r w:rsidR="00841DD9" w:rsidRPr="00BC14AB">
        <w:rPr>
          <w:rFonts w:ascii="Angsana New" w:hAnsi="Angsana New"/>
          <w:sz w:val="30"/>
          <w:szCs w:val="30"/>
        </w:rPr>
        <w:t>2</w:t>
      </w:r>
      <w:r w:rsidRPr="00D36116">
        <w:rPr>
          <w:rFonts w:ascii="Angsana New" w:hAnsi="Angsana New"/>
          <w:sz w:val="30"/>
          <w:szCs w:val="30"/>
          <w:cs/>
          <w:lang w:val="en-US" w:bidi="th-TH"/>
        </w:rPr>
        <w:t xml:space="preserve"> ปี สิ้นสุดในเดือนพฤษภาคม </w:t>
      </w:r>
      <w:r w:rsidR="00841DD9" w:rsidRPr="00BC14AB">
        <w:rPr>
          <w:rFonts w:ascii="Angsana New" w:hAnsi="Angsana New"/>
          <w:sz w:val="30"/>
          <w:szCs w:val="30"/>
        </w:rPr>
        <w:t>256</w:t>
      </w:r>
      <w:r w:rsidR="00841DD9">
        <w:rPr>
          <w:rFonts w:ascii="Angsana New" w:hAnsi="Angsana New"/>
          <w:sz w:val="30"/>
          <w:szCs w:val="30"/>
          <w:lang w:bidi="th-TH"/>
        </w:rPr>
        <w:t>8</w:t>
      </w:r>
      <w:r w:rsidRPr="00D36116">
        <w:rPr>
          <w:rFonts w:ascii="Angsana New" w:hAnsi="Angsana New"/>
          <w:sz w:val="30"/>
          <w:szCs w:val="30"/>
          <w:cs/>
          <w:lang w:val="en-US" w:bidi="th-TH"/>
        </w:rPr>
        <w:t xml:space="preserve"> และมีอัตราดอกเบี้ยร้อยละ </w:t>
      </w:r>
      <w:r w:rsidR="00841DD9">
        <w:rPr>
          <w:rFonts w:ascii="Angsana New" w:hAnsi="Angsana New"/>
          <w:sz w:val="30"/>
          <w:szCs w:val="30"/>
        </w:rPr>
        <w:t>4</w:t>
      </w:r>
      <w:r w:rsidRPr="00D36116">
        <w:rPr>
          <w:rFonts w:ascii="Angsana New" w:hAnsi="Angsana New"/>
          <w:sz w:val="30"/>
          <w:szCs w:val="30"/>
          <w:cs/>
          <w:lang w:val="en-US" w:bidi="th-TH"/>
        </w:rPr>
        <w:t xml:space="preserve"> -</w:t>
      </w:r>
      <w:r w:rsidR="00730CFA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841DD9">
        <w:rPr>
          <w:rFonts w:ascii="Angsana New" w:hAnsi="Angsana New"/>
          <w:sz w:val="30"/>
          <w:szCs w:val="30"/>
          <w:lang w:val="en-US" w:bidi="th-TH"/>
        </w:rPr>
        <w:t xml:space="preserve">6 </w:t>
      </w:r>
      <w:r w:rsidRPr="00D36116">
        <w:rPr>
          <w:rFonts w:ascii="Angsana New" w:hAnsi="Angsana New"/>
          <w:sz w:val="30"/>
          <w:szCs w:val="30"/>
          <w:cs/>
          <w:lang w:val="en-US" w:bidi="th-TH"/>
        </w:rPr>
        <w:t>ต่อปี เงินกู้ยืมดังกล่าว</w:t>
      </w:r>
      <w:r w:rsidR="00285850">
        <w:rPr>
          <w:rFonts w:ascii="Angsana New" w:hAnsi="Angsana New" w:hint="cs"/>
          <w:sz w:val="30"/>
          <w:szCs w:val="30"/>
          <w:cs/>
          <w:lang w:val="en-US" w:bidi="th-TH"/>
        </w:rPr>
        <w:t xml:space="preserve">      </w:t>
      </w:r>
      <w:r w:rsidRPr="00D36116">
        <w:rPr>
          <w:rFonts w:ascii="Angsana New" w:hAnsi="Angsana New"/>
          <w:sz w:val="30"/>
          <w:szCs w:val="30"/>
          <w:cs/>
          <w:lang w:val="en-US" w:bidi="th-TH"/>
        </w:rPr>
        <w:t>ค้ำประกันโดยบรรษัทประกันสินเชื่ออุตสาหกรรมขนาดย่อม</w:t>
      </w:r>
    </w:p>
    <w:p w14:paraId="5D67E610" w14:textId="77777777" w:rsidR="00D36116" w:rsidRDefault="00D36116" w:rsidP="00C20666">
      <w:pPr>
        <w:pStyle w:val="block"/>
        <w:spacing w:after="0"/>
        <w:ind w:left="540" w:right="-7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14:paraId="6F7E7CE1" w14:textId="77777777" w:rsidR="00A4084A" w:rsidRPr="00D267C3" w:rsidRDefault="00A4084A" w:rsidP="00295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267C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6289BBFF" w14:textId="77777777" w:rsidR="00632370" w:rsidRPr="00142062" w:rsidRDefault="00632370" w:rsidP="00D3273E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58FE1401" w14:textId="6DCF7970" w:rsidR="00D3273E" w:rsidRDefault="00D3273E" w:rsidP="0029588B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267C3">
        <w:rPr>
          <w:rFonts w:ascii="Angsana New" w:hAnsi="Angsana New" w:cs="Angsana New" w:hint="cs"/>
          <w:sz w:val="30"/>
          <w:szCs w:val="30"/>
          <w:cs/>
        </w:rPr>
        <w:t>ค่าเผื่อผลขาดทุนจากการด้อยค่าของลูกหนี้การค้าและ</w:t>
      </w:r>
      <w:r w:rsidRPr="00D267C3">
        <w:rPr>
          <w:rFonts w:ascii="Angsana New" w:hAnsi="Angsana New" w:cs="Angsana New"/>
          <w:sz w:val="30"/>
          <w:szCs w:val="30"/>
          <w:cs/>
        </w:rPr>
        <w:t>สินทรัพย์ที่เกิดจากสัญญา</w:t>
      </w:r>
      <w:r w:rsidRPr="00D267C3">
        <w:rPr>
          <w:rFonts w:ascii="Angsana New" w:hAnsi="Angsana New" w:cs="Angsana New" w:hint="cs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D267C3">
        <w:rPr>
          <w:rFonts w:ascii="Angsana New" w:hAnsi="Angsana New" w:cs="Angsana New" w:hint="cs"/>
          <w:sz w:val="30"/>
          <w:szCs w:val="30"/>
        </w:rPr>
        <w:t xml:space="preserve"> </w:t>
      </w:r>
      <w:r w:rsidRPr="00D267C3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D267C3" w:rsidDel="005B6E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267C3">
        <w:rPr>
          <w:rFonts w:ascii="Angsana New" w:hAnsi="Angsana New" w:cs="Angsana New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2652598F" w14:textId="77777777" w:rsidR="0031596F" w:rsidRPr="00142062" w:rsidRDefault="0031596F" w:rsidP="00A67ED2">
      <w:pPr>
        <w:pStyle w:val="ListParagraph"/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1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3"/>
        <w:gridCol w:w="542"/>
        <w:gridCol w:w="264"/>
        <w:gridCol w:w="1181"/>
        <w:gridCol w:w="269"/>
        <w:gridCol w:w="1124"/>
        <w:gridCol w:w="284"/>
        <w:gridCol w:w="1159"/>
      </w:tblGrid>
      <w:tr w:rsidR="00F3072B" w:rsidRPr="00D267C3" w14:paraId="6ACBC57B" w14:textId="77777777" w:rsidTr="00155466">
        <w:trPr>
          <w:tblHeader/>
        </w:trPr>
        <w:tc>
          <w:tcPr>
            <w:tcW w:w="2383" w:type="pct"/>
          </w:tcPr>
          <w:p w14:paraId="40428BB4" w14:textId="77777777" w:rsidR="00F3072B" w:rsidRPr="00D267C3" w:rsidRDefault="00F3072B" w:rsidP="00ED5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pacing w:val="-2"/>
                <w:sz w:val="30"/>
                <w:szCs w:val="30"/>
              </w:rPr>
              <w:br w:type="page"/>
            </w:r>
            <w:r w:rsidRPr="00D26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7" w:type="pct"/>
            <w:gridSpan w:val="3"/>
          </w:tcPr>
          <w:p w14:paraId="53F6608A" w14:textId="14E9AB67" w:rsidR="00F3072B" w:rsidRPr="00D267C3" w:rsidRDefault="00F3072B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DE27A68" w14:textId="77777777" w:rsidR="00F3072B" w:rsidRPr="00D267C3" w:rsidRDefault="00F3072B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pct"/>
            <w:gridSpan w:val="3"/>
          </w:tcPr>
          <w:p w14:paraId="5E661BD7" w14:textId="0E470177" w:rsidR="006C65D9" w:rsidRDefault="006C65D9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07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307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</w:t>
            </w:r>
          </w:p>
          <w:p w14:paraId="647EAD50" w14:textId="1A5C34E6" w:rsidR="00F3072B" w:rsidRPr="00D267C3" w:rsidRDefault="006C65D9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072B" w:rsidRPr="00D267C3" w14:paraId="1E4FFF7F" w14:textId="77777777" w:rsidTr="00155466">
        <w:trPr>
          <w:tblHeader/>
        </w:trPr>
        <w:tc>
          <w:tcPr>
            <w:tcW w:w="2383" w:type="pct"/>
          </w:tcPr>
          <w:p w14:paraId="2663DD59" w14:textId="77777777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" w:type="pct"/>
          </w:tcPr>
          <w:p w14:paraId="602F54E7" w14:textId="24A865AF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2D91D41" w14:textId="77777777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2E43F957" w14:textId="63613E85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0C15753" w14:textId="77777777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143FC107" w14:textId="62C360E1" w:rsidR="00F3072B" w:rsidRPr="00D267C3" w:rsidRDefault="008D6F6C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4" w:type="pct"/>
          </w:tcPr>
          <w:p w14:paraId="6CDCF405" w14:textId="77777777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38A5E49" w14:textId="77777777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D267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3072B" w:rsidRPr="00D267C3" w14:paraId="6A9D8F6D" w14:textId="77777777" w:rsidTr="00155466">
        <w:trPr>
          <w:tblHeader/>
        </w:trPr>
        <w:tc>
          <w:tcPr>
            <w:tcW w:w="2383" w:type="pct"/>
          </w:tcPr>
          <w:p w14:paraId="7E09710B" w14:textId="77777777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" w:type="pct"/>
          </w:tcPr>
          <w:p w14:paraId="4B429EE4" w14:textId="39E353F3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5D6803F" w14:textId="77777777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2102CE8D" w14:textId="6B51BD98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3BAACA7" w14:textId="77777777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2B7E2357" w14:textId="77777777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4" w:type="pct"/>
          </w:tcPr>
          <w:p w14:paraId="211E7B94" w14:textId="77777777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9778E5F" w14:textId="77777777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D267C3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C65D9" w:rsidRPr="00D267C3" w14:paraId="7FF94073" w14:textId="77777777" w:rsidTr="00155466">
        <w:trPr>
          <w:tblHeader/>
        </w:trPr>
        <w:tc>
          <w:tcPr>
            <w:tcW w:w="2383" w:type="pct"/>
          </w:tcPr>
          <w:p w14:paraId="6B454C7E" w14:textId="77777777" w:rsidR="006C65D9" w:rsidRPr="00D267C3" w:rsidRDefault="006C65D9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" w:type="pct"/>
          </w:tcPr>
          <w:p w14:paraId="5C947CA0" w14:textId="77777777" w:rsidR="006C65D9" w:rsidRPr="00D267C3" w:rsidRDefault="006C65D9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77DF3E5" w14:textId="77777777" w:rsidR="006C65D9" w:rsidRPr="00D267C3" w:rsidRDefault="006C65D9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46027600" w14:textId="77777777" w:rsidR="006C65D9" w:rsidRPr="00D267C3" w:rsidRDefault="006C65D9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775C7B9" w14:textId="77777777" w:rsidR="006C65D9" w:rsidRPr="00D267C3" w:rsidRDefault="006C65D9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pct"/>
            <w:gridSpan w:val="3"/>
          </w:tcPr>
          <w:p w14:paraId="288135CA" w14:textId="5A9242AB" w:rsidR="006C65D9" w:rsidRDefault="006C65D9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65D9" w:rsidRPr="00D267C3" w14:paraId="6704FB17" w14:textId="77777777" w:rsidTr="00155466">
        <w:trPr>
          <w:tblHeader/>
        </w:trPr>
        <w:tc>
          <w:tcPr>
            <w:tcW w:w="2383" w:type="pct"/>
          </w:tcPr>
          <w:p w14:paraId="39943C4A" w14:textId="57DBBB6D" w:rsidR="006C65D9" w:rsidRPr="00D267C3" w:rsidRDefault="006C65D9" w:rsidP="00ED5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617" w:type="pct"/>
            <w:gridSpan w:val="7"/>
            <w:shd w:val="clear" w:color="auto" w:fill="auto"/>
            <w:vAlign w:val="bottom"/>
          </w:tcPr>
          <w:p w14:paraId="06D9A7BF" w14:textId="7DE4EE75" w:rsidR="006C65D9" w:rsidRPr="00D267C3" w:rsidRDefault="006C65D9" w:rsidP="006C6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6D3E" w:rsidRPr="00D267C3" w14:paraId="46C6D3DE" w14:textId="77777777" w:rsidTr="00155466">
        <w:tc>
          <w:tcPr>
            <w:tcW w:w="2383" w:type="pct"/>
          </w:tcPr>
          <w:p w14:paraId="45217DBE" w14:textId="06659C69" w:rsidR="00916D3E" w:rsidRPr="00D267C3" w:rsidRDefault="00916D3E" w:rsidP="00ED543A">
            <w:pPr>
              <w:tabs>
                <w:tab w:val="left" w:pos="540"/>
              </w:tabs>
              <w:spacing w:line="240" w:lineRule="auto"/>
              <w:ind w:hanging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94" w:type="pct"/>
            <w:shd w:val="clear" w:color="auto" w:fill="auto"/>
            <w:vAlign w:val="bottom"/>
          </w:tcPr>
          <w:p w14:paraId="30E1BA71" w14:textId="77777777" w:rsidR="00916D3E" w:rsidRPr="00D267C3" w:rsidRDefault="00916D3E" w:rsidP="00F3072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5EBA416A" w14:textId="77777777" w:rsidR="00916D3E" w:rsidRPr="00D267C3" w:rsidRDefault="00916D3E" w:rsidP="00F3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2A6C5A79" w14:textId="77777777" w:rsidR="00916D3E" w:rsidRPr="00D267C3" w:rsidRDefault="00916D3E" w:rsidP="00F3072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9D79B11" w14:textId="77777777" w:rsidR="00916D3E" w:rsidRPr="00D267C3" w:rsidRDefault="00916D3E" w:rsidP="00F3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7F649D1C" w14:textId="748FBBE2" w:rsidR="00916D3E" w:rsidRPr="00D14E76" w:rsidRDefault="0001705A" w:rsidP="00D1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278,382</w:t>
            </w:r>
          </w:p>
        </w:tc>
        <w:tc>
          <w:tcPr>
            <w:tcW w:w="154" w:type="pct"/>
            <w:vAlign w:val="bottom"/>
          </w:tcPr>
          <w:p w14:paraId="51EC3561" w14:textId="77777777" w:rsidR="00916D3E" w:rsidRPr="00D267C3" w:rsidRDefault="00916D3E" w:rsidP="00F3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  <w:vAlign w:val="bottom"/>
          </w:tcPr>
          <w:p w14:paraId="6DC8ADF7" w14:textId="48620F40" w:rsidR="00916D3E" w:rsidRPr="00D267C3" w:rsidRDefault="00916D3E" w:rsidP="0029588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430,382</w:t>
            </w:r>
          </w:p>
        </w:tc>
      </w:tr>
      <w:tr w:rsidR="00916D3E" w:rsidRPr="00D267C3" w14:paraId="76C14371" w14:textId="77777777" w:rsidTr="00155466">
        <w:tc>
          <w:tcPr>
            <w:tcW w:w="2383" w:type="pct"/>
          </w:tcPr>
          <w:p w14:paraId="54BABE4B" w14:textId="1B9E6C29" w:rsidR="00916D3E" w:rsidRPr="00D267C3" w:rsidRDefault="00916D3E" w:rsidP="00ED543A">
            <w:pPr>
              <w:tabs>
                <w:tab w:val="left" w:pos="540"/>
              </w:tabs>
              <w:spacing w:line="240" w:lineRule="auto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294" w:type="pct"/>
            <w:shd w:val="clear" w:color="auto" w:fill="auto"/>
          </w:tcPr>
          <w:p w14:paraId="1B232A80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2F222F84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4D85AB93" w14:textId="6100C886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C141154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48E97EB5" w14:textId="4762A690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vAlign w:val="bottom"/>
          </w:tcPr>
          <w:p w14:paraId="40AED2A0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  <w:vAlign w:val="bottom"/>
          </w:tcPr>
          <w:p w14:paraId="0DD31B0C" w14:textId="2FDEB4B5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16D3E" w:rsidRPr="00D267C3" w14:paraId="61B5950E" w14:textId="77777777" w:rsidTr="00155466">
        <w:tc>
          <w:tcPr>
            <w:tcW w:w="2383" w:type="pct"/>
          </w:tcPr>
          <w:p w14:paraId="6F454D12" w14:textId="76C921AF" w:rsidR="00916D3E" w:rsidRPr="00D267C3" w:rsidRDefault="00916D3E" w:rsidP="00ED543A">
            <w:pPr>
              <w:tabs>
                <w:tab w:val="left" w:pos="540"/>
              </w:tabs>
              <w:spacing w:line="240" w:lineRule="auto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267C3">
              <w:rPr>
                <w:rFonts w:ascii="Angsana New" w:hAnsi="Angsana New"/>
                <w:sz w:val="30"/>
                <w:szCs w:val="30"/>
              </w:rPr>
              <w:t>3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94" w:type="pct"/>
            <w:shd w:val="clear" w:color="auto" w:fill="auto"/>
          </w:tcPr>
          <w:p w14:paraId="50AA91AA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3AA316C7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1DAD98FA" w14:textId="77777777" w:rsidR="00916D3E" w:rsidRPr="00D267C3" w:rsidRDefault="00916D3E" w:rsidP="00A1057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7D269A4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4E2B829B" w14:textId="11420640" w:rsidR="00916D3E" w:rsidRPr="00D267C3" w:rsidRDefault="0001705A" w:rsidP="00D1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175867">
              <w:rPr>
                <w:rFonts w:ascii="Angsana New" w:hAnsi="Angsana New"/>
                <w:sz w:val="30"/>
                <w:szCs w:val="30"/>
              </w:rPr>
              <w:t>41,03</w:t>
            </w:r>
            <w:r w:rsidR="00F83CB0" w:rsidRPr="0017586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4" w:type="pct"/>
            <w:vAlign w:val="bottom"/>
          </w:tcPr>
          <w:p w14:paraId="763E5FD4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</w:tcPr>
          <w:p w14:paraId="51EF3AF4" w14:textId="0DC74A31" w:rsidR="00916D3E" w:rsidRPr="00D267C3" w:rsidRDefault="00916D3E" w:rsidP="00F83CB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6D3E" w:rsidRPr="00D267C3" w14:paraId="2FCC20BF" w14:textId="77777777" w:rsidTr="00155466">
        <w:tc>
          <w:tcPr>
            <w:tcW w:w="2383" w:type="pct"/>
          </w:tcPr>
          <w:p w14:paraId="0E2421F1" w14:textId="286801CD" w:rsidR="00916D3E" w:rsidRPr="00D267C3" w:rsidRDefault="00916D3E" w:rsidP="00A1057C">
            <w:pPr>
              <w:tabs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- 6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94" w:type="pct"/>
            <w:shd w:val="clear" w:color="auto" w:fill="auto"/>
          </w:tcPr>
          <w:p w14:paraId="1B36C497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1F208483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3D885D26" w14:textId="7619AE7E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36A4030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0E2D52EC" w14:textId="14279BAD" w:rsidR="00916D3E" w:rsidRPr="00D267C3" w:rsidRDefault="0001705A" w:rsidP="00F83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vAlign w:val="bottom"/>
          </w:tcPr>
          <w:p w14:paraId="7BD2E745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</w:tcPr>
          <w:p w14:paraId="64FF4377" w14:textId="1C8F97CB" w:rsidR="00916D3E" w:rsidRPr="00D267C3" w:rsidRDefault="00916D3E" w:rsidP="00295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301</w:t>
            </w:r>
          </w:p>
        </w:tc>
      </w:tr>
      <w:tr w:rsidR="00916D3E" w:rsidRPr="00D267C3" w14:paraId="5D0A81ED" w14:textId="77777777" w:rsidTr="00155466">
        <w:tc>
          <w:tcPr>
            <w:tcW w:w="2383" w:type="pct"/>
          </w:tcPr>
          <w:p w14:paraId="388A620A" w14:textId="3118D797" w:rsidR="00916D3E" w:rsidRPr="00D267C3" w:rsidRDefault="00916D3E" w:rsidP="00A1057C">
            <w:pPr>
              <w:tabs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7 - 12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94" w:type="pct"/>
            <w:shd w:val="clear" w:color="auto" w:fill="auto"/>
          </w:tcPr>
          <w:p w14:paraId="2FDFDBCC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39FFE37F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28C7566E" w14:textId="5248149A" w:rsidR="00916D3E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24B84E5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2635EAE2" w14:textId="4E8BF88A" w:rsidR="00916D3E" w:rsidRPr="00D267C3" w:rsidRDefault="0001705A" w:rsidP="00017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2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154" w:type="pct"/>
            <w:vAlign w:val="bottom"/>
          </w:tcPr>
          <w:p w14:paraId="7D80A196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</w:tcPr>
          <w:p w14:paraId="4AC40542" w14:textId="2105FB39" w:rsidR="00916D3E" w:rsidRPr="00D267C3" w:rsidRDefault="00916D3E" w:rsidP="0091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344</w:t>
            </w:r>
          </w:p>
        </w:tc>
      </w:tr>
      <w:tr w:rsidR="00916D3E" w:rsidRPr="00D267C3" w14:paraId="5EDEF51D" w14:textId="77777777" w:rsidTr="00155466">
        <w:tc>
          <w:tcPr>
            <w:tcW w:w="2383" w:type="pct"/>
          </w:tcPr>
          <w:p w14:paraId="4511042C" w14:textId="083475E6" w:rsidR="00916D3E" w:rsidRPr="00CD005D" w:rsidRDefault="00916D3E" w:rsidP="00761DDB">
            <w:pPr>
              <w:tabs>
                <w:tab w:val="left" w:pos="540"/>
              </w:tabs>
              <w:spacing w:line="240" w:lineRule="auto"/>
              <w:ind w:left="162" w:hanging="196"/>
              <w:rPr>
                <w:rFonts w:ascii="Angsana New" w:hAnsi="Angsana New"/>
                <w:sz w:val="30"/>
                <w:szCs w:val="30"/>
                <w:cs/>
              </w:rPr>
            </w:pPr>
            <w:r w:rsidRPr="00CD005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94" w:type="pct"/>
            <w:shd w:val="clear" w:color="auto" w:fill="auto"/>
            <w:vAlign w:val="bottom"/>
          </w:tcPr>
          <w:p w14:paraId="38D9DC15" w14:textId="77777777" w:rsidR="00916D3E" w:rsidRPr="00CD005D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18DCF224" w14:textId="77777777" w:rsidR="00916D3E" w:rsidRPr="00CD005D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6F4200C1" w14:textId="324B4976" w:rsidR="00916D3E" w:rsidRPr="00CD005D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223D65C" w14:textId="77777777" w:rsidR="00916D3E" w:rsidRPr="00CD005D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37724" w14:textId="6ACAA4EA" w:rsidR="00916D3E" w:rsidRPr="00CD005D" w:rsidRDefault="0001705A" w:rsidP="00D1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CD005D">
              <w:rPr>
                <w:rFonts w:ascii="Angsana New" w:hAnsi="Angsana New"/>
                <w:sz w:val="30"/>
                <w:szCs w:val="30"/>
              </w:rPr>
              <w:t>319,714</w:t>
            </w:r>
          </w:p>
        </w:tc>
        <w:tc>
          <w:tcPr>
            <w:tcW w:w="154" w:type="pct"/>
            <w:vAlign w:val="bottom"/>
          </w:tcPr>
          <w:p w14:paraId="085E7341" w14:textId="77777777" w:rsidR="00916D3E" w:rsidRPr="00CD005D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2A78298E" w14:textId="3A504416" w:rsidR="00916D3E" w:rsidRPr="00CD005D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  <w:cs/>
              </w:rPr>
            </w:pPr>
            <w:r w:rsidRPr="00CD005D">
              <w:rPr>
                <w:rFonts w:ascii="Angsana New" w:hAnsi="Angsana New"/>
                <w:sz w:val="30"/>
                <w:szCs w:val="30"/>
              </w:rPr>
              <w:t>431,027</w:t>
            </w:r>
          </w:p>
        </w:tc>
      </w:tr>
      <w:tr w:rsidR="00916D3E" w:rsidRPr="00D267C3" w14:paraId="6EEEAE13" w14:textId="77777777" w:rsidTr="00155466">
        <w:tc>
          <w:tcPr>
            <w:tcW w:w="2383" w:type="pct"/>
          </w:tcPr>
          <w:p w14:paraId="2A6E5325" w14:textId="1FC8B24C" w:rsidR="00916D3E" w:rsidRPr="00D267C3" w:rsidRDefault="00916D3E" w:rsidP="00ED5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40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94" w:type="pct"/>
            <w:shd w:val="clear" w:color="auto" w:fill="auto"/>
          </w:tcPr>
          <w:p w14:paraId="657884B6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5B8824E3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10FC1274" w14:textId="0D4E14D4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15C9487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47BAD536" w14:textId="50366A2E" w:rsidR="00916D3E" w:rsidRPr="00D267C3" w:rsidRDefault="00385C2A" w:rsidP="00155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vAlign w:val="bottom"/>
          </w:tcPr>
          <w:p w14:paraId="65924E1C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38CB6BAD" w14:textId="6CBE3C8B" w:rsidR="00916D3E" w:rsidRPr="00D267C3" w:rsidRDefault="00916D3E" w:rsidP="00155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6D3E" w:rsidRPr="00D267C3" w14:paraId="61A58C9D" w14:textId="77777777" w:rsidTr="00155466">
        <w:tc>
          <w:tcPr>
            <w:tcW w:w="2383" w:type="pct"/>
          </w:tcPr>
          <w:p w14:paraId="6CA5E7F7" w14:textId="06C211E8" w:rsidR="00916D3E" w:rsidRPr="00D267C3" w:rsidRDefault="00916D3E" w:rsidP="00ED543A">
            <w:pPr>
              <w:tabs>
                <w:tab w:val="left" w:pos="540"/>
              </w:tabs>
              <w:spacing w:line="240" w:lineRule="auto"/>
              <w:ind w:hanging="40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94" w:type="pct"/>
            <w:shd w:val="clear" w:color="auto" w:fill="auto"/>
            <w:vAlign w:val="bottom"/>
          </w:tcPr>
          <w:p w14:paraId="33C0CE7D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06BE70A6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41" w:type="pct"/>
            <w:shd w:val="clear" w:color="auto" w:fill="auto"/>
          </w:tcPr>
          <w:p w14:paraId="52F43E9C" w14:textId="0781BE25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F12CA40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E5E274" w14:textId="5D322CD3" w:rsidR="00916D3E" w:rsidRPr="00D14E76" w:rsidRDefault="0001705A" w:rsidP="00D1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FA69BD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,714</w:t>
            </w:r>
          </w:p>
        </w:tc>
        <w:tc>
          <w:tcPr>
            <w:tcW w:w="154" w:type="pct"/>
            <w:vAlign w:val="bottom"/>
          </w:tcPr>
          <w:p w14:paraId="242D3084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B1084" w14:textId="7AB455CE" w:rsidR="00916D3E" w:rsidRPr="00916D3E" w:rsidRDefault="00916D3E" w:rsidP="0091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2" w:right="-8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</w:t>
            </w:r>
            <w:r w:rsidRPr="00916D3E">
              <w:rPr>
                <w:rFonts w:ascii="Angsana New" w:hAnsi="Angsana New"/>
                <w:b/>
                <w:bCs/>
                <w:sz w:val="30"/>
                <w:szCs w:val="30"/>
              </w:rPr>
              <w:t>431,027</w:t>
            </w:r>
          </w:p>
        </w:tc>
      </w:tr>
    </w:tbl>
    <w:p w14:paraId="05FB56D1" w14:textId="77777777" w:rsidR="00BE3612" w:rsidRPr="00142062" w:rsidRDefault="00BE3612" w:rsidP="00BE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</w:rPr>
      </w:pPr>
    </w:p>
    <w:p w14:paraId="4EE1E1D5" w14:textId="664042E7" w:rsidR="00142062" w:rsidRDefault="00BE3612" w:rsidP="00ED5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lang w:val="th-TH"/>
        </w:rPr>
      </w:pPr>
      <w:r w:rsidRPr="00D267C3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โดยปกติระยะเวลาการให้สินเชื่อแก่ลูกค้าของกลุ่มบริษัทมีระยะเวลา</w:t>
      </w:r>
      <w:r w:rsidRPr="00FE377F">
        <w:rPr>
          <w:rFonts w:ascii="Angsana New" w:hAnsi="Angsana New"/>
          <w:sz w:val="30"/>
          <w:szCs w:val="30"/>
          <w:cs/>
          <w:lang w:val="th-TH"/>
        </w:rPr>
        <w:t xml:space="preserve">ตั้งแต่ </w:t>
      </w:r>
      <w:r w:rsidR="00C04E95" w:rsidRPr="00FE377F">
        <w:rPr>
          <w:rFonts w:ascii="Angsana New" w:hAnsi="Angsana New"/>
          <w:sz w:val="30"/>
          <w:szCs w:val="30"/>
        </w:rPr>
        <w:t xml:space="preserve">30 </w:t>
      </w:r>
      <w:r w:rsidRPr="00FE377F">
        <w:rPr>
          <w:rFonts w:ascii="Angsana New" w:hAnsi="Angsana New"/>
          <w:sz w:val="30"/>
          <w:szCs w:val="30"/>
          <w:cs/>
          <w:lang w:val="th-TH"/>
        </w:rPr>
        <w:t xml:space="preserve">วัน ถึง </w:t>
      </w:r>
      <w:r w:rsidR="00C04E95" w:rsidRPr="00FE377F">
        <w:rPr>
          <w:rFonts w:ascii="Angsana New" w:hAnsi="Angsana New"/>
          <w:sz w:val="30"/>
          <w:szCs w:val="30"/>
        </w:rPr>
        <w:t>45</w:t>
      </w:r>
      <w:r w:rsidR="00C04E95" w:rsidRPr="00FE377F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FE377F">
        <w:rPr>
          <w:rFonts w:ascii="Angsana New" w:hAnsi="Angsana New"/>
          <w:sz w:val="30"/>
          <w:szCs w:val="30"/>
          <w:cs/>
          <w:lang w:val="th-TH"/>
        </w:rPr>
        <w:t>วัน</w:t>
      </w:r>
    </w:p>
    <w:p w14:paraId="4A538F34" w14:textId="02A99E54" w:rsidR="00875534" w:rsidRDefault="00875534" w:rsidP="00ED5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lang w:val="th-TH"/>
        </w:rPr>
      </w:pPr>
    </w:p>
    <w:p w14:paraId="402BA73A" w14:textId="65BB2414" w:rsidR="00875534" w:rsidRDefault="00875534" w:rsidP="00ED5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lang w:val="th-TH"/>
        </w:rPr>
      </w:pPr>
    </w:p>
    <w:p w14:paraId="095A9C2C" w14:textId="77777777" w:rsidR="001479E1" w:rsidRPr="00C20666" w:rsidRDefault="001479E1" w:rsidP="00BE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4"/>
          <w:szCs w:val="4"/>
        </w:rPr>
      </w:pPr>
    </w:p>
    <w:p w14:paraId="7425FEF3" w14:textId="77777777" w:rsidR="00423EDA" w:rsidRPr="00D267C3" w:rsidRDefault="00FB07B9" w:rsidP="004B300C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bookmarkStart w:id="5" w:name="_Hlk78280964"/>
      <w:r w:rsidRPr="00D267C3">
        <w:rPr>
          <w:b/>
          <w:bCs/>
          <w:cs/>
        </w:rPr>
        <w:lastRenderedPageBreak/>
        <w:t>ภาระผูกพันกับ</w:t>
      </w:r>
      <w:r w:rsidR="00826CFE" w:rsidRPr="00D267C3">
        <w:rPr>
          <w:rFonts w:hint="cs"/>
          <w:b/>
          <w:bCs/>
          <w:cs/>
        </w:rPr>
        <w:t>บุคคลหรือ</w:t>
      </w:r>
      <w:r w:rsidRPr="00D267C3">
        <w:rPr>
          <w:b/>
          <w:bCs/>
          <w:cs/>
        </w:rPr>
        <w:t>กิจการที่ไม่เกี่ยวข้องกัน</w:t>
      </w:r>
    </w:p>
    <w:bookmarkEnd w:id="5"/>
    <w:p w14:paraId="70B2AE9B" w14:textId="77777777" w:rsidR="00FF3F75" w:rsidRPr="00142062" w:rsidRDefault="00FF3F75" w:rsidP="001F0A79">
      <w:pPr>
        <w:pStyle w:val="BodyText2"/>
        <w:ind w:left="540"/>
        <w:rPr>
          <w:b/>
          <w:bCs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1"/>
        <w:gridCol w:w="719"/>
        <w:gridCol w:w="269"/>
        <w:gridCol w:w="1531"/>
      </w:tblGrid>
      <w:tr w:rsidR="0029588B" w:rsidRPr="00D267C3" w14:paraId="2B41E230" w14:textId="77777777" w:rsidTr="0029588B">
        <w:trPr>
          <w:tblHeader/>
        </w:trPr>
        <w:tc>
          <w:tcPr>
            <w:tcW w:w="3641" w:type="pct"/>
            <w:shd w:val="clear" w:color="auto" w:fill="auto"/>
          </w:tcPr>
          <w:p w14:paraId="11E153BE" w14:textId="0DBB1BBC" w:rsidR="0029588B" w:rsidRPr="000A3E00" w:rsidRDefault="0029588B" w:rsidP="005E0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A3E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D6F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D6F6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359" w:type="pct"/>
            <w:gridSpan w:val="3"/>
          </w:tcPr>
          <w:p w14:paraId="0C565500" w14:textId="456DCFCD" w:rsidR="0029588B" w:rsidRDefault="0029588B" w:rsidP="004D5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</w:p>
          <w:p w14:paraId="6707A495" w14:textId="77777777" w:rsidR="0029588B" w:rsidRPr="00D267C3" w:rsidDel="003621D0" w:rsidRDefault="0029588B" w:rsidP="004D5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588B" w:rsidRPr="00D267C3" w14:paraId="17967CA3" w14:textId="77777777" w:rsidTr="0029588B">
        <w:tc>
          <w:tcPr>
            <w:tcW w:w="3641" w:type="pct"/>
          </w:tcPr>
          <w:p w14:paraId="198F2128" w14:textId="77777777" w:rsidR="0029588B" w:rsidRDefault="0029588B" w:rsidP="00275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9" w:type="pct"/>
            <w:gridSpan w:val="3"/>
          </w:tcPr>
          <w:p w14:paraId="22F7CD94" w14:textId="793B8D5E" w:rsidR="0029588B" w:rsidRPr="008578A4" w:rsidRDefault="0029588B" w:rsidP="008578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9588B" w:rsidRPr="00D267C3" w14:paraId="758B3BE1" w14:textId="77777777" w:rsidTr="0029588B">
        <w:tc>
          <w:tcPr>
            <w:tcW w:w="3641" w:type="pct"/>
          </w:tcPr>
          <w:p w14:paraId="033832D7" w14:textId="77777777" w:rsidR="0029588B" w:rsidRPr="00D267C3" w:rsidRDefault="0029588B" w:rsidP="00275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388" w:type="pct"/>
          </w:tcPr>
          <w:p w14:paraId="4F927B06" w14:textId="77777777" w:rsidR="0029588B" w:rsidRPr="00D267C3" w:rsidRDefault="0029588B" w:rsidP="008578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2ABEB5B" w14:textId="5B68690A" w:rsidR="0029588B" w:rsidRPr="00D267C3" w:rsidRDefault="0029588B" w:rsidP="008578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6" w:type="pct"/>
          </w:tcPr>
          <w:p w14:paraId="1E03095F" w14:textId="51891308" w:rsidR="0029588B" w:rsidRPr="00D267C3" w:rsidRDefault="0029588B" w:rsidP="008578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9588B" w:rsidRPr="00D267C3" w14:paraId="59B29B93" w14:textId="77777777" w:rsidTr="0029588B">
        <w:tc>
          <w:tcPr>
            <w:tcW w:w="3641" w:type="pct"/>
          </w:tcPr>
          <w:p w14:paraId="79852AAF" w14:textId="77777777" w:rsidR="0029588B" w:rsidRPr="00D267C3" w:rsidRDefault="0029588B" w:rsidP="00275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คำสั่ง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>ซื้อวัสดุก่อสร้าง</w:t>
            </w:r>
          </w:p>
        </w:tc>
        <w:tc>
          <w:tcPr>
            <w:tcW w:w="388" w:type="pct"/>
          </w:tcPr>
          <w:p w14:paraId="5FD927E8" w14:textId="77777777" w:rsidR="0029588B" w:rsidRDefault="0029588B" w:rsidP="00786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97D9D16" w14:textId="41867F94" w:rsidR="0029588B" w:rsidRDefault="0029588B" w:rsidP="00786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6" w:type="pct"/>
          </w:tcPr>
          <w:p w14:paraId="04C376D6" w14:textId="6CF54929" w:rsidR="0029588B" w:rsidRPr="008E020C" w:rsidRDefault="0001705A" w:rsidP="00295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1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69,421</w:t>
            </w:r>
          </w:p>
        </w:tc>
      </w:tr>
      <w:tr w:rsidR="0029588B" w:rsidRPr="00D267C3" w14:paraId="7CEE3702" w14:textId="77777777" w:rsidTr="0029588B">
        <w:tc>
          <w:tcPr>
            <w:tcW w:w="3641" w:type="pct"/>
          </w:tcPr>
          <w:p w14:paraId="34073A35" w14:textId="77777777" w:rsidR="0029588B" w:rsidRPr="00D267C3" w:rsidRDefault="0029588B" w:rsidP="00275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388" w:type="pct"/>
          </w:tcPr>
          <w:p w14:paraId="3A898B83" w14:textId="77777777" w:rsidR="0029588B" w:rsidRDefault="0029588B" w:rsidP="00006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6C9ED4D" w14:textId="28DCD2A3" w:rsidR="0029588B" w:rsidRDefault="0029588B" w:rsidP="00006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6" w:type="pct"/>
            <w:tcBorders>
              <w:bottom w:val="single" w:sz="4" w:space="0" w:color="auto"/>
            </w:tcBorders>
          </w:tcPr>
          <w:p w14:paraId="1450DAFF" w14:textId="1A30ABD4" w:rsidR="0029588B" w:rsidRPr="00BC75A7" w:rsidRDefault="00553CB2" w:rsidP="00295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1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385C2A">
              <w:rPr>
                <w:rFonts w:ascii="Angsana New" w:hAnsi="Angsana New"/>
                <w:sz w:val="30"/>
                <w:szCs w:val="30"/>
              </w:rPr>
              <w:t>105,947</w:t>
            </w:r>
          </w:p>
        </w:tc>
      </w:tr>
      <w:tr w:rsidR="0029588B" w:rsidRPr="00D267C3" w14:paraId="74B8C8D4" w14:textId="77777777" w:rsidTr="0029588B">
        <w:tc>
          <w:tcPr>
            <w:tcW w:w="3641" w:type="pct"/>
          </w:tcPr>
          <w:p w14:paraId="59C147C7" w14:textId="77777777" w:rsidR="0029588B" w:rsidRPr="00D267C3" w:rsidRDefault="0029588B" w:rsidP="00275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88" w:type="pct"/>
          </w:tcPr>
          <w:p w14:paraId="7B062AF4" w14:textId="77777777" w:rsidR="0029588B" w:rsidRDefault="0029588B" w:rsidP="00786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1D2D478" w14:textId="49B9E154" w:rsidR="0029588B" w:rsidRDefault="0029588B" w:rsidP="00786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66EB8777" w14:textId="5CC9901B" w:rsidR="0029588B" w:rsidRPr="00D267C3" w:rsidRDefault="00385C2A" w:rsidP="00295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1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1,175,368</w:t>
            </w:r>
          </w:p>
        </w:tc>
      </w:tr>
    </w:tbl>
    <w:p w14:paraId="7594DBCC" w14:textId="77777777" w:rsidR="006C65D9" w:rsidRDefault="006C65D9" w:rsidP="00142062">
      <w:pPr>
        <w:pStyle w:val="BodyText2"/>
        <w:ind w:left="540"/>
        <w:rPr>
          <w:b/>
          <w:bCs/>
          <w:cs/>
        </w:rPr>
      </w:pPr>
    </w:p>
    <w:p w14:paraId="6FFD5CBB" w14:textId="7B8A6D58" w:rsidR="00F9463C" w:rsidRDefault="00F9463C" w:rsidP="0031596F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D267C3">
        <w:rPr>
          <w:rFonts w:hint="cs"/>
          <w:b/>
          <w:bCs/>
          <w:cs/>
        </w:rPr>
        <w:t>หนี้สินที่อาจเกิดขึ้น</w:t>
      </w:r>
    </w:p>
    <w:p w14:paraId="65DB6B8A" w14:textId="77777777" w:rsidR="000070C8" w:rsidRPr="00142062" w:rsidRDefault="000070C8" w:rsidP="00BC14AB">
      <w:pPr>
        <w:pStyle w:val="BodyText2"/>
        <w:ind w:left="540"/>
        <w:rPr>
          <w:b/>
          <w:bCs/>
          <w:sz w:val="28"/>
          <w:szCs w:val="28"/>
          <w:cs/>
        </w:rPr>
      </w:pPr>
    </w:p>
    <w:p w14:paraId="2DB985D8" w14:textId="77777777" w:rsidR="00D51384" w:rsidRPr="00BC14AB" w:rsidRDefault="00D51384" w:rsidP="00BC14AB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C14AB">
        <w:rPr>
          <w:rFonts w:ascii="Angsana New" w:hAnsi="Angsana New" w:cs="Angsana New" w:hint="cs"/>
          <w:sz w:val="30"/>
          <w:szCs w:val="30"/>
          <w:cs/>
        </w:rPr>
        <w:t>บริษัทได้ถูกฟ้องร้องเรียกค่าเสียหายในข้อหาผิดสัญญาจ้างทำของจากบริษัทแห่งหนึ่ง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(“</w:t>
      </w:r>
      <w:r w:rsidRPr="00BC14AB">
        <w:rPr>
          <w:rFonts w:ascii="Angsana New" w:hAnsi="Angsana New" w:cs="Angsana New" w:hint="cs"/>
          <w:sz w:val="30"/>
          <w:szCs w:val="30"/>
          <w:cs/>
        </w:rPr>
        <w:t>โจทก์</w:t>
      </w:r>
      <w:r w:rsidRPr="00BC14AB">
        <w:rPr>
          <w:rFonts w:ascii="Angsana New" w:hAnsi="Angsana New" w:cs="Angsana New" w:hint="eastAsia"/>
          <w:sz w:val="30"/>
          <w:szCs w:val="30"/>
          <w:cs/>
        </w:rPr>
        <w:t>”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) </w:t>
      </w:r>
      <w:r w:rsidRPr="00BC14AB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>18.31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โดยได้รับหมายเรียกจากศาลแพ่ง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30 </w:t>
      </w:r>
      <w:r w:rsidRPr="00BC14AB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2562 </w:t>
      </w:r>
      <w:r w:rsidRPr="00BC14AB">
        <w:rPr>
          <w:rFonts w:ascii="Angsana New" w:hAnsi="Angsana New" w:cs="Angsana New" w:hint="cs"/>
          <w:sz w:val="30"/>
          <w:szCs w:val="30"/>
          <w:cs/>
        </w:rPr>
        <w:t>และบริษัทได้ยื่นคำให้การพร้อมการฟ้องแย้งเมื่อวันที่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27 </w:t>
      </w:r>
      <w:r w:rsidRPr="00BC14AB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>2563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โดยได้ฟ้องร้องค่าเสียหายจากโจทก์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ในข้อหาผิดสัญญาจ้างทำให้บริษัทได้รับความเสียหายเป็นจำนวนเงินทั้งสิ้น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>17.1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ผลการพิจารณาคดีของศาลชั้นต้นเมื่อวันที่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 xml:space="preserve">                 </w:t>
      </w:r>
      <w:r w:rsidRPr="00BC14AB">
        <w:rPr>
          <w:rFonts w:ascii="Angsana New" w:hAnsi="Angsana New" w:cs="Angsana New"/>
          <w:sz w:val="30"/>
          <w:szCs w:val="30"/>
        </w:rPr>
        <w:t xml:space="preserve">  </w:t>
      </w:r>
      <w:r w:rsidRPr="00BC14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        23 </w:t>
      </w:r>
      <w:r w:rsidRPr="00BC14A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2563 </w:t>
      </w:r>
      <w:r w:rsidRPr="00BC14AB">
        <w:rPr>
          <w:rFonts w:ascii="Angsana New" w:hAnsi="Angsana New" w:cs="Angsana New" w:hint="cs"/>
          <w:sz w:val="30"/>
          <w:szCs w:val="30"/>
          <w:cs/>
        </w:rPr>
        <w:t>เห็นว่าโจทก์และบริษัทต่างสมัครใจยกเลิกสัญญาจ้างต่อกันโดยปริยายนับแต่วันที่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27 </w:t>
      </w:r>
      <w:r w:rsidRPr="00BC14A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2562 </w:t>
      </w:r>
      <w:r w:rsidRPr="00BC14AB">
        <w:rPr>
          <w:rFonts w:ascii="Angsana New" w:hAnsi="Angsana New" w:cs="Angsana New" w:hint="cs"/>
          <w:sz w:val="30"/>
          <w:szCs w:val="30"/>
          <w:cs/>
        </w:rPr>
        <w:t>โดยบริษัทต้องรับผิดชำระเงินค่าจ้างแก่โจทก์พร้อมดอกเบี้ยร้อยละ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>7.5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นับแต่วันที่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>3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>2562</w:t>
      </w:r>
      <w:r w:rsidRPr="00BC14AB">
        <w:rPr>
          <w:rFonts w:ascii="Angsana New" w:hAnsi="Angsana New" w:cs="Angsana New" w:hint="cs"/>
          <w:sz w:val="30"/>
          <w:szCs w:val="30"/>
          <w:cs/>
        </w:rPr>
        <w:t>และโจทก์ต้องคืนค่าจ้างล่วงหน้าแก่บริษัท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คงเหลือเงินที่บริษัทจะต้องชำระแก่โจทก์รวมเป็นเงิน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3.12 </w:t>
      </w:r>
      <w:r w:rsidRPr="00BC14A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ดังนั้นบริษัทจึงบันทึกประมาณการหนี้สินด้วยจำนวนเงินตามคำพิพากษาของศาลชั้นต้น</w:t>
      </w:r>
    </w:p>
    <w:p w14:paraId="41507AD9" w14:textId="77777777" w:rsidR="00D51384" w:rsidRPr="00142062" w:rsidRDefault="00D51384" w:rsidP="00BC14AB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28"/>
        </w:rPr>
      </w:pPr>
    </w:p>
    <w:p w14:paraId="4785A655" w14:textId="162FC474" w:rsidR="00D51384" w:rsidRPr="00BC14AB" w:rsidRDefault="00D51384" w:rsidP="00BC14AB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C14AB">
        <w:rPr>
          <w:rFonts w:ascii="Angsana New" w:hAnsi="Angsana New" w:cs="Angsana New" w:hint="cs"/>
          <w:sz w:val="30"/>
          <w:szCs w:val="30"/>
          <w:cs/>
        </w:rPr>
        <w:t>โดยผลการพิจารณาคดีของศาลอุทธรณ์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>30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>2564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พิจารณาเห็นพ้องกับศาลชั้นต้นว่าโจทก์</w:t>
      </w:r>
      <w:r w:rsidR="00385C2A">
        <w:rPr>
          <w:rFonts w:ascii="Angsana New" w:hAnsi="Angsana New" w:cs="Angsana New"/>
          <w:sz w:val="30"/>
          <w:szCs w:val="30"/>
        </w:rPr>
        <w:t xml:space="preserve">    </w:t>
      </w:r>
      <w:r w:rsidRPr="00BC14AB">
        <w:rPr>
          <w:rFonts w:ascii="Angsana New" w:hAnsi="Angsana New" w:cs="Angsana New" w:hint="cs"/>
          <w:sz w:val="30"/>
          <w:szCs w:val="30"/>
          <w:cs/>
        </w:rPr>
        <w:t>และบริษัทต่างสมัครใจยกเลิกสัญญาจ้างต่อกันโดยปริยายซึ่งฝ่ายหนึ่งฝ่ายใดไม่สามารถเรียกค่าเสียหายจากกันได้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และโจทก์ต้องคืนค่าจ้างล่วงหน้าหักด้วยมูลค่างานที่บริษัทต้องจ่ายให้โจทก์คงเหลือเงินที่ต้องจ่ายคืนบริษัท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BC14AB">
        <w:rPr>
          <w:rFonts w:ascii="Angsana New" w:hAnsi="Angsana New" w:cs="Angsana New"/>
          <w:sz w:val="30"/>
          <w:szCs w:val="30"/>
        </w:rPr>
        <w:t xml:space="preserve"> 2.57</w:t>
      </w:r>
      <w:r w:rsidR="00385C2A">
        <w:rPr>
          <w:rFonts w:ascii="Angsana New" w:hAnsi="Angsana New" w:cs="Angsana New"/>
          <w:sz w:val="30"/>
          <w:szCs w:val="30"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พร้อมดอกเบี้ยอัตราร้อยละ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7.5 </w:t>
      </w:r>
      <w:r w:rsidRPr="00BC14AB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นับแต่วันที่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24 </w:t>
      </w:r>
      <w:r w:rsidRPr="00BC14AB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2563 </w:t>
      </w:r>
      <w:r w:rsidRPr="00BC14AB">
        <w:rPr>
          <w:rFonts w:ascii="Angsana New" w:hAnsi="Angsana New" w:cs="Angsana New" w:hint="cs"/>
          <w:sz w:val="30"/>
          <w:szCs w:val="30"/>
          <w:cs/>
        </w:rPr>
        <w:t>ถึงวันที่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10 </w:t>
      </w:r>
      <w:r w:rsidRPr="00BC14AB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2564 </w:t>
      </w:r>
      <w:r w:rsidRPr="00BC14AB">
        <w:rPr>
          <w:rFonts w:ascii="Angsana New" w:hAnsi="Angsana New" w:cs="Angsana New" w:hint="cs"/>
          <w:sz w:val="30"/>
          <w:szCs w:val="30"/>
          <w:cs/>
        </w:rPr>
        <w:t>และอัตราร้อยละ</w:t>
      </w:r>
      <w:r w:rsidRPr="00BC14AB">
        <w:rPr>
          <w:rFonts w:ascii="Angsana New" w:hAnsi="Angsana New" w:cs="Angsana New"/>
          <w:sz w:val="30"/>
          <w:szCs w:val="30"/>
        </w:rPr>
        <w:t xml:space="preserve"> 5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นับแต่วันที่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11 </w:t>
      </w:r>
      <w:r w:rsidRPr="00BC14AB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>2564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เป็นต้นไปจนกว่าจะชำระเสร็จแก่บริษัท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ทั้งนี้อัตราดอกเบี้ยให้ปรับเปลี่ยนลดลงหรือเพิ่มขึ้นได้ตามพระราชกฤษฎีกาซึ่งตราขึ้นตามประมวลกฎหมายแพ่งและพาณิชย์มาตรา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>7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="00385C2A">
        <w:rPr>
          <w:rFonts w:ascii="Angsana New" w:hAnsi="Angsana New" w:cs="Angsana New"/>
          <w:sz w:val="30"/>
          <w:szCs w:val="30"/>
        </w:rPr>
        <w:t xml:space="preserve">     </w:t>
      </w:r>
      <w:r w:rsidRPr="00BC14AB">
        <w:rPr>
          <w:rFonts w:ascii="Angsana New" w:hAnsi="Angsana New" w:cs="Angsana New" w:hint="cs"/>
          <w:sz w:val="30"/>
          <w:szCs w:val="30"/>
          <w:cs/>
        </w:rPr>
        <w:t>ที่แก้ไขใหม่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บวกด้วยอัตราร้อยละ</w:t>
      </w:r>
      <w:r w:rsidRPr="00BC14AB">
        <w:rPr>
          <w:rFonts w:ascii="Angsana New" w:hAnsi="Angsana New" w:cs="Angsana New"/>
          <w:sz w:val="30"/>
          <w:szCs w:val="30"/>
        </w:rPr>
        <w:t xml:space="preserve"> 2 </w:t>
      </w:r>
      <w:r w:rsidRPr="00BC14AB">
        <w:rPr>
          <w:rFonts w:ascii="Angsana New" w:hAnsi="Angsana New" w:cs="Angsana New" w:hint="cs"/>
          <w:sz w:val="30"/>
          <w:szCs w:val="30"/>
          <w:cs/>
        </w:rPr>
        <w:t>ต่อปีแต่ต้องไม่เกินอัตราร้อยละ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>7.5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ต่อปี</w:t>
      </w:r>
    </w:p>
    <w:p w14:paraId="09CF5B0B" w14:textId="7DAF292D" w:rsidR="000250C9" w:rsidRDefault="000250C9" w:rsidP="00BC14AB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3CB8C79" w14:textId="72D8D1CD" w:rsidR="00875534" w:rsidRDefault="00875534" w:rsidP="00BC14AB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2F58922" w14:textId="209A80F2" w:rsidR="00875534" w:rsidRDefault="00875534" w:rsidP="00BC14AB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51821B" w14:textId="77777777" w:rsidR="00875534" w:rsidRPr="00BC14AB" w:rsidRDefault="00875534" w:rsidP="00BC14AB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C2F9D92" w14:textId="6DC4A4EE" w:rsidR="005D3793" w:rsidRPr="003D48A4" w:rsidRDefault="00142062" w:rsidP="003D4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/>
          <w:sz w:val="30"/>
          <w:szCs w:val="30"/>
          <w:lang w:val="en-GB"/>
        </w:rPr>
      </w:pPr>
      <w:r w:rsidRPr="00175867">
        <w:rPr>
          <w:rFonts w:asciiTheme="majorBidi" w:eastAsia="Calibri" w:hAnsiTheme="majorBidi" w:hint="cs"/>
          <w:sz w:val="30"/>
          <w:szCs w:val="30"/>
          <w:cs/>
          <w:lang w:val="en-GB"/>
        </w:rPr>
        <w:lastRenderedPageBreak/>
        <w:t>ทั้งนี้</w:t>
      </w:r>
      <w:r w:rsidRPr="00175867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175867">
        <w:rPr>
          <w:rFonts w:asciiTheme="majorBidi" w:eastAsia="Calibri" w:hAnsiTheme="majorBidi" w:hint="cs"/>
          <w:sz w:val="30"/>
          <w:szCs w:val="30"/>
          <w:cs/>
          <w:lang w:val="en-GB"/>
        </w:rPr>
        <w:t>เมื่อวันที่</w:t>
      </w:r>
      <w:r w:rsidRPr="00175867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175867">
        <w:rPr>
          <w:rFonts w:asciiTheme="majorBidi" w:eastAsia="Calibri" w:hAnsiTheme="majorBidi"/>
          <w:sz w:val="30"/>
          <w:szCs w:val="30"/>
        </w:rPr>
        <w:t>26</w:t>
      </w:r>
      <w:r w:rsidRPr="00175867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175867">
        <w:rPr>
          <w:rFonts w:asciiTheme="majorBidi" w:eastAsia="Calibri" w:hAnsiTheme="majorBidi" w:hint="cs"/>
          <w:sz w:val="30"/>
          <w:szCs w:val="30"/>
          <w:cs/>
          <w:lang w:val="en-GB"/>
        </w:rPr>
        <w:t>พฤษภาคม</w:t>
      </w:r>
      <w:r w:rsidRPr="00175867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175867">
        <w:rPr>
          <w:rFonts w:asciiTheme="majorBidi" w:eastAsia="Calibri" w:hAnsiTheme="majorBidi"/>
          <w:sz w:val="30"/>
          <w:szCs w:val="30"/>
        </w:rPr>
        <w:t>2565</w:t>
      </w:r>
      <w:r w:rsidRPr="00175867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175867">
        <w:rPr>
          <w:rFonts w:asciiTheme="majorBidi" w:eastAsia="Calibri" w:hAnsiTheme="majorBidi" w:hint="cs"/>
          <w:sz w:val="30"/>
          <w:szCs w:val="30"/>
          <w:cs/>
          <w:lang w:val="en-GB"/>
        </w:rPr>
        <w:t>และวันที่</w:t>
      </w:r>
      <w:r w:rsidRPr="00175867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175867">
        <w:rPr>
          <w:rFonts w:asciiTheme="majorBidi" w:eastAsia="Calibri" w:hAnsiTheme="majorBidi"/>
          <w:sz w:val="30"/>
          <w:szCs w:val="30"/>
          <w:lang w:val="en-GB"/>
        </w:rPr>
        <w:t>4</w:t>
      </w:r>
      <w:r w:rsidRPr="00175867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175867">
        <w:rPr>
          <w:rFonts w:asciiTheme="majorBidi" w:eastAsia="Calibri" w:hAnsiTheme="majorBidi" w:hint="cs"/>
          <w:sz w:val="30"/>
          <w:szCs w:val="30"/>
          <w:cs/>
          <w:lang w:val="en-GB"/>
        </w:rPr>
        <w:t>สิงหาคม</w:t>
      </w:r>
      <w:r w:rsidRPr="00175867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175867">
        <w:rPr>
          <w:rFonts w:asciiTheme="majorBidi" w:eastAsia="Calibri" w:hAnsiTheme="majorBidi"/>
          <w:sz w:val="30"/>
          <w:szCs w:val="30"/>
        </w:rPr>
        <w:t>2565</w:t>
      </w:r>
      <w:r w:rsidRPr="00175867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175867">
        <w:rPr>
          <w:rFonts w:asciiTheme="majorBidi" w:eastAsia="Calibri" w:hAnsiTheme="majorBidi" w:hint="cs"/>
          <w:sz w:val="30"/>
          <w:szCs w:val="30"/>
          <w:cs/>
          <w:lang w:val="en-GB"/>
        </w:rPr>
        <w:t>โจทก์ได้ยื่นคำร้องขออนุญาตยื่นฎีกาต่อศาลฎีกาและ</w:t>
      </w:r>
      <w:r w:rsidRPr="00175867">
        <w:rPr>
          <w:rFonts w:asciiTheme="majorBidi" w:eastAsia="Calibri" w:hAnsiTheme="majorBidi"/>
          <w:sz w:val="30"/>
          <w:szCs w:val="30"/>
          <w:lang w:val="en-GB"/>
        </w:rPr>
        <w:t xml:space="preserve">    </w:t>
      </w:r>
      <w:r w:rsidRPr="00175867">
        <w:rPr>
          <w:rFonts w:asciiTheme="majorBidi" w:eastAsia="Calibri" w:hAnsiTheme="majorBidi" w:hint="cs"/>
          <w:sz w:val="30"/>
          <w:szCs w:val="30"/>
          <w:cs/>
          <w:lang w:val="en-GB"/>
        </w:rPr>
        <w:t>คำร้องขอทุเลาการบังคับคดีต่อศาลฎีกา</w:t>
      </w:r>
      <w:r w:rsidRPr="00175867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175867">
        <w:rPr>
          <w:rFonts w:asciiTheme="majorBidi" w:eastAsia="Calibri" w:hAnsiTheme="majorBidi" w:hint="cs"/>
          <w:sz w:val="30"/>
          <w:szCs w:val="30"/>
          <w:cs/>
          <w:lang w:val="en-GB"/>
        </w:rPr>
        <w:t>โดยศาลฎีกาอนุญาตให้งดการบังคับคดีตามคำสั่งศาลอุทธรณ์ระหว่างฎีกา                 เมื่อวันที่</w:t>
      </w:r>
      <w:r w:rsidRPr="00175867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175867">
        <w:rPr>
          <w:rFonts w:asciiTheme="majorBidi" w:eastAsia="Calibri" w:hAnsiTheme="majorBidi"/>
          <w:sz w:val="30"/>
          <w:szCs w:val="30"/>
          <w:lang w:val="en-GB"/>
        </w:rPr>
        <w:t>24</w:t>
      </w:r>
      <w:r w:rsidRPr="00175867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175867">
        <w:rPr>
          <w:rFonts w:asciiTheme="majorBidi" w:eastAsia="Calibri" w:hAnsiTheme="majorBidi" w:hint="cs"/>
          <w:sz w:val="30"/>
          <w:szCs w:val="30"/>
          <w:cs/>
          <w:lang w:val="en-GB"/>
        </w:rPr>
        <w:t>สิงหาคม</w:t>
      </w:r>
      <w:r w:rsidRPr="00175867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175867">
        <w:rPr>
          <w:rFonts w:asciiTheme="majorBidi" w:eastAsia="Calibri" w:hAnsiTheme="majorBidi"/>
          <w:sz w:val="30"/>
          <w:szCs w:val="30"/>
        </w:rPr>
        <w:t>2565</w:t>
      </w:r>
      <w:r w:rsidRPr="00175867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175867">
        <w:rPr>
          <w:rFonts w:asciiTheme="majorBidi" w:eastAsia="Calibri" w:hAnsiTheme="majorBidi" w:hint="cs"/>
          <w:sz w:val="30"/>
          <w:szCs w:val="30"/>
          <w:cs/>
          <w:lang w:val="en-GB"/>
        </w:rPr>
        <w:t>และศาลฎีกามีคำสั่งเพื่อพิจารณาคำร้องขออนุญาตยื่นฎีกาของโจทก์ในวันที่</w:t>
      </w:r>
      <w:r w:rsidRPr="00175867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175867">
        <w:rPr>
          <w:rFonts w:asciiTheme="majorBidi" w:eastAsia="Calibri" w:hAnsiTheme="majorBidi"/>
          <w:sz w:val="30"/>
          <w:szCs w:val="30"/>
          <w:lang w:val="en-GB"/>
        </w:rPr>
        <w:t>28</w:t>
      </w:r>
      <w:r w:rsidRPr="00175867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175867">
        <w:rPr>
          <w:rFonts w:asciiTheme="majorBidi" w:eastAsia="Calibri" w:hAnsiTheme="majorBidi" w:hint="cs"/>
          <w:sz w:val="30"/>
          <w:szCs w:val="30"/>
          <w:cs/>
          <w:lang w:val="en-GB"/>
        </w:rPr>
        <w:t>มีนาคม</w:t>
      </w:r>
      <w:r w:rsidRPr="00175867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175867">
        <w:rPr>
          <w:rFonts w:asciiTheme="majorBidi" w:eastAsia="Calibri" w:hAnsiTheme="majorBidi"/>
          <w:sz w:val="30"/>
          <w:szCs w:val="30"/>
        </w:rPr>
        <w:t>2566</w:t>
      </w:r>
      <w:r w:rsidRPr="00175867">
        <w:rPr>
          <w:rFonts w:asciiTheme="majorBidi" w:eastAsia="Calibri" w:hAnsiTheme="majorBidi"/>
          <w:sz w:val="30"/>
          <w:szCs w:val="30"/>
          <w:cs/>
          <w:lang w:val="en-GB"/>
        </w:rPr>
        <w:t xml:space="preserve">  </w:t>
      </w:r>
      <w:r w:rsidR="00155466" w:rsidRPr="00175867">
        <w:rPr>
          <w:rFonts w:asciiTheme="majorBidi" w:eastAsia="Calibri" w:hAnsiTheme="majorBidi" w:hint="cs"/>
          <w:sz w:val="30"/>
          <w:szCs w:val="30"/>
          <w:cs/>
          <w:lang w:val="en-GB"/>
        </w:rPr>
        <w:t>ปัจจุบันอยู่ในระหว่างการพิจารณาของศาลฎีกา</w:t>
      </w:r>
      <w:r w:rsidRPr="00175867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175867">
        <w:rPr>
          <w:rFonts w:asciiTheme="majorBidi" w:eastAsia="Calibri" w:hAnsiTheme="majorBidi" w:hint="cs"/>
          <w:sz w:val="30"/>
          <w:szCs w:val="30"/>
          <w:cs/>
          <w:lang w:val="en-GB"/>
        </w:rPr>
        <w:t>บริษัทยังคงบันทึกประมาณการหนี้สินด้วยจำนวนเงินตามคำพิพากษาของศาลชั้นต้นไว้</w:t>
      </w:r>
      <w:r w:rsidRPr="00175867">
        <w:rPr>
          <w:rFonts w:asciiTheme="majorBidi" w:eastAsia="Calibri" w:hAnsiTheme="majorBidi"/>
          <w:sz w:val="30"/>
          <w:szCs w:val="30"/>
          <w:cs/>
          <w:lang w:val="en-GB"/>
        </w:rPr>
        <w:t>คงเดิม</w:t>
      </w:r>
    </w:p>
    <w:p w14:paraId="3E2B9233" w14:textId="6F1DCB89" w:rsidR="00142062" w:rsidRPr="00142062" w:rsidRDefault="00142062" w:rsidP="00142062">
      <w:pPr>
        <w:ind w:left="540"/>
        <w:jc w:val="thaiDistribute"/>
        <w:rPr>
          <w:b/>
          <w:bCs/>
        </w:rPr>
      </w:pPr>
    </w:p>
    <w:p w14:paraId="1C3190AD" w14:textId="77777777" w:rsidR="00142062" w:rsidRPr="006C65D9" w:rsidRDefault="00142062" w:rsidP="006C6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202124"/>
          <w:sz w:val="30"/>
          <w:szCs w:val="30"/>
          <w:lang w:bidi="ar-SA"/>
        </w:rPr>
      </w:pPr>
    </w:p>
    <w:sectPr w:rsidR="00142062" w:rsidRPr="006C65D9" w:rsidSect="008E7206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691" w:right="1152" w:bottom="576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3D439" w14:textId="77777777" w:rsidR="00817602" w:rsidRDefault="00817602" w:rsidP="003D743A">
      <w:r>
        <w:separator/>
      </w:r>
    </w:p>
  </w:endnote>
  <w:endnote w:type="continuationSeparator" w:id="0">
    <w:p w14:paraId="058C0FE1" w14:textId="77777777" w:rsidR="00817602" w:rsidRDefault="00817602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altName w:val="Corbel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ABE11" w14:textId="77777777" w:rsidR="00817602" w:rsidRDefault="00817602" w:rsidP="00E23FD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000A4DF9" w14:textId="77777777" w:rsidR="00817602" w:rsidRDefault="00817602" w:rsidP="00E23FDF">
    <w:pPr>
      <w:pStyle w:val="Footer"/>
      <w:ind w:right="360"/>
    </w:pPr>
  </w:p>
  <w:p w14:paraId="265DFAFD" w14:textId="77777777" w:rsidR="00817602" w:rsidRDefault="00817602"/>
  <w:p w14:paraId="7E7271DB" w14:textId="77777777" w:rsidR="00817602" w:rsidRDefault="00817602"/>
  <w:p w14:paraId="0786E402" w14:textId="77777777" w:rsidR="00817602" w:rsidRDefault="0081760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03F31" w14:textId="77777777" w:rsidR="00817602" w:rsidRPr="00D97BBD" w:rsidRDefault="00817602" w:rsidP="00E23FDF">
    <w:pPr>
      <w:pStyle w:val="Footer"/>
      <w:jc w:val="center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553CB2">
      <w:rPr>
        <w:rFonts w:ascii="Angsana New" w:hAnsi="Angsana New"/>
        <w:noProof/>
        <w:sz w:val="30"/>
        <w:szCs w:val="30"/>
      </w:rPr>
      <w:t>24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53809" w14:textId="77777777" w:rsidR="00817602" w:rsidRPr="002D67CA" w:rsidRDefault="00817602" w:rsidP="00E23FDF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19</w:t>
    </w:r>
    <w:r w:rsidRPr="00D97BBD">
      <w:rPr>
        <w:rFonts w:ascii="Angsana New" w:hAnsi="Angsana New"/>
        <w:sz w:val="30"/>
        <w:szCs w:val="30"/>
      </w:rPr>
      <w:fldChar w:fldCharType="end"/>
    </w:r>
  </w:p>
  <w:p w14:paraId="6723711B" w14:textId="77777777" w:rsidR="00817602" w:rsidRDefault="00817602"/>
  <w:p w14:paraId="55B70FB8" w14:textId="77777777" w:rsidR="00817602" w:rsidRDefault="00817602"/>
  <w:p w14:paraId="6AE2E9CC" w14:textId="77777777" w:rsidR="00817602" w:rsidRDefault="0081760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9E332" w14:textId="77777777" w:rsidR="00817602" w:rsidRDefault="00817602" w:rsidP="003D743A">
      <w:r>
        <w:separator/>
      </w:r>
    </w:p>
  </w:footnote>
  <w:footnote w:type="continuationSeparator" w:id="0">
    <w:p w14:paraId="244F5048" w14:textId="77777777" w:rsidR="00817602" w:rsidRDefault="00817602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F0829" w14:textId="77777777" w:rsidR="00817602" w:rsidRPr="00406575" w:rsidRDefault="00817602" w:rsidP="00CB243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06575">
      <w:rPr>
        <w:rFonts w:ascii="Angsana New" w:hAnsi="Angsana New" w:hint="cs"/>
        <w:b/>
        <w:bCs/>
        <w:sz w:val="32"/>
        <w:szCs w:val="32"/>
        <w:cs/>
      </w:rPr>
      <w:t>บริษัท ซี เอ แซด (ประเทศไทย) จำกัด</w:t>
    </w:r>
    <w:r w:rsidRPr="00406575">
      <w:rPr>
        <w:rFonts w:ascii="Angsana New" w:hAnsi="Angsana New" w:hint="cs"/>
        <w:b/>
        <w:bCs/>
        <w:sz w:val="32"/>
        <w:szCs w:val="32"/>
      </w:rPr>
      <w:t xml:space="preserve"> </w:t>
    </w:r>
    <w:r w:rsidRPr="00406575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FE8BA27" w14:textId="77777777" w:rsidR="00817602" w:rsidRPr="00FA1E93" w:rsidRDefault="00817602" w:rsidP="00CB2439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5F01703" w14:textId="1DC14C4E" w:rsidR="00817602" w:rsidRDefault="00817602" w:rsidP="00E660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60E70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860E70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60E70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 xml:space="preserve">2566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AA67C8A" w14:textId="77777777" w:rsidR="00817602" w:rsidRPr="002E4AD2" w:rsidRDefault="00817602" w:rsidP="00235F64">
    <w:pPr>
      <w:spacing w:line="240" w:lineRule="auto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7D501" w14:textId="77777777" w:rsidR="00817602" w:rsidRPr="00D110DA" w:rsidRDefault="00817602" w:rsidP="000851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D110D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110DA">
      <w:rPr>
        <w:rFonts w:ascii="Angsana New" w:hAnsi="Angsana New" w:hint="cs"/>
        <w:b/>
        <w:bCs/>
        <w:sz w:val="32"/>
        <w:szCs w:val="32"/>
        <w:cs/>
      </w:rPr>
      <w:t>เวนดิ้ง คอร์ปอเรชั่น จำกัด</w:t>
    </w:r>
  </w:p>
  <w:p w14:paraId="1EF3664D" w14:textId="77777777" w:rsidR="00817602" w:rsidRPr="00D110DA" w:rsidRDefault="00817602" w:rsidP="000851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D110D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AA850C4" w14:textId="77777777" w:rsidR="00817602" w:rsidRPr="003C116A" w:rsidRDefault="00817602" w:rsidP="00E23FD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62F6345" w14:textId="77777777" w:rsidR="00817602" w:rsidRDefault="00817602"/>
  <w:p w14:paraId="03000F7C" w14:textId="77777777" w:rsidR="00817602" w:rsidRDefault="00817602"/>
  <w:p w14:paraId="345EAB1D" w14:textId="77777777" w:rsidR="00817602" w:rsidRDefault="0081760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C7878A2"/>
    <w:multiLevelType w:val="hybridMultilevel"/>
    <w:tmpl w:val="16421F26"/>
    <w:lvl w:ilvl="0" w:tplc="B98A67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6FE5569"/>
    <w:multiLevelType w:val="hybridMultilevel"/>
    <w:tmpl w:val="CC58F228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182D2E07"/>
    <w:multiLevelType w:val="hybridMultilevel"/>
    <w:tmpl w:val="53987E62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56004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CD8358F"/>
    <w:multiLevelType w:val="multilevel"/>
    <w:tmpl w:val="0C767EB6"/>
    <w:lvl w:ilvl="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32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76" w:hanging="1440"/>
      </w:pPr>
      <w:rPr>
        <w:rFonts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2441469"/>
    <w:multiLevelType w:val="multilevel"/>
    <w:tmpl w:val="8304A9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36C17E7"/>
    <w:multiLevelType w:val="multilevel"/>
    <w:tmpl w:val="B17C6CBE"/>
    <w:lvl w:ilvl="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260" w:hanging="360"/>
      </w:pPr>
      <w:rPr>
        <w:rFonts w:ascii="Angsana New" w:eastAsia="Calibri" w:hAnsi="Angsana New" w:cs="Angsana New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9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27" w15:restartNumberingAfterBreak="0">
    <w:nsid w:val="60CF1DAE"/>
    <w:multiLevelType w:val="hybridMultilevel"/>
    <w:tmpl w:val="881C1470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E55948"/>
    <w:multiLevelType w:val="hybridMultilevel"/>
    <w:tmpl w:val="DCE28DEA"/>
    <w:lvl w:ilvl="0" w:tplc="69E615CA">
      <w:start w:val="1"/>
      <w:numFmt w:val="thaiLetters"/>
      <w:lvlText w:val="(%1)"/>
      <w:lvlJc w:val="left"/>
      <w:pPr>
        <w:ind w:left="1170" w:hanging="360"/>
      </w:pPr>
      <w:rPr>
        <w:rFonts w:ascii="Angsana New" w:hAnsi="Angsana New" w:hint="cs"/>
        <w:b w:val="0"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9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39E45C4"/>
    <w:multiLevelType w:val="hybridMultilevel"/>
    <w:tmpl w:val="6CDEFCF4"/>
    <w:lvl w:ilvl="0" w:tplc="CF021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b w:val="0"/>
        <w:i w:val="0"/>
        <w:sz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381056824">
    <w:abstractNumId w:val="6"/>
  </w:num>
  <w:num w:numId="2" w16cid:durableId="1040741859">
    <w:abstractNumId w:val="5"/>
  </w:num>
  <w:num w:numId="3" w16cid:durableId="1790775948">
    <w:abstractNumId w:val="9"/>
  </w:num>
  <w:num w:numId="4" w16cid:durableId="648481528">
    <w:abstractNumId w:val="7"/>
  </w:num>
  <w:num w:numId="5" w16cid:durableId="2071734368">
    <w:abstractNumId w:val="8"/>
  </w:num>
  <w:num w:numId="6" w16cid:durableId="186603891">
    <w:abstractNumId w:val="3"/>
  </w:num>
  <w:num w:numId="7" w16cid:durableId="1952932649">
    <w:abstractNumId w:val="2"/>
  </w:num>
  <w:num w:numId="8" w16cid:durableId="614479794">
    <w:abstractNumId w:val="0"/>
  </w:num>
  <w:num w:numId="9" w16cid:durableId="11541852">
    <w:abstractNumId w:val="1"/>
  </w:num>
  <w:num w:numId="10" w16cid:durableId="1391266138">
    <w:abstractNumId w:val="4"/>
  </w:num>
  <w:num w:numId="11" w16cid:durableId="1049302680">
    <w:abstractNumId w:val="22"/>
  </w:num>
  <w:num w:numId="12" w16cid:durableId="430055632">
    <w:abstractNumId w:val="18"/>
  </w:num>
  <w:num w:numId="13" w16cid:durableId="1911034142">
    <w:abstractNumId w:val="31"/>
  </w:num>
  <w:num w:numId="14" w16cid:durableId="1626346186">
    <w:abstractNumId w:val="20"/>
  </w:num>
  <w:num w:numId="15" w16cid:durableId="348457753">
    <w:abstractNumId w:val="23"/>
  </w:num>
  <w:num w:numId="16" w16cid:durableId="1818376240">
    <w:abstractNumId w:val="33"/>
  </w:num>
  <w:num w:numId="17" w16cid:durableId="817647259">
    <w:abstractNumId w:val="35"/>
  </w:num>
  <w:num w:numId="18" w16cid:durableId="1919825628">
    <w:abstractNumId w:val="14"/>
  </w:num>
  <w:num w:numId="19" w16cid:durableId="295531662">
    <w:abstractNumId w:val="11"/>
  </w:num>
  <w:num w:numId="20" w16cid:durableId="886262010">
    <w:abstractNumId w:val="17"/>
  </w:num>
  <w:num w:numId="21" w16cid:durableId="6373493">
    <w:abstractNumId w:val="27"/>
  </w:num>
  <w:num w:numId="22" w16cid:durableId="295531960">
    <w:abstractNumId w:val="16"/>
  </w:num>
  <w:num w:numId="23" w16cid:durableId="534578672">
    <w:abstractNumId w:val="19"/>
  </w:num>
  <w:num w:numId="24" w16cid:durableId="382489956">
    <w:abstractNumId w:val="24"/>
  </w:num>
  <w:num w:numId="25" w16cid:durableId="1844782888">
    <w:abstractNumId w:val="29"/>
  </w:num>
  <w:num w:numId="26" w16cid:durableId="1975864818">
    <w:abstractNumId w:val="12"/>
  </w:num>
  <w:num w:numId="27" w16cid:durableId="96147066">
    <w:abstractNumId w:val="30"/>
  </w:num>
  <w:num w:numId="28" w16cid:durableId="1205673548">
    <w:abstractNumId w:val="32"/>
  </w:num>
  <w:num w:numId="29" w16cid:durableId="459811180">
    <w:abstractNumId w:val="25"/>
  </w:num>
  <w:num w:numId="30" w16cid:durableId="934440552">
    <w:abstractNumId w:val="10"/>
  </w:num>
  <w:num w:numId="31" w16cid:durableId="227035020">
    <w:abstractNumId w:val="15"/>
  </w:num>
  <w:num w:numId="32" w16cid:durableId="219942865">
    <w:abstractNumId w:val="21"/>
  </w:num>
  <w:num w:numId="33" w16cid:durableId="709384155">
    <w:abstractNumId w:val="26"/>
  </w:num>
  <w:num w:numId="34" w16cid:durableId="1360742328">
    <w:abstractNumId w:val="13"/>
  </w:num>
  <w:num w:numId="35" w16cid:durableId="687681050">
    <w:abstractNumId w:val="28"/>
  </w:num>
  <w:num w:numId="36" w16cid:durableId="744913346">
    <w:abstractNumId w:val="3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4B9"/>
    <w:rsid w:val="0000061C"/>
    <w:rsid w:val="00000EE5"/>
    <w:rsid w:val="00001210"/>
    <w:rsid w:val="000015CF"/>
    <w:rsid w:val="000015EC"/>
    <w:rsid w:val="0000200C"/>
    <w:rsid w:val="00002782"/>
    <w:rsid w:val="0000290A"/>
    <w:rsid w:val="00002D9B"/>
    <w:rsid w:val="00003047"/>
    <w:rsid w:val="0000330E"/>
    <w:rsid w:val="000035D8"/>
    <w:rsid w:val="00003609"/>
    <w:rsid w:val="000038FA"/>
    <w:rsid w:val="00003B2D"/>
    <w:rsid w:val="00003F94"/>
    <w:rsid w:val="00004185"/>
    <w:rsid w:val="000041DD"/>
    <w:rsid w:val="000044DD"/>
    <w:rsid w:val="00004544"/>
    <w:rsid w:val="0000489B"/>
    <w:rsid w:val="00004A99"/>
    <w:rsid w:val="00004D33"/>
    <w:rsid w:val="00004F42"/>
    <w:rsid w:val="00005218"/>
    <w:rsid w:val="0000525E"/>
    <w:rsid w:val="0000541D"/>
    <w:rsid w:val="00005A5F"/>
    <w:rsid w:val="00005C69"/>
    <w:rsid w:val="00005C96"/>
    <w:rsid w:val="0000605F"/>
    <w:rsid w:val="00006347"/>
    <w:rsid w:val="00006571"/>
    <w:rsid w:val="000068DA"/>
    <w:rsid w:val="00006A49"/>
    <w:rsid w:val="000070C8"/>
    <w:rsid w:val="0000720D"/>
    <w:rsid w:val="000072EF"/>
    <w:rsid w:val="00007723"/>
    <w:rsid w:val="00007CEB"/>
    <w:rsid w:val="0001054B"/>
    <w:rsid w:val="00010558"/>
    <w:rsid w:val="00010892"/>
    <w:rsid w:val="0001156F"/>
    <w:rsid w:val="00011992"/>
    <w:rsid w:val="0001323F"/>
    <w:rsid w:val="0001354F"/>
    <w:rsid w:val="00013673"/>
    <w:rsid w:val="00013E15"/>
    <w:rsid w:val="00013F04"/>
    <w:rsid w:val="0001461C"/>
    <w:rsid w:val="00014BFA"/>
    <w:rsid w:val="00014D0F"/>
    <w:rsid w:val="00014E79"/>
    <w:rsid w:val="0001512B"/>
    <w:rsid w:val="00015B11"/>
    <w:rsid w:val="00016611"/>
    <w:rsid w:val="0001705A"/>
    <w:rsid w:val="00017B1F"/>
    <w:rsid w:val="00017B35"/>
    <w:rsid w:val="00017BDE"/>
    <w:rsid w:val="00017C87"/>
    <w:rsid w:val="00017D44"/>
    <w:rsid w:val="000207FE"/>
    <w:rsid w:val="00020ABE"/>
    <w:rsid w:val="00020BB8"/>
    <w:rsid w:val="00021140"/>
    <w:rsid w:val="00021283"/>
    <w:rsid w:val="00021715"/>
    <w:rsid w:val="00021FDF"/>
    <w:rsid w:val="000225A7"/>
    <w:rsid w:val="00022655"/>
    <w:rsid w:val="000228BF"/>
    <w:rsid w:val="00022AFC"/>
    <w:rsid w:val="00022BDD"/>
    <w:rsid w:val="000231BC"/>
    <w:rsid w:val="000231DB"/>
    <w:rsid w:val="00023260"/>
    <w:rsid w:val="00024686"/>
    <w:rsid w:val="000246C8"/>
    <w:rsid w:val="00024812"/>
    <w:rsid w:val="000249B4"/>
    <w:rsid w:val="00024EF0"/>
    <w:rsid w:val="000250C9"/>
    <w:rsid w:val="000255D9"/>
    <w:rsid w:val="00026CE0"/>
    <w:rsid w:val="00026F42"/>
    <w:rsid w:val="00027F78"/>
    <w:rsid w:val="00027F91"/>
    <w:rsid w:val="00027FFE"/>
    <w:rsid w:val="00030249"/>
    <w:rsid w:val="0003026C"/>
    <w:rsid w:val="0003030E"/>
    <w:rsid w:val="00030A64"/>
    <w:rsid w:val="00030A73"/>
    <w:rsid w:val="00030C00"/>
    <w:rsid w:val="00030CC6"/>
    <w:rsid w:val="00030DEF"/>
    <w:rsid w:val="00030E4F"/>
    <w:rsid w:val="000315F5"/>
    <w:rsid w:val="00031836"/>
    <w:rsid w:val="00031A2A"/>
    <w:rsid w:val="00031A5A"/>
    <w:rsid w:val="00031EBA"/>
    <w:rsid w:val="0003286A"/>
    <w:rsid w:val="00032C84"/>
    <w:rsid w:val="0003315C"/>
    <w:rsid w:val="00033666"/>
    <w:rsid w:val="00033A34"/>
    <w:rsid w:val="00033E87"/>
    <w:rsid w:val="00033FA6"/>
    <w:rsid w:val="0003409F"/>
    <w:rsid w:val="00034305"/>
    <w:rsid w:val="0003440C"/>
    <w:rsid w:val="00034FD3"/>
    <w:rsid w:val="00035149"/>
    <w:rsid w:val="00035452"/>
    <w:rsid w:val="000355ED"/>
    <w:rsid w:val="00035EC1"/>
    <w:rsid w:val="0003669F"/>
    <w:rsid w:val="00036A62"/>
    <w:rsid w:val="00036AB3"/>
    <w:rsid w:val="00036F26"/>
    <w:rsid w:val="00037470"/>
    <w:rsid w:val="0004064A"/>
    <w:rsid w:val="000407B9"/>
    <w:rsid w:val="00040D11"/>
    <w:rsid w:val="00040EF6"/>
    <w:rsid w:val="00040FE5"/>
    <w:rsid w:val="00041133"/>
    <w:rsid w:val="000412FC"/>
    <w:rsid w:val="00041A2B"/>
    <w:rsid w:val="00041B09"/>
    <w:rsid w:val="00042012"/>
    <w:rsid w:val="000424F0"/>
    <w:rsid w:val="00042E49"/>
    <w:rsid w:val="000433CB"/>
    <w:rsid w:val="000436FE"/>
    <w:rsid w:val="0004374A"/>
    <w:rsid w:val="00043956"/>
    <w:rsid w:val="00043AB4"/>
    <w:rsid w:val="0004447D"/>
    <w:rsid w:val="00044490"/>
    <w:rsid w:val="00044C18"/>
    <w:rsid w:val="00044F86"/>
    <w:rsid w:val="000458D2"/>
    <w:rsid w:val="00045B61"/>
    <w:rsid w:val="00045B6B"/>
    <w:rsid w:val="00046344"/>
    <w:rsid w:val="000465CD"/>
    <w:rsid w:val="00047691"/>
    <w:rsid w:val="00047D99"/>
    <w:rsid w:val="00047F49"/>
    <w:rsid w:val="00050C9F"/>
    <w:rsid w:val="0005108A"/>
    <w:rsid w:val="0005138F"/>
    <w:rsid w:val="000518E7"/>
    <w:rsid w:val="0005220B"/>
    <w:rsid w:val="000530C6"/>
    <w:rsid w:val="00053159"/>
    <w:rsid w:val="000532F4"/>
    <w:rsid w:val="00053624"/>
    <w:rsid w:val="000541C9"/>
    <w:rsid w:val="000543BB"/>
    <w:rsid w:val="000543C5"/>
    <w:rsid w:val="00054C3A"/>
    <w:rsid w:val="00054DA4"/>
    <w:rsid w:val="00054DEC"/>
    <w:rsid w:val="000550F6"/>
    <w:rsid w:val="00055674"/>
    <w:rsid w:val="0005602B"/>
    <w:rsid w:val="00057D59"/>
    <w:rsid w:val="00057F7A"/>
    <w:rsid w:val="00060440"/>
    <w:rsid w:val="00060603"/>
    <w:rsid w:val="0006061C"/>
    <w:rsid w:val="0006079D"/>
    <w:rsid w:val="00060D8C"/>
    <w:rsid w:val="000612DA"/>
    <w:rsid w:val="00061402"/>
    <w:rsid w:val="00061B47"/>
    <w:rsid w:val="000627A5"/>
    <w:rsid w:val="00062F98"/>
    <w:rsid w:val="00063256"/>
    <w:rsid w:val="00063A8F"/>
    <w:rsid w:val="00064280"/>
    <w:rsid w:val="0006500B"/>
    <w:rsid w:val="00065859"/>
    <w:rsid w:val="00065947"/>
    <w:rsid w:val="00065DB2"/>
    <w:rsid w:val="00066054"/>
    <w:rsid w:val="00066A49"/>
    <w:rsid w:val="000675E2"/>
    <w:rsid w:val="000702D5"/>
    <w:rsid w:val="00070B95"/>
    <w:rsid w:val="00071457"/>
    <w:rsid w:val="00071CC1"/>
    <w:rsid w:val="000720AD"/>
    <w:rsid w:val="0007243C"/>
    <w:rsid w:val="00072C19"/>
    <w:rsid w:val="0007303C"/>
    <w:rsid w:val="0007333A"/>
    <w:rsid w:val="000735E5"/>
    <w:rsid w:val="0007409F"/>
    <w:rsid w:val="00074285"/>
    <w:rsid w:val="0007457F"/>
    <w:rsid w:val="0007469B"/>
    <w:rsid w:val="00074DCB"/>
    <w:rsid w:val="00074F99"/>
    <w:rsid w:val="0007564D"/>
    <w:rsid w:val="000764FA"/>
    <w:rsid w:val="0007657C"/>
    <w:rsid w:val="000765FC"/>
    <w:rsid w:val="000769B3"/>
    <w:rsid w:val="00076A81"/>
    <w:rsid w:val="000773AD"/>
    <w:rsid w:val="00077D38"/>
    <w:rsid w:val="000807AC"/>
    <w:rsid w:val="00080D76"/>
    <w:rsid w:val="00080EA7"/>
    <w:rsid w:val="00080F95"/>
    <w:rsid w:val="000815E1"/>
    <w:rsid w:val="000815FE"/>
    <w:rsid w:val="000817C0"/>
    <w:rsid w:val="00081876"/>
    <w:rsid w:val="00081A59"/>
    <w:rsid w:val="00082ABC"/>
    <w:rsid w:val="00083276"/>
    <w:rsid w:val="00084BCE"/>
    <w:rsid w:val="000851A5"/>
    <w:rsid w:val="00085894"/>
    <w:rsid w:val="00085A47"/>
    <w:rsid w:val="00085D3E"/>
    <w:rsid w:val="0008634C"/>
    <w:rsid w:val="00086E02"/>
    <w:rsid w:val="00086FF3"/>
    <w:rsid w:val="0008740C"/>
    <w:rsid w:val="0008752A"/>
    <w:rsid w:val="00087D7E"/>
    <w:rsid w:val="00090162"/>
    <w:rsid w:val="00090A66"/>
    <w:rsid w:val="00090E2F"/>
    <w:rsid w:val="000912BA"/>
    <w:rsid w:val="0009192B"/>
    <w:rsid w:val="00092E69"/>
    <w:rsid w:val="000934C6"/>
    <w:rsid w:val="000935EA"/>
    <w:rsid w:val="000936CF"/>
    <w:rsid w:val="00093E02"/>
    <w:rsid w:val="00093E11"/>
    <w:rsid w:val="000940CE"/>
    <w:rsid w:val="0009463C"/>
    <w:rsid w:val="0009463F"/>
    <w:rsid w:val="00094872"/>
    <w:rsid w:val="00094DCF"/>
    <w:rsid w:val="00094EC4"/>
    <w:rsid w:val="00095031"/>
    <w:rsid w:val="00095859"/>
    <w:rsid w:val="00095A61"/>
    <w:rsid w:val="000965DD"/>
    <w:rsid w:val="00096F03"/>
    <w:rsid w:val="0009759D"/>
    <w:rsid w:val="00097D74"/>
    <w:rsid w:val="000A00DF"/>
    <w:rsid w:val="000A0165"/>
    <w:rsid w:val="000A0367"/>
    <w:rsid w:val="000A0F2C"/>
    <w:rsid w:val="000A0F9C"/>
    <w:rsid w:val="000A14D2"/>
    <w:rsid w:val="000A17E8"/>
    <w:rsid w:val="000A1F4B"/>
    <w:rsid w:val="000A21EF"/>
    <w:rsid w:val="000A248B"/>
    <w:rsid w:val="000A2C98"/>
    <w:rsid w:val="000A2E0E"/>
    <w:rsid w:val="000A2FBB"/>
    <w:rsid w:val="000A3948"/>
    <w:rsid w:val="000A39A0"/>
    <w:rsid w:val="000A3A7D"/>
    <w:rsid w:val="000A3C98"/>
    <w:rsid w:val="000A3E00"/>
    <w:rsid w:val="000A44D1"/>
    <w:rsid w:val="000A4840"/>
    <w:rsid w:val="000A6320"/>
    <w:rsid w:val="000A65A7"/>
    <w:rsid w:val="000A6955"/>
    <w:rsid w:val="000A69B8"/>
    <w:rsid w:val="000A6BDA"/>
    <w:rsid w:val="000A7D6E"/>
    <w:rsid w:val="000B1042"/>
    <w:rsid w:val="000B268D"/>
    <w:rsid w:val="000B2C33"/>
    <w:rsid w:val="000B32F3"/>
    <w:rsid w:val="000B395E"/>
    <w:rsid w:val="000B3C2B"/>
    <w:rsid w:val="000B460D"/>
    <w:rsid w:val="000B477D"/>
    <w:rsid w:val="000B4990"/>
    <w:rsid w:val="000B4F05"/>
    <w:rsid w:val="000B545B"/>
    <w:rsid w:val="000B548D"/>
    <w:rsid w:val="000B5510"/>
    <w:rsid w:val="000B58CC"/>
    <w:rsid w:val="000B67ED"/>
    <w:rsid w:val="000B6803"/>
    <w:rsid w:val="000B695F"/>
    <w:rsid w:val="000B6BA1"/>
    <w:rsid w:val="000B720E"/>
    <w:rsid w:val="000B7365"/>
    <w:rsid w:val="000B7AE5"/>
    <w:rsid w:val="000B7D02"/>
    <w:rsid w:val="000C00B3"/>
    <w:rsid w:val="000C021A"/>
    <w:rsid w:val="000C0A40"/>
    <w:rsid w:val="000C0CD9"/>
    <w:rsid w:val="000C0D17"/>
    <w:rsid w:val="000C0D6E"/>
    <w:rsid w:val="000C0FAA"/>
    <w:rsid w:val="000C1296"/>
    <w:rsid w:val="000C1527"/>
    <w:rsid w:val="000C1532"/>
    <w:rsid w:val="000C1B88"/>
    <w:rsid w:val="000C1FE9"/>
    <w:rsid w:val="000C2651"/>
    <w:rsid w:val="000C281C"/>
    <w:rsid w:val="000C2AA3"/>
    <w:rsid w:val="000C2EF0"/>
    <w:rsid w:val="000C33F6"/>
    <w:rsid w:val="000C3768"/>
    <w:rsid w:val="000C3AA9"/>
    <w:rsid w:val="000C3BE3"/>
    <w:rsid w:val="000C41C8"/>
    <w:rsid w:val="000C422B"/>
    <w:rsid w:val="000C4E55"/>
    <w:rsid w:val="000C4F84"/>
    <w:rsid w:val="000C5080"/>
    <w:rsid w:val="000C5125"/>
    <w:rsid w:val="000C5DEF"/>
    <w:rsid w:val="000C5E91"/>
    <w:rsid w:val="000C6262"/>
    <w:rsid w:val="000C6A61"/>
    <w:rsid w:val="000C74C4"/>
    <w:rsid w:val="000C77E5"/>
    <w:rsid w:val="000D09EB"/>
    <w:rsid w:val="000D0BE4"/>
    <w:rsid w:val="000D17AF"/>
    <w:rsid w:val="000D19BC"/>
    <w:rsid w:val="000D22E1"/>
    <w:rsid w:val="000D27E2"/>
    <w:rsid w:val="000D3589"/>
    <w:rsid w:val="000D36AE"/>
    <w:rsid w:val="000D389C"/>
    <w:rsid w:val="000D38BF"/>
    <w:rsid w:val="000D402E"/>
    <w:rsid w:val="000D4886"/>
    <w:rsid w:val="000D524B"/>
    <w:rsid w:val="000D5807"/>
    <w:rsid w:val="000D59D4"/>
    <w:rsid w:val="000D5C8D"/>
    <w:rsid w:val="000D5F90"/>
    <w:rsid w:val="000D66A6"/>
    <w:rsid w:val="000D6FCD"/>
    <w:rsid w:val="000D714D"/>
    <w:rsid w:val="000D7280"/>
    <w:rsid w:val="000D7936"/>
    <w:rsid w:val="000E041D"/>
    <w:rsid w:val="000E0423"/>
    <w:rsid w:val="000E04D5"/>
    <w:rsid w:val="000E06F2"/>
    <w:rsid w:val="000E0E9F"/>
    <w:rsid w:val="000E0EC0"/>
    <w:rsid w:val="000E235D"/>
    <w:rsid w:val="000E27AF"/>
    <w:rsid w:val="000E28CA"/>
    <w:rsid w:val="000E32B0"/>
    <w:rsid w:val="000E3D5A"/>
    <w:rsid w:val="000E56E0"/>
    <w:rsid w:val="000E571C"/>
    <w:rsid w:val="000E5A8D"/>
    <w:rsid w:val="000E6927"/>
    <w:rsid w:val="000E74CA"/>
    <w:rsid w:val="000E7855"/>
    <w:rsid w:val="000E7E80"/>
    <w:rsid w:val="000E7EA7"/>
    <w:rsid w:val="000F1359"/>
    <w:rsid w:val="000F1B88"/>
    <w:rsid w:val="000F1BEC"/>
    <w:rsid w:val="000F1F5D"/>
    <w:rsid w:val="000F28CD"/>
    <w:rsid w:val="000F327C"/>
    <w:rsid w:val="000F39AB"/>
    <w:rsid w:val="000F42A3"/>
    <w:rsid w:val="000F46D1"/>
    <w:rsid w:val="000F4F27"/>
    <w:rsid w:val="000F4F70"/>
    <w:rsid w:val="000F5A07"/>
    <w:rsid w:val="000F5D11"/>
    <w:rsid w:val="000F6C2A"/>
    <w:rsid w:val="000F71D3"/>
    <w:rsid w:val="000F7489"/>
    <w:rsid w:val="000F7504"/>
    <w:rsid w:val="000F75E3"/>
    <w:rsid w:val="000F7604"/>
    <w:rsid w:val="000F7C14"/>
    <w:rsid w:val="001003A3"/>
    <w:rsid w:val="00100724"/>
    <w:rsid w:val="001007EA"/>
    <w:rsid w:val="001008A1"/>
    <w:rsid w:val="001008C2"/>
    <w:rsid w:val="00100A0F"/>
    <w:rsid w:val="00100B91"/>
    <w:rsid w:val="00100DCB"/>
    <w:rsid w:val="00100FE1"/>
    <w:rsid w:val="001013DA"/>
    <w:rsid w:val="001029BD"/>
    <w:rsid w:val="00102A14"/>
    <w:rsid w:val="00102B35"/>
    <w:rsid w:val="001052FE"/>
    <w:rsid w:val="00105678"/>
    <w:rsid w:val="0010589C"/>
    <w:rsid w:val="00105AB3"/>
    <w:rsid w:val="00105B00"/>
    <w:rsid w:val="00105B2C"/>
    <w:rsid w:val="00105B60"/>
    <w:rsid w:val="00106771"/>
    <w:rsid w:val="00106991"/>
    <w:rsid w:val="00106ED0"/>
    <w:rsid w:val="00107752"/>
    <w:rsid w:val="001101DA"/>
    <w:rsid w:val="00110335"/>
    <w:rsid w:val="00110E65"/>
    <w:rsid w:val="00110EB4"/>
    <w:rsid w:val="00111BD7"/>
    <w:rsid w:val="00112755"/>
    <w:rsid w:val="00112984"/>
    <w:rsid w:val="00112C2A"/>
    <w:rsid w:val="0011314D"/>
    <w:rsid w:val="00113313"/>
    <w:rsid w:val="00113B6D"/>
    <w:rsid w:val="0011438F"/>
    <w:rsid w:val="0011479E"/>
    <w:rsid w:val="00114BB5"/>
    <w:rsid w:val="00114CA1"/>
    <w:rsid w:val="0011505B"/>
    <w:rsid w:val="001150FA"/>
    <w:rsid w:val="0011535B"/>
    <w:rsid w:val="00115B77"/>
    <w:rsid w:val="00115BF5"/>
    <w:rsid w:val="00116187"/>
    <w:rsid w:val="0011642D"/>
    <w:rsid w:val="001168DD"/>
    <w:rsid w:val="00116D94"/>
    <w:rsid w:val="00117294"/>
    <w:rsid w:val="00117800"/>
    <w:rsid w:val="00117E05"/>
    <w:rsid w:val="00117FB7"/>
    <w:rsid w:val="00120BF7"/>
    <w:rsid w:val="001211F7"/>
    <w:rsid w:val="001212D6"/>
    <w:rsid w:val="0012162E"/>
    <w:rsid w:val="001217D7"/>
    <w:rsid w:val="001218E2"/>
    <w:rsid w:val="00121F2D"/>
    <w:rsid w:val="001226A5"/>
    <w:rsid w:val="001229C3"/>
    <w:rsid w:val="0012313E"/>
    <w:rsid w:val="0012366D"/>
    <w:rsid w:val="001237B8"/>
    <w:rsid w:val="00123B42"/>
    <w:rsid w:val="00123EE8"/>
    <w:rsid w:val="001249F7"/>
    <w:rsid w:val="00124BFA"/>
    <w:rsid w:val="00124F36"/>
    <w:rsid w:val="00125433"/>
    <w:rsid w:val="00125792"/>
    <w:rsid w:val="00125845"/>
    <w:rsid w:val="00125BF9"/>
    <w:rsid w:val="001261FE"/>
    <w:rsid w:val="001266FA"/>
    <w:rsid w:val="001268A5"/>
    <w:rsid w:val="00126A42"/>
    <w:rsid w:val="00126C69"/>
    <w:rsid w:val="00126E40"/>
    <w:rsid w:val="00126FCF"/>
    <w:rsid w:val="0012729C"/>
    <w:rsid w:val="00130A82"/>
    <w:rsid w:val="00131301"/>
    <w:rsid w:val="00131634"/>
    <w:rsid w:val="001316CF"/>
    <w:rsid w:val="00131872"/>
    <w:rsid w:val="00131E18"/>
    <w:rsid w:val="00131E59"/>
    <w:rsid w:val="001322AC"/>
    <w:rsid w:val="00132318"/>
    <w:rsid w:val="001323A6"/>
    <w:rsid w:val="001325AA"/>
    <w:rsid w:val="00132C08"/>
    <w:rsid w:val="00132D0D"/>
    <w:rsid w:val="00132E12"/>
    <w:rsid w:val="00132FEC"/>
    <w:rsid w:val="0013349B"/>
    <w:rsid w:val="00133837"/>
    <w:rsid w:val="0013415D"/>
    <w:rsid w:val="001344A0"/>
    <w:rsid w:val="00134AF8"/>
    <w:rsid w:val="001354A3"/>
    <w:rsid w:val="00135A10"/>
    <w:rsid w:val="00135B65"/>
    <w:rsid w:val="00135DE2"/>
    <w:rsid w:val="00136A6D"/>
    <w:rsid w:val="00136AAF"/>
    <w:rsid w:val="00136ACF"/>
    <w:rsid w:val="00136EC2"/>
    <w:rsid w:val="00137725"/>
    <w:rsid w:val="00137C16"/>
    <w:rsid w:val="00137EA8"/>
    <w:rsid w:val="00140C7C"/>
    <w:rsid w:val="00141781"/>
    <w:rsid w:val="00141E68"/>
    <w:rsid w:val="00142062"/>
    <w:rsid w:val="00142175"/>
    <w:rsid w:val="0014251B"/>
    <w:rsid w:val="00142AF2"/>
    <w:rsid w:val="00142B89"/>
    <w:rsid w:val="00142C73"/>
    <w:rsid w:val="00143542"/>
    <w:rsid w:val="00143FCA"/>
    <w:rsid w:val="0014402E"/>
    <w:rsid w:val="0014410D"/>
    <w:rsid w:val="0014488B"/>
    <w:rsid w:val="00144E52"/>
    <w:rsid w:val="001453F4"/>
    <w:rsid w:val="0014645C"/>
    <w:rsid w:val="00146723"/>
    <w:rsid w:val="001479E1"/>
    <w:rsid w:val="00147DB1"/>
    <w:rsid w:val="001508E9"/>
    <w:rsid w:val="0015125E"/>
    <w:rsid w:val="001513CA"/>
    <w:rsid w:val="00151750"/>
    <w:rsid w:val="00151DFB"/>
    <w:rsid w:val="00151EF3"/>
    <w:rsid w:val="00152C2F"/>
    <w:rsid w:val="001543A0"/>
    <w:rsid w:val="001544AE"/>
    <w:rsid w:val="00154955"/>
    <w:rsid w:val="00154973"/>
    <w:rsid w:val="00155466"/>
    <w:rsid w:val="00155622"/>
    <w:rsid w:val="00155951"/>
    <w:rsid w:val="00155AB9"/>
    <w:rsid w:val="00155BB9"/>
    <w:rsid w:val="00156247"/>
    <w:rsid w:val="00156738"/>
    <w:rsid w:val="00156F99"/>
    <w:rsid w:val="0015782B"/>
    <w:rsid w:val="00157A2D"/>
    <w:rsid w:val="00160547"/>
    <w:rsid w:val="00160557"/>
    <w:rsid w:val="001607B0"/>
    <w:rsid w:val="001614D2"/>
    <w:rsid w:val="001617A7"/>
    <w:rsid w:val="0016185A"/>
    <w:rsid w:val="00161E82"/>
    <w:rsid w:val="001623C6"/>
    <w:rsid w:val="00162D6C"/>
    <w:rsid w:val="0016372B"/>
    <w:rsid w:val="00163B33"/>
    <w:rsid w:val="00163CF5"/>
    <w:rsid w:val="001642EC"/>
    <w:rsid w:val="00164540"/>
    <w:rsid w:val="0016474C"/>
    <w:rsid w:val="00164A44"/>
    <w:rsid w:val="00164AF8"/>
    <w:rsid w:val="00164B3A"/>
    <w:rsid w:val="00165022"/>
    <w:rsid w:val="001655DE"/>
    <w:rsid w:val="001656F8"/>
    <w:rsid w:val="001657EE"/>
    <w:rsid w:val="00165C3F"/>
    <w:rsid w:val="00165E00"/>
    <w:rsid w:val="00165FD6"/>
    <w:rsid w:val="00166218"/>
    <w:rsid w:val="00166338"/>
    <w:rsid w:val="00166548"/>
    <w:rsid w:val="00166BEC"/>
    <w:rsid w:val="00166CB4"/>
    <w:rsid w:val="00167704"/>
    <w:rsid w:val="00167FB3"/>
    <w:rsid w:val="00170046"/>
    <w:rsid w:val="00170430"/>
    <w:rsid w:val="001704D4"/>
    <w:rsid w:val="00171287"/>
    <w:rsid w:val="001712A9"/>
    <w:rsid w:val="00171FD6"/>
    <w:rsid w:val="001720B5"/>
    <w:rsid w:val="0017217F"/>
    <w:rsid w:val="001721A8"/>
    <w:rsid w:val="001728C6"/>
    <w:rsid w:val="00172ADD"/>
    <w:rsid w:val="00172C2D"/>
    <w:rsid w:val="00172CCB"/>
    <w:rsid w:val="00172D13"/>
    <w:rsid w:val="001730F9"/>
    <w:rsid w:val="001734C1"/>
    <w:rsid w:val="00173A6C"/>
    <w:rsid w:val="00173C37"/>
    <w:rsid w:val="00173D21"/>
    <w:rsid w:val="00173EE2"/>
    <w:rsid w:val="001745E9"/>
    <w:rsid w:val="001747E8"/>
    <w:rsid w:val="00174B4C"/>
    <w:rsid w:val="0017550F"/>
    <w:rsid w:val="001755BC"/>
    <w:rsid w:val="001757A5"/>
    <w:rsid w:val="00175867"/>
    <w:rsid w:val="00175E78"/>
    <w:rsid w:val="00176352"/>
    <w:rsid w:val="00176498"/>
    <w:rsid w:val="0017671D"/>
    <w:rsid w:val="00177245"/>
    <w:rsid w:val="00177377"/>
    <w:rsid w:val="00177D3D"/>
    <w:rsid w:val="00180730"/>
    <w:rsid w:val="001807C9"/>
    <w:rsid w:val="00180A0D"/>
    <w:rsid w:val="00180B3C"/>
    <w:rsid w:val="00180E7E"/>
    <w:rsid w:val="001814A3"/>
    <w:rsid w:val="00181B0C"/>
    <w:rsid w:val="00182D60"/>
    <w:rsid w:val="00183126"/>
    <w:rsid w:val="00183409"/>
    <w:rsid w:val="00183C36"/>
    <w:rsid w:val="0018404A"/>
    <w:rsid w:val="0018498D"/>
    <w:rsid w:val="00184D3B"/>
    <w:rsid w:val="00184DC8"/>
    <w:rsid w:val="00185390"/>
    <w:rsid w:val="0018570F"/>
    <w:rsid w:val="00185D0E"/>
    <w:rsid w:val="0018613F"/>
    <w:rsid w:val="0018629B"/>
    <w:rsid w:val="00187031"/>
    <w:rsid w:val="001870E2"/>
    <w:rsid w:val="00187EDB"/>
    <w:rsid w:val="0019016C"/>
    <w:rsid w:val="00190AE4"/>
    <w:rsid w:val="00190CE8"/>
    <w:rsid w:val="00190F4C"/>
    <w:rsid w:val="0019122E"/>
    <w:rsid w:val="00191409"/>
    <w:rsid w:val="0019161C"/>
    <w:rsid w:val="00191ACE"/>
    <w:rsid w:val="00191C15"/>
    <w:rsid w:val="00191E74"/>
    <w:rsid w:val="0019239D"/>
    <w:rsid w:val="001924B2"/>
    <w:rsid w:val="00192DE5"/>
    <w:rsid w:val="00192FC8"/>
    <w:rsid w:val="00193628"/>
    <w:rsid w:val="00193A8A"/>
    <w:rsid w:val="001944BB"/>
    <w:rsid w:val="00194765"/>
    <w:rsid w:val="001949CA"/>
    <w:rsid w:val="001949E5"/>
    <w:rsid w:val="00195031"/>
    <w:rsid w:val="0019622E"/>
    <w:rsid w:val="00196253"/>
    <w:rsid w:val="00196C80"/>
    <w:rsid w:val="00196DDD"/>
    <w:rsid w:val="00197385"/>
    <w:rsid w:val="00197CF0"/>
    <w:rsid w:val="001A01BB"/>
    <w:rsid w:val="001A062D"/>
    <w:rsid w:val="001A0C2B"/>
    <w:rsid w:val="001A0E5F"/>
    <w:rsid w:val="001A17E1"/>
    <w:rsid w:val="001A1849"/>
    <w:rsid w:val="001A1AA7"/>
    <w:rsid w:val="001A1D26"/>
    <w:rsid w:val="001A2356"/>
    <w:rsid w:val="001A25CE"/>
    <w:rsid w:val="001A4473"/>
    <w:rsid w:val="001A487F"/>
    <w:rsid w:val="001A4AC6"/>
    <w:rsid w:val="001A4C88"/>
    <w:rsid w:val="001A5128"/>
    <w:rsid w:val="001A535F"/>
    <w:rsid w:val="001A6325"/>
    <w:rsid w:val="001A63A6"/>
    <w:rsid w:val="001A6B1D"/>
    <w:rsid w:val="001A736A"/>
    <w:rsid w:val="001A7DAE"/>
    <w:rsid w:val="001B02A8"/>
    <w:rsid w:val="001B02F8"/>
    <w:rsid w:val="001B0309"/>
    <w:rsid w:val="001B0826"/>
    <w:rsid w:val="001B0F80"/>
    <w:rsid w:val="001B1C3F"/>
    <w:rsid w:val="001B2385"/>
    <w:rsid w:val="001B254A"/>
    <w:rsid w:val="001B2749"/>
    <w:rsid w:val="001B2785"/>
    <w:rsid w:val="001B30D8"/>
    <w:rsid w:val="001B32AB"/>
    <w:rsid w:val="001B32B8"/>
    <w:rsid w:val="001B32F8"/>
    <w:rsid w:val="001B3666"/>
    <w:rsid w:val="001B3864"/>
    <w:rsid w:val="001B3930"/>
    <w:rsid w:val="001B39F9"/>
    <w:rsid w:val="001B3AFF"/>
    <w:rsid w:val="001B3BD7"/>
    <w:rsid w:val="001B4005"/>
    <w:rsid w:val="001B41A9"/>
    <w:rsid w:val="001B454A"/>
    <w:rsid w:val="001B455A"/>
    <w:rsid w:val="001B5573"/>
    <w:rsid w:val="001B55FA"/>
    <w:rsid w:val="001B5646"/>
    <w:rsid w:val="001B59DE"/>
    <w:rsid w:val="001B5B80"/>
    <w:rsid w:val="001B5CB7"/>
    <w:rsid w:val="001B5E27"/>
    <w:rsid w:val="001B5FEE"/>
    <w:rsid w:val="001B6C1A"/>
    <w:rsid w:val="001B6E4E"/>
    <w:rsid w:val="001B7121"/>
    <w:rsid w:val="001B725A"/>
    <w:rsid w:val="001B7CBE"/>
    <w:rsid w:val="001C17CF"/>
    <w:rsid w:val="001C1981"/>
    <w:rsid w:val="001C334B"/>
    <w:rsid w:val="001C3821"/>
    <w:rsid w:val="001C4FA9"/>
    <w:rsid w:val="001C5B6C"/>
    <w:rsid w:val="001C5E12"/>
    <w:rsid w:val="001C6050"/>
    <w:rsid w:val="001C61CB"/>
    <w:rsid w:val="001C629F"/>
    <w:rsid w:val="001C657E"/>
    <w:rsid w:val="001C75E4"/>
    <w:rsid w:val="001C7658"/>
    <w:rsid w:val="001C796E"/>
    <w:rsid w:val="001D0C60"/>
    <w:rsid w:val="001D1006"/>
    <w:rsid w:val="001D1F9C"/>
    <w:rsid w:val="001D2694"/>
    <w:rsid w:val="001D35D5"/>
    <w:rsid w:val="001D377A"/>
    <w:rsid w:val="001D38B0"/>
    <w:rsid w:val="001D3A75"/>
    <w:rsid w:val="001D443F"/>
    <w:rsid w:val="001D4604"/>
    <w:rsid w:val="001D4790"/>
    <w:rsid w:val="001D545F"/>
    <w:rsid w:val="001D5736"/>
    <w:rsid w:val="001D5A12"/>
    <w:rsid w:val="001D61BB"/>
    <w:rsid w:val="001D6B71"/>
    <w:rsid w:val="001D6CAB"/>
    <w:rsid w:val="001D7319"/>
    <w:rsid w:val="001E045E"/>
    <w:rsid w:val="001E09A8"/>
    <w:rsid w:val="001E1095"/>
    <w:rsid w:val="001E1586"/>
    <w:rsid w:val="001E1F86"/>
    <w:rsid w:val="001E20BC"/>
    <w:rsid w:val="001E2842"/>
    <w:rsid w:val="001E32F5"/>
    <w:rsid w:val="001E36B9"/>
    <w:rsid w:val="001E3B25"/>
    <w:rsid w:val="001E3FF6"/>
    <w:rsid w:val="001E4601"/>
    <w:rsid w:val="001E4714"/>
    <w:rsid w:val="001E48BC"/>
    <w:rsid w:val="001E48DF"/>
    <w:rsid w:val="001E4C6D"/>
    <w:rsid w:val="001E4ED2"/>
    <w:rsid w:val="001E506A"/>
    <w:rsid w:val="001E53AF"/>
    <w:rsid w:val="001E5775"/>
    <w:rsid w:val="001E5960"/>
    <w:rsid w:val="001E61DB"/>
    <w:rsid w:val="001E6549"/>
    <w:rsid w:val="001E76ED"/>
    <w:rsid w:val="001E7B89"/>
    <w:rsid w:val="001E7E51"/>
    <w:rsid w:val="001F0000"/>
    <w:rsid w:val="001F03CB"/>
    <w:rsid w:val="001F0A79"/>
    <w:rsid w:val="001F1569"/>
    <w:rsid w:val="001F16E3"/>
    <w:rsid w:val="001F1726"/>
    <w:rsid w:val="001F1784"/>
    <w:rsid w:val="001F1988"/>
    <w:rsid w:val="001F19CC"/>
    <w:rsid w:val="001F1E8E"/>
    <w:rsid w:val="001F2275"/>
    <w:rsid w:val="001F23A7"/>
    <w:rsid w:val="001F23CF"/>
    <w:rsid w:val="001F30D9"/>
    <w:rsid w:val="001F3CD2"/>
    <w:rsid w:val="001F4001"/>
    <w:rsid w:val="001F484C"/>
    <w:rsid w:val="001F4BBE"/>
    <w:rsid w:val="001F5480"/>
    <w:rsid w:val="001F5597"/>
    <w:rsid w:val="001F57A5"/>
    <w:rsid w:val="001F5A72"/>
    <w:rsid w:val="001F5C2D"/>
    <w:rsid w:val="001F5FC4"/>
    <w:rsid w:val="001F64A1"/>
    <w:rsid w:val="001F6581"/>
    <w:rsid w:val="001F6631"/>
    <w:rsid w:val="001F6ADC"/>
    <w:rsid w:val="001F6B15"/>
    <w:rsid w:val="001F6D62"/>
    <w:rsid w:val="001F7C3F"/>
    <w:rsid w:val="00200E06"/>
    <w:rsid w:val="00200F53"/>
    <w:rsid w:val="002027BD"/>
    <w:rsid w:val="00202860"/>
    <w:rsid w:val="0020319A"/>
    <w:rsid w:val="00203EBB"/>
    <w:rsid w:val="002043CE"/>
    <w:rsid w:val="002049F8"/>
    <w:rsid w:val="00204A5F"/>
    <w:rsid w:val="00204A66"/>
    <w:rsid w:val="0020514B"/>
    <w:rsid w:val="002053F7"/>
    <w:rsid w:val="00205425"/>
    <w:rsid w:val="0020568E"/>
    <w:rsid w:val="002056EE"/>
    <w:rsid w:val="00205983"/>
    <w:rsid w:val="0020601B"/>
    <w:rsid w:val="00206191"/>
    <w:rsid w:val="0020636C"/>
    <w:rsid w:val="0020686F"/>
    <w:rsid w:val="00206953"/>
    <w:rsid w:val="002069EA"/>
    <w:rsid w:val="00206E70"/>
    <w:rsid w:val="00207119"/>
    <w:rsid w:val="002072C6"/>
    <w:rsid w:val="0020748D"/>
    <w:rsid w:val="00207626"/>
    <w:rsid w:val="00207A9A"/>
    <w:rsid w:val="00207B0A"/>
    <w:rsid w:val="002108B6"/>
    <w:rsid w:val="0021090B"/>
    <w:rsid w:val="00210DBF"/>
    <w:rsid w:val="00211063"/>
    <w:rsid w:val="002116C5"/>
    <w:rsid w:val="0021194C"/>
    <w:rsid w:val="00211BDE"/>
    <w:rsid w:val="00211C91"/>
    <w:rsid w:val="00211D27"/>
    <w:rsid w:val="00212537"/>
    <w:rsid w:val="00212572"/>
    <w:rsid w:val="002132C5"/>
    <w:rsid w:val="00213325"/>
    <w:rsid w:val="002139FE"/>
    <w:rsid w:val="00213C52"/>
    <w:rsid w:val="002149D1"/>
    <w:rsid w:val="00214A42"/>
    <w:rsid w:val="00214DD0"/>
    <w:rsid w:val="002152E0"/>
    <w:rsid w:val="0021548B"/>
    <w:rsid w:val="0021589F"/>
    <w:rsid w:val="002158AC"/>
    <w:rsid w:val="00215B23"/>
    <w:rsid w:val="002161FB"/>
    <w:rsid w:val="0021693F"/>
    <w:rsid w:val="00216C4A"/>
    <w:rsid w:val="00216FBA"/>
    <w:rsid w:val="0022198A"/>
    <w:rsid w:val="00221D4C"/>
    <w:rsid w:val="0022241C"/>
    <w:rsid w:val="00222599"/>
    <w:rsid w:val="002225D7"/>
    <w:rsid w:val="00222904"/>
    <w:rsid w:val="00222A93"/>
    <w:rsid w:val="00222F6F"/>
    <w:rsid w:val="00222F96"/>
    <w:rsid w:val="002231D4"/>
    <w:rsid w:val="0022358B"/>
    <w:rsid w:val="00223E5C"/>
    <w:rsid w:val="00224384"/>
    <w:rsid w:val="002248ED"/>
    <w:rsid w:val="00225286"/>
    <w:rsid w:val="002259E0"/>
    <w:rsid w:val="0022690B"/>
    <w:rsid w:val="00226D2B"/>
    <w:rsid w:val="002279F6"/>
    <w:rsid w:val="00227C65"/>
    <w:rsid w:val="00227D0F"/>
    <w:rsid w:val="00227E1D"/>
    <w:rsid w:val="00227F18"/>
    <w:rsid w:val="00230CCC"/>
    <w:rsid w:val="00231365"/>
    <w:rsid w:val="002313CE"/>
    <w:rsid w:val="00231F99"/>
    <w:rsid w:val="00232398"/>
    <w:rsid w:val="002326E6"/>
    <w:rsid w:val="00232E05"/>
    <w:rsid w:val="00233050"/>
    <w:rsid w:val="0023336F"/>
    <w:rsid w:val="0023426A"/>
    <w:rsid w:val="00234672"/>
    <w:rsid w:val="002357BF"/>
    <w:rsid w:val="00235F64"/>
    <w:rsid w:val="00236295"/>
    <w:rsid w:val="00236D16"/>
    <w:rsid w:val="00237145"/>
    <w:rsid w:val="00237909"/>
    <w:rsid w:val="00237EB3"/>
    <w:rsid w:val="00240DD5"/>
    <w:rsid w:val="00240FAC"/>
    <w:rsid w:val="00241460"/>
    <w:rsid w:val="0024173E"/>
    <w:rsid w:val="00241D54"/>
    <w:rsid w:val="002421EC"/>
    <w:rsid w:val="0024225F"/>
    <w:rsid w:val="0024253D"/>
    <w:rsid w:val="002431FC"/>
    <w:rsid w:val="002435FA"/>
    <w:rsid w:val="00243953"/>
    <w:rsid w:val="0024404E"/>
    <w:rsid w:val="0024441D"/>
    <w:rsid w:val="002451A5"/>
    <w:rsid w:val="00245237"/>
    <w:rsid w:val="00245497"/>
    <w:rsid w:val="002455E6"/>
    <w:rsid w:val="00246112"/>
    <w:rsid w:val="00246640"/>
    <w:rsid w:val="002467B2"/>
    <w:rsid w:val="00246ADD"/>
    <w:rsid w:val="0024724E"/>
    <w:rsid w:val="0024767A"/>
    <w:rsid w:val="002504AD"/>
    <w:rsid w:val="00250573"/>
    <w:rsid w:val="002511DF"/>
    <w:rsid w:val="002519C3"/>
    <w:rsid w:val="0025243A"/>
    <w:rsid w:val="00253083"/>
    <w:rsid w:val="00253BB4"/>
    <w:rsid w:val="00253C11"/>
    <w:rsid w:val="0025404F"/>
    <w:rsid w:val="002541C2"/>
    <w:rsid w:val="002544E6"/>
    <w:rsid w:val="002549D0"/>
    <w:rsid w:val="0025565B"/>
    <w:rsid w:val="00255C6E"/>
    <w:rsid w:val="00255F66"/>
    <w:rsid w:val="002563B8"/>
    <w:rsid w:val="0025645E"/>
    <w:rsid w:val="0025733F"/>
    <w:rsid w:val="002576AE"/>
    <w:rsid w:val="002576D4"/>
    <w:rsid w:val="0025789E"/>
    <w:rsid w:val="002579FE"/>
    <w:rsid w:val="0026016E"/>
    <w:rsid w:val="002604AD"/>
    <w:rsid w:val="0026058C"/>
    <w:rsid w:val="002605A9"/>
    <w:rsid w:val="0026088E"/>
    <w:rsid w:val="00260BF0"/>
    <w:rsid w:val="00260DCE"/>
    <w:rsid w:val="00261809"/>
    <w:rsid w:val="00261882"/>
    <w:rsid w:val="00261F66"/>
    <w:rsid w:val="0026200E"/>
    <w:rsid w:val="00262DD7"/>
    <w:rsid w:val="00262E67"/>
    <w:rsid w:val="002631D8"/>
    <w:rsid w:val="00263283"/>
    <w:rsid w:val="00263E59"/>
    <w:rsid w:val="00263F46"/>
    <w:rsid w:val="00264549"/>
    <w:rsid w:val="00264DCF"/>
    <w:rsid w:val="00264E4A"/>
    <w:rsid w:val="00264F44"/>
    <w:rsid w:val="002650E6"/>
    <w:rsid w:val="00265301"/>
    <w:rsid w:val="00265422"/>
    <w:rsid w:val="00266346"/>
    <w:rsid w:val="00266937"/>
    <w:rsid w:val="00266AF7"/>
    <w:rsid w:val="0026774A"/>
    <w:rsid w:val="002677F1"/>
    <w:rsid w:val="002700CB"/>
    <w:rsid w:val="002701CF"/>
    <w:rsid w:val="0027046F"/>
    <w:rsid w:val="002708FC"/>
    <w:rsid w:val="00270FC5"/>
    <w:rsid w:val="002710BE"/>
    <w:rsid w:val="002713B1"/>
    <w:rsid w:val="0027148A"/>
    <w:rsid w:val="00271E5A"/>
    <w:rsid w:val="00272C44"/>
    <w:rsid w:val="0027389F"/>
    <w:rsid w:val="00273926"/>
    <w:rsid w:val="00274128"/>
    <w:rsid w:val="00274213"/>
    <w:rsid w:val="0027422B"/>
    <w:rsid w:val="00274238"/>
    <w:rsid w:val="002753C3"/>
    <w:rsid w:val="002759DC"/>
    <w:rsid w:val="00275CAE"/>
    <w:rsid w:val="0027651A"/>
    <w:rsid w:val="0027722A"/>
    <w:rsid w:val="0027742B"/>
    <w:rsid w:val="00277D84"/>
    <w:rsid w:val="00277EA0"/>
    <w:rsid w:val="00277EB8"/>
    <w:rsid w:val="002805E6"/>
    <w:rsid w:val="00280606"/>
    <w:rsid w:val="00280EF6"/>
    <w:rsid w:val="00281288"/>
    <w:rsid w:val="00281692"/>
    <w:rsid w:val="00281B75"/>
    <w:rsid w:val="00282AF4"/>
    <w:rsid w:val="002835B5"/>
    <w:rsid w:val="0028360C"/>
    <w:rsid w:val="002838AF"/>
    <w:rsid w:val="00283921"/>
    <w:rsid w:val="002842E8"/>
    <w:rsid w:val="00284541"/>
    <w:rsid w:val="0028476F"/>
    <w:rsid w:val="00284BBC"/>
    <w:rsid w:val="00284DA6"/>
    <w:rsid w:val="00285850"/>
    <w:rsid w:val="00285F80"/>
    <w:rsid w:val="00286186"/>
    <w:rsid w:val="0028660E"/>
    <w:rsid w:val="00286AF6"/>
    <w:rsid w:val="00286C7C"/>
    <w:rsid w:val="00286E4E"/>
    <w:rsid w:val="00287386"/>
    <w:rsid w:val="0028750A"/>
    <w:rsid w:val="00287A37"/>
    <w:rsid w:val="00287BEE"/>
    <w:rsid w:val="00287C49"/>
    <w:rsid w:val="00290113"/>
    <w:rsid w:val="00290162"/>
    <w:rsid w:val="00290340"/>
    <w:rsid w:val="002903A5"/>
    <w:rsid w:val="00290564"/>
    <w:rsid w:val="0029089E"/>
    <w:rsid w:val="00290B53"/>
    <w:rsid w:val="00291325"/>
    <w:rsid w:val="0029150F"/>
    <w:rsid w:val="00291598"/>
    <w:rsid w:val="0029164C"/>
    <w:rsid w:val="00291AC4"/>
    <w:rsid w:val="0029202D"/>
    <w:rsid w:val="002922E6"/>
    <w:rsid w:val="00292824"/>
    <w:rsid w:val="00292B5A"/>
    <w:rsid w:val="002936ED"/>
    <w:rsid w:val="00293B08"/>
    <w:rsid w:val="00293DA2"/>
    <w:rsid w:val="00293EB7"/>
    <w:rsid w:val="002941BD"/>
    <w:rsid w:val="002943DF"/>
    <w:rsid w:val="002944D6"/>
    <w:rsid w:val="0029454B"/>
    <w:rsid w:val="002945E1"/>
    <w:rsid w:val="0029465E"/>
    <w:rsid w:val="00294B4C"/>
    <w:rsid w:val="00294BA4"/>
    <w:rsid w:val="00294D6D"/>
    <w:rsid w:val="00294E38"/>
    <w:rsid w:val="002951F1"/>
    <w:rsid w:val="0029545E"/>
    <w:rsid w:val="0029561F"/>
    <w:rsid w:val="0029582F"/>
    <w:rsid w:val="0029588B"/>
    <w:rsid w:val="00295B8D"/>
    <w:rsid w:val="00295FFD"/>
    <w:rsid w:val="00297007"/>
    <w:rsid w:val="00297171"/>
    <w:rsid w:val="002974D6"/>
    <w:rsid w:val="00297614"/>
    <w:rsid w:val="002A01BF"/>
    <w:rsid w:val="002A03D0"/>
    <w:rsid w:val="002A141C"/>
    <w:rsid w:val="002A19BC"/>
    <w:rsid w:val="002A1FC5"/>
    <w:rsid w:val="002A216E"/>
    <w:rsid w:val="002A24C1"/>
    <w:rsid w:val="002A2AE0"/>
    <w:rsid w:val="002A2B63"/>
    <w:rsid w:val="002A2C90"/>
    <w:rsid w:val="002A2FA1"/>
    <w:rsid w:val="002A3AC3"/>
    <w:rsid w:val="002A46B2"/>
    <w:rsid w:val="002A5564"/>
    <w:rsid w:val="002A619F"/>
    <w:rsid w:val="002A67C0"/>
    <w:rsid w:val="002A688D"/>
    <w:rsid w:val="002A6D7B"/>
    <w:rsid w:val="002A6DC2"/>
    <w:rsid w:val="002A6DCB"/>
    <w:rsid w:val="002A7320"/>
    <w:rsid w:val="002A799E"/>
    <w:rsid w:val="002B0B68"/>
    <w:rsid w:val="002B1482"/>
    <w:rsid w:val="002B15A5"/>
    <w:rsid w:val="002B15AA"/>
    <w:rsid w:val="002B185E"/>
    <w:rsid w:val="002B1DB1"/>
    <w:rsid w:val="002B1EB2"/>
    <w:rsid w:val="002B1EB5"/>
    <w:rsid w:val="002B2262"/>
    <w:rsid w:val="002B3020"/>
    <w:rsid w:val="002B3022"/>
    <w:rsid w:val="002B3777"/>
    <w:rsid w:val="002B4130"/>
    <w:rsid w:val="002B517F"/>
    <w:rsid w:val="002B53CD"/>
    <w:rsid w:val="002B62A7"/>
    <w:rsid w:val="002B6407"/>
    <w:rsid w:val="002B64F2"/>
    <w:rsid w:val="002B666F"/>
    <w:rsid w:val="002B754D"/>
    <w:rsid w:val="002B7734"/>
    <w:rsid w:val="002B7BD7"/>
    <w:rsid w:val="002B7E7D"/>
    <w:rsid w:val="002C004B"/>
    <w:rsid w:val="002C0384"/>
    <w:rsid w:val="002C03AD"/>
    <w:rsid w:val="002C0884"/>
    <w:rsid w:val="002C0AD7"/>
    <w:rsid w:val="002C0B92"/>
    <w:rsid w:val="002C0E01"/>
    <w:rsid w:val="002C10EF"/>
    <w:rsid w:val="002C123B"/>
    <w:rsid w:val="002C1625"/>
    <w:rsid w:val="002C20A4"/>
    <w:rsid w:val="002C2136"/>
    <w:rsid w:val="002C239A"/>
    <w:rsid w:val="002C243B"/>
    <w:rsid w:val="002C334E"/>
    <w:rsid w:val="002C368D"/>
    <w:rsid w:val="002C412E"/>
    <w:rsid w:val="002C43A9"/>
    <w:rsid w:val="002C5880"/>
    <w:rsid w:val="002C6068"/>
    <w:rsid w:val="002C692E"/>
    <w:rsid w:val="002C69C2"/>
    <w:rsid w:val="002C6F15"/>
    <w:rsid w:val="002C71E7"/>
    <w:rsid w:val="002C7354"/>
    <w:rsid w:val="002D0464"/>
    <w:rsid w:val="002D05BF"/>
    <w:rsid w:val="002D162A"/>
    <w:rsid w:val="002D1A7E"/>
    <w:rsid w:val="002D221F"/>
    <w:rsid w:val="002D299A"/>
    <w:rsid w:val="002D2B13"/>
    <w:rsid w:val="002D2D47"/>
    <w:rsid w:val="002D2D89"/>
    <w:rsid w:val="002D36F0"/>
    <w:rsid w:val="002D3C58"/>
    <w:rsid w:val="002D41AC"/>
    <w:rsid w:val="002D545A"/>
    <w:rsid w:val="002D58C0"/>
    <w:rsid w:val="002D5C8E"/>
    <w:rsid w:val="002D63FC"/>
    <w:rsid w:val="002D6404"/>
    <w:rsid w:val="002D702A"/>
    <w:rsid w:val="002D71AF"/>
    <w:rsid w:val="002D730C"/>
    <w:rsid w:val="002D79DD"/>
    <w:rsid w:val="002D7F33"/>
    <w:rsid w:val="002E06E7"/>
    <w:rsid w:val="002E12FB"/>
    <w:rsid w:val="002E19FB"/>
    <w:rsid w:val="002E1EE6"/>
    <w:rsid w:val="002E2348"/>
    <w:rsid w:val="002E26AC"/>
    <w:rsid w:val="002E291F"/>
    <w:rsid w:val="002E2A8B"/>
    <w:rsid w:val="002E3804"/>
    <w:rsid w:val="002E3914"/>
    <w:rsid w:val="002E3D4E"/>
    <w:rsid w:val="002E3F0C"/>
    <w:rsid w:val="002E402B"/>
    <w:rsid w:val="002E4718"/>
    <w:rsid w:val="002E47F5"/>
    <w:rsid w:val="002E4AD2"/>
    <w:rsid w:val="002E56EC"/>
    <w:rsid w:val="002E5C9F"/>
    <w:rsid w:val="002E613C"/>
    <w:rsid w:val="002E6258"/>
    <w:rsid w:val="002E6990"/>
    <w:rsid w:val="002E766D"/>
    <w:rsid w:val="002F0613"/>
    <w:rsid w:val="002F12B5"/>
    <w:rsid w:val="002F15B2"/>
    <w:rsid w:val="002F1922"/>
    <w:rsid w:val="002F2292"/>
    <w:rsid w:val="002F2C89"/>
    <w:rsid w:val="002F3B6D"/>
    <w:rsid w:val="002F4CC7"/>
    <w:rsid w:val="002F4ECF"/>
    <w:rsid w:val="002F5301"/>
    <w:rsid w:val="002F55DF"/>
    <w:rsid w:val="002F5613"/>
    <w:rsid w:val="002F5E82"/>
    <w:rsid w:val="002F616F"/>
    <w:rsid w:val="002F6D8F"/>
    <w:rsid w:val="002F7392"/>
    <w:rsid w:val="002F746B"/>
    <w:rsid w:val="002F7BEA"/>
    <w:rsid w:val="00300282"/>
    <w:rsid w:val="003002B8"/>
    <w:rsid w:val="003004DE"/>
    <w:rsid w:val="003005EE"/>
    <w:rsid w:val="00300698"/>
    <w:rsid w:val="00300A18"/>
    <w:rsid w:val="003012C1"/>
    <w:rsid w:val="00301979"/>
    <w:rsid w:val="00301BE4"/>
    <w:rsid w:val="00301D0A"/>
    <w:rsid w:val="003025B4"/>
    <w:rsid w:val="003033A5"/>
    <w:rsid w:val="00303723"/>
    <w:rsid w:val="00303F96"/>
    <w:rsid w:val="0030417A"/>
    <w:rsid w:val="00304290"/>
    <w:rsid w:val="003053E3"/>
    <w:rsid w:val="00305635"/>
    <w:rsid w:val="003061F9"/>
    <w:rsid w:val="00306B43"/>
    <w:rsid w:val="00306B82"/>
    <w:rsid w:val="00307561"/>
    <w:rsid w:val="00307A72"/>
    <w:rsid w:val="00310976"/>
    <w:rsid w:val="00310CC8"/>
    <w:rsid w:val="003111A0"/>
    <w:rsid w:val="00311AFC"/>
    <w:rsid w:val="00312333"/>
    <w:rsid w:val="003129E9"/>
    <w:rsid w:val="00312B33"/>
    <w:rsid w:val="003131FD"/>
    <w:rsid w:val="0031324B"/>
    <w:rsid w:val="003134F4"/>
    <w:rsid w:val="00313DEB"/>
    <w:rsid w:val="00313EA7"/>
    <w:rsid w:val="0031401B"/>
    <w:rsid w:val="003146E4"/>
    <w:rsid w:val="00314BF4"/>
    <w:rsid w:val="003153A8"/>
    <w:rsid w:val="0031555D"/>
    <w:rsid w:val="0031596F"/>
    <w:rsid w:val="00315A31"/>
    <w:rsid w:val="00315D41"/>
    <w:rsid w:val="00315E62"/>
    <w:rsid w:val="003160DB"/>
    <w:rsid w:val="0031619D"/>
    <w:rsid w:val="00316231"/>
    <w:rsid w:val="00316B52"/>
    <w:rsid w:val="00316BD4"/>
    <w:rsid w:val="00317551"/>
    <w:rsid w:val="0032065B"/>
    <w:rsid w:val="00320B71"/>
    <w:rsid w:val="00320B8B"/>
    <w:rsid w:val="00320F68"/>
    <w:rsid w:val="00321858"/>
    <w:rsid w:val="003226F1"/>
    <w:rsid w:val="00322C6F"/>
    <w:rsid w:val="00322D98"/>
    <w:rsid w:val="00323C1E"/>
    <w:rsid w:val="00324BBA"/>
    <w:rsid w:val="003251AD"/>
    <w:rsid w:val="003253B5"/>
    <w:rsid w:val="00325651"/>
    <w:rsid w:val="00325A22"/>
    <w:rsid w:val="00326456"/>
    <w:rsid w:val="00326A48"/>
    <w:rsid w:val="00327035"/>
    <w:rsid w:val="0033009E"/>
    <w:rsid w:val="0033159E"/>
    <w:rsid w:val="00331B28"/>
    <w:rsid w:val="00332059"/>
    <w:rsid w:val="003321D1"/>
    <w:rsid w:val="003339FB"/>
    <w:rsid w:val="003340FD"/>
    <w:rsid w:val="003343E1"/>
    <w:rsid w:val="00334531"/>
    <w:rsid w:val="00334902"/>
    <w:rsid w:val="00335C80"/>
    <w:rsid w:val="00336504"/>
    <w:rsid w:val="003367EB"/>
    <w:rsid w:val="003369A2"/>
    <w:rsid w:val="003369A4"/>
    <w:rsid w:val="003369CA"/>
    <w:rsid w:val="0033711D"/>
    <w:rsid w:val="003374BB"/>
    <w:rsid w:val="00337648"/>
    <w:rsid w:val="00337818"/>
    <w:rsid w:val="003378FF"/>
    <w:rsid w:val="00337D76"/>
    <w:rsid w:val="00337EEE"/>
    <w:rsid w:val="003406BB"/>
    <w:rsid w:val="00340851"/>
    <w:rsid w:val="0034087C"/>
    <w:rsid w:val="00340F95"/>
    <w:rsid w:val="0034120F"/>
    <w:rsid w:val="003415F5"/>
    <w:rsid w:val="00341CF2"/>
    <w:rsid w:val="00341D08"/>
    <w:rsid w:val="00341F6E"/>
    <w:rsid w:val="003427F0"/>
    <w:rsid w:val="003429E8"/>
    <w:rsid w:val="00342F74"/>
    <w:rsid w:val="0034395D"/>
    <w:rsid w:val="00344268"/>
    <w:rsid w:val="003443F8"/>
    <w:rsid w:val="00344B3C"/>
    <w:rsid w:val="00344DFD"/>
    <w:rsid w:val="0034502B"/>
    <w:rsid w:val="00345277"/>
    <w:rsid w:val="003455B6"/>
    <w:rsid w:val="0034567D"/>
    <w:rsid w:val="00345931"/>
    <w:rsid w:val="0034599F"/>
    <w:rsid w:val="0034611A"/>
    <w:rsid w:val="003509B3"/>
    <w:rsid w:val="00350A08"/>
    <w:rsid w:val="00350F3C"/>
    <w:rsid w:val="00352785"/>
    <w:rsid w:val="00353421"/>
    <w:rsid w:val="00353452"/>
    <w:rsid w:val="003534A8"/>
    <w:rsid w:val="0035426B"/>
    <w:rsid w:val="00354331"/>
    <w:rsid w:val="00354580"/>
    <w:rsid w:val="003546C1"/>
    <w:rsid w:val="00354AAF"/>
    <w:rsid w:val="00354BB6"/>
    <w:rsid w:val="00354DD2"/>
    <w:rsid w:val="00355068"/>
    <w:rsid w:val="00355CC5"/>
    <w:rsid w:val="00355D89"/>
    <w:rsid w:val="00355DAE"/>
    <w:rsid w:val="003562AE"/>
    <w:rsid w:val="00356ADE"/>
    <w:rsid w:val="00356BCC"/>
    <w:rsid w:val="00356D2E"/>
    <w:rsid w:val="00356DED"/>
    <w:rsid w:val="0035727F"/>
    <w:rsid w:val="003572DC"/>
    <w:rsid w:val="003575B3"/>
    <w:rsid w:val="00357644"/>
    <w:rsid w:val="00357DF2"/>
    <w:rsid w:val="00360222"/>
    <w:rsid w:val="00360926"/>
    <w:rsid w:val="0036112B"/>
    <w:rsid w:val="003618E9"/>
    <w:rsid w:val="00361C89"/>
    <w:rsid w:val="00361CA2"/>
    <w:rsid w:val="003622FF"/>
    <w:rsid w:val="00362322"/>
    <w:rsid w:val="003627D4"/>
    <w:rsid w:val="00362D43"/>
    <w:rsid w:val="00362E2F"/>
    <w:rsid w:val="00362E38"/>
    <w:rsid w:val="00362EBF"/>
    <w:rsid w:val="003633D2"/>
    <w:rsid w:val="003638BC"/>
    <w:rsid w:val="00363BCF"/>
    <w:rsid w:val="00363C2D"/>
    <w:rsid w:val="00364451"/>
    <w:rsid w:val="003648B6"/>
    <w:rsid w:val="00364E6C"/>
    <w:rsid w:val="00364FAE"/>
    <w:rsid w:val="003655E4"/>
    <w:rsid w:val="00365C43"/>
    <w:rsid w:val="00365DD2"/>
    <w:rsid w:val="00365EE1"/>
    <w:rsid w:val="00365EFB"/>
    <w:rsid w:val="00365FB9"/>
    <w:rsid w:val="00366FB9"/>
    <w:rsid w:val="00367048"/>
    <w:rsid w:val="0036722E"/>
    <w:rsid w:val="00367666"/>
    <w:rsid w:val="003700BB"/>
    <w:rsid w:val="00370EBD"/>
    <w:rsid w:val="00371957"/>
    <w:rsid w:val="003719AA"/>
    <w:rsid w:val="00371F58"/>
    <w:rsid w:val="00372724"/>
    <w:rsid w:val="00372A48"/>
    <w:rsid w:val="00372AFA"/>
    <w:rsid w:val="00373450"/>
    <w:rsid w:val="00373F81"/>
    <w:rsid w:val="003742BC"/>
    <w:rsid w:val="00374C82"/>
    <w:rsid w:val="00374EAF"/>
    <w:rsid w:val="00374F0C"/>
    <w:rsid w:val="0037570A"/>
    <w:rsid w:val="00376224"/>
    <w:rsid w:val="003764DD"/>
    <w:rsid w:val="00377351"/>
    <w:rsid w:val="003773E5"/>
    <w:rsid w:val="003778DF"/>
    <w:rsid w:val="00377999"/>
    <w:rsid w:val="00377F24"/>
    <w:rsid w:val="0038025B"/>
    <w:rsid w:val="003803DC"/>
    <w:rsid w:val="00380799"/>
    <w:rsid w:val="00380AF7"/>
    <w:rsid w:val="00380BE4"/>
    <w:rsid w:val="00380D99"/>
    <w:rsid w:val="00380F27"/>
    <w:rsid w:val="00381192"/>
    <w:rsid w:val="0038161A"/>
    <w:rsid w:val="00382017"/>
    <w:rsid w:val="00382230"/>
    <w:rsid w:val="003823B6"/>
    <w:rsid w:val="003830C8"/>
    <w:rsid w:val="0038347B"/>
    <w:rsid w:val="0038381F"/>
    <w:rsid w:val="00383BED"/>
    <w:rsid w:val="003844FC"/>
    <w:rsid w:val="00384533"/>
    <w:rsid w:val="00384ED6"/>
    <w:rsid w:val="003850DB"/>
    <w:rsid w:val="00385104"/>
    <w:rsid w:val="00385C2A"/>
    <w:rsid w:val="00385CB4"/>
    <w:rsid w:val="00386051"/>
    <w:rsid w:val="003861C4"/>
    <w:rsid w:val="003861CC"/>
    <w:rsid w:val="00386448"/>
    <w:rsid w:val="003864ED"/>
    <w:rsid w:val="00386B60"/>
    <w:rsid w:val="00386F2F"/>
    <w:rsid w:val="003874B7"/>
    <w:rsid w:val="0038767C"/>
    <w:rsid w:val="00387984"/>
    <w:rsid w:val="00387F62"/>
    <w:rsid w:val="003903F4"/>
    <w:rsid w:val="00390C8E"/>
    <w:rsid w:val="003918F4"/>
    <w:rsid w:val="003919B5"/>
    <w:rsid w:val="00391A4C"/>
    <w:rsid w:val="00391CF6"/>
    <w:rsid w:val="00391D97"/>
    <w:rsid w:val="00392437"/>
    <w:rsid w:val="00392687"/>
    <w:rsid w:val="00392854"/>
    <w:rsid w:val="00392C51"/>
    <w:rsid w:val="00392D22"/>
    <w:rsid w:val="0039338A"/>
    <w:rsid w:val="00394187"/>
    <w:rsid w:val="003943AD"/>
    <w:rsid w:val="003947E5"/>
    <w:rsid w:val="00394D00"/>
    <w:rsid w:val="00394DCB"/>
    <w:rsid w:val="00394EEC"/>
    <w:rsid w:val="0039508A"/>
    <w:rsid w:val="0039516E"/>
    <w:rsid w:val="0039525C"/>
    <w:rsid w:val="003958FF"/>
    <w:rsid w:val="00395C89"/>
    <w:rsid w:val="0039647E"/>
    <w:rsid w:val="00396A20"/>
    <w:rsid w:val="00396BE1"/>
    <w:rsid w:val="00396E40"/>
    <w:rsid w:val="00397077"/>
    <w:rsid w:val="00397233"/>
    <w:rsid w:val="003972AB"/>
    <w:rsid w:val="00397BD8"/>
    <w:rsid w:val="003A021E"/>
    <w:rsid w:val="003A103E"/>
    <w:rsid w:val="003A137A"/>
    <w:rsid w:val="003A1659"/>
    <w:rsid w:val="003A1EC1"/>
    <w:rsid w:val="003A29DF"/>
    <w:rsid w:val="003A2B3B"/>
    <w:rsid w:val="003A2F1B"/>
    <w:rsid w:val="003A3A50"/>
    <w:rsid w:val="003A3A93"/>
    <w:rsid w:val="003A3D52"/>
    <w:rsid w:val="003A4620"/>
    <w:rsid w:val="003A49C1"/>
    <w:rsid w:val="003A547F"/>
    <w:rsid w:val="003A5ADD"/>
    <w:rsid w:val="003A5AFD"/>
    <w:rsid w:val="003A5B5B"/>
    <w:rsid w:val="003A5D3E"/>
    <w:rsid w:val="003A5EE8"/>
    <w:rsid w:val="003A6129"/>
    <w:rsid w:val="003A72F2"/>
    <w:rsid w:val="003A755C"/>
    <w:rsid w:val="003A799B"/>
    <w:rsid w:val="003A7E3E"/>
    <w:rsid w:val="003B0FD4"/>
    <w:rsid w:val="003B11FB"/>
    <w:rsid w:val="003B1847"/>
    <w:rsid w:val="003B1EDD"/>
    <w:rsid w:val="003B2727"/>
    <w:rsid w:val="003B284E"/>
    <w:rsid w:val="003B2B83"/>
    <w:rsid w:val="003B2C5A"/>
    <w:rsid w:val="003B2DAB"/>
    <w:rsid w:val="003B2F08"/>
    <w:rsid w:val="003B3899"/>
    <w:rsid w:val="003B40AF"/>
    <w:rsid w:val="003B4631"/>
    <w:rsid w:val="003B4727"/>
    <w:rsid w:val="003B5212"/>
    <w:rsid w:val="003B5681"/>
    <w:rsid w:val="003B59E6"/>
    <w:rsid w:val="003B60D6"/>
    <w:rsid w:val="003B6924"/>
    <w:rsid w:val="003B6BB7"/>
    <w:rsid w:val="003B76B8"/>
    <w:rsid w:val="003B773E"/>
    <w:rsid w:val="003B7898"/>
    <w:rsid w:val="003C035C"/>
    <w:rsid w:val="003C0756"/>
    <w:rsid w:val="003C07CB"/>
    <w:rsid w:val="003C085A"/>
    <w:rsid w:val="003C087A"/>
    <w:rsid w:val="003C1155"/>
    <w:rsid w:val="003C179F"/>
    <w:rsid w:val="003C1964"/>
    <w:rsid w:val="003C1C51"/>
    <w:rsid w:val="003C2034"/>
    <w:rsid w:val="003C22F4"/>
    <w:rsid w:val="003C23A6"/>
    <w:rsid w:val="003C250F"/>
    <w:rsid w:val="003C28D6"/>
    <w:rsid w:val="003C2B6C"/>
    <w:rsid w:val="003C32AC"/>
    <w:rsid w:val="003C3615"/>
    <w:rsid w:val="003C3857"/>
    <w:rsid w:val="003C3FA5"/>
    <w:rsid w:val="003C4192"/>
    <w:rsid w:val="003C4BA8"/>
    <w:rsid w:val="003C68E4"/>
    <w:rsid w:val="003C6905"/>
    <w:rsid w:val="003C6948"/>
    <w:rsid w:val="003C6FDD"/>
    <w:rsid w:val="003C7352"/>
    <w:rsid w:val="003C7453"/>
    <w:rsid w:val="003C7981"/>
    <w:rsid w:val="003C7A25"/>
    <w:rsid w:val="003D0417"/>
    <w:rsid w:val="003D0573"/>
    <w:rsid w:val="003D0BEA"/>
    <w:rsid w:val="003D0F83"/>
    <w:rsid w:val="003D11CD"/>
    <w:rsid w:val="003D15D5"/>
    <w:rsid w:val="003D1AE2"/>
    <w:rsid w:val="003D1E32"/>
    <w:rsid w:val="003D1E63"/>
    <w:rsid w:val="003D1FA8"/>
    <w:rsid w:val="003D29EF"/>
    <w:rsid w:val="003D2A63"/>
    <w:rsid w:val="003D37A4"/>
    <w:rsid w:val="003D3961"/>
    <w:rsid w:val="003D45DF"/>
    <w:rsid w:val="003D48A4"/>
    <w:rsid w:val="003D49CF"/>
    <w:rsid w:val="003D4D06"/>
    <w:rsid w:val="003D4E48"/>
    <w:rsid w:val="003D502C"/>
    <w:rsid w:val="003D521B"/>
    <w:rsid w:val="003D5398"/>
    <w:rsid w:val="003D59CC"/>
    <w:rsid w:val="003D5AD8"/>
    <w:rsid w:val="003D5D01"/>
    <w:rsid w:val="003D6A08"/>
    <w:rsid w:val="003D6AAA"/>
    <w:rsid w:val="003D6BA8"/>
    <w:rsid w:val="003D70EC"/>
    <w:rsid w:val="003D743A"/>
    <w:rsid w:val="003D78CC"/>
    <w:rsid w:val="003E01E3"/>
    <w:rsid w:val="003E0374"/>
    <w:rsid w:val="003E052B"/>
    <w:rsid w:val="003E05CE"/>
    <w:rsid w:val="003E0616"/>
    <w:rsid w:val="003E075F"/>
    <w:rsid w:val="003E1342"/>
    <w:rsid w:val="003E2236"/>
    <w:rsid w:val="003E2395"/>
    <w:rsid w:val="003E23E3"/>
    <w:rsid w:val="003E25D5"/>
    <w:rsid w:val="003E384E"/>
    <w:rsid w:val="003E3AC9"/>
    <w:rsid w:val="003E43AB"/>
    <w:rsid w:val="003E4540"/>
    <w:rsid w:val="003E4D42"/>
    <w:rsid w:val="003E50D9"/>
    <w:rsid w:val="003E50FA"/>
    <w:rsid w:val="003E5277"/>
    <w:rsid w:val="003E53DF"/>
    <w:rsid w:val="003E55FE"/>
    <w:rsid w:val="003E5CF3"/>
    <w:rsid w:val="003E5E91"/>
    <w:rsid w:val="003E6109"/>
    <w:rsid w:val="003E7DFA"/>
    <w:rsid w:val="003E7F5A"/>
    <w:rsid w:val="003F002D"/>
    <w:rsid w:val="003F0370"/>
    <w:rsid w:val="003F086C"/>
    <w:rsid w:val="003F0F34"/>
    <w:rsid w:val="003F1340"/>
    <w:rsid w:val="003F146A"/>
    <w:rsid w:val="003F1733"/>
    <w:rsid w:val="003F182B"/>
    <w:rsid w:val="003F1CE8"/>
    <w:rsid w:val="003F2D10"/>
    <w:rsid w:val="003F3784"/>
    <w:rsid w:val="003F37BE"/>
    <w:rsid w:val="003F3917"/>
    <w:rsid w:val="003F4093"/>
    <w:rsid w:val="003F478F"/>
    <w:rsid w:val="003F50F5"/>
    <w:rsid w:val="003F5275"/>
    <w:rsid w:val="003F6017"/>
    <w:rsid w:val="003F64B1"/>
    <w:rsid w:val="003F6B4F"/>
    <w:rsid w:val="003F757B"/>
    <w:rsid w:val="003F7AF0"/>
    <w:rsid w:val="0040037D"/>
    <w:rsid w:val="00400675"/>
    <w:rsid w:val="0040070E"/>
    <w:rsid w:val="00400C98"/>
    <w:rsid w:val="00400DCA"/>
    <w:rsid w:val="00400E64"/>
    <w:rsid w:val="0040146B"/>
    <w:rsid w:val="00402353"/>
    <w:rsid w:val="00402984"/>
    <w:rsid w:val="00402BDD"/>
    <w:rsid w:val="00402DB1"/>
    <w:rsid w:val="004031C3"/>
    <w:rsid w:val="0040328D"/>
    <w:rsid w:val="00403905"/>
    <w:rsid w:val="00403A39"/>
    <w:rsid w:val="00403A43"/>
    <w:rsid w:val="00403A53"/>
    <w:rsid w:val="00403A93"/>
    <w:rsid w:val="00403E6E"/>
    <w:rsid w:val="004046B5"/>
    <w:rsid w:val="004050CE"/>
    <w:rsid w:val="0040513A"/>
    <w:rsid w:val="004058DA"/>
    <w:rsid w:val="00405AD9"/>
    <w:rsid w:val="004063AE"/>
    <w:rsid w:val="00406575"/>
    <w:rsid w:val="0040657D"/>
    <w:rsid w:val="004066DF"/>
    <w:rsid w:val="00406A1F"/>
    <w:rsid w:val="00406B49"/>
    <w:rsid w:val="00407B3B"/>
    <w:rsid w:val="00407DC3"/>
    <w:rsid w:val="00410BAF"/>
    <w:rsid w:val="0041131D"/>
    <w:rsid w:val="00411DDD"/>
    <w:rsid w:val="00411FEE"/>
    <w:rsid w:val="004126BD"/>
    <w:rsid w:val="00412AFE"/>
    <w:rsid w:val="00412DF1"/>
    <w:rsid w:val="004130CA"/>
    <w:rsid w:val="00413796"/>
    <w:rsid w:val="004145B7"/>
    <w:rsid w:val="00414703"/>
    <w:rsid w:val="00414891"/>
    <w:rsid w:val="00414899"/>
    <w:rsid w:val="00414CFC"/>
    <w:rsid w:val="00415316"/>
    <w:rsid w:val="004158B3"/>
    <w:rsid w:val="0041590B"/>
    <w:rsid w:val="004159C8"/>
    <w:rsid w:val="00415B1B"/>
    <w:rsid w:val="00415D51"/>
    <w:rsid w:val="00415FAE"/>
    <w:rsid w:val="004163F0"/>
    <w:rsid w:val="00417984"/>
    <w:rsid w:val="00417DDA"/>
    <w:rsid w:val="00420D66"/>
    <w:rsid w:val="00420F34"/>
    <w:rsid w:val="00421EA5"/>
    <w:rsid w:val="00422485"/>
    <w:rsid w:val="00422615"/>
    <w:rsid w:val="004229CB"/>
    <w:rsid w:val="00423057"/>
    <w:rsid w:val="004234CC"/>
    <w:rsid w:val="00423EDA"/>
    <w:rsid w:val="00424023"/>
    <w:rsid w:val="004242DD"/>
    <w:rsid w:val="004243BF"/>
    <w:rsid w:val="004256AD"/>
    <w:rsid w:val="00425E6B"/>
    <w:rsid w:val="00426CB1"/>
    <w:rsid w:val="00426D11"/>
    <w:rsid w:val="00427651"/>
    <w:rsid w:val="00427A09"/>
    <w:rsid w:val="00430BF3"/>
    <w:rsid w:val="00431752"/>
    <w:rsid w:val="0043216A"/>
    <w:rsid w:val="00432194"/>
    <w:rsid w:val="0043244A"/>
    <w:rsid w:val="0043297B"/>
    <w:rsid w:val="00432DAE"/>
    <w:rsid w:val="0043367C"/>
    <w:rsid w:val="00433708"/>
    <w:rsid w:val="00433C04"/>
    <w:rsid w:val="00433C73"/>
    <w:rsid w:val="00434047"/>
    <w:rsid w:val="0043473F"/>
    <w:rsid w:val="00434990"/>
    <w:rsid w:val="00434D24"/>
    <w:rsid w:val="004353B3"/>
    <w:rsid w:val="00435C11"/>
    <w:rsid w:val="00437D43"/>
    <w:rsid w:val="00440A19"/>
    <w:rsid w:val="00440E46"/>
    <w:rsid w:val="0044114F"/>
    <w:rsid w:val="0044160C"/>
    <w:rsid w:val="004417C9"/>
    <w:rsid w:val="0044187A"/>
    <w:rsid w:val="0044192C"/>
    <w:rsid w:val="0044260D"/>
    <w:rsid w:val="00442C86"/>
    <w:rsid w:val="00443574"/>
    <w:rsid w:val="004436F5"/>
    <w:rsid w:val="0044375C"/>
    <w:rsid w:val="00443991"/>
    <w:rsid w:val="00443C09"/>
    <w:rsid w:val="00443F46"/>
    <w:rsid w:val="00443F47"/>
    <w:rsid w:val="004441D7"/>
    <w:rsid w:val="0044453D"/>
    <w:rsid w:val="004454B5"/>
    <w:rsid w:val="004458DA"/>
    <w:rsid w:val="0044591F"/>
    <w:rsid w:val="00445F1D"/>
    <w:rsid w:val="00445FAE"/>
    <w:rsid w:val="00446AA5"/>
    <w:rsid w:val="004474CF"/>
    <w:rsid w:val="00447AD7"/>
    <w:rsid w:val="00447D5E"/>
    <w:rsid w:val="0045062A"/>
    <w:rsid w:val="00450748"/>
    <w:rsid w:val="004508BA"/>
    <w:rsid w:val="004509B1"/>
    <w:rsid w:val="004509C6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A96"/>
    <w:rsid w:val="004530D3"/>
    <w:rsid w:val="00453316"/>
    <w:rsid w:val="00453572"/>
    <w:rsid w:val="0045434D"/>
    <w:rsid w:val="0045438C"/>
    <w:rsid w:val="004543E4"/>
    <w:rsid w:val="00454CE6"/>
    <w:rsid w:val="00454DBF"/>
    <w:rsid w:val="00455201"/>
    <w:rsid w:val="00455258"/>
    <w:rsid w:val="004558CE"/>
    <w:rsid w:val="0045619B"/>
    <w:rsid w:val="00456766"/>
    <w:rsid w:val="00456A46"/>
    <w:rsid w:val="00457085"/>
    <w:rsid w:val="00457555"/>
    <w:rsid w:val="004602BF"/>
    <w:rsid w:val="004607E0"/>
    <w:rsid w:val="00461011"/>
    <w:rsid w:val="00461569"/>
    <w:rsid w:val="004615BE"/>
    <w:rsid w:val="00462690"/>
    <w:rsid w:val="00462695"/>
    <w:rsid w:val="00462A69"/>
    <w:rsid w:val="00462B2B"/>
    <w:rsid w:val="00462BBA"/>
    <w:rsid w:val="0046348A"/>
    <w:rsid w:val="0046390E"/>
    <w:rsid w:val="00463C4B"/>
    <w:rsid w:val="00463E07"/>
    <w:rsid w:val="00464495"/>
    <w:rsid w:val="004647C9"/>
    <w:rsid w:val="004657D4"/>
    <w:rsid w:val="00465A16"/>
    <w:rsid w:val="00466472"/>
    <w:rsid w:val="004667AF"/>
    <w:rsid w:val="004669DE"/>
    <w:rsid w:val="0046777B"/>
    <w:rsid w:val="00467951"/>
    <w:rsid w:val="00467A5C"/>
    <w:rsid w:val="00470121"/>
    <w:rsid w:val="004703F1"/>
    <w:rsid w:val="004704B6"/>
    <w:rsid w:val="00471458"/>
    <w:rsid w:val="004726EE"/>
    <w:rsid w:val="00472822"/>
    <w:rsid w:val="00472FF5"/>
    <w:rsid w:val="00473481"/>
    <w:rsid w:val="004736C9"/>
    <w:rsid w:val="00473EA7"/>
    <w:rsid w:val="004744A4"/>
    <w:rsid w:val="00475029"/>
    <w:rsid w:val="0047522D"/>
    <w:rsid w:val="0047526F"/>
    <w:rsid w:val="004752BB"/>
    <w:rsid w:val="004754A6"/>
    <w:rsid w:val="00475527"/>
    <w:rsid w:val="00475A97"/>
    <w:rsid w:val="00476131"/>
    <w:rsid w:val="004761C4"/>
    <w:rsid w:val="00476216"/>
    <w:rsid w:val="004778EC"/>
    <w:rsid w:val="00477EC9"/>
    <w:rsid w:val="00480028"/>
    <w:rsid w:val="00480EF7"/>
    <w:rsid w:val="004810AA"/>
    <w:rsid w:val="004816B5"/>
    <w:rsid w:val="00481796"/>
    <w:rsid w:val="00481BA2"/>
    <w:rsid w:val="004824C0"/>
    <w:rsid w:val="00482609"/>
    <w:rsid w:val="0048288B"/>
    <w:rsid w:val="004831E9"/>
    <w:rsid w:val="0048329C"/>
    <w:rsid w:val="004833EB"/>
    <w:rsid w:val="00483AFE"/>
    <w:rsid w:val="00483E5F"/>
    <w:rsid w:val="00484E51"/>
    <w:rsid w:val="004854AE"/>
    <w:rsid w:val="0048587D"/>
    <w:rsid w:val="0048592E"/>
    <w:rsid w:val="00485E67"/>
    <w:rsid w:val="004865E6"/>
    <w:rsid w:val="00486C26"/>
    <w:rsid w:val="00486C57"/>
    <w:rsid w:val="00486DF4"/>
    <w:rsid w:val="00486E42"/>
    <w:rsid w:val="00487128"/>
    <w:rsid w:val="0048717E"/>
    <w:rsid w:val="004872BE"/>
    <w:rsid w:val="004873BE"/>
    <w:rsid w:val="00487EC8"/>
    <w:rsid w:val="004925B9"/>
    <w:rsid w:val="00492726"/>
    <w:rsid w:val="0049313D"/>
    <w:rsid w:val="00493683"/>
    <w:rsid w:val="00493867"/>
    <w:rsid w:val="00493A4B"/>
    <w:rsid w:val="00493A76"/>
    <w:rsid w:val="00493D46"/>
    <w:rsid w:val="004948C9"/>
    <w:rsid w:val="00494ADD"/>
    <w:rsid w:val="00494B0F"/>
    <w:rsid w:val="0049520F"/>
    <w:rsid w:val="004952F6"/>
    <w:rsid w:val="004953EA"/>
    <w:rsid w:val="00495AAF"/>
    <w:rsid w:val="00495AB9"/>
    <w:rsid w:val="00495F75"/>
    <w:rsid w:val="00495F76"/>
    <w:rsid w:val="00496E4D"/>
    <w:rsid w:val="004974EA"/>
    <w:rsid w:val="00497CDD"/>
    <w:rsid w:val="00497DD5"/>
    <w:rsid w:val="004A019C"/>
    <w:rsid w:val="004A04F7"/>
    <w:rsid w:val="004A0715"/>
    <w:rsid w:val="004A0A48"/>
    <w:rsid w:val="004A0A9B"/>
    <w:rsid w:val="004A0BBA"/>
    <w:rsid w:val="004A1B39"/>
    <w:rsid w:val="004A231A"/>
    <w:rsid w:val="004A2B69"/>
    <w:rsid w:val="004A2BB4"/>
    <w:rsid w:val="004A2CBA"/>
    <w:rsid w:val="004A2D2B"/>
    <w:rsid w:val="004A3147"/>
    <w:rsid w:val="004A33A0"/>
    <w:rsid w:val="004A3665"/>
    <w:rsid w:val="004A38AA"/>
    <w:rsid w:val="004A41D5"/>
    <w:rsid w:val="004A4D92"/>
    <w:rsid w:val="004A4EB3"/>
    <w:rsid w:val="004A4F28"/>
    <w:rsid w:val="004A59D3"/>
    <w:rsid w:val="004A5EF7"/>
    <w:rsid w:val="004A77A0"/>
    <w:rsid w:val="004A7BEF"/>
    <w:rsid w:val="004A7E38"/>
    <w:rsid w:val="004B0120"/>
    <w:rsid w:val="004B020E"/>
    <w:rsid w:val="004B02D0"/>
    <w:rsid w:val="004B0A09"/>
    <w:rsid w:val="004B0BB8"/>
    <w:rsid w:val="004B11D7"/>
    <w:rsid w:val="004B1544"/>
    <w:rsid w:val="004B19E9"/>
    <w:rsid w:val="004B1AAF"/>
    <w:rsid w:val="004B1CED"/>
    <w:rsid w:val="004B1FAA"/>
    <w:rsid w:val="004B2214"/>
    <w:rsid w:val="004B2BD9"/>
    <w:rsid w:val="004B2D28"/>
    <w:rsid w:val="004B300C"/>
    <w:rsid w:val="004B3B98"/>
    <w:rsid w:val="004B3CF4"/>
    <w:rsid w:val="004B402B"/>
    <w:rsid w:val="004B40EF"/>
    <w:rsid w:val="004B41A4"/>
    <w:rsid w:val="004B47D7"/>
    <w:rsid w:val="004B4D22"/>
    <w:rsid w:val="004B4F13"/>
    <w:rsid w:val="004B548D"/>
    <w:rsid w:val="004B59D6"/>
    <w:rsid w:val="004B5CB2"/>
    <w:rsid w:val="004B654B"/>
    <w:rsid w:val="004B6564"/>
    <w:rsid w:val="004B661E"/>
    <w:rsid w:val="004B66DC"/>
    <w:rsid w:val="004B6BDC"/>
    <w:rsid w:val="004B6E77"/>
    <w:rsid w:val="004B7178"/>
    <w:rsid w:val="004B7234"/>
    <w:rsid w:val="004B72D6"/>
    <w:rsid w:val="004B73FD"/>
    <w:rsid w:val="004C00CC"/>
    <w:rsid w:val="004C09ED"/>
    <w:rsid w:val="004C0EA7"/>
    <w:rsid w:val="004C0F63"/>
    <w:rsid w:val="004C112F"/>
    <w:rsid w:val="004C13AB"/>
    <w:rsid w:val="004C164F"/>
    <w:rsid w:val="004C18D0"/>
    <w:rsid w:val="004C1A20"/>
    <w:rsid w:val="004C1CB0"/>
    <w:rsid w:val="004C1CED"/>
    <w:rsid w:val="004C20C8"/>
    <w:rsid w:val="004C2119"/>
    <w:rsid w:val="004C217E"/>
    <w:rsid w:val="004C3053"/>
    <w:rsid w:val="004C3646"/>
    <w:rsid w:val="004C3876"/>
    <w:rsid w:val="004C398F"/>
    <w:rsid w:val="004C3A32"/>
    <w:rsid w:val="004C3A63"/>
    <w:rsid w:val="004C4312"/>
    <w:rsid w:val="004C43E9"/>
    <w:rsid w:val="004C47D7"/>
    <w:rsid w:val="004C4A3F"/>
    <w:rsid w:val="004C4B0A"/>
    <w:rsid w:val="004C4F74"/>
    <w:rsid w:val="004C5BD7"/>
    <w:rsid w:val="004C5E81"/>
    <w:rsid w:val="004C637C"/>
    <w:rsid w:val="004C6C55"/>
    <w:rsid w:val="004C757C"/>
    <w:rsid w:val="004C7D2A"/>
    <w:rsid w:val="004D0FB1"/>
    <w:rsid w:val="004D19A4"/>
    <w:rsid w:val="004D1BD2"/>
    <w:rsid w:val="004D2E0F"/>
    <w:rsid w:val="004D322D"/>
    <w:rsid w:val="004D36DA"/>
    <w:rsid w:val="004D373B"/>
    <w:rsid w:val="004D3AC9"/>
    <w:rsid w:val="004D40C1"/>
    <w:rsid w:val="004D5F9C"/>
    <w:rsid w:val="004D5FF3"/>
    <w:rsid w:val="004D67B4"/>
    <w:rsid w:val="004D69A5"/>
    <w:rsid w:val="004D7480"/>
    <w:rsid w:val="004D75ED"/>
    <w:rsid w:val="004D7AFA"/>
    <w:rsid w:val="004E021B"/>
    <w:rsid w:val="004E026F"/>
    <w:rsid w:val="004E0ACE"/>
    <w:rsid w:val="004E0CE6"/>
    <w:rsid w:val="004E11D3"/>
    <w:rsid w:val="004E16A9"/>
    <w:rsid w:val="004E1874"/>
    <w:rsid w:val="004E1D74"/>
    <w:rsid w:val="004E26C8"/>
    <w:rsid w:val="004E2A8A"/>
    <w:rsid w:val="004E2ACE"/>
    <w:rsid w:val="004E3ADD"/>
    <w:rsid w:val="004E4286"/>
    <w:rsid w:val="004E45C8"/>
    <w:rsid w:val="004E505D"/>
    <w:rsid w:val="004E51F9"/>
    <w:rsid w:val="004E5F94"/>
    <w:rsid w:val="004E6E6F"/>
    <w:rsid w:val="004E7148"/>
    <w:rsid w:val="004E798B"/>
    <w:rsid w:val="004E7A2C"/>
    <w:rsid w:val="004F009D"/>
    <w:rsid w:val="004F02D3"/>
    <w:rsid w:val="004F03C3"/>
    <w:rsid w:val="004F0457"/>
    <w:rsid w:val="004F0BD1"/>
    <w:rsid w:val="004F11E0"/>
    <w:rsid w:val="004F11E3"/>
    <w:rsid w:val="004F154F"/>
    <w:rsid w:val="004F15A3"/>
    <w:rsid w:val="004F16A7"/>
    <w:rsid w:val="004F1864"/>
    <w:rsid w:val="004F1A4C"/>
    <w:rsid w:val="004F23BD"/>
    <w:rsid w:val="004F2578"/>
    <w:rsid w:val="004F2648"/>
    <w:rsid w:val="004F2D1C"/>
    <w:rsid w:val="004F2EF3"/>
    <w:rsid w:val="004F3423"/>
    <w:rsid w:val="004F373A"/>
    <w:rsid w:val="004F3AD0"/>
    <w:rsid w:val="004F3C1C"/>
    <w:rsid w:val="004F4FA8"/>
    <w:rsid w:val="004F5488"/>
    <w:rsid w:val="004F575A"/>
    <w:rsid w:val="004F57D8"/>
    <w:rsid w:val="004F5920"/>
    <w:rsid w:val="004F672F"/>
    <w:rsid w:val="004F68B8"/>
    <w:rsid w:val="004F73BC"/>
    <w:rsid w:val="004F7495"/>
    <w:rsid w:val="004F74EE"/>
    <w:rsid w:val="004F7986"/>
    <w:rsid w:val="004F7D9E"/>
    <w:rsid w:val="004F7E41"/>
    <w:rsid w:val="005002CB"/>
    <w:rsid w:val="005004FD"/>
    <w:rsid w:val="0050064D"/>
    <w:rsid w:val="005006C6"/>
    <w:rsid w:val="00500DC3"/>
    <w:rsid w:val="005016A7"/>
    <w:rsid w:val="005027B6"/>
    <w:rsid w:val="00503109"/>
    <w:rsid w:val="00503CDE"/>
    <w:rsid w:val="00503DBE"/>
    <w:rsid w:val="0050427F"/>
    <w:rsid w:val="00504A6A"/>
    <w:rsid w:val="0050523C"/>
    <w:rsid w:val="00505481"/>
    <w:rsid w:val="00505A4A"/>
    <w:rsid w:val="00505C61"/>
    <w:rsid w:val="00505CFE"/>
    <w:rsid w:val="0050678C"/>
    <w:rsid w:val="005068DD"/>
    <w:rsid w:val="0050798F"/>
    <w:rsid w:val="005109E2"/>
    <w:rsid w:val="00510F0A"/>
    <w:rsid w:val="00511142"/>
    <w:rsid w:val="005111EB"/>
    <w:rsid w:val="00511470"/>
    <w:rsid w:val="005117AE"/>
    <w:rsid w:val="00511803"/>
    <w:rsid w:val="00511C2B"/>
    <w:rsid w:val="00511D7E"/>
    <w:rsid w:val="00511EBC"/>
    <w:rsid w:val="005120C1"/>
    <w:rsid w:val="00512362"/>
    <w:rsid w:val="00512680"/>
    <w:rsid w:val="00512A90"/>
    <w:rsid w:val="00512EF7"/>
    <w:rsid w:val="00513495"/>
    <w:rsid w:val="005137E7"/>
    <w:rsid w:val="0051386B"/>
    <w:rsid w:val="00513889"/>
    <w:rsid w:val="005138E6"/>
    <w:rsid w:val="00514D1E"/>
    <w:rsid w:val="005150AC"/>
    <w:rsid w:val="005154FD"/>
    <w:rsid w:val="00515671"/>
    <w:rsid w:val="005158B5"/>
    <w:rsid w:val="005172FB"/>
    <w:rsid w:val="00517332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DF9"/>
    <w:rsid w:val="005220C5"/>
    <w:rsid w:val="005222BA"/>
    <w:rsid w:val="00522CE0"/>
    <w:rsid w:val="00522FB0"/>
    <w:rsid w:val="00523D2D"/>
    <w:rsid w:val="00523E22"/>
    <w:rsid w:val="00523F00"/>
    <w:rsid w:val="005249B1"/>
    <w:rsid w:val="00524D13"/>
    <w:rsid w:val="00525177"/>
    <w:rsid w:val="0052522D"/>
    <w:rsid w:val="0052535A"/>
    <w:rsid w:val="0052647E"/>
    <w:rsid w:val="00526521"/>
    <w:rsid w:val="005266BA"/>
    <w:rsid w:val="0052670E"/>
    <w:rsid w:val="005268D9"/>
    <w:rsid w:val="00526B3D"/>
    <w:rsid w:val="00526EE7"/>
    <w:rsid w:val="0052756D"/>
    <w:rsid w:val="00531513"/>
    <w:rsid w:val="00531615"/>
    <w:rsid w:val="005322F7"/>
    <w:rsid w:val="005324CB"/>
    <w:rsid w:val="00532BA8"/>
    <w:rsid w:val="00532BDA"/>
    <w:rsid w:val="00532EAE"/>
    <w:rsid w:val="005335C8"/>
    <w:rsid w:val="00533732"/>
    <w:rsid w:val="00533951"/>
    <w:rsid w:val="00533C95"/>
    <w:rsid w:val="00533E74"/>
    <w:rsid w:val="00535893"/>
    <w:rsid w:val="00536597"/>
    <w:rsid w:val="00537E57"/>
    <w:rsid w:val="00540A24"/>
    <w:rsid w:val="00540ABE"/>
    <w:rsid w:val="00540EA7"/>
    <w:rsid w:val="00540F49"/>
    <w:rsid w:val="005414E2"/>
    <w:rsid w:val="00541C93"/>
    <w:rsid w:val="005425BA"/>
    <w:rsid w:val="00542D18"/>
    <w:rsid w:val="00542F59"/>
    <w:rsid w:val="00543381"/>
    <w:rsid w:val="005440BA"/>
    <w:rsid w:val="00544210"/>
    <w:rsid w:val="00544B7B"/>
    <w:rsid w:val="00544D44"/>
    <w:rsid w:val="005454C9"/>
    <w:rsid w:val="00545981"/>
    <w:rsid w:val="00545A2D"/>
    <w:rsid w:val="005469E3"/>
    <w:rsid w:val="00546A71"/>
    <w:rsid w:val="00546BFE"/>
    <w:rsid w:val="00547225"/>
    <w:rsid w:val="005473F0"/>
    <w:rsid w:val="005506CF"/>
    <w:rsid w:val="005508F7"/>
    <w:rsid w:val="005510D0"/>
    <w:rsid w:val="005517BE"/>
    <w:rsid w:val="005520F4"/>
    <w:rsid w:val="005521DA"/>
    <w:rsid w:val="005521F3"/>
    <w:rsid w:val="00552440"/>
    <w:rsid w:val="0055264C"/>
    <w:rsid w:val="0055329D"/>
    <w:rsid w:val="005536CF"/>
    <w:rsid w:val="005538A1"/>
    <w:rsid w:val="00553CB2"/>
    <w:rsid w:val="00554A52"/>
    <w:rsid w:val="00554BC2"/>
    <w:rsid w:val="00554EC2"/>
    <w:rsid w:val="0055585B"/>
    <w:rsid w:val="00555D63"/>
    <w:rsid w:val="00555E9B"/>
    <w:rsid w:val="00556206"/>
    <w:rsid w:val="0055630A"/>
    <w:rsid w:val="005563AF"/>
    <w:rsid w:val="0055660B"/>
    <w:rsid w:val="00557249"/>
    <w:rsid w:val="00557430"/>
    <w:rsid w:val="00557933"/>
    <w:rsid w:val="00557E53"/>
    <w:rsid w:val="00560442"/>
    <w:rsid w:val="00560519"/>
    <w:rsid w:val="00561279"/>
    <w:rsid w:val="00561B63"/>
    <w:rsid w:val="005621E6"/>
    <w:rsid w:val="005623D7"/>
    <w:rsid w:val="005625BB"/>
    <w:rsid w:val="00562727"/>
    <w:rsid w:val="005627C1"/>
    <w:rsid w:val="005628AE"/>
    <w:rsid w:val="00562B12"/>
    <w:rsid w:val="00562FFF"/>
    <w:rsid w:val="005632AB"/>
    <w:rsid w:val="00563592"/>
    <w:rsid w:val="00563A83"/>
    <w:rsid w:val="00563CDE"/>
    <w:rsid w:val="005640AA"/>
    <w:rsid w:val="00564240"/>
    <w:rsid w:val="00564337"/>
    <w:rsid w:val="005646EE"/>
    <w:rsid w:val="005647D5"/>
    <w:rsid w:val="005654BA"/>
    <w:rsid w:val="0056572D"/>
    <w:rsid w:val="005657C4"/>
    <w:rsid w:val="005662B9"/>
    <w:rsid w:val="00566475"/>
    <w:rsid w:val="00566D98"/>
    <w:rsid w:val="0056734D"/>
    <w:rsid w:val="005678DE"/>
    <w:rsid w:val="00567CB3"/>
    <w:rsid w:val="005701E8"/>
    <w:rsid w:val="00570438"/>
    <w:rsid w:val="005707EA"/>
    <w:rsid w:val="00570A03"/>
    <w:rsid w:val="00570DB6"/>
    <w:rsid w:val="00570F3F"/>
    <w:rsid w:val="00571916"/>
    <w:rsid w:val="0057205D"/>
    <w:rsid w:val="005730AD"/>
    <w:rsid w:val="005738A4"/>
    <w:rsid w:val="00574143"/>
    <w:rsid w:val="00574E59"/>
    <w:rsid w:val="0057527A"/>
    <w:rsid w:val="00575523"/>
    <w:rsid w:val="00575DEB"/>
    <w:rsid w:val="0057669F"/>
    <w:rsid w:val="00576877"/>
    <w:rsid w:val="005773FF"/>
    <w:rsid w:val="00577556"/>
    <w:rsid w:val="00577563"/>
    <w:rsid w:val="00577744"/>
    <w:rsid w:val="00577A6C"/>
    <w:rsid w:val="00580D83"/>
    <w:rsid w:val="0058117C"/>
    <w:rsid w:val="0058129D"/>
    <w:rsid w:val="005816D4"/>
    <w:rsid w:val="0058187A"/>
    <w:rsid w:val="00581E1A"/>
    <w:rsid w:val="00582C9C"/>
    <w:rsid w:val="00582F20"/>
    <w:rsid w:val="00582FF6"/>
    <w:rsid w:val="0058342F"/>
    <w:rsid w:val="00583869"/>
    <w:rsid w:val="00583F8F"/>
    <w:rsid w:val="005848EC"/>
    <w:rsid w:val="00584EBA"/>
    <w:rsid w:val="00585A74"/>
    <w:rsid w:val="00586718"/>
    <w:rsid w:val="005868CA"/>
    <w:rsid w:val="00586AF7"/>
    <w:rsid w:val="0058745D"/>
    <w:rsid w:val="005874BF"/>
    <w:rsid w:val="00587A4A"/>
    <w:rsid w:val="00587CC0"/>
    <w:rsid w:val="005901A5"/>
    <w:rsid w:val="0059035E"/>
    <w:rsid w:val="005907A0"/>
    <w:rsid w:val="00590A86"/>
    <w:rsid w:val="005912E0"/>
    <w:rsid w:val="00592585"/>
    <w:rsid w:val="005925DA"/>
    <w:rsid w:val="005928A3"/>
    <w:rsid w:val="00594593"/>
    <w:rsid w:val="00594651"/>
    <w:rsid w:val="005947E0"/>
    <w:rsid w:val="0059520C"/>
    <w:rsid w:val="00595261"/>
    <w:rsid w:val="0059575E"/>
    <w:rsid w:val="005958CB"/>
    <w:rsid w:val="005963CB"/>
    <w:rsid w:val="0059684D"/>
    <w:rsid w:val="00596C03"/>
    <w:rsid w:val="005973D8"/>
    <w:rsid w:val="0059765A"/>
    <w:rsid w:val="00597EAF"/>
    <w:rsid w:val="005A00CC"/>
    <w:rsid w:val="005A0B68"/>
    <w:rsid w:val="005A0CFB"/>
    <w:rsid w:val="005A140A"/>
    <w:rsid w:val="005A1BFF"/>
    <w:rsid w:val="005A1CC1"/>
    <w:rsid w:val="005A1E76"/>
    <w:rsid w:val="005A2209"/>
    <w:rsid w:val="005A22A5"/>
    <w:rsid w:val="005A274E"/>
    <w:rsid w:val="005A2FA4"/>
    <w:rsid w:val="005A2FAE"/>
    <w:rsid w:val="005A338A"/>
    <w:rsid w:val="005A35B3"/>
    <w:rsid w:val="005A3A1D"/>
    <w:rsid w:val="005A407C"/>
    <w:rsid w:val="005A44FE"/>
    <w:rsid w:val="005A4A56"/>
    <w:rsid w:val="005A4AAD"/>
    <w:rsid w:val="005A5A96"/>
    <w:rsid w:val="005A682D"/>
    <w:rsid w:val="005A7291"/>
    <w:rsid w:val="005B0738"/>
    <w:rsid w:val="005B0AFC"/>
    <w:rsid w:val="005B0E72"/>
    <w:rsid w:val="005B10F8"/>
    <w:rsid w:val="005B24C8"/>
    <w:rsid w:val="005B2B38"/>
    <w:rsid w:val="005B2B71"/>
    <w:rsid w:val="005B2C1B"/>
    <w:rsid w:val="005B33CF"/>
    <w:rsid w:val="005B34C3"/>
    <w:rsid w:val="005B3593"/>
    <w:rsid w:val="005B3FBF"/>
    <w:rsid w:val="005B4BC2"/>
    <w:rsid w:val="005B57C7"/>
    <w:rsid w:val="005B58FC"/>
    <w:rsid w:val="005B6A10"/>
    <w:rsid w:val="005B7451"/>
    <w:rsid w:val="005B7797"/>
    <w:rsid w:val="005B7E03"/>
    <w:rsid w:val="005B7FE6"/>
    <w:rsid w:val="005C031F"/>
    <w:rsid w:val="005C121D"/>
    <w:rsid w:val="005C1281"/>
    <w:rsid w:val="005C133E"/>
    <w:rsid w:val="005C1528"/>
    <w:rsid w:val="005C1C6E"/>
    <w:rsid w:val="005C1EB9"/>
    <w:rsid w:val="005C1F51"/>
    <w:rsid w:val="005C20CD"/>
    <w:rsid w:val="005C26C8"/>
    <w:rsid w:val="005C3B45"/>
    <w:rsid w:val="005C3B86"/>
    <w:rsid w:val="005C4617"/>
    <w:rsid w:val="005C4D11"/>
    <w:rsid w:val="005C4E6A"/>
    <w:rsid w:val="005C514F"/>
    <w:rsid w:val="005C51E2"/>
    <w:rsid w:val="005C53E8"/>
    <w:rsid w:val="005C5C6A"/>
    <w:rsid w:val="005C67E9"/>
    <w:rsid w:val="005C6EE5"/>
    <w:rsid w:val="005C7437"/>
    <w:rsid w:val="005C7470"/>
    <w:rsid w:val="005C7877"/>
    <w:rsid w:val="005C7A50"/>
    <w:rsid w:val="005C7BB9"/>
    <w:rsid w:val="005D12F2"/>
    <w:rsid w:val="005D1572"/>
    <w:rsid w:val="005D16C1"/>
    <w:rsid w:val="005D20A9"/>
    <w:rsid w:val="005D2138"/>
    <w:rsid w:val="005D343A"/>
    <w:rsid w:val="005D3728"/>
    <w:rsid w:val="005D3793"/>
    <w:rsid w:val="005D3F24"/>
    <w:rsid w:val="005D4247"/>
    <w:rsid w:val="005D5320"/>
    <w:rsid w:val="005D5415"/>
    <w:rsid w:val="005D596D"/>
    <w:rsid w:val="005D5D1B"/>
    <w:rsid w:val="005D604A"/>
    <w:rsid w:val="005D6414"/>
    <w:rsid w:val="005D6523"/>
    <w:rsid w:val="005D6545"/>
    <w:rsid w:val="005D7223"/>
    <w:rsid w:val="005D7B73"/>
    <w:rsid w:val="005D7BE8"/>
    <w:rsid w:val="005E000B"/>
    <w:rsid w:val="005E04B9"/>
    <w:rsid w:val="005E074F"/>
    <w:rsid w:val="005E0E28"/>
    <w:rsid w:val="005E1662"/>
    <w:rsid w:val="005E16E7"/>
    <w:rsid w:val="005E24F6"/>
    <w:rsid w:val="005E268E"/>
    <w:rsid w:val="005E2BB9"/>
    <w:rsid w:val="005E2BE1"/>
    <w:rsid w:val="005E2EBE"/>
    <w:rsid w:val="005E3EB9"/>
    <w:rsid w:val="005E4B99"/>
    <w:rsid w:val="005E4D96"/>
    <w:rsid w:val="005E4F47"/>
    <w:rsid w:val="005E504D"/>
    <w:rsid w:val="005E53EE"/>
    <w:rsid w:val="005E5C7F"/>
    <w:rsid w:val="005E704E"/>
    <w:rsid w:val="005E7749"/>
    <w:rsid w:val="005E78C9"/>
    <w:rsid w:val="005E7BD1"/>
    <w:rsid w:val="005F0040"/>
    <w:rsid w:val="005F01E1"/>
    <w:rsid w:val="005F0848"/>
    <w:rsid w:val="005F0970"/>
    <w:rsid w:val="005F0AA7"/>
    <w:rsid w:val="005F0B37"/>
    <w:rsid w:val="005F0C50"/>
    <w:rsid w:val="005F124D"/>
    <w:rsid w:val="005F125B"/>
    <w:rsid w:val="005F156D"/>
    <w:rsid w:val="005F1ADE"/>
    <w:rsid w:val="005F1B47"/>
    <w:rsid w:val="005F202A"/>
    <w:rsid w:val="005F2363"/>
    <w:rsid w:val="005F296D"/>
    <w:rsid w:val="005F35A3"/>
    <w:rsid w:val="005F37C3"/>
    <w:rsid w:val="005F38C6"/>
    <w:rsid w:val="005F3E51"/>
    <w:rsid w:val="005F3F20"/>
    <w:rsid w:val="005F45A0"/>
    <w:rsid w:val="005F45AC"/>
    <w:rsid w:val="005F4725"/>
    <w:rsid w:val="005F554B"/>
    <w:rsid w:val="005F561E"/>
    <w:rsid w:val="005F5906"/>
    <w:rsid w:val="005F5D47"/>
    <w:rsid w:val="005F5EA1"/>
    <w:rsid w:val="005F60E9"/>
    <w:rsid w:val="005F7360"/>
    <w:rsid w:val="005F77CA"/>
    <w:rsid w:val="005F7CE1"/>
    <w:rsid w:val="005F7D04"/>
    <w:rsid w:val="006007C0"/>
    <w:rsid w:val="00600EA6"/>
    <w:rsid w:val="00601287"/>
    <w:rsid w:val="006012E9"/>
    <w:rsid w:val="00601470"/>
    <w:rsid w:val="006023DB"/>
    <w:rsid w:val="0060257D"/>
    <w:rsid w:val="00602F92"/>
    <w:rsid w:val="006031E0"/>
    <w:rsid w:val="0060364A"/>
    <w:rsid w:val="006039B6"/>
    <w:rsid w:val="00603B8F"/>
    <w:rsid w:val="00603C9C"/>
    <w:rsid w:val="00603DE6"/>
    <w:rsid w:val="006042A6"/>
    <w:rsid w:val="00604B14"/>
    <w:rsid w:val="006063F8"/>
    <w:rsid w:val="0060653A"/>
    <w:rsid w:val="00606B10"/>
    <w:rsid w:val="00606BF9"/>
    <w:rsid w:val="00606E4B"/>
    <w:rsid w:val="00607039"/>
    <w:rsid w:val="0060791C"/>
    <w:rsid w:val="00607AA4"/>
    <w:rsid w:val="00607ADB"/>
    <w:rsid w:val="00607D91"/>
    <w:rsid w:val="00610054"/>
    <w:rsid w:val="00610402"/>
    <w:rsid w:val="0061053E"/>
    <w:rsid w:val="00610555"/>
    <w:rsid w:val="0061056B"/>
    <w:rsid w:val="00611104"/>
    <w:rsid w:val="00611647"/>
    <w:rsid w:val="0061176A"/>
    <w:rsid w:val="006119AF"/>
    <w:rsid w:val="00611A5D"/>
    <w:rsid w:val="00611D66"/>
    <w:rsid w:val="00611D6C"/>
    <w:rsid w:val="00611D97"/>
    <w:rsid w:val="00612076"/>
    <w:rsid w:val="00612220"/>
    <w:rsid w:val="0061271F"/>
    <w:rsid w:val="00612962"/>
    <w:rsid w:val="00612A66"/>
    <w:rsid w:val="00613418"/>
    <w:rsid w:val="00613900"/>
    <w:rsid w:val="00614382"/>
    <w:rsid w:val="00614584"/>
    <w:rsid w:val="00614972"/>
    <w:rsid w:val="0061525C"/>
    <w:rsid w:val="00615632"/>
    <w:rsid w:val="0061587E"/>
    <w:rsid w:val="00615D74"/>
    <w:rsid w:val="00615D87"/>
    <w:rsid w:val="00616090"/>
    <w:rsid w:val="006166F4"/>
    <w:rsid w:val="006169F7"/>
    <w:rsid w:val="00617819"/>
    <w:rsid w:val="00617D06"/>
    <w:rsid w:val="00620670"/>
    <w:rsid w:val="006206BE"/>
    <w:rsid w:val="00620A08"/>
    <w:rsid w:val="00620DCA"/>
    <w:rsid w:val="006211C5"/>
    <w:rsid w:val="0062136B"/>
    <w:rsid w:val="00621B43"/>
    <w:rsid w:val="00621D46"/>
    <w:rsid w:val="00623046"/>
    <w:rsid w:val="00623062"/>
    <w:rsid w:val="00623115"/>
    <w:rsid w:val="00624648"/>
    <w:rsid w:val="00624CAE"/>
    <w:rsid w:val="00624E0E"/>
    <w:rsid w:val="00624E74"/>
    <w:rsid w:val="0062500F"/>
    <w:rsid w:val="00625D25"/>
    <w:rsid w:val="006260B9"/>
    <w:rsid w:val="006269D3"/>
    <w:rsid w:val="00626DCB"/>
    <w:rsid w:val="00627FE1"/>
    <w:rsid w:val="006301AC"/>
    <w:rsid w:val="00630B68"/>
    <w:rsid w:val="00630BC2"/>
    <w:rsid w:val="006312DF"/>
    <w:rsid w:val="006317A7"/>
    <w:rsid w:val="00631868"/>
    <w:rsid w:val="006319E9"/>
    <w:rsid w:val="00631A2C"/>
    <w:rsid w:val="00631AB7"/>
    <w:rsid w:val="00631D11"/>
    <w:rsid w:val="00631E37"/>
    <w:rsid w:val="00631F9A"/>
    <w:rsid w:val="00632370"/>
    <w:rsid w:val="006324A9"/>
    <w:rsid w:val="00633442"/>
    <w:rsid w:val="006338F6"/>
    <w:rsid w:val="00633DA4"/>
    <w:rsid w:val="00633EE3"/>
    <w:rsid w:val="00633EF4"/>
    <w:rsid w:val="00635194"/>
    <w:rsid w:val="0063537C"/>
    <w:rsid w:val="006353CB"/>
    <w:rsid w:val="00635929"/>
    <w:rsid w:val="006369F5"/>
    <w:rsid w:val="00636B10"/>
    <w:rsid w:val="00636B83"/>
    <w:rsid w:val="00637265"/>
    <w:rsid w:val="006379CF"/>
    <w:rsid w:val="00637AF8"/>
    <w:rsid w:val="006401D3"/>
    <w:rsid w:val="00640635"/>
    <w:rsid w:val="006407E4"/>
    <w:rsid w:val="006409BD"/>
    <w:rsid w:val="006410B7"/>
    <w:rsid w:val="00641530"/>
    <w:rsid w:val="00641EAB"/>
    <w:rsid w:val="00641EF4"/>
    <w:rsid w:val="006420F7"/>
    <w:rsid w:val="00642C90"/>
    <w:rsid w:val="006437AA"/>
    <w:rsid w:val="00643950"/>
    <w:rsid w:val="00643A7D"/>
    <w:rsid w:val="00643F5D"/>
    <w:rsid w:val="00643FAF"/>
    <w:rsid w:val="00644389"/>
    <w:rsid w:val="006443DA"/>
    <w:rsid w:val="00644B58"/>
    <w:rsid w:val="00644BB1"/>
    <w:rsid w:val="0064537A"/>
    <w:rsid w:val="00645671"/>
    <w:rsid w:val="00646F53"/>
    <w:rsid w:val="006474E7"/>
    <w:rsid w:val="006474FF"/>
    <w:rsid w:val="00647A2C"/>
    <w:rsid w:val="00647B78"/>
    <w:rsid w:val="00647B7F"/>
    <w:rsid w:val="00647D34"/>
    <w:rsid w:val="006501D4"/>
    <w:rsid w:val="006503B1"/>
    <w:rsid w:val="00651294"/>
    <w:rsid w:val="006517F6"/>
    <w:rsid w:val="00652015"/>
    <w:rsid w:val="006525EA"/>
    <w:rsid w:val="00652ACF"/>
    <w:rsid w:val="00652EAA"/>
    <w:rsid w:val="00653B5A"/>
    <w:rsid w:val="00653E17"/>
    <w:rsid w:val="00653E92"/>
    <w:rsid w:val="00653F8F"/>
    <w:rsid w:val="006548D1"/>
    <w:rsid w:val="00654C16"/>
    <w:rsid w:val="00656C68"/>
    <w:rsid w:val="00657BD8"/>
    <w:rsid w:val="00657E79"/>
    <w:rsid w:val="0066019D"/>
    <w:rsid w:val="00660695"/>
    <w:rsid w:val="00660751"/>
    <w:rsid w:val="006608DD"/>
    <w:rsid w:val="00660ADB"/>
    <w:rsid w:val="00660C16"/>
    <w:rsid w:val="00660D37"/>
    <w:rsid w:val="00660D85"/>
    <w:rsid w:val="00660ED3"/>
    <w:rsid w:val="0066137D"/>
    <w:rsid w:val="006619B7"/>
    <w:rsid w:val="006622D3"/>
    <w:rsid w:val="00662320"/>
    <w:rsid w:val="00662850"/>
    <w:rsid w:val="00662D6D"/>
    <w:rsid w:val="00662E00"/>
    <w:rsid w:val="00662E78"/>
    <w:rsid w:val="006637F3"/>
    <w:rsid w:val="00663A00"/>
    <w:rsid w:val="00663A40"/>
    <w:rsid w:val="00663D9E"/>
    <w:rsid w:val="006640A3"/>
    <w:rsid w:val="006642F6"/>
    <w:rsid w:val="00664CBC"/>
    <w:rsid w:val="00665070"/>
    <w:rsid w:val="00665616"/>
    <w:rsid w:val="00665A99"/>
    <w:rsid w:val="00666D01"/>
    <w:rsid w:val="00667A1E"/>
    <w:rsid w:val="00667AC9"/>
    <w:rsid w:val="00670123"/>
    <w:rsid w:val="006701E3"/>
    <w:rsid w:val="00670934"/>
    <w:rsid w:val="00670C8F"/>
    <w:rsid w:val="006711B6"/>
    <w:rsid w:val="006718A6"/>
    <w:rsid w:val="00671F98"/>
    <w:rsid w:val="00672116"/>
    <w:rsid w:val="00672528"/>
    <w:rsid w:val="0067264A"/>
    <w:rsid w:val="00672D0D"/>
    <w:rsid w:val="00673AA7"/>
    <w:rsid w:val="0067435B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3E8"/>
    <w:rsid w:val="006764B4"/>
    <w:rsid w:val="0067676F"/>
    <w:rsid w:val="006769B6"/>
    <w:rsid w:val="00680CFF"/>
    <w:rsid w:val="00680EA9"/>
    <w:rsid w:val="0068105F"/>
    <w:rsid w:val="0068119A"/>
    <w:rsid w:val="0068146E"/>
    <w:rsid w:val="00682233"/>
    <w:rsid w:val="0068341A"/>
    <w:rsid w:val="00683BC9"/>
    <w:rsid w:val="00683D83"/>
    <w:rsid w:val="00684E1F"/>
    <w:rsid w:val="006853DD"/>
    <w:rsid w:val="006855CA"/>
    <w:rsid w:val="0068570C"/>
    <w:rsid w:val="006859C9"/>
    <w:rsid w:val="00685CF7"/>
    <w:rsid w:val="00685E2E"/>
    <w:rsid w:val="00686497"/>
    <w:rsid w:val="00686795"/>
    <w:rsid w:val="00687264"/>
    <w:rsid w:val="006876ED"/>
    <w:rsid w:val="006876F9"/>
    <w:rsid w:val="006907B7"/>
    <w:rsid w:val="00690C69"/>
    <w:rsid w:val="00690F54"/>
    <w:rsid w:val="00690FAA"/>
    <w:rsid w:val="0069106F"/>
    <w:rsid w:val="00691C61"/>
    <w:rsid w:val="0069215B"/>
    <w:rsid w:val="00692222"/>
    <w:rsid w:val="00692630"/>
    <w:rsid w:val="006927FB"/>
    <w:rsid w:val="00692B2C"/>
    <w:rsid w:val="00692CF7"/>
    <w:rsid w:val="00692DFA"/>
    <w:rsid w:val="006932EB"/>
    <w:rsid w:val="006939A8"/>
    <w:rsid w:val="00693F4D"/>
    <w:rsid w:val="00694BA7"/>
    <w:rsid w:val="00695AD3"/>
    <w:rsid w:val="00695C6C"/>
    <w:rsid w:val="00695EFB"/>
    <w:rsid w:val="006976D9"/>
    <w:rsid w:val="006A030A"/>
    <w:rsid w:val="006A0CD1"/>
    <w:rsid w:val="006A1497"/>
    <w:rsid w:val="006A14F2"/>
    <w:rsid w:val="006A153F"/>
    <w:rsid w:val="006A15D9"/>
    <w:rsid w:val="006A1C3C"/>
    <w:rsid w:val="006A1CB3"/>
    <w:rsid w:val="006A1F9B"/>
    <w:rsid w:val="006A301E"/>
    <w:rsid w:val="006A366D"/>
    <w:rsid w:val="006A3C93"/>
    <w:rsid w:val="006A3DE0"/>
    <w:rsid w:val="006A4350"/>
    <w:rsid w:val="006A4A5E"/>
    <w:rsid w:val="006A51B6"/>
    <w:rsid w:val="006A52D1"/>
    <w:rsid w:val="006A5634"/>
    <w:rsid w:val="006A58E3"/>
    <w:rsid w:val="006A6595"/>
    <w:rsid w:val="006A66AA"/>
    <w:rsid w:val="006A6A76"/>
    <w:rsid w:val="006A6E35"/>
    <w:rsid w:val="006A70ED"/>
    <w:rsid w:val="006A7601"/>
    <w:rsid w:val="006A7901"/>
    <w:rsid w:val="006B0243"/>
    <w:rsid w:val="006B0875"/>
    <w:rsid w:val="006B09D3"/>
    <w:rsid w:val="006B0BEC"/>
    <w:rsid w:val="006B0E57"/>
    <w:rsid w:val="006B0EE7"/>
    <w:rsid w:val="006B18B1"/>
    <w:rsid w:val="006B1AE5"/>
    <w:rsid w:val="006B1FFF"/>
    <w:rsid w:val="006B2132"/>
    <w:rsid w:val="006B2406"/>
    <w:rsid w:val="006B24E9"/>
    <w:rsid w:val="006B288F"/>
    <w:rsid w:val="006B28B7"/>
    <w:rsid w:val="006B2B13"/>
    <w:rsid w:val="006B2F4F"/>
    <w:rsid w:val="006B38C2"/>
    <w:rsid w:val="006B4085"/>
    <w:rsid w:val="006B409C"/>
    <w:rsid w:val="006B42E7"/>
    <w:rsid w:val="006B48DD"/>
    <w:rsid w:val="006B4B64"/>
    <w:rsid w:val="006B4B79"/>
    <w:rsid w:val="006B5683"/>
    <w:rsid w:val="006B6815"/>
    <w:rsid w:val="006B7E39"/>
    <w:rsid w:val="006C1934"/>
    <w:rsid w:val="006C2918"/>
    <w:rsid w:val="006C3250"/>
    <w:rsid w:val="006C3433"/>
    <w:rsid w:val="006C3B70"/>
    <w:rsid w:val="006C3E16"/>
    <w:rsid w:val="006C4CE0"/>
    <w:rsid w:val="006C4D09"/>
    <w:rsid w:val="006C4FD7"/>
    <w:rsid w:val="006C50AA"/>
    <w:rsid w:val="006C50EB"/>
    <w:rsid w:val="006C5534"/>
    <w:rsid w:val="006C57F9"/>
    <w:rsid w:val="006C58AC"/>
    <w:rsid w:val="006C5B42"/>
    <w:rsid w:val="006C5C8F"/>
    <w:rsid w:val="006C63C6"/>
    <w:rsid w:val="006C65D9"/>
    <w:rsid w:val="006C7A88"/>
    <w:rsid w:val="006C7B29"/>
    <w:rsid w:val="006C7C3F"/>
    <w:rsid w:val="006C7C6F"/>
    <w:rsid w:val="006D0143"/>
    <w:rsid w:val="006D037C"/>
    <w:rsid w:val="006D0D76"/>
    <w:rsid w:val="006D0F58"/>
    <w:rsid w:val="006D120B"/>
    <w:rsid w:val="006D1345"/>
    <w:rsid w:val="006D1446"/>
    <w:rsid w:val="006D194F"/>
    <w:rsid w:val="006D1C84"/>
    <w:rsid w:val="006D23CE"/>
    <w:rsid w:val="006D2557"/>
    <w:rsid w:val="006D28D3"/>
    <w:rsid w:val="006D2EFB"/>
    <w:rsid w:val="006D4389"/>
    <w:rsid w:val="006D5504"/>
    <w:rsid w:val="006D6379"/>
    <w:rsid w:val="006D6697"/>
    <w:rsid w:val="006D6CC2"/>
    <w:rsid w:val="006D6F7A"/>
    <w:rsid w:val="006D7262"/>
    <w:rsid w:val="006D7D73"/>
    <w:rsid w:val="006D7E52"/>
    <w:rsid w:val="006E02BA"/>
    <w:rsid w:val="006E0A0F"/>
    <w:rsid w:val="006E0C79"/>
    <w:rsid w:val="006E12A2"/>
    <w:rsid w:val="006E1507"/>
    <w:rsid w:val="006E1E99"/>
    <w:rsid w:val="006E266E"/>
    <w:rsid w:val="006E27E8"/>
    <w:rsid w:val="006E2B6E"/>
    <w:rsid w:val="006E2DB0"/>
    <w:rsid w:val="006E32E1"/>
    <w:rsid w:val="006E39C1"/>
    <w:rsid w:val="006E3F6C"/>
    <w:rsid w:val="006E400B"/>
    <w:rsid w:val="006E4142"/>
    <w:rsid w:val="006E443E"/>
    <w:rsid w:val="006E5366"/>
    <w:rsid w:val="006E5967"/>
    <w:rsid w:val="006E5C43"/>
    <w:rsid w:val="006E5F8E"/>
    <w:rsid w:val="006E6442"/>
    <w:rsid w:val="006E65CB"/>
    <w:rsid w:val="006E68A9"/>
    <w:rsid w:val="006E7506"/>
    <w:rsid w:val="006F093F"/>
    <w:rsid w:val="006F099E"/>
    <w:rsid w:val="006F0F74"/>
    <w:rsid w:val="006F10B4"/>
    <w:rsid w:val="006F11C5"/>
    <w:rsid w:val="006F1944"/>
    <w:rsid w:val="006F2ADD"/>
    <w:rsid w:val="006F2C8F"/>
    <w:rsid w:val="006F2CE2"/>
    <w:rsid w:val="006F31D5"/>
    <w:rsid w:val="006F3339"/>
    <w:rsid w:val="006F3754"/>
    <w:rsid w:val="006F3A51"/>
    <w:rsid w:val="006F4302"/>
    <w:rsid w:val="006F494A"/>
    <w:rsid w:val="006F4A62"/>
    <w:rsid w:val="006F4C5D"/>
    <w:rsid w:val="006F4C6F"/>
    <w:rsid w:val="006F5366"/>
    <w:rsid w:val="006F53D8"/>
    <w:rsid w:val="006F606E"/>
    <w:rsid w:val="006F614B"/>
    <w:rsid w:val="006F6438"/>
    <w:rsid w:val="006F681F"/>
    <w:rsid w:val="006F69A3"/>
    <w:rsid w:val="006F7327"/>
    <w:rsid w:val="006F795A"/>
    <w:rsid w:val="00700BA4"/>
    <w:rsid w:val="007011B2"/>
    <w:rsid w:val="00701626"/>
    <w:rsid w:val="007020D7"/>
    <w:rsid w:val="00702BFA"/>
    <w:rsid w:val="00702DBF"/>
    <w:rsid w:val="00702FAF"/>
    <w:rsid w:val="0070394B"/>
    <w:rsid w:val="00703C35"/>
    <w:rsid w:val="0070405C"/>
    <w:rsid w:val="007040E8"/>
    <w:rsid w:val="00704579"/>
    <w:rsid w:val="007045D6"/>
    <w:rsid w:val="00704743"/>
    <w:rsid w:val="00705677"/>
    <w:rsid w:val="00705BE8"/>
    <w:rsid w:val="00706DCE"/>
    <w:rsid w:val="00706F09"/>
    <w:rsid w:val="0070706B"/>
    <w:rsid w:val="00707837"/>
    <w:rsid w:val="00707D04"/>
    <w:rsid w:val="007110A1"/>
    <w:rsid w:val="00711776"/>
    <w:rsid w:val="007117F0"/>
    <w:rsid w:val="00711C05"/>
    <w:rsid w:val="00711F9B"/>
    <w:rsid w:val="007129EA"/>
    <w:rsid w:val="00713E80"/>
    <w:rsid w:val="00713F86"/>
    <w:rsid w:val="00714285"/>
    <w:rsid w:val="00714378"/>
    <w:rsid w:val="0071442A"/>
    <w:rsid w:val="00714855"/>
    <w:rsid w:val="0071648A"/>
    <w:rsid w:val="007164A5"/>
    <w:rsid w:val="007168E0"/>
    <w:rsid w:val="00716A45"/>
    <w:rsid w:val="00716F5D"/>
    <w:rsid w:val="00717396"/>
    <w:rsid w:val="007177F9"/>
    <w:rsid w:val="007178BD"/>
    <w:rsid w:val="00717E43"/>
    <w:rsid w:val="007201A0"/>
    <w:rsid w:val="0072026C"/>
    <w:rsid w:val="007203F1"/>
    <w:rsid w:val="007209B8"/>
    <w:rsid w:val="00721BBD"/>
    <w:rsid w:val="0072252D"/>
    <w:rsid w:val="007228F0"/>
    <w:rsid w:val="00722A4B"/>
    <w:rsid w:val="00722A80"/>
    <w:rsid w:val="0072357D"/>
    <w:rsid w:val="00723BCC"/>
    <w:rsid w:val="00723F7B"/>
    <w:rsid w:val="00724172"/>
    <w:rsid w:val="007244ED"/>
    <w:rsid w:val="0072482D"/>
    <w:rsid w:val="007256D4"/>
    <w:rsid w:val="00725C0B"/>
    <w:rsid w:val="00725CE2"/>
    <w:rsid w:val="007260C9"/>
    <w:rsid w:val="0072622F"/>
    <w:rsid w:val="00726E1E"/>
    <w:rsid w:val="007270B2"/>
    <w:rsid w:val="007277B3"/>
    <w:rsid w:val="00727A24"/>
    <w:rsid w:val="00727C0D"/>
    <w:rsid w:val="00727DAA"/>
    <w:rsid w:val="00730085"/>
    <w:rsid w:val="00730269"/>
    <w:rsid w:val="00730288"/>
    <w:rsid w:val="007302B8"/>
    <w:rsid w:val="007309ED"/>
    <w:rsid w:val="00730CFA"/>
    <w:rsid w:val="0073206A"/>
    <w:rsid w:val="007324F6"/>
    <w:rsid w:val="007338CE"/>
    <w:rsid w:val="00734347"/>
    <w:rsid w:val="007345CC"/>
    <w:rsid w:val="007351C8"/>
    <w:rsid w:val="00735E5B"/>
    <w:rsid w:val="00735F50"/>
    <w:rsid w:val="00736C45"/>
    <w:rsid w:val="00736E69"/>
    <w:rsid w:val="00736FE1"/>
    <w:rsid w:val="00737341"/>
    <w:rsid w:val="00737806"/>
    <w:rsid w:val="00740365"/>
    <w:rsid w:val="00740495"/>
    <w:rsid w:val="00740FDE"/>
    <w:rsid w:val="007424D0"/>
    <w:rsid w:val="0074287C"/>
    <w:rsid w:val="00742A13"/>
    <w:rsid w:val="00742EE4"/>
    <w:rsid w:val="0074340C"/>
    <w:rsid w:val="007438A6"/>
    <w:rsid w:val="0074455F"/>
    <w:rsid w:val="007448A4"/>
    <w:rsid w:val="0074558B"/>
    <w:rsid w:val="0074566A"/>
    <w:rsid w:val="007458F7"/>
    <w:rsid w:val="00745B92"/>
    <w:rsid w:val="00745E76"/>
    <w:rsid w:val="007463E7"/>
    <w:rsid w:val="0074682B"/>
    <w:rsid w:val="00746FA4"/>
    <w:rsid w:val="007473CA"/>
    <w:rsid w:val="00750302"/>
    <w:rsid w:val="007505F7"/>
    <w:rsid w:val="00750945"/>
    <w:rsid w:val="00750ABF"/>
    <w:rsid w:val="00750F6A"/>
    <w:rsid w:val="00751381"/>
    <w:rsid w:val="007513AE"/>
    <w:rsid w:val="00751FAF"/>
    <w:rsid w:val="00752959"/>
    <w:rsid w:val="007529C5"/>
    <w:rsid w:val="00752A6E"/>
    <w:rsid w:val="00752FDE"/>
    <w:rsid w:val="00753250"/>
    <w:rsid w:val="00753813"/>
    <w:rsid w:val="00753F3F"/>
    <w:rsid w:val="00753F56"/>
    <w:rsid w:val="007541A5"/>
    <w:rsid w:val="00754454"/>
    <w:rsid w:val="00754D33"/>
    <w:rsid w:val="0075535D"/>
    <w:rsid w:val="0075551F"/>
    <w:rsid w:val="00755A26"/>
    <w:rsid w:val="00756740"/>
    <w:rsid w:val="00756F17"/>
    <w:rsid w:val="007600E9"/>
    <w:rsid w:val="00760789"/>
    <w:rsid w:val="007608B9"/>
    <w:rsid w:val="0076098D"/>
    <w:rsid w:val="007610BC"/>
    <w:rsid w:val="0076117A"/>
    <w:rsid w:val="0076155D"/>
    <w:rsid w:val="00761708"/>
    <w:rsid w:val="00761B27"/>
    <w:rsid w:val="00761DDB"/>
    <w:rsid w:val="0076292D"/>
    <w:rsid w:val="00763003"/>
    <w:rsid w:val="00763331"/>
    <w:rsid w:val="007634DF"/>
    <w:rsid w:val="007634F5"/>
    <w:rsid w:val="007637DD"/>
    <w:rsid w:val="00763EB9"/>
    <w:rsid w:val="0076426E"/>
    <w:rsid w:val="00764B4D"/>
    <w:rsid w:val="00764BC2"/>
    <w:rsid w:val="00764CCB"/>
    <w:rsid w:val="00764E43"/>
    <w:rsid w:val="0076548B"/>
    <w:rsid w:val="00765668"/>
    <w:rsid w:val="007656F5"/>
    <w:rsid w:val="007659D8"/>
    <w:rsid w:val="00765C19"/>
    <w:rsid w:val="00765E02"/>
    <w:rsid w:val="00765E9E"/>
    <w:rsid w:val="00766005"/>
    <w:rsid w:val="007661AA"/>
    <w:rsid w:val="0076627A"/>
    <w:rsid w:val="007666ED"/>
    <w:rsid w:val="00766E29"/>
    <w:rsid w:val="00766FF4"/>
    <w:rsid w:val="007676BC"/>
    <w:rsid w:val="00767866"/>
    <w:rsid w:val="00767BAE"/>
    <w:rsid w:val="007700A8"/>
    <w:rsid w:val="007705A9"/>
    <w:rsid w:val="00770B24"/>
    <w:rsid w:val="007710AD"/>
    <w:rsid w:val="00771334"/>
    <w:rsid w:val="007718B5"/>
    <w:rsid w:val="00771BC5"/>
    <w:rsid w:val="007725D3"/>
    <w:rsid w:val="00772EEE"/>
    <w:rsid w:val="0077360F"/>
    <w:rsid w:val="00773AB1"/>
    <w:rsid w:val="00773BC5"/>
    <w:rsid w:val="00774411"/>
    <w:rsid w:val="00774F03"/>
    <w:rsid w:val="00776A79"/>
    <w:rsid w:val="00776C2C"/>
    <w:rsid w:val="00777114"/>
    <w:rsid w:val="00777530"/>
    <w:rsid w:val="00780DAB"/>
    <w:rsid w:val="00780DB8"/>
    <w:rsid w:val="00780DBA"/>
    <w:rsid w:val="007811C7"/>
    <w:rsid w:val="007814E8"/>
    <w:rsid w:val="007818C9"/>
    <w:rsid w:val="007819BB"/>
    <w:rsid w:val="00781B2D"/>
    <w:rsid w:val="00781D10"/>
    <w:rsid w:val="00782B22"/>
    <w:rsid w:val="00782DEF"/>
    <w:rsid w:val="007831CD"/>
    <w:rsid w:val="0078321B"/>
    <w:rsid w:val="0078385B"/>
    <w:rsid w:val="00784151"/>
    <w:rsid w:val="0078484D"/>
    <w:rsid w:val="00784DA2"/>
    <w:rsid w:val="00784E1E"/>
    <w:rsid w:val="00784F00"/>
    <w:rsid w:val="007853B6"/>
    <w:rsid w:val="007862FF"/>
    <w:rsid w:val="007867E7"/>
    <w:rsid w:val="00786A93"/>
    <w:rsid w:val="00786B9B"/>
    <w:rsid w:val="00786BAD"/>
    <w:rsid w:val="0078750C"/>
    <w:rsid w:val="00790A8A"/>
    <w:rsid w:val="00790AB5"/>
    <w:rsid w:val="00791402"/>
    <w:rsid w:val="007919DF"/>
    <w:rsid w:val="00791B6B"/>
    <w:rsid w:val="00791B70"/>
    <w:rsid w:val="00792627"/>
    <w:rsid w:val="007926DC"/>
    <w:rsid w:val="00792BE1"/>
    <w:rsid w:val="00792D16"/>
    <w:rsid w:val="00792DD4"/>
    <w:rsid w:val="00792F2B"/>
    <w:rsid w:val="00793D88"/>
    <w:rsid w:val="00793EFA"/>
    <w:rsid w:val="00794266"/>
    <w:rsid w:val="00794518"/>
    <w:rsid w:val="00794D7C"/>
    <w:rsid w:val="00794FEB"/>
    <w:rsid w:val="0079569F"/>
    <w:rsid w:val="00795895"/>
    <w:rsid w:val="00796015"/>
    <w:rsid w:val="00796428"/>
    <w:rsid w:val="007969FB"/>
    <w:rsid w:val="00796A81"/>
    <w:rsid w:val="00797109"/>
    <w:rsid w:val="00797336"/>
    <w:rsid w:val="0079744A"/>
    <w:rsid w:val="00797AAF"/>
    <w:rsid w:val="00797DF8"/>
    <w:rsid w:val="00797E5E"/>
    <w:rsid w:val="007A0164"/>
    <w:rsid w:val="007A0217"/>
    <w:rsid w:val="007A043B"/>
    <w:rsid w:val="007A08F5"/>
    <w:rsid w:val="007A0BD3"/>
    <w:rsid w:val="007A2379"/>
    <w:rsid w:val="007A268F"/>
    <w:rsid w:val="007A3C42"/>
    <w:rsid w:val="007A45D5"/>
    <w:rsid w:val="007A4B39"/>
    <w:rsid w:val="007A4BAE"/>
    <w:rsid w:val="007A5793"/>
    <w:rsid w:val="007A60E1"/>
    <w:rsid w:val="007A6800"/>
    <w:rsid w:val="007A7D09"/>
    <w:rsid w:val="007A7E66"/>
    <w:rsid w:val="007B0126"/>
    <w:rsid w:val="007B18E2"/>
    <w:rsid w:val="007B1A71"/>
    <w:rsid w:val="007B1EB6"/>
    <w:rsid w:val="007B2504"/>
    <w:rsid w:val="007B27D2"/>
    <w:rsid w:val="007B3114"/>
    <w:rsid w:val="007B313D"/>
    <w:rsid w:val="007B3648"/>
    <w:rsid w:val="007B37E6"/>
    <w:rsid w:val="007B3BA5"/>
    <w:rsid w:val="007B3E25"/>
    <w:rsid w:val="007B401E"/>
    <w:rsid w:val="007B4EF9"/>
    <w:rsid w:val="007B4FF7"/>
    <w:rsid w:val="007B52D0"/>
    <w:rsid w:val="007B5571"/>
    <w:rsid w:val="007B5D80"/>
    <w:rsid w:val="007B6277"/>
    <w:rsid w:val="007B6601"/>
    <w:rsid w:val="007B6ED8"/>
    <w:rsid w:val="007B7351"/>
    <w:rsid w:val="007B7443"/>
    <w:rsid w:val="007C047C"/>
    <w:rsid w:val="007C089B"/>
    <w:rsid w:val="007C0AD3"/>
    <w:rsid w:val="007C1758"/>
    <w:rsid w:val="007C18E2"/>
    <w:rsid w:val="007C27B7"/>
    <w:rsid w:val="007C2E55"/>
    <w:rsid w:val="007C3D53"/>
    <w:rsid w:val="007C48B3"/>
    <w:rsid w:val="007C4BA2"/>
    <w:rsid w:val="007C4D9E"/>
    <w:rsid w:val="007C4E59"/>
    <w:rsid w:val="007C4F09"/>
    <w:rsid w:val="007C536F"/>
    <w:rsid w:val="007C569E"/>
    <w:rsid w:val="007C5879"/>
    <w:rsid w:val="007C61C7"/>
    <w:rsid w:val="007C6231"/>
    <w:rsid w:val="007C7469"/>
    <w:rsid w:val="007C7F32"/>
    <w:rsid w:val="007C7F5F"/>
    <w:rsid w:val="007D021D"/>
    <w:rsid w:val="007D03FA"/>
    <w:rsid w:val="007D0747"/>
    <w:rsid w:val="007D0FC9"/>
    <w:rsid w:val="007D16AF"/>
    <w:rsid w:val="007D2519"/>
    <w:rsid w:val="007D2C37"/>
    <w:rsid w:val="007D4145"/>
    <w:rsid w:val="007D44D9"/>
    <w:rsid w:val="007D47A8"/>
    <w:rsid w:val="007D4FBD"/>
    <w:rsid w:val="007D528B"/>
    <w:rsid w:val="007D582E"/>
    <w:rsid w:val="007D5CA6"/>
    <w:rsid w:val="007D601B"/>
    <w:rsid w:val="007D6754"/>
    <w:rsid w:val="007D6B6D"/>
    <w:rsid w:val="007D724F"/>
    <w:rsid w:val="007D78DB"/>
    <w:rsid w:val="007D7CBE"/>
    <w:rsid w:val="007D7F2A"/>
    <w:rsid w:val="007E04CD"/>
    <w:rsid w:val="007E0C1F"/>
    <w:rsid w:val="007E0D87"/>
    <w:rsid w:val="007E0E74"/>
    <w:rsid w:val="007E1667"/>
    <w:rsid w:val="007E1B70"/>
    <w:rsid w:val="007E1D7D"/>
    <w:rsid w:val="007E2343"/>
    <w:rsid w:val="007E2371"/>
    <w:rsid w:val="007E306E"/>
    <w:rsid w:val="007E34DD"/>
    <w:rsid w:val="007E3AAE"/>
    <w:rsid w:val="007E3AC3"/>
    <w:rsid w:val="007E471D"/>
    <w:rsid w:val="007E48B3"/>
    <w:rsid w:val="007E48CD"/>
    <w:rsid w:val="007E4EE1"/>
    <w:rsid w:val="007E50C6"/>
    <w:rsid w:val="007E5B43"/>
    <w:rsid w:val="007E5C5D"/>
    <w:rsid w:val="007E5DC5"/>
    <w:rsid w:val="007E622D"/>
    <w:rsid w:val="007E696C"/>
    <w:rsid w:val="007E69D9"/>
    <w:rsid w:val="007E69DD"/>
    <w:rsid w:val="007E6CAD"/>
    <w:rsid w:val="007E7D72"/>
    <w:rsid w:val="007F0360"/>
    <w:rsid w:val="007F03A3"/>
    <w:rsid w:val="007F046C"/>
    <w:rsid w:val="007F0924"/>
    <w:rsid w:val="007F12D2"/>
    <w:rsid w:val="007F17F4"/>
    <w:rsid w:val="007F2076"/>
    <w:rsid w:val="007F2757"/>
    <w:rsid w:val="007F2761"/>
    <w:rsid w:val="007F2F02"/>
    <w:rsid w:val="007F3FEE"/>
    <w:rsid w:val="007F5069"/>
    <w:rsid w:val="007F5818"/>
    <w:rsid w:val="007F58C4"/>
    <w:rsid w:val="007F5C22"/>
    <w:rsid w:val="007F5C6B"/>
    <w:rsid w:val="007F6159"/>
    <w:rsid w:val="007F618D"/>
    <w:rsid w:val="007F6B2D"/>
    <w:rsid w:val="007F72D0"/>
    <w:rsid w:val="007F7946"/>
    <w:rsid w:val="007F7A50"/>
    <w:rsid w:val="0080040C"/>
    <w:rsid w:val="00800598"/>
    <w:rsid w:val="00801547"/>
    <w:rsid w:val="00801CC3"/>
    <w:rsid w:val="008020E9"/>
    <w:rsid w:val="0080272A"/>
    <w:rsid w:val="00802787"/>
    <w:rsid w:val="00803500"/>
    <w:rsid w:val="008038D6"/>
    <w:rsid w:val="00803F47"/>
    <w:rsid w:val="0080402D"/>
    <w:rsid w:val="00804460"/>
    <w:rsid w:val="008054F0"/>
    <w:rsid w:val="00805500"/>
    <w:rsid w:val="00805988"/>
    <w:rsid w:val="00806236"/>
    <w:rsid w:val="00806358"/>
    <w:rsid w:val="0080642F"/>
    <w:rsid w:val="00807A5E"/>
    <w:rsid w:val="00807C4A"/>
    <w:rsid w:val="0081007B"/>
    <w:rsid w:val="008106FA"/>
    <w:rsid w:val="008108DB"/>
    <w:rsid w:val="00810CC0"/>
    <w:rsid w:val="00810ECE"/>
    <w:rsid w:val="00811015"/>
    <w:rsid w:val="008110EE"/>
    <w:rsid w:val="00811D38"/>
    <w:rsid w:val="0081219B"/>
    <w:rsid w:val="0081222F"/>
    <w:rsid w:val="00812887"/>
    <w:rsid w:val="00813091"/>
    <w:rsid w:val="008148D2"/>
    <w:rsid w:val="008150DA"/>
    <w:rsid w:val="008157F6"/>
    <w:rsid w:val="00815B9F"/>
    <w:rsid w:val="0081717E"/>
    <w:rsid w:val="00817602"/>
    <w:rsid w:val="00817F7B"/>
    <w:rsid w:val="00820BD1"/>
    <w:rsid w:val="00820C11"/>
    <w:rsid w:val="00820CF7"/>
    <w:rsid w:val="00820D9C"/>
    <w:rsid w:val="00820E53"/>
    <w:rsid w:val="00821429"/>
    <w:rsid w:val="008216DC"/>
    <w:rsid w:val="00821960"/>
    <w:rsid w:val="00822705"/>
    <w:rsid w:val="008227DE"/>
    <w:rsid w:val="00822865"/>
    <w:rsid w:val="00822910"/>
    <w:rsid w:val="008230B0"/>
    <w:rsid w:val="00823832"/>
    <w:rsid w:val="00823843"/>
    <w:rsid w:val="00823F44"/>
    <w:rsid w:val="00824068"/>
    <w:rsid w:val="0082408D"/>
    <w:rsid w:val="0082451B"/>
    <w:rsid w:val="008245FC"/>
    <w:rsid w:val="008247F1"/>
    <w:rsid w:val="008248EB"/>
    <w:rsid w:val="00824A58"/>
    <w:rsid w:val="008253BB"/>
    <w:rsid w:val="008253C9"/>
    <w:rsid w:val="00825692"/>
    <w:rsid w:val="008257BE"/>
    <w:rsid w:val="008259E4"/>
    <w:rsid w:val="00825A62"/>
    <w:rsid w:val="00825C9D"/>
    <w:rsid w:val="00825F82"/>
    <w:rsid w:val="0082651A"/>
    <w:rsid w:val="00826757"/>
    <w:rsid w:val="00826CFE"/>
    <w:rsid w:val="00826ED9"/>
    <w:rsid w:val="00827666"/>
    <w:rsid w:val="00827E33"/>
    <w:rsid w:val="00830142"/>
    <w:rsid w:val="00830566"/>
    <w:rsid w:val="00830B07"/>
    <w:rsid w:val="008311FE"/>
    <w:rsid w:val="008312D0"/>
    <w:rsid w:val="00831A78"/>
    <w:rsid w:val="0083228A"/>
    <w:rsid w:val="00832331"/>
    <w:rsid w:val="008346CB"/>
    <w:rsid w:val="008351C4"/>
    <w:rsid w:val="00835F12"/>
    <w:rsid w:val="00836CC2"/>
    <w:rsid w:val="00837155"/>
    <w:rsid w:val="008378DE"/>
    <w:rsid w:val="00837C4E"/>
    <w:rsid w:val="00837DC6"/>
    <w:rsid w:val="00840B20"/>
    <w:rsid w:val="00840C05"/>
    <w:rsid w:val="00841CA5"/>
    <w:rsid w:val="00841DD9"/>
    <w:rsid w:val="00841FCA"/>
    <w:rsid w:val="0084212B"/>
    <w:rsid w:val="008430A5"/>
    <w:rsid w:val="00843AF7"/>
    <w:rsid w:val="00843E76"/>
    <w:rsid w:val="00844051"/>
    <w:rsid w:val="00844194"/>
    <w:rsid w:val="00844553"/>
    <w:rsid w:val="00844BDE"/>
    <w:rsid w:val="00844CB0"/>
    <w:rsid w:val="00844F8A"/>
    <w:rsid w:val="008455F2"/>
    <w:rsid w:val="008456DC"/>
    <w:rsid w:val="0084601E"/>
    <w:rsid w:val="008462EE"/>
    <w:rsid w:val="0084687E"/>
    <w:rsid w:val="00846C09"/>
    <w:rsid w:val="00846E49"/>
    <w:rsid w:val="00846ECD"/>
    <w:rsid w:val="00847A9F"/>
    <w:rsid w:val="00847D3D"/>
    <w:rsid w:val="00850222"/>
    <w:rsid w:val="008512A0"/>
    <w:rsid w:val="00851719"/>
    <w:rsid w:val="008525FC"/>
    <w:rsid w:val="008527ED"/>
    <w:rsid w:val="008527F8"/>
    <w:rsid w:val="00852BD6"/>
    <w:rsid w:val="00852DE8"/>
    <w:rsid w:val="00853291"/>
    <w:rsid w:val="008533E7"/>
    <w:rsid w:val="008534C1"/>
    <w:rsid w:val="008534D7"/>
    <w:rsid w:val="00854CD5"/>
    <w:rsid w:val="00854D62"/>
    <w:rsid w:val="00855C1E"/>
    <w:rsid w:val="00856073"/>
    <w:rsid w:val="00856824"/>
    <w:rsid w:val="00856E5F"/>
    <w:rsid w:val="00856FE0"/>
    <w:rsid w:val="008575E9"/>
    <w:rsid w:val="008576AE"/>
    <w:rsid w:val="008578A4"/>
    <w:rsid w:val="00860025"/>
    <w:rsid w:val="008605A3"/>
    <w:rsid w:val="008605F7"/>
    <w:rsid w:val="0086071E"/>
    <w:rsid w:val="00861150"/>
    <w:rsid w:val="0086127C"/>
    <w:rsid w:val="0086180E"/>
    <w:rsid w:val="008618A5"/>
    <w:rsid w:val="00861B20"/>
    <w:rsid w:val="008622A5"/>
    <w:rsid w:val="0086241A"/>
    <w:rsid w:val="0086261E"/>
    <w:rsid w:val="008626EF"/>
    <w:rsid w:val="008628C6"/>
    <w:rsid w:val="00862E33"/>
    <w:rsid w:val="008631C5"/>
    <w:rsid w:val="0086387C"/>
    <w:rsid w:val="00863917"/>
    <w:rsid w:val="00863EC2"/>
    <w:rsid w:val="008645D9"/>
    <w:rsid w:val="00864A6E"/>
    <w:rsid w:val="00864BF3"/>
    <w:rsid w:val="00864F04"/>
    <w:rsid w:val="00865104"/>
    <w:rsid w:val="008651C6"/>
    <w:rsid w:val="00865720"/>
    <w:rsid w:val="00866A49"/>
    <w:rsid w:val="00866D4C"/>
    <w:rsid w:val="00866EA6"/>
    <w:rsid w:val="00866FCC"/>
    <w:rsid w:val="0086721E"/>
    <w:rsid w:val="00867458"/>
    <w:rsid w:val="00867C02"/>
    <w:rsid w:val="00867F5A"/>
    <w:rsid w:val="00870BF4"/>
    <w:rsid w:val="00871005"/>
    <w:rsid w:val="00871228"/>
    <w:rsid w:val="00871B40"/>
    <w:rsid w:val="00872367"/>
    <w:rsid w:val="008724C9"/>
    <w:rsid w:val="00872FD1"/>
    <w:rsid w:val="008735CF"/>
    <w:rsid w:val="008736A2"/>
    <w:rsid w:val="00873A46"/>
    <w:rsid w:val="00873B03"/>
    <w:rsid w:val="008740FF"/>
    <w:rsid w:val="00874170"/>
    <w:rsid w:val="00874B52"/>
    <w:rsid w:val="00874E4A"/>
    <w:rsid w:val="00875132"/>
    <w:rsid w:val="0087543D"/>
    <w:rsid w:val="00875534"/>
    <w:rsid w:val="0087574D"/>
    <w:rsid w:val="008757C5"/>
    <w:rsid w:val="008763D1"/>
    <w:rsid w:val="00876D48"/>
    <w:rsid w:val="00876F17"/>
    <w:rsid w:val="0087701D"/>
    <w:rsid w:val="008777D8"/>
    <w:rsid w:val="008778C1"/>
    <w:rsid w:val="0087797B"/>
    <w:rsid w:val="00877DFD"/>
    <w:rsid w:val="00877E08"/>
    <w:rsid w:val="00880251"/>
    <w:rsid w:val="0088030A"/>
    <w:rsid w:val="0088031A"/>
    <w:rsid w:val="00880557"/>
    <w:rsid w:val="00880974"/>
    <w:rsid w:val="00880B91"/>
    <w:rsid w:val="00880E51"/>
    <w:rsid w:val="00881AD1"/>
    <w:rsid w:val="00881B0E"/>
    <w:rsid w:val="00881BD5"/>
    <w:rsid w:val="00881C5C"/>
    <w:rsid w:val="00882532"/>
    <w:rsid w:val="00882712"/>
    <w:rsid w:val="008832EE"/>
    <w:rsid w:val="008833DA"/>
    <w:rsid w:val="00883CE2"/>
    <w:rsid w:val="00883EF8"/>
    <w:rsid w:val="008853E8"/>
    <w:rsid w:val="0088546E"/>
    <w:rsid w:val="00885C6B"/>
    <w:rsid w:val="00885E45"/>
    <w:rsid w:val="0088626F"/>
    <w:rsid w:val="00886E76"/>
    <w:rsid w:val="008875A3"/>
    <w:rsid w:val="008877F9"/>
    <w:rsid w:val="00887856"/>
    <w:rsid w:val="00887D07"/>
    <w:rsid w:val="00887FFA"/>
    <w:rsid w:val="008902DE"/>
    <w:rsid w:val="00890890"/>
    <w:rsid w:val="00890B1D"/>
    <w:rsid w:val="00890F30"/>
    <w:rsid w:val="00891355"/>
    <w:rsid w:val="0089168C"/>
    <w:rsid w:val="0089206F"/>
    <w:rsid w:val="00892872"/>
    <w:rsid w:val="00892CB3"/>
    <w:rsid w:val="00893562"/>
    <w:rsid w:val="00893FA0"/>
    <w:rsid w:val="0089414F"/>
    <w:rsid w:val="008942B4"/>
    <w:rsid w:val="00894E5E"/>
    <w:rsid w:val="0089516B"/>
    <w:rsid w:val="00895ABD"/>
    <w:rsid w:val="00896102"/>
    <w:rsid w:val="008961A0"/>
    <w:rsid w:val="0089634F"/>
    <w:rsid w:val="00896946"/>
    <w:rsid w:val="00897022"/>
    <w:rsid w:val="00897B45"/>
    <w:rsid w:val="00897C4F"/>
    <w:rsid w:val="008A0036"/>
    <w:rsid w:val="008A0EC4"/>
    <w:rsid w:val="008A1D84"/>
    <w:rsid w:val="008A1EA8"/>
    <w:rsid w:val="008A1FBE"/>
    <w:rsid w:val="008A220C"/>
    <w:rsid w:val="008A22D6"/>
    <w:rsid w:val="008A29D0"/>
    <w:rsid w:val="008A30F7"/>
    <w:rsid w:val="008A3CE1"/>
    <w:rsid w:val="008A4A93"/>
    <w:rsid w:val="008A505C"/>
    <w:rsid w:val="008A5714"/>
    <w:rsid w:val="008A59E3"/>
    <w:rsid w:val="008A5A1C"/>
    <w:rsid w:val="008A5C10"/>
    <w:rsid w:val="008A6EB8"/>
    <w:rsid w:val="008A7CB2"/>
    <w:rsid w:val="008A7D19"/>
    <w:rsid w:val="008B042D"/>
    <w:rsid w:val="008B04A6"/>
    <w:rsid w:val="008B0710"/>
    <w:rsid w:val="008B0D4F"/>
    <w:rsid w:val="008B142A"/>
    <w:rsid w:val="008B1B6F"/>
    <w:rsid w:val="008B1F43"/>
    <w:rsid w:val="008B252A"/>
    <w:rsid w:val="008B2A67"/>
    <w:rsid w:val="008B38C0"/>
    <w:rsid w:val="008B3D3D"/>
    <w:rsid w:val="008B454F"/>
    <w:rsid w:val="008B470A"/>
    <w:rsid w:val="008B4748"/>
    <w:rsid w:val="008B491E"/>
    <w:rsid w:val="008B4F96"/>
    <w:rsid w:val="008B5220"/>
    <w:rsid w:val="008B5491"/>
    <w:rsid w:val="008B6066"/>
    <w:rsid w:val="008B62D5"/>
    <w:rsid w:val="008B6638"/>
    <w:rsid w:val="008B6862"/>
    <w:rsid w:val="008B6FF5"/>
    <w:rsid w:val="008B776D"/>
    <w:rsid w:val="008C03D2"/>
    <w:rsid w:val="008C06DC"/>
    <w:rsid w:val="008C0B5A"/>
    <w:rsid w:val="008C0C4C"/>
    <w:rsid w:val="008C0E92"/>
    <w:rsid w:val="008C0E9D"/>
    <w:rsid w:val="008C2D81"/>
    <w:rsid w:val="008C2DFB"/>
    <w:rsid w:val="008C3155"/>
    <w:rsid w:val="008C3F06"/>
    <w:rsid w:val="008C46D8"/>
    <w:rsid w:val="008C5291"/>
    <w:rsid w:val="008C5596"/>
    <w:rsid w:val="008C5B25"/>
    <w:rsid w:val="008C639F"/>
    <w:rsid w:val="008C6445"/>
    <w:rsid w:val="008C673C"/>
    <w:rsid w:val="008C69BF"/>
    <w:rsid w:val="008C725C"/>
    <w:rsid w:val="008D0C35"/>
    <w:rsid w:val="008D0D73"/>
    <w:rsid w:val="008D132F"/>
    <w:rsid w:val="008D14C2"/>
    <w:rsid w:val="008D179C"/>
    <w:rsid w:val="008D1923"/>
    <w:rsid w:val="008D19D0"/>
    <w:rsid w:val="008D1BD0"/>
    <w:rsid w:val="008D1FE9"/>
    <w:rsid w:val="008D25D3"/>
    <w:rsid w:val="008D2959"/>
    <w:rsid w:val="008D2C41"/>
    <w:rsid w:val="008D2CFB"/>
    <w:rsid w:val="008D31EB"/>
    <w:rsid w:val="008D3CCC"/>
    <w:rsid w:val="008D3F0B"/>
    <w:rsid w:val="008D4415"/>
    <w:rsid w:val="008D4BD5"/>
    <w:rsid w:val="008D4D63"/>
    <w:rsid w:val="008D53F8"/>
    <w:rsid w:val="008D651E"/>
    <w:rsid w:val="008D69AE"/>
    <w:rsid w:val="008D6CC0"/>
    <w:rsid w:val="008D6F6C"/>
    <w:rsid w:val="008D7344"/>
    <w:rsid w:val="008D7605"/>
    <w:rsid w:val="008D7F7A"/>
    <w:rsid w:val="008E020C"/>
    <w:rsid w:val="008E08C3"/>
    <w:rsid w:val="008E0BFC"/>
    <w:rsid w:val="008E1467"/>
    <w:rsid w:val="008E14DF"/>
    <w:rsid w:val="008E181B"/>
    <w:rsid w:val="008E1AC5"/>
    <w:rsid w:val="008E1FB3"/>
    <w:rsid w:val="008E27E7"/>
    <w:rsid w:val="008E2F9C"/>
    <w:rsid w:val="008E3148"/>
    <w:rsid w:val="008E31CB"/>
    <w:rsid w:val="008E3F35"/>
    <w:rsid w:val="008E4087"/>
    <w:rsid w:val="008E4216"/>
    <w:rsid w:val="008E46CF"/>
    <w:rsid w:val="008E50B5"/>
    <w:rsid w:val="008E5534"/>
    <w:rsid w:val="008E619A"/>
    <w:rsid w:val="008E6243"/>
    <w:rsid w:val="008E64FF"/>
    <w:rsid w:val="008E6AD2"/>
    <w:rsid w:val="008E7206"/>
    <w:rsid w:val="008E7A60"/>
    <w:rsid w:val="008E7B4F"/>
    <w:rsid w:val="008F01C7"/>
    <w:rsid w:val="008F0A1C"/>
    <w:rsid w:val="008F0D27"/>
    <w:rsid w:val="008F10FA"/>
    <w:rsid w:val="008F2875"/>
    <w:rsid w:val="008F2B30"/>
    <w:rsid w:val="008F2C42"/>
    <w:rsid w:val="008F2E7D"/>
    <w:rsid w:val="008F3AF0"/>
    <w:rsid w:val="008F3DF3"/>
    <w:rsid w:val="008F3E0B"/>
    <w:rsid w:val="008F40C2"/>
    <w:rsid w:val="008F440E"/>
    <w:rsid w:val="008F4CCD"/>
    <w:rsid w:val="008F4E2B"/>
    <w:rsid w:val="008F53CC"/>
    <w:rsid w:val="008F53EA"/>
    <w:rsid w:val="008F541C"/>
    <w:rsid w:val="008F550D"/>
    <w:rsid w:val="008F5A40"/>
    <w:rsid w:val="008F5DAA"/>
    <w:rsid w:val="008F6232"/>
    <w:rsid w:val="008F6312"/>
    <w:rsid w:val="008F6715"/>
    <w:rsid w:val="008F6727"/>
    <w:rsid w:val="008F672D"/>
    <w:rsid w:val="008F6CDB"/>
    <w:rsid w:val="008F7579"/>
    <w:rsid w:val="008F7702"/>
    <w:rsid w:val="00900134"/>
    <w:rsid w:val="009004AE"/>
    <w:rsid w:val="00900873"/>
    <w:rsid w:val="00901170"/>
    <w:rsid w:val="0090138E"/>
    <w:rsid w:val="00901D64"/>
    <w:rsid w:val="00902253"/>
    <w:rsid w:val="00902959"/>
    <w:rsid w:val="00902FAF"/>
    <w:rsid w:val="00903043"/>
    <w:rsid w:val="0090403B"/>
    <w:rsid w:val="009041F3"/>
    <w:rsid w:val="009043B1"/>
    <w:rsid w:val="00904751"/>
    <w:rsid w:val="00904885"/>
    <w:rsid w:val="00904E0E"/>
    <w:rsid w:val="0090572B"/>
    <w:rsid w:val="009058DC"/>
    <w:rsid w:val="00906165"/>
    <w:rsid w:val="00906318"/>
    <w:rsid w:val="009063F8"/>
    <w:rsid w:val="009064E1"/>
    <w:rsid w:val="009071BD"/>
    <w:rsid w:val="009071EE"/>
    <w:rsid w:val="0090786C"/>
    <w:rsid w:val="00907AC0"/>
    <w:rsid w:val="00907AC8"/>
    <w:rsid w:val="00907BDB"/>
    <w:rsid w:val="00910517"/>
    <w:rsid w:val="009109E9"/>
    <w:rsid w:val="00910B24"/>
    <w:rsid w:val="009111E2"/>
    <w:rsid w:val="00911277"/>
    <w:rsid w:val="009112B6"/>
    <w:rsid w:val="009115FA"/>
    <w:rsid w:val="00911732"/>
    <w:rsid w:val="00911871"/>
    <w:rsid w:val="00911B39"/>
    <w:rsid w:val="00911C01"/>
    <w:rsid w:val="00911D80"/>
    <w:rsid w:val="00911E05"/>
    <w:rsid w:val="009121AB"/>
    <w:rsid w:val="00912785"/>
    <w:rsid w:val="009128B5"/>
    <w:rsid w:val="00913074"/>
    <w:rsid w:val="009132F6"/>
    <w:rsid w:val="009139D4"/>
    <w:rsid w:val="00913BD7"/>
    <w:rsid w:val="00913D1C"/>
    <w:rsid w:val="00913D57"/>
    <w:rsid w:val="00914761"/>
    <w:rsid w:val="0091496D"/>
    <w:rsid w:val="00914D34"/>
    <w:rsid w:val="009151D5"/>
    <w:rsid w:val="00915504"/>
    <w:rsid w:val="00915D9D"/>
    <w:rsid w:val="0091630A"/>
    <w:rsid w:val="00916409"/>
    <w:rsid w:val="0091690A"/>
    <w:rsid w:val="00916D3E"/>
    <w:rsid w:val="00916DB5"/>
    <w:rsid w:val="009171B2"/>
    <w:rsid w:val="009172EE"/>
    <w:rsid w:val="0091751A"/>
    <w:rsid w:val="00917523"/>
    <w:rsid w:val="00917C54"/>
    <w:rsid w:val="0092040F"/>
    <w:rsid w:val="00920471"/>
    <w:rsid w:val="009204CF"/>
    <w:rsid w:val="00920988"/>
    <w:rsid w:val="00922652"/>
    <w:rsid w:val="00923927"/>
    <w:rsid w:val="00923F65"/>
    <w:rsid w:val="009250B8"/>
    <w:rsid w:val="0092553B"/>
    <w:rsid w:val="00925B42"/>
    <w:rsid w:val="00926526"/>
    <w:rsid w:val="0092655E"/>
    <w:rsid w:val="00926B2A"/>
    <w:rsid w:val="00926F34"/>
    <w:rsid w:val="00926FCA"/>
    <w:rsid w:val="00927674"/>
    <w:rsid w:val="009276AD"/>
    <w:rsid w:val="0092786D"/>
    <w:rsid w:val="00927C98"/>
    <w:rsid w:val="00927E22"/>
    <w:rsid w:val="009301BD"/>
    <w:rsid w:val="009312B1"/>
    <w:rsid w:val="0093153A"/>
    <w:rsid w:val="00931A7F"/>
    <w:rsid w:val="00931FD6"/>
    <w:rsid w:val="009321F3"/>
    <w:rsid w:val="0093256B"/>
    <w:rsid w:val="00932E8A"/>
    <w:rsid w:val="00933375"/>
    <w:rsid w:val="00934187"/>
    <w:rsid w:val="0093655C"/>
    <w:rsid w:val="00937711"/>
    <w:rsid w:val="00937C1B"/>
    <w:rsid w:val="00937C44"/>
    <w:rsid w:val="00940094"/>
    <w:rsid w:val="00940138"/>
    <w:rsid w:val="009408F2"/>
    <w:rsid w:val="00940BEA"/>
    <w:rsid w:val="00940E2A"/>
    <w:rsid w:val="00940EFE"/>
    <w:rsid w:val="00941235"/>
    <w:rsid w:val="00941287"/>
    <w:rsid w:val="00941707"/>
    <w:rsid w:val="0094224D"/>
    <w:rsid w:val="00942436"/>
    <w:rsid w:val="00943B0B"/>
    <w:rsid w:val="00943D88"/>
    <w:rsid w:val="009446A3"/>
    <w:rsid w:val="009449DA"/>
    <w:rsid w:val="00944D2C"/>
    <w:rsid w:val="00944DF4"/>
    <w:rsid w:val="00945062"/>
    <w:rsid w:val="00945084"/>
    <w:rsid w:val="00945324"/>
    <w:rsid w:val="009458B8"/>
    <w:rsid w:val="00945CCE"/>
    <w:rsid w:val="00945E00"/>
    <w:rsid w:val="00946537"/>
    <w:rsid w:val="009467D5"/>
    <w:rsid w:val="009467E0"/>
    <w:rsid w:val="00947A70"/>
    <w:rsid w:val="00947ABA"/>
    <w:rsid w:val="00950900"/>
    <w:rsid w:val="00950A32"/>
    <w:rsid w:val="009510F4"/>
    <w:rsid w:val="00951182"/>
    <w:rsid w:val="00951318"/>
    <w:rsid w:val="0095133F"/>
    <w:rsid w:val="00951AE5"/>
    <w:rsid w:val="009524F2"/>
    <w:rsid w:val="009534D0"/>
    <w:rsid w:val="0095350F"/>
    <w:rsid w:val="0095368D"/>
    <w:rsid w:val="009536D0"/>
    <w:rsid w:val="0095392E"/>
    <w:rsid w:val="00953F93"/>
    <w:rsid w:val="009543DD"/>
    <w:rsid w:val="00954A9B"/>
    <w:rsid w:val="00954CB4"/>
    <w:rsid w:val="00955038"/>
    <w:rsid w:val="009551F2"/>
    <w:rsid w:val="0095571A"/>
    <w:rsid w:val="0095592A"/>
    <w:rsid w:val="00956202"/>
    <w:rsid w:val="00956618"/>
    <w:rsid w:val="00956A4F"/>
    <w:rsid w:val="00956E12"/>
    <w:rsid w:val="0095748F"/>
    <w:rsid w:val="00957751"/>
    <w:rsid w:val="00957849"/>
    <w:rsid w:val="00960224"/>
    <w:rsid w:val="0096023A"/>
    <w:rsid w:val="0096086D"/>
    <w:rsid w:val="0096109B"/>
    <w:rsid w:val="00961127"/>
    <w:rsid w:val="009612ED"/>
    <w:rsid w:val="00961465"/>
    <w:rsid w:val="009619AF"/>
    <w:rsid w:val="00962D8B"/>
    <w:rsid w:val="00962FCB"/>
    <w:rsid w:val="009631B5"/>
    <w:rsid w:val="00963224"/>
    <w:rsid w:val="00963301"/>
    <w:rsid w:val="009633CB"/>
    <w:rsid w:val="00963B4E"/>
    <w:rsid w:val="009640CF"/>
    <w:rsid w:val="009646D4"/>
    <w:rsid w:val="00964CCA"/>
    <w:rsid w:val="00965061"/>
    <w:rsid w:val="00965795"/>
    <w:rsid w:val="00965D09"/>
    <w:rsid w:val="00965F37"/>
    <w:rsid w:val="009665BF"/>
    <w:rsid w:val="00966621"/>
    <w:rsid w:val="00966DA6"/>
    <w:rsid w:val="00967A0D"/>
    <w:rsid w:val="00967C99"/>
    <w:rsid w:val="00967CA6"/>
    <w:rsid w:val="00967FB1"/>
    <w:rsid w:val="00970302"/>
    <w:rsid w:val="009704C3"/>
    <w:rsid w:val="00970890"/>
    <w:rsid w:val="00970AC2"/>
    <w:rsid w:val="009712E9"/>
    <w:rsid w:val="00971C52"/>
    <w:rsid w:val="009720C6"/>
    <w:rsid w:val="00972AFD"/>
    <w:rsid w:val="00973AD1"/>
    <w:rsid w:val="0097426B"/>
    <w:rsid w:val="0097426E"/>
    <w:rsid w:val="0097449A"/>
    <w:rsid w:val="00974E75"/>
    <w:rsid w:val="00975673"/>
    <w:rsid w:val="00975AD0"/>
    <w:rsid w:val="00975CE0"/>
    <w:rsid w:val="00975DF8"/>
    <w:rsid w:val="00976F8A"/>
    <w:rsid w:val="00980068"/>
    <w:rsid w:val="009800D0"/>
    <w:rsid w:val="009805AD"/>
    <w:rsid w:val="00980797"/>
    <w:rsid w:val="00980958"/>
    <w:rsid w:val="0098118D"/>
    <w:rsid w:val="009811E6"/>
    <w:rsid w:val="00981680"/>
    <w:rsid w:val="00982498"/>
    <w:rsid w:val="009827B0"/>
    <w:rsid w:val="009827DA"/>
    <w:rsid w:val="00982A77"/>
    <w:rsid w:val="00982D69"/>
    <w:rsid w:val="00982E8B"/>
    <w:rsid w:val="009831C0"/>
    <w:rsid w:val="00985345"/>
    <w:rsid w:val="00985B95"/>
    <w:rsid w:val="00986C51"/>
    <w:rsid w:val="00986D7D"/>
    <w:rsid w:val="0098709A"/>
    <w:rsid w:val="009872A2"/>
    <w:rsid w:val="00987320"/>
    <w:rsid w:val="009873E3"/>
    <w:rsid w:val="00987D1F"/>
    <w:rsid w:val="00987DF8"/>
    <w:rsid w:val="0099018C"/>
    <w:rsid w:val="0099037E"/>
    <w:rsid w:val="009903D4"/>
    <w:rsid w:val="00990404"/>
    <w:rsid w:val="0099099D"/>
    <w:rsid w:val="009909C8"/>
    <w:rsid w:val="00990D7D"/>
    <w:rsid w:val="00990F60"/>
    <w:rsid w:val="00991197"/>
    <w:rsid w:val="0099125C"/>
    <w:rsid w:val="0099133D"/>
    <w:rsid w:val="00991A47"/>
    <w:rsid w:val="00991F8C"/>
    <w:rsid w:val="009921E3"/>
    <w:rsid w:val="0099277F"/>
    <w:rsid w:val="0099359F"/>
    <w:rsid w:val="00993ACA"/>
    <w:rsid w:val="00993CA4"/>
    <w:rsid w:val="00993F32"/>
    <w:rsid w:val="009942A1"/>
    <w:rsid w:val="00994BF1"/>
    <w:rsid w:val="00994DEC"/>
    <w:rsid w:val="00994EE1"/>
    <w:rsid w:val="009954B2"/>
    <w:rsid w:val="00995BF6"/>
    <w:rsid w:val="00995FBE"/>
    <w:rsid w:val="009960F8"/>
    <w:rsid w:val="0099627D"/>
    <w:rsid w:val="00996516"/>
    <w:rsid w:val="009967E0"/>
    <w:rsid w:val="00996843"/>
    <w:rsid w:val="00996AD6"/>
    <w:rsid w:val="009972EC"/>
    <w:rsid w:val="00997F5B"/>
    <w:rsid w:val="009A04ED"/>
    <w:rsid w:val="009A06D9"/>
    <w:rsid w:val="009A0B29"/>
    <w:rsid w:val="009A13CA"/>
    <w:rsid w:val="009A1AA9"/>
    <w:rsid w:val="009A23CC"/>
    <w:rsid w:val="009A23EE"/>
    <w:rsid w:val="009A23F3"/>
    <w:rsid w:val="009A2566"/>
    <w:rsid w:val="009A2A5E"/>
    <w:rsid w:val="009A2B1F"/>
    <w:rsid w:val="009A320C"/>
    <w:rsid w:val="009A3589"/>
    <w:rsid w:val="009A3C1A"/>
    <w:rsid w:val="009A3F65"/>
    <w:rsid w:val="009A4105"/>
    <w:rsid w:val="009A4417"/>
    <w:rsid w:val="009A4CB6"/>
    <w:rsid w:val="009A51EB"/>
    <w:rsid w:val="009A55B3"/>
    <w:rsid w:val="009A58E9"/>
    <w:rsid w:val="009A5BB9"/>
    <w:rsid w:val="009A6641"/>
    <w:rsid w:val="009A66F1"/>
    <w:rsid w:val="009A6C46"/>
    <w:rsid w:val="009A7D0B"/>
    <w:rsid w:val="009B041B"/>
    <w:rsid w:val="009B0628"/>
    <w:rsid w:val="009B0930"/>
    <w:rsid w:val="009B09CB"/>
    <w:rsid w:val="009B16CE"/>
    <w:rsid w:val="009B1BFA"/>
    <w:rsid w:val="009B1F17"/>
    <w:rsid w:val="009B1F3B"/>
    <w:rsid w:val="009B214C"/>
    <w:rsid w:val="009B2CFF"/>
    <w:rsid w:val="009B3031"/>
    <w:rsid w:val="009B334B"/>
    <w:rsid w:val="009B34CD"/>
    <w:rsid w:val="009B3837"/>
    <w:rsid w:val="009B3971"/>
    <w:rsid w:val="009B39B7"/>
    <w:rsid w:val="009B39CD"/>
    <w:rsid w:val="009B3FA5"/>
    <w:rsid w:val="009B4F70"/>
    <w:rsid w:val="009B5158"/>
    <w:rsid w:val="009B5FC7"/>
    <w:rsid w:val="009B67F2"/>
    <w:rsid w:val="009B683A"/>
    <w:rsid w:val="009B6A60"/>
    <w:rsid w:val="009B6B47"/>
    <w:rsid w:val="009B7500"/>
    <w:rsid w:val="009B768C"/>
    <w:rsid w:val="009C046D"/>
    <w:rsid w:val="009C128B"/>
    <w:rsid w:val="009C1357"/>
    <w:rsid w:val="009C1CF6"/>
    <w:rsid w:val="009C211E"/>
    <w:rsid w:val="009C237F"/>
    <w:rsid w:val="009C25AF"/>
    <w:rsid w:val="009C27D8"/>
    <w:rsid w:val="009C28E1"/>
    <w:rsid w:val="009C31CF"/>
    <w:rsid w:val="009C3516"/>
    <w:rsid w:val="009C3CDE"/>
    <w:rsid w:val="009C3E14"/>
    <w:rsid w:val="009C3E35"/>
    <w:rsid w:val="009C405B"/>
    <w:rsid w:val="009C42EA"/>
    <w:rsid w:val="009C5363"/>
    <w:rsid w:val="009C5624"/>
    <w:rsid w:val="009C5855"/>
    <w:rsid w:val="009C6064"/>
    <w:rsid w:val="009C65D8"/>
    <w:rsid w:val="009C686B"/>
    <w:rsid w:val="009C6D4C"/>
    <w:rsid w:val="009C731B"/>
    <w:rsid w:val="009C73FF"/>
    <w:rsid w:val="009C749B"/>
    <w:rsid w:val="009C74B7"/>
    <w:rsid w:val="009C7549"/>
    <w:rsid w:val="009D0062"/>
    <w:rsid w:val="009D0078"/>
    <w:rsid w:val="009D00F4"/>
    <w:rsid w:val="009D0FE6"/>
    <w:rsid w:val="009D14D2"/>
    <w:rsid w:val="009D1F29"/>
    <w:rsid w:val="009D1F81"/>
    <w:rsid w:val="009D23CB"/>
    <w:rsid w:val="009D2BA2"/>
    <w:rsid w:val="009D2BFF"/>
    <w:rsid w:val="009D2D1B"/>
    <w:rsid w:val="009D2F22"/>
    <w:rsid w:val="009D30CD"/>
    <w:rsid w:val="009D3420"/>
    <w:rsid w:val="009D381B"/>
    <w:rsid w:val="009D3A1F"/>
    <w:rsid w:val="009D3A64"/>
    <w:rsid w:val="009D4554"/>
    <w:rsid w:val="009D4852"/>
    <w:rsid w:val="009D48E4"/>
    <w:rsid w:val="009D4907"/>
    <w:rsid w:val="009D4E4F"/>
    <w:rsid w:val="009D4ED3"/>
    <w:rsid w:val="009D5173"/>
    <w:rsid w:val="009D5367"/>
    <w:rsid w:val="009D54DA"/>
    <w:rsid w:val="009D58BE"/>
    <w:rsid w:val="009D5BFF"/>
    <w:rsid w:val="009D5F35"/>
    <w:rsid w:val="009D61A7"/>
    <w:rsid w:val="009D6B02"/>
    <w:rsid w:val="009D6BD3"/>
    <w:rsid w:val="009D73F8"/>
    <w:rsid w:val="009E001F"/>
    <w:rsid w:val="009E0123"/>
    <w:rsid w:val="009E0146"/>
    <w:rsid w:val="009E0A0A"/>
    <w:rsid w:val="009E104D"/>
    <w:rsid w:val="009E1680"/>
    <w:rsid w:val="009E19E8"/>
    <w:rsid w:val="009E1B4A"/>
    <w:rsid w:val="009E2B73"/>
    <w:rsid w:val="009E2F51"/>
    <w:rsid w:val="009E2FAC"/>
    <w:rsid w:val="009E3817"/>
    <w:rsid w:val="009E3B9D"/>
    <w:rsid w:val="009E3BCD"/>
    <w:rsid w:val="009E3EFA"/>
    <w:rsid w:val="009E4134"/>
    <w:rsid w:val="009E427E"/>
    <w:rsid w:val="009E4584"/>
    <w:rsid w:val="009E4925"/>
    <w:rsid w:val="009E50F0"/>
    <w:rsid w:val="009E5379"/>
    <w:rsid w:val="009E61FA"/>
    <w:rsid w:val="009E737B"/>
    <w:rsid w:val="009E765E"/>
    <w:rsid w:val="009F019D"/>
    <w:rsid w:val="009F0266"/>
    <w:rsid w:val="009F054F"/>
    <w:rsid w:val="009F0E93"/>
    <w:rsid w:val="009F1072"/>
    <w:rsid w:val="009F1366"/>
    <w:rsid w:val="009F163C"/>
    <w:rsid w:val="009F18D6"/>
    <w:rsid w:val="009F22AA"/>
    <w:rsid w:val="009F2356"/>
    <w:rsid w:val="009F33B5"/>
    <w:rsid w:val="009F3406"/>
    <w:rsid w:val="009F3417"/>
    <w:rsid w:val="009F3BF6"/>
    <w:rsid w:val="009F3F55"/>
    <w:rsid w:val="009F4095"/>
    <w:rsid w:val="009F419A"/>
    <w:rsid w:val="009F42C3"/>
    <w:rsid w:val="009F4D38"/>
    <w:rsid w:val="009F50EF"/>
    <w:rsid w:val="009F5578"/>
    <w:rsid w:val="009F57C2"/>
    <w:rsid w:val="009F58FF"/>
    <w:rsid w:val="009F5E3F"/>
    <w:rsid w:val="009F60C7"/>
    <w:rsid w:val="009F6294"/>
    <w:rsid w:val="009F64C5"/>
    <w:rsid w:val="009F70BF"/>
    <w:rsid w:val="009F7122"/>
    <w:rsid w:val="009F71BF"/>
    <w:rsid w:val="009F71D2"/>
    <w:rsid w:val="009F735B"/>
    <w:rsid w:val="009F73CC"/>
    <w:rsid w:val="009F7470"/>
    <w:rsid w:val="009F74AE"/>
    <w:rsid w:val="009F7837"/>
    <w:rsid w:val="009F7C77"/>
    <w:rsid w:val="00A00041"/>
    <w:rsid w:val="00A00111"/>
    <w:rsid w:val="00A00152"/>
    <w:rsid w:val="00A001DD"/>
    <w:rsid w:val="00A00229"/>
    <w:rsid w:val="00A003C4"/>
    <w:rsid w:val="00A004C4"/>
    <w:rsid w:val="00A009ED"/>
    <w:rsid w:val="00A00CDB"/>
    <w:rsid w:val="00A00CF4"/>
    <w:rsid w:val="00A00E44"/>
    <w:rsid w:val="00A00E52"/>
    <w:rsid w:val="00A01319"/>
    <w:rsid w:val="00A01A79"/>
    <w:rsid w:val="00A01BD3"/>
    <w:rsid w:val="00A01BD8"/>
    <w:rsid w:val="00A01D03"/>
    <w:rsid w:val="00A01E5C"/>
    <w:rsid w:val="00A02292"/>
    <w:rsid w:val="00A025AF"/>
    <w:rsid w:val="00A02698"/>
    <w:rsid w:val="00A02CC7"/>
    <w:rsid w:val="00A032C5"/>
    <w:rsid w:val="00A03DA7"/>
    <w:rsid w:val="00A04626"/>
    <w:rsid w:val="00A04C44"/>
    <w:rsid w:val="00A057C1"/>
    <w:rsid w:val="00A0587B"/>
    <w:rsid w:val="00A05BB7"/>
    <w:rsid w:val="00A05EE2"/>
    <w:rsid w:val="00A069AA"/>
    <w:rsid w:val="00A06DE0"/>
    <w:rsid w:val="00A1057C"/>
    <w:rsid w:val="00A10786"/>
    <w:rsid w:val="00A10A75"/>
    <w:rsid w:val="00A10CEE"/>
    <w:rsid w:val="00A10DD6"/>
    <w:rsid w:val="00A115D1"/>
    <w:rsid w:val="00A11641"/>
    <w:rsid w:val="00A122EA"/>
    <w:rsid w:val="00A125EB"/>
    <w:rsid w:val="00A12910"/>
    <w:rsid w:val="00A12C93"/>
    <w:rsid w:val="00A1397D"/>
    <w:rsid w:val="00A13D2A"/>
    <w:rsid w:val="00A14174"/>
    <w:rsid w:val="00A1432D"/>
    <w:rsid w:val="00A15A4A"/>
    <w:rsid w:val="00A16379"/>
    <w:rsid w:val="00A163B0"/>
    <w:rsid w:val="00A16C52"/>
    <w:rsid w:val="00A1737A"/>
    <w:rsid w:val="00A17456"/>
    <w:rsid w:val="00A17B53"/>
    <w:rsid w:val="00A17E70"/>
    <w:rsid w:val="00A212D7"/>
    <w:rsid w:val="00A213CF"/>
    <w:rsid w:val="00A21CEC"/>
    <w:rsid w:val="00A21E75"/>
    <w:rsid w:val="00A22036"/>
    <w:rsid w:val="00A2377F"/>
    <w:rsid w:val="00A23CF4"/>
    <w:rsid w:val="00A23D45"/>
    <w:rsid w:val="00A24A4F"/>
    <w:rsid w:val="00A24CF9"/>
    <w:rsid w:val="00A250C6"/>
    <w:rsid w:val="00A25157"/>
    <w:rsid w:val="00A2541B"/>
    <w:rsid w:val="00A2623D"/>
    <w:rsid w:val="00A262B0"/>
    <w:rsid w:val="00A26AB9"/>
    <w:rsid w:val="00A26C83"/>
    <w:rsid w:val="00A26CDC"/>
    <w:rsid w:val="00A273E7"/>
    <w:rsid w:val="00A27946"/>
    <w:rsid w:val="00A3042E"/>
    <w:rsid w:val="00A30C4C"/>
    <w:rsid w:val="00A30F1A"/>
    <w:rsid w:val="00A3125F"/>
    <w:rsid w:val="00A3187F"/>
    <w:rsid w:val="00A32CC9"/>
    <w:rsid w:val="00A331EB"/>
    <w:rsid w:val="00A336DC"/>
    <w:rsid w:val="00A34689"/>
    <w:rsid w:val="00A348A6"/>
    <w:rsid w:val="00A35568"/>
    <w:rsid w:val="00A3584D"/>
    <w:rsid w:val="00A359FA"/>
    <w:rsid w:val="00A35CF2"/>
    <w:rsid w:val="00A35DCC"/>
    <w:rsid w:val="00A35EEA"/>
    <w:rsid w:val="00A36643"/>
    <w:rsid w:val="00A36A77"/>
    <w:rsid w:val="00A36CF5"/>
    <w:rsid w:val="00A36FC2"/>
    <w:rsid w:val="00A37B5D"/>
    <w:rsid w:val="00A37BA7"/>
    <w:rsid w:val="00A40109"/>
    <w:rsid w:val="00A40432"/>
    <w:rsid w:val="00A40532"/>
    <w:rsid w:val="00A4084A"/>
    <w:rsid w:val="00A4110B"/>
    <w:rsid w:val="00A41326"/>
    <w:rsid w:val="00A4145E"/>
    <w:rsid w:val="00A42083"/>
    <w:rsid w:val="00A4239E"/>
    <w:rsid w:val="00A42757"/>
    <w:rsid w:val="00A429C7"/>
    <w:rsid w:val="00A42EC3"/>
    <w:rsid w:val="00A4313D"/>
    <w:rsid w:val="00A43759"/>
    <w:rsid w:val="00A437FA"/>
    <w:rsid w:val="00A43C27"/>
    <w:rsid w:val="00A43C4E"/>
    <w:rsid w:val="00A43C88"/>
    <w:rsid w:val="00A43E4D"/>
    <w:rsid w:val="00A446E2"/>
    <w:rsid w:val="00A44F75"/>
    <w:rsid w:val="00A451D2"/>
    <w:rsid w:val="00A4541F"/>
    <w:rsid w:val="00A45697"/>
    <w:rsid w:val="00A45D96"/>
    <w:rsid w:val="00A46693"/>
    <w:rsid w:val="00A472E0"/>
    <w:rsid w:val="00A47E78"/>
    <w:rsid w:val="00A50003"/>
    <w:rsid w:val="00A5060C"/>
    <w:rsid w:val="00A5060D"/>
    <w:rsid w:val="00A506A4"/>
    <w:rsid w:val="00A5079C"/>
    <w:rsid w:val="00A50D21"/>
    <w:rsid w:val="00A51147"/>
    <w:rsid w:val="00A5118F"/>
    <w:rsid w:val="00A5121F"/>
    <w:rsid w:val="00A51343"/>
    <w:rsid w:val="00A51386"/>
    <w:rsid w:val="00A5158B"/>
    <w:rsid w:val="00A51679"/>
    <w:rsid w:val="00A521F2"/>
    <w:rsid w:val="00A523E1"/>
    <w:rsid w:val="00A52F38"/>
    <w:rsid w:val="00A5320D"/>
    <w:rsid w:val="00A53670"/>
    <w:rsid w:val="00A536D1"/>
    <w:rsid w:val="00A536D9"/>
    <w:rsid w:val="00A537C1"/>
    <w:rsid w:val="00A538AA"/>
    <w:rsid w:val="00A53A1A"/>
    <w:rsid w:val="00A53A73"/>
    <w:rsid w:val="00A53AD7"/>
    <w:rsid w:val="00A53C70"/>
    <w:rsid w:val="00A5446D"/>
    <w:rsid w:val="00A54529"/>
    <w:rsid w:val="00A54980"/>
    <w:rsid w:val="00A55716"/>
    <w:rsid w:val="00A55DA8"/>
    <w:rsid w:val="00A5628C"/>
    <w:rsid w:val="00A56ACE"/>
    <w:rsid w:val="00A56B38"/>
    <w:rsid w:val="00A570F0"/>
    <w:rsid w:val="00A57131"/>
    <w:rsid w:val="00A5750C"/>
    <w:rsid w:val="00A5799D"/>
    <w:rsid w:val="00A60AA8"/>
    <w:rsid w:val="00A61057"/>
    <w:rsid w:val="00A616F3"/>
    <w:rsid w:val="00A61883"/>
    <w:rsid w:val="00A6229B"/>
    <w:rsid w:val="00A622E1"/>
    <w:rsid w:val="00A623DF"/>
    <w:rsid w:val="00A62467"/>
    <w:rsid w:val="00A624DB"/>
    <w:rsid w:val="00A627D9"/>
    <w:rsid w:val="00A62D16"/>
    <w:rsid w:val="00A62D8F"/>
    <w:rsid w:val="00A63194"/>
    <w:rsid w:val="00A6342D"/>
    <w:rsid w:val="00A6364B"/>
    <w:rsid w:val="00A63BBE"/>
    <w:rsid w:val="00A640DB"/>
    <w:rsid w:val="00A64317"/>
    <w:rsid w:val="00A646AC"/>
    <w:rsid w:val="00A6559E"/>
    <w:rsid w:val="00A65BBF"/>
    <w:rsid w:val="00A66C07"/>
    <w:rsid w:val="00A67D52"/>
    <w:rsid w:val="00A67D6F"/>
    <w:rsid w:val="00A67ED2"/>
    <w:rsid w:val="00A7004B"/>
    <w:rsid w:val="00A7044E"/>
    <w:rsid w:val="00A7066F"/>
    <w:rsid w:val="00A708D2"/>
    <w:rsid w:val="00A70958"/>
    <w:rsid w:val="00A70DBF"/>
    <w:rsid w:val="00A70E4D"/>
    <w:rsid w:val="00A70E7C"/>
    <w:rsid w:val="00A7153B"/>
    <w:rsid w:val="00A7167A"/>
    <w:rsid w:val="00A716ED"/>
    <w:rsid w:val="00A717D4"/>
    <w:rsid w:val="00A71B86"/>
    <w:rsid w:val="00A71CB7"/>
    <w:rsid w:val="00A71CF3"/>
    <w:rsid w:val="00A720E2"/>
    <w:rsid w:val="00A7280A"/>
    <w:rsid w:val="00A72A43"/>
    <w:rsid w:val="00A733FC"/>
    <w:rsid w:val="00A73462"/>
    <w:rsid w:val="00A7349F"/>
    <w:rsid w:val="00A739A4"/>
    <w:rsid w:val="00A74258"/>
    <w:rsid w:val="00A74A71"/>
    <w:rsid w:val="00A76316"/>
    <w:rsid w:val="00A7634D"/>
    <w:rsid w:val="00A763BE"/>
    <w:rsid w:val="00A766FF"/>
    <w:rsid w:val="00A76A01"/>
    <w:rsid w:val="00A76D0B"/>
    <w:rsid w:val="00A76E24"/>
    <w:rsid w:val="00A803BA"/>
    <w:rsid w:val="00A80EAA"/>
    <w:rsid w:val="00A81088"/>
    <w:rsid w:val="00A818C1"/>
    <w:rsid w:val="00A81F44"/>
    <w:rsid w:val="00A82444"/>
    <w:rsid w:val="00A826B4"/>
    <w:rsid w:val="00A82A8B"/>
    <w:rsid w:val="00A82B4D"/>
    <w:rsid w:val="00A82E46"/>
    <w:rsid w:val="00A83364"/>
    <w:rsid w:val="00A83998"/>
    <w:rsid w:val="00A83D03"/>
    <w:rsid w:val="00A83E6B"/>
    <w:rsid w:val="00A84048"/>
    <w:rsid w:val="00A84FA6"/>
    <w:rsid w:val="00A850F8"/>
    <w:rsid w:val="00A855D7"/>
    <w:rsid w:val="00A85946"/>
    <w:rsid w:val="00A85CDD"/>
    <w:rsid w:val="00A85D5E"/>
    <w:rsid w:val="00A86100"/>
    <w:rsid w:val="00A86C0B"/>
    <w:rsid w:val="00A86CDB"/>
    <w:rsid w:val="00A87405"/>
    <w:rsid w:val="00A87546"/>
    <w:rsid w:val="00A87C6B"/>
    <w:rsid w:val="00A87CDC"/>
    <w:rsid w:val="00A87EAB"/>
    <w:rsid w:val="00A90068"/>
    <w:rsid w:val="00A90905"/>
    <w:rsid w:val="00A9109B"/>
    <w:rsid w:val="00A91202"/>
    <w:rsid w:val="00A91491"/>
    <w:rsid w:val="00A91958"/>
    <w:rsid w:val="00A91C74"/>
    <w:rsid w:val="00A91F16"/>
    <w:rsid w:val="00A921B6"/>
    <w:rsid w:val="00A92547"/>
    <w:rsid w:val="00A9271A"/>
    <w:rsid w:val="00A92CBA"/>
    <w:rsid w:val="00A92E4E"/>
    <w:rsid w:val="00A932F2"/>
    <w:rsid w:val="00A938A8"/>
    <w:rsid w:val="00A93BD4"/>
    <w:rsid w:val="00A93EBF"/>
    <w:rsid w:val="00A941F1"/>
    <w:rsid w:val="00A9432C"/>
    <w:rsid w:val="00A94A2C"/>
    <w:rsid w:val="00A9622B"/>
    <w:rsid w:val="00A96B24"/>
    <w:rsid w:val="00A97604"/>
    <w:rsid w:val="00A97652"/>
    <w:rsid w:val="00A97A96"/>
    <w:rsid w:val="00A97B3B"/>
    <w:rsid w:val="00A97D8C"/>
    <w:rsid w:val="00A97E63"/>
    <w:rsid w:val="00AA0127"/>
    <w:rsid w:val="00AA1406"/>
    <w:rsid w:val="00AA1527"/>
    <w:rsid w:val="00AA166E"/>
    <w:rsid w:val="00AA200A"/>
    <w:rsid w:val="00AA21B6"/>
    <w:rsid w:val="00AA26C9"/>
    <w:rsid w:val="00AA274A"/>
    <w:rsid w:val="00AA281C"/>
    <w:rsid w:val="00AA3179"/>
    <w:rsid w:val="00AA3770"/>
    <w:rsid w:val="00AA3A72"/>
    <w:rsid w:val="00AA4514"/>
    <w:rsid w:val="00AA4F32"/>
    <w:rsid w:val="00AA57C6"/>
    <w:rsid w:val="00AA5889"/>
    <w:rsid w:val="00AA5BE1"/>
    <w:rsid w:val="00AA5DEF"/>
    <w:rsid w:val="00AA71D9"/>
    <w:rsid w:val="00AA7574"/>
    <w:rsid w:val="00AA7A97"/>
    <w:rsid w:val="00AA7BEA"/>
    <w:rsid w:val="00AB037A"/>
    <w:rsid w:val="00AB081D"/>
    <w:rsid w:val="00AB0980"/>
    <w:rsid w:val="00AB163E"/>
    <w:rsid w:val="00AB1BBF"/>
    <w:rsid w:val="00AB2C11"/>
    <w:rsid w:val="00AB33DA"/>
    <w:rsid w:val="00AB385E"/>
    <w:rsid w:val="00AB474E"/>
    <w:rsid w:val="00AB4A50"/>
    <w:rsid w:val="00AB4D60"/>
    <w:rsid w:val="00AB53E8"/>
    <w:rsid w:val="00AB5C9C"/>
    <w:rsid w:val="00AB5D1E"/>
    <w:rsid w:val="00AB686A"/>
    <w:rsid w:val="00AC04DF"/>
    <w:rsid w:val="00AC0503"/>
    <w:rsid w:val="00AC0569"/>
    <w:rsid w:val="00AC0886"/>
    <w:rsid w:val="00AC0C67"/>
    <w:rsid w:val="00AC0DC8"/>
    <w:rsid w:val="00AC1B31"/>
    <w:rsid w:val="00AC1D55"/>
    <w:rsid w:val="00AC1DBF"/>
    <w:rsid w:val="00AC24B4"/>
    <w:rsid w:val="00AC2790"/>
    <w:rsid w:val="00AC2BC8"/>
    <w:rsid w:val="00AC2E1F"/>
    <w:rsid w:val="00AC2E27"/>
    <w:rsid w:val="00AC320E"/>
    <w:rsid w:val="00AC3465"/>
    <w:rsid w:val="00AC3B41"/>
    <w:rsid w:val="00AC4BBD"/>
    <w:rsid w:val="00AC527D"/>
    <w:rsid w:val="00AC64CC"/>
    <w:rsid w:val="00AC6610"/>
    <w:rsid w:val="00AC66F2"/>
    <w:rsid w:val="00AC67AB"/>
    <w:rsid w:val="00AC68E2"/>
    <w:rsid w:val="00AC6B07"/>
    <w:rsid w:val="00AC6B22"/>
    <w:rsid w:val="00AC781B"/>
    <w:rsid w:val="00AC7A52"/>
    <w:rsid w:val="00AC7B7B"/>
    <w:rsid w:val="00AC7EA9"/>
    <w:rsid w:val="00AD029B"/>
    <w:rsid w:val="00AD1C8E"/>
    <w:rsid w:val="00AD1EF6"/>
    <w:rsid w:val="00AD1F2B"/>
    <w:rsid w:val="00AD1FA6"/>
    <w:rsid w:val="00AD2159"/>
    <w:rsid w:val="00AD21EE"/>
    <w:rsid w:val="00AD29C6"/>
    <w:rsid w:val="00AD3164"/>
    <w:rsid w:val="00AD3B42"/>
    <w:rsid w:val="00AD3FBF"/>
    <w:rsid w:val="00AD42F5"/>
    <w:rsid w:val="00AD5014"/>
    <w:rsid w:val="00AD5282"/>
    <w:rsid w:val="00AD5457"/>
    <w:rsid w:val="00AD669D"/>
    <w:rsid w:val="00AD6FBE"/>
    <w:rsid w:val="00AD7701"/>
    <w:rsid w:val="00AD7805"/>
    <w:rsid w:val="00AD7A51"/>
    <w:rsid w:val="00AD7CB9"/>
    <w:rsid w:val="00AE05F0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3285"/>
    <w:rsid w:val="00AE337F"/>
    <w:rsid w:val="00AE3703"/>
    <w:rsid w:val="00AE3891"/>
    <w:rsid w:val="00AE3D7C"/>
    <w:rsid w:val="00AE4B0F"/>
    <w:rsid w:val="00AE4ED7"/>
    <w:rsid w:val="00AE571A"/>
    <w:rsid w:val="00AE6393"/>
    <w:rsid w:val="00AE63E4"/>
    <w:rsid w:val="00AE6919"/>
    <w:rsid w:val="00AE6AC9"/>
    <w:rsid w:val="00AE6BDE"/>
    <w:rsid w:val="00AE6D5E"/>
    <w:rsid w:val="00AE6DE8"/>
    <w:rsid w:val="00AE6FB3"/>
    <w:rsid w:val="00AE7CB0"/>
    <w:rsid w:val="00AE7F89"/>
    <w:rsid w:val="00AF030C"/>
    <w:rsid w:val="00AF0327"/>
    <w:rsid w:val="00AF0A8A"/>
    <w:rsid w:val="00AF0F6A"/>
    <w:rsid w:val="00AF1257"/>
    <w:rsid w:val="00AF14CC"/>
    <w:rsid w:val="00AF1E3D"/>
    <w:rsid w:val="00AF1F9C"/>
    <w:rsid w:val="00AF2EFE"/>
    <w:rsid w:val="00AF373E"/>
    <w:rsid w:val="00AF4254"/>
    <w:rsid w:val="00AF43CC"/>
    <w:rsid w:val="00AF4549"/>
    <w:rsid w:val="00AF48A8"/>
    <w:rsid w:val="00AF4BF6"/>
    <w:rsid w:val="00AF4D8C"/>
    <w:rsid w:val="00AF4DE4"/>
    <w:rsid w:val="00AF5E63"/>
    <w:rsid w:val="00AF6088"/>
    <w:rsid w:val="00AF6589"/>
    <w:rsid w:val="00AF6F32"/>
    <w:rsid w:val="00AF7434"/>
    <w:rsid w:val="00AF7A69"/>
    <w:rsid w:val="00AF7ACD"/>
    <w:rsid w:val="00B00830"/>
    <w:rsid w:val="00B00A1B"/>
    <w:rsid w:val="00B010DA"/>
    <w:rsid w:val="00B014C1"/>
    <w:rsid w:val="00B01C14"/>
    <w:rsid w:val="00B01DF1"/>
    <w:rsid w:val="00B0332B"/>
    <w:rsid w:val="00B03D8B"/>
    <w:rsid w:val="00B04490"/>
    <w:rsid w:val="00B05050"/>
    <w:rsid w:val="00B05460"/>
    <w:rsid w:val="00B05BEF"/>
    <w:rsid w:val="00B06344"/>
    <w:rsid w:val="00B06B26"/>
    <w:rsid w:val="00B06EC3"/>
    <w:rsid w:val="00B07316"/>
    <w:rsid w:val="00B07B0A"/>
    <w:rsid w:val="00B10E41"/>
    <w:rsid w:val="00B11509"/>
    <w:rsid w:val="00B132A9"/>
    <w:rsid w:val="00B1345F"/>
    <w:rsid w:val="00B139A4"/>
    <w:rsid w:val="00B14788"/>
    <w:rsid w:val="00B14867"/>
    <w:rsid w:val="00B1535D"/>
    <w:rsid w:val="00B155AD"/>
    <w:rsid w:val="00B15B74"/>
    <w:rsid w:val="00B16013"/>
    <w:rsid w:val="00B16A7B"/>
    <w:rsid w:val="00B16F31"/>
    <w:rsid w:val="00B17400"/>
    <w:rsid w:val="00B175BF"/>
    <w:rsid w:val="00B17D08"/>
    <w:rsid w:val="00B202D3"/>
    <w:rsid w:val="00B20A1A"/>
    <w:rsid w:val="00B20F33"/>
    <w:rsid w:val="00B223C1"/>
    <w:rsid w:val="00B22E6E"/>
    <w:rsid w:val="00B23029"/>
    <w:rsid w:val="00B23340"/>
    <w:rsid w:val="00B233E1"/>
    <w:rsid w:val="00B23479"/>
    <w:rsid w:val="00B23654"/>
    <w:rsid w:val="00B24643"/>
    <w:rsid w:val="00B25038"/>
    <w:rsid w:val="00B25BFB"/>
    <w:rsid w:val="00B25D55"/>
    <w:rsid w:val="00B26257"/>
    <w:rsid w:val="00B263FE"/>
    <w:rsid w:val="00B27DB1"/>
    <w:rsid w:val="00B27FAF"/>
    <w:rsid w:val="00B3037F"/>
    <w:rsid w:val="00B30421"/>
    <w:rsid w:val="00B3052E"/>
    <w:rsid w:val="00B3054E"/>
    <w:rsid w:val="00B314A9"/>
    <w:rsid w:val="00B3166C"/>
    <w:rsid w:val="00B32A3C"/>
    <w:rsid w:val="00B32CA4"/>
    <w:rsid w:val="00B32E9F"/>
    <w:rsid w:val="00B3406C"/>
    <w:rsid w:val="00B346A3"/>
    <w:rsid w:val="00B34AFA"/>
    <w:rsid w:val="00B34E33"/>
    <w:rsid w:val="00B34F68"/>
    <w:rsid w:val="00B3531F"/>
    <w:rsid w:val="00B35564"/>
    <w:rsid w:val="00B35B40"/>
    <w:rsid w:val="00B35C34"/>
    <w:rsid w:val="00B35C8C"/>
    <w:rsid w:val="00B3608F"/>
    <w:rsid w:val="00B360B6"/>
    <w:rsid w:val="00B362EB"/>
    <w:rsid w:val="00B36419"/>
    <w:rsid w:val="00B36A53"/>
    <w:rsid w:val="00B36AC3"/>
    <w:rsid w:val="00B36E74"/>
    <w:rsid w:val="00B372CC"/>
    <w:rsid w:val="00B374D4"/>
    <w:rsid w:val="00B3775B"/>
    <w:rsid w:val="00B40CBD"/>
    <w:rsid w:val="00B4116D"/>
    <w:rsid w:val="00B41E59"/>
    <w:rsid w:val="00B42496"/>
    <w:rsid w:val="00B429C6"/>
    <w:rsid w:val="00B43081"/>
    <w:rsid w:val="00B433A0"/>
    <w:rsid w:val="00B43ABD"/>
    <w:rsid w:val="00B43DD8"/>
    <w:rsid w:val="00B44136"/>
    <w:rsid w:val="00B44738"/>
    <w:rsid w:val="00B44782"/>
    <w:rsid w:val="00B44ADD"/>
    <w:rsid w:val="00B44CD7"/>
    <w:rsid w:val="00B44F05"/>
    <w:rsid w:val="00B44F4D"/>
    <w:rsid w:val="00B45413"/>
    <w:rsid w:val="00B45A95"/>
    <w:rsid w:val="00B45F52"/>
    <w:rsid w:val="00B46405"/>
    <w:rsid w:val="00B469DF"/>
    <w:rsid w:val="00B46C1B"/>
    <w:rsid w:val="00B47411"/>
    <w:rsid w:val="00B4782F"/>
    <w:rsid w:val="00B47864"/>
    <w:rsid w:val="00B50278"/>
    <w:rsid w:val="00B50AFA"/>
    <w:rsid w:val="00B51718"/>
    <w:rsid w:val="00B518C2"/>
    <w:rsid w:val="00B51B4D"/>
    <w:rsid w:val="00B5218D"/>
    <w:rsid w:val="00B5229D"/>
    <w:rsid w:val="00B52499"/>
    <w:rsid w:val="00B524E6"/>
    <w:rsid w:val="00B5349D"/>
    <w:rsid w:val="00B5379D"/>
    <w:rsid w:val="00B53DE5"/>
    <w:rsid w:val="00B5449D"/>
    <w:rsid w:val="00B54C88"/>
    <w:rsid w:val="00B54DDE"/>
    <w:rsid w:val="00B559DD"/>
    <w:rsid w:val="00B56668"/>
    <w:rsid w:val="00B56CB5"/>
    <w:rsid w:val="00B572AF"/>
    <w:rsid w:val="00B5781A"/>
    <w:rsid w:val="00B57ECB"/>
    <w:rsid w:val="00B60BD9"/>
    <w:rsid w:val="00B60CB7"/>
    <w:rsid w:val="00B60F18"/>
    <w:rsid w:val="00B611B1"/>
    <w:rsid w:val="00B6135A"/>
    <w:rsid w:val="00B62458"/>
    <w:rsid w:val="00B62522"/>
    <w:rsid w:val="00B63039"/>
    <w:rsid w:val="00B63186"/>
    <w:rsid w:val="00B648B8"/>
    <w:rsid w:val="00B65939"/>
    <w:rsid w:val="00B65E79"/>
    <w:rsid w:val="00B66756"/>
    <w:rsid w:val="00B67854"/>
    <w:rsid w:val="00B702F1"/>
    <w:rsid w:val="00B70757"/>
    <w:rsid w:val="00B70AC6"/>
    <w:rsid w:val="00B713C7"/>
    <w:rsid w:val="00B71FAA"/>
    <w:rsid w:val="00B72051"/>
    <w:rsid w:val="00B72AD3"/>
    <w:rsid w:val="00B72DAF"/>
    <w:rsid w:val="00B72E6F"/>
    <w:rsid w:val="00B732FE"/>
    <w:rsid w:val="00B73335"/>
    <w:rsid w:val="00B734A6"/>
    <w:rsid w:val="00B735CD"/>
    <w:rsid w:val="00B73620"/>
    <w:rsid w:val="00B73816"/>
    <w:rsid w:val="00B73984"/>
    <w:rsid w:val="00B73EAF"/>
    <w:rsid w:val="00B744E4"/>
    <w:rsid w:val="00B74728"/>
    <w:rsid w:val="00B7518E"/>
    <w:rsid w:val="00B75533"/>
    <w:rsid w:val="00B755A3"/>
    <w:rsid w:val="00B7575D"/>
    <w:rsid w:val="00B766B0"/>
    <w:rsid w:val="00B76714"/>
    <w:rsid w:val="00B76912"/>
    <w:rsid w:val="00B76BE5"/>
    <w:rsid w:val="00B76C9C"/>
    <w:rsid w:val="00B80316"/>
    <w:rsid w:val="00B80522"/>
    <w:rsid w:val="00B807FD"/>
    <w:rsid w:val="00B80AA5"/>
    <w:rsid w:val="00B80DDD"/>
    <w:rsid w:val="00B80E87"/>
    <w:rsid w:val="00B80EC6"/>
    <w:rsid w:val="00B81C2D"/>
    <w:rsid w:val="00B82706"/>
    <w:rsid w:val="00B82C6A"/>
    <w:rsid w:val="00B82C7A"/>
    <w:rsid w:val="00B8305F"/>
    <w:rsid w:val="00B83297"/>
    <w:rsid w:val="00B834CF"/>
    <w:rsid w:val="00B8384A"/>
    <w:rsid w:val="00B839C4"/>
    <w:rsid w:val="00B84087"/>
    <w:rsid w:val="00B84516"/>
    <w:rsid w:val="00B84554"/>
    <w:rsid w:val="00B84942"/>
    <w:rsid w:val="00B84CEE"/>
    <w:rsid w:val="00B84D9C"/>
    <w:rsid w:val="00B85103"/>
    <w:rsid w:val="00B851B1"/>
    <w:rsid w:val="00B85BE1"/>
    <w:rsid w:val="00B864D0"/>
    <w:rsid w:val="00B8688F"/>
    <w:rsid w:val="00B86950"/>
    <w:rsid w:val="00B875B1"/>
    <w:rsid w:val="00B90020"/>
    <w:rsid w:val="00B90242"/>
    <w:rsid w:val="00B90B0D"/>
    <w:rsid w:val="00B90B1C"/>
    <w:rsid w:val="00B90F62"/>
    <w:rsid w:val="00B92A2D"/>
    <w:rsid w:val="00B92FBA"/>
    <w:rsid w:val="00B93042"/>
    <w:rsid w:val="00B93373"/>
    <w:rsid w:val="00B936C9"/>
    <w:rsid w:val="00B93835"/>
    <w:rsid w:val="00B939A1"/>
    <w:rsid w:val="00B939F3"/>
    <w:rsid w:val="00B942D9"/>
    <w:rsid w:val="00B9482B"/>
    <w:rsid w:val="00B95030"/>
    <w:rsid w:val="00B95096"/>
    <w:rsid w:val="00B951CA"/>
    <w:rsid w:val="00B963EB"/>
    <w:rsid w:val="00B968BA"/>
    <w:rsid w:val="00B96A66"/>
    <w:rsid w:val="00B96FE7"/>
    <w:rsid w:val="00B975B1"/>
    <w:rsid w:val="00B97797"/>
    <w:rsid w:val="00B97F57"/>
    <w:rsid w:val="00BA05A6"/>
    <w:rsid w:val="00BA0AFB"/>
    <w:rsid w:val="00BA0FF7"/>
    <w:rsid w:val="00BA1371"/>
    <w:rsid w:val="00BA1BC0"/>
    <w:rsid w:val="00BA1E26"/>
    <w:rsid w:val="00BA1E3B"/>
    <w:rsid w:val="00BA2032"/>
    <w:rsid w:val="00BA2145"/>
    <w:rsid w:val="00BA2E24"/>
    <w:rsid w:val="00BA43E4"/>
    <w:rsid w:val="00BA450E"/>
    <w:rsid w:val="00BA50ED"/>
    <w:rsid w:val="00BA5FCD"/>
    <w:rsid w:val="00BA60EB"/>
    <w:rsid w:val="00BA620D"/>
    <w:rsid w:val="00BA7210"/>
    <w:rsid w:val="00BB04B3"/>
    <w:rsid w:val="00BB054A"/>
    <w:rsid w:val="00BB056A"/>
    <w:rsid w:val="00BB0777"/>
    <w:rsid w:val="00BB0D4C"/>
    <w:rsid w:val="00BB0FE6"/>
    <w:rsid w:val="00BB105F"/>
    <w:rsid w:val="00BB156B"/>
    <w:rsid w:val="00BB1E2A"/>
    <w:rsid w:val="00BB1EF2"/>
    <w:rsid w:val="00BB1FE3"/>
    <w:rsid w:val="00BB2707"/>
    <w:rsid w:val="00BB3E18"/>
    <w:rsid w:val="00BB4217"/>
    <w:rsid w:val="00BB44E8"/>
    <w:rsid w:val="00BB4982"/>
    <w:rsid w:val="00BB505F"/>
    <w:rsid w:val="00BB54D3"/>
    <w:rsid w:val="00BB54F8"/>
    <w:rsid w:val="00BB564B"/>
    <w:rsid w:val="00BB5FF2"/>
    <w:rsid w:val="00BB601E"/>
    <w:rsid w:val="00BB60C1"/>
    <w:rsid w:val="00BB648B"/>
    <w:rsid w:val="00BB71F8"/>
    <w:rsid w:val="00BB72E3"/>
    <w:rsid w:val="00BC0DC8"/>
    <w:rsid w:val="00BC14AB"/>
    <w:rsid w:val="00BC18DD"/>
    <w:rsid w:val="00BC319F"/>
    <w:rsid w:val="00BC33C2"/>
    <w:rsid w:val="00BC3425"/>
    <w:rsid w:val="00BC389C"/>
    <w:rsid w:val="00BC4038"/>
    <w:rsid w:val="00BC456E"/>
    <w:rsid w:val="00BC4A7C"/>
    <w:rsid w:val="00BC513D"/>
    <w:rsid w:val="00BC52D3"/>
    <w:rsid w:val="00BC52D4"/>
    <w:rsid w:val="00BC5496"/>
    <w:rsid w:val="00BC5626"/>
    <w:rsid w:val="00BC6236"/>
    <w:rsid w:val="00BC6B11"/>
    <w:rsid w:val="00BC6D19"/>
    <w:rsid w:val="00BC75A7"/>
    <w:rsid w:val="00BD0A6C"/>
    <w:rsid w:val="00BD0BE4"/>
    <w:rsid w:val="00BD130E"/>
    <w:rsid w:val="00BD1712"/>
    <w:rsid w:val="00BD1C4C"/>
    <w:rsid w:val="00BD1EC8"/>
    <w:rsid w:val="00BD256D"/>
    <w:rsid w:val="00BD268B"/>
    <w:rsid w:val="00BD292D"/>
    <w:rsid w:val="00BD2AB3"/>
    <w:rsid w:val="00BD32DE"/>
    <w:rsid w:val="00BD33E2"/>
    <w:rsid w:val="00BD488B"/>
    <w:rsid w:val="00BD4A06"/>
    <w:rsid w:val="00BD4B2E"/>
    <w:rsid w:val="00BD4D91"/>
    <w:rsid w:val="00BD4E05"/>
    <w:rsid w:val="00BD4E6B"/>
    <w:rsid w:val="00BD50BE"/>
    <w:rsid w:val="00BD56D1"/>
    <w:rsid w:val="00BD5889"/>
    <w:rsid w:val="00BD5F4C"/>
    <w:rsid w:val="00BD60AA"/>
    <w:rsid w:val="00BD66BC"/>
    <w:rsid w:val="00BD6B89"/>
    <w:rsid w:val="00BD6DB1"/>
    <w:rsid w:val="00BD700B"/>
    <w:rsid w:val="00BD773B"/>
    <w:rsid w:val="00BE0768"/>
    <w:rsid w:val="00BE0FC1"/>
    <w:rsid w:val="00BE10D7"/>
    <w:rsid w:val="00BE11A3"/>
    <w:rsid w:val="00BE1425"/>
    <w:rsid w:val="00BE1451"/>
    <w:rsid w:val="00BE1BD6"/>
    <w:rsid w:val="00BE1D4E"/>
    <w:rsid w:val="00BE1F25"/>
    <w:rsid w:val="00BE21CC"/>
    <w:rsid w:val="00BE239D"/>
    <w:rsid w:val="00BE284F"/>
    <w:rsid w:val="00BE2866"/>
    <w:rsid w:val="00BE2892"/>
    <w:rsid w:val="00BE2BC6"/>
    <w:rsid w:val="00BE2DB5"/>
    <w:rsid w:val="00BE2DF0"/>
    <w:rsid w:val="00BE3386"/>
    <w:rsid w:val="00BE3612"/>
    <w:rsid w:val="00BE3BA3"/>
    <w:rsid w:val="00BE48B6"/>
    <w:rsid w:val="00BE4D20"/>
    <w:rsid w:val="00BE4F94"/>
    <w:rsid w:val="00BE5A6B"/>
    <w:rsid w:val="00BE5C95"/>
    <w:rsid w:val="00BE651D"/>
    <w:rsid w:val="00BE7515"/>
    <w:rsid w:val="00BE78E4"/>
    <w:rsid w:val="00BE7D4C"/>
    <w:rsid w:val="00BF00F8"/>
    <w:rsid w:val="00BF0410"/>
    <w:rsid w:val="00BF0A85"/>
    <w:rsid w:val="00BF0CDE"/>
    <w:rsid w:val="00BF1358"/>
    <w:rsid w:val="00BF18CC"/>
    <w:rsid w:val="00BF1C6F"/>
    <w:rsid w:val="00BF23D8"/>
    <w:rsid w:val="00BF2A1F"/>
    <w:rsid w:val="00BF367E"/>
    <w:rsid w:val="00BF3686"/>
    <w:rsid w:val="00BF3D1C"/>
    <w:rsid w:val="00BF3D58"/>
    <w:rsid w:val="00BF41BD"/>
    <w:rsid w:val="00BF445D"/>
    <w:rsid w:val="00BF4772"/>
    <w:rsid w:val="00BF482F"/>
    <w:rsid w:val="00BF4B15"/>
    <w:rsid w:val="00BF4B68"/>
    <w:rsid w:val="00BF50AF"/>
    <w:rsid w:val="00BF5362"/>
    <w:rsid w:val="00BF5472"/>
    <w:rsid w:val="00BF6681"/>
    <w:rsid w:val="00BF6DCF"/>
    <w:rsid w:val="00BF6EDC"/>
    <w:rsid w:val="00BF767E"/>
    <w:rsid w:val="00BF7E13"/>
    <w:rsid w:val="00C00E83"/>
    <w:rsid w:val="00C014B0"/>
    <w:rsid w:val="00C015F5"/>
    <w:rsid w:val="00C01811"/>
    <w:rsid w:val="00C01F14"/>
    <w:rsid w:val="00C023EC"/>
    <w:rsid w:val="00C025E5"/>
    <w:rsid w:val="00C02BCE"/>
    <w:rsid w:val="00C036E5"/>
    <w:rsid w:val="00C0371E"/>
    <w:rsid w:val="00C03955"/>
    <w:rsid w:val="00C04DE9"/>
    <w:rsid w:val="00C04E95"/>
    <w:rsid w:val="00C056A5"/>
    <w:rsid w:val="00C05721"/>
    <w:rsid w:val="00C057B5"/>
    <w:rsid w:val="00C05948"/>
    <w:rsid w:val="00C05E3F"/>
    <w:rsid w:val="00C060D8"/>
    <w:rsid w:val="00C0694B"/>
    <w:rsid w:val="00C07521"/>
    <w:rsid w:val="00C10428"/>
    <w:rsid w:val="00C108DF"/>
    <w:rsid w:val="00C1176D"/>
    <w:rsid w:val="00C11BF5"/>
    <w:rsid w:val="00C124A3"/>
    <w:rsid w:val="00C128D1"/>
    <w:rsid w:val="00C12F4D"/>
    <w:rsid w:val="00C13096"/>
    <w:rsid w:val="00C131A4"/>
    <w:rsid w:val="00C13BE3"/>
    <w:rsid w:val="00C143C5"/>
    <w:rsid w:val="00C145AD"/>
    <w:rsid w:val="00C1479F"/>
    <w:rsid w:val="00C153DD"/>
    <w:rsid w:val="00C15422"/>
    <w:rsid w:val="00C159E3"/>
    <w:rsid w:val="00C15AD0"/>
    <w:rsid w:val="00C15C62"/>
    <w:rsid w:val="00C16794"/>
    <w:rsid w:val="00C16D3F"/>
    <w:rsid w:val="00C2040E"/>
    <w:rsid w:val="00C2065E"/>
    <w:rsid w:val="00C20666"/>
    <w:rsid w:val="00C2081F"/>
    <w:rsid w:val="00C208EF"/>
    <w:rsid w:val="00C20B1D"/>
    <w:rsid w:val="00C20D42"/>
    <w:rsid w:val="00C20D69"/>
    <w:rsid w:val="00C20EB0"/>
    <w:rsid w:val="00C212DB"/>
    <w:rsid w:val="00C21572"/>
    <w:rsid w:val="00C21999"/>
    <w:rsid w:val="00C21F5C"/>
    <w:rsid w:val="00C2251A"/>
    <w:rsid w:val="00C22ADE"/>
    <w:rsid w:val="00C22FE4"/>
    <w:rsid w:val="00C232DE"/>
    <w:rsid w:val="00C23337"/>
    <w:rsid w:val="00C2335D"/>
    <w:rsid w:val="00C233AB"/>
    <w:rsid w:val="00C23A04"/>
    <w:rsid w:val="00C23C86"/>
    <w:rsid w:val="00C24360"/>
    <w:rsid w:val="00C246F9"/>
    <w:rsid w:val="00C24B8B"/>
    <w:rsid w:val="00C255E8"/>
    <w:rsid w:val="00C25632"/>
    <w:rsid w:val="00C25BB6"/>
    <w:rsid w:val="00C25BE7"/>
    <w:rsid w:val="00C269B0"/>
    <w:rsid w:val="00C26A42"/>
    <w:rsid w:val="00C271F9"/>
    <w:rsid w:val="00C27456"/>
    <w:rsid w:val="00C277A6"/>
    <w:rsid w:val="00C27EA7"/>
    <w:rsid w:val="00C30377"/>
    <w:rsid w:val="00C30496"/>
    <w:rsid w:val="00C30560"/>
    <w:rsid w:val="00C3098D"/>
    <w:rsid w:val="00C30BD8"/>
    <w:rsid w:val="00C31228"/>
    <w:rsid w:val="00C318ED"/>
    <w:rsid w:val="00C31B2D"/>
    <w:rsid w:val="00C31B9D"/>
    <w:rsid w:val="00C33099"/>
    <w:rsid w:val="00C33421"/>
    <w:rsid w:val="00C33C00"/>
    <w:rsid w:val="00C33D55"/>
    <w:rsid w:val="00C340F9"/>
    <w:rsid w:val="00C34584"/>
    <w:rsid w:val="00C34A61"/>
    <w:rsid w:val="00C35694"/>
    <w:rsid w:val="00C360A2"/>
    <w:rsid w:val="00C36904"/>
    <w:rsid w:val="00C37592"/>
    <w:rsid w:val="00C37782"/>
    <w:rsid w:val="00C37EE7"/>
    <w:rsid w:val="00C40161"/>
    <w:rsid w:val="00C402E2"/>
    <w:rsid w:val="00C40315"/>
    <w:rsid w:val="00C4118B"/>
    <w:rsid w:val="00C429AD"/>
    <w:rsid w:val="00C42A83"/>
    <w:rsid w:val="00C42BDC"/>
    <w:rsid w:val="00C42C81"/>
    <w:rsid w:val="00C43AB0"/>
    <w:rsid w:val="00C44384"/>
    <w:rsid w:val="00C44EDD"/>
    <w:rsid w:val="00C44F35"/>
    <w:rsid w:val="00C45D7D"/>
    <w:rsid w:val="00C461ED"/>
    <w:rsid w:val="00C465B4"/>
    <w:rsid w:val="00C469CF"/>
    <w:rsid w:val="00C46A0B"/>
    <w:rsid w:val="00C46CBE"/>
    <w:rsid w:val="00C4760D"/>
    <w:rsid w:val="00C50D73"/>
    <w:rsid w:val="00C50E55"/>
    <w:rsid w:val="00C51570"/>
    <w:rsid w:val="00C51A4D"/>
    <w:rsid w:val="00C51EEA"/>
    <w:rsid w:val="00C52010"/>
    <w:rsid w:val="00C52214"/>
    <w:rsid w:val="00C52253"/>
    <w:rsid w:val="00C522D1"/>
    <w:rsid w:val="00C52AD0"/>
    <w:rsid w:val="00C52CC8"/>
    <w:rsid w:val="00C5320E"/>
    <w:rsid w:val="00C53AEA"/>
    <w:rsid w:val="00C53C5C"/>
    <w:rsid w:val="00C53D73"/>
    <w:rsid w:val="00C54234"/>
    <w:rsid w:val="00C54857"/>
    <w:rsid w:val="00C55565"/>
    <w:rsid w:val="00C556AD"/>
    <w:rsid w:val="00C55C1D"/>
    <w:rsid w:val="00C55DD6"/>
    <w:rsid w:val="00C5658B"/>
    <w:rsid w:val="00C56922"/>
    <w:rsid w:val="00C56DE7"/>
    <w:rsid w:val="00C571A4"/>
    <w:rsid w:val="00C5725E"/>
    <w:rsid w:val="00C60165"/>
    <w:rsid w:val="00C608D8"/>
    <w:rsid w:val="00C60B99"/>
    <w:rsid w:val="00C60F31"/>
    <w:rsid w:val="00C6105D"/>
    <w:rsid w:val="00C6131B"/>
    <w:rsid w:val="00C61B51"/>
    <w:rsid w:val="00C62A15"/>
    <w:rsid w:val="00C63A88"/>
    <w:rsid w:val="00C64651"/>
    <w:rsid w:val="00C64A6D"/>
    <w:rsid w:val="00C64AA3"/>
    <w:rsid w:val="00C650BE"/>
    <w:rsid w:val="00C652AE"/>
    <w:rsid w:val="00C6548D"/>
    <w:rsid w:val="00C65F2E"/>
    <w:rsid w:val="00C66DC3"/>
    <w:rsid w:val="00C66E1B"/>
    <w:rsid w:val="00C6713A"/>
    <w:rsid w:val="00C67459"/>
    <w:rsid w:val="00C675B3"/>
    <w:rsid w:val="00C67862"/>
    <w:rsid w:val="00C67C38"/>
    <w:rsid w:val="00C70594"/>
    <w:rsid w:val="00C70B22"/>
    <w:rsid w:val="00C711B8"/>
    <w:rsid w:val="00C713C8"/>
    <w:rsid w:val="00C7146E"/>
    <w:rsid w:val="00C71BCB"/>
    <w:rsid w:val="00C72212"/>
    <w:rsid w:val="00C72394"/>
    <w:rsid w:val="00C724E1"/>
    <w:rsid w:val="00C72733"/>
    <w:rsid w:val="00C731FA"/>
    <w:rsid w:val="00C73522"/>
    <w:rsid w:val="00C73602"/>
    <w:rsid w:val="00C7382C"/>
    <w:rsid w:val="00C73957"/>
    <w:rsid w:val="00C74190"/>
    <w:rsid w:val="00C74198"/>
    <w:rsid w:val="00C7431C"/>
    <w:rsid w:val="00C745CA"/>
    <w:rsid w:val="00C748E2"/>
    <w:rsid w:val="00C74D85"/>
    <w:rsid w:val="00C74EA5"/>
    <w:rsid w:val="00C755A6"/>
    <w:rsid w:val="00C76669"/>
    <w:rsid w:val="00C76C53"/>
    <w:rsid w:val="00C76ED6"/>
    <w:rsid w:val="00C770FB"/>
    <w:rsid w:val="00C77B17"/>
    <w:rsid w:val="00C801D2"/>
    <w:rsid w:val="00C80213"/>
    <w:rsid w:val="00C811BF"/>
    <w:rsid w:val="00C819E1"/>
    <w:rsid w:val="00C81BA4"/>
    <w:rsid w:val="00C835C6"/>
    <w:rsid w:val="00C838E8"/>
    <w:rsid w:val="00C839F2"/>
    <w:rsid w:val="00C83B57"/>
    <w:rsid w:val="00C83F40"/>
    <w:rsid w:val="00C84A1F"/>
    <w:rsid w:val="00C84A37"/>
    <w:rsid w:val="00C85048"/>
    <w:rsid w:val="00C854D1"/>
    <w:rsid w:val="00C857A3"/>
    <w:rsid w:val="00C85B94"/>
    <w:rsid w:val="00C85C53"/>
    <w:rsid w:val="00C85FD7"/>
    <w:rsid w:val="00C865B8"/>
    <w:rsid w:val="00C86756"/>
    <w:rsid w:val="00C86B69"/>
    <w:rsid w:val="00C86C0B"/>
    <w:rsid w:val="00C86F46"/>
    <w:rsid w:val="00C86FC0"/>
    <w:rsid w:val="00C87B54"/>
    <w:rsid w:val="00C87BD9"/>
    <w:rsid w:val="00C87D31"/>
    <w:rsid w:val="00C87E62"/>
    <w:rsid w:val="00C87F5D"/>
    <w:rsid w:val="00C9049A"/>
    <w:rsid w:val="00C90A4B"/>
    <w:rsid w:val="00C91336"/>
    <w:rsid w:val="00C9199A"/>
    <w:rsid w:val="00C91DE5"/>
    <w:rsid w:val="00C925D6"/>
    <w:rsid w:val="00C928B2"/>
    <w:rsid w:val="00C92962"/>
    <w:rsid w:val="00C929E6"/>
    <w:rsid w:val="00C934A9"/>
    <w:rsid w:val="00C93D92"/>
    <w:rsid w:val="00C93DB1"/>
    <w:rsid w:val="00C95470"/>
    <w:rsid w:val="00C964AB"/>
    <w:rsid w:val="00C96F23"/>
    <w:rsid w:val="00C97040"/>
    <w:rsid w:val="00C9733E"/>
    <w:rsid w:val="00C97871"/>
    <w:rsid w:val="00C97BB7"/>
    <w:rsid w:val="00C97DE9"/>
    <w:rsid w:val="00C97DFD"/>
    <w:rsid w:val="00C97FF9"/>
    <w:rsid w:val="00CA01D9"/>
    <w:rsid w:val="00CA03FB"/>
    <w:rsid w:val="00CA09DC"/>
    <w:rsid w:val="00CA1171"/>
    <w:rsid w:val="00CA1218"/>
    <w:rsid w:val="00CA13D9"/>
    <w:rsid w:val="00CA167B"/>
    <w:rsid w:val="00CA178B"/>
    <w:rsid w:val="00CA19C8"/>
    <w:rsid w:val="00CA1B67"/>
    <w:rsid w:val="00CA1DB9"/>
    <w:rsid w:val="00CA2369"/>
    <w:rsid w:val="00CA2667"/>
    <w:rsid w:val="00CA2783"/>
    <w:rsid w:val="00CA2E22"/>
    <w:rsid w:val="00CA34B3"/>
    <w:rsid w:val="00CA3660"/>
    <w:rsid w:val="00CA3825"/>
    <w:rsid w:val="00CA4206"/>
    <w:rsid w:val="00CA4478"/>
    <w:rsid w:val="00CA50D1"/>
    <w:rsid w:val="00CA5990"/>
    <w:rsid w:val="00CA5BC3"/>
    <w:rsid w:val="00CA66DC"/>
    <w:rsid w:val="00CA6938"/>
    <w:rsid w:val="00CA717F"/>
    <w:rsid w:val="00CA7BF7"/>
    <w:rsid w:val="00CA7C1C"/>
    <w:rsid w:val="00CB07C6"/>
    <w:rsid w:val="00CB09F8"/>
    <w:rsid w:val="00CB0A57"/>
    <w:rsid w:val="00CB136E"/>
    <w:rsid w:val="00CB1393"/>
    <w:rsid w:val="00CB182D"/>
    <w:rsid w:val="00CB2439"/>
    <w:rsid w:val="00CB26AA"/>
    <w:rsid w:val="00CB3581"/>
    <w:rsid w:val="00CB3B13"/>
    <w:rsid w:val="00CB5029"/>
    <w:rsid w:val="00CB5240"/>
    <w:rsid w:val="00CB614F"/>
    <w:rsid w:val="00CB6D66"/>
    <w:rsid w:val="00CB7743"/>
    <w:rsid w:val="00CB7773"/>
    <w:rsid w:val="00CB7890"/>
    <w:rsid w:val="00CB7B04"/>
    <w:rsid w:val="00CB7E28"/>
    <w:rsid w:val="00CC086C"/>
    <w:rsid w:val="00CC0903"/>
    <w:rsid w:val="00CC0BF1"/>
    <w:rsid w:val="00CC2480"/>
    <w:rsid w:val="00CC2BAB"/>
    <w:rsid w:val="00CC2BD1"/>
    <w:rsid w:val="00CC2C29"/>
    <w:rsid w:val="00CC39B7"/>
    <w:rsid w:val="00CC3F43"/>
    <w:rsid w:val="00CC41DC"/>
    <w:rsid w:val="00CC4440"/>
    <w:rsid w:val="00CC4860"/>
    <w:rsid w:val="00CC4F1A"/>
    <w:rsid w:val="00CC53BE"/>
    <w:rsid w:val="00CC57B4"/>
    <w:rsid w:val="00CC7089"/>
    <w:rsid w:val="00CC7AAD"/>
    <w:rsid w:val="00CC7AEE"/>
    <w:rsid w:val="00CC7F29"/>
    <w:rsid w:val="00CD005D"/>
    <w:rsid w:val="00CD06CC"/>
    <w:rsid w:val="00CD0861"/>
    <w:rsid w:val="00CD17B0"/>
    <w:rsid w:val="00CD1D5D"/>
    <w:rsid w:val="00CD1E1D"/>
    <w:rsid w:val="00CD24A9"/>
    <w:rsid w:val="00CD26CC"/>
    <w:rsid w:val="00CD29C5"/>
    <w:rsid w:val="00CD2AF9"/>
    <w:rsid w:val="00CD3ECD"/>
    <w:rsid w:val="00CD3F27"/>
    <w:rsid w:val="00CD485B"/>
    <w:rsid w:val="00CD4923"/>
    <w:rsid w:val="00CD54E9"/>
    <w:rsid w:val="00CD5638"/>
    <w:rsid w:val="00CD5831"/>
    <w:rsid w:val="00CD5877"/>
    <w:rsid w:val="00CD5AF6"/>
    <w:rsid w:val="00CD5E43"/>
    <w:rsid w:val="00CD7423"/>
    <w:rsid w:val="00CD76DE"/>
    <w:rsid w:val="00CE020A"/>
    <w:rsid w:val="00CE026A"/>
    <w:rsid w:val="00CE0431"/>
    <w:rsid w:val="00CE0770"/>
    <w:rsid w:val="00CE07D8"/>
    <w:rsid w:val="00CE0C60"/>
    <w:rsid w:val="00CE0EFC"/>
    <w:rsid w:val="00CE1015"/>
    <w:rsid w:val="00CE17D4"/>
    <w:rsid w:val="00CE183A"/>
    <w:rsid w:val="00CE1C18"/>
    <w:rsid w:val="00CE2037"/>
    <w:rsid w:val="00CE2544"/>
    <w:rsid w:val="00CE2870"/>
    <w:rsid w:val="00CE29FB"/>
    <w:rsid w:val="00CE2B5F"/>
    <w:rsid w:val="00CE3DCC"/>
    <w:rsid w:val="00CE3FB3"/>
    <w:rsid w:val="00CE436E"/>
    <w:rsid w:val="00CE46DB"/>
    <w:rsid w:val="00CE4D00"/>
    <w:rsid w:val="00CE4EEB"/>
    <w:rsid w:val="00CE51FB"/>
    <w:rsid w:val="00CE5210"/>
    <w:rsid w:val="00CE5594"/>
    <w:rsid w:val="00CE5E61"/>
    <w:rsid w:val="00CE6CCB"/>
    <w:rsid w:val="00CE7583"/>
    <w:rsid w:val="00CE7603"/>
    <w:rsid w:val="00CF056F"/>
    <w:rsid w:val="00CF0B4B"/>
    <w:rsid w:val="00CF1198"/>
    <w:rsid w:val="00CF1A9E"/>
    <w:rsid w:val="00CF1E45"/>
    <w:rsid w:val="00CF2265"/>
    <w:rsid w:val="00CF3CA6"/>
    <w:rsid w:val="00CF4666"/>
    <w:rsid w:val="00CF493E"/>
    <w:rsid w:val="00CF4AA4"/>
    <w:rsid w:val="00CF4F36"/>
    <w:rsid w:val="00CF597C"/>
    <w:rsid w:val="00CF64BE"/>
    <w:rsid w:val="00CF6952"/>
    <w:rsid w:val="00CF6FF5"/>
    <w:rsid w:val="00CF7537"/>
    <w:rsid w:val="00CF75C6"/>
    <w:rsid w:val="00CF794A"/>
    <w:rsid w:val="00CF7AF9"/>
    <w:rsid w:val="00D001D5"/>
    <w:rsid w:val="00D002F1"/>
    <w:rsid w:val="00D006A7"/>
    <w:rsid w:val="00D008F1"/>
    <w:rsid w:val="00D00AEA"/>
    <w:rsid w:val="00D00BC5"/>
    <w:rsid w:val="00D00EC9"/>
    <w:rsid w:val="00D01B1D"/>
    <w:rsid w:val="00D01DE4"/>
    <w:rsid w:val="00D02143"/>
    <w:rsid w:val="00D0240E"/>
    <w:rsid w:val="00D02E6C"/>
    <w:rsid w:val="00D03102"/>
    <w:rsid w:val="00D03A75"/>
    <w:rsid w:val="00D03B0C"/>
    <w:rsid w:val="00D03CC1"/>
    <w:rsid w:val="00D03E57"/>
    <w:rsid w:val="00D03F17"/>
    <w:rsid w:val="00D04081"/>
    <w:rsid w:val="00D04486"/>
    <w:rsid w:val="00D05520"/>
    <w:rsid w:val="00D058E4"/>
    <w:rsid w:val="00D059EA"/>
    <w:rsid w:val="00D059EC"/>
    <w:rsid w:val="00D05CF7"/>
    <w:rsid w:val="00D06110"/>
    <w:rsid w:val="00D06824"/>
    <w:rsid w:val="00D06D70"/>
    <w:rsid w:val="00D07003"/>
    <w:rsid w:val="00D070C8"/>
    <w:rsid w:val="00D071E9"/>
    <w:rsid w:val="00D1057B"/>
    <w:rsid w:val="00D1062F"/>
    <w:rsid w:val="00D107B1"/>
    <w:rsid w:val="00D10D01"/>
    <w:rsid w:val="00D110DA"/>
    <w:rsid w:val="00D11552"/>
    <w:rsid w:val="00D11BBD"/>
    <w:rsid w:val="00D12765"/>
    <w:rsid w:val="00D12EE4"/>
    <w:rsid w:val="00D13262"/>
    <w:rsid w:val="00D13812"/>
    <w:rsid w:val="00D14216"/>
    <w:rsid w:val="00D14357"/>
    <w:rsid w:val="00D1470B"/>
    <w:rsid w:val="00D14E76"/>
    <w:rsid w:val="00D15F78"/>
    <w:rsid w:val="00D16112"/>
    <w:rsid w:val="00D16283"/>
    <w:rsid w:val="00D165FF"/>
    <w:rsid w:val="00D16628"/>
    <w:rsid w:val="00D16CE7"/>
    <w:rsid w:val="00D16F44"/>
    <w:rsid w:val="00D17174"/>
    <w:rsid w:val="00D17727"/>
    <w:rsid w:val="00D17ABE"/>
    <w:rsid w:val="00D201F8"/>
    <w:rsid w:val="00D20395"/>
    <w:rsid w:val="00D20622"/>
    <w:rsid w:val="00D20A2C"/>
    <w:rsid w:val="00D216B4"/>
    <w:rsid w:val="00D21DF1"/>
    <w:rsid w:val="00D22406"/>
    <w:rsid w:val="00D2315A"/>
    <w:rsid w:val="00D233AD"/>
    <w:rsid w:val="00D240D5"/>
    <w:rsid w:val="00D241B4"/>
    <w:rsid w:val="00D242D3"/>
    <w:rsid w:val="00D25168"/>
    <w:rsid w:val="00D2521B"/>
    <w:rsid w:val="00D25813"/>
    <w:rsid w:val="00D263A3"/>
    <w:rsid w:val="00D267C3"/>
    <w:rsid w:val="00D26832"/>
    <w:rsid w:val="00D26E46"/>
    <w:rsid w:val="00D2755D"/>
    <w:rsid w:val="00D27726"/>
    <w:rsid w:val="00D279EB"/>
    <w:rsid w:val="00D27A96"/>
    <w:rsid w:val="00D27D83"/>
    <w:rsid w:val="00D306E2"/>
    <w:rsid w:val="00D30BCE"/>
    <w:rsid w:val="00D30EF0"/>
    <w:rsid w:val="00D30FC6"/>
    <w:rsid w:val="00D31262"/>
    <w:rsid w:val="00D3184E"/>
    <w:rsid w:val="00D322C9"/>
    <w:rsid w:val="00D32605"/>
    <w:rsid w:val="00D3273E"/>
    <w:rsid w:val="00D32B0F"/>
    <w:rsid w:val="00D32C0C"/>
    <w:rsid w:val="00D32D2D"/>
    <w:rsid w:val="00D32F6E"/>
    <w:rsid w:val="00D3356F"/>
    <w:rsid w:val="00D337A8"/>
    <w:rsid w:val="00D346CA"/>
    <w:rsid w:val="00D34A9A"/>
    <w:rsid w:val="00D34B39"/>
    <w:rsid w:val="00D34EA0"/>
    <w:rsid w:val="00D35327"/>
    <w:rsid w:val="00D355CC"/>
    <w:rsid w:val="00D359D6"/>
    <w:rsid w:val="00D36030"/>
    <w:rsid w:val="00D36116"/>
    <w:rsid w:val="00D362F6"/>
    <w:rsid w:val="00D366FC"/>
    <w:rsid w:val="00D36CE9"/>
    <w:rsid w:val="00D372AB"/>
    <w:rsid w:val="00D400A4"/>
    <w:rsid w:val="00D40C05"/>
    <w:rsid w:val="00D41263"/>
    <w:rsid w:val="00D417DC"/>
    <w:rsid w:val="00D41B29"/>
    <w:rsid w:val="00D41BC0"/>
    <w:rsid w:val="00D41D14"/>
    <w:rsid w:val="00D41FE8"/>
    <w:rsid w:val="00D42071"/>
    <w:rsid w:val="00D420DC"/>
    <w:rsid w:val="00D42106"/>
    <w:rsid w:val="00D422CD"/>
    <w:rsid w:val="00D42A30"/>
    <w:rsid w:val="00D43346"/>
    <w:rsid w:val="00D437AD"/>
    <w:rsid w:val="00D439EE"/>
    <w:rsid w:val="00D4433D"/>
    <w:rsid w:val="00D44ABE"/>
    <w:rsid w:val="00D450EB"/>
    <w:rsid w:val="00D4530E"/>
    <w:rsid w:val="00D45AD8"/>
    <w:rsid w:val="00D45ADD"/>
    <w:rsid w:val="00D46066"/>
    <w:rsid w:val="00D461BF"/>
    <w:rsid w:val="00D464FB"/>
    <w:rsid w:val="00D469AA"/>
    <w:rsid w:val="00D4702B"/>
    <w:rsid w:val="00D4737B"/>
    <w:rsid w:val="00D47654"/>
    <w:rsid w:val="00D47DD7"/>
    <w:rsid w:val="00D5054A"/>
    <w:rsid w:val="00D505B5"/>
    <w:rsid w:val="00D50809"/>
    <w:rsid w:val="00D50FF9"/>
    <w:rsid w:val="00D51384"/>
    <w:rsid w:val="00D51521"/>
    <w:rsid w:val="00D51850"/>
    <w:rsid w:val="00D51C4F"/>
    <w:rsid w:val="00D51F14"/>
    <w:rsid w:val="00D52C16"/>
    <w:rsid w:val="00D53348"/>
    <w:rsid w:val="00D5343F"/>
    <w:rsid w:val="00D544B6"/>
    <w:rsid w:val="00D546E5"/>
    <w:rsid w:val="00D547DB"/>
    <w:rsid w:val="00D547FB"/>
    <w:rsid w:val="00D54C9D"/>
    <w:rsid w:val="00D5505A"/>
    <w:rsid w:val="00D555C8"/>
    <w:rsid w:val="00D55600"/>
    <w:rsid w:val="00D55656"/>
    <w:rsid w:val="00D569A3"/>
    <w:rsid w:val="00D56D4F"/>
    <w:rsid w:val="00D56E90"/>
    <w:rsid w:val="00D56F32"/>
    <w:rsid w:val="00D573A3"/>
    <w:rsid w:val="00D57B2B"/>
    <w:rsid w:val="00D6074B"/>
    <w:rsid w:val="00D60DEF"/>
    <w:rsid w:val="00D6111D"/>
    <w:rsid w:val="00D61C11"/>
    <w:rsid w:val="00D61F93"/>
    <w:rsid w:val="00D62607"/>
    <w:rsid w:val="00D6264A"/>
    <w:rsid w:val="00D62A2C"/>
    <w:rsid w:val="00D62FC4"/>
    <w:rsid w:val="00D6375C"/>
    <w:rsid w:val="00D63948"/>
    <w:rsid w:val="00D63E87"/>
    <w:rsid w:val="00D6445E"/>
    <w:rsid w:val="00D645EA"/>
    <w:rsid w:val="00D64849"/>
    <w:rsid w:val="00D64C89"/>
    <w:rsid w:val="00D64CCC"/>
    <w:rsid w:val="00D6505C"/>
    <w:rsid w:val="00D65684"/>
    <w:rsid w:val="00D656EA"/>
    <w:rsid w:val="00D65A24"/>
    <w:rsid w:val="00D65F5F"/>
    <w:rsid w:val="00D66C89"/>
    <w:rsid w:val="00D6751C"/>
    <w:rsid w:val="00D6782C"/>
    <w:rsid w:val="00D67882"/>
    <w:rsid w:val="00D67A0E"/>
    <w:rsid w:val="00D67D70"/>
    <w:rsid w:val="00D7019F"/>
    <w:rsid w:val="00D70555"/>
    <w:rsid w:val="00D7086E"/>
    <w:rsid w:val="00D70C9C"/>
    <w:rsid w:val="00D70F13"/>
    <w:rsid w:val="00D70F9B"/>
    <w:rsid w:val="00D71221"/>
    <w:rsid w:val="00D717F2"/>
    <w:rsid w:val="00D71BFF"/>
    <w:rsid w:val="00D72B7F"/>
    <w:rsid w:val="00D73101"/>
    <w:rsid w:val="00D731DC"/>
    <w:rsid w:val="00D737FF"/>
    <w:rsid w:val="00D73BFB"/>
    <w:rsid w:val="00D73D38"/>
    <w:rsid w:val="00D74375"/>
    <w:rsid w:val="00D7465B"/>
    <w:rsid w:val="00D74875"/>
    <w:rsid w:val="00D74BAA"/>
    <w:rsid w:val="00D74F8A"/>
    <w:rsid w:val="00D75798"/>
    <w:rsid w:val="00D75895"/>
    <w:rsid w:val="00D75AF7"/>
    <w:rsid w:val="00D75B2F"/>
    <w:rsid w:val="00D75C72"/>
    <w:rsid w:val="00D75FE4"/>
    <w:rsid w:val="00D765E4"/>
    <w:rsid w:val="00D76AAB"/>
    <w:rsid w:val="00D779C5"/>
    <w:rsid w:val="00D77E0C"/>
    <w:rsid w:val="00D77F4A"/>
    <w:rsid w:val="00D80550"/>
    <w:rsid w:val="00D80586"/>
    <w:rsid w:val="00D80A06"/>
    <w:rsid w:val="00D80C97"/>
    <w:rsid w:val="00D81050"/>
    <w:rsid w:val="00D81586"/>
    <w:rsid w:val="00D816DA"/>
    <w:rsid w:val="00D81AB3"/>
    <w:rsid w:val="00D81C6D"/>
    <w:rsid w:val="00D81EFD"/>
    <w:rsid w:val="00D82482"/>
    <w:rsid w:val="00D826DF"/>
    <w:rsid w:val="00D8342F"/>
    <w:rsid w:val="00D839B6"/>
    <w:rsid w:val="00D84079"/>
    <w:rsid w:val="00D8441B"/>
    <w:rsid w:val="00D849B2"/>
    <w:rsid w:val="00D8547A"/>
    <w:rsid w:val="00D86036"/>
    <w:rsid w:val="00D860D0"/>
    <w:rsid w:val="00D8623A"/>
    <w:rsid w:val="00D86D9D"/>
    <w:rsid w:val="00D86DE3"/>
    <w:rsid w:val="00D901E6"/>
    <w:rsid w:val="00D90DB0"/>
    <w:rsid w:val="00D90FE5"/>
    <w:rsid w:val="00D91002"/>
    <w:rsid w:val="00D91184"/>
    <w:rsid w:val="00D917CC"/>
    <w:rsid w:val="00D91FA2"/>
    <w:rsid w:val="00D920D3"/>
    <w:rsid w:val="00D92E1D"/>
    <w:rsid w:val="00D93051"/>
    <w:rsid w:val="00D940AF"/>
    <w:rsid w:val="00D941C1"/>
    <w:rsid w:val="00D94211"/>
    <w:rsid w:val="00D943EA"/>
    <w:rsid w:val="00D945C6"/>
    <w:rsid w:val="00D94D48"/>
    <w:rsid w:val="00D9580B"/>
    <w:rsid w:val="00D95CCE"/>
    <w:rsid w:val="00D962F6"/>
    <w:rsid w:val="00D96A7E"/>
    <w:rsid w:val="00D96C3E"/>
    <w:rsid w:val="00D97311"/>
    <w:rsid w:val="00D975A0"/>
    <w:rsid w:val="00D97AD6"/>
    <w:rsid w:val="00D97EE1"/>
    <w:rsid w:val="00D97F37"/>
    <w:rsid w:val="00DA0F13"/>
    <w:rsid w:val="00DA2372"/>
    <w:rsid w:val="00DA2BC3"/>
    <w:rsid w:val="00DA33DA"/>
    <w:rsid w:val="00DA370F"/>
    <w:rsid w:val="00DA3A1F"/>
    <w:rsid w:val="00DA3B6E"/>
    <w:rsid w:val="00DA3C42"/>
    <w:rsid w:val="00DA3CF1"/>
    <w:rsid w:val="00DA46B4"/>
    <w:rsid w:val="00DA46CB"/>
    <w:rsid w:val="00DA47E1"/>
    <w:rsid w:val="00DA4E81"/>
    <w:rsid w:val="00DA50B2"/>
    <w:rsid w:val="00DA50DA"/>
    <w:rsid w:val="00DA57CF"/>
    <w:rsid w:val="00DA594E"/>
    <w:rsid w:val="00DA6693"/>
    <w:rsid w:val="00DA6AF7"/>
    <w:rsid w:val="00DA6D83"/>
    <w:rsid w:val="00DA7030"/>
    <w:rsid w:val="00DA7C29"/>
    <w:rsid w:val="00DA7D63"/>
    <w:rsid w:val="00DB00A0"/>
    <w:rsid w:val="00DB0210"/>
    <w:rsid w:val="00DB0912"/>
    <w:rsid w:val="00DB0E76"/>
    <w:rsid w:val="00DB1498"/>
    <w:rsid w:val="00DB1AD4"/>
    <w:rsid w:val="00DB54A3"/>
    <w:rsid w:val="00DB57B0"/>
    <w:rsid w:val="00DB5B77"/>
    <w:rsid w:val="00DB631E"/>
    <w:rsid w:val="00DB64A0"/>
    <w:rsid w:val="00DB65EB"/>
    <w:rsid w:val="00DB6740"/>
    <w:rsid w:val="00DB6E82"/>
    <w:rsid w:val="00DB73DA"/>
    <w:rsid w:val="00DB75BD"/>
    <w:rsid w:val="00DB7786"/>
    <w:rsid w:val="00DB7814"/>
    <w:rsid w:val="00DB7D6A"/>
    <w:rsid w:val="00DC03B8"/>
    <w:rsid w:val="00DC0427"/>
    <w:rsid w:val="00DC08F6"/>
    <w:rsid w:val="00DC0E0A"/>
    <w:rsid w:val="00DC1841"/>
    <w:rsid w:val="00DC24AB"/>
    <w:rsid w:val="00DC2A57"/>
    <w:rsid w:val="00DC2FCA"/>
    <w:rsid w:val="00DC3F63"/>
    <w:rsid w:val="00DC53AA"/>
    <w:rsid w:val="00DC5E0E"/>
    <w:rsid w:val="00DC6124"/>
    <w:rsid w:val="00DC6508"/>
    <w:rsid w:val="00DC73F2"/>
    <w:rsid w:val="00DC7437"/>
    <w:rsid w:val="00DC7645"/>
    <w:rsid w:val="00DC7A36"/>
    <w:rsid w:val="00DC7E8B"/>
    <w:rsid w:val="00DD0071"/>
    <w:rsid w:val="00DD1014"/>
    <w:rsid w:val="00DD11A5"/>
    <w:rsid w:val="00DD13B7"/>
    <w:rsid w:val="00DD1745"/>
    <w:rsid w:val="00DD1A49"/>
    <w:rsid w:val="00DD250B"/>
    <w:rsid w:val="00DD2512"/>
    <w:rsid w:val="00DD257F"/>
    <w:rsid w:val="00DD281A"/>
    <w:rsid w:val="00DD28AA"/>
    <w:rsid w:val="00DD28AD"/>
    <w:rsid w:val="00DD311A"/>
    <w:rsid w:val="00DD3C41"/>
    <w:rsid w:val="00DD4D4B"/>
    <w:rsid w:val="00DD582D"/>
    <w:rsid w:val="00DD586E"/>
    <w:rsid w:val="00DD5B89"/>
    <w:rsid w:val="00DD6426"/>
    <w:rsid w:val="00DD6581"/>
    <w:rsid w:val="00DD6F5B"/>
    <w:rsid w:val="00DD7998"/>
    <w:rsid w:val="00DD7BB2"/>
    <w:rsid w:val="00DE0AAE"/>
    <w:rsid w:val="00DE1097"/>
    <w:rsid w:val="00DE10C3"/>
    <w:rsid w:val="00DE1698"/>
    <w:rsid w:val="00DE17E0"/>
    <w:rsid w:val="00DE1F11"/>
    <w:rsid w:val="00DE20B6"/>
    <w:rsid w:val="00DE21B1"/>
    <w:rsid w:val="00DE2680"/>
    <w:rsid w:val="00DE35D9"/>
    <w:rsid w:val="00DE3E9B"/>
    <w:rsid w:val="00DE4423"/>
    <w:rsid w:val="00DE46D4"/>
    <w:rsid w:val="00DE4A33"/>
    <w:rsid w:val="00DE4DB0"/>
    <w:rsid w:val="00DE51B0"/>
    <w:rsid w:val="00DE5609"/>
    <w:rsid w:val="00DE6597"/>
    <w:rsid w:val="00DE6632"/>
    <w:rsid w:val="00DE732C"/>
    <w:rsid w:val="00DE740E"/>
    <w:rsid w:val="00DE7A0F"/>
    <w:rsid w:val="00DE7B19"/>
    <w:rsid w:val="00DE7C86"/>
    <w:rsid w:val="00DE7ECE"/>
    <w:rsid w:val="00DE7F11"/>
    <w:rsid w:val="00DF04BA"/>
    <w:rsid w:val="00DF11E9"/>
    <w:rsid w:val="00DF14E2"/>
    <w:rsid w:val="00DF1A87"/>
    <w:rsid w:val="00DF1C5D"/>
    <w:rsid w:val="00DF1CCA"/>
    <w:rsid w:val="00DF2480"/>
    <w:rsid w:val="00DF28C1"/>
    <w:rsid w:val="00DF31A2"/>
    <w:rsid w:val="00DF31C9"/>
    <w:rsid w:val="00DF3D54"/>
    <w:rsid w:val="00DF474F"/>
    <w:rsid w:val="00DF4CAD"/>
    <w:rsid w:val="00DF5317"/>
    <w:rsid w:val="00DF53C6"/>
    <w:rsid w:val="00DF5547"/>
    <w:rsid w:val="00DF58AA"/>
    <w:rsid w:val="00DF58DC"/>
    <w:rsid w:val="00DF60D0"/>
    <w:rsid w:val="00DF7F9D"/>
    <w:rsid w:val="00E0049A"/>
    <w:rsid w:val="00E0060F"/>
    <w:rsid w:val="00E0065E"/>
    <w:rsid w:val="00E007CC"/>
    <w:rsid w:val="00E00B1B"/>
    <w:rsid w:val="00E00C3B"/>
    <w:rsid w:val="00E00F42"/>
    <w:rsid w:val="00E01030"/>
    <w:rsid w:val="00E01A99"/>
    <w:rsid w:val="00E0255E"/>
    <w:rsid w:val="00E02CD7"/>
    <w:rsid w:val="00E03690"/>
    <w:rsid w:val="00E03F9D"/>
    <w:rsid w:val="00E044E6"/>
    <w:rsid w:val="00E04EB9"/>
    <w:rsid w:val="00E04EDC"/>
    <w:rsid w:val="00E0515F"/>
    <w:rsid w:val="00E052DE"/>
    <w:rsid w:val="00E055A6"/>
    <w:rsid w:val="00E059AE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68DA"/>
    <w:rsid w:val="00E0759A"/>
    <w:rsid w:val="00E07D1D"/>
    <w:rsid w:val="00E103BE"/>
    <w:rsid w:val="00E10C4C"/>
    <w:rsid w:val="00E10FA0"/>
    <w:rsid w:val="00E1146B"/>
    <w:rsid w:val="00E117F3"/>
    <w:rsid w:val="00E1185F"/>
    <w:rsid w:val="00E11A94"/>
    <w:rsid w:val="00E11DF9"/>
    <w:rsid w:val="00E12773"/>
    <w:rsid w:val="00E128AF"/>
    <w:rsid w:val="00E12F09"/>
    <w:rsid w:val="00E13573"/>
    <w:rsid w:val="00E13D46"/>
    <w:rsid w:val="00E14166"/>
    <w:rsid w:val="00E14367"/>
    <w:rsid w:val="00E145BC"/>
    <w:rsid w:val="00E146E6"/>
    <w:rsid w:val="00E1596B"/>
    <w:rsid w:val="00E15BC4"/>
    <w:rsid w:val="00E15D6C"/>
    <w:rsid w:val="00E167CD"/>
    <w:rsid w:val="00E17032"/>
    <w:rsid w:val="00E17251"/>
    <w:rsid w:val="00E17486"/>
    <w:rsid w:val="00E17908"/>
    <w:rsid w:val="00E20335"/>
    <w:rsid w:val="00E20382"/>
    <w:rsid w:val="00E204B8"/>
    <w:rsid w:val="00E206F2"/>
    <w:rsid w:val="00E20A3D"/>
    <w:rsid w:val="00E20D4C"/>
    <w:rsid w:val="00E214E9"/>
    <w:rsid w:val="00E217A2"/>
    <w:rsid w:val="00E218EA"/>
    <w:rsid w:val="00E219A6"/>
    <w:rsid w:val="00E223D5"/>
    <w:rsid w:val="00E22AA1"/>
    <w:rsid w:val="00E232E6"/>
    <w:rsid w:val="00E23A4C"/>
    <w:rsid w:val="00E23FDF"/>
    <w:rsid w:val="00E244D1"/>
    <w:rsid w:val="00E256E7"/>
    <w:rsid w:val="00E25965"/>
    <w:rsid w:val="00E25AF1"/>
    <w:rsid w:val="00E26701"/>
    <w:rsid w:val="00E2736F"/>
    <w:rsid w:val="00E279A8"/>
    <w:rsid w:val="00E27B1A"/>
    <w:rsid w:val="00E3089B"/>
    <w:rsid w:val="00E311D4"/>
    <w:rsid w:val="00E31791"/>
    <w:rsid w:val="00E317EB"/>
    <w:rsid w:val="00E31CEC"/>
    <w:rsid w:val="00E321B8"/>
    <w:rsid w:val="00E32C16"/>
    <w:rsid w:val="00E337CA"/>
    <w:rsid w:val="00E3423F"/>
    <w:rsid w:val="00E34703"/>
    <w:rsid w:val="00E348B9"/>
    <w:rsid w:val="00E35247"/>
    <w:rsid w:val="00E3556E"/>
    <w:rsid w:val="00E35E83"/>
    <w:rsid w:val="00E360C9"/>
    <w:rsid w:val="00E36495"/>
    <w:rsid w:val="00E37344"/>
    <w:rsid w:val="00E3738C"/>
    <w:rsid w:val="00E37D12"/>
    <w:rsid w:val="00E400B6"/>
    <w:rsid w:val="00E4054A"/>
    <w:rsid w:val="00E4074A"/>
    <w:rsid w:val="00E40794"/>
    <w:rsid w:val="00E40A1E"/>
    <w:rsid w:val="00E416AD"/>
    <w:rsid w:val="00E4182E"/>
    <w:rsid w:val="00E4207D"/>
    <w:rsid w:val="00E42642"/>
    <w:rsid w:val="00E42936"/>
    <w:rsid w:val="00E42B15"/>
    <w:rsid w:val="00E42C0B"/>
    <w:rsid w:val="00E42C54"/>
    <w:rsid w:val="00E42EAB"/>
    <w:rsid w:val="00E43107"/>
    <w:rsid w:val="00E435D0"/>
    <w:rsid w:val="00E43A4E"/>
    <w:rsid w:val="00E44101"/>
    <w:rsid w:val="00E447E5"/>
    <w:rsid w:val="00E46179"/>
    <w:rsid w:val="00E4684F"/>
    <w:rsid w:val="00E46A52"/>
    <w:rsid w:val="00E50193"/>
    <w:rsid w:val="00E50273"/>
    <w:rsid w:val="00E506E9"/>
    <w:rsid w:val="00E50DB7"/>
    <w:rsid w:val="00E50E59"/>
    <w:rsid w:val="00E5158B"/>
    <w:rsid w:val="00E51971"/>
    <w:rsid w:val="00E51E95"/>
    <w:rsid w:val="00E5210E"/>
    <w:rsid w:val="00E52B0D"/>
    <w:rsid w:val="00E52D18"/>
    <w:rsid w:val="00E52D9A"/>
    <w:rsid w:val="00E533B4"/>
    <w:rsid w:val="00E535EC"/>
    <w:rsid w:val="00E53696"/>
    <w:rsid w:val="00E537E6"/>
    <w:rsid w:val="00E53B61"/>
    <w:rsid w:val="00E54159"/>
    <w:rsid w:val="00E5419E"/>
    <w:rsid w:val="00E5466F"/>
    <w:rsid w:val="00E5472A"/>
    <w:rsid w:val="00E54897"/>
    <w:rsid w:val="00E54B4E"/>
    <w:rsid w:val="00E55B9E"/>
    <w:rsid w:val="00E56E98"/>
    <w:rsid w:val="00E56F26"/>
    <w:rsid w:val="00E57A24"/>
    <w:rsid w:val="00E57C38"/>
    <w:rsid w:val="00E600FB"/>
    <w:rsid w:val="00E60864"/>
    <w:rsid w:val="00E61002"/>
    <w:rsid w:val="00E6109E"/>
    <w:rsid w:val="00E6177C"/>
    <w:rsid w:val="00E61804"/>
    <w:rsid w:val="00E61B55"/>
    <w:rsid w:val="00E61BC1"/>
    <w:rsid w:val="00E61C8C"/>
    <w:rsid w:val="00E62A8E"/>
    <w:rsid w:val="00E631B4"/>
    <w:rsid w:val="00E6353B"/>
    <w:rsid w:val="00E641B8"/>
    <w:rsid w:val="00E64571"/>
    <w:rsid w:val="00E649BE"/>
    <w:rsid w:val="00E64A8C"/>
    <w:rsid w:val="00E64FC5"/>
    <w:rsid w:val="00E65BBD"/>
    <w:rsid w:val="00E65DCD"/>
    <w:rsid w:val="00E65E0B"/>
    <w:rsid w:val="00E6602E"/>
    <w:rsid w:val="00E66501"/>
    <w:rsid w:val="00E668C9"/>
    <w:rsid w:val="00E66904"/>
    <w:rsid w:val="00E67183"/>
    <w:rsid w:val="00E67319"/>
    <w:rsid w:val="00E67634"/>
    <w:rsid w:val="00E67700"/>
    <w:rsid w:val="00E677FE"/>
    <w:rsid w:val="00E67D81"/>
    <w:rsid w:val="00E67DB9"/>
    <w:rsid w:val="00E70098"/>
    <w:rsid w:val="00E701DD"/>
    <w:rsid w:val="00E70753"/>
    <w:rsid w:val="00E70EA6"/>
    <w:rsid w:val="00E7103C"/>
    <w:rsid w:val="00E71176"/>
    <w:rsid w:val="00E71257"/>
    <w:rsid w:val="00E713EF"/>
    <w:rsid w:val="00E71B4C"/>
    <w:rsid w:val="00E72054"/>
    <w:rsid w:val="00E724A2"/>
    <w:rsid w:val="00E72B73"/>
    <w:rsid w:val="00E72FEB"/>
    <w:rsid w:val="00E73117"/>
    <w:rsid w:val="00E73679"/>
    <w:rsid w:val="00E73685"/>
    <w:rsid w:val="00E73AC8"/>
    <w:rsid w:val="00E74136"/>
    <w:rsid w:val="00E742D1"/>
    <w:rsid w:val="00E7437E"/>
    <w:rsid w:val="00E745F4"/>
    <w:rsid w:val="00E74D53"/>
    <w:rsid w:val="00E751DF"/>
    <w:rsid w:val="00E75242"/>
    <w:rsid w:val="00E753D8"/>
    <w:rsid w:val="00E75E03"/>
    <w:rsid w:val="00E75E4B"/>
    <w:rsid w:val="00E761E4"/>
    <w:rsid w:val="00E76D0E"/>
    <w:rsid w:val="00E7709E"/>
    <w:rsid w:val="00E773F3"/>
    <w:rsid w:val="00E80664"/>
    <w:rsid w:val="00E80698"/>
    <w:rsid w:val="00E81059"/>
    <w:rsid w:val="00E81501"/>
    <w:rsid w:val="00E81704"/>
    <w:rsid w:val="00E8193C"/>
    <w:rsid w:val="00E819B3"/>
    <w:rsid w:val="00E81DD8"/>
    <w:rsid w:val="00E81FF0"/>
    <w:rsid w:val="00E825C9"/>
    <w:rsid w:val="00E82B8F"/>
    <w:rsid w:val="00E834BE"/>
    <w:rsid w:val="00E84644"/>
    <w:rsid w:val="00E847B5"/>
    <w:rsid w:val="00E84881"/>
    <w:rsid w:val="00E84A61"/>
    <w:rsid w:val="00E84CBD"/>
    <w:rsid w:val="00E84E31"/>
    <w:rsid w:val="00E84FC9"/>
    <w:rsid w:val="00E85497"/>
    <w:rsid w:val="00E87096"/>
    <w:rsid w:val="00E8790B"/>
    <w:rsid w:val="00E902D7"/>
    <w:rsid w:val="00E903F3"/>
    <w:rsid w:val="00E904E2"/>
    <w:rsid w:val="00E9080B"/>
    <w:rsid w:val="00E9088A"/>
    <w:rsid w:val="00E90B0F"/>
    <w:rsid w:val="00E910F5"/>
    <w:rsid w:val="00E91A50"/>
    <w:rsid w:val="00E91F1F"/>
    <w:rsid w:val="00E91F6F"/>
    <w:rsid w:val="00E920C1"/>
    <w:rsid w:val="00E92F49"/>
    <w:rsid w:val="00E9327E"/>
    <w:rsid w:val="00E93654"/>
    <w:rsid w:val="00E93698"/>
    <w:rsid w:val="00E93795"/>
    <w:rsid w:val="00E939C0"/>
    <w:rsid w:val="00E93A08"/>
    <w:rsid w:val="00E93BC1"/>
    <w:rsid w:val="00E947DB"/>
    <w:rsid w:val="00E94FAC"/>
    <w:rsid w:val="00E9513F"/>
    <w:rsid w:val="00E95790"/>
    <w:rsid w:val="00E95BDA"/>
    <w:rsid w:val="00E95EEF"/>
    <w:rsid w:val="00E95FDF"/>
    <w:rsid w:val="00E963B7"/>
    <w:rsid w:val="00E965BD"/>
    <w:rsid w:val="00E96BDD"/>
    <w:rsid w:val="00E96FD1"/>
    <w:rsid w:val="00E970CB"/>
    <w:rsid w:val="00E970D0"/>
    <w:rsid w:val="00E97122"/>
    <w:rsid w:val="00E97351"/>
    <w:rsid w:val="00E97790"/>
    <w:rsid w:val="00E97AB3"/>
    <w:rsid w:val="00E97AEF"/>
    <w:rsid w:val="00E97B53"/>
    <w:rsid w:val="00EA0049"/>
    <w:rsid w:val="00EA00DC"/>
    <w:rsid w:val="00EA0233"/>
    <w:rsid w:val="00EA03CE"/>
    <w:rsid w:val="00EA0AF7"/>
    <w:rsid w:val="00EA0E31"/>
    <w:rsid w:val="00EA0F4D"/>
    <w:rsid w:val="00EA150B"/>
    <w:rsid w:val="00EA1AE7"/>
    <w:rsid w:val="00EA1CDB"/>
    <w:rsid w:val="00EA1F80"/>
    <w:rsid w:val="00EA21BD"/>
    <w:rsid w:val="00EA263F"/>
    <w:rsid w:val="00EA300D"/>
    <w:rsid w:val="00EA36B8"/>
    <w:rsid w:val="00EA3A16"/>
    <w:rsid w:val="00EA3AB0"/>
    <w:rsid w:val="00EA3B30"/>
    <w:rsid w:val="00EA3DDD"/>
    <w:rsid w:val="00EA418F"/>
    <w:rsid w:val="00EA4509"/>
    <w:rsid w:val="00EA4615"/>
    <w:rsid w:val="00EA4628"/>
    <w:rsid w:val="00EA497D"/>
    <w:rsid w:val="00EA529C"/>
    <w:rsid w:val="00EA5908"/>
    <w:rsid w:val="00EA5DE7"/>
    <w:rsid w:val="00EA5E56"/>
    <w:rsid w:val="00EA5F8D"/>
    <w:rsid w:val="00EA607E"/>
    <w:rsid w:val="00EA6BF8"/>
    <w:rsid w:val="00EA6E7E"/>
    <w:rsid w:val="00EA7F37"/>
    <w:rsid w:val="00EB0B10"/>
    <w:rsid w:val="00EB0D36"/>
    <w:rsid w:val="00EB12F5"/>
    <w:rsid w:val="00EB13AA"/>
    <w:rsid w:val="00EB1549"/>
    <w:rsid w:val="00EB19E7"/>
    <w:rsid w:val="00EB1CB0"/>
    <w:rsid w:val="00EB2262"/>
    <w:rsid w:val="00EB23B4"/>
    <w:rsid w:val="00EB32F7"/>
    <w:rsid w:val="00EB34DA"/>
    <w:rsid w:val="00EB3C57"/>
    <w:rsid w:val="00EB3ED4"/>
    <w:rsid w:val="00EB3F1F"/>
    <w:rsid w:val="00EB402A"/>
    <w:rsid w:val="00EB40B1"/>
    <w:rsid w:val="00EB45CF"/>
    <w:rsid w:val="00EB4922"/>
    <w:rsid w:val="00EB5623"/>
    <w:rsid w:val="00EB5CF9"/>
    <w:rsid w:val="00EB5DD0"/>
    <w:rsid w:val="00EB5FFE"/>
    <w:rsid w:val="00EB6F4C"/>
    <w:rsid w:val="00EB7060"/>
    <w:rsid w:val="00EB71C4"/>
    <w:rsid w:val="00EB7687"/>
    <w:rsid w:val="00EB7EF4"/>
    <w:rsid w:val="00EC0228"/>
    <w:rsid w:val="00EC04C0"/>
    <w:rsid w:val="00EC0AE0"/>
    <w:rsid w:val="00EC0C99"/>
    <w:rsid w:val="00EC0FBE"/>
    <w:rsid w:val="00EC104D"/>
    <w:rsid w:val="00EC1571"/>
    <w:rsid w:val="00EC2227"/>
    <w:rsid w:val="00EC2FE1"/>
    <w:rsid w:val="00EC3032"/>
    <w:rsid w:val="00EC3516"/>
    <w:rsid w:val="00EC3C25"/>
    <w:rsid w:val="00EC4587"/>
    <w:rsid w:val="00EC5419"/>
    <w:rsid w:val="00EC57C8"/>
    <w:rsid w:val="00EC59B6"/>
    <w:rsid w:val="00EC5B3D"/>
    <w:rsid w:val="00EC6080"/>
    <w:rsid w:val="00EC613C"/>
    <w:rsid w:val="00EC626E"/>
    <w:rsid w:val="00EC62B8"/>
    <w:rsid w:val="00EC6382"/>
    <w:rsid w:val="00EC6796"/>
    <w:rsid w:val="00EC6E2E"/>
    <w:rsid w:val="00EC6EA3"/>
    <w:rsid w:val="00EC7C09"/>
    <w:rsid w:val="00EC7E64"/>
    <w:rsid w:val="00ED064E"/>
    <w:rsid w:val="00ED093E"/>
    <w:rsid w:val="00ED098F"/>
    <w:rsid w:val="00ED0E6E"/>
    <w:rsid w:val="00ED0F6A"/>
    <w:rsid w:val="00ED1045"/>
    <w:rsid w:val="00ED138C"/>
    <w:rsid w:val="00ED1505"/>
    <w:rsid w:val="00ED18C0"/>
    <w:rsid w:val="00ED1B2B"/>
    <w:rsid w:val="00ED274A"/>
    <w:rsid w:val="00ED29D3"/>
    <w:rsid w:val="00ED2F0F"/>
    <w:rsid w:val="00ED2FA1"/>
    <w:rsid w:val="00ED44E5"/>
    <w:rsid w:val="00ED4AFB"/>
    <w:rsid w:val="00ED51A2"/>
    <w:rsid w:val="00ED532C"/>
    <w:rsid w:val="00ED543A"/>
    <w:rsid w:val="00ED5597"/>
    <w:rsid w:val="00ED65CA"/>
    <w:rsid w:val="00ED7314"/>
    <w:rsid w:val="00ED7EF5"/>
    <w:rsid w:val="00EE0814"/>
    <w:rsid w:val="00EE2513"/>
    <w:rsid w:val="00EE26AA"/>
    <w:rsid w:val="00EE2FB1"/>
    <w:rsid w:val="00EE3BEA"/>
    <w:rsid w:val="00EE437C"/>
    <w:rsid w:val="00EE4D3F"/>
    <w:rsid w:val="00EE525B"/>
    <w:rsid w:val="00EE5268"/>
    <w:rsid w:val="00EE54D1"/>
    <w:rsid w:val="00EE5B2B"/>
    <w:rsid w:val="00EE5F04"/>
    <w:rsid w:val="00EE6ABB"/>
    <w:rsid w:val="00EE6BA8"/>
    <w:rsid w:val="00EE6F47"/>
    <w:rsid w:val="00EE7513"/>
    <w:rsid w:val="00EF02F8"/>
    <w:rsid w:val="00EF1131"/>
    <w:rsid w:val="00EF1695"/>
    <w:rsid w:val="00EF2244"/>
    <w:rsid w:val="00EF22D0"/>
    <w:rsid w:val="00EF2C20"/>
    <w:rsid w:val="00EF38E0"/>
    <w:rsid w:val="00EF3B46"/>
    <w:rsid w:val="00EF3EE3"/>
    <w:rsid w:val="00EF4220"/>
    <w:rsid w:val="00EF47BA"/>
    <w:rsid w:val="00EF4CAF"/>
    <w:rsid w:val="00EF5198"/>
    <w:rsid w:val="00EF55E6"/>
    <w:rsid w:val="00EF580D"/>
    <w:rsid w:val="00EF5998"/>
    <w:rsid w:val="00EF59DF"/>
    <w:rsid w:val="00EF5A74"/>
    <w:rsid w:val="00EF5DB5"/>
    <w:rsid w:val="00EF639A"/>
    <w:rsid w:val="00EF6A7D"/>
    <w:rsid w:val="00EF7898"/>
    <w:rsid w:val="00EF79CC"/>
    <w:rsid w:val="00EF7A60"/>
    <w:rsid w:val="00EF7B4F"/>
    <w:rsid w:val="00F004D9"/>
    <w:rsid w:val="00F009AC"/>
    <w:rsid w:val="00F0127F"/>
    <w:rsid w:val="00F01333"/>
    <w:rsid w:val="00F01F83"/>
    <w:rsid w:val="00F026E9"/>
    <w:rsid w:val="00F0283D"/>
    <w:rsid w:val="00F02E30"/>
    <w:rsid w:val="00F04E91"/>
    <w:rsid w:val="00F04F2D"/>
    <w:rsid w:val="00F04F46"/>
    <w:rsid w:val="00F05572"/>
    <w:rsid w:val="00F057EB"/>
    <w:rsid w:val="00F05A3B"/>
    <w:rsid w:val="00F05B10"/>
    <w:rsid w:val="00F05BC2"/>
    <w:rsid w:val="00F0635D"/>
    <w:rsid w:val="00F063A1"/>
    <w:rsid w:val="00F068B0"/>
    <w:rsid w:val="00F06D46"/>
    <w:rsid w:val="00F0721F"/>
    <w:rsid w:val="00F07845"/>
    <w:rsid w:val="00F10D92"/>
    <w:rsid w:val="00F113FF"/>
    <w:rsid w:val="00F114C5"/>
    <w:rsid w:val="00F11504"/>
    <w:rsid w:val="00F11550"/>
    <w:rsid w:val="00F11839"/>
    <w:rsid w:val="00F11E3B"/>
    <w:rsid w:val="00F12900"/>
    <w:rsid w:val="00F12C71"/>
    <w:rsid w:val="00F12F1A"/>
    <w:rsid w:val="00F13147"/>
    <w:rsid w:val="00F13BF9"/>
    <w:rsid w:val="00F141D8"/>
    <w:rsid w:val="00F1473B"/>
    <w:rsid w:val="00F1473F"/>
    <w:rsid w:val="00F14F92"/>
    <w:rsid w:val="00F152C3"/>
    <w:rsid w:val="00F15947"/>
    <w:rsid w:val="00F15C9B"/>
    <w:rsid w:val="00F15E4F"/>
    <w:rsid w:val="00F16002"/>
    <w:rsid w:val="00F1632F"/>
    <w:rsid w:val="00F16C9E"/>
    <w:rsid w:val="00F16CD2"/>
    <w:rsid w:val="00F16EE6"/>
    <w:rsid w:val="00F17330"/>
    <w:rsid w:val="00F176C1"/>
    <w:rsid w:val="00F177CB"/>
    <w:rsid w:val="00F20134"/>
    <w:rsid w:val="00F206F8"/>
    <w:rsid w:val="00F20FB3"/>
    <w:rsid w:val="00F21190"/>
    <w:rsid w:val="00F21C6E"/>
    <w:rsid w:val="00F21CE9"/>
    <w:rsid w:val="00F21E5F"/>
    <w:rsid w:val="00F22164"/>
    <w:rsid w:val="00F22486"/>
    <w:rsid w:val="00F22AD3"/>
    <w:rsid w:val="00F22E34"/>
    <w:rsid w:val="00F231B3"/>
    <w:rsid w:val="00F231F6"/>
    <w:rsid w:val="00F23DC9"/>
    <w:rsid w:val="00F23ED5"/>
    <w:rsid w:val="00F25895"/>
    <w:rsid w:val="00F25A4D"/>
    <w:rsid w:val="00F26753"/>
    <w:rsid w:val="00F26762"/>
    <w:rsid w:val="00F26DA0"/>
    <w:rsid w:val="00F27612"/>
    <w:rsid w:val="00F27867"/>
    <w:rsid w:val="00F27AA1"/>
    <w:rsid w:val="00F27F2A"/>
    <w:rsid w:val="00F3072B"/>
    <w:rsid w:val="00F309D9"/>
    <w:rsid w:val="00F30DAC"/>
    <w:rsid w:val="00F30F03"/>
    <w:rsid w:val="00F30F2B"/>
    <w:rsid w:val="00F30FD9"/>
    <w:rsid w:val="00F314E6"/>
    <w:rsid w:val="00F32287"/>
    <w:rsid w:val="00F3237D"/>
    <w:rsid w:val="00F33F9F"/>
    <w:rsid w:val="00F34E0A"/>
    <w:rsid w:val="00F34E16"/>
    <w:rsid w:val="00F34E90"/>
    <w:rsid w:val="00F3664E"/>
    <w:rsid w:val="00F36D0E"/>
    <w:rsid w:val="00F36DE5"/>
    <w:rsid w:val="00F36EBE"/>
    <w:rsid w:val="00F37791"/>
    <w:rsid w:val="00F377A1"/>
    <w:rsid w:val="00F37C20"/>
    <w:rsid w:val="00F401B3"/>
    <w:rsid w:val="00F40665"/>
    <w:rsid w:val="00F406C9"/>
    <w:rsid w:val="00F40B0C"/>
    <w:rsid w:val="00F40E2D"/>
    <w:rsid w:val="00F41193"/>
    <w:rsid w:val="00F4185B"/>
    <w:rsid w:val="00F41A7B"/>
    <w:rsid w:val="00F42001"/>
    <w:rsid w:val="00F420A5"/>
    <w:rsid w:val="00F42687"/>
    <w:rsid w:val="00F4291E"/>
    <w:rsid w:val="00F42C05"/>
    <w:rsid w:val="00F42C5C"/>
    <w:rsid w:val="00F43555"/>
    <w:rsid w:val="00F4445F"/>
    <w:rsid w:val="00F44682"/>
    <w:rsid w:val="00F44C8E"/>
    <w:rsid w:val="00F45245"/>
    <w:rsid w:val="00F45862"/>
    <w:rsid w:val="00F45ED2"/>
    <w:rsid w:val="00F46518"/>
    <w:rsid w:val="00F4681B"/>
    <w:rsid w:val="00F46BC7"/>
    <w:rsid w:val="00F46E66"/>
    <w:rsid w:val="00F470B8"/>
    <w:rsid w:val="00F47217"/>
    <w:rsid w:val="00F476C6"/>
    <w:rsid w:val="00F5016D"/>
    <w:rsid w:val="00F50685"/>
    <w:rsid w:val="00F50861"/>
    <w:rsid w:val="00F50B07"/>
    <w:rsid w:val="00F510AA"/>
    <w:rsid w:val="00F51989"/>
    <w:rsid w:val="00F51C59"/>
    <w:rsid w:val="00F525E5"/>
    <w:rsid w:val="00F526D4"/>
    <w:rsid w:val="00F52D67"/>
    <w:rsid w:val="00F5315F"/>
    <w:rsid w:val="00F53CCD"/>
    <w:rsid w:val="00F53EB1"/>
    <w:rsid w:val="00F54CAE"/>
    <w:rsid w:val="00F550E1"/>
    <w:rsid w:val="00F554B7"/>
    <w:rsid w:val="00F556B6"/>
    <w:rsid w:val="00F557FD"/>
    <w:rsid w:val="00F55E65"/>
    <w:rsid w:val="00F56D15"/>
    <w:rsid w:val="00F56FB8"/>
    <w:rsid w:val="00F577D0"/>
    <w:rsid w:val="00F57DCC"/>
    <w:rsid w:val="00F61127"/>
    <w:rsid w:val="00F61319"/>
    <w:rsid w:val="00F6191A"/>
    <w:rsid w:val="00F61AEF"/>
    <w:rsid w:val="00F62253"/>
    <w:rsid w:val="00F62D2A"/>
    <w:rsid w:val="00F63C0E"/>
    <w:rsid w:val="00F6414A"/>
    <w:rsid w:val="00F644FF"/>
    <w:rsid w:val="00F645D0"/>
    <w:rsid w:val="00F65177"/>
    <w:rsid w:val="00F65B7C"/>
    <w:rsid w:val="00F66D07"/>
    <w:rsid w:val="00F66E40"/>
    <w:rsid w:val="00F6789B"/>
    <w:rsid w:val="00F70017"/>
    <w:rsid w:val="00F700D9"/>
    <w:rsid w:val="00F70513"/>
    <w:rsid w:val="00F71F15"/>
    <w:rsid w:val="00F72436"/>
    <w:rsid w:val="00F72F42"/>
    <w:rsid w:val="00F74301"/>
    <w:rsid w:val="00F74C0F"/>
    <w:rsid w:val="00F75ABD"/>
    <w:rsid w:val="00F76725"/>
    <w:rsid w:val="00F76B18"/>
    <w:rsid w:val="00F76B2B"/>
    <w:rsid w:val="00F777EF"/>
    <w:rsid w:val="00F778AD"/>
    <w:rsid w:val="00F77F0E"/>
    <w:rsid w:val="00F77F98"/>
    <w:rsid w:val="00F81038"/>
    <w:rsid w:val="00F81C7E"/>
    <w:rsid w:val="00F821FA"/>
    <w:rsid w:val="00F82601"/>
    <w:rsid w:val="00F8287E"/>
    <w:rsid w:val="00F83476"/>
    <w:rsid w:val="00F836F9"/>
    <w:rsid w:val="00F83889"/>
    <w:rsid w:val="00F83CB0"/>
    <w:rsid w:val="00F83D6E"/>
    <w:rsid w:val="00F83E42"/>
    <w:rsid w:val="00F84019"/>
    <w:rsid w:val="00F8561D"/>
    <w:rsid w:val="00F859E5"/>
    <w:rsid w:val="00F85A28"/>
    <w:rsid w:val="00F85DA5"/>
    <w:rsid w:val="00F861F8"/>
    <w:rsid w:val="00F86363"/>
    <w:rsid w:val="00F866BE"/>
    <w:rsid w:val="00F86EAA"/>
    <w:rsid w:val="00F86EF2"/>
    <w:rsid w:val="00F86F41"/>
    <w:rsid w:val="00F8734E"/>
    <w:rsid w:val="00F874B2"/>
    <w:rsid w:val="00F900DD"/>
    <w:rsid w:val="00F9047C"/>
    <w:rsid w:val="00F90A27"/>
    <w:rsid w:val="00F90C95"/>
    <w:rsid w:val="00F91618"/>
    <w:rsid w:val="00F92793"/>
    <w:rsid w:val="00F92A5C"/>
    <w:rsid w:val="00F92CC6"/>
    <w:rsid w:val="00F93B5E"/>
    <w:rsid w:val="00F93C4A"/>
    <w:rsid w:val="00F94397"/>
    <w:rsid w:val="00F9463C"/>
    <w:rsid w:val="00F94921"/>
    <w:rsid w:val="00F94FE2"/>
    <w:rsid w:val="00F9526D"/>
    <w:rsid w:val="00F96128"/>
    <w:rsid w:val="00F96173"/>
    <w:rsid w:val="00F96234"/>
    <w:rsid w:val="00F9633A"/>
    <w:rsid w:val="00F9673C"/>
    <w:rsid w:val="00F96C9E"/>
    <w:rsid w:val="00F9709D"/>
    <w:rsid w:val="00F9728A"/>
    <w:rsid w:val="00FA0380"/>
    <w:rsid w:val="00FA04F4"/>
    <w:rsid w:val="00FA07C8"/>
    <w:rsid w:val="00FA0B21"/>
    <w:rsid w:val="00FA0BF8"/>
    <w:rsid w:val="00FA0E43"/>
    <w:rsid w:val="00FA17B8"/>
    <w:rsid w:val="00FA19EE"/>
    <w:rsid w:val="00FA1A34"/>
    <w:rsid w:val="00FA1A79"/>
    <w:rsid w:val="00FA1B51"/>
    <w:rsid w:val="00FA2F5C"/>
    <w:rsid w:val="00FA32A5"/>
    <w:rsid w:val="00FA32C5"/>
    <w:rsid w:val="00FA36FE"/>
    <w:rsid w:val="00FA3DE3"/>
    <w:rsid w:val="00FA3DF9"/>
    <w:rsid w:val="00FA3EA6"/>
    <w:rsid w:val="00FA412A"/>
    <w:rsid w:val="00FA5686"/>
    <w:rsid w:val="00FA5BDC"/>
    <w:rsid w:val="00FA5F52"/>
    <w:rsid w:val="00FA62BE"/>
    <w:rsid w:val="00FA6913"/>
    <w:rsid w:val="00FA69BD"/>
    <w:rsid w:val="00FA6FBB"/>
    <w:rsid w:val="00FA7500"/>
    <w:rsid w:val="00FA76EB"/>
    <w:rsid w:val="00FB022C"/>
    <w:rsid w:val="00FB07B9"/>
    <w:rsid w:val="00FB0A81"/>
    <w:rsid w:val="00FB0BB7"/>
    <w:rsid w:val="00FB0F74"/>
    <w:rsid w:val="00FB1132"/>
    <w:rsid w:val="00FB160D"/>
    <w:rsid w:val="00FB17F9"/>
    <w:rsid w:val="00FB1860"/>
    <w:rsid w:val="00FB1BA5"/>
    <w:rsid w:val="00FB1D82"/>
    <w:rsid w:val="00FB1DF6"/>
    <w:rsid w:val="00FB2712"/>
    <w:rsid w:val="00FB29A8"/>
    <w:rsid w:val="00FB3005"/>
    <w:rsid w:val="00FB30EF"/>
    <w:rsid w:val="00FB365F"/>
    <w:rsid w:val="00FB3FCE"/>
    <w:rsid w:val="00FB4383"/>
    <w:rsid w:val="00FB48A3"/>
    <w:rsid w:val="00FB4CFA"/>
    <w:rsid w:val="00FB4F89"/>
    <w:rsid w:val="00FB50B7"/>
    <w:rsid w:val="00FB577A"/>
    <w:rsid w:val="00FB58AA"/>
    <w:rsid w:val="00FB592C"/>
    <w:rsid w:val="00FB5A37"/>
    <w:rsid w:val="00FB6086"/>
    <w:rsid w:val="00FB63CF"/>
    <w:rsid w:val="00FB6F6B"/>
    <w:rsid w:val="00FB7061"/>
    <w:rsid w:val="00FB7380"/>
    <w:rsid w:val="00FB7868"/>
    <w:rsid w:val="00FB7C38"/>
    <w:rsid w:val="00FC00D3"/>
    <w:rsid w:val="00FC0A20"/>
    <w:rsid w:val="00FC2504"/>
    <w:rsid w:val="00FC2778"/>
    <w:rsid w:val="00FC2AD9"/>
    <w:rsid w:val="00FC3A66"/>
    <w:rsid w:val="00FC3BDB"/>
    <w:rsid w:val="00FC3C71"/>
    <w:rsid w:val="00FC3D7D"/>
    <w:rsid w:val="00FC465F"/>
    <w:rsid w:val="00FC561D"/>
    <w:rsid w:val="00FC6357"/>
    <w:rsid w:val="00FC63B9"/>
    <w:rsid w:val="00FC6E2C"/>
    <w:rsid w:val="00FC7055"/>
    <w:rsid w:val="00FC7B21"/>
    <w:rsid w:val="00FC7CCB"/>
    <w:rsid w:val="00FD0BC8"/>
    <w:rsid w:val="00FD0E13"/>
    <w:rsid w:val="00FD16ED"/>
    <w:rsid w:val="00FD1795"/>
    <w:rsid w:val="00FD1FE4"/>
    <w:rsid w:val="00FD2822"/>
    <w:rsid w:val="00FD2CA3"/>
    <w:rsid w:val="00FD315C"/>
    <w:rsid w:val="00FD3379"/>
    <w:rsid w:val="00FD36BF"/>
    <w:rsid w:val="00FD397D"/>
    <w:rsid w:val="00FD3C91"/>
    <w:rsid w:val="00FD4100"/>
    <w:rsid w:val="00FD4286"/>
    <w:rsid w:val="00FD4557"/>
    <w:rsid w:val="00FD4C31"/>
    <w:rsid w:val="00FD4C74"/>
    <w:rsid w:val="00FD4F12"/>
    <w:rsid w:val="00FD50BE"/>
    <w:rsid w:val="00FD57C3"/>
    <w:rsid w:val="00FD5A00"/>
    <w:rsid w:val="00FD60CA"/>
    <w:rsid w:val="00FD66F5"/>
    <w:rsid w:val="00FD6DD7"/>
    <w:rsid w:val="00FD6F17"/>
    <w:rsid w:val="00FD7497"/>
    <w:rsid w:val="00FE10DE"/>
    <w:rsid w:val="00FE1B75"/>
    <w:rsid w:val="00FE2351"/>
    <w:rsid w:val="00FE251B"/>
    <w:rsid w:val="00FE25B7"/>
    <w:rsid w:val="00FE2989"/>
    <w:rsid w:val="00FE29F5"/>
    <w:rsid w:val="00FE3099"/>
    <w:rsid w:val="00FE31E4"/>
    <w:rsid w:val="00FE377F"/>
    <w:rsid w:val="00FE388A"/>
    <w:rsid w:val="00FE4391"/>
    <w:rsid w:val="00FE5A2B"/>
    <w:rsid w:val="00FE5A8E"/>
    <w:rsid w:val="00FE6966"/>
    <w:rsid w:val="00FE6BA4"/>
    <w:rsid w:val="00FE6C01"/>
    <w:rsid w:val="00FE6C04"/>
    <w:rsid w:val="00FE6DFC"/>
    <w:rsid w:val="00FE6F93"/>
    <w:rsid w:val="00FE79C1"/>
    <w:rsid w:val="00FE7AD1"/>
    <w:rsid w:val="00FE7BD9"/>
    <w:rsid w:val="00FE7D31"/>
    <w:rsid w:val="00FF1813"/>
    <w:rsid w:val="00FF1A80"/>
    <w:rsid w:val="00FF1C77"/>
    <w:rsid w:val="00FF1DDE"/>
    <w:rsid w:val="00FF2AB5"/>
    <w:rsid w:val="00FF3301"/>
    <w:rsid w:val="00FF38B7"/>
    <w:rsid w:val="00FF3F75"/>
    <w:rsid w:val="00FF41B6"/>
    <w:rsid w:val="00FF434B"/>
    <w:rsid w:val="00FF45FB"/>
    <w:rsid w:val="00FF47AA"/>
    <w:rsid w:val="00FF4ABE"/>
    <w:rsid w:val="00FF5617"/>
    <w:rsid w:val="00FF5CD1"/>
    <w:rsid w:val="00FF5DF3"/>
    <w:rsid w:val="00FF5E99"/>
    <w:rsid w:val="00FF6643"/>
    <w:rsid w:val="00FF6862"/>
    <w:rsid w:val="00FF77B9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045246"/>
  <w15:docId w15:val="{F860BFDC-B2D6-49ED-9155-B41A809CE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7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uiPriority w:val="99"/>
    <w:rsid w:val="00BF18CC"/>
    <w:rPr>
      <w:rFonts w:cs="Times New Roman"/>
    </w:rPr>
  </w:style>
  <w:style w:type="character" w:customStyle="1" w:styleId="gt-icon-text1">
    <w:name w:val="gt-icon-text1"/>
    <w:uiPriority w:val="99"/>
    <w:rsid w:val="00BF18CC"/>
    <w:rPr>
      <w:rFonts w:cs="Times New Roman"/>
    </w:rPr>
  </w:style>
  <w:style w:type="character" w:customStyle="1" w:styleId="shorttext">
    <w:name w:val="short_text"/>
    <w:uiPriority w:val="99"/>
    <w:rsid w:val="00BF18CC"/>
    <w:rPr>
      <w:rFonts w:cs="Times New Roman"/>
    </w:rPr>
  </w:style>
  <w:style w:type="character" w:customStyle="1" w:styleId="longtext">
    <w:name w:val="long_tex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rsid w:val="00BF18CC"/>
    <w:rPr>
      <w:i/>
      <w:iCs/>
    </w:rPr>
  </w:style>
  <w:style w:type="character" w:customStyle="1" w:styleId="Heading1Char1">
    <w:name w:val="Heading 1 Char1"/>
    <w:uiPriority w:val="99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uiPriority w:val="99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uiPriority w:val="39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Angsana New" w:hAnsi="Angsana New"/>
      <w:sz w:val="22"/>
      <w:szCs w:val="22"/>
      <w:lang w:bidi="ar-SA"/>
    </w:rPr>
  </w:style>
  <w:style w:type="character" w:styleId="Hyperlink">
    <w:name w:val="Hyperlink"/>
    <w:uiPriority w:val="99"/>
    <w:rsid w:val="00B06B2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character" w:customStyle="1" w:styleId="alt-edited1">
    <w:name w:val="alt-edited1"/>
    <w:rsid w:val="00E641B8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table" w:styleId="Table3Deffects2">
    <w:name w:val="Table 3D effects 2"/>
    <w:basedOn w:val="TableNormal"/>
    <w:rsid w:val="00EF79C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F79CC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uiPriority w:val="99"/>
    <w:semiHidden/>
    <w:unhideWhenUsed/>
    <w:rsid w:val="00EF79CC"/>
    <w:rPr>
      <w:color w:val="800080"/>
      <w:u w:val="single"/>
    </w:rPr>
  </w:style>
  <w:style w:type="paragraph" w:customStyle="1" w:styleId="Pa47">
    <w:name w:val="Pa47"/>
    <w:basedOn w:val="Normal"/>
    <w:next w:val="Normal"/>
    <w:uiPriority w:val="99"/>
    <w:rsid w:val="00EF79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939A8"/>
    <w:rPr>
      <w:rFonts w:ascii="Calibri" w:eastAsia="Calibri" w:hAnsi="Calibri" w:cs="Cordia New"/>
      <w:sz w:val="22"/>
      <w:szCs w:val="28"/>
      <w:lang w:val="en-GB"/>
    </w:rPr>
  </w:style>
  <w:style w:type="paragraph" w:customStyle="1" w:styleId="zKISOffAddress">
    <w:name w:val="zKISOffAddress"/>
    <w:basedOn w:val="Normal"/>
    <w:rsid w:val="008F672D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7C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EC7C09"/>
    <w:rPr>
      <w:rFonts w:ascii="Courier New" w:hAnsi="Courier New" w:cs="Courier New"/>
    </w:rPr>
  </w:style>
  <w:style w:type="character" w:customStyle="1" w:styleId="y2iqfc">
    <w:name w:val="y2iqfc"/>
    <w:rsid w:val="00EC7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17A82-52F1-4D95-9A20-5D1299CD8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12</Pages>
  <Words>2185</Words>
  <Characters>9857</Characters>
  <Application>Microsoft Office Word</Application>
  <DocSecurity>0</DocSecurity>
  <Lines>82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Navaporn, Sunlakawit</dc:creator>
  <cp:keywords/>
  <dc:description/>
  <cp:lastModifiedBy>Somjai, Nigonyanont</cp:lastModifiedBy>
  <cp:revision>3</cp:revision>
  <cp:lastPrinted>2023-08-02T05:45:00Z</cp:lastPrinted>
  <dcterms:created xsi:type="dcterms:W3CDTF">2023-08-07T06:43:00Z</dcterms:created>
  <dcterms:modified xsi:type="dcterms:W3CDTF">2023-08-07T06:43:00Z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