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516B73F1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65C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65C1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C02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365C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</w:t>
      </w:r>
      <w:r w:rsidR="00FC02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นา</w:t>
      </w:r>
      <w:r w:rsidR="00365C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C02CA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FF404D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64BB3E3" w:rsidR="00802DDC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14107EC" w14:textId="77777777" w:rsidR="00FF404D" w:rsidRPr="00483087" w:rsidRDefault="00FF404D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28DFCDB2" w14:textId="06D7D722" w:rsidR="00FF404D" w:rsidRDefault="00FF404D" w:rsidP="00E1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292E00" w14:textId="5A35240A" w:rsidR="00FF404D" w:rsidRPr="00844A1D" w:rsidRDefault="00FF404D" w:rsidP="00FF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สามเดือนและหกเดือน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64E16F" w14:textId="77777777" w:rsidR="00FF404D" w:rsidRDefault="00FF404D" w:rsidP="00E1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11A6B54E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7B6E86" w14:textId="77777777" w:rsidR="00FF404D" w:rsidRDefault="00FF404D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43862663" w:rsidR="00FF404D" w:rsidRDefault="00FF404D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FF404D" w:rsidSect="00FF404D"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ADB09E8" w14:textId="77777777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402D86B2" w:rsidR="00802DDC" w:rsidRDefault="006B63F3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2566</w:t>
      </w:r>
    </w:p>
    <w:sectPr w:rsidR="00802DDC" w:rsidSect="00FF404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E395" w14:textId="77777777" w:rsidR="001A3310" w:rsidRDefault="001A3310">
      <w:r>
        <w:separator/>
      </w:r>
    </w:p>
  </w:endnote>
  <w:endnote w:type="continuationSeparator" w:id="0">
    <w:p w14:paraId="36A46645" w14:textId="77777777" w:rsidR="001A3310" w:rsidRDefault="001A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9381" w14:textId="77777777" w:rsidR="001A3310" w:rsidRDefault="001A3310">
      <w:r>
        <w:separator/>
      </w:r>
    </w:p>
  </w:footnote>
  <w:footnote w:type="continuationSeparator" w:id="0">
    <w:p w14:paraId="5C0A57C6" w14:textId="77777777" w:rsidR="001A3310" w:rsidRDefault="001A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  <w:p w14:paraId="25055FDA" w14:textId="223A70A9" w:rsidR="00AE445B" w:rsidRDefault="00AE445B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  <w:p w14:paraId="3700D870" w14:textId="367C20BF" w:rsidR="00FF404D" w:rsidRDefault="00FF404D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  <w:p w14:paraId="530113FB" w14:textId="77777777" w:rsidR="00FF404D" w:rsidRPr="00B239E0" w:rsidRDefault="00FF404D" w:rsidP="00FF404D">
    <w:pPr>
      <w:spacing w:line="240" w:lineRule="auto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5C18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3F3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04D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4588-9F76-4716-801C-95C619C2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429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5</cp:revision>
  <cp:lastPrinted>2022-10-27T11:59:00Z</cp:lastPrinted>
  <dcterms:created xsi:type="dcterms:W3CDTF">2023-05-02T06:02:00Z</dcterms:created>
  <dcterms:modified xsi:type="dcterms:W3CDTF">2023-07-19T11:39:00Z</dcterms:modified>
</cp:coreProperties>
</file>