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13AF" w:rsidRPr="00483087" w14:paraId="60E2EBE5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E6AD2D" w14:textId="20AAFDCE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8E6340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826829" w14:textId="75D35CBB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13A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313AF" w:rsidRPr="00483087" w14:paraId="31D6E16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6EDF0A" w14:textId="1B4E7373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F6072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27FE8F76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313AF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E239678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6157D2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6313AF" w:rsidRPr="00635FFE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13AF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50675479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119B59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6313AF" w:rsidRPr="00635FFE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313AF" w:rsidRPr="00483087" w14:paraId="51E68B5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DACF5C" w14:textId="25B0DCD3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51CAB9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DAEDEE" w14:textId="03E05641" w:rsidR="006313AF" w:rsidRPr="00635FFE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313AF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60BF3A32" w:rsidR="006313AF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5C4457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6313AF" w:rsidRPr="00F246C2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6313AF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63B634A8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4350DA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6313AF" w:rsidRPr="005F36C9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81397" w:rsidRPr="00483087" w14:paraId="47ADCD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B638A1F" w14:textId="77A53A13" w:rsidR="00081397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4B6993B" w14:textId="77777777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161B3" w14:textId="4E47A2A6" w:rsidR="00081397" w:rsidRPr="00F246C2" w:rsidRDefault="00834977" w:rsidP="0008139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81397" w:rsidRPr="00483087" w14:paraId="67C60834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5D0A26" w14:textId="7D55D3F6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65B2DCC" w14:textId="77777777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4044902" w:rsidR="00081397" w:rsidRPr="00D524C8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24C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81397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161ABCA6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C83A425" w14:textId="77777777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C77A863" w:rsidR="00081397" w:rsidRPr="005F36C9" w:rsidRDefault="00081397" w:rsidP="0008139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26935" w:rsidRPr="00483087" w14:paraId="4663629A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570142B" w14:textId="699257AE" w:rsidR="00F26935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2A094" w14:textId="77777777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9745F4" w14:textId="485114A8" w:rsidR="00F26935" w:rsidRPr="005F36C9" w:rsidRDefault="00F26935" w:rsidP="00F2693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527C2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798A723" w14:textId="3EF2196A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A4385">
        <w:rPr>
          <w:rFonts w:asciiTheme="majorBidi" w:hAnsiTheme="majorBidi" w:cstheme="majorBidi"/>
          <w:sz w:val="30"/>
          <w:szCs w:val="30"/>
        </w:rPr>
        <w:t xml:space="preserve">9 </w:t>
      </w:r>
      <w:r w:rsidR="00DA438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DA4385">
        <w:rPr>
          <w:rFonts w:asciiTheme="majorBidi" w:hAnsiTheme="majorBidi" w:cstheme="majorBidi"/>
          <w:sz w:val="30"/>
          <w:szCs w:val="30"/>
        </w:rPr>
        <w:t>2566</w:t>
      </w:r>
    </w:p>
    <w:p w14:paraId="2650A895" w14:textId="77777777" w:rsidR="00BA4E25" w:rsidRPr="005527C2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527C2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6281265" w14:textId="15750637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</w:t>
      </w:r>
      <w:r w:rsidR="00A72DF8">
        <w:rPr>
          <w:rFonts w:asciiTheme="majorBidi" w:hAnsiTheme="majorBidi" w:cstheme="majorBidi"/>
          <w:sz w:val="30"/>
          <w:szCs w:val="30"/>
        </w:rPr>
        <w:t>65</w:t>
      </w:r>
    </w:p>
    <w:p w14:paraId="4C262E60" w14:textId="6FCDF39C" w:rsidR="00414E6C" w:rsidRPr="005527C2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B07A69A" w14:textId="4805E3B3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A72DF8">
        <w:rPr>
          <w:rFonts w:asciiTheme="majorBidi" w:hAnsiTheme="majorBidi" w:cstheme="majorBidi"/>
          <w:sz w:val="30"/>
          <w:szCs w:val="30"/>
        </w:rPr>
        <w:t>5</w:t>
      </w:r>
    </w:p>
    <w:p w14:paraId="36BA1A15" w14:textId="1C875AB1" w:rsidR="00414E6C" w:rsidRPr="005527C2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468E0AB9" w:rsidR="002A61E4" w:rsidRPr="005527C2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5"/>
        <w:gridCol w:w="1124"/>
        <w:gridCol w:w="285"/>
        <w:gridCol w:w="1123"/>
        <w:gridCol w:w="271"/>
        <w:gridCol w:w="1149"/>
        <w:gridCol w:w="243"/>
        <w:gridCol w:w="9"/>
        <w:gridCol w:w="1114"/>
      </w:tblGrid>
      <w:tr w:rsidR="00283443" w:rsidRPr="00483087" w14:paraId="2EFA7F66" w14:textId="77777777" w:rsidTr="005979A3">
        <w:trPr>
          <w:tblHeader/>
        </w:trPr>
        <w:tc>
          <w:tcPr>
            <w:tcW w:w="3486" w:type="pct"/>
            <w:gridSpan w:val="4"/>
          </w:tcPr>
          <w:p w14:paraId="6D4D0FD9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7" w:type="pct"/>
          </w:tcPr>
          <w:p w14:paraId="4065EB4C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</w:tcPr>
          <w:p w14:paraId="21009901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83443" w:rsidRPr="00483087" w14:paraId="3204385F" w14:textId="77777777" w:rsidTr="005979A3">
        <w:trPr>
          <w:tblHeader/>
        </w:trPr>
        <w:tc>
          <w:tcPr>
            <w:tcW w:w="2111" w:type="pct"/>
          </w:tcPr>
          <w:p w14:paraId="5AF64332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376" w:type="pct"/>
            <w:gridSpan w:val="3"/>
          </w:tcPr>
          <w:p w14:paraId="347CB885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FBF9A9D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</w:tcPr>
          <w:p w14:paraId="649B39C5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443" w:rsidRPr="00483087" w14:paraId="18D16FA8" w14:textId="77777777" w:rsidTr="005979A3">
        <w:trPr>
          <w:tblHeader/>
        </w:trPr>
        <w:tc>
          <w:tcPr>
            <w:tcW w:w="2111" w:type="pct"/>
          </w:tcPr>
          <w:p w14:paraId="66F36D60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</w:tcPr>
          <w:p w14:paraId="23B7E60D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610142F5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872A0BA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08CAC61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FBDD08B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4FF62D07" w14:textId="77777777" w:rsidR="00283443" w:rsidRPr="00483087" w:rsidRDefault="00283443" w:rsidP="005979A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22A38CA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2" w:firstLine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83443" w:rsidRPr="00483087" w14:paraId="1A48733D" w14:textId="77777777" w:rsidTr="005979A3">
        <w:trPr>
          <w:tblHeader/>
        </w:trPr>
        <w:tc>
          <w:tcPr>
            <w:tcW w:w="2111" w:type="pct"/>
          </w:tcPr>
          <w:p w14:paraId="35B54471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8"/>
          </w:tcPr>
          <w:p w14:paraId="060F76AD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443" w:rsidRPr="00483087" w14:paraId="7A4414EA" w14:textId="77777777" w:rsidTr="005979A3">
        <w:tc>
          <w:tcPr>
            <w:tcW w:w="2111" w:type="pct"/>
          </w:tcPr>
          <w:p w14:paraId="68799AF6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1C3ACB3A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6932D37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73A52DA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892DB2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AAB77E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04E2E98" w14:textId="77777777" w:rsidR="00283443" w:rsidRPr="00483087" w:rsidRDefault="00283443" w:rsidP="005979A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025E648D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9E4" w:rsidRPr="00483087" w14:paraId="554B4B4A" w14:textId="77777777" w:rsidTr="005979A3">
        <w:tc>
          <w:tcPr>
            <w:tcW w:w="2111" w:type="pct"/>
          </w:tcPr>
          <w:p w14:paraId="20E34ED9" w14:textId="77777777" w:rsidR="005439E4" w:rsidRPr="00483087" w:rsidRDefault="005439E4" w:rsidP="005439E4">
            <w:pPr>
              <w:spacing w:line="240" w:lineRule="auto"/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11" w:type="pct"/>
          </w:tcPr>
          <w:p w14:paraId="4B548C5C" w14:textId="532DA5BE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59981BD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12DABE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75E95E0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A866C0" w14:textId="08B5DCAB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39E4">
              <w:rPr>
                <w:rFonts w:ascii="Angsana New" w:hAnsi="Angsana New" w:cs="Angsana New"/>
                <w:sz w:val="30"/>
                <w:szCs w:val="30"/>
              </w:rPr>
              <w:t xml:space="preserve"> 29,874 </w:t>
            </w:r>
          </w:p>
        </w:tc>
        <w:tc>
          <w:tcPr>
            <w:tcW w:w="132" w:type="pct"/>
          </w:tcPr>
          <w:p w14:paraId="217AAC51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7A316DB9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27,513</w:t>
            </w:r>
          </w:p>
        </w:tc>
      </w:tr>
      <w:tr w:rsidR="005439E4" w:rsidRPr="00483087" w14:paraId="6A18D9E0" w14:textId="77777777" w:rsidTr="005979A3">
        <w:tc>
          <w:tcPr>
            <w:tcW w:w="2111" w:type="pct"/>
          </w:tcPr>
          <w:p w14:paraId="4494441A" w14:textId="77777777" w:rsidR="005439E4" w:rsidRPr="00483087" w:rsidRDefault="005439E4" w:rsidP="005439E4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7E8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1" w:type="pct"/>
          </w:tcPr>
          <w:p w14:paraId="07057AB5" w14:textId="193C4776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8411C63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4EAE95D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3078819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2FD15E8" w14:textId="43DF375B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39E4">
              <w:rPr>
                <w:rFonts w:ascii="Angsana New" w:hAnsi="Angsana New" w:cs="Angsana New"/>
                <w:sz w:val="30"/>
                <w:szCs w:val="30"/>
              </w:rPr>
              <w:t xml:space="preserve"> 174 </w:t>
            </w:r>
          </w:p>
        </w:tc>
        <w:tc>
          <w:tcPr>
            <w:tcW w:w="132" w:type="pct"/>
          </w:tcPr>
          <w:p w14:paraId="423E0B45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6143336D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5439E4" w:rsidRPr="00483087" w14:paraId="450B6A8C" w14:textId="77777777" w:rsidTr="005979A3">
        <w:tc>
          <w:tcPr>
            <w:tcW w:w="2111" w:type="pct"/>
          </w:tcPr>
          <w:p w14:paraId="566B5B30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47A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1" w:type="pct"/>
          </w:tcPr>
          <w:p w14:paraId="6F962118" w14:textId="388E40C0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6D807BB2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5163DBE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14B9962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C482C13" w14:textId="655B707A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39E4">
              <w:rPr>
                <w:rFonts w:ascii="Angsana New" w:hAnsi="Angsana New" w:cs="Angsana New"/>
                <w:sz w:val="30"/>
                <w:szCs w:val="30"/>
              </w:rPr>
              <w:t xml:space="preserve"> 23,939 </w:t>
            </w:r>
          </w:p>
        </w:tc>
        <w:tc>
          <w:tcPr>
            <w:tcW w:w="132" w:type="pct"/>
          </w:tcPr>
          <w:p w14:paraId="77CFCF42" w14:textId="77777777" w:rsidR="005439E4" w:rsidRPr="00483087" w:rsidRDefault="005439E4" w:rsidP="005439E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7A4F08A4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7,980</w:t>
            </w:r>
          </w:p>
        </w:tc>
      </w:tr>
      <w:tr w:rsidR="005439E4" w:rsidRPr="00483087" w14:paraId="46B3B5C9" w14:textId="77777777" w:rsidTr="005979A3">
        <w:trPr>
          <w:trHeight w:val="74"/>
        </w:trPr>
        <w:tc>
          <w:tcPr>
            <w:tcW w:w="2111" w:type="pct"/>
          </w:tcPr>
          <w:p w14:paraId="62035725" w14:textId="77777777" w:rsidR="005439E4" w:rsidRDefault="005439E4" w:rsidP="005439E4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11" w:type="pct"/>
          </w:tcPr>
          <w:p w14:paraId="353321ED" w14:textId="4456D925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5A941C4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94CA650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C95280D" w14:textId="7777777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12E3E29" w14:textId="7FF6F107" w:rsidR="005439E4" w:rsidRPr="006B4419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39E4">
              <w:rPr>
                <w:rFonts w:ascii="Angsana New" w:hAnsi="Angsana New" w:cs="Angsana New"/>
                <w:sz w:val="30"/>
                <w:szCs w:val="30"/>
              </w:rPr>
              <w:t xml:space="preserve"> 984 </w:t>
            </w:r>
          </w:p>
        </w:tc>
        <w:tc>
          <w:tcPr>
            <w:tcW w:w="132" w:type="pct"/>
          </w:tcPr>
          <w:p w14:paraId="061370A8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2D594A1" w14:textId="77777777" w:rsidR="005439E4" w:rsidRPr="003F3394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984</w:t>
            </w:r>
          </w:p>
        </w:tc>
      </w:tr>
      <w:tr w:rsidR="005439E4" w:rsidRPr="00304D21" w14:paraId="1DF58464" w14:textId="77777777" w:rsidTr="005979A3">
        <w:tc>
          <w:tcPr>
            <w:tcW w:w="2111" w:type="pct"/>
          </w:tcPr>
          <w:p w14:paraId="7751BCED" w14:textId="77777777" w:rsidR="005439E4" w:rsidRPr="00304D21" w:rsidRDefault="005439E4" w:rsidP="005439E4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15C9D94B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BA1DC32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0B897516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335D777A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23BD5CC9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329D6037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5A80E59C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439E4" w:rsidRPr="00304D21" w14:paraId="4B595D6A" w14:textId="77777777" w:rsidTr="005979A3">
        <w:tc>
          <w:tcPr>
            <w:tcW w:w="2111" w:type="pct"/>
          </w:tcPr>
          <w:p w14:paraId="6EE4A753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A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11" w:type="pct"/>
          </w:tcPr>
          <w:p w14:paraId="54F4016E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2FE7B08E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666CF806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D73E01C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61697B85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26B48625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768AF156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439E4" w:rsidRPr="00304D21" w14:paraId="243BF163" w14:textId="77777777" w:rsidTr="005979A3">
        <w:trPr>
          <w:trHeight w:val="74"/>
        </w:trPr>
        <w:tc>
          <w:tcPr>
            <w:tcW w:w="2111" w:type="pct"/>
          </w:tcPr>
          <w:p w14:paraId="3E617803" w14:textId="77777777" w:rsidR="005439E4" w:rsidRPr="00304D21" w:rsidRDefault="005439E4" w:rsidP="005439E4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47A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1" w:type="pct"/>
          </w:tcPr>
          <w:p w14:paraId="3C45D006" w14:textId="41586ADF" w:rsidR="005439E4" w:rsidRPr="00F246C2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55" w:type="pct"/>
          </w:tcPr>
          <w:p w14:paraId="5D4A5437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078D9A40" w14:textId="77777777" w:rsidR="005439E4" w:rsidRPr="00604AA8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</w:tcPr>
          <w:p w14:paraId="5E633BAD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1FF53F0E" w14:textId="52CC5126" w:rsidR="005439E4" w:rsidRPr="00F246C2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E80C272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4CB05865" w14:textId="77777777" w:rsidR="005439E4" w:rsidRPr="003F3394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39E4" w:rsidRPr="00304D21" w14:paraId="465DEF1D" w14:textId="77777777" w:rsidTr="005979A3">
        <w:tc>
          <w:tcPr>
            <w:tcW w:w="2111" w:type="pct"/>
          </w:tcPr>
          <w:p w14:paraId="2AA81C83" w14:textId="77777777" w:rsidR="005439E4" w:rsidRPr="00304D21" w:rsidRDefault="005439E4" w:rsidP="005439E4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0E5A9440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43F619BE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5346543B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C1A3CD7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259CE30B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0EBED5CC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4A1C9A72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439E4" w:rsidRPr="00483087" w14:paraId="4915AD5D" w14:textId="77777777" w:rsidTr="005979A3">
        <w:tc>
          <w:tcPr>
            <w:tcW w:w="2111" w:type="pct"/>
          </w:tcPr>
          <w:p w14:paraId="1CAB145D" w14:textId="77777777" w:rsidR="005439E4" w:rsidRPr="00483087" w:rsidRDefault="005439E4" w:rsidP="005439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11" w:type="pct"/>
          </w:tcPr>
          <w:p w14:paraId="6A38EBAE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4B65F62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75FF08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C593DF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6C6B42C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FFAAD83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2EDF56E7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4160F" w:rsidRPr="00483087" w14:paraId="644FCF28" w14:textId="77777777" w:rsidTr="005979A3">
        <w:tc>
          <w:tcPr>
            <w:tcW w:w="2111" w:type="pct"/>
          </w:tcPr>
          <w:p w14:paraId="5FA8B3A2" w14:textId="77777777" w:rsidR="00B4160F" w:rsidRPr="00483087" w:rsidRDefault="00B4160F" w:rsidP="00B4160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1" w:type="pct"/>
          </w:tcPr>
          <w:p w14:paraId="66002870" w14:textId="42ED5430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160F">
              <w:rPr>
                <w:rFonts w:ascii="Angsana New" w:hAnsi="Angsana New" w:cs="Angsana New"/>
                <w:sz w:val="30"/>
                <w:szCs w:val="30"/>
              </w:rPr>
              <w:t>5,639</w:t>
            </w:r>
          </w:p>
        </w:tc>
        <w:tc>
          <w:tcPr>
            <w:tcW w:w="155" w:type="pct"/>
          </w:tcPr>
          <w:p w14:paraId="2F1C41AE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A1086C0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E37">
              <w:rPr>
                <w:rFonts w:ascii="Angsana New" w:hAnsi="Angsana New" w:cs="Angsana New"/>
                <w:sz w:val="30"/>
                <w:szCs w:val="30"/>
              </w:rPr>
              <w:t>5,604</w:t>
            </w:r>
          </w:p>
        </w:tc>
        <w:tc>
          <w:tcPr>
            <w:tcW w:w="147" w:type="pct"/>
          </w:tcPr>
          <w:p w14:paraId="170E6C16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F5556E5" w14:textId="14D8EB10" w:rsidR="00B4160F" w:rsidRPr="00B4160F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160F">
              <w:rPr>
                <w:rFonts w:ascii="Angsana New" w:hAnsi="Angsana New" w:cs="Angsana New"/>
                <w:sz w:val="30"/>
                <w:szCs w:val="30"/>
              </w:rPr>
              <w:t>5,591</w:t>
            </w:r>
          </w:p>
        </w:tc>
        <w:tc>
          <w:tcPr>
            <w:tcW w:w="132" w:type="pct"/>
          </w:tcPr>
          <w:p w14:paraId="27F34CEF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BDB3A13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3143">
              <w:rPr>
                <w:rFonts w:ascii="Angsana New" w:hAnsi="Angsana New" w:cs="Angsana New"/>
                <w:sz w:val="30"/>
                <w:szCs w:val="30"/>
              </w:rPr>
              <w:t>5,588</w:t>
            </w:r>
          </w:p>
        </w:tc>
      </w:tr>
      <w:tr w:rsidR="00B4160F" w:rsidRPr="00483087" w14:paraId="5F723A78" w14:textId="77777777" w:rsidTr="005979A3">
        <w:tc>
          <w:tcPr>
            <w:tcW w:w="2111" w:type="pct"/>
          </w:tcPr>
          <w:p w14:paraId="64CB0CB8" w14:textId="77777777" w:rsidR="00B4160F" w:rsidRPr="00483087" w:rsidRDefault="00B4160F" w:rsidP="00B4160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</w:tcPr>
          <w:p w14:paraId="5CB3CADB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787A0F7E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7DB1501A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65AF50D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A77B416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D448AF5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6993A01C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4160F" w:rsidRPr="00483087" w14:paraId="2D15C1E5" w14:textId="77777777" w:rsidTr="005979A3">
        <w:tc>
          <w:tcPr>
            <w:tcW w:w="2111" w:type="pct"/>
          </w:tcPr>
          <w:p w14:paraId="3C3A07CD" w14:textId="77777777" w:rsidR="00B4160F" w:rsidRPr="003A38BE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1" w:type="pct"/>
          </w:tcPr>
          <w:p w14:paraId="194A2721" w14:textId="25C3834A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160F">
              <w:rPr>
                <w:rFonts w:ascii="Angsana New" w:hAnsi="Angsana New" w:cs="Angsana New"/>
                <w:sz w:val="30"/>
                <w:szCs w:val="30"/>
              </w:rPr>
              <w:t>3,948</w:t>
            </w:r>
          </w:p>
        </w:tc>
        <w:tc>
          <w:tcPr>
            <w:tcW w:w="155" w:type="pct"/>
          </w:tcPr>
          <w:p w14:paraId="4CCBE6CB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561D05D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3,600</w:t>
            </w:r>
          </w:p>
        </w:tc>
        <w:tc>
          <w:tcPr>
            <w:tcW w:w="147" w:type="pct"/>
          </w:tcPr>
          <w:p w14:paraId="548358B9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DEFA259" w14:textId="60BE77E9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160F">
              <w:rPr>
                <w:rFonts w:ascii="Angsana New" w:hAnsi="Angsana New" w:cs="Angsana New"/>
                <w:sz w:val="30"/>
                <w:szCs w:val="30"/>
              </w:rPr>
              <w:t>3,948</w:t>
            </w:r>
          </w:p>
        </w:tc>
        <w:tc>
          <w:tcPr>
            <w:tcW w:w="137" w:type="pct"/>
            <w:gridSpan w:val="2"/>
          </w:tcPr>
          <w:p w14:paraId="7D3414CF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520F394B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3,600</w:t>
            </w:r>
          </w:p>
        </w:tc>
      </w:tr>
      <w:tr w:rsidR="00B4160F" w:rsidRPr="00483087" w14:paraId="3FE6B499" w14:textId="77777777" w:rsidTr="005979A3">
        <w:tc>
          <w:tcPr>
            <w:tcW w:w="2111" w:type="pct"/>
          </w:tcPr>
          <w:p w14:paraId="36BC4B41" w14:textId="77777777" w:rsidR="00B4160F" w:rsidRPr="00980976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27F6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09FC704" w14:textId="58907D28" w:rsidR="00B4160F" w:rsidRPr="007662F4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160F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55" w:type="pct"/>
          </w:tcPr>
          <w:p w14:paraId="3CA2CC74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C8A5C7A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99</w:t>
            </w:r>
          </w:p>
        </w:tc>
        <w:tc>
          <w:tcPr>
            <w:tcW w:w="147" w:type="pct"/>
          </w:tcPr>
          <w:p w14:paraId="730A8218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52DC163" w14:textId="060B2135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160F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37" w:type="pct"/>
            <w:gridSpan w:val="2"/>
          </w:tcPr>
          <w:p w14:paraId="7760D7BE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94179B3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B4160F" w:rsidRPr="00483087" w14:paraId="0DD026B1" w14:textId="77777777" w:rsidTr="005979A3">
        <w:tc>
          <w:tcPr>
            <w:tcW w:w="2111" w:type="pct"/>
          </w:tcPr>
          <w:p w14:paraId="10AB32FE" w14:textId="77777777" w:rsidR="00B4160F" w:rsidRPr="00FB7D24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7D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2CFF2D9" w14:textId="3A1E481D" w:rsidR="00B4160F" w:rsidRPr="00B4160F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16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4,078</w:t>
            </w:r>
          </w:p>
        </w:tc>
        <w:tc>
          <w:tcPr>
            <w:tcW w:w="155" w:type="pct"/>
          </w:tcPr>
          <w:p w14:paraId="4EA427A1" w14:textId="77777777" w:rsidR="00B4160F" w:rsidRPr="00BD67A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911931" w14:textId="77777777" w:rsidR="00B4160F" w:rsidRPr="00BD67A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3,699</w:t>
            </w:r>
          </w:p>
        </w:tc>
        <w:tc>
          <w:tcPr>
            <w:tcW w:w="147" w:type="pct"/>
          </w:tcPr>
          <w:p w14:paraId="7B802E23" w14:textId="77777777" w:rsidR="00B4160F" w:rsidRPr="00BD67A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F76DD89" w14:textId="74058F85" w:rsidR="00B4160F" w:rsidRPr="00B4160F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16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4,078</w:t>
            </w:r>
          </w:p>
        </w:tc>
        <w:tc>
          <w:tcPr>
            <w:tcW w:w="137" w:type="pct"/>
            <w:gridSpan w:val="2"/>
          </w:tcPr>
          <w:p w14:paraId="0E1DD579" w14:textId="77777777" w:rsidR="00B4160F" w:rsidRPr="003F3394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9932A72" w14:textId="77777777" w:rsidR="00B4160F" w:rsidRPr="003F3394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3,699</w:t>
            </w:r>
          </w:p>
        </w:tc>
      </w:tr>
    </w:tbl>
    <w:p w14:paraId="523E2FA7" w14:textId="36B6E858" w:rsidR="00283443" w:rsidRPr="00DA4385" w:rsidRDefault="00283443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6"/>
          <w:szCs w:val="26"/>
          <w:lang w:val="en-US" w:bidi="th-TH"/>
        </w:rPr>
      </w:pPr>
    </w:p>
    <w:p w14:paraId="2CCD54ED" w14:textId="68C79D24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EE3EF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83443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28344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72DF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72DF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DA438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6"/>
          <w:szCs w:val="26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443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4EEC572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54C832B3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415B9C36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7AA48825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3443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514ED266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8A16860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5A48DD5E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6E238E0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43DA387A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51700A1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3F7D298C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83443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443" w:rsidRPr="00F205C4" w14:paraId="01B28C33" w14:textId="77777777" w:rsidTr="002C0570">
        <w:tc>
          <w:tcPr>
            <w:tcW w:w="2108" w:type="pct"/>
          </w:tcPr>
          <w:p w14:paraId="01DAC164" w14:textId="467089EB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82769" w:rsidRPr="00E27DCD" w14:paraId="41CE4AA8" w14:textId="77777777" w:rsidTr="00304D21">
        <w:trPr>
          <w:trHeight w:val="236"/>
        </w:trPr>
        <w:tc>
          <w:tcPr>
            <w:tcW w:w="2108" w:type="pct"/>
          </w:tcPr>
          <w:p w14:paraId="39B93068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01AE8B1B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82E5AEA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2E54341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00BB2AB3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11,412</w:t>
            </w:r>
          </w:p>
        </w:tc>
        <w:tc>
          <w:tcPr>
            <w:tcW w:w="129" w:type="pct"/>
          </w:tcPr>
          <w:p w14:paraId="78B2EAF3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2FDF1A4C" w:rsidR="00982769" w:rsidRPr="00E27DCD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10,064</w:t>
            </w:r>
          </w:p>
        </w:tc>
      </w:tr>
      <w:tr w:rsidR="00982769" w:rsidRPr="00283443" w14:paraId="1CF0BBCA" w14:textId="77777777" w:rsidTr="00304D21">
        <w:trPr>
          <w:trHeight w:val="236"/>
        </w:trPr>
        <w:tc>
          <w:tcPr>
            <w:tcW w:w="2108" w:type="pct"/>
          </w:tcPr>
          <w:p w14:paraId="508F3300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A47094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5F7F8E9E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B8F2DB9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0" w:type="pct"/>
          </w:tcPr>
          <w:p w14:paraId="7ED9E260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7CE8AB8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19AC627A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54AAD8D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82769" w:rsidRPr="00F205C4" w14:paraId="58833C97" w14:textId="77777777" w:rsidTr="00304D21">
        <w:trPr>
          <w:trHeight w:val="236"/>
        </w:trPr>
        <w:tc>
          <w:tcPr>
            <w:tcW w:w="2108" w:type="pct"/>
          </w:tcPr>
          <w:p w14:paraId="50FF1414" w14:textId="7F066AB0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37" w:type="pct"/>
          </w:tcPr>
          <w:p w14:paraId="64B21D54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1C0618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293BE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8AD5BC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3674EC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06397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697A3D" w14:textId="77777777" w:rsidR="00982769" w:rsidRPr="00CF6B60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769" w:rsidRPr="00F205C4" w14:paraId="6FFFF3ED" w14:textId="77777777" w:rsidTr="00304D21">
        <w:trPr>
          <w:trHeight w:val="236"/>
        </w:trPr>
        <w:tc>
          <w:tcPr>
            <w:tcW w:w="2108" w:type="pct"/>
          </w:tcPr>
          <w:p w14:paraId="12104F22" w14:textId="0248C0A3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B87487" w14:textId="201B4A6D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B1E78" w14:textId="77777777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BACC55C" w14:textId="6B007B0A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E1C41D2" w14:textId="77777777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D16089A" w14:textId="2761D59E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154EAB0" w14:textId="77777777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C4DC2" w14:textId="21D0BA1C" w:rsidR="00982769" w:rsidRPr="00CF6B60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CF6B60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982769" w:rsidRPr="00431DCC" w14:paraId="4B8CB18E" w14:textId="77777777" w:rsidTr="00A72DF8">
        <w:trPr>
          <w:trHeight w:val="134"/>
        </w:trPr>
        <w:tc>
          <w:tcPr>
            <w:tcW w:w="2108" w:type="pct"/>
          </w:tcPr>
          <w:p w14:paraId="3DFFFDAD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7" w:type="pct"/>
          </w:tcPr>
          <w:p w14:paraId="20B3B5E8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295659E1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1" w:type="pct"/>
          </w:tcPr>
          <w:p w14:paraId="70C2C2FC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7ABF2ADD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pct"/>
          </w:tcPr>
          <w:p w14:paraId="12DC6117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2B856C20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3891C704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82769" w:rsidRPr="00F205C4" w14:paraId="76F9BD92" w14:textId="77777777" w:rsidTr="00A72DF8">
        <w:trPr>
          <w:trHeight w:val="236"/>
        </w:trPr>
        <w:tc>
          <w:tcPr>
            <w:tcW w:w="2108" w:type="pct"/>
          </w:tcPr>
          <w:p w14:paraId="6F846AE7" w14:textId="187D96D9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D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8A75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8A75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A75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6060359" w14:textId="5202F33E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DF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FBB48AB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EDFB211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DF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6BF3062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FB00355" w14:textId="6AFA7E8E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598,590</w:t>
            </w:r>
          </w:p>
        </w:tc>
        <w:tc>
          <w:tcPr>
            <w:tcW w:w="129" w:type="pct"/>
          </w:tcPr>
          <w:p w14:paraId="2E7CA4A7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EC56D29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DF8">
              <w:rPr>
                <w:rFonts w:ascii="Angsana New" w:hAnsi="Angsana New" w:cs="Angsana New"/>
                <w:sz w:val="30"/>
                <w:szCs w:val="30"/>
              </w:rPr>
              <w:t>549,590</w:t>
            </w:r>
          </w:p>
        </w:tc>
      </w:tr>
    </w:tbl>
    <w:p w14:paraId="6FCA5D0F" w14:textId="7FF79B01" w:rsidR="005527C2" w:rsidRPr="00DA4385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6"/>
          <w:szCs w:val="26"/>
          <w:cs/>
        </w:rPr>
      </w:pPr>
    </w:p>
    <w:p w14:paraId="111726BF" w14:textId="1EB062C8" w:rsidR="006B6CF1" w:rsidRPr="00873AD1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73A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77777777" w:rsidR="00357CC8" w:rsidRPr="00DA438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AD64A94" w14:textId="10076DAB" w:rsidR="006B6CF1" w:rsidRPr="00873AD1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73AD1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สัญญาบริหารจัดการ</w:t>
      </w:r>
    </w:p>
    <w:p w14:paraId="09F80DCC" w14:textId="77777777" w:rsidR="006B6CF1" w:rsidRPr="00DA4385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6"/>
          <w:szCs w:val="26"/>
        </w:rPr>
      </w:pPr>
    </w:p>
    <w:p w14:paraId="0C3612AB" w14:textId="4B6B729A" w:rsidR="006B6CF1" w:rsidRPr="00873AD1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3AD1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Pr="00873AD1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Pr="00873A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73AD1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Pr="00873AD1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873AD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873AD1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</w:t>
      </w:r>
      <w:r w:rsidR="005D0E0D" w:rsidRPr="00873A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0E0D" w:rsidRPr="00873AD1">
        <w:rPr>
          <w:rFonts w:asciiTheme="majorBidi" w:hAnsiTheme="majorBidi" w:cstheme="majorBidi"/>
          <w:sz w:val="30"/>
          <w:szCs w:val="30"/>
        </w:rPr>
        <w:t xml:space="preserve">1 </w:t>
      </w:r>
      <w:r w:rsidRPr="00873AD1">
        <w:rPr>
          <w:rFonts w:asciiTheme="majorBidi" w:hAnsiTheme="majorBidi" w:cstheme="majorBidi"/>
          <w:sz w:val="30"/>
          <w:szCs w:val="30"/>
          <w:cs/>
        </w:rPr>
        <w:t>ปี จนกว่าคู่สัญญาฝ่ายหนึ่งฝ่ายใดยกเลิกสัญญา</w:t>
      </w:r>
    </w:p>
    <w:p w14:paraId="1ACF0959" w14:textId="77777777" w:rsidR="006B6CF1" w:rsidRPr="00873AD1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3A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สัญญาเช่าอาคารสำนักงานและบริการอุปกรณ์สำนักงาน</w:t>
      </w:r>
    </w:p>
    <w:p w14:paraId="13A65AE0" w14:textId="77777777" w:rsidR="006B6CF1" w:rsidRPr="00E7357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8F80C" w14:textId="77777777" w:rsidR="006B6CF1" w:rsidRPr="00873AD1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3AD1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Pr="00873AD1">
        <w:rPr>
          <w:rFonts w:asciiTheme="majorBidi" w:hAnsiTheme="majorBidi" w:cstheme="majorBidi"/>
          <w:sz w:val="30"/>
          <w:szCs w:val="30"/>
        </w:rPr>
        <w:t>1</w:t>
      </w:r>
      <w:r w:rsidRPr="00873AD1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Pr="00873AD1">
        <w:rPr>
          <w:rFonts w:asciiTheme="majorBidi" w:hAnsiTheme="majorBidi" w:cstheme="majorBidi"/>
          <w:sz w:val="30"/>
          <w:szCs w:val="30"/>
        </w:rPr>
        <w:t>30</w:t>
      </w:r>
      <w:r w:rsidRPr="00873AD1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3EF54A1D" w14:textId="24C5892C" w:rsidR="005527C2" w:rsidRPr="00E73579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</w:p>
    <w:p w14:paraId="287B542C" w14:textId="589C8265" w:rsidR="00446177" w:rsidRDefault="00446177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4617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7435448" w14:textId="2EDE8E78" w:rsidR="00446177" w:rsidRPr="00E73579" w:rsidRDefault="00446177" w:rsidP="0044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theme="minorBidi"/>
          <w:b/>
          <w:bCs/>
          <w:sz w:val="28"/>
          <w:szCs w:val="28"/>
          <w:lang w:val="th-TH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446177" w:rsidRPr="002C72AC" w14:paraId="1D9F16E3" w14:textId="77777777" w:rsidTr="007F6F4E">
        <w:trPr>
          <w:cantSplit/>
          <w:tblHeader/>
        </w:trPr>
        <w:tc>
          <w:tcPr>
            <w:tcW w:w="5904" w:type="dxa"/>
            <w:vAlign w:val="bottom"/>
            <w:hideMark/>
          </w:tcPr>
          <w:p w14:paraId="2248B9AE" w14:textId="77777777" w:rsidR="00446177" w:rsidRPr="00446177" w:rsidRDefault="00446177" w:rsidP="0044617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  <w:p w14:paraId="143DAD1F" w14:textId="195F5B4E" w:rsidR="00446177" w:rsidRPr="002C72AC" w:rsidRDefault="00446177" w:rsidP="0044617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44617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86343" w:rsidRPr="00E863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8634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44617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86343" w:rsidRPr="00E863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  <w:hideMark/>
          </w:tcPr>
          <w:p w14:paraId="1D274C1D" w14:textId="77777777" w:rsidR="00446177" w:rsidRPr="002C72AC" w:rsidRDefault="00446177" w:rsidP="007F6F4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79FC3D0" w14:textId="77777777" w:rsidR="00446177" w:rsidRPr="002C72AC" w:rsidRDefault="00446177" w:rsidP="007F6F4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27BCC9" w14:textId="77777777" w:rsidR="00446177" w:rsidRPr="002C72AC" w:rsidRDefault="00446177" w:rsidP="007F6F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6A8223AA" w14:textId="77777777" w:rsidR="00446177" w:rsidRPr="002C72AC" w:rsidRDefault="00446177" w:rsidP="007F6F4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46177" w:rsidRPr="002C72AC" w14:paraId="2F8E59EB" w14:textId="77777777" w:rsidTr="007F6F4E">
        <w:trPr>
          <w:cantSplit/>
          <w:tblHeader/>
        </w:trPr>
        <w:tc>
          <w:tcPr>
            <w:tcW w:w="5904" w:type="dxa"/>
          </w:tcPr>
          <w:p w14:paraId="7B3DCC0B" w14:textId="77777777" w:rsidR="00446177" w:rsidRPr="002C72AC" w:rsidRDefault="00446177" w:rsidP="007F6F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0CC9AA13" w14:textId="77777777" w:rsidR="00446177" w:rsidRPr="002C72AC" w:rsidRDefault="00446177" w:rsidP="007F6F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6177" w:rsidRPr="002C72AC" w14:paraId="5D915890" w14:textId="77777777" w:rsidTr="007F6F4E">
        <w:trPr>
          <w:cantSplit/>
        </w:trPr>
        <w:tc>
          <w:tcPr>
            <w:tcW w:w="5904" w:type="dxa"/>
            <w:hideMark/>
          </w:tcPr>
          <w:p w14:paraId="031C5CFF" w14:textId="67F1776F" w:rsidR="00446177" w:rsidRPr="00446177" w:rsidRDefault="00446177" w:rsidP="007F6F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72286732" w14:textId="79E1F6C1" w:rsidR="00446177" w:rsidRPr="002C72AC" w:rsidRDefault="00446177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0BCABA" w14:textId="77777777" w:rsidR="00446177" w:rsidRPr="002C72AC" w:rsidRDefault="00446177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6CF8CB" w14:textId="77777777" w:rsidR="00446177" w:rsidRPr="002C72AC" w:rsidRDefault="00446177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177" w:rsidRPr="002C72AC" w14:paraId="568C5239" w14:textId="77777777" w:rsidTr="007F6F4E">
        <w:trPr>
          <w:cantSplit/>
        </w:trPr>
        <w:tc>
          <w:tcPr>
            <w:tcW w:w="5904" w:type="dxa"/>
          </w:tcPr>
          <w:p w14:paraId="52FA87A2" w14:textId="7618BB08" w:rsidR="00446177" w:rsidRPr="00446177" w:rsidRDefault="00446177" w:rsidP="007F6F4E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46177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="000F1E31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0F1E31" w:rsidRPr="000F1E31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="000F1E31" w:rsidRPr="000F1E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0F1E31" w:rsidRPr="000F1E31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7032391A" w14:textId="3B27462D" w:rsidR="00446177" w:rsidRPr="002C72AC" w:rsidRDefault="003D782D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1C57FD3" w14:textId="77777777" w:rsidR="00446177" w:rsidRPr="002C72AC" w:rsidRDefault="00446177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0C5925A" w14:textId="1A7D312C" w:rsidR="00446177" w:rsidRPr="002C72AC" w:rsidRDefault="003D782D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782D">
              <w:rPr>
                <w:rFonts w:asciiTheme="majorBidi" w:hAnsiTheme="majorBidi" w:cstheme="majorBidi"/>
                <w:sz w:val="30"/>
                <w:szCs w:val="30"/>
              </w:rPr>
              <w:t>49,000</w:t>
            </w:r>
          </w:p>
        </w:tc>
      </w:tr>
    </w:tbl>
    <w:p w14:paraId="73FFA7F6" w14:textId="31DB7145" w:rsidR="00446177" w:rsidRPr="00E73579" w:rsidRDefault="00446177" w:rsidP="0044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theme="minorBidi"/>
          <w:b/>
          <w:bCs/>
          <w:sz w:val="28"/>
          <w:szCs w:val="28"/>
          <w:lang w:val="th-TH"/>
        </w:rPr>
      </w:pPr>
    </w:p>
    <w:p w14:paraId="5E21ADD7" w14:textId="2871955A" w:rsidR="00AB5EBA" w:rsidRPr="00EE3EF9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3E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44F2553E" w14:textId="77777777" w:rsidR="007E04D5" w:rsidRPr="00E73579" w:rsidRDefault="007E04D5" w:rsidP="007E4A67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32"/>
        <w:gridCol w:w="271"/>
        <w:gridCol w:w="1196"/>
        <w:gridCol w:w="273"/>
        <w:gridCol w:w="1170"/>
        <w:gridCol w:w="267"/>
        <w:gridCol w:w="1172"/>
      </w:tblGrid>
      <w:tr w:rsidR="00E1746A" w:rsidRPr="00F205C4" w14:paraId="206F90B3" w14:textId="77777777" w:rsidTr="00D82A8C">
        <w:trPr>
          <w:tblHeader/>
        </w:trPr>
        <w:tc>
          <w:tcPr>
            <w:tcW w:w="199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443" w:rsidRPr="00F205C4" w14:paraId="260E8E75" w14:textId="77777777" w:rsidTr="00D82A8C">
        <w:trPr>
          <w:tblHeader/>
        </w:trPr>
        <w:tc>
          <w:tcPr>
            <w:tcW w:w="1991" w:type="pct"/>
          </w:tcPr>
          <w:p w14:paraId="730EEEA1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EE57AE5" w14:textId="1CDFB56C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4A865F3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5C1569" w14:textId="3C763988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6AE39D6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ED6E4D" w14:textId="1C56F761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3AD7C95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91163A" w14:textId="7EFCDA49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3443" w:rsidRPr="00F205C4" w14:paraId="33CDA1B4" w14:textId="77777777" w:rsidTr="00D82A8C">
        <w:trPr>
          <w:tblHeader/>
        </w:trPr>
        <w:tc>
          <w:tcPr>
            <w:tcW w:w="1991" w:type="pct"/>
          </w:tcPr>
          <w:p w14:paraId="177BDAC0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583ACBA" w14:textId="3213CB9B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7861F28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661539" w14:textId="35F0E615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A4927C9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88426F" w14:textId="02BBD331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D694BD4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8EE3FF" w14:textId="4B6F46DC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83443" w:rsidRPr="00F205C4" w14:paraId="3D3241D8" w14:textId="77777777" w:rsidTr="00AE3259">
        <w:trPr>
          <w:tblHeader/>
        </w:trPr>
        <w:tc>
          <w:tcPr>
            <w:tcW w:w="1991" w:type="pct"/>
          </w:tcPr>
          <w:p w14:paraId="72C137CD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7"/>
          </w:tcPr>
          <w:p w14:paraId="7986A343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443" w:rsidRPr="00F205C4" w14:paraId="6C2ABAD7" w14:textId="77777777" w:rsidTr="00D82A8C">
        <w:tc>
          <w:tcPr>
            <w:tcW w:w="1991" w:type="pct"/>
          </w:tcPr>
          <w:p w14:paraId="4C14C2BA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64" w:type="pct"/>
          </w:tcPr>
          <w:p w14:paraId="537F2971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5C604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6A6BDB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B899AE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ECA26C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1FC69B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12D2B9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1BCD" w:rsidRPr="00F205C4" w14:paraId="092E64D0" w14:textId="77777777" w:rsidTr="00D82A8C">
        <w:tc>
          <w:tcPr>
            <w:tcW w:w="1991" w:type="pct"/>
          </w:tcPr>
          <w:p w14:paraId="3E4EB212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</w:tcPr>
          <w:p w14:paraId="6C12243E" w14:textId="69096088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BCD">
              <w:rPr>
                <w:rFonts w:ascii="Angsana New" w:hAnsi="Angsana New" w:cs="Angsana New"/>
                <w:sz w:val="30"/>
                <w:szCs w:val="30"/>
              </w:rPr>
              <w:t>29,12</w:t>
            </w:r>
            <w:r w:rsidR="002D001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F055836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B15C27E" w14:textId="7B043E42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31,0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6CD3426C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A82397" w14:textId="4E66E655" w:rsidR="000D1BCD" w:rsidRPr="00E1746A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6A4985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936249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1D76C074" w14:textId="77777777" w:rsidTr="00D82A8C">
        <w:tc>
          <w:tcPr>
            <w:tcW w:w="1991" w:type="pct"/>
          </w:tcPr>
          <w:p w14:paraId="53DE2E51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64" w:type="pct"/>
          </w:tcPr>
          <w:p w14:paraId="0DA3C075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1AF29D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A4E05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EFFF9E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2E1629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14DA7E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30EE511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1BCD" w:rsidRPr="00F205C4" w14:paraId="59D18827" w14:textId="77777777" w:rsidTr="00265722">
        <w:tc>
          <w:tcPr>
            <w:tcW w:w="1991" w:type="pct"/>
          </w:tcPr>
          <w:p w14:paraId="6FC1DE9B" w14:textId="229C9120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7B85D08C" w14:textId="434A476B" w:rsidR="000D1BCD" w:rsidRPr="008D0ECB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BCD">
              <w:rPr>
                <w:rFonts w:ascii="Angsana New" w:hAnsi="Angsana New" w:cs="Angsana New"/>
                <w:sz w:val="30"/>
                <w:szCs w:val="30"/>
              </w:rPr>
              <w:t>3,3</w:t>
            </w:r>
            <w:r w:rsidR="00D6780A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46" w:type="pct"/>
          </w:tcPr>
          <w:p w14:paraId="579E8EF5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8DF2FD5" w14:textId="526E376C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47" w:type="pct"/>
          </w:tcPr>
          <w:p w14:paraId="253AEEA0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E1277F" w14:textId="5C9F1F79" w:rsidR="000D1BCD" w:rsidRPr="00E1746A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8B515E5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615B51B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20F13E42" w14:textId="77777777" w:rsidTr="00265722">
        <w:tc>
          <w:tcPr>
            <w:tcW w:w="1991" w:type="pct"/>
          </w:tcPr>
          <w:p w14:paraId="5661149C" w14:textId="6E391C84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bottom"/>
          </w:tcPr>
          <w:p w14:paraId="656099B5" w14:textId="3E3F746A" w:rsidR="000D1BCD" w:rsidRPr="008D0ECB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45F5AA51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C93BF09" w14:textId="65E209E1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B14C5C3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3AFAA" w14:textId="5F874191" w:rsidR="000D1BCD" w:rsidRPr="00E1746A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A70730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CBB527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172C3E59" w14:textId="77777777" w:rsidTr="00265722">
        <w:tc>
          <w:tcPr>
            <w:tcW w:w="1991" w:type="pct"/>
          </w:tcPr>
          <w:p w14:paraId="61EE4071" w14:textId="6BC13931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0C2B206C" w14:textId="2361D735" w:rsidR="000D1BCD" w:rsidRPr="008D0ECB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877BE4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1A8BD90" w14:textId="7F4C4869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47" w:type="pct"/>
          </w:tcPr>
          <w:p w14:paraId="417CE7CC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D55693" w14:textId="62EB44FF" w:rsidR="000D1BCD" w:rsidRPr="00E1746A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667260F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E2BF394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086BAE2E" w14:textId="77777777" w:rsidTr="00265722">
        <w:tc>
          <w:tcPr>
            <w:tcW w:w="1991" w:type="pct"/>
          </w:tcPr>
          <w:p w14:paraId="17609E0C" w14:textId="5C32AD4D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09BF14C" w14:textId="727AB083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sz w:val="30"/>
                <w:szCs w:val="30"/>
              </w:rPr>
              <w:t>3,059</w:t>
            </w:r>
          </w:p>
        </w:tc>
        <w:tc>
          <w:tcPr>
            <w:tcW w:w="146" w:type="pct"/>
          </w:tcPr>
          <w:p w14:paraId="2984E0A1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9AA493E" w14:textId="342E7FB3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  <w:tc>
          <w:tcPr>
            <w:tcW w:w="147" w:type="pct"/>
          </w:tcPr>
          <w:p w14:paraId="44C8B7AC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3B2DC1" w14:textId="76C2C4FF" w:rsidR="000D1BCD" w:rsidRPr="00E1746A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573102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C000925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040CF0CF" w14:textId="77777777" w:rsidTr="00265722">
        <w:tc>
          <w:tcPr>
            <w:tcW w:w="1991" w:type="pct"/>
          </w:tcPr>
          <w:p w14:paraId="2605D71B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919E9B8" w14:textId="6E5CD58D" w:rsidR="000D1BCD" w:rsidRPr="008B4126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35,5</w:t>
            </w:r>
            <w:r w:rsidR="00D678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2D0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228198E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7690AAA" w14:textId="7A654C4D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3CB10CC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504850" w14:textId="290C6D1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F2F59D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DC545A1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83443" w:rsidRPr="00F205C4" w14:paraId="5E58FC10" w14:textId="77777777" w:rsidTr="00265722">
        <w:tc>
          <w:tcPr>
            <w:tcW w:w="1991" w:type="pct"/>
          </w:tcPr>
          <w:p w14:paraId="53CBEF2F" w14:textId="6B59A375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64" w:type="pct"/>
            <w:vAlign w:val="bottom"/>
          </w:tcPr>
          <w:p w14:paraId="51A3B969" w14:textId="77777777" w:rsidR="00283443" w:rsidRPr="008B4126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0CDB19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53DFB6A" w14:textId="77777777" w:rsidR="00283443" w:rsidRPr="00ED3ABA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2E73A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CD6E1F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064AC4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C6F2130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D1BCD" w:rsidRPr="00F205C4" w14:paraId="7C1B65CF" w14:textId="77777777" w:rsidTr="00265722">
        <w:tc>
          <w:tcPr>
            <w:tcW w:w="1991" w:type="pct"/>
          </w:tcPr>
          <w:p w14:paraId="7EE72199" w14:textId="54436A9C" w:rsidR="000D1BCD" w:rsidRPr="00A95BA4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400D881" w14:textId="581E531F" w:rsidR="000D1BCD" w:rsidRPr="008B4126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sz w:val="30"/>
                <w:szCs w:val="30"/>
              </w:rPr>
              <w:t>(3,042)</w:t>
            </w:r>
          </w:p>
        </w:tc>
        <w:tc>
          <w:tcPr>
            <w:tcW w:w="146" w:type="pct"/>
          </w:tcPr>
          <w:p w14:paraId="2F7E9253" w14:textId="77777777" w:rsidR="000D1BCD" w:rsidRPr="00A95BA4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C03C3E" w14:textId="70357E7A" w:rsidR="000D1BCD" w:rsidRPr="00A95BA4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33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AD3D1F1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B29E5F8" w14:textId="5C806249" w:rsidR="000D1BCD" w:rsidRPr="00EF4751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67FF48" w14:textId="77777777" w:rsidR="000D1BCD" w:rsidRPr="00EF4751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DB96317" w14:textId="0645AD16" w:rsidR="000D1BCD" w:rsidRPr="00EF4751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1BCD" w:rsidRPr="00F205C4" w14:paraId="372744CF" w14:textId="77777777" w:rsidTr="00265722">
        <w:tc>
          <w:tcPr>
            <w:tcW w:w="1991" w:type="pct"/>
          </w:tcPr>
          <w:p w14:paraId="11039C4D" w14:textId="5947907D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1DA259FE" w:rsidR="000D1BCD" w:rsidRPr="008B4126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1B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32,5</w:t>
            </w:r>
            <w:r w:rsidR="00590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2D00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6747884" w14:textId="77777777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D405AAF" w14:textId="31513DBD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31,464</w:t>
            </w:r>
          </w:p>
        </w:tc>
        <w:tc>
          <w:tcPr>
            <w:tcW w:w="147" w:type="pct"/>
          </w:tcPr>
          <w:p w14:paraId="58E3D9CB" w14:textId="77777777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444782DB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313B" w14:textId="77777777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B3A7E6" w14:textId="75969FEC" w:rsidR="00AB5EBA" w:rsidRPr="00873AD1" w:rsidRDefault="00AB5EBA" w:rsidP="00873AD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73AD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E73579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4"/>
        <w:gridCol w:w="1198"/>
        <w:gridCol w:w="274"/>
        <w:gridCol w:w="1231"/>
        <w:gridCol w:w="274"/>
        <w:gridCol w:w="1188"/>
        <w:gridCol w:w="237"/>
        <w:gridCol w:w="1174"/>
      </w:tblGrid>
      <w:tr w:rsidR="00A01A68" w:rsidRPr="00F205C4" w14:paraId="623F423C" w14:textId="77777777" w:rsidTr="00DC2DA7">
        <w:trPr>
          <w:tblHeader/>
        </w:trPr>
        <w:tc>
          <w:tcPr>
            <w:tcW w:w="1992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443" w:rsidRPr="00F205C4" w14:paraId="4EEFB9A9" w14:textId="77777777" w:rsidTr="00DC2DA7">
        <w:trPr>
          <w:tblHeader/>
        </w:trPr>
        <w:tc>
          <w:tcPr>
            <w:tcW w:w="1992" w:type="pct"/>
          </w:tcPr>
          <w:p w14:paraId="2FDCE20C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7D8AF90" w14:textId="352A2580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5ED412E8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8E64831" w14:textId="17F8B15B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56C4796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02F96B" w14:textId="211AD276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5B2752FD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A79AF1" w14:textId="4921F9FD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3443" w:rsidRPr="00F205C4" w14:paraId="4A61A6B5" w14:textId="77777777" w:rsidTr="00DC2DA7">
        <w:trPr>
          <w:tblHeader/>
        </w:trPr>
        <w:tc>
          <w:tcPr>
            <w:tcW w:w="1992" w:type="pct"/>
          </w:tcPr>
          <w:p w14:paraId="5DB26561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FE8240A" w14:textId="59C82088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7BB5965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9612F49" w14:textId="0720FE38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05FFB2F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D33F09E" w14:textId="4E753F41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CA2E698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752D90" w14:textId="7A8780B1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83443" w:rsidRPr="00F205C4" w14:paraId="12BDEF91" w14:textId="77777777" w:rsidTr="00AE3259">
        <w:trPr>
          <w:tblHeader/>
        </w:trPr>
        <w:tc>
          <w:tcPr>
            <w:tcW w:w="1992" w:type="pct"/>
          </w:tcPr>
          <w:p w14:paraId="1F454CD7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8" w:type="pct"/>
            <w:gridSpan w:val="7"/>
          </w:tcPr>
          <w:p w14:paraId="40A19AD7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5EE0" w:rsidRPr="00F205C4" w14:paraId="0579D1D3" w14:textId="77777777" w:rsidTr="00DC2DA7">
        <w:tc>
          <w:tcPr>
            <w:tcW w:w="1992" w:type="pct"/>
          </w:tcPr>
          <w:p w14:paraId="1B9C4FC4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6" w:type="pct"/>
          </w:tcPr>
          <w:p w14:paraId="56ACCD9F" w14:textId="7ED01768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sz w:val="30"/>
                <w:szCs w:val="30"/>
              </w:rPr>
              <w:t>89,832</w:t>
            </w:r>
          </w:p>
        </w:tc>
        <w:tc>
          <w:tcPr>
            <w:tcW w:w="148" w:type="pct"/>
          </w:tcPr>
          <w:p w14:paraId="3E59282D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6710E6" w14:textId="2A63D8FA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83,413</w:t>
            </w:r>
          </w:p>
        </w:tc>
        <w:tc>
          <w:tcPr>
            <w:tcW w:w="148" w:type="pct"/>
          </w:tcPr>
          <w:p w14:paraId="76003D7D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243E105" w14:textId="4BF0A39F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11C32FE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1DCFA44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5EE0" w:rsidRPr="00F205C4" w14:paraId="618EF003" w14:textId="77777777" w:rsidTr="00DC2DA7">
        <w:tc>
          <w:tcPr>
            <w:tcW w:w="1992" w:type="pct"/>
          </w:tcPr>
          <w:p w14:paraId="2D734B28" w14:textId="7CEF1DCD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B1701E7" w14:textId="7D21EB29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sz w:val="30"/>
                <w:szCs w:val="30"/>
              </w:rPr>
              <w:t>56,84</w:t>
            </w:r>
            <w:r w:rsidR="00B6715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CB0DE3B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84A87C1" w14:textId="19E7DB8E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52,774</w:t>
            </w:r>
          </w:p>
        </w:tc>
        <w:tc>
          <w:tcPr>
            <w:tcW w:w="148" w:type="pct"/>
          </w:tcPr>
          <w:p w14:paraId="4E46B694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71FD7" w14:textId="69C1F4EF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CED26F1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0FBA8FE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5EE0" w:rsidRPr="00F205C4" w14:paraId="3D413EE5" w14:textId="77777777" w:rsidTr="00DC2DA7">
        <w:tc>
          <w:tcPr>
            <w:tcW w:w="1992" w:type="pct"/>
            <w:vAlign w:val="bottom"/>
          </w:tcPr>
          <w:p w14:paraId="439A97D4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CBF79B5" w14:textId="6E21911F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146,6</w:t>
            </w:r>
            <w:r w:rsidR="00B671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8" w:type="pct"/>
          </w:tcPr>
          <w:p w14:paraId="78ACD87C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9FA150B" w14:textId="6A801830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136,187</w:t>
            </w:r>
          </w:p>
        </w:tc>
        <w:tc>
          <w:tcPr>
            <w:tcW w:w="148" w:type="pct"/>
          </w:tcPr>
          <w:p w14:paraId="2A06148C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64F18A0" w14:textId="50DE5D6C" w:rsidR="002C5EE0" w:rsidRPr="00AD5658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3707CD4" w14:textId="77777777" w:rsidR="002C5EE0" w:rsidRPr="00AD5658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D71AE86" w14:textId="77777777" w:rsidR="002C5EE0" w:rsidRPr="00AD5658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C5EE0" w:rsidRPr="00F205C4" w14:paraId="06153169" w14:textId="77777777" w:rsidTr="00DC2DA7">
        <w:tc>
          <w:tcPr>
            <w:tcW w:w="1992" w:type="pct"/>
            <w:vAlign w:val="bottom"/>
          </w:tcPr>
          <w:p w14:paraId="0B16A68B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EFFE3AE" w14:textId="7BA770D8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sz w:val="30"/>
                <w:szCs w:val="30"/>
              </w:rPr>
              <w:t>(8,02</w:t>
            </w:r>
            <w:r w:rsidR="00B6715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D1B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9CE8B77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3C91472" w14:textId="088D8FF2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(6,969)</w:t>
            </w:r>
          </w:p>
        </w:tc>
        <w:tc>
          <w:tcPr>
            <w:tcW w:w="148" w:type="pct"/>
          </w:tcPr>
          <w:p w14:paraId="14222671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D298C65" w14:textId="7DB2E7F3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DFC0C9B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7C715A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5EE0" w:rsidRPr="00F205C4" w14:paraId="75B184A8" w14:textId="77777777" w:rsidTr="00DC2DA7">
        <w:tc>
          <w:tcPr>
            <w:tcW w:w="1992" w:type="pct"/>
          </w:tcPr>
          <w:p w14:paraId="761546F5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0B64A56C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B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138,652</w:t>
            </w:r>
          </w:p>
        </w:tc>
        <w:tc>
          <w:tcPr>
            <w:tcW w:w="148" w:type="pct"/>
          </w:tcPr>
          <w:p w14:paraId="01D89DA1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29A422E2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129,218</w:t>
            </w:r>
          </w:p>
        </w:tc>
        <w:tc>
          <w:tcPr>
            <w:tcW w:w="148" w:type="pct"/>
          </w:tcPr>
          <w:p w14:paraId="7122DE6D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53794ECF" w:rsidR="002C5EE0" w:rsidRPr="00AD5658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4643177" w14:textId="77777777" w:rsidR="002C5EE0" w:rsidRPr="00AD5658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6A39155" w14:textId="0FCEC20E" w:rsidR="005527C2" w:rsidRPr="00E73579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24D90B0D" w14:textId="5E532447" w:rsidR="005F36C9" w:rsidRPr="00283443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834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E73579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8B1316" w:rsidRPr="002C72AC" w14:paraId="1D565E8B" w14:textId="77777777" w:rsidTr="003A731B">
        <w:trPr>
          <w:cantSplit/>
          <w:tblHeader/>
        </w:trPr>
        <w:tc>
          <w:tcPr>
            <w:tcW w:w="5904" w:type="dxa"/>
            <w:vAlign w:val="bottom"/>
            <w:hideMark/>
          </w:tcPr>
          <w:p w14:paraId="155D0E97" w14:textId="05C39029" w:rsidR="008B1316" w:rsidRPr="002C72AC" w:rsidRDefault="008B1316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834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834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2834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hideMark/>
          </w:tcPr>
          <w:p w14:paraId="2E058262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8B1316" w:rsidRPr="002C72AC" w:rsidRDefault="008B1316" w:rsidP="008B13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8B1316" w:rsidRPr="002C72AC" w:rsidRDefault="008B1316" w:rsidP="008B131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3A731B">
        <w:trPr>
          <w:cantSplit/>
          <w:tblHeader/>
        </w:trPr>
        <w:tc>
          <w:tcPr>
            <w:tcW w:w="5904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3D47" w:rsidRPr="002C72AC" w14:paraId="4DE1A4FC" w14:textId="77777777" w:rsidTr="00F04620">
        <w:trPr>
          <w:cantSplit/>
        </w:trPr>
        <w:tc>
          <w:tcPr>
            <w:tcW w:w="5904" w:type="dxa"/>
            <w:hideMark/>
          </w:tcPr>
          <w:p w14:paraId="403380FC" w14:textId="423F83DA" w:rsidR="00AC3D47" w:rsidRPr="002C72AC" w:rsidRDefault="00AC3D47" w:rsidP="00AC3D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51FDDE77" w:rsidR="00AC3D47" w:rsidRPr="002C72AC" w:rsidRDefault="000D1BCD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D1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21,50</w:t>
            </w:r>
            <w:r w:rsidR="00174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6DA531AB" w14:textId="77777777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6F677A" w14:textId="2CF1B8A0" w:rsidR="00AC3D47" w:rsidRPr="002C72AC" w:rsidRDefault="000D1BCD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3D47" w:rsidRPr="002C72AC" w14:paraId="6B5BB394" w14:textId="77777777" w:rsidTr="003A731B">
        <w:trPr>
          <w:cantSplit/>
        </w:trPr>
        <w:tc>
          <w:tcPr>
            <w:tcW w:w="5904" w:type="dxa"/>
          </w:tcPr>
          <w:p w14:paraId="64834684" w14:textId="633A7C4C" w:rsidR="00AC3D47" w:rsidRPr="002C72AC" w:rsidRDefault="00AC3D47" w:rsidP="00AC3D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0C686EF4" w:rsidR="00AC3D47" w:rsidRPr="002C72AC" w:rsidRDefault="008E108A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7C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1DA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87C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DBA0FC5" w14:textId="77777777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5044A90B" w:rsidR="00AC3D47" w:rsidRPr="002C72AC" w:rsidRDefault="000D1BCD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E73579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B00D90F" w14:textId="77777777" w:rsidR="005F36C9" w:rsidRPr="0028344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8344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A93DAE2" w14:textId="77777777" w:rsidR="005F36C9" w:rsidRPr="00E73579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0540E00E" w14:textId="4A5DF72A" w:rsidR="005F36C9" w:rsidRPr="0028344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4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B1316" w:rsidRPr="00283443">
        <w:rPr>
          <w:rFonts w:asciiTheme="majorBidi" w:hAnsiTheme="majorBidi" w:cstheme="majorBidi"/>
          <w:sz w:val="30"/>
          <w:szCs w:val="30"/>
        </w:rPr>
        <w:t>3</w:t>
      </w:r>
      <w:r w:rsidR="00283443">
        <w:rPr>
          <w:rFonts w:asciiTheme="majorBidi" w:hAnsiTheme="majorBidi" w:cstheme="majorBidi"/>
          <w:sz w:val="30"/>
          <w:szCs w:val="30"/>
        </w:rPr>
        <w:t xml:space="preserve">0 </w:t>
      </w:r>
      <w:r w:rsidR="0028344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C72AC" w:rsidRPr="00283443">
        <w:rPr>
          <w:rFonts w:asciiTheme="majorBidi" w:hAnsiTheme="majorBidi" w:cstheme="majorBidi"/>
          <w:sz w:val="30"/>
          <w:szCs w:val="30"/>
        </w:rPr>
        <w:t>256</w:t>
      </w:r>
      <w:r w:rsidR="00F27CC3" w:rsidRPr="00283443">
        <w:rPr>
          <w:rFonts w:asciiTheme="majorBidi" w:hAnsiTheme="majorBidi" w:cstheme="majorBidi"/>
          <w:sz w:val="30"/>
          <w:szCs w:val="30"/>
        </w:rPr>
        <w:t>6</w:t>
      </w:r>
      <w:r w:rsidR="002C72AC" w:rsidRPr="00283443">
        <w:rPr>
          <w:rFonts w:asciiTheme="majorBidi" w:hAnsiTheme="majorBidi" w:cstheme="majorBidi"/>
          <w:sz w:val="30"/>
          <w:szCs w:val="30"/>
        </w:rPr>
        <w:t xml:space="preserve"> </w:t>
      </w:r>
      <w:r w:rsidRPr="00283443">
        <w:rPr>
          <w:rFonts w:asciiTheme="majorBidi" w:hAnsiTheme="majorBidi" w:cstheme="majorBidi"/>
          <w:sz w:val="30"/>
          <w:szCs w:val="30"/>
          <w:cs/>
        </w:rPr>
        <w:t>สิน</w:t>
      </w:r>
      <w:r w:rsidR="004C6C14" w:rsidRPr="00283443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283443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482CA5">
        <w:rPr>
          <w:rFonts w:asciiTheme="majorBidi" w:hAnsiTheme="majorBidi" w:cstheme="majorBidi"/>
          <w:sz w:val="30"/>
          <w:szCs w:val="30"/>
        </w:rPr>
        <w:t>284.92</w:t>
      </w:r>
      <w:r w:rsidR="00283443">
        <w:rPr>
          <w:rFonts w:asciiTheme="majorBidi" w:hAnsiTheme="majorBidi" w:cstheme="majorBidi"/>
          <w:sz w:val="30"/>
          <w:szCs w:val="30"/>
        </w:rPr>
        <w:t xml:space="preserve"> </w:t>
      </w:r>
      <w:r w:rsidRPr="00283443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28344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834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8344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27CC3" w:rsidRPr="0028344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834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27CC3" w:rsidRPr="00283443">
        <w:rPr>
          <w:rFonts w:asciiTheme="majorBidi" w:hAnsiTheme="majorBidi" w:cstheme="majorBidi"/>
          <w:i/>
          <w:iCs/>
          <w:sz w:val="30"/>
          <w:szCs w:val="30"/>
        </w:rPr>
        <w:t>288.15</w:t>
      </w:r>
      <w:r w:rsidR="004C6723" w:rsidRPr="002834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44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83443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ได้จดจำนองไว้เป็นหลักประกันเงินเบิกเกินบัญชีและสินเชื่ออื่นจาก</w:t>
      </w:r>
      <w:r w:rsidR="004C6C14" w:rsidRPr="00283443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3E5EA35D" w14:textId="77777777" w:rsidR="00E860BE" w:rsidRPr="00E73579" w:rsidRDefault="00E860BE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D5A7148" w14:textId="6F556BC6" w:rsidR="00347E8F" w:rsidRPr="00283443" w:rsidRDefault="006D355D" w:rsidP="00373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834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307B9B8A" w14:textId="36B3B7B5" w:rsidR="007E4A67" w:rsidRPr="00E73579" w:rsidRDefault="007E4A67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6D355D" w:rsidRPr="002C72AC" w14:paraId="4F4838BC" w14:textId="77777777" w:rsidTr="004907A0">
        <w:trPr>
          <w:cantSplit/>
          <w:tblHeader/>
        </w:trPr>
        <w:tc>
          <w:tcPr>
            <w:tcW w:w="5904" w:type="dxa"/>
            <w:vAlign w:val="bottom"/>
            <w:hideMark/>
          </w:tcPr>
          <w:p w14:paraId="0E2BA70E" w14:textId="32FDFFFD" w:rsidR="006D355D" w:rsidRPr="002C72AC" w:rsidRDefault="008B1316" w:rsidP="008E57A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834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2834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hideMark/>
          </w:tcPr>
          <w:p w14:paraId="3BB477DD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672078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556480" w14:textId="77777777" w:rsidR="006D355D" w:rsidRPr="002C72AC" w:rsidRDefault="006D355D" w:rsidP="008E57A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6FD5239" w14:textId="1EE9AEB8" w:rsidR="006D355D" w:rsidRPr="002C72AC" w:rsidRDefault="006D355D" w:rsidP="008E57A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07A0"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355D" w:rsidRPr="002C72AC" w14:paraId="74E21FE8" w14:textId="77777777" w:rsidTr="004907A0">
        <w:trPr>
          <w:cantSplit/>
          <w:tblHeader/>
        </w:trPr>
        <w:tc>
          <w:tcPr>
            <w:tcW w:w="5904" w:type="dxa"/>
          </w:tcPr>
          <w:p w14:paraId="20B570F2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BBAB5EC" w14:textId="77777777" w:rsidR="006D355D" w:rsidRPr="002C72AC" w:rsidRDefault="006D355D" w:rsidP="008E57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355D" w:rsidRPr="002C72AC" w14:paraId="490E4EEB" w14:textId="77777777" w:rsidTr="004907A0">
        <w:trPr>
          <w:cantSplit/>
        </w:trPr>
        <w:tc>
          <w:tcPr>
            <w:tcW w:w="5904" w:type="dxa"/>
            <w:hideMark/>
          </w:tcPr>
          <w:p w14:paraId="21EF0D2E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AD967F6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7648CC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D37A7A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14FD" w:rsidRPr="002C72AC" w14:paraId="6B61B675" w14:textId="77777777" w:rsidTr="002C14FD">
        <w:trPr>
          <w:cantSplit/>
          <w:trHeight w:val="110"/>
        </w:trPr>
        <w:tc>
          <w:tcPr>
            <w:tcW w:w="5904" w:type="dxa"/>
          </w:tcPr>
          <w:p w14:paraId="44F67AD7" w14:textId="77777777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3ED37268" w14:textId="2CCF6CB6" w:rsidR="002C14FD" w:rsidRPr="002C72AC" w:rsidRDefault="00501F0A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01F0A">
              <w:rPr>
                <w:rFonts w:asciiTheme="majorBidi" w:hAnsiTheme="majorBidi" w:cstheme="majorBidi"/>
                <w:sz w:val="30"/>
                <w:szCs w:val="30"/>
              </w:rPr>
              <w:t>160,838</w:t>
            </w:r>
          </w:p>
        </w:tc>
        <w:tc>
          <w:tcPr>
            <w:tcW w:w="180" w:type="dxa"/>
          </w:tcPr>
          <w:p w14:paraId="50D8D3A0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B84C8" w14:textId="621725A8" w:rsidR="002C14FD" w:rsidRPr="002C72AC" w:rsidRDefault="00501F0A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14FD" w:rsidRPr="002C72AC" w14:paraId="387C0E9A" w14:textId="77777777" w:rsidTr="004907A0">
        <w:trPr>
          <w:cantSplit/>
        </w:trPr>
        <w:tc>
          <w:tcPr>
            <w:tcW w:w="5904" w:type="dxa"/>
            <w:hideMark/>
          </w:tcPr>
          <w:p w14:paraId="1EA1A37D" w14:textId="77777777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A4FD" w14:textId="6A553675" w:rsidR="002C14FD" w:rsidRPr="002C72AC" w:rsidRDefault="00501F0A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160,838</w:t>
            </w:r>
          </w:p>
        </w:tc>
        <w:tc>
          <w:tcPr>
            <w:tcW w:w="180" w:type="dxa"/>
          </w:tcPr>
          <w:p w14:paraId="1F0B48B1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6C6B" w14:textId="2D0C813D" w:rsidR="002C14FD" w:rsidRPr="002C72AC" w:rsidRDefault="00501F0A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9C1948" w14:textId="11C02F88" w:rsidR="006D355D" w:rsidRPr="002C72AC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ในระหว่างงวด</w:t>
      </w:r>
      <w:r w:rsidR="00283443"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8B1316">
        <w:rPr>
          <w:rFonts w:asciiTheme="majorBidi" w:hAnsiTheme="majorBidi" w:cstheme="majorBidi"/>
          <w:sz w:val="30"/>
          <w:szCs w:val="30"/>
        </w:rPr>
        <w:t>3</w:t>
      </w:r>
      <w:r w:rsidR="00283443">
        <w:rPr>
          <w:rFonts w:asciiTheme="majorBidi" w:hAnsiTheme="majorBidi" w:cstheme="majorBidi"/>
          <w:sz w:val="30"/>
          <w:szCs w:val="30"/>
        </w:rPr>
        <w:t xml:space="preserve">0 </w:t>
      </w:r>
      <w:r w:rsidR="0028344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C72AC">
        <w:rPr>
          <w:rFonts w:asciiTheme="majorBidi" w:hAnsiTheme="majorBidi" w:cstheme="majorBidi"/>
          <w:sz w:val="30"/>
          <w:szCs w:val="30"/>
        </w:rPr>
        <w:t>256</w:t>
      </w:r>
      <w:r w:rsidR="00F27CC3">
        <w:rPr>
          <w:rFonts w:asciiTheme="majorBidi" w:hAnsiTheme="majorBidi" w:cstheme="majorBidi"/>
          <w:sz w:val="30"/>
          <w:szCs w:val="30"/>
        </w:rPr>
        <w:t>6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สินทรัพย์สิทธิการใช้ของกลุ่มบริษัทเพิ่มขึ้นเป็นจำนวน</w:t>
      </w:r>
      <w:r w:rsidR="00BC73AE"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2B0E7C">
        <w:rPr>
          <w:rFonts w:asciiTheme="majorBidi" w:hAnsiTheme="majorBidi" w:cstheme="majorBidi"/>
          <w:sz w:val="30"/>
          <w:szCs w:val="30"/>
        </w:rPr>
        <w:t>3</w:t>
      </w:r>
      <w:r w:rsidR="00501F0A">
        <w:rPr>
          <w:rFonts w:asciiTheme="majorBidi" w:hAnsiTheme="majorBidi" w:cstheme="majorBidi" w:hint="cs"/>
          <w:sz w:val="30"/>
          <w:szCs w:val="30"/>
          <w:cs/>
          <w:lang w:val="th-TH"/>
        </w:rPr>
        <w:t>.98</w:t>
      </w:r>
      <w:r w:rsidR="00AA470C">
        <w:rPr>
          <w:rFonts w:asciiTheme="majorBidi" w:hAnsiTheme="majorBidi" w:cstheme="majorBidi"/>
          <w:sz w:val="30"/>
          <w:szCs w:val="30"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178AD782" w14:textId="6CB8C1E9" w:rsidR="005527C2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EAFBAF3" w14:textId="3EEC2D5F" w:rsidR="006D355D" w:rsidRDefault="006D355D" w:rsidP="004C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กลุ่มบริษัทเช่าที่ดินหลายแห่งเป็นระยะเวลา </w:t>
      </w:r>
      <w:r w:rsidR="00631357">
        <w:rPr>
          <w:rFonts w:ascii="Angsana New" w:hAnsi="Angsana New" w:cs="Angsana New"/>
          <w:sz w:val="30"/>
          <w:szCs w:val="30"/>
        </w:rPr>
        <w:t>9</w:t>
      </w:r>
      <w:r w:rsidRPr="00501F0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501F0A">
        <w:rPr>
          <w:rFonts w:ascii="Angsana New" w:hAnsi="Angsana New" w:cs="Angsana New" w:hint="cs"/>
          <w:sz w:val="30"/>
          <w:szCs w:val="30"/>
          <w:cs/>
        </w:rPr>
        <w:t>-</w:t>
      </w:r>
      <w:r w:rsidRPr="00501F0A">
        <w:rPr>
          <w:rFonts w:ascii="Angsana New" w:hAnsi="Angsana New" w:cs="Angsana New" w:hint="cs"/>
          <w:sz w:val="30"/>
          <w:szCs w:val="30"/>
        </w:rPr>
        <w:t xml:space="preserve"> 3</w:t>
      </w:r>
      <w:r w:rsidR="00631357">
        <w:rPr>
          <w:rFonts w:ascii="Angsana New" w:hAnsi="Angsana New" w:cs="Angsana New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0B39F24" w14:textId="77777777" w:rsidR="00283443" w:rsidRPr="00E73579" w:rsidRDefault="00283443" w:rsidP="00E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75"/>
      </w:tblGrid>
      <w:tr w:rsidR="002A61E4" w:rsidRPr="00065A19" w14:paraId="27377848" w14:textId="77777777" w:rsidTr="00D956AF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16E8FAA1" w14:textId="77777777" w:rsidR="002A61E4" w:rsidRPr="00065A19" w:rsidRDefault="002A61E4" w:rsidP="002A61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2E3B7A7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0927E1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7B4BD501" w14:textId="77777777" w:rsidR="002A61E4" w:rsidRPr="00065A19" w:rsidRDefault="002A61E4" w:rsidP="002A61E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61E4" w:rsidRPr="00065A19" w14:paraId="1AEA934B" w14:textId="77777777" w:rsidTr="00D956AF">
        <w:trPr>
          <w:cantSplit/>
          <w:tblHeader/>
        </w:trPr>
        <w:tc>
          <w:tcPr>
            <w:tcW w:w="4392" w:type="dxa"/>
          </w:tcPr>
          <w:p w14:paraId="160E31CF" w14:textId="4F3D5D81" w:rsidR="002A61E4" w:rsidRPr="00065A19" w:rsidRDefault="002A61E4" w:rsidP="002A61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</w:t>
            </w:r>
            <w:r w:rsidR="00330B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330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330B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99988E6" w14:textId="4E225189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225A9F5" w14:textId="77777777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60402" w14:textId="22E8C922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E0478B3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738CD" w14:textId="2032D6EF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06AFF24" w14:textId="77777777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03CAECC9" w14:textId="2E349C3A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A61E4" w:rsidRPr="00065A19" w14:paraId="55D6490F" w14:textId="77777777" w:rsidTr="00D956AF">
        <w:trPr>
          <w:cantSplit/>
          <w:tblHeader/>
        </w:trPr>
        <w:tc>
          <w:tcPr>
            <w:tcW w:w="4392" w:type="dxa"/>
          </w:tcPr>
          <w:p w14:paraId="34216788" w14:textId="77777777" w:rsidR="002A61E4" w:rsidRPr="00065A19" w:rsidRDefault="002A61E4" w:rsidP="002A61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5" w:type="dxa"/>
            <w:gridSpan w:val="7"/>
          </w:tcPr>
          <w:p w14:paraId="008DAA98" w14:textId="77777777" w:rsidR="002A61E4" w:rsidRPr="00065A19" w:rsidRDefault="002A61E4" w:rsidP="002A61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61E4" w:rsidRPr="00065A19" w14:paraId="07F2CB46" w14:textId="77777777" w:rsidTr="00D956AF">
        <w:trPr>
          <w:cantSplit/>
        </w:trPr>
        <w:tc>
          <w:tcPr>
            <w:tcW w:w="4392" w:type="dxa"/>
          </w:tcPr>
          <w:p w14:paraId="18BD9500" w14:textId="77777777" w:rsidR="002A61E4" w:rsidRPr="00065A19" w:rsidRDefault="002A61E4" w:rsidP="002A61E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C09EA0E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64F8BF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7932D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C5EC61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A2692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68702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82614A5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065A19" w14:paraId="366DA1E0" w14:textId="77777777" w:rsidTr="00D956AF">
        <w:trPr>
          <w:cantSplit/>
        </w:trPr>
        <w:tc>
          <w:tcPr>
            <w:tcW w:w="4392" w:type="dxa"/>
          </w:tcPr>
          <w:p w14:paraId="086CF1EF" w14:textId="77777777" w:rsidR="002A61E4" w:rsidRPr="00065A19" w:rsidRDefault="002A61E4" w:rsidP="002A61E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68A0576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005D15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FA09C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C13A11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D7D43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1B3A14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F8FB05D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1F0A" w:rsidRPr="00065A19" w14:paraId="09DEB852" w14:textId="77777777" w:rsidTr="0035266C">
        <w:trPr>
          <w:cantSplit/>
        </w:trPr>
        <w:tc>
          <w:tcPr>
            <w:tcW w:w="4392" w:type="dxa"/>
          </w:tcPr>
          <w:p w14:paraId="26E7D82E" w14:textId="77777777" w:rsidR="00501F0A" w:rsidRPr="00065A19" w:rsidRDefault="00501F0A" w:rsidP="00501F0A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75D3354" w14:textId="5A5F0CD2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1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6,37</w:t>
            </w:r>
            <w:r w:rsidR="007252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3D86F675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A9B147" w14:textId="7A96F259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5,068</w:t>
            </w:r>
          </w:p>
        </w:tc>
        <w:tc>
          <w:tcPr>
            <w:tcW w:w="180" w:type="dxa"/>
            <w:vAlign w:val="bottom"/>
          </w:tcPr>
          <w:p w14:paraId="7202FBA2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7C6604" w14:textId="49D26610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62A481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4DEF36" w14:textId="54CC029E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01F0A" w:rsidRPr="00065A19" w14:paraId="693954C9" w14:textId="77777777" w:rsidTr="0035266C">
        <w:trPr>
          <w:cantSplit/>
        </w:trPr>
        <w:tc>
          <w:tcPr>
            <w:tcW w:w="4392" w:type="dxa"/>
          </w:tcPr>
          <w:p w14:paraId="4051E320" w14:textId="77777777" w:rsidR="00501F0A" w:rsidRPr="00065A19" w:rsidRDefault="00501F0A" w:rsidP="00501F0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0832B74" w14:textId="0D2C210B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F0A">
              <w:rPr>
                <w:rFonts w:asciiTheme="majorBidi" w:hAnsiTheme="majorBidi" w:cstheme="majorBidi"/>
                <w:sz w:val="30"/>
                <w:szCs w:val="30"/>
              </w:rPr>
              <w:t>3,886</w:t>
            </w:r>
          </w:p>
        </w:tc>
        <w:tc>
          <w:tcPr>
            <w:tcW w:w="180" w:type="dxa"/>
            <w:vAlign w:val="bottom"/>
          </w:tcPr>
          <w:p w14:paraId="6326B909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57B70" w14:textId="4E4B1353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3,171</w:t>
            </w:r>
          </w:p>
        </w:tc>
        <w:tc>
          <w:tcPr>
            <w:tcW w:w="180" w:type="dxa"/>
            <w:vAlign w:val="bottom"/>
          </w:tcPr>
          <w:p w14:paraId="04AD6A7B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AAEA7" w14:textId="27A24064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6AF876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5CA9EC3" w14:textId="318D5099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04F5811" w14:textId="77777777" w:rsidR="008B1316" w:rsidRPr="003F5A2B" w:rsidRDefault="008B1316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CAACB78" w14:textId="4CDC0734" w:rsidR="002C14FD" w:rsidRPr="00FE52F8" w:rsidRDefault="004907A0" w:rsidP="002C14FD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>ในระหว่างงว</w:t>
      </w:r>
      <w:r w:rsidR="00AE3259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  <w:r w:rsidR="00873AD1">
        <w:rPr>
          <w:rFonts w:ascii="Angsana New" w:hAnsi="Angsana New" w:cs="Angsana New" w:hint="cs"/>
          <w:sz w:val="30"/>
          <w:szCs w:val="30"/>
          <w:cs/>
        </w:rPr>
        <w:t>หก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B1316">
        <w:rPr>
          <w:rFonts w:ascii="Angsana New" w:hAnsi="Angsana New" w:cs="Angsana New"/>
          <w:sz w:val="30"/>
          <w:szCs w:val="30"/>
        </w:rPr>
        <w:t>3</w:t>
      </w:r>
      <w:r w:rsidR="00873AD1">
        <w:rPr>
          <w:rFonts w:ascii="Angsana New" w:hAnsi="Angsana New" w:cs="Angsana New"/>
          <w:sz w:val="30"/>
          <w:szCs w:val="30"/>
        </w:rPr>
        <w:t xml:space="preserve">0 </w:t>
      </w:r>
      <w:r w:rsidR="00873AD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873C8E" w:rsidRPr="00873C8E">
        <w:rPr>
          <w:rFonts w:ascii="Angsana New" w:hAnsi="Angsana New" w:cs="Angsana New" w:hint="cs"/>
          <w:sz w:val="30"/>
          <w:szCs w:val="30"/>
        </w:rPr>
        <w:t>256</w:t>
      </w:r>
      <w:r w:rsidR="00F27CC3">
        <w:rPr>
          <w:rFonts w:ascii="Angsana New" w:hAnsi="Angsana New" w:cs="Angsana New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กระแสเงินสดจ่ายทั้งหมดของสัญญาเช่าของกลุ่มบริษัทมี</w:t>
      </w:r>
      <w:r w:rsidR="002C14FD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จำนวน</w:t>
      </w:r>
      <w:r w:rsidR="002C14FD">
        <w:rPr>
          <w:rFonts w:ascii="Angsana New" w:hAnsi="Angsana New" w:cs="Angsana New"/>
          <w:sz w:val="30"/>
          <w:szCs w:val="30"/>
        </w:rPr>
        <w:t xml:space="preserve"> </w:t>
      </w:r>
      <w:r w:rsidR="00501F0A">
        <w:rPr>
          <w:rFonts w:asciiTheme="majorBidi" w:hAnsiTheme="majorBidi" w:cstheme="majorBidi" w:hint="cs"/>
          <w:sz w:val="30"/>
          <w:szCs w:val="30"/>
          <w:cs/>
          <w:lang w:val="th-TH"/>
        </w:rPr>
        <w:t>6.35</w:t>
      </w:r>
      <w:r w:rsidR="00F27CC3">
        <w:rPr>
          <w:rFonts w:ascii="Angsana New" w:hAnsi="Angsana New" w:cs="Angsana New"/>
          <w:sz w:val="30"/>
          <w:szCs w:val="30"/>
        </w:rPr>
        <w:t xml:space="preserve"> </w:t>
      </w:r>
      <w:r w:rsidR="002C14FD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</w:p>
    <w:p w14:paraId="495B84A5" w14:textId="0F4C7A49" w:rsidR="004E126E" w:rsidRPr="005527C2" w:rsidRDefault="004E126E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6998381A" w14:textId="0FF5BA1E" w:rsidR="00DE388C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E388C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5527C2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2F7B382C" w14:textId="4407BAC4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ในการประชุมสามัญประจำปีของผู้ถือหุ้นของบริษัทเมื่อวันที่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27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8921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</w:t>
      </w:r>
      <w:r w:rsidRPr="0091153A">
        <w:rPr>
          <w:rFonts w:asciiTheme="majorBidi" w:hAnsiTheme="majorBidi" w:hint="cs"/>
          <w:sz w:val="30"/>
          <w:szCs w:val="30"/>
          <w:lang w:val="th-TH"/>
        </w:rPr>
        <w:t>“</w:t>
      </w:r>
      <w:r w:rsidRPr="004C7081">
        <w:rPr>
          <w:rFonts w:asciiTheme="majorBidi" w:hAnsiTheme="majorBidi"/>
          <w:sz w:val="30"/>
          <w:szCs w:val="30"/>
          <w:lang w:val="th-TH"/>
        </w:rPr>
        <w:t>ESOP Warrant-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>1</w:t>
      </w:r>
      <w:r w:rsidRPr="0091153A">
        <w:rPr>
          <w:rFonts w:asciiTheme="majorBidi" w:hAnsiTheme="majorBidi" w:hint="cs"/>
          <w:sz w:val="30"/>
          <w:szCs w:val="30"/>
          <w:lang w:val="th-TH"/>
        </w:rPr>
        <w:t>”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) ชนิดระบุชื่อผู้ถือและไม่สามารถโอนเปลี่ยนมือได้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จัดสรรให้แก่กรรมการ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ผู้บริหารและพนักงานของบริษัทและ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>/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หรือบริษัทย่อย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โดยไม่ผ่านผู้รับช่วงซื้อหลักทรัพย์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จำนวน </w:t>
      </w:r>
      <w:r w:rsidRPr="0091153A">
        <w:rPr>
          <w:rFonts w:asciiTheme="majorBidi" w:hAnsiTheme="majorBidi"/>
          <w:sz w:val="30"/>
          <w:szCs w:val="30"/>
          <w:lang w:val="th-TH"/>
        </w:rPr>
        <w:t>2</w:t>
      </w:r>
      <w:r w:rsidRPr="0091153A">
        <w:rPr>
          <w:rFonts w:asciiTheme="majorBidi" w:hAnsiTheme="majorBidi" w:hint="cs"/>
          <w:sz w:val="30"/>
          <w:szCs w:val="30"/>
          <w:lang w:val="th-TH"/>
        </w:rPr>
        <w:t>,</w:t>
      </w:r>
      <w:r w:rsidRPr="000F2BBF">
        <w:rPr>
          <w:rFonts w:ascii="Angsana New" w:hAnsi="Angsana New"/>
          <w:sz w:val="30"/>
          <w:szCs w:val="30"/>
        </w:rPr>
        <w:t>4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00,000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หน่วย อายุ </w:t>
      </w:r>
      <w:r w:rsidRPr="000F2BBF">
        <w:rPr>
          <w:rFonts w:ascii="Angsana New" w:hAnsi="Angsana New" w:hint="cs"/>
          <w:sz w:val="30"/>
          <w:szCs w:val="30"/>
        </w:rPr>
        <w:t>5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ปี นับแต่วันที่ออก</w:t>
      </w:r>
      <w:r w:rsidRPr="00AF64EA">
        <w:rPr>
          <w:rFonts w:asciiTheme="majorBidi" w:hAnsiTheme="majorBidi" w:hint="cs"/>
          <w:sz w:val="30"/>
          <w:szCs w:val="30"/>
          <w:cs/>
          <w:lang w:val="th-TH"/>
        </w:rPr>
        <w:t>และเสนอขายใบสำคัญแสดงสิทธิครั้งแรก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โดยมีรายละเอียดเพิ่มเติมดังนี้</w:t>
      </w:r>
    </w:p>
    <w:p w14:paraId="7794C053" w14:textId="77777777" w:rsidR="00DE388C" w:rsidRPr="005527C2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DE388C" w:rsidRPr="000F2BBF" w14:paraId="1DE56ADE" w14:textId="77777777" w:rsidTr="002C7D25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331F90" w14:textId="77777777" w:rsidR="00DE388C" w:rsidRPr="0091153A" w:rsidRDefault="00DE388C" w:rsidP="002C7D25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574EA95C" w14:textId="77777777" w:rsidR="00DE388C" w:rsidRPr="0091153A" w:rsidRDefault="00DE388C" w:rsidP="002C7D25">
            <w:pPr>
              <w:pStyle w:val="BodyText2"/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C40449" w14:textId="77777777" w:rsidR="00DE388C" w:rsidRPr="0091153A" w:rsidRDefault="00DE388C" w:rsidP="002C7D25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DE388C" w:rsidRPr="000F2BBF" w14:paraId="42934532" w14:textId="77777777" w:rsidTr="002C7D25">
        <w:tc>
          <w:tcPr>
            <w:tcW w:w="3510" w:type="dxa"/>
            <w:hideMark/>
          </w:tcPr>
          <w:p w14:paraId="0541945A" w14:textId="77777777" w:rsidR="00DE388C" w:rsidRPr="000F2BBF" w:rsidRDefault="00DE388C" w:rsidP="002C7D25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3FE50208" w14:textId="77777777" w:rsidR="00DE388C" w:rsidRPr="008A05ED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4F8BD5BB" w14:textId="77777777" w:rsidR="00DE388C" w:rsidRPr="008A05ED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A05E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05ED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8A05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05E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E388C" w:rsidRPr="000F2BBF" w14:paraId="4C6D7D31" w14:textId="77777777" w:rsidTr="002C7D25">
        <w:tc>
          <w:tcPr>
            <w:tcW w:w="3510" w:type="dxa"/>
            <w:hideMark/>
          </w:tcPr>
          <w:p w14:paraId="26D255F9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6E38FDE2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B70AB6F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DE388C" w:rsidRPr="000F2BBF" w14:paraId="2E2D5E64" w14:textId="77777777" w:rsidTr="002C7D25">
        <w:tc>
          <w:tcPr>
            <w:tcW w:w="3510" w:type="dxa"/>
            <w:hideMark/>
          </w:tcPr>
          <w:p w14:paraId="1F689FAA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0BC1EE97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9EAC251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DE388C" w:rsidRPr="000F2BBF" w14:paraId="7057BAB4" w14:textId="77777777" w:rsidTr="002C7D25">
        <w:trPr>
          <w:tblHeader/>
        </w:trPr>
        <w:tc>
          <w:tcPr>
            <w:tcW w:w="3510" w:type="dxa"/>
            <w:hideMark/>
          </w:tcPr>
          <w:p w14:paraId="1D8AE850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74FF1190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7851AC9B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/>
                <w:sz w:val="30"/>
                <w:szCs w:val="30"/>
              </w:rPr>
              <w:t xml:space="preserve">0.24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03389B">
              <w:rPr>
                <w:rFonts w:ascii="Angsana New" w:hAnsi="Angsana New"/>
                <w:sz w:val="30"/>
                <w:szCs w:val="30"/>
              </w:rPr>
              <w:t xml:space="preserve"> 0.82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ต่อ </w:t>
            </w:r>
            <w:r w:rsidRPr="0003389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E388C" w:rsidRPr="000F2BBF" w14:paraId="6103BB46" w14:textId="77777777" w:rsidTr="002C7D25">
        <w:tc>
          <w:tcPr>
            <w:tcW w:w="3510" w:type="dxa"/>
            <w:hideMark/>
          </w:tcPr>
          <w:p w14:paraId="70A28A17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26989A8E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476DF95A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ในวันที่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ของแต่ละปี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ตลอดอายุของใบสำคัญแสดงสิทธิ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โดยจะสามารถใช้สิทธิครั้งแรกได้ในวันที่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และวันใช้สิทธิครั้งสุดท้ายจะตรงกับวันที่ใบสำคัญแสดงสิทธิมีอายุครบ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143A80C" w14:textId="77777777" w:rsidR="00236B22" w:rsidRPr="00E73579" w:rsidRDefault="00236B22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2"/>
          <w:lang w:val="th-TH"/>
        </w:rPr>
      </w:pPr>
    </w:p>
    <w:p w14:paraId="47CD9BCD" w14:textId="4771BBEF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มูลค่ายุติธรรมของใบสำคัญแสดงสิทธิที่จะซื้อหุ้นสามัญวัดมูลค่าโดยวิธี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65F7E">
        <w:rPr>
          <w:rFonts w:asciiTheme="majorBidi" w:hAnsiTheme="majorBidi"/>
          <w:sz w:val="30"/>
          <w:szCs w:val="30"/>
          <w:lang w:val="th-TH"/>
        </w:rPr>
        <w:t>Binomial Option Price Model (BOPM)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ภายใต้สมมติฐานทางการเงิน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7128DDB0" w14:textId="02AF4545" w:rsidR="00DE388C" w:rsidRPr="00E73579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2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DE388C" w:rsidRPr="0091153A" w14:paraId="42FBC113" w14:textId="77777777" w:rsidTr="002C7D25">
        <w:trPr>
          <w:tblHeader/>
        </w:trPr>
        <w:tc>
          <w:tcPr>
            <w:tcW w:w="2913" w:type="pct"/>
            <w:hideMark/>
          </w:tcPr>
          <w:p w14:paraId="5B50CC3F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A74EF9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45B86D78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4F4C739A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</w:tr>
      <w:tr w:rsidR="00DE388C" w:rsidRPr="0091153A" w14:paraId="2A39BE50" w14:textId="77777777" w:rsidTr="002C7D25">
        <w:trPr>
          <w:tblHeader/>
        </w:trPr>
        <w:tc>
          <w:tcPr>
            <w:tcW w:w="2913" w:type="pct"/>
            <w:hideMark/>
          </w:tcPr>
          <w:p w14:paraId="4F2ABF7B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971" w:type="pct"/>
          </w:tcPr>
          <w:p w14:paraId="3600B9C3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4E32CC7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</w:p>
        </w:tc>
      </w:tr>
      <w:tr w:rsidR="00DE388C" w:rsidRPr="0091153A" w14:paraId="3B4545AE" w14:textId="77777777" w:rsidTr="002C7D25">
        <w:trPr>
          <w:tblHeader/>
        </w:trPr>
        <w:tc>
          <w:tcPr>
            <w:tcW w:w="2913" w:type="pct"/>
            <w:hideMark/>
          </w:tcPr>
          <w:p w14:paraId="0446CBBF" w14:textId="77777777" w:rsidR="00DE388C" w:rsidRPr="003E2548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2B031935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0EAD049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</w:rPr>
              <w:t>1.96</w:t>
            </w:r>
          </w:p>
        </w:tc>
      </w:tr>
      <w:tr w:rsidR="00DE388C" w:rsidRPr="0091153A" w14:paraId="5F68C5D5" w14:textId="77777777" w:rsidTr="002C7D25">
        <w:trPr>
          <w:tblHeader/>
        </w:trPr>
        <w:tc>
          <w:tcPr>
            <w:tcW w:w="2913" w:type="pct"/>
            <w:hideMark/>
          </w:tcPr>
          <w:p w14:paraId="6B8EF0C9" w14:textId="77777777" w:rsidR="00DE388C" w:rsidRPr="003E2548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65B84149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68AD6782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</w:rPr>
              <w:t>2.63</w:t>
            </w:r>
          </w:p>
        </w:tc>
      </w:tr>
      <w:tr w:rsidR="00DE388C" w:rsidRPr="0091153A" w14:paraId="4B20BAFD" w14:textId="77777777" w:rsidTr="002C7D25">
        <w:trPr>
          <w:tblHeader/>
        </w:trPr>
        <w:tc>
          <w:tcPr>
            <w:tcW w:w="2913" w:type="pct"/>
            <w:hideMark/>
          </w:tcPr>
          <w:p w14:paraId="517A73E4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61BCC0CD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13D638C" w14:textId="77777777" w:rsidR="00DE388C" w:rsidRPr="00BE16B6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025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90120B7" w14:textId="1E4AB9F1" w:rsidR="00DE388C" w:rsidRPr="00E73579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2"/>
        </w:rPr>
      </w:pPr>
    </w:p>
    <w:p w14:paraId="3976D985" w14:textId="7E56BC85" w:rsidR="00DE388C" w:rsidRDefault="00DE388C" w:rsidP="00DE388C">
      <w:pPr>
        <w:pStyle w:val="BodyText2"/>
        <w:ind w:left="540" w:firstLine="0"/>
        <w:rPr>
          <w:rFonts w:asciiTheme="majorBidi" w:hAnsiTheme="majorBidi" w:cstheme="majorBidi"/>
          <w:sz w:val="30"/>
          <w:szCs w:val="30"/>
        </w:rPr>
      </w:pPr>
      <w:r w:rsidRPr="007175EC">
        <w:rPr>
          <w:rFonts w:asciiTheme="majorBidi" w:hAnsiTheme="majorBidi" w:cstheme="majorBidi"/>
          <w:spacing w:val="4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7175E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7175EC">
        <w:rPr>
          <w:rFonts w:asciiTheme="majorBidi" w:hAnsiTheme="majorBidi"/>
          <w:spacing w:val="4"/>
          <w:sz w:val="30"/>
          <w:szCs w:val="30"/>
          <w:lang w:val="th-TH"/>
        </w:rPr>
        <w:t>ESOP Warrant-</w:t>
      </w:r>
      <w:r w:rsidRPr="007175EC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>1</w:t>
      </w:r>
      <w:r w:rsidRPr="007175EC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 </w:t>
      </w:r>
      <w:r w:rsidRPr="007175EC">
        <w:rPr>
          <w:rFonts w:asciiTheme="majorBidi" w:hAnsiTheme="majorBidi" w:cstheme="majorBidi"/>
          <w:spacing w:val="4"/>
          <w:sz w:val="30"/>
          <w:szCs w:val="30"/>
          <w:cs/>
        </w:rPr>
        <w:t>รวมอยู่ในค่าใช้จ่ายในการบริหา</w:t>
      </w:r>
      <w:r w:rsidRPr="007175EC">
        <w:rPr>
          <w:rFonts w:asciiTheme="majorBidi" w:hAnsiTheme="majorBidi" w:cstheme="majorBidi" w:hint="cs"/>
          <w:spacing w:val="4"/>
          <w:sz w:val="30"/>
          <w:szCs w:val="30"/>
          <w:cs/>
        </w:rPr>
        <w:t>ร</w:t>
      </w:r>
      <w:r w:rsidR="00F73184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7175EC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ในงบการเงินรวมและงบการเงินเฉพาะกิจการสำหรับ</w:t>
      </w:r>
      <w:r w:rsidR="004525F7" w:rsidRPr="007175EC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งวด</w:t>
      </w:r>
      <w:r w:rsidR="00A07A89" w:rsidRPr="007175EC">
        <w:rPr>
          <w:rFonts w:ascii="Angsana New" w:hAnsi="Angsana New" w:cs="Angsana New" w:hint="cs"/>
          <w:spacing w:val="-6"/>
          <w:sz w:val="30"/>
          <w:szCs w:val="30"/>
          <w:cs/>
        </w:rPr>
        <w:t>หก</w:t>
      </w:r>
      <w:r w:rsidR="004525F7" w:rsidRPr="007175EC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เดือน</w:t>
      </w:r>
      <w:r w:rsidRPr="007175EC">
        <w:rPr>
          <w:rFonts w:asciiTheme="majorBidi" w:hAnsiTheme="majorBidi" w:cs="Angsana New" w:hint="cs"/>
          <w:spacing w:val="-6"/>
          <w:sz w:val="30"/>
          <w:szCs w:val="30"/>
          <w:cs/>
        </w:rPr>
        <w:t>สิ้นสุดวันที่</w:t>
      </w:r>
      <w:r w:rsidR="00236B22" w:rsidRPr="007175EC">
        <w:rPr>
          <w:rFonts w:asciiTheme="majorBidi" w:hAnsiTheme="majorBidi" w:cs="Angsana New"/>
          <w:spacing w:val="-6"/>
          <w:sz w:val="30"/>
          <w:szCs w:val="30"/>
        </w:rPr>
        <w:t xml:space="preserve"> 3</w:t>
      </w:r>
      <w:r w:rsidR="00A07A89" w:rsidRPr="007175EC">
        <w:rPr>
          <w:rFonts w:asciiTheme="majorBidi" w:hAnsiTheme="majorBidi" w:cs="Angsana New"/>
          <w:spacing w:val="-6"/>
          <w:sz w:val="30"/>
          <w:szCs w:val="30"/>
        </w:rPr>
        <w:t xml:space="preserve">0 </w:t>
      </w:r>
      <w:r w:rsidR="00A07A89" w:rsidRPr="007175EC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มิถุนายน </w:t>
      </w:r>
      <w:r w:rsidR="00236B22" w:rsidRPr="007175EC">
        <w:rPr>
          <w:rFonts w:asciiTheme="majorBidi" w:hAnsiTheme="majorBidi" w:cs="Angsana New"/>
          <w:spacing w:val="-6"/>
          <w:sz w:val="30"/>
          <w:szCs w:val="30"/>
        </w:rPr>
        <w:t>2566</w:t>
      </w:r>
      <w:r w:rsidRPr="007175E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175EC">
        <w:rPr>
          <w:rFonts w:asciiTheme="majorBidi" w:hAnsiTheme="majorBidi" w:cstheme="majorBidi"/>
          <w:spacing w:val="-6"/>
          <w:sz w:val="30"/>
          <w:szCs w:val="30"/>
          <w:cs/>
        </w:rPr>
        <w:t>มีจำนวน</w:t>
      </w:r>
      <w:r w:rsidRPr="007175E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9370A" w:rsidRPr="007175EC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434FC0" w:rsidRPr="007175EC">
        <w:rPr>
          <w:rFonts w:asciiTheme="majorBidi" w:hAnsiTheme="majorBidi" w:cstheme="majorBidi"/>
          <w:spacing w:val="-6"/>
          <w:sz w:val="30"/>
          <w:szCs w:val="30"/>
        </w:rPr>
        <w:t>.0</w:t>
      </w:r>
      <w:r w:rsidR="00A061E8" w:rsidRPr="007175EC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7175E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42B856CC" w14:textId="77777777" w:rsidR="00DE388C" w:rsidRPr="00E73579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2"/>
          <w:cs/>
          <w:lang w:val="th-TH"/>
        </w:rPr>
      </w:pPr>
    </w:p>
    <w:p w14:paraId="1D38E51E" w14:textId="0A333580" w:rsidR="00F71B39" w:rsidRPr="00B538C4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538C4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B538C4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B538C4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B538C4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E73579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24108941" w14:textId="4E2AF5BB" w:rsidR="00DF4D6D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121D622" w14:textId="77777777" w:rsidR="008D3B94" w:rsidRPr="00E73579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747BDF6" w14:textId="5E7F8C60" w:rsidR="001B6035" w:rsidRPr="00873C8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1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873C8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2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E73579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2EE4902A" w14:textId="1D10A5C7" w:rsidR="00DF4D6D" w:rsidRDefault="00DF4D6D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73C8E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วัดโดยใช้กำไรก่อนหักต้นทุนทางการเงิน ภาษีเงินได้ ค่าเสื่อมราคาและค่าตัดจำหน่ายของส่วนงาน </w:t>
      </w:r>
      <w:r w:rsidRPr="00873C8E">
        <w:rPr>
          <w:rFonts w:ascii="Angsana New" w:hAnsi="Angsana New" w:cs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Pr="00873C8E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873C8E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</w:t>
      </w:r>
      <w:r w:rsidR="00C55E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3C8E">
        <w:rPr>
          <w:rFonts w:ascii="Angsana New" w:hAnsi="Angsana New" w:cs="Angsana New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95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</w:tblGrid>
      <w:tr w:rsidR="00873AD1" w14:paraId="31FB8F48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7E7300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7D0E8B1B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73AD1" w:rsidRPr="00EF51EB" w14:paraId="52CF641C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49C65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7D00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82637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F52E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C073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283D457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760245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841E3DD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73AD1" w:rsidRPr="00EF51EB" w14:paraId="64B5ADB9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0634E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9F13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5992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FC52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BE2A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1AD2C12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808E12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DD73915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73AD1" w:rsidRPr="00EF51EB" w14:paraId="2E4CA210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D67CE8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9CEF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4FB1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3575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8A298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414279EF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73AD1" w:rsidRPr="009F6A5E" w14:paraId="09A146A3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F20A4A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A7D9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13069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FA4B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FA65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C4CA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59E4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57DE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C9E6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EFA45C2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2530F12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7761F72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873AD1" w14:paraId="5C849FE9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1F9630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55D1610A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AD1" w14:paraId="7323F097" w14:textId="77777777" w:rsidTr="008708DB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F7A155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4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251A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2D84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D6FA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0D3D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9D87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F8A4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990C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49A8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BF7AC3D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9783E3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AAB929B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873AD1" w:rsidRPr="008D085E" w14:paraId="2274E20F" w14:textId="77777777" w:rsidTr="008708DB">
        <w:trPr>
          <w:trHeight w:val="42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B81B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90C956" w14:textId="29D6A838" w:rsidR="00873AD1" w:rsidRPr="009F6A5E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75C1A">
              <w:rPr>
                <w:rFonts w:ascii="Angsana New" w:hAnsi="Angsana New" w:cs="Angsana New"/>
                <w:color w:val="000000"/>
                <w:sz w:val="30"/>
                <w:szCs w:val="30"/>
              </w:rPr>
              <w:t>654,272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988C6CE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F3F8928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709</w:t>
            </w: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37D7F7A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0902AC8" w14:textId="6C2167AE" w:rsidR="00873AD1" w:rsidRPr="008D085E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262,500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5C6351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FEF85B3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217,786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2E915C5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2F4F637" w14:textId="5C1FA914" w:rsidR="00873AD1" w:rsidRPr="008D085E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916,772</w:t>
            </w:r>
          </w:p>
        </w:tc>
        <w:tc>
          <w:tcPr>
            <w:tcW w:w="236" w:type="dxa"/>
            <w:vAlign w:val="bottom"/>
          </w:tcPr>
          <w:p w14:paraId="6A96790A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9AE6567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927,354</w:t>
            </w:r>
          </w:p>
        </w:tc>
      </w:tr>
      <w:tr w:rsidR="00873AD1" w:rsidRPr="00347E8F" w14:paraId="51BD6DEF" w14:textId="77777777" w:rsidTr="008708DB">
        <w:trPr>
          <w:trHeight w:val="10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116B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62A03" w14:textId="6F24ABEA" w:rsidR="00873AD1" w:rsidRPr="00E27A65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75C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654,272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7D8C" w14:textId="77777777" w:rsidR="00873AD1" w:rsidRPr="00E27A65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B3024" w14:textId="77777777" w:rsidR="00873AD1" w:rsidRPr="00347E8F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623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709,568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851C" w14:textId="77777777" w:rsidR="00873AD1" w:rsidRPr="00347E8F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94734" w14:textId="6AA5AA02" w:rsidR="00873AD1" w:rsidRPr="00347E8F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262,500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9365" w14:textId="77777777" w:rsidR="00873AD1" w:rsidRPr="00347E8F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4C6D20" w14:textId="77777777" w:rsidR="00873AD1" w:rsidRPr="00347E8F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217,786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1986" w14:textId="77777777" w:rsidR="00873AD1" w:rsidRPr="00347E8F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70CA9" w14:textId="2C873B62" w:rsidR="00873AD1" w:rsidRPr="00347E8F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916,772</w:t>
            </w:r>
          </w:p>
        </w:tc>
        <w:tc>
          <w:tcPr>
            <w:tcW w:w="236" w:type="dxa"/>
            <w:vAlign w:val="bottom"/>
          </w:tcPr>
          <w:p w14:paraId="2FAD8736" w14:textId="77777777" w:rsidR="00873AD1" w:rsidRPr="00347E8F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8F7F6" w14:textId="77777777" w:rsidR="00873AD1" w:rsidRPr="00347E8F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927,354</w:t>
            </w:r>
          </w:p>
        </w:tc>
      </w:tr>
      <w:tr w:rsidR="00873AD1" w:rsidRPr="008D085E" w14:paraId="106193E0" w14:textId="77777777" w:rsidTr="008708DB">
        <w:trPr>
          <w:trHeight w:val="3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F544C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C1C5B9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CB0314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41EAEF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DEB668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E0876B1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BE4601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F908F2C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D159A8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5697798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A1DDBE9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68A3D61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873AD1" w:rsidRPr="008D085E" w14:paraId="3A25F8C7" w14:textId="77777777" w:rsidTr="008708DB">
        <w:trPr>
          <w:trHeight w:val="6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29F7E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5D5134" w14:textId="5353ECAD" w:rsidR="00873AD1" w:rsidRPr="009F6A5E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75C1A">
              <w:rPr>
                <w:rFonts w:ascii="Angsana New" w:hAnsi="Angsana New" w:cs="Angsana New"/>
                <w:color w:val="000000"/>
                <w:sz w:val="30"/>
                <w:szCs w:val="30"/>
              </w:rPr>
              <w:t>50,655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012D15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2B356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45,481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AC81CA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DFC0643" w14:textId="4FF92EA4" w:rsidR="00873AD1" w:rsidRPr="008D085E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74,660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89170E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E4617FB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60,773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ABE3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158E3AE" w14:textId="6F7B1003" w:rsidR="00873AD1" w:rsidRPr="008D085E" w:rsidRDefault="00B75C1A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125,315</w:t>
            </w:r>
          </w:p>
        </w:tc>
        <w:tc>
          <w:tcPr>
            <w:tcW w:w="236" w:type="dxa"/>
            <w:vAlign w:val="bottom"/>
          </w:tcPr>
          <w:p w14:paraId="1A23573D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58D68E82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A16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106,254</w:t>
            </w:r>
          </w:p>
        </w:tc>
      </w:tr>
      <w:tr w:rsidR="00873AD1" w:rsidRPr="008D085E" w14:paraId="611C87B9" w14:textId="77777777" w:rsidTr="008708DB">
        <w:trPr>
          <w:trHeight w:val="281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5DC5C52E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72A5C37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207009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77031B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BEE3C5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34E8E9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D82583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23D78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100DB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3EAFDC0" w14:textId="392C1E04" w:rsidR="00873AD1" w:rsidRPr="008D085E" w:rsidRDefault="00B75C1A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C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(27,180)</w:t>
            </w:r>
          </w:p>
        </w:tc>
        <w:tc>
          <w:tcPr>
            <w:tcW w:w="236" w:type="dxa"/>
            <w:vAlign w:val="bottom"/>
          </w:tcPr>
          <w:p w14:paraId="69156153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4439E4B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2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(25,127)</w:t>
            </w:r>
          </w:p>
        </w:tc>
      </w:tr>
      <w:tr w:rsidR="00873AD1" w:rsidRPr="008D085E" w14:paraId="1CCA1A5D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E8FB461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A079D7F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31C3B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2E0E42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E5DE74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F93F83B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6E572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BD2379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06C9BA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D75A649" w14:textId="6044F636" w:rsidR="00873AD1" w:rsidRPr="008D085E" w:rsidRDefault="00B75C1A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C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(9,478)</w:t>
            </w:r>
          </w:p>
        </w:tc>
        <w:tc>
          <w:tcPr>
            <w:tcW w:w="236" w:type="dxa"/>
            <w:vAlign w:val="bottom"/>
          </w:tcPr>
          <w:p w14:paraId="4578FD76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4DA06185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2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(8,888)</w:t>
            </w:r>
          </w:p>
        </w:tc>
      </w:tr>
      <w:tr w:rsidR="00873AD1" w:rsidRPr="008D085E" w14:paraId="2D7E705E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0621C9B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EF03057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7B3EC3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623B1C8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6811B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D7C349B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FAEEB4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5A46BC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7527C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CB44ACA" w14:textId="38188E11" w:rsidR="00873AD1" w:rsidRPr="008D085E" w:rsidRDefault="00B75C1A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C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(9,812)</w:t>
            </w:r>
          </w:p>
        </w:tc>
        <w:tc>
          <w:tcPr>
            <w:tcW w:w="236" w:type="dxa"/>
            <w:vAlign w:val="bottom"/>
          </w:tcPr>
          <w:p w14:paraId="2BA62F3B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16EAA0D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3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(7,463)</w:t>
            </w:r>
          </w:p>
        </w:tc>
      </w:tr>
      <w:tr w:rsidR="00873AD1" w:rsidRPr="008D085E" w14:paraId="4B90E752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66A9901A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0A1A01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9442B3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ACF988E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1C5D05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0297611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A31735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8BE2C7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C9BC9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8B13DAC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297A62F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ECF237A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73AD1" w:rsidRPr="008D085E" w14:paraId="31832179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1071321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758066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CBB7B9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F5418EA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4C8148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086A72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E84F3C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E349700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91AB8C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96EFDD1" w14:textId="7DD198AF" w:rsidR="00873AD1" w:rsidRPr="008D085E" w:rsidRDefault="00B75C1A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5C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(66,039)</w:t>
            </w:r>
          </w:p>
        </w:tc>
        <w:tc>
          <w:tcPr>
            <w:tcW w:w="236" w:type="dxa"/>
            <w:vAlign w:val="bottom"/>
          </w:tcPr>
          <w:p w14:paraId="020BFA3F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08BE2A9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2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(52,963)</w:t>
            </w:r>
          </w:p>
        </w:tc>
      </w:tr>
      <w:tr w:rsidR="00873AD1" w:rsidRPr="008D085E" w14:paraId="0555E9FC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7F2A8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14C662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0B9603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86C6F5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8B84FD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79AB9B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B9675F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8BF905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111194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C288A" w14:textId="7246ED5D" w:rsidR="00873AD1" w:rsidRPr="008D085E" w:rsidRDefault="00B75C1A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5C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12,806</w:t>
            </w:r>
          </w:p>
        </w:tc>
        <w:tc>
          <w:tcPr>
            <w:tcW w:w="236" w:type="dxa"/>
            <w:vAlign w:val="bottom"/>
          </w:tcPr>
          <w:p w14:paraId="060C24CE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CB12E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3D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11,813</w:t>
            </w:r>
          </w:p>
        </w:tc>
      </w:tr>
      <w:tr w:rsidR="00873AD1" w:rsidRPr="00424B34" w14:paraId="1800FDD9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2BD5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0E46890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8C4285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0E09280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611C74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8D73F9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A6C53D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E98E53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5E5D7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74F1ADB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C634C7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1EE37B61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873AD1" w:rsidRPr="00424B34" w14:paraId="79F03728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3DDA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ACD41A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519F53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59D744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43AAC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6BC115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DB3259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275380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BB472A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CA6053A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8235C5B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F9B0A89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73AD1" w:rsidRPr="00C24C80" w14:paraId="70306B44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F072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มิถุนายน/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950314" w14:textId="7B86ADEB" w:rsidR="00873AD1" w:rsidRPr="00424B34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75C1A">
              <w:rPr>
                <w:rFonts w:ascii="Angsana New" w:hAnsi="Angsana New" w:cs="Angsana New"/>
                <w:color w:val="000000"/>
                <w:sz w:val="30"/>
                <w:szCs w:val="30"/>
              </w:rPr>
              <w:t>271,735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402E9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108D05" w14:textId="52F7916F" w:rsidR="00873AD1" w:rsidRPr="00C24C80" w:rsidRDefault="00A274AD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269</w:t>
            </w:r>
            <w:r w:rsidR="00873AD1"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73AD1"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FED3A1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09A705" w14:textId="268B4D24" w:rsidR="00873AD1" w:rsidRPr="00C24C80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478,152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595B5C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12AB85" w14:textId="729705A5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AD1A7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259C051" w14:textId="5347CFF0" w:rsidR="00873AD1" w:rsidRPr="00C24C80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749,887</w:t>
            </w:r>
          </w:p>
        </w:tc>
        <w:tc>
          <w:tcPr>
            <w:tcW w:w="236" w:type="dxa"/>
            <w:vAlign w:val="bottom"/>
          </w:tcPr>
          <w:p w14:paraId="7833DCA8" w14:textId="77777777" w:rsidR="00873AD1" w:rsidRPr="00C24C80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8A51556" w14:textId="580F79B3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,2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</w:tr>
      <w:tr w:rsidR="00873AD1" w:rsidRPr="00C24C80" w14:paraId="44C63C94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069E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5A9911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AEE776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F25BE0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BBA18D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317DC1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B245A8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271148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CEA310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35528796" w14:textId="77777777" w:rsidR="00873AD1" w:rsidRPr="00C24C80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285930" w14:textId="77777777" w:rsidR="00873AD1" w:rsidRPr="00C24C80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38F25C28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73AD1" w:rsidRPr="00C24C80" w14:paraId="18EBE4DF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040ECFA3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มิถุนายน/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4059D6" w14:textId="7C46CBDE" w:rsidR="00873AD1" w:rsidRPr="00424B34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75C1A">
              <w:rPr>
                <w:rFonts w:ascii="Angsana New" w:hAnsi="Angsana New" w:cs="Angsana New"/>
                <w:color w:val="000000"/>
                <w:sz w:val="30"/>
                <w:szCs w:val="30"/>
              </w:rPr>
              <w:t>325,788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C3345F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BCDAE1" w14:textId="30069B33" w:rsidR="00873AD1" w:rsidRPr="00C24C80" w:rsidRDefault="00A274AD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312</w:t>
            </w:r>
            <w:r w:rsidR="00873AD1"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25D6AF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9D59C" w14:textId="21549F0E" w:rsidR="00873AD1" w:rsidRPr="00C24C80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133,285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7499F1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4264FA" w14:textId="3F604EE8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28AE06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6A908E6" w14:textId="367C9CB6" w:rsidR="00873AD1" w:rsidRPr="00C24C80" w:rsidRDefault="00B75C1A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459,073</w:t>
            </w:r>
          </w:p>
        </w:tc>
        <w:tc>
          <w:tcPr>
            <w:tcW w:w="236" w:type="dxa"/>
            <w:vAlign w:val="bottom"/>
          </w:tcPr>
          <w:p w14:paraId="7DC74EE5" w14:textId="77777777" w:rsidR="00873AD1" w:rsidRPr="00C24C80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22AA43F" w14:textId="43B44B89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44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993</w:t>
            </w:r>
          </w:p>
        </w:tc>
      </w:tr>
    </w:tbl>
    <w:p w14:paraId="16FB4124" w14:textId="77777777" w:rsidR="008B1316" w:rsidRPr="0092016A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2140A6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140A6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64CD9211" w14:textId="6D5FB8A6" w:rsidR="008D3B94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62F4A0" w14:textId="77777777" w:rsidR="005527C2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2CF73D1" w14:textId="505F8AF7" w:rsidR="00396E71" w:rsidRPr="008B131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8D3B94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441"/>
        <w:gridCol w:w="1289"/>
        <w:gridCol w:w="241"/>
        <w:gridCol w:w="1170"/>
      </w:tblGrid>
      <w:tr w:rsidR="00D82A8C" w:rsidRPr="008B1316" w14:paraId="4FCBF0EB" w14:textId="77777777" w:rsidTr="00265722">
        <w:trPr>
          <w:tblHeader/>
        </w:trPr>
        <w:tc>
          <w:tcPr>
            <w:tcW w:w="2745" w:type="pct"/>
          </w:tcPr>
          <w:p w14:paraId="31BA4C7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FC3AEEF" w14:textId="425DE988" w:rsidR="00D82A8C" w:rsidRPr="008B1316" w:rsidRDefault="00873AD1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011ACE76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</w:tcPr>
          <w:p w14:paraId="7C6F2ADA" w14:textId="33B2D3F0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8B1316" w14:paraId="38D098C7" w14:textId="77777777" w:rsidTr="00BC73AE">
        <w:trPr>
          <w:tblHeader/>
        </w:trPr>
        <w:tc>
          <w:tcPr>
            <w:tcW w:w="2745" w:type="pct"/>
          </w:tcPr>
          <w:p w14:paraId="757852B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11CA346A" w14:textId="2D936DA2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21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549726B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626F99B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21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008F" w:rsidRPr="008B1316" w14:paraId="13D8E242" w14:textId="77777777" w:rsidTr="00D82A8C">
        <w:trPr>
          <w:tblHeader/>
        </w:trPr>
        <w:tc>
          <w:tcPr>
            <w:tcW w:w="2745" w:type="pct"/>
          </w:tcPr>
          <w:p w14:paraId="3581D90B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pct"/>
            <w:gridSpan w:val="3"/>
          </w:tcPr>
          <w:p w14:paraId="5CE68DC0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8B1316" w14:paraId="6A53AF7F" w14:textId="77777777" w:rsidTr="00BC73AE">
        <w:tc>
          <w:tcPr>
            <w:tcW w:w="2745" w:type="pct"/>
          </w:tcPr>
          <w:p w14:paraId="026CB9D9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</w:tcPr>
          <w:p w14:paraId="6488D8B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EE8093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2140" w:rsidRPr="008B1316" w14:paraId="086D7CE5" w14:textId="77777777" w:rsidTr="00BC73AE">
        <w:tc>
          <w:tcPr>
            <w:tcW w:w="2745" w:type="pct"/>
          </w:tcPr>
          <w:p w14:paraId="27809BD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953A46A" w14:textId="6AC07A1C" w:rsidR="00602140" w:rsidRPr="008B1316" w:rsidRDefault="00B75C1A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749,887</w:t>
            </w:r>
          </w:p>
        </w:tc>
        <w:tc>
          <w:tcPr>
            <w:tcW w:w="131" w:type="pct"/>
          </w:tcPr>
          <w:p w14:paraId="48D76DB8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00DF5650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52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725,266</w:t>
            </w:r>
          </w:p>
        </w:tc>
      </w:tr>
      <w:tr w:rsidR="00602140" w:rsidRPr="008B1316" w14:paraId="5F05DF1C" w14:textId="77777777" w:rsidTr="00BC73AE">
        <w:tc>
          <w:tcPr>
            <w:tcW w:w="2745" w:type="pct"/>
          </w:tcPr>
          <w:p w14:paraId="6B5D24D2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DC726CC" w14:textId="39DB7237" w:rsidR="00602140" w:rsidRPr="008B1316" w:rsidRDefault="00B75C1A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554,101</w:t>
            </w:r>
          </w:p>
        </w:tc>
        <w:tc>
          <w:tcPr>
            <w:tcW w:w="131" w:type="pct"/>
          </w:tcPr>
          <w:p w14:paraId="5C284D6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57DE63A4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560,507</w:t>
            </w:r>
          </w:p>
        </w:tc>
      </w:tr>
      <w:tr w:rsidR="00602140" w:rsidRPr="008B1316" w14:paraId="70204E9B" w14:textId="77777777" w:rsidTr="00BC73AE">
        <w:tc>
          <w:tcPr>
            <w:tcW w:w="2745" w:type="pct"/>
          </w:tcPr>
          <w:p w14:paraId="7F4D13F4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56F3011D" w:rsidR="00602140" w:rsidRPr="008B1316" w:rsidRDefault="00B75C1A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9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1,303,988</w:t>
            </w:r>
          </w:p>
        </w:tc>
        <w:tc>
          <w:tcPr>
            <w:tcW w:w="131" w:type="pct"/>
          </w:tcPr>
          <w:p w14:paraId="638E8C0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14156AB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93C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1,285,773</w:t>
            </w:r>
          </w:p>
        </w:tc>
      </w:tr>
      <w:tr w:rsidR="00047164" w:rsidRPr="008B1316" w14:paraId="66A15617" w14:textId="77777777" w:rsidTr="00BC73AE">
        <w:tc>
          <w:tcPr>
            <w:tcW w:w="2745" w:type="pct"/>
          </w:tcPr>
          <w:p w14:paraId="227479B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96EEAA6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5F2CDBD6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56FA9268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47164" w:rsidRPr="008B1316" w14:paraId="653207FD" w14:textId="77777777" w:rsidTr="00BC73AE">
        <w:tc>
          <w:tcPr>
            <w:tcW w:w="2745" w:type="pct"/>
          </w:tcPr>
          <w:p w14:paraId="5670A8FD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6A91F931" w14:textId="3B89D0E4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7D11C1E9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602140" w:rsidRPr="008B1316" w14:paraId="60061027" w14:textId="77777777" w:rsidTr="00BC73AE">
        <w:tc>
          <w:tcPr>
            <w:tcW w:w="2745" w:type="pct"/>
          </w:tcPr>
          <w:p w14:paraId="4B69665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C8B6D2E" w14:textId="536A2DFD" w:rsidR="00602140" w:rsidRPr="008B1316" w:rsidRDefault="00B75C1A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459,073</w:t>
            </w:r>
          </w:p>
        </w:tc>
        <w:tc>
          <w:tcPr>
            <w:tcW w:w="131" w:type="pct"/>
            <w:vAlign w:val="bottom"/>
          </w:tcPr>
          <w:p w14:paraId="0BE8753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7DDD0316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446,993</w:t>
            </w:r>
          </w:p>
        </w:tc>
      </w:tr>
      <w:tr w:rsidR="00602140" w:rsidRPr="008B1316" w14:paraId="039D76C8" w14:textId="77777777" w:rsidTr="00BC73AE">
        <w:tc>
          <w:tcPr>
            <w:tcW w:w="2745" w:type="pct"/>
          </w:tcPr>
          <w:p w14:paraId="63A693B0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3F3B8A4" w14:textId="7BA4FB21" w:rsidR="00602140" w:rsidRPr="008B1316" w:rsidRDefault="00B75C1A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5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156,099</w:t>
            </w:r>
          </w:p>
        </w:tc>
        <w:tc>
          <w:tcPr>
            <w:tcW w:w="131" w:type="pct"/>
            <w:vAlign w:val="bottom"/>
          </w:tcPr>
          <w:p w14:paraId="27FF457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17C99289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159,774</w:t>
            </w:r>
          </w:p>
        </w:tc>
      </w:tr>
      <w:tr w:rsidR="00602140" w:rsidRPr="008B1316" w14:paraId="1600E448" w14:textId="77777777" w:rsidTr="00BC73AE">
        <w:tc>
          <w:tcPr>
            <w:tcW w:w="2745" w:type="pct"/>
          </w:tcPr>
          <w:p w14:paraId="4AE27EE4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46EBB669" w:rsidR="00602140" w:rsidRPr="008B1316" w:rsidRDefault="00B75C1A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5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615,172</w:t>
            </w:r>
          </w:p>
        </w:tc>
        <w:tc>
          <w:tcPr>
            <w:tcW w:w="131" w:type="pct"/>
            <w:vAlign w:val="bottom"/>
          </w:tcPr>
          <w:p w14:paraId="4BD37FEC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51AD6B69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93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606,767</w:t>
            </w:r>
          </w:p>
        </w:tc>
      </w:tr>
    </w:tbl>
    <w:p w14:paraId="1DA5EAC3" w14:textId="1031484B" w:rsidR="00610DA1" w:rsidRDefault="00610DA1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743C29" w14:textId="1765D732" w:rsidR="00305C96" w:rsidRDefault="00305C96" w:rsidP="009A5C8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งินปันผล</w:t>
      </w:r>
    </w:p>
    <w:p w14:paraId="38FD69B6" w14:textId="6CCD4F12" w:rsidR="00305C96" w:rsidRDefault="00305C96" w:rsidP="00305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D5698E" w14:textId="6C3C6233" w:rsidR="00305C96" w:rsidRPr="002A72A8" w:rsidRDefault="00305C96" w:rsidP="00305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2A8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2A72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2A8">
        <w:rPr>
          <w:rFonts w:asciiTheme="majorBidi" w:hAnsiTheme="majorBidi" w:cstheme="majorBidi"/>
          <w:sz w:val="30"/>
          <w:szCs w:val="30"/>
        </w:rPr>
        <w:t>256</w:t>
      </w:r>
      <w:r w:rsidR="0081346F">
        <w:rPr>
          <w:rFonts w:asciiTheme="majorBidi" w:hAnsiTheme="majorBidi" w:cstheme="majorBidi"/>
          <w:sz w:val="30"/>
          <w:szCs w:val="30"/>
        </w:rPr>
        <w:t>6</w:t>
      </w:r>
      <w:r w:rsidRPr="002A72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33F27A1" w14:textId="77777777" w:rsidR="00305C96" w:rsidRPr="00305C96" w:rsidRDefault="00305C96" w:rsidP="00305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305C96" w:rsidRPr="007B5AC3" w14:paraId="2E31F7F4" w14:textId="77777777" w:rsidTr="007F6F4E">
        <w:trPr>
          <w:tblHeader/>
        </w:trPr>
        <w:tc>
          <w:tcPr>
            <w:tcW w:w="3510" w:type="dxa"/>
            <w:vAlign w:val="bottom"/>
          </w:tcPr>
          <w:p w14:paraId="08E02A6D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C85065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11C10065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438E408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590C95F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1E89F969" w14:textId="77777777" w:rsidR="00305C96" w:rsidRPr="007B5AC3" w:rsidDel="00D43E7A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05C96" w:rsidRPr="007B5AC3" w14:paraId="6427AF80" w14:textId="77777777" w:rsidTr="007F6F4E">
        <w:trPr>
          <w:tblHeader/>
        </w:trPr>
        <w:tc>
          <w:tcPr>
            <w:tcW w:w="3510" w:type="dxa"/>
          </w:tcPr>
          <w:p w14:paraId="4E021811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1622881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DB8BF04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384FAB5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F92CE23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DFB137E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05C96" w:rsidRPr="007B5AC3" w14:paraId="2E67260F" w14:textId="77777777" w:rsidTr="007F6F4E">
        <w:tc>
          <w:tcPr>
            <w:tcW w:w="3510" w:type="dxa"/>
          </w:tcPr>
          <w:p w14:paraId="61849C76" w14:textId="6C1497B2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D0374" w:rsidRPr="004712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37734857" w14:textId="47BEEC93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/>
                <w:sz w:val="30"/>
                <w:szCs w:val="30"/>
              </w:rPr>
              <w:t>2</w:t>
            </w:r>
            <w:r w:rsidR="001D0374" w:rsidRPr="00471218">
              <w:rPr>
                <w:rFonts w:asciiTheme="majorBidi" w:hAnsiTheme="majorBidi"/>
                <w:sz w:val="30"/>
                <w:szCs w:val="30"/>
              </w:rPr>
              <w:t>6</w:t>
            </w:r>
            <w:r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 w:rsidR="001D0374" w:rsidRPr="00471218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386" w:type="dxa"/>
          </w:tcPr>
          <w:p w14:paraId="5CAAF38A" w14:textId="002E9201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 w:rsidR="001D0374" w:rsidRPr="00471218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254DEF58" w14:textId="77777777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1" w:type="dxa"/>
          </w:tcPr>
          <w:p w14:paraId="39E3C043" w14:textId="77777777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1539424" w14:textId="67435A72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EE5FF3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1D0374" w:rsidRPr="007B5AC3" w14:paraId="0E849C7E" w14:textId="77777777" w:rsidTr="007F6F4E">
        <w:tc>
          <w:tcPr>
            <w:tcW w:w="3510" w:type="dxa"/>
          </w:tcPr>
          <w:p w14:paraId="462BE664" w14:textId="1512BDFB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4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1054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1D32551C" w14:textId="76825689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386" w:type="dxa"/>
          </w:tcPr>
          <w:p w14:paraId="2EF7D14A" w14:textId="60D60C46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A26D4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9A26D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7424CD9C" w14:textId="6E1947AC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6D4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1" w:type="dxa"/>
          </w:tcPr>
          <w:p w14:paraId="42F0CFAF" w14:textId="77777777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2B5C49B6" w14:textId="4B5B3BE9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</w:tbl>
    <w:p w14:paraId="7662F57A" w14:textId="77777777" w:rsidR="00305C96" w:rsidRDefault="00305C96" w:rsidP="00305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C7667D" w14:textId="315BC3D3" w:rsidR="004755F5" w:rsidRPr="008B1316" w:rsidRDefault="004755F5" w:rsidP="009A5C8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2E883" w14:textId="77777777" w:rsidR="004755F5" w:rsidRPr="008B1316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E20B4" w14:textId="6C426DFB" w:rsidR="004755F5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131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4B82156B" w14:textId="587C7E9D" w:rsidR="00305C96" w:rsidRDefault="00305C96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23795" w14:textId="77777777" w:rsidR="00305C96" w:rsidRPr="008B1316" w:rsidRDefault="00305C96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95FDF" w14:textId="77777777" w:rsidR="004E126E" w:rsidRPr="008B1316" w:rsidRDefault="004E1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3BCF9B6" w14:textId="73429226" w:rsidR="002C7D5C" w:rsidRPr="008B1316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B72B21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8B1316" w14:paraId="056584E5" w14:textId="77777777" w:rsidTr="008D3B94">
        <w:trPr>
          <w:tblHeader/>
        </w:trPr>
        <w:tc>
          <w:tcPr>
            <w:tcW w:w="2081" w:type="pct"/>
          </w:tcPr>
          <w:p w14:paraId="0F918D2A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AD1" w:rsidRPr="008B1316" w14:paraId="59F5CBE0" w14:textId="77777777" w:rsidTr="008D3B94">
        <w:trPr>
          <w:tblHeader/>
        </w:trPr>
        <w:tc>
          <w:tcPr>
            <w:tcW w:w="2081" w:type="pct"/>
          </w:tcPr>
          <w:p w14:paraId="2D9FD0B2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8" w:type="pct"/>
          </w:tcPr>
          <w:p w14:paraId="6715FFA6" w14:textId="4742E9DB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51FD6BFB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244C83" w14:textId="6302DD45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69FD78" w14:textId="1F6989A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502DE6F8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029409" w14:textId="4DC6A373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73AD1" w:rsidRPr="008B1316" w14:paraId="129B9BEA" w14:textId="77777777" w:rsidTr="008D3B94">
        <w:trPr>
          <w:tblHeader/>
        </w:trPr>
        <w:tc>
          <w:tcPr>
            <w:tcW w:w="2081" w:type="pct"/>
          </w:tcPr>
          <w:p w14:paraId="22A7ECD5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6AEDCB6F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D6CAF69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17E6EA6E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C1E3300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3E5DD383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64DA88B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7349F45C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73AD1" w:rsidRPr="008B1316" w14:paraId="20187ED4" w14:textId="77777777" w:rsidTr="008D3B94">
        <w:trPr>
          <w:tblHeader/>
        </w:trPr>
        <w:tc>
          <w:tcPr>
            <w:tcW w:w="2081" w:type="pct"/>
          </w:tcPr>
          <w:p w14:paraId="76B91521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AD1" w:rsidRPr="008B1316" w14:paraId="7379A804" w14:textId="77777777" w:rsidTr="007825A9">
        <w:tc>
          <w:tcPr>
            <w:tcW w:w="2081" w:type="pct"/>
          </w:tcPr>
          <w:p w14:paraId="5133A73D" w14:textId="72E58BA1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5A3AB66" w14:textId="77777777" w:rsidR="00873AD1" w:rsidRPr="008B1316" w:rsidRDefault="00873AD1" w:rsidP="00873AD1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873AD1" w:rsidRPr="008B1316" w:rsidRDefault="00873AD1" w:rsidP="00873A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873AD1" w:rsidRPr="008B1316" w:rsidRDefault="00873AD1" w:rsidP="00873AD1">
            <w:pPr>
              <w:tabs>
                <w:tab w:val="clear" w:pos="680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873AD1" w:rsidRPr="008B1316" w:rsidRDefault="00873AD1" w:rsidP="00873A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5C4E40AD" w14:textId="77777777" w:rsidTr="00846709">
        <w:tc>
          <w:tcPr>
            <w:tcW w:w="2081" w:type="pct"/>
            <w:vAlign w:val="center"/>
          </w:tcPr>
          <w:p w14:paraId="0B3AE561" w14:textId="4C69ABAD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7E8158" w14:textId="7903CFC6" w:rsidR="004E0D49" w:rsidRPr="009C0CEB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D57E8">
              <w:rPr>
                <w:rFonts w:asciiTheme="majorBidi" w:hAnsiTheme="majorBidi" w:cstheme="majorBidi"/>
                <w:sz w:val="30"/>
                <w:szCs w:val="30"/>
              </w:rPr>
              <w:t>3,608</w:t>
            </w:r>
          </w:p>
        </w:tc>
        <w:tc>
          <w:tcPr>
            <w:tcW w:w="147" w:type="pct"/>
          </w:tcPr>
          <w:p w14:paraId="2934F545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22BE9" w14:textId="311E3D05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14B6D4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5ACECED" w14:textId="6B4CE72B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60A24A7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3E2CEB5E" w14:textId="4C3ACDED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02704496" w14:textId="77777777" w:rsidTr="00846709">
        <w:tc>
          <w:tcPr>
            <w:tcW w:w="2081" w:type="pct"/>
          </w:tcPr>
          <w:p w14:paraId="41A863C7" w14:textId="0CEBF7D3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766A4E3D" w:rsidR="004E0D49" w:rsidRPr="009C0CEB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D5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3,608</w:t>
            </w:r>
          </w:p>
        </w:tc>
        <w:tc>
          <w:tcPr>
            <w:tcW w:w="147" w:type="pct"/>
          </w:tcPr>
          <w:p w14:paraId="0BF3CF2E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5FD17C" w14:textId="591AE9A5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FD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2,461</w:t>
            </w:r>
          </w:p>
        </w:tc>
        <w:tc>
          <w:tcPr>
            <w:tcW w:w="145" w:type="pct"/>
          </w:tcPr>
          <w:p w14:paraId="2DF4373F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84461" w14:textId="004D58EE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64049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02BE2" w14:textId="5F14B25E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13529A75" w14:textId="77777777" w:rsidTr="002C7D5C">
        <w:tc>
          <w:tcPr>
            <w:tcW w:w="2081" w:type="pct"/>
          </w:tcPr>
          <w:p w14:paraId="43D03098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24E51A47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42DCE38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CE533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D01D1D5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9DBBF68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4AC940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6179F99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7DE73389" w14:textId="77777777" w:rsidTr="002C7D5C">
        <w:tc>
          <w:tcPr>
            <w:tcW w:w="2081" w:type="pct"/>
          </w:tcPr>
          <w:p w14:paraId="6EDF147B" w14:textId="520197D0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38" w:type="pct"/>
          </w:tcPr>
          <w:p w14:paraId="7F219570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66ED31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A5C8E4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18A60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7A5194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C88DD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F750E4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15D71F22" w14:textId="77777777" w:rsidTr="002C7D5C">
        <w:tc>
          <w:tcPr>
            <w:tcW w:w="2081" w:type="pct"/>
          </w:tcPr>
          <w:p w14:paraId="1D2FA6D4" w14:textId="77777777" w:rsidR="004E0D49" w:rsidRPr="00885177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51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4530A36D" w:rsidR="004E0D49" w:rsidRPr="008851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7E8">
              <w:rPr>
                <w:rFonts w:asciiTheme="majorBidi" w:hAnsiTheme="majorBidi" w:cstheme="majorBidi"/>
                <w:sz w:val="30"/>
                <w:szCs w:val="30"/>
              </w:rPr>
              <w:t>16,120</w:t>
            </w:r>
          </w:p>
        </w:tc>
        <w:tc>
          <w:tcPr>
            <w:tcW w:w="147" w:type="pct"/>
          </w:tcPr>
          <w:p w14:paraId="07E60C3D" w14:textId="77777777" w:rsidR="004E0D49" w:rsidRPr="008851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67366268" w:rsidR="004E0D49" w:rsidRPr="008851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85177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98</w:t>
            </w:r>
            <w:r w:rsidRPr="008851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85177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76</w:t>
            </w:r>
            <w:r w:rsidRPr="00885177">
              <w:rPr>
                <w:rFonts w:asciiTheme="majorBidi" w:hAnsiTheme="majorBidi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45" w:type="pct"/>
          </w:tcPr>
          <w:p w14:paraId="309BED5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32596320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1B21C4F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4E3F999F" w14:textId="77777777" w:rsidTr="002C7D5C">
        <w:tc>
          <w:tcPr>
            <w:tcW w:w="2081" w:type="pct"/>
          </w:tcPr>
          <w:p w14:paraId="78D22082" w14:textId="77777777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224C266A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7E8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7" w:type="pct"/>
          </w:tcPr>
          <w:p w14:paraId="24CA53A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7BA0E330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803</w:t>
            </w:r>
          </w:p>
        </w:tc>
        <w:tc>
          <w:tcPr>
            <w:tcW w:w="145" w:type="pct"/>
          </w:tcPr>
          <w:p w14:paraId="651D14A3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2A3C931A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E9999A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1A63048F" w14:textId="77777777" w:rsidTr="002C7D5C">
        <w:tc>
          <w:tcPr>
            <w:tcW w:w="2081" w:type="pct"/>
          </w:tcPr>
          <w:p w14:paraId="49DD791B" w14:textId="61FA59BD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638" w:type="pct"/>
          </w:tcPr>
          <w:p w14:paraId="507BCF68" w14:textId="6DCF500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7" w:type="pct"/>
          </w:tcPr>
          <w:p w14:paraId="38D0B760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A17BB9C" w14:textId="26822F23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5" w:type="pct"/>
          </w:tcPr>
          <w:p w14:paraId="3B85326E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FEC68DE" w14:textId="70E41174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8014B8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A7AB49" w14:textId="0A10D576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32DBE212" w14:textId="77777777" w:rsidTr="002C7D5C">
        <w:tc>
          <w:tcPr>
            <w:tcW w:w="2081" w:type="pct"/>
          </w:tcPr>
          <w:p w14:paraId="78F53B41" w14:textId="77777777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2539CEA2" w14:textId="77777777" w:rsidTr="00D42027">
        <w:tc>
          <w:tcPr>
            <w:tcW w:w="2081" w:type="pct"/>
          </w:tcPr>
          <w:p w14:paraId="6D431F09" w14:textId="66040EEC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430A89AA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502018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EBEA5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892F1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F92D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2138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83394B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0D7F2D8A" w14:textId="77777777" w:rsidTr="00D42027">
        <w:tc>
          <w:tcPr>
            <w:tcW w:w="2081" w:type="pct"/>
          </w:tcPr>
          <w:p w14:paraId="2091CE37" w14:textId="77777777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</w:tcPr>
          <w:p w14:paraId="79526B2E" w14:textId="453E1DF2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47" w:type="pct"/>
          </w:tcPr>
          <w:p w14:paraId="69E6ACC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461120" w14:textId="77C1B548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45" w:type="pct"/>
          </w:tcPr>
          <w:p w14:paraId="040BE44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C0F929" w14:textId="787E7424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2234A13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723C46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6E8439BE" w14:textId="77777777" w:rsidTr="00D42027">
        <w:tc>
          <w:tcPr>
            <w:tcW w:w="2081" w:type="pct"/>
          </w:tcPr>
          <w:p w14:paraId="139A5472" w14:textId="411586ED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2A64DA4" w14:textId="7B0F9B10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F292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200</w:t>
            </w:r>
          </w:p>
        </w:tc>
        <w:tc>
          <w:tcPr>
            <w:tcW w:w="147" w:type="pct"/>
          </w:tcPr>
          <w:p w14:paraId="60FD5734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20762CB" w14:textId="0BFAE235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9F292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200</w:t>
            </w:r>
          </w:p>
        </w:tc>
        <w:tc>
          <w:tcPr>
            <w:tcW w:w="145" w:type="pct"/>
          </w:tcPr>
          <w:p w14:paraId="2065FE15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3D13AAF" w14:textId="263A8396" w:rsidR="004E0D49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C4F0E4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5A1FD5" w14:textId="32E288F3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D49" w:rsidRPr="008B1316" w14:paraId="16820CED" w14:textId="77777777" w:rsidTr="002C7D5C">
        <w:tc>
          <w:tcPr>
            <w:tcW w:w="2081" w:type="pct"/>
          </w:tcPr>
          <w:p w14:paraId="6302AE05" w14:textId="77777777" w:rsidR="004E0D49" w:rsidRPr="00EB7931" w:rsidRDefault="004E0D49" w:rsidP="004E0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851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3B6AAB00" w:rsidR="004E0D49" w:rsidRPr="00EB793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  <w:r w:rsidRPr="004D57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93,123</w:t>
            </w:r>
          </w:p>
        </w:tc>
        <w:tc>
          <w:tcPr>
            <w:tcW w:w="147" w:type="pct"/>
          </w:tcPr>
          <w:p w14:paraId="7EECBFB9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3AC6039A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175</w:t>
            </w:r>
            <w:r w:rsidRPr="009F2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76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45" w:type="pct"/>
          </w:tcPr>
          <w:p w14:paraId="7698F60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2DD6EABC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B6A19F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F8A733" w14:textId="77777777" w:rsidR="0089048A" w:rsidRPr="00B72B21" w:rsidRDefault="0089048A" w:rsidP="00873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47927" w14:textId="6136F309" w:rsidR="008E57A8" w:rsidRPr="00873AD1" w:rsidRDefault="00882924" w:rsidP="00873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3A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873A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B72B21" w:rsidRDefault="008E57A8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D6994F" w14:textId="4A6B72ED" w:rsidR="008E57A8" w:rsidRDefault="008E57A8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73AD1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873AD1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873AD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B1316" w:rsidRPr="00873AD1">
        <w:rPr>
          <w:rFonts w:ascii="Angsana New" w:hAnsi="Angsana New" w:cs="Angsana New"/>
          <w:sz w:val="30"/>
          <w:szCs w:val="30"/>
        </w:rPr>
        <w:t>3</w:t>
      </w:r>
      <w:r w:rsidR="00873AD1" w:rsidRPr="00873AD1">
        <w:rPr>
          <w:rFonts w:ascii="Angsana New" w:hAnsi="Angsana New" w:cs="Angsana New"/>
          <w:sz w:val="30"/>
          <w:szCs w:val="30"/>
        </w:rPr>
        <w:t xml:space="preserve">0 </w:t>
      </w:r>
      <w:r w:rsidR="00873AD1" w:rsidRPr="00873AD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1B2E9F" w:rsidRPr="00873AD1">
        <w:rPr>
          <w:rFonts w:ascii="Angsana New" w:hAnsi="Angsana New" w:cs="Angsana New"/>
          <w:sz w:val="30"/>
          <w:szCs w:val="30"/>
        </w:rPr>
        <w:t>256</w:t>
      </w:r>
      <w:r w:rsidR="00C13139" w:rsidRPr="00873AD1">
        <w:rPr>
          <w:rFonts w:ascii="Angsana New" w:hAnsi="Angsana New" w:cs="Angsana New"/>
          <w:sz w:val="30"/>
          <w:szCs w:val="30"/>
        </w:rPr>
        <w:t>6</w:t>
      </w:r>
      <w:r w:rsidRPr="00873A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3AD1">
        <w:rPr>
          <w:rFonts w:ascii="Angsana New" w:eastAsia="Calibri" w:hAnsi="Angsana New" w:cs="Angsana New" w:hint="cs"/>
          <w:sz w:val="30"/>
          <w:szCs w:val="30"/>
          <w:cs/>
        </w:rPr>
        <w:t xml:space="preserve">ถูกค้ำประกันโดยการจดจำนองที่ดิน </w:t>
      </w:r>
      <w:r w:rsidR="007175EC">
        <w:rPr>
          <w:rFonts w:ascii="Angsana New" w:eastAsia="Calibri" w:hAnsi="Angsana New" w:cs="Angsana New"/>
          <w:sz w:val="30"/>
          <w:szCs w:val="30"/>
        </w:rPr>
        <w:t xml:space="preserve">         </w:t>
      </w:r>
      <w:r w:rsidRPr="00873AD1">
        <w:rPr>
          <w:rFonts w:ascii="Angsana New" w:eastAsia="Calibri" w:hAnsi="Angsana New" w:cs="Angsana New" w:hint="cs"/>
          <w:sz w:val="30"/>
          <w:szCs w:val="30"/>
          <w:cs/>
        </w:rPr>
        <w:t xml:space="preserve">สิ่งปลูกสร้างของกลุ่มบริษัท 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</w:rPr>
        <w:t>31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</w:rPr>
        <w:t>25</w:t>
      </w:r>
      <w:r w:rsidR="00C13139" w:rsidRPr="00873AD1">
        <w:rPr>
          <w:rFonts w:ascii="Angsana New" w:eastAsia="Calibri" w:hAnsi="Angsana New" w:cs="Angsana New"/>
          <w:i/>
          <w:iCs/>
          <w:sz w:val="30"/>
          <w:szCs w:val="30"/>
        </w:rPr>
        <w:t>65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: ถูกค้ำประกันโดยการจดจำนองที่ดิน สิ่งปลูกสร้าง</w:t>
      </w:r>
      <w:r w:rsidR="00AF2F6C"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ของกลุ่มบริษัท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) </w:t>
      </w:r>
      <w:r w:rsidRPr="00873AD1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1724C5C4" w14:textId="5B8B4CA9" w:rsidR="00B72B21" w:rsidRDefault="00B72B21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A08CC29" w14:textId="0E8CEF6E" w:rsidR="00B72B21" w:rsidRDefault="00B72B21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FC9FAB8" w14:textId="12A441AF" w:rsidR="00B72B21" w:rsidRDefault="00B72B21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2788C13" w14:textId="77777777" w:rsidR="00B72B21" w:rsidRPr="00873AD1" w:rsidRDefault="00B72B21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548445B" w14:textId="77777777" w:rsidR="008B1316" w:rsidRPr="00DF06A5" w:rsidRDefault="008B1316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720"/>
        <w:gridCol w:w="1170"/>
        <w:gridCol w:w="269"/>
        <w:gridCol w:w="1165"/>
        <w:gridCol w:w="6"/>
        <w:gridCol w:w="264"/>
        <w:gridCol w:w="6"/>
        <w:gridCol w:w="1076"/>
        <w:gridCol w:w="270"/>
        <w:gridCol w:w="1168"/>
        <w:gridCol w:w="6"/>
      </w:tblGrid>
      <w:tr w:rsidR="008E57A8" w:rsidRPr="00873AD1" w14:paraId="07696768" w14:textId="77777777" w:rsidTr="00873AD1">
        <w:trPr>
          <w:gridAfter w:val="1"/>
          <w:wAfter w:w="6" w:type="dxa"/>
          <w:tblHeader/>
        </w:trPr>
        <w:tc>
          <w:tcPr>
            <w:tcW w:w="3060" w:type="dxa"/>
            <w:vMerge w:val="restart"/>
            <w:shd w:val="clear" w:color="auto" w:fill="auto"/>
          </w:tcPr>
          <w:p w14:paraId="76CCDD6B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C575406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2D3F314A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6C52A5D1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9B03D22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39262515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AD1" w:rsidRPr="00873AD1" w14:paraId="55B32436" w14:textId="77777777" w:rsidTr="00873AD1">
        <w:trPr>
          <w:tblHeader/>
        </w:trPr>
        <w:tc>
          <w:tcPr>
            <w:tcW w:w="3060" w:type="dxa"/>
            <w:vMerge/>
          </w:tcPr>
          <w:p w14:paraId="71B0ACE9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21E66653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F04569" w14:textId="11E22AA5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AD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14:paraId="02A39D06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9CB946B" w14:textId="4C9FED91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09B146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8E2CA8E" w14:textId="1AA4A29D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F819ACE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A1C95FF" w14:textId="67487CAD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73AD1" w:rsidRPr="00873AD1" w14:paraId="1F5F48AF" w14:textId="77777777" w:rsidTr="00873AD1">
        <w:trPr>
          <w:tblHeader/>
        </w:trPr>
        <w:tc>
          <w:tcPr>
            <w:tcW w:w="3060" w:type="dxa"/>
            <w:vMerge/>
          </w:tcPr>
          <w:p w14:paraId="54811DE2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8644103" w14:textId="15359A06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F0F18" w14:textId="0EEEF774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73AD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792E10F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8D0F861" w14:textId="7C583356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73A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58BDC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26362F9" w14:textId="5EC21A4C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73AD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9D89B17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55C27069" w14:textId="29D40F70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73A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73AD1" w:rsidRPr="00873AD1" w14:paraId="5E631EB7" w14:textId="77777777" w:rsidTr="00873AD1">
        <w:trPr>
          <w:gridAfter w:val="1"/>
          <w:wAfter w:w="6" w:type="dxa"/>
          <w:tblHeader/>
        </w:trPr>
        <w:tc>
          <w:tcPr>
            <w:tcW w:w="3060" w:type="dxa"/>
          </w:tcPr>
          <w:p w14:paraId="25742191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3386FCB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4" w:type="dxa"/>
            <w:gridSpan w:val="9"/>
          </w:tcPr>
          <w:p w14:paraId="5725C0D2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24A3" w:rsidRPr="00873AD1" w14:paraId="31C57668" w14:textId="77777777" w:rsidTr="00873AD1">
        <w:tc>
          <w:tcPr>
            <w:tcW w:w="3060" w:type="dxa"/>
          </w:tcPr>
          <w:p w14:paraId="1B9E37F0" w14:textId="77777777" w:rsidR="00AD24A3" w:rsidRPr="00873AD1" w:rsidRDefault="00AD24A3" w:rsidP="00AD24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1FD4A36B" w14:textId="77777777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B8E004F" w14:textId="548816CE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AD24A3">
              <w:rPr>
                <w:rFonts w:ascii="Angsana New" w:hAnsi="Angsana New" w:cs="Angsana New"/>
                <w:sz w:val="30"/>
                <w:szCs w:val="30"/>
                <w:lang w:val="en-US"/>
              </w:rPr>
              <w:t>58,434</w:t>
            </w:r>
          </w:p>
        </w:tc>
        <w:tc>
          <w:tcPr>
            <w:tcW w:w="269" w:type="dxa"/>
          </w:tcPr>
          <w:p w14:paraId="51AEB8A1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6EDE1D7" w14:textId="7CADEB5A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58,967</w:t>
            </w:r>
          </w:p>
        </w:tc>
        <w:tc>
          <w:tcPr>
            <w:tcW w:w="270" w:type="dxa"/>
            <w:gridSpan w:val="2"/>
          </w:tcPr>
          <w:p w14:paraId="5EFDB76A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725432" w14:textId="7B1767BE" w:rsidR="00AD24A3" w:rsidRPr="00873AD1" w:rsidRDefault="00AD24A3" w:rsidP="00AD24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14D137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58AAF6A8" w14:textId="077B30DC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D24A3" w:rsidRPr="00873AD1" w14:paraId="12C05FAA" w14:textId="77777777" w:rsidTr="00873AD1">
        <w:tc>
          <w:tcPr>
            <w:tcW w:w="3060" w:type="dxa"/>
          </w:tcPr>
          <w:p w14:paraId="7F5C326B" w14:textId="77777777" w:rsidR="00AD24A3" w:rsidRPr="00873AD1" w:rsidRDefault="00AD24A3" w:rsidP="00AD24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720" w:type="dxa"/>
          </w:tcPr>
          <w:p w14:paraId="0F072D62" w14:textId="44628F8D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64BB7B" w14:textId="26B5B57A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E11957">
              <w:rPr>
                <w:rFonts w:ascii="Angsana New" w:hAnsi="Angsana New" w:cs="Angsana New"/>
                <w:sz w:val="30"/>
                <w:szCs w:val="30"/>
                <w:lang w:val="en-US"/>
              </w:rPr>
              <w:t>284,921</w:t>
            </w:r>
          </w:p>
        </w:tc>
        <w:tc>
          <w:tcPr>
            <w:tcW w:w="269" w:type="dxa"/>
          </w:tcPr>
          <w:p w14:paraId="30791DF9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17FAD74" w14:textId="016B41EE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Theme="majorBidi" w:hAnsiTheme="majorBidi" w:cstheme="majorBidi"/>
                <w:sz w:val="30"/>
                <w:szCs w:val="30"/>
              </w:rPr>
              <w:t>288,151</w:t>
            </w:r>
          </w:p>
        </w:tc>
        <w:tc>
          <w:tcPr>
            <w:tcW w:w="270" w:type="dxa"/>
            <w:gridSpan w:val="2"/>
          </w:tcPr>
          <w:p w14:paraId="0A2E065F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B72C13" w14:textId="4BF3D88A" w:rsidR="00AD24A3" w:rsidRPr="00873AD1" w:rsidRDefault="00AD24A3" w:rsidP="00AD24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22AC44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1537A4F7" w14:textId="1C0E25BE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D24A3" w:rsidRPr="00873AD1" w14:paraId="140B3CEA" w14:textId="77777777" w:rsidTr="00873AD1">
        <w:tc>
          <w:tcPr>
            <w:tcW w:w="3060" w:type="dxa"/>
          </w:tcPr>
          <w:p w14:paraId="7922BE9E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44F7A6A3" w14:textId="77777777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C0A323" w14:textId="73DF58CF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D24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343,355</w:t>
            </w:r>
          </w:p>
        </w:tc>
        <w:tc>
          <w:tcPr>
            <w:tcW w:w="269" w:type="dxa"/>
          </w:tcPr>
          <w:p w14:paraId="583F7372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3CAE77" w14:textId="7505B7E2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A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347,118</w:t>
            </w:r>
          </w:p>
        </w:tc>
        <w:tc>
          <w:tcPr>
            <w:tcW w:w="270" w:type="dxa"/>
            <w:gridSpan w:val="2"/>
          </w:tcPr>
          <w:p w14:paraId="53FDBABC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7F19E48" w14:textId="64C701EB" w:rsidR="00AD24A3" w:rsidRPr="00873AD1" w:rsidRDefault="00AD24A3" w:rsidP="00AD24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51FDC9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81C264" w14:textId="65CA97E1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684B520" w14:textId="77777777" w:rsidR="00B72B21" w:rsidRDefault="00B72B21" w:rsidP="00717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488EFC50" w14:textId="25A282E8" w:rsidR="008D3B94" w:rsidRPr="007175EC" w:rsidRDefault="008E57A8" w:rsidP="00717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873A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1316" w:rsidRPr="00873AD1">
        <w:rPr>
          <w:rFonts w:ascii="Angsana New" w:hAnsi="Angsana New" w:cs="Angsana New"/>
          <w:sz w:val="30"/>
          <w:szCs w:val="30"/>
        </w:rPr>
        <w:t>3</w:t>
      </w:r>
      <w:r w:rsidR="00873AD1" w:rsidRPr="00873AD1">
        <w:rPr>
          <w:rFonts w:ascii="Angsana New" w:hAnsi="Angsana New" w:cs="Angsana New"/>
          <w:sz w:val="30"/>
          <w:szCs w:val="30"/>
        </w:rPr>
        <w:t xml:space="preserve">0 </w:t>
      </w:r>
      <w:r w:rsidR="00873AD1" w:rsidRPr="00873AD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1B2E9F" w:rsidRPr="00873AD1">
        <w:rPr>
          <w:rFonts w:ascii="Angsana New" w:hAnsi="Angsana New" w:cs="Angsana New"/>
          <w:sz w:val="30"/>
          <w:szCs w:val="30"/>
        </w:rPr>
        <w:t>256</w:t>
      </w:r>
      <w:r w:rsidR="00C13139" w:rsidRPr="00873AD1">
        <w:rPr>
          <w:rFonts w:ascii="Angsana New" w:hAnsi="Angsana New" w:cs="Angsana New"/>
          <w:sz w:val="30"/>
          <w:szCs w:val="30"/>
        </w:rPr>
        <w:t>6</w:t>
      </w:r>
      <w:r w:rsidR="001B2E9F" w:rsidRPr="00873AD1">
        <w:rPr>
          <w:rFonts w:ascii="Angsana New" w:hAnsi="Angsana New" w:cs="Angsana New"/>
          <w:sz w:val="30"/>
          <w:szCs w:val="30"/>
        </w:rPr>
        <w:t xml:space="preserve"> </w:t>
      </w:r>
      <w:r w:rsidRPr="00873AD1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4C6680">
        <w:rPr>
          <w:rFonts w:ascii="Angsana New" w:hAnsi="Angsana New" w:cs="Angsana New"/>
          <w:sz w:val="30"/>
          <w:szCs w:val="30"/>
        </w:rPr>
        <w:t>451</w:t>
      </w:r>
      <w:r w:rsidR="001F38A9">
        <w:rPr>
          <w:rFonts w:ascii="Angsana New" w:hAnsi="Angsana New" w:cs="Angsana New"/>
          <w:sz w:val="30"/>
          <w:szCs w:val="30"/>
        </w:rPr>
        <w:t xml:space="preserve"> </w:t>
      </w:r>
      <w:r w:rsidRPr="00873AD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73A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Pr="00873AD1">
        <w:rPr>
          <w:rFonts w:ascii="Angsana New" w:hAnsi="Angsana New" w:cs="Angsana New"/>
          <w:i/>
          <w:iCs/>
          <w:sz w:val="30"/>
          <w:szCs w:val="30"/>
        </w:rPr>
        <w:t>31</w:t>
      </w:r>
      <w:r w:rsidRPr="00873A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Pr="00873AD1">
        <w:rPr>
          <w:rFonts w:ascii="Angsana New" w:hAnsi="Angsana New" w:cs="Angsana New"/>
          <w:i/>
          <w:iCs/>
          <w:sz w:val="30"/>
          <w:szCs w:val="30"/>
        </w:rPr>
        <w:t>256</w:t>
      </w:r>
      <w:r w:rsidR="00C13139" w:rsidRPr="00873AD1">
        <w:rPr>
          <w:rFonts w:ascii="Angsana New" w:hAnsi="Angsana New" w:cs="Angsana New"/>
          <w:i/>
          <w:iCs/>
          <w:sz w:val="30"/>
          <w:szCs w:val="30"/>
        </w:rPr>
        <w:t>5</w:t>
      </w:r>
      <w:r w:rsidRPr="00873AD1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873A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13139" w:rsidRPr="00873AD1">
        <w:rPr>
          <w:rFonts w:ascii="Angsana New" w:hAnsi="Angsana New" w:cs="Angsana New"/>
          <w:i/>
          <w:iCs/>
          <w:sz w:val="30"/>
          <w:szCs w:val="30"/>
        </w:rPr>
        <w:t xml:space="preserve">461 </w:t>
      </w:r>
      <w:r w:rsidRPr="00873AD1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873AD1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sectPr w:rsidR="008D3B94" w:rsidRPr="007175EC" w:rsidSect="00283443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4709" w14:textId="77777777" w:rsidR="00D83A90" w:rsidRDefault="00D83A90">
      <w:r>
        <w:separator/>
      </w:r>
    </w:p>
  </w:endnote>
  <w:endnote w:type="continuationSeparator" w:id="0">
    <w:p w14:paraId="4F070775" w14:textId="77777777" w:rsidR="00D83A90" w:rsidRDefault="00D8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C757B" w14:textId="77777777" w:rsidR="00D83A90" w:rsidRDefault="00D83A90">
      <w:r>
        <w:separator/>
      </w:r>
    </w:p>
  </w:footnote>
  <w:footnote w:type="continuationSeparator" w:id="0">
    <w:p w14:paraId="64E6E533" w14:textId="77777777" w:rsidR="00D83A90" w:rsidRDefault="00D83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604F46BD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283443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 w:rsidR="00283443">
      <w:rPr>
        <w:rFonts w:ascii="Angsana New" w:hAnsi="Angsana New" w:cs="Angsana New"/>
        <w:b/>
        <w:bCs/>
        <w:sz w:val="32"/>
        <w:szCs w:val="32"/>
      </w:rPr>
      <w:t xml:space="preserve">0 </w:t>
    </w:r>
    <w:r w:rsidR="00283443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A72DF8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8"/>
  </w:num>
  <w:num w:numId="12" w16cid:durableId="803426969">
    <w:abstractNumId w:val="14"/>
  </w:num>
  <w:num w:numId="13" w16cid:durableId="587036957">
    <w:abstractNumId w:val="26"/>
  </w:num>
  <w:num w:numId="14" w16cid:durableId="473790720">
    <w:abstractNumId w:val="15"/>
  </w:num>
  <w:num w:numId="15" w16cid:durableId="355617292">
    <w:abstractNumId w:val="19"/>
  </w:num>
  <w:num w:numId="16" w16cid:durableId="50273729">
    <w:abstractNumId w:val="17"/>
  </w:num>
  <w:num w:numId="17" w16cid:durableId="2111007035">
    <w:abstractNumId w:val="10"/>
  </w:num>
  <w:num w:numId="18" w16cid:durableId="720206596">
    <w:abstractNumId w:val="24"/>
  </w:num>
  <w:num w:numId="19" w16cid:durableId="1430615758">
    <w:abstractNumId w:val="13"/>
  </w:num>
  <w:num w:numId="20" w16cid:durableId="2005817255">
    <w:abstractNumId w:val="25"/>
  </w:num>
  <w:num w:numId="21" w16cid:durableId="1124809450">
    <w:abstractNumId w:val="11"/>
  </w:num>
  <w:num w:numId="22" w16cid:durableId="1841381919">
    <w:abstractNumId w:val="20"/>
  </w:num>
  <w:num w:numId="23" w16cid:durableId="178586374">
    <w:abstractNumId w:val="16"/>
  </w:num>
  <w:num w:numId="24" w16cid:durableId="1786609281">
    <w:abstractNumId w:val="23"/>
  </w:num>
  <w:num w:numId="25" w16cid:durableId="522134156">
    <w:abstractNumId w:val="30"/>
  </w:num>
  <w:num w:numId="26" w16cid:durableId="385186609">
    <w:abstractNumId w:val="29"/>
  </w:num>
  <w:num w:numId="27" w16cid:durableId="1080129861">
    <w:abstractNumId w:val="12"/>
  </w:num>
  <w:num w:numId="28" w16cid:durableId="868571187">
    <w:abstractNumId w:val="27"/>
  </w:num>
  <w:num w:numId="29" w16cid:durableId="229196890">
    <w:abstractNumId w:val="28"/>
  </w:num>
  <w:num w:numId="30" w16cid:durableId="1345863701">
    <w:abstractNumId w:val="22"/>
  </w:num>
  <w:num w:numId="31" w16cid:durableId="398679020">
    <w:abstractNumId w:val="31"/>
  </w:num>
  <w:num w:numId="32" w16cid:durableId="165795726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397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3703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BCD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002B"/>
    <w:rsid w:val="000F15CB"/>
    <w:rsid w:val="000F1736"/>
    <w:rsid w:val="000F191E"/>
    <w:rsid w:val="000F1E31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595"/>
    <w:rsid w:val="0012704B"/>
    <w:rsid w:val="001272F9"/>
    <w:rsid w:val="00127B83"/>
    <w:rsid w:val="00127F80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1DA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4FBD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C7101"/>
    <w:rsid w:val="001D0374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8A9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331A"/>
    <w:rsid w:val="00233960"/>
    <w:rsid w:val="00233BDF"/>
    <w:rsid w:val="00234DC3"/>
    <w:rsid w:val="00234E04"/>
    <w:rsid w:val="00235199"/>
    <w:rsid w:val="0023690B"/>
    <w:rsid w:val="00236B22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3443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7C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5EE0"/>
    <w:rsid w:val="002C60C0"/>
    <w:rsid w:val="002C61F1"/>
    <w:rsid w:val="002C7157"/>
    <w:rsid w:val="002C72AC"/>
    <w:rsid w:val="002C7D5C"/>
    <w:rsid w:val="002D0017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5C96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BEE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89A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82D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A2B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4FC0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177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57A4E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218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CA5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6FBF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680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57E8"/>
    <w:rsid w:val="004D7118"/>
    <w:rsid w:val="004D75C3"/>
    <w:rsid w:val="004E0D49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1F0A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9E4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7C2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2D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140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357"/>
    <w:rsid w:val="006313AF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E6C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5B0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5DAF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5EC"/>
    <w:rsid w:val="00717D37"/>
    <w:rsid w:val="00717DC6"/>
    <w:rsid w:val="00721A02"/>
    <w:rsid w:val="00723701"/>
    <w:rsid w:val="007238AC"/>
    <w:rsid w:val="00724184"/>
    <w:rsid w:val="0072515E"/>
    <w:rsid w:val="007252B5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2FB9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B04"/>
    <w:rsid w:val="007C1D29"/>
    <w:rsid w:val="007C25B9"/>
    <w:rsid w:val="007C314D"/>
    <w:rsid w:val="007C3B0C"/>
    <w:rsid w:val="007C526A"/>
    <w:rsid w:val="007C52B8"/>
    <w:rsid w:val="007C5F0A"/>
    <w:rsid w:val="007C644D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3F98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46F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977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AD1"/>
    <w:rsid w:val="00873C8E"/>
    <w:rsid w:val="008747E2"/>
    <w:rsid w:val="00875605"/>
    <w:rsid w:val="008773D5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A7504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08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769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061E8"/>
    <w:rsid w:val="00A07A89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AD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DF8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4D2"/>
    <w:rsid w:val="00A9651D"/>
    <w:rsid w:val="00A96CCD"/>
    <w:rsid w:val="00AA2635"/>
    <w:rsid w:val="00AA2922"/>
    <w:rsid w:val="00AA2BFD"/>
    <w:rsid w:val="00AA31BB"/>
    <w:rsid w:val="00AA3B60"/>
    <w:rsid w:val="00AA3BAA"/>
    <w:rsid w:val="00AA470C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5DE0"/>
    <w:rsid w:val="00AC66D6"/>
    <w:rsid w:val="00AC74E8"/>
    <w:rsid w:val="00AC767A"/>
    <w:rsid w:val="00AD0442"/>
    <w:rsid w:val="00AD0762"/>
    <w:rsid w:val="00AD0D48"/>
    <w:rsid w:val="00AD1D2E"/>
    <w:rsid w:val="00AD1D9C"/>
    <w:rsid w:val="00AD24A3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C27"/>
    <w:rsid w:val="00AE7D4D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16C59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60F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8C4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157"/>
    <w:rsid w:val="00B67453"/>
    <w:rsid w:val="00B67749"/>
    <w:rsid w:val="00B678F9"/>
    <w:rsid w:val="00B67FDB"/>
    <w:rsid w:val="00B71E83"/>
    <w:rsid w:val="00B72457"/>
    <w:rsid w:val="00B72B21"/>
    <w:rsid w:val="00B7339C"/>
    <w:rsid w:val="00B74989"/>
    <w:rsid w:val="00B74EF3"/>
    <w:rsid w:val="00B75AEB"/>
    <w:rsid w:val="00B75C1A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BA6"/>
    <w:rsid w:val="00C90E26"/>
    <w:rsid w:val="00C91D58"/>
    <w:rsid w:val="00C9370A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6780A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3A90"/>
    <w:rsid w:val="00D84521"/>
    <w:rsid w:val="00D84554"/>
    <w:rsid w:val="00D84F50"/>
    <w:rsid w:val="00D85724"/>
    <w:rsid w:val="00D86167"/>
    <w:rsid w:val="00D872B0"/>
    <w:rsid w:val="00D87C6E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4385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388C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6A5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957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579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343"/>
    <w:rsid w:val="00E869D9"/>
    <w:rsid w:val="00E86FDD"/>
    <w:rsid w:val="00E87A8D"/>
    <w:rsid w:val="00E90895"/>
    <w:rsid w:val="00E91E8A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5FF3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935"/>
    <w:rsid w:val="00F26A61"/>
    <w:rsid w:val="00F27CC3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F65"/>
    <w:rsid w:val="00F72FBB"/>
    <w:rsid w:val="00F73071"/>
    <w:rsid w:val="00F73184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1C3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0063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15DE1-05A9-4570-86C5-DC7C0DDBD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138</TotalTime>
  <Pages>11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19</cp:revision>
  <cp:lastPrinted>2022-10-27T11:59:00Z</cp:lastPrinted>
  <dcterms:created xsi:type="dcterms:W3CDTF">2023-07-30T09:34:00Z</dcterms:created>
  <dcterms:modified xsi:type="dcterms:W3CDTF">2023-08-07T10:15:00Z</dcterms:modified>
</cp:coreProperties>
</file>