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B124" w14:textId="2EA935DC" w:rsidR="00AC3006" w:rsidRPr="00106313" w:rsidRDefault="003C70FA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0CD879CA" w14:textId="77777777" w:rsidR="00D16F9C" w:rsidRPr="00106313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67C4E756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7EBCDD9" w14:textId="77777777" w:rsidR="00E16512" w:rsidRPr="00106313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4823DAF8" w:rsidR="00CD6A5C" w:rsidRPr="00106313" w:rsidRDefault="00232F53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BB6B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B6B53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BB6B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BB6B53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106313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252BF879" w:rsidR="00AB1D4A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0F11C7B8" w14:textId="0E08386F" w:rsidR="00BB6B53" w:rsidRPr="0076015C" w:rsidRDefault="00BB6B53" w:rsidP="00BB6B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30 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2566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  <w:cs/>
        </w:rPr>
        <w:br/>
      </w:r>
      <w:r w:rsidRPr="0076015C">
        <w:rPr>
          <w:rFonts w:ascii="Angsana New" w:hAnsi="Angsana New"/>
          <w:sz w:val="30"/>
          <w:szCs w:val="30"/>
        </w:rPr>
        <w:t>30</w:t>
      </w:r>
      <w:r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หกเดือน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</w:rPr>
        <w:t>30</w:t>
      </w:r>
      <w:r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</w:t>
      </w:r>
      <w:r w:rsidR="00DC24E0">
        <w:rPr>
          <w:rFonts w:ascii="Angsana New" w:hAnsi="Angsana New"/>
          <w:sz w:val="30"/>
          <w:szCs w:val="30"/>
        </w:rPr>
        <w:t>6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2E80B1B" w14:textId="36BCA711" w:rsidR="00BB6B53" w:rsidRDefault="00BB6B53" w:rsidP="00AB1D4A">
      <w:pPr>
        <w:rPr>
          <w:rFonts w:asciiTheme="majorBidi" w:hAnsiTheme="majorBidi" w:cstheme="majorBidi"/>
          <w:sz w:val="30"/>
          <w:szCs w:val="30"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1758775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BB6B53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4F6927F" w14:textId="77777777" w:rsidR="00BB6B53" w:rsidRDefault="00BB6B53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ACDAFC" w14:textId="2D9980FF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6015C">
        <w:rPr>
          <w:rFonts w:ascii="Angsana New" w:hAnsi="Angsana New"/>
          <w:sz w:val="30"/>
          <w:szCs w:val="30"/>
        </w:rPr>
        <w:t>5155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12E8A8B5" w:rsidR="00984DD9" w:rsidRDefault="004E2F9D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2566</w:t>
      </w:r>
    </w:p>
    <w:p w14:paraId="117168FE" w14:textId="46D5A3F3" w:rsidR="00C74157" w:rsidRDefault="00C74157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74157" w:rsidSect="00651C43">
      <w:headerReference w:type="default" r:id="rId17"/>
      <w:footerReference w:type="default" r:id="rId18"/>
      <w:pgSz w:w="11909" w:h="16834" w:code="9"/>
      <w:pgMar w:top="576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E3E6" w14:textId="77777777" w:rsidR="00E73928" w:rsidRDefault="00E73928" w:rsidP="004956B4">
      <w:r>
        <w:separator/>
      </w:r>
    </w:p>
  </w:endnote>
  <w:endnote w:type="continuationSeparator" w:id="0">
    <w:p w14:paraId="5176DEB1" w14:textId="77777777" w:rsidR="00E73928" w:rsidRDefault="00E7392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C515" w14:textId="77777777" w:rsidR="00E73928" w:rsidRDefault="00E73928" w:rsidP="004956B4">
      <w:r>
        <w:separator/>
      </w:r>
    </w:p>
  </w:footnote>
  <w:footnote w:type="continuationSeparator" w:id="0">
    <w:p w14:paraId="618CD0A5" w14:textId="77777777" w:rsidR="00E73928" w:rsidRDefault="00E7392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533095" w:rsidRPr="00AC3006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F0E9" w14:textId="18267976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170E5074" w14:textId="1B31288B" w:rsidR="00651C43" w:rsidRDefault="00651C43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47ED0B07" w14:textId="6BCCDDA9" w:rsidR="00651C43" w:rsidRDefault="00651C43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2D609F98" w14:textId="77777777" w:rsidR="00651C43" w:rsidRPr="00F611ED" w:rsidRDefault="00651C43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4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1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0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2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5"/>
  </w:num>
  <w:num w:numId="29" w16cid:durableId="319774421">
    <w:abstractNumId w:val="8"/>
  </w:num>
  <w:num w:numId="30" w16cid:durableId="1791512612">
    <w:abstractNumId w:val="43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6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39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562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C43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7A096-2B01-49A9-BC36-752E9A36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417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2023-08-03T11:05:00Z</cp:lastPrinted>
  <dcterms:created xsi:type="dcterms:W3CDTF">2023-08-10T20:44:00Z</dcterms:created>
  <dcterms:modified xsi:type="dcterms:W3CDTF">2023-08-10T20:46:00Z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