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106313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106313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3EE6" w:rsidRPr="00106313" w14:paraId="1A2DD95D" w14:textId="77777777" w:rsidTr="005A623B">
        <w:tc>
          <w:tcPr>
            <w:tcW w:w="1458" w:type="dxa"/>
          </w:tcPr>
          <w:p w14:paraId="2CB25226" w14:textId="3A05132C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4EF3FD97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A6859" w:rsidRPr="00106313" w14:paraId="27F66084" w14:textId="77777777" w:rsidTr="005A623B">
        <w:tc>
          <w:tcPr>
            <w:tcW w:w="1458" w:type="dxa"/>
          </w:tcPr>
          <w:p w14:paraId="00CED504" w14:textId="4E006D2D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19CEA756" w14:textId="67C812D5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A6859" w:rsidRPr="00106313" w14:paraId="707D20E6" w14:textId="77777777" w:rsidTr="005A623B">
        <w:tc>
          <w:tcPr>
            <w:tcW w:w="1458" w:type="dxa"/>
          </w:tcPr>
          <w:p w14:paraId="064CD9B4" w14:textId="3D8219BD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4D487A00" w14:textId="418C0B45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ย่อยและบริษัทร่วม</w:t>
            </w:r>
          </w:p>
        </w:tc>
      </w:tr>
      <w:tr w:rsidR="006F5B68" w:rsidRPr="00106313" w14:paraId="278E5133" w14:textId="77777777" w:rsidTr="005A623B">
        <w:tc>
          <w:tcPr>
            <w:tcW w:w="1458" w:type="dxa"/>
          </w:tcPr>
          <w:p w14:paraId="0B63FBAA" w14:textId="642B3FE4" w:rsidR="006F5B68" w:rsidRPr="005343B2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15BA4FA6" w14:textId="756DA1CB" w:rsidR="006F5B68" w:rsidRPr="005343B2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514C5" w:rsidRPr="00106313" w14:paraId="10B9F3E0" w14:textId="77777777" w:rsidTr="005A623B">
        <w:tc>
          <w:tcPr>
            <w:tcW w:w="1458" w:type="dxa"/>
          </w:tcPr>
          <w:p w14:paraId="2571342B" w14:textId="36BC8E29" w:rsidR="00F514C5" w:rsidRDefault="00F514C5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02EB1CBB" w14:textId="60CDF7E7" w:rsidR="00F514C5" w:rsidRPr="0076015C" w:rsidRDefault="00F514C5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F5B68" w:rsidRPr="00106313" w14:paraId="448869B1" w14:textId="77777777" w:rsidTr="005A623B">
        <w:tc>
          <w:tcPr>
            <w:tcW w:w="1458" w:type="dxa"/>
          </w:tcPr>
          <w:p w14:paraId="19CDC65B" w14:textId="4953B8B4" w:rsidR="00172359" w:rsidRPr="00106313" w:rsidRDefault="00172359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063F46B6" w14:textId="1E5410AD" w:rsidR="00172359" w:rsidRPr="00106313" w:rsidRDefault="00172359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6F5B68" w:rsidRPr="00106313" w14:paraId="1C66C740" w14:textId="77777777" w:rsidTr="005A623B">
        <w:tc>
          <w:tcPr>
            <w:tcW w:w="1458" w:type="dxa"/>
          </w:tcPr>
          <w:p w14:paraId="404B8045" w14:textId="0D0815E0" w:rsidR="006F5B68" w:rsidRPr="00106313" w:rsidRDefault="00172359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2B84B028" w14:textId="123EDC8E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F5B68" w:rsidRPr="00106313" w14:paraId="198DAA6B" w14:textId="77777777" w:rsidTr="005A623B">
        <w:tc>
          <w:tcPr>
            <w:tcW w:w="1458" w:type="dxa"/>
          </w:tcPr>
          <w:p w14:paraId="2DF69820" w14:textId="3604D858" w:rsidR="006F5B68" w:rsidRPr="00106313" w:rsidRDefault="00172359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6836CE1A" w14:textId="61C37EBB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F5B68" w:rsidRPr="00106313" w14:paraId="0BCD8749" w14:textId="77777777" w:rsidTr="005A623B">
        <w:tc>
          <w:tcPr>
            <w:tcW w:w="1458" w:type="dxa"/>
          </w:tcPr>
          <w:p w14:paraId="6ACF7EB8" w14:textId="64A424A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353D4D5C" w14:textId="31F6D05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55FA8F8A" w14:textId="77777777" w:rsidTr="005A623B">
        <w:tc>
          <w:tcPr>
            <w:tcW w:w="1458" w:type="dxa"/>
          </w:tcPr>
          <w:p w14:paraId="2F044714" w14:textId="2554ED18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227A53A" w14:textId="2B34D82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2204C447" w14:textId="77777777" w:rsidTr="005A623B">
        <w:tc>
          <w:tcPr>
            <w:tcW w:w="1458" w:type="dxa"/>
          </w:tcPr>
          <w:p w14:paraId="08618970" w14:textId="3195B9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0E23B2C" w14:textId="4618698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9401A78" w14:textId="77777777" w:rsidTr="005A623B">
        <w:tc>
          <w:tcPr>
            <w:tcW w:w="1458" w:type="dxa"/>
          </w:tcPr>
          <w:p w14:paraId="2BEAA199" w14:textId="433671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3464133" w14:textId="57F3E8C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42F1293" w14:textId="77777777" w:rsidTr="005A623B">
        <w:tc>
          <w:tcPr>
            <w:tcW w:w="1458" w:type="dxa"/>
          </w:tcPr>
          <w:p w14:paraId="23E36004" w14:textId="0D6984DF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1AA6D5E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148D45C" w14:textId="77777777" w:rsidTr="005A623B">
        <w:tc>
          <w:tcPr>
            <w:tcW w:w="1458" w:type="dxa"/>
          </w:tcPr>
          <w:p w14:paraId="6AE65C4E" w14:textId="20BC810E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27017AC" w14:textId="020AC2E5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3B6D84B" w14:textId="77777777" w:rsidTr="005A623B">
        <w:tc>
          <w:tcPr>
            <w:tcW w:w="1458" w:type="dxa"/>
          </w:tcPr>
          <w:p w14:paraId="72206E23" w14:textId="5436A81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12E2E66" w14:textId="41ACAAD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D537231" w14:textId="6D8BC506" w:rsidR="003C6FF5" w:rsidRPr="00106313" w:rsidRDefault="00685193" w:rsidP="0014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</w:rPr>
        <w:br w:type="page"/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5507C04" w14:textId="77777777" w:rsidR="005417F0" w:rsidRPr="00106313" w:rsidRDefault="005417F0" w:rsidP="001D711F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BB2AAD4" w14:textId="4CEAD578" w:rsidR="00F82FDA" w:rsidRPr="00106313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D711F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10631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A44A6" w:rsidRPr="00106313">
        <w:rPr>
          <w:rFonts w:asciiTheme="majorBidi" w:hAnsiTheme="majorBidi" w:cstheme="majorBidi"/>
          <w:sz w:val="30"/>
          <w:szCs w:val="30"/>
          <w:cs/>
        </w:rPr>
        <w:t>คณะ</w:t>
      </w:r>
      <w:r w:rsidRPr="00106313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7E04D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A7F8B" w:rsidRPr="007E04DE">
        <w:rPr>
          <w:rFonts w:asciiTheme="majorBidi" w:hAnsiTheme="majorBidi" w:cstheme="majorBidi"/>
          <w:sz w:val="30"/>
          <w:szCs w:val="30"/>
        </w:rPr>
        <w:t xml:space="preserve"> </w:t>
      </w:r>
      <w:r w:rsidR="004E2F9D">
        <w:rPr>
          <w:rFonts w:asciiTheme="majorBidi" w:hAnsiTheme="majorBidi" w:cstheme="majorBidi"/>
          <w:sz w:val="30"/>
          <w:szCs w:val="30"/>
        </w:rPr>
        <w:t xml:space="preserve">11 </w:t>
      </w:r>
      <w:r w:rsidR="004E2F9D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4E2F9D">
        <w:rPr>
          <w:rFonts w:asciiTheme="majorBidi" w:hAnsiTheme="majorBidi" w:cstheme="majorBidi"/>
          <w:sz w:val="30"/>
          <w:szCs w:val="30"/>
        </w:rPr>
        <w:t>2566</w:t>
      </w:r>
    </w:p>
    <w:p w14:paraId="012C5ED1" w14:textId="77777777" w:rsidR="00A44F0B" w:rsidRPr="00106313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3E29FB" w14:textId="77777777" w:rsidR="003057D6" w:rsidRPr="00106313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9B7FC7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จัดทำงบการเงิน</w:t>
      </w:r>
      <w:r w:rsidR="004B3674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106313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33410F" w14:textId="08D2FE1E" w:rsidR="005E25B8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4</w:t>
      </w:r>
      <w:r w:rsidRPr="007E04DE">
        <w:rPr>
          <w:sz w:val="30"/>
          <w:szCs w:val="30"/>
          <w:cs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เรื่อง </w:t>
      </w:r>
      <w:r w:rsidRPr="00E3260D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3260D">
        <w:rPr>
          <w:rFonts w:asciiTheme="majorBidi" w:hAnsi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E04DE"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>ๆ เพื่อไม่ให้ซ้ำซ้อนกับข้อมูลที่ได้นำเสนอ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843F80">
        <w:rPr>
          <w:sz w:val="30"/>
          <w:szCs w:val="30"/>
        </w:rPr>
        <w:t>5</w:t>
      </w:r>
    </w:p>
    <w:p w14:paraId="4F53B251" w14:textId="77777777" w:rsidR="005E25B8" w:rsidRPr="00106313" w:rsidRDefault="005E25B8" w:rsidP="005E25B8">
      <w:pPr>
        <w:pStyle w:val="FSBlank"/>
        <w:ind w:left="540"/>
        <w:rPr>
          <w:rFonts w:asciiTheme="majorBidi" w:hAnsiTheme="majorBidi" w:cstheme="majorBidi"/>
          <w:sz w:val="30"/>
          <w:szCs w:val="30"/>
        </w:rPr>
      </w:pPr>
    </w:p>
    <w:p w14:paraId="2B44E609" w14:textId="34C497BA" w:rsidR="00FD60FF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="007E04DE"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843F80">
        <w:rPr>
          <w:sz w:val="30"/>
          <w:szCs w:val="30"/>
        </w:rPr>
        <w:t>5</w:t>
      </w:r>
    </w:p>
    <w:p w14:paraId="42776AD2" w14:textId="77777777" w:rsidR="00E3260D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615023A0" w14:textId="03E6E9BE" w:rsidR="00D01D44" w:rsidRPr="00106313" w:rsidRDefault="00605C5A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8321B1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หรือ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8A1BD80" w:rsidR="00605C5A" w:rsidRPr="0077192F" w:rsidRDefault="00605C5A" w:rsidP="0077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08DA9" w14:textId="76F8DCB2" w:rsidR="00D44A53" w:rsidRPr="00003688" w:rsidRDefault="00D44A53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FA778D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ความสัมพันธ์ที่มีกับบริษัทร่วมและบริษัทย่อย</w:t>
      </w:r>
      <w:r>
        <w:rPr>
          <w:rFonts w:asciiTheme="majorBidi" w:hAnsiTheme="majorBidi" w:hint="cs"/>
          <w:sz w:val="30"/>
          <w:szCs w:val="30"/>
          <w:cs/>
        </w:rPr>
        <w:t>ที่มีการเปลี่ยนแปลงอย่างมีสาระสำคัญ</w:t>
      </w:r>
      <w:r w:rsidRPr="00FA778D">
        <w:rPr>
          <w:rFonts w:asciiTheme="majorBidi" w:hAnsiTheme="majorBidi"/>
          <w:sz w:val="30"/>
          <w:szCs w:val="30"/>
          <w:cs/>
        </w:rPr>
        <w:t xml:space="preserve">ได้เปิดเผยในหมายเหตุข้อ </w:t>
      </w:r>
      <w:r w:rsidR="00EB6338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</w:t>
      </w:r>
      <w:r w:rsidR="001E6B1B">
        <w:rPr>
          <w:rFonts w:asciiTheme="majorBidi" w:hAnsiTheme="majorBidi" w:hint="cs"/>
          <w:sz w:val="30"/>
          <w:szCs w:val="30"/>
          <w:cs/>
        </w:rPr>
        <w:t>สามเดือนและ</w:t>
      </w:r>
      <w:r w:rsidR="004F32EF">
        <w:rPr>
          <w:rFonts w:asciiTheme="majorBidi" w:hAnsiTheme="majorBidi" w:hint="cs"/>
          <w:sz w:val="30"/>
          <w:szCs w:val="30"/>
          <w:cs/>
        </w:rPr>
        <w:t>หก</w:t>
      </w:r>
      <w:r>
        <w:rPr>
          <w:rFonts w:asciiTheme="majorBidi" w:hAnsiTheme="majorBidi" w:hint="cs"/>
          <w:sz w:val="30"/>
          <w:szCs w:val="30"/>
          <w:cs/>
        </w:rPr>
        <w:t>เดือน</w:t>
      </w:r>
      <w:r w:rsidR="006F2F4C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C45A57">
        <w:rPr>
          <w:rFonts w:ascii="Angsana New" w:hAnsi="Angsana New"/>
          <w:sz w:val="30"/>
          <w:szCs w:val="30"/>
        </w:rPr>
        <w:t>3</w:t>
      </w:r>
      <w:r w:rsidR="007A4366">
        <w:rPr>
          <w:rFonts w:ascii="Angsana New" w:hAnsi="Angsana New"/>
          <w:sz w:val="30"/>
          <w:szCs w:val="30"/>
        </w:rPr>
        <w:t xml:space="preserve">0 </w:t>
      </w:r>
      <w:r w:rsidR="007A436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45A57">
        <w:rPr>
          <w:rFonts w:ascii="Angsana New" w:hAnsi="Angsana New"/>
          <w:sz w:val="30"/>
          <w:szCs w:val="30"/>
        </w:rPr>
        <w:t>2566</w:t>
      </w:r>
    </w:p>
    <w:p w14:paraId="5DCEE893" w14:textId="6671A134" w:rsidR="00A45D43" w:rsidRDefault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9"/>
        <w:gridCol w:w="269"/>
        <w:gridCol w:w="1076"/>
        <w:gridCol w:w="269"/>
        <w:gridCol w:w="1076"/>
        <w:gridCol w:w="269"/>
        <w:gridCol w:w="1084"/>
      </w:tblGrid>
      <w:tr w:rsidR="007A4366" w:rsidRPr="0076015C" w14:paraId="508A3951" w14:textId="77777777" w:rsidTr="00C81EE0">
        <w:trPr>
          <w:tblHeader/>
        </w:trPr>
        <w:tc>
          <w:tcPr>
            <w:tcW w:w="2235" w:type="pct"/>
          </w:tcPr>
          <w:p w14:paraId="1A2C69C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9" w:type="pct"/>
            <w:gridSpan w:val="3"/>
          </w:tcPr>
          <w:p w14:paraId="34E2815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708880C1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  <w:vAlign w:val="bottom"/>
          </w:tcPr>
          <w:p w14:paraId="3FC05503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366" w:rsidRPr="0076015C" w14:paraId="47B01A8E" w14:textId="77777777" w:rsidTr="00C81EE0">
        <w:trPr>
          <w:tblHeader/>
        </w:trPr>
        <w:tc>
          <w:tcPr>
            <w:tcW w:w="2235" w:type="pct"/>
          </w:tcPr>
          <w:p w14:paraId="61C5C179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83" w:type="pct"/>
          </w:tcPr>
          <w:p w14:paraId="7A9C321E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53BB011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DE701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97EFC20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79AFC1D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3FC6CFFC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25BC28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A4366" w:rsidRPr="0076015C" w14:paraId="17481EE5" w14:textId="77777777" w:rsidTr="00AE0227">
        <w:trPr>
          <w:tblHeader/>
        </w:trPr>
        <w:tc>
          <w:tcPr>
            <w:tcW w:w="2235" w:type="pct"/>
          </w:tcPr>
          <w:p w14:paraId="49F79320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39D40ECA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366" w:rsidRPr="0076015C" w14:paraId="135123D7" w14:textId="77777777" w:rsidTr="00C81EE0">
        <w:tc>
          <w:tcPr>
            <w:tcW w:w="2235" w:type="pct"/>
            <w:vAlign w:val="center"/>
          </w:tcPr>
          <w:p w14:paraId="44D603EB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61612835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7507149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1416FD4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0FF34A7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993DCC8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889D6FF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B09D58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4366" w:rsidRPr="0076015C" w14:paraId="691059A1" w14:textId="77777777" w:rsidTr="00C81EE0">
        <w:tc>
          <w:tcPr>
            <w:tcW w:w="2235" w:type="pct"/>
          </w:tcPr>
          <w:p w14:paraId="2AD89E63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3" w:type="pct"/>
          </w:tcPr>
          <w:p w14:paraId="5341070B" w14:textId="5E7F8224" w:rsidR="007A4366" w:rsidRPr="0076015C" w:rsidRDefault="00D06324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B80AFD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8A4528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8BE0AE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F374DB0" w14:textId="3B75ADE4" w:rsidR="007A4366" w:rsidRPr="0076015C" w:rsidRDefault="00D06324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45" w:type="pct"/>
          </w:tcPr>
          <w:p w14:paraId="27AC2C42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2AB938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</w:tr>
      <w:tr w:rsidR="001E6B1B" w:rsidRPr="0076015C" w14:paraId="26DFF83A" w14:textId="77777777" w:rsidTr="00C81EE0">
        <w:tc>
          <w:tcPr>
            <w:tcW w:w="2235" w:type="pct"/>
          </w:tcPr>
          <w:p w14:paraId="2FA824D5" w14:textId="094BBA88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3" w:type="pct"/>
          </w:tcPr>
          <w:p w14:paraId="6099C86F" w14:textId="3B99155A" w:rsidR="001E6B1B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AB27FD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F29CA55" w14:textId="7AD4FFD9" w:rsidR="001E6B1B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440C47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97BAC4" w14:textId="58682616" w:rsidR="001E6B1B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17,450</w:t>
            </w:r>
          </w:p>
        </w:tc>
        <w:tc>
          <w:tcPr>
            <w:tcW w:w="145" w:type="pct"/>
          </w:tcPr>
          <w:p w14:paraId="49E4A2CE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469C1D" w14:textId="2E89F661" w:rsidR="001E6B1B" w:rsidRDefault="001E6B1B" w:rsidP="00DD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6B1B" w:rsidRPr="0076015C" w14:paraId="749C0A90" w14:textId="77777777" w:rsidTr="00C81EE0">
        <w:tc>
          <w:tcPr>
            <w:tcW w:w="2235" w:type="pct"/>
          </w:tcPr>
          <w:p w14:paraId="334B6FD9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83" w:type="pct"/>
          </w:tcPr>
          <w:p w14:paraId="700EA30F" w14:textId="5CB08B46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925E5F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63B6052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EEADC5D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314CCEE" w14:textId="0AB1B528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91,924</w:t>
            </w:r>
          </w:p>
        </w:tc>
        <w:tc>
          <w:tcPr>
            <w:tcW w:w="145" w:type="pct"/>
          </w:tcPr>
          <w:p w14:paraId="200684BB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1EAB3D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84,606</w:t>
            </w:r>
          </w:p>
        </w:tc>
      </w:tr>
      <w:tr w:rsidR="001E6B1B" w:rsidRPr="0076015C" w14:paraId="595A00CC" w14:textId="77777777" w:rsidTr="00C81EE0">
        <w:tc>
          <w:tcPr>
            <w:tcW w:w="2235" w:type="pct"/>
            <w:vAlign w:val="center"/>
          </w:tcPr>
          <w:p w14:paraId="214E3A7D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12690C5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8CBAB8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4E406EC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AEA8306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B13740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A16352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6C2F29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B1B" w:rsidRPr="0076015C" w14:paraId="160368CC" w14:textId="77777777" w:rsidTr="00C81EE0">
        <w:tc>
          <w:tcPr>
            <w:tcW w:w="2235" w:type="pct"/>
            <w:vAlign w:val="center"/>
          </w:tcPr>
          <w:p w14:paraId="6CDD8832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</w:tcPr>
          <w:p w14:paraId="09BECA32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5FA685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B842BA9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88BC93D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B3F0A4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23A85C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FE90BC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B1B" w:rsidRPr="0076015C" w14:paraId="01A8FC4D" w14:textId="77777777" w:rsidTr="00C81EE0">
        <w:tc>
          <w:tcPr>
            <w:tcW w:w="2235" w:type="pct"/>
          </w:tcPr>
          <w:p w14:paraId="1BD80E30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3" w:type="pct"/>
          </w:tcPr>
          <w:p w14:paraId="4AA50421" w14:textId="657CCA94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9C44C6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1073128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145" w:type="pct"/>
          </w:tcPr>
          <w:p w14:paraId="0BF57B1D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380C81F" w14:textId="7F748A7F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8A48A1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113847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6B1B" w:rsidRPr="0076015C" w14:paraId="24AE7743" w14:textId="77777777" w:rsidTr="00C81EE0">
        <w:tc>
          <w:tcPr>
            <w:tcW w:w="2235" w:type="pct"/>
          </w:tcPr>
          <w:p w14:paraId="4AE3B6DE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CEB3287" w14:textId="77777777" w:rsidR="001E6B1B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FE15C0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951CC5" w14:textId="77777777" w:rsidR="001E6B1B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7DB059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EE306B1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84B5A1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38A8BE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B1B" w:rsidRPr="0076015C" w14:paraId="03214226" w14:textId="77777777" w:rsidTr="00C81EE0">
        <w:tc>
          <w:tcPr>
            <w:tcW w:w="2235" w:type="pct"/>
          </w:tcPr>
          <w:p w14:paraId="54221117" w14:textId="77777777" w:rsidR="001E6B1B" w:rsidRPr="00555E68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</w:tcPr>
          <w:p w14:paraId="39F691B2" w14:textId="77777777" w:rsidR="001E6B1B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403A8C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12E162" w14:textId="77777777" w:rsidR="001E6B1B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95D1BE1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403782F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42656DA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DDEB061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B1B" w:rsidRPr="0076015C" w14:paraId="1472CBB2" w14:textId="77777777" w:rsidTr="00C81EE0">
        <w:tc>
          <w:tcPr>
            <w:tcW w:w="2235" w:type="pct"/>
          </w:tcPr>
          <w:p w14:paraId="2DF3552B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83" w:type="pct"/>
          </w:tcPr>
          <w:p w14:paraId="6B17104A" w14:textId="1FDB8210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145" w:type="pct"/>
          </w:tcPr>
          <w:p w14:paraId="6ED8C42A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CEA8502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5" w:type="pct"/>
          </w:tcPr>
          <w:p w14:paraId="1BFD5A0C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743A4D" w14:textId="431962CC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ED81CD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99698B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6B1B" w:rsidRPr="0076015C" w14:paraId="49491D40" w14:textId="77777777" w:rsidTr="00C81EE0">
        <w:tc>
          <w:tcPr>
            <w:tcW w:w="2235" w:type="pct"/>
          </w:tcPr>
          <w:p w14:paraId="12FD291C" w14:textId="77777777" w:rsidR="001E6B1B" w:rsidRPr="009B4569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51EC88D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009799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6C4A246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921B2A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28FBE4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54274D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74AE21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B1B" w:rsidRPr="0076015C" w14:paraId="52A1CC5F" w14:textId="77777777" w:rsidTr="00C81EE0">
        <w:tc>
          <w:tcPr>
            <w:tcW w:w="2235" w:type="pct"/>
          </w:tcPr>
          <w:p w14:paraId="14F4045B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3" w:type="pct"/>
          </w:tcPr>
          <w:p w14:paraId="7057E44F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DE8EF3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31F01FA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9BBDD7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CCEE221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C603F4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29253B3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1E6B1B" w:rsidRPr="0076015C" w14:paraId="0A1CB889" w14:textId="77777777" w:rsidTr="00C81EE0">
        <w:tc>
          <w:tcPr>
            <w:tcW w:w="2235" w:type="pct"/>
          </w:tcPr>
          <w:p w14:paraId="242A4A41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3" w:type="pct"/>
          </w:tcPr>
          <w:p w14:paraId="056F6F1E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067AA9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69C780A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BB5FEE2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00097B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78844F" w14:textId="77777777" w:rsidR="001E6B1B" w:rsidRPr="0076015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6788F41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B1B" w:rsidRPr="000A3E8C" w14:paraId="0403B32A" w14:textId="77777777" w:rsidTr="00C81EE0">
        <w:tc>
          <w:tcPr>
            <w:tcW w:w="2235" w:type="pct"/>
          </w:tcPr>
          <w:p w14:paraId="0AE0266E" w14:textId="77777777" w:rsidR="001E6B1B" w:rsidRPr="00E64463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E644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83" w:type="pct"/>
          </w:tcPr>
          <w:p w14:paraId="542F0873" w14:textId="5362AE13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8,720</w:t>
            </w:r>
          </w:p>
        </w:tc>
        <w:tc>
          <w:tcPr>
            <w:tcW w:w="145" w:type="pct"/>
          </w:tcPr>
          <w:p w14:paraId="2B64105A" w14:textId="77777777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8D407BD" w14:textId="77777777" w:rsidR="001E6B1B" w:rsidRPr="000A3E8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8,809</w:t>
            </w:r>
          </w:p>
        </w:tc>
        <w:tc>
          <w:tcPr>
            <w:tcW w:w="145" w:type="pct"/>
          </w:tcPr>
          <w:p w14:paraId="3939BC98" w14:textId="77777777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704F260" w14:textId="6A8143F3" w:rsidR="001E6B1B" w:rsidRPr="000A3E8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7,948</w:t>
            </w:r>
          </w:p>
        </w:tc>
        <w:tc>
          <w:tcPr>
            <w:tcW w:w="145" w:type="pct"/>
          </w:tcPr>
          <w:p w14:paraId="13D340F1" w14:textId="77777777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A6F1EF7" w14:textId="77777777" w:rsidR="001E6B1B" w:rsidRPr="000A3E8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8,115</w:t>
            </w:r>
          </w:p>
        </w:tc>
      </w:tr>
      <w:tr w:rsidR="001E6B1B" w:rsidRPr="000A3E8C" w14:paraId="49D196DA" w14:textId="77777777" w:rsidTr="00C81EE0">
        <w:tc>
          <w:tcPr>
            <w:tcW w:w="2235" w:type="pct"/>
          </w:tcPr>
          <w:p w14:paraId="1CFD0609" w14:textId="77777777" w:rsidR="001E6B1B" w:rsidRPr="00E64463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644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DD4E74" w14:textId="46FF1947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  <w:tc>
          <w:tcPr>
            <w:tcW w:w="145" w:type="pct"/>
          </w:tcPr>
          <w:p w14:paraId="1217810D" w14:textId="77777777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ABE7916" w14:textId="77777777" w:rsidR="001E6B1B" w:rsidRPr="000A3E8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145" w:type="pct"/>
          </w:tcPr>
          <w:p w14:paraId="6837FEA8" w14:textId="77777777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7315FAD" w14:textId="0245C5C3" w:rsidR="001E6B1B" w:rsidRPr="000A3E8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  <w:tc>
          <w:tcPr>
            <w:tcW w:w="145" w:type="pct"/>
          </w:tcPr>
          <w:p w14:paraId="4C305839" w14:textId="77777777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5B55D84" w14:textId="77777777" w:rsidR="001E6B1B" w:rsidRPr="000A3E8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685</w:t>
            </w:r>
          </w:p>
        </w:tc>
      </w:tr>
      <w:tr w:rsidR="001E6B1B" w:rsidRPr="000A3E8C" w14:paraId="448462EB" w14:textId="77777777" w:rsidTr="00C81EE0">
        <w:tc>
          <w:tcPr>
            <w:tcW w:w="2235" w:type="pct"/>
          </w:tcPr>
          <w:p w14:paraId="0894F374" w14:textId="77777777" w:rsidR="001E6B1B" w:rsidRPr="0076015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54C5CD7" w14:textId="62BC2F3B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10,086</w:t>
            </w:r>
          </w:p>
        </w:tc>
        <w:tc>
          <w:tcPr>
            <w:tcW w:w="145" w:type="pct"/>
          </w:tcPr>
          <w:p w14:paraId="6D928AAE" w14:textId="77777777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9DF289A" w14:textId="77777777" w:rsidR="001E6B1B" w:rsidRPr="000A3E8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9,494</w:t>
            </w:r>
          </w:p>
        </w:tc>
        <w:tc>
          <w:tcPr>
            <w:tcW w:w="145" w:type="pct"/>
          </w:tcPr>
          <w:p w14:paraId="71256B4B" w14:textId="77777777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39203CC" w14:textId="5B47EE6D" w:rsidR="001E6B1B" w:rsidRPr="003F73C3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9,314</w:t>
            </w:r>
          </w:p>
        </w:tc>
        <w:tc>
          <w:tcPr>
            <w:tcW w:w="145" w:type="pct"/>
          </w:tcPr>
          <w:p w14:paraId="53A88425" w14:textId="77777777" w:rsidR="001E6B1B" w:rsidRPr="000A3E8C" w:rsidRDefault="001E6B1B" w:rsidP="001E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2E273E2" w14:textId="77777777" w:rsidR="001E6B1B" w:rsidRPr="000A3E8C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8,800</w:t>
            </w:r>
          </w:p>
        </w:tc>
      </w:tr>
    </w:tbl>
    <w:p w14:paraId="0223E617" w14:textId="789791F4" w:rsidR="007A4366" w:rsidRDefault="007A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083"/>
        <w:gridCol w:w="269"/>
        <w:gridCol w:w="1076"/>
        <w:gridCol w:w="269"/>
        <w:gridCol w:w="1082"/>
      </w:tblGrid>
      <w:tr w:rsidR="007A4366" w:rsidRPr="0076015C" w14:paraId="1575D90B" w14:textId="77777777" w:rsidTr="00AE0227">
        <w:trPr>
          <w:tblHeader/>
        </w:trPr>
        <w:tc>
          <w:tcPr>
            <w:tcW w:w="2258" w:type="pct"/>
          </w:tcPr>
          <w:p w14:paraId="1A0B60FB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41943D3F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EFE7F56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34680433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366" w:rsidRPr="0076015C" w14:paraId="76F383E2" w14:textId="77777777" w:rsidTr="00AE0227">
        <w:trPr>
          <w:tblHeader/>
        </w:trPr>
        <w:tc>
          <w:tcPr>
            <w:tcW w:w="2258" w:type="pct"/>
          </w:tcPr>
          <w:p w14:paraId="65143D88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40" w:type="pct"/>
          </w:tcPr>
          <w:p w14:paraId="54896FA2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378C82E7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86A4B9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C6A07A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AB45F37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4B5C11C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BE19DF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A4366" w:rsidRPr="0076015C" w14:paraId="480CEE8E" w14:textId="77777777" w:rsidTr="00AE0227">
        <w:trPr>
          <w:tblHeader/>
        </w:trPr>
        <w:tc>
          <w:tcPr>
            <w:tcW w:w="2258" w:type="pct"/>
          </w:tcPr>
          <w:p w14:paraId="77176950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583017C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366" w:rsidRPr="0076015C" w14:paraId="610F0457" w14:textId="77777777" w:rsidTr="00AE0227">
        <w:tc>
          <w:tcPr>
            <w:tcW w:w="2258" w:type="pct"/>
            <w:vAlign w:val="center"/>
          </w:tcPr>
          <w:p w14:paraId="33289F72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3879946F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B402CC2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801DE6D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ABECE2B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4F827E7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F1FB26B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E0C831F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4366" w:rsidRPr="0076015C" w14:paraId="25BD42B3" w14:textId="77777777" w:rsidTr="00AE0227">
        <w:tc>
          <w:tcPr>
            <w:tcW w:w="2258" w:type="pct"/>
          </w:tcPr>
          <w:p w14:paraId="182673C5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16341134" w14:textId="5FB6BB80" w:rsidR="007A4366" w:rsidRPr="0076015C" w:rsidRDefault="00AC02D9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684BA0D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CE26D7A" w14:textId="77777777" w:rsidR="007A4366" w:rsidRPr="00F36255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8E923F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8D6C2E" w14:textId="7BA26B38" w:rsidR="007A4366" w:rsidRPr="0076015C" w:rsidRDefault="00DF0911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147" w:type="pct"/>
          </w:tcPr>
          <w:p w14:paraId="317BECC4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A36DCB0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4,560</w:t>
            </w:r>
          </w:p>
        </w:tc>
      </w:tr>
      <w:tr w:rsidR="007A4366" w:rsidRPr="0076015C" w14:paraId="1FE2670F" w14:textId="77777777" w:rsidTr="00AE0227">
        <w:tc>
          <w:tcPr>
            <w:tcW w:w="2258" w:type="pct"/>
          </w:tcPr>
          <w:p w14:paraId="68B4A31E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pct"/>
          </w:tcPr>
          <w:p w14:paraId="74E2AAC9" w14:textId="0044116B" w:rsidR="007A4366" w:rsidRPr="0076015C" w:rsidRDefault="00AC02D9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6BEC8A5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2443DF" w14:textId="77777777" w:rsidR="007A4366" w:rsidRPr="00F36255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4CAB5D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56D11A" w14:textId="71E3022E" w:rsidR="007A4366" w:rsidRPr="0076015C" w:rsidRDefault="00DF0911" w:rsidP="00DF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17,450</w:t>
            </w:r>
          </w:p>
        </w:tc>
        <w:tc>
          <w:tcPr>
            <w:tcW w:w="147" w:type="pct"/>
          </w:tcPr>
          <w:p w14:paraId="3FA07C68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D170D6" w14:textId="77777777" w:rsidR="007A4366" w:rsidRPr="0076015C" w:rsidRDefault="007A4366" w:rsidP="00B9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4366" w:rsidRPr="0076015C" w14:paraId="276FBB0B" w14:textId="77777777" w:rsidTr="00AE0227">
        <w:tc>
          <w:tcPr>
            <w:tcW w:w="2258" w:type="pct"/>
          </w:tcPr>
          <w:p w14:paraId="4B986F75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31F8C082" w14:textId="63885D9D" w:rsidR="007A4366" w:rsidRPr="0076015C" w:rsidRDefault="00DF0911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EFE0F5F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A088AD" w14:textId="77777777" w:rsidR="007A4366" w:rsidRPr="00F36255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0A83489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F41D85" w14:textId="2A7B9ED0" w:rsidR="007A4366" w:rsidRPr="0076015C" w:rsidRDefault="00DF0911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191,464</w:t>
            </w:r>
          </w:p>
        </w:tc>
        <w:tc>
          <w:tcPr>
            <w:tcW w:w="147" w:type="pct"/>
          </w:tcPr>
          <w:p w14:paraId="031D6889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4014EE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160,246</w:t>
            </w:r>
          </w:p>
        </w:tc>
      </w:tr>
      <w:tr w:rsidR="007A4366" w:rsidRPr="00261D7C" w14:paraId="3524CDCD" w14:textId="77777777" w:rsidTr="00AE0227">
        <w:tc>
          <w:tcPr>
            <w:tcW w:w="2258" w:type="pct"/>
          </w:tcPr>
          <w:p w14:paraId="0467518B" w14:textId="77777777" w:rsidR="007A4366" w:rsidRPr="00261D7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0" w:type="pct"/>
          </w:tcPr>
          <w:p w14:paraId="0AAFEBFC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19FCD5A7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1" w:type="pct"/>
          </w:tcPr>
          <w:p w14:paraId="139D1680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0C74F423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7DC688B3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44773EC0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2DAF322E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4366" w:rsidRPr="0076015C" w14:paraId="568273CD" w14:textId="77777777" w:rsidTr="00AE0227">
        <w:tc>
          <w:tcPr>
            <w:tcW w:w="2258" w:type="pct"/>
            <w:vAlign w:val="center"/>
          </w:tcPr>
          <w:p w14:paraId="5FF80910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4980919D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45F15F7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DA8E15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897DF2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2B156DF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5E9E6D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F0874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366" w:rsidRPr="0076015C" w14:paraId="47845864" w14:textId="77777777" w:rsidTr="00AE0227">
        <w:tc>
          <w:tcPr>
            <w:tcW w:w="2258" w:type="pct"/>
          </w:tcPr>
          <w:p w14:paraId="65A1648D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7B9B5055" w14:textId="4AAFAE65" w:rsidR="007A4366" w:rsidRPr="0076015C" w:rsidRDefault="00DF0911" w:rsidP="00DF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40" w:type="pct"/>
          </w:tcPr>
          <w:p w14:paraId="1065C84A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BC178A7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1,431</w:t>
            </w:r>
          </w:p>
        </w:tc>
        <w:tc>
          <w:tcPr>
            <w:tcW w:w="147" w:type="pct"/>
          </w:tcPr>
          <w:p w14:paraId="383E7A3B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E401EC" w14:textId="017C37E4" w:rsidR="007A4366" w:rsidRPr="0076015C" w:rsidRDefault="00DF0911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2AA86D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8C5ACD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4366" w:rsidRPr="00261D7C" w14:paraId="38CBD3B6" w14:textId="77777777" w:rsidTr="00AE0227">
        <w:tc>
          <w:tcPr>
            <w:tcW w:w="2258" w:type="pct"/>
          </w:tcPr>
          <w:p w14:paraId="3B3FE027" w14:textId="77777777" w:rsidR="007A4366" w:rsidRPr="00261D7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540" w:type="pct"/>
          </w:tcPr>
          <w:p w14:paraId="1C86FA42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013B7166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1" w:type="pct"/>
          </w:tcPr>
          <w:p w14:paraId="607A0B1A" w14:textId="77777777" w:rsidR="007A4366" w:rsidRPr="00261D7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4508D55D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7EEE2BD2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12140BBB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2612C2E7" w14:textId="77777777" w:rsidR="007A4366" w:rsidRPr="00261D7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4366" w:rsidRPr="0076015C" w14:paraId="0F1CB03F" w14:textId="77777777" w:rsidTr="00AE0227">
        <w:tc>
          <w:tcPr>
            <w:tcW w:w="2258" w:type="pct"/>
          </w:tcPr>
          <w:p w14:paraId="0D96910D" w14:textId="77777777" w:rsidR="001E6B1B" w:rsidRDefault="001E6B1B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7E85C501" w14:textId="071361AB" w:rsidR="007A4366" w:rsidRPr="00555E68" w:rsidRDefault="007A4366" w:rsidP="001E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6CE3BA09" w14:textId="77777777" w:rsidR="007A4366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64E314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468612F" w14:textId="77777777" w:rsidR="007A4366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655011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0BD9017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4D9C1F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36B1BF8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366" w:rsidRPr="0076015C" w14:paraId="4C6D76CC" w14:textId="77777777" w:rsidTr="00AE0227">
        <w:tc>
          <w:tcPr>
            <w:tcW w:w="2258" w:type="pct"/>
          </w:tcPr>
          <w:p w14:paraId="5AA2085F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40" w:type="pct"/>
          </w:tcPr>
          <w:p w14:paraId="15281A27" w14:textId="273C6148" w:rsidR="007A4366" w:rsidRPr="0076015C" w:rsidRDefault="00DF0911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140" w:type="pct"/>
          </w:tcPr>
          <w:p w14:paraId="3E800463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3528F9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47" w:type="pct"/>
          </w:tcPr>
          <w:p w14:paraId="2271BE9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A94A13" w14:textId="4516350B" w:rsidR="007A4366" w:rsidRPr="0076015C" w:rsidRDefault="00345648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8B7C9C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387856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630D" w:rsidRPr="0076015C" w14:paraId="5AB7E50E" w14:textId="77777777" w:rsidTr="00AE0227">
        <w:tc>
          <w:tcPr>
            <w:tcW w:w="2258" w:type="pct"/>
          </w:tcPr>
          <w:p w14:paraId="62EB44AD" w14:textId="77777777" w:rsidR="00D5630D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76B67B5C" w14:textId="77777777" w:rsidR="00D5630D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1A76272" w14:textId="77777777" w:rsidR="00D5630D" w:rsidRPr="0076015C" w:rsidRDefault="00D5630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D788A28" w14:textId="77777777" w:rsidR="00D5630D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58D2BC" w14:textId="77777777" w:rsidR="00D5630D" w:rsidRPr="0076015C" w:rsidRDefault="00D5630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994499" w14:textId="77777777" w:rsidR="00D5630D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E9744D" w14:textId="77777777" w:rsidR="00D5630D" w:rsidRPr="0076015C" w:rsidRDefault="00D5630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F1F9C31" w14:textId="77777777" w:rsidR="00D5630D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366" w:rsidRPr="0076015C" w14:paraId="7C2B4AE9" w14:textId="77777777" w:rsidTr="00AE0227">
        <w:tc>
          <w:tcPr>
            <w:tcW w:w="2258" w:type="pct"/>
          </w:tcPr>
          <w:p w14:paraId="10D460C4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pct"/>
          </w:tcPr>
          <w:p w14:paraId="3E910809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CEE0A0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3037055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F932CA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1E34EA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E0E46C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A80742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7A4366" w:rsidRPr="0076015C" w14:paraId="4B61B1E2" w14:textId="77777777" w:rsidTr="00AE0227">
        <w:tc>
          <w:tcPr>
            <w:tcW w:w="2258" w:type="pct"/>
          </w:tcPr>
          <w:p w14:paraId="23E5C7FB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41359B0F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8A751A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BB3A71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BDCC48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52A7B8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F91537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AF8A83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366" w:rsidRPr="0076015C" w14:paraId="73463869" w14:textId="77777777" w:rsidTr="00AE0227">
        <w:tc>
          <w:tcPr>
            <w:tcW w:w="2258" w:type="pct"/>
          </w:tcPr>
          <w:p w14:paraId="7DF21353" w14:textId="77777777" w:rsidR="007A4366" w:rsidRPr="00E64463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E644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4ADC4A64" w14:textId="1C7D7CE9" w:rsidR="007A4366" w:rsidRPr="0076015C" w:rsidRDefault="00E64463" w:rsidP="00E64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494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,311</w:t>
            </w:r>
          </w:p>
        </w:tc>
        <w:tc>
          <w:tcPr>
            <w:tcW w:w="140" w:type="pct"/>
          </w:tcPr>
          <w:p w14:paraId="001EC642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7A882FB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16,676</w:t>
            </w:r>
          </w:p>
        </w:tc>
        <w:tc>
          <w:tcPr>
            <w:tcW w:w="147" w:type="pct"/>
          </w:tcPr>
          <w:p w14:paraId="56B5A915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2460F3" w14:textId="1445F48A" w:rsidR="007A4366" w:rsidRPr="0076015C" w:rsidRDefault="00E64463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494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,443</w:t>
            </w:r>
          </w:p>
        </w:tc>
        <w:tc>
          <w:tcPr>
            <w:tcW w:w="147" w:type="pct"/>
          </w:tcPr>
          <w:p w14:paraId="18A80759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2E963C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15,287</w:t>
            </w:r>
          </w:p>
        </w:tc>
      </w:tr>
      <w:tr w:rsidR="007A4366" w:rsidRPr="0076015C" w14:paraId="74247203" w14:textId="77777777" w:rsidTr="00AE0227">
        <w:tc>
          <w:tcPr>
            <w:tcW w:w="2258" w:type="pct"/>
          </w:tcPr>
          <w:p w14:paraId="67EF1253" w14:textId="77777777" w:rsidR="007A4366" w:rsidRPr="00E64463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644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99EDB09" w14:textId="30AAEC5C" w:rsidR="007A4366" w:rsidRPr="0076015C" w:rsidRDefault="00E64463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2,644</w:t>
            </w:r>
          </w:p>
        </w:tc>
        <w:tc>
          <w:tcPr>
            <w:tcW w:w="140" w:type="pct"/>
          </w:tcPr>
          <w:p w14:paraId="3E45BCCA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4686707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147" w:type="pct"/>
          </w:tcPr>
          <w:p w14:paraId="044542A0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019A7BF" w14:textId="4753DDEC" w:rsidR="007A4366" w:rsidRPr="0076015C" w:rsidRDefault="00E64463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2,635</w:t>
            </w:r>
          </w:p>
        </w:tc>
        <w:tc>
          <w:tcPr>
            <w:tcW w:w="147" w:type="pct"/>
          </w:tcPr>
          <w:p w14:paraId="2345505C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528AA92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</w:tr>
      <w:tr w:rsidR="007A4366" w:rsidRPr="0076015C" w14:paraId="2FA962EF" w14:textId="77777777" w:rsidTr="00AE0227">
        <w:tc>
          <w:tcPr>
            <w:tcW w:w="2258" w:type="pct"/>
          </w:tcPr>
          <w:p w14:paraId="3536C82A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1A9BC77" w14:textId="6BEBF779" w:rsidR="007A4366" w:rsidRPr="0076015C" w:rsidRDefault="00E64463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6075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,955</w:t>
            </w:r>
          </w:p>
        </w:tc>
        <w:tc>
          <w:tcPr>
            <w:tcW w:w="140" w:type="pct"/>
          </w:tcPr>
          <w:p w14:paraId="37AFE677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22936C6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17,805</w:t>
            </w:r>
          </w:p>
        </w:tc>
        <w:tc>
          <w:tcPr>
            <w:tcW w:w="147" w:type="pct"/>
          </w:tcPr>
          <w:p w14:paraId="32273813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59F0B58" w14:textId="4AAA5222" w:rsidR="007A4366" w:rsidRPr="0076015C" w:rsidRDefault="00E64463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6075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,078</w:t>
            </w:r>
          </w:p>
        </w:tc>
        <w:tc>
          <w:tcPr>
            <w:tcW w:w="147" w:type="pct"/>
          </w:tcPr>
          <w:p w14:paraId="6182EBA9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697912D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16,416</w:t>
            </w:r>
          </w:p>
        </w:tc>
      </w:tr>
    </w:tbl>
    <w:p w14:paraId="69C73440" w14:textId="6529DEA7" w:rsidR="007A4366" w:rsidRDefault="007A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W w:w="9182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BA7F72" w:rsidRPr="000C3304" w14:paraId="037EBE86" w14:textId="77777777" w:rsidTr="006528DA">
        <w:trPr>
          <w:tblHeader/>
        </w:trPr>
        <w:tc>
          <w:tcPr>
            <w:tcW w:w="2056" w:type="pct"/>
          </w:tcPr>
          <w:p w14:paraId="72B8A5EA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30C20176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1DBEE4A9" w14:textId="77777777" w:rsidR="001F569D" w:rsidRPr="000C3304" w:rsidRDefault="001F569D" w:rsidP="0054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3F56E43D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366" w:rsidRPr="000C3304" w14:paraId="6896F07E" w14:textId="77777777" w:rsidTr="006528DA">
        <w:trPr>
          <w:tblHeader/>
        </w:trPr>
        <w:tc>
          <w:tcPr>
            <w:tcW w:w="2056" w:type="pct"/>
          </w:tcPr>
          <w:p w14:paraId="0E4C3FA0" w14:textId="4141B2BE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</w:tcPr>
          <w:p w14:paraId="1E319792" w14:textId="0BB863B4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6F908996" w14:textId="77777777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FB3F9F" w14:textId="44BA5107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3FC4819E" w14:textId="77777777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0AD4F7B" w14:textId="215EDC53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43CF0DA8" w14:textId="77777777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4BB620" w14:textId="1076BC0D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4366" w:rsidRPr="000C3304" w14:paraId="38C59CF6" w14:textId="77777777" w:rsidTr="006528DA">
        <w:trPr>
          <w:tblHeader/>
        </w:trPr>
        <w:tc>
          <w:tcPr>
            <w:tcW w:w="2056" w:type="pct"/>
          </w:tcPr>
          <w:p w14:paraId="305FBD4C" w14:textId="404394B3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38" w:type="pct"/>
          </w:tcPr>
          <w:p w14:paraId="63EDE34D" w14:textId="66B26D5D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3835E0E2" w14:textId="77777777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0104C3" w14:textId="21D2916C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70206B54" w14:textId="77777777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6C26217" w14:textId="38B72BB3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0A39C77A" w14:textId="77777777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5A652DC" w14:textId="35502292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A4366" w:rsidRPr="000C3304" w14:paraId="0E37A1A8" w14:textId="77777777" w:rsidTr="006528DA">
        <w:trPr>
          <w:tblHeader/>
        </w:trPr>
        <w:tc>
          <w:tcPr>
            <w:tcW w:w="2056" w:type="pct"/>
          </w:tcPr>
          <w:p w14:paraId="10235772" w14:textId="77777777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6DE6E3B" w14:textId="77777777" w:rsidR="007A4366" w:rsidRPr="000C3304" w:rsidRDefault="007A4366" w:rsidP="007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366" w:rsidRPr="00106313" w14:paraId="54BFAC78" w14:textId="77777777" w:rsidTr="006528DA">
        <w:tc>
          <w:tcPr>
            <w:tcW w:w="2056" w:type="pct"/>
          </w:tcPr>
          <w:p w14:paraId="25724B64" w14:textId="28B20C1F" w:rsidR="007A4366" w:rsidRPr="00106313" w:rsidRDefault="007A4366" w:rsidP="007A436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2CC313AC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666E1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35A4D3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00F962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6C106C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7BEE7AF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CB065B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366" w:rsidRPr="00106313" w14:paraId="317A7197" w14:textId="77777777" w:rsidTr="00155B74">
        <w:tc>
          <w:tcPr>
            <w:tcW w:w="2056" w:type="pct"/>
          </w:tcPr>
          <w:p w14:paraId="4AB1F03F" w14:textId="77777777" w:rsidR="007A4366" w:rsidRPr="00106313" w:rsidRDefault="007A4366" w:rsidP="007A436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</w:tcPr>
          <w:p w14:paraId="275A7EB3" w14:textId="1722D288" w:rsidR="007A4366" w:rsidRPr="00106313" w:rsidRDefault="00DF0911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B5C63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0FD4271F" w14:textId="1E1608F9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ED8BFA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2C1FED1C" w14:textId="1D4670A5" w:rsidR="007A4366" w:rsidRPr="00106313" w:rsidRDefault="00DF0911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10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31,992</w:t>
            </w:r>
          </w:p>
        </w:tc>
        <w:tc>
          <w:tcPr>
            <w:tcW w:w="131" w:type="pct"/>
          </w:tcPr>
          <w:p w14:paraId="5FD8053D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7D4DEC98" w14:textId="627FBF99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34,593</w:t>
            </w:r>
          </w:p>
        </w:tc>
      </w:tr>
      <w:tr w:rsidR="007A4366" w:rsidRPr="00106313" w14:paraId="30BD93AC" w14:textId="77777777" w:rsidTr="00155B74">
        <w:tc>
          <w:tcPr>
            <w:tcW w:w="2056" w:type="pct"/>
          </w:tcPr>
          <w:p w14:paraId="1DE25C86" w14:textId="2A7AD174" w:rsidR="007A4366" w:rsidRPr="00106313" w:rsidRDefault="007A4366" w:rsidP="007A436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004519B" w14:textId="2DF36973" w:rsidR="007A4366" w:rsidRDefault="00DF0911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BB6162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F93974F" w14:textId="4E63021C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48" w:type="pct"/>
          </w:tcPr>
          <w:p w14:paraId="5C20A011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AA99B71" w14:textId="325C39D1" w:rsidR="007A4366" w:rsidRDefault="00DF0911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7BD3424" w14:textId="77777777" w:rsidR="007A4366" w:rsidRPr="00F36255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08606C0" w14:textId="59E63FD9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left" w:pos="692"/>
              </w:tabs>
              <w:spacing w:line="240" w:lineRule="auto"/>
              <w:ind w:left="-128" w:right="-4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366" w:rsidRPr="00106313" w14:paraId="69B5F2D7" w14:textId="77777777" w:rsidTr="00155B74">
        <w:tc>
          <w:tcPr>
            <w:tcW w:w="2056" w:type="pct"/>
          </w:tcPr>
          <w:p w14:paraId="67857A62" w14:textId="77777777" w:rsidR="007A4366" w:rsidRPr="00106313" w:rsidRDefault="007A4366" w:rsidP="007A436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186FE313" w:rsidR="007A4366" w:rsidRPr="00D31A24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9244CBB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4754DB37" w:rsidR="007A4366" w:rsidRPr="00155B74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48" w:type="pct"/>
          </w:tcPr>
          <w:p w14:paraId="19B315D8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48C298A4" w:rsidR="007A4366" w:rsidRPr="00D31A24" w:rsidRDefault="00D31A24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31,992</w:t>
            </w:r>
          </w:p>
        </w:tc>
        <w:tc>
          <w:tcPr>
            <w:tcW w:w="131" w:type="pct"/>
          </w:tcPr>
          <w:p w14:paraId="3AAB7A28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712C5DEB" w:rsidR="007A4366" w:rsidRPr="00155B74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34,593</w:t>
            </w:r>
          </w:p>
        </w:tc>
      </w:tr>
      <w:tr w:rsidR="007A4366" w:rsidRPr="00106313" w14:paraId="32825742" w14:textId="77777777" w:rsidTr="00070610">
        <w:tc>
          <w:tcPr>
            <w:tcW w:w="2056" w:type="pct"/>
            <w:tcBorders>
              <w:bottom w:val="nil"/>
            </w:tcBorders>
          </w:tcPr>
          <w:p w14:paraId="7C4186BC" w14:textId="77777777" w:rsidR="007A4366" w:rsidRPr="00106313" w:rsidRDefault="007A4366" w:rsidP="007A436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78DAD494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E1A1C63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4ABFEE16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01DA007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4B9104CF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57251FE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DC03A1D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366" w:rsidRPr="00106313" w14:paraId="24CA6611" w14:textId="77777777" w:rsidTr="00070610">
        <w:tc>
          <w:tcPr>
            <w:tcW w:w="2056" w:type="pct"/>
            <w:tcBorders>
              <w:top w:val="nil"/>
            </w:tcBorders>
          </w:tcPr>
          <w:p w14:paraId="195B2902" w14:textId="757A1EE6" w:rsidR="007A4366" w:rsidRPr="00106313" w:rsidRDefault="007A4366" w:rsidP="007A436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76CB">
              <w:rPr>
                <w:rFonts w:asciiTheme="majorBidi" w:hAnsiTheme="majorBidi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40FC34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2D1845DC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173CE323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5E283DE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2DE9A06F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6BC926B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3B4A19BE" w14:textId="77777777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366" w:rsidRPr="00106313" w14:paraId="75373B9B" w14:textId="77777777" w:rsidTr="00070610">
        <w:tc>
          <w:tcPr>
            <w:tcW w:w="2056" w:type="pct"/>
            <w:tcBorders>
              <w:bottom w:val="nil"/>
            </w:tcBorders>
          </w:tcPr>
          <w:p w14:paraId="365181F3" w14:textId="77777777" w:rsidR="007A4366" w:rsidRPr="00106313" w:rsidRDefault="007A4366" w:rsidP="007A436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FF31A4C" w14:textId="179B5A6F" w:rsidR="007A4366" w:rsidRPr="00106313" w:rsidRDefault="00D31A24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5C44B956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3870F74" w14:textId="3D6EEAD8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7F68AE9A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DFF4580" w14:textId="5E7DB526" w:rsidR="007A4366" w:rsidRPr="00106313" w:rsidRDefault="00D31A24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  <w:tc>
          <w:tcPr>
            <w:tcW w:w="131" w:type="pct"/>
            <w:tcBorders>
              <w:bottom w:val="nil"/>
            </w:tcBorders>
          </w:tcPr>
          <w:p w14:paraId="751A2D91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8530D70" w14:textId="21A3D6DF" w:rsidR="007A4366" w:rsidRPr="00106313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1,164</w:t>
            </w:r>
          </w:p>
        </w:tc>
      </w:tr>
      <w:tr w:rsidR="007A4366" w:rsidRPr="00106313" w14:paraId="2D40BC9C" w14:textId="77777777" w:rsidTr="00070610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19EEDD98" w14:textId="77777777" w:rsidR="007A4366" w:rsidRPr="00106313" w:rsidRDefault="007A4366" w:rsidP="007A436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7D1B4" w14:textId="59CC94A8" w:rsidR="007A4366" w:rsidRPr="00155B74" w:rsidRDefault="00D31A24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5F4DD27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63343210" w:rsidR="007A4366" w:rsidRPr="00155B74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E1E93DD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12218F07" w:rsidR="007A4366" w:rsidRPr="00D31A24" w:rsidRDefault="00D31A24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1,276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52E087F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2576F60A" w:rsidR="007A4366" w:rsidRPr="00155B74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</w:t>
            </w:r>
          </w:p>
        </w:tc>
      </w:tr>
      <w:tr w:rsidR="007A4366" w:rsidRPr="00106313" w14:paraId="64B9DDDE" w14:textId="77777777" w:rsidTr="00070610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6BBB4D35" w14:textId="77777777" w:rsidR="007A4366" w:rsidRPr="00106313" w:rsidRDefault="007A4366" w:rsidP="007A436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8DD721" w14:textId="77777777" w:rsidR="007A4366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B82BD9E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</w:tcPr>
          <w:p w14:paraId="41B12BD1" w14:textId="77777777" w:rsidR="007A4366" w:rsidRPr="00155B74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4EACD76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</w:tcPr>
          <w:p w14:paraId="7ED90E37" w14:textId="77777777" w:rsidR="007A4366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80358D4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637398CD" w14:textId="77777777" w:rsidR="007A4366" w:rsidRPr="00155B74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4366" w:rsidRPr="00106313" w14:paraId="4399FB3B" w14:textId="77777777" w:rsidTr="00070610">
        <w:tc>
          <w:tcPr>
            <w:tcW w:w="2056" w:type="pct"/>
            <w:tcBorders>
              <w:top w:val="nil"/>
            </w:tcBorders>
          </w:tcPr>
          <w:p w14:paraId="606EF830" w14:textId="77777777" w:rsidR="007A4366" w:rsidRPr="00106313" w:rsidRDefault="007A4366" w:rsidP="007A436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1C342347" w14:textId="77777777" w:rsidR="007A4366" w:rsidRPr="006528DA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73A2C78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2DC8AA9F" w14:textId="77777777" w:rsidR="007A4366" w:rsidRPr="006528DA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064663FE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5576ACA9" w14:textId="77777777" w:rsidR="007A4366" w:rsidRPr="006528DA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44CAC1BC" w14:textId="77777777" w:rsidR="007A4366" w:rsidRPr="006528DA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31772A2E" w14:textId="77777777" w:rsidR="007A4366" w:rsidRPr="006528DA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366" w:rsidRPr="00106313" w14:paraId="22B789EC" w14:textId="77777777" w:rsidTr="00155B74">
        <w:tc>
          <w:tcPr>
            <w:tcW w:w="2056" w:type="pct"/>
          </w:tcPr>
          <w:p w14:paraId="0547DC15" w14:textId="77777777" w:rsidR="007A4366" w:rsidRPr="00106313" w:rsidRDefault="007A4366" w:rsidP="007A436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0D2B658" w14:textId="72835AFE" w:rsidR="007A4366" w:rsidRPr="00106313" w:rsidRDefault="00D31A24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AA27F6" w14:textId="77777777" w:rsidR="007A4366" w:rsidRPr="00106313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0CBC19E" w14:textId="51AC70F5" w:rsidR="007A4366" w:rsidRPr="005343B2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CF752F" w14:textId="77777777" w:rsidR="007A4366" w:rsidRPr="005343B2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8CF5B0C" w14:textId="6918ABCA" w:rsidR="007A4366" w:rsidRPr="005343B2" w:rsidRDefault="00D31A24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386,636</w:t>
            </w:r>
          </w:p>
        </w:tc>
        <w:tc>
          <w:tcPr>
            <w:tcW w:w="131" w:type="pct"/>
          </w:tcPr>
          <w:p w14:paraId="75E4D1EE" w14:textId="77777777" w:rsidR="007A4366" w:rsidRPr="005343B2" w:rsidRDefault="007A4366" w:rsidP="007A43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65695A3" w14:textId="3410A43F" w:rsidR="007A4366" w:rsidRPr="005343B2" w:rsidRDefault="007A4366" w:rsidP="007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272,819</w:t>
            </w:r>
          </w:p>
        </w:tc>
      </w:tr>
      <w:tr w:rsidR="00D31A24" w:rsidRPr="00106313" w14:paraId="73B83A8D" w14:textId="77777777" w:rsidTr="001678F0">
        <w:tc>
          <w:tcPr>
            <w:tcW w:w="2056" w:type="pct"/>
            <w:tcBorders>
              <w:bottom w:val="nil"/>
            </w:tcBorders>
          </w:tcPr>
          <w:p w14:paraId="7632F84D" w14:textId="77777777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C6C8C73" w14:textId="0C0FE67B" w:rsidR="00D31A24" w:rsidRPr="00155B74" w:rsidRDefault="00832639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0B54CF9A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FAD06C9" w14:textId="5F764842" w:rsidR="00D31A24" w:rsidRPr="00155B74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3BEA1D91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F7D27A2" w14:textId="7BDC57B5" w:rsidR="00D31A24" w:rsidRPr="00D31A24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386,636</w:t>
            </w:r>
          </w:p>
        </w:tc>
        <w:tc>
          <w:tcPr>
            <w:tcW w:w="131" w:type="pct"/>
            <w:tcBorders>
              <w:bottom w:val="nil"/>
            </w:tcBorders>
          </w:tcPr>
          <w:p w14:paraId="1F66312B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E7904C1" w14:textId="7D79E0AC" w:rsidR="00D31A24" w:rsidRPr="00155B74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272,819</w:t>
            </w:r>
          </w:p>
        </w:tc>
      </w:tr>
      <w:tr w:rsidR="00D31A24" w:rsidRPr="00106313" w14:paraId="7F178BEE" w14:textId="77777777" w:rsidTr="001678F0">
        <w:tc>
          <w:tcPr>
            <w:tcW w:w="2056" w:type="pct"/>
            <w:tcBorders>
              <w:bottom w:val="nil"/>
            </w:tcBorders>
          </w:tcPr>
          <w:p w14:paraId="07AA9615" w14:textId="142122D2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</w:tcPr>
          <w:p w14:paraId="364C6185" w14:textId="77777777" w:rsidR="00D31A24" w:rsidRPr="001678F0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B460681" w14:textId="77777777" w:rsidR="00D31A24" w:rsidRPr="001678F0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</w:tcPr>
          <w:p w14:paraId="38745EE0" w14:textId="77777777" w:rsidR="00D31A24" w:rsidRPr="001678F0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6368934F" w14:textId="77777777" w:rsidR="00D31A24" w:rsidRPr="001678F0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</w:tcPr>
          <w:p w14:paraId="3DE83908" w14:textId="77777777" w:rsidR="00D31A24" w:rsidRPr="001678F0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0E0C100" w14:textId="77777777" w:rsidR="00D31A24" w:rsidRPr="001678F0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1958CF5B" w14:textId="77777777" w:rsidR="00D31A24" w:rsidRPr="001678F0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D5630D" w:rsidRPr="00106313" w14:paraId="4A40C617" w14:textId="77777777" w:rsidTr="00D5630D">
        <w:tc>
          <w:tcPr>
            <w:tcW w:w="2056" w:type="pct"/>
            <w:tcBorders>
              <w:bottom w:val="nil"/>
            </w:tcBorders>
          </w:tcPr>
          <w:p w14:paraId="3B804B10" w14:textId="77777777" w:rsidR="00D5630D" w:rsidRPr="00106313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43CC6F5E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14D938BA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6C61E74C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2F34380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497146C3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9B488B4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3DED0E0C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D5630D" w:rsidRPr="00106313" w14:paraId="711099CA" w14:textId="77777777" w:rsidTr="00D5630D">
        <w:tc>
          <w:tcPr>
            <w:tcW w:w="2056" w:type="pct"/>
            <w:tcBorders>
              <w:bottom w:val="nil"/>
            </w:tcBorders>
          </w:tcPr>
          <w:p w14:paraId="42D3807C" w14:textId="77777777" w:rsidR="00D5630D" w:rsidRPr="00106313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46F4E751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C5AF933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0916ED27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F94998E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12D3B2C2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E7D6B9B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0C95FCD1" w14:textId="77777777" w:rsidR="00D5630D" w:rsidRPr="001678F0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D31A24" w:rsidRPr="00106313" w14:paraId="3032372D" w14:textId="77777777" w:rsidTr="001678F0">
        <w:tc>
          <w:tcPr>
            <w:tcW w:w="2056" w:type="pct"/>
            <w:tcBorders>
              <w:top w:val="nil"/>
            </w:tcBorders>
          </w:tcPr>
          <w:p w14:paraId="63233981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61ED71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CDEF141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2FD9FEFD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59180879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A09FEA0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3C79EC7C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2C7218E8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A24" w:rsidRPr="00106313" w14:paraId="71D0E977" w14:textId="77777777" w:rsidTr="009C775D">
        <w:tc>
          <w:tcPr>
            <w:tcW w:w="2056" w:type="pct"/>
          </w:tcPr>
          <w:p w14:paraId="117B8A59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4B77395F" w14:textId="4C776414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37E0BE77" w14:textId="77777777" w:rsidR="00D31A24" w:rsidRPr="00106313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3F7A39C" w14:textId="69F79E9A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0E4C8359" w14:textId="77777777" w:rsidR="00D31A24" w:rsidRPr="00106313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857A17C" w14:textId="539A304D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4DAD5B5" w14:textId="77777777" w:rsidR="00D31A24" w:rsidRPr="00106313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A455B6B" w14:textId="559701FB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A24" w:rsidRPr="00106313" w14:paraId="4B49FB33" w14:textId="77777777" w:rsidTr="00226229">
        <w:tc>
          <w:tcPr>
            <w:tcW w:w="2056" w:type="pct"/>
            <w:tcBorders>
              <w:bottom w:val="nil"/>
            </w:tcBorders>
          </w:tcPr>
          <w:p w14:paraId="76997303" w14:textId="77777777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E32CC" w14:textId="1B473FFD" w:rsidR="00D31A24" w:rsidRPr="00155B74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  <w:tcBorders>
              <w:bottom w:val="nil"/>
            </w:tcBorders>
          </w:tcPr>
          <w:p w14:paraId="224FADED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033A3" w14:textId="5B8C66D1" w:rsidR="00D31A24" w:rsidRPr="00155B74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  <w:tcBorders>
              <w:bottom w:val="nil"/>
            </w:tcBorders>
          </w:tcPr>
          <w:p w14:paraId="7F59EC8C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7D4AC1F" w14:textId="5D3BCA4B" w:rsidR="00D31A24" w:rsidRPr="00155B74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74DC0570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7C99445" w14:textId="1D33D154" w:rsidR="00D31A24" w:rsidRPr="00EB6338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5630D" w:rsidRPr="00106313" w14:paraId="120C8D9B" w14:textId="77777777" w:rsidTr="00D5630D">
        <w:tc>
          <w:tcPr>
            <w:tcW w:w="2056" w:type="pct"/>
            <w:tcBorders>
              <w:bottom w:val="nil"/>
            </w:tcBorders>
          </w:tcPr>
          <w:p w14:paraId="743EF054" w14:textId="77777777" w:rsidR="00D5630D" w:rsidRPr="00106313" w:rsidRDefault="00D5630D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nil"/>
            </w:tcBorders>
            <w:vAlign w:val="bottom"/>
          </w:tcPr>
          <w:p w14:paraId="2D96C991" w14:textId="77777777" w:rsidR="00D5630D" w:rsidRPr="00155B74" w:rsidRDefault="00D5630D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0CBF8DAE" w14:textId="77777777" w:rsidR="00D5630D" w:rsidRPr="006528DA" w:rsidRDefault="00D5630D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vAlign w:val="bottom"/>
          </w:tcPr>
          <w:p w14:paraId="2BAB030F" w14:textId="77777777" w:rsidR="00D5630D" w:rsidRPr="00155B74" w:rsidRDefault="00D5630D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5AA12ECA" w14:textId="77777777" w:rsidR="00D5630D" w:rsidRPr="006528DA" w:rsidRDefault="00D5630D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</w:tcPr>
          <w:p w14:paraId="748CDB23" w14:textId="77777777" w:rsidR="00D5630D" w:rsidRDefault="00D5630D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5ABFD329" w14:textId="77777777" w:rsidR="00D5630D" w:rsidRPr="006528DA" w:rsidRDefault="00D5630D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0C14B912" w14:textId="77777777" w:rsidR="00D5630D" w:rsidRPr="00EB6338" w:rsidRDefault="00D5630D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1A24" w:rsidRPr="00106313" w14:paraId="05A17F28" w14:textId="77777777" w:rsidTr="00A44C1C">
        <w:tc>
          <w:tcPr>
            <w:tcW w:w="2056" w:type="pct"/>
            <w:tcBorders>
              <w:top w:val="nil"/>
              <w:bottom w:val="nil"/>
            </w:tcBorders>
          </w:tcPr>
          <w:p w14:paraId="4713350E" w14:textId="58CFCA68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46E727F0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2CF3F177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5831C74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1E746CA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0937326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03B54263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BC091AD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A24" w:rsidRPr="00106313" w14:paraId="563AFA03" w14:textId="77777777" w:rsidTr="00A44C1C">
        <w:tc>
          <w:tcPr>
            <w:tcW w:w="2056" w:type="pct"/>
            <w:tcBorders>
              <w:top w:val="nil"/>
              <w:bottom w:val="nil"/>
            </w:tcBorders>
          </w:tcPr>
          <w:p w14:paraId="0CA5C197" w14:textId="764A8A36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4E0077C6" w14:textId="6CAED866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2FFD06F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AEBDC36" w14:textId="5E2AD00C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56BCBB4" w14:textId="77777777" w:rsidR="00D31A24" w:rsidRPr="00106313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037278D5" w14:textId="5FEDB084" w:rsidR="00D31A24" w:rsidRPr="00106313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9923EF2" w14:textId="77777777" w:rsidR="00D31A24" w:rsidRPr="00106313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A85B343" w14:textId="47C47D8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D31A24" w:rsidRPr="00106313" w14:paraId="164AFE17" w14:textId="77777777" w:rsidTr="00316137">
        <w:tc>
          <w:tcPr>
            <w:tcW w:w="2056" w:type="pct"/>
            <w:tcBorders>
              <w:bottom w:val="nil"/>
            </w:tcBorders>
          </w:tcPr>
          <w:p w14:paraId="7C11BE4C" w14:textId="2092858D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E7127" w14:textId="0AB0ADB4" w:rsidR="00D31A24" w:rsidRPr="00316137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5807D5A2" w14:textId="77777777" w:rsidR="00D31A24" w:rsidRPr="00316137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9A58" w14:textId="2B7C464F" w:rsidR="00D31A24" w:rsidRPr="00316137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4F7CEA6C" w14:textId="77777777" w:rsidR="00D31A24" w:rsidRPr="00316137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A23E1" w14:textId="0473E1EC" w:rsidR="00D31A24" w:rsidRPr="00316137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31" w:type="pct"/>
            <w:tcBorders>
              <w:bottom w:val="nil"/>
            </w:tcBorders>
          </w:tcPr>
          <w:p w14:paraId="7F7F1EC4" w14:textId="77777777" w:rsidR="00D31A24" w:rsidRPr="00316137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ACC2F9A" w14:textId="581090EA" w:rsidR="00D31A24" w:rsidRPr="00316137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</w:tr>
      <w:tr w:rsidR="00D31A24" w:rsidRPr="00106313" w14:paraId="639D6746" w14:textId="77777777" w:rsidTr="00564A4C">
        <w:tc>
          <w:tcPr>
            <w:tcW w:w="2056" w:type="pct"/>
            <w:tcBorders>
              <w:bottom w:val="nil"/>
            </w:tcBorders>
          </w:tcPr>
          <w:p w14:paraId="2DE8E90C" w14:textId="77777777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1492D" w14:textId="77777777" w:rsidR="00D31A24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72A118B0" w14:textId="77777777" w:rsidR="00D31A24" w:rsidRPr="00316137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3D13DF" w14:textId="77777777" w:rsidR="00D31A24" w:rsidRPr="00316137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27301646" w14:textId="77777777" w:rsidR="00D31A24" w:rsidRPr="00316137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D3411C" w14:textId="77777777" w:rsidR="00D31A24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1575CC88" w14:textId="77777777" w:rsidR="00D31A24" w:rsidRPr="00316137" w:rsidRDefault="00D31A24" w:rsidP="00D31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63342C89" w14:textId="77777777" w:rsidR="00D31A24" w:rsidRPr="00316137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1A24" w:rsidRPr="00106313" w14:paraId="38B7535C" w14:textId="77777777" w:rsidTr="00155B74">
        <w:tc>
          <w:tcPr>
            <w:tcW w:w="2056" w:type="pct"/>
          </w:tcPr>
          <w:p w14:paraId="0B2DB59E" w14:textId="71459FB7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38" w:type="pct"/>
            <w:tcBorders>
              <w:top w:val="nil"/>
            </w:tcBorders>
            <w:shd w:val="clear" w:color="auto" w:fill="auto"/>
          </w:tcPr>
          <w:p w14:paraId="739D14E9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C38166B" w14:textId="77777777" w:rsidR="00D31A24" w:rsidRPr="00106313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shd w:val="clear" w:color="auto" w:fill="auto"/>
          </w:tcPr>
          <w:p w14:paraId="3EC0F6BD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BC691D8" w14:textId="77777777" w:rsidR="00D31A24" w:rsidRPr="00106313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</w:tcBorders>
            <w:shd w:val="clear" w:color="auto" w:fill="auto"/>
          </w:tcPr>
          <w:p w14:paraId="5BD5D57F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56C54A9" w14:textId="77777777" w:rsidR="00D31A24" w:rsidRPr="00106313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</w:tcBorders>
          </w:tcPr>
          <w:p w14:paraId="17F8A3F9" w14:textId="77777777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A24" w:rsidRPr="00106313" w14:paraId="0362CB3D" w14:textId="77777777" w:rsidTr="00977C8A">
        <w:tc>
          <w:tcPr>
            <w:tcW w:w="2056" w:type="pct"/>
          </w:tcPr>
          <w:p w14:paraId="2D8E38C3" w14:textId="77777777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44245686" w14:textId="4E24A183" w:rsidR="00D31A24" w:rsidRPr="00106313" w:rsidRDefault="00FA5659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1829AC" w14:textId="77777777" w:rsidR="00D31A24" w:rsidRPr="00106313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570380E7" w14:textId="28A23373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74FA74" w14:textId="77777777" w:rsidR="00D31A24" w:rsidRPr="00106313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6EB91A7D" w14:textId="6AC6CF43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8,023</w:t>
            </w:r>
          </w:p>
        </w:tc>
        <w:tc>
          <w:tcPr>
            <w:tcW w:w="131" w:type="pct"/>
          </w:tcPr>
          <w:p w14:paraId="4E3A3242" w14:textId="77777777" w:rsidR="00D31A24" w:rsidRPr="00106313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29A6E9C4" w14:textId="7999FF44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4,775</w:t>
            </w:r>
          </w:p>
        </w:tc>
      </w:tr>
      <w:tr w:rsidR="00D31A24" w:rsidRPr="00106313" w14:paraId="3BDAE103" w14:textId="77777777" w:rsidTr="00977C8A">
        <w:tc>
          <w:tcPr>
            <w:tcW w:w="2056" w:type="pct"/>
          </w:tcPr>
          <w:p w14:paraId="60F810F8" w14:textId="2A1AC8DD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7AFD5E2" w14:textId="7A76B67E" w:rsidR="00D31A24" w:rsidRDefault="00FA5659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8" w:type="pct"/>
            <w:shd w:val="clear" w:color="auto" w:fill="auto"/>
          </w:tcPr>
          <w:p w14:paraId="1FAD0623" w14:textId="77777777" w:rsidR="00D31A24" w:rsidRPr="00106313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BD127AF" w14:textId="719C7DF8" w:rsidR="00D31A24" w:rsidRPr="00106313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48" w:type="pct"/>
            <w:shd w:val="clear" w:color="auto" w:fill="auto"/>
          </w:tcPr>
          <w:p w14:paraId="31EC3C8B" w14:textId="77777777" w:rsidR="00D31A24" w:rsidRPr="00106313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B5D6A" w14:textId="374403A6" w:rsidR="00D31A24" w:rsidRDefault="00FA5659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9B78D5" w14:textId="77777777" w:rsidR="00D31A24" w:rsidRPr="00106313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7776E99" w14:textId="23E2BC28" w:rsidR="00D31A24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A24" w:rsidRPr="00106313" w14:paraId="54D9E11F" w14:textId="77777777" w:rsidTr="00A45D43">
        <w:tc>
          <w:tcPr>
            <w:tcW w:w="2056" w:type="pct"/>
            <w:tcBorders>
              <w:bottom w:val="nil"/>
            </w:tcBorders>
          </w:tcPr>
          <w:p w14:paraId="0FE2529E" w14:textId="77777777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5F25E56B" w:rsidR="00D31A24" w:rsidRPr="006528DA" w:rsidRDefault="00FA5659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8" w:type="pct"/>
            <w:tcBorders>
              <w:bottom w:val="nil"/>
            </w:tcBorders>
          </w:tcPr>
          <w:p w14:paraId="1A210DB7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1B997FF8" w:rsidR="00D31A24" w:rsidRPr="00155B74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48" w:type="pct"/>
            <w:tcBorders>
              <w:bottom w:val="nil"/>
            </w:tcBorders>
          </w:tcPr>
          <w:p w14:paraId="0BFEF444" w14:textId="77777777" w:rsidR="00D31A24" w:rsidRPr="00155B74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EED7BBE" w14:textId="48CA55DE" w:rsidR="00D31A24" w:rsidRPr="00FA5659" w:rsidRDefault="00FA5659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6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8,023</w:t>
            </w:r>
          </w:p>
        </w:tc>
        <w:tc>
          <w:tcPr>
            <w:tcW w:w="131" w:type="pct"/>
            <w:tcBorders>
              <w:bottom w:val="nil"/>
            </w:tcBorders>
          </w:tcPr>
          <w:p w14:paraId="07B0FF5B" w14:textId="77777777" w:rsidR="00D31A24" w:rsidRPr="00155B74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4C590619" w:rsidR="00D31A24" w:rsidRPr="00155B74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4,775</w:t>
            </w:r>
          </w:p>
        </w:tc>
      </w:tr>
      <w:tr w:rsidR="00D31A24" w:rsidRPr="00106313" w14:paraId="726A72E2" w14:textId="77777777" w:rsidTr="00A45D43">
        <w:tc>
          <w:tcPr>
            <w:tcW w:w="2056" w:type="pct"/>
            <w:tcBorders>
              <w:top w:val="nil"/>
              <w:bottom w:val="nil"/>
            </w:tcBorders>
          </w:tcPr>
          <w:p w14:paraId="42668E4B" w14:textId="05F56A25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6DA2E4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00F0840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BC702A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727F132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5CE169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0402F3F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09613CE9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A24" w:rsidRPr="00106313" w14:paraId="518468CC" w14:textId="77777777" w:rsidTr="00155B74">
        <w:tc>
          <w:tcPr>
            <w:tcW w:w="2056" w:type="pct"/>
          </w:tcPr>
          <w:p w14:paraId="7900BA04" w14:textId="1FA7E33D" w:rsidR="00D31A24" w:rsidRPr="00155B74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inorBidi"/>
                <w:b/>
                <w:bCs/>
                <w:i/>
                <w:iCs/>
                <w:cs/>
                <w:lang w:val="en-US"/>
              </w:rPr>
            </w:pPr>
            <w:r w:rsidRPr="00155B7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2BED2896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43AC328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1D5DA602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CB6515A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695BAD21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D0DB71B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12368B23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A24" w:rsidRPr="00106313" w14:paraId="4FC147B0" w14:textId="77777777" w:rsidTr="00155B74">
        <w:tc>
          <w:tcPr>
            <w:tcW w:w="2056" w:type="pct"/>
          </w:tcPr>
          <w:p w14:paraId="718C4335" w14:textId="5E26A9B1" w:rsidR="00D31A24" w:rsidRPr="00155B74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55B74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CFB3188" w14:textId="43476A19" w:rsidR="00D31A24" w:rsidRPr="006528DA" w:rsidRDefault="009F35D1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BA7E9D3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3C21F11" w14:textId="7269E67B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8" w:type="pct"/>
            <w:shd w:val="clear" w:color="auto" w:fill="auto"/>
          </w:tcPr>
          <w:p w14:paraId="392E99BB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4BCC6A82" w14:textId="37106C7C" w:rsidR="00D31A24" w:rsidRPr="006528DA" w:rsidRDefault="00FA5659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C1ED351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59DBF50" w14:textId="63BBEC53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A24" w:rsidRPr="00106313" w14:paraId="7ADD9D65" w14:textId="77777777" w:rsidTr="00155B74">
        <w:tc>
          <w:tcPr>
            <w:tcW w:w="2056" w:type="pct"/>
          </w:tcPr>
          <w:p w14:paraId="569059F5" w14:textId="5F60C082" w:rsidR="00D31A24" w:rsidRPr="00155B74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55B7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7E670" w14:textId="25BE2B8F" w:rsidR="00D31A24" w:rsidRPr="006528DA" w:rsidRDefault="009F35D1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B0601B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3CABE" w14:textId="57BB0802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8" w:type="pct"/>
            <w:shd w:val="clear" w:color="auto" w:fill="auto"/>
          </w:tcPr>
          <w:p w14:paraId="1365BA2F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46AC6" w14:textId="0C1E9E27" w:rsidR="00D31A24" w:rsidRPr="000A448F" w:rsidRDefault="00FA5659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EA115A0" w14:textId="77777777" w:rsidR="00D31A24" w:rsidRPr="000A448F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4C7AA51" w14:textId="3D2F1B01" w:rsidR="00D31A24" w:rsidRPr="000A448F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31A24" w:rsidRPr="00106313" w14:paraId="1F0E7E6A" w14:textId="77777777" w:rsidTr="00F57CD7">
        <w:tc>
          <w:tcPr>
            <w:tcW w:w="2056" w:type="pct"/>
            <w:tcBorders>
              <w:top w:val="nil"/>
              <w:bottom w:val="nil"/>
            </w:tcBorders>
          </w:tcPr>
          <w:p w14:paraId="64E04C88" w14:textId="77777777" w:rsidR="00D31A24" w:rsidRPr="00155B74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0BE4DB98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65C9160E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6E600DFF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7605D397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58932DAF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214C66B9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0B0D7A03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A24" w:rsidRPr="00106313" w14:paraId="1138B38F" w14:textId="77777777" w:rsidTr="001678F0">
        <w:tc>
          <w:tcPr>
            <w:tcW w:w="2056" w:type="pct"/>
            <w:tcBorders>
              <w:top w:val="nil"/>
            </w:tcBorders>
          </w:tcPr>
          <w:p w14:paraId="427B7978" w14:textId="77777777" w:rsidR="00D31A24" w:rsidRPr="00106313" w:rsidRDefault="00D31A24" w:rsidP="00D31A2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638" w:type="pct"/>
            <w:tcBorders>
              <w:top w:val="nil"/>
            </w:tcBorders>
            <w:shd w:val="clear" w:color="auto" w:fill="auto"/>
          </w:tcPr>
          <w:p w14:paraId="15EFD23A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  <w:shd w:val="clear" w:color="auto" w:fill="auto"/>
          </w:tcPr>
          <w:p w14:paraId="2C60C88C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shd w:val="clear" w:color="auto" w:fill="auto"/>
          </w:tcPr>
          <w:p w14:paraId="17FA75A8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  <w:shd w:val="clear" w:color="auto" w:fill="auto"/>
          </w:tcPr>
          <w:p w14:paraId="7E807CDA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</w:tcBorders>
            <w:shd w:val="clear" w:color="auto" w:fill="auto"/>
          </w:tcPr>
          <w:p w14:paraId="2242BAB2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501101C" w14:textId="77777777" w:rsidR="00D31A24" w:rsidRPr="006528DA" w:rsidRDefault="00D31A24" w:rsidP="00D31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</w:tcBorders>
          </w:tcPr>
          <w:p w14:paraId="44D3ED05" w14:textId="77777777" w:rsidR="00D31A24" w:rsidRPr="006528DA" w:rsidRDefault="00D31A24" w:rsidP="00D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35D1" w:rsidRPr="00106313" w14:paraId="183C4626" w14:textId="77777777" w:rsidTr="00761919">
        <w:tc>
          <w:tcPr>
            <w:tcW w:w="2056" w:type="pct"/>
            <w:tcBorders>
              <w:bottom w:val="nil"/>
            </w:tcBorders>
          </w:tcPr>
          <w:p w14:paraId="68649D7A" w14:textId="0A3343C9" w:rsidR="009F35D1" w:rsidRPr="00106313" w:rsidRDefault="009F35D1" w:rsidP="009F35D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76FA3CB1" w14:textId="620786AF" w:rsidR="009F35D1" w:rsidRDefault="009F35D1" w:rsidP="009F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78F7374D" w14:textId="77777777" w:rsidR="009F35D1" w:rsidRPr="00106313" w:rsidRDefault="009F35D1" w:rsidP="009F35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F117F7B" w14:textId="02805265" w:rsidR="009F35D1" w:rsidRPr="00106313" w:rsidRDefault="009F35D1" w:rsidP="009F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1D546AED" w14:textId="77777777" w:rsidR="009F35D1" w:rsidRPr="00106313" w:rsidRDefault="009F35D1" w:rsidP="009F35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4A96C663" w14:textId="0B99C4B3" w:rsidR="009F35D1" w:rsidRDefault="009F35D1" w:rsidP="009F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154597F6" w14:textId="77777777" w:rsidR="009F35D1" w:rsidRPr="00106313" w:rsidRDefault="009F35D1" w:rsidP="009F35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9E38399" w14:textId="0FE590A9" w:rsidR="009F35D1" w:rsidRDefault="009F35D1" w:rsidP="009F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35D1" w:rsidRPr="00106313" w14:paraId="025694F6" w14:textId="77777777" w:rsidTr="00761919">
        <w:tc>
          <w:tcPr>
            <w:tcW w:w="2056" w:type="pct"/>
            <w:tcBorders>
              <w:bottom w:val="nil"/>
            </w:tcBorders>
          </w:tcPr>
          <w:p w14:paraId="43EE8605" w14:textId="77777777" w:rsidR="009F35D1" w:rsidRPr="006528DA" w:rsidRDefault="009F35D1" w:rsidP="009F35D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28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09844F6" w14:textId="55C6C023" w:rsidR="009F35D1" w:rsidRPr="006528DA" w:rsidRDefault="009F35D1" w:rsidP="009F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4,900</w:t>
            </w:r>
          </w:p>
        </w:tc>
        <w:tc>
          <w:tcPr>
            <w:tcW w:w="148" w:type="pct"/>
            <w:tcBorders>
              <w:bottom w:val="nil"/>
            </w:tcBorders>
          </w:tcPr>
          <w:p w14:paraId="5C9A4E5B" w14:textId="77777777" w:rsidR="009F35D1" w:rsidRPr="006528DA" w:rsidRDefault="009F35D1" w:rsidP="009F35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6BCF3B8" w14:textId="74EB5E10" w:rsidR="009F35D1" w:rsidRPr="006528DA" w:rsidRDefault="009F35D1" w:rsidP="009F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4,900</w:t>
            </w:r>
          </w:p>
        </w:tc>
        <w:tc>
          <w:tcPr>
            <w:tcW w:w="148" w:type="pct"/>
            <w:tcBorders>
              <w:bottom w:val="nil"/>
            </w:tcBorders>
          </w:tcPr>
          <w:p w14:paraId="39DE9A95" w14:textId="77777777" w:rsidR="009F35D1" w:rsidRPr="006528DA" w:rsidRDefault="009F35D1" w:rsidP="009F35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BDD1D92" w14:textId="251BBFE6" w:rsidR="009F35D1" w:rsidRPr="00345648" w:rsidRDefault="009F35D1" w:rsidP="009F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5CC442E7" w14:textId="77777777" w:rsidR="009F35D1" w:rsidRPr="00345648" w:rsidRDefault="009F35D1" w:rsidP="009F35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0478217" w14:textId="04848546" w:rsidR="009F35D1" w:rsidRPr="00345648" w:rsidRDefault="009F35D1" w:rsidP="009F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CD38611" w14:textId="77777777" w:rsidR="003A2B70" w:rsidRPr="00106313" w:rsidRDefault="003A2B70" w:rsidP="000D6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6C2632" w14:textId="2F774E62" w:rsidR="00D5630D" w:rsidRDefault="0083358C" w:rsidP="00FA4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spacing w:line="240" w:lineRule="auto"/>
        <w:ind w:left="540" w:right="-105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106313">
        <w:rPr>
          <w:rFonts w:asciiTheme="majorBidi" w:hAnsiTheme="majorBidi" w:cstheme="majorBidi"/>
          <w:sz w:val="30"/>
          <w:szCs w:val="30"/>
          <w:cs/>
        </w:rPr>
        <w:t>เป็น</w:t>
      </w:r>
      <w:r w:rsidRPr="00106313">
        <w:rPr>
          <w:rFonts w:asciiTheme="majorBidi" w:hAnsiTheme="majorBidi" w:cstheme="majorBidi"/>
          <w:sz w:val="30"/>
          <w:szCs w:val="30"/>
          <w:cs/>
        </w:rPr>
        <w:t>เงินกู้ยืมประเภทชำระคืนเมื่อทวงถาม</w:t>
      </w:r>
    </w:p>
    <w:p w14:paraId="0F06E1FE" w14:textId="77777777" w:rsidR="00D5630D" w:rsidRDefault="00D5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E9EC33" w14:textId="331F1D31" w:rsidR="003D3C31" w:rsidRDefault="003D3C31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lang w:val="en-GB"/>
        </w:rPr>
      </w:pPr>
      <w:r w:rsidRPr="007B08F1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เงินกู้ยืมระยะสั้นของ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KMF</w:t>
      </w:r>
    </w:p>
    <w:p w14:paraId="34170F35" w14:textId="77777777" w:rsidR="003D3C31" w:rsidRDefault="003D3C31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1DC31D" w14:textId="16187F54" w:rsidR="00D5630D" w:rsidRDefault="003D3C31" w:rsidP="00F77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B08F1">
        <w:rPr>
          <w:rFonts w:asciiTheme="majorBidi" w:hAnsiTheme="majorBidi" w:cstheme="majorBidi"/>
          <w:sz w:val="30"/>
          <w:szCs w:val="30"/>
          <w:cs/>
        </w:rPr>
        <w:t>ณ 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3CED">
        <w:rPr>
          <w:rFonts w:asciiTheme="majorBidi" w:hAnsiTheme="majorBidi" w:cstheme="majorBidi"/>
          <w:sz w:val="30"/>
          <w:szCs w:val="30"/>
        </w:rPr>
        <w:t>3</w:t>
      </w:r>
      <w:r w:rsidR="007A4366">
        <w:rPr>
          <w:rFonts w:asciiTheme="majorBidi" w:hAnsiTheme="majorBidi" w:cstheme="majorBidi"/>
          <w:sz w:val="30"/>
          <w:szCs w:val="30"/>
        </w:rPr>
        <w:t xml:space="preserve">0 </w:t>
      </w:r>
      <w:r w:rsidR="007A436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33CED">
        <w:rPr>
          <w:rFonts w:asciiTheme="majorBidi" w:hAnsiTheme="majorBidi" w:cstheme="majorBidi"/>
          <w:sz w:val="30"/>
          <w:szCs w:val="30"/>
        </w:rPr>
        <w:t>2566</w:t>
      </w:r>
      <w:r w:rsidRPr="007B08F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KMF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  <w:cs/>
        </w:rPr>
        <w:t>มีเงินกู้ยืมระยะสั้นจากกิจการที่เกี่ยวข้องกันตามสัดส่วนการถือหุ้นในรูปแบบของ</w:t>
      </w:r>
      <w:r w:rsidR="00D3247E">
        <w:rPr>
          <w:rFonts w:asciiTheme="majorBidi" w:hAnsiTheme="majorBidi" w:cstheme="majorBidi"/>
          <w:sz w:val="30"/>
          <w:szCs w:val="30"/>
        </w:rPr>
        <w:br/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ตั๋วสัญญาใช้เงิน จำนวนทั้งสิ้น </w:t>
      </w:r>
      <w:r w:rsidR="0023404B">
        <w:rPr>
          <w:rFonts w:asciiTheme="majorBidi" w:hAnsiTheme="majorBidi" w:cstheme="majorBidi"/>
          <w:sz w:val="30"/>
          <w:szCs w:val="30"/>
        </w:rPr>
        <w:t xml:space="preserve">10.0 </w:t>
      </w:r>
      <w:r w:rsidRPr="007B08F1">
        <w:rPr>
          <w:rFonts w:asciiTheme="majorBidi" w:hAnsiTheme="majorBidi" w:cstheme="majorBidi"/>
          <w:sz w:val="30"/>
          <w:szCs w:val="30"/>
          <w:cs/>
        </w:rPr>
        <w:t>ล้านบาท มีอัตราดอกเบี้ยร้อยล</w:t>
      </w:r>
      <w:r w:rsidR="007500FB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7500FB">
        <w:rPr>
          <w:rFonts w:asciiTheme="majorBidi" w:hAnsiTheme="majorBidi" w:cstheme="majorBidi"/>
          <w:sz w:val="30"/>
          <w:szCs w:val="30"/>
        </w:rPr>
        <w:t>1.</w:t>
      </w:r>
      <w:r w:rsidR="00F77FB3">
        <w:rPr>
          <w:rFonts w:asciiTheme="majorBidi" w:hAnsiTheme="majorBidi" w:cstheme="majorBidi"/>
          <w:sz w:val="30"/>
          <w:szCs w:val="30"/>
        </w:rPr>
        <w:t>2</w:t>
      </w:r>
      <w:r w:rsidR="001E6B1B">
        <w:rPr>
          <w:rFonts w:asciiTheme="majorBidi" w:hAnsiTheme="majorBidi" w:cstheme="majorBidi"/>
          <w:sz w:val="30"/>
          <w:szCs w:val="30"/>
        </w:rPr>
        <w:t>0</w:t>
      </w:r>
      <w:r w:rsidRPr="007B08F1">
        <w:rPr>
          <w:rFonts w:asciiTheme="majorBidi" w:hAnsiTheme="majorBidi" w:cstheme="majorBidi"/>
          <w:sz w:val="30"/>
          <w:szCs w:val="30"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  <w:cs/>
        </w:rPr>
        <w:t>ต่อปี โดยมีกำห</w:t>
      </w:r>
      <w:r>
        <w:rPr>
          <w:rFonts w:asciiTheme="majorBidi" w:hAnsiTheme="majorBidi" w:cstheme="majorBidi" w:hint="cs"/>
          <w:sz w:val="30"/>
          <w:szCs w:val="30"/>
          <w:cs/>
        </w:rPr>
        <w:t>นด</w:t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ชำระคืนภายใน </w:t>
      </w:r>
      <w:r>
        <w:rPr>
          <w:rFonts w:asciiTheme="majorBidi" w:hAnsiTheme="majorBidi" w:cstheme="majorBidi"/>
          <w:sz w:val="30"/>
          <w:szCs w:val="30"/>
        </w:rPr>
        <w:t>3</w:t>
      </w:r>
      <w:r w:rsidRPr="007B08F1">
        <w:rPr>
          <w:rFonts w:asciiTheme="majorBidi" w:hAnsiTheme="majorBidi" w:cstheme="majorBidi"/>
          <w:sz w:val="30"/>
          <w:szCs w:val="30"/>
        </w:rPr>
        <w:t xml:space="preserve">0 </w:t>
      </w:r>
      <w:r w:rsidRPr="007B08F1">
        <w:rPr>
          <w:rFonts w:asciiTheme="majorBidi" w:hAnsiTheme="majorBidi" w:cstheme="majorBidi"/>
          <w:sz w:val="30"/>
          <w:szCs w:val="30"/>
          <w:cs/>
        </w:rPr>
        <w:t>วัน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  <w:cs/>
        </w:rPr>
        <w:t>เพื่อใช้ขยายธุรกิจให้เป็นไปตามแผนที่บริษัทกำหนดไว้</w:t>
      </w:r>
    </w:p>
    <w:p w14:paraId="44D979E1" w14:textId="77777777" w:rsidR="00D5630D" w:rsidRDefault="00D5630D" w:rsidP="00F77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8A095E" w14:textId="378A9100" w:rsidR="00835A05" w:rsidRDefault="00835A05" w:rsidP="00B642C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5D43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เงินลงทุนในบริษัทย่อยและบริษัทร่วม</w:t>
      </w:r>
    </w:p>
    <w:p w14:paraId="1306AFD1" w14:textId="59E98DF5" w:rsidR="00295C9C" w:rsidRPr="00295C9C" w:rsidRDefault="00295C9C" w:rsidP="0029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295C9C">
        <w:rPr>
          <w:rFonts w:ascii="Angsana New" w:hAnsi="Angsana New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EAE8978" wp14:editId="6B6128B5">
            <wp:simplePos x="0" y="0"/>
            <wp:positionH relativeFrom="column">
              <wp:posOffset>176530</wp:posOffset>
            </wp:positionH>
            <wp:positionV relativeFrom="paragraph">
              <wp:posOffset>217170</wp:posOffset>
            </wp:positionV>
            <wp:extent cx="6099175" cy="299656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996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146384" w14:textId="367ACEED" w:rsidR="00746430" w:rsidRPr="00D3247E" w:rsidRDefault="00746430" w:rsidP="0029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009060" w14:textId="4D0A6F1C" w:rsidR="006B21CD" w:rsidRDefault="006B21CD" w:rsidP="006B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7B0">
        <w:rPr>
          <w:rFonts w:ascii="Angsana New" w:hAnsi="Angsana New"/>
          <w:i/>
          <w:iCs/>
          <w:sz w:val="30"/>
          <w:szCs w:val="30"/>
          <w:cs/>
        </w:rPr>
        <w:t>การเลิกกิจการ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ของบริษัทร่วม</w:t>
      </w:r>
    </w:p>
    <w:p w14:paraId="26AFABD0" w14:textId="77777777" w:rsidR="006B21CD" w:rsidRPr="000405AA" w:rsidRDefault="006B21CD" w:rsidP="006B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5F04A2" w14:textId="4D72991C" w:rsidR="006B21CD" w:rsidRPr="008D01D2" w:rsidRDefault="006B21CD" w:rsidP="006B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A0FB1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0A0FB1">
        <w:rPr>
          <w:rFonts w:ascii="Angsana New" w:hAnsi="Angsana New" w:hint="cs"/>
          <w:sz w:val="30"/>
          <w:szCs w:val="30"/>
          <w:cs/>
        </w:rPr>
        <w:t xml:space="preserve">ประชุมคณะกรรมการของบริษัท เมื่อวันที่ </w:t>
      </w:r>
      <w:r w:rsidRPr="000A0FB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7</w:t>
      </w:r>
      <w:r w:rsidRPr="000A0FB1">
        <w:rPr>
          <w:rFonts w:ascii="Angsana New" w:hAnsi="Angsana New"/>
          <w:sz w:val="30"/>
          <w:szCs w:val="30"/>
        </w:rPr>
        <w:t xml:space="preserve"> </w:t>
      </w:r>
      <w:r w:rsidRPr="000A0FB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A0FB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0A0FB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B377B0">
        <w:rPr>
          <w:rFonts w:ascii="Angsana New" w:hAnsi="Angsana New"/>
          <w:sz w:val="30"/>
          <w:szCs w:val="30"/>
          <w:cs/>
        </w:rPr>
        <w:t>มีมติอนุมัติการเลิกกิจการ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B377B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 xml:space="preserve">กินดีอยู่ดี </w:t>
      </w:r>
      <w:r w:rsidRPr="00B377B0">
        <w:rPr>
          <w:rFonts w:ascii="Angsana New" w:hAnsi="Angsana New"/>
          <w:sz w:val="30"/>
          <w:szCs w:val="30"/>
        </w:rPr>
        <w:t xml:space="preserve">2020 </w:t>
      </w:r>
      <w:r w:rsidRPr="00B377B0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>ซึ่งเป็นบริษัท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B377B0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377B0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ถือหุ้นโดย</w:t>
      </w:r>
      <w:r w:rsidRPr="00B377B0">
        <w:rPr>
          <w:rFonts w:ascii="Angsana New" w:hAnsi="Angsana New"/>
          <w:sz w:val="30"/>
          <w:szCs w:val="30"/>
          <w:cs/>
        </w:rPr>
        <w:t xml:space="preserve">บริษัท เซ็น แอนด์ สไปซี่ จำกัด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B377B0">
        <w:rPr>
          <w:rFonts w:ascii="Angsana New" w:hAnsi="Angsana New"/>
          <w:sz w:val="30"/>
          <w:szCs w:val="30"/>
          <w:cs/>
        </w:rPr>
        <w:t>ถือหุ้น</w:t>
      </w:r>
      <w:r>
        <w:rPr>
          <w:rFonts w:ascii="Angsana New" w:hAnsi="Angsana New"/>
          <w:sz w:val="30"/>
          <w:szCs w:val="30"/>
          <w:cs/>
        </w:rPr>
        <w:br/>
      </w:r>
      <w:r w:rsidRPr="00B377B0">
        <w:rPr>
          <w:rFonts w:ascii="Angsana New" w:hAnsi="Angsana New"/>
          <w:sz w:val="30"/>
          <w:szCs w:val="30"/>
          <w:cs/>
        </w:rPr>
        <w:t xml:space="preserve">ร้อยละ </w:t>
      </w:r>
      <w:r w:rsidRPr="00B377B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)</w:t>
      </w:r>
      <w:r w:rsidRPr="00B377B0">
        <w:rPr>
          <w:rFonts w:ascii="Angsana New" w:hAnsi="Angsana New"/>
          <w:sz w:val="30"/>
          <w:szCs w:val="30"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>ทั้งนี้การเลิกกิจการของบริษัทร่วมดังกล่าวไม่มีผลกระทบต่อการดำเนินงานหรือฐานะการเงินของ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377B0">
        <w:rPr>
          <w:rFonts w:ascii="Angsana New" w:hAnsi="Angsana New"/>
          <w:sz w:val="30"/>
          <w:szCs w:val="30"/>
          <w:cs/>
        </w:rPr>
        <w:t>บริษัท</w:t>
      </w:r>
      <w:r w:rsidR="00F5323D">
        <w:rPr>
          <w:rFonts w:ascii="Angsana New" w:hAnsi="Angsana New"/>
          <w:sz w:val="30"/>
          <w:szCs w:val="30"/>
        </w:rPr>
        <w:t xml:space="preserve"> </w:t>
      </w:r>
      <w:r w:rsidR="00D3247E">
        <w:rPr>
          <w:rFonts w:ascii="Angsana New" w:hAnsi="Angsana New" w:hint="cs"/>
          <w:sz w:val="30"/>
          <w:szCs w:val="30"/>
          <w:cs/>
        </w:rPr>
        <w:t>จาก</w:t>
      </w:r>
      <w:r w:rsidR="006B3368">
        <w:rPr>
          <w:rFonts w:ascii="Angsana New" w:hAnsi="Angsana New" w:hint="cs"/>
          <w:sz w:val="30"/>
          <w:szCs w:val="30"/>
          <w:cs/>
        </w:rPr>
        <w:t>ผล</w:t>
      </w:r>
      <w:r w:rsidR="00D3247E">
        <w:rPr>
          <w:rFonts w:ascii="Angsana New" w:hAnsi="Angsana New" w:hint="cs"/>
          <w:sz w:val="30"/>
          <w:szCs w:val="30"/>
          <w:cs/>
        </w:rPr>
        <w:t xml:space="preserve">การดำเนินงานและแผนการเลิกกิจการดังกล่าวส่งผลให้กลุ่มบริษัทพิจารณาตั้งด้อยค่าเงินลงทุนในบริษัทร่วมแล้วทั้งจำนวนในปี </w:t>
      </w:r>
      <w:r w:rsidR="00D3247E">
        <w:rPr>
          <w:rFonts w:ascii="Angsana New" w:hAnsi="Angsana New"/>
          <w:sz w:val="30"/>
          <w:szCs w:val="30"/>
        </w:rPr>
        <w:t>2565</w:t>
      </w:r>
      <w:r w:rsidRPr="00B377B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อย่างไรก็ตามบริษัทร่วมอยู่ในระหว่างดำเนินการเลิกกิจการ</w:t>
      </w:r>
    </w:p>
    <w:p w14:paraId="2575FCA9" w14:textId="77777777" w:rsidR="000477C3" w:rsidRDefault="00047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8D3CB7F" w14:textId="77777777" w:rsidR="00D5630D" w:rsidRDefault="00D5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3662423" w14:textId="662587B3" w:rsidR="00C72697" w:rsidRPr="000477C3" w:rsidRDefault="00C72697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การเข้าลงทุนและ</w:t>
      </w:r>
      <w:r w:rsidRPr="000477C3">
        <w:rPr>
          <w:rFonts w:ascii="Angsana New" w:hAnsi="Angsana New" w:hint="cs"/>
          <w:i/>
          <w:iCs/>
          <w:sz w:val="30"/>
          <w:szCs w:val="30"/>
          <w:cs/>
        </w:rPr>
        <w:t>ชำระค่าหุ้น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ของ </w:t>
      </w:r>
      <w:r>
        <w:rPr>
          <w:rFonts w:ascii="Angsana New" w:hAnsi="Angsana New"/>
          <w:i/>
          <w:iCs/>
          <w:sz w:val="30"/>
          <w:szCs w:val="30"/>
        </w:rPr>
        <w:t>KMF</w:t>
      </w:r>
    </w:p>
    <w:p w14:paraId="0084F795" w14:textId="77777777" w:rsidR="00C72697" w:rsidRDefault="00C72697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1AD0B2" w14:textId="230B9E25" w:rsidR="00C72697" w:rsidRDefault="00C72697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 สไปซ์ ซินเนอร์จี้ จำกัด </w:t>
      </w:r>
      <w:r>
        <w:rPr>
          <w:rFonts w:ascii="Angsana New" w:hAnsi="Angsana New"/>
          <w:sz w:val="30"/>
          <w:szCs w:val="30"/>
        </w:rPr>
        <w:t xml:space="preserve">(“SYN”) </w:t>
      </w:r>
      <w:r>
        <w:rPr>
          <w:rFonts w:ascii="Angsana New" w:hAnsi="Angsana New" w:hint="cs"/>
          <w:sz w:val="30"/>
          <w:szCs w:val="30"/>
          <w:cs/>
        </w:rPr>
        <w:t xml:space="preserve">เข้าลงทุนในบริษัท คิง มารีน ฟู้ดส์ จำกัด </w:t>
      </w:r>
      <w:r>
        <w:rPr>
          <w:rFonts w:ascii="Angsana New" w:hAnsi="Angsana New"/>
          <w:sz w:val="30"/>
          <w:szCs w:val="30"/>
        </w:rPr>
        <w:t xml:space="preserve">(“KMF”) </w:t>
      </w:r>
      <w:r w:rsidRPr="008E7E22">
        <w:rPr>
          <w:rFonts w:ascii="Angsana New" w:hAnsi="Angsana New"/>
          <w:sz w:val="30"/>
          <w:szCs w:val="30"/>
          <w:cs/>
        </w:rPr>
        <w:t>โดยแบ่งชำระเป็น</w:t>
      </w:r>
      <w:r w:rsidRPr="008E7E22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</w:t>
      </w:r>
      <w:r w:rsidRPr="008E7E22">
        <w:rPr>
          <w:rFonts w:ascii="Angsana New" w:hAnsi="Angsana New"/>
          <w:sz w:val="30"/>
          <w:szCs w:val="30"/>
          <w:cs/>
        </w:rPr>
        <w:t xml:space="preserve"> งวด คืองวดที่</w:t>
      </w:r>
      <w:r w:rsidRPr="008E7E22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 xml:space="preserve">1 </w:t>
      </w:r>
      <w:r w:rsidRPr="008E7E22">
        <w:rPr>
          <w:rFonts w:ascii="Angsana New" w:hAnsi="Angsana New"/>
          <w:sz w:val="30"/>
          <w:szCs w:val="30"/>
          <w:cs/>
        </w:rPr>
        <w:t xml:space="preserve">จำนวน </w:t>
      </w:r>
      <w:r w:rsidRPr="008E7E22">
        <w:rPr>
          <w:rFonts w:ascii="Angsana New" w:hAnsi="Angsana New"/>
          <w:sz w:val="30"/>
          <w:szCs w:val="30"/>
        </w:rPr>
        <w:t>60.</w:t>
      </w:r>
      <w:r>
        <w:rPr>
          <w:rFonts w:ascii="Angsana New" w:hAnsi="Angsana New"/>
          <w:sz w:val="30"/>
          <w:szCs w:val="30"/>
        </w:rPr>
        <w:t>1</w:t>
      </w:r>
      <w:r w:rsidRPr="008E7E22">
        <w:rPr>
          <w:rFonts w:ascii="Angsana New" w:hAnsi="Angsana New"/>
          <w:sz w:val="30"/>
          <w:szCs w:val="30"/>
          <w:cs/>
        </w:rPr>
        <w:t xml:space="preserve"> ล้านบาท ชำระ ณ วันที่โอนกิจการเสร็จสมบูรณ์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2565)</w:t>
      </w:r>
      <w:r w:rsidRPr="008E7E22">
        <w:rPr>
          <w:rFonts w:ascii="Angsana New" w:hAnsi="Angsana New"/>
          <w:sz w:val="30"/>
          <w:szCs w:val="30"/>
          <w:cs/>
        </w:rPr>
        <w:t xml:space="preserve"> และงวดที่</w:t>
      </w:r>
      <w:r w:rsidRPr="008E7E22">
        <w:rPr>
          <w:rFonts w:ascii="Angsana New" w:hAnsi="Angsana New"/>
          <w:sz w:val="30"/>
          <w:szCs w:val="30"/>
        </w:rPr>
        <w:t> 2</w:t>
      </w:r>
      <w:r w:rsidRPr="008E7E22">
        <w:rPr>
          <w:rFonts w:ascii="Angsana New" w:hAnsi="Angsana New"/>
          <w:sz w:val="30"/>
          <w:szCs w:val="30"/>
          <w:cs/>
        </w:rPr>
        <w:t xml:space="preserve"> จำนวน</w:t>
      </w:r>
      <w:r w:rsidRPr="008E7E22">
        <w:rPr>
          <w:rFonts w:ascii="Angsana New" w:hAnsi="Angsana New"/>
          <w:sz w:val="30"/>
          <w:szCs w:val="30"/>
        </w:rPr>
        <w:t> 12.0</w:t>
      </w:r>
      <w:r w:rsidRPr="008E7E22">
        <w:rPr>
          <w:rFonts w:ascii="Angsana New" w:hAnsi="Angsana New"/>
          <w:sz w:val="30"/>
          <w:szCs w:val="30"/>
          <w:cs/>
        </w:rPr>
        <w:t xml:space="preserve"> ล้านบาท เมื่อ</w:t>
      </w:r>
      <w:r w:rsidRPr="008E7E22">
        <w:rPr>
          <w:rFonts w:ascii="Angsana New" w:hAnsi="Angsana New"/>
          <w:sz w:val="30"/>
          <w:szCs w:val="30"/>
        </w:rPr>
        <w:t xml:space="preserve"> KMF </w:t>
      </w:r>
      <w:r w:rsidRPr="008E7E22">
        <w:rPr>
          <w:rFonts w:ascii="Angsana New" w:hAnsi="Angsana New"/>
          <w:sz w:val="30"/>
          <w:szCs w:val="30"/>
          <w:cs/>
        </w:rPr>
        <w:t xml:space="preserve">สามารถทำตามเงื่อนไขที่ระบุในสัญญา </w:t>
      </w:r>
      <w:r w:rsidRPr="00D01C17">
        <w:rPr>
          <w:rFonts w:ascii="Angsana New" w:hAnsi="Angsana New"/>
          <w:sz w:val="30"/>
          <w:szCs w:val="30"/>
          <w:cs/>
        </w:rPr>
        <w:t>ในที่ประชุมคณะกรรมการของบริษัท เมื่อวันที่</w:t>
      </w:r>
      <w:r>
        <w:rPr>
          <w:rFonts w:ascii="Angsana New" w:hAnsi="Angsana New"/>
          <w:sz w:val="30"/>
          <w:szCs w:val="30"/>
        </w:rPr>
        <w:t xml:space="preserve"> 27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2566</w:t>
      </w:r>
      <w:r w:rsidRPr="00D01C17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D01C17">
        <w:rPr>
          <w:rFonts w:ascii="Angsana New" w:hAnsi="Angsana New"/>
          <w:sz w:val="30"/>
          <w:szCs w:val="30"/>
          <w:cs/>
        </w:rPr>
        <w:t xml:space="preserve">จ่ายชำระค่าหุ้นงวดที่ </w:t>
      </w:r>
      <w:r>
        <w:rPr>
          <w:rFonts w:ascii="Angsana New" w:hAnsi="Angsana New"/>
          <w:sz w:val="30"/>
          <w:szCs w:val="30"/>
        </w:rPr>
        <w:t>2</w:t>
      </w:r>
      <w:r w:rsidRPr="00D01C17">
        <w:rPr>
          <w:rFonts w:ascii="Angsana New" w:hAnsi="Angsana New"/>
          <w:sz w:val="30"/>
          <w:szCs w:val="30"/>
          <w:cs/>
        </w:rPr>
        <w:t xml:space="preserve"> จำนวน</w:t>
      </w:r>
      <w:r>
        <w:rPr>
          <w:rFonts w:ascii="Angsana New" w:hAnsi="Angsana New"/>
          <w:sz w:val="30"/>
          <w:szCs w:val="30"/>
        </w:rPr>
        <w:t xml:space="preserve"> 12</w:t>
      </w:r>
      <w:r w:rsidRPr="00D01C1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</w:t>
      </w:r>
      <w:r w:rsidRPr="00D01C17">
        <w:rPr>
          <w:rFonts w:ascii="Angsana New" w:hAnsi="Angsana New"/>
          <w:sz w:val="30"/>
          <w:szCs w:val="30"/>
          <w:cs/>
        </w:rPr>
        <w:t xml:space="preserve"> ล้านบาท เนื่องจาก</w:t>
      </w:r>
      <w:r>
        <w:rPr>
          <w:rFonts w:ascii="Angsana New" w:hAnsi="Angsana New"/>
          <w:sz w:val="30"/>
          <w:szCs w:val="30"/>
        </w:rPr>
        <w:t xml:space="preserve"> </w:t>
      </w:r>
      <w:r w:rsidRPr="00D01C17">
        <w:rPr>
          <w:rFonts w:ascii="Angsana New" w:hAnsi="Angsana New"/>
          <w:sz w:val="30"/>
          <w:szCs w:val="30"/>
        </w:rPr>
        <w:t xml:space="preserve">KMF </w:t>
      </w:r>
      <w:r w:rsidRPr="00D01C17">
        <w:rPr>
          <w:rFonts w:ascii="Angsana New" w:hAnsi="Angsana New"/>
          <w:sz w:val="30"/>
          <w:szCs w:val="30"/>
          <w:cs/>
        </w:rPr>
        <w:t>สามารถทำตามเงื่อนไขที่ระบุในสัญญาได้ โดย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SYN </w:t>
      </w:r>
      <w:r w:rsidRPr="00D01C17">
        <w:rPr>
          <w:rFonts w:ascii="Angsana New" w:hAnsi="Angsana New"/>
          <w:sz w:val="30"/>
          <w:szCs w:val="30"/>
          <w:cs/>
        </w:rPr>
        <w:t xml:space="preserve">ชำระค่าหุ้นดังกล่าวแล้วในเดือนมีนาคม </w:t>
      </w:r>
      <w:r>
        <w:rPr>
          <w:rFonts w:ascii="Angsana New" w:hAnsi="Angsana New"/>
          <w:sz w:val="30"/>
          <w:szCs w:val="30"/>
        </w:rPr>
        <w:t>2566</w:t>
      </w:r>
    </w:p>
    <w:p w14:paraId="52DF65AB" w14:textId="77777777" w:rsidR="00F77FB3" w:rsidRDefault="00F77FB3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7EAC06" w14:textId="77777777" w:rsidR="00445F3C" w:rsidRDefault="00445F3C" w:rsidP="0044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D4096">
        <w:rPr>
          <w:rFonts w:ascii="Angsana New" w:hAnsi="Angsana New" w:hint="cs"/>
          <w:i/>
          <w:iCs/>
          <w:sz w:val="30"/>
          <w:szCs w:val="30"/>
          <w:cs/>
        </w:rPr>
        <w:t>การค้ำประกันวงเงินกู้ยืมจากธนาคารของบริษัทย่อย</w:t>
      </w:r>
    </w:p>
    <w:p w14:paraId="3FDEFB36" w14:textId="685827DF" w:rsidR="00F77FB3" w:rsidRDefault="00F77FB3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AC344D" w14:textId="77777777" w:rsidR="001B4F0E" w:rsidRDefault="00445F3C" w:rsidP="001B4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1D32EA">
        <w:rPr>
          <w:rFonts w:ascii="Angsana New" w:hAnsi="Angsana New"/>
          <w:spacing w:val="-4"/>
          <w:sz w:val="30"/>
          <w:szCs w:val="30"/>
        </w:rPr>
        <w:t xml:space="preserve">12 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Pr="001D32EA">
        <w:rPr>
          <w:rFonts w:ascii="Angsana New" w:hAnsi="Angsana New"/>
          <w:spacing w:val="-4"/>
          <w:sz w:val="30"/>
          <w:szCs w:val="30"/>
        </w:rPr>
        <w:t xml:space="preserve">2566 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คณะกรรมมีมติอนุมัติให้บริษัทเข้าค้ำประกันวงเงินกู้ยืมใหม่ของบริษัทย่อยแห่งหนึ่ง ทำให้บริษัทมีภาระผูกพันในการค้ำประกันวงเงินดังกล่าวแก่บริษัทย่อยจำนวน </w:t>
      </w:r>
      <w:r w:rsidRPr="001D32EA">
        <w:rPr>
          <w:rFonts w:ascii="Angsana New" w:hAnsi="Angsana New"/>
          <w:spacing w:val="-4"/>
          <w:sz w:val="30"/>
          <w:szCs w:val="30"/>
        </w:rPr>
        <w:t xml:space="preserve">100.0 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Pr="001D32EA">
        <w:rPr>
          <w:rFonts w:ascii="Angsana New" w:hAnsi="Angsana New"/>
          <w:spacing w:val="-4"/>
          <w:sz w:val="30"/>
          <w:szCs w:val="30"/>
        </w:rPr>
        <w:t xml:space="preserve">2.8 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ล้านดอลลาร์สหรัฐ ตามสัดส่วนการถือหุ้น </w:t>
      </w:r>
      <w:r w:rsidR="001B4F0E" w:rsidRPr="001D32EA">
        <w:rPr>
          <w:rFonts w:ascii="Angsana New" w:hAnsi="Angsana New" w:hint="cs"/>
          <w:spacing w:val="-4"/>
          <w:sz w:val="30"/>
          <w:szCs w:val="30"/>
          <w:cs/>
        </w:rPr>
        <w:t>อย่างไรก็ตาม บริษัทย่อยอยู่ระหว่างดำเนินการขอวงเงินกู้ยืมดังกล่าวจากธนาคาร</w:t>
      </w:r>
    </w:p>
    <w:p w14:paraId="18FE8D60" w14:textId="1CA541FE" w:rsidR="00F77FB3" w:rsidRPr="00F77FB3" w:rsidRDefault="00F77FB3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44BD7CD" w14:textId="637E666D" w:rsidR="008E3B76" w:rsidRPr="00106313" w:rsidRDefault="00B7441E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0CA2A2D3" w14:textId="0E41EDDC" w:rsidR="008E3B76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7"/>
        <w:gridCol w:w="993"/>
        <w:gridCol w:w="1529"/>
        <w:gridCol w:w="272"/>
        <w:gridCol w:w="2159"/>
      </w:tblGrid>
      <w:tr w:rsidR="007A4366" w:rsidRPr="00CD4D1B" w14:paraId="7A9F4F54" w14:textId="77777777" w:rsidTr="00AE0227">
        <w:trPr>
          <w:trHeight w:val="461"/>
          <w:tblHeader/>
        </w:trPr>
        <w:tc>
          <w:tcPr>
            <w:tcW w:w="2302" w:type="pct"/>
          </w:tcPr>
          <w:p w14:paraId="35AC96D0" w14:textId="77777777" w:rsidR="007A4366" w:rsidRPr="008A7132" w:rsidRDefault="007A4366" w:rsidP="00AE0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41" w:type="pct"/>
          </w:tcPr>
          <w:p w14:paraId="392277F0" w14:textId="51B28544" w:rsidR="007A4366" w:rsidRPr="00CD4D1B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hideMark/>
          </w:tcPr>
          <w:p w14:paraId="7A600BE0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1B47A79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13CB5597" w14:textId="77777777" w:rsidR="007A4366" w:rsidRPr="00CD4D1B" w:rsidRDefault="007A4366" w:rsidP="00AE0227"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366" w:rsidRPr="008A7132" w14:paraId="022E6307" w14:textId="77777777" w:rsidTr="00AE0227">
        <w:trPr>
          <w:tblHeader/>
        </w:trPr>
        <w:tc>
          <w:tcPr>
            <w:tcW w:w="2302" w:type="pct"/>
          </w:tcPr>
          <w:p w14:paraId="4CB342AD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411B5C0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  <w:hideMark/>
          </w:tcPr>
          <w:p w14:paraId="0676447F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366" w:rsidRPr="008A7132" w14:paraId="648292E0" w14:textId="77777777" w:rsidTr="00AE0227">
        <w:trPr>
          <w:tblHeader/>
        </w:trPr>
        <w:tc>
          <w:tcPr>
            <w:tcW w:w="2302" w:type="pct"/>
            <w:hideMark/>
          </w:tcPr>
          <w:p w14:paraId="4899C16F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1" w:type="pct"/>
          </w:tcPr>
          <w:p w14:paraId="4D9E9A84" w14:textId="77777777" w:rsidR="007A4366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589A869B" w14:textId="013314DB" w:rsidR="007A4366" w:rsidRPr="008A7132" w:rsidRDefault="00832639" w:rsidP="00F92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327D0">
              <w:rPr>
                <w:rFonts w:asciiTheme="majorBidi" w:hAnsiTheme="majorBidi" w:cstheme="majorBidi"/>
                <w:sz w:val="30"/>
                <w:szCs w:val="30"/>
              </w:rPr>
              <w:t>6,83</w:t>
            </w:r>
            <w:r w:rsidR="00F925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3B2ABB2E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15BA980" w14:textId="1A713F21" w:rsidR="007A4366" w:rsidRPr="008A7132" w:rsidRDefault="00832639" w:rsidP="00335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778"/>
                <w:tab w:val="left" w:pos="1236"/>
                <w:tab w:val="left" w:pos="1416"/>
              </w:tabs>
              <w:spacing w:after="0" w:line="240" w:lineRule="auto"/>
              <w:ind w:left="-108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3,296</w:t>
            </w:r>
          </w:p>
        </w:tc>
      </w:tr>
      <w:tr w:rsidR="007A4366" w:rsidRPr="008A7132" w14:paraId="2C04DE22" w14:textId="77777777" w:rsidTr="00AE0227">
        <w:trPr>
          <w:tblHeader/>
        </w:trPr>
        <w:tc>
          <w:tcPr>
            <w:tcW w:w="2302" w:type="pct"/>
          </w:tcPr>
          <w:p w14:paraId="0049937D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541" w:type="pct"/>
          </w:tcPr>
          <w:p w14:paraId="21ABDC68" w14:textId="77777777" w:rsidR="007A4366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59334BE3" w14:textId="1C1253B1" w:rsidR="007A4366" w:rsidRPr="008A7132" w:rsidRDefault="00445F3C" w:rsidP="0044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2639">
              <w:rPr>
                <w:rFonts w:asciiTheme="majorBidi" w:hAnsiTheme="majorBidi" w:cstheme="majorBidi"/>
                <w:sz w:val="30"/>
                <w:szCs w:val="30"/>
              </w:rPr>
              <w:t>(3,804</w:t>
            </w:r>
            <w:r w:rsidR="00F925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FF31DFB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4CD1E9D8" w14:textId="34ADD02C" w:rsidR="007A4366" w:rsidRPr="008A7132" w:rsidRDefault="00832639" w:rsidP="00832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778"/>
                <w:tab w:val="left" w:pos="1236"/>
                <w:tab w:val="left" w:pos="1686"/>
              </w:tabs>
              <w:spacing w:after="0" w:line="240" w:lineRule="auto"/>
              <w:ind w:left="-108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(1,681)</w:t>
            </w:r>
          </w:p>
        </w:tc>
      </w:tr>
      <w:tr w:rsidR="007A4366" w14:paraId="240C16A9" w14:textId="77777777" w:rsidTr="00AE0227">
        <w:trPr>
          <w:tblHeader/>
        </w:trPr>
        <w:tc>
          <w:tcPr>
            <w:tcW w:w="2302" w:type="pct"/>
          </w:tcPr>
          <w:p w14:paraId="51CA8FF3" w14:textId="35CB2248" w:rsidR="007A4366" w:rsidRPr="008A7132" w:rsidRDefault="00F925DC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="005B6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="00E327D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41" w:type="pct"/>
          </w:tcPr>
          <w:p w14:paraId="63012FB2" w14:textId="48AF661B" w:rsidR="007A4366" w:rsidRPr="00CD4D1B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3F8FB860" w14:textId="46DE0074" w:rsidR="007A4366" w:rsidRPr="005B65BD" w:rsidRDefault="005B65BD" w:rsidP="00F92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925DC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148" w:type="pct"/>
          </w:tcPr>
          <w:p w14:paraId="07A10642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4779BB1D" w14:textId="34DF9373" w:rsidR="007A4366" w:rsidRDefault="005B65BD" w:rsidP="005B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778"/>
                <w:tab w:val="left" w:pos="1236"/>
              </w:tabs>
              <w:spacing w:after="0" w:line="240" w:lineRule="auto"/>
              <w:ind w:left="-108" w:right="5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24EC646" w14:textId="73192B7E" w:rsidR="007A4366" w:rsidRDefault="007A436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515F8B" w14:textId="32D06D13" w:rsidR="00835A05" w:rsidRDefault="00835A05" w:rsidP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40014987" w14:textId="6BD9191E" w:rsidR="00762410" w:rsidRDefault="00762410" w:rsidP="00E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529"/>
        <w:gridCol w:w="272"/>
        <w:gridCol w:w="2159"/>
      </w:tblGrid>
      <w:tr w:rsidR="007A4366" w:rsidRPr="008A7132" w14:paraId="32C7BD83" w14:textId="77777777" w:rsidTr="00AE0227">
        <w:trPr>
          <w:trHeight w:val="461"/>
          <w:tblHeader/>
        </w:trPr>
        <w:tc>
          <w:tcPr>
            <w:tcW w:w="2843" w:type="pct"/>
          </w:tcPr>
          <w:p w14:paraId="095B6268" w14:textId="77777777" w:rsidR="007A4366" w:rsidRPr="008A7132" w:rsidRDefault="007A4366" w:rsidP="00AE0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33" w:type="pct"/>
            <w:hideMark/>
          </w:tcPr>
          <w:p w14:paraId="11DAE3DC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5642B9E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3EEA04D2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366" w:rsidRPr="008A7132" w14:paraId="44C8DAED" w14:textId="77777777" w:rsidTr="00AE0227">
        <w:trPr>
          <w:tblHeader/>
        </w:trPr>
        <w:tc>
          <w:tcPr>
            <w:tcW w:w="2843" w:type="pct"/>
          </w:tcPr>
          <w:p w14:paraId="33BE2089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7" w:type="pct"/>
            <w:gridSpan w:val="3"/>
            <w:hideMark/>
          </w:tcPr>
          <w:p w14:paraId="1FF2E85C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366" w:rsidRPr="008A7132" w14:paraId="5B97FC6D" w14:textId="77777777" w:rsidTr="00AE0227">
        <w:trPr>
          <w:tblHeader/>
        </w:trPr>
        <w:tc>
          <w:tcPr>
            <w:tcW w:w="2843" w:type="pct"/>
          </w:tcPr>
          <w:p w14:paraId="68839734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3" w:type="pct"/>
          </w:tcPr>
          <w:p w14:paraId="1B4C8F51" w14:textId="38F00135" w:rsidR="007A4366" w:rsidRPr="008A7132" w:rsidRDefault="00C2076C" w:rsidP="00F92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479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793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92F4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6322DFB4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4BECEEF5" w14:textId="48C650FD" w:rsidR="007A4366" w:rsidRPr="008A7132" w:rsidRDefault="00C2076C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366" w:rsidRPr="008A7132" w14:paraId="59FA4AA1" w14:textId="77777777" w:rsidTr="00AE0227">
        <w:trPr>
          <w:tblHeader/>
        </w:trPr>
        <w:tc>
          <w:tcPr>
            <w:tcW w:w="2843" w:type="pct"/>
          </w:tcPr>
          <w:p w14:paraId="70BBD01D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33" w:type="pct"/>
          </w:tcPr>
          <w:p w14:paraId="702BE5AA" w14:textId="0F50DAF2" w:rsidR="007A4366" w:rsidRPr="008A7132" w:rsidRDefault="00C2076C" w:rsidP="00F92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</w:t>
            </w:r>
            <w:r w:rsidR="00E72CE0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8" w:type="pct"/>
          </w:tcPr>
          <w:p w14:paraId="5F1691C8" w14:textId="77777777" w:rsidR="007A4366" w:rsidRPr="008A7132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FE39C90" w14:textId="7B1DE4D4" w:rsidR="007A4366" w:rsidRPr="008A7132" w:rsidRDefault="00C2076C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2A58EB6" w14:textId="24608481" w:rsidR="007A4366" w:rsidRPr="00C2076C" w:rsidRDefault="007A4366" w:rsidP="00E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81B6DCB" w14:textId="718FEC8E" w:rsidR="00835A05" w:rsidRPr="00C81EE0" w:rsidRDefault="00835A05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EE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กลุ่มบริษัทเช่าพื้นที่เป็นระยะเวลา </w:t>
      </w:r>
      <w:r w:rsidRPr="00C81EE0">
        <w:rPr>
          <w:rFonts w:asciiTheme="majorBidi" w:hAnsiTheme="majorBidi" w:cstheme="majorBidi"/>
          <w:sz w:val="30"/>
          <w:szCs w:val="30"/>
        </w:rPr>
        <w:t xml:space="preserve">3 </w:t>
      </w:r>
      <w:r w:rsidRPr="00C81EE0">
        <w:rPr>
          <w:rFonts w:asciiTheme="majorBidi" w:hAnsiTheme="majorBidi" w:cstheme="majorBidi" w:hint="cs"/>
          <w:sz w:val="30"/>
          <w:szCs w:val="30"/>
          <w:cs/>
        </w:rPr>
        <w:t>ปี โดยมีสิทธิต่ออายุสัญญาเช่าเมื่อสิ้นสุดอายุสัญญา 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44E20F4B" w14:textId="0E69A4D7" w:rsidR="005534D1" w:rsidRPr="00C81EE0" w:rsidRDefault="00316966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EE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5E6FE0" w:rsidRPr="00C81EE0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C81EE0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5AD9F7" w14:textId="04FB1731" w:rsidR="000A0823" w:rsidRPr="00C81EE0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81EE0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C81EE0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8B5C" w14:textId="398223BA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106313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จ</w:t>
      </w:r>
      <w:r w:rsidR="003A785C" w:rsidRPr="00106313">
        <w:rPr>
          <w:rFonts w:asciiTheme="majorBidi" w:hAnsiTheme="majorBidi" w:cstheme="majorBidi"/>
          <w:sz w:val="30"/>
          <w:szCs w:val="30"/>
          <w:cs/>
        </w:rPr>
        <w:t>ึ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งมีส่วนงานที่รายงาน</w:t>
      </w:r>
      <w:r w:rsidRPr="00106313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41F2BBB7" w14:textId="41AEA2D3" w:rsidR="007D51A9" w:rsidRDefault="007D51A9" w:rsidP="00541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354DDD" w14:textId="15F3B851" w:rsidR="00316966" w:rsidRPr="00106313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106313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1A3E677" w14:textId="1835FF02" w:rsidR="007D51A9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6A849CC2" w14:textId="77777777" w:rsidR="001B4F0E" w:rsidRDefault="001B4F0E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19481C" w14:textId="417C9343" w:rsidR="00EB7C96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32A49FA" w14:textId="77777777" w:rsidR="007D51A9" w:rsidRPr="007D51A9" w:rsidRDefault="007D51A9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7A4366" w:rsidRPr="0076015C" w14:paraId="3354F344" w14:textId="77777777" w:rsidTr="00AE0227">
        <w:tc>
          <w:tcPr>
            <w:tcW w:w="2199" w:type="pct"/>
          </w:tcPr>
          <w:p w14:paraId="59C7A747" w14:textId="77777777" w:rsidR="007A4366" w:rsidRPr="0076015C" w:rsidRDefault="007A4366" w:rsidP="00AE02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5B693EF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FA139FB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173A517D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366" w:rsidRPr="005E34E1" w14:paraId="43974F40" w14:textId="77777777" w:rsidTr="00AE0227">
        <w:tc>
          <w:tcPr>
            <w:tcW w:w="2199" w:type="pct"/>
          </w:tcPr>
          <w:p w14:paraId="5D053CC9" w14:textId="77777777" w:rsidR="007A4366" w:rsidRPr="00506E0D" w:rsidRDefault="007A4366" w:rsidP="00AE02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06E0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506E0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506E0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506E0D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Pr="00506E0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CF9D6FE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7B99E4D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6FAA325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851C4F8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3FE21C1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0" w:type="pct"/>
            <w:vAlign w:val="bottom"/>
          </w:tcPr>
          <w:p w14:paraId="0761C3C8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4CA07AE4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7A4366" w:rsidRPr="0076015C" w14:paraId="104580DF" w14:textId="77777777" w:rsidTr="00AE0227">
        <w:tc>
          <w:tcPr>
            <w:tcW w:w="2199" w:type="pct"/>
          </w:tcPr>
          <w:p w14:paraId="1EC81C99" w14:textId="77777777" w:rsidR="007A4366" w:rsidRPr="0076015C" w:rsidRDefault="007A4366" w:rsidP="00AE02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7DFDE4F5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366" w:rsidRPr="0076015C" w14:paraId="5EA271BF" w14:textId="77777777" w:rsidTr="00AE0227">
        <w:tc>
          <w:tcPr>
            <w:tcW w:w="2199" w:type="pct"/>
          </w:tcPr>
          <w:p w14:paraId="556D93D9" w14:textId="77777777" w:rsidR="007A4366" w:rsidRPr="0076015C" w:rsidRDefault="007A4366" w:rsidP="00AE02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67CDC572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C1C898B" w14:textId="77777777" w:rsidR="007A4366" w:rsidRPr="0076015C" w:rsidRDefault="007A4366" w:rsidP="00AE0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DD57F40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27F875B" w14:textId="77777777" w:rsidR="007A4366" w:rsidRPr="0076015C" w:rsidRDefault="007A4366" w:rsidP="00AE0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1785E03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1BB7C85" w14:textId="77777777" w:rsidR="007A4366" w:rsidRPr="0076015C" w:rsidRDefault="007A4366" w:rsidP="00AE0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0A4D594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2986" w:rsidRPr="0076015C" w14:paraId="5E2FE25C" w14:textId="77777777" w:rsidTr="00EC65FF">
        <w:tc>
          <w:tcPr>
            <w:tcW w:w="2199" w:type="pct"/>
          </w:tcPr>
          <w:p w14:paraId="18F28435" w14:textId="77777777" w:rsidR="00B42986" w:rsidRPr="0076015C" w:rsidRDefault="00B42986" w:rsidP="00B42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6943C" w14:textId="4E419AE2" w:rsidR="00B42986" w:rsidRPr="00DD0BA3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938,535 </w:t>
            </w:r>
          </w:p>
        </w:tc>
        <w:tc>
          <w:tcPr>
            <w:tcW w:w="129" w:type="pct"/>
            <w:shd w:val="clear" w:color="auto" w:fill="auto"/>
          </w:tcPr>
          <w:p w14:paraId="1F31975E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C88B542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839,792</w:t>
            </w:r>
          </w:p>
        </w:tc>
        <w:tc>
          <w:tcPr>
            <w:tcW w:w="147" w:type="pct"/>
            <w:shd w:val="clear" w:color="auto" w:fill="auto"/>
          </w:tcPr>
          <w:p w14:paraId="339E8316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17C239" w14:textId="79214600" w:rsidR="00B42986" w:rsidRPr="00DD0BA3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82FFBE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999D93E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2986" w:rsidRPr="0076015C" w14:paraId="0082337D" w14:textId="77777777" w:rsidTr="00EC65FF">
        <w:tc>
          <w:tcPr>
            <w:tcW w:w="2199" w:type="pct"/>
          </w:tcPr>
          <w:p w14:paraId="6E0BBE28" w14:textId="77777777" w:rsidR="00B42986" w:rsidRPr="0076015C" w:rsidRDefault="00B42986" w:rsidP="00B42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B0375" w14:textId="0BB2A049" w:rsidR="00B42986" w:rsidRPr="00DD0BA3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22,446 </w:t>
            </w:r>
          </w:p>
        </w:tc>
        <w:tc>
          <w:tcPr>
            <w:tcW w:w="129" w:type="pct"/>
            <w:shd w:val="clear" w:color="auto" w:fill="auto"/>
          </w:tcPr>
          <w:p w14:paraId="17109452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216C815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19,048</w:t>
            </w:r>
          </w:p>
        </w:tc>
        <w:tc>
          <w:tcPr>
            <w:tcW w:w="147" w:type="pct"/>
            <w:shd w:val="clear" w:color="auto" w:fill="auto"/>
          </w:tcPr>
          <w:p w14:paraId="6F06B39B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252363" w14:textId="432B4C2C" w:rsidR="00B42986" w:rsidRPr="00DD0BA3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ECB8452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0A04BA0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2986" w:rsidRPr="0076015C" w14:paraId="4CA38901" w14:textId="77777777" w:rsidTr="0054170E">
        <w:tc>
          <w:tcPr>
            <w:tcW w:w="2199" w:type="pct"/>
          </w:tcPr>
          <w:p w14:paraId="1DFDE747" w14:textId="77777777" w:rsidR="00B42986" w:rsidRPr="0076015C" w:rsidRDefault="00B42986" w:rsidP="00B42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ๆ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309E505C" w14:textId="41F3CA48" w:rsidR="00B42986" w:rsidRPr="00DD0BA3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47D95ED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20ED85A5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32CD352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3DC75" w14:textId="52747E38" w:rsidR="00B42986" w:rsidRPr="00DD0BA3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91,92</w:t>
            </w:r>
            <w:r w:rsidR="005B65B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14:paraId="041D7562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92CF442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84,606</w:t>
            </w:r>
          </w:p>
        </w:tc>
      </w:tr>
      <w:tr w:rsidR="00B42986" w:rsidRPr="0076015C" w14:paraId="777FD23C" w14:textId="77777777" w:rsidTr="005E3893">
        <w:tc>
          <w:tcPr>
            <w:tcW w:w="2199" w:type="pct"/>
          </w:tcPr>
          <w:p w14:paraId="38CBBD1C" w14:textId="77777777" w:rsidR="00B42986" w:rsidRPr="0076015C" w:rsidRDefault="00B42986" w:rsidP="00B42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22BB87" w14:textId="5EBBDAC6" w:rsidR="00B42986" w:rsidRPr="00DD0BA3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960,981 </w:t>
            </w:r>
          </w:p>
        </w:tc>
        <w:tc>
          <w:tcPr>
            <w:tcW w:w="129" w:type="pct"/>
          </w:tcPr>
          <w:p w14:paraId="7E811A82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9E2DFCB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38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858</w:t>
            </w:r>
            <w:r w:rsidRPr="00DD0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,840 </w:t>
            </w:r>
          </w:p>
        </w:tc>
        <w:tc>
          <w:tcPr>
            <w:tcW w:w="147" w:type="pct"/>
          </w:tcPr>
          <w:p w14:paraId="4FB03E3F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50C603" w14:textId="58D2B860" w:rsidR="00B42986" w:rsidRPr="001176CB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91,92</w:t>
            </w:r>
            <w:r w:rsidR="005B65B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14:paraId="30C933BD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1D29A8D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84,606</w:t>
            </w:r>
          </w:p>
        </w:tc>
      </w:tr>
      <w:tr w:rsidR="00B42986" w:rsidRPr="0076015C" w14:paraId="5DBB6372" w14:textId="77777777" w:rsidTr="005E3893">
        <w:tc>
          <w:tcPr>
            <w:tcW w:w="2199" w:type="pct"/>
          </w:tcPr>
          <w:p w14:paraId="7DB13EC8" w14:textId="77777777" w:rsidR="00B42986" w:rsidRPr="0076015C" w:rsidRDefault="00B42986" w:rsidP="00B42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13C26995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4593466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D3BFA89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1070634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1585C7B8" w14:textId="77777777" w:rsidR="00B42986" w:rsidRPr="00797A89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4B949E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69142C6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2986" w:rsidRPr="0076015C" w14:paraId="7D488450" w14:textId="77777777" w:rsidTr="00AE0227">
        <w:tc>
          <w:tcPr>
            <w:tcW w:w="2199" w:type="pct"/>
          </w:tcPr>
          <w:p w14:paraId="78E2EB1F" w14:textId="77777777" w:rsidR="00B42986" w:rsidRPr="0076015C" w:rsidRDefault="00B42986" w:rsidP="00B42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3462F4E1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35935E0" w14:textId="77777777" w:rsidR="00B42986" w:rsidRPr="006C3D84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74BFEC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F389A4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EF4284D" w14:textId="77777777" w:rsidR="00B42986" w:rsidRPr="00797A89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7BAF601" w14:textId="77777777" w:rsidR="00B42986" w:rsidRPr="0076015C" w:rsidRDefault="00B42986" w:rsidP="00B42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A7C4AA6" w14:textId="77777777" w:rsidR="00B42986" w:rsidRPr="0076015C" w:rsidRDefault="00B42986" w:rsidP="00B4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540" w:rsidRPr="0076015C" w14:paraId="7A978B8F" w14:textId="77777777" w:rsidTr="0084152A">
        <w:tc>
          <w:tcPr>
            <w:tcW w:w="2199" w:type="pct"/>
          </w:tcPr>
          <w:p w14:paraId="6208F23D" w14:textId="77777777" w:rsidR="00C94540" w:rsidRPr="0076015C" w:rsidRDefault="00C94540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41EDB2" w14:textId="1E529116" w:rsidR="00C94540" w:rsidRPr="00DD0BA3" w:rsidRDefault="008F40B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F40B0">
              <w:rPr>
                <w:rFonts w:ascii="Angsana New" w:hAnsi="Angsana New"/>
                <w:color w:val="000000"/>
                <w:sz w:val="30"/>
                <w:szCs w:val="30"/>
              </w:rPr>
              <w:t>959,554</w:t>
            </w:r>
          </w:p>
        </w:tc>
        <w:tc>
          <w:tcPr>
            <w:tcW w:w="129" w:type="pct"/>
            <w:shd w:val="clear" w:color="auto" w:fill="auto"/>
          </w:tcPr>
          <w:p w14:paraId="58488FD8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2C32490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856,331</w:t>
            </w:r>
          </w:p>
        </w:tc>
        <w:tc>
          <w:tcPr>
            <w:tcW w:w="147" w:type="pct"/>
            <w:shd w:val="clear" w:color="auto" w:fill="auto"/>
          </w:tcPr>
          <w:p w14:paraId="435E9303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AA6BE" w14:textId="27ACDFB5" w:rsidR="00C94540" w:rsidRPr="00797A89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1B99E5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CEBBBFB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540" w:rsidRPr="0076015C" w14:paraId="23978CB6" w14:textId="77777777" w:rsidTr="0084152A">
        <w:tc>
          <w:tcPr>
            <w:tcW w:w="2199" w:type="pct"/>
          </w:tcPr>
          <w:p w14:paraId="22D1E510" w14:textId="77777777" w:rsidR="00C94540" w:rsidRPr="0076015C" w:rsidRDefault="00C94540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4D50E1" w14:textId="463FA0BB" w:rsidR="00C94540" w:rsidRPr="00DD0BA3" w:rsidRDefault="008F40B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0B0">
              <w:rPr>
                <w:rFonts w:asciiTheme="majorBidi" w:hAnsiTheme="majorBidi" w:cstheme="majorBidi"/>
                <w:sz w:val="30"/>
                <w:szCs w:val="30"/>
              </w:rPr>
              <w:t xml:space="preserve">1,427 </w:t>
            </w:r>
            <w:r w:rsidR="00C94540" w:rsidRPr="0084152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  <w:tcBorders>
              <w:left w:val="nil"/>
            </w:tcBorders>
            <w:shd w:val="clear" w:color="auto" w:fill="auto"/>
          </w:tcPr>
          <w:p w14:paraId="5624BF2C" w14:textId="77777777" w:rsidR="00C94540" w:rsidRPr="0084152A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AC6E95A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2,509</w:t>
            </w:r>
          </w:p>
        </w:tc>
        <w:tc>
          <w:tcPr>
            <w:tcW w:w="147" w:type="pct"/>
            <w:shd w:val="clear" w:color="auto" w:fill="auto"/>
          </w:tcPr>
          <w:p w14:paraId="1BF310E4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BC395" w14:textId="3C9C7736" w:rsidR="00C94540" w:rsidRPr="00797A89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91,92</w:t>
            </w:r>
            <w:r w:rsidR="005B65B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14:paraId="47EB1347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04F7711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84</w:t>
            </w:r>
            <w:r w:rsidRPr="006C3D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606</w:t>
            </w:r>
          </w:p>
        </w:tc>
      </w:tr>
      <w:tr w:rsidR="00C94540" w:rsidRPr="0076015C" w14:paraId="0FCDB294" w14:textId="77777777" w:rsidTr="005E3893">
        <w:tc>
          <w:tcPr>
            <w:tcW w:w="2199" w:type="pct"/>
          </w:tcPr>
          <w:p w14:paraId="07FDEB2D" w14:textId="77777777" w:rsidR="00C94540" w:rsidRPr="0076015C" w:rsidRDefault="00C94540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33D4A5" w14:textId="70E6EB53" w:rsidR="00C94540" w:rsidRPr="00DD0BA3" w:rsidRDefault="008F40B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0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960,981</w:t>
            </w:r>
          </w:p>
        </w:tc>
        <w:tc>
          <w:tcPr>
            <w:tcW w:w="129" w:type="pct"/>
          </w:tcPr>
          <w:p w14:paraId="667199BA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F2361F8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858,840</w:t>
            </w:r>
          </w:p>
        </w:tc>
        <w:tc>
          <w:tcPr>
            <w:tcW w:w="147" w:type="pct"/>
          </w:tcPr>
          <w:p w14:paraId="7B72220F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9197C7" w14:textId="718A924B" w:rsidR="00C94540" w:rsidRPr="00797A89" w:rsidRDefault="00C94540" w:rsidP="005B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91,92</w:t>
            </w:r>
            <w:r w:rsidR="005B65B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14:paraId="407890B9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C54E478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84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606</w:t>
            </w:r>
          </w:p>
        </w:tc>
      </w:tr>
    </w:tbl>
    <w:p w14:paraId="177D6C40" w14:textId="7E09580F" w:rsidR="00D5630D" w:rsidRDefault="00D5630D" w:rsidP="007A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843601" w14:textId="77777777" w:rsidR="00D5630D" w:rsidRDefault="00D5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7A4366" w:rsidRPr="0076015C" w14:paraId="3B8799D6" w14:textId="77777777" w:rsidTr="00AE0227">
        <w:tc>
          <w:tcPr>
            <w:tcW w:w="2199" w:type="pct"/>
          </w:tcPr>
          <w:p w14:paraId="36C7DE8F" w14:textId="77777777" w:rsidR="007A4366" w:rsidRPr="0076015C" w:rsidRDefault="007A4366" w:rsidP="00AE02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2CB1E566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FBA3E8A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66FE0EB8" w14:textId="77777777" w:rsidR="007A4366" w:rsidRPr="0076015C" w:rsidRDefault="007A4366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366" w:rsidRPr="000276A1" w14:paraId="14F6BAE7" w14:textId="77777777" w:rsidTr="00AE0227">
        <w:trPr>
          <w:trHeight w:val="66"/>
        </w:trPr>
        <w:tc>
          <w:tcPr>
            <w:tcW w:w="2199" w:type="pct"/>
            <w:vAlign w:val="bottom"/>
          </w:tcPr>
          <w:p w14:paraId="5C257D48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E34E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5E34E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หก</w:t>
            </w:r>
            <w:r w:rsidRPr="005E34E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5E34E1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Pr="005E34E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5442B7E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3454FAC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50E5D96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329371C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F33EB0F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0" w:type="pct"/>
            <w:vAlign w:val="bottom"/>
          </w:tcPr>
          <w:p w14:paraId="05CDA001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3C7FFC16" w14:textId="77777777" w:rsidR="007A4366" w:rsidRPr="005E34E1" w:rsidRDefault="007A4366" w:rsidP="00AE022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7A4366" w:rsidRPr="0076015C" w14:paraId="178E054C" w14:textId="77777777" w:rsidTr="00AE0227">
        <w:tc>
          <w:tcPr>
            <w:tcW w:w="2199" w:type="pct"/>
          </w:tcPr>
          <w:p w14:paraId="586CDA67" w14:textId="77777777" w:rsidR="007A4366" w:rsidRPr="0076015C" w:rsidRDefault="007A4366" w:rsidP="00AE02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3037AE1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366" w:rsidRPr="0076015C" w14:paraId="66E09965" w14:textId="77777777" w:rsidTr="00AE0227">
        <w:tc>
          <w:tcPr>
            <w:tcW w:w="2199" w:type="pct"/>
          </w:tcPr>
          <w:p w14:paraId="3E6DFC3E" w14:textId="77777777" w:rsidR="007A4366" w:rsidRPr="0076015C" w:rsidRDefault="007A4366" w:rsidP="00AE02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1C72A2E1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4DF48BC" w14:textId="77777777" w:rsidR="007A4366" w:rsidRPr="0076015C" w:rsidRDefault="007A4366" w:rsidP="00AE0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4F63A93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531F0FE" w14:textId="77777777" w:rsidR="007A4366" w:rsidRPr="0076015C" w:rsidRDefault="007A4366" w:rsidP="00AE0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F72713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A2E5D5" w14:textId="77777777" w:rsidR="007A4366" w:rsidRPr="0076015C" w:rsidRDefault="007A4366" w:rsidP="00AE0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75805BA" w14:textId="77777777" w:rsidR="007A4366" w:rsidRPr="0076015C" w:rsidRDefault="007A4366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540" w:rsidRPr="0076015C" w14:paraId="6883A16E" w14:textId="77777777" w:rsidTr="000D433A">
        <w:tc>
          <w:tcPr>
            <w:tcW w:w="2199" w:type="pct"/>
          </w:tcPr>
          <w:p w14:paraId="516995F3" w14:textId="77777777" w:rsidR="00C94540" w:rsidRPr="0076015C" w:rsidRDefault="00C94540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A7872" w14:textId="56C1003C" w:rsidR="00C94540" w:rsidRPr="003A371A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1,825,305 </w:t>
            </w:r>
          </w:p>
        </w:tc>
        <w:tc>
          <w:tcPr>
            <w:tcW w:w="129" w:type="pct"/>
            <w:shd w:val="clear" w:color="auto" w:fill="auto"/>
          </w:tcPr>
          <w:p w14:paraId="58DBA034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C9DCF37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</w:rPr>
              <w:t xml:space="preserve"> 1,510,166 </w:t>
            </w:r>
          </w:p>
        </w:tc>
        <w:tc>
          <w:tcPr>
            <w:tcW w:w="147" w:type="pct"/>
            <w:shd w:val="clear" w:color="auto" w:fill="auto"/>
          </w:tcPr>
          <w:p w14:paraId="4D237980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F8FB8A" w14:textId="3FEA412F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ED6C762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0ABC3CE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540" w:rsidRPr="0076015C" w14:paraId="795580D1" w14:textId="77777777" w:rsidTr="000D433A">
        <w:tc>
          <w:tcPr>
            <w:tcW w:w="2199" w:type="pct"/>
          </w:tcPr>
          <w:p w14:paraId="1CD4F2DF" w14:textId="77777777" w:rsidR="00C94540" w:rsidRPr="0076015C" w:rsidRDefault="00C94540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61CCB" w14:textId="42883B2C" w:rsidR="00C94540" w:rsidRPr="003A371A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42,341 </w:t>
            </w:r>
          </w:p>
        </w:tc>
        <w:tc>
          <w:tcPr>
            <w:tcW w:w="129" w:type="pct"/>
            <w:shd w:val="clear" w:color="auto" w:fill="auto"/>
          </w:tcPr>
          <w:p w14:paraId="3E3B7209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9929864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</w:rPr>
              <w:t xml:space="preserve"> 35,066 </w:t>
            </w:r>
          </w:p>
        </w:tc>
        <w:tc>
          <w:tcPr>
            <w:tcW w:w="147" w:type="pct"/>
            <w:shd w:val="clear" w:color="auto" w:fill="auto"/>
          </w:tcPr>
          <w:p w14:paraId="57ECF4FD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7F84BF" w14:textId="0556DDBE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F147060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E27D650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540" w:rsidRPr="0076015C" w14:paraId="5C5001B7" w14:textId="77777777" w:rsidTr="0054170E">
        <w:tc>
          <w:tcPr>
            <w:tcW w:w="2199" w:type="pct"/>
          </w:tcPr>
          <w:p w14:paraId="603BD63F" w14:textId="77777777" w:rsidR="00C94540" w:rsidRPr="0076015C" w:rsidRDefault="00C94540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ๆ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29726B2" w14:textId="6D6BD9D6" w:rsidR="00C94540" w:rsidRPr="003A371A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BB46583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2A72D54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282C815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429BEF" w14:textId="5C5C3324" w:rsidR="00C94540" w:rsidRPr="00AB1671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191,464 </w:t>
            </w:r>
          </w:p>
        </w:tc>
        <w:tc>
          <w:tcPr>
            <w:tcW w:w="130" w:type="pct"/>
          </w:tcPr>
          <w:p w14:paraId="2C64CC2F" w14:textId="77777777" w:rsidR="00C94540" w:rsidRPr="00C94540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1F9EEEE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160</w:t>
            </w:r>
            <w:r w:rsidRPr="006C3D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246</w:t>
            </w:r>
          </w:p>
        </w:tc>
      </w:tr>
      <w:tr w:rsidR="00C94540" w:rsidRPr="0076015C" w14:paraId="3BD85757" w14:textId="77777777" w:rsidTr="005E3893">
        <w:tc>
          <w:tcPr>
            <w:tcW w:w="2199" w:type="pct"/>
          </w:tcPr>
          <w:p w14:paraId="045EC0D8" w14:textId="77777777" w:rsidR="00C94540" w:rsidRPr="0076015C" w:rsidRDefault="00C94540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18DF82" w14:textId="0E2F5F45" w:rsidR="00C94540" w:rsidRPr="003A371A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1,867,646 </w:t>
            </w:r>
          </w:p>
        </w:tc>
        <w:tc>
          <w:tcPr>
            <w:tcW w:w="129" w:type="pct"/>
          </w:tcPr>
          <w:p w14:paraId="4F434B2D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3A7EC17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545</w:t>
            </w: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232</w:t>
            </w:r>
          </w:p>
        </w:tc>
        <w:tc>
          <w:tcPr>
            <w:tcW w:w="147" w:type="pct"/>
          </w:tcPr>
          <w:p w14:paraId="3C191A07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08590F" w14:textId="28F9A887" w:rsidR="00C94540" w:rsidRPr="00AB1671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191,464 </w:t>
            </w:r>
          </w:p>
        </w:tc>
        <w:tc>
          <w:tcPr>
            <w:tcW w:w="130" w:type="pct"/>
          </w:tcPr>
          <w:p w14:paraId="1D4D581D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B3A04D6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160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246</w:t>
            </w:r>
          </w:p>
        </w:tc>
      </w:tr>
      <w:tr w:rsidR="00C94540" w:rsidRPr="0076015C" w14:paraId="6A4F5C70" w14:textId="77777777" w:rsidTr="005E3893">
        <w:tc>
          <w:tcPr>
            <w:tcW w:w="2199" w:type="pct"/>
          </w:tcPr>
          <w:p w14:paraId="759B7706" w14:textId="11D9E4F5" w:rsidR="0054170E" w:rsidRPr="0076015C" w:rsidRDefault="0054170E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683219E3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5180B47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759F9F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9798821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56682D02" w14:textId="77777777" w:rsidR="00C94540" w:rsidRPr="00AB1671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5938974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80D1E47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540" w:rsidRPr="0076015C" w14:paraId="47B506F6" w14:textId="77777777" w:rsidTr="00AE0227">
        <w:tc>
          <w:tcPr>
            <w:tcW w:w="2199" w:type="pct"/>
          </w:tcPr>
          <w:p w14:paraId="019A1BF1" w14:textId="77777777" w:rsidR="00C94540" w:rsidRPr="0076015C" w:rsidRDefault="00C94540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102EAB92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978AA4C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52A1C08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B824F26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1234263" w14:textId="77777777" w:rsidR="00C94540" w:rsidRPr="00AB1671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0B6CB26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F9C3BF6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540" w:rsidRPr="0076015C" w14:paraId="70434240" w14:textId="77777777" w:rsidTr="00FD58A1">
        <w:tc>
          <w:tcPr>
            <w:tcW w:w="2199" w:type="pct"/>
          </w:tcPr>
          <w:p w14:paraId="06D8E6DC" w14:textId="77777777" w:rsidR="00C94540" w:rsidRPr="0076015C" w:rsidRDefault="00C94540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D3115" w14:textId="41D39A2D" w:rsidR="00C94540" w:rsidRPr="003A371A" w:rsidRDefault="008F40B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F40B0">
              <w:rPr>
                <w:rFonts w:ascii="Angsana New" w:hAnsi="Angsana New"/>
                <w:color w:val="000000"/>
                <w:sz w:val="30"/>
                <w:szCs w:val="30"/>
              </w:rPr>
              <w:t xml:space="preserve">1,862,659 </w:t>
            </w:r>
            <w:r w:rsidR="00C9454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  <w:shd w:val="clear" w:color="auto" w:fill="auto"/>
          </w:tcPr>
          <w:p w14:paraId="5CF0BE15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AB90219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</w:rPr>
              <w:t xml:space="preserve"> 1,540,455 </w:t>
            </w:r>
          </w:p>
        </w:tc>
        <w:tc>
          <w:tcPr>
            <w:tcW w:w="147" w:type="pct"/>
            <w:shd w:val="clear" w:color="auto" w:fill="auto"/>
          </w:tcPr>
          <w:p w14:paraId="46924416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4AD303" w14:textId="53712B01" w:rsidR="00C94540" w:rsidRPr="00AB1671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58DFDD1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34F3223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540" w:rsidRPr="0076015C" w14:paraId="18354865" w14:textId="77777777" w:rsidTr="0054170E">
        <w:tc>
          <w:tcPr>
            <w:tcW w:w="2199" w:type="pct"/>
          </w:tcPr>
          <w:p w14:paraId="5F5193C6" w14:textId="77777777" w:rsidR="00C94540" w:rsidRPr="0076015C" w:rsidRDefault="00C94540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9EFCF4" w14:textId="28834CD0" w:rsidR="00C94540" w:rsidRPr="003A371A" w:rsidRDefault="008F40B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0B0">
              <w:rPr>
                <w:rFonts w:ascii="Angsana New" w:hAnsi="Angsana New"/>
                <w:color w:val="000000"/>
                <w:sz w:val="30"/>
                <w:szCs w:val="30"/>
              </w:rPr>
              <w:t>4,987</w:t>
            </w:r>
          </w:p>
        </w:tc>
        <w:tc>
          <w:tcPr>
            <w:tcW w:w="129" w:type="pct"/>
            <w:shd w:val="clear" w:color="auto" w:fill="auto"/>
          </w:tcPr>
          <w:p w14:paraId="095AF74F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1CE3CF0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</w:rPr>
              <w:t xml:space="preserve"> 4,777 </w:t>
            </w:r>
          </w:p>
        </w:tc>
        <w:tc>
          <w:tcPr>
            <w:tcW w:w="147" w:type="pct"/>
            <w:shd w:val="clear" w:color="auto" w:fill="auto"/>
          </w:tcPr>
          <w:p w14:paraId="60046F3E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C963D" w14:textId="02E524DF" w:rsidR="00C94540" w:rsidRPr="00AB1671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191,464 </w:t>
            </w:r>
          </w:p>
        </w:tc>
        <w:tc>
          <w:tcPr>
            <w:tcW w:w="130" w:type="pct"/>
          </w:tcPr>
          <w:p w14:paraId="3A8C5E2E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605D125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160</w:t>
            </w:r>
            <w:r w:rsidRPr="006C3D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246</w:t>
            </w:r>
          </w:p>
        </w:tc>
      </w:tr>
      <w:tr w:rsidR="00C94540" w:rsidRPr="0076015C" w14:paraId="7965AA72" w14:textId="77777777" w:rsidTr="005E3893">
        <w:tc>
          <w:tcPr>
            <w:tcW w:w="2199" w:type="pct"/>
          </w:tcPr>
          <w:p w14:paraId="4F26F6E6" w14:textId="77777777" w:rsidR="00C94540" w:rsidRPr="0076015C" w:rsidRDefault="00C94540" w:rsidP="00C945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DAB5D7" w14:textId="1FE3132A" w:rsidR="00C94540" w:rsidRPr="003A371A" w:rsidRDefault="008F40B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40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1,867,646</w:t>
            </w:r>
          </w:p>
        </w:tc>
        <w:tc>
          <w:tcPr>
            <w:tcW w:w="129" w:type="pct"/>
          </w:tcPr>
          <w:p w14:paraId="757EBC3D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A0866C6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1,545,232 </w:t>
            </w:r>
          </w:p>
        </w:tc>
        <w:tc>
          <w:tcPr>
            <w:tcW w:w="147" w:type="pct"/>
          </w:tcPr>
          <w:p w14:paraId="4F5B8216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49A5CC3" w14:textId="0B44F4D5" w:rsidR="00C94540" w:rsidRPr="00AB1671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191,464 </w:t>
            </w:r>
          </w:p>
        </w:tc>
        <w:tc>
          <w:tcPr>
            <w:tcW w:w="130" w:type="pct"/>
          </w:tcPr>
          <w:p w14:paraId="30E5655B" w14:textId="77777777" w:rsidR="00C94540" w:rsidRPr="0076015C" w:rsidRDefault="00C94540" w:rsidP="00C945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B6E1698" w14:textId="77777777" w:rsidR="00C94540" w:rsidRPr="0076015C" w:rsidRDefault="00C94540" w:rsidP="00C9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160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246</w:t>
            </w:r>
          </w:p>
        </w:tc>
      </w:tr>
    </w:tbl>
    <w:p w14:paraId="671684F4" w14:textId="52D73C95" w:rsidR="00C81EE0" w:rsidRPr="0084152A" w:rsidRDefault="00C8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7AEF3F6" w14:textId="45BE2109" w:rsidR="00172359" w:rsidRPr="0084152A" w:rsidRDefault="00172359" w:rsidP="0017235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5AA3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1DD20135" w14:textId="77777777" w:rsidR="00172359" w:rsidRPr="0084152A" w:rsidRDefault="00172359" w:rsidP="0017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172359" w:rsidRPr="0076015C" w14:paraId="7AD593DE" w14:textId="77777777" w:rsidTr="002A3C76">
        <w:trPr>
          <w:tblHeader/>
        </w:trPr>
        <w:tc>
          <w:tcPr>
            <w:tcW w:w="2520" w:type="dxa"/>
            <w:vAlign w:val="bottom"/>
          </w:tcPr>
          <w:p w14:paraId="1C8503C1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5EDD11D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7F7C22BE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84DD1BA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3C73AC67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3CA9D179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9D5D191" w14:textId="77777777" w:rsidR="00172359" w:rsidRPr="0076015C" w:rsidDel="00D43E7A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72359" w:rsidRPr="0076015C" w14:paraId="5B7321AB" w14:textId="77777777" w:rsidTr="002A3C76">
        <w:trPr>
          <w:tblHeader/>
        </w:trPr>
        <w:tc>
          <w:tcPr>
            <w:tcW w:w="2520" w:type="dxa"/>
          </w:tcPr>
          <w:p w14:paraId="6E96B6F0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6F508CE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5F84CE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768EA0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74A8E62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244FB8C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72359" w:rsidRPr="0076015C" w14:paraId="2FFFB587" w14:textId="77777777" w:rsidTr="002A3C76">
        <w:tc>
          <w:tcPr>
            <w:tcW w:w="2520" w:type="dxa"/>
          </w:tcPr>
          <w:p w14:paraId="6ADF880B" w14:textId="032C0036" w:rsidR="00172359" w:rsidRPr="0084152A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1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1C72EF8E" w14:textId="77777777" w:rsidR="00172359" w:rsidRPr="00755AA3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05CE13F" w14:textId="77777777" w:rsidR="00172359" w:rsidRPr="00755AA3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39EC61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E0B72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7A0432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2359" w:rsidRPr="0076015C" w14:paraId="73A26AEC" w14:textId="77777777" w:rsidTr="002A3C76">
        <w:tc>
          <w:tcPr>
            <w:tcW w:w="2520" w:type="dxa"/>
          </w:tcPr>
          <w:p w14:paraId="7FE3BAD4" w14:textId="129BE92E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84152A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</w:tcPr>
          <w:p w14:paraId="5E835F75" w14:textId="7FE75AB8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72CB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C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CB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70F202DD" w14:textId="65627DB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CBE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CB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0F64BFB1" w14:textId="7D996C25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72CB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71A8FE4" w14:textId="77777777" w:rsidR="00172359" w:rsidRPr="0076015C" w:rsidRDefault="00172359" w:rsidP="002A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0EE636" w14:textId="6FFA0430" w:rsidR="00172359" w:rsidRPr="0076015C" w:rsidRDefault="00372CBE" w:rsidP="0007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left" w:pos="1065"/>
              </w:tabs>
              <w:spacing w:line="240" w:lineRule="auto"/>
              <w:ind w:left="-156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172359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67A09D5D" w14:textId="77777777" w:rsidR="0054170E" w:rsidRPr="0084152A" w:rsidRDefault="0054170E" w:rsidP="00541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14AF1E" w14:textId="263C0536" w:rsidR="00D26529" w:rsidRPr="00106313" w:rsidRDefault="004775ED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B8F09C8" w14:textId="77777777" w:rsidR="00D26529" w:rsidRPr="0084152A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710C8" w14:textId="77777777" w:rsidR="00E43404" w:rsidRPr="009154DB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154D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B8D83" w14:textId="77777777" w:rsidR="00E43404" w:rsidRPr="0084152A" w:rsidRDefault="00E43404" w:rsidP="00E43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4A71297" w14:textId="77CC1BC6" w:rsidR="0054170E" w:rsidRDefault="00E43404" w:rsidP="0054170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6313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6C52749C" w14:textId="36189643" w:rsidR="00D5630D" w:rsidRDefault="00D5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F52538" w14:textId="77777777" w:rsidR="00813404" w:rsidRPr="00106313" w:rsidRDefault="00813404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1A191D1" w14:textId="16FD60A5" w:rsidR="004775ED" w:rsidRPr="0084152A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C74157" w:rsidRPr="00106313" w14:paraId="1755EFC9" w14:textId="77777777" w:rsidTr="00AE0227">
        <w:trPr>
          <w:tblHeader/>
        </w:trPr>
        <w:tc>
          <w:tcPr>
            <w:tcW w:w="2892" w:type="pct"/>
            <w:shd w:val="clear" w:color="auto" w:fill="auto"/>
          </w:tcPr>
          <w:p w14:paraId="14D562A3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5C089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80" w:type="pct"/>
            <w:shd w:val="clear" w:color="auto" w:fill="auto"/>
          </w:tcPr>
          <w:p w14:paraId="7E281FE2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5C1251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3B3798F3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5EF36EDA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BF0937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74157" w:rsidRPr="00106313" w14:paraId="7F9BA256" w14:textId="77777777" w:rsidTr="00AE0227">
        <w:trPr>
          <w:tblHeader/>
        </w:trPr>
        <w:tc>
          <w:tcPr>
            <w:tcW w:w="2892" w:type="pct"/>
          </w:tcPr>
          <w:p w14:paraId="56DCA44C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6997CCE0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74157" w:rsidRPr="00106313" w14:paraId="76A1230D" w14:textId="77777777" w:rsidTr="00AE0227">
        <w:tc>
          <w:tcPr>
            <w:tcW w:w="2892" w:type="pct"/>
          </w:tcPr>
          <w:p w14:paraId="10AFABD7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0" w:type="pct"/>
          </w:tcPr>
          <w:p w14:paraId="3E600E7A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6184114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6B855F2D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157" w:rsidRPr="000505F0" w14:paraId="605721D2" w14:textId="77777777" w:rsidTr="00AE0227">
        <w:tc>
          <w:tcPr>
            <w:tcW w:w="2892" w:type="pct"/>
          </w:tcPr>
          <w:p w14:paraId="1ECAA488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C428" w14:textId="02C58F06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34,748</w:t>
            </w:r>
          </w:p>
        </w:tc>
        <w:tc>
          <w:tcPr>
            <w:tcW w:w="149" w:type="pct"/>
          </w:tcPr>
          <w:p w14:paraId="077008B4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A9085" w14:textId="1846C9FE" w:rsidR="00C74157" w:rsidRPr="000505F0" w:rsidRDefault="000332C7" w:rsidP="001C1DD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6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4157" w:rsidRPr="000505F0" w14:paraId="127268F8" w14:textId="77777777" w:rsidTr="00AE0227">
        <w:tc>
          <w:tcPr>
            <w:tcW w:w="2892" w:type="pct"/>
          </w:tcPr>
          <w:p w14:paraId="09B9578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F682D" w14:textId="38D68AE2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4,333</w:t>
            </w:r>
          </w:p>
        </w:tc>
        <w:tc>
          <w:tcPr>
            <w:tcW w:w="149" w:type="pct"/>
          </w:tcPr>
          <w:p w14:paraId="352C5E8A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3A5F5" w14:textId="4DB368DD" w:rsidR="00C74157" w:rsidRPr="000505F0" w:rsidRDefault="000332C7" w:rsidP="000332C7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2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C74157" w:rsidRPr="000505F0" w14:paraId="31711328" w14:textId="77777777" w:rsidTr="0054170E">
        <w:tc>
          <w:tcPr>
            <w:tcW w:w="2892" w:type="pct"/>
          </w:tcPr>
          <w:p w14:paraId="4A31B81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FBAC5" w14:textId="320F83FA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9" w:type="pct"/>
          </w:tcPr>
          <w:p w14:paraId="095CF9CD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7E60B" w14:textId="37157367" w:rsidR="00C74157" w:rsidRPr="000505F0" w:rsidRDefault="000332C7" w:rsidP="000332C7">
            <w:pPr>
              <w:pStyle w:val="acctfourfigures"/>
              <w:tabs>
                <w:tab w:val="clear" w:pos="765"/>
                <w:tab w:val="decimal" w:pos="1323"/>
                <w:tab w:val="decimal" w:pos="1510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C74157" w:rsidRPr="000505F0" w14:paraId="7AFF7AA0" w14:textId="77777777" w:rsidTr="005E3893">
        <w:tc>
          <w:tcPr>
            <w:tcW w:w="2892" w:type="pct"/>
          </w:tcPr>
          <w:p w14:paraId="59F8B33B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0C623" w14:textId="78A93076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40,046</w:t>
            </w:r>
          </w:p>
        </w:tc>
        <w:tc>
          <w:tcPr>
            <w:tcW w:w="149" w:type="pct"/>
          </w:tcPr>
          <w:p w14:paraId="79BDEF2C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8D6F9C" w14:textId="4C1338B7" w:rsidR="00C74157" w:rsidRPr="000505F0" w:rsidRDefault="000332C7" w:rsidP="000332C7">
            <w:pPr>
              <w:pStyle w:val="acctfourfigures"/>
              <w:tabs>
                <w:tab w:val="clear" w:pos="765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</w:tr>
      <w:tr w:rsidR="00D5630D" w:rsidRPr="000505F0" w14:paraId="4A84AF83" w14:textId="77777777" w:rsidTr="005E3893">
        <w:tc>
          <w:tcPr>
            <w:tcW w:w="2892" w:type="pct"/>
          </w:tcPr>
          <w:p w14:paraId="1F312AF4" w14:textId="77777777" w:rsidR="00D5630D" w:rsidRPr="00106313" w:rsidRDefault="00D5630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4999D3" w14:textId="77777777" w:rsidR="00D5630D" w:rsidRDefault="00D5630D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E9EFC8E" w14:textId="77777777" w:rsidR="00D5630D" w:rsidRPr="00106313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4BC9AC" w14:textId="77777777" w:rsidR="00D5630D" w:rsidRDefault="00D5630D" w:rsidP="000332C7">
            <w:pPr>
              <w:pStyle w:val="acctfourfigures"/>
              <w:tabs>
                <w:tab w:val="clear" w:pos="765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4157" w:rsidRPr="00106313" w14:paraId="76C4F6E3" w14:textId="77777777" w:rsidTr="00AE0227">
        <w:tc>
          <w:tcPr>
            <w:tcW w:w="2892" w:type="pct"/>
          </w:tcPr>
          <w:p w14:paraId="1FA8B1CD" w14:textId="77777777" w:rsidR="00C74157" w:rsidRPr="009154DB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</w:tcPr>
          <w:p w14:paraId="25B9CD1B" w14:textId="77777777" w:rsidR="00C74157" w:rsidRPr="00106313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3FE5129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2E7C6F42" w14:textId="77777777" w:rsidR="00C74157" w:rsidRPr="00106313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157" w:rsidRPr="000505F0" w14:paraId="1D43FEC2" w14:textId="77777777" w:rsidTr="00AE0227">
        <w:tc>
          <w:tcPr>
            <w:tcW w:w="2892" w:type="pct"/>
          </w:tcPr>
          <w:p w14:paraId="7D406057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CEFCE" w14:textId="6022F137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14,951</w:t>
            </w:r>
          </w:p>
        </w:tc>
        <w:tc>
          <w:tcPr>
            <w:tcW w:w="149" w:type="pct"/>
          </w:tcPr>
          <w:p w14:paraId="50487199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AEA87" w14:textId="2E2CEACB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C74157" w:rsidRPr="000505F0" w14:paraId="552EF45B" w14:textId="77777777" w:rsidTr="00AE0227">
        <w:tc>
          <w:tcPr>
            <w:tcW w:w="2892" w:type="pct"/>
          </w:tcPr>
          <w:p w14:paraId="5491176A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C2D86" w14:textId="115337EB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66,542</w:t>
            </w:r>
          </w:p>
        </w:tc>
        <w:tc>
          <w:tcPr>
            <w:tcW w:w="149" w:type="pct"/>
          </w:tcPr>
          <w:p w14:paraId="68AB5CB9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10664" w14:textId="4E5F85EC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C74157" w:rsidRPr="000505F0" w14:paraId="54E61F80" w14:textId="77777777" w:rsidTr="00AE0227">
        <w:tc>
          <w:tcPr>
            <w:tcW w:w="2892" w:type="pct"/>
          </w:tcPr>
          <w:p w14:paraId="0561329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E4AB4" w14:textId="0C32BCA4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49" w:type="pct"/>
          </w:tcPr>
          <w:p w14:paraId="76E4CDA7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28005" w14:textId="41A18D5E" w:rsidR="00C74157" w:rsidRPr="000505F0" w:rsidRDefault="000332C7" w:rsidP="001C1DD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3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74157" w:rsidRPr="000505F0" w14:paraId="1891783E" w14:textId="77777777" w:rsidTr="00AE0227">
        <w:tc>
          <w:tcPr>
            <w:tcW w:w="2892" w:type="pct"/>
          </w:tcPr>
          <w:p w14:paraId="1B53499E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BFD40" w14:textId="32E38B0B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287,487</w:t>
            </w:r>
          </w:p>
        </w:tc>
        <w:tc>
          <w:tcPr>
            <w:tcW w:w="149" w:type="pct"/>
          </w:tcPr>
          <w:p w14:paraId="496F6BB2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377A3" w14:textId="6DB938CB" w:rsidR="00C74157" w:rsidRPr="000505F0" w:rsidRDefault="000332C7" w:rsidP="001C1DD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3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74157" w:rsidRPr="000505F0" w14:paraId="5EC64717" w14:textId="77777777" w:rsidTr="0054170E">
        <w:tc>
          <w:tcPr>
            <w:tcW w:w="2892" w:type="pct"/>
          </w:tcPr>
          <w:p w14:paraId="1FBE95B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1D030" w14:textId="4AF40E79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2,058</w:t>
            </w:r>
          </w:p>
        </w:tc>
        <w:tc>
          <w:tcPr>
            <w:tcW w:w="149" w:type="pct"/>
          </w:tcPr>
          <w:p w14:paraId="281CAB50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4E8DD" w14:textId="22B29295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1,675</w:t>
            </w:r>
          </w:p>
        </w:tc>
      </w:tr>
      <w:tr w:rsidR="00C74157" w:rsidRPr="000505F0" w14:paraId="116FF4B7" w14:textId="77777777" w:rsidTr="005E3893">
        <w:tc>
          <w:tcPr>
            <w:tcW w:w="2892" w:type="pct"/>
          </w:tcPr>
          <w:p w14:paraId="77A2314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48FDD5" w14:textId="6B3CB997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371,338</w:t>
            </w:r>
          </w:p>
        </w:tc>
        <w:tc>
          <w:tcPr>
            <w:tcW w:w="149" w:type="pct"/>
            <w:vAlign w:val="bottom"/>
          </w:tcPr>
          <w:p w14:paraId="1F3E9F3C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6F85E2" w14:textId="0A1507FF" w:rsidR="00C74157" w:rsidRPr="000505F0" w:rsidRDefault="000332C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2,343</w:t>
            </w:r>
          </w:p>
        </w:tc>
      </w:tr>
    </w:tbl>
    <w:p w14:paraId="117168FE" w14:textId="46D5A3F3" w:rsidR="00C74157" w:rsidRDefault="00C74157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C74157" w:rsidSect="007D51A9">
      <w:headerReference w:type="default" r:id="rId11"/>
      <w:footerReference w:type="default" r:id="rId12"/>
      <w:pgSz w:w="11909" w:h="16834" w:code="9"/>
      <w:pgMar w:top="576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7E3E6" w14:textId="77777777" w:rsidR="00E73928" w:rsidRDefault="00E73928" w:rsidP="004956B4">
      <w:r>
        <w:separator/>
      </w:r>
    </w:p>
  </w:endnote>
  <w:endnote w:type="continuationSeparator" w:id="0">
    <w:p w14:paraId="5176DEB1" w14:textId="77777777" w:rsidR="00E73928" w:rsidRDefault="00E7392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958828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9D8755" w14:textId="77777777" w:rsidR="004F32EF" w:rsidRPr="005A0BA5" w:rsidRDefault="004F32EF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1C515" w14:textId="77777777" w:rsidR="00E73928" w:rsidRDefault="00E73928" w:rsidP="004956B4">
      <w:r>
        <w:separator/>
      </w:r>
    </w:p>
  </w:footnote>
  <w:footnote w:type="continuationSeparator" w:id="0">
    <w:p w14:paraId="618CD0A5" w14:textId="77777777" w:rsidR="00E73928" w:rsidRDefault="00E7392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7A38FCC7" w:rsidR="00533095" w:rsidRPr="00FE5A92" w:rsidRDefault="00227456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 w:rsidR="00C06B02">
      <w:rPr>
        <w:rFonts w:ascii="Angsana New" w:hAnsi="Angsana New" w:hint="cs"/>
        <w:bCs/>
        <w:i/>
        <w:sz w:val="32"/>
        <w:szCs w:val="32"/>
        <w:cs/>
        <w:lang w:val="en-US" w:bidi="th-TH"/>
      </w:rPr>
      <w:t>และหกเดือน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="00843F80" w:rsidRPr="00843F80">
      <w:rPr>
        <w:rFonts w:ascii="Angsana New" w:hAnsi="Angsana New"/>
        <w:bCs/>
        <w:iCs/>
        <w:sz w:val="32"/>
        <w:szCs w:val="32"/>
        <w:lang w:bidi="th-TH"/>
      </w:rPr>
      <w:t>3</w:t>
    </w:r>
    <w:r w:rsidR="00C06B02">
      <w:rPr>
        <w:rFonts w:ascii="Angsana New" w:hAnsi="Angsana New"/>
        <w:bCs/>
        <w:iCs/>
        <w:sz w:val="32"/>
        <w:szCs w:val="32"/>
        <w:lang w:bidi="th-TH"/>
      </w:rPr>
      <w:t xml:space="preserve">0 </w:t>
    </w:r>
    <w:r w:rsidR="00C06B02" w:rsidRPr="00C06B02">
      <w:rPr>
        <w:rFonts w:ascii="Angsana New" w:hAnsi="Angsana New" w:hint="cs"/>
        <w:bCs/>
        <w:i/>
        <w:sz w:val="32"/>
        <w:szCs w:val="32"/>
        <w:cs/>
        <w:lang w:bidi="th-TH"/>
      </w:rPr>
      <w:t xml:space="preserve">มิถุนายน </w:t>
    </w:r>
    <w:r w:rsidR="00843F80" w:rsidRPr="00843F80">
      <w:rPr>
        <w:rFonts w:ascii="Angsana New" w:hAnsi="Angsana New"/>
        <w:bCs/>
        <w:iCs/>
        <w:sz w:val="32"/>
        <w:szCs w:val="32"/>
        <w:lang w:val="en-US" w:bidi="th-TH"/>
      </w:rPr>
      <w:t>2566</w:t>
    </w:r>
    <w:r w:rsidR="00533095" w:rsidRPr="00843F8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4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1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0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2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5"/>
  </w:num>
  <w:num w:numId="29" w16cid:durableId="319774421">
    <w:abstractNumId w:val="8"/>
  </w:num>
  <w:num w:numId="30" w16cid:durableId="1791512612">
    <w:abstractNumId w:val="43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6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39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648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2EF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562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5A3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40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3B6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7A096-2B01-49A9-BC36-752E9A361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1744</Words>
  <Characters>7368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2023-08-03T11:05:00Z</cp:lastPrinted>
  <dcterms:created xsi:type="dcterms:W3CDTF">2023-08-10T20:44:00Z</dcterms:created>
  <dcterms:modified xsi:type="dcterms:W3CDTF">2023-08-10T20:45:00Z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