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1493659C" w:rsidR="00726B9B" w:rsidRPr="00C52C41" w:rsidRDefault="008B233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11D485D5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B233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4A8D970B" w:rsidR="00BD265A" w:rsidRPr="00C52C41" w:rsidRDefault="008B233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34E86121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51E30A8D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0E189BB7" w:rsidR="0033736D" w:rsidRPr="00C52C41" w:rsidRDefault="008B233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6270AFF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3736D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22C6AC03" w:rsidR="0033736D" w:rsidRPr="006B116C" w:rsidRDefault="0060479C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F1BBE2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3736D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31F3A16F" w:rsidR="0033736D" w:rsidRPr="006B116C" w:rsidRDefault="0060479C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DF9C16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B233B" w:rsidRPr="00C52C41" w14:paraId="12AAC284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8BBCF0" w14:textId="09CD9824" w:rsidR="008B233B" w:rsidRPr="003E5BB7" w:rsidRDefault="0060479C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1DC086B" w14:textId="77777777" w:rsidR="008B233B" w:rsidRPr="006B116C" w:rsidRDefault="008B233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13BEAC8" w14:textId="5DEF58F9" w:rsidR="008B233B" w:rsidRPr="006B116C" w:rsidRDefault="008B233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029BDD7B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771E51">
        <w:rPr>
          <w:rFonts w:ascii="Angsana New" w:hAnsi="Angsana New"/>
          <w:sz w:val="30"/>
          <w:szCs w:val="30"/>
          <w:cs/>
        </w:rPr>
        <w:t>เมื่อวันที่</w:t>
      </w:r>
      <w:r w:rsidR="00BF1295">
        <w:rPr>
          <w:rFonts w:ascii="Angsana New" w:hAnsi="Angsana New"/>
          <w:sz w:val="30"/>
          <w:szCs w:val="30"/>
        </w:rPr>
        <w:t xml:space="preserve"> </w:t>
      </w:r>
      <w:r w:rsidR="008B233B">
        <w:rPr>
          <w:rFonts w:ascii="Angsana New" w:hAnsi="Angsana New" w:hint="cs"/>
          <w:sz w:val="30"/>
          <w:szCs w:val="30"/>
          <w:cs/>
        </w:rPr>
        <w:t>9</w:t>
      </w:r>
      <w:r w:rsidR="0051147C">
        <w:rPr>
          <w:rFonts w:ascii="Angsana New" w:hAnsi="Angsana New"/>
          <w:sz w:val="30"/>
          <w:szCs w:val="30"/>
        </w:rPr>
        <w:t xml:space="preserve"> </w:t>
      </w:r>
      <w:r w:rsidR="00303D39">
        <w:rPr>
          <w:rFonts w:ascii="Angsana New" w:hAnsi="Angsana New" w:hint="cs"/>
          <w:sz w:val="30"/>
          <w:szCs w:val="30"/>
          <w:cs/>
        </w:rPr>
        <w:t>สิงหาคม</w:t>
      </w:r>
      <w:r w:rsidR="0051147C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E87B09">
        <w:rPr>
          <w:rFonts w:ascii="Angsana New" w:hAnsi="Angsana New"/>
          <w:sz w:val="30"/>
          <w:szCs w:val="30"/>
        </w:rPr>
        <w:t>6</w:t>
      </w:r>
    </w:p>
    <w:p w14:paraId="656242A1" w14:textId="77777777" w:rsidR="00C85FF1" w:rsidRPr="00303D3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83563CD" w14:textId="313E9A28" w:rsidR="00C85FF1" w:rsidRDefault="00C85FF1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7AC158" w14:textId="287DC29B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92299">
        <w:rPr>
          <w:rFonts w:ascii="Angsana New" w:hAnsi="Angsana New"/>
          <w:sz w:val="30"/>
          <w:szCs w:val="30"/>
        </w:rPr>
        <w:t>34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เรื่อง </w:t>
      </w:r>
      <w:r w:rsidRPr="0029229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92299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</w:t>
      </w:r>
      <w:r w:rsidR="000C45FC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Pr="00292299">
        <w:rPr>
          <w:rFonts w:ascii="Angsana New" w:hAnsi="Angsana New"/>
          <w:sz w:val="30"/>
          <w:szCs w:val="30"/>
        </w:rPr>
        <w:t xml:space="preserve">31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</w:p>
    <w:p w14:paraId="725804CA" w14:textId="77777777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BC9F96" w14:textId="37A9CED7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>31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</w:p>
    <w:p w14:paraId="48A43136" w14:textId="6F5CCB23" w:rsidR="00C85FF1" w:rsidRPr="00875146" w:rsidRDefault="00C85FF1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86906A" w14:textId="6D17B0C0" w:rsidR="009B3614" w:rsidRPr="008B233B" w:rsidRDefault="008B233B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cs/>
          <w:lang w:val="th-TH"/>
        </w:rPr>
      </w:pPr>
      <w:r w:rsidRPr="008B233B">
        <w:rPr>
          <w:rFonts w:ascii="Angsana New" w:hAnsi="Angsana New" w:hint="cs"/>
          <w:bCs/>
          <w:sz w:val="30"/>
          <w:szCs w:val="30"/>
          <w:cs/>
        </w:rPr>
        <w:t>2</w:t>
      </w:r>
      <w:r w:rsidR="009B3614" w:rsidRPr="008B233B">
        <w:rPr>
          <w:rFonts w:ascii="Angsana New" w:hAnsi="Angsana New"/>
          <w:bCs/>
          <w:sz w:val="30"/>
          <w:szCs w:val="30"/>
        </w:rPr>
        <w:tab/>
      </w:r>
      <w:r w:rsidR="009B3614" w:rsidRPr="008B233B">
        <w:rPr>
          <w:rFonts w:ascii="Angsana New" w:hAnsi="Angsana New"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Default="00917F8F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0300B7A6" w14:textId="77CF9E87" w:rsidR="008B233B" w:rsidRDefault="008B233B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92299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Pr="00292299">
        <w:rPr>
          <w:rFonts w:ascii="Angsana New" w:hAnsi="Angsana New" w:hint="cs"/>
          <w:sz w:val="30"/>
          <w:szCs w:val="30"/>
          <w:cs/>
        </w:rPr>
        <w:t>ร่วม</w:t>
      </w:r>
      <w:r w:rsidRPr="00292299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Pr="00292299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292299">
        <w:rPr>
          <w:rFonts w:ascii="Angsana New" w:hAnsi="Angsana New"/>
          <w:sz w:val="30"/>
          <w:szCs w:val="30"/>
          <w:cs/>
        </w:rPr>
        <w:t xml:space="preserve">ข้อ </w:t>
      </w:r>
      <w:r w:rsidRPr="00292299">
        <w:rPr>
          <w:rFonts w:ascii="Angsana New" w:hAnsi="Angsana New"/>
          <w:sz w:val="30"/>
          <w:szCs w:val="30"/>
        </w:rPr>
        <w:t>3</w:t>
      </w:r>
      <w:r w:rsidRPr="00292299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อย่างมีสาระสำคัญในระหว่างงวด</w:t>
      </w:r>
      <w:r w:rsidRPr="00292299">
        <w:rPr>
          <w:rFonts w:ascii="Angsana New" w:hAnsi="Angsana New" w:hint="cs"/>
          <w:sz w:val="30"/>
          <w:szCs w:val="30"/>
          <w:cs/>
        </w:rPr>
        <w:t>สาม</w:t>
      </w:r>
      <w:r w:rsidRPr="0029229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292299">
        <w:rPr>
          <w:rFonts w:ascii="Angsana New" w:hAnsi="Angsana New" w:hint="cs"/>
          <w:sz w:val="30"/>
          <w:szCs w:val="30"/>
        </w:rPr>
        <w:t>30</w:t>
      </w:r>
      <w:r w:rsidRPr="00292299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29229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</w:p>
    <w:p w14:paraId="730191F5" w14:textId="77777777" w:rsidR="008B233B" w:rsidRDefault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710"/>
      </w:tblGrid>
      <w:tr w:rsidR="00303D39" w:rsidRPr="00292299" w14:paraId="0FDDDEB8" w14:textId="77777777" w:rsidTr="00F20DA6">
        <w:trPr>
          <w:tblHeader/>
        </w:trPr>
        <w:tc>
          <w:tcPr>
            <w:tcW w:w="5310" w:type="dxa"/>
          </w:tcPr>
          <w:p w14:paraId="3FAFF04F" w14:textId="77777777" w:rsidR="00303D39" w:rsidRPr="00292299" w:rsidRDefault="00303D39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BA2CEA1" w14:textId="77777777" w:rsidR="00303D39" w:rsidRPr="00292299" w:rsidRDefault="00303D39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3D39" w:rsidRPr="00292299" w14:paraId="0EBC142D" w14:textId="77777777" w:rsidTr="00F20DA6">
        <w:trPr>
          <w:tblHeader/>
        </w:trPr>
        <w:tc>
          <w:tcPr>
            <w:tcW w:w="5310" w:type="dxa"/>
          </w:tcPr>
          <w:p w14:paraId="4DB5DF5B" w14:textId="77777777" w:rsidR="00303D39" w:rsidRPr="00292299" w:rsidRDefault="00303D39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870" w:type="dxa"/>
            <w:gridSpan w:val="3"/>
          </w:tcPr>
          <w:p w14:paraId="55468DD5" w14:textId="77777777" w:rsidR="00303D39" w:rsidRPr="00292299" w:rsidRDefault="00303D39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303D39" w:rsidRPr="00292299" w14:paraId="6F32026F" w14:textId="77777777" w:rsidTr="00F20DA6">
        <w:trPr>
          <w:tblHeader/>
        </w:trPr>
        <w:tc>
          <w:tcPr>
            <w:tcW w:w="5310" w:type="dxa"/>
          </w:tcPr>
          <w:p w14:paraId="605EB61F" w14:textId="77777777" w:rsidR="00303D39" w:rsidRPr="00292299" w:rsidRDefault="00303D39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90" w:type="dxa"/>
          </w:tcPr>
          <w:p w14:paraId="2C7DB0CF" w14:textId="6BBFE27C" w:rsidR="00303D39" w:rsidRPr="00292299" w:rsidRDefault="00303D39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6CF4BE1A" w14:textId="77777777" w:rsidR="00303D39" w:rsidRPr="00292299" w:rsidRDefault="00303D39" w:rsidP="00F20DA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2DE189" w14:textId="042ABEDD" w:rsidR="00303D39" w:rsidRPr="00292299" w:rsidRDefault="00303D39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03D39" w:rsidRPr="00292299" w14:paraId="5C95A839" w14:textId="77777777" w:rsidTr="00F20DA6">
        <w:trPr>
          <w:tblHeader/>
        </w:trPr>
        <w:tc>
          <w:tcPr>
            <w:tcW w:w="5310" w:type="dxa"/>
          </w:tcPr>
          <w:p w14:paraId="6C9448F8" w14:textId="77777777" w:rsidR="00303D39" w:rsidRPr="00292299" w:rsidRDefault="00303D39" w:rsidP="00F20DA6">
            <w:pPr>
              <w:pStyle w:val="Heading5"/>
              <w:tabs>
                <w:tab w:val="clear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3870" w:type="dxa"/>
            <w:gridSpan w:val="3"/>
          </w:tcPr>
          <w:p w14:paraId="0FC03A9F" w14:textId="77777777" w:rsidR="00303D39" w:rsidRPr="00292299" w:rsidRDefault="00303D39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D39" w:rsidRPr="00292299" w14:paraId="13044DA9" w14:textId="77777777" w:rsidTr="00F20DA6">
        <w:tc>
          <w:tcPr>
            <w:tcW w:w="5310" w:type="dxa"/>
          </w:tcPr>
          <w:p w14:paraId="746370F7" w14:textId="77777777" w:rsidR="00303D39" w:rsidRPr="00292299" w:rsidRDefault="00303D39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90" w:type="dxa"/>
          </w:tcPr>
          <w:p w14:paraId="25F1A0E7" w14:textId="77777777" w:rsidR="00303D39" w:rsidRPr="00292299" w:rsidRDefault="00303D39" w:rsidP="00F20DA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68A6C" w14:textId="77777777" w:rsidR="00303D39" w:rsidRPr="00292299" w:rsidRDefault="00303D39" w:rsidP="00F20DA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E9162C" w14:textId="77777777" w:rsidR="00303D39" w:rsidRPr="00292299" w:rsidRDefault="00303D39" w:rsidP="00F20DA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D39" w:rsidRPr="00292299" w14:paraId="58D94202" w14:textId="77777777" w:rsidTr="00F20DA6">
        <w:tc>
          <w:tcPr>
            <w:tcW w:w="5310" w:type="dxa"/>
          </w:tcPr>
          <w:p w14:paraId="2723FE4C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</w:tcPr>
          <w:p w14:paraId="2ADF8267" w14:textId="5457C0FA" w:rsidR="00303D39" w:rsidRPr="006B70EE" w:rsidRDefault="00654AFC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4AFC">
              <w:rPr>
                <w:rFonts w:asciiTheme="majorBidi" w:hAnsiTheme="majorBidi" w:cstheme="majorBidi"/>
                <w:sz w:val="30"/>
                <w:szCs w:val="30"/>
              </w:rPr>
              <w:t>19,729</w:t>
            </w:r>
          </w:p>
        </w:tc>
        <w:tc>
          <w:tcPr>
            <w:tcW w:w="270" w:type="dxa"/>
          </w:tcPr>
          <w:p w14:paraId="5B9A6642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51DEB2" w14:textId="16CB613A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10,345</w:t>
            </w:r>
          </w:p>
        </w:tc>
      </w:tr>
      <w:tr w:rsidR="00303D39" w:rsidRPr="00292299" w14:paraId="466BE694" w14:textId="77777777" w:rsidTr="00F20DA6">
        <w:tc>
          <w:tcPr>
            <w:tcW w:w="5310" w:type="dxa"/>
          </w:tcPr>
          <w:p w14:paraId="21C61D6C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890" w:type="dxa"/>
          </w:tcPr>
          <w:p w14:paraId="486371C7" w14:textId="27EA694B" w:rsidR="00303D39" w:rsidRPr="006B70EE" w:rsidRDefault="00654AFC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4AFC">
              <w:rPr>
                <w:rFonts w:asciiTheme="majorBidi" w:hAnsiTheme="majorBidi" w:cstheme="majorBidi"/>
                <w:sz w:val="30"/>
                <w:szCs w:val="30"/>
              </w:rPr>
              <w:t>1,835</w:t>
            </w:r>
          </w:p>
        </w:tc>
        <w:tc>
          <w:tcPr>
            <w:tcW w:w="270" w:type="dxa"/>
          </w:tcPr>
          <w:p w14:paraId="2A10CC51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7AFDEA" w14:textId="09CC0C61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1,810</w:t>
            </w:r>
          </w:p>
        </w:tc>
      </w:tr>
      <w:tr w:rsidR="00303D39" w:rsidRPr="00D54225" w14:paraId="091DC797" w14:textId="77777777" w:rsidTr="00F20DA6">
        <w:tc>
          <w:tcPr>
            <w:tcW w:w="5310" w:type="dxa"/>
          </w:tcPr>
          <w:p w14:paraId="34799D2C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90" w:type="dxa"/>
          </w:tcPr>
          <w:p w14:paraId="388F7FEB" w14:textId="66D63650" w:rsidR="00303D39" w:rsidRPr="006B70EE" w:rsidRDefault="00654AFC" w:rsidP="0065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B3987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4AE41C" w14:textId="4B0BDEE0" w:rsidR="00303D39" w:rsidRPr="00D54225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3,813</w:t>
            </w:r>
          </w:p>
        </w:tc>
      </w:tr>
      <w:tr w:rsidR="00303D39" w:rsidRPr="00292299" w14:paraId="1157585C" w14:textId="77777777" w:rsidTr="00F20DA6">
        <w:tc>
          <w:tcPr>
            <w:tcW w:w="5310" w:type="dxa"/>
          </w:tcPr>
          <w:p w14:paraId="567E8EEC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890" w:type="dxa"/>
          </w:tcPr>
          <w:p w14:paraId="503DCDDF" w14:textId="59033D35" w:rsidR="00303D39" w:rsidRPr="006B70EE" w:rsidRDefault="00154EA8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11,439</w:t>
            </w:r>
          </w:p>
        </w:tc>
        <w:tc>
          <w:tcPr>
            <w:tcW w:w="270" w:type="dxa"/>
          </w:tcPr>
          <w:p w14:paraId="6E0FD18E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E723DA" w14:textId="2E11536A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22,130</w:t>
            </w:r>
          </w:p>
        </w:tc>
      </w:tr>
      <w:tr w:rsidR="007E642F" w:rsidRPr="00292299" w14:paraId="78C012A4" w14:textId="77777777" w:rsidTr="00F20DA6">
        <w:tc>
          <w:tcPr>
            <w:tcW w:w="5310" w:type="dxa"/>
          </w:tcPr>
          <w:p w14:paraId="624AD39E" w14:textId="2C56B935" w:rsidR="007E642F" w:rsidRPr="00292299" w:rsidRDefault="00654AFC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FC"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890" w:type="dxa"/>
          </w:tcPr>
          <w:p w14:paraId="6BA5313B" w14:textId="0B530AEB" w:rsidR="007E642F" w:rsidRPr="006B70EE" w:rsidRDefault="00154EA8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9,147</w:t>
            </w:r>
          </w:p>
        </w:tc>
        <w:tc>
          <w:tcPr>
            <w:tcW w:w="270" w:type="dxa"/>
          </w:tcPr>
          <w:p w14:paraId="3B5EA6A9" w14:textId="77777777" w:rsidR="007E642F" w:rsidRPr="00292299" w:rsidRDefault="007E642F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2C6F8C" w14:textId="160BF4C8" w:rsidR="007E642F" w:rsidRPr="006B70EE" w:rsidRDefault="00654AFC" w:rsidP="0065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3D39" w:rsidRPr="00292299" w14:paraId="1FD6326B" w14:textId="77777777" w:rsidTr="00F20DA6">
        <w:trPr>
          <w:trHeight w:val="272"/>
        </w:trPr>
        <w:tc>
          <w:tcPr>
            <w:tcW w:w="5310" w:type="dxa"/>
          </w:tcPr>
          <w:p w14:paraId="5EE58621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890" w:type="dxa"/>
          </w:tcPr>
          <w:p w14:paraId="26578F7C" w14:textId="4F575792" w:rsidR="00303D39" w:rsidRPr="006B70EE" w:rsidRDefault="00154EA8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11,503</w:t>
            </w:r>
          </w:p>
        </w:tc>
        <w:tc>
          <w:tcPr>
            <w:tcW w:w="270" w:type="dxa"/>
          </w:tcPr>
          <w:p w14:paraId="08284651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F2C756" w14:textId="5C2EDD88" w:rsidR="00303D39" w:rsidRPr="00D54225" w:rsidRDefault="00403B9E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403B9E">
              <w:rPr>
                <w:rFonts w:asciiTheme="majorBidi" w:hAnsiTheme="majorBidi" w:cstheme="majorBidi"/>
                <w:sz w:val="30"/>
                <w:szCs w:val="30"/>
              </w:rPr>
              <w:t>5,198</w:t>
            </w:r>
          </w:p>
        </w:tc>
      </w:tr>
      <w:tr w:rsidR="008B233B" w:rsidRPr="00292299" w14:paraId="33C93470" w14:textId="77777777" w:rsidTr="00F20DA6">
        <w:trPr>
          <w:trHeight w:val="272"/>
        </w:trPr>
        <w:tc>
          <w:tcPr>
            <w:tcW w:w="5310" w:type="dxa"/>
          </w:tcPr>
          <w:p w14:paraId="668D8770" w14:textId="77777777" w:rsidR="008B233B" w:rsidRPr="00292299" w:rsidRDefault="008B233B" w:rsidP="008B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E91B851" w14:textId="77777777" w:rsidR="008B233B" w:rsidRPr="006B70EE" w:rsidRDefault="008B233B" w:rsidP="008B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8D318" w14:textId="77777777" w:rsidR="008B233B" w:rsidRPr="00292299" w:rsidRDefault="008B233B" w:rsidP="008B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A70720" w14:textId="77777777" w:rsidR="008B233B" w:rsidRDefault="008B233B" w:rsidP="008B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D39" w:rsidRPr="00292299" w14:paraId="7DF55A5D" w14:textId="77777777" w:rsidTr="00F20DA6">
        <w:tc>
          <w:tcPr>
            <w:tcW w:w="5310" w:type="dxa"/>
          </w:tcPr>
          <w:p w14:paraId="7758F63B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2AEB1A97" w14:textId="77777777" w:rsidR="00303D39" w:rsidRPr="006B70EE" w:rsidRDefault="00303D39" w:rsidP="00303D39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7CEBA" w14:textId="77777777" w:rsidR="00303D39" w:rsidRPr="00292299" w:rsidRDefault="00303D39" w:rsidP="00303D39">
            <w:pPr>
              <w:tabs>
                <w:tab w:val="left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726E11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D39" w:rsidRPr="00292299" w14:paraId="7F0354C3" w14:textId="77777777" w:rsidTr="00F20DA6">
        <w:tc>
          <w:tcPr>
            <w:tcW w:w="5310" w:type="dxa"/>
          </w:tcPr>
          <w:p w14:paraId="489899F8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</w:tcPr>
          <w:p w14:paraId="2157A66C" w14:textId="64C76217" w:rsidR="00303D39" w:rsidRPr="006B70EE" w:rsidRDefault="00154EA8" w:rsidP="0015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984338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5787D8" w14:textId="2F2D6CA9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303D39" w:rsidRPr="00292299" w14:paraId="0FE07E8C" w14:textId="77777777" w:rsidTr="00F20DA6">
        <w:tc>
          <w:tcPr>
            <w:tcW w:w="5310" w:type="dxa"/>
          </w:tcPr>
          <w:p w14:paraId="3DD7C13D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</w:tcPr>
          <w:p w14:paraId="191D1981" w14:textId="5D2E6B61" w:rsidR="00303D39" w:rsidRPr="006B70EE" w:rsidRDefault="00154EA8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0C682343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1D7A10" w14:textId="45424B6F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</w:tr>
      <w:tr w:rsidR="00303D39" w:rsidRPr="00292299" w14:paraId="55308A2B" w14:textId="77777777" w:rsidTr="00F20DA6">
        <w:tc>
          <w:tcPr>
            <w:tcW w:w="5310" w:type="dxa"/>
          </w:tcPr>
          <w:p w14:paraId="32638652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90" w:type="dxa"/>
          </w:tcPr>
          <w:p w14:paraId="2F24B9E1" w14:textId="4518DEAC" w:rsidR="00303D39" w:rsidRPr="006B70EE" w:rsidRDefault="00154EA8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520,436</w:t>
            </w:r>
          </w:p>
        </w:tc>
        <w:tc>
          <w:tcPr>
            <w:tcW w:w="270" w:type="dxa"/>
          </w:tcPr>
          <w:p w14:paraId="2EFBA828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DECB78" w14:textId="1B54AD87" w:rsidR="00303D39" w:rsidRPr="00D54225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533,853</w:t>
            </w:r>
          </w:p>
        </w:tc>
      </w:tr>
      <w:tr w:rsidR="008B233B" w:rsidRPr="00292299" w14:paraId="5388D035" w14:textId="77777777" w:rsidTr="00F20DA6">
        <w:tc>
          <w:tcPr>
            <w:tcW w:w="5310" w:type="dxa"/>
          </w:tcPr>
          <w:p w14:paraId="4AC4C5F2" w14:textId="77777777" w:rsidR="008B233B" w:rsidRPr="00292299" w:rsidRDefault="008B233B" w:rsidP="008B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9EAAFCD" w14:textId="77777777" w:rsidR="008B233B" w:rsidRPr="006B70EE" w:rsidRDefault="008B233B" w:rsidP="008B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731FA" w14:textId="77777777" w:rsidR="008B233B" w:rsidRPr="00292299" w:rsidRDefault="008B233B" w:rsidP="008B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F509E2" w14:textId="77777777" w:rsidR="008B233B" w:rsidRPr="006B70EE" w:rsidRDefault="008B233B" w:rsidP="008B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D39" w:rsidRPr="00292299" w14:paraId="3C11F575" w14:textId="77777777" w:rsidTr="00F20DA6">
        <w:tc>
          <w:tcPr>
            <w:tcW w:w="5310" w:type="dxa"/>
          </w:tcPr>
          <w:p w14:paraId="423169B7" w14:textId="3ED5854F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90" w:type="dxa"/>
          </w:tcPr>
          <w:p w14:paraId="7CB16000" w14:textId="77777777" w:rsidR="00303D39" w:rsidRPr="006B70EE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CEDFD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02E4D7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D39" w:rsidRPr="00292299" w14:paraId="65F7A7AD" w14:textId="77777777" w:rsidTr="00F20DA6">
        <w:trPr>
          <w:trHeight w:val="299"/>
        </w:trPr>
        <w:tc>
          <w:tcPr>
            <w:tcW w:w="5310" w:type="dxa"/>
          </w:tcPr>
          <w:p w14:paraId="18024BD1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</w:tcPr>
          <w:p w14:paraId="2B236140" w14:textId="340CFF0A" w:rsidR="00303D39" w:rsidRPr="006B70EE" w:rsidRDefault="00154EA8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614,531</w:t>
            </w:r>
          </w:p>
        </w:tc>
        <w:tc>
          <w:tcPr>
            <w:tcW w:w="270" w:type="dxa"/>
          </w:tcPr>
          <w:p w14:paraId="0756A34E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C38CA7" w14:textId="69D03ABF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644,241</w:t>
            </w:r>
          </w:p>
        </w:tc>
      </w:tr>
      <w:tr w:rsidR="00303D39" w:rsidRPr="00292299" w14:paraId="3574495E" w14:textId="77777777" w:rsidTr="00F20DA6">
        <w:trPr>
          <w:trHeight w:val="299"/>
        </w:trPr>
        <w:tc>
          <w:tcPr>
            <w:tcW w:w="5310" w:type="dxa"/>
          </w:tcPr>
          <w:p w14:paraId="68E87CD9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890" w:type="dxa"/>
          </w:tcPr>
          <w:p w14:paraId="3A0A8B57" w14:textId="7FAD0153" w:rsidR="00303D39" w:rsidRPr="006B70EE" w:rsidRDefault="00154EA8" w:rsidP="0015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061C5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B03A240" w14:textId="3BB5E4D5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6,252</w:t>
            </w:r>
          </w:p>
        </w:tc>
      </w:tr>
      <w:tr w:rsidR="00303D39" w:rsidRPr="00292299" w14:paraId="209C5A74" w14:textId="77777777" w:rsidTr="00F20DA6">
        <w:tc>
          <w:tcPr>
            <w:tcW w:w="5310" w:type="dxa"/>
          </w:tcPr>
          <w:p w14:paraId="492F6600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</w:tcPr>
          <w:p w14:paraId="3A68F973" w14:textId="4C65FD23" w:rsidR="00303D39" w:rsidRPr="006B70EE" w:rsidRDefault="00154EA8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2,066</w:t>
            </w:r>
          </w:p>
        </w:tc>
        <w:tc>
          <w:tcPr>
            <w:tcW w:w="270" w:type="dxa"/>
          </w:tcPr>
          <w:p w14:paraId="68367662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6883FE" w14:textId="633FB31B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2,113</w:t>
            </w:r>
          </w:p>
        </w:tc>
      </w:tr>
      <w:tr w:rsidR="00303D39" w:rsidRPr="00292299" w14:paraId="2DA7ED21" w14:textId="77777777" w:rsidTr="00F20DA6">
        <w:tc>
          <w:tcPr>
            <w:tcW w:w="5310" w:type="dxa"/>
          </w:tcPr>
          <w:p w14:paraId="2946C9F1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90" w:type="dxa"/>
          </w:tcPr>
          <w:p w14:paraId="1BBDE610" w14:textId="03FF0466" w:rsidR="00303D39" w:rsidRPr="006B70EE" w:rsidRDefault="00154EA8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496,776</w:t>
            </w:r>
          </w:p>
        </w:tc>
        <w:tc>
          <w:tcPr>
            <w:tcW w:w="270" w:type="dxa"/>
          </w:tcPr>
          <w:p w14:paraId="5F2FC08A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FA47F9" w14:textId="751ADAD5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514,134</w:t>
            </w:r>
          </w:p>
        </w:tc>
      </w:tr>
      <w:tr w:rsidR="00303D39" w:rsidRPr="00292299" w14:paraId="4CA1256A" w14:textId="77777777" w:rsidTr="00F20DA6">
        <w:tc>
          <w:tcPr>
            <w:tcW w:w="5310" w:type="dxa"/>
          </w:tcPr>
          <w:p w14:paraId="312DEBD5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890" w:type="dxa"/>
          </w:tcPr>
          <w:p w14:paraId="49BD2006" w14:textId="116A470B" w:rsidR="00303D39" w:rsidRPr="006B70EE" w:rsidRDefault="00154EA8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6,060</w:t>
            </w:r>
          </w:p>
        </w:tc>
        <w:tc>
          <w:tcPr>
            <w:tcW w:w="270" w:type="dxa"/>
          </w:tcPr>
          <w:p w14:paraId="77825141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742AF7" w14:textId="4C880ABA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5,823</w:t>
            </w:r>
          </w:p>
        </w:tc>
      </w:tr>
      <w:tr w:rsidR="00303D39" w:rsidRPr="00292299" w14:paraId="381F899D" w14:textId="77777777" w:rsidTr="00F20DA6">
        <w:tc>
          <w:tcPr>
            <w:tcW w:w="5310" w:type="dxa"/>
          </w:tcPr>
          <w:p w14:paraId="5D252B9F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890" w:type="dxa"/>
          </w:tcPr>
          <w:p w14:paraId="760763FA" w14:textId="44FA2665" w:rsidR="00303D39" w:rsidRPr="006B70EE" w:rsidRDefault="00154EA8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6,815</w:t>
            </w:r>
          </w:p>
        </w:tc>
        <w:tc>
          <w:tcPr>
            <w:tcW w:w="270" w:type="dxa"/>
          </w:tcPr>
          <w:p w14:paraId="14935945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D471D2" w14:textId="02F9A104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7,031</w:t>
            </w:r>
          </w:p>
        </w:tc>
      </w:tr>
      <w:tr w:rsidR="00303D39" w:rsidRPr="00292299" w14:paraId="765BA9BF" w14:textId="77777777" w:rsidTr="008B233B">
        <w:trPr>
          <w:trHeight w:val="80"/>
        </w:trPr>
        <w:tc>
          <w:tcPr>
            <w:tcW w:w="5310" w:type="dxa"/>
          </w:tcPr>
          <w:p w14:paraId="2CEF1D7C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890" w:type="dxa"/>
          </w:tcPr>
          <w:p w14:paraId="6C4AE287" w14:textId="20E51922" w:rsidR="00303D39" w:rsidRPr="006B70EE" w:rsidRDefault="00154EA8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8,777</w:t>
            </w:r>
          </w:p>
        </w:tc>
        <w:tc>
          <w:tcPr>
            <w:tcW w:w="270" w:type="dxa"/>
          </w:tcPr>
          <w:p w14:paraId="0FE155FF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74011E" w14:textId="3DA2C5CF" w:rsidR="00303D39" w:rsidRPr="00B910BE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6,143</w:t>
            </w:r>
          </w:p>
        </w:tc>
      </w:tr>
      <w:tr w:rsidR="008B233B" w:rsidRPr="00292299" w14:paraId="47166FC4" w14:textId="77777777" w:rsidTr="00F20DA6">
        <w:trPr>
          <w:trHeight w:val="146"/>
        </w:trPr>
        <w:tc>
          <w:tcPr>
            <w:tcW w:w="5310" w:type="dxa"/>
          </w:tcPr>
          <w:p w14:paraId="0BDF0400" w14:textId="77777777" w:rsidR="008B233B" w:rsidRPr="00292299" w:rsidRDefault="008B233B" w:rsidP="008B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5A92708" w14:textId="77777777" w:rsidR="008B233B" w:rsidRPr="006B70EE" w:rsidRDefault="008B233B" w:rsidP="008B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B05C5" w14:textId="77777777" w:rsidR="008B233B" w:rsidRPr="00292299" w:rsidRDefault="008B233B" w:rsidP="008B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292251" w14:textId="77777777" w:rsidR="008B233B" w:rsidRPr="006B70EE" w:rsidRDefault="008B233B" w:rsidP="008B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D39" w:rsidRPr="00292299" w14:paraId="168414DC" w14:textId="77777777" w:rsidTr="00F20DA6">
        <w:trPr>
          <w:trHeight w:val="236"/>
        </w:trPr>
        <w:tc>
          <w:tcPr>
            <w:tcW w:w="5310" w:type="dxa"/>
          </w:tcPr>
          <w:p w14:paraId="270BDB07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</w:tcPr>
          <w:p w14:paraId="0CDE68F3" w14:textId="77777777" w:rsidR="00303D39" w:rsidRPr="006B70EE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6CD7BE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9D66F9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D39" w:rsidRPr="00292299" w14:paraId="19D244C5" w14:textId="77777777" w:rsidTr="00F20DA6">
        <w:trPr>
          <w:trHeight w:val="191"/>
        </w:trPr>
        <w:tc>
          <w:tcPr>
            <w:tcW w:w="5310" w:type="dxa"/>
          </w:tcPr>
          <w:p w14:paraId="6420EA73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0" w:type="dxa"/>
          </w:tcPr>
          <w:p w14:paraId="5DCF3643" w14:textId="77777777" w:rsidR="00303D39" w:rsidRPr="006B70EE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61852C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3EEB36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D39" w:rsidRPr="00292299" w14:paraId="7E5B97FD" w14:textId="77777777" w:rsidTr="00EA75D5">
        <w:trPr>
          <w:trHeight w:val="407"/>
        </w:trPr>
        <w:tc>
          <w:tcPr>
            <w:tcW w:w="5310" w:type="dxa"/>
          </w:tcPr>
          <w:p w14:paraId="32A4FE5A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0" w:type="dxa"/>
            <w:shd w:val="clear" w:color="auto" w:fill="auto"/>
          </w:tcPr>
          <w:p w14:paraId="7EBE92CA" w14:textId="0111BDAA" w:rsidR="00303D39" w:rsidRPr="006B70EE" w:rsidRDefault="00EA75D5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15,668</w:t>
            </w:r>
          </w:p>
        </w:tc>
        <w:tc>
          <w:tcPr>
            <w:tcW w:w="270" w:type="dxa"/>
            <w:vAlign w:val="bottom"/>
          </w:tcPr>
          <w:p w14:paraId="70125640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83D3A8" w14:textId="7B68C9CA" w:rsidR="00303D39" w:rsidRPr="00D54225" w:rsidRDefault="00EA75D5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13,833</w:t>
            </w:r>
          </w:p>
        </w:tc>
      </w:tr>
      <w:tr w:rsidR="00303D39" w:rsidRPr="00292299" w14:paraId="6A720040" w14:textId="77777777" w:rsidTr="00EA75D5">
        <w:tc>
          <w:tcPr>
            <w:tcW w:w="5310" w:type="dxa"/>
            <w:shd w:val="clear" w:color="auto" w:fill="auto"/>
          </w:tcPr>
          <w:p w14:paraId="1AE2BB73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73DEC0B" w14:textId="34A72C06" w:rsidR="00303D39" w:rsidRPr="00A942E3" w:rsidRDefault="00EA75D5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951D7D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C9926CB" w14:textId="7AE5CD1C" w:rsidR="00303D39" w:rsidRPr="00292299" w:rsidRDefault="00EA75D5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303D39" w:rsidRPr="00292299" w14:paraId="1E3ED103" w14:textId="77777777" w:rsidTr="00EA75D5">
        <w:tc>
          <w:tcPr>
            <w:tcW w:w="5310" w:type="dxa"/>
            <w:shd w:val="clear" w:color="auto" w:fill="auto"/>
          </w:tcPr>
          <w:p w14:paraId="32809488" w14:textId="77777777" w:rsidR="00303D39" w:rsidRPr="00292299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EF3DC" w14:textId="492E3938" w:rsidR="00303D39" w:rsidRPr="00B910BE" w:rsidRDefault="00EA75D5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15,903</w:t>
            </w:r>
          </w:p>
        </w:tc>
        <w:tc>
          <w:tcPr>
            <w:tcW w:w="270" w:type="dxa"/>
            <w:shd w:val="clear" w:color="auto" w:fill="auto"/>
          </w:tcPr>
          <w:p w14:paraId="636DF937" w14:textId="77777777" w:rsidR="00303D39" w:rsidRPr="00B910BE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E98F6" w14:textId="11A764C0" w:rsidR="00303D39" w:rsidRPr="00B910BE" w:rsidRDefault="00EA75D5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14,074</w:t>
            </w:r>
          </w:p>
        </w:tc>
      </w:tr>
    </w:tbl>
    <w:p w14:paraId="3D78D4EC" w14:textId="1EE1B64F" w:rsidR="00DC02D0" w:rsidRDefault="00DC02D0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541BC1B9" w14:textId="77777777" w:rsidR="00DC02D0" w:rsidRDefault="00DC0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58F0FA8C" w14:textId="1C8C8420" w:rsidR="00CF0607" w:rsidRPr="00E808C1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Pr="0021653C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 </w:t>
      </w:r>
      <w:r w:rsidRPr="0021653C">
        <w:rPr>
          <w:rFonts w:ascii="Angsana New" w:hAnsi="Angsana New" w:hint="cs"/>
          <w:sz w:val="30"/>
          <w:szCs w:val="30"/>
        </w:rPr>
        <w:t>256</w:t>
      </w:r>
      <w:r w:rsidR="004B1933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>
        <w:rPr>
          <w:rFonts w:ascii="Angsana New" w:hAnsi="Angsana New" w:hint="cs"/>
          <w:sz w:val="30"/>
          <w:szCs w:val="30"/>
          <w:cs/>
        </w:rPr>
        <w:t xml:space="preserve">ละ </w:t>
      </w:r>
      <w:r w:rsidRPr="00A42740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A42740">
        <w:rPr>
          <w:rFonts w:ascii="Angsana New" w:hAnsi="Angsana New" w:hint="cs"/>
          <w:sz w:val="30"/>
          <w:szCs w:val="30"/>
        </w:rPr>
        <w:t>256</w:t>
      </w:r>
      <w:r w:rsidR="004B1933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C8A19B" w14:textId="77777777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5764"/>
        <w:gridCol w:w="1711"/>
        <w:gridCol w:w="270"/>
        <w:gridCol w:w="1711"/>
      </w:tblGrid>
      <w:tr w:rsidR="00CF0607" w:rsidRPr="00DF743F" w14:paraId="7098074E" w14:textId="77777777" w:rsidTr="00AC0588">
        <w:trPr>
          <w:tblHeader/>
        </w:trPr>
        <w:tc>
          <w:tcPr>
            <w:tcW w:w="5773" w:type="dxa"/>
            <w:gridSpan w:val="2"/>
          </w:tcPr>
          <w:p w14:paraId="3EEC7B7E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hideMark/>
          </w:tcPr>
          <w:p w14:paraId="114A75D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F0607" w:rsidRPr="00DF743F" w14:paraId="6B5B9517" w14:textId="77777777" w:rsidTr="00AC0588">
        <w:trPr>
          <w:tblHeader/>
        </w:trPr>
        <w:tc>
          <w:tcPr>
            <w:tcW w:w="5773" w:type="dxa"/>
            <w:gridSpan w:val="2"/>
          </w:tcPr>
          <w:p w14:paraId="135D36B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7A09F727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F0607" w:rsidRPr="00DF743F" w14:paraId="5CB2E97C" w14:textId="77777777" w:rsidTr="00AC0588">
        <w:trPr>
          <w:tblHeader/>
        </w:trPr>
        <w:tc>
          <w:tcPr>
            <w:tcW w:w="5773" w:type="dxa"/>
            <w:gridSpan w:val="2"/>
          </w:tcPr>
          <w:p w14:paraId="3373925C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73C2A8C3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DD13CC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2F153C31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F0607" w:rsidRPr="00DF743F" w14:paraId="1758E801" w14:textId="77777777" w:rsidTr="00AC0588">
        <w:trPr>
          <w:tblHeader/>
        </w:trPr>
        <w:tc>
          <w:tcPr>
            <w:tcW w:w="5773" w:type="dxa"/>
            <w:gridSpan w:val="2"/>
          </w:tcPr>
          <w:p w14:paraId="56B4110A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4FE820D" w14:textId="76F63D8D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42D00942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2000F54" w14:textId="3B32BBA8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CF0607" w:rsidRPr="00DF743F" w14:paraId="310530F3" w14:textId="77777777" w:rsidTr="00AC0588">
        <w:trPr>
          <w:tblHeader/>
        </w:trPr>
        <w:tc>
          <w:tcPr>
            <w:tcW w:w="5773" w:type="dxa"/>
            <w:gridSpan w:val="2"/>
          </w:tcPr>
          <w:p w14:paraId="48C923B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676BE38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607" w:rsidRPr="00DF743F" w14:paraId="1D88B5B6" w14:textId="77777777" w:rsidTr="00AC0588">
        <w:tc>
          <w:tcPr>
            <w:tcW w:w="5773" w:type="dxa"/>
            <w:gridSpan w:val="2"/>
            <w:hideMark/>
          </w:tcPr>
          <w:p w14:paraId="2F33B1D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692" w:type="dxa"/>
            <w:gridSpan w:val="3"/>
          </w:tcPr>
          <w:p w14:paraId="6D3B7873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B1933" w:rsidRPr="00DF743F" w14:paraId="458DC98B" w14:textId="77777777" w:rsidTr="004B1933">
        <w:trPr>
          <w:trHeight w:val="272"/>
        </w:trPr>
        <w:tc>
          <w:tcPr>
            <w:tcW w:w="5773" w:type="dxa"/>
            <w:gridSpan w:val="2"/>
            <w:hideMark/>
          </w:tcPr>
          <w:p w14:paraId="20AFCA2E" w14:textId="77777777" w:rsidR="004B1933" w:rsidRPr="00DF743F" w:rsidRDefault="004B1933" w:rsidP="004B1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12EC0FFE" w14:textId="3CE40BB4" w:rsidR="004B1933" w:rsidRPr="006B70EE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2A95">
              <w:rPr>
                <w:rFonts w:asciiTheme="majorBidi" w:hAnsiTheme="majorBidi" w:cstheme="majorBidi"/>
                <w:sz w:val="30"/>
                <w:szCs w:val="30"/>
              </w:rPr>
              <w:t>9,100</w:t>
            </w:r>
          </w:p>
        </w:tc>
        <w:tc>
          <w:tcPr>
            <w:tcW w:w="270" w:type="dxa"/>
          </w:tcPr>
          <w:p w14:paraId="052E4F7B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ABCABE" w14:textId="11423556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12,132</w:t>
            </w:r>
          </w:p>
        </w:tc>
      </w:tr>
      <w:tr w:rsidR="004B1933" w:rsidRPr="00DF743F" w14:paraId="3FA76B69" w14:textId="77777777" w:rsidTr="004B1933">
        <w:trPr>
          <w:trHeight w:val="272"/>
        </w:trPr>
        <w:tc>
          <w:tcPr>
            <w:tcW w:w="5773" w:type="dxa"/>
            <w:gridSpan w:val="2"/>
          </w:tcPr>
          <w:p w14:paraId="5BC634D9" w14:textId="1DBFC6BA" w:rsidR="004B1933" w:rsidRPr="00DF743F" w:rsidRDefault="004B1933" w:rsidP="004B1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5DE6497D" w14:textId="13A1D395" w:rsidR="004B1933" w:rsidRPr="006B70EE" w:rsidRDefault="000A2A95" w:rsidP="000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E2663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3385F8" w14:textId="3404E1FC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B1933" w:rsidRPr="00DF743F" w14:paraId="5A1B3DAB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6B79B043" w14:textId="77777777" w:rsidR="004B1933" w:rsidRPr="00DF743F" w:rsidRDefault="004B1933" w:rsidP="004B1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BE138" w14:textId="2392F131" w:rsidR="004B1933" w:rsidRPr="006B70EE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2A95">
              <w:rPr>
                <w:rFonts w:asciiTheme="majorBidi" w:hAnsiTheme="majorBidi" w:cstheme="majorBidi"/>
                <w:sz w:val="30"/>
                <w:szCs w:val="30"/>
              </w:rPr>
              <w:t>539,522</w:t>
            </w:r>
          </w:p>
        </w:tc>
        <w:tc>
          <w:tcPr>
            <w:tcW w:w="270" w:type="dxa"/>
          </w:tcPr>
          <w:p w14:paraId="63ABE3F4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4F3D6" w14:textId="3A5E4DCC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521,350</w:t>
            </w:r>
          </w:p>
        </w:tc>
      </w:tr>
      <w:tr w:rsidR="004B1933" w:rsidRPr="00DF743F" w14:paraId="5313E32C" w14:textId="77777777" w:rsidTr="004B1933">
        <w:trPr>
          <w:trHeight w:val="334"/>
        </w:trPr>
        <w:tc>
          <w:tcPr>
            <w:tcW w:w="5773" w:type="dxa"/>
            <w:gridSpan w:val="2"/>
          </w:tcPr>
          <w:p w14:paraId="6219BCA9" w14:textId="77777777" w:rsidR="004B1933" w:rsidRPr="00DF743F" w:rsidRDefault="004B1933" w:rsidP="004B1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77CAF" w14:textId="3E5127AC" w:rsidR="004B1933" w:rsidRPr="000A2A95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2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548,622</w:t>
            </w:r>
          </w:p>
        </w:tc>
        <w:tc>
          <w:tcPr>
            <w:tcW w:w="270" w:type="dxa"/>
          </w:tcPr>
          <w:p w14:paraId="6D26FE84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F0FF5" w14:textId="4EDB6F5D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533,485</w:t>
            </w:r>
          </w:p>
        </w:tc>
      </w:tr>
      <w:tr w:rsidR="004B1933" w:rsidRPr="00DF743F" w14:paraId="205C30C4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3CFEFF87" w14:textId="77777777" w:rsidR="004B1933" w:rsidRPr="00DF743F" w:rsidRDefault="004B1933" w:rsidP="004B1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1" w:type="dxa"/>
          </w:tcPr>
          <w:p w14:paraId="1D9DB124" w14:textId="4A6BC960" w:rsidR="004B1933" w:rsidRPr="006B70EE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1766A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E488D28" w14:textId="534C1DF9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933" w:rsidRPr="00DF743F" w14:paraId="5C4B4FC0" w14:textId="77777777" w:rsidTr="004B1933">
        <w:trPr>
          <w:trHeight w:val="262"/>
        </w:trPr>
        <w:tc>
          <w:tcPr>
            <w:tcW w:w="5773" w:type="dxa"/>
            <w:gridSpan w:val="2"/>
            <w:hideMark/>
          </w:tcPr>
          <w:p w14:paraId="0BC7A500" w14:textId="77777777" w:rsidR="004B1933" w:rsidRPr="00DF743F" w:rsidRDefault="004B1933" w:rsidP="004B1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1A3A8" w14:textId="4B559DC4" w:rsidR="004B1933" w:rsidRPr="006B70EE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2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548,622</w:t>
            </w:r>
          </w:p>
        </w:tc>
        <w:tc>
          <w:tcPr>
            <w:tcW w:w="270" w:type="dxa"/>
          </w:tcPr>
          <w:p w14:paraId="10C00F6B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C35DE" w14:textId="2A26B578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533,485</w:t>
            </w:r>
          </w:p>
        </w:tc>
      </w:tr>
      <w:tr w:rsidR="00CF0607" w:rsidRPr="00D02092" w14:paraId="6956455F" w14:textId="77777777" w:rsidTr="00AC0588">
        <w:trPr>
          <w:trHeight w:val="260"/>
        </w:trPr>
        <w:tc>
          <w:tcPr>
            <w:tcW w:w="5773" w:type="dxa"/>
            <w:gridSpan w:val="2"/>
          </w:tcPr>
          <w:p w14:paraId="503F6B3D" w14:textId="77777777" w:rsidR="00CF0607" w:rsidRPr="00D02092" w:rsidRDefault="00CF0607" w:rsidP="00AC0588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F1FB" w14:textId="77777777" w:rsidR="00CF0607" w:rsidRPr="006B70EE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CF675" w14:textId="77777777" w:rsidR="00CF0607" w:rsidRPr="00D02092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7E342" w14:textId="77777777" w:rsidR="00CF0607" w:rsidRPr="00D02092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F0607" w:rsidRPr="00DF743F" w14:paraId="284A18D1" w14:textId="77777777" w:rsidTr="00AC0588">
        <w:tc>
          <w:tcPr>
            <w:tcW w:w="5773" w:type="dxa"/>
            <w:gridSpan w:val="2"/>
            <w:hideMark/>
          </w:tcPr>
          <w:p w14:paraId="2DB04B05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</w:t>
            </w: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1" w:type="dxa"/>
          </w:tcPr>
          <w:p w14:paraId="5F3ABBCE" w14:textId="77777777" w:rsidR="00CF0607" w:rsidRPr="006B70EE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3C87E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226F70E0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1933" w:rsidRPr="00DF743F" w14:paraId="7F8D2DEA" w14:textId="77777777" w:rsidTr="004B1933">
        <w:tc>
          <w:tcPr>
            <w:tcW w:w="5773" w:type="dxa"/>
            <w:gridSpan w:val="2"/>
            <w:hideMark/>
          </w:tcPr>
          <w:p w14:paraId="3DA6E2CB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4657498E" w14:textId="006D0CCC" w:rsidR="004B1933" w:rsidRPr="006B70EE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2A95">
              <w:rPr>
                <w:rFonts w:asciiTheme="majorBidi" w:hAnsiTheme="majorBidi" w:cstheme="majorBidi"/>
                <w:sz w:val="30"/>
                <w:szCs w:val="30"/>
              </w:rPr>
              <w:t>2,020</w:t>
            </w:r>
          </w:p>
        </w:tc>
        <w:tc>
          <w:tcPr>
            <w:tcW w:w="270" w:type="dxa"/>
          </w:tcPr>
          <w:p w14:paraId="1DADB530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C0CBBCB" w14:textId="042F5B5A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1,975</w:t>
            </w:r>
          </w:p>
        </w:tc>
      </w:tr>
      <w:tr w:rsidR="004B1933" w:rsidRPr="00DF743F" w14:paraId="5166D967" w14:textId="77777777" w:rsidTr="004B1933">
        <w:tc>
          <w:tcPr>
            <w:tcW w:w="5773" w:type="dxa"/>
            <w:gridSpan w:val="2"/>
            <w:hideMark/>
          </w:tcPr>
          <w:p w14:paraId="66275BAC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0EF4C475" w14:textId="5A07295A" w:rsidR="004B1933" w:rsidRPr="006B70EE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2A95">
              <w:rPr>
                <w:rFonts w:asciiTheme="majorBidi" w:hAnsiTheme="majorBidi" w:cstheme="majorBidi"/>
                <w:sz w:val="30"/>
                <w:szCs w:val="30"/>
              </w:rPr>
              <w:t>5,441</w:t>
            </w:r>
          </w:p>
        </w:tc>
        <w:tc>
          <w:tcPr>
            <w:tcW w:w="270" w:type="dxa"/>
          </w:tcPr>
          <w:p w14:paraId="5F21705A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0E02136" w14:textId="27D0367B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6,463</w:t>
            </w:r>
          </w:p>
        </w:tc>
      </w:tr>
      <w:tr w:rsidR="004B1933" w:rsidRPr="00DF743F" w14:paraId="210B329D" w14:textId="77777777" w:rsidTr="00C158FE">
        <w:tc>
          <w:tcPr>
            <w:tcW w:w="5773" w:type="dxa"/>
            <w:gridSpan w:val="2"/>
            <w:hideMark/>
          </w:tcPr>
          <w:p w14:paraId="71AF1483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EC75" w14:textId="486FD99A" w:rsidR="004B1933" w:rsidRPr="006B70EE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2A95">
              <w:rPr>
                <w:rFonts w:asciiTheme="majorBidi" w:hAnsiTheme="majorBidi" w:cstheme="majorBidi"/>
                <w:sz w:val="30"/>
                <w:szCs w:val="30"/>
              </w:rPr>
              <w:t>2,332</w:t>
            </w:r>
          </w:p>
        </w:tc>
        <w:tc>
          <w:tcPr>
            <w:tcW w:w="270" w:type="dxa"/>
          </w:tcPr>
          <w:p w14:paraId="3F2642E9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A888" w14:textId="572F1FCB" w:rsidR="004B1933" w:rsidRPr="004B1933" w:rsidRDefault="00B6565D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6565D">
              <w:rPr>
                <w:rFonts w:asciiTheme="majorBidi" w:hAnsiTheme="majorBidi" w:cstheme="majorBidi"/>
                <w:sz w:val="30"/>
                <w:szCs w:val="30"/>
              </w:rPr>
              <w:t>2,825</w:t>
            </w:r>
          </w:p>
        </w:tc>
      </w:tr>
      <w:tr w:rsidR="004B1933" w:rsidRPr="00DF743F" w14:paraId="254F751A" w14:textId="77777777" w:rsidTr="00C158FE">
        <w:trPr>
          <w:trHeight w:val="77"/>
        </w:trPr>
        <w:tc>
          <w:tcPr>
            <w:tcW w:w="5773" w:type="dxa"/>
            <w:gridSpan w:val="2"/>
            <w:hideMark/>
          </w:tcPr>
          <w:p w14:paraId="45A17645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3089C" w14:textId="3FE85E1E" w:rsidR="004B1933" w:rsidRPr="006B70EE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2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9,793</w:t>
            </w:r>
          </w:p>
        </w:tc>
        <w:tc>
          <w:tcPr>
            <w:tcW w:w="270" w:type="dxa"/>
          </w:tcPr>
          <w:p w14:paraId="4CAE36D1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79CA37" w14:textId="6D8529D8" w:rsidR="004B1933" w:rsidRPr="004B1933" w:rsidRDefault="00B6565D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11,263</w:t>
            </w:r>
          </w:p>
        </w:tc>
      </w:tr>
      <w:tr w:rsidR="00CF0607" w:rsidRPr="00D02092" w14:paraId="6F845117" w14:textId="77777777" w:rsidTr="00C158FE">
        <w:trPr>
          <w:trHeight w:val="34"/>
        </w:trPr>
        <w:tc>
          <w:tcPr>
            <w:tcW w:w="5773" w:type="dxa"/>
            <w:gridSpan w:val="2"/>
          </w:tcPr>
          <w:p w14:paraId="744C271B" w14:textId="77777777" w:rsidR="00CF0607" w:rsidRPr="00D02092" w:rsidRDefault="00CF0607" w:rsidP="00AC0588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8852DA6" w14:textId="77777777" w:rsidR="00CF0607" w:rsidRPr="006B70EE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4F014" w14:textId="77777777" w:rsidR="00CF0607" w:rsidRPr="00D02092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shd w:val="clear" w:color="auto" w:fill="auto"/>
          </w:tcPr>
          <w:p w14:paraId="41EB00A3" w14:textId="77777777" w:rsidR="00CF0607" w:rsidRPr="004B1933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F0607" w:rsidRPr="00DF743F" w14:paraId="7E0B0A6D" w14:textId="77777777" w:rsidTr="00C158FE">
        <w:tc>
          <w:tcPr>
            <w:tcW w:w="5773" w:type="dxa"/>
            <w:gridSpan w:val="2"/>
            <w:hideMark/>
          </w:tcPr>
          <w:p w14:paraId="4227E46E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1" w:type="dxa"/>
          </w:tcPr>
          <w:p w14:paraId="0F731A38" w14:textId="77777777" w:rsidR="00CF0607" w:rsidRPr="006B70EE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C18A0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14D9AE93" w14:textId="77777777" w:rsidR="00CF0607" w:rsidRPr="004B1933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933" w:rsidRPr="00DF743F" w14:paraId="63D3A09A" w14:textId="77777777" w:rsidTr="00C158FE">
        <w:trPr>
          <w:trHeight w:val="245"/>
        </w:trPr>
        <w:tc>
          <w:tcPr>
            <w:tcW w:w="5773" w:type="dxa"/>
            <w:gridSpan w:val="2"/>
            <w:vAlign w:val="bottom"/>
            <w:hideMark/>
          </w:tcPr>
          <w:p w14:paraId="089BED50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60EBD753" w14:textId="3672C79B" w:rsidR="004B1933" w:rsidRPr="006B70EE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2A95">
              <w:rPr>
                <w:rFonts w:asciiTheme="majorBidi" w:hAnsiTheme="majorBidi" w:cstheme="majorBidi"/>
                <w:sz w:val="30"/>
                <w:szCs w:val="30"/>
              </w:rPr>
              <w:t>6,129</w:t>
            </w:r>
          </w:p>
        </w:tc>
        <w:tc>
          <w:tcPr>
            <w:tcW w:w="270" w:type="dxa"/>
            <w:vAlign w:val="bottom"/>
          </w:tcPr>
          <w:p w14:paraId="52B06D02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5552C81B" w14:textId="212A50DC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4B1933" w:rsidRPr="00DF743F" w14:paraId="1E201F04" w14:textId="77777777" w:rsidTr="00C158FE">
        <w:tc>
          <w:tcPr>
            <w:tcW w:w="5773" w:type="dxa"/>
            <w:gridSpan w:val="2"/>
            <w:hideMark/>
          </w:tcPr>
          <w:p w14:paraId="48C52A42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4EF2F88C" w14:textId="1018458C" w:rsidR="004B1933" w:rsidRPr="006B70EE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2A95">
              <w:rPr>
                <w:rFonts w:asciiTheme="majorBidi" w:hAnsiTheme="majorBidi" w:cstheme="majorBidi"/>
                <w:sz w:val="30"/>
                <w:szCs w:val="30"/>
              </w:rPr>
              <w:t>174,667</w:t>
            </w:r>
          </w:p>
        </w:tc>
        <w:tc>
          <w:tcPr>
            <w:tcW w:w="270" w:type="dxa"/>
          </w:tcPr>
          <w:p w14:paraId="5A35F324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2BD9593" w14:textId="6F6CD4DF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248,624</w:t>
            </w:r>
          </w:p>
        </w:tc>
      </w:tr>
      <w:tr w:rsidR="004B1933" w:rsidRPr="00DF743F" w14:paraId="202BEC7B" w14:textId="77777777" w:rsidTr="00C158FE">
        <w:tc>
          <w:tcPr>
            <w:tcW w:w="5773" w:type="dxa"/>
            <w:gridSpan w:val="2"/>
            <w:hideMark/>
          </w:tcPr>
          <w:p w14:paraId="5152A489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</w:tcPr>
          <w:p w14:paraId="6A7EEB91" w14:textId="4B99BF44" w:rsidR="004B1933" w:rsidRPr="006B70EE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2A95">
              <w:rPr>
                <w:rFonts w:asciiTheme="majorBidi" w:hAnsiTheme="majorBidi" w:cstheme="majorBidi"/>
                <w:sz w:val="30"/>
                <w:szCs w:val="30"/>
              </w:rPr>
              <w:t>216,182</w:t>
            </w:r>
          </w:p>
        </w:tc>
        <w:tc>
          <w:tcPr>
            <w:tcW w:w="270" w:type="dxa"/>
          </w:tcPr>
          <w:p w14:paraId="222004AD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41602302" w14:textId="3D2F5DC2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291,200</w:t>
            </w:r>
          </w:p>
        </w:tc>
      </w:tr>
      <w:tr w:rsidR="004B1933" w:rsidRPr="00DF743F" w14:paraId="0DBA92A1" w14:textId="77777777" w:rsidTr="00C158FE">
        <w:trPr>
          <w:trHeight w:val="334"/>
        </w:trPr>
        <w:tc>
          <w:tcPr>
            <w:tcW w:w="5773" w:type="dxa"/>
            <w:gridSpan w:val="2"/>
            <w:hideMark/>
          </w:tcPr>
          <w:p w14:paraId="501BDB9C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4E0F6" w14:textId="657D23E0" w:rsidR="004B1933" w:rsidRPr="006B70EE" w:rsidRDefault="000A2A95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2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396,978</w:t>
            </w:r>
          </w:p>
        </w:tc>
        <w:tc>
          <w:tcPr>
            <w:tcW w:w="270" w:type="dxa"/>
          </w:tcPr>
          <w:p w14:paraId="36F72FC9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F0F382" w14:textId="5D2CA0EF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540,192</w:t>
            </w:r>
          </w:p>
        </w:tc>
      </w:tr>
      <w:tr w:rsidR="00CF0607" w:rsidRPr="00D02092" w14:paraId="5FF3FE88" w14:textId="77777777" w:rsidTr="00C158FE">
        <w:trPr>
          <w:trHeight w:val="197"/>
        </w:trPr>
        <w:tc>
          <w:tcPr>
            <w:tcW w:w="5773" w:type="dxa"/>
            <w:gridSpan w:val="2"/>
          </w:tcPr>
          <w:p w14:paraId="4997DA24" w14:textId="77777777" w:rsidR="00CF0607" w:rsidRPr="00D02092" w:rsidRDefault="00CF0607" w:rsidP="00AC0588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884FF" w14:textId="77777777" w:rsidR="00CF0607" w:rsidRPr="006B70EE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331662" w14:textId="77777777" w:rsidR="00CF0607" w:rsidRPr="00D02092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E8F15" w14:textId="77777777" w:rsidR="00CF0607" w:rsidRPr="004B1933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607" w:rsidRPr="00DF743F" w14:paraId="2623A20A" w14:textId="77777777" w:rsidTr="00C158FE">
        <w:trPr>
          <w:gridBefore w:val="1"/>
          <w:wBefore w:w="9" w:type="dxa"/>
          <w:trHeight w:val="389"/>
        </w:trPr>
        <w:tc>
          <w:tcPr>
            <w:tcW w:w="5764" w:type="dxa"/>
            <w:hideMark/>
          </w:tcPr>
          <w:p w14:paraId="2E788272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711" w:type="dxa"/>
          </w:tcPr>
          <w:p w14:paraId="60311D7D" w14:textId="77777777" w:rsidR="00CF0607" w:rsidRPr="006B70EE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52897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1332FD14" w14:textId="77777777" w:rsidR="00CF0607" w:rsidRPr="004B1933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B1933" w:rsidRPr="00DF743F" w14:paraId="2D64A00C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400C0ED5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29A1D9DF" w14:textId="43DC979D" w:rsidR="004B1933" w:rsidRPr="006B70EE" w:rsidRDefault="00B6565D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65D">
              <w:rPr>
                <w:rFonts w:asciiTheme="majorBidi" w:hAnsiTheme="majorBidi" w:cstheme="majorBidi"/>
                <w:sz w:val="30"/>
                <w:szCs w:val="30"/>
              </w:rPr>
              <w:t>43,449</w:t>
            </w:r>
          </w:p>
        </w:tc>
        <w:tc>
          <w:tcPr>
            <w:tcW w:w="270" w:type="dxa"/>
          </w:tcPr>
          <w:p w14:paraId="41300758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A9691CF" w14:textId="357C45CD" w:rsidR="004B1933" w:rsidRPr="004B1933" w:rsidRDefault="00B6565D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65D">
              <w:rPr>
                <w:rFonts w:asciiTheme="majorBidi" w:hAnsiTheme="majorBidi" w:cstheme="majorBidi"/>
                <w:sz w:val="30"/>
                <w:szCs w:val="30"/>
              </w:rPr>
              <w:t>43,550</w:t>
            </w:r>
          </w:p>
        </w:tc>
      </w:tr>
      <w:tr w:rsidR="004B1933" w:rsidRPr="00DF743F" w14:paraId="75BCBA47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085CAAC7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05388" w14:textId="561C8036" w:rsidR="004B1933" w:rsidRPr="006B70EE" w:rsidRDefault="00B6565D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65D">
              <w:rPr>
                <w:rFonts w:asciiTheme="majorBidi" w:hAnsiTheme="majorBidi" w:cstheme="majorBidi"/>
                <w:sz w:val="30"/>
                <w:szCs w:val="30"/>
              </w:rPr>
              <w:t>12,646</w:t>
            </w:r>
          </w:p>
        </w:tc>
        <w:tc>
          <w:tcPr>
            <w:tcW w:w="270" w:type="dxa"/>
          </w:tcPr>
          <w:p w14:paraId="1B616DF0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34863" w14:textId="2FB78C6B" w:rsidR="004B1933" w:rsidRPr="004B1933" w:rsidRDefault="00B6565D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6565D">
              <w:rPr>
                <w:rFonts w:asciiTheme="majorBidi" w:hAnsiTheme="majorBidi" w:cstheme="majorBidi"/>
                <w:sz w:val="30"/>
                <w:szCs w:val="30"/>
              </w:rPr>
              <w:t>12,226</w:t>
            </w:r>
          </w:p>
        </w:tc>
      </w:tr>
      <w:tr w:rsidR="004B1933" w:rsidRPr="00DF743F" w14:paraId="1A4C2495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64433E76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01AB3" w14:textId="2D5DC76A" w:rsidR="004B1933" w:rsidRPr="006B70EE" w:rsidRDefault="00B6565D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56,095</w:t>
            </w:r>
          </w:p>
        </w:tc>
        <w:tc>
          <w:tcPr>
            <w:tcW w:w="270" w:type="dxa"/>
          </w:tcPr>
          <w:p w14:paraId="1ECCF2BC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88E87F" w14:textId="41833C54" w:rsidR="004B1933" w:rsidRPr="004B1933" w:rsidRDefault="00B6565D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55,776</w:t>
            </w:r>
          </w:p>
        </w:tc>
      </w:tr>
      <w:tr w:rsidR="00CF0607" w:rsidRPr="00DF743F" w14:paraId="38220214" w14:textId="77777777" w:rsidTr="00AC0588">
        <w:trPr>
          <w:gridBefore w:val="1"/>
          <w:wBefore w:w="9" w:type="dxa"/>
          <w:trHeight w:val="224"/>
        </w:trPr>
        <w:tc>
          <w:tcPr>
            <w:tcW w:w="5764" w:type="dxa"/>
          </w:tcPr>
          <w:p w14:paraId="762436CD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</w:tcPr>
          <w:p w14:paraId="66574C08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0CCEF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</w:tcPr>
          <w:p w14:paraId="0C6C771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0607" w:rsidRPr="00DF743F" w14:paraId="76DAD96F" w14:textId="77777777" w:rsidTr="00AC0588">
        <w:trPr>
          <w:gridBefore w:val="1"/>
          <w:wBefore w:w="9" w:type="dxa"/>
        </w:trPr>
        <w:tc>
          <w:tcPr>
            <w:tcW w:w="5764" w:type="dxa"/>
            <w:hideMark/>
          </w:tcPr>
          <w:p w14:paraId="745BF9D1" w14:textId="0DE37EEC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</w:p>
        </w:tc>
        <w:tc>
          <w:tcPr>
            <w:tcW w:w="1711" w:type="dxa"/>
          </w:tcPr>
          <w:p w14:paraId="078BBC1E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C81AD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8C774D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607" w:rsidRPr="00DF743F" w14:paraId="5917E3E5" w14:textId="77777777" w:rsidTr="00AC0588">
        <w:trPr>
          <w:gridBefore w:val="1"/>
          <w:wBefore w:w="9" w:type="dxa"/>
        </w:trPr>
        <w:tc>
          <w:tcPr>
            <w:tcW w:w="5764" w:type="dxa"/>
            <w:hideMark/>
          </w:tcPr>
          <w:p w14:paraId="44D47C6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26B51F4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7EF3C4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5A5A666A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933" w:rsidRPr="00DF743F" w14:paraId="62B3A45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048EBDE8" w14:textId="77777777" w:rsidR="004B1933" w:rsidRPr="00DF743F" w:rsidRDefault="004B1933" w:rsidP="004B193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บันทึกไว้ในบัญชี 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711" w:type="dxa"/>
          </w:tcPr>
          <w:p w14:paraId="73182E77" w14:textId="13233E05" w:rsidR="004B1933" w:rsidRPr="006B70EE" w:rsidRDefault="00733A70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A70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01BB8C7C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3093143" w14:textId="66B88E65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4B1933" w:rsidRPr="00DF743F" w14:paraId="65AC59D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B59081" w14:textId="77777777" w:rsidR="004B1933" w:rsidRPr="00DF743F" w:rsidRDefault="004B1933" w:rsidP="004B193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1" w:type="dxa"/>
          </w:tcPr>
          <w:p w14:paraId="70755CFB" w14:textId="2D2D338B" w:rsidR="004B1933" w:rsidRPr="006B70EE" w:rsidRDefault="00733A70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33A70">
              <w:rPr>
                <w:rFonts w:asciiTheme="majorBidi" w:hAnsiTheme="majorBidi" w:cstheme="majorBidi"/>
                <w:sz w:val="30"/>
                <w:szCs w:val="30"/>
              </w:rPr>
              <w:t>15,92</w:t>
            </w:r>
            <w:r w:rsidR="00403B3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7D0B42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525C968" w14:textId="513BB4EC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17,157</w:t>
            </w:r>
          </w:p>
        </w:tc>
      </w:tr>
      <w:tr w:rsidR="004B1933" w:rsidRPr="00DF743F" w14:paraId="501F629B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00979B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4D5BF" w14:textId="58DB2699" w:rsidR="004B1933" w:rsidRPr="006B70EE" w:rsidRDefault="00733A70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3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20,85</w:t>
            </w:r>
            <w:r w:rsidR="00403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748E252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F26C7" w14:textId="7A98A1B7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22,091</w:t>
            </w:r>
          </w:p>
        </w:tc>
      </w:tr>
    </w:tbl>
    <w:p w14:paraId="646E4545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40295F11" w14:textId="2E5A9762" w:rsidR="00CF0607" w:rsidRPr="002B1BE4" w:rsidRDefault="00CF0607" w:rsidP="00CF0607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E30EC17" w14:textId="77777777" w:rsidR="00CF0607" w:rsidRPr="00D02092" w:rsidRDefault="00CF0607" w:rsidP="00CF06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05DDEAD4" w14:textId="01C10FED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สัญญาสำคัญที่ทำกับกิจการที่เกี่ยวข้องกันไม่มีการเปลี่ยนแปลงในระหว่างงวด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21653C">
        <w:rPr>
          <w:rFonts w:ascii="Angsana New" w:hAnsi="Angsana New" w:hint="cs"/>
          <w:spacing w:val="-2"/>
          <w:sz w:val="30"/>
          <w:szCs w:val="30"/>
        </w:rPr>
        <w:t>256</w:t>
      </w:r>
      <w:r w:rsidR="00826AC1">
        <w:rPr>
          <w:rFonts w:ascii="Angsana New" w:hAnsi="Angsana New"/>
          <w:spacing w:val="-2"/>
          <w:sz w:val="30"/>
          <w:szCs w:val="30"/>
        </w:rPr>
        <w:t>6</w:t>
      </w:r>
    </w:p>
    <w:p w14:paraId="2D866A88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cs/>
          <w:lang w:val="en-US"/>
        </w:rPr>
      </w:pPr>
    </w:p>
    <w:p w14:paraId="3EE0FDF9" w14:textId="5CCAA27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CC3C243" w14:textId="77777777" w:rsidR="005B0C8B" w:rsidRPr="006E1A17" w:rsidRDefault="005B0C8B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DAC958" w14:textId="7E8954E2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03D39">
        <w:rPr>
          <w:rFonts w:ascii="Angsana New" w:hAnsi="Angsana New"/>
          <w:sz w:val="30"/>
          <w:szCs w:val="30"/>
        </w:rPr>
        <w:t xml:space="preserve">30 </w:t>
      </w:r>
      <w:r w:rsidR="00303D3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03D39">
        <w:rPr>
          <w:rFonts w:ascii="Angsana New" w:hAnsi="Angsana New"/>
          <w:sz w:val="30"/>
          <w:szCs w:val="30"/>
        </w:rPr>
        <w:t xml:space="preserve">2566 </w:t>
      </w:r>
      <w:r w:rsidR="00303D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3D39">
        <w:rPr>
          <w:rFonts w:ascii="Angsana New" w:hAnsi="Angsana New"/>
          <w:sz w:val="30"/>
          <w:szCs w:val="30"/>
        </w:rPr>
        <w:t>31</w:t>
      </w:r>
      <w:r w:rsidR="00303D39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="00303D39">
        <w:rPr>
          <w:rFonts w:ascii="Angsana New" w:hAnsi="Angsana New"/>
          <w:sz w:val="30"/>
          <w:szCs w:val="30"/>
        </w:rPr>
        <w:t>256</w:t>
      </w:r>
      <w:r w:rsidR="004B1F25">
        <w:rPr>
          <w:rFonts w:ascii="Angsana New" w:hAnsi="Angsana New" w:hint="cs"/>
          <w:sz w:val="30"/>
          <w:szCs w:val="30"/>
          <w:cs/>
        </w:rPr>
        <w:t>6</w:t>
      </w:r>
      <w:r w:rsidR="00303D39">
        <w:rPr>
          <w:rFonts w:ascii="Angsana New" w:hAnsi="Angsana New"/>
          <w:sz w:val="30"/>
          <w:szCs w:val="30"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6E1A17" w:rsidRDefault="001C4FF9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580"/>
        <w:gridCol w:w="1710"/>
        <w:gridCol w:w="270"/>
        <w:gridCol w:w="1710"/>
      </w:tblGrid>
      <w:tr w:rsidR="00065DD4" w:rsidRPr="00B0181B" w14:paraId="4EA4E4F3" w14:textId="77777777" w:rsidTr="005B0C8B">
        <w:tc>
          <w:tcPr>
            <w:tcW w:w="558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5B0C8B">
        <w:tc>
          <w:tcPr>
            <w:tcW w:w="558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303D39" w:rsidRPr="00B0181B" w14:paraId="33B992D2" w14:textId="77777777" w:rsidTr="005B0C8B">
        <w:tc>
          <w:tcPr>
            <w:tcW w:w="5589" w:type="dxa"/>
            <w:gridSpan w:val="2"/>
          </w:tcPr>
          <w:p w14:paraId="25A1CBF5" w14:textId="77777777" w:rsidR="00303D39" w:rsidRPr="00B0181B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1A2F53" w14:textId="1D4B5BA6" w:rsidR="00303D39" w:rsidRPr="003E5BB7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6965B45" w14:textId="77777777" w:rsidR="00303D39" w:rsidRPr="00B0181B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3830EC" w14:textId="30159728" w:rsidR="00303D39" w:rsidRPr="003E5BB7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65DD4" w:rsidRPr="00B0181B" w14:paraId="7D829D32" w14:textId="77777777" w:rsidTr="005B0C8B">
        <w:tc>
          <w:tcPr>
            <w:tcW w:w="558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37970310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25064B2C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4B1F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FA40ED" w:rsidRPr="00B0181B" w14:paraId="6329660B" w14:textId="77777777" w:rsidTr="005B0C8B">
        <w:tc>
          <w:tcPr>
            <w:tcW w:w="558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D39" w:rsidRPr="003D047D" w14:paraId="4E96C02A" w14:textId="77777777" w:rsidTr="005B0C8B">
        <w:trPr>
          <w:gridBefore w:val="1"/>
          <w:wBefore w:w="9" w:type="dxa"/>
        </w:trPr>
        <w:tc>
          <w:tcPr>
            <w:tcW w:w="5580" w:type="dxa"/>
          </w:tcPr>
          <w:p w14:paraId="218AC9A5" w14:textId="09B5F1D4" w:rsidR="00303D39" w:rsidRDefault="00303D39" w:rsidP="00303D39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6466896B" w14:textId="77777777" w:rsidR="00303D39" w:rsidRPr="003B3227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B2BCD7" w14:textId="77777777" w:rsidR="00303D39" w:rsidRPr="003B3227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0035E53" w14:textId="77777777" w:rsidR="00303D39" w:rsidRPr="003B3227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3D39" w:rsidRPr="003D047D" w14:paraId="4E9351C4" w14:textId="3D7B82B2" w:rsidTr="005B0C8B">
        <w:trPr>
          <w:gridBefore w:val="1"/>
          <w:wBefore w:w="9" w:type="dxa"/>
        </w:trPr>
        <w:tc>
          <w:tcPr>
            <w:tcW w:w="5580" w:type="dxa"/>
          </w:tcPr>
          <w:p w14:paraId="589D5CA3" w14:textId="32619F94" w:rsidR="00303D39" w:rsidRPr="000568D6" w:rsidRDefault="00303D39" w:rsidP="00303D39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6C27A916" w:rsidR="00303D39" w:rsidRPr="003B3227" w:rsidRDefault="00D81B4F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B4F">
              <w:rPr>
                <w:rFonts w:ascii="Angsana New" w:hAnsi="Angsana New"/>
                <w:b/>
                <w:bCs/>
                <w:sz w:val="30"/>
                <w:szCs w:val="30"/>
              </w:rPr>
              <w:t>51,677</w:t>
            </w:r>
          </w:p>
        </w:tc>
        <w:tc>
          <w:tcPr>
            <w:tcW w:w="270" w:type="dxa"/>
          </w:tcPr>
          <w:p w14:paraId="64FEAD5C" w14:textId="77777777" w:rsidR="00303D39" w:rsidRPr="003B3227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0BDC4EC7" w:rsidR="00303D39" w:rsidRPr="00897CC5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B1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</w:t>
            </w:r>
            <w:r w:rsidRPr="00FB13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1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958</w:t>
            </w:r>
          </w:p>
        </w:tc>
      </w:tr>
    </w:tbl>
    <w:p w14:paraId="461B1C23" w14:textId="1C65EDC6" w:rsidR="00335541" w:rsidRPr="006E1A17" w:rsidRDefault="00335541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BF5BE15" w14:textId="46652BDE" w:rsidR="00A976FC" w:rsidRPr="00B94452" w:rsidRDefault="00A976FC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10B5DEE" w14:textId="77777777" w:rsidR="004B1F25" w:rsidRDefault="004B1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7A3CA7B0" w14:textId="7A96C4D6" w:rsidR="00FA25C1" w:rsidRPr="00981687" w:rsidRDefault="00CF0607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98168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03FA06F3" w14:textId="77777777" w:rsidR="00FA25C1" w:rsidRPr="00616936" w:rsidRDefault="00FA25C1" w:rsidP="0082426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05" w:rsidRPr="00B0181B" w14:paraId="419E5315" w14:textId="77777777" w:rsidTr="00B75ADB">
        <w:tc>
          <w:tcPr>
            <w:tcW w:w="2997" w:type="dxa"/>
          </w:tcPr>
          <w:p w14:paraId="226C1F64" w14:textId="23F40EE2" w:rsidR="00C63705" w:rsidRPr="00B0181B" w:rsidRDefault="000217AD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033" w:type="dxa"/>
            <w:gridSpan w:val="4"/>
          </w:tcPr>
          <w:p w14:paraId="28FD1426" w14:textId="7777777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C63705" w:rsidRPr="00284595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B1F25" w:rsidRPr="00B0181B" w14:paraId="0ED9B01D" w14:textId="77777777" w:rsidTr="00270674">
        <w:tc>
          <w:tcPr>
            <w:tcW w:w="2997" w:type="dxa"/>
          </w:tcPr>
          <w:p w14:paraId="78DC33A3" w14:textId="2B8E74F6" w:rsidR="004B1F25" w:rsidRPr="00B0181B" w:rsidRDefault="000217AD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0" w:type="dxa"/>
          </w:tcPr>
          <w:p w14:paraId="32B5F6BE" w14:textId="4ACE2371" w:rsidR="004B1F25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  <w:gridSpan w:val="2"/>
          </w:tcPr>
          <w:p w14:paraId="09C79AB0" w14:textId="77777777" w:rsidR="004B1F25" w:rsidRPr="00B0181B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78BF49D9" w:rsidR="004B1F25" w:rsidRPr="003E5BB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736F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AA23C2" w14:textId="77777777" w:rsidR="004B1F25" w:rsidRPr="00284595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32D24706" w:rsidR="004B1F25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0CAB98E8" w14:textId="77777777" w:rsidR="004B1F25" w:rsidRPr="003E5BB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37E12A3F" w:rsidR="004B1F25" w:rsidRPr="003E5BB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736F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B1F25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4B1F25" w:rsidRPr="007553D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4B1F25" w:rsidRPr="00E029E6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1CA" w:rsidRPr="007553D7" w14:paraId="44ADDA33" w14:textId="0CEED597" w:rsidTr="00270674">
        <w:tc>
          <w:tcPr>
            <w:tcW w:w="2997" w:type="dxa"/>
          </w:tcPr>
          <w:p w14:paraId="2B4DA030" w14:textId="02B5857A" w:rsidR="00AA51CA" w:rsidRPr="00156A78" w:rsidRDefault="00AA51CA" w:rsidP="00AA51C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6674AE91" w:rsidR="00AA51CA" w:rsidRPr="00422A55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A51CA">
              <w:rPr>
                <w:rFonts w:ascii="Angsana New" w:hAnsi="Angsana New"/>
                <w:sz w:val="30"/>
                <w:szCs w:val="30"/>
              </w:rPr>
              <w:t>1,610,99</w:t>
            </w:r>
            <w:r w:rsidR="00664AD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9793B30" w14:textId="77777777" w:rsidR="00AA51CA" w:rsidRPr="007553D7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2EC4FA87" w:rsidR="00AA51CA" w:rsidRPr="001F63EB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1,579,852</w:t>
            </w:r>
          </w:p>
        </w:tc>
        <w:tc>
          <w:tcPr>
            <w:tcW w:w="270" w:type="dxa"/>
          </w:tcPr>
          <w:p w14:paraId="7C9132F0" w14:textId="77777777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79C34336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9677B5F" w14:textId="77777777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7A9E4BB3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AA51CA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AA51CA" w:rsidRPr="00156A78" w:rsidRDefault="00AA51CA" w:rsidP="00AA51C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5C1E3364" w:rsidR="00AA51CA" w:rsidRPr="00422A55" w:rsidRDefault="0017581E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7581E">
              <w:rPr>
                <w:rFonts w:ascii="Angsana New" w:hAnsi="Angsana New"/>
                <w:sz w:val="30"/>
                <w:szCs w:val="30"/>
              </w:rPr>
              <w:t>21,483</w:t>
            </w:r>
          </w:p>
        </w:tc>
        <w:tc>
          <w:tcPr>
            <w:tcW w:w="236" w:type="dxa"/>
          </w:tcPr>
          <w:p w14:paraId="7A611084" w14:textId="77777777" w:rsidR="00AA51CA" w:rsidRPr="007553D7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3C1EA393" w:rsidR="00AA51CA" w:rsidRPr="001F63EB" w:rsidRDefault="0046303D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AA51CA" w:rsidRPr="00F827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0C0FC6CF" w14:textId="77777777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52F67350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78736B2D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1CA" w:rsidRPr="007553D7" w14:paraId="3CD25C4A" w14:textId="7CA17444" w:rsidTr="00270674">
        <w:tc>
          <w:tcPr>
            <w:tcW w:w="2997" w:type="dxa"/>
          </w:tcPr>
          <w:p w14:paraId="3337C867" w14:textId="3B5A11C0" w:rsidR="00AA51CA" w:rsidRPr="00156A78" w:rsidRDefault="00AA51CA" w:rsidP="00AA51C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3E34C52D" w14:textId="77777777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74A1E143" w:rsidR="0017581E" w:rsidRPr="00422A55" w:rsidRDefault="0017581E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7581E">
              <w:rPr>
                <w:rFonts w:ascii="Angsana New" w:hAnsi="Angsana New"/>
                <w:sz w:val="30"/>
                <w:szCs w:val="30"/>
              </w:rPr>
              <w:t>5</w:t>
            </w:r>
            <w:r w:rsidR="00664AD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0054BC0F" w14:textId="77777777" w:rsidR="00AA51CA" w:rsidRPr="007553D7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4773D815" w14:textId="77777777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BF3EA0" w14:textId="69F1033E" w:rsidR="00AA51CA" w:rsidRPr="001F63EB" w:rsidRDefault="0046303D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70" w:type="dxa"/>
            <w:vAlign w:val="bottom"/>
          </w:tcPr>
          <w:p w14:paraId="4F64A6F5" w14:textId="77777777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065A107D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1B62B9FB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1CA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AA51CA" w:rsidRPr="00C131AE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22189AEF" w:rsidR="00AA51CA" w:rsidRPr="00422A55" w:rsidRDefault="0017581E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81E">
              <w:rPr>
                <w:rFonts w:ascii="Angsana New" w:hAnsi="Angsana New"/>
                <w:b/>
                <w:bCs/>
                <w:sz w:val="30"/>
                <w:szCs w:val="30"/>
              </w:rPr>
              <w:t>1,632,533</w:t>
            </w:r>
          </w:p>
        </w:tc>
        <w:tc>
          <w:tcPr>
            <w:tcW w:w="236" w:type="dxa"/>
          </w:tcPr>
          <w:p w14:paraId="12240989" w14:textId="77777777" w:rsidR="00AA51CA" w:rsidRPr="007553D7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24A8789E" w:rsidR="00AA51CA" w:rsidRPr="001F63EB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27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F827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27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="00E1070F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  <w:r w:rsidRPr="00F827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A394A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58421DB2" w14:textId="77777777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48374B2D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6BD3E287" w14:textId="77777777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6159740D" w:rsidR="00AA51CA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9DBBE6" w14:textId="77777777" w:rsidR="00616936" w:rsidRPr="004B1F25" w:rsidRDefault="0061693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37E34A9" w14:textId="3046274E" w:rsidR="001E09C4" w:rsidRPr="004B1F25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F51F64">
        <w:rPr>
          <w:rFonts w:ascii="Angsana New" w:hAnsi="Angsana New" w:hint="cs"/>
          <w:sz w:val="30"/>
          <w:szCs w:val="30"/>
          <w:cs/>
        </w:rPr>
        <w:t>งวด</w:t>
      </w:r>
      <w:r w:rsidRPr="004B1F2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4B1F25">
        <w:rPr>
          <w:rFonts w:ascii="Angsana New" w:hAnsi="Angsana New"/>
          <w:sz w:val="30"/>
          <w:szCs w:val="30"/>
        </w:rPr>
        <w:t>3</w:t>
      </w:r>
      <w:r w:rsidR="00F16F3D" w:rsidRPr="004B1F25">
        <w:rPr>
          <w:rFonts w:ascii="Angsana New" w:hAnsi="Angsana New"/>
          <w:sz w:val="30"/>
          <w:szCs w:val="30"/>
        </w:rPr>
        <w:t>0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 </w:t>
      </w:r>
      <w:r w:rsidR="00F16F3D" w:rsidRPr="004B1F25">
        <w:rPr>
          <w:rFonts w:ascii="Angsana New" w:hAnsi="Angsana New" w:hint="cs"/>
          <w:sz w:val="30"/>
          <w:szCs w:val="30"/>
          <w:cs/>
        </w:rPr>
        <w:t>มิถุนายน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962D7F" w:rsidRPr="004B1F25">
        <w:rPr>
          <w:rFonts w:ascii="Angsana New" w:hAnsi="Angsana New"/>
          <w:sz w:val="30"/>
          <w:szCs w:val="30"/>
        </w:rPr>
        <w:t>6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962D7F" w:rsidRPr="004B1F25">
        <w:rPr>
          <w:rFonts w:ascii="Angsana New" w:hAnsi="Angsana New"/>
          <w:sz w:val="30"/>
          <w:szCs w:val="30"/>
        </w:rPr>
        <w:t>5</w:t>
      </w:r>
      <w:r w:rsidR="00934A5C" w:rsidRPr="004B1F2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4A0BE9" w14:textId="44A96F4C" w:rsidR="006E1A17" w:rsidRPr="004B1F25" w:rsidRDefault="006E1A17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75BFC27" w14:textId="38BAFD5C" w:rsidR="00BB286A" w:rsidRPr="004B1F25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B1F25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4B1F25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4B1F2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16F3D" w:rsidRPr="004B1F25">
        <w:rPr>
          <w:rFonts w:ascii="Angsana New" w:hAnsi="Angsana New"/>
          <w:sz w:val="30"/>
          <w:szCs w:val="30"/>
        </w:rPr>
        <w:t xml:space="preserve">30 </w:t>
      </w:r>
      <w:r w:rsidR="00F16F3D" w:rsidRPr="004B1F25">
        <w:rPr>
          <w:rFonts w:ascii="Angsana New" w:hAnsi="Angsana New" w:hint="cs"/>
          <w:sz w:val="30"/>
          <w:szCs w:val="30"/>
          <w:cs/>
        </w:rPr>
        <w:t>มิถุนายน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A71C74" w:rsidRPr="004B1F25">
        <w:rPr>
          <w:rFonts w:ascii="Angsana New" w:hAnsi="Angsana New"/>
          <w:sz w:val="30"/>
          <w:szCs w:val="30"/>
        </w:rPr>
        <w:t>6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B7CCD" w:rsidRPr="002B7CCD">
        <w:rPr>
          <w:rFonts w:ascii="Angsana New" w:hAnsi="Angsana New"/>
          <w:sz w:val="30"/>
          <w:szCs w:val="30"/>
        </w:rPr>
        <w:t xml:space="preserve">31 </w:t>
      </w:r>
      <w:r w:rsidR="002B7CCD" w:rsidRPr="002B7CCD">
        <w:rPr>
          <w:rFonts w:ascii="Angsana New" w:hAnsi="Angsana New"/>
          <w:sz w:val="30"/>
          <w:szCs w:val="30"/>
          <w:cs/>
        </w:rPr>
        <w:t xml:space="preserve">มีนาคม </w:t>
      </w:r>
      <w:r w:rsidR="002B7CCD" w:rsidRPr="002B7CCD">
        <w:rPr>
          <w:rFonts w:ascii="Angsana New" w:hAnsi="Angsana New"/>
          <w:sz w:val="30"/>
          <w:szCs w:val="30"/>
        </w:rPr>
        <w:t xml:space="preserve">2566 </w:t>
      </w:r>
      <w:r w:rsidRPr="004B1F25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4B1F25" w:rsidRDefault="00FA25C1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1C96B15F" w:rsidR="00E2689B" w:rsidRPr="00343FE6" w:rsidRDefault="00E2689B" w:rsidP="002A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5" w:right="-28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2A25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A259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A2598">
              <w:rPr>
                <w:rFonts w:ascii="Angsana New" w:hAnsi="Angsana New"/>
                <w:sz w:val="30"/>
                <w:szCs w:val="30"/>
              </w:rPr>
              <w:t>(“TTS”)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AA51CA" w:rsidRPr="00343FE6" w14:paraId="5E257EA6" w14:textId="19F02E57" w:rsidTr="001E24D6">
        <w:tc>
          <w:tcPr>
            <w:tcW w:w="1890" w:type="dxa"/>
          </w:tcPr>
          <w:p w14:paraId="78A5E1C7" w14:textId="2B7BDC50" w:rsidR="00AA51CA" w:rsidRPr="00343FE6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080" w:type="dxa"/>
          </w:tcPr>
          <w:p w14:paraId="0ED388FB" w14:textId="77777777" w:rsidR="00AA51CA" w:rsidRPr="00343FE6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AA51CA" w:rsidRPr="00343FE6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16982431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65B13395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5A14B56B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6F6D8E18" w:rsidR="00AA51CA" w:rsidRPr="00D27E71" w:rsidRDefault="00307369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0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1,632,533</w:t>
            </w:r>
          </w:p>
        </w:tc>
      </w:tr>
      <w:tr w:rsidR="00F16F3D" w:rsidRPr="00343FE6" w14:paraId="7FDD2F19" w14:textId="48D92917" w:rsidTr="001E24D6">
        <w:tc>
          <w:tcPr>
            <w:tcW w:w="1890" w:type="dxa"/>
          </w:tcPr>
          <w:p w14:paraId="5F78999E" w14:textId="34BC46D9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30736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30AA3125" w14:textId="7777777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5CCF6D0C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6A01D95C" w14:textId="7777777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71A835F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5BFE24D0" w:rsidR="00F16F3D" w:rsidRPr="00D20AF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F16F3D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5EE3F8DA" w:rsidR="00F16F3D" w:rsidRDefault="00F7325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257">
              <w:rPr>
                <w:rFonts w:ascii="Angsana New" w:hAnsi="Angsana New"/>
                <w:b/>
                <w:bCs/>
                <w:sz w:val="30"/>
                <w:szCs w:val="30"/>
              </w:rPr>
              <w:t>1,610,99</w:t>
            </w:r>
            <w:r w:rsidR="00F51F6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4F3EF471" w14:textId="77777777" w:rsidR="00270C9A" w:rsidRPr="00F52B5C" w:rsidRDefault="00270C9A" w:rsidP="00F52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E1AD16" w14:textId="28C957ED" w:rsidR="00E8767F" w:rsidRPr="004B1F25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3DE0EE61" w:rsidR="00E8767F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25CA63" w14:textId="43FE20CB" w:rsidR="001D7C67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2E0E">
        <w:rPr>
          <w:rFonts w:ascii="Angsana New" w:hAnsi="Angsana New"/>
          <w:sz w:val="30"/>
          <w:szCs w:val="30"/>
          <w:cs/>
        </w:rPr>
        <w:t xml:space="preserve">เนื่องจากบริษัทมีตัวแทนอยู่ในคณะกรรมการของ </w:t>
      </w:r>
      <w:r w:rsidRPr="00FC2E0E">
        <w:rPr>
          <w:rFonts w:ascii="Angsana New" w:hAnsi="Angsana New"/>
          <w:sz w:val="30"/>
          <w:szCs w:val="30"/>
        </w:rPr>
        <w:t xml:space="preserve">TTS </w:t>
      </w:r>
      <w:r w:rsidRPr="00FC2E0E">
        <w:rPr>
          <w:rFonts w:ascii="Angsana New" w:hAnsi="Angsana New"/>
          <w:sz w:val="30"/>
          <w:szCs w:val="30"/>
          <w:cs/>
        </w:rPr>
        <w:t>ดังนั้น บริษัทบันทึกเงินลงทุนดังกล่าว</w:t>
      </w:r>
      <w:r w:rsidR="00601DA1" w:rsidRPr="00FC2E0E">
        <w:rPr>
          <w:rFonts w:ascii="Angsana New" w:hAnsi="Angsana New" w:hint="cs"/>
          <w:sz w:val="30"/>
          <w:szCs w:val="30"/>
          <w:cs/>
        </w:rPr>
        <w:t>เป็น</w:t>
      </w:r>
      <w:r w:rsidRPr="00FC2E0E">
        <w:rPr>
          <w:rFonts w:ascii="Angsana New" w:hAnsi="Angsana New"/>
          <w:sz w:val="30"/>
          <w:szCs w:val="30"/>
          <w:cs/>
        </w:rPr>
        <w:t>เงินลงทุนใน</w:t>
      </w:r>
      <w:r w:rsidR="003A1A8B">
        <w:rPr>
          <w:rFonts w:ascii="Angsana New" w:hAnsi="Angsana New"/>
          <w:sz w:val="30"/>
          <w:szCs w:val="30"/>
        </w:rPr>
        <w:br/>
      </w:r>
      <w:r w:rsidRPr="00FC2E0E">
        <w:rPr>
          <w:rFonts w:ascii="Angsana New" w:hAnsi="Angsana New"/>
          <w:sz w:val="30"/>
          <w:szCs w:val="30"/>
          <w:cs/>
        </w:rPr>
        <w:t>บริษัท</w:t>
      </w:r>
      <w:r w:rsidRPr="001D7C67">
        <w:rPr>
          <w:rFonts w:ascii="Angsana New" w:hAnsi="Angsana New"/>
          <w:sz w:val="30"/>
          <w:szCs w:val="30"/>
          <w:cs/>
        </w:rPr>
        <w:t>ร่วมในงบการเงินที่แสดงเงินลงทุนตามวิธีส่วนได้เสีย</w:t>
      </w:r>
    </w:p>
    <w:p w14:paraId="51D2AF28" w14:textId="77777777" w:rsidR="001D7C67" w:rsidRPr="004B1F25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763849" w14:textId="551DB91D" w:rsidR="00A430C6" w:rsidRDefault="00B40015" w:rsidP="00CD4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 w:rsidRPr="004B1F2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B1F25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 w:rsidRPr="004B1F25">
        <w:rPr>
          <w:rFonts w:ascii="Angsana New" w:hAnsi="Angsana New" w:hint="cs"/>
          <w:sz w:val="30"/>
          <w:szCs w:val="30"/>
          <w:cs/>
        </w:rPr>
        <w:t>น</w:t>
      </w:r>
    </w:p>
    <w:p w14:paraId="70537143" w14:textId="77777777" w:rsidR="00A430C6" w:rsidRDefault="00A43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DD3E98F" w14:textId="78685505" w:rsidR="00F16F3D" w:rsidRPr="002B1BE4" w:rsidRDefault="00AA51CA" w:rsidP="00F16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F16F3D" w:rsidRPr="002B1BE4">
        <w:rPr>
          <w:rFonts w:ascii="Angsana New" w:hAnsi="Angsana New"/>
          <w:b/>
          <w:bCs/>
          <w:sz w:val="30"/>
          <w:szCs w:val="30"/>
        </w:rPr>
        <w:tab/>
      </w:r>
      <w:r w:rsidR="00F16F3D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5B3EDC4" w14:textId="77777777" w:rsidR="00F16F3D" w:rsidRPr="00C31CD0" w:rsidRDefault="00F16F3D" w:rsidP="00F16F3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F16F3D" w:rsidRPr="008F7775" w14:paraId="710CBE2E" w14:textId="77777777" w:rsidTr="00F20DA6">
        <w:tc>
          <w:tcPr>
            <w:tcW w:w="3600" w:type="dxa"/>
          </w:tcPr>
          <w:p w14:paraId="02B53161" w14:textId="77777777" w:rsidR="00F16F3D" w:rsidRPr="001419FC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5733" w:type="dxa"/>
            <w:gridSpan w:val="7"/>
          </w:tcPr>
          <w:p w14:paraId="7C33FA0D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00BA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6F3D" w:rsidRPr="008F7775" w14:paraId="6F1D6151" w14:textId="77777777" w:rsidTr="00F20DA6">
        <w:tc>
          <w:tcPr>
            <w:tcW w:w="3600" w:type="dxa"/>
          </w:tcPr>
          <w:p w14:paraId="10E8EC6A" w14:textId="77777777" w:rsidR="00F16F3D" w:rsidRPr="001419FC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3"/>
          </w:tcPr>
          <w:p w14:paraId="52C2622B" w14:textId="627E8630" w:rsidR="00F16F3D" w:rsidRPr="009B6A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F16F3D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063CE64A" w14:textId="77777777" w:rsidR="00F16F3D" w:rsidRPr="009B6A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695B501D" w14:textId="23B3E58D" w:rsidR="00F16F3D" w:rsidRPr="009B6A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F16F3D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</w:tr>
      <w:tr w:rsidR="00F16F3D" w:rsidRPr="008F7775" w14:paraId="0665D0B6" w14:textId="77777777" w:rsidTr="00F20DA6">
        <w:tc>
          <w:tcPr>
            <w:tcW w:w="3600" w:type="dxa"/>
          </w:tcPr>
          <w:p w14:paraId="552B592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075F2A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64DACB16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8ADFC8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05BCE83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42E9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B1BD5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907AC3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16F3D" w:rsidRPr="008F7775" w14:paraId="5E01B623" w14:textId="77777777" w:rsidTr="00F20DA6">
        <w:tc>
          <w:tcPr>
            <w:tcW w:w="3600" w:type="dxa"/>
          </w:tcPr>
          <w:p w14:paraId="0B0481BB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F18B78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3B805EB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6BDC64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796C760B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9858C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F8527F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25A51D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16F3D" w:rsidRPr="008F7775" w14:paraId="7C4C6C4C" w14:textId="77777777" w:rsidTr="00F20DA6">
        <w:tc>
          <w:tcPr>
            <w:tcW w:w="3600" w:type="dxa"/>
          </w:tcPr>
          <w:p w14:paraId="02B5363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EC6EE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15679F3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53BECC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ECB6C5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7B2A6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0B5D65F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1CAE0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16F3D" w:rsidRPr="008F7775" w14:paraId="50AC1B0E" w14:textId="77777777" w:rsidTr="00F20DA6">
        <w:tc>
          <w:tcPr>
            <w:tcW w:w="3600" w:type="dxa"/>
          </w:tcPr>
          <w:p w14:paraId="1AE39D3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1224C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38191D04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67AE39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790599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882D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1205E2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C8D54F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16F3D" w:rsidRPr="008F7775" w14:paraId="66D72D0B" w14:textId="77777777" w:rsidTr="00F20DA6">
        <w:tc>
          <w:tcPr>
            <w:tcW w:w="3600" w:type="dxa"/>
          </w:tcPr>
          <w:p w14:paraId="7596BC6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32C5BC5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6F3D" w:rsidRPr="008F7775" w14:paraId="35E9777F" w14:textId="77777777" w:rsidTr="00F20DA6">
        <w:tc>
          <w:tcPr>
            <w:tcW w:w="3600" w:type="dxa"/>
          </w:tcPr>
          <w:p w14:paraId="67E7FE39" w14:textId="77777777" w:rsidR="00F16F3D" w:rsidRPr="008F7775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4A10BAE1" w14:textId="09069CA7" w:rsidR="00F16F3D" w:rsidRPr="006B70EE" w:rsidRDefault="00111907" w:rsidP="0011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52" w:type="dxa"/>
          </w:tcPr>
          <w:p w14:paraId="7EDE3256" w14:textId="77777777" w:rsidR="00F16F3D" w:rsidRPr="006B70EE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D3DFCF6" w14:textId="3BA78FFA" w:rsidR="00F16F3D" w:rsidRPr="006B70EE" w:rsidRDefault="0011190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1E3C9D" w14:textId="77777777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8254F" w14:textId="185FE01B" w:rsidR="00F16F3D" w:rsidRPr="00396777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8C0C1C" w14:textId="77777777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FB961CA" w14:textId="792819F0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F3D" w:rsidRPr="008F7775" w14:paraId="761D66C8" w14:textId="77777777" w:rsidTr="00F20DA6">
        <w:tc>
          <w:tcPr>
            <w:tcW w:w="3600" w:type="dxa"/>
          </w:tcPr>
          <w:p w14:paraId="589A1961" w14:textId="77777777" w:rsidR="00F16F3D" w:rsidRPr="008F7775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2ACC7AB4" w14:textId="3017089D" w:rsidR="00F16F3D" w:rsidRPr="006B70EE" w:rsidRDefault="0011190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34,782</w:t>
            </w:r>
          </w:p>
        </w:tc>
        <w:tc>
          <w:tcPr>
            <w:tcW w:w="252" w:type="dxa"/>
          </w:tcPr>
          <w:p w14:paraId="018C046A" w14:textId="77777777" w:rsidR="00F16F3D" w:rsidRPr="006B70EE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39212BF" w14:textId="0BE1A8EC" w:rsidR="00F16F3D" w:rsidRPr="006B70EE" w:rsidRDefault="0011190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5E62B17" w14:textId="77777777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FE08E" w14:textId="207221AB" w:rsidR="00F16F3D" w:rsidRPr="00D5155E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3,04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E268133" w14:textId="77777777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63764A8" w14:textId="07124473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4,261</w:t>
            </w:r>
          </w:p>
        </w:tc>
      </w:tr>
      <w:tr w:rsidR="00F16F3D" w:rsidRPr="008F7775" w14:paraId="15747F52" w14:textId="77777777" w:rsidTr="00F20DA6">
        <w:tc>
          <w:tcPr>
            <w:tcW w:w="3600" w:type="dxa"/>
          </w:tcPr>
          <w:p w14:paraId="60FCFA1E" w14:textId="77777777" w:rsidR="00F16F3D" w:rsidRPr="008F7775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64144DA7" w14:textId="481886C1" w:rsidR="00F16F3D" w:rsidRPr="006B70EE" w:rsidRDefault="0011190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3,127</w:t>
            </w:r>
          </w:p>
        </w:tc>
        <w:tc>
          <w:tcPr>
            <w:tcW w:w="252" w:type="dxa"/>
          </w:tcPr>
          <w:p w14:paraId="79F3EA10" w14:textId="77777777" w:rsidR="00F16F3D" w:rsidRPr="006B70EE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D676552" w14:textId="7CE6C1D9" w:rsidR="00F16F3D" w:rsidRPr="006B70EE" w:rsidRDefault="0011190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6B7DC" w14:textId="77777777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827D2" w14:textId="2E7709B5" w:rsidR="00F16F3D" w:rsidRPr="00D5155E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3,184</w:t>
            </w:r>
          </w:p>
        </w:tc>
        <w:tc>
          <w:tcPr>
            <w:tcW w:w="270" w:type="dxa"/>
          </w:tcPr>
          <w:p w14:paraId="154C8646" w14:textId="77777777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3C7DCF5" w14:textId="776770AE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F3D" w:rsidRPr="008F7775" w14:paraId="08BCE5D6" w14:textId="77777777" w:rsidTr="00F20DA6">
        <w:tc>
          <w:tcPr>
            <w:tcW w:w="3600" w:type="dxa"/>
          </w:tcPr>
          <w:p w14:paraId="314517E0" w14:textId="77777777" w:rsidR="00F16F3D" w:rsidRPr="008F7775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ระหว่างการก่อสร้างและติดตั้ง</w:t>
            </w:r>
          </w:p>
        </w:tc>
        <w:tc>
          <w:tcPr>
            <w:tcW w:w="1170" w:type="dxa"/>
          </w:tcPr>
          <w:p w14:paraId="42B1B0DC" w14:textId="30C9F8F3" w:rsidR="00F16F3D" w:rsidRPr="006B70EE" w:rsidRDefault="0011190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8,537</w:t>
            </w:r>
          </w:p>
        </w:tc>
        <w:tc>
          <w:tcPr>
            <w:tcW w:w="252" w:type="dxa"/>
          </w:tcPr>
          <w:p w14:paraId="35DAC283" w14:textId="77777777" w:rsidR="00F16F3D" w:rsidRPr="006B70EE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464E638" w14:textId="325BD6B3" w:rsidR="00F16F3D" w:rsidRPr="006B70EE" w:rsidRDefault="0011190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31,715</w:t>
            </w:r>
          </w:p>
        </w:tc>
        <w:tc>
          <w:tcPr>
            <w:tcW w:w="270" w:type="dxa"/>
          </w:tcPr>
          <w:p w14:paraId="4DE0C8E3" w14:textId="77777777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77E70" w14:textId="6F449680" w:rsidR="00F16F3D" w:rsidRPr="00396777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8,753</w:t>
            </w:r>
          </w:p>
        </w:tc>
        <w:tc>
          <w:tcPr>
            <w:tcW w:w="270" w:type="dxa"/>
          </w:tcPr>
          <w:p w14:paraId="400A5D96" w14:textId="77777777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8B52798" w14:textId="261EE8E5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F16F3D" w:rsidRPr="008F7775" w14:paraId="61B6A38A" w14:textId="77777777" w:rsidTr="00F20DA6">
        <w:tc>
          <w:tcPr>
            <w:tcW w:w="3600" w:type="dxa"/>
          </w:tcPr>
          <w:p w14:paraId="51CA00A2" w14:textId="77777777" w:rsidR="00F16F3D" w:rsidRPr="008F7775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4D87220A" w14:textId="6390379C" w:rsidR="00F16F3D" w:rsidRPr="006B70EE" w:rsidRDefault="0011190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2" w:type="dxa"/>
          </w:tcPr>
          <w:p w14:paraId="5431B5A5" w14:textId="77777777" w:rsidR="00F16F3D" w:rsidRPr="006B70EE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1256E2" w14:textId="0A1869E6" w:rsidR="00F16F3D" w:rsidRPr="006B70EE" w:rsidRDefault="0011190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  <w:tc>
          <w:tcPr>
            <w:tcW w:w="270" w:type="dxa"/>
          </w:tcPr>
          <w:p w14:paraId="649BCAB4" w14:textId="77777777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C5AD8" w14:textId="51ABFC43" w:rsidR="00F16F3D" w:rsidRPr="00396777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1FF5E930" w14:textId="77777777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FF8C50" w14:textId="746E5099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</w:tr>
      <w:tr w:rsidR="00F16F3D" w:rsidRPr="008F7775" w14:paraId="73B71A02" w14:textId="77777777" w:rsidTr="00F20DA6">
        <w:tc>
          <w:tcPr>
            <w:tcW w:w="3600" w:type="dxa"/>
          </w:tcPr>
          <w:p w14:paraId="36ACD41A" w14:textId="77777777" w:rsidR="00F16F3D" w:rsidRPr="008F7775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51C3A9" w14:textId="401EBF76" w:rsidR="00F16F3D" w:rsidRPr="006B70EE" w:rsidRDefault="0011190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119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46,941</w:t>
            </w:r>
          </w:p>
        </w:tc>
        <w:tc>
          <w:tcPr>
            <w:tcW w:w="252" w:type="dxa"/>
          </w:tcPr>
          <w:p w14:paraId="1ECBF88C" w14:textId="77777777" w:rsidR="00F16F3D" w:rsidRPr="006B70EE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0AD7A6" w14:textId="04D866A7" w:rsidR="00F16F3D" w:rsidRPr="006B70EE" w:rsidRDefault="0011190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9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33,998</w:t>
            </w:r>
          </w:p>
        </w:tc>
        <w:tc>
          <w:tcPr>
            <w:tcW w:w="270" w:type="dxa"/>
          </w:tcPr>
          <w:p w14:paraId="44FFA50A" w14:textId="77777777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6B5125" w14:textId="550D9CA1" w:rsidR="00F16F3D" w:rsidRPr="00635939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1614AA1F" w14:textId="77777777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1CF2B26" w14:textId="2DECC5C4" w:rsidR="00F16F3D" w:rsidRPr="009E29D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</w:tr>
    </w:tbl>
    <w:p w14:paraId="70FFF068" w14:textId="77777777" w:rsidR="00AA51CA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3DF8A8" w14:textId="77777777" w:rsidR="00AA51CA" w:rsidRDefault="00AA5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49096B" w14:textId="25B6BB58" w:rsidR="00150B4B" w:rsidRPr="00CF7C61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59E43" w14:textId="15872850" w:rsidR="00150B4B" w:rsidRPr="00CF7C61" w:rsidRDefault="001779DD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บริษัทเสนอข้อมูลส่วนงานดำเนินงานที่สำคัญ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27357C75" w14:textId="77777777" w:rsidR="00150B4B" w:rsidRPr="00F22402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F2240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83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08"/>
        <w:gridCol w:w="72"/>
      </w:tblGrid>
      <w:tr w:rsidR="00D326F2" w:rsidRPr="00D47FE8" w14:paraId="6023342B" w14:textId="77777777" w:rsidTr="00F20DA6">
        <w:trPr>
          <w:tblHeader/>
        </w:trPr>
        <w:tc>
          <w:tcPr>
            <w:tcW w:w="2430" w:type="dxa"/>
          </w:tcPr>
          <w:p w14:paraId="233BD30D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2"/>
          </w:tcPr>
          <w:p w14:paraId="491C5CDC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D326F2" w:rsidRPr="00D47FE8" w14:paraId="318CF53F" w14:textId="77777777" w:rsidTr="00F20DA6">
        <w:trPr>
          <w:tblHeader/>
        </w:trPr>
        <w:tc>
          <w:tcPr>
            <w:tcW w:w="2430" w:type="dxa"/>
          </w:tcPr>
          <w:p w14:paraId="41954411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160" w:type="dxa"/>
            <w:gridSpan w:val="3"/>
          </w:tcPr>
          <w:p w14:paraId="16610FFA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4AEAE75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C6780AA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9BFE283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4"/>
          </w:tcPr>
          <w:p w14:paraId="21616C85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326F2" w:rsidRPr="006C7560" w14:paraId="24B177F4" w14:textId="77777777" w:rsidTr="00F20DA6">
        <w:trPr>
          <w:gridAfter w:val="1"/>
          <w:wAfter w:w="72" w:type="dxa"/>
          <w:tblHeader/>
        </w:trPr>
        <w:tc>
          <w:tcPr>
            <w:tcW w:w="2430" w:type="dxa"/>
          </w:tcPr>
          <w:p w14:paraId="07A93DF1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02BA080B" w14:textId="5D6951C9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35D33808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1960EE" w14:textId="65283749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7FA842A7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1209B6" w14:textId="378E6EA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500B846D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4266F" w14:textId="70078111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1FA34C30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6AE9B70" w14:textId="78F82B1F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038DF4E7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7F8F3E4" w14:textId="5764B1FA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D326F2" w:rsidRPr="00D47FE8" w14:paraId="6C6C498E" w14:textId="77777777" w:rsidTr="00F20DA6">
        <w:trPr>
          <w:tblHeader/>
        </w:trPr>
        <w:tc>
          <w:tcPr>
            <w:tcW w:w="2430" w:type="dxa"/>
          </w:tcPr>
          <w:p w14:paraId="47538483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2"/>
          </w:tcPr>
          <w:p w14:paraId="6A0F6A42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D326F2" w:rsidRPr="00D47FE8" w14:paraId="13A0BAC3" w14:textId="77777777" w:rsidTr="00F20DA6">
        <w:tc>
          <w:tcPr>
            <w:tcW w:w="9833" w:type="dxa"/>
            <w:gridSpan w:val="13"/>
          </w:tcPr>
          <w:p w14:paraId="114EB5CA" w14:textId="77777777" w:rsidR="00D326F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D326F2" w:rsidRPr="00C96298" w14:paraId="7B5C7737" w14:textId="77777777" w:rsidTr="00F20DA6">
        <w:trPr>
          <w:gridAfter w:val="1"/>
          <w:wAfter w:w="72" w:type="dxa"/>
        </w:trPr>
        <w:tc>
          <w:tcPr>
            <w:tcW w:w="2430" w:type="dxa"/>
          </w:tcPr>
          <w:p w14:paraId="18297D0B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0AAEDD4D" w14:textId="773B3E3A" w:rsidR="00D326F2" w:rsidRPr="000D1A6A" w:rsidRDefault="00B64157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1,015,494</w:t>
            </w:r>
          </w:p>
        </w:tc>
        <w:tc>
          <w:tcPr>
            <w:tcW w:w="270" w:type="dxa"/>
          </w:tcPr>
          <w:p w14:paraId="716C7F54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5DA7BC" w14:textId="61099C78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1,217,106</w:t>
            </w:r>
          </w:p>
        </w:tc>
        <w:tc>
          <w:tcPr>
            <w:tcW w:w="270" w:type="dxa"/>
          </w:tcPr>
          <w:p w14:paraId="25F8B8A1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CFD074" w14:textId="3A1DE87B" w:rsidR="00D326F2" w:rsidRPr="000D1A6A" w:rsidRDefault="00B64157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1,152,988</w:t>
            </w:r>
          </w:p>
        </w:tc>
        <w:tc>
          <w:tcPr>
            <w:tcW w:w="270" w:type="dxa"/>
          </w:tcPr>
          <w:p w14:paraId="2C7CD56C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145D8F" w14:textId="62F9794F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1,007,814</w:t>
            </w:r>
          </w:p>
        </w:tc>
        <w:tc>
          <w:tcPr>
            <w:tcW w:w="270" w:type="dxa"/>
          </w:tcPr>
          <w:p w14:paraId="4456222C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769C90D" w14:textId="65C90E07" w:rsidR="00D326F2" w:rsidRPr="000D1A6A" w:rsidRDefault="00B64157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2,168,482</w:t>
            </w:r>
          </w:p>
        </w:tc>
        <w:tc>
          <w:tcPr>
            <w:tcW w:w="270" w:type="dxa"/>
          </w:tcPr>
          <w:p w14:paraId="7052D41B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4A00E97" w14:textId="71560588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2,224,920</w:t>
            </w:r>
          </w:p>
        </w:tc>
      </w:tr>
      <w:tr w:rsidR="00D326F2" w:rsidRPr="00C96298" w14:paraId="71525FD4" w14:textId="77777777" w:rsidTr="00F20DA6">
        <w:trPr>
          <w:gridAfter w:val="1"/>
          <w:wAfter w:w="72" w:type="dxa"/>
        </w:trPr>
        <w:tc>
          <w:tcPr>
            <w:tcW w:w="2430" w:type="dxa"/>
          </w:tcPr>
          <w:p w14:paraId="25567A4F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9EEFF6" w14:textId="64DE8431" w:rsidR="00D326F2" w:rsidRPr="000D1A6A" w:rsidRDefault="00B64157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(1,004,288)</w:t>
            </w:r>
          </w:p>
        </w:tc>
        <w:tc>
          <w:tcPr>
            <w:tcW w:w="270" w:type="dxa"/>
          </w:tcPr>
          <w:p w14:paraId="496859E1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4CD858" w14:textId="39BCA1EC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(1,150,493)</w:t>
            </w:r>
          </w:p>
        </w:tc>
        <w:tc>
          <w:tcPr>
            <w:tcW w:w="270" w:type="dxa"/>
          </w:tcPr>
          <w:p w14:paraId="76147178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521011" w14:textId="634C3940" w:rsidR="00D326F2" w:rsidRPr="000D1A6A" w:rsidRDefault="00B64157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(1,105,449)</w:t>
            </w:r>
          </w:p>
        </w:tc>
        <w:tc>
          <w:tcPr>
            <w:tcW w:w="270" w:type="dxa"/>
          </w:tcPr>
          <w:p w14:paraId="2C3F1F3D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9E3072" w14:textId="48D8CC05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(972,756)</w:t>
            </w:r>
          </w:p>
        </w:tc>
        <w:tc>
          <w:tcPr>
            <w:tcW w:w="270" w:type="dxa"/>
          </w:tcPr>
          <w:p w14:paraId="2BB52B41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0492C09" w14:textId="01C1E4FC" w:rsidR="00D326F2" w:rsidRPr="000D1A6A" w:rsidRDefault="00B64157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(2,109,737)</w:t>
            </w:r>
          </w:p>
        </w:tc>
        <w:tc>
          <w:tcPr>
            <w:tcW w:w="270" w:type="dxa"/>
          </w:tcPr>
          <w:p w14:paraId="722B43C9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D47327" w14:textId="200B68B4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(2,123,249)</w:t>
            </w:r>
          </w:p>
        </w:tc>
      </w:tr>
      <w:tr w:rsidR="00D326F2" w:rsidRPr="00812335" w14:paraId="629409E9" w14:textId="77777777" w:rsidTr="00F20DA6">
        <w:trPr>
          <w:gridAfter w:val="1"/>
          <w:wAfter w:w="72" w:type="dxa"/>
        </w:trPr>
        <w:tc>
          <w:tcPr>
            <w:tcW w:w="2430" w:type="dxa"/>
          </w:tcPr>
          <w:p w14:paraId="00333EDB" w14:textId="77777777" w:rsidR="00D326F2" w:rsidRPr="00812335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FF19B8" w14:textId="715631E3" w:rsidR="00D326F2" w:rsidRPr="000D1A6A" w:rsidRDefault="00B64157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11,206</w:t>
            </w:r>
          </w:p>
        </w:tc>
        <w:tc>
          <w:tcPr>
            <w:tcW w:w="270" w:type="dxa"/>
          </w:tcPr>
          <w:p w14:paraId="7D8A9097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D9FCE5" w14:textId="5A218493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66,613</w:t>
            </w:r>
          </w:p>
        </w:tc>
        <w:tc>
          <w:tcPr>
            <w:tcW w:w="270" w:type="dxa"/>
          </w:tcPr>
          <w:p w14:paraId="10C7C9C4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941F3F" w14:textId="053EE57E" w:rsidR="00D326F2" w:rsidRPr="000D1A6A" w:rsidRDefault="00B64157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47,539</w:t>
            </w:r>
          </w:p>
        </w:tc>
        <w:tc>
          <w:tcPr>
            <w:tcW w:w="270" w:type="dxa"/>
          </w:tcPr>
          <w:p w14:paraId="5C7F92D2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306173" w14:textId="68B4DECC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35,058</w:t>
            </w:r>
          </w:p>
        </w:tc>
        <w:tc>
          <w:tcPr>
            <w:tcW w:w="270" w:type="dxa"/>
          </w:tcPr>
          <w:p w14:paraId="4C17467A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33F79E06" w14:textId="4106031E" w:rsidR="00D326F2" w:rsidRPr="000D1A6A" w:rsidRDefault="00B64157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58,745</w:t>
            </w:r>
          </w:p>
        </w:tc>
        <w:tc>
          <w:tcPr>
            <w:tcW w:w="270" w:type="dxa"/>
          </w:tcPr>
          <w:p w14:paraId="3D760EA4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51C87D6" w14:textId="0DA7A31A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101,671</w:t>
            </w:r>
          </w:p>
        </w:tc>
      </w:tr>
      <w:tr w:rsidR="00D326F2" w:rsidRPr="00D47FE8" w14:paraId="7B0D6334" w14:textId="77777777" w:rsidTr="00F20DA6">
        <w:trPr>
          <w:gridAfter w:val="1"/>
          <w:wAfter w:w="72" w:type="dxa"/>
          <w:trHeight w:hRule="exact" w:val="370"/>
        </w:trPr>
        <w:tc>
          <w:tcPr>
            <w:tcW w:w="2430" w:type="dxa"/>
          </w:tcPr>
          <w:p w14:paraId="644D2282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31C085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B3B2B7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DBEED2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5CE0C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9E8172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D8B925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3AC43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46ECA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4A8B1D2A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EAAFAB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62240A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D326F2" w:rsidRPr="00D47FE8" w14:paraId="131C061F" w14:textId="77777777" w:rsidTr="00F20DA6">
        <w:trPr>
          <w:gridAfter w:val="1"/>
          <w:wAfter w:w="72" w:type="dxa"/>
        </w:trPr>
        <w:tc>
          <w:tcPr>
            <w:tcW w:w="2430" w:type="dxa"/>
          </w:tcPr>
          <w:p w14:paraId="4BA3BE59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63CA2AEE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DDB0E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2985D3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FFAC0C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780B46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5537C6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497B60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EE08D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0C9506C" w14:textId="7F86F9D3" w:rsidR="00D326F2" w:rsidRPr="000D1A6A" w:rsidRDefault="00B64157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(74,503)</w:t>
            </w:r>
          </w:p>
        </w:tc>
        <w:tc>
          <w:tcPr>
            <w:tcW w:w="270" w:type="dxa"/>
          </w:tcPr>
          <w:p w14:paraId="361F18D9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2091FF6" w14:textId="006F9A64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(105,325)</w:t>
            </w:r>
          </w:p>
        </w:tc>
      </w:tr>
      <w:tr w:rsidR="00D326F2" w:rsidRPr="00D47FE8" w14:paraId="2A52767D" w14:textId="77777777" w:rsidTr="00F20DA6">
        <w:trPr>
          <w:gridAfter w:val="1"/>
          <w:wAfter w:w="72" w:type="dxa"/>
        </w:trPr>
        <w:tc>
          <w:tcPr>
            <w:tcW w:w="2430" w:type="dxa"/>
          </w:tcPr>
          <w:p w14:paraId="3523A05D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32CBE61B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756E0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CAAA3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B1233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45E00D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15566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25FB81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2E485A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39A58EC" w14:textId="5A8AF56D" w:rsidR="00D326F2" w:rsidRPr="000D1A6A" w:rsidRDefault="00B64157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(58,45</w:t>
            </w:r>
            <w:r w:rsidR="0055045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641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352205D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0B06654" w14:textId="346917C9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(48,413)</w:t>
            </w:r>
          </w:p>
        </w:tc>
      </w:tr>
      <w:tr w:rsidR="00D326F2" w:rsidRPr="00D47FE8" w14:paraId="529CE80B" w14:textId="77777777" w:rsidTr="00F20DA6">
        <w:trPr>
          <w:gridAfter w:val="1"/>
          <w:wAfter w:w="72" w:type="dxa"/>
        </w:trPr>
        <w:tc>
          <w:tcPr>
            <w:tcW w:w="2430" w:type="dxa"/>
          </w:tcPr>
          <w:p w14:paraId="3898684F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49E682CE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34E617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76BBE40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5212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4F7EEB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C4B2F2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11C2E3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E4833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D475D1" w14:textId="4FD6CDE4" w:rsidR="00D326F2" w:rsidRPr="000D1A6A" w:rsidRDefault="00B64157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21,842</w:t>
            </w:r>
          </w:p>
        </w:tc>
        <w:tc>
          <w:tcPr>
            <w:tcW w:w="270" w:type="dxa"/>
          </w:tcPr>
          <w:p w14:paraId="59B8899F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848988" w14:textId="3BB9C2E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24,806</w:t>
            </w:r>
          </w:p>
        </w:tc>
      </w:tr>
      <w:tr w:rsidR="00D326F2" w:rsidRPr="00A942E3" w14:paraId="7CA2FAA9" w14:textId="77777777" w:rsidTr="00FB7127">
        <w:trPr>
          <w:gridAfter w:val="1"/>
          <w:wAfter w:w="72" w:type="dxa"/>
          <w:trHeight w:val="352"/>
        </w:trPr>
        <w:tc>
          <w:tcPr>
            <w:tcW w:w="2430" w:type="dxa"/>
          </w:tcPr>
          <w:p w14:paraId="687ECC54" w14:textId="2CEF67D5" w:rsidR="00D326F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ขาดทุนจากกิจกรร</w:t>
            </w:r>
            <w:r w:rsidR="00FB71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900" w:type="dxa"/>
          </w:tcPr>
          <w:p w14:paraId="6371A6A7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134357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0B1EF1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AF088C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7CC95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A0555C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F76D1C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2197FA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0735A41" w14:textId="421D50D3" w:rsidR="00B64157" w:rsidRPr="00B64157" w:rsidRDefault="00EC1ED4" w:rsidP="00B6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1ED4">
              <w:rPr>
                <w:rFonts w:ascii="Angsana New" w:hAnsi="Angsana New"/>
                <w:b/>
                <w:bCs/>
                <w:sz w:val="26"/>
                <w:szCs w:val="26"/>
              </w:rPr>
              <w:t>(52,37</w:t>
            </w:r>
            <w:r w:rsidR="0055045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C1ED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5A4960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38730F" w14:textId="03D106C6" w:rsidR="00D326F2" w:rsidRPr="00B64157" w:rsidRDefault="00D326F2" w:rsidP="00FB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4157">
              <w:rPr>
                <w:rFonts w:ascii="Angsana New" w:hAnsi="Angsana New"/>
                <w:b/>
                <w:bCs/>
                <w:sz w:val="26"/>
                <w:szCs w:val="26"/>
              </w:rPr>
              <w:t>(27,261)</w:t>
            </w:r>
          </w:p>
        </w:tc>
      </w:tr>
      <w:tr w:rsidR="00D326F2" w:rsidRPr="00D47FE8" w14:paraId="66E4654E" w14:textId="77777777" w:rsidTr="00702C19">
        <w:trPr>
          <w:gridAfter w:val="1"/>
          <w:wAfter w:w="72" w:type="dxa"/>
        </w:trPr>
        <w:tc>
          <w:tcPr>
            <w:tcW w:w="2430" w:type="dxa"/>
          </w:tcPr>
          <w:p w14:paraId="13771B09" w14:textId="268E6283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B54E2A3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77429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8026C9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5C90FD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32F494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DBFBA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10F84C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123827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1010104" w14:textId="38BBA890" w:rsidR="00D326F2" w:rsidRPr="000D1A6A" w:rsidRDefault="00834204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4204">
              <w:rPr>
                <w:rFonts w:asciiTheme="majorBidi" w:hAnsiTheme="majorBidi" w:cstheme="majorBidi"/>
                <w:sz w:val="26"/>
                <w:szCs w:val="26"/>
              </w:rPr>
              <w:t>(4,303)</w:t>
            </w:r>
          </w:p>
        </w:tc>
        <w:tc>
          <w:tcPr>
            <w:tcW w:w="270" w:type="dxa"/>
          </w:tcPr>
          <w:p w14:paraId="0E90CFEC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4853F90" w14:textId="0BB3FCA6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(4,633)</w:t>
            </w:r>
          </w:p>
        </w:tc>
      </w:tr>
      <w:tr w:rsidR="00D326F2" w:rsidRPr="00D47FE8" w14:paraId="5629051F" w14:textId="77777777" w:rsidTr="00702C19">
        <w:trPr>
          <w:gridAfter w:val="1"/>
          <w:wAfter w:w="72" w:type="dxa"/>
        </w:trPr>
        <w:tc>
          <w:tcPr>
            <w:tcW w:w="2430" w:type="dxa"/>
          </w:tcPr>
          <w:p w14:paraId="630F540D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5E185415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E8FE7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4C38ECC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A07F1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C1F8E9A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E9311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4CED4F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8CC8A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10B7FA3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2C37DB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8678369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26F2" w:rsidRPr="00D47FE8" w14:paraId="449E7735" w14:textId="77777777" w:rsidTr="00702C19">
        <w:trPr>
          <w:gridAfter w:val="1"/>
          <w:wAfter w:w="72" w:type="dxa"/>
        </w:trPr>
        <w:tc>
          <w:tcPr>
            <w:tcW w:w="2430" w:type="dxa"/>
          </w:tcPr>
          <w:p w14:paraId="7EB66185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35C81903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45EEE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6ABE4F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39B1E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28D23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5D5D3F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CEF215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29F250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6041A301" w14:textId="33ACAFBD" w:rsidR="00D326F2" w:rsidRPr="000D1A6A" w:rsidRDefault="00834204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4204">
              <w:rPr>
                <w:rFonts w:asciiTheme="majorBidi" w:hAnsiTheme="majorBidi" w:cstheme="majorBidi"/>
                <w:sz w:val="26"/>
                <w:szCs w:val="26"/>
              </w:rPr>
              <w:t>21,483</w:t>
            </w:r>
          </w:p>
        </w:tc>
        <w:tc>
          <w:tcPr>
            <w:tcW w:w="270" w:type="dxa"/>
          </w:tcPr>
          <w:p w14:paraId="51174331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47982E0" w14:textId="2355F26E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29,490</w:t>
            </w:r>
          </w:p>
        </w:tc>
      </w:tr>
      <w:tr w:rsidR="00D326F2" w:rsidRPr="00D47FE8" w14:paraId="50B35329" w14:textId="77777777" w:rsidTr="00702C19">
        <w:trPr>
          <w:gridAfter w:val="1"/>
          <w:wAfter w:w="72" w:type="dxa"/>
        </w:trPr>
        <w:tc>
          <w:tcPr>
            <w:tcW w:w="2430" w:type="dxa"/>
            <w:vAlign w:val="bottom"/>
          </w:tcPr>
          <w:p w14:paraId="0E501010" w14:textId="3CE2EEB8" w:rsidR="00D326F2" w:rsidRPr="00183EE9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3E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  <w:vAlign w:val="bottom"/>
          </w:tcPr>
          <w:p w14:paraId="3084E731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A6112C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EDC509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ACD472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5EDBBA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203EE5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19BD3F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7DDC80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A80E056" w14:textId="533C03A6" w:rsidR="00D326F2" w:rsidRPr="000D1A6A" w:rsidRDefault="00834204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(35,19</w:t>
            </w:r>
            <w:r w:rsidR="00550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34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D2B01D0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5F12F60" w14:textId="0D8B44AF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(2,404)</w:t>
            </w:r>
          </w:p>
        </w:tc>
      </w:tr>
      <w:tr w:rsidR="00D326F2" w:rsidRPr="00D47FE8" w14:paraId="02BBDE51" w14:textId="77777777" w:rsidTr="00702C19">
        <w:trPr>
          <w:gridAfter w:val="1"/>
          <w:wAfter w:w="72" w:type="dxa"/>
        </w:trPr>
        <w:tc>
          <w:tcPr>
            <w:tcW w:w="2430" w:type="dxa"/>
          </w:tcPr>
          <w:p w14:paraId="0A8A2B35" w14:textId="6CC7B8B8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900" w:type="dxa"/>
          </w:tcPr>
          <w:p w14:paraId="71A84586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802B80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11B739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AEEADC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74DC00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28E348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A447F4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692CCB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1E8105B" w14:textId="64F2C09A" w:rsidR="00D326F2" w:rsidRPr="000D1A6A" w:rsidRDefault="00834204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4204">
              <w:rPr>
                <w:rFonts w:asciiTheme="majorBidi" w:hAnsiTheme="majorBidi" w:cstheme="majorBidi"/>
                <w:sz w:val="26"/>
                <w:szCs w:val="26"/>
              </w:rPr>
              <w:t>11,513</w:t>
            </w:r>
          </w:p>
        </w:tc>
        <w:tc>
          <w:tcPr>
            <w:tcW w:w="270" w:type="dxa"/>
          </w:tcPr>
          <w:p w14:paraId="4EC85E21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7D0077A" w14:textId="72069DB3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5,224</w:t>
            </w:r>
          </w:p>
        </w:tc>
      </w:tr>
      <w:tr w:rsidR="00D326F2" w:rsidRPr="006A40DC" w14:paraId="29D4E017" w14:textId="77777777" w:rsidTr="00702C19">
        <w:trPr>
          <w:gridAfter w:val="1"/>
          <w:wAfter w:w="72" w:type="dxa"/>
        </w:trPr>
        <w:tc>
          <w:tcPr>
            <w:tcW w:w="2430" w:type="dxa"/>
          </w:tcPr>
          <w:p w14:paraId="7C4C7ACD" w14:textId="4FAE04DD" w:rsidR="00D326F2" w:rsidRPr="00E14EE1" w:rsidRDefault="002D6BD9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="00D326F2"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="00D326F2" w:rsidRPr="00E14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="00D326F2"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D0FFF37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BEAB63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1B699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71049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886802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0AE400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D9B495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19736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D42DFCA" w14:textId="362E3D80" w:rsidR="00D326F2" w:rsidRPr="00C70FD4" w:rsidRDefault="00834204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0F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(23,67</w:t>
            </w:r>
            <w:r w:rsidR="002A72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C70F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9014E2" w14:textId="77777777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 w:firstLine="2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77E0D67" w14:textId="6A2E00E4" w:rsidR="00D326F2" w:rsidRPr="000D1A6A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2,820</w:t>
            </w:r>
          </w:p>
        </w:tc>
      </w:tr>
    </w:tbl>
    <w:p w14:paraId="0E6A6BDE" w14:textId="293ED1AF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9FEE0DE" w14:textId="23485195" w:rsidR="00311436" w:rsidRDefault="00311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21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012"/>
        <w:gridCol w:w="11"/>
        <w:gridCol w:w="226"/>
        <w:gridCol w:w="15"/>
        <w:gridCol w:w="18"/>
        <w:gridCol w:w="991"/>
        <w:gridCol w:w="11"/>
        <w:gridCol w:w="259"/>
        <w:gridCol w:w="11"/>
        <w:gridCol w:w="1176"/>
        <w:gridCol w:w="272"/>
        <w:gridCol w:w="1170"/>
      </w:tblGrid>
      <w:tr w:rsidR="007213E2" w:rsidRPr="007213E2" w14:paraId="28A9B27B" w14:textId="77777777" w:rsidTr="00F35046">
        <w:tc>
          <w:tcPr>
            <w:tcW w:w="2421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58" w:type="dxa"/>
            <w:gridSpan w:val="21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76B7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F35046">
        <w:tc>
          <w:tcPr>
            <w:tcW w:w="2421" w:type="dxa"/>
          </w:tcPr>
          <w:p w14:paraId="1130F273" w14:textId="7D190610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7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1" w:type="dxa"/>
            <w:gridSpan w:val="3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8" w:type="dxa"/>
            <w:gridSpan w:val="3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326F2" w:rsidRPr="007213E2" w14:paraId="0E7B7DF2" w14:textId="77777777" w:rsidTr="00F35046">
        <w:tc>
          <w:tcPr>
            <w:tcW w:w="2421" w:type="dxa"/>
          </w:tcPr>
          <w:p w14:paraId="4E2F1052" w14:textId="77777777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9203E3" w14:textId="75DCE2DA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3" w:type="dxa"/>
            <w:gridSpan w:val="2"/>
          </w:tcPr>
          <w:p w14:paraId="42AC1419" w14:textId="77777777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5E8BEE01" w14:textId="35F7C972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gridSpan w:val="2"/>
            <w:vAlign w:val="bottom"/>
          </w:tcPr>
          <w:p w14:paraId="39367DEC" w14:textId="77777777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A898D3D" w14:textId="60A10F06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4"/>
          </w:tcPr>
          <w:p w14:paraId="09FC5A72" w14:textId="77777777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1266F80" w14:textId="731C6114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  <w:gridSpan w:val="3"/>
            <w:vAlign w:val="bottom"/>
          </w:tcPr>
          <w:p w14:paraId="2A906229" w14:textId="77777777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00127E83" w14:textId="7022E1C8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2" w:type="dxa"/>
          </w:tcPr>
          <w:p w14:paraId="608C233B" w14:textId="77777777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307EC0" w14:textId="0419B642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702C19" w:rsidRPr="007213E2" w14:paraId="3962BA66" w14:textId="77777777" w:rsidTr="00F35046">
        <w:tc>
          <w:tcPr>
            <w:tcW w:w="2421" w:type="dxa"/>
          </w:tcPr>
          <w:p w14:paraId="4BBE9F58" w14:textId="440A827B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F3DECA" w14:textId="7437E60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43" w:type="dxa"/>
            <w:gridSpan w:val="2"/>
          </w:tcPr>
          <w:p w14:paraId="28B6D3D6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2E0467D1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57C890A" w14:textId="5D27E2CC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gridSpan w:val="4"/>
          </w:tcPr>
          <w:p w14:paraId="15A1EEAC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04DEC25" w14:textId="21B5996C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1" w:type="dxa"/>
            <w:gridSpan w:val="3"/>
            <w:vAlign w:val="bottom"/>
          </w:tcPr>
          <w:p w14:paraId="4868E8A2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BB17A99" w14:textId="50E0FA82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72" w:type="dxa"/>
          </w:tcPr>
          <w:p w14:paraId="62B92F73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5E2FF5" w14:textId="63E44EDA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02C19" w:rsidRPr="007213E2" w14:paraId="10DD7BDB" w14:textId="77777777" w:rsidTr="00F35046">
        <w:trPr>
          <w:trHeight w:val="297"/>
        </w:trPr>
        <w:tc>
          <w:tcPr>
            <w:tcW w:w="2421" w:type="dxa"/>
          </w:tcPr>
          <w:p w14:paraId="1B95A037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21"/>
          </w:tcPr>
          <w:p w14:paraId="56302A8E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702C19" w:rsidRPr="007213E2" w14:paraId="6A548BE8" w14:textId="77777777" w:rsidTr="00F35046">
        <w:tc>
          <w:tcPr>
            <w:tcW w:w="7291" w:type="dxa"/>
            <w:gridSpan w:val="17"/>
            <w:shd w:val="clear" w:color="auto" w:fill="auto"/>
          </w:tcPr>
          <w:p w14:paraId="18CA5A80" w14:textId="77777777" w:rsidR="00702C19" w:rsidRPr="007213E2" w:rsidRDefault="00702C19" w:rsidP="0070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FEA237" w14:textId="77777777" w:rsidR="00702C19" w:rsidRPr="007213E2" w:rsidRDefault="00702C19" w:rsidP="0070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4A1D6EC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FBEE564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2F603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2C19" w:rsidRPr="007213E2" w14:paraId="476E4EC7" w14:textId="77777777" w:rsidTr="00F35046">
        <w:tc>
          <w:tcPr>
            <w:tcW w:w="2428" w:type="dxa"/>
            <w:gridSpan w:val="2"/>
            <w:shd w:val="clear" w:color="auto" w:fill="auto"/>
          </w:tcPr>
          <w:p w14:paraId="488833AC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C333902" w14:textId="1A71D68C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476,244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41ECE4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CDD523C" w14:textId="31598AB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146">
              <w:rPr>
                <w:rFonts w:asciiTheme="majorBidi" w:hAnsiTheme="majorBidi" w:cstheme="majorBidi"/>
                <w:bCs/>
                <w:sz w:val="26"/>
                <w:szCs w:val="26"/>
              </w:rPr>
              <w:t>545,109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A8C814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310598B" w14:textId="4DBF0592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1,226,714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547FEC4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16057F45" w14:textId="5C81114F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146">
              <w:rPr>
                <w:rFonts w:asciiTheme="majorBidi" w:hAnsiTheme="majorBidi" w:cstheme="majorBidi"/>
                <w:bCs/>
                <w:sz w:val="26"/>
                <w:szCs w:val="26"/>
              </w:rPr>
              <w:t>1,269,078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F03A4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79F8A92E" w14:textId="62633CD5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1,702,958</w:t>
            </w:r>
          </w:p>
        </w:tc>
        <w:tc>
          <w:tcPr>
            <w:tcW w:w="272" w:type="dxa"/>
            <w:shd w:val="clear" w:color="auto" w:fill="auto"/>
          </w:tcPr>
          <w:p w14:paraId="537F3F6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B0F9DC" w14:textId="12D10605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1,814,187</w:t>
            </w:r>
          </w:p>
        </w:tc>
      </w:tr>
      <w:tr w:rsidR="00702C19" w:rsidRPr="007213E2" w14:paraId="4838FF9E" w14:textId="77777777" w:rsidTr="00F35046">
        <w:tc>
          <w:tcPr>
            <w:tcW w:w="2428" w:type="dxa"/>
            <w:gridSpan w:val="2"/>
            <w:shd w:val="clear" w:color="auto" w:fill="auto"/>
          </w:tcPr>
          <w:p w14:paraId="6DD10AAC" w14:textId="6D7AAD3C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7935549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A3B7B1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6EE8D6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8B2A28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5811B1D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9DF6F2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4BB8D96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7A20C3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1479D7A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371137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053E6F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02C19" w:rsidRPr="007213E2" w14:paraId="6F7A8CEC" w14:textId="77777777" w:rsidTr="006626D8">
        <w:tc>
          <w:tcPr>
            <w:tcW w:w="2428" w:type="dxa"/>
            <w:gridSpan w:val="2"/>
            <w:shd w:val="clear" w:color="auto" w:fill="auto"/>
          </w:tcPr>
          <w:p w14:paraId="4DB31B54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B2C3191" w14:textId="7AA8E143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957,701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9766F8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FA15E97" w14:textId="42035255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1,039,012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CB6AAD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26C3AD07" w14:textId="04377831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425,679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BD1B99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77CA8E3A" w14:textId="3B417916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473,132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BF513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69C68E7" w14:textId="41E340F7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1,383,380</w:t>
            </w:r>
          </w:p>
        </w:tc>
        <w:tc>
          <w:tcPr>
            <w:tcW w:w="272" w:type="dxa"/>
            <w:shd w:val="clear" w:color="auto" w:fill="auto"/>
          </w:tcPr>
          <w:p w14:paraId="2971344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EFFAEF" w14:textId="017B7632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1,512,144</w:t>
            </w:r>
          </w:p>
        </w:tc>
      </w:tr>
      <w:tr w:rsidR="00702C19" w:rsidRPr="007213E2" w14:paraId="7C774CE2" w14:textId="77777777" w:rsidTr="006626D8">
        <w:tc>
          <w:tcPr>
            <w:tcW w:w="2428" w:type="dxa"/>
            <w:gridSpan w:val="2"/>
            <w:shd w:val="clear" w:color="auto" w:fill="auto"/>
          </w:tcPr>
          <w:p w14:paraId="4B7D1B5E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198FB2B4" w14:textId="3BD6B4A9" w:rsidR="00702C19" w:rsidRPr="00464FD6" w:rsidRDefault="00FD27D3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8C756C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2597473" w14:textId="37D44DE2" w:rsidR="00702C19" w:rsidRPr="00464FD6" w:rsidRDefault="00702C19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CD53D4A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2B9D0DBC" w14:textId="36DD91D5" w:rsidR="00702C19" w:rsidRPr="00464FD6" w:rsidRDefault="00FD27D3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324B49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7230259E" w14:textId="7587FA1D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2023C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922B2" w14:textId="5AA4E15E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196,072</w:t>
            </w:r>
          </w:p>
        </w:tc>
        <w:tc>
          <w:tcPr>
            <w:tcW w:w="272" w:type="dxa"/>
            <w:shd w:val="clear" w:color="auto" w:fill="auto"/>
          </w:tcPr>
          <w:p w14:paraId="5184D03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5C299" w14:textId="4A7E5BDF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184,339</w:t>
            </w:r>
          </w:p>
        </w:tc>
      </w:tr>
      <w:tr w:rsidR="00702C19" w:rsidRPr="007213E2" w14:paraId="5CFBE09D" w14:textId="77777777" w:rsidTr="00F35046">
        <w:tc>
          <w:tcPr>
            <w:tcW w:w="2428" w:type="dxa"/>
            <w:gridSpan w:val="2"/>
            <w:shd w:val="clear" w:color="auto" w:fill="auto"/>
          </w:tcPr>
          <w:p w14:paraId="07CD6A20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E6CF004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440B19A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0EA4D5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7A6E29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850AE93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A461BD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3EA5CF4F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0ECDE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D3C2F" w14:textId="28FB1AA7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1,579,452</w:t>
            </w:r>
          </w:p>
        </w:tc>
        <w:tc>
          <w:tcPr>
            <w:tcW w:w="272" w:type="dxa"/>
            <w:shd w:val="clear" w:color="auto" w:fill="auto"/>
          </w:tcPr>
          <w:p w14:paraId="21FA8BE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5D292" w14:textId="062D903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1,696,483</w:t>
            </w:r>
          </w:p>
        </w:tc>
      </w:tr>
      <w:tr w:rsidR="00702C19" w:rsidRPr="007213E2" w14:paraId="62646619" w14:textId="77777777" w:rsidTr="00F35046">
        <w:trPr>
          <w:trHeight w:val="77"/>
        </w:trPr>
        <w:tc>
          <w:tcPr>
            <w:tcW w:w="2428" w:type="dxa"/>
            <w:gridSpan w:val="2"/>
            <w:shd w:val="clear" w:color="auto" w:fill="auto"/>
          </w:tcPr>
          <w:p w14:paraId="45E4BC01" w14:textId="729480A9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0D4B73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01479D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0C93A2C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6D9369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2610077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FFB141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6E3E37C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EEB87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5826974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B872D0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D841E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02C19" w:rsidRPr="007213E2" w14:paraId="7CDCB6E6" w14:textId="77777777" w:rsidTr="00F35046">
        <w:tc>
          <w:tcPr>
            <w:tcW w:w="2428" w:type="dxa"/>
            <w:gridSpan w:val="2"/>
            <w:shd w:val="clear" w:color="auto" w:fill="auto"/>
          </w:tcPr>
          <w:p w14:paraId="40ADB59B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31CE40E" w14:textId="1F8D083E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1,377,921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665EAB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EEB45F3" w14:textId="70F3B2AD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1,447,346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2E76DB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1368073B" w14:textId="741F3C67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385,878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18EA137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66F88195" w14:textId="3379D63D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409,257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6901F6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2125A76" w14:textId="228006E3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1,763,799</w:t>
            </w:r>
          </w:p>
        </w:tc>
        <w:tc>
          <w:tcPr>
            <w:tcW w:w="272" w:type="dxa"/>
            <w:shd w:val="clear" w:color="auto" w:fill="auto"/>
          </w:tcPr>
          <w:p w14:paraId="55252DB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58B9CD" w14:textId="78A78D6B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1,856,603</w:t>
            </w:r>
          </w:p>
        </w:tc>
      </w:tr>
      <w:tr w:rsidR="00702C19" w:rsidRPr="007213E2" w14:paraId="3B20AE29" w14:textId="77777777" w:rsidTr="00F35046">
        <w:tc>
          <w:tcPr>
            <w:tcW w:w="2428" w:type="dxa"/>
            <w:gridSpan w:val="2"/>
            <w:shd w:val="clear" w:color="auto" w:fill="auto"/>
          </w:tcPr>
          <w:p w14:paraId="3A61960F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C684B5" w14:textId="6D5D400A" w:rsidR="00702C19" w:rsidRPr="00464FD6" w:rsidRDefault="00FD27D3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6DDE3A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39726317" w14:textId="24A65C21" w:rsidR="00702C19" w:rsidRPr="00464FD6" w:rsidRDefault="00702C19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4504DD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7C6D479" w14:textId="2D6EACF4" w:rsidR="00702C19" w:rsidRPr="00464FD6" w:rsidRDefault="00FD27D3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1D1F59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EC8185E" w14:textId="3E901039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5BBEEA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7FF03" w14:textId="2931AEF9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198,80</w:t>
            </w:r>
            <w:r w:rsidR="00A3191A"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44BECE1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996" w14:textId="62850815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206,072</w:t>
            </w:r>
          </w:p>
        </w:tc>
      </w:tr>
      <w:tr w:rsidR="00702C19" w:rsidRPr="007213E2" w14:paraId="2B3244CE" w14:textId="77777777" w:rsidTr="00F35046">
        <w:tc>
          <w:tcPr>
            <w:tcW w:w="2428" w:type="dxa"/>
            <w:gridSpan w:val="2"/>
            <w:shd w:val="clear" w:color="auto" w:fill="auto"/>
          </w:tcPr>
          <w:p w14:paraId="6FBC9D49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EAEAF6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C44B98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38D7769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52AC00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416827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E97337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99D62B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5E02F0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96D86" w14:textId="41258D69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D27D3">
              <w:rPr>
                <w:rFonts w:asciiTheme="majorBidi" w:hAnsiTheme="majorBidi" w:cstheme="majorBidi"/>
                <w:bCs/>
                <w:sz w:val="26"/>
                <w:szCs w:val="26"/>
              </w:rPr>
              <w:t>1,962,60</w:t>
            </w:r>
            <w:r w:rsidR="00A3191A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616B6DD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D758" w14:textId="5C9BF04D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2,062,675</w:t>
            </w:r>
          </w:p>
        </w:tc>
      </w:tr>
      <w:tr w:rsidR="00702C19" w:rsidRPr="00D87B1A" w14:paraId="78B3494B" w14:textId="77777777" w:rsidTr="00F35046">
        <w:tc>
          <w:tcPr>
            <w:tcW w:w="2421" w:type="dxa"/>
            <w:shd w:val="clear" w:color="auto" w:fill="auto"/>
          </w:tcPr>
          <w:p w14:paraId="722177A8" w14:textId="77777777" w:rsidR="00702C19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BEB0B6F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432287C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560C07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</w:tcPr>
          <w:p w14:paraId="3BC5157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62BB2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2C19" w:rsidRPr="00D87B1A" w14:paraId="364E73D2" w14:textId="77777777" w:rsidTr="006626D8">
        <w:tc>
          <w:tcPr>
            <w:tcW w:w="2421" w:type="dxa"/>
            <w:shd w:val="clear" w:color="auto" w:fill="auto"/>
          </w:tcPr>
          <w:p w14:paraId="110FB8F0" w14:textId="77777777" w:rsidR="00702C19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</w:tcPr>
          <w:p w14:paraId="233677E0" w14:textId="7A769252" w:rsidR="00702C19" w:rsidRPr="00464FD6" w:rsidRDefault="004B0717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B0717">
              <w:rPr>
                <w:rFonts w:asciiTheme="majorBidi" w:hAnsiTheme="majorBidi" w:cstheme="majorBidi"/>
                <w:sz w:val="26"/>
                <w:szCs w:val="26"/>
              </w:rPr>
              <w:t>247,934</w:t>
            </w:r>
          </w:p>
        </w:tc>
        <w:tc>
          <w:tcPr>
            <w:tcW w:w="243" w:type="dxa"/>
            <w:gridSpan w:val="2"/>
          </w:tcPr>
          <w:p w14:paraId="7BA1980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4C16EDD3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251,943</w:t>
            </w:r>
          </w:p>
        </w:tc>
        <w:tc>
          <w:tcPr>
            <w:tcW w:w="238" w:type="dxa"/>
            <w:gridSpan w:val="2"/>
          </w:tcPr>
          <w:p w14:paraId="6B837BC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E311C3A" w14:textId="2C45E157" w:rsidR="00702C19" w:rsidRPr="00464FD6" w:rsidRDefault="004B0717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B0717">
              <w:rPr>
                <w:rFonts w:asciiTheme="majorBidi" w:hAnsiTheme="majorBidi" w:cstheme="majorBidi"/>
                <w:sz w:val="26"/>
                <w:szCs w:val="26"/>
              </w:rPr>
              <w:t>3,141</w:t>
            </w:r>
          </w:p>
        </w:tc>
        <w:tc>
          <w:tcPr>
            <w:tcW w:w="237" w:type="dxa"/>
            <w:gridSpan w:val="2"/>
          </w:tcPr>
          <w:p w14:paraId="2D14974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089D7CB1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2,031</w:t>
            </w:r>
          </w:p>
        </w:tc>
        <w:tc>
          <w:tcPr>
            <w:tcW w:w="270" w:type="dxa"/>
            <w:gridSpan w:val="2"/>
          </w:tcPr>
          <w:p w14:paraId="42E6A0F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24B9A096" w14:textId="61A6BBCC" w:rsidR="00702C19" w:rsidRPr="00464FD6" w:rsidRDefault="004B0717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B0717">
              <w:rPr>
                <w:rFonts w:asciiTheme="majorBidi" w:hAnsiTheme="majorBidi" w:cstheme="majorBidi"/>
                <w:sz w:val="26"/>
                <w:szCs w:val="26"/>
              </w:rPr>
              <w:t>251,075</w:t>
            </w:r>
          </w:p>
        </w:tc>
        <w:tc>
          <w:tcPr>
            <w:tcW w:w="272" w:type="dxa"/>
          </w:tcPr>
          <w:p w14:paraId="00525C3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2A81C31" w14:textId="7CEB4F98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253,974</w:t>
            </w:r>
          </w:p>
        </w:tc>
      </w:tr>
      <w:tr w:rsidR="00702C19" w:rsidRPr="00D87B1A" w14:paraId="116F3C16" w14:textId="77777777" w:rsidTr="006626D8">
        <w:tc>
          <w:tcPr>
            <w:tcW w:w="2421" w:type="dxa"/>
            <w:shd w:val="clear" w:color="auto" w:fill="auto"/>
          </w:tcPr>
          <w:p w14:paraId="7ABE166D" w14:textId="77777777" w:rsidR="00702C19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09EDE715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11B74475" w:rsidR="00702C19" w:rsidRPr="00464FD6" w:rsidRDefault="00702C19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7786C11" w14:textId="06C6CD53" w:rsidR="00702C19" w:rsidRPr="00464FD6" w:rsidRDefault="00FD27D3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</w:tcPr>
          <w:p w14:paraId="11D6C96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57912F46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6A0488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378FD9FF" w:rsidR="00702C19" w:rsidRPr="00464FD6" w:rsidRDefault="004B0717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B0717">
              <w:rPr>
                <w:rFonts w:asciiTheme="majorBidi" w:hAnsiTheme="majorBidi" w:cstheme="majorBidi"/>
                <w:sz w:val="26"/>
                <w:szCs w:val="26"/>
              </w:rPr>
              <w:t>12,569</w:t>
            </w:r>
          </w:p>
        </w:tc>
        <w:tc>
          <w:tcPr>
            <w:tcW w:w="272" w:type="dxa"/>
          </w:tcPr>
          <w:p w14:paraId="4CBB93E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326C563" w14:textId="07442131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14,714</w:t>
            </w:r>
          </w:p>
        </w:tc>
      </w:tr>
      <w:tr w:rsidR="00702C19" w:rsidRPr="00D87B1A" w14:paraId="5BC283EF" w14:textId="77777777" w:rsidTr="006626D8">
        <w:tc>
          <w:tcPr>
            <w:tcW w:w="2421" w:type="dxa"/>
            <w:shd w:val="clear" w:color="auto" w:fill="auto"/>
          </w:tcPr>
          <w:p w14:paraId="7360D8A7" w14:textId="77777777" w:rsidR="00702C19" w:rsidRPr="00D47FE8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DB1309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67630E4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457779F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45D74B5C" w:rsidR="00702C19" w:rsidRPr="00464FD6" w:rsidRDefault="004B0717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B0717">
              <w:rPr>
                <w:rFonts w:asciiTheme="majorBidi" w:hAnsiTheme="majorBidi" w:cstheme="majorBidi"/>
                <w:sz w:val="26"/>
                <w:szCs w:val="26"/>
              </w:rPr>
              <w:t>263,644</w:t>
            </w:r>
          </w:p>
        </w:tc>
        <w:tc>
          <w:tcPr>
            <w:tcW w:w="272" w:type="dxa"/>
          </w:tcPr>
          <w:p w14:paraId="4BC0A3B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247C" w14:textId="0C6BEB7E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268,688</w:t>
            </w:r>
          </w:p>
        </w:tc>
      </w:tr>
      <w:tr w:rsidR="00702C19" w:rsidRPr="007213E2" w14:paraId="78E153EA" w14:textId="77777777" w:rsidTr="006626D8">
        <w:tc>
          <w:tcPr>
            <w:tcW w:w="2428" w:type="dxa"/>
            <w:gridSpan w:val="2"/>
            <w:shd w:val="clear" w:color="auto" w:fill="auto"/>
          </w:tcPr>
          <w:p w14:paraId="5A8CA62D" w14:textId="65F667EE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212BFDA" w14:textId="43778095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4570F8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AFB4EF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101D1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337BA6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BF758E9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B1ACBC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08186A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AE03E" w14:textId="77777777" w:rsidR="004B0717" w:rsidRDefault="004B0717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3A3E1D47" w14:textId="47FDD2C3" w:rsidR="00702C19" w:rsidRPr="00464FD6" w:rsidRDefault="004B0717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B0717">
              <w:rPr>
                <w:rFonts w:asciiTheme="majorBidi" w:hAnsiTheme="majorBidi" w:cstheme="majorBidi"/>
                <w:bCs/>
                <w:sz w:val="26"/>
                <w:szCs w:val="26"/>
              </w:rPr>
              <w:t>2,894,03</w:t>
            </w:r>
            <w:r w:rsidR="00CC4D0A">
              <w:rPr>
                <w:rFonts w:asciiTheme="majorBidi" w:hAnsiTheme="majorBidi" w:cstheme="majorBidi"/>
                <w:bCs/>
                <w:sz w:val="26"/>
                <w:szCs w:val="26"/>
              </w:rPr>
              <w:t>7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7BF60368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B692B" w14:textId="77777777" w:rsidR="00702C19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EF92D8" w14:textId="4A3E91F4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2,787,168</w:t>
            </w:r>
          </w:p>
        </w:tc>
      </w:tr>
      <w:tr w:rsidR="00702C19" w:rsidRPr="007213E2" w14:paraId="38AF5CE3" w14:textId="77777777" w:rsidTr="00F35046">
        <w:trPr>
          <w:trHeight w:val="379"/>
        </w:trPr>
        <w:tc>
          <w:tcPr>
            <w:tcW w:w="2428" w:type="dxa"/>
            <w:gridSpan w:val="2"/>
          </w:tcPr>
          <w:p w14:paraId="775D23FA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CB73DD4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CCBD61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14:paraId="42E115B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00B9DE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43088516" w:rsidR="00702C19" w:rsidRPr="00464FD6" w:rsidRDefault="004B0717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07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8,402,69</w:t>
            </w:r>
            <w:r w:rsidR="00A319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2" w:type="dxa"/>
            <w:vAlign w:val="center"/>
          </w:tcPr>
          <w:p w14:paraId="2FA7BDC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94E58" w14:textId="7CDEDCA5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8,629,201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D326F2" w:rsidRPr="006A40DC" w14:paraId="33420ADE" w14:textId="77777777" w:rsidTr="00F20DA6">
        <w:tc>
          <w:tcPr>
            <w:tcW w:w="2250" w:type="dxa"/>
          </w:tcPr>
          <w:p w14:paraId="386B859A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0FF13319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326F2" w:rsidRPr="006A40DC" w14:paraId="5401D05F" w14:textId="77777777" w:rsidTr="00F20DA6">
        <w:tc>
          <w:tcPr>
            <w:tcW w:w="2250" w:type="dxa"/>
          </w:tcPr>
          <w:p w14:paraId="07A7B6C0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3"/>
          </w:tcPr>
          <w:p w14:paraId="481A9DE5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4028323C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611BEBAE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72D61C8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730CFAE3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30112B" w:rsidRPr="006A40DC" w14:paraId="4397BC12" w14:textId="77777777" w:rsidTr="00F20DA6">
        <w:tc>
          <w:tcPr>
            <w:tcW w:w="2250" w:type="dxa"/>
          </w:tcPr>
          <w:p w14:paraId="64A3BABB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30 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83F7930" w14:textId="5059C854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252" w:type="dxa"/>
          </w:tcPr>
          <w:p w14:paraId="36191DC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C990295" w14:textId="50FBAE48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247" w:type="dxa"/>
          </w:tcPr>
          <w:p w14:paraId="1505086A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D208EC4" w14:textId="7B0CE8CC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237" w:type="dxa"/>
          </w:tcPr>
          <w:p w14:paraId="6511E13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9FB2B63" w14:textId="2A3A4C78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33BC7EA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54D404" w14:textId="7FB02384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262" w:type="dxa"/>
          </w:tcPr>
          <w:p w14:paraId="0E56927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A3EBAF9" w14:textId="3CC8081A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</w:tr>
      <w:tr w:rsidR="0030112B" w:rsidRPr="006A40DC" w14:paraId="6BFE5879" w14:textId="77777777" w:rsidTr="00F20DA6">
        <w:tc>
          <w:tcPr>
            <w:tcW w:w="2250" w:type="dxa"/>
          </w:tcPr>
          <w:p w14:paraId="2F16E1AC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1BDC42E0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30112B" w:rsidRPr="006A40DC" w14:paraId="00DFEB35" w14:textId="77777777" w:rsidTr="00F20DA6">
        <w:tc>
          <w:tcPr>
            <w:tcW w:w="2250" w:type="dxa"/>
          </w:tcPr>
          <w:p w14:paraId="179516A4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4D924EA5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30112B" w:rsidRPr="006A40DC" w14:paraId="14E5F1D9" w14:textId="77777777" w:rsidTr="00F20DA6">
        <w:tc>
          <w:tcPr>
            <w:tcW w:w="2250" w:type="dxa"/>
          </w:tcPr>
          <w:p w14:paraId="294F0CD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58AD9ED4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17B30BD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ADADB2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49172889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7AEBC9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B43398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22C2331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4EC188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6330C1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2525EB6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D085D0A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30112B" w:rsidRPr="006A40DC" w14:paraId="3254F110" w14:textId="77777777" w:rsidTr="00F20DA6">
        <w:tc>
          <w:tcPr>
            <w:tcW w:w="2250" w:type="dxa"/>
          </w:tcPr>
          <w:p w14:paraId="547BC18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</w:tcPr>
          <w:p w14:paraId="2ABD7FD7" w14:textId="0311AFC3" w:rsidR="0030112B" w:rsidRPr="000D1A6A" w:rsidRDefault="003374DF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374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962,825</w:t>
            </w:r>
          </w:p>
        </w:tc>
        <w:tc>
          <w:tcPr>
            <w:tcW w:w="252" w:type="dxa"/>
            <w:vAlign w:val="bottom"/>
          </w:tcPr>
          <w:p w14:paraId="42DE1C5E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F32401" w14:textId="40124326" w:rsidR="0030112B" w:rsidRPr="000D1A6A" w:rsidRDefault="00C4700D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700D">
              <w:rPr>
                <w:rFonts w:asciiTheme="majorBidi" w:hAnsiTheme="majorBidi" w:cstheme="majorBidi"/>
                <w:sz w:val="26"/>
                <w:szCs w:val="26"/>
              </w:rPr>
              <w:t>1,156,189</w:t>
            </w:r>
          </w:p>
        </w:tc>
        <w:tc>
          <w:tcPr>
            <w:tcW w:w="247" w:type="dxa"/>
            <w:vAlign w:val="bottom"/>
          </w:tcPr>
          <w:p w14:paraId="53B91CBE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F9091D1" w14:textId="3E19D2E2" w:rsidR="0030112B" w:rsidRPr="000D1A6A" w:rsidRDefault="00F60168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01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1,129,673</w:t>
            </w:r>
          </w:p>
        </w:tc>
        <w:tc>
          <w:tcPr>
            <w:tcW w:w="237" w:type="dxa"/>
            <w:vAlign w:val="bottom"/>
          </w:tcPr>
          <w:p w14:paraId="6836F53C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F6AF7CF" w14:textId="5094F8A3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1,007,684</w:t>
            </w:r>
          </w:p>
        </w:tc>
        <w:tc>
          <w:tcPr>
            <w:tcW w:w="270" w:type="dxa"/>
          </w:tcPr>
          <w:p w14:paraId="65B18116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5B20E5E" w14:textId="4D244E57" w:rsidR="0030112B" w:rsidRPr="000D1A6A" w:rsidRDefault="00F60168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01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2,092,498</w:t>
            </w:r>
          </w:p>
        </w:tc>
        <w:tc>
          <w:tcPr>
            <w:tcW w:w="262" w:type="dxa"/>
          </w:tcPr>
          <w:p w14:paraId="7ADE2322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6F6BA46" w14:textId="5E5F87C8" w:rsidR="0030112B" w:rsidRPr="000D1A6A" w:rsidRDefault="00C4700D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700D">
              <w:rPr>
                <w:rFonts w:asciiTheme="majorBidi" w:hAnsiTheme="majorBidi" w:cstheme="majorBidi"/>
                <w:sz w:val="26"/>
                <w:szCs w:val="26"/>
              </w:rPr>
              <w:t>2,163,873</w:t>
            </w:r>
          </w:p>
        </w:tc>
      </w:tr>
      <w:tr w:rsidR="0030112B" w:rsidRPr="006A40DC" w14:paraId="0CC18646" w14:textId="77777777" w:rsidTr="00F20DA6">
        <w:trPr>
          <w:trHeight w:hRule="exact" w:val="360"/>
        </w:trPr>
        <w:tc>
          <w:tcPr>
            <w:tcW w:w="2250" w:type="dxa"/>
          </w:tcPr>
          <w:p w14:paraId="7FB0C049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</w:tcPr>
          <w:p w14:paraId="3ACDA9AE" w14:textId="53315848" w:rsidR="0030112B" w:rsidRPr="000D1A6A" w:rsidRDefault="003374DF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374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17,336</w:t>
            </w:r>
          </w:p>
        </w:tc>
        <w:tc>
          <w:tcPr>
            <w:tcW w:w="252" w:type="dxa"/>
            <w:vAlign w:val="bottom"/>
          </w:tcPr>
          <w:p w14:paraId="7EF3471B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5FBE146" w14:textId="07BBEB50" w:rsidR="0030112B" w:rsidRPr="000D1A6A" w:rsidRDefault="00C4700D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700D">
              <w:rPr>
                <w:rFonts w:asciiTheme="majorBidi" w:hAnsiTheme="majorBidi" w:cstheme="majorBidi"/>
                <w:sz w:val="26"/>
                <w:szCs w:val="26"/>
              </w:rPr>
              <w:t>41,401</w:t>
            </w:r>
          </w:p>
        </w:tc>
        <w:tc>
          <w:tcPr>
            <w:tcW w:w="247" w:type="dxa"/>
            <w:vAlign w:val="bottom"/>
          </w:tcPr>
          <w:p w14:paraId="3AFE2E0B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394040" w14:textId="1D5C2A80" w:rsidR="0030112B" w:rsidRPr="000D1A6A" w:rsidRDefault="00F60168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01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23,315</w:t>
            </w:r>
          </w:p>
        </w:tc>
        <w:tc>
          <w:tcPr>
            <w:tcW w:w="237" w:type="dxa"/>
            <w:vAlign w:val="bottom"/>
          </w:tcPr>
          <w:p w14:paraId="6362B270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C644EB3" w14:textId="488B89C0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70" w:type="dxa"/>
          </w:tcPr>
          <w:p w14:paraId="0F2C04F8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6C74CB3" w14:textId="3B5D76A6" w:rsidR="0030112B" w:rsidRPr="000D1A6A" w:rsidRDefault="00F60168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01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40,651</w:t>
            </w:r>
          </w:p>
        </w:tc>
        <w:tc>
          <w:tcPr>
            <w:tcW w:w="262" w:type="dxa"/>
          </w:tcPr>
          <w:p w14:paraId="46D6481E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5997F9E" w14:textId="481463CE" w:rsidR="0030112B" w:rsidRPr="000D1A6A" w:rsidRDefault="00C4700D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700D">
              <w:rPr>
                <w:rFonts w:asciiTheme="majorBidi" w:hAnsiTheme="majorBidi" w:cstheme="majorBidi"/>
                <w:sz w:val="26"/>
                <w:szCs w:val="26"/>
              </w:rPr>
              <w:t>41,531</w:t>
            </w:r>
          </w:p>
        </w:tc>
      </w:tr>
      <w:tr w:rsidR="0030112B" w:rsidRPr="006A40DC" w14:paraId="17489C4F" w14:textId="77777777" w:rsidTr="00F20DA6">
        <w:tc>
          <w:tcPr>
            <w:tcW w:w="2250" w:type="dxa"/>
          </w:tcPr>
          <w:p w14:paraId="7748F5E8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</w:tcPr>
          <w:p w14:paraId="450EB440" w14:textId="599F94FA" w:rsidR="0030112B" w:rsidRPr="000D1A6A" w:rsidRDefault="003374DF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374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21,775</w:t>
            </w:r>
          </w:p>
        </w:tc>
        <w:tc>
          <w:tcPr>
            <w:tcW w:w="252" w:type="dxa"/>
            <w:vAlign w:val="bottom"/>
          </w:tcPr>
          <w:p w14:paraId="6025D589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67DE441" w14:textId="22B6FB2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12,252</w:t>
            </w:r>
          </w:p>
        </w:tc>
        <w:tc>
          <w:tcPr>
            <w:tcW w:w="247" w:type="dxa"/>
            <w:vAlign w:val="bottom"/>
          </w:tcPr>
          <w:p w14:paraId="46AA5247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F233E45" w14:textId="73D73488" w:rsidR="0030112B" w:rsidRPr="000D1A6A" w:rsidRDefault="00F60168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61893B0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7E6B0BD" w14:textId="559B9D0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17086B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AACED4" w14:textId="468066E0" w:rsidR="0030112B" w:rsidRPr="000D1A6A" w:rsidRDefault="00F60168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01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21,775</w:t>
            </w:r>
          </w:p>
        </w:tc>
        <w:tc>
          <w:tcPr>
            <w:tcW w:w="262" w:type="dxa"/>
          </w:tcPr>
          <w:p w14:paraId="41CD92AD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680D3C3" w14:textId="4C5A30BA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12,252</w:t>
            </w:r>
          </w:p>
        </w:tc>
      </w:tr>
      <w:tr w:rsidR="0030112B" w:rsidRPr="006A40DC" w14:paraId="629982FC" w14:textId="77777777" w:rsidTr="00F20DA6">
        <w:tc>
          <w:tcPr>
            <w:tcW w:w="2250" w:type="dxa"/>
          </w:tcPr>
          <w:p w14:paraId="57A14C94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</w:tcPr>
          <w:p w14:paraId="6203A759" w14:textId="3EB33B48" w:rsidR="0030112B" w:rsidRPr="000D1A6A" w:rsidRDefault="003374DF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374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9,994</w:t>
            </w:r>
          </w:p>
        </w:tc>
        <w:tc>
          <w:tcPr>
            <w:tcW w:w="252" w:type="dxa"/>
            <w:vAlign w:val="bottom"/>
          </w:tcPr>
          <w:p w14:paraId="4137FC84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BDF1F1C" w14:textId="52669C1E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7,264</w:t>
            </w:r>
          </w:p>
        </w:tc>
        <w:tc>
          <w:tcPr>
            <w:tcW w:w="247" w:type="dxa"/>
            <w:vAlign w:val="bottom"/>
          </w:tcPr>
          <w:p w14:paraId="59B92FC4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06A4DB1" w14:textId="220742EA" w:rsidR="0030112B" w:rsidRPr="000D1A6A" w:rsidRDefault="00F60168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93350D2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0B07A1B" w14:textId="404BA745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49345A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C6A32AC" w14:textId="6B10772F" w:rsidR="0030112B" w:rsidRPr="000D1A6A" w:rsidRDefault="00F60168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01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9,994</w:t>
            </w:r>
          </w:p>
        </w:tc>
        <w:tc>
          <w:tcPr>
            <w:tcW w:w="262" w:type="dxa"/>
          </w:tcPr>
          <w:p w14:paraId="61269905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0C938EC" w14:textId="5DE803F1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7,264</w:t>
            </w:r>
          </w:p>
        </w:tc>
      </w:tr>
      <w:tr w:rsidR="0030112B" w:rsidRPr="006A40DC" w14:paraId="3A9971A0" w14:textId="77777777" w:rsidTr="00F20DA6">
        <w:tc>
          <w:tcPr>
            <w:tcW w:w="2250" w:type="dxa"/>
          </w:tcPr>
          <w:p w14:paraId="3642E1C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3EDD50A9" w14:textId="5EA65EA9" w:rsidR="0030112B" w:rsidRPr="000D1A6A" w:rsidRDefault="003374DF" w:rsidP="003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374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3,564</w:t>
            </w:r>
          </w:p>
        </w:tc>
        <w:tc>
          <w:tcPr>
            <w:tcW w:w="252" w:type="dxa"/>
            <w:vAlign w:val="bottom"/>
          </w:tcPr>
          <w:p w14:paraId="4B6C3F68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2C954B9" w14:textId="5C36ED57" w:rsidR="0030112B" w:rsidRPr="000D1A6A" w:rsidRDefault="0030112B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14:paraId="50C3EBD0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3A63A8" w14:textId="0B9EC814" w:rsidR="0030112B" w:rsidRPr="000D1A6A" w:rsidRDefault="00F60168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60DD662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BE649D7" w14:textId="50287F14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AB8796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7D4E19" w14:textId="5AFF0849" w:rsidR="0030112B" w:rsidRPr="000D1A6A" w:rsidRDefault="00F60168" w:rsidP="00F6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01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3,564</w:t>
            </w:r>
          </w:p>
        </w:tc>
        <w:tc>
          <w:tcPr>
            <w:tcW w:w="262" w:type="dxa"/>
          </w:tcPr>
          <w:p w14:paraId="0129EF4D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0CE04C3" w14:textId="069719F9" w:rsidR="0030112B" w:rsidRPr="000D1A6A" w:rsidRDefault="0030112B" w:rsidP="009A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0112B" w:rsidRPr="006A40DC" w14:paraId="2018EC10" w14:textId="77777777" w:rsidTr="00F20DA6">
        <w:tc>
          <w:tcPr>
            <w:tcW w:w="2250" w:type="dxa"/>
          </w:tcPr>
          <w:p w14:paraId="2BA8E2B0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0D526E" w14:textId="478253F3" w:rsidR="0030112B" w:rsidRPr="000D1A6A" w:rsidRDefault="00F60168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6016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1,015,494</w:t>
            </w:r>
          </w:p>
        </w:tc>
        <w:tc>
          <w:tcPr>
            <w:tcW w:w="252" w:type="dxa"/>
            <w:vAlign w:val="bottom"/>
          </w:tcPr>
          <w:p w14:paraId="5F200D4B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BAACD16" w14:textId="117E9C88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1,217,106</w:t>
            </w:r>
          </w:p>
        </w:tc>
        <w:tc>
          <w:tcPr>
            <w:tcW w:w="247" w:type="dxa"/>
            <w:vAlign w:val="bottom"/>
          </w:tcPr>
          <w:p w14:paraId="128AB2D7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DFBA0AB" w14:textId="34202F2B" w:rsidR="0030112B" w:rsidRPr="000D1A6A" w:rsidRDefault="00F60168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6016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1,152,988</w:t>
            </w:r>
          </w:p>
        </w:tc>
        <w:tc>
          <w:tcPr>
            <w:tcW w:w="237" w:type="dxa"/>
            <w:vAlign w:val="bottom"/>
          </w:tcPr>
          <w:p w14:paraId="694FB3A9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1AC37D5" w14:textId="5ECB7E2C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1,007,814</w:t>
            </w:r>
          </w:p>
        </w:tc>
        <w:tc>
          <w:tcPr>
            <w:tcW w:w="270" w:type="dxa"/>
          </w:tcPr>
          <w:p w14:paraId="36E6AD43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91B6BC" w14:textId="5C338ABF" w:rsidR="0030112B" w:rsidRPr="000D1A6A" w:rsidRDefault="00F60168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6016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2,168,482</w:t>
            </w:r>
          </w:p>
        </w:tc>
        <w:tc>
          <w:tcPr>
            <w:tcW w:w="262" w:type="dxa"/>
          </w:tcPr>
          <w:p w14:paraId="531C2A81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A977964" w14:textId="4A557574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2,224,920</w:t>
            </w:r>
          </w:p>
        </w:tc>
      </w:tr>
      <w:tr w:rsidR="0030112B" w:rsidRPr="006A40DC" w14:paraId="15BD563D" w14:textId="77777777" w:rsidTr="00F20DA6">
        <w:tc>
          <w:tcPr>
            <w:tcW w:w="2250" w:type="dxa"/>
          </w:tcPr>
          <w:p w14:paraId="7724E9AA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E252660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23E2863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5A02CF1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5CE8DE42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6CA37978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77D539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4E3BC373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C5E126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5B6EDB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5B8B1A9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69845BA9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30112B" w:rsidRPr="006A40DC" w14:paraId="56BE6DB7" w14:textId="77777777" w:rsidTr="00F20DA6">
        <w:tc>
          <w:tcPr>
            <w:tcW w:w="2250" w:type="dxa"/>
          </w:tcPr>
          <w:p w14:paraId="1BA20E98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3316AC0B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07D2FF23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4928CB9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452D7916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8B1FB3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004C06A6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FA7C214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CD66CF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EE10DB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B096C7E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393C377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30112B" w:rsidRPr="006A40DC" w14:paraId="20374117" w14:textId="77777777" w:rsidTr="00F20DA6">
        <w:tc>
          <w:tcPr>
            <w:tcW w:w="2250" w:type="dxa"/>
            <w:shd w:val="clear" w:color="auto" w:fill="auto"/>
          </w:tcPr>
          <w:p w14:paraId="6283FC3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7C70AC8A" w14:textId="3E293611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977,210</w:t>
            </w:r>
          </w:p>
        </w:tc>
        <w:tc>
          <w:tcPr>
            <w:tcW w:w="252" w:type="dxa"/>
            <w:vAlign w:val="bottom"/>
          </w:tcPr>
          <w:p w14:paraId="0998180E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ADF968C" w14:textId="77C55B06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1,133,602</w:t>
            </w:r>
          </w:p>
        </w:tc>
        <w:tc>
          <w:tcPr>
            <w:tcW w:w="247" w:type="dxa"/>
          </w:tcPr>
          <w:p w14:paraId="5E9F3AF2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1DA537B3" w14:textId="71A48210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6568313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FEF60D2" w14:textId="00D11FB0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6227DD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A01F60" w14:textId="058CA1F9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977,210</w:t>
            </w:r>
          </w:p>
        </w:tc>
        <w:tc>
          <w:tcPr>
            <w:tcW w:w="262" w:type="dxa"/>
          </w:tcPr>
          <w:p w14:paraId="0EE09AC4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99E1277" w14:textId="3044880C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1,133,602</w:t>
            </w:r>
          </w:p>
        </w:tc>
      </w:tr>
      <w:tr w:rsidR="0030112B" w:rsidRPr="006A40DC" w14:paraId="2AE28AA8" w14:textId="77777777" w:rsidTr="00F20DA6">
        <w:tc>
          <w:tcPr>
            <w:tcW w:w="2250" w:type="dxa"/>
          </w:tcPr>
          <w:p w14:paraId="02C8CB61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6C2EE84E" w14:textId="4E0C0391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5E92EEA6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5DA3FE1" w14:textId="1E9B4E8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60D171F4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5E0D87F6" w14:textId="6313C1E0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1,077,990</w:t>
            </w:r>
          </w:p>
        </w:tc>
        <w:tc>
          <w:tcPr>
            <w:tcW w:w="237" w:type="dxa"/>
          </w:tcPr>
          <w:p w14:paraId="4825DEE7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FE52B64" w14:textId="700C5CF8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920,082</w:t>
            </w:r>
          </w:p>
        </w:tc>
        <w:tc>
          <w:tcPr>
            <w:tcW w:w="270" w:type="dxa"/>
          </w:tcPr>
          <w:p w14:paraId="45BE959C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7E6C4C" w14:textId="1CD2E5CC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1,077,990</w:t>
            </w:r>
          </w:p>
        </w:tc>
        <w:tc>
          <w:tcPr>
            <w:tcW w:w="262" w:type="dxa"/>
          </w:tcPr>
          <w:p w14:paraId="7C0D654A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8F3C53D" w14:textId="11F10FD3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920,082</w:t>
            </w:r>
          </w:p>
        </w:tc>
      </w:tr>
      <w:tr w:rsidR="0030112B" w:rsidRPr="006A40DC" w14:paraId="34F18218" w14:textId="77777777" w:rsidTr="00F20DA6">
        <w:tc>
          <w:tcPr>
            <w:tcW w:w="2250" w:type="dxa"/>
          </w:tcPr>
          <w:p w14:paraId="4FEE0C2C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55D636" w14:textId="140276F4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38,284</w:t>
            </w:r>
          </w:p>
        </w:tc>
        <w:tc>
          <w:tcPr>
            <w:tcW w:w="252" w:type="dxa"/>
            <w:vAlign w:val="bottom"/>
          </w:tcPr>
          <w:p w14:paraId="4A07DAD7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634273" w14:textId="3BD7952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83,504</w:t>
            </w:r>
          </w:p>
        </w:tc>
        <w:tc>
          <w:tcPr>
            <w:tcW w:w="247" w:type="dxa"/>
          </w:tcPr>
          <w:p w14:paraId="3CF8EF2C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34FC4A12" w14:textId="6C22A472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74,998</w:t>
            </w:r>
          </w:p>
        </w:tc>
        <w:tc>
          <w:tcPr>
            <w:tcW w:w="237" w:type="dxa"/>
          </w:tcPr>
          <w:p w14:paraId="4DB25B45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E6451E3" w14:textId="2A4AC916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87,732</w:t>
            </w:r>
          </w:p>
        </w:tc>
        <w:tc>
          <w:tcPr>
            <w:tcW w:w="270" w:type="dxa"/>
          </w:tcPr>
          <w:p w14:paraId="79A659E9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D447C9" w14:textId="72B6948A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113,282</w:t>
            </w:r>
          </w:p>
        </w:tc>
        <w:tc>
          <w:tcPr>
            <w:tcW w:w="262" w:type="dxa"/>
          </w:tcPr>
          <w:p w14:paraId="53D2EBDF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DAF9B9B" w14:textId="4DA994EB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171,236</w:t>
            </w:r>
          </w:p>
        </w:tc>
      </w:tr>
      <w:tr w:rsidR="0030112B" w:rsidRPr="006A40DC" w14:paraId="5B5A2ABF" w14:textId="77777777" w:rsidTr="00F20DA6">
        <w:tc>
          <w:tcPr>
            <w:tcW w:w="2250" w:type="dxa"/>
          </w:tcPr>
          <w:p w14:paraId="3018A511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81488E" w14:textId="4EA6D775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1,015,494</w:t>
            </w:r>
          </w:p>
        </w:tc>
        <w:tc>
          <w:tcPr>
            <w:tcW w:w="252" w:type="dxa"/>
            <w:vAlign w:val="bottom"/>
          </w:tcPr>
          <w:p w14:paraId="46C93F16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185FE1E" w14:textId="0746A860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1,217,106</w:t>
            </w:r>
          </w:p>
        </w:tc>
        <w:tc>
          <w:tcPr>
            <w:tcW w:w="247" w:type="dxa"/>
          </w:tcPr>
          <w:p w14:paraId="7C72978A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32C96BF" w14:textId="0CEC841A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1,152,988</w:t>
            </w:r>
          </w:p>
        </w:tc>
        <w:tc>
          <w:tcPr>
            <w:tcW w:w="237" w:type="dxa"/>
          </w:tcPr>
          <w:p w14:paraId="70A002E9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59CA991" w14:textId="332452E9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1,007,814</w:t>
            </w:r>
          </w:p>
        </w:tc>
        <w:tc>
          <w:tcPr>
            <w:tcW w:w="270" w:type="dxa"/>
          </w:tcPr>
          <w:p w14:paraId="26220282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C6FF1C" w14:textId="5A81D74D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C1AB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2,168,482</w:t>
            </w:r>
          </w:p>
        </w:tc>
        <w:tc>
          <w:tcPr>
            <w:tcW w:w="262" w:type="dxa"/>
          </w:tcPr>
          <w:p w14:paraId="4A358C65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357D384" w14:textId="37A53CD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2,224,920</w:t>
            </w:r>
          </w:p>
        </w:tc>
      </w:tr>
      <w:tr w:rsidR="0030112B" w:rsidRPr="006A40DC" w14:paraId="151215DB" w14:textId="77777777" w:rsidTr="00F20DA6">
        <w:trPr>
          <w:trHeight w:val="34"/>
        </w:trPr>
        <w:tc>
          <w:tcPr>
            <w:tcW w:w="2250" w:type="dxa"/>
          </w:tcPr>
          <w:p w14:paraId="2D26B947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19EB51B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00969E43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D420E76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5A319F75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3CBF21A2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7A2902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883ED71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38FF57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A866AD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077CBEC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ED6E4BD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30112B" w:rsidRPr="006A40DC" w14:paraId="5423E747" w14:textId="77777777" w:rsidTr="00F20DA6">
        <w:trPr>
          <w:trHeight w:val="34"/>
        </w:trPr>
        <w:tc>
          <w:tcPr>
            <w:tcW w:w="2250" w:type="dxa"/>
          </w:tcPr>
          <w:p w14:paraId="71DD3B50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4F395436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65608809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34FBB1A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64C9BB9F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A2FA12C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0046E9BC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B816F1E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0B6FA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DC87E52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FA2E00A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679A7B7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30112B" w:rsidRPr="006A40DC" w14:paraId="482CC162" w14:textId="77777777" w:rsidTr="00F20DA6">
        <w:tc>
          <w:tcPr>
            <w:tcW w:w="2250" w:type="dxa"/>
          </w:tcPr>
          <w:p w14:paraId="006C79CB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8922E8" w14:textId="6057131E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1,015,494</w:t>
            </w:r>
          </w:p>
        </w:tc>
        <w:tc>
          <w:tcPr>
            <w:tcW w:w="252" w:type="dxa"/>
          </w:tcPr>
          <w:p w14:paraId="140D0709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D3A0A9" w14:textId="345AB5FA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1,217,106</w:t>
            </w:r>
          </w:p>
        </w:tc>
        <w:tc>
          <w:tcPr>
            <w:tcW w:w="247" w:type="dxa"/>
          </w:tcPr>
          <w:p w14:paraId="1BC75CAC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A3AEDD4" w14:textId="7854D6BC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1,152,988</w:t>
            </w:r>
          </w:p>
        </w:tc>
        <w:tc>
          <w:tcPr>
            <w:tcW w:w="237" w:type="dxa"/>
          </w:tcPr>
          <w:p w14:paraId="51C2B276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545278B" w14:textId="38FED874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1,007,814</w:t>
            </w:r>
          </w:p>
        </w:tc>
        <w:tc>
          <w:tcPr>
            <w:tcW w:w="270" w:type="dxa"/>
          </w:tcPr>
          <w:p w14:paraId="390ACEB2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A85C47" w14:textId="6DCC280E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2,168,482</w:t>
            </w:r>
          </w:p>
        </w:tc>
        <w:tc>
          <w:tcPr>
            <w:tcW w:w="262" w:type="dxa"/>
          </w:tcPr>
          <w:p w14:paraId="4BE8F2EC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2BC2D90" w14:textId="1C15EA7D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2,224,920</w:t>
            </w:r>
          </w:p>
        </w:tc>
      </w:tr>
      <w:tr w:rsidR="0030112B" w:rsidRPr="006A40DC" w14:paraId="4EAC83AB" w14:textId="77777777" w:rsidTr="00F20DA6">
        <w:tc>
          <w:tcPr>
            <w:tcW w:w="2250" w:type="dxa"/>
          </w:tcPr>
          <w:p w14:paraId="78039ECB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EFDBEA" w14:textId="5B19E5FE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1,015,494</w:t>
            </w:r>
          </w:p>
        </w:tc>
        <w:tc>
          <w:tcPr>
            <w:tcW w:w="252" w:type="dxa"/>
          </w:tcPr>
          <w:p w14:paraId="35D477C0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302CF20" w14:textId="10ADC303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1,217,106</w:t>
            </w:r>
          </w:p>
        </w:tc>
        <w:tc>
          <w:tcPr>
            <w:tcW w:w="247" w:type="dxa"/>
          </w:tcPr>
          <w:p w14:paraId="0DD0D851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20075F2A" w14:textId="09713150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1,152,988</w:t>
            </w:r>
          </w:p>
        </w:tc>
        <w:tc>
          <w:tcPr>
            <w:tcW w:w="237" w:type="dxa"/>
          </w:tcPr>
          <w:p w14:paraId="55DA8986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BDACD85" w14:textId="7C4C3AB6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1,007,814</w:t>
            </w:r>
          </w:p>
        </w:tc>
        <w:tc>
          <w:tcPr>
            <w:tcW w:w="270" w:type="dxa"/>
          </w:tcPr>
          <w:p w14:paraId="540B3A1C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1395C" w14:textId="297BC09A" w:rsidR="0030112B" w:rsidRPr="000D1A6A" w:rsidRDefault="009C1AB2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C1AB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2,168,482</w:t>
            </w:r>
          </w:p>
        </w:tc>
        <w:tc>
          <w:tcPr>
            <w:tcW w:w="262" w:type="dxa"/>
          </w:tcPr>
          <w:p w14:paraId="08C25B90" w14:textId="77777777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33F4E53" w14:textId="7026CEAB" w:rsidR="0030112B" w:rsidRPr="000D1A6A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2,224,920</w:t>
            </w:r>
          </w:p>
        </w:tc>
      </w:tr>
    </w:tbl>
    <w:p w14:paraId="4B4415D5" w14:textId="77777777" w:rsidR="00D326F2" w:rsidRPr="00702C19" w:rsidRDefault="00D326F2" w:rsidP="00D32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671E104" w14:textId="64899BD9" w:rsidR="00AA51CA" w:rsidRDefault="00AA5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915EA58" w14:textId="3CD33DF0" w:rsidR="006B4DD5" w:rsidRDefault="003B12D0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53FA3B90" w14:textId="77777777" w:rsidR="00167561" w:rsidRPr="00C52C41" w:rsidRDefault="00167561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84324" w14:textId="44FAEA1C" w:rsidR="00B1338F" w:rsidRPr="009C40BF" w:rsidRDefault="00B1338F" w:rsidP="00F36B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3E5B637B" w:rsidR="00B1338F" w:rsidRP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5348B393" w:rsidR="00E060C2" w:rsidRDefault="00E0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62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B1338F" w:rsidRPr="00F0616C" w14:paraId="74D2849E" w14:textId="77777777" w:rsidTr="003F4B07">
        <w:trPr>
          <w:cantSplit/>
          <w:trHeight w:val="326"/>
        </w:trPr>
        <w:tc>
          <w:tcPr>
            <w:tcW w:w="2340" w:type="dxa"/>
            <w:shd w:val="clear" w:color="auto" w:fill="auto"/>
            <w:vAlign w:val="bottom"/>
          </w:tcPr>
          <w:p w14:paraId="42D4B624" w14:textId="080464D3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3F4B07">
        <w:trPr>
          <w:cantSplit/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A52F8" w:rsidRPr="00F0616C" w14:paraId="388E810A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1F811511" w14:textId="3358CB48" w:rsidR="00CF7F0C" w:rsidRPr="00F0616C" w:rsidRDefault="00CF7F0C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994C12" w14:textId="7E1A710C" w:rsidR="00CF7F0C" w:rsidRPr="004478DD" w:rsidRDefault="00CF7F0C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C70A18" w14:textId="2C45C0E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 w:rsidR="002A52F8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D3AC9" w14:textId="77777777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E19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979EF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8703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8FA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9555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B1735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462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D3D16" w:rsidRPr="00F0616C" w14:paraId="65C6FAF6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4CD1C73" w14:textId="48385A3E" w:rsidR="001D3D16" w:rsidRPr="001D3D16" w:rsidRDefault="00F36BAC" w:rsidP="001D3D1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D3D16"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E35B0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280" w:type="dxa"/>
            <w:gridSpan w:val="13"/>
            <w:vAlign w:val="bottom"/>
          </w:tcPr>
          <w:p w14:paraId="2BC954CD" w14:textId="77777777" w:rsidR="001D3D16" w:rsidRPr="00F0616C" w:rsidRDefault="001D3D16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A52F8" w:rsidRPr="00F0616C" w14:paraId="14B9CC5A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95BC196" w14:textId="77777777" w:rsidR="00CF7F0C" w:rsidRPr="00920567" w:rsidRDefault="00CF7F0C" w:rsidP="004478DD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01E7F3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FB4CF6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84F700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AAD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EA2A0A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5B87F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440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D684F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7583F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12F8B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2A52F8" w:rsidRPr="00F0616C" w14:paraId="65A8D3CD" w14:textId="77777777" w:rsidTr="003F4B07">
        <w:trPr>
          <w:cantSplit/>
          <w:trHeight w:val="227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7F02A552" w14:textId="1B122E8C" w:rsidR="00CF7F0C" w:rsidRPr="00F0616C" w:rsidRDefault="00CF7F0C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E06B3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698AF1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3DA3C6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0D50B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B9F96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A21912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A89EE8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4FC2E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B38A5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A52F8" w:rsidRPr="00F0616C" w14:paraId="6EC95545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18D252B7" w14:textId="77777777" w:rsidR="00CF7F0C" w:rsidRPr="00B95942" w:rsidRDefault="00CF7F0C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45060473" w14:textId="77777777" w:rsidR="00CF7F0C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27BE27B5" w:rsidR="00CF7F0C" w:rsidRPr="00B81D5F" w:rsidRDefault="00CF7F0C" w:rsidP="003A129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C0130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121D59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7A2DCF" w14:textId="77777777" w:rsidR="00CF7F0C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153406A3" w:rsidR="00CF7F0C" w:rsidRPr="00B81D5F" w:rsidRDefault="00CF7F0C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C0130">
              <w:rPr>
                <w:rFonts w:asciiTheme="majorBidi" w:hAnsiTheme="majorBidi" w:cstheme="majorBidi"/>
                <w:sz w:val="26"/>
                <w:szCs w:val="26"/>
              </w:rPr>
              <w:t>61,023</w:t>
            </w:r>
          </w:p>
        </w:tc>
        <w:tc>
          <w:tcPr>
            <w:tcW w:w="180" w:type="dxa"/>
          </w:tcPr>
          <w:p w14:paraId="12017B1A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C82692" w14:textId="77777777" w:rsidR="00CF7F0C" w:rsidRDefault="00CF7F0C" w:rsidP="007649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1465B2B0" w:rsidR="00CF7F0C" w:rsidRPr="00B81D5F" w:rsidRDefault="00CF7F0C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C0130">
              <w:rPr>
                <w:rFonts w:asciiTheme="majorBidi" w:hAnsiTheme="majorBidi" w:cstheme="majorBidi"/>
                <w:sz w:val="26"/>
                <w:szCs w:val="26"/>
              </w:rPr>
              <w:t>75,133</w:t>
            </w:r>
          </w:p>
        </w:tc>
        <w:tc>
          <w:tcPr>
            <w:tcW w:w="180" w:type="dxa"/>
            <w:vAlign w:val="bottom"/>
          </w:tcPr>
          <w:p w14:paraId="4A709D33" w14:textId="77777777" w:rsidR="00CF7F0C" w:rsidRPr="00B81D5F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B95E7" w14:textId="06C8A6C7" w:rsidR="00CF7F0C" w:rsidRPr="00B81D5F" w:rsidRDefault="00CF7F0C" w:rsidP="00764939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75,133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C299BB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907A78" w14:textId="1BA664E5" w:rsidR="00CF7F0C" w:rsidRPr="00B81D5F" w:rsidRDefault="00CF7F0C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17C6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7DA07" w14:textId="1EE9AE31" w:rsidR="00CF7F0C" w:rsidRPr="00B81D5F" w:rsidRDefault="00CF7F0C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402E0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F3E64" w14:textId="61285C81" w:rsidR="00CF7F0C" w:rsidRPr="00B81D5F" w:rsidRDefault="00CF7F0C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75,133</w:t>
            </w:r>
          </w:p>
        </w:tc>
      </w:tr>
      <w:tr w:rsidR="002A52F8" w:rsidRPr="00F0616C" w14:paraId="1427B93D" w14:textId="77777777" w:rsidTr="003F4B07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3CD93B31" w14:textId="77777777" w:rsidR="00CF7F0C" w:rsidRPr="00B95942" w:rsidRDefault="00CF7F0C" w:rsidP="00764939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0A140D20" w14:textId="77777777" w:rsidR="00CF7F0C" w:rsidRDefault="00CF7F0C" w:rsidP="00D64F3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3E484B95" w:rsidR="00CF7F0C" w:rsidRPr="00B81D5F" w:rsidRDefault="00CF7F0C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AE30BE" w14:textId="77777777" w:rsidR="00CF7F0C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08632DC7" w:rsidR="00CF7F0C" w:rsidRPr="00B81D5F" w:rsidRDefault="00CF7F0C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C01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F8E3191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18E0B3" w14:textId="77777777" w:rsidR="00CF7F0C" w:rsidRDefault="00CF7F0C" w:rsidP="007649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535D78B0" w:rsidR="00CF7F0C" w:rsidRPr="00B81D5F" w:rsidRDefault="00CF7F0C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C01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42314198" w14:textId="77777777" w:rsidR="00CF7F0C" w:rsidRPr="00B81D5F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E38D0" w14:textId="5AB2E274" w:rsidR="00CF7F0C" w:rsidRPr="00B81D5F" w:rsidRDefault="00CF7F0C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C6772E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D6DDAE" w14:textId="5979561E" w:rsidR="00CF7F0C" w:rsidRPr="00B81D5F" w:rsidRDefault="00CF7F0C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318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BCB641" w14:textId="541FF8AF" w:rsidR="00CF7F0C" w:rsidRPr="00B81D5F" w:rsidRDefault="00CF7F0C" w:rsidP="00764939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8B8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A7B06B" w14:textId="6DE039C6" w:rsidR="00CF7F0C" w:rsidRPr="00B81D5F" w:rsidRDefault="00CF7F0C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2A52F8" w:rsidRPr="00F0616C" w14:paraId="18F79E67" w14:textId="77777777" w:rsidTr="003F4B07">
        <w:trPr>
          <w:cantSplit/>
          <w:trHeight w:hRule="exact" w:val="317"/>
        </w:trPr>
        <w:tc>
          <w:tcPr>
            <w:tcW w:w="2340" w:type="dxa"/>
            <w:shd w:val="clear" w:color="auto" w:fill="auto"/>
            <w:vAlign w:val="bottom"/>
          </w:tcPr>
          <w:p w14:paraId="52FA0DC2" w14:textId="77777777" w:rsidR="00CF7F0C" w:rsidRPr="00F0616C" w:rsidRDefault="00CF7F0C" w:rsidP="00764939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EEB8F2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A3A0437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C085D4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DAD34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C4A5A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12B5E8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D94366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FB69CA" w14:textId="77777777" w:rsidR="00CF7F0C" w:rsidRPr="00764939" w:rsidRDefault="00CF7F0C" w:rsidP="00764939">
            <w:pPr>
              <w:pStyle w:val="acctfourfigures"/>
              <w:tabs>
                <w:tab w:val="decimal" w:pos="44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1613AC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FD642F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F9297B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72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91552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3C91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  <w:tab w:val="decimal" w:pos="110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52F8" w:rsidRPr="00F0616C" w14:paraId="344FD42D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E849DDF" w14:textId="77777777" w:rsidR="00CF7F0C" w:rsidRPr="00920567" w:rsidRDefault="00CF7F0C" w:rsidP="00764939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70A966A6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D3EB36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F348AA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3777A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2092D8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AE2F1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52C37B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220C0B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34CAF9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5BAF84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69148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443929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519862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52F8" w:rsidRPr="00F0616C" w14:paraId="289B92C7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1A80E10" w14:textId="2C9F5E29" w:rsidR="00CF7F0C" w:rsidRPr="00F0616C" w:rsidRDefault="00CF7F0C" w:rsidP="0076493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07305967" w14:textId="00425D0F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C0130">
              <w:rPr>
                <w:rFonts w:asciiTheme="majorBidi" w:hAnsiTheme="majorBidi" w:cstheme="majorBidi"/>
                <w:sz w:val="26"/>
                <w:szCs w:val="26"/>
              </w:rPr>
              <w:t>(19,030)</w:t>
            </w:r>
          </w:p>
        </w:tc>
        <w:tc>
          <w:tcPr>
            <w:tcW w:w="180" w:type="dxa"/>
            <w:vAlign w:val="bottom"/>
          </w:tcPr>
          <w:p w14:paraId="64E272D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DC687" w14:textId="4E1555D1" w:rsidR="00CF7F0C" w:rsidRPr="00764939" w:rsidRDefault="00CF7F0C" w:rsidP="003F4B07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960A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F39D47" w14:textId="200ECF57" w:rsidR="00CF7F0C" w:rsidRPr="00764939" w:rsidRDefault="00CF7F0C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(19,030)</w:t>
            </w:r>
          </w:p>
        </w:tc>
        <w:tc>
          <w:tcPr>
            <w:tcW w:w="180" w:type="dxa"/>
            <w:vAlign w:val="bottom"/>
          </w:tcPr>
          <w:p w14:paraId="16E58343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96C57" w14:textId="427567EC" w:rsidR="00CF7F0C" w:rsidRPr="00764939" w:rsidRDefault="00CF7F0C" w:rsidP="000A78D1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EE3EFC" w14:textId="77777777" w:rsidR="00CF7F0C" w:rsidRPr="00764939" w:rsidRDefault="00CF7F0C" w:rsidP="00764939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F353A5" w14:textId="5CE1187D" w:rsidR="00CF7F0C" w:rsidRPr="00764939" w:rsidRDefault="00CF7F0C" w:rsidP="0076493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(19,030)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C8B6D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DAE11" w14:textId="2D20B3E2" w:rsidR="00CF7F0C" w:rsidRPr="00764939" w:rsidRDefault="00CF7F0C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B7102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B215C" w14:textId="1184015B" w:rsidR="00CF7F0C" w:rsidRPr="00764939" w:rsidRDefault="00CF7F0C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(19,030)</w:t>
            </w:r>
          </w:p>
        </w:tc>
      </w:tr>
    </w:tbl>
    <w:p w14:paraId="5AD6AACF" w14:textId="24E81A10" w:rsidR="00C714C3" w:rsidRDefault="00C714C3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3CAC7A" w14:textId="77777777" w:rsidR="00C714C3" w:rsidRDefault="00C71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053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714C3" w:rsidRPr="00F0616C" w14:paraId="59E3E787" w14:textId="77777777" w:rsidTr="002D3A96">
        <w:trPr>
          <w:cantSplit/>
          <w:trHeight w:val="326"/>
        </w:trPr>
        <w:tc>
          <w:tcPr>
            <w:tcW w:w="2340" w:type="dxa"/>
            <w:shd w:val="clear" w:color="auto" w:fill="auto"/>
            <w:vAlign w:val="bottom"/>
          </w:tcPr>
          <w:p w14:paraId="153AA0BB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0534E939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C714C3" w:rsidRPr="00F0616C" w14:paraId="3048F417" w14:textId="77777777" w:rsidTr="002D3A96">
        <w:trPr>
          <w:cantSplit/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17360C3F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F809D70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4248F4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97C79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14C3" w:rsidRPr="00F0616C" w14:paraId="182B9AC9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79C8F0CA" w14:textId="77777777" w:rsidR="00C714C3" w:rsidRPr="00F0616C" w:rsidRDefault="00C714C3" w:rsidP="00BD51E6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CA7ECE" w14:textId="77777777" w:rsidR="00C714C3" w:rsidRPr="004478DD" w:rsidRDefault="00C714C3" w:rsidP="00BD51E6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F6F5D6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5F3DF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D8146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9382B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09A0E2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46DDD1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861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9908D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B59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D9DEA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FE3A9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DB971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FDF05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14C3" w:rsidRPr="00F0616C" w14:paraId="0D6EB5D1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BDDCDEF" w14:textId="77777777" w:rsidR="00C714C3" w:rsidRPr="00F0616C" w:rsidRDefault="00C714C3" w:rsidP="00BD51E6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67323D83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714C3" w:rsidRPr="00F0616C" w14:paraId="359F10DE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B41C3A0" w14:textId="723D6DD0" w:rsidR="00C714C3" w:rsidRPr="001D3D16" w:rsidRDefault="00C714C3" w:rsidP="00BD51E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8190" w:type="dxa"/>
            <w:gridSpan w:val="13"/>
            <w:vAlign w:val="bottom"/>
          </w:tcPr>
          <w:p w14:paraId="54FAD3E0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714C3" w:rsidRPr="00F0616C" w14:paraId="7D9AFE8C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3256DBFB" w14:textId="77777777" w:rsidR="00C714C3" w:rsidRPr="00920567" w:rsidRDefault="00C714C3" w:rsidP="00BD51E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942030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7AEB07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A9729F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431819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A45FCD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017C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A78A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3810C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3A962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F4C7C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45DD4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45E6E5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B7C8B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C714C3" w:rsidRPr="00F0616C" w14:paraId="2EEBA6CC" w14:textId="77777777" w:rsidTr="002D3A96">
        <w:trPr>
          <w:cantSplit/>
          <w:trHeight w:val="227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3E242F4E" w14:textId="4999BC49" w:rsidR="00C714C3" w:rsidRPr="00F0616C" w:rsidRDefault="00C714C3" w:rsidP="00BD51E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2D3A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0D37934A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A2A1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CD94A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CC1AB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9AEBA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210417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A6BD20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B2352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AD689E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933443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48D764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7BE42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714C3" w:rsidRPr="00F0616C" w14:paraId="047BAA80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16AADAA" w14:textId="77777777" w:rsidR="00C714C3" w:rsidRPr="00B95942" w:rsidRDefault="00C714C3" w:rsidP="00BD51E6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14950629" w14:textId="77777777" w:rsidR="00C714C3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1A1D99" w14:textId="728D1DE3" w:rsidR="00C714C3" w:rsidRPr="00B81D5F" w:rsidRDefault="003A1292" w:rsidP="005538D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A129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14,610</w:t>
            </w:r>
          </w:p>
        </w:tc>
        <w:tc>
          <w:tcPr>
            <w:tcW w:w="180" w:type="dxa"/>
          </w:tcPr>
          <w:p w14:paraId="68EE5417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1CEA92" w14:textId="77777777" w:rsidR="00C714C3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5FB250" w14:textId="222362FE" w:rsidR="00C714C3" w:rsidRPr="00B81D5F" w:rsidRDefault="003A1292" w:rsidP="005538D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A129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59,799</w:t>
            </w:r>
          </w:p>
        </w:tc>
        <w:tc>
          <w:tcPr>
            <w:tcW w:w="180" w:type="dxa"/>
          </w:tcPr>
          <w:p w14:paraId="0C4887A6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88A3F3" w14:textId="77777777" w:rsidR="00C714C3" w:rsidRDefault="00C714C3" w:rsidP="00BD51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068767" w14:textId="3AC1EC16" w:rsidR="00C714C3" w:rsidRPr="00B81D5F" w:rsidRDefault="005538DC" w:rsidP="00BD51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74,409</w:t>
            </w:r>
          </w:p>
        </w:tc>
        <w:tc>
          <w:tcPr>
            <w:tcW w:w="180" w:type="dxa"/>
            <w:vAlign w:val="bottom"/>
          </w:tcPr>
          <w:p w14:paraId="73856A5C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4E33A5" w14:textId="15450292" w:rsidR="00C714C3" w:rsidRPr="00B81D5F" w:rsidRDefault="0087374C" w:rsidP="00BD51E6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37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74,409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03442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1905B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BDEBC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EC8686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F18D50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C6E63E" w14:textId="2FC33021" w:rsidR="00C714C3" w:rsidRPr="00B81D5F" w:rsidRDefault="0087374C" w:rsidP="00BD51E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37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74,409</w:t>
            </w:r>
          </w:p>
        </w:tc>
      </w:tr>
      <w:tr w:rsidR="00C714C3" w:rsidRPr="00F0616C" w14:paraId="463E6ECB" w14:textId="77777777" w:rsidTr="002D3A96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1748990A" w14:textId="77777777" w:rsidR="00C714C3" w:rsidRPr="00B95942" w:rsidRDefault="00C714C3" w:rsidP="00BD51E6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5723D25F" w14:textId="77777777" w:rsidR="00C714C3" w:rsidRDefault="00C714C3" w:rsidP="00BD51E6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4A7A21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3C01E2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20EFEE" w14:textId="77777777" w:rsidR="00C714C3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A1331C" w14:textId="77777777" w:rsidR="00C714C3" w:rsidRPr="00B81D5F" w:rsidRDefault="00C714C3" w:rsidP="005538D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C01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2E32951D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8F339A" w14:textId="77777777" w:rsidR="00C714C3" w:rsidRDefault="00C714C3" w:rsidP="00BD51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B9262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C01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53EB819B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80681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E4B9E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27D48C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1EB23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763CE3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A9985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B06C7A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C714C3" w:rsidRPr="00F0616C" w14:paraId="2A8475B0" w14:textId="77777777" w:rsidTr="002D3A96">
        <w:trPr>
          <w:cantSplit/>
          <w:trHeight w:hRule="exact" w:val="317"/>
        </w:trPr>
        <w:tc>
          <w:tcPr>
            <w:tcW w:w="2340" w:type="dxa"/>
            <w:shd w:val="clear" w:color="auto" w:fill="auto"/>
            <w:vAlign w:val="bottom"/>
          </w:tcPr>
          <w:p w14:paraId="642D3FEE" w14:textId="77777777" w:rsidR="00C714C3" w:rsidRPr="00F0616C" w:rsidRDefault="00C714C3" w:rsidP="00BD51E6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FA73AA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34114E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88C14B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6C198F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1D6F72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4942DB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968840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F5DE08" w14:textId="77777777" w:rsidR="00C714C3" w:rsidRPr="00764939" w:rsidRDefault="00C714C3" w:rsidP="00BD51E6">
            <w:pPr>
              <w:pStyle w:val="acctfourfigures"/>
              <w:tabs>
                <w:tab w:val="decimal" w:pos="44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53D07E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7247B7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361E6F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472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A51D4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621320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  <w:tab w:val="decimal" w:pos="110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14C3" w:rsidRPr="00F0616C" w14:paraId="2A189F9C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36A3AA38" w14:textId="77777777" w:rsidR="00C714C3" w:rsidRPr="00920567" w:rsidRDefault="00C714C3" w:rsidP="00BD51E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3FC5FE0C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AFF079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A90AD3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113BAF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2B8C27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AC9D5E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1DF9E3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085207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3FCB36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63830D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A7588D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FCCFFF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C43B02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14C3" w:rsidRPr="00F0616C" w14:paraId="639F1521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E987612" w14:textId="37B54657" w:rsidR="00C714C3" w:rsidRPr="00F0616C" w:rsidRDefault="00C714C3" w:rsidP="00BD51E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 w:rsidR="002D3A9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29F66A9B" w14:textId="66DB7186" w:rsidR="00C714C3" w:rsidRPr="00764939" w:rsidRDefault="005538DC" w:rsidP="00BD51E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(2,673)</w:t>
            </w:r>
          </w:p>
        </w:tc>
        <w:tc>
          <w:tcPr>
            <w:tcW w:w="180" w:type="dxa"/>
            <w:vAlign w:val="bottom"/>
          </w:tcPr>
          <w:p w14:paraId="6D647C85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09EDB5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EF1081A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D0B4FF" w14:textId="1385CB98" w:rsidR="00C714C3" w:rsidRPr="00764939" w:rsidRDefault="005538DC" w:rsidP="00BD51E6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  <w:tc>
          <w:tcPr>
            <w:tcW w:w="180" w:type="dxa"/>
            <w:vAlign w:val="bottom"/>
          </w:tcPr>
          <w:p w14:paraId="74BC75AC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FB3BEB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36B110" w14:textId="77777777" w:rsidR="00C714C3" w:rsidRPr="00764939" w:rsidRDefault="00C714C3" w:rsidP="00BD51E6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33950B" w14:textId="7767183E" w:rsidR="00C714C3" w:rsidRPr="00764939" w:rsidRDefault="005538DC" w:rsidP="00BD51E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9A5DB" w14:textId="77777777" w:rsidR="00C714C3" w:rsidRPr="00764939" w:rsidRDefault="00C714C3" w:rsidP="00BD51E6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C9ABF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198993" w14:textId="77777777" w:rsidR="00C714C3" w:rsidRPr="00764939" w:rsidRDefault="00C714C3" w:rsidP="00BD51E6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F8D5E" w14:textId="34F47554" w:rsidR="00C714C3" w:rsidRPr="00764939" w:rsidRDefault="005538DC" w:rsidP="00BD51E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</w:tr>
    </w:tbl>
    <w:p w14:paraId="68FA85DA" w14:textId="77777777" w:rsidR="00C714C3" w:rsidRPr="00DF68CF" w:rsidRDefault="00C714C3" w:rsidP="00DF68C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/>
        </w:rPr>
      </w:pPr>
    </w:p>
    <w:p w14:paraId="384DA438" w14:textId="350DADB4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9BE1DDC" w14:textId="72777E70" w:rsidR="00686A2E" w:rsidRPr="003F4FEE" w:rsidRDefault="003B12D0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B0181B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B0181B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971C73" w:rsidRPr="007B32AC" w14:paraId="67E6ED5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2CC9DF5A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8A3FAF" w14:textId="11BB81F9" w:rsidR="00971C73" w:rsidRPr="003E5BB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" w:type="dxa"/>
          </w:tcPr>
          <w:p w14:paraId="6DB9FB0E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12E14A2A" w14:textId="6175E2BB" w:rsidR="00971C73" w:rsidRPr="0010463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71C73" w:rsidRPr="007B32AC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365D88E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46" w:type="dxa"/>
          </w:tcPr>
          <w:p w14:paraId="01AE97C1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29D85EE3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22457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71C73" w:rsidRPr="007B32AC" w14:paraId="790FA9E6" w14:textId="77777777" w:rsidTr="0015313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971C73" w:rsidRPr="003E5BB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1C73" w:rsidRPr="00C52C41" w14:paraId="5C68879C" w14:textId="31D680ED" w:rsidTr="00D03993">
        <w:tc>
          <w:tcPr>
            <w:tcW w:w="5850" w:type="dxa"/>
          </w:tcPr>
          <w:p w14:paraId="4A6E4F91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1C73" w:rsidRPr="00C52C41" w14:paraId="0ACBF5B1" w14:textId="77777777" w:rsidTr="0015313C">
        <w:trPr>
          <w:trHeight w:val="299"/>
        </w:trPr>
        <w:tc>
          <w:tcPr>
            <w:tcW w:w="5850" w:type="dxa"/>
          </w:tcPr>
          <w:p w14:paraId="60828481" w14:textId="223904BF" w:rsidR="00971C73" w:rsidRPr="0015313C" w:rsidRDefault="001B056D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A22275A" w14:textId="383B34CC" w:rsidR="00971C73" w:rsidRDefault="0015313C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14,521</w:t>
            </w:r>
          </w:p>
        </w:tc>
        <w:tc>
          <w:tcPr>
            <w:tcW w:w="270" w:type="dxa"/>
            <w:gridSpan w:val="2"/>
            <w:vAlign w:val="bottom"/>
          </w:tcPr>
          <w:p w14:paraId="5B4C5D0B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1B9A556D" w14:textId="01B87060" w:rsidR="00971C73" w:rsidRPr="00104637" w:rsidRDefault="0015313C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17,577</w:t>
            </w:r>
          </w:p>
        </w:tc>
      </w:tr>
      <w:tr w:rsidR="00971C73" w:rsidRPr="007B32AC" w14:paraId="1F696BF6" w14:textId="77777777" w:rsidTr="0015313C">
        <w:tblPrEx>
          <w:tblLook w:val="04A0" w:firstRow="1" w:lastRow="0" w:firstColumn="1" w:lastColumn="0" w:noHBand="0" w:noVBand="1"/>
        </w:tblPrEx>
        <w:trPr>
          <w:trHeight w:val="314"/>
          <w:tblHeader/>
        </w:trPr>
        <w:tc>
          <w:tcPr>
            <w:tcW w:w="5850" w:type="dxa"/>
          </w:tcPr>
          <w:p w14:paraId="32C28D8A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71C73" w:rsidRPr="00C52C41" w14:paraId="6A3CBE65" w14:textId="73F6AD2E" w:rsidTr="005A70FA">
        <w:tc>
          <w:tcPr>
            <w:tcW w:w="5850" w:type="dxa"/>
          </w:tcPr>
          <w:p w14:paraId="3E989107" w14:textId="5AC655E5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710" w:type="dxa"/>
          </w:tcPr>
          <w:p w14:paraId="7E008E22" w14:textId="77777777" w:rsidR="00971C73" w:rsidRPr="00AC4BC9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59B153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F4AA78" w14:textId="7777777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1C73" w:rsidRPr="00FC6042" w14:paraId="32AEB05F" w14:textId="77777777" w:rsidTr="001C7772">
        <w:tc>
          <w:tcPr>
            <w:tcW w:w="5850" w:type="dxa"/>
          </w:tcPr>
          <w:p w14:paraId="7D7A8FEB" w14:textId="10BDB17B" w:rsidR="00971C73" w:rsidRPr="00FC604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710" w:type="dxa"/>
          </w:tcPr>
          <w:p w14:paraId="61F035A9" w14:textId="4EB7B4EE" w:rsidR="00971C73" w:rsidRPr="00FC6042" w:rsidRDefault="00EC7CFA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6917E8" w:rsidRPr="006917E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428</w:t>
            </w:r>
          </w:p>
        </w:tc>
        <w:tc>
          <w:tcPr>
            <w:tcW w:w="270" w:type="dxa"/>
            <w:gridSpan w:val="2"/>
          </w:tcPr>
          <w:p w14:paraId="57478802" w14:textId="77777777" w:rsidR="00971C73" w:rsidRPr="00FC604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3998FA" w14:textId="25E80694" w:rsidR="00971C73" w:rsidRPr="00FC6042" w:rsidRDefault="006917E8" w:rsidP="00691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17E8">
              <w:rPr>
                <w:rFonts w:ascii="Angsana New" w:hAnsi="Angsana New"/>
                <w:sz w:val="30"/>
                <w:szCs w:val="30"/>
              </w:rPr>
              <w:t>4,071</w:t>
            </w:r>
          </w:p>
        </w:tc>
      </w:tr>
      <w:tr w:rsidR="00971C73" w:rsidRPr="00FC6042" w14:paraId="1C7BAFEF" w14:textId="77777777" w:rsidTr="001C7772">
        <w:tc>
          <w:tcPr>
            <w:tcW w:w="5850" w:type="dxa"/>
          </w:tcPr>
          <w:p w14:paraId="29F54C7D" w14:textId="64675CC6" w:rsidR="00971C73" w:rsidRPr="00FC604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710" w:type="dxa"/>
          </w:tcPr>
          <w:p w14:paraId="428427B2" w14:textId="58D82927" w:rsidR="00971C73" w:rsidRPr="00FC6042" w:rsidRDefault="006917E8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17E8">
              <w:rPr>
                <w:rFonts w:ascii="Angsana New" w:hAnsi="Angsana New"/>
                <w:sz w:val="30"/>
                <w:szCs w:val="30"/>
              </w:rPr>
              <w:t>21,715</w:t>
            </w:r>
          </w:p>
        </w:tc>
        <w:tc>
          <w:tcPr>
            <w:tcW w:w="270" w:type="dxa"/>
            <w:gridSpan w:val="2"/>
          </w:tcPr>
          <w:p w14:paraId="62F3B669" w14:textId="77777777" w:rsidR="00971C73" w:rsidRPr="00FC604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A9BB1A" w14:textId="7055435F" w:rsidR="00971C73" w:rsidRPr="00FC6042" w:rsidRDefault="006917E8" w:rsidP="00691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17E8">
              <w:rPr>
                <w:rFonts w:ascii="Angsana New" w:hAnsi="Angsana New"/>
                <w:sz w:val="30"/>
                <w:szCs w:val="30"/>
              </w:rPr>
              <w:t>21,715</w:t>
            </w:r>
          </w:p>
        </w:tc>
      </w:tr>
      <w:tr w:rsidR="00971C73" w:rsidRPr="00FC6042" w14:paraId="4BB29C4A" w14:textId="77777777" w:rsidTr="001C7772">
        <w:tc>
          <w:tcPr>
            <w:tcW w:w="5850" w:type="dxa"/>
          </w:tcPr>
          <w:p w14:paraId="6AE28196" w14:textId="68E4543D" w:rsidR="00971C73" w:rsidRPr="00FC604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607">
              <w:rPr>
                <w:rFonts w:ascii="Angsana New" w:hAnsi="Angsana New"/>
                <w:sz w:val="30"/>
                <w:szCs w:val="30"/>
                <w:cs/>
              </w:rPr>
              <w:t>ภายหลังจาก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E924856" w14:textId="0E52A8CE" w:rsidR="00971C73" w:rsidRPr="00FC6042" w:rsidRDefault="00EC7CFA" w:rsidP="00EC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CEDD400" w14:textId="77777777" w:rsidR="00971C73" w:rsidRPr="00FC604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AEAC5C9" w14:textId="3592CC2C" w:rsidR="00971C73" w:rsidRDefault="006917E8" w:rsidP="00691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17E8"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</w:tr>
      <w:tr w:rsidR="00971C73" w:rsidRPr="00FC6042" w14:paraId="5849B954" w14:textId="77777777" w:rsidTr="0057580C">
        <w:tc>
          <w:tcPr>
            <w:tcW w:w="5850" w:type="dxa"/>
          </w:tcPr>
          <w:p w14:paraId="1242602A" w14:textId="2F2D53E8" w:rsidR="00971C73" w:rsidRPr="00FC604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60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6FE03C" w14:textId="1AE88390" w:rsidR="00971C73" w:rsidRPr="00132196" w:rsidRDefault="006917E8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7E8">
              <w:rPr>
                <w:rFonts w:ascii="Angsana New" w:hAnsi="Angsana New"/>
                <w:b/>
                <w:bCs/>
                <w:sz w:val="30"/>
                <w:szCs w:val="30"/>
              </w:rPr>
              <w:t>27,143</w:t>
            </w:r>
          </w:p>
        </w:tc>
        <w:tc>
          <w:tcPr>
            <w:tcW w:w="270" w:type="dxa"/>
            <w:gridSpan w:val="2"/>
          </w:tcPr>
          <w:p w14:paraId="39FA2162" w14:textId="77777777" w:rsidR="00971C73" w:rsidRPr="00FC604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BDF804C" w14:textId="4FA5495F" w:rsidR="00971C73" w:rsidRPr="00132196" w:rsidRDefault="006917E8" w:rsidP="00691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7E8">
              <w:rPr>
                <w:rFonts w:ascii="Angsana New" w:hAnsi="Angsana New"/>
                <w:b/>
                <w:bCs/>
                <w:sz w:val="30"/>
                <w:szCs w:val="30"/>
              </w:rPr>
              <w:t>27,143</w:t>
            </w:r>
          </w:p>
        </w:tc>
      </w:tr>
      <w:tr w:rsidR="00971C73" w:rsidRPr="00BF32E9" w14:paraId="6E7591A6" w14:textId="77777777" w:rsidTr="00BF32E9">
        <w:trPr>
          <w:trHeight w:val="332"/>
        </w:trPr>
        <w:tc>
          <w:tcPr>
            <w:tcW w:w="5850" w:type="dxa"/>
          </w:tcPr>
          <w:p w14:paraId="76224DF5" w14:textId="77777777" w:rsidR="00971C73" w:rsidRPr="00FC604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D15960F" w14:textId="77777777" w:rsidR="00971C73" w:rsidRPr="00FC604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2A8035" w14:textId="77777777" w:rsidR="00971C73" w:rsidRPr="00FC604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9856B63" w14:textId="77777777" w:rsidR="00971C73" w:rsidRPr="00FC604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1C73" w:rsidRPr="00C52C41" w14:paraId="5827D9F7" w14:textId="77777777" w:rsidTr="005A70FA">
        <w:tc>
          <w:tcPr>
            <w:tcW w:w="5850" w:type="dxa"/>
          </w:tcPr>
          <w:p w14:paraId="0083CA52" w14:textId="6E38A970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AF54FAE" w14:textId="77777777" w:rsidR="00971C73" w:rsidRPr="00AC4BC9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FEA047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578F79" w14:textId="7777777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1C73" w:rsidRPr="00C52C41" w14:paraId="3FF2048C" w14:textId="77777777" w:rsidTr="005A70FA">
        <w:tc>
          <w:tcPr>
            <w:tcW w:w="5850" w:type="dxa"/>
          </w:tcPr>
          <w:p w14:paraId="5ACF2E58" w14:textId="7777777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3EF8BD3F" w14:textId="094CAEA6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064EDBDD" w:rsidR="00971C73" w:rsidRPr="005F4A02" w:rsidRDefault="006917E8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sz w:val="30"/>
                <w:szCs w:val="30"/>
              </w:rPr>
              <w:t>20,490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5BD13615" w:rsidR="00971C73" w:rsidRPr="005F4A02" w:rsidRDefault="006917E8" w:rsidP="00691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sz w:val="30"/>
                <w:szCs w:val="30"/>
              </w:rPr>
              <w:t>2,602</w:t>
            </w:r>
          </w:p>
        </w:tc>
      </w:tr>
      <w:tr w:rsidR="00971C73" w:rsidRPr="00C52C41" w14:paraId="577A7CD0" w14:textId="77777777" w:rsidTr="005A70FA">
        <w:tc>
          <w:tcPr>
            <w:tcW w:w="5850" w:type="dxa"/>
          </w:tcPr>
          <w:p w14:paraId="121D01A1" w14:textId="45C81313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0F84489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1C73" w:rsidRPr="00C52C41" w14:paraId="0FC7FA91" w14:textId="77777777" w:rsidTr="005A70FA">
        <w:tc>
          <w:tcPr>
            <w:tcW w:w="5850" w:type="dxa"/>
          </w:tcPr>
          <w:p w14:paraId="141D0873" w14:textId="3D727373" w:rsidR="00971C73" w:rsidRPr="002C53E6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bottom"/>
          </w:tcPr>
          <w:p w14:paraId="38D9E62A" w14:textId="317131D4" w:rsidR="00971C73" w:rsidRPr="005F4A02" w:rsidRDefault="006917E8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0B53694F" w:rsidR="00971C73" w:rsidRPr="005F4A02" w:rsidRDefault="006917E8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</w:tr>
      <w:tr w:rsidR="00971C73" w:rsidRPr="00C52C41" w14:paraId="1A0DD032" w14:textId="77777777" w:rsidTr="00A31244">
        <w:tc>
          <w:tcPr>
            <w:tcW w:w="5850" w:type="dxa"/>
          </w:tcPr>
          <w:p w14:paraId="3B0FBF5D" w14:textId="516C7E0C" w:rsidR="00971C73" w:rsidRPr="00132529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center"/>
          </w:tcPr>
          <w:p w14:paraId="662D2C66" w14:textId="305D4FDE" w:rsidR="00971C73" w:rsidRPr="005F4A02" w:rsidRDefault="006917E8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CB78D5" w14:textId="52BE6D32" w:rsidR="00971C73" w:rsidRPr="005F4A02" w:rsidRDefault="006917E8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971C73" w:rsidRPr="00C52C41" w14:paraId="08B25715" w14:textId="4EA2CA86" w:rsidTr="00A31244">
        <w:trPr>
          <w:trHeight w:val="289"/>
        </w:trPr>
        <w:tc>
          <w:tcPr>
            <w:tcW w:w="5850" w:type="dxa"/>
          </w:tcPr>
          <w:p w14:paraId="7E6DFF54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9342C" w14:textId="22F532B3" w:rsidR="00971C73" w:rsidRPr="005F4A02" w:rsidRDefault="006917E8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113,988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FFA4E" w14:textId="2BEC64CF" w:rsidR="00971C73" w:rsidRPr="005F4A02" w:rsidRDefault="006917E8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96,100</w:t>
            </w:r>
          </w:p>
        </w:tc>
      </w:tr>
    </w:tbl>
    <w:p w14:paraId="2B480A13" w14:textId="596F0AE0" w:rsidR="00FD11AB" w:rsidRDefault="00FD11AB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011B74" w14:textId="77777777" w:rsidR="00F36B08" w:rsidRPr="00752E9C" w:rsidRDefault="00F36B08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507800" w14:textId="79691F81" w:rsidR="00F36BAC" w:rsidRPr="00DE5F83" w:rsidRDefault="003B12D0" w:rsidP="00F36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lastRenderedPageBreak/>
        <w:t>8</w:t>
      </w:r>
      <w:r w:rsidR="00F36BA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F36BAC" w:rsidRPr="00DE5F8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5F186D0B" w14:textId="77777777" w:rsidR="00F36BAC" w:rsidRPr="002848CC" w:rsidRDefault="00F36BAC" w:rsidP="00F36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71C1F0E" w14:textId="4FDD53EE" w:rsidR="00F36BAC" w:rsidRDefault="00F36BAC" w:rsidP="00F36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3EC9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323EC9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6</w:t>
      </w:r>
      <w:r w:rsidRPr="00323EC9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323EC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323EC9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ผู้ถือหุ้นมีมติอนุมัติจัดสรรกำไร</w:t>
      </w:r>
      <w:r w:rsidRPr="00323EC9">
        <w:rPr>
          <w:rFonts w:ascii="Angsana New" w:hAnsi="Angsana New"/>
          <w:sz w:val="30"/>
          <w:szCs w:val="30"/>
        </w:rPr>
        <w:br/>
      </w:r>
      <w:r w:rsidRPr="00323EC9">
        <w:rPr>
          <w:rFonts w:ascii="Angsana New" w:hAnsi="Angsana New" w:hint="cs"/>
          <w:sz w:val="30"/>
          <w:szCs w:val="30"/>
          <w:cs/>
        </w:rPr>
        <w:t xml:space="preserve">เป็นเงินปันผลในอัตราหุ้นละ </w:t>
      </w:r>
      <w:r>
        <w:rPr>
          <w:rFonts w:ascii="Angsana New" w:hAnsi="Angsana New"/>
          <w:sz w:val="30"/>
          <w:szCs w:val="30"/>
        </w:rPr>
        <w:t>0.75</w:t>
      </w:r>
      <w:r w:rsidRPr="00323EC9">
        <w:rPr>
          <w:rFonts w:ascii="Angsana New" w:hAnsi="Angsana New" w:hint="cs"/>
          <w:sz w:val="30"/>
          <w:szCs w:val="30"/>
          <w:cs/>
        </w:rPr>
        <w:t xml:space="preserve"> บาท สำหรับหุ้นสามัญจำนวน </w:t>
      </w:r>
      <w:r w:rsidRPr="00323EC9">
        <w:rPr>
          <w:rFonts w:ascii="Angsana New" w:hAnsi="Angsana New" w:hint="cs"/>
          <w:sz w:val="30"/>
          <w:szCs w:val="30"/>
        </w:rPr>
        <w:t>57</w:t>
      </w:r>
      <w:r w:rsidRPr="00323EC9">
        <w:rPr>
          <w:rFonts w:ascii="Angsana New" w:hAnsi="Angsana New" w:hint="cs"/>
          <w:sz w:val="30"/>
          <w:szCs w:val="30"/>
          <w:cs/>
        </w:rPr>
        <w:t>.</w:t>
      </w:r>
      <w:r w:rsidRPr="00323EC9">
        <w:rPr>
          <w:rFonts w:ascii="Angsana New" w:hAnsi="Angsana New" w:hint="cs"/>
          <w:sz w:val="30"/>
          <w:szCs w:val="30"/>
        </w:rPr>
        <w:t>84</w:t>
      </w:r>
      <w:r w:rsidRPr="00323EC9">
        <w:rPr>
          <w:rFonts w:ascii="Angsana New" w:hAnsi="Angsana New" w:hint="cs"/>
          <w:sz w:val="30"/>
          <w:szCs w:val="30"/>
          <w:cs/>
        </w:rPr>
        <w:t xml:space="preserve"> ล้านหุ้น เป็นจำนวนทั้งสิ้น </w:t>
      </w:r>
      <w:r>
        <w:rPr>
          <w:rFonts w:ascii="Angsana New" w:hAnsi="Angsana New"/>
          <w:sz w:val="30"/>
          <w:szCs w:val="30"/>
        </w:rPr>
        <w:t>43.38</w:t>
      </w:r>
      <w:r w:rsidRPr="00323EC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323EC9">
        <w:rPr>
          <w:rFonts w:ascii="Angsana New" w:hAnsi="Angsana New"/>
          <w:sz w:val="30"/>
          <w:szCs w:val="30"/>
        </w:rPr>
        <w:br/>
      </w:r>
      <w:r w:rsidRPr="00323EC9">
        <w:rPr>
          <w:rFonts w:ascii="Angsana New" w:hAnsi="Angsana New" w:hint="cs"/>
          <w:sz w:val="30"/>
          <w:szCs w:val="30"/>
          <w:cs/>
        </w:rPr>
        <w:t xml:space="preserve">ซึ่งจะจ่ายให้แก่ผู้ถือหุ้นในวันที่ </w:t>
      </w:r>
      <w:r>
        <w:rPr>
          <w:rFonts w:ascii="Angsana New" w:hAnsi="Angsana New"/>
          <w:sz w:val="30"/>
          <w:szCs w:val="30"/>
        </w:rPr>
        <w:t xml:space="preserve">23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5A7E18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12057809" w14:textId="77777777" w:rsidR="00752E9C" w:rsidRPr="00074E0A" w:rsidRDefault="00752E9C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752E9C" w:rsidRPr="00074E0A" w:rsidSect="003974AB">
      <w:headerReference w:type="default" r:id="rId10"/>
      <w:footerReference w:type="default" r:id="rId11"/>
      <w:pgSz w:w="11909" w:h="16834" w:code="9"/>
      <w:pgMar w:top="691" w:right="1019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462F2" w14:textId="77777777" w:rsidR="00236F3A" w:rsidRDefault="00236F3A">
      <w:r>
        <w:separator/>
      </w:r>
    </w:p>
  </w:endnote>
  <w:endnote w:type="continuationSeparator" w:id="0">
    <w:p w14:paraId="16DFA182" w14:textId="77777777" w:rsidR="00236F3A" w:rsidRDefault="0023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1AC70" w14:textId="77777777" w:rsidR="00236F3A" w:rsidRDefault="00236F3A">
      <w:r>
        <w:separator/>
      </w:r>
    </w:p>
  </w:footnote>
  <w:footnote w:type="continuationSeparator" w:id="0">
    <w:p w14:paraId="04CEE43C" w14:textId="77777777" w:rsidR="00236F3A" w:rsidRDefault="00236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003F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433941FE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8B233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B93071" w14:textId="77777777" w:rsidR="00F16F3D" w:rsidRPr="00016CBC" w:rsidRDefault="00F16F3D" w:rsidP="00F16F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21653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21653C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7A089CD" w14:textId="77777777" w:rsidR="003224CE" w:rsidRPr="00985A84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6073987">
    <w:abstractNumId w:val="6"/>
  </w:num>
  <w:num w:numId="2" w16cid:durableId="544634431">
    <w:abstractNumId w:val="5"/>
  </w:num>
  <w:num w:numId="3" w16cid:durableId="720396736">
    <w:abstractNumId w:val="9"/>
  </w:num>
  <w:num w:numId="4" w16cid:durableId="2127120568">
    <w:abstractNumId w:val="7"/>
  </w:num>
  <w:num w:numId="5" w16cid:durableId="1823152642">
    <w:abstractNumId w:val="8"/>
  </w:num>
  <w:num w:numId="6" w16cid:durableId="298002437">
    <w:abstractNumId w:val="3"/>
  </w:num>
  <w:num w:numId="7" w16cid:durableId="603415339">
    <w:abstractNumId w:val="2"/>
  </w:num>
  <w:num w:numId="8" w16cid:durableId="1950775214">
    <w:abstractNumId w:val="0"/>
  </w:num>
  <w:num w:numId="9" w16cid:durableId="617613067">
    <w:abstractNumId w:val="1"/>
  </w:num>
  <w:num w:numId="10" w16cid:durableId="166944021">
    <w:abstractNumId w:val="4"/>
  </w:num>
  <w:num w:numId="11" w16cid:durableId="1601832660">
    <w:abstractNumId w:val="18"/>
  </w:num>
  <w:num w:numId="12" w16cid:durableId="716589456">
    <w:abstractNumId w:val="14"/>
  </w:num>
  <w:num w:numId="13" w16cid:durableId="1903708830">
    <w:abstractNumId w:val="26"/>
  </w:num>
  <w:num w:numId="14" w16cid:durableId="980186593">
    <w:abstractNumId w:val="17"/>
  </w:num>
  <w:num w:numId="15" w16cid:durableId="191581196">
    <w:abstractNumId w:val="19"/>
  </w:num>
  <w:num w:numId="16" w16cid:durableId="1914391710">
    <w:abstractNumId w:val="21"/>
  </w:num>
  <w:num w:numId="17" w16cid:durableId="1571386358">
    <w:abstractNumId w:val="10"/>
  </w:num>
  <w:num w:numId="18" w16cid:durableId="393940931">
    <w:abstractNumId w:val="24"/>
  </w:num>
  <w:num w:numId="19" w16cid:durableId="1798797456">
    <w:abstractNumId w:val="11"/>
  </w:num>
  <w:num w:numId="20" w16cid:durableId="2132312018">
    <w:abstractNumId w:val="27"/>
  </w:num>
  <w:num w:numId="21" w16cid:durableId="2011444552">
    <w:abstractNumId w:val="13"/>
  </w:num>
  <w:num w:numId="22" w16cid:durableId="1288778509">
    <w:abstractNumId w:val="20"/>
  </w:num>
  <w:num w:numId="23" w16cid:durableId="1637370656">
    <w:abstractNumId w:val="23"/>
  </w:num>
  <w:num w:numId="24" w16cid:durableId="694041004">
    <w:abstractNumId w:val="15"/>
  </w:num>
  <w:num w:numId="25" w16cid:durableId="858272883">
    <w:abstractNumId w:val="28"/>
  </w:num>
  <w:num w:numId="26" w16cid:durableId="477496442">
    <w:abstractNumId w:val="22"/>
  </w:num>
  <w:num w:numId="27" w16cid:durableId="42288880">
    <w:abstractNumId w:val="12"/>
  </w:num>
  <w:num w:numId="28" w16cid:durableId="1432512602">
    <w:abstractNumId w:val="25"/>
  </w:num>
  <w:num w:numId="29" w16cid:durableId="3350498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5BC1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7AD"/>
    <w:rsid w:val="00021921"/>
    <w:rsid w:val="00021A71"/>
    <w:rsid w:val="00021D5B"/>
    <w:rsid w:val="000223BB"/>
    <w:rsid w:val="00022C61"/>
    <w:rsid w:val="0002333E"/>
    <w:rsid w:val="00023C69"/>
    <w:rsid w:val="00024535"/>
    <w:rsid w:val="00024A64"/>
    <w:rsid w:val="00024B29"/>
    <w:rsid w:val="00024B74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349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4A1"/>
    <w:rsid w:val="0004690D"/>
    <w:rsid w:val="00046B94"/>
    <w:rsid w:val="00046B98"/>
    <w:rsid w:val="000471E2"/>
    <w:rsid w:val="00047500"/>
    <w:rsid w:val="00047674"/>
    <w:rsid w:val="00047836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09D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4E0A"/>
    <w:rsid w:val="000758B9"/>
    <w:rsid w:val="00075C2C"/>
    <w:rsid w:val="00075E58"/>
    <w:rsid w:val="0007608B"/>
    <w:rsid w:val="000760D3"/>
    <w:rsid w:val="00076CA3"/>
    <w:rsid w:val="00076F49"/>
    <w:rsid w:val="00077002"/>
    <w:rsid w:val="00077C2D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306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3DF9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A95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8D1"/>
    <w:rsid w:val="000A7BC0"/>
    <w:rsid w:val="000B10B7"/>
    <w:rsid w:val="000B10F4"/>
    <w:rsid w:val="000B15F8"/>
    <w:rsid w:val="000B1897"/>
    <w:rsid w:val="000B1939"/>
    <w:rsid w:val="000B1B69"/>
    <w:rsid w:val="000B2667"/>
    <w:rsid w:val="000B28D1"/>
    <w:rsid w:val="000B2999"/>
    <w:rsid w:val="000B3A17"/>
    <w:rsid w:val="000B3C67"/>
    <w:rsid w:val="000B40C9"/>
    <w:rsid w:val="000B47E6"/>
    <w:rsid w:val="000B4CAB"/>
    <w:rsid w:val="000B4EEE"/>
    <w:rsid w:val="000B5190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572"/>
    <w:rsid w:val="000C2901"/>
    <w:rsid w:val="000C2F72"/>
    <w:rsid w:val="000C3170"/>
    <w:rsid w:val="000C3A0A"/>
    <w:rsid w:val="000C3F4E"/>
    <w:rsid w:val="000C4106"/>
    <w:rsid w:val="000C45FC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CEE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2423"/>
    <w:rsid w:val="000E3410"/>
    <w:rsid w:val="000E39A2"/>
    <w:rsid w:val="000E4422"/>
    <w:rsid w:val="000E45F3"/>
    <w:rsid w:val="000E4863"/>
    <w:rsid w:val="000E4941"/>
    <w:rsid w:val="000E5015"/>
    <w:rsid w:val="000E528F"/>
    <w:rsid w:val="000E5664"/>
    <w:rsid w:val="000E5AA0"/>
    <w:rsid w:val="000E5B05"/>
    <w:rsid w:val="000E6287"/>
    <w:rsid w:val="000E7461"/>
    <w:rsid w:val="000E74F5"/>
    <w:rsid w:val="000E784B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157"/>
    <w:rsid w:val="000F23BB"/>
    <w:rsid w:val="000F2594"/>
    <w:rsid w:val="000F2874"/>
    <w:rsid w:val="000F290E"/>
    <w:rsid w:val="000F2BB5"/>
    <w:rsid w:val="000F2D32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0974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680B"/>
    <w:rsid w:val="00107249"/>
    <w:rsid w:val="001073E7"/>
    <w:rsid w:val="0010762E"/>
    <w:rsid w:val="00107AE9"/>
    <w:rsid w:val="00107D60"/>
    <w:rsid w:val="001100F9"/>
    <w:rsid w:val="001101A7"/>
    <w:rsid w:val="00110228"/>
    <w:rsid w:val="001105CD"/>
    <w:rsid w:val="0011062D"/>
    <w:rsid w:val="00110DA0"/>
    <w:rsid w:val="00110F5E"/>
    <w:rsid w:val="00110F7D"/>
    <w:rsid w:val="00111550"/>
    <w:rsid w:val="00111907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0BE3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196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932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4DB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3C"/>
    <w:rsid w:val="0015314D"/>
    <w:rsid w:val="0015391F"/>
    <w:rsid w:val="00153D36"/>
    <w:rsid w:val="00154039"/>
    <w:rsid w:val="00154EA8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81E"/>
    <w:rsid w:val="00175A74"/>
    <w:rsid w:val="00177342"/>
    <w:rsid w:val="001779DD"/>
    <w:rsid w:val="0018058D"/>
    <w:rsid w:val="00180597"/>
    <w:rsid w:val="00180A47"/>
    <w:rsid w:val="00180DC1"/>
    <w:rsid w:val="00181615"/>
    <w:rsid w:val="00181883"/>
    <w:rsid w:val="001819D0"/>
    <w:rsid w:val="00181FC1"/>
    <w:rsid w:val="0018208F"/>
    <w:rsid w:val="00182192"/>
    <w:rsid w:val="00182209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56D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05F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772"/>
    <w:rsid w:val="001C78C1"/>
    <w:rsid w:val="001C7C5B"/>
    <w:rsid w:val="001D08DF"/>
    <w:rsid w:val="001D0B09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C67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2C2"/>
    <w:rsid w:val="001F13EC"/>
    <w:rsid w:val="001F1723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4FE"/>
    <w:rsid w:val="001F6BE7"/>
    <w:rsid w:val="001F726B"/>
    <w:rsid w:val="001F73EC"/>
    <w:rsid w:val="001F793E"/>
    <w:rsid w:val="001F7C1D"/>
    <w:rsid w:val="0020011A"/>
    <w:rsid w:val="00200EAB"/>
    <w:rsid w:val="00200F10"/>
    <w:rsid w:val="00200F9E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146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570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784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5A07"/>
    <w:rsid w:val="00236F3A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7AC"/>
    <w:rsid w:val="00245C1F"/>
    <w:rsid w:val="00245DF3"/>
    <w:rsid w:val="002460FD"/>
    <w:rsid w:val="00246687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27C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2FA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669C5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0C3B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7E"/>
    <w:rsid w:val="002A1080"/>
    <w:rsid w:val="002A137A"/>
    <w:rsid w:val="002A16A1"/>
    <w:rsid w:val="002A2598"/>
    <w:rsid w:val="002A2A6D"/>
    <w:rsid w:val="002A2B6B"/>
    <w:rsid w:val="002A2C36"/>
    <w:rsid w:val="002A3153"/>
    <w:rsid w:val="002A3494"/>
    <w:rsid w:val="002A3A79"/>
    <w:rsid w:val="002A4255"/>
    <w:rsid w:val="002A4E7B"/>
    <w:rsid w:val="002A52F8"/>
    <w:rsid w:val="002A565B"/>
    <w:rsid w:val="002A57D9"/>
    <w:rsid w:val="002A5DD2"/>
    <w:rsid w:val="002A6A9C"/>
    <w:rsid w:val="002A71AE"/>
    <w:rsid w:val="002A7295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CCD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A96"/>
    <w:rsid w:val="002D3DE1"/>
    <w:rsid w:val="002D4A3F"/>
    <w:rsid w:val="002D4F2E"/>
    <w:rsid w:val="002D54A3"/>
    <w:rsid w:val="002D586A"/>
    <w:rsid w:val="002D59F3"/>
    <w:rsid w:val="002D5CB6"/>
    <w:rsid w:val="002D5F2E"/>
    <w:rsid w:val="002D6BD9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37A8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3EFD"/>
    <w:rsid w:val="002F45AA"/>
    <w:rsid w:val="002F5564"/>
    <w:rsid w:val="002F6BF6"/>
    <w:rsid w:val="002F72C1"/>
    <w:rsid w:val="003002FE"/>
    <w:rsid w:val="0030112B"/>
    <w:rsid w:val="00301ECA"/>
    <w:rsid w:val="00302990"/>
    <w:rsid w:val="00302FB6"/>
    <w:rsid w:val="00303D0C"/>
    <w:rsid w:val="00303D39"/>
    <w:rsid w:val="0030421E"/>
    <w:rsid w:val="00304295"/>
    <w:rsid w:val="003042CE"/>
    <w:rsid w:val="00304AFC"/>
    <w:rsid w:val="00304D24"/>
    <w:rsid w:val="00305375"/>
    <w:rsid w:val="00306019"/>
    <w:rsid w:val="003062B0"/>
    <w:rsid w:val="003067C3"/>
    <w:rsid w:val="00306A52"/>
    <w:rsid w:val="00307369"/>
    <w:rsid w:val="003077DE"/>
    <w:rsid w:val="00307B73"/>
    <w:rsid w:val="00307EA0"/>
    <w:rsid w:val="0031063E"/>
    <w:rsid w:val="00310659"/>
    <w:rsid w:val="00311436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0D32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245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4DF"/>
    <w:rsid w:val="0033782A"/>
    <w:rsid w:val="00337D25"/>
    <w:rsid w:val="00337EA5"/>
    <w:rsid w:val="00337F48"/>
    <w:rsid w:val="00340053"/>
    <w:rsid w:val="00340587"/>
    <w:rsid w:val="00340E96"/>
    <w:rsid w:val="0034127D"/>
    <w:rsid w:val="003416C2"/>
    <w:rsid w:val="00341C73"/>
    <w:rsid w:val="00342290"/>
    <w:rsid w:val="0034232D"/>
    <w:rsid w:val="00343FE6"/>
    <w:rsid w:val="003446E1"/>
    <w:rsid w:val="0034493A"/>
    <w:rsid w:val="00344AC0"/>
    <w:rsid w:val="00344D51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8E0"/>
    <w:rsid w:val="00347A00"/>
    <w:rsid w:val="00347E4F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2B9"/>
    <w:rsid w:val="003579B7"/>
    <w:rsid w:val="00357C40"/>
    <w:rsid w:val="0036011B"/>
    <w:rsid w:val="00360358"/>
    <w:rsid w:val="00360EB0"/>
    <w:rsid w:val="00361349"/>
    <w:rsid w:val="003614CC"/>
    <w:rsid w:val="003616B1"/>
    <w:rsid w:val="00361AF6"/>
    <w:rsid w:val="00361C9E"/>
    <w:rsid w:val="00361F02"/>
    <w:rsid w:val="00362208"/>
    <w:rsid w:val="0036236E"/>
    <w:rsid w:val="00363245"/>
    <w:rsid w:val="003633FB"/>
    <w:rsid w:val="00363795"/>
    <w:rsid w:val="0036401C"/>
    <w:rsid w:val="00364637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51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5B9"/>
    <w:rsid w:val="003837D5"/>
    <w:rsid w:val="00384448"/>
    <w:rsid w:val="00385B14"/>
    <w:rsid w:val="00385E91"/>
    <w:rsid w:val="003860B0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49C"/>
    <w:rsid w:val="003974AB"/>
    <w:rsid w:val="00397579"/>
    <w:rsid w:val="003A01FC"/>
    <w:rsid w:val="003A0726"/>
    <w:rsid w:val="003A0785"/>
    <w:rsid w:val="003A0E67"/>
    <w:rsid w:val="003A1292"/>
    <w:rsid w:val="003A12A2"/>
    <w:rsid w:val="003A1A8B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57DD"/>
    <w:rsid w:val="003A70C5"/>
    <w:rsid w:val="003A759F"/>
    <w:rsid w:val="003A7B8F"/>
    <w:rsid w:val="003A7F16"/>
    <w:rsid w:val="003B0738"/>
    <w:rsid w:val="003B12D0"/>
    <w:rsid w:val="003B17D2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0130"/>
    <w:rsid w:val="003C0D13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69B8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B07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A21"/>
    <w:rsid w:val="00401C1F"/>
    <w:rsid w:val="00401DB1"/>
    <w:rsid w:val="0040237B"/>
    <w:rsid w:val="00402C00"/>
    <w:rsid w:val="00402F5B"/>
    <w:rsid w:val="00403154"/>
    <w:rsid w:val="0040381C"/>
    <w:rsid w:val="00403A8E"/>
    <w:rsid w:val="00403B3F"/>
    <w:rsid w:val="00403B9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67B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6144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C3D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27D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03D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36B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4A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200"/>
    <w:rsid w:val="004B046B"/>
    <w:rsid w:val="004B0717"/>
    <w:rsid w:val="004B1933"/>
    <w:rsid w:val="004B1D8D"/>
    <w:rsid w:val="004B1F25"/>
    <w:rsid w:val="004B1F47"/>
    <w:rsid w:val="004B24B1"/>
    <w:rsid w:val="004B25C2"/>
    <w:rsid w:val="004B2686"/>
    <w:rsid w:val="004B2FB1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469"/>
    <w:rsid w:val="004B674E"/>
    <w:rsid w:val="004B6FE1"/>
    <w:rsid w:val="004B7569"/>
    <w:rsid w:val="004B7CE6"/>
    <w:rsid w:val="004C0605"/>
    <w:rsid w:val="004C0A8F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BCD"/>
    <w:rsid w:val="004C5E2F"/>
    <w:rsid w:val="004C6411"/>
    <w:rsid w:val="004C648F"/>
    <w:rsid w:val="004C702C"/>
    <w:rsid w:val="004C709C"/>
    <w:rsid w:val="004C70E2"/>
    <w:rsid w:val="004C7716"/>
    <w:rsid w:val="004C77D6"/>
    <w:rsid w:val="004C787E"/>
    <w:rsid w:val="004C7D62"/>
    <w:rsid w:val="004C7E13"/>
    <w:rsid w:val="004C7E6A"/>
    <w:rsid w:val="004D0417"/>
    <w:rsid w:val="004D089D"/>
    <w:rsid w:val="004D0DB8"/>
    <w:rsid w:val="004D1432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650"/>
    <w:rsid w:val="004E1932"/>
    <w:rsid w:val="004E2483"/>
    <w:rsid w:val="004E2EFC"/>
    <w:rsid w:val="004E338A"/>
    <w:rsid w:val="004E351F"/>
    <w:rsid w:val="004E3FC5"/>
    <w:rsid w:val="004E4137"/>
    <w:rsid w:val="004E4498"/>
    <w:rsid w:val="004E4E34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2BA0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04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4E07"/>
    <w:rsid w:val="005153A1"/>
    <w:rsid w:val="00515465"/>
    <w:rsid w:val="005155DD"/>
    <w:rsid w:val="005159B5"/>
    <w:rsid w:val="005159D9"/>
    <w:rsid w:val="00515AEC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0D6A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92D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D6F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45C"/>
    <w:rsid w:val="00550A00"/>
    <w:rsid w:val="0055146B"/>
    <w:rsid w:val="005515AF"/>
    <w:rsid w:val="00551A8A"/>
    <w:rsid w:val="00552216"/>
    <w:rsid w:val="005528AD"/>
    <w:rsid w:val="00552D5A"/>
    <w:rsid w:val="0055349D"/>
    <w:rsid w:val="005538DC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56D"/>
    <w:rsid w:val="00564B3A"/>
    <w:rsid w:val="00564B6C"/>
    <w:rsid w:val="00564D72"/>
    <w:rsid w:val="00564FBE"/>
    <w:rsid w:val="0056506B"/>
    <w:rsid w:val="00565538"/>
    <w:rsid w:val="005657C2"/>
    <w:rsid w:val="00565D3F"/>
    <w:rsid w:val="00565E0E"/>
    <w:rsid w:val="005667DB"/>
    <w:rsid w:val="00566A60"/>
    <w:rsid w:val="00566A9D"/>
    <w:rsid w:val="00566AE9"/>
    <w:rsid w:val="00566C07"/>
    <w:rsid w:val="0056763E"/>
    <w:rsid w:val="00567BD0"/>
    <w:rsid w:val="00567CF1"/>
    <w:rsid w:val="00570128"/>
    <w:rsid w:val="005706C8"/>
    <w:rsid w:val="00570BAB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80C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476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4E58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71C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16D"/>
    <w:rsid w:val="005A68FC"/>
    <w:rsid w:val="005A6CB5"/>
    <w:rsid w:val="005A6D49"/>
    <w:rsid w:val="005A6F62"/>
    <w:rsid w:val="005A70FA"/>
    <w:rsid w:val="005A7289"/>
    <w:rsid w:val="005B0274"/>
    <w:rsid w:val="005B0839"/>
    <w:rsid w:val="005B0B0A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C6"/>
    <w:rsid w:val="005B4AFC"/>
    <w:rsid w:val="005B4B92"/>
    <w:rsid w:val="005B54D2"/>
    <w:rsid w:val="005B5EAA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3A"/>
    <w:rsid w:val="005D0959"/>
    <w:rsid w:val="005D11DB"/>
    <w:rsid w:val="005D16A6"/>
    <w:rsid w:val="005D24A7"/>
    <w:rsid w:val="005D3664"/>
    <w:rsid w:val="005D3D50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635"/>
    <w:rsid w:val="005E68EA"/>
    <w:rsid w:val="005E6D10"/>
    <w:rsid w:val="005E74AD"/>
    <w:rsid w:val="005E7502"/>
    <w:rsid w:val="005E75DB"/>
    <w:rsid w:val="005E77C4"/>
    <w:rsid w:val="005E7C3C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4BBC"/>
    <w:rsid w:val="005F54DC"/>
    <w:rsid w:val="005F55EF"/>
    <w:rsid w:val="005F5A50"/>
    <w:rsid w:val="005F5ACD"/>
    <w:rsid w:val="005F5BAA"/>
    <w:rsid w:val="005F650A"/>
    <w:rsid w:val="005F65F4"/>
    <w:rsid w:val="005F704B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DA1"/>
    <w:rsid w:val="00601E31"/>
    <w:rsid w:val="006026E8"/>
    <w:rsid w:val="006028D7"/>
    <w:rsid w:val="00602B65"/>
    <w:rsid w:val="00602F3A"/>
    <w:rsid w:val="00603098"/>
    <w:rsid w:val="0060439B"/>
    <w:rsid w:val="0060479C"/>
    <w:rsid w:val="00604A0F"/>
    <w:rsid w:val="00604C6E"/>
    <w:rsid w:val="00604CC2"/>
    <w:rsid w:val="00604E56"/>
    <w:rsid w:val="00605A6F"/>
    <w:rsid w:val="00605ACF"/>
    <w:rsid w:val="00605B85"/>
    <w:rsid w:val="00605ED2"/>
    <w:rsid w:val="00606E98"/>
    <w:rsid w:val="0060760A"/>
    <w:rsid w:val="00607A98"/>
    <w:rsid w:val="006100E8"/>
    <w:rsid w:val="006103AE"/>
    <w:rsid w:val="00610545"/>
    <w:rsid w:val="006106A1"/>
    <w:rsid w:val="00610D6B"/>
    <w:rsid w:val="00610E37"/>
    <w:rsid w:val="00611151"/>
    <w:rsid w:val="006111C3"/>
    <w:rsid w:val="00611411"/>
    <w:rsid w:val="006123C2"/>
    <w:rsid w:val="00612455"/>
    <w:rsid w:val="006128DD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6E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1D12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475E5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2A44"/>
    <w:rsid w:val="006537D1"/>
    <w:rsid w:val="006537D7"/>
    <w:rsid w:val="00653B12"/>
    <w:rsid w:val="006542F6"/>
    <w:rsid w:val="00654AFC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3160"/>
    <w:rsid w:val="00663E42"/>
    <w:rsid w:val="006641BB"/>
    <w:rsid w:val="0066432F"/>
    <w:rsid w:val="00664947"/>
    <w:rsid w:val="00664AD8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6B71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1C54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7E8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6054"/>
    <w:rsid w:val="006A682D"/>
    <w:rsid w:val="006A718A"/>
    <w:rsid w:val="006A743E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2A8A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B7F48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414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A17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433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1C0"/>
    <w:rsid w:val="0070147D"/>
    <w:rsid w:val="0070152C"/>
    <w:rsid w:val="00701F7B"/>
    <w:rsid w:val="0070202E"/>
    <w:rsid w:val="00702C19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2FF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5D4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1AE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3A70"/>
    <w:rsid w:val="007350CA"/>
    <w:rsid w:val="00735376"/>
    <w:rsid w:val="00735465"/>
    <w:rsid w:val="007355D5"/>
    <w:rsid w:val="00735D4E"/>
    <w:rsid w:val="00736CAE"/>
    <w:rsid w:val="00736F63"/>
    <w:rsid w:val="007375CD"/>
    <w:rsid w:val="0073793C"/>
    <w:rsid w:val="007411A9"/>
    <w:rsid w:val="0074130C"/>
    <w:rsid w:val="0074197F"/>
    <w:rsid w:val="00741A48"/>
    <w:rsid w:val="00741B3F"/>
    <w:rsid w:val="00741F81"/>
    <w:rsid w:val="007420B5"/>
    <w:rsid w:val="007421F6"/>
    <w:rsid w:val="00742644"/>
    <w:rsid w:val="0074344A"/>
    <w:rsid w:val="00743AFF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2E9C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4939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4FD5"/>
    <w:rsid w:val="0078530F"/>
    <w:rsid w:val="00785925"/>
    <w:rsid w:val="00785935"/>
    <w:rsid w:val="00785E36"/>
    <w:rsid w:val="00785F08"/>
    <w:rsid w:val="00786256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3FE7"/>
    <w:rsid w:val="00794084"/>
    <w:rsid w:val="0079416A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42B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7D0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07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2EA2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47E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9AD"/>
    <w:rsid w:val="007E5A80"/>
    <w:rsid w:val="007E642F"/>
    <w:rsid w:val="007E67DE"/>
    <w:rsid w:val="007E69DF"/>
    <w:rsid w:val="007E7A1A"/>
    <w:rsid w:val="007F01FD"/>
    <w:rsid w:val="007F036E"/>
    <w:rsid w:val="007F105D"/>
    <w:rsid w:val="007F106A"/>
    <w:rsid w:val="007F142C"/>
    <w:rsid w:val="007F1516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66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E6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14B3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6AC1"/>
    <w:rsid w:val="00827275"/>
    <w:rsid w:val="00827370"/>
    <w:rsid w:val="008278CC"/>
    <w:rsid w:val="0082790D"/>
    <w:rsid w:val="0083002A"/>
    <w:rsid w:val="00830748"/>
    <w:rsid w:val="00830D0C"/>
    <w:rsid w:val="00830D0E"/>
    <w:rsid w:val="008313A7"/>
    <w:rsid w:val="00831550"/>
    <w:rsid w:val="008319B8"/>
    <w:rsid w:val="0083249E"/>
    <w:rsid w:val="0083351B"/>
    <w:rsid w:val="00833562"/>
    <w:rsid w:val="0083373A"/>
    <w:rsid w:val="00833A3C"/>
    <w:rsid w:val="00834204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901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74C"/>
    <w:rsid w:val="00873D54"/>
    <w:rsid w:val="00874760"/>
    <w:rsid w:val="00874875"/>
    <w:rsid w:val="00874A12"/>
    <w:rsid w:val="00874F75"/>
    <w:rsid w:val="0087503A"/>
    <w:rsid w:val="00875146"/>
    <w:rsid w:val="0087580C"/>
    <w:rsid w:val="00875CD0"/>
    <w:rsid w:val="0087653E"/>
    <w:rsid w:val="008768E7"/>
    <w:rsid w:val="00876C66"/>
    <w:rsid w:val="00876E27"/>
    <w:rsid w:val="008779C6"/>
    <w:rsid w:val="00880866"/>
    <w:rsid w:val="008811AB"/>
    <w:rsid w:val="0088140D"/>
    <w:rsid w:val="008814A3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206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33B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5C4C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701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90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971"/>
    <w:rsid w:val="008F2D97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451"/>
    <w:rsid w:val="00911894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567"/>
    <w:rsid w:val="00920D5A"/>
    <w:rsid w:val="00920FE7"/>
    <w:rsid w:val="009214B8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0F0A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5B76"/>
    <w:rsid w:val="00946000"/>
    <w:rsid w:val="00946127"/>
    <w:rsid w:val="0094655D"/>
    <w:rsid w:val="00946745"/>
    <w:rsid w:val="00950377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57A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2D7F"/>
    <w:rsid w:val="009633DC"/>
    <w:rsid w:val="00963613"/>
    <w:rsid w:val="00963F44"/>
    <w:rsid w:val="009644E6"/>
    <w:rsid w:val="00964E4B"/>
    <w:rsid w:val="0096621F"/>
    <w:rsid w:val="0096651D"/>
    <w:rsid w:val="00966939"/>
    <w:rsid w:val="00966E4E"/>
    <w:rsid w:val="00966F22"/>
    <w:rsid w:val="00967027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1C73"/>
    <w:rsid w:val="00972490"/>
    <w:rsid w:val="009725BB"/>
    <w:rsid w:val="0097360F"/>
    <w:rsid w:val="00973DE9"/>
    <w:rsid w:val="0097408B"/>
    <w:rsid w:val="00974610"/>
    <w:rsid w:val="00974842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E31"/>
    <w:rsid w:val="00981FEF"/>
    <w:rsid w:val="009825A3"/>
    <w:rsid w:val="009825A5"/>
    <w:rsid w:val="009832F1"/>
    <w:rsid w:val="00983366"/>
    <w:rsid w:val="009838CC"/>
    <w:rsid w:val="009841FE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23F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3AF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4F2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1AB2"/>
    <w:rsid w:val="009C2BCE"/>
    <w:rsid w:val="009C2DE8"/>
    <w:rsid w:val="009C35F0"/>
    <w:rsid w:val="009C39A7"/>
    <w:rsid w:val="009C40BF"/>
    <w:rsid w:val="009C40DA"/>
    <w:rsid w:val="009C42AD"/>
    <w:rsid w:val="009C4473"/>
    <w:rsid w:val="009C4873"/>
    <w:rsid w:val="009C4E0A"/>
    <w:rsid w:val="009C4EDF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7A2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10A"/>
    <w:rsid w:val="009E3391"/>
    <w:rsid w:val="009E3952"/>
    <w:rsid w:val="009E3F04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2B"/>
    <w:rsid w:val="009F445E"/>
    <w:rsid w:val="009F4473"/>
    <w:rsid w:val="009F4B01"/>
    <w:rsid w:val="009F4CF0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870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AD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CE2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47"/>
    <w:rsid w:val="00A311CA"/>
    <w:rsid w:val="00A31221"/>
    <w:rsid w:val="00A3191A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3D4"/>
    <w:rsid w:val="00A41AA3"/>
    <w:rsid w:val="00A41AAC"/>
    <w:rsid w:val="00A41D01"/>
    <w:rsid w:val="00A4217E"/>
    <w:rsid w:val="00A4286E"/>
    <w:rsid w:val="00A42B63"/>
    <w:rsid w:val="00A42D3A"/>
    <w:rsid w:val="00A42DAC"/>
    <w:rsid w:val="00A430C6"/>
    <w:rsid w:val="00A431C0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68A7"/>
    <w:rsid w:val="00A47232"/>
    <w:rsid w:val="00A473B6"/>
    <w:rsid w:val="00A473DD"/>
    <w:rsid w:val="00A47DE0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584B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1D96"/>
    <w:rsid w:val="00A62328"/>
    <w:rsid w:val="00A6242B"/>
    <w:rsid w:val="00A62857"/>
    <w:rsid w:val="00A62991"/>
    <w:rsid w:val="00A63857"/>
    <w:rsid w:val="00A6397E"/>
    <w:rsid w:val="00A63A06"/>
    <w:rsid w:val="00A63D21"/>
    <w:rsid w:val="00A63EF2"/>
    <w:rsid w:val="00A64363"/>
    <w:rsid w:val="00A64C39"/>
    <w:rsid w:val="00A652FF"/>
    <w:rsid w:val="00A65BA6"/>
    <w:rsid w:val="00A66227"/>
    <w:rsid w:val="00A6629A"/>
    <w:rsid w:val="00A66415"/>
    <w:rsid w:val="00A6694B"/>
    <w:rsid w:val="00A66B17"/>
    <w:rsid w:val="00A673B0"/>
    <w:rsid w:val="00A6742C"/>
    <w:rsid w:val="00A67FDC"/>
    <w:rsid w:val="00A70793"/>
    <w:rsid w:val="00A709E3"/>
    <w:rsid w:val="00A70FFE"/>
    <w:rsid w:val="00A71645"/>
    <w:rsid w:val="00A71C74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49D9"/>
    <w:rsid w:val="00A856F1"/>
    <w:rsid w:val="00A868F6"/>
    <w:rsid w:val="00A875BB"/>
    <w:rsid w:val="00A87BB6"/>
    <w:rsid w:val="00A87D3A"/>
    <w:rsid w:val="00A9016B"/>
    <w:rsid w:val="00A9061E"/>
    <w:rsid w:val="00A90622"/>
    <w:rsid w:val="00A90D3A"/>
    <w:rsid w:val="00A917B2"/>
    <w:rsid w:val="00A92121"/>
    <w:rsid w:val="00A92275"/>
    <w:rsid w:val="00A935AF"/>
    <w:rsid w:val="00A93716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6FC"/>
    <w:rsid w:val="00A977AD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1CA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A7E79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2F3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79E"/>
    <w:rsid w:val="00AD78C0"/>
    <w:rsid w:val="00AE02B2"/>
    <w:rsid w:val="00AE0705"/>
    <w:rsid w:val="00AE0B5E"/>
    <w:rsid w:val="00AE0C1E"/>
    <w:rsid w:val="00AE1206"/>
    <w:rsid w:val="00AE1A39"/>
    <w:rsid w:val="00AE1BEB"/>
    <w:rsid w:val="00AE2596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5B31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0D76"/>
    <w:rsid w:val="00AF1418"/>
    <w:rsid w:val="00AF1555"/>
    <w:rsid w:val="00AF1841"/>
    <w:rsid w:val="00AF2208"/>
    <w:rsid w:val="00AF22F1"/>
    <w:rsid w:val="00AF2742"/>
    <w:rsid w:val="00AF2943"/>
    <w:rsid w:val="00AF2BCA"/>
    <w:rsid w:val="00AF31E9"/>
    <w:rsid w:val="00AF3212"/>
    <w:rsid w:val="00AF39B4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7E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4F1B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0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7A8"/>
    <w:rsid w:val="00B55AC6"/>
    <w:rsid w:val="00B56295"/>
    <w:rsid w:val="00B57734"/>
    <w:rsid w:val="00B60090"/>
    <w:rsid w:val="00B60ADB"/>
    <w:rsid w:val="00B60B2F"/>
    <w:rsid w:val="00B60FA6"/>
    <w:rsid w:val="00B611F9"/>
    <w:rsid w:val="00B6122D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157"/>
    <w:rsid w:val="00B649CB"/>
    <w:rsid w:val="00B64A7D"/>
    <w:rsid w:val="00B650EB"/>
    <w:rsid w:val="00B6565D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185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6A43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296"/>
    <w:rsid w:val="00B92467"/>
    <w:rsid w:val="00B926D3"/>
    <w:rsid w:val="00B92989"/>
    <w:rsid w:val="00B936A2"/>
    <w:rsid w:val="00B937FD"/>
    <w:rsid w:val="00B93989"/>
    <w:rsid w:val="00B93C69"/>
    <w:rsid w:val="00B942DE"/>
    <w:rsid w:val="00B94452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0FFF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2E8C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27A0"/>
    <w:rsid w:val="00BD306E"/>
    <w:rsid w:val="00BD37DD"/>
    <w:rsid w:val="00BD3832"/>
    <w:rsid w:val="00BD3ABC"/>
    <w:rsid w:val="00BD527D"/>
    <w:rsid w:val="00BD57BE"/>
    <w:rsid w:val="00BD620D"/>
    <w:rsid w:val="00BD62ED"/>
    <w:rsid w:val="00BD6E86"/>
    <w:rsid w:val="00BD7E7C"/>
    <w:rsid w:val="00BE00F2"/>
    <w:rsid w:val="00BE02D3"/>
    <w:rsid w:val="00BE051C"/>
    <w:rsid w:val="00BE0889"/>
    <w:rsid w:val="00BE08C4"/>
    <w:rsid w:val="00BE0D4A"/>
    <w:rsid w:val="00BE0E22"/>
    <w:rsid w:val="00BE16A6"/>
    <w:rsid w:val="00BE18BB"/>
    <w:rsid w:val="00BE196E"/>
    <w:rsid w:val="00BE1CCE"/>
    <w:rsid w:val="00BE230C"/>
    <w:rsid w:val="00BE249B"/>
    <w:rsid w:val="00BE2FAF"/>
    <w:rsid w:val="00BE3143"/>
    <w:rsid w:val="00BE3377"/>
    <w:rsid w:val="00BE34C0"/>
    <w:rsid w:val="00BE34EB"/>
    <w:rsid w:val="00BE363B"/>
    <w:rsid w:val="00BE3C51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1295"/>
    <w:rsid w:val="00BF1937"/>
    <w:rsid w:val="00BF24AD"/>
    <w:rsid w:val="00BF26B8"/>
    <w:rsid w:val="00BF2707"/>
    <w:rsid w:val="00BF29EE"/>
    <w:rsid w:val="00BF30C0"/>
    <w:rsid w:val="00BF32E9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3B5"/>
    <w:rsid w:val="00BF66B6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779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6A4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4176"/>
    <w:rsid w:val="00C145A3"/>
    <w:rsid w:val="00C1512B"/>
    <w:rsid w:val="00C151F8"/>
    <w:rsid w:val="00C1540E"/>
    <w:rsid w:val="00C158FE"/>
    <w:rsid w:val="00C15F01"/>
    <w:rsid w:val="00C1686A"/>
    <w:rsid w:val="00C16962"/>
    <w:rsid w:val="00C20383"/>
    <w:rsid w:val="00C2049E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00D"/>
    <w:rsid w:val="00C4725B"/>
    <w:rsid w:val="00C479F9"/>
    <w:rsid w:val="00C47BD6"/>
    <w:rsid w:val="00C47DF3"/>
    <w:rsid w:val="00C50246"/>
    <w:rsid w:val="00C506DC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0FD4"/>
    <w:rsid w:val="00C714C3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1EE9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55"/>
    <w:rsid w:val="00C93DC0"/>
    <w:rsid w:val="00C941DB"/>
    <w:rsid w:val="00C9461F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34D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D0A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799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2A05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607"/>
    <w:rsid w:val="00CF0B46"/>
    <w:rsid w:val="00CF0FCC"/>
    <w:rsid w:val="00CF161D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D47"/>
    <w:rsid w:val="00CF71B9"/>
    <w:rsid w:val="00CF7C61"/>
    <w:rsid w:val="00CF7CC3"/>
    <w:rsid w:val="00CF7F0C"/>
    <w:rsid w:val="00D00788"/>
    <w:rsid w:val="00D00B5E"/>
    <w:rsid w:val="00D00C3F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993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B69"/>
    <w:rsid w:val="00D14CDE"/>
    <w:rsid w:val="00D152C0"/>
    <w:rsid w:val="00D15780"/>
    <w:rsid w:val="00D157FA"/>
    <w:rsid w:val="00D15943"/>
    <w:rsid w:val="00D15EBB"/>
    <w:rsid w:val="00D15EFF"/>
    <w:rsid w:val="00D15FC7"/>
    <w:rsid w:val="00D16346"/>
    <w:rsid w:val="00D16373"/>
    <w:rsid w:val="00D16C41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C39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6F2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0B1"/>
    <w:rsid w:val="00D52E81"/>
    <w:rsid w:val="00D532C3"/>
    <w:rsid w:val="00D567C1"/>
    <w:rsid w:val="00D56FBA"/>
    <w:rsid w:val="00D57406"/>
    <w:rsid w:val="00D5740B"/>
    <w:rsid w:val="00D57505"/>
    <w:rsid w:val="00D5793A"/>
    <w:rsid w:val="00D579A0"/>
    <w:rsid w:val="00D57D69"/>
    <w:rsid w:val="00D57F0E"/>
    <w:rsid w:val="00D603EB"/>
    <w:rsid w:val="00D60480"/>
    <w:rsid w:val="00D6051E"/>
    <w:rsid w:val="00D605CA"/>
    <w:rsid w:val="00D60A4B"/>
    <w:rsid w:val="00D61679"/>
    <w:rsid w:val="00D61A2E"/>
    <w:rsid w:val="00D61AB2"/>
    <w:rsid w:val="00D61ED8"/>
    <w:rsid w:val="00D6233E"/>
    <w:rsid w:val="00D62548"/>
    <w:rsid w:val="00D62E1F"/>
    <w:rsid w:val="00D6331B"/>
    <w:rsid w:val="00D63342"/>
    <w:rsid w:val="00D63ADA"/>
    <w:rsid w:val="00D63ECB"/>
    <w:rsid w:val="00D63F3D"/>
    <w:rsid w:val="00D63F73"/>
    <w:rsid w:val="00D64043"/>
    <w:rsid w:val="00D6439C"/>
    <w:rsid w:val="00D646C8"/>
    <w:rsid w:val="00D64801"/>
    <w:rsid w:val="00D64A01"/>
    <w:rsid w:val="00D64A66"/>
    <w:rsid w:val="00D64EA3"/>
    <w:rsid w:val="00D64F30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884"/>
    <w:rsid w:val="00D70BA6"/>
    <w:rsid w:val="00D70EA4"/>
    <w:rsid w:val="00D7120A"/>
    <w:rsid w:val="00D71395"/>
    <w:rsid w:val="00D716CC"/>
    <w:rsid w:val="00D717F2"/>
    <w:rsid w:val="00D717FC"/>
    <w:rsid w:val="00D7185A"/>
    <w:rsid w:val="00D7192C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94F"/>
    <w:rsid w:val="00D73F08"/>
    <w:rsid w:val="00D74903"/>
    <w:rsid w:val="00D74CE1"/>
    <w:rsid w:val="00D74FCC"/>
    <w:rsid w:val="00D751BD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1B4F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2DA"/>
    <w:rsid w:val="00DA0984"/>
    <w:rsid w:val="00DA0F8B"/>
    <w:rsid w:val="00DA0FE7"/>
    <w:rsid w:val="00DA18C9"/>
    <w:rsid w:val="00DA190F"/>
    <w:rsid w:val="00DA1C13"/>
    <w:rsid w:val="00DA289A"/>
    <w:rsid w:val="00DA2F68"/>
    <w:rsid w:val="00DA30DE"/>
    <w:rsid w:val="00DA312E"/>
    <w:rsid w:val="00DA3217"/>
    <w:rsid w:val="00DA386B"/>
    <w:rsid w:val="00DA3B2A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A5DEA"/>
    <w:rsid w:val="00DA7AE0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2D0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BFC"/>
    <w:rsid w:val="00DC7CA8"/>
    <w:rsid w:val="00DD0728"/>
    <w:rsid w:val="00DD0D74"/>
    <w:rsid w:val="00DD0F97"/>
    <w:rsid w:val="00DD152F"/>
    <w:rsid w:val="00DD1CF3"/>
    <w:rsid w:val="00DD2464"/>
    <w:rsid w:val="00DD29C4"/>
    <w:rsid w:val="00DD3336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1F3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8CF"/>
    <w:rsid w:val="00DF6DFB"/>
    <w:rsid w:val="00DF6E91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1E08"/>
    <w:rsid w:val="00E020E7"/>
    <w:rsid w:val="00E0216D"/>
    <w:rsid w:val="00E02331"/>
    <w:rsid w:val="00E029E6"/>
    <w:rsid w:val="00E03512"/>
    <w:rsid w:val="00E0353B"/>
    <w:rsid w:val="00E037EF"/>
    <w:rsid w:val="00E0394A"/>
    <w:rsid w:val="00E03BEC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70F"/>
    <w:rsid w:val="00E10D2D"/>
    <w:rsid w:val="00E10E68"/>
    <w:rsid w:val="00E110A4"/>
    <w:rsid w:val="00E11165"/>
    <w:rsid w:val="00E1172A"/>
    <w:rsid w:val="00E11D8B"/>
    <w:rsid w:val="00E12F0E"/>
    <w:rsid w:val="00E130BA"/>
    <w:rsid w:val="00E131A7"/>
    <w:rsid w:val="00E131AF"/>
    <w:rsid w:val="00E13609"/>
    <w:rsid w:val="00E13894"/>
    <w:rsid w:val="00E13E15"/>
    <w:rsid w:val="00E142DF"/>
    <w:rsid w:val="00E14707"/>
    <w:rsid w:val="00E14B26"/>
    <w:rsid w:val="00E14CB6"/>
    <w:rsid w:val="00E14D38"/>
    <w:rsid w:val="00E14EBD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2AA1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B06"/>
    <w:rsid w:val="00E35D1C"/>
    <w:rsid w:val="00E36115"/>
    <w:rsid w:val="00E3674F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4637"/>
    <w:rsid w:val="00E451F4"/>
    <w:rsid w:val="00E453EA"/>
    <w:rsid w:val="00E45587"/>
    <w:rsid w:val="00E4568A"/>
    <w:rsid w:val="00E4569C"/>
    <w:rsid w:val="00E45B18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7B2"/>
    <w:rsid w:val="00E51A94"/>
    <w:rsid w:val="00E52D6E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B70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B44"/>
    <w:rsid w:val="00E75E45"/>
    <w:rsid w:val="00E76131"/>
    <w:rsid w:val="00E76741"/>
    <w:rsid w:val="00E76880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2C9E"/>
    <w:rsid w:val="00E82CEB"/>
    <w:rsid w:val="00E8305B"/>
    <w:rsid w:val="00E83433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87B09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3200"/>
    <w:rsid w:val="00E944E4"/>
    <w:rsid w:val="00E94689"/>
    <w:rsid w:val="00E94D27"/>
    <w:rsid w:val="00E94F21"/>
    <w:rsid w:val="00E950C1"/>
    <w:rsid w:val="00E9510C"/>
    <w:rsid w:val="00E95C81"/>
    <w:rsid w:val="00E95F11"/>
    <w:rsid w:val="00E964FF"/>
    <w:rsid w:val="00E96796"/>
    <w:rsid w:val="00E96CA0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DD0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D39"/>
    <w:rsid w:val="00EA6FFD"/>
    <w:rsid w:val="00EA72E7"/>
    <w:rsid w:val="00EA75D5"/>
    <w:rsid w:val="00EB0388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1ED4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1E2"/>
    <w:rsid w:val="00EC74C9"/>
    <w:rsid w:val="00EC7CFA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29"/>
    <w:rsid w:val="00ED2BBF"/>
    <w:rsid w:val="00ED2FB5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D7F50"/>
    <w:rsid w:val="00ED7FEE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88D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3C7"/>
    <w:rsid w:val="00F04D80"/>
    <w:rsid w:val="00F05594"/>
    <w:rsid w:val="00F05D92"/>
    <w:rsid w:val="00F066C9"/>
    <w:rsid w:val="00F068F1"/>
    <w:rsid w:val="00F06F88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6F3D"/>
    <w:rsid w:val="00F17252"/>
    <w:rsid w:val="00F179AF"/>
    <w:rsid w:val="00F2006C"/>
    <w:rsid w:val="00F20182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402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27FDA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471B"/>
    <w:rsid w:val="00F35046"/>
    <w:rsid w:val="00F35223"/>
    <w:rsid w:val="00F357F2"/>
    <w:rsid w:val="00F35BD2"/>
    <w:rsid w:val="00F35F73"/>
    <w:rsid w:val="00F361D8"/>
    <w:rsid w:val="00F36508"/>
    <w:rsid w:val="00F3662A"/>
    <w:rsid w:val="00F36B08"/>
    <w:rsid w:val="00F36BAC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1E2F"/>
    <w:rsid w:val="00F51F64"/>
    <w:rsid w:val="00F52417"/>
    <w:rsid w:val="00F52962"/>
    <w:rsid w:val="00F52B5C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168"/>
    <w:rsid w:val="00F60F10"/>
    <w:rsid w:val="00F60FE9"/>
    <w:rsid w:val="00F60FFB"/>
    <w:rsid w:val="00F6161A"/>
    <w:rsid w:val="00F616E7"/>
    <w:rsid w:val="00F61E60"/>
    <w:rsid w:val="00F62584"/>
    <w:rsid w:val="00F62E04"/>
    <w:rsid w:val="00F631CA"/>
    <w:rsid w:val="00F634E3"/>
    <w:rsid w:val="00F63879"/>
    <w:rsid w:val="00F642E3"/>
    <w:rsid w:val="00F648F6"/>
    <w:rsid w:val="00F655F6"/>
    <w:rsid w:val="00F657A9"/>
    <w:rsid w:val="00F65BD0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06C3"/>
    <w:rsid w:val="00F72A05"/>
    <w:rsid w:val="00F73257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27BD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762"/>
    <w:rsid w:val="00F86D23"/>
    <w:rsid w:val="00F87F15"/>
    <w:rsid w:val="00F87FDB"/>
    <w:rsid w:val="00F904DD"/>
    <w:rsid w:val="00F90E86"/>
    <w:rsid w:val="00F91B47"/>
    <w:rsid w:val="00F91FEA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5BB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0F7D"/>
    <w:rsid w:val="00FB136A"/>
    <w:rsid w:val="00FB14A4"/>
    <w:rsid w:val="00FB1A6A"/>
    <w:rsid w:val="00FB1F3C"/>
    <w:rsid w:val="00FB2456"/>
    <w:rsid w:val="00FB2C01"/>
    <w:rsid w:val="00FB2C3B"/>
    <w:rsid w:val="00FB330E"/>
    <w:rsid w:val="00FB3997"/>
    <w:rsid w:val="00FB3F53"/>
    <w:rsid w:val="00FB49D7"/>
    <w:rsid w:val="00FB4DC1"/>
    <w:rsid w:val="00FB5178"/>
    <w:rsid w:val="00FB5212"/>
    <w:rsid w:val="00FB52E3"/>
    <w:rsid w:val="00FB561D"/>
    <w:rsid w:val="00FB6F01"/>
    <w:rsid w:val="00FB7127"/>
    <w:rsid w:val="00FB7210"/>
    <w:rsid w:val="00FB79AA"/>
    <w:rsid w:val="00FB7A29"/>
    <w:rsid w:val="00FC0068"/>
    <w:rsid w:val="00FC130C"/>
    <w:rsid w:val="00FC1C69"/>
    <w:rsid w:val="00FC1F10"/>
    <w:rsid w:val="00FC1FFD"/>
    <w:rsid w:val="00FC2917"/>
    <w:rsid w:val="00FC2DC7"/>
    <w:rsid w:val="00FC2E0E"/>
    <w:rsid w:val="00FC3847"/>
    <w:rsid w:val="00FC3D41"/>
    <w:rsid w:val="00FC4588"/>
    <w:rsid w:val="00FC5273"/>
    <w:rsid w:val="00FC5751"/>
    <w:rsid w:val="00FC6042"/>
    <w:rsid w:val="00FC664C"/>
    <w:rsid w:val="00FC69F7"/>
    <w:rsid w:val="00FC6CE3"/>
    <w:rsid w:val="00FC7434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79D"/>
    <w:rsid w:val="00FD27D3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6AC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6B57"/>
    <w:rsid w:val="00FF708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1E6859-4EF4-4AD1-ACE4-A84E93D25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17DBA6-46C2-4565-A684-F3CAC44AB2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14</Pages>
  <Words>1864</Words>
  <Characters>10628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12468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Klinsukon, Yendee</cp:lastModifiedBy>
  <cp:revision>2</cp:revision>
  <cp:lastPrinted>2023-08-04T04:27:00Z</cp:lastPrinted>
  <dcterms:created xsi:type="dcterms:W3CDTF">2023-08-09T06:38:00Z</dcterms:created>
  <dcterms:modified xsi:type="dcterms:W3CDTF">2023-08-09T06:38:00Z</dcterms:modified>
</cp:coreProperties>
</file>