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3DE47" w14:textId="19AF2006" w:rsidR="00DE1C23" w:rsidRPr="00CE458C" w:rsidRDefault="00E039F4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  <w:r>
        <w:rPr>
          <w:rFonts w:ascii="Angsana New" w:hAnsi="Angsana New" w:cs="Angsana New"/>
          <w:b w:val="0"/>
          <w:bCs w:val="0"/>
          <w:sz w:val="52"/>
          <w:szCs w:val="52"/>
        </w:rPr>
        <w:tab/>
      </w:r>
    </w:p>
    <w:p w14:paraId="0B1322BD" w14:textId="562C0728" w:rsidR="00DE1C23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78285112" w14:textId="77777777" w:rsidR="00DE1C23" w:rsidRPr="00CE458C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3DBB2A62" w14:textId="77777777" w:rsidR="00DE1C23" w:rsidRPr="00CE458C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5055BB68" w14:textId="77777777" w:rsidR="00DE1C23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04035B67" w14:textId="77777777" w:rsidR="005F66DF" w:rsidRPr="00CE458C" w:rsidRDefault="005F66DF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0FD630FF" w14:textId="77777777" w:rsidR="00C2486D" w:rsidRPr="00CE458C" w:rsidRDefault="00C2486D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14:paraId="2722716B" w14:textId="77777777" w:rsidR="00917A7C" w:rsidRPr="00F4595D" w:rsidRDefault="00917A7C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F4595D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Pr="00F4595D">
        <w:rPr>
          <w:rFonts w:ascii="Angsana New" w:hAnsi="Angsana New" w:cs="Angsana New" w:hint="cs"/>
          <w:sz w:val="52"/>
          <w:szCs w:val="52"/>
          <w:cs/>
        </w:rPr>
        <w:t xml:space="preserve">แอสเสท เวิรด์ คอร์ป จำกัด </w:t>
      </w:r>
      <w:r w:rsidRPr="00F4595D">
        <w:rPr>
          <w:rFonts w:ascii="Angsana New" w:hAnsi="Angsana New" w:cs="Angsana New"/>
          <w:sz w:val="52"/>
          <w:szCs w:val="52"/>
        </w:rPr>
        <w:t>(</w:t>
      </w:r>
      <w:r w:rsidRPr="00F4595D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F4595D">
        <w:rPr>
          <w:rFonts w:ascii="Angsana New" w:hAnsi="Angsana New" w:cs="Angsana New"/>
          <w:sz w:val="52"/>
          <w:szCs w:val="52"/>
        </w:rPr>
        <w:t xml:space="preserve">) </w:t>
      </w:r>
      <w:r w:rsidRPr="00F4595D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6F65D3FC" w14:textId="77777777" w:rsidR="00DE1C23" w:rsidRPr="00F4595D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5821A0E" w14:textId="77777777" w:rsidR="009B046C" w:rsidRPr="00F4595D" w:rsidRDefault="009B046C" w:rsidP="009B046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4595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F4595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098EDCD0" w14:textId="1B9A13D4" w:rsidR="001819E4" w:rsidRPr="00F4595D" w:rsidRDefault="001819E4" w:rsidP="001819E4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4595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สำหรับงวดสามเดือนและหกเดือนสิ้นสุดวันที่</w:t>
      </w:r>
      <w:r w:rsidRPr="00F4595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F4595D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F4595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F4595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F4595D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F4595D">
        <w:rPr>
          <w:rFonts w:ascii="Angsana New" w:hAnsi="Angsana New" w:cs="Angsana New"/>
          <w:b w:val="0"/>
          <w:bCs w:val="0"/>
          <w:sz w:val="32"/>
          <w:szCs w:val="32"/>
        </w:rPr>
        <w:t>2566</w:t>
      </w:r>
    </w:p>
    <w:p w14:paraId="7B088A9D" w14:textId="65073CEC" w:rsidR="009B046C" w:rsidRPr="00F4595D" w:rsidRDefault="009B046C" w:rsidP="009B046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4595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1BAB3BB" w14:textId="77777777" w:rsidR="009B046C" w:rsidRPr="00F4595D" w:rsidRDefault="009B046C" w:rsidP="009B046C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4595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5AABD530" w14:textId="77777777" w:rsidR="00DE1C23" w:rsidRPr="00F4595D" w:rsidRDefault="00DE1C23" w:rsidP="00502F80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D1E77BE" w14:textId="77777777" w:rsidR="00DE1C23" w:rsidRPr="00F4595D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  <w:sectPr w:rsidR="00DE1C23" w:rsidRPr="00F4595D" w:rsidSect="00FA614F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4E47DAD" w14:textId="77777777" w:rsidR="00DE1C23" w:rsidRPr="00F4595D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CB644E5" w14:textId="77777777" w:rsidR="00DE1C23" w:rsidRPr="00F4595D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77DC002" w14:textId="77777777" w:rsidR="00DE1C23" w:rsidRPr="00F4595D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E3BFD1E" w14:textId="77777777" w:rsidR="00DE1C23" w:rsidRPr="00F4595D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E6A536C" w14:textId="77777777" w:rsidR="00DE1C23" w:rsidRPr="00F4595D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00F22D0" w14:textId="600C3F32" w:rsidR="00DE1C23" w:rsidRPr="00F4595D" w:rsidRDefault="00DE1C23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0E142B8" w14:textId="6CC979B6" w:rsidR="006E5198" w:rsidRPr="00F4595D" w:rsidRDefault="006E5198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84F3867" w14:textId="77777777" w:rsidR="006E5198" w:rsidRPr="00F4595D" w:rsidRDefault="006E5198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FB75177" w14:textId="77777777" w:rsidR="003243AB" w:rsidRPr="00F4595D" w:rsidRDefault="003243AB" w:rsidP="00502F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A40E75B" w14:textId="77777777" w:rsidR="00F24EAF" w:rsidRPr="00F4595D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F4595D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6F88E8F" w14:textId="77777777" w:rsidR="00F24EAF" w:rsidRPr="00F4595D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881F17F" w14:textId="77777777" w:rsidR="00F24EAF" w:rsidRPr="00F4595D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F4595D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</w:t>
      </w:r>
      <w:r w:rsidRPr="00F4595D">
        <w:rPr>
          <w:rFonts w:ascii="Angsana New" w:hAnsi="Angsana New"/>
          <w:b/>
          <w:bCs/>
          <w:sz w:val="30"/>
          <w:szCs w:val="30"/>
        </w:rPr>
        <w:t xml:space="preserve"> </w:t>
      </w:r>
      <w:r w:rsidRPr="00F4595D">
        <w:rPr>
          <w:rFonts w:ascii="Angsana New" w:hAnsi="Angsana New"/>
          <w:b/>
          <w:bCs/>
          <w:sz w:val="30"/>
          <w:szCs w:val="30"/>
          <w:cs/>
        </w:rPr>
        <w:t>แอสเสท เวิรด์ คอร์ป จำกัด (มหาชน)</w:t>
      </w:r>
    </w:p>
    <w:p w14:paraId="4C1A5E0B" w14:textId="77777777" w:rsidR="00F24EAF" w:rsidRPr="00F4595D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1802083C" w14:textId="416DFD71" w:rsidR="00BD593D" w:rsidRPr="00F4595D" w:rsidRDefault="00A06A51" w:rsidP="001819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F4595D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1819E4" w:rsidRPr="00F4595D">
        <w:rPr>
          <w:rFonts w:ascii="Angsana New" w:hAnsi="Angsana New"/>
          <w:sz w:val="30"/>
          <w:szCs w:val="30"/>
        </w:rPr>
        <w:t xml:space="preserve">30 </w:t>
      </w:r>
      <w:r w:rsidR="001819E4" w:rsidRPr="00F4595D">
        <w:rPr>
          <w:rFonts w:ascii="Angsana New" w:hAnsi="Angsana New" w:hint="cs"/>
          <w:sz w:val="30"/>
          <w:szCs w:val="30"/>
          <w:cs/>
        </w:rPr>
        <w:t>มิถุนายน</w:t>
      </w:r>
      <w:r w:rsidR="001819E4" w:rsidRPr="00F4595D">
        <w:rPr>
          <w:rFonts w:ascii="Angsana New" w:hAnsi="Angsana New"/>
          <w:sz w:val="30"/>
          <w:szCs w:val="30"/>
          <w:cs/>
        </w:rPr>
        <w:t xml:space="preserve"> </w:t>
      </w:r>
      <w:r w:rsidR="00487F85" w:rsidRPr="00F4595D">
        <w:rPr>
          <w:rFonts w:ascii="Angsana New" w:hAnsi="Angsana New"/>
          <w:sz w:val="30"/>
          <w:szCs w:val="30"/>
        </w:rPr>
        <w:t>2566</w:t>
      </w:r>
      <w:r w:rsidRPr="00F4595D">
        <w:rPr>
          <w:rFonts w:ascii="Angsana New" w:hAnsi="Angsana New"/>
          <w:sz w:val="30"/>
          <w:szCs w:val="30"/>
          <w:cs/>
        </w:rPr>
        <w:br/>
      </w:r>
      <w:r w:rsidR="00487F85" w:rsidRPr="00F4595D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682166">
        <w:rPr>
          <w:rFonts w:ascii="Angsana New" w:hAnsi="Angsana New" w:hint="cs"/>
          <w:sz w:val="30"/>
          <w:szCs w:val="30"/>
          <w:cs/>
        </w:rPr>
        <w:t>สำหรับงวด</w:t>
      </w:r>
      <w:r w:rsidR="009010F9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682166">
        <w:rPr>
          <w:rFonts w:ascii="Angsana New" w:hAnsi="Angsana New" w:hint="cs"/>
          <w:sz w:val="30"/>
          <w:szCs w:val="30"/>
          <w:cs/>
        </w:rPr>
        <w:t xml:space="preserve">หกเดือนสิ้นสุดวันที่ </w:t>
      </w:r>
      <w:r w:rsidR="00682166">
        <w:rPr>
          <w:rFonts w:ascii="Angsana New" w:hAnsi="Angsana New"/>
          <w:sz w:val="30"/>
          <w:szCs w:val="30"/>
        </w:rPr>
        <w:t xml:space="preserve">30 </w:t>
      </w:r>
      <w:r w:rsidR="00682166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682166">
        <w:rPr>
          <w:rFonts w:ascii="Angsana New" w:hAnsi="Angsana New"/>
          <w:sz w:val="30"/>
          <w:szCs w:val="30"/>
        </w:rPr>
        <w:t>2566</w:t>
      </w:r>
      <w:r w:rsidR="00487F85" w:rsidRPr="00F4595D">
        <w:rPr>
          <w:rFonts w:ascii="Angsana New" w:hAnsi="Angsana New"/>
          <w:sz w:val="30"/>
          <w:szCs w:val="30"/>
        </w:rPr>
        <w:t xml:space="preserve"> </w:t>
      </w:r>
      <w:r w:rsidR="00487F85" w:rsidRPr="00F4595D">
        <w:rPr>
          <w:rFonts w:ascii="Angsana New" w:hAnsi="Angsana New"/>
          <w:sz w:val="30"/>
          <w:szCs w:val="30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</w:t>
      </w:r>
      <w:r w:rsidR="003749F1">
        <w:rPr>
          <w:rFonts w:ascii="Angsana New" w:hAnsi="Angsana New"/>
          <w:sz w:val="30"/>
          <w:szCs w:val="30"/>
        </w:rPr>
        <w:br/>
      </w:r>
      <w:r w:rsidR="00487F85" w:rsidRPr="00F4595D">
        <w:rPr>
          <w:rFonts w:ascii="Angsana New" w:hAnsi="Angsana New"/>
          <w:sz w:val="30"/>
          <w:szCs w:val="30"/>
          <w:cs/>
        </w:rPr>
        <w:t xml:space="preserve">และงบกระแสเงินสดรวมและงบกระแสเงินสดเฉพาะกิจการ </w:t>
      </w:r>
      <w:r w:rsidR="00487F85" w:rsidRPr="00F4595D">
        <w:rPr>
          <w:rFonts w:ascii="Angsana New" w:hAnsi="Angsana New"/>
          <w:spacing w:val="-6"/>
          <w:sz w:val="30"/>
          <w:szCs w:val="30"/>
          <w:cs/>
        </w:rPr>
        <w:t>สำหรับ</w:t>
      </w:r>
      <w:r w:rsidR="001819E4" w:rsidRPr="00F4595D">
        <w:rPr>
          <w:rFonts w:ascii="Angsana New" w:hAnsi="Angsana New" w:hint="cs"/>
          <w:spacing w:val="-6"/>
          <w:sz w:val="30"/>
          <w:szCs w:val="30"/>
          <w:cs/>
        </w:rPr>
        <w:t>งวดหกเดือนสิ้นสุดวันที่</w:t>
      </w:r>
      <w:r w:rsidR="001819E4" w:rsidRPr="00F4595D">
        <w:rPr>
          <w:rFonts w:ascii="Angsana New" w:hAnsi="Angsana New"/>
          <w:spacing w:val="-6"/>
          <w:sz w:val="30"/>
          <w:szCs w:val="30"/>
        </w:rPr>
        <w:t xml:space="preserve"> 30</w:t>
      </w:r>
      <w:r w:rsidR="001819E4" w:rsidRPr="00F4595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1819E4" w:rsidRPr="00F4595D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="001819E4" w:rsidRPr="00F4595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1819E4" w:rsidRPr="00F4595D">
        <w:rPr>
          <w:rFonts w:ascii="Angsana New" w:hAnsi="Angsana New"/>
          <w:spacing w:val="-6"/>
          <w:sz w:val="30"/>
          <w:szCs w:val="30"/>
        </w:rPr>
        <w:t>2566</w:t>
      </w:r>
      <w:r w:rsidR="001819E4" w:rsidRPr="00F4595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487F85" w:rsidRPr="00F4595D">
        <w:rPr>
          <w:rFonts w:ascii="Angsana New" w:hAnsi="Angsana New"/>
          <w:spacing w:val="-6"/>
          <w:sz w:val="30"/>
          <w:szCs w:val="30"/>
          <w:cs/>
        </w:rPr>
        <w:t>และ</w:t>
      </w:r>
      <w:r w:rsidR="009010F9">
        <w:rPr>
          <w:rFonts w:ascii="Angsana New" w:hAnsi="Angsana New"/>
          <w:spacing w:val="-6"/>
          <w:sz w:val="30"/>
          <w:szCs w:val="30"/>
          <w:cs/>
        </w:rPr>
        <w:br/>
      </w:r>
      <w:r w:rsidR="00487F85" w:rsidRPr="00F4595D">
        <w:rPr>
          <w:rFonts w:ascii="Angsana New" w:hAnsi="Angsana New"/>
          <w:spacing w:val="-6"/>
          <w:sz w:val="30"/>
          <w:szCs w:val="30"/>
          <w:cs/>
        </w:rPr>
        <w:t>หมายเหตุประกอบงบการเงินแบบย่อ (ข้อมูลทางการเงินระหว่างกาล)</w:t>
      </w:r>
      <w:r w:rsidR="00487F85" w:rsidRPr="00F4595D">
        <w:rPr>
          <w:rFonts w:ascii="Angsana New" w:hAnsi="Angsana New"/>
          <w:sz w:val="30"/>
          <w:szCs w:val="30"/>
          <w:cs/>
        </w:rPr>
        <w:t xml:space="preserve"> ของบริษัท แอสเสท เวิรด์ คอร์ป จำกัด (มหาชน)</w:t>
      </w:r>
      <w:r w:rsidR="00487F85" w:rsidRPr="00F4595D">
        <w:rPr>
          <w:rFonts w:ascii="Angsana New" w:hAnsi="Angsana New"/>
          <w:sz w:val="30"/>
          <w:szCs w:val="30"/>
        </w:rPr>
        <w:t xml:space="preserve"> </w:t>
      </w:r>
      <w:r w:rsidR="00487F85" w:rsidRPr="00F4595D">
        <w:rPr>
          <w:rFonts w:ascii="Angsana New" w:hAnsi="Angsana New"/>
          <w:sz w:val="30"/>
          <w:szCs w:val="30"/>
          <w:cs/>
        </w:rPr>
        <w:t>และบริษัทย่อย และของเฉพาะบริษัท แอสเสท เวิรด์ คอร์ป จำกัด (มหาชน)</w:t>
      </w:r>
      <w:r w:rsidR="00487F85" w:rsidRPr="00F4595D">
        <w:rPr>
          <w:rFonts w:ascii="Angsana New" w:hAnsi="Angsana New"/>
          <w:sz w:val="30"/>
          <w:szCs w:val="30"/>
        </w:rPr>
        <w:t xml:space="preserve"> </w:t>
      </w:r>
      <w:r w:rsidR="00487F85" w:rsidRPr="00F4595D">
        <w:rPr>
          <w:rFonts w:ascii="Angsana New" w:hAnsi="Angsana New"/>
          <w:sz w:val="30"/>
          <w:szCs w:val="30"/>
          <w:cs/>
        </w:rPr>
        <w:t>ตามลำดับ</w:t>
      </w:r>
      <w:r w:rsidR="00487F85" w:rsidRPr="00F4595D">
        <w:rPr>
          <w:rFonts w:ascii="Angsana New" w:hAnsi="Angsana New"/>
          <w:sz w:val="30"/>
          <w:szCs w:val="30"/>
        </w:rPr>
        <w:t xml:space="preserve"> </w:t>
      </w:r>
      <w:r w:rsidR="00487F85" w:rsidRPr="00F4595D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487F85" w:rsidRPr="00F4595D"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="00487F85" w:rsidRPr="00F4595D">
        <w:rPr>
          <w:rFonts w:ascii="Angsana New" w:hAnsi="Angsana New"/>
          <w:sz w:val="30"/>
          <w:szCs w:val="30"/>
          <w:cs/>
        </w:rPr>
        <w:t xml:space="preserve">ฉบับที่ </w:t>
      </w:r>
      <w:r w:rsidR="00487F85" w:rsidRPr="00F4595D">
        <w:rPr>
          <w:rFonts w:ascii="Angsana New" w:hAnsi="Angsana New"/>
          <w:sz w:val="30"/>
          <w:szCs w:val="30"/>
        </w:rPr>
        <w:t>34</w:t>
      </w:r>
      <w:r w:rsidR="00487F85" w:rsidRPr="00F4595D">
        <w:rPr>
          <w:rFonts w:ascii="Angsana New" w:hAnsi="Angsana New"/>
          <w:sz w:val="30"/>
          <w:szCs w:val="30"/>
          <w:cs/>
        </w:rPr>
        <w:t xml:space="preserve"> เรื่อง</w:t>
      </w:r>
      <w:r w:rsidR="00487F85" w:rsidRPr="00F4595D">
        <w:rPr>
          <w:rFonts w:ascii="Angsana New" w:hAnsi="Angsana New"/>
          <w:sz w:val="30"/>
          <w:szCs w:val="30"/>
        </w:rPr>
        <w:t xml:space="preserve"> </w:t>
      </w:r>
      <w:r w:rsidR="00487F85" w:rsidRPr="00F4595D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="00487F85" w:rsidRPr="00F4595D">
        <w:rPr>
          <w:rFonts w:ascii="Angsana New" w:hAnsi="Angsana New"/>
          <w:sz w:val="30"/>
          <w:szCs w:val="30"/>
        </w:rPr>
        <w:t xml:space="preserve"> </w:t>
      </w:r>
      <w:r w:rsidR="00487F85" w:rsidRPr="00F4595D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</w:t>
      </w:r>
      <w:r w:rsidR="00487F85" w:rsidRPr="00F4595D">
        <w:rPr>
          <w:rFonts w:ascii="Angsana New" w:hAnsi="Angsana New"/>
          <w:color w:val="000000"/>
          <w:spacing w:val="-4"/>
          <w:sz w:val="30"/>
          <w:szCs w:val="30"/>
          <w:cs/>
        </w:rPr>
        <w:t>กาล</w:t>
      </w:r>
      <w:r w:rsidR="00487F85" w:rsidRPr="00F4595D">
        <w:rPr>
          <w:rFonts w:ascii="Angsana New" w:hAnsi="Angsana New"/>
          <w:spacing w:val="-4"/>
          <w:sz w:val="30"/>
          <w:szCs w:val="30"/>
          <w:cs/>
        </w:rPr>
        <w:t>ดังกล่าวจากผลการสอบทานของข้าพเจ้า</w:t>
      </w:r>
    </w:p>
    <w:p w14:paraId="6EE0C5DF" w14:textId="4DF70184" w:rsidR="00F24EAF" w:rsidRPr="00F4595D" w:rsidRDefault="00F24EAF" w:rsidP="00BD59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/>
          <w:sz w:val="30"/>
          <w:szCs w:val="30"/>
          <w:cs/>
        </w:rPr>
        <w:t xml:space="preserve"> </w:t>
      </w:r>
    </w:p>
    <w:p w14:paraId="4013E8A8" w14:textId="77777777" w:rsidR="00F24EAF" w:rsidRPr="00F4595D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F4595D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6D15D8E" w14:textId="77777777" w:rsidR="00F24EAF" w:rsidRPr="00F4595D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38FEF956" w14:textId="77777777" w:rsidR="00F24EAF" w:rsidRPr="00F4595D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F4595D">
        <w:rPr>
          <w:rFonts w:ascii="Angsana New" w:hAnsi="Angsana New"/>
          <w:sz w:val="30"/>
          <w:szCs w:val="30"/>
        </w:rPr>
        <w:t>2410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/>
          <w:sz w:val="30"/>
          <w:szCs w:val="30"/>
        </w:rPr>
        <w:t>“</w:t>
      </w:r>
      <w:r w:rsidRPr="00F4595D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F4595D">
        <w:rPr>
          <w:rFonts w:ascii="Angsana New" w:hAnsi="Angsana New"/>
          <w:sz w:val="30"/>
          <w:szCs w:val="30"/>
          <w:cs/>
        </w:rPr>
        <w:br/>
        <w:t>โดยผู้สอบบัญชีรับอนุญาตของกิจการ</w:t>
      </w:r>
      <w:r w:rsidRPr="00F4595D">
        <w:rPr>
          <w:rFonts w:ascii="Angsana New" w:hAnsi="Angsana New"/>
          <w:sz w:val="30"/>
          <w:szCs w:val="30"/>
        </w:rPr>
        <w:t xml:space="preserve">” </w:t>
      </w:r>
      <w:r w:rsidRPr="00F4595D">
        <w:rPr>
          <w:rFonts w:ascii="Angsana New" w:hAnsi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F4595D">
        <w:rPr>
          <w:rFonts w:ascii="Angsana New" w:hAnsi="Angsana New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/>
          <w:sz w:val="30"/>
          <w:szCs w:val="30"/>
        </w:rPr>
        <w:t xml:space="preserve">     </w:t>
      </w:r>
      <w:r w:rsidRPr="00F4595D">
        <w:rPr>
          <w:rFonts w:ascii="Angsana New" w:hAnsi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8B02F89" w14:textId="77777777" w:rsidR="00F24EAF" w:rsidRPr="00F4595D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713C232" w14:textId="77777777" w:rsidR="0089300E" w:rsidRPr="00F4595D" w:rsidRDefault="00893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F4595D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A1C65B4" w14:textId="22073C4C" w:rsidR="00F24EAF" w:rsidRPr="00F4595D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F4595D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7E765013" w14:textId="77777777" w:rsidR="00F24EAF" w:rsidRPr="00F4595D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BEAF71E" w14:textId="77777777" w:rsidR="00F24EAF" w:rsidRPr="00F4595D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/>
          <w:spacing w:val="-6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F4595D">
        <w:rPr>
          <w:rFonts w:ascii="Angsana New" w:hAnsi="Angsana New"/>
          <w:spacing w:val="-6"/>
          <w:sz w:val="30"/>
          <w:szCs w:val="30"/>
        </w:rPr>
        <w:t>34</w:t>
      </w:r>
      <w:r w:rsidRPr="00F4595D">
        <w:rPr>
          <w:rFonts w:ascii="Angsana New" w:hAnsi="Angsana New"/>
          <w:sz w:val="30"/>
          <w:szCs w:val="30"/>
        </w:rPr>
        <w:t xml:space="preserve"> </w:t>
      </w:r>
      <w:r w:rsidRPr="00F4595D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6D54B43F" w14:textId="77777777" w:rsidR="003243AB" w:rsidRPr="00F4595D" w:rsidRDefault="003243AB" w:rsidP="00324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6593C8B9" w14:textId="77777777" w:rsidR="003243AB" w:rsidRPr="00F4595D" w:rsidRDefault="003243AB" w:rsidP="00324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61CCE460" w14:textId="69A53059" w:rsidR="00F24EAF" w:rsidRPr="00F4595D" w:rsidRDefault="00F24EAF" w:rsidP="00F24EAF">
      <w:pPr>
        <w:tabs>
          <w:tab w:val="clear" w:pos="227"/>
          <w:tab w:val="clear" w:pos="454"/>
          <w:tab w:val="clear" w:pos="680"/>
          <w:tab w:val="left" w:pos="270"/>
          <w:tab w:val="left" w:pos="45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0C622E8A" w14:textId="77777777" w:rsidR="00F24EAF" w:rsidRPr="00F4595D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22C680A" w14:textId="04F7FE41" w:rsidR="00F24EAF" w:rsidRPr="00F4595D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/>
          <w:sz w:val="30"/>
          <w:szCs w:val="30"/>
          <w:cs/>
        </w:rPr>
        <w:tab/>
      </w:r>
    </w:p>
    <w:p w14:paraId="48DDEB5F" w14:textId="6234D075" w:rsidR="00F24EAF" w:rsidRPr="00F4595D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/>
          <w:sz w:val="30"/>
          <w:szCs w:val="30"/>
          <w:cs/>
        </w:rPr>
        <w:t>(</w:t>
      </w:r>
      <w:r w:rsidR="00403ACB" w:rsidRPr="00F4595D">
        <w:rPr>
          <w:rFonts w:ascii="Angsana New" w:hAnsi="Angsana New" w:hint="cs"/>
          <w:sz w:val="30"/>
          <w:szCs w:val="30"/>
          <w:cs/>
        </w:rPr>
        <w:t>สุเมธ แจ้งสามสี</w:t>
      </w:r>
      <w:r w:rsidRPr="00F4595D">
        <w:rPr>
          <w:rFonts w:ascii="Angsana New" w:hAnsi="Angsana New"/>
          <w:sz w:val="30"/>
          <w:szCs w:val="30"/>
          <w:cs/>
        </w:rPr>
        <w:t>)</w:t>
      </w:r>
    </w:p>
    <w:p w14:paraId="049B7D39" w14:textId="77777777" w:rsidR="00F24EAF" w:rsidRPr="00F4595D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C1FA1C9" w14:textId="768737C7" w:rsidR="00F24EAF" w:rsidRPr="00F4595D" w:rsidRDefault="00F24EAF" w:rsidP="00F24EAF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cs/>
          <w:lang w:val="en-US"/>
        </w:rPr>
      </w:pPr>
      <w:r w:rsidRPr="00F4595D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403ACB" w:rsidRPr="00F4595D">
        <w:rPr>
          <w:rFonts w:ascii="Angsana New" w:hAnsi="Angsana New" w:cs="Angsana New"/>
          <w:sz w:val="30"/>
          <w:szCs w:val="30"/>
          <w:lang w:val="en-US"/>
        </w:rPr>
        <w:t>9362</w:t>
      </w:r>
    </w:p>
    <w:p w14:paraId="448E910F" w14:textId="77777777" w:rsidR="00F24EAF" w:rsidRPr="00F4595D" w:rsidRDefault="00F24EAF" w:rsidP="00F24EAF">
      <w:pPr>
        <w:pStyle w:val="10"/>
        <w:tabs>
          <w:tab w:val="clear" w:pos="1080"/>
        </w:tabs>
        <w:rPr>
          <w:rFonts w:ascii="Angsana New" w:hAnsi="Angsana New" w:cs="Angsana New"/>
          <w:sz w:val="30"/>
          <w:szCs w:val="30"/>
          <w:lang w:val="en-US"/>
        </w:rPr>
      </w:pPr>
    </w:p>
    <w:p w14:paraId="2C5FBBA6" w14:textId="77777777" w:rsidR="00F24EAF" w:rsidRPr="00F4595D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FAEA8EB" w14:textId="77777777" w:rsidR="00F24EAF" w:rsidRPr="00F4595D" w:rsidRDefault="00F24EAF" w:rsidP="00F24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147A2C6" w14:textId="1040597D" w:rsidR="003C54E6" w:rsidRPr="00F4595D" w:rsidRDefault="007E0F4E" w:rsidP="003C5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10</w:t>
      </w:r>
      <w:r w:rsidR="00487F85" w:rsidRPr="00F4595D">
        <w:rPr>
          <w:rFonts w:ascii="Angsana New" w:hAnsi="Angsana New"/>
          <w:sz w:val="30"/>
          <w:szCs w:val="30"/>
        </w:rPr>
        <w:t xml:space="preserve"> </w:t>
      </w:r>
      <w:r w:rsidR="00A07ED9" w:rsidRPr="00F4595D">
        <w:rPr>
          <w:rFonts w:ascii="Angsana New" w:hAnsi="Angsana New" w:hint="cs"/>
          <w:sz w:val="30"/>
          <w:szCs w:val="30"/>
          <w:cs/>
        </w:rPr>
        <w:t>สิงหาคม</w:t>
      </w:r>
      <w:r w:rsidR="00487F85" w:rsidRPr="00F4595D">
        <w:rPr>
          <w:rFonts w:ascii="Angsana New" w:hAnsi="Angsana New" w:hint="cs"/>
          <w:sz w:val="30"/>
          <w:szCs w:val="30"/>
          <w:cs/>
        </w:rPr>
        <w:t xml:space="preserve"> </w:t>
      </w:r>
      <w:r w:rsidR="00487F85" w:rsidRPr="00F4595D">
        <w:rPr>
          <w:rFonts w:ascii="Angsana New" w:hAnsi="Angsana New"/>
          <w:sz w:val="30"/>
          <w:szCs w:val="30"/>
        </w:rPr>
        <w:t>2566</w:t>
      </w:r>
    </w:p>
    <w:p w14:paraId="2630EAEC" w14:textId="77777777" w:rsidR="0084374E" w:rsidRPr="00F4595D" w:rsidRDefault="0084374E" w:rsidP="003C5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1094472" w14:textId="77777777" w:rsidR="0084374E" w:rsidRPr="00F4595D" w:rsidRDefault="0084374E" w:rsidP="003C5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sectPr w:rsidR="0084374E" w:rsidRPr="00F4595D" w:rsidSect="004778EB">
      <w:headerReference w:type="default" r:id="rId19"/>
      <w:headerReference w:type="first" r:id="rId20"/>
      <w:pgSz w:w="11909" w:h="16834" w:code="9"/>
      <w:pgMar w:top="691" w:right="1152" w:bottom="576" w:left="1152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9926C" w14:textId="77777777" w:rsidR="007D2B3C" w:rsidRDefault="007D2B3C">
      <w:r>
        <w:separator/>
      </w:r>
    </w:p>
  </w:endnote>
  <w:endnote w:type="continuationSeparator" w:id="0">
    <w:p w14:paraId="1A47113F" w14:textId="77777777" w:rsidR="007D2B3C" w:rsidRDefault="007D2B3C">
      <w:r>
        <w:continuationSeparator/>
      </w:r>
    </w:p>
  </w:endnote>
  <w:endnote w:type="continuationNotice" w:id="1">
    <w:p w14:paraId="07B9C1B7" w14:textId="77777777" w:rsidR="007D2B3C" w:rsidRDefault="007D2B3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02782" w14:textId="77777777" w:rsidR="0078349B" w:rsidRDefault="0078349B" w:rsidP="007B3D4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111</w:t>
    </w:r>
    <w:r>
      <w:rPr>
        <w:rStyle w:val="PageNumber"/>
        <w:cs/>
      </w:rPr>
      <w:fldChar w:fldCharType="end"/>
    </w:r>
  </w:p>
  <w:p w14:paraId="2958A036" w14:textId="77777777" w:rsidR="0078349B" w:rsidRDefault="0078349B" w:rsidP="00AC7B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C1A51" w14:textId="77777777" w:rsidR="0078349B" w:rsidRPr="00305593" w:rsidRDefault="0078349B" w:rsidP="007A464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0559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30559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0559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9DA6AEC" w14:textId="77777777" w:rsidR="0078349B" w:rsidRPr="002D3586" w:rsidRDefault="0078349B" w:rsidP="002D3586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7B2BD" w14:textId="77777777" w:rsidR="00EE0011" w:rsidRDefault="00EE00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448B2" w14:textId="77777777" w:rsidR="007D2B3C" w:rsidRDefault="007D2B3C">
      <w:r>
        <w:separator/>
      </w:r>
    </w:p>
  </w:footnote>
  <w:footnote w:type="continuationSeparator" w:id="0">
    <w:p w14:paraId="6A93EA8E" w14:textId="77777777" w:rsidR="007D2B3C" w:rsidRDefault="007D2B3C">
      <w:r>
        <w:continuationSeparator/>
      </w:r>
    </w:p>
  </w:footnote>
  <w:footnote w:type="continuationNotice" w:id="1">
    <w:p w14:paraId="0560F84F" w14:textId="77777777" w:rsidR="007D2B3C" w:rsidRDefault="007D2B3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7A773" w14:textId="77777777" w:rsidR="00EE0011" w:rsidRDefault="00EE00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7DCE5" w14:textId="77777777" w:rsidR="0078349B" w:rsidRDefault="0078349B">
    <w:pPr>
      <w:rPr>
        <w:lang w:val="en-GB"/>
      </w:rPr>
    </w:pPr>
  </w:p>
  <w:p w14:paraId="4301F8FD" w14:textId="77777777" w:rsidR="0078349B" w:rsidRDefault="0078349B">
    <w:pPr>
      <w:rPr>
        <w:lang w:val="en-GB"/>
      </w:rPr>
    </w:pPr>
  </w:p>
  <w:p w14:paraId="3DB9CA71" w14:textId="77777777" w:rsidR="0078349B" w:rsidRDefault="0078349B">
    <w:pPr>
      <w:rPr>
        <w:lang w:val="en-GB"/>
      </w:rPr>
    </w:pPr>
  </w:p>
  <w:p w14:paraId="1B98244C" w14:textId="77777777" w:rsidR="0078349B" w:rsidRDefault="0078349B">
    <w:pPr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6BC7B" w14:textId="77777777" w:rsidR="00EE0011" w:rsidRDefault="00EE001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0919E" w14:textId="2FB29E1E" w:rsidR="00C81CA6" w:rsidRDefault="00C81CA6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 w:bidi="ar-SA"/>
      </w:rPr>
    </w:pPr>
  </w:p>
  <w:p w14:paraId="7268AB07" w14:textId="34762C59" w:rsidR="00EE0011" w:rsidRDefault="00EE0011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 w:bidi="ar-SA"/>
      </w:rPr>
    </w:pPr>
  </w:p>
  <w:p w14:paraId="34900F1A" w14:textId="15A017D6" w:rsidR="00EE0011" w:rsidRDefault="00EE0011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 w:bidi="ar-SA"/>
      </w:rPr>
    </w:pPr>
  </w:p>
  <w:p w14:paraId="39BF39D8" w14:textId="77777777" w:rsidR="00EE0011" w:rsidRDefault="00EE0011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 w:bidi="ar-SA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C589" w14:textId="77777777" w:rsidR="00C81CA6" w:rsidRPr="00EE0011" w:rsidRDefault="00C81CA6" w:rsidP="00EE00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9E6209D"/>
    <w:multiLevelType w:val="hybridMultilevel"/>
    <w:tmpl w:val="C57840E6"/>
    <w:lvl w:ilvl="0" w:tplc="DBC0E2D2">
      <w:start w:val="7"/>
      <w:numFmt w:val="bullet"/>
      <w:lvlText w:val="-"/>
      <w:lvlJc w:val="left"/>
      <w:pPr>
        <w:ind w:left="1287" w:hanging="360"/>
      </w:pPr>
      <w:rPr>
        <w:rFonts w:ascii="Angsana New" w:eastAsia="Times New Roman" w:hAnsi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503F50BC"/>
    <w:multiLevelType w:val="hybridMultilevel"/>
    <w:tmpl w:val="C3E82DF6"/>
    <w:lvl w:ilvl="0" w:tplc="184CA34A">
      <w:start w:val="1"/>
      <w:numFmt w:val="bullet"/>
      <w:lvlText w:val=""/>
      <w:lvlJc w:val="center"/>
      <w:pPr>
        <w:ind w:left="187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17" w15:restartNumberingAfterBreak="0">
    <w:nsid w:val="510159A5"/>
    <w:multiLevelType w:val="hybridMultilevel"/>
    <w:tmpl w:val="080AD392"/>
    <w:lvl w:ilvl="0" w:tplc="4240EA96">
      <w:start w:val="1"/>
      <w:numFmt w:val="bullet"/>
      <w:lvlText w:val=""/>
      <w:lvlJc w:val="center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52166222"/>
    <w:multiLevelType w:val="hybridMultilevel"/>
    <w:tmpl w:val="0494E364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54D64E6A"/>
    <w:multiLevelType w:val="hybridMultilevel"/>
    <w:tmpl w:val="BABAFA44"/>
    <w:lvl w:ilvl="0" w:tplc="0E7AAB5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F411BA1"/>
    <w:multiLevelType w:val="hybridMultilevel"/>
    <w:tmpl w:val="3F5C1194"/>
    <w:lvl w:ilvl="0" w:tplc="DBC0E2D2">
      <w:start w:val="7"/>
      <w:numFmt w:val="bullet"/>
      <w:lvlText w:val="-"/>
      <w:lvlJc w:val="left"/>
      <w:pPr>
        <w:ind w:left="1350" w:hanging="360"/>
      </w:pPr>
      <w:rPr>
        <w:rFonts w:ascii="Angsana New" w:eastAsia="Times New Roman" w:hAnsi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603170A1"/>
    <w:multiLevelType w:val="hybridMultilevel"/>
    <w:tmpl w:val="1CB8145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74AE1113"/>
    <w:multiLevelType w:val="hybridMultilevel"/>
    <w:tmpl w:val="0DB41134"/>
    <w:lvl w:ilvl="0" w:tplc="2D92A590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3" w:hanging="360"/>
      </w:pPr>
    </w:lvl>
    <w:lvl w:ilvl="2" w:tplc="0409001B" w:tentative="1">
      <w:start w:val="1"/>
      <w:numFmt w:val="lowerRoman"/>
      <w:lvlText w:val="%3."/>
      <w:lvlJc w:val="right"/>
      <w:pPr>
        <w:ind w:left="2723" w:hanging="180"/>
      </w:pPr>
    </w:lvl>
    <w:lvl w:ilvl="3" w:tplc="0409000F" w:tentative="1">
      <w:start w:val="1"/>
      <w:numFmt w:val="decimal"/>
      <w:lvlText w:val="%4."/>
      <w:lvlJc w:val="left"/>
      <w:pPr>
        <w:ind w:left="3443" w:hanging="360"/>
      </w:pPr>
    </w:lvl>
    <w:lvl w:ilvl="4" w:tplc="04090019" w:tentative="1">
      <w:start w:val="1"/>
      <w:numFmt w:val="lowerLetter"/>
      <w:lvlText w:val="%5."/>
      <w:lvlJc w:val="left"/>
      <w:pPr>
        <w:ind w:left="4163" w:hanging="360"/>
      </w:pPr>
    </w:lvl>
    <w:lvl w:ilvl="5" w:tplc="0409001B" w:tentative="1">
      <w:start w:val="1"/>
      <w:numFmt w:val="lowerRoman"/>
      <w:lvlText w:val="%6."/>
      <w:lvlJc w:val="right"/>
      <w:pPr>
        <w:ind w:left="4883" w:hanging="180"/>
      </w:pPr>
    </w:lvl>
    <w:lvl w:ilvl="6" w:tplc="0409000F" w:tentative="1">
      <w:start w:val="1"/>
      <w:numFmt w:val="decimal"/>
      <w:lvlText w:val="%7."/>
      <w:lvlJc w:val="left"/>
      <w:pPr>
        <w:ind w:left="5603" w:hanging="360"/>
      </w:pPr>
    </w:lvl>
    <w:lvl w:ilvl="7" w:tplc="04090019" w:tentative="1">
      <w:start w:val="1"/>
      <w:numFmt w:val="lowerLetter"/>
      <w:lvlText w:val="%8."/>
      <w:lvlJc w:val="left"/>
      <w:pPr>
        <w:ind w:left="6323" w:hanging="360"/>
      </w:pPr>
    </w:lvl>
    <w:lvl w:ilvl="8" w:tplc="0409001B" w:tentative="1">
      <w:start w:val="1"/>
      <w:numFmt w:val="lowerRoman"/>
      <w:lvlText w:val="%9."/>
      <w:lvlJc w:val="right"/>
      <w:pPr>
        <w:ind w:left="7043" w:hanging="180"/>
      </w:pPr>
    </w:lvl>
  </w:abstractNum>
  <w:num w:numId="1" w16cid:durableId="72701424">
    <w:abstractNumId w:val="6"/>
  </w:num>
  <w:num w:numId="2" w16cid:durableId="887961311">
    <w:abstractNumId w:val="5"/>
  </w:num>
  <w:num w:numId="3" w16cid:durableId="474226300">
    <w:abstractNumId w:val="9"/>
  </w:num>
  <w:num w:numId="4" w16cid:durableId="1795443737">
    <w:abstractNumId w:val="7"/>
  </w:num>
  <w:num w:numId="5" w16cid:durableId="520704059">
    <w:abstractNumId w:val="8"/>
  </w:num>
  <w:num w:numId="6" w16cid:durableId="583144204">
    <w:abstractNumId w:val="3"/>
  </w:num>
  <w:num w:numId="7" w16cid:durableId="175004796">
    <w:abstractNumId w:val="2"/>
  </w:num>
  <w:num w:numId="8" w16cid:durableId="576090692">
    <w:abstractNumId w:val="0"/>
  </w:num>
  <w:num w:numId="9" w16cid:durableId="1324242064">
    <w:abstractNumId w:val="1"/>
  </w:num>
  <w:num w:numId="10" w16cid:durableId="439492456">
    <w:abstractNumId w:val="4"/>
  </w:num>
  <w:num w:numId="11" w16cid:durableId="955916450">
    <w:abstractNumId w:val="14"/>
  </w:num>
  <w:num w:numId="12" w16cid:durableId="1155100608">
    <w:abstractNumId w:val="11"/>
  </w:num>
  <w:num w:numId="13" w16cid:durableId="1265921519">
    <w:abstractNumId w:val="22"/>
  </w:num>
  <w:num w:numId="14" w16cid:durableId="1290935523">
    <w:abstractNumId w:val="13"/>
  </w:num>
  <w:num w:numId="15" w16cid:durableId="981886655">
    <w:abstractNumId w:val="15"/>
  </w:num>
  <w:num w:numId="16" w16cid:durableId="736633362">
    <w:abstractNumId w:val="10"/>
  </w:num>
  <w:num w:numId="17" w16cid:durableId="1216431051">
    <w:abstractNumId w:val="23"/>
  </w:num>
  <w:num w:numId="18" w16cid:durableId="1832941182">
    <w:abstractNumId w:val="17"/>
  </w:num>
  <w:num w:numId="19" w16cid:durableId="1603609294">
    <w:abstractNumId w:val="16"/>
  </w:num>
  <w:num w:numId="20" w16cid:durableId="799765472">
    <w:abstractNumId w:val="20"/>
  </w:num>
  <w:num w:numId="21" w16cid:durableId="629163680">
    <w:abstractNumId w:val="12"/>
  </w:num>
  <w:num w:numId="22" w16cid:durableId="86119911">
    <w:abstractNumId w:val="21"/>
  </w:num>
  <w:num w:numId="23" w16cid:durableId="307589430">
    <w:abstractNumId w:val="19"/>
  </w:num>
  <w:num w:numId="24" w16cid:durableId="1092120692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0CE"/>
    <w:rsid w:val="000001B7"/>
    <w:rsid w:val="00000221"/>
    <w:rsid w:val="0000050B"/>
    <w:rsid w:val="00000911"/>
    <w:rsid w:val="00000DF2"/>
    <w:rsid w:val="00000FB1"/>
    <w:rsid w:val="000012A2"/>
    <w:rsid w:val="00001385"/>
    <w:rsid w:val="000013B2"/>
    <w:rsid w:val="0000142E"/>
    <w:rsid w:val="000014C8"/>
    <w:rsid w:val="0000164F"/>
    <w:rsid w:val="0000173D"/>
    <w:rsid w:val="000017AB"/>
    <w:rsid w:val="000018DB"/>
    <w:rsid w:val="00001A62"/>
    <w:rsid w:val="00001B39"/>
    <w:rsid w:val="00002008"/>
    <w:rsid w:val="000025B6"/>
    <w:rsid w:val="000026AE"/>
    <w:rsid w:val="000029DA"/>
    <w:rsid w:val="00002AD8"/>
    <w:rsid w:val="000031D7"/>
    <w:rsid w:val="00003227"/>
    <w:rsid w:val="0000323B"/>
    <w:rsid w:val="00003389"/>
    <w:rsid w:val="000034AA"/>
    <w:rsid w:val="000035E3"/>
    <w:rsid w:val="0000361A"/>
    <w:rsid w:val="00003652"/>
    <w:rsid w:val="00003739"/>
    <w:rsid w:val="00003786"/>
    <w:rsid w:val="00003D19"/>
    <w:rsid w:val="00003E93"/>
    <w:rsid w:val="00003EEC"/>
    <w:rsid w:val="00003F98"/>
    <w:rsid w:val="0000425B"/>
    <w:rsid w:val="0000450C"/>
    <w:rsid w:val="00004631"/>
    <w:rsid w:val="0000481B"/>
    <w:rsid w:val="00004962"/>
    <w:rsid w:val="00004ADB"/>
    <w:rsid w:val="00004C86"/>
    <w:rsid w:val="00004E84"/>
    <w:rsid w:val="0000505C"/>
    <w:rsid w:val="00005233"/>
    <w:rsid w:val="0000524B"/>
    <w:rsid w:val="00005360"/>
    <w:rsid w:val="00005628"/>
    <w:rsid w:val="00005682"/>
    <w:rsid w:val="0000573A"/>
    <w:rsid w:val="000058C7"/>
    <w:rsid w:val="000058F6"/>
    <w:rsid w:val="00005A6E"/>
    <w:rsid w:val="00005B3B"/>
    <w:rsid w:val="00005E54"/>
    <w:rsid w:val="00005F60"/>
    <w:rsid w:val="0000614A"/>
    <w:rsid w:val="00006283"/>
    <w:rsid w:val="000062F0"/>
    <w:rsid w:val="0000644B"/>
    <w:rsid w:val="00006499"/>
    <w:rsid w:val="000065C4"/>
    <w:rsid w:val="00006C56"/>
    <w:rsid w:val="00006D16"/>
    <w:rsid w:val="00006D88"/>
    <w:rsid w:val="00006DD5"/>
    <w:rsid w:val="00007083"/>
    <w:rsid w:val="000071A5"/>
    <w:rsid w:val="00007389"/>
    <w:rsid w:val="000073C7"/>
    <w:rsid w:val="000076F5"/>
    <w:rsid w:val="00007746"/>
    <w:rsid w:val="00007A09"/>
    <w:rsid w:val="00007B7F"/>
    <w:rsid w:val="00007C5B"/>
    <w:rsid w:val="00007F2F"/>
    <w:rsid w:val="00007F57"/>
    <w:rsid w:val="00007F68"/>
    <w:rsid w:val="00007F79"/>
    <w:rsid w:val="0001002F"/>
    <w:rsid w:val="000100E3"/>
    <w:rsid w:val="00010187"/>
    <w:rsid w:val="0001025E"/>
    <w:rsid w:val="000103A8"/>
    <w:rsid w:val="000103EA"/>
    <w:rsid w:val="000105C4"/>
    <w:rsid w:val="00010A1C"/>
    <w:rsid w:val="00010AA3"/>
    <w:rsid w:val="00010B2D"/>
    <w:rsid w:val="00010BF5"/>
    <w:rsid w:val="00010D18"/>
    <w:rsid w:val="00010E8E"/>
    <w:rsid w:val="00010EE3"/>
    <w:rsid w:val="00010F2D"/>
    <w:rsid w:val="00010FD4"/>
    <w:rsid w:val="00011114"/>
    <w:rsid w:val="00011383"/>
    <w:rsid w:val="00011511"/>
    <w:rsid w:val="000117AE"/>
    <w:rsid w:val="00011A36"/>
    <w:rsid w:val="00011A3E"/>
    <w:rsid w:val="00011BD7"/>
    <w:rsid w:val="00011E6E"/>
    <w:rsid w:val="0001215B"/>
    <w:rsid w:val="00012211"/>
    <w:rsid w:val="00012241"/>
    <w:rsid w:val="00012295"/>
    <w:rsid w:val="00012304"/>
    <w:rsid w:val="00012415"/>
    <w:rsid w:val="0001249B"/>
    <w:rsid w:val="000125D2"/>
    <w:rsid w:val="00012733"/>
    <w:rsid w:val="000127EE"/>
    <w:rsid w:val="0001280D"/>
    <w:rsid w:val="0001281E"/>
    <w:rsid w:val="00012916"/>
    <w:rsid w:val="0001292F"/>
    <w:rsid w:val="00013168"/>
    <w:rsid w:val="00013229"/>
    <w:rsid w:val="0001327D"/>
    <w:rsid w:val="0001352D"/>
    <w:rsid w:val="000136F5"/>
    <w:rsid w:val="00013740"/>
    <w:rsid w:val="0001383D"/>
    <w:rsid w:val="000138FD"/>
    <w:rsid w:val="00013945"/>
    <w:rsid w:val="000139CC"/>
    <w:rsid w:val="00013B03"/>
    <w:rsid w:val="00013BD6"/>
    <w:rsid w:val="00013C25"/>
    <w:rsid w:val="00013DB4"/>
    <w:rsid w:val="00013EB3"/>
    <w:rsid w:val="00013F7D"/>
    <w:rsid w:val="00013F98"/>
    <w:rsid w:val="0001407B"/>
    <w:rsid w:val="00014121"/>
    <w:rsid w:val="00014186"/>
    <w:rsid w:val="00014241"/>
    <w:rsid w:val="000142D1"/>
    <w:rsid w:val="000144C7"/>
    <w:rsid w:val="00014756"/>
    <w:rsid w:val="000147B2"/>
    <w:rsid w:val="00014ADE"/>
    <w:rsid w:val="00014D5F"/>
    <w:rsid w:val="00014D93"/>
    <w:rsid w:val="000150ED"/>
    <w:rsid w:val="0001511C"/>
    <w:rsid w:val="00015241"/>
    <w:rsid w:val="0001524C"/>
    <w:rsid w:val="00015327"/>
    <w:rsid w:val="0001568C"/>
    <w:rsid w:val="00015734"/>
    <w:rsid w:val="00015773"/>
    <w:rsid w:val="00015789"/>
    <w:rsid w:val="0001579E"/>
    <w:rsid w:val="00015886"/>
    <w:rsid w:val="00015BCB"/>
    <w:rsid w:val="00015F48"/>
    <w:rsid w:val="000160C4"/>
    <w:rsid w:val="0001616C"/>
    <w:rsid w:val="000162E5"/>
    <w:rsid w:val="00016378"/>
    <w:rsid w:val="000164F6"/>
    <w:rsid w:val="000164FD"/>
    <w:rsid w:val="00016583"/>
    <w:rsid w:val="000165E5"/>
    <w:rsid w:val="00016611"/>
    <w:rsid w:val="0001665D"/>
    <w:rsid w:val="000166F6"/>
    <w:rsid w:val="00016752"/>
    <w:rsid w:val="0001689D"/>
    <w:rsid w:val="00016AFB"/>
    <w:rsid w:val="00016B39"/>
    <w:rsid w:val="00016BB1"/>
    <w:rsid w:val="00016D8B"/>
    <w:rsid w:val="00016E05"/>
    <w:rsid w:val="00017071"/>
    <w:rsid w:val="000171EE"/>
    <w:rsid w:val="00017219"/>
    <w:rsid w:val="00017530"/>
    <w:rsid w:val="000175F5"/>
    <w:rsid w:val="00017648"/>
    <w:rsid w:val="000179E7"/>
    <w:rsid w:val="000179FB"/>
    <w:rsid w:val="00017A0D"/>
    <w:rsid w:val="00017B72"/>
    <w:rsid w:val="00017B97"/>
    <w:rsid w:val="00017BFB"/>
    <w:rsid w:val="00017FB8"/>
    <w:rsid w:val="00020331"/>
    <w:rsid w:val="000204CD"/>
    <w:rsid w:val="000204E6"/>
    <w:rsid w:val="00020593"/>
    <w:rsid w:val="000207E3"/>
    <w:rsid w:val="000208D9"/>
    <w:rsid w:val="00020959"/>
    <w:rsid w:val="000209B1"/>
    <w:rsid w:val="000209F7"/>
    <w:rsid w:val="00020BF2"/>
    <w:rsid w:val="00020CD5"/>
    <w:rsid w:val="00020E0D"/>
    <w:rsid w:val="00020F7C"/>
    <w:rsid w:val="00020F96"/>
    <w:rsid w:val="000211C9"/>
    <w:rsid w:val="00021638"/>
    <w:rsid w:val="0002168F"/>
    <w:rsid w:val="000216D4"/>
    <w:rsid w:val="000216DC"/>
    <w:rsid w:val="00021B5D"/>
    <w:rsid w:val="00021C35"/>
    <w:rsid w:val="00021C87"/>
    <w:rsid w:val="00021D0E"/>
    <w:rsid w:val="00021E0B"/>
    <w:rsid w:val="00021E20"/>
    <w:rsid w:val="00021EB1"/>
    <w:rsid w:val="00021FB2"/>
    <w:rsid w:val="000221BA"/>
    <w:rsid w:val="0002244C"/>
    <w:rsid w:val="000228A7"/>
    <w:rsid w:val="0002290B"/>
    <w:rsid w:val="00022B08"/>
    <w:rsid w:val="00022B98"/>
    <w:rsid w:val="00022E03"/>
    <w:rsid w:val="00022E4A"/>
    <w:rsid w:val="00022FB7"/>
    <w:rsid w:val="0002308A"/>
    <w:rsid w:val="0002311B"/>
    <w:rsid w:val="0002313A"/>
    <w:rsid w:val="00023338"/>
    <w:rsid w:val="000233D1"/>
    <w:rsid w:val="00023527"/>
    <w:rsid w:val="000236AD"/>
    <w:rsid w:val="0002390A"/>
    <w:rsid w:val="00023970"/>
    <w:rsid w:val="000239D0"/>
    <w:rsid w:val="00023B49"/>
    <w:rsid w:val="00023F1D"/>
    <w:rsid w:val="00024006"/>
    <w:rsid w:val="0002408E"/>
    <w:rsid w:val="0002428F"/>
    <w:rsid w:val="000246AF"/>
    <w:rsid w:val="00024741"/>
    <w:rsid w:val="00024797"/>
    <w:rsid w:val="0002485D"/>
    <w:rsid w:val="000248ED"/>
    <w:rsid w:val="00024976"/>
    <w:rsid w:val="00024AD9"/>
    <w:rsid w:val="00024CEE"/>
    <w:rsid w:val="00024D29"/>
    <w:rsid w:val="00024F42"/>
    <w:rsid w:val="00024F50"/>
    <w:rsid w:val="00025006"/>
    <w:rsid w:val="00025291"/>
    <w:rsid w:val="000252DA"/>
    <w:rsid w:val="00025310"/>
    <w:rsid w:val="00025352"/>
    <w:rsid w:val="000254DB"/>
    <w:rsid w:val="0002559B"/>
    <w:rsid w:val="000256A5"/>
    <w:rsid w:val="00025735"/>
    <w:rsid w:val="00025941"/>
    <w:rsid w:val="00025945"/>
    <w:rsid w:val="00025CF5"/>
    <w:rsid w:val="00025DAB"/>
    <w:rsid w:val="00025E7A"/>
    <w:rsid w:val="000262E2"/>
    <w:rsid w:val="00026531"/>
    <w:rsid w:val="0002656A"/>
    <w:rsid w:val="00026709"/>
    <w:rsid w:val="00026715"/>
    <w:rsid w:val="0002674C"/>
    <w:rsid w:val="00026B1A"/>
    <w:rsid w:val="00026B75"/>
    <w:rsid w:val="00026BB6"/>
    <w:rsid w:val="00026BE1"/>
    <w:rsid w:val="00026CE7"/>
    <w:rsid w:val="00026D60"/>
    <w:rsid w:val="00026DAA"/>
    <w:rsid w:val="0002700E"/>
    <w:rsid w:val="0002713F"/>
    <w:rsid w:val="00027166"/>
    <w:rsid w:val="00027195"/>
    <w:rsid w:val="00027245"/>
    <w:rsid w:val="000275FE"/>
    <w:rsid w:val="0002770C"/>
    <w:rsid w:val="000277DA"/>
    <w:rsid w:val="000279C1"/>
    <w:rsid w:val="00027B72"/>
    <w:rsid w:val="00027E5C"/>
    <w:rsid w:val="000302E8"/>
    <w:rsid w:val="0003047C"/>
    <w:rsid w:val="00030637"/>
    <w:rsid w:val="000306CD"/>
    <w:rsid w:val="00030893"/>
    <w:rsid w:val="00030902"/>
    <w:rsid w:val="00030BBF"/>
    <w:rsid w:val="00030ED3"/>
    <w:rsid w:val="000310D3"/>
    <w:rsid w:val="0003114D"/>
    <w:rsid w:val="0003122F"/>
    <w:rsid w:val="000312BE"/>
    <w:rsid w:val="00031619"/>
    <w:rsid w:val="00031726"/>
    <w:rsid w:val="0003176E"/>
    <w:rsid w:val="0003185C"/>
    <w:rsid w:val="00031A08"/>
    <w:rsid w:val="00031B1F"/>
    <w:rsid w:val="00031B4C"/>
    <w:rsid w:val="00031C37"/>
    <w:rsid w:val="00031D33"/>
    <w:rsid w:val="00031F8D"/>
    <w:rsid w:val="000320A2"/>
    <w:rsid w:val="000322D6"/>
    <w:rsid w:val="0003231A"/>
    <w:rsid w:val="00032346"/>
    <w:rsid w:val="000324B9"/>
    <w:rsid w:val="00032701"/>
    <w:rsid w:val="00032821"/>
    <w:rsid w:val="00032918"/>
    <w:rsid w:val="00032AB2"/>
    <w:rsid w:val="00032BBF"/>
    <w:rsid w:val="00032C68"/>
    <w:rsid w:val="00032D67"/>
    <w:rsid w:val="00032DA2"/>
    <w:rsid w:val="00032DD3"/>
    <w:rsid w:val="00032F61"/>
    <w:rsid w:val="00033077"/>
    <w:rsid w:val="0003341D"/>
    <w:rsid w:val="0003348A"/>
    <w:rsid w:val="000335A7"/>
    <w:rsid w:val="00033676"/>
    <w:rsid w:val="000336BE"/>
    <w:rsid w:val="000336F1"/>
    <w:rsid w:val="0003374D"/>
    <w:rsid w:val="0003398B"/>
    <w:rsid w:val="00033B18"/>
    <w:rsid w:val="00033C9A"/>
    <w:rsid w:val="00033D14"/>
    <w:rsid w:val="0003415D"/>
    <w:rsid w:val="000342DC"/>
    <w:rsid w:val="00034301"/>
    <w:rsid w:val="00034623"/>
    <w:rsid w:val="000348BD"/>
    <w:rsid w:val="00034954"/>
    <w:rsid w:val="00034A07"/>
    <w:rsid w:val="00034BB8"/>
    <w:rsid w:val="00034C10"/>
    <w:rsid w:val="00034CEA"/>
    <w:rsid w:val="00034DA2"/>
    <w:rsid w:val="00034F99"/>
    <w:rsid w:val="00034F9B"/>
    <w:rsid w:val="0003501E"/>
    <w:rsid w:val="00035027"/>
    <w:rsid w:val="00035259"/>
    <w:rsid w:val="0003554B"/>
    <w:rsid w:val="0003564F"/>
    <w:rsid w:val="000356A9"/>
    <w:rsid w:val="000356BA"/>
    <w:rsid w:val="00035902"/>
    <w:rsid w:val="0003597E"/>
    <w:rsid w:val="000359BE"/>
    <w:rsid w:val="000359C7"/>
    <w:rsid w:val="000359EC"/>
    <w:rsid w:val="00035DD2"/>
    <w:rsid w:val="00035F3B"/>
    <w:rsid w:val="00035F3D"/>
    <w:rsid w:val="00035F6D"/>
    <w:rsid w:val="00036177"/>
    <w:rsid w:val="000361D4"/>
    <w:rsid w:val="000361D8"/>
    <w:rsid w:val="00036245"/>
    <w:rsid w:val="000364B9"/>
    <w:rsid w:val="000364E2"/>
    <w:rsid w:val="00036505"/>
    <w:rsid w:val="000368C8"/>
    <w:rsid w:val="00036A99"/>
    <w:rsid w:val="00036BEC"/>
    <w:rsid w:val="0003704C"/>
    <w:rsid w:val="00037177"/>
    <w:rsid w:val="00037223"/>
    <w:rsid w:val="000374FD"/>
    <w:rsid w:val="000375CB"/>
    <w:rsid w:val="000376D6"/>
    <w:rsid w:val="000379EE"/>
    <w:rsid w:val="000379F7"/>
    <w:rsid w:val="00037BBB"/>
    <w:rsid w:val="00037C28"/>
    <w:rsid w:val="00037C5B"/>
    <w:rsid w:val="00037CDD"/>
    <w:rsid w:val="00037E3B"/>
    <w:rsid w:val="00037EFD"/>
    <w:rsid w:val="00037F1A"/>
    <w:rsid w:val="00037FEC"/>
    <w:rsid w:val="0004002E"/>
    <w:rsid w:val="0004012D"/>
    <w:rsid w:val="000402BD"/>
    <w:rsid w:val="000403EA"/>
    <w:rsid w:val="0004044A"/>
    <w:rsid w:val="00040976"/>
    <w:rsid w:val="00040A75"/>
    <w:rsid w:val="00040AA7"/>
    <w:rsid w:val="00040BDF"/>
    <w:rsid w:val="00040BF1"/>
    <w:rsid w:val="00040F11"/>
    <w:rsid w:val="00040FF7"/>
    <w:rsid w:val="00041115"/>
    <w:rsid w:val="00041233"/>
    <w:rsid w:val="000413F1"/>
    <w:rsid w:val="0004164F"/>
    <w:rsid w:val="000417AD"/>
    <w:rsid w:val="000419B9"/>
    <w:rsid w:val="00041B29"/>
    <w:rsid w:val="00041BA1"/>
    <w:rsid w:val="00041BB9"/>
    <w:rsid w:val="00041E6E"/>
    <w:rsid w:val="00041EB6"/>
    <w:rsid w:val="0004206D"/>
    <w:rsid w:val="00042286"/>
    <w:rsid w:val="000422F4"/>
    <w:rsid w:val="000423AF"/>
    <w:rsid w:val="000423F9"/>
    <w:rsid w:val="00042734"/>
    <w:rsid w:val="0004274A"/>
    <w:rsid w:val="00042806"/>
    <w:rsid w:val="00042966"/>
    <w:rsid w:val="000429D6"/>
    <w:rsid w:val="00042AD7"/>
    <w:rsid w:val="00042AF3"/>
    <w:rsid w:val="00042B40"/>
    <w:rsid w:val="00042BA5"/>
    <w:rsid w:val="00042CCB"/>
    <w:rsid w:val="00042EE6"/>
    <w:rsid w:val="000434EE"/>
    <w:rsid w:val="00043843"/>
    <w:rsid w:val="00043A5B"/>
    <w:rsid w:val="00043B5A"/>
    <w:rsid w:val="00043D28"/>
    <w:rsid w:val="00043E2A"/>
    <w:rsid w:val="00043E35"/>
    <w:rsid w:val="00044391"/>
    <w:rsid w:val="0004444F"/>
    <w:rsid w:val="00044584"/>
    <w:rsid w:val="000447C9"/>
    <w:rsid w:val="000449B1"/>
    <w:rsid w:val="00044CE5"/>
    <w:rsid w:val="00044DE5"/>
    <w:rsid w:val="00044E3E"/>
    <w:rsid w:val="00045035"/>
    <w:rsid w:val="0004524A"/>
    <w:rsid w:val="000453BA"/>
    <w:rsid w:val="000454D9"/>
    <w:rsid w:val="0004554D"/>
    <w:rsid w:val="00045568"/>
    <w:rsid w:val="0004591E"/>
    <w:rsid w:val="00045D7E"/>
    <w:rsid w:val="00045ECF"/>
    <w:rsid w:val="00045ED5"/>
    <w:rsid w:val="000460AD"/>
    <w:rsid w:val="000460EC"/>
    <w:rsid w:val="000461CA"/>
    <w:rsid w:val="000462AA"/>
    <w:rsid w:val="000463C2"/>
    <w:rsid w:val="00046541"/>
    <w:rsid w:val="000465F4"/>
    <w:rsid w:val="00046629"/>
    <w:rsid w:val="00046696"/>
    <w:rsid w:val="0004687D"/>
    <w:rsid w:val="00046A76"/>
    <w:rsid w:val="00046ABD"/>
    <w:rsid w:val="00046F13"/>
    <w:rsid w:val="00046F76"/>
    <w:rsid w:val="00047125"/>
    <w:rsid w:val="00047389"/>
    <w:rsid w:val="000473B6"/>
    <w:rsid w:val="00047798"/>
    <w:rsid w:val="00047C73"/>
    <w:rsid w:val="00047D8B"/>
    <w:rsid w:val="00047F21"/>
    <w:rsid w:val="0005014A"/>
    <w:rsid w:val="00050471"/>
    <w:rsid w:val="00050482"/>
    <w:rsid w:val="00050578"/>
    <w:rsid w:val="000505E2"/>
    <w:rsid w:val="00050744"/>
    <w:rsid w:val="000507A4"/>
    <w:rsid w:val="00050828"/>
    <w:rsid w:val="0005091A"/>
    <w:rsid w:val="00050932"/>
    <w:rsid w:val="00050A62"/>
    <w:rsid w:val="00050B5D"/>
    <w:rsid w:val="00050BE7"/>
    <w:rsid w:val="00050C53"/>
    <w:rsid w:val="00050EDE"/>
    <w:rsid w:val="00050FBB"/>
    <w:rsid w:val="00051009"/>
    <w:rsid w:val="000511BB"/>
    <w:rsid w:val="00051285"/>
    <w:rsid w:val="0005138C"/>
    <w:rsid w:val="0005146F"/>
    <w:rsid w:val="00051699"/>
    <w:rsid w:val="0005184E"/>
    <w:rsid w:val="000519E4"/>
    <w:rsid w:val="00051A48"/>
    <w:rsid w:val="00051ACA"/>
    <w:rsid w:val="00051CFE"/>
    <w:rsid w:val="00051D83"/>
    <w:rsid w:val="0005208D"/>
    <w:rsid w:val="00052192"/>
    <w:rsid w:val="00052332"/>
    <w:rsid w:val="0005237F"/>
    <w:rsid w:val="0005238B"/>
    <w:rsid w:val="000525E9"/>
    <w:rsid w:val="00052608"/>
    <w:rsid w:val="0005263D"/>
    <w:rsid w:val="000526C2"/>
    <w:rsid w:val="00052738"/>
    <w:rsid w:val="000527EE"/>
    <w:rsid w:val="00052A8A"/>
    <w:rsid w:val="00052ABD"/>
    <w:rsid w:val="00052D7C"/>
    <w:rsid w:val="00052E98"/>
    <w:rsid w:val="00053015"/>
    <w:rsid w:val="000532E3"/>
    <w:rsid w:val="000534FE"/>
    <w:rsid w:val="00053685"/>
    <w:rsid w:val="00053710"/>
    <w:rsid w:val="00053733"/>
    <w:rsid w:val="00053BDE"/>
    <w:rsid w:val="00053D6E"/>
    <w:rsid w:val="00053DDD"/>
    <w:rsid w:val="00053E50"/>
    <w:rsid w:val="00053EA2"/>
    <w:rsid w:val="000541CB"/>
    <w:rsid w:val="0005425D"/>
    <w:rsid w:val="00054312"/>
    <w:rsid w:val="00054400"/>
    <w:rsid w:val="00054588"/>
    <w:rsid w:val="0005460B"/>
    <w:rsid w:val="000547B8"/>
    <w:rsid w:val="00054AB0"/>
    <w:rsid w:val="00054B87"/>
    <w:rsid w:val="00054D35"/>
    <w:rsid w:val="00054DB4"/>
    <w:rsid w:val="00054DFF"/>
    <w:rsid w:val="00054E7C"/>
    <w:rsid w:val="00054F5F"/>
    <w:rsid w:val="00054FD8"/>
    <w:rsid w:val="000551D7"/>
    <w:rsid w:val="00055357"/>
    <w:rsid w:val="000554B8"/>
    <w:rsid w:val="000554F9"/>
    <w:rsid w:val="00055844"/>
    <w:rsid w:val="00055970"/>
    <w:rsid w:val="00055E46"/>
    <w:rsid w:val="00055E69"/>
    <w:rsid w:val="00055F6A"/>
    <w:rsid w:val="00056027"/>
    <w:rsid w:val="00056175"/>
    <w:rsid w:val="000561AA"/>
    <w:rsid w:val="000562D9"/>
    <w:rsid w:val="000563D0"/>
    <w:rsid w:val="00056547"/>
    <w:rsid w:val="000568CF"/>
    <w:rsid w:val="0005699E"/>
    <w:rsid w:val="000569FE"/>
    <w:rsid w:val="00056B3D"/>
    <w:rsid w:val="00056C32"/>
    <w:rsid w:val="00057122"/>
    <w:rsid w:val="000573B0"/>
    <w:rsid w:val="00057A15"/>
    <w:rsid w:val="00057ACB"/>
    <w:rsid w:val="00057C03"/>
    <w:rsid w:val="00057D30"/>
    <w:rsid w:val="00057DCB"/>
    <w:rsid w:val="00057E0B"/>
    <w:rsid w:val="000601D8"/>
    <w:rsid w:val="000602DB"/>
    <w:rsid w:val="00060476"/>
    <w:rsid w:val="000604DC"/>
    <w:rsid w:val="000604E0"/>
    <w:rsid w:val="0006058D"/>
    <w:rsid w:val="00060600"/>
    <w:rsid w:val="000607DE"/>
    <w:rsid w:val="000608B3"/>
    <w:rsid w:val="00060918"/>
    <w:rsid w:val="00060A0A"/>
    <w:rsid w:val="00060A3E"/>
    <w:rsid w:val="00060C4D"/>
    <w:rsid w:val="00060C54"/>
    <w:rsid w:val="00060CB4"/>
    <w:rsid w:val="00060DFF"/>
    <w:rsid w:val="000611E9"/>
    <w:rsid w:val="000612BE"/>
    <w:rsid w:val="0006142C"/>
    <w:rsid w:val="0006147F"/>
    <w:rsid w:val="00061BD7"/>
    <w:rsid w:val="00061E9C"/>
    <w:rsid w:val="00061FFE"/>
    <w:rsid w:val="00062182"/>
    <w:rsid w:val="000621D9"/>
    <w:rsid w:val="000625CF"/>
    <w:rsid w:val="000625DB"/>
    <w:rsid w:val="00062600"/>
    <w:rsid w:val="00062645"/>
    <w:rsid w:val="0006274E"/>
    <w:rsid w:val="0006284F"/>
    <w:rsid w:val="0006294B"/>
    <w:rsid w:val="00062A86"/>
    <w:rsid w:val="00062B11"/>
    <w:rsid w:val="00062CA1"/>
    <w:rsid w:val="00062E18"/>
    <w:rsid w:val="00062F31"/>
    <w:rsid w:val="000632AA"/>
    <w:rsid w:val="000632AF"/>
    <w:rsid w:val="000632DB"/>
    <w:rsid w:val="00063387"/>
    <w:rsid w:val="000633AA"/>
    <w:rsid w:val="00063562"/>
    <w:rsid w:val="000638A0"/>
    <w:rsid w:val="00063E9C"/>
    <w:rsid w:val="00063F1B"/>
    <w:rsid w:val="00063FB4"/>
    <w:rsid w:val="000640E4"/>
    <w:rsid w:val="00064142"/>
    <w:rsid w:val="00064642"/>
    <w:rsid w:val="0006465E"/>
    <w:rsid w:val="000646BE"/>
    <w:rsid w:val="000647AA"/>
    <w:rsid w:val="000647B3"/>
    <w:rsid w:val="000647F8"/>
    <w:rsid w:val="000648D5"/>
    <w:rsid w:val="0006490A"/>
    <w:rsid w:val="00064996"/>
    <w:rsid w:val="000649A0"/>
    <w:rsid w:val="00064D98"/>
    <w:rsid w:val="00064F7D"/>
    <w:rsid w:val="0006511D"/>
    <w:rsid w:val="000651A1"/>
    <w:rsid w:val="000654D3"/>
    <w:rsid w:val="00065A5B"/>
    <w:rsid w:val="00065F3B"/>
    <w:rsid w:val="00066212"/>
    <w:rsid w:val="000662C9"/>
    <w:rsid w:val="00066625"/>
    <w:rsid w:val="000668A7"/>
    <w:rsid w:val="00066A80"/>
    <w:rsid w:val="00066BF1"/>
    <w:rsid w:val="00066D02"/>
    <w:rsid w:val="00066DA8"/>
    <w:rsid w:val="00066DEF"/>
    <w:rsid w:val="00066E16"/>
    <w:rsid w:val="00066EF6"/>
    <w:rsid w:val="00066FA2"/>
    <w:rsid w:val="0006702F"/>
    <w:rsid w:val="00067062"/>
    <w:rsid w:val="0006716F"/>
    <w:rsid w:val="00067334"/>
    <w:rsid w:val="000674A8"/>
    <w:rsid w:val="0006761C"/>
    <w:rsid w:val="0006764D"/>
    <w:rsid w:val="00067689"/>
    <w:rsid w:val="00067795"/>
    <w:rsid w:val="0006791F"/>
    <w:rsid w:val="0006799D"/>
    <w:rsid w:val="000679A3"/>
    <w:rsid w:val="00067C17"/>
    <w:rsid w:val="00067DBE"/>
    <w:rsid w:val="00070050"/>
    <w:rsid w:val="00070054"/>
    <w:rsid w:val="00070174"/>
    <w:rsid w:val="00070600"/>
    <w:rsid w:val="0007075F"/>
    <w:rsid w:val="000707D9"/>
    <w:rsid w:val="00070827"/>
    <w:rsid w:val="000709CB"/>
    <w:rsid w:val="00070AF7"/>
    <w:rsid w:val="00070BC3"/>
    <w:rsid w:val="00070BC6"/>
    <w:rsid w:val="00070BCA"/>
    <w:rsid w:val="00070CA0"/>
    <w:rsid w:val="00070D5A"/>
    <w:rsid w:val="00070DCC"/>
    <w:rsid w:val="00070EDE"/>
    <w:rsid w:val="000711A0"/>
    <w:rsid w:val="0007125F"/>
    <w:rsid w:val="000712AB"/>
    <w:rsid w:val="0007141F"/>
    <w:rsid w:val="00071555"/>
    <w:rsid w:val="000716E6"/>
    <w:rsid w:val="000718B3"/>
    <w:rsid w:val="00071A21"/>
    <w:rsid w:val="00071ADA"/>
    <w:rsid w:val="00071B43"/>
    <w:rsid w:val="00071E45"/>
    <w:rsid w:val="00071E61"/>
    <w:rsid w:val="00071F15"/>
    <w:rsid w:val="00071F73"/>
    <w:rsid w:val="00071FE8"/>
    <w:rsid w:val="0007213A"/>
    <w:rsid w:val="00072357"/>
    <w:rsid w:val="00072492"/>
    <w:rsid w:val="00072682"/>
    <w:rsid w:val="00072922"/>
    <w:rsid w:val="00072AB7"/>
    <w:rsid w:val="00072C13"/>
    <w:rsid w:val="00072CDE"/>
    <w:rsid w:val="00073009"/>
    <w:rsid w:val="000730A5"/>
    <w:rsid w:val="00073176"/>
    <w:rsid w:val="000734F3"/>
    <w:rsid w:val="000735C9"/>
    <w:rsid w:val="000737E4"/>
    <w:rsid w:val="000737E9"/>
    <w:rsid w:val="00073898"/>
    <w:rsid w:val="00073940"/>
    <w:rsid w:val="000739DE"/>
    <w:rsid w:val="00073A56"/>
    <w:rsid w:val="00073A73"/>
    <w:rsid w:val="00073D5C"/>
    <w:rsid w:val="00073F55"/>
    <w:rsid w:val="0007407B"/>
    <w:rsid w:val="00074147"/>
    <w:rsid w:val="00074279"/>
    <w:rsid w:val="000742BA"/>
    <w:rsid w:val="00074398"/>
    <w:rsid w:val="000744DC"/>
    <w:rsid w:val="00074513"/>
    <w:rsid w:val="000745C5"/>
    <w:rsid w:val="00074735"/>
    <w:rsid w:val="000749A4"/>
    <w:rsid w:val="00074AC1"/>
    <w:rsid w:val="00074B3F"/>
    <w:rsid w:val="00074D88"/>
    <w:rsid w:val="00074E5F"/>
    <w:rsid w:val="000752A6"/>
    <w:rsid w:val="00075313"/>
    <w:rsid w:val="00075958"/>
    <w:rsid w:val="00075A7C"/>
    <w:rsid w:val="00075AE5"/>
    <w:rsid w:val="00075B3B"/>
    <w:rsid w:val="00075C24"/>
    <w:rsid w:val="00075DD8"/>
    <w:rsid w:val="00075E44"/>
    <w:rsid w:val="00076205"/>
    <w:rsid w:val="000764B2"/>
    <w:rsid w:val="0007655A"/>
    <w:rsid w:val="000766B2"/>
    <w:rsid w:val="00076709"/>
    <w:rsid w:val="00076768"/>
    <w:rsid w:val="00076A05"/>
    <w:rsid w:val="00076A6C"/>
    <w:rsid w:val="00076DEC"/>
    <w:rsid w:val="00076E7D"/>
    <w:rsid w:val="00076EFB"/>
    <w:rsid w:val="000771EA"/>
    <w:rsid w:val="000774CE"/>
    <w:rsid w:val="00077784"/>
    <w:rsid w:val="000777BB"/>
    <w:rsid w:val="000779AC"/>
    <w:rsid w:val="00077A02"/>
    <w:rsid w:val="00077C11"/>
    <w:rsid w:val="00077C97"/>
    <w:rsid w:val="00077CAF"/>
    <w:rsid w:val="00077E06"/>
    <w:rsid w:val="00077F3F"/>
    <w:rsid w:val="000801CF"/>
    <w:rsid w:val="00080206"/>
    <w:rsid w:val="0008042B"/>
    <w:rsid w:val="000804C7"/>
    <w:rsid w:val="00080546"/>
    <w:rsid w:val="00080553"/>
    <w:rsid w:val="000806C0"/>
    <w:rsid w:val="00080900"/>
    <w:rsid w:val="00080B3B"/>
    <w:rsid w:val="00080B9D"/>
    <w:rsid w:val="00080D5A"/>
    <w:rsid w:val="00080F97"/>
    <w:rsid w:val="00080FBC"/>
    <w:rsid w:val="000814ED"/>
    <w:rsid w:val="00081560"/>
    <w:rsid w:val="00081568"/>
    <w:rsid w:val="00081695"/>
    <w:rsid w:val="000816C8"/>
    <w:rsid w:val="0008171F"/>
    <w:rsid w:val="00081854"/>
    <w:rsid w:val="00081954"/>
    <w:rsid w:val="00081ACC"/>
    <w:rsid w:val="00081BFB"/>
    <w:rsid w:val="00081CE3"/>
    <w:rsid w:val="00081F9C"/>
    <w:rsid w:val="00081FC8"/>
    <w:rsid w:val="0008213E"/>
    <w:rsid w:val="000821A2"/>
    <w:rsid w:val="00082224"/>
    <w:rsid w:val="0008223A"/>
    <w:rsid w:val="00082352"/>
    <w:rsid w:val="0008236C"/>
    <w:rsid w:val="000823A8"/>
    <w:rsid w:val="0008243C"/>
    <w:rsid w:val="00082455"/>
    <w:rsid w:val="000825F9"/>
    <w:rsid w:val="00082873"/>
    <w:rsid w:val="000828A0"/>
    <w:rsid w:val="000828B0"/>
    <w:rsid w:val="00082C3E"/>
    <w:rsid w:val="00082C4D"/>
    <w:rsid w:val="00082ED0"/>
    <w:rsid w:val="000832C3"/>
    <w:rsid w:val="000833B7"/>
    <w:rsid w:val="00083470"/>
    <w:rsid w:val="00083921"/>
    <w:rsid w:val="00083CA4"/>
    <w:rsid w:val="00083CD7"/>
    <w:rsid w:val="00083D52"/>
    <w:rsid w:val="00083EDC"/>
    <w:rsid w:val="0008409C"/>
    <w:rsid w:val="00084149"/>
    <w:rsid w:val="000843FA"/>
    <w:rsid w:val="000844EB"/>
    <w:rsid w:val="00084513"/>
    <w:rsid w:val="00084651"/>
    <w:rsid w:val="000847EB"/>
    <w:rsid w:val="00084A23"/>
    <w:rsid w:val="00084A2D"/>
    <w:rsid w:val="00084F2E"/>
    <w:rsid w:val="0008503A"/>
    <w:rsid w:val="00085107"/>
    <w:rsid w:val="000852F2"/>
    <w:rsid w:val="00085400"/>
    <w:rsid w:val="00085638"/>
    <w:rsid w:val="00085686"/>
    <w:rsid w:val="0008584C"/>
    <w:rsid w:val="00085892"/>
    <w:rsid w:val="00085951"/>
    <w:rsid w:val="000859B9"/>
    <w:rsid w:val="00085CD9"/>
    <w:rsid w:val="00085F5E"/>
    <w:rsid w:val="00085FD2"/>
    <w:rsid w:val="0008635C"/>
    <w:rsid w:val="00086361"/>
    <w:rsid w:val="000863FA"/>
    <w:rsid w:val="00086414"/>
    <w:rsid w:val="00086510"/>
    <w:rsid w:val="00086757"/>
    <w:rsid w:val="0008678B"/>
    <w:rsid w:val="000867AA"/>
    <w:rsid w:val="000867F8"/>
    <w:rsid w:val="00086D70"/>
    <w:rsid w:val="00086DC1"/>
    <w:rsid w:val="00086E2A"/>
    <w:rsid w:val="00086F20"/>
    <w:rsid w:val="00086F77"/>
    <w:rsid w:val="00086FCF"/>
    <w:rsid w:val="0008713E"/>
    <w:rsid w:val="00087143"/>
    <w:rsid w:val="00087344"/>
    <w:rsid w:val="00087347"/>
    <w:rsid w:val="00087836"/>
    <w:rsid w:val="00087963"/>
    <w:rsid w:val="000879E9"/>
    <w:rsid w:val="00087B0E"/>
    <w:rsid w:val="00087B45"/>
    <w:rsid w:val="00087DDC"/>
    <w:rsid w:val="00090095"/>
    <w:rsid w:val="0009019D"/>
    <w:rsid w:val="000901FE"/>
    <w:rsid w:val="00090233"/>
    <w:rsid w:val="000903BB"/>
    <w:rsid w:val="000904F7"/>
    <w:rsid w:val="00090846"/>
    <w:rsid w:val="00090D3A"/>
    <w:rsid w:val="00090D9E"/>
    <w:rsid w:val="00091033"/>
    <w:rsid w:val="00091042"/>
    <w:rsid w:val="00091066"/>
    <w:rsid w:val="0009108D"/>
    <w:rsid w:val="00091382"/>
    <w:rsid w:val="0009154D"/>
    <w:rsid w:val="000915C3"/>
    <w:rsid w:val="000915D6"/>
    <w:rsid w:val="000915E4"/>
    <w:rsid w:val="000916E4"/>
    <w:rsid w:val="000917D6"/>
    <w:rsid w:val="00091B75"/>
    <w:rsid w:val="00091B7F"/>
    <w:rsid w:val="00091C5F"/>
    <w:rsid w:val="00091D89"/>
    <w:rsid w:val="00091F4C"/>
    <w:rsid w:val="00092033"/>
    <w:rsid w:val="0009217D"/>
    <w:rsid w:val="00092360"/>
    <w:rsid w:val="000928A3"/>
    <w:rsid w:val="00092944"/>
    <w:rsid w:val="00092FB6"/>
    <w:rsid w:val="0009312D"/>
    <w:rsid w:val="000932ED"/>
    <w:rsid w:val="0009333E"/>
    <w:rsid w:val="00093389"/>
    <w:rsid w:val="00093431"/>
    <w:rsid w:val="00093736"/>
    <w:rsid w:val="000937B4"/>
    <w:rsid w:val="00093921"/>
    <w:rsid w:val="000939C9"/>
    <w:rsid w:val="00093F51"/>
    <w:rsid w:val="0009400D"/>
    <w:rsid w:val="0009417A"/>
    <w:rsid w:val="0009419B"/>
    <w:rsid w:val="000941D9"/>
    <w:rsid w:val="00094447"/>
    <w:rsid w:val="000945CD"/>
    <w:rsid w:val="000946D8"/>
    <w:rsid w:val="000946FA"/>
    <w:rsid w:val="0009472E"/>
    <w:rsid w:val="00094909"/>
    <w:rsid w:val="00094A94"/>
    <w:rsid w:val="00094BD7"/>
    <w:rsid w:val="00094BD8"/>
    <w:rsid w:val="00094C0F"/>
    <w:rsid w:val="00094D3F"/>
    <w:rsid w:val="000950D5"/>
    <w:rsid w:val="000950DE"/>
    <w:rsid w:val="0009518B"/>
    <w:rsid w:val="000951B7"/>
    <w:rsid w:val="00095259"/>
    <w:rsid w:val="0009529D"/>
    <w:rsid w:val="00095397"/>
    <w:rsid w:val="000953BB"/>
    <w:rsid w:val="000954B5"/>
    <w:rsid w:val="000954E2"/>
    <w:rsid w:val="000955C9"/>
    <w:rsid w:val="000955D0"/>
    <w:rsid w:val="00095A5B"/>
    <w:rsid w:val="00095C4B"/>
    <w:rsid w:val="00095CA7"/>
    <w:rsid w:val="00095F7A"/>
    <w:rsid w:val="00096216"/>
    <w:rsid w:val="000964A6"/>
    <w:rsid w:val="000965E3"/>
    <w:rsid w:val="00096658"/>
    <w:rsid w:val="000966F6"/>
    <w:rsid w:val="00096A81"/>
    <w:rsid w:val="00096B72"/>
    <w:rsid w:val="00096B77"/>
    <w:rsid w:val="00096BA2"/>
    <w:rsid w:val="00096CD8"/>
    <w:rsid w:val="00096D61"/>
    <w:rsid w:val="00096E27"/>
    <w:rsid w:val="00096FDB"/>
    <w:rsid w:val="00096FF5"/>
    <w:rsid w:val="00097188"/>
    <w:rsid w:val="000972D1"/>
    <w:rsid w:val="00097448"/>
    <w:rsid w:val="0009745D"/>
    <w:rsid w:val="0009754A"/>
    <w:rsid w:val="0009782D"/>
    <w:rsid w:val="000978AE"/>
    <w:rsid w:val="00097D91"/>
    <w:rsid w:val="00097F4E"/>
    <w:rsid w:val="00097FC6"/>
    <w:rsid w:val="000A004E"/>
    <w:rsid w:val="000A019F"/>
    <w:rsid w:val="000A0413"/>
    <w:rsid w:val="000A05C9"/>
    <w:rsid w:val="000A071C"/>
    <w:rsid w:val="000A080C"/>
    <w:rsid w:val="000A0840"/>
    <w:rsid w:val="000A08CF"/>
    <w:rsid w:val="000A09C1"/>
    <w:rsid w:val="000A0C50"/>
    <w:rsid w:val="000A0CB3"/>
    <w:rsid w:val="000A0F37"/>
    <w:rsid w:val="000A0FDB"/>
    <w:rsid w:val="000A11AF"/>
    <w:rsid w:val="000A13F7"/>
    <w:rsid w:val="000A14B5"/>
    <w:rsid w:val="000A15E3"/>
    <w:rsid w:val="000A1608"/>
    <w:rsid w:val="000A16BF"/>
    <w:rsid w:val="000A1720"/>
    <w:rsid w:val="000A1773"/>
    <w:rsid w:val="000A19F8"/>
    <w:rsid w:val="000A1A37"/>
    <w:rsid w:val="000A1CDD"/>
    <w:rsid w:val="000A1CFB"/>
    <w:rsid w:val="000A1DDD"/>
    <w:rsid w:val="000A1EC8"/>
    <w:rsid w:val="000A1F70"/>
    <w:rsid w:val="000A206A"/>
    <w:rsid w:val="000A21CF"/>
    <w:rsid w:val="000A22DF"/>
    <w:rsid w:val="000A232B"/>
    <w:rsid w:val="000A234D"/>
    <w:rsid w:val="000A26F6"/>
    <w:rsid w:val="000A2721"/>
    <w:rsid w:val="000A2777"/>
    <w:rsid w:val="000A279E"/>
    <w:rsid w:val="000A2836"/>
    <w:rsid w:val="000A2861"/>
    <w:rsid w:val="000A2D5D"/>
    <w:rsid w:val="000A2E86"/>
    <w:rsid w:val="000A30FC"/>
    <w:rsid w:val="000A32AC"/>
    <w:rsid w:val="000A3329"/>
    <w:rsid w:val="000A3C06"/>
    <w:rsid w:val="000A3E00"/>
    <w:rsid w:val="000A3EE4"/>
    <w:rsid w:val="000A4040"/>
    <w:rsid w:val="000A4090"/>
    <w:rsid w:val="000A4322"/>
    <w:rsid w:val="000A4759"/>
    <w:rsid w:val="000A4795"/>
    <w:rsid w:val="000A47A1"/>
    <w:rsid w:val="000A4813"/>
    <w:rsid w:val="000A483C"/>
    <w:rsid w:val="000A49AE"/>
    <w:rsid w:val="000A49B4"/>
    <w:rsid w:val="000A49E7"/>
    <w:rsid w:val="000A4A0D"/>
    <w:rsid w:val="000A4C16"/>
    <w:rsid w:val="000A4E6D"/>
    <w:rsid w:val="000A503F"/>
    <w:rsid w:val="000A50D3"/>
    <w:rsid w:val="000A544F"/>
    <w:rsid w:val="000A5516"/>
    <w:rsid w:val="000A5542"/>
    <w:rsid w:val="000A55D7"/>
    <w:rsid w:val="000A5690"/>
    <w:rsid w:val="000A56D8"/>
    <w:rsid w:val="000A5771"/>
    <w:rsid w:val="000A598F"/>
    <w:rsid w:val="000A5B3A"/>
    <w:rsid w:val="000A5C4E"/>
    <w:rsid w:val="000A5CAB"/>
    <w:rsid w:val="000A5E99"/>
    <w:rsid w:val="000A62A0"/>
    <w:rsid w:val="000A630F"/>
    <w:rsid w:val="000A63A9"/>
    <w:rsid w:val="000A67F8"/>
    <w:rsid w:val="000A6821"/>
    <w:rsid w:val="000A6A51"/>
    <w:rsid w:val="000A6BE2"/>
    <w:rsid w:val="000A6C45"/>
    <w:rsid w:val="000A6DAD"/>
    <w:rsid w:val="000A6EA9"/>
    <w:rsid w:val="000A7163"/>
    <w:rsid w:val="000A730B"/>
    <w:rsid w:val="000A7317"/>
    <w:rsid w:val="000A732F"/>
    <w:rsid w:val="000A7569"/>
    <w:rsid w:val="000A757F"/>
    <w:rsid w:val="000A7603"/>
    <w:rsid w:val="000A7657"/>
    <w:rsid w:val="000A7D4E"/>
    <w:rsid w:val="000A7E06"/>
    <w:rsid w:val="000A7F88"/>
    <w:rsid w:val="000A7FA6"/>
    <w:rsid w:val="000A7FBC"/>
    <w:rsid w:val="000B00CD"/>
    <w:rsid w:val="000B02BF"/>
    <w:rsid w:val="000B0609"/>
    <w:rsid w:val="000B0A80"/>
    <w:rsid w:val="000B0CC4"/>
    <w:rsid w:val="000B0D4B"/>
    <w:rsid w:val="000B0EF3"/>
    <w:rsid w:val="000B1068"/>
    <w:rsid w:val="000B1069"/>
    <w:rsid w:val="000B10CE"/>
    <w:rsid w:val="000B10E0"/>
    <w:rsid w:val="000B10E3"/>
    <w:rsid w:val="000B1286"/>
    <w:rsid w:val="000B12FC"/>
    <w:rsid w:val="000B13F1"/>
    <w:rsid w:val="000B1498"/>
    <w:rsid w:val="000B14D8"/>
    <w:rsid w:val="000B1551"/>
    <w:rsid w:val="000B1683"/>
    <w:rsid w:val="000B1748"/>
    <w:rsid w:val="000B18C6"/>
    <w:rsid w:val="000B1A80"/>
    <w:rsid w:val="000B1A8E"/>
    <w:rsid w:val="000B1ACE"/>
    <w:rsid w:val="000B1B3B"/>
    <w:rsid w:val="000B1BA0"/>
    <w:rsid w:val="000B1BF2"/>
    <w:rsid w:val="000B1C17"/>
    <w:rsid w:val="000B1CF1"/>
    <w:rsid w:val="000B1D4E"/>
    <w:rsid w:val="000B1E61"/>
    <w:rsid w:val="000B1E66"/>
    <w:rsid w:val="000B1FF0"/>
    <w:rsid w:val="000B200A"/>
    <w:rsid w:val="000B2041"/>
    <w:rsid w:val="000B20DA"/>
    <w:rsid w:val="000B2188"/>
    <w:rsid w:val="000B2291"/>
    <w:rsid w:val="000B22AD"/>
    <w:rsid w:val="000B232C"/>
    <w:rsid w:val="000B23BA"/>
    <w:rsid w:val="000B243C"/>
    <w:rsid w:val="000B26D4"/>
    <w:rsid w:val="000B278B"/>
    <w:rsid w:val="000B2B32"/>
    <w:rsid w:val="000B2BE0"/>
    <w:rsid w:val="000B2C53"/>
    <w:rsid w:val="000B2C7C"/>
    <w:rsid w:val="000B2EE3"/>
    <w:rsid w:val="000B2F10"/>
    <w:rsid w:val="000B3172"/>
    <w:rsid w:val="000B31B3"/>
    <w:rsid w:val="000B35A7"/>
    <w:rsid w:val="000B3730"/>
    <w:rsid w:val="000B3780"/>
    <w:rsid w:val="000B378F"/>
    <w:rsid w:val="000B3843"/>
    <w:rsid w:val="000B3AD5"/>
    <w:rsid w:val="000B409C"/>
    <w:rsid w:val="000B41D2"/>
    <w:rsid w:val="000B4241"/>
    <w:rsid w:val="000B424A"/>
    <w:rsid w:val="000B4285"/>
    <w:rsid w:val="000B431C"/>
    <w:rsid w:val="000B4374"/>
    <w:rsid w:val="000B43B6"/>
    <w:rsid w:val="000B4481"/>
    <w:rsid w:val="000B46FB"/>
    <w:rsid w:val="000B4796"/>
    <w:rsid w:val="000B4847"/>
    <w:rsid w:val="000B4933"/>
    <w:rsid w:val="000B495E"/>
    <w:rsid w:val="000B4A2D"/>
    <w:rsid w:val="000B4A7F"/>
    <w:rsid w:val="000B4A8E"/>
    <w:rsid w:val="000B4B31"/>
    <w:rsid w:val="000B4B6F"/>
    <w:rsid w:val="000B4BFD"/>
    <w:rsid w:val="000B4EC0"/>
    <w:rsid w:val="000B506D"/>
    <w:rsid w:val="000B5075"/>
    <w:rsid w:val="000B52E4"/>
    <w:rsid w:val="000B5376"/>
    <w:rsid w:val="000B5799"/>
    <w:rsid w:val="000B598F"/>
    <w:rsid w:val="000B5A4A"/>
    <w:rsid w:val="000B5C8D"/>
    <w:rsid w:val="000B5F0A"/>
    <w:rsid w:val="000B5F36"/>
    <w:rsid w:val="000B5FB4"/>
    <w:rsid w:val="000B60C6"/>
    <w:rsid w:val="000B60D8"/>
    <w:rsid w:val="000B62C0"/>
    <w:rsid w:val="000B66A3"/>
    <w:rsid w:val="000B687F"/>
    <w:rsid w:val="000B69B1"/>
    <w:rsid w:val="000B69EE"/>
    <w:rsid w:val="000B6A5A"/>
    <w:rsid w:val="000B6D43"/>
    <w:rsid w:val="000B6D8D"/>
    <w:rsid w:val="000B6DE0"/>
    <w:rsid w:val="000B70D9"/>
    <w:rsid w:val="000B726B"/>
    <w:rsid w:val="000B72F4"/>
    <w:rsid w:val="000B769A"/>
    <w:rsid w:val="000B7703"/>
    <w:rsid w:val="000B77A1"/>
    <w:rsid w:val="000B78DB"/>
    <w:rsid w:val="000B7950"/>
    <w:rsid w:val="000B79B1"/>
    <w:rsid w:val="000B7A01"/>
    <w:rsid w:val="000B7E29"/>
    <w:rsid w:val="000C0163"/>
    <w:rsid w:val="000C0192"/>
    <w:rsid w:val="000C054A"/>
    <w:rsid w:val="000C05D8"/>
    <w:rsid w:val="000C08C9"/>
    <w:rsid w:val="000C095E"/>
    <w:rsid w:val="000C0986"/>
    <w:rsid w:val="000C0AC3"/>
    <w:rsid w:val="000C0BB6"/>
    <w:rsid w:val="000C0DD7"/>
    <w:rsid w:val="000C0E6A"/>
    <w:rsid w:val="000C0E6F"/>
    <w:rsid w:val="000C0EE1"/>
    <w:rsid w:val="000C0FC1"/>
    <w:rsid w:val="000C1271"/>
    <w:rsid w:val="000C12AC"/>
    <w:rsid w:val="000C1428"/>
    <w:rsid w:val="000C1472"/>
    <w:rsid w:val="000C1BC9"/>
    <w:rsid w:val="000C1DE8"/>
    <w:rsid w:val="000C21A4"/>
    <w:rsid w:val="000C2531"/>
    <w:rsid w:val="000C2568"/>
    <w:rsid w:val="000C2710"/>
    <w:rsid w:val="000C27DC"/>
    <w:rsid w:val="000C27E3"/>
    <w:rsid w:val="000C2864"/>
    <w:rsid w:val="000C29E5"/>
    <w:rsid w:val="000C2A84"/>
    <w:rsid w:val="000C2B17"/>
    <w:rsid w:val="000C2B19"/>
    <w:rsid w:val="000C2C5D"/>
    <w:rsid w:val="000C2D80"/>
    <w:rsid w:val="000C320E"/>
    <w:rsid w:val="000C342C"/>
    <w:rsid w:val="000C3562"/>
    <w:rsid w:val="000C3587"/>
    <w:rsid w:val="000C3782"/>
    <w:rsid w:val="000C38F0"/>
    <w:rsid w:val="000C3B07"/>
    <w:rsid w:val="000C3D60"/>
    <w:rsid w:val="000C3DB4"/>
    <w:rsid w:val="000C3FBE"/>
    <w:rsid w:val="000C401E"/>
    <w:rsid w:val="000C429D"/>
    <w:rsid w:val="000C4354"/>
    <w:rsid w:val="000C44FC"/>
    <w:rsid w:val="000C4625"/>
    <w:rsid w:val="000C48DE"/>
    <w:rsid w:val="000C4BD0"/>
    <w:rsid w:val="000C4BE1"/>
    <w:rsid w:val="000C4D7D"/>
    <w:rsid w:val="000C4DC3"/>
    <w:rsid w:val="000C4DE5"/>
    <w:rsid w:val="000C4E42"/>
    <w:rsid w:val="000C4F5D"/>
    <w:rsid w:val="000C5180"/>
    <w:rsid w:val="000C525B"/>
    <w:rsid w:val="000C5401"/>
    <w:rsid w:val="000C5700"/>
    <w:rsid w:val="000C58B2"/>
    <w:rsid w:val="000C58C4"/>
    <w:rsid w:val="000C596B"/>
    <w:rsid w:val="000C59E1"/>
    <w:rsid w:val="000C5A7A"/>
    <w:rsid w:val="000C5E76"/>
    <w:rsid w:val="000C5EA5"/>
    <w:rsid w:val="000C6217"/>
    <w:rsid w:val="000C6281"/>
    <w:rsid w:val="000C662B"/>
    <w:rsid w:val="000C6955"/>
    <w:rsid w:val="000C6D2C"/>
    <w:rsid w:val="000C6E7D"/>
    <w:rsid w:val="000C6F7F"/>
    <w:rsid w:val="000C74CC"/>
    <w:rsid w:val="000C7587"/>
    <w:rsid w:val="000C778B"/>
    <w:rsid w:val="000C7878"/>
    <w:rsid w:val="000C799A"/>
    <w:rsid w:val="000C7B6F"/>
    <w:rsid w:val="000C7E3C"/>
    <w:rsid w:val="000D03B6"/>
    <w:rsid w:val="000D043D"/>
    <w:rsid w:val="000D0487"/>
    <w:rsid w:val="000D0493"/>
    <w:rsid w:val="000D04BD"/>
    <w:rsid w:val="000D04D1"/>
    <w:rsid w:val="000D062E"/>
    <w:rsid w:val="000D067A"/>
    <w:rsid w:val="000D0755"/>
    <w:rsid w:val="000D07C0"/>
    <w:rsid w:val="000D0899"/>
    <w:rsid w:val="000D09F8"/>
    <w:rsid w:val="000D0A35"/>
    <w:rsid w:val="000D0A4A"/>
    <w:rsid w:val="000D0B16"/>
    <w:rsid w:val="000D0EDE"/>
    <w:rsid w:val="000D11D0"/>
    <w:rsid w:val="000D11E2"/>
    <w:rsid w:val="000D12B1"/>
    <w:rsid w:val="000D130D"/>
    <w:rsid w:val="000D1446"/>
    <w:rsid w:val="000D14BC"/>
    <w:rsid w:val="000D157C"/>
    <w:rsid w:val="000D171B"/>
    <w:rsid w:val="000D1720"/>
    <w:rsid w:val="000D17BF"/>
    <w:rsid w:val="000D1869"/>
    <w:rsid w:val="000D1A74"/>
    <w:rsid w:val="000D1C7D"/>
    <w:rsid w:val="000D1E8D"/>
    <w:rsid w:val="000D1EA0"/>
    <w:rsid w:val="000D1FBD"/>
    <w:rsid w:val="000D20FE"/>
    <w:rsid w:val="000D21AC"/>
    <w:rsid w:val="000D21D5"/>
    <w:rsid w:val="000D23B0"/>
    <w:rsid w:val="000D23F6"/>
    <w:rsid w:val="000D24E6"/>
    <w:rsid w:val="000D29A6"/>
    <w:rsid w:val="000D2C3A"/>
    <w:rsid w:val="000D2CBA"/>
    <w:rsid w:val="000D2E95"/>
    <w:rsid w:val="000D2F9A"/>
    <w:rsid w:val="000D3062"/>
    <w:rsid w:val="000D3086"/>
    <w:rsid w:val="000D30E2"/>
    <w:rsid w:val="000D3212"/>
    <w:rsid w:val="000D362B"/>
    <w:rsid w:val="000D380F"/>
    <w:rsid w:val="000D3829"/>
    <w:rsid w:val="000D382E"/>
    <w:rsid w:val="000D38D0"/>
    <w:rsid w:val="000D3A36"/>
    <w:rsid w:val="000D3AE0"/>
    <w:rsid w:val="000D3BD2"/>
    <w:rsid w:val="000D3C2D"/>
    <w:rsid w:val="000D3F52"/>
    <w:rsid w:val="000D4054"/>
    <w:rsid w:val="000D40B9"/>
    <w:rsid w:val="000D415C"/>
    <w:rsid w:val="000D442E"/>
    <w:rsid w:val="000D4705"/>
    <w:rsid w:val="000D4748"/>
    <w:rsid w:val="000D4A50"/>
    <w:rsid w:val="000D4ACD"/>
    <w:rsid w:val="000D4C01"/>
    <w:rsid w:val="000D4C0B"/>
    <w:rsid w:val="000D4D7F"/>
    <w:rsid w:val="000D4EFB"/>
    <w:rsid w:val="000D50F2"/>
    <w:rsid w:val="000D52EA"/>
    <w:rsid w:val="000D5638"/>
    <w:rsid w:val="000D57C9"/>
    <w:rsid w:val="000D587B"/>
    <w:rsid w:val="000D58B3"/>
    <w:rsid w:val="000D58BE"/>
    <w:rsid w:val="000D5BF3"/>
    <w:rsid w:val="000D5D3A"/>
    <w:rsid w:val="000D5D4A"/>
    <w:rsid w:val="000D5FF2"/>
    <w:rsid w:val="000D60EC"/>
    <w:rsid w:val="000D63C6"/>
    <w:rsid w:val="000D6498"/>
    <w:rsid w:val="000D65CE"/>
    <w:rsid w:val="000D6A7E"/>
    <w:rsid w:val="000D6BE9"/>
    <w:rsid w:val="000D6D71"/>
    <w:rsid w:val="000D6F3A"/>
    <w:rsid w:val="000D6FAA"/>
    <w:rsid w:val="000D6FEF"/>
    <w:rsid w:val="000D7010"/>
    <w:rsid w:val="000D7216"/>
    <w:rsid w:val="000D7272"/>
    <w:rsid w:val="000D7425"/>
    <w:rsid w:val="000D7446"/>
    <w:rsid w:val="000D7461"/>
    <w:rsid w:val="000D748A"/>
    <w:rsid w:val="000D7843"/>
    <w:rsid w:val="000D7B40"/>
    <w:rsid w:val="000D7D25"/>
    <w:rsid w:val="000D7E3D"/>
    <w:rsid w:val="000E018E"/>
    <w:rsid w:val="000E03BB"/>
    <w:rsid w:val="000E0555"/>
    <w:rsid w:val="000E073B"/>
    <w:rsid w:val="000E078B"/>
    <w:rsid w:val="000E07A4"/>
    <w:rsid w:val="000E08CC"/>
    <w:rsid w:val="000E093B"/>
    <w:rsid w:val="000E0A01"/>
    <w:rsid w:val="000E0AB5"/>
    <w:rsid w:val="000E0AD5"/>
    <w:rsid w:val="000E0B11"/>
    <w:rsid w:val="000E0C25"/>
    <w:rsid w:val="000E0C7C"/>
    <w:rsid w:val="000E0DEE"/>
    <w:rsid w:val="000E0E9F"/>
    <w:rsid w:val="000E0EEB"/>
    <w:rsid w:val="000E0FB8"/>
    <w:rsid w:val="000E10DC"/>
    <w:rsid w:val="000E1137"/>
    <w:rsid w:val="000E1931"/>
    <w:rsid w:val="000E1ADA"/>
    <w:rsid w:val="000E1B3C"/>
    <w:rsid w:val="000E1BA4"/>
    <w:rsid w:val="000E1CE3"/>
    <w:rsid w:val="000E1F6F"/>
    <w:rsid w:val="000E2061"/>
    <w:rsid w:val="000E2186"/>
    <w:rsid w:val="000E28F1"/>
    <w:rsid w:val="000E2AA7"/>
    <w:rsid w:val="000E2B57"/>
    <w:rsid w:val="000E2C6D"/>
    <w:rsid w:val="000E2D0A"/>
    <w:rsid w:val="000E2E78"/>
    <w:rsid w:val="000E2EE8"/>
    <w:rsid w:val="000E2EFB"/>
    <w:rsid w:val="000E3006"/>
    <w:rsid w:val="000E30B9"/>
    <w:rsid w:val="000E31D2"/>
    <w:rsid w:val="000E33CA"/>
    <w:rsid w:val="000E35E8"/>
    <w:rsid w:val="000E363D"/>
    <w:rsid w:val="000E37DF"/>
    <w:rsid w:val="000E38AD"/>
    <w:rsid w:val="000E3937"/>
    <w:rsid w:val="000E39CD"/>
    <w:rsid w:val="000E3AC4"/>
    <w:rsid w:val="000E3ADC"/>
    <w:rsid w:val="000E3AE7"/>
    <w:rsid w:val="000E3F3D"/>
    <w:rsid w:val="000E3F98"/>
    <w:rsid w:val="000E409A"/>
    <w:rsid w:val="000E413F"/>
    <w:rsid w:val="000E4151"/>
    <w:rsid w:val="000E419E"/>
    <w:rsid w:val="000E421D"/>
    <w:rsid w:val="000E4265"/>
    <w:rsid w:val="000E4366"/>
    <w:rsid w:val="000E4398"/>
    <w:rsid w:val="000E44CA"/>
    <w:rsid w:val="000E4594"/>
    <w:rsid w:val="000E475E"/>
    <w:rsid w:val="000E4913"/>
    <w:rsid w:val="000E4939"/>
    <w:rsid w:val="000E4B37"/>
    <w:rsid w:val="000E4B8A"/>
    <w:rsid w:val="000E4C8C"/>
    <w:rsid w:val="000E4DC8"/>
    <w:rsid w:val="000E4E35"/>
    <w:rsid w:val="000E4EBA"/>
    <w:rsid w:val="000E4F9C"/>
    <w:rsid w:val="000E5138"/>
    <w:rsid w:val="000E542C"/>
    <w:rsid w:val="000E5939"/>
    <w:rsid w:val="000E5959"/>
    <w:rsid w:val="000E598F"/>
    <w:rsid w:val="000E5A08"/>
    <w:rsid w:val="000E5A52"/>
    <w:rsid w:val="000E5B29"/>
    <w:rsid w:val="000E5C88"/>
    <w:rsid w:val="000E5E7B"/>
    <w:rsid w:val="000E6498"/>
    <w:rsid w:val="000E64E6"/>
    <w:rsid w:val="000E64F9"/>
    <w:rsid w:val="000E654D"/>
    <w:rsid w:val="000E66F7"/>
    <w:rsid w:val="000E68C6"/>
    <w:rsid w:val="000E6D3C"/>
    <w:rsid w:val="000E6E7C"/>
    <w:rsid w:val="000E7107"/>
    <w:rsid w:val="000E71ED"/>
    <w:rsid w:val="000E765C"/>
    <w:rsid w:val="000E770D"/>
    <w:rsid w:val="000E77E0"/>
    <w:rsid w:val="000E79B9"/>
    <w:rsid w:val="000E7A96"/>
    <w:rsid w:val="000E7BCE"/>
    <w:rsid w:val="000E7C3F"/>
    <w:rsid w:val="000E7C5A"/>
    <w:rsid w:val="000E7D0C"/>
    <w:rsid w:val="000F0034"/>
    <w:rsid w:val="000F02D9"/>
    <w:rsid w:val="000F03E7"/>
    <w:rsid w:val="000F0540"/>
    <w:rsid w:val="000F069F"/>
    <w:rsid w:val="000F07DF"/>
    <w:rsid w:val="000F09A9"/>
    <w:rsid w:val="000F0A22"/>
    <w:rsid w:val="000F0AC3"/>
    <w:rsid w:val="000F0AF4"/>
    <w:rsid w:val="000F0E60"/>
    <w:rsid w:val="000F0EC3"/>
    <w:rsid w:val="000F1056"/>
    <w:rsid w:val="000F135D"/>
    <w:rsid w:val="000F15F9"/>
    <w:rsid w:val="000F1780"/>
    <w:rsid w:val="000F17EB"/>
    <w:rsid w:val="000F1FC1"/>
    <w:rsid w:val="000F200D"/>
    <w:rsid w:val="000F2063"/>
    <w:rsid w:val="000F2288"/>
    <w:rsid w:val="000F22D6"/>
    <w:rsid w:val="000F2349"/>
    <w:rsid w:val="000F25D9"/>
    <w:rsid w:val="000F25E1"/>
    <w:rsid w:val="000F26A7"/>
    <w:rsid w:val="000F2741"/>
    <w:rsid w:val="000F2780"/>
    <w:rsid w:val="000F27C6"/>
    <w:rsid w:val="000F2853"/>
    <w:rsid w:val="000F2972"/>
    <w:rsid w:val="000F298F"/>
    <w:rsid w:val="000F2ADE"/>
    <w:rsid w:val="000F2B01"/>
    <w:rsid w:val="000F2EA5"/>
    <w:rsid w:val="000F2ED0"/>
    <w:rsid w:val="000F2FD4"/>
    <w:rsid w:val="000F3267"/>
    <w:rsid w:val="000F32DB"/>
    <w:rsid w:val="000F3477"/>
    <w:rsid w:val="000F3725"/>
    <w:rsid w:val="000F3870"/>
    <w:rsid w:val="000F387E"/>
    <w:rsid w:val="000F3A0E"/>
    <w:rsid w:val="000F3A17"/>
    <w:rsid w:val="000F3B67"/>
    <w:rsid w:val="000F3BB5"/>
    <w:rsid w:val="000F3EB2"/>
    <w:rsid w:val="000F4137"/>
    <w:rsid w:val="000F4159"/>
    <w:rsid w:val="000F4632"/>
    <w:rsid w:val="000F4926"/>
    <w:rsid w:val="000F4962"/>
    <w:rsid w:val="000F49BE"/>
    <w:rsid w:val="000F49CC"/>
    <w:rsid w:val="000F49EC"/>
    <w:rsid w:val="000F4C59"/>
    <w:rsid w:val="000F4CDF"/>
    <w:rsid w:val="000F4E9F"/>
    <w:rsid w:val="000F4F1B"/>
    <w:rsid w:val="000F4F95"/>
    <w:rsid w:val="000F5322"/>
    <w:rsid w:val="000F5359"/>
    <w:rsid w:val="000F55E1"/>
    <w:rsid w:val="000F56E2"/>
    <w:rsid w:val="000F5729"/>
    <w:rsid w:val="000F5801"/>
    <w:rsid w:val="000F589B"/>
    <w:rsid w:val="000F58BC"/>
    <w:rsid w:val="000F5A0A"/>
    <w:rsid w:val="000F5B55"/>
    <w:rsid w:val="000F5BC7"/>
    <w:rsid w:val="000F5D03"/>
    <w:rsid w:val="000F5D9A"/>
    <w:rsid w:val="000F5E9B"/>
    <w:rsid w:val="000F6395"/>
    <w:rsid w:val="000F65C6"/>
    <w:rsid w:val="000F6774"/>
    <w:rsid w:val="000F682C"/>
    <w:rsid w:val="000F68BA"/>
    <w:rsid w:val="000F691A"/>
    <w:rsid w:val="000F6A52"/>
    <w:rsid w:val="000F6BDD"/>
    <w:rsid w:val="000F6C0A"/>
    <w:rsid w:val="000F6CC9"/>
    <w:rsid w:val="000F7074"/>
    <w:rsid w:val="000F70B2"/>
    <w:rsid w:val="000F714B"/>
    <w:rsid w:val="000F72C2"/>
    <w:rsid w:val="000F7423"/>
    <w:rsid w:val="000F760B"/>
    <w:rsid w:val="000F7636"/>
    <w:rsid w:val="000F76A4"/>
    <w:rsid w:val="000F7B49"/>
    <w:rsid w:val="000F7E19"/>
    <w:rsid w:val="000F7F3F"/>
    <w:rsid w:val="000F7FB3"/>
    <w:rsid w:val="0010009C"/>
    <w:rsid w:val="001000E1"/>
    <w:rsid w:val="001001BD"/>
    <w:rsid w:val="001002BE"/>
    <w:rsid w:val="001002F0"/>
    <w:rsid w:val="00100539"/>
    <w:rsid w:val="0010068B"/>
    <w:rsid w:val="001009DC"/>
    <w:rsid w:val="00100D95"/>
    <w:rsid w:val="00101020"/>
    <w:rsid w:val="00101355"/>
    <w:rsid w:val="001013C3"/>
    <w:rsid w:val="001017BC"/>
    <w:rsid w:val="001018C7"/>
    <w:rsid w:val="00101FB2"/>
    <w:rsid w:val="00102038"/>
    <w:rsid w:val="001020A3"/>
    <w:rsid w:val="0010223B"/>
    <w:rsid w:val="0010227C"/>
    <w:rsid w:val="001025F6"/>
    <w:rsid w:val="00102775"/>
    <w:rsid w:val="001029BD"/>
    <w:rsid w:val="00102BF0"/>
    <w:rsid w:val="00102C97"/>
    <w:rsid w:val="00102CFE"/>
    <w:rsid w:val="00103068"/>
    <w:rsid w:val="001031A1"/>
    <w:rsid w:val="001032B4"/>
    <w:rsid w:val="0010343F"/>
    <w:rsid w:val="001034BB"/>
    <w:rsid w:val="001035E6"/>
    <w:rsid w:val="00103641"/>
    <w:rsid w:val="00103828"/>
    <w:rsid w:val="0010387B"/>
    <w:rsid w:val="0010391D"/>
    <w:rsid w:val="00103BFC"/>
    <w:rsid w:val="00103C40"/>
    <w:rsid w:val="00103C8B"/>
    <w:rsid w:val="00103D84"/>
    <w:rsid w:val="00103DE3"/>
    <w:rsid w:val="00103E4D"/>
    <w:rsid w:val="00103E5D"/>
    <w:rsid w:val="00104483"/>
    <w:rsid w:val="00104678"/>
    <w:rsid w:val="001047E6"/>
    <w:rsid w:val="00104868"/>
    <w:rsid w:val="00104A86"/>
    <w:rsid w:val="00104B7D"/>
    <w:rsid w:val="00104BF1"/>
    <w:rsid w:val="00104C47"/>
    <w:rsid w:val="00104D2E"/>
    <w:rsid w:val="00104E31"/>
    <w:rsid w:val="00105005"/>
    <w:rsid w:val="0010511D"/>
    <w:rsid w:val="001051BB"/>
    <w:rsid w:val="001052A0"/>
    <w:rsid w:val="0010537A"/>
    <w:rsid w:val="001053B9"/>
    <w:rsid w:val="00105611"/>
    <w:rsid w:val="0010594B"/>
    <w:rsid w:val="00105BCD"/>
    <w:rsid w:val="00105DD0"/>
    <w:rsid w:val="00105EB5"/>
    <w:rsid w:val="00105EFD"/>
    <w:rsid w:val="001060F3"/>
    <w:rsid w:val="00106162"/>
    <w:rsid w:val="0010618F"/>
    <w:rsid w:val="00106289"/>
    <w:rsid w:val="001066CA"/>
    <w:rsid w:val="0010671A"/>
    <w:rsid w:val="0010674E"/>
    <w:rsid w:val="0010677D"/>
    <w:rsid w:val="001068B6"/>
    <w:rsid w:val="00106901"/>
    <w:rsid w:val="00106A08"/>
    <w:rsid w:val="00106A34"/>
    <w:rsid w:val="00106B89"/>
    <w:rsid w:val="00106DB5"/>
    <w:rsid w:val="00106EFA"/>
    <w:rsid w:val="00106FE4"/>
    <w:rsid w:val="00107037"/>
    <w:rsid w:val="00107250"/>
    <w:rsid w:val="00107460"/>
    <w:rsid w:val="001079A9"/>
    <w:rsid w:val="00107C13"/>
    <w:rsid w:val="00107CC7"/>
    <w:rsid w:val="00107FAB"/>
    <w:rsid w:val="0011034D"/>
    <w:rsid w:val="00110463"/>
    <w:rsid w:val="00110574"/>
    <w:rsid w:val="00110730"/>
    <w:rsid w:val="00110A33"/>
    <w:rsid w:val="00110B9D"/>
    <w:rsid w:val="00110C32"/>
    <w:rsid w:val="00110D9E"/>
    <w:rsid w:val="00110E6E"/>
    <w:rsid w:val="00110E7B"/>
    <w:rsid w:val="0011112D"/>
    <w:rsid w:val="0011124A"/>
    <w:rsid w:val="001112CF"/>
    <w:rsid w:val="00111531"/>
    <w:rsid w:val="00111734"/>
    <w:rsid w:val="0011184D"/>
    <w:rsid w:val="00111CDD"/>
    <w:rsid w:val="00111CFE"/>
    <w:rsid w:val="00111E83"/>
    <w:rsid w:val="00111FDE"/>
    <w:rsid w:val="0011219F"/>
    <w:rsid w:val="001122B2"/>
    <w:rsid w:val="001124F9"/>
    <w:rsid w:val="00112550"/>
    <w:rsid w:val="001125B1"/>
    <w:rsid w:val="00112646"/>
    <w:rsid w:val="0011281D"/>
    <w:rsid w:val="00112889"/>
    <w:rsid w:val="00112A9C"/>
    <w:rsid w:val="00112D1C"/>
    <w:rsid w:val="00112F16"/>
    <w:rsid w:val="00112F82"/>
    <w:rsid w:val="0011362C"/>
    <w:rsid w:val="001138EF"/>
    <w:rsid w:val="00113919"/>
    <w:rsid w:val="00113932"/>
    <w:rsid w:val="001139AF"/>
    <w:rsid w:val="00113AEA"/>
    <w:rsid w:val="00113B22"/>
    <w:rsid w:val="00113BDC"/>
    <w:rsid w:val="00113C1E"/>
    <w:rsid w:val="00113C5E"/>
    <w:rsid w:val="00113EC0"/>
    <w:rsid w:val="00113F6E"/>
    <w:rsid w:val="00114118"/>
    <w:rsid w:val="001141EE"/>
    <w:rsid w:val="00114323"/>
    <w:rsid w:val="0011448E"/>
    <w:rsid w:val="001145D4"/>
    <w:rsid w:val="00114628"/>
    <w:rsid w:val="0011474E"/>
    <w:rsid w:val="00114B87"/>
    <w:rsid w:val="00114C17"/>
    <w:rsid w:val="00114E63"/>
    <w:rsid w:val="001150DD"/>
    <w:rsid w:val="00115470"/>
    <w:rsid w:val="001154BD"/>
    <w:rsid w:val="001155B1"/>
    <w:rsid w:val="0011566A"/>
    <w:rsid w:val="001157C0"/>
    <w:rsid w:val="00115D7D"/>
    <w:rsid w:val="00115DE2"/>
    <w:rsid w:val="00115E63"/>
    <w:rsid w:val="001160D9"/>
    <w:rsid w:val="001160EB"/>
    <w:rsid w:val="0011617D"/>
    <w:rsid w:val="001161D7"/>
    <w:rsid w:val="001162AC"/>
    <w:rsid w:val="0011631E"/>
    <w:rsid w:val="0011637B"/>
    <w:rsid w:val="001163CB"/>
    <w:rsid w:val="00116484"/>
    <w:rsid w:val="001165FA"/>
    <w:rsid w:val="00116710"/>
    <w:rsid w:val="001167B0"/>
    <w:rsid w:val="001167C2"/>
    <w:rsid w:val="001169AC"/>
    <w:rsid w:val="00116CA5"/>
    <w:rsid w:val="00116D85"/>
    <w:rsid w:val="00116DA2"/>
    <w:rsid w:val="00116EB4"/>
    <w:rsid w:val="00117453"/>
    <w:rsid w:val="0011756C"/>
    <w:rsid w:val="001177F4"/>
    <w:rsid w:val="00117806"/>
    <w:rsid w:val="00117CD8"/>
    <w:rsid w:val="00120100"/>
    <w:rsid w:val="0012012D"/>
    <w:rsid w:val="0012054F"/>
    <w:rsid w:val="001205DF"/>
    <w:rsid w:val="001206EC"/>
    <w:rsid w:val="00120A9F"/>
    <w:rsid w:val="00120AAC"/>
    <w:rsid w:val="00120D94"/>
    <w:rsid w:val="00120E67"/>
    <w:rsid w:val="00120E9F"/>
    <w:rsid w:val="00120EC5"/>
    <w:rsid w:val="00121116"/>
    <w:rsid w:val="00121153"/>
    <w:rsid w:val="00121313"/>
    <w:rsid w:val="00121427"/>
    <w:rsid w:val="00121545"/>
    <w:rsid w:val="0012156C"/>
    <w:rsid w:val="001216A4"/>
    <w:rsid w:val="00121744"/>
    <w:rsid w:val="001217CD"/>
    <w:rsid w:val="00121B28"/>
    <w:rsid w:val="00121B8F"/>
    <w:rsid w:val="00121CA1"/>
    <w:rsid w:val="00121CB0"/>
    <w:rsid w:val="00121D7C"/>
    <w:rsid w:val="00121D86"/>
    <w:rsid w:val="00121EB6"/>
    <w:rsid w:val="0012209B"/>
    <w:rsid w:val="00122438"/>
    <w:rsid w:val="001225E0"/>
    <w:rsid w:val="00122B1A"/>
    <w:rsid w:val="00122DE1"/>
    <w:rsid w:val="00122E2F"/>
    <w:rsid w:val="00122F23"/>
    <w:rsid w:val="00123228"/>
    <w:rsid w:val="0012359B"/>
    <w:rsid w:val="00123789"/>
    <w:rsid w:val="001238F1"/>
    <w:rsid w:val="00123935"/>
    <w:rsid w:val="00123A1E"/>
    <w:rsid w:val="00123A2C"/>
    <w:rsid w:val="00123B9C"/>
    <w:rsid w:val="00123C99"/>
    <w:rsid w:val="00123D38"/>
    <w:rsid w:val="00123E7E"/>
    <w:rsid w:val="0012403F"/>
    <w:rsid w:val="001242D3"/>
    <w:rsid w:val="00124368"/>
    <w:rsid w:val="001243E4"/>
    <w:rsid w:val="0012444E"/>
    <w:rsid w:val="00124572"/>
    <w:rsid w:val="00124A24"/>
    <w:rsid w:val="00124A32"/>
    <w:rsid w:val="00124AEF"/>
    <w:rsid w:val="00124B2F"/>
    <w:rsid w:val="00124B97"/>
    <w:rsid w:val="00124D8C"/>
    <w:rsid w:val="00124DB2"/>
    <w:rsid w:val="00124DF4"/>
    <w:rsid w:val="001250BF"/>
    <w:rsid w:val="0012523B"/>
    <w:rsid w:val="00125325"/>
    <w:rsid w:val="001254C6"/>
    <w:rsid w:val="00125669"/>
    <w:rsid w:val="00125696"/>
    <w:rsid w:val="001256A9"/>
    <w:rsid w:val="001256BA"/>
    <w:rsid w:val="00125715"/>
    <w:rsid w:val="00125769"/>
    <w:rsid w:val="00125B43"/>
    <w:rsid w:val="00125C9F"/>
    <w:rsid w:val="00125E1C"/>
    <w:rsid w:val="0012602A"/>
    <w:rsid w:val="0012622C"/>
    <w:rsid w:val="001263DE"/>
    <w:rsid w:val="00126528"/>
    <w:rsid w:val="001266D0"/>
    <w:rsid w:val="0012686D"/>
    <w:rsid w:val="0012691E"/>
    <w:rsid w:val="00126A85"/>
    <w:rsid w:val="00126B46"/>
    <w:rsid w:val="00126BB8"/>
    <w:rsid w:val="00126E57"/>
    <w:rsid w:val="0012707B"/>
    <w:rsid w:val="0012732C"/>
    <w:rsid w:val="001275C6"/>
    <w:rsid w:val="0012763A"/>
    <w:rsid w:val="00127848"/>
    <w:rsid w:val="00127856"/>
    <w:rsid w:val="00127906"/>
    <w:rsid w:val="001279CB"/>
    <w:rsid w:val="00127B40"/>
    <w:rsid w:val="00127BD5"/>
    <w:rsid w:val="00127D96"/>
    <w:rsid w:val="00127E38"/>
    <w:rsid w:val="001300B6"/>
    <w:rsid w:val="001300DE"/>
    <w:rsid w:val="001303A8"/>
    <w:rsid w:val="001303FD"/>
    <w:rsid w:val="0013041B"/>
    <w:rsid w:val="00130446"/>
    <w:rsid w:val="0013047A"/>
    <w:rsid w:val="00130483"/>
    <w:rsid w:val="001304C7"/>
    <w:rsid w:val="0013051B"/>
    <w:rsid w:val="0013053D"/>
    <w:rsid w:val="00130558"/>
    <w:rsid w:val="00130599"/>
    <w:rsid w:val="001305AA"/>
    <w:rsid w:val="00130839"/>
    <w:rsid w:val="001308BD"/>
    <w:rsid w:val="001308D9"/>
    <w:rsid w:val="001309C6"/>
    <w:rsid w:val="00130A33"/>
    <w:rsid w:val="00130AFA"/>
    <w:rsid w:val="00130B4C"/>
    <w:rsid w:val="00130C1D"/>
    <w:rsid w:val="00130C1F"/>
    <w:rsid w:val="00130C49"/>
    <w:rsid w:val="00130D2B"/>
    <w:rsid w:val="00130D37"/>
    <w:rsid w:val="001311C3"/>
    <w:rsid w:val="00131238"/>
    <w:rsid w:val="001313BF"/>
    <w:rsid w:val="001313FD"/>
    <w:rsid w:val="001316DD"/>
    <w:rsid w:val="001316F3"/>
    <w:rsid w:val="00131759"/>
    <w:rsid w:val="0013185F"/>
    <w:rsid w:val="00131876"/>
    <w:rsid w:val="001318B1"/>
    <w:rsid w:val="00131B58"/>
    <w:rsid w:val="00131B66"/>
    <w:rsid w:val="00131BB1"/>
    <w:rsid w:val="00131FD8"/>
    <w:rsid w:val="001320D5"/>
    <w:rsid w:val="00132257"/>
    <w:rsid w:val="001322BF"/>
    <w:rsid w:val="00132378"/>
    <w:rsid w:val="001323A0"/>
    <w:rsid w:val="001324E7"/>
    <w:rsid w:val="00132733"/>
    <w:rsid w:val="00132874"/>
    <w:rsid w:val="001328DF"/>
    <w:rsid w:val="001329A7"/>
    <w:rsid w:val="00132B5C"/>
    <w:rsid w:val="00132BEE"/>
    <w:rsid w:val="0013304E"/>
    <w:rsid w:val="001330B6"/>
    <w:rsid w:val="00133286"/>
    <w:rsid w:val="00133299"/>
    <w:rsid w:val="00133337"/>
    <w:rsid w:val="001333FC"/>
    <w:rsid w:val="00133472"/>
    <w:rsid w:val="001336F6"/>
    <w:rsid w:val="001338F2"/>
    <w:rsid w:val="00133A9B"/>
    <w:rsid w:val="00133C4A"/>
    <w:rsid w:val="00133D0D"/>
    <w:rsid w:val="00133D67"/>
    <w:rsid w:val="00134237"/>
    <w:rsid w:val="0013447D"/>
    <w:rsid w:val="001346D7"/>
    <w:rsid w:val="0013480D"/>
    <w:rsid w:val="001348C7"/>
    <w:rsid w:val="00134A4A"/>
    <w:rsid w:val="00134B29"/>
    <w:rsid w:val="00134BC0"/>
    <w:rsid w:val="00134BF2"/>
    <w:rsid w:val="00134E86"/>
    <w:rsid w:val="00134F62"/>
    <w:rsid w:val="001353DF"/>
    <w:rsid w:val="00135410"/>
    <w:rsid w:val="00135447"/>
    <w:rsid w:val="00135531"/>
    <w:rsid w:val="00135570"/>
    <w:rsid w:val="001355AF"/>
    <w:rsid w:val="00135691"/>
    <w:rsid w:val="001356CD"/>
    <w:rsid w:val="001358E0"/>
    <w:rsid w:val="00135B5E"/>
    <w:rsid w:val="00135E13"/>
    <w:rsid w:val="00135F0C"/>
    <w:rsid w:val="00135F8B"/>
    <w:rsid w:val="00136098"/>
    <w:rsid w:val="00136217"/>
    <w:rsid w:val="00136339"/>
    <w:rsid w:val="0013636D"/>
    <w:rsid w:val="001364B0"/>
    <w:rsid w:val="00136629"/>
    <w:rsid w:val="001366B4"/>
    <w:rsid w:val="001366CC"/>
    <w:rsid w:val="0013678A"/>
    <w:rsid w:val="001367FC"/>
    <w:rsid w:val="00136878"/>
    <w:rsid w:val="0013693B"/>
    <w:rsid w:val="00136941"/>
    <w:rsid w:val="00136C26"/>
    <w:rsid w:val="001370F4"/>
    <w:rsid w:val="0013711F"/>
    <w:rsid w:val="0013718F"/>
    <w:rsid w:val="00137546"/>
    <w:rsid w:val="00137811"/>
    <w:rsid w:val="001378C0"/>
    <w:rsid w:val="0013790F"/>
    <w:rsid w:val="0013798A"/>
    <w:rsid w:val="001379FE"/>
    <w:rsid w:val="00137B4B"/>
    <w:rsid w:val="00137B5E"/>
    <w:rsid w:val="00137D2F"/>
    <w:rsid w:val="00140107"/>
    <w:rsid w:val="001402BF"/>
    <w:rsid w:val="00140526"/>
    <w:rsid w:val="00140810"/>
    <w:rsid w:val="00140A34"/>
    <w:rsid w:val="00140A59"/>
    <w:rsid w:val="00140A87"/>
    <w:rsid w:val="00140CC0"/>
    <w:rsid w:val="00140D40"/>
    <w:rsid w:val="00140F28"/>
    <w:rsid w:val="00140F4B"/>
    <w:rsid w:val="00141441"/>
    <w:rsid w:val="001414F5"/>
    <w:rsid w:val="001415FA"/>
    <w:rsid w:val="00141861"/>
    <w:rsid w:val="00141990"/>
    <w:rsid w:val="00141A17"/>
    <w:rsid w:val="00141A63"/>
    <w:rsid w:val="00141AC1"/>
    <w:rsid w:val="00141BAA"/>
    <w:rsid w:val="00141BEB"/>
    <w:rsid w:val="00141FBD"/>
    <w:rsid w:val="00142047"/>
    <w:rsid w:val="001424E2"/>
    <w:rsid w:val="00142523"/>
    <w:rsid w:val="001425C0"/>
    <w:rsid w:val="00142862"/>
    <w:rsid w:val="001428A7"/>
    <w:rsid w:val="001428B6"/>
    <w:rsid w:val="00142A41"/>
    <w:rsid w:val="00142A5B"/>
    <w:rsid w:val="00142C35"/>
    <w:rsid w:val="00142F02"/>
    <w:rsid w:val="00142F90"/>
    <w:rsid w:val="00142FB4"/>
    <w:rsid w:val="001430A7"/>
    <w:rsid w:val="0014311F"/>
    <w:rsid w:val="001431E8"/>
    <w:rsid w:val="00143439"/>
    <w:rsid w:val="0014350C"/>
    <w:rsid w:val="00143764"/>
    <w:rsid w:val="001437BD"/>
    <w:rsid w:val="0014390A"/>
    <w:rsid w:val="00143987"/>
    <w:rsid w:val="00143B8E"/>
    <w:rsid w:val="00143C96"/>
    <w:rsid w:val="00143CDA"/>
    <w:rsid w:val="00143E83"/>
    <w:rsid w:val="0014436F"/>
    <w:rsid w:val="00144897"/>
    <w:rsid w:val="00144B30"/>
    <w:rsid w:val="00144D5B"/>
    <w:rsid w:val="001451A2"/>
    <w:rsid w:val="0014542C"/>
    <w:rsid w:val="00145510"/>
    <w:rsid w:val="001455FB"/>
    <w:rsid w:val="00145601"/>
    <w:rsid w:val="00145745"/>
    <w:rsid w:val="0014579B"/>
    <w:rsid w:val="00145911"/>
    <w:rsid w:val="00145BA8"/>
    <w:rsid w:val="001461A3"/>
    <w:rsid w:val="001461E3"/>
    <w:rsid w:val="0014633E"/>
    <w:rsid w:val="001465DC"/>
    <w:rsid w:val="0014677C"/>
    <w:rsid w:val="001467AC"/>
    <w:rsid w:val="0014681F"/>
    <w:rsid w:val="0014682B"/>
    <w:rsid w:val="0014693A"/>
    <w:rsid w:val="001469E6"/>
    <w:rsid w:val="00146B3B"/>
    <w:rsid w:val="00146D9D"/>
    <w:rsid w:val="00146E21"/>
    <w:rsid w:val="00146E84"/>
    <w:rsid w:val="00146FC4"/>
    <w:rsid w:val="0014709F"/>
    <w:rsid w:val="0014714A"/>
    <w:rsid w:val="001472D4"/>
    <w:rsid w:val="001474A4"/>
    <w:rsid w:val="001477E9"/>
    <w:rsid w:val="001477FD"/>
    <w:rsid w:val="0014796C"/>
    <w:rsid w:val="00147B76"/>
    <w:rsid w:val="00150189"/>
    <w:rsid w:val="00150248"/>
    <w:rsid w:val="00150316"/>
    <w:rsid w:val="00150380"/>
    <w:rsid w:val="00150455"/>
    <w:rsid w:val="0015048A"/>
    <w:rsid w:val="001504F7"/>
    <w:rsid w:val="0015060E"/>
    <w:rsid w:val="001509F3"/>
    <w:rsid w:val="00150A4A"/>
    <w:rsid w:val="00150AC6"/>
    <w:rsid w:val="00150AE8"/>
    <w:rsid w:val="00150BB2"/>
    <w:rsid w:val="00150C8C"/>
    <w:rsid w:val="00150D8B"/>
    <w:rsid w:val="00150DF8"/>
    <w:rsid w:val="00151379"/>
    <w:rsid w:val="00151411"/>
    <w:rsid w:val="00151D07"/>
    <w:rsid w:val="00151F34"/>
    <w:rsid w:val="00152182"/>
    <w:rsid w:val="00152197"/>
    <w:rsid w:val="001521A5"/>
    <w:rsid w:val="001521BA"/>
    <w:rsid w:val="00152229"/>
    <w:rsid w:val="0015267A"/>
    <w:rsid w:val="001526BB"/>
    <w:rsid w:val="00152A91"/>
    <w:rsid w:val="00152D70"/>
    <w:rsid w:val="00152FB9"/>
    <w:rsid w:val="00152FCD"/>
    <w:rsid w:val="001530D3"/>
    <w:rsid w:val="0015312A"/>
    <w:rsid w:val="001532B0"/>
    <w:rsid w:val="00153421"/>
    <w:rsid w:val="001534BA"/>
    <w:rsid w:val="0015365D"/>
    <w:rsid w:val="00153728"/>
    <w:rsid w:val="00153A06"/>
    <w:rsid w:val="00153B63"/>
    <w:rsid w:val="00153E1D"/>
    <w:rsid w:val="00153E36"/>
    <w:rsid w:val="00153F35"/>
    <w:rsid w:val="00154149"/>
    <w:rsid w:val="00154163"/>
    <w:rsid w:val="001541B1"/>
    <w:rsid w:val="001543CA"/>
    <w:rsid w:val="001543E0"/>
    <w:rsid w:val="0015446D"/>
    <w:rsid w:val="001545FC"/>
    <w:rsid w:val="00154658"/>
    <w:rsid w:val="0015484B"/>
    <w:rsid w:val="00154871"/>
    <w:rsid w:val="0015489B"/>
    <w:rsid w:val="001549E8"/>
    <w:rsid w:val="00154A1B"/>
    <w:rsid w:val="00154A5D"/>
    <w:rsid w:val="00154A65"/>
    <w:rsid w:val="00154B40"/>
    <w:rsid w:val="00154F70"/>
    <w:rsid w:val="001550F4"/>
    <w:rsid w:val="0015518A"/>
    <w:rsid w:val="00155269"/>
    <w:rsid w:val="001554B5"/>
    <w:rsid w:val="001555BC"/>
    <w:rsid w:val="0015576A"/>
    <w:rsid w:val="001557A1"/>
    <w:rsid w:val="0015580B"/>
    <w:rsid w:val="00155871"/>
    <w:rsid w:val="00155E84"/>
    <w:rsid w:val="00155EB7"/>
    <w:rsid w:val="00155EBC"/>
    <w:rsid w:val="001560BE"/>
    <w:rsid w:val="001562CB"/>
    <w:rsid w:val="0015637C"/>
    <w:rsid w:val="00156382"/>
    <w:rsid w:val="001565F5"/>
    <w:rsid w:val="00156E00"/>
    <w:rsid w:val="00157093"/>
    <w:rsid w:val="0015722F"/>
    <w:rsid w:val="00157278"/>
    <w:rsid w:val="001572E9"/>
    <w:rsid w:val="0015730F"/>
    <w:rsid w:val="0015767F"/>
    <w:rsid w:val="00157741"/>
    <w:rsid w:val="001577E9"/>
    <w:rsid w:val="00160007"/>
    <w:rsid w:val="00160059"/>
    <w:rsid w:val="00160100"/>
    <w:rsid w:val="00160219"/>
    <w:rsid w:val="00160329"/>
    <w:rsid w:val="00160369"/>
    <w:rsid w:val="001603CF"/>
    <w:rsid w:val="0016042D"/>
    <w:rsid w:val="001607DC"/>
    <w:rsid w:val="00160A2C"/>
    <w:rsid w:val="00160A35"/>
    <w:rsid w:val="00160AF2"/>
    <w:rsid w:val="00160CAA"/>
    <w:rsid w:val="00160CD8"/>
    <w:rsid w:val="00160E6C"/>
    <w:rsid w:val="00160F60"/>
    <w:rsid w:val="00161101"/>
    <w:rsid w:val="00161176"/>
    <w:rsid w:val="001612AB"/>
    <w:rsid w:val="00161303"/>
    <w:rsid w:val="001613DD"/>
    <w:rsid w:val="00161467"/>
    <w:rsid w:val="001614BF"/>
    <w:rsid w:val="00161659"/>
    <w:rsid w:val="00161704"/>
    <w:rsid w:val="00161732"/>
    <w:rsid w:val="00161791"/>
    <w:rsid w:val="001617B6"/>
    <w:rsid w:val="00161801"/>
    <w:rsid w:val="001618BF"/>
    <w:rsid w:val="001619DE"/>
    <w:rsid w:val="001619E0"/>
    <w:rsid w:val="00161C81"/>
    <w:rsid w:val="00161DDA"/>
    <w:rsid w:val="00161EB6"/>
    <w:rsid w:val="00161FA5"/>
    <w:rsid w:val="00162020"/>
    <w:rsid w:val="00162094"/>
    <w:rsid w:val="001620E5"/>
    <w:rsid w:val="001622BB"/>
    <w:rsid w:val="00162333"/>
    <w:rsid w:val="00162440"/>
    <w:rsid w:val="001624AC"/>
    <w:rsid w:val="001627C9"/>
    <w:rsid w:val="001627FC"/>
    <w:rsid w:val="0016284E"/>
    <w:rsid w:val="0016294C"/>
    <w:rsid w:val="0016298D"/>
    <w:rsid w:val="00162AF1"/>
    <w:rsid w:val="00162B58"/>
    <w:rsid w:val="00162C42"/>
    <w:rsid w:val="00162DD0"/>
    <w:rsid w:val="00162DF3"/>
    <w:rsid w:val="001631D8"/>
    <w:rsid w:val="00163377"/>
    <w:rsid w:val="00163459"/>
    <w:rsid w:val="00163464"/>
    <w:rsid w:val="00163750"/>
    <w:rsid w:val="0016392C"/>
    <w:rsid w:val="00163D8D"/>
    <w:rsid w:val="00163F04"/>
    <w:rsid w:val="001640A0"/>
    <w:rsid w:val="00164413"/>
    <w:rsid w:val="001645DC"/>
    <w:rsid w:val="001649BD"/>
    <w:rsid w:val="001649C5"/>
    <w:rsid w:val="001649D7"/>
    <w:rsid w:val="00164D08"/>
    <w:rsid w:val="00164F8E"/>
    <w:rsid w:val="001650E3"/>
    <w:rsid w:val="0016517C"/>
    <w:rsid w:val="0016527A"/>
    <w:rsid w:val="001652DE"/>
    <w:rsid w:val="001653AA"/>
    <w:rsid w:val="001653EC"/>
    <w:rsid w:val="0016554F"/>
    <w:rsid w:val="001656D2"/>
    <w:rsid w:val="00165703"/>
    <w:rsid w:val="001659B3"/>
    <w:rsid w:val="00165AA9"/>
    <w:rsid w:val="00165D74"/>
    <w:rsid w:val="00165E2D"/>
    <w:rsid w:val="00165E9A"/>
    <w:rsid w:val="00165FEC"/>
    <w:rsid w:val="00166276"/>
    <w:rsid w:val="0016645E"/>
    <w:rsid w:val="001664A3"/>
    <w:rsid w:val="0016652E"/>
    <w:rsid w:val="00166700"/>
    <w:rsid w:val="001668A3"/>
    <w:rsid w:val="001668C9"/>
    <w:rsid w:val="00166971"/>
    <w:rsid w:val="00166B2F"/>
    <w:rsid w:val="00166B91"/>
    <w:rsid w:val="00166F9B"/>
    <w:rsid w:val="001671AB"/>
    <w:rsid w:val="001672C5"/>
    <w:rsid w:val="001672EA"/>
    <w:rsid w:val="001673CB"/>
    <w:rsid w:val="0016747E"/>
    <w:rsid w:val="00167482"/>
    <w:rsid w:val="001679F1"/>
    <w:rsid w:val="00167BAE"/>
    <w:rsid w:val="00167BE5"/>
    <w:rsid w:val="00167C57"/>
    <w:rsid w:val="00167C9A"/>
    <w:rsid w:val="00167D91"/>
    <w:rsid w:val="00167DEA"/>
    <w:rsid w:val="00167F17"/>
    <w:rsid w:val="00170370"/>
    <w:rsid w:val="00170474"/>
    <w:rsid w:val="001704AF"/>
    <w:rsid w:val="00170543"/>
    <w:rsid w:val="0017058C"/>
    <w:rsid w:val="0017077E"/>
    <w:rsid w:val="001709D8"/>
    <w:rsid w:val="00170F32"/>
    <w:rsid w:val="00170F48"/>
    <w:rsid w:val="00170FE6"/>
    <w:rsid w:val="001710A9"/>
    <w:rsid w:val="0017118E"/>
    <w:rsid w:val="00171256"/>
    <w:rsid w:val="00171436"/>
    <w:rsid w:val="001715E5"/>
    <w:rsid w:val="00171676"/>
    <w:rsid w:val="001719CD"/>
    <w:rsid w:val="00171C23"/>
    <w:rsid w:val="00171F74"/>
    <w:rsid w:val="0017209C"/>
    <w:rsid w:val="0017254E"/>
    <w:rsid w:val="0017272F"/>
    <w:rsid w:val="001727BC"/>
    <w:rsid w:val="00172A2E"/>
    <w:rsid w:val="00172BD0"/>
    <w:rsid w:val="001730A8"/>
    <w:rsid w:val="0017311F"/>
    <w:rsid w:val="00173167"/>
    <w:rsid w:val="0017317D"/>
    <w:rsid w:val="001731E5"/>
    <w:rsid w:val="001735A8"/>
    <w:rsid w:val="00173641"/>
    <w:rsid w:val="001737F1"/>
    <w:rsid w:val="001738CC"/>
    <w:rsid w:val="00173994"/>
    <w:rsid w:val="00173C08"/>
    <w:rsid w:val="00173D5A"/>
    <w:rsid w:val="00173E01"/>
    <w:rsid w:val="00173E38"/>
    <w:rsid w:val="00173EF3"/>
    <w:rsid w:val="00173FA7"/>
    <w:rsid w:val="0017406F"/>
    <w:rsid w:val="0017421C"/>
    <w:rsid w:val="00174446"/>
    <w:rsid w:val="0017452A"/>
    <w:rsid w:val="00174626"/>
    <w:rsid w:val="001747E0"/>
    <w:rsid w:val="00174EC9"/>
    <w:rsid w:val="00174EFF"/>
    <w:rsid w:val="0017517E"/>
    <w:rsid w:val="001752BA"/>
    <w:rsid w:val="0017535F"/>
    <w:rsid w:val="0017539E"/>
    <w:rsid w:val="001753ED"/>
    <w:rsid w:val="0017546B"/>
    <w:rsid w:val="00175596"/>
    <w:rsid w:val="00175610"/>
    <w:rsid w:val="00175892"/>
    <w:rsid w:val="001759EB"/>
    <w:rsid w:val="00175B5E"/>
    <w:rsid w:val="00175C3E"/>
    <w:rsid w:val="00175DF2"/>
    <w:rsid w:val="00175F91"/>
    <w:rsid w:val="0017610D"/>
    <w:rsid w:val="00176135"/>
    <w:rsid w:val="001762A7"/>
    <w:rsid w:val="00176325"/>
    <w:rsid w:val="001763AB"/>
    <w:rsid w:val="001763EB"/>
    <w:rsid w:val="0017689E"/>
    <w:rsid w:val="001768F9"/>
    <w:rsid w:val="00176927"/>
    <w:rsid w:val="00176C77"/>
    <w:rsid w:val="00176CC5"/>
    <w:rsid w:val="00176DA0"/>
    <w:rsid w:val="00176E43"/>
    <w:rsid w:val="00176E4C"/>
    <w:rsid w:val="001770E6"/>
    <w:rsid w:val="001771B1"/>
    <w:rsid w:val="00177229"/>
    <w:rsid w:val="001772A8"/>
    <w:rsid w:val="00177414"/>
    <w:rsid w:val="0017744B"/>
    <w:rsid w:val="00177810"/>
    <w:rsid w:val="00177B94"/>
    <w:rsid w:val="00177CDF"/>
    <w:rsid w:val="00180029"/>
    <w:rsid w:val="00180067"/>
    <w:rsid w:val="001803E0"/>
    <w:rsid w:val="0018057D"/>
    <w:rsid w:val="001805DB"/>
    <w:rsid w:val="00180673"/>
    <w:rsid w:val="0018071F"/>
    <w:rsid w:val="00180727"/>
    <w:rsid w:val="001809DA"/>
    <w:rsid w:val="00180ADF"/>
    <w:rsid w:val="00180B53"/>
    <w:rsid w:val="00180B99"/>
    <w:rsid w:val="00180B9A"/>
    <w:rsid w:val="00180D38"/>
    <w:rsid w:val="00180E68"/>
    <w:rsid w:val="00180F59"/>
    <w:rsid w:val="0018124B"/>
    <w:rsid w:val="0018147C"/>
    <w:rsid w:val="00181544"/>
    <w:rsid w:val="001815BA"/>
    <w:rsid w:val="001815D9"/>
    <w:rsid w:val="00181790"/>
    <w:rsid w:val="001817AD"/>
    <w:rsid w:val="0018197D"/>
    <w:rsid w:val="001819E4"/>
    <w:rsid w:val="00181DF2"/>
    <w:rsid w:val="0018211F"/>
    <w:rsid w:val="001821EA"/>
    <w:rsid w:val="00182274"/>
    <w:rsid w:val="001824FA"/>
    <w:rsid w:val="001825DF"/>
    <w:rsid w:val="001826BF"/>
    <w:rsid w:val="00182743"/>
    <w:rsid w:val="00182807"/>
    <w:rsid w:val="0018299B"/>
    <w:rsid w:val="00182BBC"/>
    <w:rsid w:val="001830BA"/>
    <w:rsid w:val="001831A2"/>
    <w:rsid w:val="00183221"/>
    <w:rsid w:val="0018350A"/>
    <w:rsid w:val="00183590"/>
    <w:rsid w:val="0018364D"/>
    <w:rsid w:val="00183744"/>
    <w:rsid w:val="0018392F"/>
    <w:rsid w:val="00183B14"/>
    <w:rsid w:val="00183D50"/>
    <w:rsid w:val="00183F4E"/>
    <w:rsid w:val="001840E0"/>
    <w:rsid w:val="001841C9"/>
    <w:rsid w:val="0018456B"/>
    <w:rsid w:val="001847A9"/>
    <w:rsid w:val="001848F6"/>
    <w:rsid w:val="0018493E"/>
    <w:rsid w:val="00184986"/>
    <w:rsid w:val="001849FF"/>
    <w:rsid w:val="00184C3F"/>
    <w:rsid w:val="00184DB3"/>
    <w:rsid w:val="0018508F"/>
    <w:rsid w:val="001851B1"/>
    <w:rsid w:val="0018536D"/>
    <w:rsid w:val="001853B1"/>
    <w:rsid w:val="0018543E"/>
    <w:rsid w:val="00185636"/>
    <w:rsid w:val="00185692"/>
    <w:rsid w:val="001856B9"/>
    <w:rsid w:val="00185DBE"/>
    <w:rsid w:val="00185E75"/>
    <w:rsid w:val="00185EDB"/>
    <w:rsid w:val="00186307"/>
    <w:rsid w:val="001865C1"/>
    <w:rsid w:val="00186793"/>
    <w:rsid w:val="001869C6"/>
    <w:rsid w:val="00186B07"/>
    <w:rsid w:val="00186C20"/>
    <w:rsid w:val="00186C3B"/>
    <w:rsid w:val="00186C55"/>
    <w:rsid w:val="00186D36"/>
    <w:rsid w:val="00186ED0"/>
    <w:rsid w:val="001873FC"/>
    <w:rsid w:val="0018781D"/>
    <w:rsid w:val="00187954"/>
    <w:rsid w:val="00187968"/>
    <w:rsid w:val="00187982"/>
    <w:rsid w:val="00187B43"/>
    <w:rsid w:val="001902DA"/>
    <w:rsid w:val="001902E7"/>
    <w:rsid w:val="00190537"/>
    <w:rsid w:val="001905AF"/>
    <w:rsid w:val="0019095D"/>
    <w:rsid w:val="00190AEE"/>
    <w:rsid w:val="00190CEC"/>
    <w:rsid w:val="00190F28"/>
    <w:rsid w:val="00191019"/>
    <w:rsid w:val="00191320"/>
    <w:rsid w:val="001913D0"/>
    <w:rsid w:val="001913D3"/>
    <w:rsid w:val="001916A2"/>
    <w:rsid w:val="00191905"/>
    <w:rsid w:val="00191B2E"/>
    <w:rsid w:val="00191BEE"/>
    <w:rsid w:val="00191C77"/>
    <w:rsid w:val="00191CB0"/>
    <w:rsid w:val="00191CB2"/>
    <w:rsid w:val="00191D21"/>
    <w:rsid w:val="00191DE0"/>
    <w:rsid w:val="00191E06"/>
    <w:rsid w:val="00191EBA"/>
    <w:rsid w:val="00191EEF"/>
    <w:rsid w:val="0019203C"/>
    <w:rsid w:val="001920F0"/>
    <w:rsid w:val="001922EE"/>
    <w:rsid w:val="00192527"/>
    <w:rsid w:val="00192611"/>
    <w:rsid w:val="00192818"/>
    <w:rsid w:val="0019291C"/>
    <w:rsid w:val="00192AC2"/>
    <w:rsid w:val="00192DBF"/>
    <w:rsid w:val="00192E97"/>
    <w:rsid w:val="001931AC"/>
    <w:rsid w:val="00193299"/>
    <w:rsid w:val="0019339E"/>
    <w:rsid w:val="00193550"/>
    <w:rsid w:val="001935C5"/>
    <w:rsid w:val="001937B6"/>
    <w:rsid w:val="00193946"/>
    <w:rsid w:val="0019396A"/>
    <w:rsid w:val="00193A3C"/>
    <w:rsid w:val="00193A82"/>
    <w:rsid w:val="00193BEE"/>
    <w:rsid w:val="00193CF2"/>
    <w:rsid w:val="00193FC9"/>
    <w:rsid w:val="0019415F"/>
    <w:rsid w:val="0019432F"/>
    <w:rsid w:val="00194427"/>
    <w:rsid w:val="001945B4"/>
    <w:rsid w:val="001945EB"/>
    <w:rsid w:val="0019474E"/>
    <w:rsid w:val="001947A4"/>
    <w:rsid w:val="001947B8"/>
    <w:rsid w:val="001947CC"/>
    <w:rsid w:val="0019499C"/>
    <w:rsid w:val="001949CC"/>
    <w:rsid w:val="00194D51"/>
    <w:rsid w:val="00194DA0"/>
    <w:rsid w:val="00194E8D"/>
    <w:rsid w:val="001950A9"/>
    <w:rsid w:val="00195101"/>
    <w:rsid w:val="00195236"/>
    <w:rsid w:val="00195514"/>
    <w:rsid w:val="00195520"/>
    <w:rsid w:val="00195593"/>
    <w:rsid w:val="001956BC"/>
    <w:rsid w:val="00195857"/>
    <w:rsid w:val="00195876"/>
    <w:rsid w:val="001958E5"/>
    <w:rsid w:val="00195BC3"/>
    <w:rsid w:val="00195BF8"/>
    <w:rsid w:val="00195C2B"/>
    <w:rsid w:val="00195D17"/>
    <w:rsid w:val="00195D2D"/>
    <w:rsid w:val="00195DD0"/>
    <w:rsid w:val="00195ECB"/>
    <w:rsid w:val="001962EA"/>
    <w:rsid w:val="0019630C"/>
    <w:rsid w:val="001965A7"/>
    <w:rsid w:val="001965D1"/>
    <w:rsid w:val="001966FF"/>
    <w:rsid w:val="00196831"/>
    <w:rsid w:val="001968C9"/>
    <w:rsid w:val="00196974"/>
    <w:rsid w:val="001969FD"/>
    <w:rsid w:val="00196B16"/>
    <w:rsid w:val="00196BCD"/>
    <w:rsid w:val="00196C80"/>
    <w:rsid w:val="00197151"/>
    <w:rsid w:val="00197272"/>
    <w:rsid w:val="001974C8"/>
    <w:rsid w:val="00197514"/>
    <w:rsid w:val="001975DF"/>
    <w:rsid w:val="0019762F"/>
    <w:rsid w:val="001977E6"/>
    <w:rsid w:val="00197A17"/>
    <w:rsid w:val="00197ACC"/>
    <w:rsid w:val="00197B5D"/>
    <w:rsid w:val="00197D2B"/>
    <w:rsid w:val="00197D51"/>
    <w:rsid w:val="00197F0D"/>
    <w:rsid w:val="001A0031"/>
    <w:rsid w:val="001A05BD"/>
    <w:rsid w:val="001A05DD"/>
    <w:rsid w:val="001A066B"/>
    <w:rsid w:val="001A0A9F"/>
    <w:rsid w:val="001A0B90"/>
    <w:rsid w:val="001A0D4C"/>
    <w:rsid w:val="001A110F"/>
    <w:rsid w:val="001A1450"/>
    <w:rsid w:val="001A1457"/>
    <w:rsid w:val="001A145F"/>
    <w:rsid w:val="001A14FB"/>
    <w:rsid w:val="001A157C"/>
    <w:rsid w:val="001A163E"/>
    <w:rsid w:val="001A1797"/>
    <w:rsid w:val="001A17B9"/>
    <w:rsid w:val="001A18AD"/>
    <w:rsid w:val="001A196F"/>
    <w:rsid w:val="001A1ADF"/>
    <w:rsid w:val="001A1C0D"/>
    <w:rsid w:val="001A1F80"/>
    <w:rsid w:val="001A2025"/>
    <w:rsid w:val="001A2106"/>
    <w:rsid w:val="001A2117"/>
    <w:rsid w:val="001A2378"/>
    <w:rsid w:val="001A2641"/>
    <w:rsid w:val="001A268A"/>
    <w:rsid w:val="001A26E4"/>
    <w:rsid w:val="001A2C1C"/>
    <w:rsid w:val="001A2C4A"/>
    <w:rsid w:val="001A2C77"/>
    <w:rsid w:val="001A2D35"/>
    <w:rsid w:val="001A2E21"/>
    <w:rsid w:val="001A30D4"/>
    <w:rsid w:val="001A33A6"/>
    <w:rsid w:val="001A3472"/>
    <w:rsid w:val="001A37C2"/>
    <w:rsid w:val="001A3829"/>
    <w:rsid w:val="001A3A95"/>
    <w:rsid w:val="001A3CED"/>
    <w:rsid w:val="001A3F0F"/>
    <w:rsid w:val="001A40C2"/>
    <w:rsid w:val="001A41DF"/>
    <w:rsid w:val="001A43B4"/>
    <w:rsid w:val="001A4666"/>
    <w:rsid w:val="001A47A9"/>
    <w:rsid w:val="001A4952"/>
    <w:rsid w:val="001A4997"/>
    <w:rsid w:val="001A4B88"/>
    <w:rsid w:val="001A4BB9"/>
    <w:rsid w:val="001A4FC0"/>
    <w:rsid w:val="001A4FC2"/>
    <w:rsid w:val="001A4FF8"/>
    <w:rsid w:val="001A514A"/>
    <w:rsid w:val="001A5194"/>
    <w:rsid w:val="001A5232"/>
    <w:rsid w:val="001A5396"/>
    <w:rsid w:val="001A5552"/>
    <w:rsid w:val="001A5CEF"/>
    <w:rsid w:val="001A5F37"/>
    <w:rsid w:val="001A5FFD"/>
    <w:rsid w:val="001A6020"/>
    <w:rsid w:val="001A613C"/>
    <w:rsid w:val="001A619C"/>
    <w:rsid w:val="001A62E6"/>
    <w:rsid w:val="001A6633"/>
    <w:rsid w:val="001A6727"/>
    <w:rsid w:val="001A67B9"/>
    <w:rsid w:val="001A6B16"/>
    <w:rsid w:val="001A6E70"/>
    <w:rsid w:val="001A6E7B"/>
    <w:rsid w:val="001A6F28"/>
    <w:rsid w:val="001A71C3"/>
    <w:rsid w:val="001A7273"/>
    <w:rsid w:val="001A741F"/>
    <w:rsid w:val="001A768A"/>
    <w:rsid w:val="001A78BF"/>
    <w:rsid w:val="001A799B"/>
    <w:rsid w:val="001A7A8A"/>
    <w:rsid w:val="001A7B4D"/>
    <w:rsid w:val="001A7D8F"/>
    <w:rsid w:val="001A7EA0"/>
    <w:rsid w:val="001A7F12"/>
    <w:rsid w:val="001A7FF7"/>
    <w:rsid w:val="001B0081"/>
    <w:rsid w:val="001B016A"/>
    <w:rsid w:val="001B0261"/>
    <w:rsid w:val="001B04FF"/>
    <w:rsid w:val="001B055A"/>
    <w:rsid w:val="001B0721"/>
    <w:rsid w:val="001B0945"/>
    <w:rsid w:val="001B0DFA"/>
    <w:rsid w:val="001B0EC8"/>
    <w:rsid w:val="001B0FED"/>
    <w:rsid w:val="001B1274"/>
    <w:rsid w:val="001B13B0"/>
    <w:rsid w:val="001B1482"/>
    <w:rsid w:val="001B1495"/>
    <w:rsid w:val="001B14DE"/>
    <w:rsid w:val="001B1500"/>
    <w:rsid w:val="001B1574"/>
    <w:rsid w:val="001B163E"/>
    <w:rsid w:val="001B176F"/>
    <w:rsid w:val="001B185D"/>
    <w:rsid w:val="001B18FD"/>
    <w:rsid w:val="001B1905"/>
    <w:rsid w:val="001B1947"/>
    <w:rsid w:val="001B1A19"/>
    <w:rsid w:val="001B1A91"/>
    <w:rsid w:val="001B1AD8"/>
    <w:rsid w:val="001B1B37"/>
    <w:rsid w:val="001B1BEE"/>
    <w:rsid w:val="001B1D0F"/>
    <w:rsid w:val="001B1D18"/>
    <w:rsid w:val="001B1DF7"/>
    <w:rsid w:val="001B1E80"/>
    <w:rsid w:val="001B204D"/>
    <w:rsid w:val="001B22B4"/>
    <w:rsid w:val="001B268A"/>
    <w:rsid w:val="001B26B9"/>
    <w:rsid w:val="001B2A05"/>
    <w:rsid w:val="001B2B33"/>
    <w:rsid w:val="001B2C46"/>
    <w:rsid w:val="001B2EE2"/>
    <w:rsid w:val="001B3010"/>
    <w:rsid w:val="001B3270"/>
    <w:rsid w:val="001B3404"/>
    <w:rsid w:val="001B3437"/>
    <w:rsid w:val="001B34A1"/>
    <w:rsid w:val="001B35FE"/>
    <w:rsid w:val="001B3612"/>
    <w:rsid w:val="001B3746"/>
    <w:rsid w:val="001B37CA"/>
    <w:rsid w:val="001B3948"/>
    <w:rsid w:val="001B39CE"/>
    <w:rsid w:val="001B3AAB"/>
    <w:rsid w:val="001B3CD5"/>
    <w:rsid w:val="001B3DA7"/>
    <w:rsid w:val="001B3FF0"/>
    <w:rsid w:val="001B41C9"/>
    <w:rsid w:val="001B41F0"/>
    <w:rsid w:val="001B4279"/>
    <w:rsid w:val="001B44DC"/>
    <w:rsid w:val="001B44E9"/>
    <w:rsid w:val="001B4529"/>
    <w:rsid w:val="001B458A"/>
    <w:rsid w:val="001B46BF"/>
    <w:rsid w:val="001B4832"/>
    <w:rsid w:val="001B4846"/>
    <w:rsid w:val="001B48EA"/>
    <w:rsid w:val="001B49D8"/>
    <w:rsid w:val="001B49E9"/>
    <w:rsid w:val="001B4A0F"/>
    <w:rsid w:val="001B4B11"/>
    <w:rsid w:val="001B4C44"/>
    <w:rsid w:val="001B4C47"/>
    <w:rsid w:val="001B4DA9"/>
    <w:rsid w:val="001B4F07"/>
    <w:rsid w:val="001B505C"/>
    <w:rsid w:val="001B5221"/>
    <w:rsid w:val="001B532D"/>
    <w:rsid w:val="001B53CE"/>
    <w:rsid w:val="001B548B"/>
    <w:rsid w:val="001B583C"/>
    <w:rsid w:val="001B5ADD"/>
    <w:rsid w:val="001B5E83"/>
    <w:rsid w:val="001B62E4"/>
    <w:rsid w:val="001B6314"/>
    <w:rsid w:val="001B64F3"/>
    <w:rsid w:val="001B65FA"/>
    <w:rsid w:val="001B6783"/>
    <w:rsid w:val="001B685F"/>
    <w:rsid w:val="001B6AD0"/>
    <w:rsid w:val="001B6B19"/>
    <w:rsid w:val="001B6DD8"/>
    <w:rsid w:val="001B6F21"/>
    <w:rsid w:val="001B71F7"/>
    <w:rsid w:val="001B7360"/>
    <w:rsid w:val="001B737B"/>
    <w:rsid w:val="001B7556"/>
    <w:rsid w:val="001B757E"/>
    <w:rsid w:val="001B75A1"/>
    <w:rsid w:val="001B76CF"/>
    <w:rsid w:val="001B7811"/>
    <w:rsid w:val="001B7A41"/>
    <w:rsid w:val="001B7BC0"/>
    <w:rsid w:val="001B7CAB"/>
    <w:rsid w:val="001C0021"/>
    <w:rsid w:val="001C0111"/>
    <w:rsid w:val="001C01CB"/>
    <w:rsid w:val="001C02C0"/>
    <w:rsid w:val="001C044E"/>
    <w:rsid w:val="001C07A5"/>
    <w:rsid w:val="001C0977"/>
    <w:rsid w:val="001C09AE"/>
    <w:rsid w:val="001C0ABD"/>
    <w:rsid w:val="001C0B45"/>
    <w:rsid w:val="001C0B96"/>
    <w:rsid w:val="001C1020"/>
    <w:rsid w:val="001C10B2"/>
    <w:rsid w:val="001C10DA"/>
    <w:rsid w:val="001C1288"/>
    <w:rsid w:val="001C1338"/>
    <w:rsid w:val="001C13E7"/>
    <w:rsid w:val="001C143E"/>
    <w:rsid w:val="001C1654"/>
    <w:rsid w:val="001C16AC"/>
    <w:rsid w:val="001C1B27"/>
    <w:rsid w:val="001C1C6E"/>
    <w:rsid w:val="001C2151"/>
    <w:rsid w:val="001C22CB"/>
    <w:rsid w:val="001C2326"/>
    <w:rsid w:val="001C2547"/>
    <w:rsid w:val="001C2962"/>
    <w:rsid w:val="001C2A06"/>
    <w:rsid w:val="001C2B01"/>
    <w:rsid w:val="001C2D3B"/>
    <w:rsid w:val="001C3021"/>
    <w:rsid w:val="001C31DD"/>
    <w:rsid w:val="001C3207"/>
    <w:rsid w:val="001C3259"/>
    <w:rsid w:val="001C340C"/>
    <w:rsid w:val="001C344D"/>
    <w:rsid w:val="001C375D"/>
    <w:rsid w:val="001C3A10"/>
    <w:rsid w:val="001C3AA2"/>
    <w:rsid w:val="001C3D68"/>
    <w:rsid w:val="001C3E03"/>
    <w:rsid w:val="001C3EAF"/>
    <w:rsid w:val="001C4217"/>
    <w:rsid w:val="001C424C"/>
    <w:rsid w:val="001C43CE"/>
    <w:rsid w:val="001C4600"/>
    <w:rsid w:val="001C4868"/>
    <w:rsid w:val="001C4918"/>
    <w:rsid w:val="001C4932"/>
    <w:rsid w:val="001C49A8"/>
    <w:rsid w:val="001C4A02"/>
    <w:rsid w:val="001C4BDD"/>
    <w:rsid w:val="001C4FBF"/>
    <w:rsid w:val="001C50B4"/>
    <w:rsid w:val="001C51FE"/>
    <w:rsid w:val="001C5269"/>
    <w:rsid w:val="001C52F5"/>
    <w:rsid w:val="001C54E2"/>
    <w:rsid w:val="001C550F"/>
    <w:rsid w:val="001C5685"/>
    <w:rsid w:val="001C58FA"/>
    <w:rsid w:val="001C595E"/>
    <w:rsid w:val="001C5A49"/>
    <w:rsid w:val="001C5BB2"/>
    <w:rsid w:val="001C5E91"/>
    <w:rsid w:val="001C5ED2"/>
    <w:rsid w:val="001C5F5B"/>
    <w:rsid w:val="001C5F89"/>
    <w:rsid w:val="001C6057"/>
    <w:rsid w:val="001C642A"/>
    <w:rsid w:val="001C6616"/>
    <w:rsid w:val="001C668D"/>
    <w:rsid w:val="001C673B"/>
    <w:rsid w:val="001C67CC"/>
    <w:rsid w:val="001C686D"/>
    <w:rsid w:val="001C68B0"/>
    <w:rsid w:val="001C69BD"/>
    <w:rsid w:val="001C69FA"/>
    <w:rsid w:val="001C6A00"/>
    <w:rsid w:val="001C6BD7"/>
    <w:rsid w:val="001C72A9"/>
    <w:rsid w:val="001C7337"/>
    <w:rsid w:val="001C73B1"/>
    <w:rsid w:val="001C73EB"/>
    <w:rsid w:val="001C745C"/>
    <w:rsid w:val="001C750E"/>
    <w:rsid w:val="001C755A"/>
    <w:rsid w:val="001C7585"/>
    <w:rsid w:val="001C784A"/>
    <w:rsid w:val="001C7852"/>
    <w:rsid w:val="001C7B5F"/>
    <w:rsid w:val="001C7BD0"/>
    <w:rsid w:val="001D0144"/>
    <w:rsid w:val="001D0A6C"/>
    <w:rsid w:val="001D0C11"/>
    <w:rsid w:val="001D0E2A"/>
    <w:rsid w:val="001D0E8F"/>
    <w:rsid w:val="001D11E5"/>
    <w:rsid w:val="001D13BD"/>
    <w:rsid w:val="001D1809"/>
    <w:rsid w:val="001D1BA9"/>
    <w:rsid w:val="001D1C34"/>
    <w:rsid w:val="001D1F8E"/>
    <w:rsid w:val="001D2096"/>
    <w:rsid w:val="001D20D3"/>
    <w:rsid w:val="001D2122"/>
    <w:rsid w:val="001D2169"/>
    <w:rsid w:val="001D2209"/>
    <w:rsid w:val="001D2230"/>
    <w:rsid w:val="001D22B7"/>
    <w:rsid w:val="001D233C"/>
    <w:rsid w:val="001D24C9"/>
    <w:rsid w:val="001D2763"/>
    <w:rsid w:val="001D2AD8"/>
    <w:rsid w:val="001D2BA9"/>
    <w:rsid w:val="001D2CBF"/>
    <w:rsid w:val="001D2EAF"/>
    <w:rsid w:val="001D3012"/>
    <w:rsid w:val="001D3094"/>
    <w:rsid w:val="001D31F2"/>
    <w:rsid w:val="001D32DC"/>
    <w:rsid w:val="001D338D"/>
    <w:rsid w:val="001D33BE"/>
    <w:rsid w:val="001D3418"/>
    <w:rsid w:val="001D34A1"/>
    <w:rsid w:val="001D362E"/>
    <w:rsid w:val="001D36F5"/>
    <w:rsid w:val="001D3A58"/>
    <w:rsid w:val="001D3C16"/>
    <w:rsid w:val="001D3CCA"/>
    <w:rsid w:val="001D3CD5"/>
    <w:rsid w:val="001D3CF2"/>
    <w:rsid w:val="001D3F62"/>
    <w:rsid w:val="001D4114"/>
    <w:rsid w:val="001D456F"/>
    <w:rsid w:val="001D45FB"/>
    <w:rsid w:val="001D46E8"/>
    <w:rsid w:val="001D4D7A"/>
    <w:rsid w:val="001D4D94"/>
    <w:rsid w:val="001D4EB4"/>
    <w:rsid w:val="001D4F2A"/>
    <w:rsid w:val="001D4FB7"/>
    <w:rsid w:val="001D5154"/>
    <w:rsid w:val="001D5250"/>
    <w:rsid w:val="001D52E6"/>
    <w:rsid w:val="001D530E"/>
    <w:rsid w:val="001D5435"/>
    <w:rsid w:val="001D5550"/>
    <w:rsid w:val="001D57DA"/>
    <w:rsid w:val="001D592C"/>
    <w:rsid w:val="001D59FA"/>
    <w:rsid w:val="001D5AAA"/>
    <w:rsid w:val="001D5B4C"/>
    <w:rsid w:val="001D5BBB"/>
    <w:rsid w:val="001D5BDE"/>
    <w:rsid w:val="001D5D9B"/>
    <w:rsid w:val="001D5E8A"/>
    <w:rsid w:val="001D5EB4"/>
    <w:rsid w:val="001D5F70"/>
    <w:rsid w:val="001D6150"/>
    <w:rsid w:val="001D61F7"/>
    <w:rsid w:val="001D6335"/>
    <w:rsid w:val="001D65E2"/>
    <w:rsid w:val="001D693E"/>
    <w:rsid w:val="001D6CAF"/>
    <w:rsid w:val="001D6D97"/>
    <w:rsid w:val="001D70C0"/>
    <w:rsid w:val="001D72E1"/>
    <w:rsid w:val="001D7565"/>
    <w:rsid w:val="001D75C0"/>
    <w:rsid w:val="001D790D"/>
    <w:rsid w:val="001D7943"/>
    <w:rsid w:val="001D7975"/>
    <w:rsid w:val="001D79C9"/>
    <w:rsid w:val="001D7C91"/>
    <w:rsid w:val="001E02CA"/>
    <w:rsid w:val="001E0473"/>
    <w:rsid w:val="001E04CB"/>
    <w:rsid w:val="001E066E"/>
    <w:rsid w:val="001E069F"/>
    <w:rsid w:val="001E06B7"/>
    <w:rsid w:val="001E06EE"/>
    <w:rsid w:val="001E06FD"/>
    <w:rsid w:val="001E08BB"/>
    <w:rsid w:val="001E08D8"/>
    <w:rsid w:val="001E0B57"/>
    <w:rsid w:val="001E0C02"/>
    <w:rsid w:val="001E0DEC"/>
    <w:rsid w:val="001E0E8E"/>
    <w:rsid w:val="001E0EFB"/>
    <w:rsid w:val="001E0F9A"/>
    <w:rsid w:val="001E14A6"/>
    <w:rsid w:val="001E18DB"/>
    <w:rsid w:val="001E1B42"/>
    <w:rsid w:val="001E1BE8"/>
    <w:rsid w:val="001E2483"/>
    <w:rsid w:val="001E24AC"/>
    <w:rsid w:val="001E26BA"/>
    <w:rsid w:val="001E26D0"/>
    <w:rsid w:val="001E2C32"/>
    <w:rsid w:val="001E2F3C"/>
    <w:rsid w:val="001E2F41"/>
    <w:rsid w:val="001E2F47"/>
    <w:rsid w:val="001E33F5"/>
    <w:rsid w:val="001E3495"/>
    <w:rsid w:val="001E3505"/>
    <w:rsid w:val="001E3562"/>
    <w:rsid w:val="001E3809"/>
    <w:rsid w:val="001E38B9"/>
    <w:rsid w:val="001E38CA"/>
    <w:rsid w:val="001E3924"/>
    <w:rsid w:val="001E3B29"/>
    <w:rsid w:val="001E3C05"/>
    <w:rsid w:val="001E3D50"/>
    <w:rsid w:val="001E4063"/>
    <w:rsid w:val="001E4130"/>
    <w:rsid w:val="001E443B"/>
    <w:rsid w:val="001E4AB2"/>
    <w:rsid w:val="001E4B97"/>
    <w:rsid w:val="001E4CFD"/>
    <w:rsid w:val="001E4DA8"/>
    <w:rsid w:val="001E4E4C"/>
    <w:rsid w:val="001E4EAF"/>
    <w:rsid w:val="001E4F61"/>
    <w:rsid w:val="001E53F9"/>
    <w:rsid w:val="001E5572"/>
    <w:rsid w:val="001E567A"/>
    <w:rsid w:val="001E5754"/>
    <w:rsid w:val="001E578C"/>
    <w:rsid w:val="001E5804"/>
    <w:rsid w:val="001E5AA6"/>
    <w:rsid w:val="001E5ADD"/>
    <w:rsid w:val="001E5B36"/>
    <w:rsid w:val="001E5C67"/>
    <w:rsid w:val="001E5DBB"/>
    <w:rsid w:val="001E5EB4"/>
    <w:rsid w:val="001E5EB9"/>
    <w:rsid w:val="001E6016"/>
    <w:rsid w:val="001E607A"/>
    <w:rsid w:val="001E609E"/>
    <w:rsid w:val="001E61ED"/>
    <w:rsid w:val="001E6481"/>
    <w:rsid w:val="001E64A5"/>
    <w:rsid w:val="001E67AF"/>
    <w:rsid w:val="001E67F9"/>
    <w:rsid w:val="001E6D27"/>
    <w:rsid w:val="001E6D4A"/>
    <w:rsid w:val="001E71DF"/>
    <w:rsid w:val="001E71ED"/>
    <w:rsid w:val="001E746B"/>
    <w:rsid w:val="001E75AE"/>
    <w:rsid w:val="001E78C4"/>
    <w:rsid w:val="001E79A1"/>
    <w:rsid w:val="001E79F5"/>
    <w:rsid w:val="001E7A48"/>
    <w:rsid w:val="001E7F36"/>
    <w:rsid w:val="001E7F9F"/>
    <w:rsid w:val="001F007E"/>
    <w:rsid w:val="001F026A"/>
    <w:rsid w:val="001F02A8"/>
    <w:rsid w:val="001F032C"/>
    <w:rsid w:val="001F0536"/>
    <w:rsid w:val="001F0644"/>
    <w:rsid w:val="001F064A"/>
    <w:rsid w:val="001F08A0"/>
    <w:rsid w:val="001F08A1"/>
    <w:rsid w:val="001F08ED"/>
    <w:rsid w:val="001F0953"/>
    <w:rsid w:val="001F0ACE"/>
    <w:rsid w:val="001F0B18"/>
    <w:rsid w:val="001F0B63"/>
    <w:rsid w:val="001F0B6E"/>
    <w:rsid w:val="001F0D56"/>
    <w:rsid w:val="001F0ED9"/>
    <w:rsid w:val="001F1170"/>
    <w:rsid w:val="001F13F4"/>
    <w:rsid w:val="001F1494"/>
    <w:rsid w:val="001F1750"/>
    <w:rsid w:val="001F177B"/>
    <w:rsid w:val="001F1873"/>
    <w:rsid w:val="001F19CC"/>
    <w:rsid w:val="001F19D6"/>
    <w:rsid w:val="001F1A4F"/>
    <w:rsid w:val="001F1B64"/>
    <w:rsid w:val="001F1B8A"/>
    <w:rsid w:val="001F1BD2"/>
    <w:rsid w:val="001F1D81"/>
    <w:rsid w:val="001F1F2A"/>
    <w:rsid w:val="001F20AC"/>
    <w:rsid w:val="001F2361"/>
    <w:rsid w:val="001F2ACF"/>
    <w:rsid w:val="001F2D36"/>
    <w:rsid w:val="001F2D39"/>
    <w:rsid w:val="001F2D52"/>
    <w:rsid w:val="001F3282"/>
    <w:rsid w:val="001F328F"/>
    <w:rsid w:val="001F34C8"/>
    <w:rsid w:val="001F3530"/>
    <w:rsid w:val="001F36EC"/>
    <w:rsid w:val="001F3776"/>
    <w:rsid w:val="001F377B"/>
    <w:rsid w:val="001F3782"/>
    <w:rsid w:val="001F3A7A"/>
    <w:rsid w:val="001F3CB3"/>
    <w:rsid w:val="001F3E3A"/>
    <w:rsid w:val="001F3F81"/>
    <w:rsid w:val="001F3FD4"/>
    <w:rsid w:val="001F40D7"/>
    <w:rsid w:val="001F4106"/>
    <w:rsid w:val="001F4130"/>
    <w:rsid w:val="001F419B"/>
    <w:rsid w:val="001F41DF"/>
    <w:rsid w:val="001F428F"/>
    <w:rsid w:val="001F42C4"/>
    <w:rsid w:val="001F4380"/>
    <w:rsid w:val="001F4395"/>
    <w:rsid w:val="001F4461"/>
    <w:rsid w:val="001F46A2"/>
    <w:rsid w:val="001F4D82"/>
    <w:rsid w:val="001F4E7B"/>
    <w:rsid w:val="001F5057"/>
    <w:rsid w:val="001F5163"/>
    <w:rsid w:val="001F5176"/>
    <w:rsid w:val="001F517B"/>
    <w:rsid w:val="001F521A"/>
    <w:rsid w:val="001F5549"/>
    <w:rsid w:val="001F57E1"/>
    <w:rsid w:val="001F58EB"/>
    <w:rsid w:val="001F5A5E"/>
    <w:rsid w:val="001F5CF4"/>
    <w:rsid w:val="001F62B0"/>
    <w:rsid w:val="001F631C"/>
    <w:rsid w:val="001F644D"/>
    <w:rsid w:val="001F6479"/>
    <w:rsid w:val="001F6516"/>
    <w:rsid w:val="001F66C7"/>
    <w:rsid w:val="001F6889"/>
    <w:rsid w:val="001F6A6A"/>
    <w:rsid w:val="001F6B03"/>
    <w:rsid w:val="001F6C53"/>
    <w:rsid w:val="001F7017"/>
    <w:rsid w:val="001F70DF"/>
    <w:rsid w:val="001F712E"/>
    <w:rsid w:val="001F720B"/>
    <w:rsid w:val="001F721D"/>
    <w:rsid w:val="001F7428"/>
    <w:rsid w:val="001F744C"/>
    <w:rsid w:val="001F750E"/>
    <w:rsid w:val="001F767D"/>
    <w:rsid w:val="001F77C6"/>
    <w:rsid w:val="001F77FC"/>
    <w:rsid w:val="001F788F"/>
    <w:rsid w:val="001F78A8"/>
    <w:rsid w:val="001F78AB"/>
    <w:rsid w:val="001F78AD"/>
    <w:rsid w:val="001F7935"/>
    <w:rsid w:val="001F7A42"/>
    <w:rsid w:val="001F7B29"/>
    <w:rsid w:val="001F7BF7"/>
    <w:rsid w:val="001F7C1B"/>
    <w:rsid w:val="001F7CA3"/>
    <w:rsid w:val="001F7EE5"/>
    <w:rsid w:val="002000AC"/>
    <w:rsid w:val="00200156"/>
    <w:rsid w:val="00200200"/>
    <w:rsid w:val="002003C9"/>
    <w:rsid w:val="00200414"/>
    <w:rsid w:val="0020047E"/>
    <w:rsid w:val="00200541"/>
    <w:rsid w:val="00200884"/>
    <w:rsid w:val="00200B80"/>
    <w:rsid w:val="00200EB6"/>
    <w:rsid w:val="002014AA"/>
    <w:rsid w:val="00201545"/>
    <w:rsid w:val="002015F1"/>
    <w:rsid w:val="00201AF9"/>
    <w:rsid w:val="00201B88"/>
    <w:rsid w:val="00201EC2"/>
    <w:rsid w:val="00201EE2"/>
    <w:rsid w:val="00201F22"/>
    <w:rsid w:val="00202067"/>
    <w:rsid w:val="00202251"/>
    <w:rsid w:val="00202345"/>
    <w:rsid w:val="00202346"/>
    <w:rsid w:val="0020240D"/>
    <w:rsid w:val="002024EE"/>
    <w:rsid w:val="002027B5"/>
    <w:rsid w:val="002028C2"/>
    <w:rsid w:val="00202A50"/>
    <w:rsid w:val="00202DDA"/>
    <w:rsid w:val="00202EA2"/>
    <w:rsid w:val="00202FDF"/>
    <w:rsid w:val="002031B4"/>
    <w:rsid w:val="00203576"/>
    <w:rsid w:val="002039A0"/>
    <w:rsid w:val="00203AA8"/>
    <w:rsid w:val="00203B32"/>
    <w:rsid w:val="00203CC7"/>
    <w:rsid w:val="00203E1D"/>
    <w:rsid w:val="00203F21"/>
    <w:rsid w:val="002040EC"/>
    <w:rsid w:val="0020425F"/>
    <w:rsid w:val="0020436B"/>
    <w:rsid w:val="002043CA"/>
    <w:rsid w:val="0020458D"/>
    <w:rsid w:val="0020492C"/>
    <w:rsid w:val="00204A38"/>
    <w:rsid w:val="00204AB6"/>
    <w:rsid w:val="00204B60"/>
    <w:rsid w:val="00204C49"/>
    <w:rsid w:val="00204C57"/>
    <w:rsid w:val="00204D55"/>
    <w:rsid w:val="00204DC2"/>
    <w:rsid w:val="00204EF1"/>
    <w:rsid w:val="00204F6D"/>
    <w:rsid w:val="00205060"/>
    <w:rsid w:val="00205178"/>
    <w:rsid w:val="0020531A"/>
    <w:rsid w:val="00205505"/>
    <w:rsid w:val="00205527"/>
    <w:rsid w:val="002055ED"/>
    <w:rsid w:val="00205669"/>
    <w:rsid w:val="00205759"/>
    <w:rsid w:val="002057B5"/>
    <w:rsid w:val="00205AC7"/>
    <w:rsid w:val="00205B72"/>
    <w:rsid w:val="00205E0F"/>
    <w:rsid w:val="002060C9"/>
    <w:rsid w:val="00206511"/>
    <w:rsid w:val="00206551"/>
    <w:rsid w:val="0020656B"/>
    <w:rsid w:val="002067CD"/>
    <w:rsid w:val="002068A7"/>
    <w:rsid w:val="00206904"/>
    <w:rsid w:val="00206B0D"/>
    <w:rsid w:val="00206B81"/>
    <w:rsid w:val="00206C49"/>
    <w:rsid w:val="00206DD0"/>
    <w:rsid w:val="00206EA5"/>
    <w:rsid w:val="00207113"/>
    <w:rsid w:val="002073BC"/>
    <w:rsid w:val="002075E5"/>
    <w:rsid w:val="00207764"/>
    <w:rsid w:val="0020788E"/>
    <w:rsid w:val="00207927"/>
    <w:rsid w:val="002079C0"/>
    <w:rsid w:val="00207A24"/>
    <w:rsid w:val="00207A72"/>
    <w:rsid w:val="00207B07"/>
    <w:rsid w:val="00207B5F"/>
    <w:rsid w:val="00207CB7"/>
    <w:rsid w:val="00207DA2"/>
    <w:rsid w:val="00207F20"/>
    <w:rsid w:val="00210082"/>
    <w:rsid w:val="002101A3"/>
    <w:rsid w:val="002101A5"/>
    <w:rsid w:val="0021030E"/>
    <w:rsid w:val="002104D1"/>
    <w:rsid w:val="002106A3"/>
    <w:rsid w:val="00210702"/>
    <w:rsid w:val="00210762"/>
    <w:rsid w:val="0021092D"/>
    <w:rsid w:val="00210A23"/>
    <w:rsid w:val="00210A7F"/>
    <w:rsid w:val="00210CA8"/>
    <w:rsid w:val="00210ECF"/>
    <w:rsid w:val="002110EE"/>
    <w:rsid w:val="00211159"/>
    <w:rsid w:val="002111C7"/>
    <w:rsid w:val="002112B3"/>
    <w:rsid w:val="00211507"/>
    <w:rsid w:val="00211549"/>
    <w:rsid w:val="002117AF"/>
    <w:rsid w:val="002119E7"/>
    <w:rsid w:val="00211A1E"/>
    <w:rsid w:val="00211C24"/>
    <w:rsid w:val="00211D01"/>
    <w:rsid w:val="00211E62"/>
    <w:rsid w:val="00211ECA"/>
    <w:rsid w:val="002121EE"/>
    <w:rsid w:val="002125C1"/>
    <w:rsid w:val="002127EE"/>
    <w:rsid w:val="002128B9"/>
    <w:rsid w:val="00212C3B"/>
    <w:rsid w:val="00213170"/>
    <w:rsid w:val="00213323"/>
    <w:rsid w:val="00213522"/>
    <w:rsid w:val="0021354B"/>
    <w:rsid w:val="00213599"/>
    <w:rsid w:val="0021365E"/>
    <w:rsid w:val="0021391F"/>
    <w:rsid w:val="00213994"/>
    <w:rsid w:val="002139C4"/>
    <w:rsid w:val="00213AAD"/>
    <w:rsid w:val="00213B33"/>
    <w:rsid w:val="00213BC9"/>
    <w:rsid w:val="00213C2D"/>
    <w:rsid w:val="00213D91"/>
    <w:rsid w:val="00213E5E"/>
    <w:rsid w:val="00213F2B"/>
    <w:rsid w:val="00213F7A"/>
    <w:rsid w:val="00214110"/>
    <w:rsid w:val="00214435"/>
    <w:rsid w:val="002147FE"/>
    <w:rsid w:val="00214D1A"/>
    <w:rsid w:val="00214D7A"/>
    <w:rsid w:val="00214EA3"/>
    <w:rsid w:val="0021502B"/>
    <w:rsid w:val="00215174"/>
    <w:rsid w:val="0021519D"/>
    <w:rsid w:val="00215343"/>
    <w:rsid w:val="00215454"/>
    <w:rsid w:val="00215473"/>
    <w:rsid w:val="002154C8"/>
    <w:rsid w:val="0021567F"/>
    <w:rsid w:val="002157EC"/>
    <w:rsid w:val="002158AC"/>
    <w:rsid w:val="00215A36"/>
    <w:rsid w:val="00215CD5"/>
    <w:rsid w:val="00215D2D"/>
    <w:rsid w:val="00215DDA"/>
    <w:rsid w:val="00215E00"/>
    <w:rsid w:val="002161BC"/>
    <w:rsid w:val="002161C6"/>
    <w:rsid w:val="00216341"/>
    <w:rsid w:val="00216579"/>
    <w:rsid w:val="00216620"/>
    <w:rsid w:val="002166E1"/>
    <w:rsid w:val="00216786"/>
    <w:rsid w:val="002169EA"/>
    <w:rsid w:val="00216B70"/>
    <w:rsid w:val="00216C74"/>
    <w:rsid w:val="00216C80"/>
    <w:rsid w:val="00216CB1"/>
    <w:rsid w:val="00216CD2"/>
    <w:rsid w:val="00216D85"/>
    <w:rsid w:val="00216D8B"/>
    <w:rsid w:val="00216FB1"/>
    <w:rsid w:val="00217093"/>
    <w:rsid w:val="00217454"/>
    <w:rsid w:val="002176A3"/>
    <w:rsid w:val="0021773C"/>
    <w:rsid w:val="00217783"/>
    <w:rsid w:val="00217B43"/>
    <w:rsid w:val="00217C02"/>
    <w:rsid w:val="00217DA7"/>
    <w:rsid w:val="00217E20"/>
    <w:rsid w:val="00217F27"/>
    <w:rsid w:val="0022016E"/>
    <w:rsid w:val="0022042B"/>
    <w:rsid w:val="002207B0"/>
    <w:rsid w:val="00220801"/>
    <w:rsid w:val="00220819"/>
    <w:rsid w:val="0022090D"/>
    <w:rsid w:val="0022097C"/>
    <w:rsid w:val="002209DA"/>
    <w:rsid w:val="00220A5E"/>
    <w:rsid w:val="00220C80"/>
    <w:rsid w:val="002212C7"/>
    <w:rsid w:val="002212CC"/>
    <w:rsid w:val="00221431"/>
    <w:rsid w:val="00221538"/>
    <w:rsid w:val="0022177D"/>
    <w:rsid w:val="002217E9"/>
    <w:rsid w:val="002218F6"/>
    <w:rsid w:val="002219F0"/>
    <w:rsid w:val="00221A01"/>
    <w:rsid w:val="00221B1D"/>
    <w:rsid w:val="00221CEC"/>
    <w:rsid w:val="002220E0"/>
    <w:rsid w:val="00222557"/>
    <w:rsid w:val="00222618"/>
    <w:rsid w:val="00222625"/>
    <w:rsid w:val="00222691"/>
    <w:rsid w:val="002226C8"/>
    <w:rsid w:val="002227ED"/>
    <w:rsid w:val="00222877"/>
    <w:rsid w:val="0022291D"/>
    <w:rsid w:val="00222A01"/>
    <w:rsid w:val="00222A67"/>
    <w:rsid w:val="00222BDA"/>
    <w:rsid w:val="00222C1B"/>
    <w:rsid w:val="00222D1C"/>
    <w:rsid w:val="00222E14"/>
    <w:rsid w:val="00222F05"/>
    <w:rsid w:val="00222FDA"/>
    <w:rsid w:val="00223020"/>
    <w:rsid w:val="00223108"/>
    <w:rsid w:val="00223769"/>
    <w:rsid w:val="0022385A"/>
    <w:rsid w:val="00223AB3"/>
    <w:rsid w:val="00223ADD"/>
    <w:rsid w:val="00224141"/>
    <w:rsid w:val="0022427C"/>
    <w:rsid w:val="0022463E"/>
    <w:rsid w:val="0022465F"/>
    <w:rsid w:val="002246A5"/>
    <w:rsid w:val="002247B0"/>
    <w:rsid w:val="002247D3"/>
    <w:rsid w:val="002248AC"/>
    <w:rsid w:val="002249E5"/>
    <w:rsid w:val="00224A42"/>
    <w:rsid w:val="00224F71"/>
    <w:rsid w:val="00224FC6"/>
    <w:rsid w:val="0022506E"/>
    <w:rsid w:val="002250EB"/>
    <w:rsid w:val="0022548C"/>
    <w:rsid w:val="0022563E"/>
    <w:rsid w:val="00225C74"/>
    <w:rsid w:val="00225D25"/>
    <w:rsid w:val="00225F5E"/>
    <w:rsid w:val="00225F71"/>
    <w:rsid w:val="00225F73"/>
    <w:rsid w:val="0022628A"/>
    <w:rsid w:val="002262FA"/>
    <w:rsid w:val="002262FE"/>
    <w:rsid w:val="0022659E"/>
    <w:rsid w:val="00226720"/>
    <w:rsid w:val="00226A5A"/>
    <w:rsid w:val="00226A83"/>
    <w:rsid w:val="00226AD6"/>
    <w:rsid w:val="00226C10"/>
    <w:rsid w:val="00226CF1"/>
    <w:rsid w:val="00226D58"/>
    <w:rsid w:val="00226DAE"/>
    <w:rsid w:val="00226DDD"/>
    <w:rsid w:val="00226F06"/>
    <w:rsid w:val="002270BC"/>
    <w:rsid w:val="00227388"/>
    <w:rsid w:val="00227886"/>
    <w:rsid w:val="002278B9"/>
    <w:rsid w:val="00227A59"/>
    <w:rsid w:val="00227AFA"/>
    <w:rsid w:val="00227B75"/>
    <w:rsid w:val="00227BD8"/>
    <w:rsid w:val="00227FAB"/>
    <w:rsid w:val="002300C8"/>
    <w:rsid w:val="00230137"/>
    <w:rsid w:val="00230203"/>
    <w:rsid w:val="0023046C"/>
    <w:rsid w:val="002305EF"/>
    <w:rsid w:val="002307E4"/>
    <w:rsid w:val="002309A8"/>
    <w:rsid w:val="002309E7"/>
    <w:rsid w:val="00230A04"/>
    <w:rsid w:val="00230AD4"/>
    <w:rsid w:val="00230CDB"/>
    <w:rsid w:val="00230D59"/>
    <w:rsid w:val="002311BA"/>
    <w:rsid w:val="00231535"/>
    <w:rsid w:val="002315F1"/>
    <w:rsid w:val="0023170F"/>
    <w:rsid w:val="00231926"/>
    <w:rsid w:val="0023193F"/>
    <w:rsid w:val="00231C58"/>
    <w:rsid w:val="00232157"/>
    <w:rsid w:val="002321BD"/>
    <w:rsid w:val="00232320"/>
    <w:rsid w:val="00232575"/>
    <w:rsid w:val="00232579"/>
    <w:rsid w:val="00232580"/>
    <w:rsid w:val="00232662"/>
    <w:rsid w:val="0023289A"/>
    <w:rsid w:val="00232B28"/>
    <w:rsid w:val="00232BE0"/>
    <w:rsid w:val="00232C9C"/>
    <w:rsid w:val="00232D7F"/>
    <w:rsid w:val="00232EA7"/>
    <w:rsid w:val="00232F3A"/>
    <w:rsid w:val="00233085"/>
    <w:rsid w:val="0023316C"/>
    <w:rsid w:val="00233259"/>
    <w:rsid w:val="00233382"/>
    <w:rsid w:val="002333AC"/>
    <w:rsid w:val="002333FC"/>
    <w:rsid w:val="0023342D"/>
    <w:rsid w:val="0023355B"/>
    <w:rsid w:val="0023375D"/>
    <w:rsid w:val="00233764"/>
    <w:rsid w:val="002337A5"/>
    <w:rsid w:val="0023389E"/>
    <w:rsid w:val="002339D3"/>
    <w:rsid w:val="00233CE2"/>
    <w:rsid w:val="00233F08"/>
    <w:rsid w:val="0023425C"/>
    <w:rsid w:val="0023431C"/>
    <w:rsid w:val="002343DF"/>
    <w:rsid w:val="002344EE"/>
    <w:rsid w:val="00234849"/>
    <w:rsid w:val="00234888"/>
    <w:rsid w:val="00234B63"/>
    <w:rsid w:val="00234D12"/>
    <w:rsid w:val="00234EAF"/>
    <w:rsid w:val="00234FBA"/>
    <w:rsid w:val="00235032"/>
    <w:rsid w:val="0023518A"/>
    <w:rsid w:val="002353EA"/>
    <w:rsid w:val="00235465"/>
    <w:rsid w:val="00235543"/>
    <w:rsid w:val="002355BB"/>
    <w:rsid w:val="0023578A"/>
    <w:rsid w:val="00235927"/>
    <w:rsid w:val="00235BFE"/>
    <w:rsid w:val="00235D13"/>
    <w:rsid w:val="00235D78"/>
    <w:rsid w:val="0023632C"/>
    <w:rsid w:val="002363F9"/>
    <w:rsid w:val="00236495"/>
    <w:rsid w:val="00236664"/>
    <w:rsid w:val="002367F3"/>
    <w:rsid w:val="0023685D"/>
    <w:rsid w:val="00236874"/>
    <w:rsid w:val="002368D6"/>
    <w:rsid w:val="00236A53"/>
    <w:rsid w:val="00236B36"/>
    <w:rsid w:val="00236B5A"/>
    <w:rsid w:val="00236C4E"/>
    <w:rsid w:val="00236CBD"/>
    <w:rsid w:val="002371CF"/>
    <w:rsid w:val="002372B7"/>
    <w:rsid w:val="002372E1"/>
    <w:rsid w:val="00237350"/>
    <w:rsid w:val="002373A4"/>
    <w:rsid w:val="00237436"/>
    <w:rsid w:val="002374D6"/>
    <w:rsid w:val="002375CF"/>
    <w:rsid w:val="002376C2"/>
    <w:rsid w:val="00237847"/>
    <w:rsid w:val="002378B7"/>
    <w:rsid w:val="002378C6"/>
    <w:rsid w:val="00237BB4"/>
    <w:rsid w:val="00237BBC"/>
    <w:rsid w:val="00237D8A"/>
    <w:rsid w:val="0024010F"/>
    <w:rsid w:val="0024028B"/>
    <w:rsid w:val="00240291"/>
    <w:rsid w:val="002402DB"/>
    <w:rsid w:val="00240345"/>
    <w:rsid w:val="00240366"/>
    <w:rsid w:val="002405C8"/>
    <w:rsid w:val="00240760"/>
    <w:rsid w:val="0024076D"/>
    <w:rsid w:val="00240825"/>
    <w:rsid w:val="0024098B"/>
    <w:rsid w:val="00240CC1"/>
    <w:rsid w:val="00240D7A"/>
    <w:rsid w:val="00240DB1"/>
    <w:rsid w:val="00240ECE"/>
    <w:rsid w:val="00240ED2"/>
    <w:rsid w:val="00240EF5"/>
    <w:rsid w:val="0024109E"/>
    <w:rsid w:val="002411A1"/>
    <w:rsid w:val="00241578"/>
    <w:rsid w:val="00241763"/>
    <w:rsid w:val="002417D7"/>
    <w:rsid w:val="00241993"/>
    <w:rsid w:val="00241BC8"/>
    <w:rsid w:val="00241DF9"/>
    <w:rsid w:val="00241F34"/>
    <w:rsid w:val="0024206F"/>
    <w:rsid w:val="00242171"/>
    <w:rsid w:val="00242339"/>
    <w:rsid w:val="00242446"/>
    <w:rsid w:val="0024254D"/>
    <w:rsid w:val="002425CA"/>
    <w:rsid w:val="002426C6"/>
    <w:rsid w:val="002426D9"/>
    <w:rsid w:val="00242BF0"/>
    <w:rsid w:val="00242DBA"/>
    <w:rsid w:val="00242DCE"/>
    <w:rsid w:val="00242FE3"/>
    <w:rsid w:val="002433AD"/>
    <w:rsid w:val="00243604"/>
    <w:rsid w:val="002436BE"/>
    <w:rsid w:val="00243790"/>
    <w:rsid w:val="00243A04"/>
    <w:rsid w:val="00243AD1"/>
    <w:rsid w:val="00243B72"/>
    <w:rsid w:val="00243BD8"/>
    <w:rsid w:val="00243C35"/>
    <w:rsid w:val="00243C3E"/>
    <w:rsid w:val="00243D39"/>
    <w:rsid w:val="00244252"/>
    <w:rsid w:val="00244343"/>
    <w:rsid w:val="002443E1"/>
    <w:rsid w:val="002445C2"/>
    <w:rsid w:val="00244992"/>
    <w:rsid w:val="002449D6"/>
    <w:rsid w:val="00244AF5"/>
    <w:rsid w:val="00244B70"/>
    <w:rsid w:val="00244C36"/>
    <w:rsid w:val="00244CEB"/>
    <w:rsid w:val="00244DDE"/>
    <w:rsid w:val="00244ED4"/>
    <w:rsid w:val="00244EF2"/>
    <w:rsid w:val="00244F60"/>
    <w:rsid w:val="00245070"/>
    <w:rsid w:val="002451C8"/>
    <w:rsid w:val="0024529A"/>
    <w:rsid w:val="002452AC"/>
    <w:rsid w:val="00245369"/>
    <w:rsid w:val="00245499"/>
    <w:rsid w:val="002455D2"/>
    <w:rsid w:val="0024564B"/>
    <w:rsid w:val="0024581D"/>
    <w:rsid w:val="002459FA"/>
    <w:rsid w:val="00245A8E"/>
    <w:rsid w:val="00245D2E"/>
    <w:rsid w:val="00245DCE"/>
    <w:rsid w:val="00245FDF"/>
    <w:rsid w:val="00246296"/>
    <w:rsid w:val="002463EE"/>
    <w:rsid w:val="00246B41"/>
    <w:rsid w:val="00246D4A"/>
    <w:rsid w:val="00246D63"/>
    <w:rsid w:val="00246E89"/>
    <w:rsid w:val="0024701E"/>
    <w:rsid w:val="00247111"/>
    <w:rsid w:val="00247232"/>
    <w:rsid w:val="0024725A"/>
    <w:rsid w:val="002472CF"/>
    <w:rsid w:val="0024755F"/>
    <w:rsid w:val="00247677"/>
    <w:rsid w:val="002476AB"/>
    <w:rsid w:val="002479DC"/>
    <w:rsid w:val="00247CC1"/>
    <w:rsid w:val="00247D9E"/>
    <w:rsid w:val="00247E0C"/>
    <w:rsid w:val="00247E52"/>
    <w:rsid w:val="00247F10"/>
    <w:rsid w:val="002502D6"/>
    <w:rsid w:val="0025033E"/>
    <w:rsid w:val="0025044C"/>
    <w:rsid w:val="00250472"/>
    <w:rsid w:val="0025085F"/>
    <w:rsid w:val="002509A3"/>
    <w:rsid w:val="002509FD"/>
    <w:rsid w:val="00250B99"/>
    <w:rsid w:val="00250BEA"/>
    <w:rsid w:val="00250F35"/>
    <w:rsid w:val="00251020"/>
    <w:rsid w:val="0025107C"/>
    <w:rsid w:val="00251251"/>
    <w:rsid w:val="00251327"/>
    <w:rsid w:val="0025141C"/>
    <w:rsid w:val="0025146C"/>
    <w:rsid w:val="0025152B"/>
    <w:rsid w:val="00251691"/>
    <w:rsid w:val="0025170E"/>
    <w:rsid w:val="002517D4"/>
    <w:rsid w:val="00251A01"/>
    <w:rsid w:val="00251B35"/>
    <w:rsid w:val="00251C32"/>
    <w:rsid w:val="00251C7A"/>
    <w:rsid w:val="00251CBF"/>
    <w:rsid w:val="00251CC2"/>
    <w:rsid w:val="00251CC9"/>
    <w:rsid w:val="00251CCA"/>
    <w:rsid w:val="00251CFA"/>
    <w:rsid w:val="00251F9A"/>
    <w:rsid w:val="00251FCD"/>
    <w:rsid w:val="00252033"/>
    <w:rsid w:val="0025223B"/>
    <w:rsid w:val="00252276"/>
    <w:rsid w:val="0025230A"/>
    <w:rsid w:val="002523A2"/>
    <w:rsid w:val="00252403"/>
    <w:rsid w:val="002526D8"/>
    <w:rsid w:val="0025275A"/>
    <w:rsid w:val="00252783"/>
    <w:rsid w:val="002528B9"/>
    <w:rsid w:val="002529A7"/>
    <w:rsid w:val="00252A65"/>
    <w:rsid w:val="00252ADB"/>
    <w:rsid w:val="00252BC5"/>
    <w:rsid w:val="00252CB6"/>
    <w:rsid w:val="00252E02"/>
    <w:rsid w:val="00253295"/>
    <w:rsid w:val="00253501"/>
    <w:rsid w:val="0025381D"/>
    <w:rsid w:val="00253AC4"/>
    <w:rsid w:val="00253AC7"/>
    <w:rsid w:val="00253D54"/>
    <w:rsid w:val="0025402C"/>
    <w:rsid w:val="00254049"/>
    <w:rsid w:val="002540BE"/>
    <w:rsid w:val="00254129"/>
    <w:rsid w:val="002542F5"/>
    <w:rsid w:val="00254719"/>
    <w:rsid w:val="0025472E"/>
    <w:rsid w:val="00254E3E"/>
    <w:rsid w:val="00255223"/>
    <w:rsid w:val="00255285"/>
    <w:rsid w:val="002553A2"/>
    <w:rsid w:val="002553F6"/>
    <w:rsid w:val="002554B5"/>
    <w:rsid w:val="00255540"/>
    <w:rsid w:val="00255853"/>
    <w:rsid w:val="00255A97"/>
    <w:rsid w:val="00255AA5"/>
    <w:rsid w:val="00255AE4"/>
    <w:rsid w:val="00255C71"/>
    <w:rsid w:val="00255CFC"/>
    <w:rsid w:val="00255E58"/>
    <w:rsid w:val="00255E8C"/>
    <w:rsid w:val="00256002"/>
    <w:rsid w:val="002560D2"/>
    <w:rsid w:val="00256170"/>
    <w:rsid w:val="00256309"/>
    <w:rsid w:val="00256571"/>
    <w:rsid w:val="002567FC"/>
    <w:rsid w:val="00256AAE"/>
    <w:rsid w:val="00256C4E"/>
    <w:rsid w:val="00256E6C"/>
    <w:rsid w:val="00256EAE"/>
    <w:rsid w:val="002575F7"/>
    <w:rsid w:val="00257739"/>
    <w:rsid w:val="0025788D"/>
    <w:rsid w:val="0025795C"/>
    <w:rsid w:val="002579A9"/>
    <w:rsid w:val="00257A02"/>
    <w:rsid w:val="00257B0B"/>
    <w:rsid w:val="00257B29"/>
    <w:rsid w:val="00257C03"/>
    <w:rsid w:val="002601EA"/>
    <w:rsid w:val="00260369"/>
    <w:rsid w:val="0026055E"/>
    <w:rsid w:val="00260588"/>
    <w:rsid w:val="002606B5"/>
    <w:rsid w:val="0026073F"/>
    <w:rsid w:val="002609CF"/>
    <w:rsid w:val="00260EDD"/>
    <w:rsid w:val="0026101D"/>
    <w:rsid w:val="00261050"/>
    <w:rsid w:val="00261182"/>
    <w:rsid w:val="002611D0"/>
    <w:rsid w:val="002611EA"/>
    <w:rsid w:val="00261469"/>
    <w:rsid w:val="002614A4"/>
    <w:rsid w:val="0026193E"/>
    <w:rsid w:val="00261958"/>
    <w:rsid w:val="00261A56"/>
    <w:rsid w:val="00261C0E"/>
    <w:rsid w:val="00261DB3"/>
    <w:rsid w:val="002623BD"/>
    <w:rsid w:val="002625C8"/>
    <w:rsid w:val="00262660"/>
    <w:rsid w:val="002626C5"/>
    <w:rsid w:val="002626FC"/>
    <w:rsid w:val="002628B4"/>
    <w:rsid w:val="00262BA9"/>
    <w:rsid w:val="00262D3E"/>
    <w:rsid w:val="00262D9A"/>
    <w:rsid w:val="00262F4F"/>
    <w:rsid w:val="00262FE5"/>
    <w:rsid w:val="002630BA"/>
    <w:rsid w:val="00263138"/>
    <w:rsid w:val="00263197"/>
    <w:rsid w:val="002634B3"/>
    <w:rsid w:val="002636E1"/>
    <w:rsid w:val="00263926"/>
    <w:rsid w:val="00263934"/>
    <w:rsid w:val="00263C61"/>
    <w:rsid w:val="00263D1F"/>
    <w:rsid w:val="00263D87"/>
    <w:rsid w:val="00263E46"/>
    <w:rsid w:val="00263F60"/>
    <w:rsid w:val="002642B1"/>
    <w:rsid w:val="002647D0"/>
    <w:rsid w:val="0026489A"/>
    <w:rsid w:val="00264AD6"/>
    <w:rsid w:val="00264BEA"/>
    <w:rsid w:val="00264C5F"/>
    <w:rsid w:val="00264D68"/>
    <w:rsid w:val="00264E2F"/>
    <w:rsid w:val="0026520A"/>
    <w:rsid w:val="002652FA"/>
    <w:rsid w:val="002652FB"/>
    <w:rsid w:val="0026534B"/>
    <w:rsid w:val="00265354"/>
    <w:rsid w:val="0026548D"/>
    <w:rsid w:val="002654E3"/>
    <w:rsid w:val="002655EB"/>
    <w:rsid w:val="00265663"/>
    <w:rsid w:val="00265982"/>
    <w:rsid w:val="00265AAB"/>
    <w:rsid w:val="00265E4E"/>
    <w:rsid w:val="00265F22"/>
    <w:rsid w:val="00265F44"/>
    <w:rsid w:val="00265FDA"/>
    <w:rsid w:val="0026606B"/>
    <w:rsid w:val="0026625C"/>
    <w:rsid w:val="00266264"/>
    <w:rsid w:val="0026673B"/>
    <w:rsid w:val="00266783"/>
    <w:rsid w:val="00266859"/>
    <w:rsid w:val="002668AC"/>
    <w:rsid w:val="00266A62"/>
    <w:rsid w:val="00266AB0"/>
    <w:rsid w:val="00266AEE"/>
    <w:rsid w:val="00266D22"/>
    <w:rsid w:val="00266E41"/>
    <w:rsid w:val="00266E5A"/>
    <w:rsid w:val="0026703F"/>
    <w:rsid w:val="002670DB"/>
    <w:rsid w:val="0026712F"/>
    <w:rsid w:val="00267264"/>
    <w:rsid w:val="002673D0"/>
    <w:rsid w:val="002675D0"/>
    <w:rsid w:val="00267652"/>
    <w:rsid w:val="00267690"/>
    <w:rsid w:val="002676F5"/>
    <w:rsid w:val="00267954"/>
    <w:rsid w:val="00267B41"/>
    <w:rsid w:val="00267CCE"/>
    <w:rsid w:val="00267D1F"/>
    <w:rsid w:val="00267E27"/>
    <w:rsid w:val="00267E75"/>
    <w:rsid w:val="0027034A"/>
    <w:rsid w:val="002703F2"/>
    <w:rsid w:val="00270529"/>
    <w:rsid w:val="002705D4"/>
    <w:rsid w:val="002706F1"/>
    <w:rsid w:val="0027081F"/>
    <w:rsid w:val="00270823"/>
    <w:rsid w:val="00270B3B"/>
    <w:rsid w:val="00270F7F"/>
    <w:rsid w:val="00271009"/>
    <w:rsid w:val="00271117"/>
    <w:rsid w:val="002711EE"/>
    <w:rsid w:val="00271408"/>
    <w:rsid w:val="0027144B"/>
    <w:rsid w:val="002715C6"/>
    <w:rsid w:val="00271712"/>
    <w:rsid w:val="00271766"/>
    <w:rsid w:val="0027198A"/>
    <w:rsid w:val="00271A39"/>
    <w:rsid w:val="00271AB5"/>
    <w:rsid w:val="00271B17"/>
    <w:rsid w:val="00271B66"/>
    <w:rsid w:val="00271E7C"/>
    <w:rsid w:val="00271EB6"/>
    <w:rsid w:val="00271ED5"/>
    <w:rsid w:val="00272192"/>
    <w:rsid w:val="00272333"/>
    <w:rsid w:val="002725B5"/>
    <w:rsid w:val="00272692"/>
    <w:rsid w:val="002727F6"/>
    <w:rsid w:val="00272810"/>
    <w:rsid w:val="0027281E"/>
    <w:rsid w:val="00272831"/>
    <w:rsid w:val="002728B2"/>
    <w:rsid w:val="00272AEE"/>
    <w:rsid w:val="00272BA4"/>
    <w:rsid w:val="00272CAB"/>
    <w:rsid w:val="00272D69"/>
    <w:rsid w:val="00272E94"/>
    <w:rsid w:val="00272F28"/>
    <w:rsid w:val="002730DC"/>
    <w:rsid w:val="002731FA"/>
    <w:rsid w:val="00273287"/>
    <w:rsid w:val="002732C4"/>
    <w:rsid w:val="0027335F"/>
    <w:rsid w:val="002735A5"/>
    <w:rsid w:val="002737D0"/>
    <w:rsid w:val="002737EC"/>
    <w:rsid w:val="00273914"/>
    <w:rsid w:val="00273952"/>
    <w:rsid w:val="00273BEF"/>
    <w:rsid w:val="00273D99"/>
    <w:rsid w:val="00273E1A"/>
    <w:rsid w:val="00273E29"/>
    <w:rsid w:val="002744FD"/>
    <w:rsid w:val="002745CD"/>
    <w:rsid w:val="00274853"/>
    <w:rsid w:val="00274AA1"/>
    <w:rsid w:val="00274AEA"/>
    <w:rsid w:val="00274C16"/>
    <w:rsid w:val="00274EEA"/>
    <w:rsid w:val="0027502C"/>
    <w:rsid w:val="0027523C"/>
    <w:rsid w:val="00275277"/>
    <w:rsid w:val="002759BE"/>
    <w:rsid w:val="00275D7C"/>
    <w:rsid w:val="00276017"/>
    <w:rsid w:val="00276029"/>
    <w:rsid w:val="002760B2"/>
    <w:rsid w:val="00276133"/>
    <w:rsid w:val="002762E6"/>
    <w:rsid w:val="0027641D"/>
    <w:rsid w:val="00276445"/>
    <w:rsid w:val="00276878"/>
    <w:rsid w:val="002768F5"/>
    <w:rsid w:val="00276AFF"/>
    <w:rsid w:val="00276B30"/>
    <w:rsid w:val="00276B61"/>
    <w:rsid w:val="00276BAD"/>
    <w:rsid w:val="00276D70"/>
    <w:rsid w:val="00276E3B"/>
    <w:rsid w:val="00276EA6"/>
    <w:rsid w:val="00276F13"/>
    <w:rsid w:val="00276FEF"/>
    <w:rsid w:val="002771E1"/>
    <w:rsid w:val="0027725A"/>
    <w:rsid w:val="00277266"/>
    <w:rsid w:val="002773E5"/>
    <w:rsid w:val="0027754C"/>
    <w:rsid w:val="00277717"/>
    <w:rsid w:val="002777F3"/>
    <w:rsid w:val="00277838"/>
    <w:rsid w:val="00277B52"/>
    <w:rsid w:val="00277C6A"/>
    <w:rsid w:val="00277D90"/>
    <w:rsid w:val="00277D9A"/>
    <w:rsid w:val="00277E90"/>
    <w:rsid w:val="00277FE4"/>
    <w:rsid w:val="00280079"/>
    <w:rsid w:val="0028015D"/>
    <w:rsid w:val="0028018D"/>
    <w:rsid w:val="0028023F"/>
    <w:rsid w:val="0028028E"/>
    <w:rsid w:val="00280314"/>
    <w:rsid w:val="0028033B"/>
    <w:rsid w:val="00280847"/>
    <w:rsid w:val="0028087D"/>
    <w:rsid w:val="00280A40"/>
    <w:rsid w:val="00280B96"/>
    <w:rsid w:val="00280C0B"/>
    <w:rsid w:val="00280C4D"/>
    <w:rsid w:val="00280D38"/>
    <w:rsid w:val="00280DDA"/>
    <w:rsid w:val="00280F4B"/>
    <w:rsid w:val="00280FEE"/>
    <w:rsid w:val="0028124C"/>
    <w:rsid w:val="002817BF"/>
    <w:rsid w:val="002818F9"/>
    <w:rsid w:val="00281DDA"/>
    <w:rsid w:val="00281E5B"/>
    <w:rsid w:val="00281FC1"/>
    <w:rsid w:val="00282168"/>
    <w:rsid w:val="00282186"/>
    <w:rsid w:val="002823BF"/>
    <w:rsid w:val="002823FB"/>
    <w:rsid w:val="002825BA"/>
    <w:rsid w:val="002825D0"/>
    <w:rsid w:val="00282620"/>
    <w:rsid w:val="00282684"/>
    <w:rsid w:val="00282A89"/>
    <w:rsid w:val="00282AA7"/>
    <w:rsid w:val="00282ACF"/>
    <w:rsid w:val="00282B00"/>
    <w:rsid w:val="00282B33"/>
    <w:rsid w:val="00282B6F"/>
    <w:rsid w:val="00282C05"/>
    <w:rsid w:val="00282E3D"/>
    <w:rsid w:val="00282E99"/>
    <w:rsid w:val="00282FBD"/>
    <w:rsid w:val="002831DC"/>
    <w:rsid w:val="0028330E"/>
    <w:rsid w:val="0028331B"/>
    <w:rsid w:val="00283345"/>
    <w:rsid w:val="0028375B"/>
    <w:rsid w:val="00283760"/>
    <w:rsid w:val="00283B66"/>
    <w:rsid w:val="00283BCF"/>
    <w:rsid w:val="00283E27"/>
    <w:rsid w:val="0028406D"/>
    <w:rsid w:val="002840C1"/>
    <w:rsid w:val="00284203"/>
    <w:rsid w:val="00284235"/>
    <w:rsid w:val="00284710"/>
    <w:rsid w:val="002849AA"/>
    <w:rsid w:val="00284A32"/>
    <w:rsid w:val="00284DAF"/>
    <w:rsid w:val="00284F60"/>
    <w:rsid w:val="00285030"/>
    <w:rsid w:val="0028503B"/>
    <w:rsid w:val="00285072"/>
    <w:rsid w:val="00285100"/>
    <w:rsid w:val="0028517A"/>
    <w:rsid w:val="0028523F"/>
    <w:rsid w:val="002852B2"/>
    <w:rsid w:val="002854A0"/>
    <w:rsid w:val="0028558E"/>
    <w:rsid w:val="002856A6"/>
    <w:rsid w:val="0028570F"/>
    <w:rsid w:val="00285801"/>
    <w:rsid w:val="002859E4"/>
    <w:rsid w:val="00285AB8"/>
    <w:rsid w:val="00285D5F"/>
    <w:rsid w:val="00285E19"/>
    <w:rsid w:val="00286258"/>
    <w:rsid w:val="00286335"/>
    <w:rsid w:val="00286475"/>
    <w:rsid w:val="00286580"/>
    <w:rsid w:val="00286585"/>
    <w:rsid w:val="002866FF"/>
    <w:rsid w:val="0028679F"/>
    <w:rsid w:val="00286922"/>
    <w:rsid w:val="00286930"/>
    <w:rsid w:val="00286A3E"/>
    <w:rsid w:val="00286A6D"/>
    <w:rsid w:val="00286BCA"/>
    <w:rsid w:val="00286C26"/>
    <w:rsid w:val="00286E97"/>
    <w:rsid w:val="00287194"/>
    <w:rsid w:val="002871B8"/>
    <w:rsid w:val="002871F6"/>
    <w:rsid w:val="002872C0"/>
    <w:rsid w:val="002872D0"/>
    <w:rsid w:val="002873C8"/>
    <w:rsid w:val="0028745C"/>
    <w:rsid w:val="002874D7"/>
    <w:rsid w:val="0028763A"/>
    <w:rsid w:val="00287A70"/>
    <w:rsid w:val="00287BF5"/>
    <w:rsid w:val="00287E57"/>
    <w:rsid w:val="00287F8C"/>
    <w:rsid w:val="00287FDB"/>
    <w:rsid w:val="00290012"/>
    <w:rsid w:val="0029028B"/>
    <w:rsid w:val="00290561"/>
    <w:rsid w:val="00290821"/>
    <w:rsid w:val="002909D1"/>
    <w:rsid w:val="002909F9"/>
    <w:rsid w:val="00290A6C"/>
    <w:rsid w:val="00290F60"/>
    <w:rsid w:val="00291022"/>
    <w:rsid w:val="0029148F"/>
    <w:rsid w:val="00291644"/>
    <w:rsid w:val="00291831"/>
    <w:rsid w:val="00291A09"/>
    <w:rsid w:val="00291C22"/>
    <w:rsid w:val="00291D3A"/>
    <w:rsid w:val="00291D47"/>
    <w:rsid w:val="00291D91"/>
    <w:rsid w:val="00291DAD"/>
    <w:rsid w:val="00291E15"/>
    <w:rsid w:val="0029200C"/>
    <w:rsid w:val="002922E6"/>
    <w:rsid w:val="00292303"/>
    <w:rsid w:val="00292311"/>
    <w:rsid w:val="002924EE"/>
    <w:rsid w:val="00292872"/>
    <w:rsid w:val="0029298E"/>
    <w:rsid w:val="002929FD"/>
    <w:rsid w:val="00292C35"/>
    <w:rsid w:val="00292D6F"/>
    <w:rsid w:val="00292EDB"/>
    <w:rsid w:val="00292F4E"/>
    <w:rsid w:val="00292FBF"/>
    <w:rsid w:val="00293065"/>
    <w:rsid w:val="002931F4"/>
    <w:rsid w:val="00293336"/>
    <w:rsid w:val="0029333F"/>
    <w:rsid w:val="00293359"/>
    <w:rsid w:val="002933F5"/>
    <w:rsid w:val="00293744"/>
    <w:rsid w:val="00293AD1"/>
    <w:rsid w:val="00293AD8"/>
    <w:rsid w:val="00293BAF"/>
    <w:rsid w:val="00293C31"/>
    <w:rsid w:val="00293D44"/>
    <w:rsid w:val="00293F54"/>
    <w:rsid w:val="00293FCD"/>
    <w:rsid w:val="00294147"/>
    <w:rsid w:val="002942AC"/>
    <w:rsid w:val="00294384"/>
    <w:rsid w:val="00294435"/>
    <w:rsid w:val="00294635"/>
    <w:rsid w:val="00294874"/>
    <w:rsid w:val="002948E2"/>
    <w:rsid w:val="002948FA"/>
    <w:rsid w:val="00294916"/>
    <w:rsid w:val="002949D0"/>
    <w:rsid w:val="002949E0"/>
    <w:rsid w:val="00294A8B"/>
    <w:rsid w:val="00294F7A"/>
    <w:rsid w:val="0029504D"/>
    <w:rsid w:val="00295260"/>
    <w:rsid w:val="0029533C"/>
    <w:rsid w:val="0029535B"/>
    <w:rsid w:val="002953A9"/>
    <w:rsid w:val="0029555E"/>
    <w:rsid w:val="002955B9"/>
    <w:rsid w:val="00295952"/>
    <w:rsid w:val="00295B74"/>
    <w:rsid w:val="00295BA9"/>
    <w:rsid w:val="00295CD7"/>
    <w:rsid w:val="00295DA2"/>
    <w:rsid w:val="00295E32"/>
    <w:rsid w:val="00295F96"/>
    <w:rsid w:val="002962A0"/>
    <w:rsid w:val="002962F5"/>
    <w:rsid w:val="002964E0"/>
    <w:rsid w:val="002965CB"/>
    <w:rsid w:val="0029663A"/>
    <w:rsid w:val="00296674"/>
    <w:rsid w:val="002967A1"/>
    <w:rsid w:val="002969B6"/>
    <w:rsid w:val="00296AC6"/>
    <w:rsid w:val="00296AC7"/>
    <w:rsid w:val="00296CC7"/>
    <w:rsid w:val="00296CE9"/>
    <w:rsid w:val="00296E32"/>
    <w:rsid w:val="00296EBE"/>
    <w:rsid w:val="00296FA5"/>
    <w:rsid w:val="00296FC2"/>
    <w:rsid w:val="00297073"/>
    <w:rsid w:val="002974B9"/>
    <w:rsid w:val="002975DE"/>
    <w:rsid w:val="00297670"/>
    <w:rsid w:val="00297817"/>
    <w:rsid w:val="00297892"/>
    <w:rsid w:val="00297B72"/>
    <w:rsid w:val="00297EC0"/>
    <w:rsid w:val="002A0034"/>
    <w:rsid w:val="002A00C1"/>
    <w:rsid w:val="002A0302"/>
    <w:rsid w:val="002A0671"/>
    <w:rsid w:val="002A078E"/>
    <w:rsid w:val="002A07C5"/>
    <w:rsid w:val="002A0A19"/>
    <w:rsid w:val="002A0AFE"/>
    <w:rsid w:val="002A0B6F"/>
    <w:rsid w:val="002A0CB4"/>
    <w:rsid w:val="002A0CE2"/>
    <w:rsid w:val="002A0D04"/>
    <w:rsid w:val="002A1172"/>
    <w:rsid w:val="002A117A"/>
    <w:rsid w:val="002A16DC"/>
    <w:rsid w:val="002A17B7"/>
    <w:rsid w:val="002A1851"/>
    <w:rsid w:val="002A1864"/>
    <w:rsid w:val="002A187C"/>
    <w:rsid w:val="002A1906"/>
    <w:rsid w:val="002A1A80"/>
    <w:rsid w:val="002A1C25"/>
    <w:rsid w:val="002A1C6C"/>
    <w:rsid w:val="002A1DF4"/>
    <w:rsid w:val="002A1EE5"/>
    <w:rsid w:val="002A1F6E"/>
    <w:rsid w:val="002A213E"/>
    <w:rsid w:val="002A21A6"/>
    <w:rsid w:val="002A241A"/>
    <w:rsid w:val="002A242D"/>
    <w:rsid w:val="002A24AB"/>
    <w:rsid w:val="002A2519"/>
    <w:rsid w:val="002A251C"/>
    <w:rsid w:val="002A257D"/>
    <w:rsid w:val="002A27E6"/>
    <w:rsid w:val="002A28D7"/>
    <w:rsid w:val="002A2A88"/>
    <w:rsid w:val="002A2D37"/>
    <w:rsid w:val="002A2FCA"/>
    <w:rsid w:val="002A33F5"/>
    <w:rsid w:val="002A3609"/>
    <w:rsid w:val="002A3909"/>
    <w:rsid w:val="002A3AF5"/>
    <w:rsid w:val="002A3C8F"/>
    <w:rsid w:val="002A3FC2"/>
    <w:rsid w:val="002A41F1"/>
    <w:rsid w:val="002A45E0"/>
    <w:rsid w:val="002A48C8"/>
    <w:rsid w:val="002A4951"/>
    <w:rsid w:val="002A4A3B"/>
    <w:rsid w:val="002A4B99"/>
    <w:rsid w:val="002A4BC3"/>
    <w:rsid w:val="002A4E81"/>
    <w:rsid w:val="002A4E98"/>
    <w:rsid w:val="002A5160"/>
    <w:rsid w:val="002A51A2"/>
    <w:rsid w:val="002A524B"/>
    <w:rsid w:val="002A52A3"/>
    <w:rsid w:val="002A5465"/>
    <w:rsid w:val="002A5623"/>
    <w:rsid w:val="002A5640"/>
    <w:rsid w:val="002A5ACA"/>
    <w:rsid w:val="002A5BB5"/>
    <w:rsid w:val="002A5C3E"/>
    <w:rsid w:val="002A5DA7"/>
    <w:rsid w:val="002A5DE5"/>
    <w:rsid w:val="002A5E64"/>
    <w:rsid w:val="002A5EC6"/>
    <w:rsid w:val="002A5F7C"/>
    <w:rsid w:val="002A60D7"/>
    <w:rsid w:val="002A614B"/>
    <w:rsid w:val="002A6276"/>
    <w:rsid w:val="002A63A4"/>
    <w:rsid w:val="002A69B9"/>
    <w:rsid w:val="002A6B30"/>
    <w:rsid w:val="002A6B72"/>
    <w:rsid w:val="002A6CB9"/>
    <w:rsid w:val="002A6D0C"/>
    <w:rsid w:val="002A6F84"/>
    <w:rsid w:val="002A6FE1"/>
    <w:rsid w:val="002A70C5"/>
    <w:rsid w:val="002A70DD"/>
    <w:rsid w:val="002A71D3"/>
    <w:rsid w:val="002A74E6"/>
    <w:rsid w:val="002A753D"/>
    <w:rsid w:val="002A774A"/>
    <w:rsid w:val="002A7A3C"/>
    <w:rsid w:val="002A7AE3"/>
    <w:rsid w:val="002A7B71"/>
    <w:rsid w:val="002B00C1"/>
    <w:rsid w:val="002B0163"/>
    <w:rsid w:val="002B0183"/>
    <w:rsid w:val="002B037A"/>
    <w:rsid w:val="002B0443"/>
    <w:rsid w:val="002B04E4"/>
    <w:rsid w:val="002B04E8"/>
    <w:rsid w:val="002B067E"/>
    <w:rsid w:val="002B089E"/>
    <w:rsid w:val="002B08E1"/>
    <w:rsid w:val="002B0932"/>
    <w:rsid w:val="002B099F"/>
    <w:rsid w:val="002B0C43"/>
    <w:rsid w:val="002B0C4A"/>
    <w:rsid w:val="002B0CCA"/>
    <w:rsid w:val="002B0E8F"/>
    <w:rsid w:val="002B10CA"/>
    <w:rsid w:val="002B11B2"/>
    <w:rsid w:val="002B1296"/>
    <w:rsid w:val="002B1325"/>
    <w:rsid w:val="002B161E"/>
    <w:rsid w:val="002B16E1"/>
    <w:rsid w:val="002B1A8F"/>
    <w:rsid w:val="002B1BA6"/>
    <w:rsid w:val="002B1C2B"/>
    <w:rsid w:val="002B1CCC"/>
    <w:rsid w:val="002B1D71"/>
    <w:rsid w:val="002B1E12"/>
    <w:rsid w:val="002B1EA4"/>
    <w:rsid w:val="002B2010"/>
    <w:rsid w:val="002B20A9"/>
    <w:rsid w:val="002B2115"/>
    <w:rsid w:val="002B224A"/>
    <w:rsid w:val="002B2603"/>
    <w:rsid w:val="002B2675"/>
    <w:rsid w:val="002B2983"/>
    <w:rsid w:val="002B2B68"/>
    <w:rsid w:val="002B2CFD"/>
    <w:rsid w:val="002B2EC4"/>
    <w:rsid w:val="002B2ECA"/>
    <w:rsid w:val="002B2EF8"/>
    <w:rsid w:val="002B2F31"/>
    <w:rsid w:val="002B3003"/>
    <w:rsid w:val="002B335D"/>
    <w:rsid w:val="002B3473"/>
    <w:rsid w:val="002B34F2"/>
    <w:rsid w:val="002B39D8"/>
    <w:rsid w:val="002B3C56"/>
    <w:rsid w:val="002B3C89"/>
    <w:rsid w:val="002B3C8A"/>
    <w:rsid w:val="002B3DC3"/>
    <w:rsid w:val="002B4226"/>
    <w:rsid w:val="002B479C"/>
    <w:rsid w:val="002B48B7"/>
    <w:rsid w:val="002B49AF"/>
    <w:rsid w:val="002B4A0B"/>
    <w:rsid w:val="002B4CBF"/>
    <w:rsid w:val="002B4DEB"/>
    <w:rsid w:val="002B4F2C"/>
    <w:rsid w:val="002B508A"/>
    <w:rsid w:val="002B51DB"/>
    <w:rsid w:val="002B52DC"/>
    <w:rsid w:val="002B53AB"/>
    <w:rsid w:val="002B5400"/>
    <w:rsid w:val="002B5420"/>
    <w:rsid w:val="002B5437"/>
    <w:rsid w:val="002B5700"/>
    <w:rsid w:val="002B572A"/>
    <w:rsid w:val="002B59E8"/>
    <w:rsid w:val="002B59FB"/>
    <w:rsid w:val="002B5A02"/>
    <w:rsid w:val="002B5AA8"/>
    <w:rsid w:val="002B5B22"/>
    <w:rsid w:val="002B5CB0"/>
    <w:rsid w:val="002B5D20"/>
    <w:rsid w:val="002B5EBF"/>
    <w:rsid w:val="002B5EEF"/>
    <w:rsid w:val="002B608E"/>
    <w:rsid w:val="002B60D7"/>
    <w:rsid w:val="002B6295"/>
    <w:rsid w:val="002B657D"/>
    <w:rsid w:val="002B6780"/>
    <w:rsid w:val="002B680F"/>
    <w:rsid w:val="002B6A7A"/>
    <w:rsid w:val="002B6A9F"/>
    <w:rsid w:val="002B6AC1"/>
    <w:rsid w:val="002B6AF6"/>
    <w:rsid w:val="002B6B28"/>
    <w:rsid w:val="002B6E29"/>
    <w:rsid w:val="002B6EAD"/>
    <w:rsid w:val="002B6FA4"/>
    <w:rsid w:val="002B6FC4"/>
    <w:rsid w:val="002B71F3"/>
    <w:rsid w:val="002B71F9"/>
    <w:rsid w:val="002B7293"/>
    <w:rsid w:val="002B72B8"/>
    <w:rsid w:val="002B73E6"/>
    <w:rsid w:val="002B7561"/>
    <w:rsid w:val="002B7679"/>
    <w:rsid w:val="002B76E5"/>
    <w:rsid w:val="002B777F"/>
    <w:rsid w:val="002B7BB7"/>
    <w:rsid w:val="002B7BF0"/>
    <w:rsid w:val="002B7CBD"/>
    <w:rsid w:val="002B7FE3"/>
    <w:rsid w:val="002C016B"/>
    <w:rsid w:val="002C023D"/>
    <w:rsid w:val="002C02F7"/>
    <w:rsid w:val="002C03DE"/>
    <w:rsid w:val="002C03F4"/>
    <w:rsid w:val="002C0484"/>
    <w:rsid w:val="002C05BE"/>
    <w:rsid w:val="002C072D"/>
    <w:rsid w:val="002C0A7E"/>
    <w:rsid w:val="002C0AD9"/>
    <w:rsid w:val="002C0C79"/>
    <w:rsid w:val="002C0D3F"/>
    <w:rsid w:val="002C0DC7"/>
    <w:rsid w:val="002C0F5C"/>
    <w:rsid w:val="002C0FED"/>
    <w:rsid w:val="002C102B"/>
    <w:rsid w:val="002C14F1"/>
    <w:rsid w:val="002C1785"/>
    <w:rsid w:val="002C181C"/>
    <w:rsid w:val="002C18D7"/>
    <w:rsid w:val="002C1990"/>
    <w:rsid w:val="002C19CA"/>
    <w:rsid w:val="002C1A3B"/>
    <w:rsid w:val="002C1B38"/>
    <w:rsid w:val="002C1C4E"/>
    <w:rsid w:val="002C1D7C"/>
    <w:rsid w:val="002C20D4"/>
    <w:rsid w:val="002C20D8"/>
    <w:rsid w:val="002C2114"/>
    <w:rsid w:val="002C24C1"/>
    <w:rsid w:val="002C26F7"/>
    <w:rsid w:val="002C2776"/>
    <w:rsid w:val="002C29C0"/>
    <w:rsid w:val="002C2AC0"/>
    <w:rsid w:val="002C2CA7"/>
    <w:rsid w:val="002C2CD1"/>
    <w:rsid w:val="002C2DA3"/>
    <w:rsid w:val="002C2F6A"/>
    <w:rsid w:val="002C306E"/>
    <w:rsid w:val="002C324C"/>
    <w:rsid w:val="002C3343"/>
    <w:rsid w:val="002C35F3"/>
    <w:rsid w:val="002C36EB"/>
    <w:rsid w:val="002C38DA"/>
    <w:rsid w:val="002C3900"/>
    <w:rsid w:val="002C3908"/>
    <w:rsid w:val="002C3AAE"/>
    <w:rsid w:val="002C3B8D"/>
    <w:rsid w:val="002C3BA2"/>
    <w:rsid w:val="002C3C92"/>
    <w:rsid w:val="002C3DA3"/>
    <w:rsid w:val="002C400C"/>
    <w:rsid w:val="002C4216"/>
    <w:rsid w:val="002C43CE"/>
    <w:rsid w:val="002C443E"/>
    <w:rsid w:val="002C45F4"/>
    <w:rsid w:val="002C464B"/>
    <w:rsid w:val="002C4716"/>
    <w:rsid w:val="002C47BA"/>
    <w:rsid w:val="002C4800"/>
    <w:rsid w:val="002C482E"/>
    <w:rsid w:val="002C4A4A"/>
    <w:rsid w:val="002C4ACD"/>
    <w:rsid w:val="002C4C21"/>
    <w:rsid w:val="002C4C26"/>
    <w:rsid w:val="002C4D39"/>
    <w:rsid w:val="002C4DFD"/>
    <w:rsid w:val="002C4FF6"/>
    <w:rsid w:val="002C5224"/>
    <w:rsid w:val="002C5259"/>
    <w:rsid w:val="002C5262"/>
    <w:rsid w:val="002C5348"/>
    <w:rsid w:val="002C53BA"/>
    <w:rsid w:val="002C53C6"/>
    <w:rsid w:val="002C5416"/>
    <w:rsid w:val="002C5480"/>
    <w:rsid w:val="002C54B6"/>
    <w:rsid w:val="002C55FD"/>
    <w:rsid w:val="002C585B"/>
    <w:rsid w:val="002C5A69"/>
    <w:rsid w:val="002C5CED"/>
    <w:rsid w:val="002C5DD7"/>
    <w:rsid w:val="002C612C"/>
    <w:rsid w:val="002C627A"/>
    <w:rsid w:val="002C632C"/>
    <w:rsid w:val="002C63F2"/>
    <w:rsid w:val="002C6422"/>
    <w:rsid w:val="002C644F"/>
    <w:rsid w:val="002C6758"/>
    <w:rsid w:val="002C687E"/>
    <w:rsid w:val="002C6D54"/>
    <w:rsid w:val="002C6DE0"/>
    <w:rsid w:val="002C6F52"/>
    <w:rsid w:val="002C6FF9"/>
    <w:rsid w:val="002C709F"/>
    <w:rsid w:val="002C71AF"/>
    <w:rsid w:val="002C720F"/>
    <w:rsid w:val="002C74BA"/>
    <w:rsid w:val="002C7661"/>
    <w:rsid w:val="002C7738"/>
    <w:rsid w:val="002C7B24"/>
    <w:rsid w:val="002C7C45"/>
    <w:rsid w:val="002C7D96"/>
    <w:rsid w:val="002C7DF8"/>
    <w:rsid w:val="002C7E0B"/>
    <w:rsid w:val="002C7FD5"/>
    <w:rsid w:val="002D019C"/>
    <w:rsid w:val="002D02F2"/>
    <w:rsid w:val="002D053E"/>
    <w:rsid w:val="002D061B"/>
    <w:rsid w:val="002D0726"/>
    <w:rsid w:val="002D09BB"/>
    <w:rsid w:val="002D0A1C"/>
    <w:rsid w:val="002D0F67"/>
    <w:rsid w:val="002D10A5"/>
    <w:rsid w:val="002D1121"/>
    <w:rsid w:val="002D117E"/>
    <w:rsid w:val="002D1277"/>
    <w:rsid w:val="002D129C"/>
    <w:rsid w:val="002D14AD"/>
    <w:rsid w:val="002D15CE"/>
    <w:rsid w:val="002D1831"/>
    <w:rsid w:val="002D1885"/>
    <w:rsid w:val="002D1BA2"/>
    <w:rsid w:val="002D1BB5"/>
    <w:rsid w:val="002D1C49"/>
    <w:rsid w:val="002D1C5C"/>
    <w:rsid w:val="002D1CCA"/>
    <w:rsid w:val="002D1E18"/>
    <w:rsid w:val="002D22F4"/>
    <w:rsid w:val="002D24A1"/>
    <w:rsid w:val="002D24AC"/>
    <w:rsid w:val="002D257C"/>
    <w:rsid w:val="002D2695"/>
    <w:rsid w:val="002D26F4"/>
    <w:rsid w:val="002D2731"/>
    <w:rsid w:val="002D2837"/>
    <w:rsid w:val="002D28CB"/>
    <w:rsid w:val="002D28D0"/>
    <w:rsid w:val="002D2A77"/>
    <w:rsid w:val="002D2A7D"/>
    <w:rsid w:val="002D2B48"/>
    <w:rsid w:val="002D2D17"/>
    <w:rsid w:val="002D2DA6"/>
    <w:rsid w:val="002D2E3F"/>
    <w:rsid w:val="002D2E79"/>
    <w:rsid w:val="002D3165"/>
    <w:rsid w:val="002D3586"/>
    <w:rsid w:val="002D35BF"/>
    <w:rsid w:val="002D367C"/>
    <w:rsid w:val="002D3D62"/>
    <w:rsid w:val="002D3D85"/>
    <w:rsid w:val="002D40F0"/>
    <w:rsid w:val="002D452F"/>
    <w:rsid w:val="002D4A17"/>
    <w:rsid w:val="002D4AB8"/>
    <w:rsid w:val="002D4BEF"/>
    <w:rsid w:val="002D4D60"/>
    <w:rsid w:val="002D4DFD"/>
    <w:rsid w:val="002D4F39"/>
    <w:rsid w:val="002D4F9F"/>
    <w:rsid w:val="002D5075"/>
    <w:rsid w:val="002D50C6"/>
    <w:rsid w:val="002D52D0"/>
    <w:rsid w:val="002D52DD"/>
    <w:rsid w:val="002D543C"/>
    <w:rsid w:val="002D551C"/>
    <w:rsid w:val="002D55B3"/>
    <w:rsid w:val="002D55B6"/>
    <w:rsid w:val="002D560A"/>
    <w:rsid w:val="002D564B"/>
    <w:rsid w:val="002D5975"/>
    <w:rsid w:val="002D5B4E"/>
    <w:rsid w:val="002D5FF6"/>
    <w:rsid w:val="002D5FFC"/>
    <w:rsid w:val="002D618E"/>
    <w:rsid w:val="002D620E"/>
    <w:rsid w:val="002D6365"/>
    <w:rsid w:val="002D671F"/>
    <w:rsid w:val="002D679D"/>
    <w:rsid w:val="002D6909"/>
    <w:rsid w:val="002D6ABA"/>
    <w:rsid w:val="002D6B00"/>
    <w:rsid w:val="002D6CA8"/>
    <w:rsid w:val="002D6CC9"/>
    <w:rsid w:val="002D6DA9"/>
    <w:rsid w:val="002D6DC8"/>
    <w:rsid w:val="002D6F82"/>
    <w:rsid w:val="002D7083"/>
    <w:rsid w:val="002D70A2"/>
    <w:rsid w:val="002D7126"/>
    <w:rsid w:val="002D717B"/>
    <w:rsid w:val="002D7367"/>
    <w:rsid w:val="002D739D"/>
    <w:rsid w:val="002D76F2"/>
    <w:rsid w:val="002D77FB"/>
    <w:rsid w:val="002D77FF"/>
    <w:rsid w:val="002D7887"/>
    <w:rsid w:val="002D7A3F"/>
    <w:rsid w:val="002D7AF8"/>
    <w:rsid w:val="002D7D99"/>
    <w:rsid w:val="002E0041"/>
    <w:rsid w:val="002E023F"/>
    <w:rsid w:val="002E02C1"/>
    <w:rsid w:val="002E0706"/>
    <w:rsid w:val="002E0864"/>
    <w:rsid w:val="002E10B3"/>
    <w:rsid w:val="002E1114"/>
    <w:rsid w:val="002E111A"/>
    <w:rsid w:val="002E1215"/>
    <w:rsid w:val="002E13FE"/>
    <w:rsid w:val="002E1708"/>
    <w:rsid w:val="002E17FC"/>
    <w:rsid w:val="002E1978"/>
    <w:rsid w:val="002E1BAA"/>
    <w:rsid w:val="002E1D3F"/>
    <w:rsid w:val="002E200F"/>
    <w:rsid w:val="002E2155"/>
    <w:rsid w:val="002E21E1"/>
    <w:rsid w:val="002E23BA"/>
    <w:rsid w:val="002E2484"/>
    <w:rsid w:val="002E273F"/>
    <w:rsid w:val="002E2A20"/>
    <w:rsid w:val="002E2A6F"/>
    <w:rsid w:val="002E2C72"/>
    <w:rsid w:val="002E2E32"/>
    <w:rsid w:val="002E2F7A"/>
    <w:rsid w:val="002E2FAA"/>
    <w:rsid w:val="002E323E"/>
    <w:rsid w:val="002E330D"/>
    <w:rsid w:val="002E33E7"/>
    <w:rsid w:val="002E33EE"/>
    <w:rsid w:val="002E345B"/>
    <w:rsid w:val="002E3580"/>
    <w:rsid w:val="002E366B"/>
    <w:rsid w:val="002E3676"/>
    <w:rsid w:val="002E36F5"/>
    <w:rsid w:val="002E3A89"/>
    <w:rsid w:val="002E3AA0"/>
    <w:rsid w:val="002E3AC3"/>
    <w:rsid w:val="002E3B04"/>
    <w:rsid w:val="002E3B46"/>
    <w:rsid w:val="002E3D0C"/>
    <w:rsid w:val="002E3DA0"/>
    <w:rsid w:val="002E3DD6"/>
    <w:rsid w:val="002E3E62"/>
    <w:rsid w:val="002E4018"/>
    <w:rsid w:val="002E4091"/>
    <w:rsid w:val="002E4162"/>
    <w:rsid w:val="002E4286"/>
    <w:rsid w:val="002E428C"/>
    <w:rsid w:val="002E4297"/>
    <w:rsid w:val="002E437B"/>
    <w:rsid w:val="002E461C"/>
    <w:rsid w:val="002E46E1"/>
    <w:rsid w:val="002E479E"/>
    <w:rsid w:val="002E489B"/>
    <w:rsid w:val="002E4B37"/>
    <w:rsid w:val="002E4B57"/>
    <w:rsid w:val="002E4C13"/>
    <w:rsid w:val="002E4CB0"/>
    <w:rsid w:val="002E4FCC"/>
    <w:rsid w:val="002E5195"/>
    <w:rsid w:val="002E519B"/>
    <w:rsid w:val="002E540D"/>
    <w:rsid w:val="002E5410"/>
    <w:rsid w:val="002E5479"/>
    <w:rsid w:val="002E59B7"/>
    <w:rsid w:val="002E5E79"/>
    <w:rsid w:val="002E5E85"/>
    <w:rsid w:val="002E61AB"/>
    <w:rsid w:val="002E629A"/>
    <w:rsid w:val="002E62D0"/>
    <w:rsid w:val="002E6364"/>
    <w:rsid w:val="002E639D"/>
    <w:rsid w:val="002E63A6"/>
    <w:rsid w:val="002E650C"/>
    <w:rsid w:val="002E65D0"/>
    <w:rsid w:val="002E6632"/>
    <w:rsid w:val="002E6759"/>
    <w:rsid w:val="002E682E"/>
    <w:rsid w:val="002E68AF"/>
    <w:rsid w:val="002E69CC"/>
    <w:rsid w:val="002E6A8A"/>
    <w:rsid w:val="002E6D1D"/>
    <w:rsid w:val="002E6D6B"/>
    <w:rsid w:val="002E6E7C"/>
    <w:rsid w:val="002E6FFD"/>
    <w:rsid w:val="002E70E7"/>
    <w:rsid w:val="002E71E0"/>
    <w:rsid w:val="002E72B5"/>
    <w:rsid w:val="002E7314"/>
    <w:rsid w:val="002E73B8"/>
    <w:rsid w:val="002E7451"/>
    <w:rsid w:val="002E7543"/>
    <w:rsid w:val="002E77FE"/>
    <w:rsid w:val="002E7AD7"/>
    <w:rsid w:val="002E7F8C"/>
    <w:rsid w:val="002F00F9"/>
    <w:rsid w:val="002F01E6"/>
    <w:rsid w:val="002F0382"/>
    <w:rsid w:val="002F050C"/>
    <w:rsid w:val="002F06BE"/>
    <w:rsid w:val="002F0BD7"/>
    <w:rsid w:val="002F0E0F"/>
    <w:rsid w:val="002F0E5C"/>
    <w:rsid w:val="002F0EAC"/>
    <w:rsid w:val="002F0F04"/>
    <w:rsid w:val="002F11B7"/>
    <w:rsid w:val="002F1319"/>
    <w:rsid w:val="002F13E2"/>
    <w:rsid w:val="002F1466"/>
    <w:rsid w:val="002F16A7"/>
    <w:rsid w:val="002F177D"/>
    <w:rsid w:val="002F18C2"/>
    <w:rsid w:val="002F1988"/>
    <w:rsid w:val="002F1A24"/>
    <w:rsid w:val="002F1B3F"/>
    <w:rsid w:val="002F1ED6"/>
    <w:rsid w:val="002F20E9"/>
    <w:rsid w:val="002F22EE"/>
    <w:rsid w:val="002F253B"/>
    <w:rsid w:val="002F270E"/>
    <w:rsid w:val="002F2AE4"/>
    <w:rsid w:val="002F2B2B"/>
    <w:rsid w:val="002F2BB6"/>
    <w:rsid w:val="002F2E58"/>
    <w:rsid w:val="002F2F1A"/>
    <w:rsid w:val="002F33B3"/>
    <w:rsid w:val="002F3437"/>
    <w:rsid w:val="002F3508"/>
    <w:rsid w:val="002F3603"/>
    <w:rsid w:val="002F37A2"/>
    <w:rsid w:val="002F37B3"/>
    <w:rsid w:val="002F38E7"/>
    <w:rsid w:val="002F3B04"/>
    <w:rsid w:val="002F3B93"/>
    <w:rsid w:val="002F3BCA"/>
    <w:rsid w:val="002F3BF7"/>
    <w:rsid w:val="002F4116"/>
    <w:rsid w:val="002F4145"/>
    <w:rsid w:val="002F418B"/>
    <w:rsid w:val="002F41C7"/>
    <w:rsid w:val="002F42CE"/>
    <w:rsid w:val="002F467B"/>
    <w:rsid w:val="002F47D9"/>
    <w:rsid w:val="002F47F1"/>
    <w:rsid w:val="002F4898"/>
    <w:rsid w:val="002F48B4"/>
    <w:rsid w:val="002F4BAB"/>
    <w:rsid w:val="002F4C37"/>
    <w:rsid w:val="002F548D"/>
    <w:rsid w:val="002F56FA"/>
    <w:rsid w:val="002F5734"/>
    <w:rsid w:val="002F5828"/>
    <w:rsid w:val="002F5A1E"/>
    <w:rsid w:val="002F5F4B"/>
    <w:rsid w:val="002F6189"/>
    <w:rsid w:val="002F6210"/>
    <w:rsid w:val="002F62DA"/>
    <w:rsid w:val="002F64A6"/>
    <w:rsid w:val="002F66DE"/>
    <w:rsid w:val="002F68AB"/>
    <w:rsid w:val="002F6908"/>
    <w:rsid w:val="002F69C7"/>
    <w:rsid w:val="002F6A29"/>
    <w:rsid w:val="002F6AB5"/>
    <w:rsid w:val="002F6C6D"/>
    <w:rsid w:val="002F6E28"/>
    <w:rsid w:val="002F6FB7"/>
    <w:rsid w:val="002F7024"/>
    <w:rsid w:val="002F705B"/>
    <w:rsid w:val="002F7117"/>
    <w:rsid w:val="002F7203"/>
    <w:rsid w:val="002F7270"/>
    <w:rsid w:val="002F7287"/>
    <w:rsid w:val="002F7399"/>
    <w:rsid w:val="002F73C1"/>
    <w:rsid w:val="002F7499"/>
    <w:rsid w:val="002F76C1"/>
    <w:rsid w:val="002F7736"/>
    <w:rsid w:val="002F77CE"/>
    <w:rsid w:val="002F7816"/>
    <w:rsid w:val="002F7A8C"/>
    <w:rsid w:val="002F7B6D"/>
    <w:rsid w:val="002F7CF5"/>
    <w:rsid w:val="002F7D85"/>
    <w:rsid w:val="002F7F0C"/>
    <w:rsid w:val="002F7F39"/>
    <w:rsid w:val="003003B1"/>
    <w:rsid w:val="00300433"/>
    <w:rsid w:val="00300872"/>
    <w:rsid w:val="00300955"/>
    <w:rsid w:val="00300A8E"/>
    <w:rsid w:val="00300AF8"/>
    <w:rsid w:val="00300B3A"/>
    <w:rsid w:val="00300BB2"/>
    <w:rsid w:val="00300BC6"/>
    <w:rsid w:val="00300C16"/>
    <w:rsid w:val="00300D6F"/>
    <w:rsid w:val="00300EAB"/>
    <w:rsid w:val="00301040"/>
    <w:rsid w:val="00301074"/>
    <w:rsid w:val="003010CD"/>
    <w:rsid w:val="00301330"/>
    <w:rsid w:val="00301444"/>
    <w:rsid w:val="003015BE"/>
    <w:rsid w:val="003016F8"/>
    <w:rsid w:val="003017EA"/>
    <w:rsid w:val="0030180B"/>
    <w:rsid w:val="003019E3"/>
    <w:rsid w:val="003019E6"/>
    <w:rsid w:val="00301A74"/>
    <w:rsid w:val="00301B22"/>
    <w:rsid w:val="00301B34"/>
    <w:rsid w:val="00301E85"/>
    <w:rsid w:val="00301E91"/>
    <w:rsid w:val="00301F22"/>
    <w:rsid w:val="00301F5C"/>
    <w:rsid w:val="00301F76"/>
    <w:rsid w:val="00302408"/>
    <w:rsid w:val="0030244E"/>
    <w:rsid w:val="0030257B"/>
    <w:rsid w:val="00302758"/>
    <w:rsid w:val="003027D0"/>
    <w:rsid w:val="00302AF9"/>
    <w:rsid w:val="00302B57"/>
    <w:rsid w:val="00302D96"/>
    <w:rsid w:val="00302E58"/>
    <w:rsid w:val="00302F1C"/>
    <w:rsid w:val="00302FBF"/>
    <w:rsid w:val="003030BF"/>
    <w:rsid w:val="003030FB"/>
    <w:rsid w:val="0030324D"/>
    <w:rsid w:val="00303383"/>
    <w:rsid w:val="00303493"/>
    <w:rsid w:val="003034A8"/>
    <w:rsid w:val="003034F1"/>
    <w:rsid w:val="003036F3"/>
    <w:rsid w:val="003038FB"/>
    <w:rsid w:val="00303A01"/>
    <w:rsid w:val="00303C2B"/>
    <w:rsid w:val="00303CAD"/>
    <w:rsid w:val="00304000"/>
    <w:rsid w:val="00304017"/>
    <w:rsid w:val="0030466C"/>
    <w:rsid w:val="003047D8"/>
    <w:rsid w:val="0030495F"/>
    <w:rsid w:val="003049FA"/>
    <w:rsid w:val="003049FD"/>
    <w:rsid w:val="00304A4E"/>
    <w:rsid w:val="00304A86"/>
    <w:rsid w:val="00304C89"/>
    <w:rsid w:val="00304CFB"/>
    <w:rsid w:val="00304DDC"/>
    <w:rsid w:val="0030522F"/>
    <w:rsid w:val="00305414"/>
    <w:rsid w:val="00305593"/>
    <w:rsid w:val="003055AA"/>
    <w:rsid w:val="003055EC"/>
    <w:rsid w:val="003056FC"/>
    <w:rsid w:val="00305768"/>
    <w:rsid w:val="003057AA"/>
    <w:rsid w:val="003057F0"/>
    <w:rsid w:val="003057FE"/>
    <w:rsid w:val="00305A08"/>
    <w:rsid w:val="00305B7B"/>
    <w:rsid w:val="00305C34"/>
    <w:rsid w:val="00305E11"/>
    <w:rsid w:val="00305EFD"/>
    <w:rsid w:val="0030606A"/>
    <w:rsid w:val="00306370"/>
    <w:rsid w:val="00306480"/>
    <w:rsid w:val="003064AF"/>
    <w:rsid w:val="003064DA"/>
    <w:rsid w:val="00306616"/>
    <w:rsid w:val="00306665"/>
    <w:rsid w:val="00306936"/>
    <w:rsid w:val="00306AAD"/>
    <w:rsid w:val="00306B05"/>
    <w:rsid w:val="00306D23"/>
    <w:rsid w:val="00306D42"/>
    <w:rsid w:val="00306DAE"/>
    <w:rsid w:val="00306E30"/>
    <w:rsid w:val="00307156"/>
    <w:rsid w:val="0030715D"/>
    <w:rsid w:val="00307204"/>
    <w:rsid w:val="003073DD"/>
    <w:rsid w:val="003074CF"/>
    <w:rsid w:val="00307670"/>
    <w:rsid w:val="00307714"/>
    <w:rsid w:val="00307926"/>
    <w:rsid w:val="003079B8"/>
    <w:rsid w:val="00307A0C"/>
    <w:rsid w:val="00307A5D"/>
    <w:rsid w:val="00307A76"/>
    <w:rsid w:val="00307C0D"/>
    <w:rsid w:val="00307DA4"/>
    <w:rsid w:val="00307F7F"/>
    <w:rsid w:val="00310100"/>
    <w:rsid w:val="003101C2"/>
    <w:rsid w:val="00310212"/>
    <w:rsid w:val="003105B9"/>
    <w:rsid w:val="00310688"/>
    <w:rsid w:val="003108B1"/>
    <w:rsid w:val="00310987"/>
    <w:rsid w:val="0031107E"/>
    <w:rsid w:val="00311501"/>
    <w:rsid w:val="003115B2"/>
    <w:rsid w:val="003115E0"/>
    <w:rsid w:val="0031189F"/>
    <w:rsid w:val="00311907"/>
    <w:rsid w:val="00311ACD"/>
    <w:rsid w:val="00311CE3"/>
    <w:rsid w:val="00311D51"/>
    <w:rsid w:val="00311D7C"/>
    <w:rsid w:val="00311D92"/>
    <w:rsid w:val="00311EA5"/>
    <w:rsid w:val="00311EB0"/>
    <w:rsid w:val="00311F1E"/>
    <w:rsid w:val="00311F64"/>
    <w:rsid w:val="00312181"/>
    <w:rsid w:val="003121A1"/>
    <w:rsid w:val="00312240"/>
    <w:rsid w:val="003123A6"/>
    <w:rsid w:val="00312475"/>
    <w:rsid w:val="003124AD"/>
    <w:rsid w:val="00312636"/>
    <w:rsid w:val="0031280F"/>
    <w:rsid w:val="003129A7"/>
    <w:rsid w:val="00312A46"/>
    <w:rsid w:val="00312C93"/>
    <w:rsid w:val="00312CE0"/>
    <w:rsid w:val="00312DDD"/>
    <w:rsid w:val="00312EA6"/>
    <w:rsid w:val="00312FB1"/>
    <w:rsid w:val="00312FD4"/>
    <w:rsid w:val="0031316F"/>
    <w:rsid w:val="0031322A"/>
    <w:rsid w:val="00313484"/>
    <w:rsid w:val="003139AE"/>
    <w:rsid w:val="00313D06"/>
    <w:rsid w:val="00313D65"/>
    <w:rsid w:val="00313DBD"/>
    <w:rsid w:val="003144C0"/>
    <w:rsid w:val="0031469E"/>
    <w:rsid w:val="003148E6"/>
    <w:rsid w:val="00314A9A"/>
    <w:rsid w:val="00314D93"/>
    <w:rsid w:val="00314E8F"/>
    <w:rsid w:val="003150ED"/>
    <w:rsid w:val="00315202"/>
    <w:rsid w:val="0031544F"/>
    <w:rsid w:val="00315590"/>
    <w:rsid w:val="003155BC"/>
    <w:rsid w:val="003156A1"/>
    <w:rsid w:val="003157A4"/>
    <w:rsid w:val="003157FF"/>
    <w:rsid w:val="00315C2D"/>
    <w:rsid w:val="00315F5A"/>
    <w:rsid w:val="00315F74"/>
    <w:rsid w:val="00315F81"/>
    <w:rsid w:val="00315FC4"/>
    <w:rsid w:val="00316224"/>
    <w:rsid w:val="003163A8"/>
    <w:rsid w:val="0031647F"/>
    <w:rsid w:val="00316667"/>
    <w:rsid w:val="003167E7"/>
    <w:rsid w:val="0031681C"/>
    <w:rsid w:val="0031696E"/>
    <w:rsid w:val="00316A48"/>
    <w:rsid w:val="00316A4D"/>
    <w:rsid w:val="00316B4C"/>
    <w:rsid w:val="00316EF4"/>
    <w:rsid w:val="00316FE1"/>
    <w:rsid w:val="00317004"/>
    <w:rsid w:val="0031702E"/>
    <w:rsid w:val="003170F0"/>
    <w:rsid w:val="003170FD"/>
    <w:rsid w:val="00317205"/>
    <w:rsid w:val="003173BE"/>
    <w:rsid w:val="0031745B"/>
    <w:rsid w:val="00317511"/>
    <w:rsid w:val="003176D9"/>
    <w:rsid w:val="0031771F"/>
    <w:rsid w:val="003179E5"/>
    <w:rsid w:val="00317D0E"/>
    <w:rsid w:val="00317E38"/>
    <w:rsid w:val="003200BD"/>
    <w:rsid w:val="003200F2"/>
    <w:rsid w:val="0032011C"/>
    <w:rsid w:val="0032027D"/>
    <w:rsid w:val="00320291"/>
    <w:rsid w:val="00320372"/>
    <w:rsid w:val="0032052A"/>
    <w:rsid w:val="003206DF"/>
    <w:rsid w:val="00320708"/>
    <w:rsid w:val="0032071B"/>
    <w:rsid w:val="00320728"/>
    <w:rsid w:val="003207A1"/>
    <w:rsid w:val="003207AA"/>
    <w:rsid w:val="0032085F"/>
    <w:rsid w:val="0032095B"/>
    <w:rsid w:val="00320A99"/>
    <w:rsid w:val="00320B9C"/>
    <w:rsid w:val="00320BFD"/>
    <w:rsid w:val="00320CF6"/>
    <w:rsid w:val="00320D52"/>
    <w:rsid w:val="00321017"/>
    <w:rsid w:val="00321057"/>
    <w:rsid w:val="0032142A"/>
    <w:rsid w:val="003217EE"/>
    <w:rsid w:val="0032190A"/>
    <w:rsid w:val="00321A46"/>
    <w:rsid w:val="00321F55"/>
    <w:rsid w:val="00321F81"/>
    <w:rsid w:val="00321F9F"/>
    <w:rsid w:val="003220E1"/>
    <w:rsid w:val="00322196"/>
    <w:rsid w:val="003221F0"/>
    <w:rsid w:val="0032226A"/>
    <w:rsid w:val="003223A5"/>
    <w:rsid w:val="00322433"/>
    <w:rsid w:val="003224A6"/>
    <w:rsid w:val="0032250F"/>
    <w:rsid w:val="0032258C"/>
    <w:rsid w:val="00322782"/>
    <w:rsid w:val="003227B9"/>
    <w:rsid w:val="00322883"/>
    <w:rsid w:val="003229BD"/>
    <w:rsid w:val="00322A4F"/>
    <w:rsid w:val="00322AB8"/>
    <w:rsid w:val="00322BCA"/>
    <w:rsid w:val="00322D02"/>
    <w:rsid w:val="00322DD2"/>
    <w:rsid w:val="00322EE0"/>
    <w:rsid w:val="00322FE1"/>
    <w:rsid w:val="00323133"/>
    <w:rsid w:val="003232DD"/>
    <w:rsid w:val="0032363F"/>
    <w:rsid w:val="00323895"/>
    <w:rsid w:val="0032389B"/>
    <w:rsid w:val="003239A1"/>
    <w:rsid w:val="00323B11"/>
    <w:rsid w:val="00323BEF"/>
    <w:rsid w:val="00323E83"/>
    <w:rsid w:val="003242CB"/>
    <w:rsid w:val="003243AB"/>
    <w:rsid w:val="003243F5"/>
    <w:rsid w:val="00324418"/>
    <w:rsid w:val="003244A3"/>
    <w:rsid w:val="00324541"/>
    <w:rsid w:val="00324910"/>
    <w:rsid w:val="0032493B"/>
    <w:rsid w:val="00324974"/>
    <w:rsid w:val="003249B3"/>
    <w:rsid w:val="003249F6"/>
    <w:rsid w:val="00324C66"/>
    <w:rsid w:val="00324DBC"/>
    <w:rsid w:val="00324E13"/>
    <w:rsid w:val="00325402"/>
    <w:rsid w:val="003255DC"/>
    <w:rsid w:val="00325679"/>
    <w:rsid w:val="003256BC"/>
    <w:rsid w:val="00325723"/>
    <w:rsid w:val="00325786"/>
    <w:rsid w:val="003257AA"/>
    <w:rsid w:val="003258EA"/>
    <w:rsid w:val="003259F1"/>
    <w:rsid w:val="00325A15"/>
    <w:rsid w:val="00325AB3"/>
    <w:rsid w:val="00326137"/>
    <w:rsid w:val="00326341"/>
    <w:rsid w:val="003263BD"/>
    <w:rsid w:val="00326686"/>
    <w:rsid w:val="003269C7"/>
    <w:rsid w:val="00326A1D"/>
    <w:rsid w:val="00326AC2"/>
    <w:rsid w:val="00326C9A"/>
    <w:rsid w:val="00326F89"/>
    <w:rsid w:val="0032729F"/>
    <w:rsid w:val="0032734C"/>
    <w:rsid w:val="0032747C"/>
    <w:rsid w:val="0032748C"/>
    <w:rsid w:val="00327614"/>
    <w:rsid w:val="00327647"/>
    <w:rsid w:val="00327789"/>
    <w:rsid w:val="0032781F"/>
    <w:rsid w:val="0032787E"/>
    <w:rsid w:val="00327949"/>
    <w:rsid w:val="00327C3C"/>
    <w:rsid w:val="00327DC6"/>
    <w:rsid w:val="00327F7C"/>
    <w:rsid w:val="00327FF4"/>
    <w:rsid w:val="00330015"/>
    <w:rsid w:val="0033010F"/>
    <w:rsid w:val="0033032F"/>
    <w:rsid w:val="003303BE"/>
    <w:rsid w:val="003303F3"/>
    <w:rsid w:val="0033066A"/>
    <w:rsid w:val="003306C3"/>
    <w:rsid w:val="0033073B"/>
    <w:rsid w:val="00330AF6"/>
    <w:rsid w:val="00330B38"/>
    <w:rsid w:val="00330E39"/>
    <w:rsid w:val="00330F60"/>
    <w:rsid w:val="00330F81"/>
    <w:rsid w:val="0033107C"/>
    <w:rsid w:val="00331195"/>
    <w:rsid w:val="00331226"/>
    <w:rsid w:val="00331652"/>
    <w:rsid w:val="0033170E"/>
    <w:rsid w:val="00331AEA"/>
    <w:rsid w:val="00331B49"/>
    <w:rsid w:val="00331B66"/>
    <w:rsid w:val="00331BCE"/>
    <w:rsid w:val="00331C65"/>
    <w:rsid w:val="00331DF0"/>
    <w:rsid w:val="00331EF8"/>
    <w:rsid w:val="00331FB9"/>
    <w:rsid w:val="003321AA"/>
    <w:rsid w:val="0033229B"/>
    <w:rsid w:val="003325B4"/>
    <w:rsid w:val="003325D8"/>
    <w:rsid w:val="0033272F"/>
    <w:rsid w:val="00332789"/>
    <w:rsid w:val="0033281F"/>
    <w:rsid w:val="00332898"/>
    <w:rsid w:val="00332AB1"/>
    <w:rsid w:val="00332BD1"/>
    <w:rsid w:val="00332BF9"/>
    <w:rsid w:val="00332D7D"/>
    <w:rsid w:val="00332DDE"/>
    <w:rsid w:val="00332E8C"/>
    <w:rsid w:val="00332F7A"/>
    <w:rsid w:val="003332C8"/>
    <w:rsid w:val="00333434"/>
    <w:rsid w:val="003336E5"/>
    <w:rsid w:val="00333847"/>
    <w:rsid w:val="00333AA7"/>
    <w:rsid w:val="00333B17"/>
    <w:rsid w:val="00333B27"/>
    <w:rsid w:val="00333B62"/>
    <w:rsid w:val="00333CC5"/>
    <w:rsid w:val="00333DDB"/>
    <w:rsid w:val="00333E13"/>
    <w:rsid w:val="00333E3D"/>
    <w:rsid w:val="00333FC0"/>
    <w:rsid w:val="00334014"/>
    <w:rsid w:val="00334102"/>
    <w:rsid w:val="0033445E"/>
    <w:rsid w:val="003345F3"/>
    <w:rsid w:val="00334646"/>
    <w:rsid w:val="003346AD"/>
    <w:rsid w:val="00334798"/>
    <w:rsid w:val="003347E2"/>
    <w:rsid w:val="003349A5"/>
    <w:rsid w:val="00334A7B"/>
    <w:rsid w:val="00334AE8"/>
    <w:rsid w:val="00334D10"/>
    <w:rsid w:val="00334E54"/>
    <w:rsid w:val="0033502E"/>
    <w:rsid w:val="0033513E"/>
    <w:rsid w:val="0033515B"/>
    <w:rsid w:val="00335331"/>
    <w:rsid w:val="00335478"/>
    <w:rsid w:val="003354C6"/>
    <w:rsid w:val="0033566D"/>
    <w:rsid w:val="00335746"/>
    <w:rsid w:val="00335CCB"/>
    <w:rsid w:val="00335D7C"/>
    <w:rsid w:val="00335DC5"/>
    <w:rsid w:val="00335F1F"/>
    <w:rsid w:val="00335F52"/>
    <w:rsid w:val="00335FDE"/>
    <w:rsid w:val="00336119"/>
    <w:rsid w:val="0033623F"/>
    <w:rsid w:val="003362E8"/>
    <w:rsid w:val="00336389"/>
    <w:rsid w:val="003365B5"/>
    <w:rsid w:val="003368F3"/>
    <w:rsid w:val="0033698F"/>
    <w:rsid w:val="003369EC"/>
    <w:rsid w:val="00336BCD"/>
    <w:rsid w:val="00336E0F"/>
    <w:rsid w:val="00337045"/>
    <w:rsid w:val="0033708A"/>
    <w:rsid w:val="0033723E"/>
    <w:rsid w:val="0033738C"/>
    <w:rsid w:val="00337399"/>
    <w:rsid w:val="003373BF"/>
    <w:rsid w:val="003373C4"/>
    <w:rsid w:val="0033743C"/>
    <w:rsid w:val="0033753F"/>
    <w:rsid w:val="0033776E"/>
    <w:rsid w:val="00337888"/>
    <w:rsid w:val="003378AA"/>
    <w:rsid w:val="0033793F"/>
    <w:rsid w:val="003379D4"/>
    <w:rsid w:val="00337B71"/>
    <w:rsid w:val="00337CB3"/>
    <w:rsid w:val="00337D2A"/>
    <w:rsid w:val="00337D52"/>
    <w:rsid w:val="00340053"/>
    <w:rsid w:val="00340274"/>
    <w:rsid w:val="00340286"/>
    <w:rsid w:val="003405B3"/>
    <w:rsid w:val="003405C2"/>
    <w:rsid w:val="00340690"/>
    <w:rsid w:val="0034069F"/>
    <w:rsid w:val="00340994"/>
    <w:rsid w:val="00340AAC"/>
    <w:rsid w:val="00340B1E"/>
    <w:rsid w:val="00340B7E"/>
    <w:rsid w:val="00340D11"/>
    <w:rsid w:val="00340EBD"/>
    <w:rsid w:val="00341125"/>
    <w:rsid w:val="003411CD"/>
    <w:rsid w:val="00341266"/>
    <w:rsid w:val="00341376"/>
    <w:rsid w:val="0034146E"/>
    <w:rsid w:val="003414E7"/>
    <w:rsid w:val="00341513"/>
    <w:rsid w:val="00341581"/>
    <w:rsid w:val="00341592"/>
    <w:rsid w:val="003415C1"/>
    <w:rsid w:val="00341626"/>
    <w:rsid w:val="00341656"/>
    <w:rsid w:val="003419B7"/>
    <w:rsid w:val="00341C80"/>
    <w:rsid w:val="00341C8F"/>
    <w:rsid w:val="00341CFF"/>
    <w:rsid w:val="00341F03"/>
    <w:rsid w:val="00341F23"/>
    <w:rsid w:val="00342196"/>
    <w:rsid w:val="00342244"/>
    <w:rsid w:val="00342455"/>
    <w:rsid w:val="00342578"/>
    <w:rsid w:val="00342641"/>
    <w:rsid w:val="00342662"/>
    <w:rsid w:val="00342771"/>
    <w:rsid w:val="0034282A"/>
    <w:rsid w:val="00342865"/>
    <w:rsid w:val="00342AAA"/>
    <w:rsid w:val="00342D7F"/>
    <w:rsid w:val="00342EFF"/>
    <w:rsid w:val="0034302A"/>
    <w:rsid w:val="003430E0"/>
    <w:rsid w:val="00343380"/>
    <w:rsid w:val="0034350F"/>
    <w:rsid w:val="0034355A"/>
    <w:rsid w:val="003435A0"/>
    <w:rsid w:val="003435F5"/>
    <w:rsid w:val="00343754"/>
    <w:rsid w:val="00343807"/>
    <w:rsid w:val="00343A75"/>
    <w:rsid w:val="00343EA7"/>
    <w:rsid w:val="00343F13"/>
    <w:rsid w:val="00343FE8"/>
    <w:rsid w:val="003442B3"/>
    <w:rsid w:val="003442FD"/>
    <w:rsid w:val="0034446D"/>
    <w:rsid w:val="00344574"/>
    <w:rsid w:val="003445BB"/>
    <w:rsid w:val="003445C2"/>
    <w:rsid w:val="0034464F"/>
    <w:rsid w:val="003446B3"/>
    <w:rsid w:val="003446B8"/>
    <w:rsid w:val="003446F0"/>
    <w:rsid w:val="00344706"/>
    <w:rsid w:val="00344A99"/>
    <w:rsid w:val="00344D4C"/>
    <w:rsid w:val="00344DAD"/>
    <w:rsid w:val="00344DBD"/>
    <w:rsid w:val="00344E03"/>
    <w:rsid w:val="00344E60"/>
    <w:rsid w:val="0034506E"/>
    <w:rsid w:val="0034516E"/>
    <w:rsid w:val="003451C8"/>
    <w:rsid w:val="003453B0"/>
    <w:rsid w:val="00345417"/>
    <w:rsid w:val="003454EF"/>
    <w:rsid w:val="00345652"/>
    <w:rsid w:val="003456CA"/>
    <w:rsid w:val="003457F0"/>
    <w:rsid w:val="003458ED"/>
    <w:rsid w:val="003458F7"/>
    <w:rsid w:val="00345913"/>
    <w:rsid w:val="0034595E"/>
    <w:rsid w:val="003459A5"/>
    <w:rsid w:val="00345A31"/>
    <w:rsid w:val="00345BA1"/>
    <w:rsid w:val="00345BC7"/>
    <w:rsid w:val="00345BEE"/>
    <w:rsid w:val="00345C1F"/>
    <w:rsid w:val="00345C43"/>
    <w:rsid w:val="00345C86"/>
    <w:rsid w:val="00345DD7"/>
    <w:rsid w:val="00345E15"/>
    <w:rsid w:val="00346277"/>
    <w:rsid w:val="0034632B"/>
    <w:rsid w:val="003463F2"/>
    <w:rsid w:val="0034648D"/>
    <w:rsid w:val="0034651A"/>
    <w:rsid w:val="00346701"/>
    <w:rsid w:val="00346739"/>
    <w:rsid w:val="0034675F"/>
    <w:rsid w:val="00346815"/>
    <w:rsid w:val="0034689B"/>
    <w:rsid w:val="00346F7C"/>
    <w:rsid w:val="00346FF6"/>
    <w:rsid w:val="00347274"/>
    <w:rsid w:val="00347292"/>
    <w:rsid w:val="003473D0"/>
    <w:rsid w:val="00347443"/>
    <w:rsid w:val="003474F7"/>
    <w:rsid w:val="00347500"/>
    <w:rsid w:val="0034750D"/>
    <w:rsid w:val="003475BE"/>
    <w:rsid w:val="003475FA"/>
    <w:rsid w:val="00347878"/>
    <w:rsid w:val="00347A54"/>
    <w:rsid w:val="00347AD7"/>
    <w:rsid w:val="00347BF8"/>
    <w:rsid w:val="00347F40"/>
    <w:rsid w:val="003500A0"/>
    <w:rsid w:val="003500FA"/>
    <w:rsid w:val="0035013A"/>
    <w:rsid w:val="003502A6"/>
    <w:rsid w:val="0035036D"/>
    <w:rsid w:val="00350389"/>
    <w:rsid w:val="003503C7"/>
    <w:rsid w:val="00350402"/>
    <w:rsid w:val="003504DA"/>
    <w:rsid w:val="00350667"/>
    <w:rsid w:val="0035083D"/>
    <w:rsid w:val="00350993"/>
    <w:rsid w:val="003509E8"/>
    <w:rsid w:val="003509F5"/>
    <w:rsid w:val="00350AF3"/>
    <w:rsid w:val="00350B1F"/>
    <w:rsid w:val="00350DC4"/>
    <w:rsid w:val="00350EF1"/>
    <w:rsid w:val="00350F94"/>
    <w:rsid w:val="00350FE9"/>
    <w:rsid w:val="003510DB"/>
    <w:rsid w:val="00351351"/>
    <w:rsid w:val="00351423"/>
    <w:rsid w:val="003514B5"/>
    <w:rsid w:val="00351647"/>
    <w:rsid w:val="00351753"/>
    <w:rsid w:val="00351C1F"/>
    <w:rsid w:val="00351C3F"/>
    <w:rsid w:val="00351DB7"/>
    <w:rsid w:val="00351F25"/>
    <w:rsid w:val="00351FD8"/>
    <w:rsid w:val="0035207F"/>
    <w:rsid w:val="003520A5"/>
    <w:rsid w:val="003522C1"/>
    <w:rsid w:val="003522EC"/>
    <w:rsid w:val="00352412"/>
    <w:rsid w:val="00352647"/>
    <w:rsid w:val="003526DB"/>
    <w:rsid w:val="0035281C"/>
    <w:rsid w:val="00352851"/>
    <w:rsid w:val="003529A3"/>
    <w:rsid w:val="00352B2C"/>
    <w:rsid w:val="00352EE5"/>
    <w:rsid w:val="0035309E"/>
    <w:rsid w:val="00353442"/>
    <w:rsid w:val="00353A9D"/>
    <w:rsid w:val="00353B28"/>
    <w:rsid w:val="00353B6D"/>
    <w:rsid w:val="00353BE8"/>
    <w:rsid w:val="00353D96"/>
    <w:rsid w:val="00353DAE"/>
    <w:rsid w:val="00353F19"/>
    <w:rsid w:val="003540F8"/>
    <w:rsid w:val="00354305"/>
    <w:rsid w:val="0035437C"/>
    <w:rsid w:val="0035438F"/>
    <w:rsid w:val="003543DE"/>
    <w:rsid w:val="0035440C"/>
    <w:rsid w:val="0035458B"/>
    <w:rsid w:val="003545F7"/>
    <w:rsid w:val="00354745"/>
    <w:rsid w:val="00354950"/>
    <w:rsid w:val="0035498B"/>
    <w:rsid w:val="00354B19"/>
    <w:rsid w:val="00354CF3"/>
    <w:rsid w:val="00354EE5"/>
    <w:rsid w:val="0035513E"/>
    <w:rsid w:val="003554E0"/>
    <w:rsid w:val="00355591"/>
    <w:rsid w:val="003556FD"/>
    <w:rsid w:val="0035574C"/>
    <w:rsid w:val="0035578D"/>
    <w:rsid w:val="003558F8"/>
    <w:rsid w:val="003558FE"/>
    <w:rsid w:val="00355973"/>
    <w:rsid w:val="00355993"/>
    <w:rsid w:val="00355AA0"/>
    <w:rsid w:val="00355B6B"/>
    <w:rsid w:val="00355C72"/>
    <w:rsid w:val="00355CCF"/>
    <w:rsid w:val="00355DA8"/>
    <w:rsid w:val="00355E4F"/>
    <w:rsid w:val="00356473"/>
    <w:rsid w:val="00356496"/>
    <w:rsid w:val="0035659B"/>
    <w:rsid w:val="00356830"/>
    <w:rsid w:val="00356AA6"/>
    <w:rsid w:val="00356E17"/>
    <w:rsid w:val="003570BA"/>
    <w:rsid w:val="003571A5"/>
    <w:rsid w:val="0035757A"/>
    <w:rsid w:val="003575C0"/>
    <w:rsid w:val="00357B1A"/>
    <w:rsid w:val="00357BE8"/>
    <w:rsid w:val="00357C71"/>
    <w:rsid w:val="00357C7B"/>
    <w:rsid w:val="00357CC2"/>
    <w:rsid w:val="00357E12"/>
    <w:rsid w:val="00360118"/>
    <w:rsid w:val="00360182"/>
    <w:rsid w:val="00360184"/>
    <w:rsid w:val="003601DC"/>
    <w:rsid w:val="00360266"/>
    <w:rsid w:val="00360329"/>
    <w:rsid w:val="00360359"/>
    <w:rsid w:val="00360433"/>
    <w:rsid w:val="0036046E"/>
    <w:rsid w:val="003609DA"/>
    <w:rsid w:val="00360B18"/>
    <w:rsid w:val="00360FC4"/>
    <w:rsid w:val="00361271"/>
    <w:rsid w:val="003613F0"/>
    <w:rsid w:val="00361625"/>
    <w:rsid w:val="00361746"/>
    <w:rsid w:val="0036183E"/>
    <w:rsid w:val="00361888"/>
    <w:rsid w:val="0036199E"/>
    <w:rsid w:val="00361BB6"/>
    <w:rsid w:val="00361D3F"/>
    <w:rsid w:val="00361EAE"/>
    <w:rsid w:val="00361ED7"/>
    <w:rsid w:val="00361F4F"/>
    <w:rsid w:val="00361F6C"/>
    <w:rsid w:val="0036200B"/>
    <w:rsid w:val="00362053"/>
    <w:rsid w:val="003620F3"/>
    <w:rsid w:val="00362173"/>
    <w:rsid w:val="00362796"/>
    <w:rsid w:val="003627EE"/>
    <w:rsid w:val="00362826"/>
    <w:rsid w:val="0036288B"/>
    <w:rsid w:val="003628DD"/>
    <w:rsid w:val="00362944"/>
    <w:rsid w:val="00362C63"/>
    <w:rsid w:val="00362D32"/>
    <w:rsid w:val="00362EEA"/>
    <w:rsid w:val="00362EF6"/>
    <w:rsid w:val="00362F33"/>
    <w:rsid w:val="00362FC5"/>
    <w:rsid w:val="003630DD"/>
    <w:rsid w:val="003630DE"/>
    <w:rsid w:val="0036315D"/>
    <w:rsid w:val="003631CC"/>
    <w:rsid w:val="00363328"/>
    <w:rsid w:val="0036338A"/>
    <w:rsid w:val="0036338F"/>
    <w:rsid w:val="003633BC"/>
    <w:rsid w:val="003635C2"/>
    <w:rsid w:val="00363633"/>
    <w:rsid w:val="0036368C"/>
    <w:rsid w:val="0036371D"/>
    <w:rsid w:val="0036372B"/>
    <w:rsid w:val="003637CC"/>
    <w:rsid w:val="00363803"/>
    <w:rsid w:val="0036387A"/>
    <w:rsid w:val="003638F6"/>
    <w:rsid w:val="003639FB"/>
    <w:rsid w:val="00363B42"/>
    <w:rsid w:val="00363C6C"/>
    <w:rsid w:val="00363F83"/>
    <w:rsid w:val="003640A7"/>
    <w:rsid w:val="00364474"/>
    <w:rsid w:val="003646E4"/>
    <w:rsid w:val="0036472D"/>
    <w:rsid w:val="0036474A"/>
    <w:rsid w:val="00364A00"/>
    <w:rsid w:val="00364BEC"/>
    <w:rsid w:val="00364D8E"/>
    <w:rsid w:val="00364D9E"/>
    <w:rsid w:val="00364E29"/>
    <w:rsid w:val="00365001"/>
    <w:rsid w:val="003650BF"/>
    <w:rsid w:val="003652DF"/>
    <w:rsid w:val="003655B6"/>
    <w:rsid w:val="003655BC"/>
    <w:rsid w:val="0036570B"/>
    <w:rsid w:val="00365FD3"/>
    <w:rsid w:val="003660AA"/>
    <w:rsid w:val="003660F6"/>
    <w:rsid w:val="0036611F"/>
    <w:rsid w:val="00366372"/>
    <w:rsid w:val="003664D0"/>
    <w:rsid w:val="003664D7"/>
    <w:rsid w:val="003664E0"/>
    <w:rsid w:val="003664F2"/>
    <w:rsid w:val="00366513"/>
    <w:rsid w:val="0036668F"/>
    <w:rsid w:val="0036673A"/>
    <w:rsid w:val="00366865"/>
    <w:rsid w:val="0036686B"/>
    <w:rsid w:val="00366E12"/>
    <w:rsid w:val="00366FF2"/>
    <w:rsid w:val="00367072"/>
    <w:rsid w:val="003672C8"/>
    <w:rsid w:val="00367332"/>
    <w:rsid w:val="00367355"/>
    <w:rsid w:val="003676F9"/>
    <w:rsid w:val="00367875"/>
    <w:rsid w:val="0036789A"/>
    <w:rsid w:val="00367A04"/>
    <w:rsid w:val="00367AD9"/>
    <w:rsid w:val="00367AE7"/>
    <w:rsid w:val="00367CA0"/>
    <w:rsid w:val="00367E4E"/>
    <w:rsid w:val="00370018"/>
    <w:rsid w:val="0037001D"/>
    <w:rsid w:val="0037018B"/>
    <w:rsid w:val="0037046D"/>
    <w:rsid w:val="0037055C"/>
    <w:rsid w:val="003705EA"/>
    <w:rsid w:val="00370631"/>
    <w:rsid w:val="0037068B"/>
    <w:rsid w:val="0037083B"/>
    <w:rsid w:val="0037088D"/>
    <w:rsid w:val="00370AE4"/>
    <w:rsid w:val="00370BF7"/>
    <w:rsid w:val="00370CB6"/>
    <w:rsid w:val="00371456"/>
    <w:rsid w:val="003714EC"/>
    <w:rsid w:val="0037155F"/>
    <w:rsid w:val="003715A0"/>
    <w:rsid w:val="00371889"/>
    <w:rsid w:val="00371A01"/>
    <w:rsid w:val="00371B2D"/>
    <w:rsid w:val="00371B66"/>
    <w:rsid w:val="00371DBC"/>
    <w:rsid w:val="00371E2A"/>
    <w:rsid w:val="00371FFB"/>
    <w:rsid w:val="003721DE"/>
    <w:rsid w:val="00372556"/>
    <w:rsid w:val="0037286F"/>
    <w:rsid w:val="00372983"/>
    <w:rsid w:val="0037298D"/>
    <w:rsid w:val="003729D0"/>
    <w:rsid w:val="00372A4A"/>
    <w:rsid w:val="00372C48"/>
    <w:rsid w:val="00372CBF"/>
    <w:rsid w:val="00372E51"/>
    <w:rsid w:val="00372E5E"/>
    <w:rsid w:val="00372ED8"/>
    <w:rsid w:val="00372F51"/>
    <w:rsid w:val="003731C3"/>
    <w:rsid w:val="003732D3"/>
    <w:rsid w:val="00373609"/>
    <w:rsid w:val="003738A8"/>
    <w:rsid w:val="00373D7C"/>
    <w:rsid w:val="00373DDF"/>
    <w:rsid w:val="003740DE"/>
    <w:rsid w:val="00374125"/>
    <w:rsid w:val="0037435D"/>
    <w:rsid w:val="00374676"/>
    <w:rsid w:val="00374847"/>
    <w:rsid w:val="00374864"/>
    <w:rsid w:val="00374871"/>
    <w:rsid w:val="003749F1"/>
    <w:rsid w:val="00374B8D"/>
    <w:rsid w:val="00374BB3"/>
    <w:rsid w:val="00374BF8"/>
    <w:rsid w:val="00374FCE"/>
    <w:rsid w:val="003752DC"/>
    <w:rsid w:val="00375421"/>
    <w:rsid w:val="0037553D"/>
    <w:rsid w:val="003759EA"/>
    <w:rsid w:val="00375E99"/>
    <w:rsid w:val="00375F0C"/>
    <w:rsid w:val="0037609E"/>
    <w:rsid w:val="003760C3"/>
    <w:rsid w:val="003762F7"/>
    <w:rsid w:val="00376513"/>
    <w:rsid w:val="0037652D"/>
    <w:rsid w:val="0037653D"/>
    <w:rsid w:val="00376740"/>
    <w:rsid w:val="00376750"/>
    <w:rsid w:val="00376754"/>
    <w:rsid w:val="00376B81"/>
    <w:rsid w:val="00376BAC"/>
    <w:rsid w:val="00376CE2"/>
    <w:rsid w:val="00376D07"/>
    <w:rsid w:val="003774F7"/>
    <w:rsid w:val="00377502"/>
    <w:rsid w:val="00377506"/>
    <w:rsid w:val="0037773E"/>
    <w:rsid w:val="00377AA1"/>
    <w:rsid w:val="00377B17"/>
    <w:rsid w:val="00377CEA"/>
    <w:rsid w:val="00377D6C"/>
    <w:rsid w:val="0038037C"/>
    <w:rsid w:val="00380501"/>
    <w:rsid w:val="0038068C"/>
    <w:rsid w:val="0038078D"/>
    <w:rsid w:val="00380B70"/>
    <w:rsid w:val="00380CE4"/>
    <w:rsid w:val="00380D5E"/>
    <w:rsid w:val="00380DBB"/>
    <w:rsid w:val="00380DF5"/>
    <w:rsid w:val="00380F62"/>
    <w:rsid w:val="00380F98"/>
    <w:rsid w:val="00381187"/>
    <w:rsid w:val="00381259"/>
    <w:rsid w:val="003813A5"/>
    <w:rsid w:val="00381587"/>
    <w:rsid w:val="00381594"/>
    <w:rsid w:val="00381623"/>
    <w:rsid w:val="00381646"/>
    <w:rsid w:val="00381706"/>
    <w:rsid w:val="003819C6"/>
    <w:rsid w:val="00381AE8"/>
    <w:rsid w:val="00381CAF"/>
    <w:rsid w:val="00381E29"/>
    <w:rsid w:val="00382324"/>
    <w:rsid w:val="003824C5"/>
    <w:rsid w:val="0038256D"/>
    <w:rsid w:val="00382860"/>
    <w:rsid w:val="00382934"/>
    <w:rsid w:val="003829E2"/>
    <w:rsid w:val="003829F6"/>
    <w:rsid w:val="00382A80"/>
    <w:rsid w:val="00382EE6"/>
    <w:rsid w:val="00382FC1"/>
    <w:rsid w:val="00382FE0"/>
    <w:rsid w:val="00382FF0"/>
    <w:rsid w:val="0038355D"/>
    <w:rsid w:val="003837AE"/>
    <w:rsid w:val="003838B3"/>
    <w:rsid w:val="00383B74"/>
    <w:rsid w:val="00383F11"/>
    <w:rsid w:val="00383F81"/>
    <w:rsid w:val="00383F9B"/>
    <w:rsid w:val="00384189"/>
    <w:rsid w:val="00384268"/>
    <w:rsid w:val="003842B0"/>
    <w:rsid w:val="003846B7"/>
    <w:rsid w:val="003847F5"/>
    <w:rsid w:val="0038494E"/>
    <w:rsid w:val="00384C95"/>
    <w:rsid w:val="00384F3A"/>
    <w:rsid w:val="00384F78"/>
    <w:rsid w:val="00384FE7"/>
    <w:rsid w:val="003853FE"/>
    <w:rsid w:val="00385479"/>
    <w:rsid w:val="0038550F"/>
    <w:rsid w:val="003857AC"/>
    <w:rsid w:val="00385B22"/>
    <w:rsid w:val="00385BC3"/>
    <w:rsid w:val="00385BD4"/>
    <w:rsid w:val="00386172"/>
    <w:rsid w:val="003862AA"/>
    <w:rsid w:val="003863C0"/>
    <w:rsid w:val="003864F8"/>
    <w:rsid w:val="0038662E"/>
    <w:rsid w:val="003867E2"/>
    <w:rsid w:val="003868A8"/>
    <w:rsid w:val="00386A62"/>
    <w:rsid w:val="00386B9A"/>
    <w:rsid w:val="00386F68"/>
    <w:rsid w:val="0038700C"/>
    <w:rsid w:val="0038705B"/>
    <w:rsid w:val="0038709F"/>
    <w:rsid w:val="00387189"/>
    <w:rsid w:val="00387341"/>
    <w:rsid w:val="00387445"/>
    <w:rsid w:val="0038745B"/>
    <w:rsid w:val="0038750E"/>
    <w:rsid w:val="00387545"/>
    <w:rsid w:val="003875D5"/>
    <w:rsid w:val="0038764E"/>
    <w:rsid w:val="00387B6E"/>
    <w:rsid w:val="00387BAB"/>
    <w:rsid w:val="00387CC5"/>
    <w:rsid w:val="00390153"/>
    <w:rsid w:val="0039029C"/>
    <w:rsid w:val="003902CE"/>
    <w:rsid w:val="00390346"/>
    <w:rsid w:val="0039047F"/>
    <w:rsid w:val="0039051A"/>
    <w:rsid w:val="003905EC"/>
    <w:rsid w:val="0039066E"/>
    <w:rsid w:val="0039087B"/>
    <w:rsid w:val="0039090C"/>
    <w:rsid w:val="00390C01"/>
    <w:rsid w:val="00390C9F"/>
    <w:rsid w:val="00390D52"/>
    <w:rsid w:val="00390DEB"/>
    <w:rsid w:val="00390E7A"/>
    <w:rsid w:val="00390FB9"/>
    <w:rsid w:val="00390FD0"/>
    <w:rsid w:val="00390FF2"/>
    <w:rsid w:val="00391147"/>
    <w:rsid w:val="003912A9"/>
    <w:rsid w:val="003912C8"/>
    <w:rsid w:val="00391790"/>
    <w:rsid w:val="00391841"/>
    <w:rsid w:val="00391B38"/>
    <w:rsid w:val="00391CB1"/>
    <w:rsid w:val="00391CC2"/>
    <w:rsid w:val="00391D4F"/>
    <w:rsid w:val="00391DC4"/>
    <w:rsid w:val="00391FA1"/>
    <w:rsid w:val="0039234D"/>
    <w:rsid w:val="0039291A"/>
    <w:rsid w:val="00392C5F"/>
    <w:rsid w:val="00392D49"/>
    <w:rsid w:val="00392E6D"/>
    <w:rsid w:val="00392EBA"/>
    <w:rsid w:val="00393028"/>
    <w:rsid w:val="0039310D"/>
    <w:rsid w:val="00393611"/>
    <w:rsid w:val="00393666"/>
    <w:rsid w:val="00393749"/>
    <w:rsid w:val="00393784"/>
    <w:rsid w:val="003937BA"/>
    <w:rsid w:val="00393810"/>
    <w:rsid w:val="00393842"/>
    <w:rsid w:val="00393866"/>
    <w:rsid w:val="00393A33"/>
    <w:rsid w:val="00393A8B"/>
    <w:rsid w:val="00393B4B"/>
    <w:rsid w:val="00393BBC"/>
    <w:rsid w:val="00393D44"/>
    <w:rsid w:val="00393E83"/>
    <w:rsid w:val="00393FA0"/>
    <w:rsid w:val="00394061"/>
    <w:rsid w:val="0039417D"/>
    <w:rsid w:val="00394370"/>
    <w:rsid w:val="003946A8"/>
    <w:rsid w:val="003946F6"/>
    <w:rsid w:val="0039472F"/>
    <w:rsid w:val="0039478A"/>
    <w:rsid w:val="00394B8F"/>
    <w:rsid w:val="00394BD9"/>
    <w:rsid w:val="00394D9C"/>
    <w:rsid w:val="00394E9A"/>
    <w:rsid w:val="00394EFC"/>
    <w:rsid w:val="00394F10"/>
    <w:rsid w:val="00394FB9"/>
    <w:rsid w:val="00395005"/>
    <w:rsid w:val="00395281"/>
    <w:rsid w:val="00395300"/>
    <w:rsid w:val="00395354"/>
    <w:rsid w:val="003953A3"/>
    <w:rsid w:val="003953CD"/>
    <w:rsid w:val="00395446"/>
    <w:rsid w:val="003955B4"/>
    <w:rsid w:val="003957F4"/>
    <w:rsid w:val="0039582B"/>
    <w:rsid w:val="00395880"/>
    <w:rsid w:val="003958D9"/>
    <w:rsid w:val="00395A1F"/>
    <w:rsid w:val="00395D1B"/>
    <w:rsid w:val="00395F6E"/>
    <w:rsid w:val="00395F7E"/>
    <w:rsid w:val="003962A1"/>
    <w:rsid w:val="003962BF"/>
    <w:rsid w:val="00396315"/>
    <w:rsid w:val="00396348"/>
    <w:rsid w:val="003963F8"/>
    <w:rsid w:val="00396401"/>
    <w:rsid w:val="00396515"/>
    <w:rsid w:val="00396520"/>
    <w:rsid w:val="00396557"/>
    <w:rsid w:val="0039663F"/>
    <w:rsid w:val="003968CE"/>
    <w:rsid w:val="0039697F"/>
    <w:rsid w:val="00396A15"/>
    <w:rsid w:val="00396AB4"/>
    <w:rsid w:val="00396CED"/>
    <w:rsid w:val="00396DEE"/>
    <w:rsid w:val="00396F9F"/>
    <w:rsid w:val="0039701D"/>
    <w:rsid w:val="00397216"/>
    <w:rsid w:val="00397322"/>
    <w:rsid w:val="0039758D"/>
    <w:rsid w:val="003975C8"/>
    <w:rsid w:val="003978BA"/>
    <w:rsid w:val="00397A42"/>
    <w:rsid w:val="00397A83"/>
    <w:rsid w:val="00397BFC"/>
    <w:rsid w:val="00397D5C"/>
    <w:rsid w:val="00397F99"/>
    <w:rsid w:val="00397FF9"/>
    <w:rsid w:val="003A011F"/>
    <w:rsid w:val="003A0167"/>
    <w:rsid w:val="003A0194"/>
    <w:rsid w:val="003A01EC"/>
    <w:rsid w:val="003A031F"/>
    <w:rsid w:val="003A0364"/>
    <w:rsid w:val="003A04CD"/>
    <w:rsid w:val="003A065A"/>
    <w:rsid w:val="003A09E3"/>
    <w:rsid w:val="003A0A34"/>
    <w:rsid w:val="003A0B45"/>
    <w:rsid w:val="003A0D99"/>
    <w:rsid w:val="003A0FF0"/>
    <w:rsid w:val="003A102A"/>
    <w:rsid w:val="003A1078"/>
    <w:rsid w:val="003A1262"/>
    <w:rsid w:val="003A146A"/>
    <w:rsid w:val="003A14DD"/>
    <w:rsid w:val="003A157F"/>
    <w:rsid w:val="003A1609"/>
    <w:rsid w:val="003A1852"/>
    <w:rsid w:val="003A1891"/>
    <w:rsid w:val="003A194A"/>
    <w:rsid w:val="003A1A8B"/>
    <w:rsid w:val="003A1D02"/>
    <w:rsid w:val="003A201A"/>
    <w:rsid w:val="003A2027"/>
    <w:rsid w:val="003A204A"/>
    <w:rsid w:val="003A205B"/>
    <w:rsid w:val="003A20A6"/>
    <w:rsid w:val="003A21E3"/>
    <w:rsid w:val="003A2394"/>
    <w:rsid w:val="003A2402"/>
    <w:rsid w:val="003A24C8"/>
    <w:rsid w:val="003A2660"/>
    <w:rsid w:val="003A2670"/>
    <w:rsid w:val="003A2BE1"/>
    <w:rsid w:val="003A2C3A"/>
    <w:rsid w:val="003A2D4C"/>
    <w:rsid w:val="003A2E23"/>
    <w:rsid w:val="003A2F25"/>
    <w:rsid w:val="003A2FF7"/>
    <w:rsid w:val="003A3013"/>
    <w:rsid w:val="003A329F"/>
    <w:rsid w:val="003A3653"/>
    <w:rsid w:val="003A36A3"/>
    <w:rsid w:val="003A372D"/>
    <w:rsid w:val="003A3743"/>
    <w:rsid w:val="003A3943"/>
    <w:rsid w:val="003A399A"/>
    <w:rsid w:val="003A39E9"/>
    <w:rsid w:val="003A3F8A"/>
    <w:rsid w:val="003A430E"/>
    <w:rsid w:val="003A43F8"/>
    <w:rsid w:val="003A47C1"/>
    <w:rsid w:val="003A4895"/>
    <w:rsid w:val="003A48FA"/>
    <w:rsid w:val="003A495F"/>
    <w:rsid w:val="003A4AF9"/>
    <w:rsid w:val="003A4B16"/>
    <w:rsid w:val="003A4BD1"/>
    <w:rsid w:val="003A4CD2"/>
    <w:rsid w:val="003A4DA8"/>
    <w:rsid w:val="003A4DF9"/>
    <w:rsid w:val="003A4E9A"/>
    <w:rsid w:val="003A5158"/>
    <w:rsid w:val="003A520A"/>
    <w:rsid w:val="003A5413"/>
    <w:rsid w:val="003A559F"/>
    <w:rsid w:val="003A582D"/>
    <w:rsid w:val="003A582F"/>
    <w:rsid w:val="003A5974"/>
    <w:rsid w:val="003A5986"/>
    <w:rsid w:val="003A5C5B"/>
    <w:rsid w:val="003A5E61"/>
    <w:rsid w:val="003A6005"/>
    <w:rsid w:val="003A618C"/>
    <w:rsid w:val="003A63A8"/>
    <w:rsid w:val="003A66BA"/>
    <w:rsid w:val="003A687D"/>
    <w:rsid w:val="003A6933"/>
    <w:rsid w:val="003A6A58"/>
    <w:rsid w:val="003A6B1C"/>
    <w:rsid w:val="003A6BBF"/>
    <w:rsid w:val="003A6BC5"/>
    <w:rsid w:val="003A6BEE"/>
    <w:rsid w:val="003A6C09"/>
    <w:rsid w:val="003A6D0F"/>
    <w:rsid w:val="003A6E4B"/>
    <w:rsid w:val="003A6E9C"/>
    <w:rsid w:val="003A6EC1"/>
    <w:rsid w:val="003A6FBB"/>
    <w:rsid w:val="003A6FF1"/>
    <w:rsid w:val="003A7018"/>
    <w:rsid w:val="003A72F1"/>
    <w:rsid w:val="003A736C"/>
    <w:rsid w:val="003A7415"/>
    <w:rsid w:val="003A755B"/>
    <w:rsid w:val="003A7568"/>
    <w:rsid w:val="003A774C"/>
    <w:rsid w:val="003A7854"/>
    <w:rsid w:val="003A78DF"/>
    <w:rsid w:val="003A7ADB"/>
    <w:rsid w:val="003A7BE3"/>
    <w:rsid w:val="003A7CF4"/>
    <w:rsid w:val="003A7E29"/>
    <w:rsid w:val="003A7E5B"/>
    <w:rsid w:val="003A7EBD"/>
    <w:rsid w:val="003A7F37"/>
    <w:rsid w:val="003B011E"/>
    <w:rsid w:val="003B038E"/>
    <w:rsid w:val="003B04A1"/>
    <w:rsid w:val="003B052B"/>
    <w:rsid w:val="003B0593"/>
    <w:rsid w:val="003B06B6"/>
    <w:rsid w:val="003B071B"/>
    <w:rsid w:val="003B0B83"/>
    <w:rsid w:val="003B101E"/>
    <w:rsid w:val="003B1148"/>
    <w:rsid w:val="003B11DC"/>
    <w:rsid w:val="003B12CC"/>
    <w:rsid w:val="003B15AF"/>
    <w:rsid w:val="003B178F"/>
    <w:rsid w:val="003B17A7"/>
    <w:rsid w:val="003B197A"/>
    <w:rsid w:val="003B1CBC"/>
    <w:rsid w:val="003B1E74"/>
    <w:rsid w:val="003B1EDF"/>
    <w:rsid w:val="003B2038"/>
    <w:rsid w:val="003B2584"/>
    <w:rsid w:val="003B264B"/>
    <w:rsid w:val="003B28B0"/>
    <w:rsid w:val="003B2B86"/>
    <w:rsid w:val="003B2D00"/>
    <w:rsid w:val="003B2DFC"/>
    <w:rsid w:val="003B2FCE"/>
    <w:rsid w:val="003B30E3"/>
    <w:rsid w:val="003B31CF"/>
    <w:rsid w:val="003B3781"/>
    <w:rsid w:val="003B3882"/>
    <w:rsid w:val="003B39CB"/>
    <w:rsid w:val="003B39E2"/>
    <w:rsid w:val="003B3B9F"/>
    <w:rsid w:val="003B3C99"/>
    <w:rsid w:val="003B3CD1"/>
    <w:rsid w:val="003B3DEE"/>
    <w:rsid w:val="003B3E1D"/>
    <w:rsid w:val="003B4116"/>
    <w:rsid w:val="003B428B"/>
    <w:rsid w:val="003B437D"/>
    <w:rsid w:val="003B44DB"/>
    <w:rsid w:val="003B474A"/>
    <w:rsid w:val="003B49BF"/>
    <w:rsid w:val="003B4A3D"/>
    <w:rsid w:val="003B4BAC"/>
    <w:rsid w:val="003B4D3D"/>
    <w:rsid w:val="003B4D5E"/>
    <w:rsid w:val="003B4DBD"/>
    <w:rsid w:val="003B4F8D"/>
    <w:rsid w:val="003B50E4"/>
    <w:rsid w:val="003B5150"/>
    <w:rsid w:val="003B53A5"/>
    <w:rsid w:val="003B5518"/>
    <w:rsid w:val="003B5853"/>
    <w:rsid w:val="003B5B83"/>
    <w:rsid w:val="003B5E33"/>
    <w:rsid w:val="003B6099"/>
    <w:rsid w:val="003B60BF"/>
    <w:rsid w:val="003B61C5"/>
    <w:rsid w:val="003B61D5"/>
    <w:rsid w:val="003B64E7"/>
    <w:rsid w:val="003B6532"/>
    <w:rsid w:val="003B65D4"/>
    <w:rsid w:val="003B6772"/>
    <w:rsid w:val="003B67EC"/>
    <w:rsid w:val="003B6C03"/>
    <w:rsid w:val="003B6E71"/>
    <w:rsid w:val="003B6F2C"/>
    <w:rsid w:val="003B7053"/>
    <w:rsid w:val="003B7234"/>
    <w:rsid w:val="003B7715"/>
    <w:rsid w:val="003B77CC"/>
    <w:rsid w:val="003B77EB"/>
    <w:rsid w:val="003B78A2"/>
    <w:rsid w:val="003B78F7"/>
    <w:rsid w:val="003B7A14"/>
    <w:rsid w:val="003B7C6C"/>
    <w:rsid w:val="003B7C94"/>
    <w:rsid w:val="003B7CFD"/>
    <w:rsid w:val="003B7D63"/>
    <w:rsid w:val="003B7DE0"/>
    <w:rsid w:val="003C010A"/>
    <w:rsid w:val="003C0640"/>
    <w:rsid w:val="003C06AB"/>
    <w:rsid w:val="003C0794"/>
    <w:rsid w:val="003C07F9"/>
    <w:rsid w:val="003C0916"/>
    <w:rsid w:val="003C0A69"/>
    <w:rsid w:val="003C0AAB"/>
    <w:rsid w:val="003C0AAC"/>
    <w:rsid w:val="003C0DF1"/>
    <w:rsid w:val="003C0EF6"/>
    <w:rsid w:val="003C1000"/>
    <w:rsid w:val="003C10F7"/>
    <w:rsid w:val="003C1345"/>
    <w:rsid w:val="003C14E5"/>
    <w:rsid w:val="003C1570"/>
    <w:rsid w:val="003C162E"/>
    <w:rsid w:val="003C1782"/>
    <w:rsid w:val="003C1835"/>
    <w:rsid w:val="003C1AF8"/>
    <w:rsid w:val="003C1B38"/>
    <w:rsid w:val="003C1CCF"/>
    <w:rsid w:val="003C1EFB"/>
    <w:rsid w:val="003C1F51"/>
    <w:rsid w:val="003C1FD9"/>
    <w:rsid w:val="003C20A3"/>
    <w:rsid w:val="003C21DB"/>
    <w:rsid w:val="003C224E"/>
    <w:rsid w:val="003C2616"/>
    <w:rsid w:val="003C2637"/>
    <w:rsid w:val="003C29E4"/>
    <w:rsid w:val="003C2A77"/>
    <w:rsid w:val="003C2BEE"/>
    <w:rsid w:val="003C2CC9"/>
    <w:rsid w:val="003C2CE9"/>
    <w:rsid w:val="003C2CF6"/>
    <w:rsid w:val="003C2E69"/>
    <w:rsid w:val="003C30F2"/>
    <w:rsid w:val="003C3199"/>
    <w:rsid w:val="003C327C"/>
    <w:rsid w:val="003C3320"/>
    <w:rsid w:val="003C33D0"/>
    <w:rsid w:val="003C33D5"/>
    <w:rsid w:val="003C3499"/>
    <w:rsid w:val="003C3742"/>
    <w:rsid w:val="003C3CB0"/>
    <w:rsid w:val="003C3D1F"/>
    <w:rsid w:val="003C3DD0"/>
    <w:rsid w:val="003C3EE8"/>
    <w:rsid w:val="003C3F5F"/>
    <w:rsid w:val="003C41E8"/>
    <w:rsid w:val="003C42DA"/>
    <w:rsid w:val="003C440E"/>
    <w:rsid w:val="003C4508"/>
    <w:rsid w:val="003C45CC"/>
    <w:rsid w:val="003C4607"/>
    <w:rsid w:val="003C4938"/>
    <w:rsid w:val="003C49AA"/>
    <w:rsid w:val="003C4CCF"/>
    <w:rsid w:val="003C4D4E"/>
    <w:rsid w:val="003C4DC4"/>
    <w:rsid w:val="003C4E0A"/>
    <w:rsid w:val="003C4F04"/>
    <w:rsid w:val="003C4F76"/>
    <w:rsid w:val="003C4F90"/>
    <w:rsid w:val="003C545A"/>
    <w:rsid w:val="003C54E6"/>
    <w:rsid w:val="003C5587"/>
    <w:rsid w:val="003C57BD"/>
    <w:rsid w:val="003C5DA4"/>
    <w:rsid w:val="003C5F1D"/>
    <w:rsid w:val="003C6026"/>
    <w:rsid w:val="003C63B5"/>
    <w:rsid w:val="003C6435"/>
    <w:rsid w:val="003C6437"/>
    <w:rsid w:val="003C659E"/>
    <w:rsid w:val="003C65FF"/>
    <w:rsid w:val="003C669F"/>
    <w:rsid w:val="003C66B9"/>
    <w:rsid w:val="003C6950"/>
    <w:rsid w:val="003C6974"/>
    <w:rsid w:val="003C69D5"/>
    <w:rsid w:val="003C6AE7"/>
    <w:rsid w:val="003C6B57"/>
    <w:rsid w:val="003C6B73"/>
    <w:rsid w:val="003C6DF9"/>
    <w:rsid w:val="003C7056"/>
    <w:rsid w:val="003C7196"/>
    <w:rsid w:val="003C71CD"/>
    <w:rsid w:val="003C7388"/>
    <w:rsid w:val="003C7470"/>
    <w:rsid w:val="003C7495"/>
    <w:rsid w:val="003C7638"/>
    <w:rsid w:val="003C774C"/>
    <w:rsid w:val="003C78B9"/>
    <w:rsid w:val="003C7980"/>
    <w:rsid w:val="003C79CF"/>
    <w:rsid w:val="003C7CFC"/>
    <w:rsid w:val="003C7D30"/>
    <w:rsid w:val="003C7E05"/>
    <w:rsid w:val="003C7E29"/>
    <w:rsid w:val="003C7EC1"/>
    <w:rsid w:val="003C7F67"/>
    <w:rsid w:val="003D0064"/>
    <w:rsid w:val="003D013E"/>
    <w:rsid w:val="003D0387"/>
    <w:rsid w:val="003D0450"/>
    <w:rsid w:val="003D056B"/>
    <w:rsid w:val="003D060E"/>
    <w:rsid w:val="003D06F5"/>
    <w:rsid w:val="003D08DF"/>
    <w:rsid w:val="003D0995"/>
    <w:rsid w:val="003D09AD"/>
    <w:rsid w:val="003D0B83"/>
    <w:rsid w:val="003D0BC3"/>
    <w:rsid w:val="003D0D5C"/>
    <w:rsid w:val="003D0DC2"/>
    <w:rsid w:val="003D0FBB"/>
    <w:rsid w:val="003D107B"/>
    <w:rsid w:val="003D155C"/>
    <w:rsid w:val="003D166C"/>
    <w:rsid w:val="003D1970"/>
    <w:rsid w:val="003D1A14"/>
    <w:rsid w:val="003D1A42"/>
    <w:rsid w:val="003D1A78"/>
    <w:rsid w:val="003D1B31"/>
    <w:rsid w:val="003D1CA9"/>
    <w:rsid w:val="003D1D8D"/>
    <w:rsid w:val="003D2063"/>
    <w:rsid w:val="003D20AA"/>
    <w:rsid w:val="003D221F"/>
    <w:rsid w:val="003D2283"/>
    <w:rsid w:val="003D245D"/>
    <w:rsid w:val="003D251F"/>
    <w:rsid w:val="003D2533"/>
    <w:rsid w:val="003D25A4"/>
    <w:rsid w:val="003D25B0"/>
    <w:rsid w:val="003D263E"/>
    <w:rsid w:val="003D2772"/>
    <w:rsid w:val="003D2839"/>
    <w:rsid w:val="003D2A66"/>
    <w:rsid w:val="003D2BA9"/>
    <w:rsid w:val="003D2EFD"/>
    <w:rsid w:val="003D2F78"/>
    <w:rsid w:val="003D2F9E"/>
    <w:rsid w:val="003D2FEB"/>
    <w:rsid w:val="003D3173"/>
    <w:rsid w:val="003D3423"/>
    <w:rsid w:val="003D3556"/>
    <w:rsid w:val="003D36EB"/>
    <w:rsid w:val="003D3869"/>
    <w:rsid w:val="003D389E"/>
    <w:rsid w:val="003D38A1"/>
    <w:rsid w:val="003D38AE"/>
    <w:rsid w:val="003D3B8C"/>
    <w:rsid w:val="003D3C1D"/>
    <w:rsid w:val="003D3E11"/>
    <w:rsid w:val="003D3F55"/>
    <w:rsid w:val="003D406F"/>
    <w:rsid w:val="003D40F6"/>
    <w:rsid w:val="003D43DF"/>
    <w:rsid w:val="003D43F1"/>
    <w:rsid w:val="003D4476"/>
    <w:rsid w:val="003D4493"/>
    <w:rsid w:val="003D459E"/>
    <w:rsid w:val="003D4645"/>
    <w:rsid w:val="003D48E5"/>
    <w:rsid w:val="003D48E7"/>
    <w:rsid w:val="003D4ACC"/>
    <w:rsid w:val="003D4B97"/>
    <w:rsid w:val="003D4B9E"/>
    <w:rsid w:val="003D4E92"/>
    <w:rsid w:val="003D4F7F"/>
    <w:rsid w:val="003D502F"/>
    <w:rsid w:val="003D506D"/>
    <w:rsid w:val="003D53FD"/>
    <w:rsid w:val="003D5ACF"/>
    <w:rsid w:val="003D5B5B"/>
    <w:rsid w:val="003D5BFF"/>
    <w:rsid w:val="003D5C98"/>
    <w:rsid w:val="003D5CF8"/>
    <w:rsid w:val="003D6036"/>
    <w:rsid w:val="003D60D0"/>
    <w:rsid w:val="003D6111"/>
    <w:rsid w:val="003D6185"/>
    <w:rsid w:val="003D6258"/>
    <w:rsid w:val="003D6380"/>
    <w:rsid w:val="003D6644"/>
    <w:rsid w:val="003D664D"/>
    <w:rsid w:val="003D6660"/>
    <w:rsid w:val="003D6676"/>
    <w:rsid w:val="003D6AE2"/>
    <w:rsid w:val="003D6CCA"/>
    <w:rsid w:val="003D6CE2"/>
    <w:rsid w:val="003D6D4C"/>
    <w:rsid w:val="003D6D85"/>
    <w:rsid w:val="003D6D95"/>
    <w:rsid w:val="003D70C1"/>
    <w:rsid w:val="003D71CF"/>
    <w:rsid w:val="003D72B6"/>
    <w:rsid w:val="003D72BB"/>
    <w:rsid w:val="003D7336"/>
    <w:rsid w:val="003D7709"/>
    <w:rsid w:val="003D786C"/>
    <w:rsid w:val="003D7ABE"/>
    <w:rsid w:val="003D7CD0"/>
    <w:rsid w:val="003D7EBD"/>
    <w:rsid w:val="003D7F81"/>
    <w:rsid w:val="003D7FDE"/>
    <w:rsid w:val="003E004A"/>
    <w:rsid w:val="003E014B"/>
    <w:rsid w:val="003E0166"/>
    <w:rsid w:val="003E027F"/>
    <w:rsid w:val="003E0666"/>
    <w:rsid w:val="003E0744"/>
    <w:rsid w:val="003E0C25"/>
    <w:rsid w:val="003E1077"/>
    <w:rsid w:val="003E116C"/>
    <w:rsid w:val="003E11D2"/>
    <w:rsid w:val="003E1290"/>
    <w:rsid w:val="003E13AC"/>
    <w:rsid w:val="003E1408"/>
    <w:rsid w:val="003E1704"/>
    <w:rsid w:val="003E1757"/>
    <w:rsid w:val="003E17C5"/>
    <w:rsid w:val="003E17DE"/>
    <w:rsid w:val="003E1807"/>
    <w:rsid w:val="003E193E"/>
    <w:rsid w:val="003E1A1D"/>
    <w:rsid w:val="003E1D7B"/>
    <w:rsid w:val="003E1E13"/>
    <w:rsid w:val="003E2306"/>
    <w:rsid w:val="003E247F"/>
    <w:rsid w:val="003E2494"/>
    <w:rsid w:val="003E2B98"/>
    <w:rsid w:val="003E2D99"/>
    <w:rsid w:val="003E2DE9"/>
    <w:rsid w:val="003E2E4D"/>
    <w:rsid w:val="003E378E"/>
    <w:rsid w:val="003E392F"/>
    <w:rsid w:val="003E3A5E"/>
    <w:rsid w:val="003E3D2C"/>
    <w:rsid w:val="003E3F74"/>
    <w:rsid w:val="003E408B"/>
    <w:rsid w:val="003E4227"/>
    <w:rsid w:val="003E43B8"/>
    <w:rsid w:val="003E4531"/>
    <w:rsid w:val="003E466E"/>
    <w:rsid w:val="003E4735"/>
    <w:rsid w:val="003E47A8"/>
    <w:rsid w:val="003E4941"/>
    <w:rsid w:val="003E4C40"/>
    <w:rsid w:val="003E4C94"/>
    <w:rsid w:val="003E4EEB"/>
    <w:rsid w:val="003E527C"/>
    <w:rsid w:val="003E527F"/>
    <w:rsid w:val="003E5441"/>
    <w:rsid w:val="003E5754"/>
    <w:rsid w:val="003E57FA"/>
    <w:rsid w:val="003E5820"/>
    <w:rsid w:val="003E5821"/>
    <w:rsid w:val="003E5BE1"/>
    <w:rsid w:val="003E5D91"/>
    <w:rsid w:val="003E6003"/>
    <w:rsid w:val="003E6078"/>
    <w:rsid w:val="003E62A5"/>
    <w:rsid w:val="003E62CF"/>
    <w:rsid w:val="003E648E"/>
    <w:rsid w:val="003E666B"/>
    <w:rsid w:val="003E6795"/>
    <w:rsid w:val="003E6A55"/>
    <w:rsid w:val="003E6B10"/>
    <w:rsid w:val="003E6B4C"/>
    <w:rsid w:val="003E6B9E"/>
    <w:rsid w:val="003E6BF9"/>
    <w:rsid w:val="003E6E8D"/>
    <w:rsid w:val="003E6E9C"/>
    <w:rsid w:val="003E70D8"/>
    <w:rsid w:val="003E72F3"/>
    <w:rsid w:val="003E753E"/>
    <w:rsid w:val="003E76BC"/>
    <w:rsid w:val="003E79B6"/>
    <w:rsid w:val="003E7C8A"/>
    <w:rsid w:val="003E7D33"/>
    <w:rsid w:val="003E7F61"/>
    <w:rsid w:val="003F01B4"/>
    <w:rsid w:val="003F0283"/>
    <w:rsid w:val="003F02F7"/>
    <w:rsid w:val="003F065E"/>
    <w:rsid w:val="003F085D"/>
    <w:rsid w:val="003F0D59"/>
    <w:rsid w:val="003F0EA9"/>
    <w:rsid w:val="003F0F6F"/>
    <w:rsid w:val="003F1068"/>
    <w:rsid w:val="003F11DA"/>
    <w:rsid w:val="003F1517"/>
    <w:rsid w:val="003F16BC"/>
    <w:rsid w:val="003F1712"/>
    <w:rsid w:val="003F198E"/>
    <w:rsid w:val="003F1B35"/>
    <w:rsid w:val="003F1D43"/>
    <w:rsid w:val="003F1E1B"/>
    <w:rsid w:val="003F1FB0"/>
    <w:rsid w:val="003F1FFA"/>
    <w:rsid w:val="003F2016"/>
    <w:rsid w:val="003F2471"/>
    <w:rsid w:val="003F2507"/>
    <w:rsid w:val="003F2864"/>
    <w:rsid w:val="003F297E"/>
    <w:rsid w:val="003F2A26"/>
    <w:rsid w:val="003F2A55"/>
    <w:rsid w:val="003F2B74"/>
    <w:rsid w:val="003F2C2F"/>
    <w:rsid w:val="003F2CB3"/>
    <w:rsid w:val="003F2D4D"/>
    <w:rsid w:val="003F2DAB"/>
    <w:rsid w:val="003F2F09"/>
    <w:rsid w:val="003F3208"/>
    <w:rsid w:val="003F32EE"/>
    <w:rsid w:val="003F3405"/>
    <w:rsid w:val="003F35ED"/>
    <w:rsid w:val="003F3674"/>
    <w:rsid w:val="003F381E"/>
    <w:rsid w:val="003F3B5C"/>
    <w:rsid w:val="003F3BD5"/>
    <w:rsid w:val="003F3C74"/>
    <w:rsid w:val="003F3E29"/>
    <w:rsid w:val="003F4013"/>
    <w:rsid w:val="003F413D"/>
    <w:rsid w:val="003F4494"/>
    <w:rsid w:val="003F49C2"/>
    <w:rsid w:val="003F49F7"/>
    <w:rsid w:val="003F4AB1"/>
    <w:rsid w:val="003F4DB9"/>
    <w:rsid w:val="003F4E48"/>
    <w:rsid w:val="003F4EC6"/>
    <w:rsid w:val="003F4F9E"/>
    <w:rsid w:val="003F5227"/>
    <w:rsid w:val="003F542B"/>
    <w:rsid w:val="003F54BA"/>
    <w:rsid w:val="003F56FC"/>
    <w:rsid w:val="003F5B44"/>
    <w:rsid w:val="003F5C03"/>
    <w:rsid w:val="003F5D13"/>
    <w:rsid w:val="003F5E4A"/>
    <w:rsid w:val="003F5F19"/>
    <w:rsid w:val="003F60B4"/>
    <w:rsid w:val="003F61B9"/>
    <w:rsid w:val="003F6338"/>
    <w:rsid w:val="003F6609"/>
    <w:rsid w:val="003F68BC"/>
    <w:rsid w:val="003F699D"/>
    <w:rsid w:val="003F6C2C"/>
    <w:rsid w:val="003F6CCB"/>
    <w:rsid w:val="003F6D33"/>
    <w:rsid w:val="003F7160"/>
    <w:rsid w:val="003F7186"/>
    <w:rsid w:val="003F7403"/>
    <w:rsid w:val="003F78B9"/>
    <w:rsid w:val="003F78C6"/>
    <w:rsid w:val="003F7B39"/>
    <w:rsid w:val="003F7B88"/>
    <w:rsid w:val="003F7C23"/>
    <w:rsid w:val="003F7CD2"/>
    <w:rsid w:val="003F7CF1"/>
    <w:rsid w:val="003F7D0D"/>
    <w:rsid w:val="003F7E4E"/>
    <w:rsid w:val="003F7E92"/>
    <w:rsid w:val="00400311"/>
    <w:rsid w:val="0040032D"/>
    <w:rsid w:val="004005B5"/>
    <w:rsid w:val="0040067A"/>
    <w:rsid w:val="004007A0"/>
    <w:rsid w:val="00400908"/>
    <w:rsid w:val="0040090C"/>
    <w:rsid w:val="00400AAB"/>
    <w:rsid w:val="00400C27"/>
    <w:rsid w:val="00400C80"/>
    <w:rsid w:val="00400CD3"/>
    <w:rsid w:val="00400DB8"/>
    <w:rsid w:val="00400F4A"/>
    <w:rsid w:val="0040114C"/>
    <w:rsid w:val="00401210"/>
    <w:rsid w:val="0040125C"/>
    <w:rsid w:val="00401354"/>
    <w:rsid w:val="0040145F"/>
    <w:rsid w:val="004014D5"/>
    <w:rsid w:val="0040153D"/>
    <w:rsid w:val="004016A6"/>
    <w:rsid w:val="004017A6"/>
    <w:rsid w:val="00401897"/>
    <w:rsid w:val="00401A0B"/>
    <w:rsid w:val="00401A1B"/>
    <w:rsid w:val="00401BFF"/>
    <w:rsid w:val="00401C57"/>
    <w:rsid w:val="00401DF6"/>
    <w:rsid w:val="00401EB8"/>
    <w:rsid w:val="004020B9"/>
    <w:rsid w:val="004021B4"/>
    <w:rsid w:val="004023CB"/>
    <w:rsid w:val="004024E4"/>
    <w:rsid w:val="004025B5"/>
    <w:rsid w:val="00402703"/>
    <w:rsid w:val="0040282B"/>
    <w:rsid w:val="00402864"/>
    <w:rsid w:val="00402984"/>
    <w:rsid w:val="00402A1B"/>
    <w:rsid w:val="00402BB1"/>
    <w:rsid w:val="00402C36"/>
    <w:rsid w:val="00402EA3"/>
    <w:rsid w:val="00402EBA"/>
    <w:rsid w:val="004033F6"/>
    <w:rsid w:val="004036AB"/>
    <w:rsid w:val="00403ACB"/>
    <w:rsid w:val="00403C55"/>
    <w:rsid w:val="00403C7E"/>
    <w:rsid w:val="00403C9E"/>
    <w:rsid w:val="00403CF5"/>
    <w:rsid w:val="0040417B"/>
    <w:rsid w:val="0040434A"/>
    <w:rsid w:val="00404458"/>
    <w:rsid w:val="004044F8"/>
    <w:rsid w:val="00404508"/>
    <w:rsid w:val="00404838"/>
    <w:rsid w:val="0040483E"/>
    <w:rsid w:val="00404DD4"/>
    <w:rsid w:val="00404E3F"/>
    <w:rsid w:val="00404E43"/>
    <w:rsid w:val="00404F65"/>
    <w:rsid w:val="00404FBF"/>
    <w:rsid w:val="00405034"/>
    <w:rsid w:val="00405130"/>
    <w:rsid w:val="00405417"/>
    <w:rsid w:val="004054A5"/>
    <w:rsid w:val="00405C81"/>
    <w:rsid w:val="00405F4A"/>
    <w:rsid w:val="004060E9"/>
    <w:rsid w:val="00406197"/>
    <w:rsid w:val="00406662"/>
    <w:rsid w:val="004066E0"/>
    <w:rsid w:val="00406914"/>
    <w:rsid w:val="00406970"/>
    <w:rsid w:val="004069B6"/>
    <w:rsid w:val="00406C49"/>
    <w:rsid w:val="00406CE6"/>
    <w:rsid w:val="00406DD1"/>
    <w:rsid w:val="00406F20"/>
    <w:rsid w:val="0040706C"/>
    <w:rsid w:val="004070CB"/>
    <w:rsid w:val="004074E7"/>
    <w:rsid w:val="004075BC"/>
    <w:rsid w:val="0040772E"/>
    <w:rsid w:val="00407822"/>
    <w:rsid w:val="004078B8"/>
    <w:rsid w:val="00407971"/>
    <w:rsid w:val="00407A59"/>
    <w:rsid w:val="004100F9"/>
    <w:rsid w:val="004101DE"/>
    <w:rsid w:val="004102CF"/>
    <w:rsid w:val="00410504"/>
    <w:rsid w:val="0041064D"/>
    <w:rsid w:val="0041071D"/>
    <w:rsid w:val="004108A5"/>
    <w:rsid w:val="00410B45"/>
    <w:rsid w:val="00410D1F"/>
    <w:rsid w:val="00410E1F"/>
    <w:rsid w:val="00410E40"/>
    <w:rsid w:val="0041104B"/>
    <w:rsid w:val="0041114F"/>
    <w:rsid w:val="0041123E"/>
    <w:rsid w:val="004112E5"/>
    <w:rsid w:val="004114CC"/>
    <w:rsid w:val="0041162D"/>
    <w:rsid w:val="00411742"/>
    <w:rsid w:val="0041175E"/>
    <w:rsid w:val="004117A3"/>
    <w:rsid w:val="0041198E"/>
    <w:rsid w:val="00411A64"/>
    <w:rsid w:val="00411BB7"/>
    <w:rsid w:val="00411BB9"/>
    <w:rsid w:val="00411E7F"/>
    <w:rsid w:val="00411F05"/>
    <w:rsid w:val="00412082"/>
    <w:rsid w:val="004120B7"/>
    <w:rsid w:val="00412306"/>
    <w:rsid w:val="0041243B"/>
    <w:rsid w:val="0041251A"/>
    <w:rsid w:val="00412631"/>
    <w:rsid w:val="00412790"/>
    <w:rsid w:val="00412795"/>
    <w:rsid w:val="00412841"/>
    <w:rsid w:val="00412868"/>
    <w:rsid w:val="00412919"/>
    <w:rsid w:val="0041297E"/>
    <w:rsid w:val="00412993"/>
    <w:rsid w:val="00412F69"/>
    <w:rsid w:val="00413048"/>
    <w:rsid w:val="004130D0"/>
    <w:rsid w:val="0041330E"/>
    <w:rsid w:val="00413348"/>
    <w:rsid w:val="0041338D"/>
    <w:rsid w:val="004134AA"/>
    <w:rsid w:val="0041351B"/>
    <w:rsid w:val="004135C5"/>
    <w:rsid w:val="004136BB"/>
    <w:rsid w:val="004136CD"/>
    <w:rsid w:val="00413833"/>
    <w:rsid w:val="0041386E"/>
    <w:rsid w:val="0041393E"/>
    <w:rsid w:val="004139A2"/>
    <w:rsid w:val="004139C3"/>
    <w:rsid w:val="00413A3A"/>
    <w:rsid w:val="00413D14"/>
    <w:rsid w:val="00413DFB"/>
    <w:rsid w:val="00414155"/>
    <w:rsid w:val="0041423D"/>
    <w:rsid w:val="004142CE"/>
    <w:rsid w:val="00414345"/>
    <w:rsid w:val="004146C5"/>
    <w:rsid w:val="0041484B"/>
    <w:rsid w:val="00414889"/>
    <w:rsid w:val="004149F2"/>
    <w:rsid w:val="00414A74"/>
    <w:rsid w:val="00414C6D"/>
    <w:rsid w:val="00414E39"/>
    <w:rsid w:val="00414E56"/>
    <w:rsid w:val="00414E5D"/>
    <w:rsid w:val="00414E64"/>
    <w:rsid w:val="0041506F"/>
    <w:rsid w:val="00415133"/>
    <w:rsid w:val="0041525C"/>
    <w:rsid w:val="00415394"/>
    <w:rsid w:val="004153AB"/>
    <w:rsid w:val="00415533"/>
    <w:rsid w:val="004155E6"/>
    <w:rsid w:val="004157D3"/>
    <w:rsid w:val="00415905"/>
    <w:rsid w:val="0041593B"/>
    <w:rsid w:val="00415C9D"/>
    <w:rsid w:val="00415CD6"/>
    <w:rsid w:val="00415CE8"/>
    <w:rsid w:val="00415E65"/>
    <w:rsid w:val="00415F96"/>
    <w:rsid w:val="0041608B"/>
    <w:rsid w:val="00416116"/>
    <w:rsid w:val="0041625D"/>
    <w:rsid w:val="0041634B"/>
    <w:rsid w:val="0041650B"/>
    <w:rsid w:val="0041656C"/>
    <w:rsid w:val="00416690"/>
    <w:rsid w:val="004166AA"/>
    <w:rsid w:val="00416943"/>
    <w:rsid w:val="00416A3D"/>
    <w:rsid w:val="00416ACD"/>
    <w:rsid w:val="00416E96"/>
    <w:rsid w:val="004170D4"/>
    <w:rsid w:val="004172B8"/>
    <w:rsid w:val="0041738B"/>
    <w:rsid w:val="0041759F"/>
    <w:rsid w:val="004175A6"/>
    <w:rsid w:val="004175C9"/>
    <w:rsid w:val="00417989"/>
    <w:rsid w:val="004179F3"/>
    <w:rsid w:val="00417A42"/>
    <w:rsid w:val="00417BCA"/>
    <w:rsid w:val="00417C0A"/>
    <w:rsid w:val="00417C8C"/>
    <w:rsid w:val="00417CE5"/>
    <w:rsid w:val="00417EC1"/>
    <w:rsid w:val="00420057"/>
    <w:rsid w:val="0042017B"/>
    <w:rsid w:val="0042019D"/>
    <w:rsid w:val="00420239"/>
    <w:rsid w:val="00420468"/>
    <w:rsid w:val="0042080B"/>
    <w:rsid w:val="00420A85"/>
    <w:rsid w:val="00420C77"/>
    <w:rsid w:val="00420CB9"/>
    <w:rsid w:val="00420D11"/>
    <w:rsid w:val="00420D5E"/>
    <w:rsid w:val="00421120"/>
    <w:rsid w:val="004213C8"/>
    <w:rsid w:val="0042140B"/>
    <w:rsid w:val="004215E7"/>
    <w:rsid w:val="00421601"/>
    <w:rsid w:val="0042182C"/>
    <w:rsid w:val="00421966"/>
    <w:rsid w:val="004219B6"/>
    <w:rsid w:val="004219C5"/>
    <w:rsid w:val="00421D32"/>
    <w:rsid w:val="00421ECC"/>
    <w:rsid w:val="00422124"/>
    <w:rsid w:val="004224B0"/>
    <w:rsid w:val="004226A6"/>
    <w:rsid w:val="0042271B"/>
    <w:rsid w:val="0042283B"/>
    <w:rsid w:val="00422C84"/>
    <w:rsid w:val="00422C92"/>
    <w:rsid w:val="00422CE5"/>
    <w:rsid w:val="00422D73"/>
    <w:rsid w:val="00422DA0"/>
    <w:rsid w:val="00422E71"/>
    <w:rsid w:val="00423011"/>
    <w:rsid w:val="00423027"/>
    <w:rsid w:val="0042309C"/>
    <w:rsid w:val="004233A5"/>
    <w:rsid w:val="0042343B"/>
    <w:rsid w:val="0042364A"/>
    <w:rsid w:val="004236BB"/>
    <w:rsid w:val="004238CE"/>
    <w:rsid w:val="00423937"/>
    <w:rsid w:val="00423B1D"/>
    <w:rsid w:val="00423CF8"/>
    <w:rsid w:val="00423FD8"/>
    <w:rsid w:val="00424064"/>
    <w:rsid w:val="0042411F"/>
    <w:rsid w:val="004245E4"/>
    <w:rsid w:val="004246B6"/>
    <w:rsid w:val="004247D8"/>
    <w:rsid w:val="00424860"/>
    <w:rsid w:val="00424864"/>
    <w:rsid w:val="00424952"/>
    <w:rsid w:val="0042496B"/>
    <w:rsid w:val="00424D33"/>
    <w:rsid w:val="00424E81"/>
    <w:rsid w:val="00424F5F"/>
    <w:rsid w:val="00424FDC"/>
    <w:rsid w:val="0042531B"/>
    <w:rsid w:val="00425686"/>
    <w:rsid w:val="00425754"/>
    <w:rsid w:val="004257AE"/>
    <w:rsid w:val="004258BD"/>
    <w:rsid w:val="00425998"/>
    <w:rsid w:val="004259D2"/>
    <w:rsid w:val="00425BC6"/>
    <w:rsid w:val="00425E97"/>
    <w:rsid w:val="00425F77"/>
    <w:rsid w:val="00425FD1"/>
    <w:rsid w:val="0042619A"/>
    <w:rsid w:val="004262DB"/>
    <w:rsid w:val="00426439"/>
    <w:rsid w:val="004268CC"/>
    <w:rsid w:val="00426E1B"/>
    <w:rsid w:val="0042703F"/>
    <w:rsid w:val="004270C0"/>
    <w:rsid w:val="00427127"/>
    <w:rsid w:val="004271B8"/>
    <w:rsid w:val="00427411"/>
    <w:rsid w:val="0042747D"/>
    <w:rsid w:val="004274BD"/>
    <w:rsid w:val="004275E9"/>
    <w:rsid w:val="0042791D"/>
    <w:rsid w:val="004279BC"/>
    <w:rsid w:val="00427B3A"/>
    <w:rsid w:val="00427BCA"/>
    <w:rsid w:val="00427D16"/>
    <w:rsid w:val="00427E07"/>
    <w:rsid w:val="00427FDB"/>
    <w:rsid w:val="004300CD"/>
    <w:rsid w:val="004301B9"/>
    <w:rsid w:val="004306E7"/>
    <w:rsid w:val="0043081F"/>
    <w:rsid w:val="004308BD"/>
    <w:rsid w:val="004308C4"/>
    <w:rsid w:val="004308C9"/>
    <w:rsid w:val="00430A18"/>
    <w:rsid w:val="00430AA6"/>
    <w:rsid w:val="00430D0C"/>
    <w:rsid w:val="00431256"/>
    <w:rsid w:val="004312BF"/>
    <w:rsid w:val="004313C7"/>
    <w:rsid w:val="00431592"/>
    <w:rsid w:val="0043165C"/>
    <w:rsid w:val="00431767"/>
    <w:rsid w:val="00431A75"/>
    <w:rsid w:val="00431A79"/>
    <w:rsid w:val="00431B24"/>
    <w:rsid w:val="00431F6B"/>
    <w:rsid w:val="00431F90"/>
    <w:rsid w:val="00432038"/>
    <w:rsid w:val="004320CF"/>
    <w:rsid w:val="0043216A"/>
    <w:rsid w:val="004321D2"/>
    <w:rsid w:val="004322B5"/>
    <w:rsid w:val="00432510"/>
    <w:rsid w:val="0043257A"/>
    <w:rsid w:val="00432640"/>
    <w:rsid w:val="004326CC"/>
    <w:rsid w:val="004327C1"/>
    <w:rsid w:val="004327C5"/>
    <w:rsid w:val="00432874"/>
    <w:rsid w:val="00432920"/>
    <w:rsid w:val="00432974"/>
    <w:rsid w:val="004329CD"/>
    <w:rsid w:val="00432B0A"/>
    <w:rsid w:val="00432C3B"/>
    <w:rsid w:val="00432ECF"/>
    <w:rsid w:val="00432F73"/>
    <w:rsid w:val="00432FB8"/>
    <w:rsid w:val="004330E9"/>
    <w:rsid w:val="00433279"/>
    <w:rsid w:val="004332F9"/>
    <w:rsid w:val="0043349D"/>
    <w:rsid w:val="0043387E"/>
    <w:rsid w:val="00433954"/>
    <w:rsid w:val="004339AB"/>
    <w:rsid w:val="004339FB"/>
    <w:rsid w:val="00433A4E"/>
    <w:rsid w:val="00433A82"/>
    <w:rsid w:val="00433AB3"/>
    <w:rsid w:val="00433BCF"/>
    <w:rsid w:val="00433CC6"/>
    <w:rsid w:val="00433D30"/>
    <w:rsid w:val="00433F07"/>
    <w:rsid w:val="00434054"/>
    <w:rsid w:val="00434334"/>
    <w:rsid w:val="00434545"/>
    <w:rsid w:val="004347F4"/>
    <w:rsid w:val="00434B32"/>
    <w:rsid w:val="00434C50"/>
    <w:rsid w:val="00434CC0"/>
    <w:rsid w:val="00434E30"/>
    <w:rsid w:val="00434E83"/>
    <w:rsid w:val="0043515D"/>
    <w:rsid w:val="00435413"/>
    <w:rsid w:val="00435419"/>
    <w:rsid w:val="0043543A"/>
    <w:rsid w:val="0043577D"/>
    <w:rsid w:val="0043578E"/>
    <w:rsid w:val="00435830"/>
    <w:rsid w:val="00435999"/>
    <w:rsid w:val="00435B9A"/>
    <w:rsid w:val="00435C88"/>
    <w:rsid w:val="00435EB1"/>
    <w:rsid w:val="00435FED"/>
    <w:rsid w:val="00436253"/>
    <w:rsid w:val="00436287"/>
    <w:rsid w:val="004362BF"/>
    <w:rsid w:val="004364A7"/>
    <w:rsid w:val="00436549"/>
    <w:rsid w:val="004366A1"/>
    <w:rsid w:val="00436720"/>
    <w:rsid w:val="0043679B"/>
    <w:rsid w:val="00436AA0"/>
    <w:rsid w:val="00436AC1"/>
    <w:rsid w:val="00436B7B"/>
    <w:rsid w:val="00436C2C"/>
    <w:rsid w:val="00436F6E"/>
    <w:rsid w:val="00436FFF"/>
    <w:rsid w:val="0043714B"/>
    <w:rsid w:val="00437320"/>
    <w:rsid w:val="0043753F"/>
    <w:rsid w:val="0043785E"/>
    <w:rsid w:val="00437A1E"/>
    <w:rsid w:val="0044009F"/>
    <w:rsid w:val="00440174"/>
    <w:rsid w:val="004403D4"/>
    <w:rsid w:val="004406CD"/>
    <w:rsid w:val="004408DB"/>
    <w:rsid w:val="00440AFA"/>
    <w:rsid w:val="00440D5E"/>
    <w:rsid w:val="00441243"/>
    <w:rsid w:val="004412DE"/>
    <w:rsid w:val="00441564"/>
    <w:rsid w:val="004416CE"/>
    <w:rsid w:val="00441756"/>
    <w:rsid w:val="00441BBA"/>
    <w:rsid w:val="00441DAD"/>
    <w:rsid w:val="00442146"/>
    <w:rsid w:val="00442271"/>
    <w:rsid w:val="004424C0"/>
    <w:rsid w:val="00442676"/>
    <w:rsid w:val="00442A49"/>
    <w:rsid w:val="00442ACD"/>
    <w:rsid w:val="00442B12"/>
    <w:rsid w:val="00442D1A"/>
    <w:rsid w:val="00442D51"/>
    <w:rsid w:val="00442DC8"/>
    <w:rsid w:val="00443054"/>
    <w:rsid w:val="004432C3"/>
    <w:rsid w:val="0044332F"/>
    <w:rsid w:val="00443421"/>
    <w:rsid w:val="004434FB"/>
    <w:rsid w:val="0044359D"/>
    <w:rsid w:val="004435CF"/>
    <w:rsid w:val="0044377F"/>
    <w:rsid w:val="004437D9"/>
    <w:rsid w:val="00443AAA"/>
    <w:rsid w:val="00443DBF"/>
    <w:rsid w:val="00444012"/>
    <w:rsid w:val="0044441E"/>
    <w:rsid w:val="00444444"/>
    <w:rsid w:val="004445D6"/>
    <w:rsid w:val="0044470B"/>
    <w:rsid w:val="0044473C"/>
    <w:rsid w:val="004447A9"/>
    <w:rsid w:val="00444A73"/>
    <w:rsid w:val="00444B6D"/>
    <w:rsid w:val="00444BBB"/>
    <w:rsid w:val="00444BE2"/>
    <w:rsid w:val="00444BEC"/>
    <w:rsid w:val="00444C7D"/>
    <w:rsid w:val="00444D4C"/>
    <w:rsid w:val="00444D71"/>
    <w:rsid w:val="00444E00"/>
    <w:rsid w:val="00444F14"/>
    <w:rsid w:val="00444F2C"/>
    <w:rsid w:val="0044519E"/>
    <w:rsid w:val="004451B4"/>
    <w:rsid w:val="00445334"/>
    <w:rsid w:val="0044546D"/>
    <w:rsid w:val="004456DC"/>
    <w:rsid w:val="00445917"/>
    <w:rsid w:val="004459E0"/>
    <w:rsid w:val="00445A7F"/>
    <w:rsid w:val="00445C10"/>
    <w:rsid w:val="00445CDE"/>
    <w:rsid w:val="00445D19"/>
    <w:rsid w:val="004460B2"/>
    <w:rsid w:val="0044622F"/>
    <w:rsid w:val="00446245"/>
    <w:rsid w:val="0044643E"/>
    <w:rsid w:val="00446784"/>
    <w:rsid w:val="00446985"/>
    <w:rsid w:val="00446B84"/>
    <w:rsid w:val="00446C41"/>
    <w:rsid w:val="00446C61"/>
    <w:rsid w:val="00446CE8"/>
    <w:rsid w:val="00446D3E"/>
    <w:rsid w:val="00447045"/>
    <w:rsid w:val="004470C0"/>
    <w:rsid w:val="0044726B"/>
    <w:rsid w:val="00447361"/>
    <w:rsid w:val="004477B4"/>
    <w:rsid w:val="004478D6"/>
    <w:rsid w:val="004479DE"/>
    <w:rsid w:val="00447A64"/>
    <w:rsid w:val="00447A7B"/>
    <w:rsid w:val="00447C5B"/>
    <w:rsid w:val="00447CF5"/>
    <w:rsid w:val="00447D57"/>
    <w:rsid w:val="00447EE8"/>
    <w:rsid w:val="004500C0"/>
    <w:rsid w:val="0045011D"/>
    <w:rsid w:val="004501C2"/>
    <w:rsid w:val="00450223"/>
    <w:rsid w:val="0045033B"/>
    <w:rsid w:val="004503C5"/>
    <w:rsid w:val="0045048F"/>
    <w:rsid w:val="0045063A"/>
    <w:rsid w:val="0045083D"/>
    <w:rsid w:val="00450871"/>
    <w:rsid w:val="00450A0A"/>
    <w:rsid w:val="00450ADC"/>
    <w:rsid w:val="00450C56"/>
    <w:rsid w:val="00450CA1"/>
    <w:rsid w:val="00450EBE"/>
    <w:rsid w:val="00450EDB"/>
    <w:rsid w:val="00451121"/>
    <w:rsid w:val="00451585"/>
    <w:rsid w:val="004515D6"/>
    <w:rsid w:val="004516DC"/>
    <w:rsid w:val="00451706"/>
    <w:rsid w:val="0045196A"/>
    <w:rsid w:val="004519F2"/>
    <w:rsid w:val="00451AE0"/>
    <w:rsid w:val="00451B51"/>
    <w:rsid w:val="00451F5E"/>
    <w:rsid w:val="00451FA5"/>
    <w:rsid w:val="0045214D"/>
    <w:rsid w:val="00452250"/>
    <w:rsid w:val="0045225D"/>
    <w:rsid w:val="004522AF"/>
    <w:rsid w:val="004522B8"/>
    <w:rsid w:val="0045233A"/>
    <w:rsid w:val="004523E8"/>
    <w:rsid w:val="00452462"/>
    <w:rsid w:val="004524D5"/>
    <w:rsid w:val="0045259C"/>
    <w:rsid w:val="00452718"/>
    <w:rsid w:val="004527FA"/>
    <w:rsid w:val="0045299A"/>
    <w:rsid w:val="00452E35"/>
    <w:rsid w:val="00452F2A"/>
    <w:rsid w:val="00453410"/>
    <w:rsid w:val="0045343E"/>
    <w:rsid w:val="004535C7"/>
    <w:rsid w:val="00453674"/>
    <w:rsid w:val="00453819"/>
    <w:rsid w:val="0045387A"/>
    <w:rsid w:val="00453AF0"/>
    <w:rsid w:val="00453B22"/>
    <w:rsid w:val="00453B44"/>
    <w:rsid w:val="00453D49"/>
    <w:rsid w:val="00453E5F"/>
    <w:rsid w:val="00453FCC"/>
    <w:rsid w:val="00453FD1"/>
    <w:rsid w:val="00453FF9"/>
    <w:rsid w:val="004542A9"/>
    <w:rsid w:val="004542CE"/>
    <w:rsid w:val="004545D1"/>
    <w:rsid w:val="0045496C"/>
    <w:rsid w:val="00454A65"/>
    <w:rsid w:val="00455028"/>
    <w:rsid w:val="004550A6"/>
    <w:rsid w:val="00455106"/>
    <w:rsid w:val="0045536B"/>
    <w:rsid w:val="00455542"/>
    <w:rsid w:val="00455660"/>
    <w:rsid w:val="0045567A"/>
    <w:rsid w:val="0045570E"/>
    <w:rsid w:val="00455728"/>
    <w:rsid w:val="004557BD"/>
    <w:rsid w:val="00455967"/>
    <w:rsid w:val="00455A6A"/>
    <w:rsid w:val="00455B8B"/>
    <w:rsid w:val="00455C13"/>
    <w:rsid w:val="00455C41"/>
    <w:rsid w:val="00455DEA"/>
    <w:rsid w:val="00455E77"/>
    <w:rsid w:val="00455E8E"/>
    <w:rsid w:val="00455E94"/>
    <w:rsid w:val="00455F76"/>
    <w:rsid w:val="00456211"/>
    <w:rsid w:val="004563C0"/>
    <w:rsid w:val="004564F4"/>
    <w:rsid w:val="00456581"/>
    <w:rsid w:val="00456A8E"/>
    <w:rsid w:val="00456AC6"/>
    <w:rsid w:val="00456B42"/>
    <w:rsid w:val="004570F0"/>
    <w:rsid w:val="004571D2"/>
    <w:rsid w:val="0045722B"/>
    <w:rsid w:val="00457263"/>
    <w:rsid w:val="004572F7"/>
    <w:rsid w:val="004573B2"/>
    <w:rsid w:val="004573B5"/>
    <w:rsid w:val="004574A1"/>
    <w:rsid w:val="00457621"/>
    <w:rsid w:val="0045769F"/>
    <w:rsid w:val="0045771B"/>
    <w:rsid w:val="0045775F"/>
    <w:rsid w:val="00457761"/>
    <w:rsid w:val="0045776B"/>
    <w:rsid w:val="0045781E"/>
    <w:rsid w:val="00457CA8"/>
    <w:rsid w:val="00457E73"/>
    <w:rsid w:val="00457EFE"/>
    <w:rsid w:val="0046030D"/>
    <w:rsid w:val="0046049B"/>
    <w:rsid w:val="00460675"/>
    <w:rsid w:val="004607A2"/>
    <w:rsid w:val="00460A48"/>
    <w:rsid w:val="00460A97"/>
    <w:rsid w:val="00460AD0"/>
    <w:rsid w:val="00460B30"/>
    <w:rsid w:val="00460B3F"/>
    <w:rsid w:val="00460B54"/>
    <w:rsid w:val="00460BA8"/>
    <w:rsid w:val="00460E78"/>
    <w:rsid w:val="00460F78"/>
    <w:rsid w:val="00460FC8"/>
    <w:rsid w:val="00460FCE"/>
    <w:rsid w:val="00461002"/>
    <w:rsid w:val="0046100C"/>
    <w:rsid w:val="00461140"/>
    <w:rsid w:val="0046119E"/>
    <w:rsid w:val="0046127D"/>
    <w:rsid w:val="00461324"/>
    <w:rsid w:val="00461338"/>
    <w:rsid w:val="004613C5"/>
    <w:rsid w:val="004614AE"/>
    <w:rsid w:val="00461566"/>
    <w:rsid w:val="0046161D"/>
    <w:rsid w:val="004617ED"/>
    <w:rsid w:val="0046180A"/>
    <w:rsid w:val="00461913"/>
    <w:rsid w:val="0046199A"/>
    <w:rsid w:val="004619BC"/>
    <w:rsid w:val="00461A07"/>
    <w:rsid w:val="00461BB3"/>
    <w:rsid w:val="00461E5F"/>
    <w:rsid w:val="00461FAE"/>
    <w:rsid w:val="0046258C"/>
    <w:rsid w:val="004629D3"/>
    <w:rsid w:val="00462A3C"/>
    <w:rsid w:val="00462A69"/>
    <w:rsid w:val="00462F12"/>
    <w:rsid w:val="00462F58"/>
    <w:rsid w:val="004630EF"/>
    <w:rsid w:val="004630FF"/>
    <w:rsid w:val="00463119"/>
    <w:rsid w:val="00463215"/>
    <w:rsid w:val="0046327E"/>
    <w:rsid w:val="004632CB"/>
    <w:rsid w:val="00463479"/>
    <w:rsid w:val="00463502"/>
    <w:rsid w:val="004638DB"/>
    <w:rsid w:val="004639EA"/>
    <w:rsid w:val="00463B86"/>
    <w:rsid w:val="00463CC1"/>
    <w:rsid w:val="00463DE6"/>
    <w:rsid w:val="00463ECF"/>
    <w:rsid w:val="0046406C"/>
    <w:rsid w:val="004640D0"/>
    <w:rsid w:val="00464102"/>
    <w:rsid w:val="00464169"/>
    <w:rsid w:val="00464291"/>
    <w:rsid w:val="004644E0"/>
    <w:rsid w:val="004646D9"/>
    <w:rsid w:val="00464F30"/>
    <w:rsid w:val="00465035"/>
    <w:rsid w:val="00465182"/>
    <w:rsid w:val="00465353"/>
    <w:rsid w:val="00465693"/>
    <w:rsid w:val="0046576D"/>
    <w:rsid w:val="00465C9C"/>
    <w:rsid w:val="00465E30"/>
    <w:rsid w:val="00466115"/>
    <w:rsid w:val="0046641E"/>
    <w:rsid w:val="0046666B"/>
    <w:rsid w:val="0046684D"/>
    <w:rsid w:val="004669D8"/>
    <w:rsid w:val="00466BCA"/>
    <w:rsid w:val="00466BD6"/>
    <w:rsid w:val="00466DA2"/>
    <w:rsid w:val="00466E87"/>
    <w:rsid w:val="00466F13"/>
    <w:rsid w:val="004670FB"/>
    <w:rsid w:val="00467469"/>
    <w:rsid w:val="004674FB"/>
    <w:rsid w:val="00467557"/>
    <w:rsid w:val="00467775"/>
    <w:rsid w:val="00467A24"/>
    <w:rsid w:val="00467A2F"/>
    <w:rsid w:val="00467B16"/>
    <w:rsid w:val="00467D05"/>
    <w:rsid w:val="00467EDF"/>
    <w:rsid w:val="00470183"/>
    <w:rsid w:val="00470304"/>
    <w:rsid w:val="004705F1"/>
    <w:rsid w:val="0047067E"/>
    <w:rsid w:val="004708BE"/>
    <w:rsid w:val="00470C14"/>
    <w:rsid w:val="00470C8F"/>
    <w:rsid w:val="00470D4D"/>
    <w:rsid w:val="00470E3C"/>
    <w:rsid w:val="00470F4F"/>
    <w:rsid w:val="0047105F"/>
    <w:rsid w:val="00471084"/>
    <w:rsid w:val="0047115E"/>
    <w:rsid w:val="00471196"/>
    <w:rsid w:val="004711CC"/>
    <w:rsid w:val="00471365"/>
    <w:rsid w:val="00471525"/>
    <w:rsid w:val="00471560"/>
    <w:rsid w:val="004718F6"/>
    <w:rsid w:val="00471A08"/>
    <w:rsid w:val="00471AA7"/>
    <w:rsid w:val="00471CAC"/>
    <w:rsid w:val="00471D5A"/>
    <w:rsid w:val="00471EB7"/>
    <w:rsid w:val="00471EBA"/>
    <w:rsid w:val="00471ED2"/>
    <w:rsid w:val="00471F16"/>
    <w:rsid w:val="004720D3"/>
    <w:rsid w:val="0047210E"/>
    <w:rsid w:val="00472311"/>
    <w:rsid w:val="00472424"/>
    <w:rsid w:val="0047257C"/>
    <w:rsid w:val="00472762"/>
    <w:rsid w:val="00472883"/>
    <w:rsid w:val="004728C4"/>
    <w:rsid w:val="00472A36"/>
    <w:rsid w:val="00472AE6"/>
    <w:rsid w:val="00472D6B"/>
    <w:rsid w:val="00472DE8"/>
    <w:rsid w:val="00472EA9"/>
    <w:rsid w:val="00472F08"/>
    <w:rsid w:val="00472F34"/>
    <w:rsid w:val="00473265"/>
    <w:rsid w:val="004733F0"/>
    <w:rsid w:val="00473615"/>
    <w:rsid w:val="00473743"/>
    <w:rsid w:val="004739C7"/>
    <w:rsid w:val="00473AEE"/>
    <w:rsid w:val="00473CF8"/>
    <w:rsid w:val="00473D95"/>
    <w:rsid w:val="00473DFB"/>
    <w:rsid w:val="00473FE1"/>
    <w:rsid w:val="004740A0"/>
    <w:rsid w:val="0047455E"/>
    <w:rsid w:val="00474892"/>
    <w:rsid w:val="004748BA"/>
    <w:rsid w:val="004748E0"/>
    <w:rsid w:val="00474A28"/>
    <w:rsid w:val="00474C4A"/>
    <w:rsid w:val="00474D88"/>
    <w:rsid w:val="00474DB6"/>
    <w:rsid w:val="00474E78"/>
    <w:rsid w:val="00474F2F"/>
    <w:rsid w:val="00474F9E"/>
    <w:rsid w:val="0047506E"/>
    <w:rsid w:val="004751B0"/>
    <w:rsid w:val="004752C8"/>
    <w:rsid w:val="004755E7"/>
    <w:rsid w:val="00475666"/>
    <w:rsid w:val="00475798"/>
    <w:rsid w:val="004757E1"/>
    <w:rsid w:val="00475857"/>
    <w:rsid w:val="00475970"/>
    <w:rsid w:val="00475BC9"/>
    <w:rsid w:val="00475C83"/>
    <w:rsid w:val="00475CF4"/>
    <w:rsid w:val="00475D15"/>
    <w:rsid w:val="00475DCF"/>
    <w:rsid w:val="00475E97"/>
    <w:rsid w:val="00475F0E"/>
    <w:rsid w:val="00475F86"/>
    <w:rsid w:val="0047604A"/>
    <w:rsid w:val="004761C4"/>
    <w:rsid w:val="004762A9"/>
    <w:rsid w:val="0047631D"/>
    <w:rsid w:val="00476387"/>
    <w:rsid w:val="0047640A"/>
    <w:rsid w:val="0047647B"/>
    <w:rsid w:val="004766CC"/>
    <w:rsid w:val="00476B34"/>
    <w:rsid w:val="00476D15"/>
    <w:rsid w:val="00476EB9"/>
    <w:rsid w:val="00477232"/>
    <w:rsid w:val="004773FF"/>
    <w:rsid w:val="004775BC"/>
    <w:rsid w:val="004775CC"/>
    <w:rsid w:val="00477603"/>
    <w:rsid w:val="0047771B"/>
    <w:rsid w:val="0047774C"/>
    <w:rsid w:val="004778EB"/>
    <w:rsid w:val="00477944"/>
    <w:rsid w:val="00477A43"/>
    <w:rsid w:val="00477B31"/>
    <w:rsid w:val="00477B5D"/>
    <w:rsid w:val="00477C44"/>
    <w:rsid w:val="00477DE5"/>
    <w:rsid w:val="00477F15"/>
    <w:rsid w:val="00477F88"/>
    <w:rsid w:val="00480143"/>
    <w:rsid w:val="00480493"/>
    <w:rsid w:val="0048062B"/>
    <w:rsid w:val="00480654"/>
    <w:rsid w:val="00480849"/>
    <w:rsid w:val="00480A78"/>
    <w:rsid w:val="00480C6A"/>
    <w:rsid w:val="00480C77"/>
    <w:rsid w:val="00480CDD"/>
    <w:rsid w:val="00480D0B"/>
    <w:rsid w:val="00480E2B"/>
    <w:rsid w:val="00480EF3"/>
    <w:rsid w:val="00480F14"/>
    <w:rsid w:val="00481179"/>
    <w:rsid w:val="004812A1"/>
    <w:rsid w:val="004815A2"/>
    <w:rsid w:val="0048179C"/>
    <w:rsid w:val="00481893"/>
    <w:rsid w:val="00481A83"/>
    <w:rsid w:val="00481C26"/>
    <w:rsid w:val="00482026"/>
    <w:rsid w:val="004824E0"/>
    <w:rsid w:val="004824E5"/>
    <w:rsid w:val="004826EA"/>
    <w:rsid w:val="0048273C"/>
    <w:rsid w:val="0048278A"/>
    <w:rsid w:val="00482824"/>
    <w:rsid w:val="00482ACA"/>
    <w:rsid w:val="00482CAF"/>
    <w:rsid w:val="00482E4E"/>
    <w:rsid w:val="00482E86"/>
    <w:rsid w:val="00482F1E"/>
    <w:rsid w:val="00482F28"/>
    <w:rsid w:val="00482FC1"/>
    <w:rsid w:val="00483128"/>
    <w:rsid w:val="004831D7"/>
    <w:rsid w:val="00483384"/>
    <w:rsid w:val="004833E1"/>
    <w:rsid w:val="00483456"/>
    <w:rsid w:val="00483573"/>
    <w:rsid w:val="00483727"/>
    <w:rsid w:val="00483ABC"/>
    <w:rsid w:val="00483B59"/>
    <w:rsid w:val="00483D7D"/>
    <w:rsid w:val="00483E4D"/>
    <w:rsid w:val="00483E83"/>
    <w:rsid w:val="004840EC"/>
    <w:rsid w:val="00484155"/>
    <w:rsid w:val="00484276"/>
    <w:rsid w:val="004842EB"/>
    <w:rsid w:val="004844D9"/>
    <w:rsid w:val="00484978"/>
    <w:rsid w:val="00484AD4"/>
    <w:rsid w:val="00484C79"/>
    <w:rsid w:val="00484C8C"/>
    <w:rsid w:val="00484D2E"/>
    <w:rsid w:val="00485066"/>
    <w:rsid w:val="00485252"/>
    <w:rsid w:val="00485498"/>
    <w:rsid w:val="00485557"/>
    <w:rsid w:val="004857F9"/>
    <w:rsid w:val="00485AF4"/>
    <w:rsid w:val="00485BBB"/>
    <w:rsid w:val="00485BF3"/>
    <w:rsid w:val="00485D4E"/>
    <w:rsid w:val="00485E08"/>
    <w:rsid w:val="00485E71"/>
    <w:rsid w:val="0048620D"/>
    <w:rsid w:val="0048623A"/>
    <w:rsid w:val="00486245"/>
    <w:rsid w:val="00486489"/>
    <w:rsid w:val="0048649D"/>
    <w:rsid w:val="004865F3"/>
    <w:rsid w:val="0048699E"/>
    <w:rsid w:val="00486A51"/>
    <w:rsid w:val="00486C86"/>
    <w:rsid w:val="00486C94"/>
    <w:rsid w:val="004874F8"/>
    <w:rsid w:val="00487601"/>
    <w:rsid w:val="004876A1"/>
    <w:rsid w:val="00487A66"/>
    <w:rsid w:val="00487AA4"/>
    <w:rsid w:val="00487C12"/>
    <w:rsid w:val="00487CE6"/>
    <w:rsid w:val="00487E1A"/>
    <w:rsid w:val="00487F85"/>
    <w:rsid w:val="00490291"/>
    <w:rsid w:val="004903C4"/>
    <w:rsid w:val="004905F6"/>
    <w:rsid w:val="00490737"/>
    <w:rsid w:val="00490765"/>
    <w:rsid w:val="0049094C"/>
    <w:rsid w:val="0049094E"/>
    <w:rsid w:val="00490992"/>
    <w:rsid w:val="00490A21"/>
    <w:rsid w:val="00490A46"/>
    <w:rsid w:val="00490A5E"/>
    <w:rsid w:val="00490A98"/>
    <w:rsid w:val="00490BD6"/>
    <w:rsid w:val="00490C55"/>
    <w:rsid w:val="00490D53"/>
    <w:rsid w:val="00490E0E"/>
    <w:rsid w:val="00490FC9"/>
    <w:rsid w:val="00491124"/>
    <w:rsid w:val="0049124C"/>
    <w:rsid w:val="00491270"/>
    <w:rsid w:val="0049138E"/>
    <w:rsid w:val="004913F0"/>
    <w:rsid w:val="0049145A"/>
    <w:rsid w:val="00491719"/>
    <w:rsid w:val="004917CF"/>
    <w:rsid w:val="00491BB7"/>
    <w:rsid w:val="00491C32"/>
    <w:rsid w:val="00491EA3"/>
    <w:rsid w:val="00491EF6"/>
    <w:rsid w:val="00491F31"/>
    <w:rsid w:val="00492024"/>
    <w:rsid w:val="00492422"/>
    <w:rsid w:val="00492506"/>
    <w:rsid w:val="00492599"/>
    <w:rsid w:val="00492825"/>
    <w:rsid w:val="0049284C"/>
    <w:rsid w:val="00492B82"/>
    <w:rsid w:val="00492B9B"/>
    <w:rsid w:val="00492BCA"/>
    <w:rsid w:val="00492C65"/>
    <w:rsid w:val="00492CB2"/>
    <w:rsid w:val="00492D4E"/>
    <w:rsid w:val="00492D93"/>
    <w:rsid w:val="00492FB0"/>
    <w:rsid w:val="0049300E"/>
    <w:rsid w:val="00493022"/>
    <w:rsid w:val="00493026"/>
    <w:rsid w:val="0049313B"/>
    <w:rsid w:val="004933D7"/>
    <w:rsid w:val="00493591"/>
    <w:rsid w:val="0049381C"/>
    <w:rsid w:val="00493B0C"/>
    <w:rsid w:val="00493B44"/>
    <w:rsid w:val="00493C8F"/>
    <w:rsid w:val="00493CD2"/>
    <w:rsid w:val="00493DF8"/>
    <w:rsid w:val="00493EB5"/>
    <w:rsid w:val="00493EB6"/>
    <w:rsid w:val="00493EE9"/>
    <w:rsid w:val="004940C1"/>
    <w:rsid w:val="004941C4"/>
    <w:rsid w:val="00494306"/>
    <w:rsid w:val="00494411"/>
    <w:rsid w:val="0049449F"/>
    <w:rsid w:val="004944FD"/>
    <w:rsid w:val="00494503"/>
    <w:rsid w:val="00494659"/>
    <w:rsid w:val="00494755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6A7"/>
    <w:rsid w:val="00495721"/>
    <w:rsid w:val="004959C6"/>
    <w:rsid w:val="00495B39"/>
    <w:rsid w:val="00495C03"/>
    <w:rsid w:val="00495C2E"/>
    <w:rsid w:val="00495CDD"/>
    <w:rsid w:val="00495F56"/>
    <w:rsid w:val="00496054"/>
    <w:rsid w:val="00496071"/>
    <w:rsid w:val="00496466"/>
    <w:rsid w:val="0049649C"/>
    <w:rsid w:val="00496634"/>
    <w:rsid w:val="0049674D"/>
    <w:rsid w:val="0049698A"/>
    <w:rsid w:val="004969C0"/>
    <w:rsid w:val="00496AD3"/>
    <w:rsid w:val="00496B83"/>
    <w:rsid w:val="00496B9A"/>
    <w:rsid w:val="00496BC6"/>
    <w:rsid w:val="00496BC9"/>
    <w:rsid w:val="00496C5C"/>
    <w:rsid w:val="00496D01"/>
    <w:rsid w:val="00496DB9"/>
    <w:rsid w:val="00496DC5"/>
    <w:rsid w:val="00496DD7"/>
    <w:rsid w:val="004970D6"/>
    <w:rsid w:val="0049716D"/>
    <w:rsid w:val="0049736B"/>
    <w:rsid w:val="004979A2"/>
    <w:rsid w:val="00497A6C"/>
    <w:rsid w:val="00497BF2"/>
    <w:rsid w:val="00497D04"/>
    <w:rsid w:val="00497D4D"/>
    <w:rsid w:val="00497D57"/>
    <w:rsid w:val="00497DFD"/>
    <w:rsid w:val="00497FF5"/>
    <w:rsid w:val="004A002F"/>
    <w:rsid w:val="004A00D1"/>
    <w:rsid w:val="004A01BD"/>
    <w:rsid w:val="004A01D9"/>
    <w:rsid w:val="004A02CE"/>
    <w:rsid w:val="004A02F3"/>
    <w:rsid w:val="004A0455"/>
    <w:rsid w:val="004A049F"/>
    <w:rsid w:val="004A07E8"/>
    <w:rsid w:val="004A0994"/>
    <w:rsid w:val="004A0C34"/>
    <w:rsid w:val="004A0CC0"/>
    <w:rsid w:val="004A0DD0"/>
    <w:rsid w:val="004A0DFE"/>
    <w:rsid w:val="004A0FD4"/>
    <w:rsid w:val="004A0FE4"/>
    <w:rsid w:val="004A11EC"/>
    <w:rsid w:val="004A1226"/>
    <w:rsid w:val="004A13B2"/>
    <w:rsid w:val="004A1449"/>
    <w:rsid w:val="004A1689"/>
    <w:rsid w:val="004A182F"/>
    <w:rsid w:val="004A18EF"/>
    <w:rsid w:val="004A1AF9"/>
    <w:rsid w:val="004A1C16"/>
    <w:rsid w:val="004A1C67"/>
    <w:rsid w:val="004A1CDC"/>
    <w:rsid w:val="004A1D33"/>
    <w:rsid w:val="004A1D8C"/>
    <w:rsid w:val="004A1E30"/>
    <w:rsid w:val="004A1E74"/>
    <w:rsid w:val="004A1ECA"/>
    <w:rsid w:val="004A2129"/>
    <w:rsid w:val="004A2212"/>
    <w:rsid w:val="004A22B9"/>
    <w:rsid w:val="004A234A"/>
    <w:rsid w:val="004A2587"/>
    <w:rsid w:val="004A258D"/>
    <w:rsid w:val="004A2817"/>
    <w:rsid w:val="004A2881"/>
    <w:rsid w:val="004A28C0"/>
    <w:rsid w:val="004A2906"/>
    <w:rsid w:val="004A295B"/>
    <w:rsid w:val="004A2F89"/>
    <w:rsid w:val="004A3267"/>
    <w:rsid w:val="004A3305"/>
    <w:rsid w:val="004A33C8"/>
    <w:rsid w:val="004A33E1"/>
    <w:rsid w:val="004A34A2"/>
    <w:rsid w:val="004A351E"/>
    <w:rsid w:val="004A3675"/>
    <w:rsid w:val="004A37D9"/>
    <w:rsid w:val="004A3AD2"/>
    <w:rsid w:val="004A3B65"/>
    <w:rsid w:val="004A3BF5"/>
    <w:rsid w:val="004A3EF1"/>
    <w:rsid w:val="004A3F56"/>
    <w:rsid w:val="004A407C"/>
    <w:rsid w:val="004A40A6"/>
    <w:rsid w:val="004A45D5"/>
    <w:rsid w:val="004A4EAE"/>
    <w:rsid w:val="004A5BC3"/>
    <w:rsid w:val="004A5BFC"/>
    <w:rsid w:val="004A5FE9"/>
    <w:rsid w:val="004A6005"/>
    <w:rsid w:val="004A62DD"/>
    <w:rsid w:val="004A653C"/>
    <w:rsid w:val="004A6634"/>
    <w:rsid w:val="004A67D3"/>
    <w:rsid w:val="004A6CF6"/>
    <w:rsid w:val="004A7039"/>
    <w:rsid w:val="004A7096"/>
    <w:rsid w:val="004A73A9"/>
    <w:rsid w:val="004A7443"/>
    <w:rsid w:val="004A77B6"/>
    <w:rsid w:val="004A7905"/>
    <w:rsid w:val="004A796F"/>
    <w:rsid w:val="004A7A2D"/>
    <w:rsid w:val="004A7B68"/>
    <w:rsid w:val="004A7B95"/>
    <w:rsid w:val="004A7DEA"/>
    <w:rsid w:val="004B0039"/>
    <w:rsid w:val="004B01C2"/>
    <w:rsid w:val="004B030B"/>
    <w:rsid w:val="004B05D2"/>
    <w:rsid w:val="004B06A5"/>
    <w:rsid w:val="004B07C0"/>
    <w:rsid w:val="004B084D"/>
    <w:rsid w:val="004B0BFF"/>
    <w:rsid w:val="004B0D43"/>
    <w:rsid w:val="004B0DF2"/>
    <w:rsid w:val="004B0E57"/>
    <w:rsid w:val="004B10C5"/>
    <w:rsid w:val="004B12AB"/>
    <w:rsid w:val="004B1305"/>
    <w:rsid w:val="004B133A"/>
    <w:rsid w:val="004B1423"/>
    <w:rsid w:val="004B14AC"/>
    <w:rsid w:val="004B14B9"/>
    <w:rsid w:val="004B14FA"/>
    <w:rsid w:val="004B16EB"/>
    <w:rsid w:val="004B19F2"/>
    <w:rsid w:val="004B1CC3"/>
    <w:rsid w:val="004B1DF6"/>
    <w:rsid w:val="004B2193"/>
    <w:rsid w:val="004B229B"/>
    <w:rsid w:val="004B239B"/>
    <w:rsid w:val="004B25D2"/>
    <w:rsid w:val="004B2804"/>
    <w:rsid w:val="004B2B34"/>
    <w:rsid w:val="004B2B95"/>
    <w:rsid w:val="004B2E24"/>
    <w:rsid w:val="004B2E92"/>
    <w:rsid w:val="004B2FC7"/>
    <w:rsid w:val="004B30D4"/>
    <w:rsid w:val="004B31F5"/>
    <w:rsid w:val="004B32F6"/>
    <w:rsid w:val="004B3615"/>
    <w:rsid w:val="004B364C"/>
    <w:rsid w:val="004B3719"/>
    <w:rsid w:val="004B3AB6"/>
    <w:rsid w:val="004B3F66"/>
    <w:rsid w:val="004B425D"/>
    <w:rsid w:val="004B42FA"/>
    <w:rsid w:val="004B4324"/>
    <w:rsid w:val="004B4571"/>
    <w:rsid w:val="004B45D5"/>
    <w:rsid w:val="004B4717"/>
    <w:rsid w:val="004B4C47"/>
    <w:rsid w:val="004B4DAC"/>
    <w:rsid w:val="004B4DAF"/>
    <w:rsid w:val="004B4EAF"/>
    <w:rsid w:val="004B4F72"/>
    <w:rsid w:val="004B4FB7"/>
    <w:rsid w:val="004B4FCA"/>
    <w:rsid w:val="004B4FFF"/>
    <w:rsid w:val="004B536A"/>
    <w:rsid w:val="004B5429"/>
    <w:rsid w:val="004B5488"/>
    <w:rsid w:val="004B54B3"/>
    <w:rsid w:val="004B54B7"/>
    <w:rsid w:val="004B566B"/>
    <w:rsid w:val="004B5702"/>
    <w:rsid w:val="004B5956"/>
    <w:rsid w:val="004B5B54"/>
    <w:rsid w:val="004B5B69"/>
    <w:rsid w:val="004B5B97"/>
    <w:rsid w:val="004B5BC0"/>
    <w:rsid w:val="004B5C81"/>
    <w:rsid w:val="004B5CA7"/>
    <w:rsid w:val="004B5D81"/>
    <w:rsid w:val="004B5F00"/>
    <w:rsid w:val="004B61C3"/>
    <w:rsid w:val="004B65DA"/>
    <w:rsid w:val="004B6742"/>
    <w:rsid w:val="004B689B"/>
    <w:rsid w:val="004B69AF"/>
    <w:rsid w:val="004B6B6A"/>
    <w:rsid w:val="004B6D7E"/>
    <w:rsid w:val="004B6EBE"/>
    <w:rsid w:val="004B731D"/>
    <w:rsid w:val="004B73D5"/>
    <w:rsid w:val="004B7433"/>
    <w:rsid w:val="004B75BF"/>
    <w:rsid w:val="004B7668"/>
    <w:rsid w:val="004B7672"/>
    <w:rsid w:val="004B76C4"/>
    <w:rsid w:val="004B784D"/>
    <w:rsid w:val="004B7A13"/>
    <w:rsid w:val="004B7B3F"/>
    <w:rsid w:val="004B7E5F"/>
    <w:rsid w:val="004B7F96"/>
    <w:rsid w:val="004B7FA5"/>
    <w:rsid w:val="004C0016"/>
    <w:rsid w:val="004C00D3"/>
    <w:rsid w:val="004C040D"/>
    <w:rsid w:val="004C041D"/>
    <w:rsid w:val="004C060D"/>
    <w:rsid w:val="004C0868"/>
    <w:rsid w:val="004C0955"/>
    <w:rsid w:val="004C09BA"/>
    <w:rsid w:val="004C0A7C"/>
    <w:rsid w:val="004C0BCD"/>
    <w:rsid w:val="004C0BD1"/>
    <w:rsid w:val="004C1141"/>
    <w:rsid w:val="004C1166"/>
    <w:rsid w:val="004C1176"/>
    <w:rsid w:val="004C12F8"/>
    <w:rsid w:val="004C141D"/>
    <w:rsid w:val="004C1754"/>
    <w:rsid w:val="004C179C"/>
    <w:rsid w:val="004C1807"/>
    <w:rsid w:val="004C18C8"/>
    <w:rsid w:val="004C1A21"/>
    <w:rsid w:val="004C1AB9"/>
    <w:rsid w:val="004C1B1A"/>
    <w:rsid w:val="004C1B73"/>
    <w:rsid w:val="004C1C38"/>
    <w:rsid w:val="004C1D7D"/>
    <w:rsid w:val="004C1F69"/>
    <w:rsid w:val="004C20CA"/>
    <w:rsid w:val="004C2651"/>
    <w:rsid w:val="004C26C3"/>
    <w:rsid w:val="004C2814"/>
    <w:rsid w:val="004C29D5"/>
    <w:rsid w:val="004C2A06"/>
    <w:rsid w:val="004C2A3B"/>
    <w:rsid w:val="004C2A3C"/>
    <w:rsid w:val="004C2B93"/>
    <w:rsid w:val="004C2DB8"/>
    <w:rsid w:val="004C2F5D"/>
    <w:rsid w:val="004C2FCE"/>
    <w:rsid w:val="004C3339"/>
    <w:rsid w:val="004C34FE"/>
    <w:rsid w:val="004C3805"/>
    <w:rsid w:val="004C381A"/>
    <w:rsid w:val="004C38A7"/>
    <w:rsid w:val="004C3BD3"/>
    <w:rsid w:val="004C3C64"/>
    <w:rsid w:val="004C3DC3"/>
    <w:rsid w:val="004C3E89"/>
    <w:rsid w:val="004C4129"/>
    <w:rsid w:val="004C4335"/>
    <w:rsid w:val="004C433A"/>
    <w:rsid w:val="004C43D4"/>
    <w:rsid w:val="004C43DB"/>
    <w:rsid w:val="004C44B9"/>
    <w:rsid w:val="004C465F"/>
    <w:rsid w:val="004C4808"/>
    <w:rsid w:val="004C4899"/>
    <w:rsid w:val="004C48B9"/>
    <w:rsid w:val="004C4AB6"/>
    <w:rsid w:val="004C4C53"/>
    <w:rsid w:val="004C4CD9"/>
    <w:rsid w:val="004C4E85"/>
    <w:rsid w:val="004C4F8A"/>
    <w:rsid w:val="004C5083"/>
    <w:rsid w:val="004C50D1"/>
    <w:rsid w:val="004C515A"/>
    <w:rsid w:val="004C5160"/>
    <w:rsid w:val="004C5172"/>
    <w:rsid w:val="004C52AE"/>
    <w:rsid w:val="004C5301"/>
    <w:rsid w:val="004C5382"/>
    <w:rsid w:val="004C5570"/>
    <w:rsid w:val="004C5861"/>
    <w:rsid w:val="004C588D"/>
    <w:rsid w:val="004C5CE9"/>
    <w:rsid w:val="004C5DC4"/>
    <w:rsid w:val="004C5E30"/>
    <w:rsid w:val="004C61EB"/>
    <w:rsid w:val="004C62BD"/>
    <w:rsid w:val="004C65E3"/>
    <w:rsid w:val="004C6655"/>
    <w:rsid w:val="004C6697"/>
    <w:rsid w:val="004C6848"/>
    <w:rsid w:val="004C6865"/>
    <w:rsid w:val="004C68B1"/>
    <w:rsid w:val="004C6918"/>
    <w:rsid w:val="004C6A7B"/>
    <w:rsid w:val="004C6A8F"/>
    <w:rsid w:val="004C6B19"/>
    <w:rsid w:val="004C6BCF"/>
    <w:rsid w:val="004C6D66"/>
    <w:rsid w:val="004C6DDD"/>
    <w:rsid w:val="004C6E7F"/>
    <w:rsid w:val="004C6FCD"/>
    <w:rsid w:val="004C6FF8"/>
    <w:rsid w:val="004C709C"/>
    <w:rsid w:val="004C75F1"/>
    <w:rsid w:val="004C7665"/>
    <w:rsid w:val="004C7819"/>
    <w:rsid w:val="004C7857"/>
    <w:rsid w:val="004C7874"/>
    <w:rsid w:val="004C7971"/>
    <w:rsid w:val="004C7C2D"/>
    <w:rsid w:val="004C7C41"/>
    <w:rsid w:val="004C7D8C"/>
    <w:rsid w:val="004C7EAE"/>
    <w:rsid w:val="004C7ECB"/>
    <w:rsid w:val="004D0073"/>
    <w:rsid w:val="004D02EF"/>
    <w:rsid w:val="004D036E"/>
    <w:rsid w:val="004D042D"/>
    <w:rsid w:val="004D048F"/>
    <w:rsid w:val="004D0518"/>
    <w:rsid w:val="004D0526"/>
    <w:rsid w:val="004D05BA"/>
    <w:rsid w:val="004D05FE"/>
    <w:rsid w:val="004D067C"/>
    <w:rsid w:val="004D0692"/>
    <w:rsid w:val="004D0769"/>
    <w:rsid w:val="004D0854"/>
    <w:rsid w:val="004D09CA"/>
    <w:rsid w:val="004D09E5"/>
    <w:rsid w:val="004D0B04"/>
    <w:rsid w:val="004D0D79"/>
    <w:rsid w:val="004D0E8F"/>
    <w:rsid w:val="004D0EA1"/>
    <w:rsid w:val="004D0F24"/>
    <w:rsid w:val="004D0FCA"/>
    <w:rsid w:val="004D10AF"/>
    <w:rsid w:val="004D10B1"/>
    <w:rsid w:val="004D10E8"/>
    <w:rsid w:val="004D1102"/>
    <w:rsid w:val="004D1294"/>
    <w:rsid w:val="004D151A"/>
    <w:rsid w:val="004D15D6"/>
    <w:rsid w:val="004D1611"/>
    <w:rsid w:val="004D16AF"/>
    <w:rsid w:val="004D1869"/>
    <w:rsid w:val="004D1A0C"/>
    <w:rsid w:val="004D1CE1"/>
    <w:rsid w:val="004D1CE4"/>
    <w:rsid w:val="004D2205"/>
    <w:rsid w:val="004D23FB"/>
    <w:rsid w:val="004D25BC"/>
    <w:rsid w:val="004D25FC"/>
    <w:rsid w:val="004D2675"/>
    <w:rsid w:val="004D2688"/>
    <w:rsid w:val="004D27E4"/>
    <w:rsid w:val="004D2873"/>
    <w:rsid w:val="004D2A3B"/>
    <w:rsid w:val="004D2BD1"/>
    <w:rsid w:val="004D2C4E"/>
    <w:rsid w:val="004D2D18"/>
    <w:rsid w:val="004D2D63"/>
    <w:rsid w:val="004D2ECA"/>
    <w:rsid w:val="004D2EE0"/>
    <w:rsid w:val="004D2F0A"/>
    <w:rsid w:val="004D304D"/>
    <w:rsid w:val="004D31B6"/>
    <w:rsid w:val="004D336D"/>
    <w:rsid w:val="004D33EA"/>
    <w:rsid w:val="004D3534"/>
    <w:rsid w:val="004D356B"/>
    <w:rsid w:val="004D382B"/>
    <w:rsid w:val="004D390F"/>
    <w:rsid w:val="004D3AA1"/>
    <w:rsid w:val="004D3B8D"/>
    <w:rsid w:val="004D3BC7"/>
    <w:rsid w:val="004D3F3E"/>
    <w:rsid w:val="004D402B"/>
    <w:rsid w:val="004D40C7"/>
    <w:rsid w:val="004D416D"/>
    <w:rsid w:val="004D433A"/>
    <w:rsid w:val="004D4377"/>
    <w:rsid w:val="004D44EA"/>
    <w:rsid w:val="004D453F"/>
    <w:rsid w:val="004D454D"/>
    <w:rsid w:val="004D458A"/>
    <w:rsid w:val="004D462E"/>
    <w:rsid w:val="004D4833"/>
    <w:rsid w:val="004D4981"/>
    <w:rsid w:val="004D4A96"/>
    <w:rsid w:val="004D4C1B"/>
    <w:rsid w:val="004D4D05"/>
    <w:rsid w:val="004D4D08"/>
    <w:rsid w:val="004D4D1D"/>
    <w:rsid w:val="004D4E12"/>
    <w:rsid w:val="004D50D6"/>
    <w:rsid w:val="004D51B1"/>
    <w:rsid w:val="004D5609"/>
    <w:rsid w:val="004D5660"/>
    <w:rsid w:val="004D5788"/>
    <w:rsid w:val="004D5993"/>
    <w:rsid w:val="004D5A3F"/>
    <w:rsid w:val="004D5B10"/>
    <w:rsid w:val="004D5B99"/>
    <w:rsid w:val="004D5ED7"/>
    <w:rsid w:val="004D5F1A"/>
    <w:rsid w:val="004D6033"/>
    <w:rsid w:val="004D6535"/>
    <w:rsid w:val="004D656C"/>
    <w:rsid w:val="004D66AA"/>
    <w:rsid w:val="004D66CD"/>
    <w:rsid w:val="004D67F4"/>
    <w:rsid w:val="004D680D"/>
    <w:rsid w:val="004D68AE"/>
    <w:rsid w:val="004D69A9"/>
    <w:rsid w:val="004D700C"/>
    <w:rsid w:val="004D703E"/>
    <w:rsid w:val="004D72DB"/>
    <w:rsid w:val="004D739A"/>
    <w:rsid w:val="004D73F9"/>
    <w:rsid w:val="004D7500"/>
    <w:rsid w:val="004D796C"/>
    <w:rsid w:val="004D79AE"/>
    <w:rsid w:val="004D7E23"/>
    <w:rsid w:val="004E0091"/>
    <w:rsid w:val="004E02C9"/>
    <w:rsid w:val="004E036E"/>
    <w:rsid w:val="004E067A"/>
    <w:rsid w:val="004E08D3"/>
    <w:rsid w:val="004E090F"/>
    <w:rsid w:val="004E0949"/>
    <w:rsid w:val="004E098C"/>
    <w:rsid w:val="004E0997"/>
    <w:rsid w:val="004E0A5B"/>
    <w:rsid w:val="004E0A79"/>
    <w:rsid w:val="004E0B9A"/>
    <w:rsid w:val="004E0D3E"/>
    <w:rsid w:val="004E0EF7"/>
    <w:rsid w:val="004E1006"/>
    <w:rsid w:val="004E1057"/>
    <w:rsid w:val="004E113A"/>
    <w:rsid w:val="004E11F5"/>
    <w:rsid w:val="004E13F9"/>
    <w:rsid w:val="004E147B"/>
    <w:rsid w:val="004E19C7"/>
    <w:rsid w:val="004E1C34"/>
    <w:rsid w:val="004E1C9E"/>
    <w:rsid w:val="004E1CC6"/>
    <w:rsid w:val="004E1DCB"/>
    <w:rsid w:val="004E1E02"/>
    <w:rsid w:val="004E1E09"/>
    <w:rsid w:val="004E1F1A"/>
    <w:rsid w:val="004E2110"/>
    <w:rsid w:val="004E21B7"/>
    <w:rsid w:val="004E21DD"/>
    <w:rsid w:val="004E2266"/>
    <w:rsid w:val="004E25EA"/>
    <w:rsid w:val="004E2638"/>
    <w:rsid w:val="004E26FF"/>
    <w:rsid w:val="004E2818"/>
    <w:rsid w:val="004E290F"/>
    <w:rsid w:val="004E29D8"/>
    <w:rsid w:val="004E2AD7"/>
    <w:rsid w:val="004E2B26"/>
    <w:rsid w:val="004E2B50"/>
    <w:rsid w:val="004E2E9D"/>
    <w:rsid w:val="004E304C"/>
    <w:rsid w:val="004E320B"/>
    <w:rsid w:val="004E32C9"/>
    <w:rsid w:val="004E3422"/>
    <w:rsid w:val="004E348D"/>
    <w:rsid w:val="004E37DE"/>
    <w:rsid w:val="004E39BC"/>
    <w:rsid w:val="004E3A30"/>
    <w:rsid w:val="004E3B7B"/>
    <w:rsid w:val="004E3C3C"/>
    <w:rsid w:val="004E3C3F"/>
    <w:rsid w:val="004E3EA5"/>
    <w:rsid w:val="004E4135"/>
    <w:rsid w:val="004E41F6"/>
    <w:rsid w:val="004E44D2"/>
    <w:rsid w:val="004E4687"/>
    <w:rsid w:val="004E477E"/>
    <w:rsid w:val="004E47E4"/>
    <w:rsid w:val="004E488D"/>
    <w:rsid w:val="004E49F0"/>
    <w:rsid w:val="004E4AD7"/>
    <w:rsid w:val="004E4B56"/>
    <w:rsid w:val="004E4CFE"/>
    <w:rsid w:val="004E4D08"/>
    <w:rsid w:val="004E4D8E"/>
    <w:rsid w:val="004E4F65"/>
    <w:rsid w:val="004E4FB0"/>
    <w:rsid w:val="004E4FFB"/>
    <w:rsid w:val="004E51A9"/>
    <w:rsid w:val="004E51AC"/>
    <w:rsid w:val="004E5266"/>
    <w:rsid w:val="004E5454"/>
    <w:rsid w:val="004E54A8"/>
    <w:rsid w:val="004E54DA"/>
    <w:rsid w:val="004E55BC"/>
    <w:rsid w:val="004E5865"/>
    <w:rsid w:val="004E5AD6"/>
    <w:rsid w:val="004E5BB5"/>
    <w:rsid w:val="004E61DC"/>
    <w:rsid w:val="004E6594"/>
    <w:rsid w:val="004E685F"/>
    <w:rsid w:val="004E6B80"/>
    <w:rsid w:val="004E6CD7"/>
    <w:rsid w:val="004E6D82"/>
    <w:rsid w:val="004E6DE3"/>
    <w:rsid w:val="004E6E59"/>
    <w:rsid w:val="004E6F4E"/>
    <w:rsid w:val="004E7004"/>
    <w:rsid w:val="004E7185"/>
    <w:rsid w:val="004E75F5"/>
    <w:rsid w:val="004E76CD"/>
    <w:rsid w:val="004E7716"/>
    <w:rsid w:val="004E78B5"/>
    <w:rsid w:val="004E7967"/>
    <w:rsid w:val="004E7B4A"/>
    <w:rsid w:val="004E7B5E"/>
    <w:rsid w:val="004E7E49"/>
    <w:rsid w:val="004E7EC7"/>
    <w:rsid w:val="004E7FC8"/>
    <w:rsid w:val="004E7FE4"/>
    <w:rsid w:val="004F0023"/>
    <w:rsid w:val="004F002B"/>
    <w:rsid w:val="004F04B0"/>
    <w:rsid w:val="004F04B8"/>
    <w:rsid w:val="004F0698"/>
    <w:rsid w:val="004F0860"/>
    <w:rsid w:val="004F08C4"/>
    <w:rsid w:val="004F08DF"/>
    <w:rsid w:val="004F09F4"/>
    <w:rsid w:val="004F0A29"/>
    <w:rsid w:val="004F0A65"/>
    <w:rsid w:val="004F0F86"/>
    <w:rsid w:val="004F102B"/>
    <w:rsid w:val="004F1042"/>
    <w:rsid w:val="004F1216"/>
    <w:rsid w:val="004F12A8"/>
    <w:rsid w:val="004F13DC"/>
    <w:rsid w:val="004F17B5"/>
    <w:rsid w:val="004F18C2"/>
    <w:rsid w:val="004F196B"/>
    <w:rsid w:val="004F19E0"/>
    <w:rsid w:val="004F19E8"/>
    <w:rsid w:val="004F1BF5"/>
    <w:rsid w:val="004F1C94"/>
    <w:rsid w:val="004F1D13"/>
    <w:rsid w:val="004F1EDB"/>
    <w:rsid w:val="004F20FB"/>
    <w:rsid w:val="004F20FC"/>
    <w:rsid w:val="004F2123"/>
    <w:rsid w:val="004F215E"/>
    <w:rsid w:val="004F226B"/>
    <w:rsid w:val="004F2310"/>
    <w:rsid w:val="004F231B"/>
    <w:rsid w:val="004F2475"/>
    <w:rsid w:val="004F2528"/>
    <w:rsid w:val="004F259C"/>
    <w:rsid w:val="004F27D7"/>
    <w:rsid w:val="004F290F"/>
    <w:rsid w:val="004F2A17"/>
    <w:rsid w:val="004F2AA4"/>
    <w:rsid w:val="004F2B15"/>
    <w:rsid w:val="004F2CBF"/>
    <w:rsid w:val="004F2CCD"/>
    <w:rsid w:val="004F2DCC"/>
    <w:rsid w:val="004F2E1F"/>
    <w:rsid w:val="004F2F1C"/>
    <w:rsid w:val="004F3027"/>
    <w:rsid w:val="004F323A"/>
    <w:rsid w:val="004F33ED"/>
    <w:rsid w:val="004F3436"/>
    <w:rsid w:val="004F356C"/>
    <w:rsid w:val="004F367B"/>
    <w:rsid w:val="004F381F"/>
    <w:rsid w:val="004F384C"/>
    <w:rsid w:val="004F38CD"/>
    <w:rsid w:val="004F3B40"/>
    <w:rsid w:val="004F3BDF"/>
    <w:rsid w:val="004F3D1C"/>
    <w:rsid w:val="004F3E7B"/>
    <w:rsid w:val="004F3EF4"/>
    <w:rsid w:val="004F43EE"/>
    <w:rsid w:val="004F4419"/>
    <w:rsid w:val="004F463E"/>
    <w:rsid w:val="004F471B"/>
    <w:rsid w:val="004F4721"/>
    <w:rsid w:val="004F49D6"/>
    <w:rsid w:val="004F4AC5"/>
    <w:rsid w:val="004F4B32"/>
    <w:rsid w:val="004F4DE6"/>
    <w:rsid w:val="004F4E4C"/>
    <w:rsid w:val="004F4E59"/>
    <w:rsid w:val="004F4E8C"/>
    <w:rsid w:val="004F4F2A"/>
    <w:rsid w:val="004F4F48"/>
    <w:rsid w:val="004F510E"/>
    <w:rsid w:val="004F530B"/>
    <w:rsid w:val="004F53BF"/>
    <w:rsid w:val="004F5441"/>
    <w:rsid w:val="004F5B40"/>
    <w:rsid w:val="004F5DD3"/>
    <w:rsid w:val="004F5E2D"/>
    <w:rsid w:val="004F5F23"/>
    <w:rsid w:val="004F5F80"/>
    <w:rsid w:val="004F5FED"/>
    <w:rsid w:val="004F6106"/>
    <w:rsid w:val="004F615E"/>
    <w:rsid w:val="004F61DE"/>
    <w:rsid w:val="004F61FB"/>
    <w:rsid w:val="004F6201"/>
    <w:rsid w:val="004F62CF"/>
    <w:rsid w:val="004F6468"/>
    <w:rsid w:val="004F64A6"/>
    <w:rsid w:val="004F6680"/>
    <w:rsid w:val="004F6772"/>
    <w:rsid w:val="004F678D"/>
    <w:rsid w:val="004F6838"/>
    <w:rsid w:val="004F68F4"/>
    <w:rsid w:val="004F6964"/>
    <w:rsid w:val="004F6A79"/>
    <w:rsid w:val="004F6C51"/>
    <w:rsid w:val="004F6C62"/>
    <w:rsid w:val="004F6FA8"/>
    <w:rsid w:val="004F709A"/>
    <w:rsid w:val="004F70B3"/>
    <w:rsid w:val="004F72D1"/>
    <w:rsid w:val="004F72D4"/>
    <w:rsid w:val="004F737C"/>
    <w:rsid w:val="004F748D"/>
    <w:rsid w:val="004F759E"/>
    <w:rsid w:val="004F7B10"/>
    <w:rsid w:val="004F7C16"/>
    <w:rsid w:val="004F7DED"/>
    <w:rsid w:val="0050009F"/>
    <w:rsid w:val="0050014E"/>
    <w:rsid w:val="005004C9"/>
    <w:rsid w:val="00500590"/>
    <w:rsid w:val="005007CA"/>
    <w:rsid w:val="00500878"/>
    <w:rsid w:val="00500975"/>
    <w:rsid w:val="00500C2F"/>
    <w:rsid w:val="00500C7C"/>
    <w:rsid w:val="00501403"/>
    <w:rsid w:val="005015FA"/>
    <w:rsid w:val="005016E7"/>
    <w:rsid w:val="00501838"/>
    <w:rsid w:val="0050189B"/>
    <w:rsid w:val="005018BA"/>
    <w:rsid w:val="00501DEA"/>
    <w:rsid w:val="00501F95"/>
    <w:rsid w:val="00502329"/>
    <w:rsid w:val="0050273A"/>
    <w:rsid w:val="00502B46"/>
    <w:rsid w:val="00502CC4"/>
    <w:rsid w:val="00502EE1"/>
    <w:rsid w:val="00502F80"/>
    <w:rsid w:val="00503054"/>
    <w:rsid w:val="00503290"/>
    <w:rsid w:val="0050333C"/>
    <w:rsid w:val="0050336A"/>
    <w:rsid w:val="005036CF"/>
    <w:rsid w:val="005037DA"/>
    <w:rsid w:val="0050382A"/>
    <w:rsid w:val="0050389D"/>
    <w:rsid w:val="00503DB1"/>
    <w:rsid w:val="00503DBA"/>
    <w:rsid w:val="00503E35"/>
    <w:rsid w:val="00503EA2"/>
    <w:rsid w:val="00503EEF"/>
    <w:rsid w:val="00503F10"/>
    <w:rsid w:val="0050404E"/>
    <w:rsid w:val="0050414F"/>
    <w:rsid w:val="00504575"/>
    <w:rsid w:val="00504747"/>
    <w:rsid w:val="00504B2A"/>
    <w:rsid w:val="00504BC5"/>
    <w:rsid w:val="00504D58"/>
    <w:rsid w:val="00504F10"/>
    <w:rsid w:val="00504F20"/>
    <w:rsid w:val="00504FA2"/>
    <w:rsid w:val="00505016"/>
    <w:rsid w:val="005050A4"/>
    <w:rsid w:val="0050513A"/>
    <w:rsid w:val="00505A0F"/>
    <w:rsid w:val="00505B61"/>
    <w:rsid w:val="00505CB6"/>
    <w:rsid w:val="0050617C"/>
    <w:rsid w:val="0050626E"/>
    <w:rsid w:val="00506513"/>
    <w:rsid w:val="005067B2"/>
    <w:rsid w:val="00506837"/>
    <w:rsid w:val="005069BC"/>
    <w:rsid w:val="00506C5E"/>
    <w:rsid w:val="00506D24"/>
    <w:rsid w:val="00506E67"/>
    <w:rsid w:val="00507274"/>
    <w:rsid w:val="00507287"/>
    <w:rsid w:val="005072BB"/>
    <w:rsid w:val="005072ED"/>
    <w:rsid w:val="005073B0"/>
    <w:rsid w:val="0050751B"/>
    <w:rsid w:val="0050753B"/>
    <w:rsid w:val="005077BA"/>
    <w:rsid w:val="005077D9"/>
    <w:rsid w:val="00507903"/>
    <w:rsid w:val="00507AE6"/>
    <w:rsid w:val="00507D34"/>
    <w:rsid w:val="00507E10"/>
    <w:rsid w:val="005100DF"/>
    <w:rsid w:val="005102FB"/>
    <w:rsid w:val="0051041C"/>
    <w:rsid w:val="00510452"/>
    <w:rsid w:val="0051048A"/>
    <w:rsid w:val="005104AF"/>
    <w:rsid w:val="0051076A"/>
    <w:rsid w:val="0051082B"/>
    <w:rsid w:val="00510842"/>
    <w:rsid w:val="00510B97"/>
    <w:rsid w:val="00510C7F"/>
    <w:rsid w:val="00510D22"/>
    <w:rsid w:val="00510DF9"/>
    <w:rsid w:val="00510E0B"/>
    <w:rsid w:val="00510E72"/>
    <w:rsid w:val="00510ECC"/>
    <w:rsid w:val="00510F17"/>
    <w:rsid w:val="00511119"/>
    <w:rsid w:val="005113A6"/>
    <w:rsid w:val="005115E4"/>
    <w:rsid w:val="00511641"/>
    <w:rsid w:val="0051180F"/>
    <w:rsid w:val="005118D8"/>
    <w:rsid w:val="00511A1C"/>
    <w:rsid w:val="00511BD3"/>
    <w:rsid w:val="00511C83"/>
    <w:rsid w:val="00511DF2"/>
    <w:rsid w:val="00511E1D"/>
    <w:rsid w:val="00511F3A"/>
    <w:rsid w:val="0051221B"/>
    <w:rsid w:val="00512221"/>
    <w:rsid w:val="0051234D"/>
    <w:rsid w:val="00512385"/>
    <w:rsid w:val="00512762"/>
    <w:rsid w:val="00512B00"/>
    <w:rsid w:val="00512D66"/>
    <w:rsid w:val="00512E14"/>
    <w:rsid w:val="00512F71"/>
    <w:rsid w:val="005130E3"/>
    <w:rsid w:val="005132F0"/>
    <w:rsid w:val="005133A5"/>
    <w:rsid w:val="005134EF"/>
    <w:rsid w:val="0051366E"/>
    <w:rsid w:val="00513D36"/>
    <w:rsid w:val="00513DC8"/>
    <w:rsid w:val="00513E46"/>
    <w:rsid w:val="00513E7C"/>
    <w:rsid w:val="00514031"/>
    <w:rsid w:val="005140AE"/>
    <w:rsid w:val="00514283"/>
    <w:rsid w:val="005142BE"/>
    <w:rsid w:val="005146DE"/>
    <w:rsid w:val="0051495B"/>
    <w:rsid w:val="00514998"/>
    <w:rsid w:val="005149D9"/>
    <w:rsid w:val="00514A09"/>
    <w:rsid w:val="00514B55"/>
    <w:rsid w:val="00514BFA"/>
    <w:rsid w:val="00514C39"/>
    <w:rsid w:val="00514DBA"/>
    <w:rsid w:val="00514E74"/>
    <w:rsid w:val="005150F1"/>
    <w:rsid w:val="00515259"/>
    <w:rsid w:val="005152EA"/>
    <w:rsid w:val="00515740"/>
    <w:rsid w:val="00515807"/>
    <w:rsid w:val="0051591E"/>
    <w:rsid w:val="00515C28"/>
    <w:rsid w:val="00515CB6"/>
    <w:rsid w:val="00515FB7"/>
    <w:rsid w:val="0051603C"/>
    <w:rsid w:val="00516184"/>
    <w:rsid w:val="005162B0"/>
    <w:rsid w:val="005162F9"/>
    <w:rsid w:val="00516831"/>
    <w:rsid w:val="00516C1F"/>
    <w:rsid w:val="00516DA3"/>
    <w:rsid w:val="00516DBF"/>
    <w:rsid w:val="00516E1B"/>
    <w:rsid w:val="00516F99"/>
    <w:rsid w:val="00516FC5"/>
    <w:rsid w:val="00517230"/>
    <w:rsid w:val="0051734F"/>
    <w:rsid w:val="0051766F"/>
    <w:rsid w:val="00517683"/>
    <w:rsid w:val="00517A1A"/>
    <w:rsid w:val="00517C6A"/>
    <w:rsid w:val="00517CA6"/>
    <w:rsid w:val="00517D6F"/>
    <w:rsid w:val="005201E1"/>
    <w:rsid w:val="0052041B"/>
    <w:rsid w:val="005205FA"/>
    <w:rsid w:val="005208A6"/>
    <w:rsid w:val="0052090A"/>
    <w:rsid w:val="005209F8"/>
    <w:rsid w:val="00520B02"/>
    <w:rsid w:val="00520B7B"/>
    <w:rsid w:val="00520BFE"/>
    <w:rsid w:val="00520DDA"/>
    <w:rsid w:val="005210E9"/>
    <w:rsid w:val="005210F3"/>
    <w:rsid w:val="005212A0"/>
    <w:rsid w:val="00521473"/>
    <w:rsid w:val="005218AD"/>
    <w:rsid w:val="0052191C"/>
    <w:rsid w:val="00521D48"/>
    <w:rsid w:val="00521ED1"/>
    <w:rsid w:val="00522066"/>
    <w:rsid w:val="00522125"/>
    <w:rsid w:val="0052229D"/>
    <w:rsid w:val="0052235E"/>
    <w:rsid w:val="005223C5"/>
    <w:rsid w:val="005225E4"/>
    <w:rsid w:val="0052262C"/>
    <w:rsid w:val="00522695"/>
    <w:rsid w:val="00522784"/>
    <w:rsid w:val="005227FC"/>
    <w:rsid w:val="00522817"/>
    <w:rsid w:val="005229E9"/>
    <w:rsid w:val="00522A2C"/>
    <w:rsid w:val="00522C87"/>
    <w:rsid w:val="00522DB5"/>
    <w:rsid w:val="00522DE1"/>
    <w:rsid w:val="00523123"/>
    <w:rsid w:val="0052321B"/>
    <w:rsid w:val="005235A6"/>
    <w:rsid w:val="0052366A"/>
    <w:rsid w:val="00523820"/>
    <w:rsid w:val="00523840"/>
    <w:rsid w:val="005238D2"/>
    <w:rsid w:val="00523CB8"/>
    <w:rsid w:val="00523D20"/>
    <w:rsid w:val="00523D2D"/>
    <w:rsid w:val="00523D6E"/>
    <w:rsid w:val="00523D8F"/>
    <w:rsid w:val="005240C9"/>
    <w:rsid w:val="005240ED"/>
    <w:rsid w:val="0052427A"/>
    <w:rsid w:val="0052434A"/>
    <w:rsid w:val="00524364"/>
    <w:rsid w:val="005244B8"/>
    <w:rsid w:val="00524559"/>
    <w:rsid w:val="005249B6"/>
    <w:rsid w:val="00524AA0"/>
    <w:rsid w:val="00524B7F"/>
    <w:rsid w:val="00524BFB"/>
    <w:rsid w:val="00524D2A"/>
    <w:rsid w:val="00524F3C"/>
    <w:rsid w:val="00524F7F"/>
    <w:rsid w:val="00525029"/>
    <w:rsid w:val="00525319"/>
    <w:rsid w:val="005254E2"/>
    <w:rsid w:val="005254F0"/>
    <w:rsid w:val="005254F8"/>
    <w:rsid w:val="005257AA"/>
    <w:rsid w:val="005258F2"/>
    <w:rsid w:val="00525967"/>
    <w:rsid w:val="00525AF3"/>
    <w:rsid w:val="00525B7C"/>
    <w:rsid w:val="00525CCC"/>
    <w:rsid w:val="00525D95"/>
    <w:rsid w:val="00525E77"/>
    <w:rsid w:val="00526078"/>
    <w:rsid w:val="005260F4"/>
    <w:rsid w:val="0052652C"/>
    <w:rsid w:val="00526539"/>
    <w:rsid w:val="00526596"/>
    <w:rsid w:val="00526642"/>
    <w:rsid w:val="00526D36"/>
    <w:rsid w:val="00526DED"/>
    <w:rsid w:val="00526E7D"/>
    <w:rsid w:val="00527104"/>
    <w:rsid w:val="00527132"/>
    <w:rsid w:val="005271AF"/>
    <w:rsid w:val="005271FE"/>
    <w:rsid w:val="005273CF"/>
    <w:rsid w:val="005276B5"/>
    <w:rsid w:val="00527711"/>
    <w:rsid w:val="00527844"/>
    <w:rsid w:val="00527869"/>
    <w:rsid w:val="0052798E"/>
    <w:rsid w:val="00527C7D"/>
    <w:rsid w:val="00527E40"/>
    <w:rsid w:val="00527E74"/>
    <w:rsid w:val="00527EE0"/>
    <w:rsid w:val="00527F3F"/>
    <w:rsid w:val="00530291"/>
    <w:rsid w:val="005302A4"/>
    <w:rsid w:val="005302EC"/>
    <w:rsid w:val="00530410"/>
    <w:rsid w:val="0053042E"/>
    <w:rsid w:val="0053043C"/>
    <w:rsid w:val="0053067E"/>
    <w:rsid w:val="00530904"/>
    <w:rsid w:val="00530910"/>
    <w:rsid w:val="0053093B"/>
    <w:rsid w:val="00530BFB"/>
    <w:rsid w:val="00530CE4"/>
    <w:rsid w:val="00530D6B"/>
    <w:rsid w:val="00530E3B"/>
    <w:rsid w:val="00530EFC"/>
    <w:rsid w:val="00530F5A"/>
    <w:rsid w:val="005310C0"/>
    <w:rsid w:val="0053114B"/>
    <w:rsid w:val="005311E1"/>
    <w:rsid w:val="00531217"/>
    <w:rsid w:val="005312A6"/>
    <w:rsid w:val="0053145D"/>
    <w:rsid w:val="005314F7"/>
    <w:rsid w:val="0053173A"/>
    <w:rsid w:val="0053175D"/>
    <w:rsid w:val="005317A6"/>
    <w:rsid w:val="00531DA3"/>
    <w:rsid w:val="00531FC1"/>
    <w:rsid w:val="005321A0"/>
    <w:rsid w:val="005321B9"/>
    <w:rsid w:val="0053223C"/>
    <w:rsid w:val="0053237E"/>
    <w:rsid w:val="00532462"/>
    <w:rsid w:val="00532738"/>
    <w:rsid w:val="005327AD"/>
    <w:rsid w:val="00532A06"/>
    <w:rsid w:val="00532A94"/>
    <w:rsid w:val="00532B9C"/>
    <w:rsid w:val="00532C4F"/>
    <w:rsid w:val="00532CF0"/>
    <w:rsid w:val="00532D0A"/>
    <w:rsid w:val="00532E15"/>
    <w:rsid w:val="00532E24"/>
    <w:rsid w:val="00532E67"/>
    <w:rsid w:val="005330D6"/>
    <w:rsid w:val="00533136"/>
    <w:rsid w:val="00533220"/>
    <w:rsid w:val="005332DB"/>
    <w:rsid w:val="005332F7"/>
    <w:rsid w:val="00533430"/>
    <w:rsid w:val="00533458"/>
    <w:rsid w:val="00533580"/>
    <w:rsid w:val="005336B8"/>
    <w:rsid w:val="0053394D"/>
    <w:rsid w:val="005339BA"/>
    <w:rsid w:val="00533B2D"/>
    <w:rsid w:val="00533B34"/>
    <w:rsid w:val="00533C31"/>
    <w:rsid w:val="00533C55"/>
    <w:rsid w:val="00533D34"/>
    <w:rsid w:val="00533D69"/>
    <w:rsid w:val="00533E99"/>
    <w:rsid w:val="00533F14"/>
    <w:rsid w:val="0053404A"/>
    <w:rsid w:val="00534178"/>
    <w:rsid w:val="00534303"/>
    <w:rsid w:val="005348B5"/>
    <w:rsid w:val="00534921"/>
    <w:rsid w:val="005349D1"/>
    <w:rsid w:val="005349FA"/>
    <w:rsid w:val="00534E5C"/>
    <w:rsid w:val="00535011"/>
    <w:rsid w:val="00535021"/>
    <w:rsid w:val="005350C7"/>
    <w:rsid w:val="0053521D"/>
    <w:rsid w:val="0053526F"/>
    <w:rsid w:val="00535394"/>
    <w:rsid w:val="005354FC"/>
    <w:rsid w:val="00535617"/>
    <w:rsid w:val="00535644"/>
    <w:rsid w:val="0053567E"/>
    <w:rsid w:val="005356FD"/>
    <w:rsid w:val="00535AA6"/>
    <w:rsid w:val="00535B43"/>
    <w:rsid w:val="00535B6A"/>
    <w:rsid w:val="00535C9D"/>
    <w:rsid w:val="00535CFA"/>
    <w:rsid w:val="00535DEE"/>
    <w:rsid w:val="00536084"/>
    <w:rsid w:val="00536263"/>
    <w:rsid w:val="0053630D"/>
    <w:rsid w:val="005363D8"/>
    <w:rsid w:val="005364F3"/>
    <w:rsid w:val="00536533"/>
    <w:rsid w:val="00536607"/>
    <w:rsid w:val="00536736"/>
    <w:rsid w:val="005369E3"/>
    <w:rsid w:val="00536A64"/>
    <w:rsid w:val="00536A82"/>
    <w:rsid w:val="00536B76"/>
    <w:rsid w:val="00536C75"/>
    <w:rsid w:val="00536ED1"/>
    <w:rsid w:val="0053707D"/>
    <w:rsid w:val="0053717C"/>
    <w:rsid w:val="005372F1"/>
    <w:rsid w:val="00537579"/>
    <w:rsid w:val="00537666"/>
    <w:rsid w:val="00537767"/>
    <w:rsid w:val="00537A73"/>
    <w:rsid w:val="00537AE2"/>
    <w:rsid w:val="00537C76"/>
    <w:rsid w:val="00537CB4"/>
    <w:rsid w:val="00537D08"/>
    <w:rsid w:val="00537DFB"/>
    <w:rsid w:val="0054020F"/>
    <w:rsid w:val="00540502"/>
    <w:rsid w:val="005405BD"/>
    <w:rsid w:val="00540688"/>
    <w:rsid w:val="005407B1"/>
    <w:rsid w:val="005407B6"/>
    <w:rsid w:val="0054087F"/>
    <w:rsid w:val="00540946"/>
    <w:rsid w:val="00540A60"/>
    <w:rsid w:val="00540B00"/>
    <w:rsid w:val="00540F98"/>
    <w:rsid w:val="0054100F"/>
    <w:rsid w:val="00541043"/>
    <w:rsid w:val="00541069"/>
    <w:rsid w:val="005410D4"/>
    <w:rsid w:val="005412EA"/>
    <w:rsid w:val="00541340"/>
    <w:rsid w:val="0054141C"/>
    <w:rsid w:val="005414F6"/>
    <w:rsid w:val="00541591"/>
    <w:rsid w:val="0054162D"/>
    <w:rsid w:val="00541632"/>
    <w:rsid w:val="00541821"/>
    <w:rsid w:val="00541832"/>
    <w:rsid w:val="00541984"/>
    <w:rsid w:val="005419C8"/>
    <w:rsid w:val="00541BA4"/>
    <w:rsid w:val="00541C2F"/>
    <w:rsid w:val="00541EC1"/>
    <w:rsid w:val="00542064"/>
    <w:rsid w:val="00542458"/>
    <w:rsid w:val="00542579"/>
    <w:rsid w:val="0054265F"/>
    <w:rsid w:val="00542826"/>
    <w:rsid w:val="005429A0"/>
    <w:rsid w:val="005429D4"/>
    <w:rsid w:val="00542A11"/>
    <w:rsid w:val="00542E62"/>
    <w:rsid w:val="005430CB"/>
    <w:rsid w:val="00543230"/>
    <w:rsid w:val="005432E9"/>
    <w:rsid w:val="005433AA"/>
    <w:rsid w:val="005434E3"/>
    <w:rsid w:val="00543630"/>
    <w:rsid w:val="005436A1"/>
    <w:rsid w:val="005438F0"/>
    <w:rsid w:val="00543A26"/>
    <w:rsid w:val="00543AE1"/>
    <w:rsid w:val="00543B38"/>
    <w:rsid w:val="00543C17"/>
    <w:rsid w:val="00543D95"/>
    <w:rsid w:val="00544013"/>
    <w:rsid w:val="005440C3"/>
    <w:rsid w:val="0054412D"/>
    <w:rsid w:val="005441D6"/>
    <w:rsid w:val="005441FD"/>
    <w:rsid w:val="005442E6"/>
    <w:rsid w:val="00544317"/>
    <w:rsid w:val="00544357"/>
    <w:rsid w:val="00544501"/>
    <w:rsid w:val="00544695"/>
    <w:rsid w:val="00544762"/>
    <w:rsid w:val="0054476B"/>
    <w:rsid w:val="0054496B"/>
    <w:rsid w:val="00544A1B"/>
    <w:rsid w:val="00544A22"/>
    <w:rsid w:val="00544B7B"/>
    <w:rsid w:val="00544D61"/>
    <w:rsid w:val="00544E33"/>
    <w:rsid w:val="00544F12"/>
    <w:rsid w:val="00544F30"/>
    <w:rsid w:val="00545178"/>
    <w:rsid w:val="0054579A"/>
    <w:rsid w:val="005457FA"/>
    <w:rsid w:val="00545ADA"/>
    <w:rsid w:val="00545BD9"/>
    <w:rsid w:val="00545CB1"/>
    <w:rsid w:val="00545FBE"/>
    <w:rsid w:val="005460E9"/>
    <w:rsid w:val="005461E5"/>
    <w:rsid w:val="005463A7"/>
    <w:rsid w:val="00546576"/>
    <w:rsid w:val="0054663C"/>
    <w:rsid w:val="00546661"/>
    <w:rsid w:val="00546752"/>
    <w:rsid w:val="00546811"/>
    <w:rsid w:val="00546826"/>
    <w:rsid w:val="00546984"/>
    <w:rsid w:val="00546EC5"/>
    <w:rsid w:val="00546F9C"/>
    <w:rsid w:val="00546FF2"/>
    <w:rsid w:val="00547019"/>
    <w:rsid w:val="005472DD"/>
    <w:rsid w:val="005473FB"/>
    <w:rsid w:val="005474A5"/>
    <w:rsid w:val="00547562"/>
    <w:rsid w:val="00547616"/>
    <w:rsid w:val="00547667"/>
    <w:rsid w:val="005479A0"/>
    <w:rsid w:val="00547A9A"/>
    <w:rsid w:val="00547C96"/>
    <w:rsid w:val="00547CE7"/>
    <w:rsid w:val="00547D76"/>
    <w:rsid w:val="00547E96"/>
    <w:rsid w:val="00550217"/>
    <w:rsid w:val="005502D4"/>
    <w:rsid w:val="00550321"/>
    <w:rsid w:val="005503E7"/>
    <w:rsid w:val="005506D6"/>
    <w:rsid w:val="005507A7"/>
    <w:rsid w:val="00550834"/>
    <w:rsid w:val="00550A68"/>
    <w:rsid w:val="00550C05"/>
    <w:rsid w:val="00550C07"/>
    <w:rsid w:val="00550FEE"/>
    <w:rsid w:val="00551033"/>
    <w:rsid w:val="00551589"/>
    <w:rsid w:val="00551606"/>
    <w:rsid w:val="00551707"/>
    <w:rsid w:val="005518D2"/>
    <w:rsid w:val="00551A80"/>
    <w:rsid w:val="00551B08"/>
    <w:rsid w:val="00551BE6"/>
    <w:rsid w:val="00551D28"/>
    <w:rsid w:val="00551E28"/>
    <w:rsid w:val="00551E87"/>
    <w:rsid w:val="00551FDB"/>
    <w:rsid w:val="0055224E"/>
    <w:rsid w:val="005523FD"/>
    <w:rsid w:val="00552412"/>
    <w:rsid w:val="005525DA"/>
    <w:rsid w:val="005525F6"/>
    <w:rsid w:val="00552676"/>
    <w:rsid w:val="0055273D"/>
    <w:rsid w:val="005527D4"/>
    <w:rsid w:val="005527F5"/>
    <w:rsid w:val="005528DE"/>
    <w:rsid w:val="0055298C"/>
    <w:rsid w:val="00552A8D"/>
    <w:rsid w:val="00552B8F"/>
    <w:rsid w:val="00552BA9"/>
    <w:rsid w:val="00552CB9"/>
    <w:rsid w:val="00552E89"/>
    <w:rsid w:val="00552F68"/>
    <w:rsid w:val="00553184"/>
    <w:rsid w:val="005534EA"/>
    <w:rsid w:val="005537F0"/>
    <w:rsid w:val="005539FA"/>
    <w:rsid w:val="00553AEA"/>
    <w:rsid w:val="00553CDB"/>
    <w:rsid w:val="00553D2D"/>
    <w:rsid w:val="00553DD9"/>
    <w:rsid w:val="00553FB1"/>
    <w:rsid w:val="005543C1"/>
    <w:rsid w:val="0055447A"/>
    <w:rsid w:val="0055448B"/>
    <w:rsid w:val="00554758"/>
    <w:rsid w:val="00554886"/>
    <w:rsid w:val="00554951"/>
    <w:rsid w:val="00554B31"/>
    <w:rsid w:val="00554C76"/>
    <w:rsid w:val="00554CE7"/>
    <w:rsid w:val="00554DB3"/>
    <w:rsid w:val="00554E52"/>
    <w:rsid w:val="00554EC2"/>
    <w:rsid w:val="00554F3E"/>
    <w:rsid w:val="00555069"/>
    <w:rsid w:val="005551A6"/>
    <w:rsid w:val="00555255"/>
    <w:rsid w:val="00555266"/>
    <w:rsid w:val="00555310"/>
    <w:rsid w:val="005553EE"/>
    <w:rsid w:val="005553F6"/>
    <w:rsid w:val="00555400"/>
    <w:rsid w:val="00555490"/>
    <w:rsid w:val="00555672"/>
    <w:rsid w:val="0055575A"/>
    <w:rsid w:val="0055577B"/>
    <w:rsid w:val="005559A8"/>
    <w:rsid w:val="005559F5"/>
    <w:rsid w:val="00555A65"/>
    <w:rsid w:val="00555ABB"/>
    <w:rsid w:val="00555AC2"/>
    <w:rsid w:val="00555CBC"/>
    <w:rsid w:val="00555DD3"/>
    <w:rsid w:val="00555E52"/>
    <w:rsid w:val="005562BA"/>
    <w:rsid w:val="00556320"/>
    <w:rsid w:val="00556499"/>
    <w:rsid w:val="00556549"/>
    <w:rsid w:val="0055688B"/>
    <w:rsid w:val="005569B1"/>
    <w:rsid w:val="00556EED"/>
    <w:rsid w:val="00556EFB"/>
    <w:rsid w:val="00556F4D"/>
    <w:rsid w:val="0055707C"/>
    <w:rsid w:val="005570D9"/>
    <w:rsid w:val="005570DC"/>
    <w:rsid w:val="0055731D"/>
    <w:rsid w:val="0055742E"/>
    <w:rsid w:val="0055743D"/>
    <w:rsid w:val="005574AA"/>
    <w:rsid w:val="00557547"/>
    <w:rsid w:val="00557553"/>
    <w:rsid w:val="00557894"/>
    <w:rsid w:val="00557D7A"/>
    <w:rsid w:val="00557DF4"/>
    <w:rsid w:val="00557F6F"/>
    <w:rsid w:val="00560030"/>
    <w:rsid w:val="0056020A"/>
    <w:rsid w:val="005602C0"/>
    <w:rsid w:val="005607DB"/>
    <w:rsid w:val="0056085A"/>
    <w:rsid w:val="00560867"/>
    <w:rsid w:val="0056086E"/>
    <w:rsid w:val="005608C8"/>
    <w:rsid w:val="0056096B"/>
    <w:rsid w:val="00560A01"/>
    <w:rsid w:val="00560A61"/>
    <w:rsid w:val="00560B71"/>
    <w:rsid w:val="00560EE2"/>
    <w:rsid w:val="0056109B"/>
    <w:rsid w:val="00561139"/>
    <w:rsid w:val="005612E1"/>
    <w:rsid w:val="005614FD"/>
    <w:rsid w:val="00561575"/>
    <w:rsid w:val="00561653"/>
    <w:rsid w:val="00561C9E"/>
    <w:rsid w:val="00561F5C"/>
    <w:rsid w:val="00561F94"/>
    <w:rsid w:val="00561FEB"/>
    <w:rsid w:val="00562121"/>
    <w:rsid w:val="0056248B"/>
    <w:rsid w:val="00562601"/>
    <w:rsid w:val="00562651"/>
    <w:rsid w:val="00562742"/>
    <w:rsid w:val="005628B5"/>
    <w:rsid w:val="005628E2"/>
    <w:rsid w:val="00562912"/>
    <w:rsid w:val="00562A3A"/>
    <w:rsid w:val="00562ABF"/>
    <w:rsid w:val="00562B4D"/>
    <w:rsid w:val="00562D56"/>
    <w:rsid w:val="00563319"/>
    <w:rsid w:val="00563678"/>
    <w:rsid w:val="00563758"/>
    <w:rsid w:val="00563762"/>
    <w:rsid w:val="00563764"/>
    <w:rsid w:val="0056399C"/>
    <w:rsid w:val="00563A50"/>
    <w:rsid w:val="00563AAE"/>
    <w:rsid w:val="00563CB9"/>
    <w:rsid w:val="00563E52"/>
    <w:rsid w:val="00563E58"/>
    <w:rsid w:val="00563EDC"/>
    <w:rsid w:val="005641EE"/>
    <w:rsid w:val="00564278"/>
    <w:rsid w:val="0056468F"/>
    <w:rsid w:val="00564971"/>
    <w:rsid w:val="00564C2B"/>
    <w:rsid w:val="00564D13"/>
    <w:rsid w:val="00565350"/>
    <w:rsid w:val="005654BE"/>
    <w:rsid w:val="00565536"/>
    <w:rsid w:val="00565740"/>
    <w:rsid w:val="005657DD"/>
    <w:rsid w:val="00565AF1"/>
    <w:rsid w:val="00565B1C"/>
    <w:rsid w:val="00565BC8"/>
    <w:rsid w:val="00565DBD"/>
    <w:rsid w:val="005660A5"/>
    <w:rsid w:val="00566121"/>
    <w:rsid w:val="005665F5"/>
    <w:rsid w:val="0056681B"/>
    <w:rsid w:val="0056699C"/>
    <w:rsid w:val="00566E9A"/>
    <w:rsid w:val="00566ECB"/>
    <w:rsid w:val="00566EEE"/>
    <w:rsid w:val="00566F29"/>
    <w:rsid w:val="00566F99"/>
    <w:rsid w:val="0056700F"/>
    <w:rsid w:val="005670B4"/>
    <w:rsid w:val="005671F0"/>
    <w:rsid w:val="005671FB"/>
    <w:rsid w:val="00567213"/>
    <w:rsid w:val="00567235"/>
    <w:rsid w:val="00567263"/>
    <w:rsid w:val="0056737E"/>
    <w:rsid w:val="00567728"/>
    <w:rsid w:val="0056775B"/>
    <w:rsid w:val="005679FE"/>
    <w:rsid w:val="00567A3C"/>
    <w:rsid w:val="00567A72"/>
    <w:rsid w:val="00567ADE"/>
    <w:rsid w:val="00567B01"/>
    <w:rsid w:val="00567BF2"/>
    <w:rsid w:val="00567C00"/>
    <w:rsid w:val="00567E24"/>
    <w:rsid w:val="00567E45"/>
    <w:rsid w:val="00567EF8"/>
    <w:rsid w:val="00567F3E"/>
    <w:rsid w:val="00570022"/>
    <w:rsid w:val="00570117"/>
    <w:rsid w:val="0057038B"/>
    <w:rsid w:val="005703B9"/>
    <w:rsid w:val="005703EB"/>
    <w:rsid w:val="005704A3"/>
    <w:rsid w:val="005704B2"/>
    <w:rsid w:val="00570523"/>
    <w:rsid w:val="0057053B"/>
    <w:rsid w:val="005706FE"/>
    <w:rsid w:val="00570716"/>
    <w:rsid w:val="0057080E"/>
    <w:rsid w:val="0057080F"/>
    <w:rsid w:val="0057085D"/>
    <w:rsid w:val="00570A09"/>
    <w:rsid w:val="00570A34"/>
    <w:rsid w:val="00570A71"/>
    <w:rsid w:val="00570A8E"/>
    <w:rsid w:val="00570ABA"/>
    <w:rsid w:val="00570BE3"/>
    <w:rsid w:val="00570BEE"/>
    <w:rsid w:val="00570D03"/>
    <w:rsid w:val="00570D42"/>
    <w:rsid w:val="00570ED9"/>
    <w:rsid w:val="00570EE6"/>
    <w:rsid w:val="005710C2"/>
    <w:rsid w:val="005710F0"/>
    <w:rsid w:val="00571168"/>
    <w:rsid w:val="00571252"/>
    <w:rsid w:val="00571268"/>
    <w:rsid w:val="005712EF"/>
    <w:rsid w:val="0057141B"/>
    <w:rsid w:val="00571475"/>
    <w:rsid w:val="00571740"/>
    <w:rsid w:val="005717D4"/>
    <w:rsid w:val="00571AD2"/>
    <w:rsid w:val="00571BAB"/>
    <w:rsid w:val="00571BF0"/>
    <w:rsid w:val="00571C4E"/>
    <w:rsid w:val="0057203E"/>
    <w:rsid w:val="0057207E"/>
    <w:rsid w:val="00572294"/>
    <w:rsid w:val="0057249C"/>
    <w:rsid w:val="00572578"/>
    <w:rsid w:val="0057266E"/>
    <w:rsid w:val="00572761"/>
    <w:rsid w:val="00572766"/>
    <w:rsid w:val="00572773"/>
    <w:rsid w:val="005727F2"/>
    <w:rsid w:val="005728C2"/>
    <w:rsid w:val="005728CC"/>
    <w:rsid w:val="005728FF"/>
    <w:rsid w:val="00572D11"/>
    <w:rsid w:val="00572D72"/>
    <w:rsid w:val="0057306F"/>
    <w:rsid w:val="00573150"/>
    <w:rsid w:val="00573227"/>
    <w:rsid w:val="0057325D"/>
    <w:rsid w:val="005733AA"/>
    <w:rsid w:val="005733FA"/>
    <w:rsid w:val="00573580"/>
    <w:rsid w:val="005735F1"/>
    <w:rsid w:val="00573A13"/>
    <w:rsid w:val="00573BFB"/>
    <w:rsid w:val="00573E0D"/>
    <w:rsid w:val="00573E93"/>
    <w:rsid w:val="00574010"/>
    <w:rsid w:val="0057416A"/>
    <w:rsid w:val="0057428A"/>
    <w:rsid w:val="0057429A"/>
    <w:rsid w:val="00574343"/>
    <w:rsid w:val="0057456C"/>
    <w:rsid w:val="00574575"/>
    <w:rsid w:val="00574613"/>
    <w:rsid w:val="00574797"/>
    <w:rsid w:val="0057480A"/>
    <w:rsid w:val="00574B3E"/>
    <w:rsid w:val="00574B76"/>
    <w:rsid w:val="00574C0E"/>
    <w:rsid w:val="00574E02"/>
    <w:rsid w:val="00574EB5"/>
    <w:rsid w:val="00574FB5"/>
    <w:rsid w:val="005753EF"/>
    <w:rsid w:val="00575448"/>
    <w:rsid w:val="005755A7"/>
    <w:rsid w:val="00575716"/>
    <w:rsid w:val="0057573D"/>
    <w:rsid w:val="00575797"/>
    <w:rsid w:val="005757D3"/>
    <w:rsid w:val="0057587C"/>
    <w:rsid w:val="005758A0"/>
    <w:rsid w:val="00575962"/>
    <w:rsid w:val="00575A34"/>
    <w:rsid w:val="00575B61"/>
    <w:rsid w:val="00575D3C"/>
    <w:rsid w:val="00575DA2"/>
    <w:rsid w:val="00575FAE"/>
    <w:rsid w:val="00576127"/>
    <w:rsid w:val="005761F6"/>
    <w:rsid w:val="005762F5"/>
    <w:rsid w:val="00576413"/>
    <w:rsid w:val="0057648B"/>
    <w:rsid w:val="00576558"/>
    <w:rsid w:val="00576A1C"/>
    <w:rsid w:val="00576ADA"/>
    <w:rsid w:val="00576AF5"/>
    <w:rsid w:val="00576BCC"/>
    <w:rsid w:val="00576C62"/>
    <w:rsid w:val="00576D4C"/>
    <w:rsid w:val="00576EF2"/>
    <w:rsid w:val="005770A5"/>
    <w:rsid w:val="00577401"/>
    <w:rsid w:val="005777E8"/>
    <w:rsid w:val="0057795C"/>
    <w:rsid w:val="005779A1"/>
    <w:rsid w:val="005779C2"/>
    <w:rsid w:val="005779D2"/>
    <w:rsid w:val="00577AC8"/>
    <w:rsid w:val="00577AD4"/>
    <w:rsid w:val="00577BB4"/>
    <w:rsid w:val="00577CE0"/>
    <w:rsid w:val="00577E14"/>
    <w:rsid w:val="00577E96"/>
    <w:rsid w:val="00577FAB"/>
    <w:rsid w:val="0058038C"/>
    <w:rsid w:val="005806A3"/>
    <w:rsid w:val="0058084A"/>
    <w:rsid w:val="005808A6"/>
    <w:rsid w:val="00580C87"/>
    <w:rsid w:val="00580DAE"/>
    <w:rsid w:val="00580EA5"/>
    <w:rsid w:val="00580F86"/>
    <w:rsid w:val="00581059"/>
    <w:rsid w:val="00581156"/>
    <w:rsid w:val="00581654"/>
    <w:rsid w:val="0058180B"/>
    <w:rsid w:val="005818B5"/>
    <w:rsid w:val="005819E2"/>
    <w:rsid w:val="00581B63"/>
    <w:rsid w:val="00581BB9"/>
    <w:rsid w:val="00581EF1"/>
    <w:rsid w:val="00582044"/>
    <w:rsid w:val="0058215D"/>
    <w:rsid w:val="0058218A"/>
    <w:rsid w:val="005821DB"/>
    <w:rsid w:val="005821E1"/>
    <w:rsid w:val="005821FD"/>
    <w:rsid w:val="0058222E"/>
    <w:rsid w:val="00582268"/>
    <w:rsid w:val="0058230A"/>
    <w:rsid w:val="00582380"/>
    <w:rsid w:val="00582703"/>
    <w:rsid w:val="0058290E"/>
    <w:rsid w:val="0058295D"/>
    <w:rsid w:val="00582AF5"/>
    <w:rsid w:val="00582C60"/>
    <w:rsid w:val="00582D77"/>
    <w:rsid w:val="00582D84"/>
    <w:rsid w:val="005830B8"/>
    <w:rsid w:val="00583118"/>
    <w:rsid w:val="0058318B"/>
    <w:rsid w:val="0058318C"/>
    <w:rsid w:val="00583544"/>
    <w:rsid w:val="005836E6"/>
    <w:rsid w:val="005836ED"/>
    <w:rsid w:val="005837AA"/>
    <w:rsid w:val="00583DEB"/>
    <w:rsid w:val="00583E3A"/>
    <w:rsid w:val="00583EEA"/>
    <w:rsid w:val="00584230"/>
    <w:rsid w:val="005843B6"/>
    <w:rsid w:val="005843C1"/>
    <w:rsid w:val="0058459C"/>
    <w:rsid w:val="005845FF"/>
    <w:rsid w:val="00584979"/>
    <w:rsid w:val="00584A86"/>
    <w:rsid w:val="00584ADD"/>
    <w:rsid w:val="00584DD0"/>
    <w:rsid w:val="00584EAD"/>
    <w:rsid w:val="00584F45"/>
    <w:rsid w:val="00585254"/>
    <w:rsid w:val="00585281"/>
    <w:rsid w:val="00585455"/>
    <w:rsid w:val="00585516"/>
    <w:rsid w:val="00585841"/>
    <w:rsid w:val="005858D1"/>
    <w:rsid w:val="005858F1"/>
    <w:rsid w:val="005859BE"/>
    <w:rsid w:val="00585AC2"/>
    <w:rsid w:val="00585BB6"/>
    <w:rsid w:val="00585E85"/>
    <w:rsid w:val="00585F4D"/>
    <w:rsid w:val="00585FC2"/>
    <w:rsid w:val="00586061"/>
    <w:rsid w:val="005860DB"/>
    <w:rsid w:val="0058625A"/>
    <w:rsid w:val="005862A8"/>
    <w:rsid w:val="005863EE"/>
    <w:rsid w:val="0058673E"/>
    <w:rsid w:val="005867A1"/>
    <w:rsid w:val="005868DB"/>
    <w:rsid w:val="00586951"/>
    <w:rsid w:val="00586A29"/>
    <w:rsid w:val="00586B18"/>
    <w:rsid w:val="00586E45"/>
    <w:rsid w:val="00587221"/>
    <w:rsid w:val="00587597"/>
    <w:rsid w:val="00587661"/>
    <w:rsid w:val="00587735"/>
    <w:rsid w:val="005877B0"/>
    <w:rsid w:val="00587C7E"/>
    <w:rsid w:val="00587D43"/>
    <w:rsid w:val="00587F7C"/>
    <w:rsid w:val="0059045D"/>
    <w:rsid w:val="005905EC"/>
    <w:rsid w:val="0059063C"/>
    <w:rsid w:val="00590658"/>
    <w:rsid w:val="00590682"/>
    <w:rsid w:val="00590870"/>
    <w:rsid w:val="00590C9E"/>
    <w:rsid w:val="00590E12"/>
    <w:rsid w:val="00590E5A"/>
    <w:rsid w:val="005910CF"/>
    <w:rsid w:val="00591138"/>
    <w:rsid w:val="00591148"/>
    <w:rsid w:val="0059128C"/>
    <w:rsid w:val="00591386"/>
    <w:rsid w:val="005913D0"/>
    <w:rsid w:val="00591593"/>
    <w:rsid w:val="005915F3"/>
    <w:rsid w:val="00591AB4"/>
    <w:rsid w:val="00591B0F"/>
    <w:rsid w:val="00591B53"/>
    <w:rsid w:val="00591C44"/>
    <w:rsid w:val="00591C69"/>
    <w:rsid w:val="00591E95"/>
    <w:rsid w:val="00591EDC"/>
    <w:rsid w:val="0059214E"/>
    <w:rsid w:val="00592498"/>
    <w:rsid w:val="0059249B"/>
    <w:rsid w:val="005924FA"/>
    <w:rsid w:val="00592652"/>
    <w:rsid w:val="005926D0"/>
    <w:rsid w:val="005929DB"/>
    <w:rsid w:val="00592B60"/>
    <w:rsid w:val="00592BEB"/>
    <w:rsid w:val="00592DEC"/>
    <w:rsid w:val="00592DF0"/>
    <w:rsid w:val="00592FC9"/>
    <w:rsid w:val="00593384"/>
    <w:rsid w:val="0059344F"/>
    <w:rsid w:val="00593610"/>
    <w:rsid w:val="00593832"/>
    <w:rsid w:val="00593BFF"/>
    <w:rsid w:val="00593E23"/>
    <w:rsid w:val="00593EF3"/>
    <w:rsid w:val="00593F89"/>
    <w:rsid w:val="0059407C"/>
    <w:rsid w:val="0059429B"/>
    <w:rsid w:val="005943C2"/>
    <w:rsid w:val="005946F4"/>
    <w:rsid w:val="00594E12"/>
    <w:rsid w:val="0059517B"/>
    <w:rsid w:val="0059558A"/>
    <w:rsid w:val="00595849"/>
    <w:rsid w:val="00595D51"/>
    <w:rsid w:val="00595D77"/>
    <w:rsid w:val="00596009"/>
    <w:rsid w:val="005960F3"/>
    <w:rsid w:val="005961AE"/>
    <w:rsid w:val="00596364"/>
    <w:rsid w:val="005964BC"/>
    <w:rsid w:val="0059659E"/>
    <w:rsid w:val="0059665B"/>
    <w:rsid w:val="00596671"/>
    <w:rsid w:val="005969DB"/>
    <w:rsid w:val="00596CFB"/>
    <w:rsid w:val="00596E19"/>
    <w:rsid w:val="00597024"/>
    <w:rsid w:val="0059713C"/>
    <w:rsid w:val="0059717D"/>
    <w:rsid w:val="00597180"/>
    <w:rsid w:val="005972A4"/>
    <w:rsid w:val="005972AA"/>
    <w:rsid w:val="00597340"/>
    <w:rsid w:val="0059740A"/>
    <w:rsid w:val="005976E9"/>
    <w:rsid w:val="00597737"/>
    <w:rsid w:val="00597776"/>
    <w:rsid w:val="0059794D"/>
    <w:rsid w:val="00597AC0"/>
    <w:rsid w:val="00597DED"/>
    <w:rsid w:val="00597F55"/>
    <w:rsid w:val="005A0499"/>
    <w:rsid w:val="005A055C"/>
    <w:rsid w:val="005A05A7"/>
    <w:rsid w:val="005A05C9"/>
    <w:rsid w:val="005A062E"/>
    <w:rsid w:val="005A064E"/>
    <w:rsid w:val="005A0662"/>
    <w:rsid w:val="005A0C67"/>
    <w:rsid w:val="005A0C73"/>
    <w:rsid w:val="005A0C88"/>
    <w:rsid w:val="005A0CE6"/>
    <w:rsid w:val="005A0D4D"/>
    <w:rsid w:val="005A0FAB"/>
    <w:rsid w:val="005A106B"/>
    <w:rsid w:val="005A10F5"/>
    <w:rsid w:val="005A114E"/>
    <w:rsid w:val="005A12D6"/>
    <w:rsid w:val="005A141F"/>
    <w:rsid w:val="005A1460"/>
    <w:rsid w:val="005A1498"/>
    <w:rsid w:val="005A14CF"/>
    <w:rsid w:val="005A155C"/>
    <w:rsid w:val="005A1623"/>
    <w:rsid w:val="005A1688"/>
    <w:rsid w:val="005A1A07"/>
    <w:rsid w:val="005A1B84"/>
    <w:rsid w:val="005A1C33"/>
    <w:rsid w:val="005A1C56"/>
    <w:rsid w:val="005A1DF0"/>
    <w:rsid w:val="005A1F79"/>
    <w:rsid w:val="005A2186"/>
    <w:rsid w:val="005A23B3"/>
    <w:rsid w:val="005A23B6"/>
    <w:rsid w:val="005A23F0"/>
    <w:rsid w:val="005A2583"/>
    <w:rsid w:val="005A2634"/>
    <w:rsid w:val="005A26D8"/>
    <w:rsid w:val="005A26E9"/>
    <w:rsid w:val="005A272F"/>
    <w:rsid w:val="005A28D2"/>
    <w:rsid w:val="005A298E"/>
    <w:rsid w:val="005A299A"/>
    <w:rsid w:val="005A2C06"/>
    <w:rsid w:val="005A2C90"/>
    <w:rsid w:val="005A2D74"/>
    <w:rsid w:val="005A30FF"/>
    <w:rsid w:val="005A330F"/>
    <w:rsid w:val="005A3408"/>
    <w:rsid w:val="005A3452"/>
    <w:rsid w:val="005A3A03"/>
    <w:rsid w:val="005A3BE7"/>
    <w:rsid w:val="005A3D46"/>
    <w:rsid w:val="005A3E89"/>
    <w:rsid w:val="005A3ED9"/>
    <w:rsid w:val="005A3F9A"/>
    <w:rsid w:val="005A4130"/>
    <w:rsid w:val="005A4381"/>
    <w:rsid w:val="005A44F1"/>
    <w:rsid w:val="005A474F"/>
    <w:rsid w:val="005A48BF"/>
    <w:rsid w:val="005A499E"/>
    <w:rsid w:val="005A49F2"/>
    <w:rsid w:val="005A4B5E"/>
    <w:rsid w:val="005A4BA3"/>
    <w:rsid w:val="005A4C44"/>
    <w:rsid w:val="005A4CC3"/>
    <w:rsid w:val="005A4DA4"/>
    <w:rsid w:val="005A4F06"/>
    <w:rsid w:val="005A56A2"/>
    <w:rsid w:val="005A56F6"/>
    <w:rsid w:val="005A573D"/>
    <w:rsid w:val="005A5746"/>
    <w:rsid w:val="005A5946"/>
    <w:rsid w:val="005A5BFE"/>
    <w:rsid w:val="005A5C5A"/>
    <w:rsid w:val="005A5D21"/>
    <w:rsid w:val="005A5E59"/>
    <w:rsid w:val="005A5FC4"/>
    <w:rsid w:val="005A6060"/>
    <w:rsid w:val="005A6088"/>
    <w:rsid w:val="005A60B2"/>
    <w:rsid w:val="005A6127"/>
    <w:rsid w:val="005A61E1"/>
    <w:rsid w:val="005A63CA"/>
    <w:rsid w:val="005A65ED"/>
    <w:rsid w:val="005A6631"/>
    <w:rsid w:val="005A6643"/>
    <w:rsid w:val="005A6704"/>
    <w:rsid w:val="005A68F1"/>
    <w:rsid w:val="005A694A"/>
    <w:rsid w:val="005A695B"/>
    <w:rsid w:val="005A6A33"/>
    <w:rsid w:val="005A6ACB"/>
    <w:rsid w:val="005A6BD6"/>
    <w:rsid w:val="005A6BD8"/>
    <w:rsid w:val="005A6D49"/>
    <w:rsid w:val="005A6DB6"/>
    <w:rsid w:val="005A6E00"/>
    <w:rsid w:val="005A6ED3"/>
    <w:rsid w:val="005A7341"/>
    <w:rsid w:val="005A7499"/>
    <w:rsid w:val="005A74AF"/>
    <w:rsid w:val="005A74BD"/>
    <w:rsid w:val="005A76A2"/>
    <w:rsid w:val="005A781B"/>
    <w:rsid w:val="005A7B30"/>
    <w:rsid w:val="005A7B97"/>
    <w:rsid w:val="005A7F3D"/>
    <w:rsid w:val="005B0041"/>
    <w:rsid w:val="005B0261"/>
    <w:rsid w:val="005B028C"/>
    <w:rsid w:val="005B02CD"/>
    <w:rsid w:val="005B0351"/>
    <w:rsid w:val="005B041A"/>
    <w:rsid w:val="005B05A3"/>
    <w:rsid w:val="005B0656"/>
    <w:rsid w:val="005B0695"/>
    <w:rsid w:val="005B072A"/>
    <w:rsid w:val="005B07E6"/>
    <w:rsid w:val="005B1013"/>
    <w:rsid w:val="005B1125"/>
    <w:rsid w:val="005B11E7"/>
    <w:rsid w:val="005B1412"/>
    <w:rsid w:val="005B1632"/>
    <w:rsid w:val="005B1680"/>
    <w:rsid w:val="005B169B"/>
    <w:rsid w:val="005B1B58"/>
    <w:rsid w:val="005B1D81"/>
    <w:rsid w:val="005B1E19"/>
    <w:rsid w:val="005B1EC7"/>
    <w:rsid w:val="005B2070"/>
    <w:rsid w:val="005B28D7"/>
    <w:rsid w:val="005B297D"/>
    <w:rsid w:val="005B2A18"/>
    <w:rsid w:val="005B2A43"/>
    <w:rsid w:val="005B2A44"/>
    <w:rsid w:val="005B2B8C"/>
    <w:rsid w:val="005B2D8E"/>
    <w:rsid w:val="005B3012"/>
    <w:rsid w:val="005B310E"/>
    <w:rsid w:val="005B31FC"/>
    <w:rsid w:val="005B324D"/>
    <w:rsid w:val="005B32A4"/>
    <w:rsid w:val="005B35E9"/>
    <w:rsid w:val="005B3674"/>
    <w:rsid w:val="005B367B"/>
    <w:rsid w:val="005B394E"/>
    <w:rsid w:val="005B3C3C"/>
    <w:rsid w:val="005B3DD0"/>
    <w:rsid w:val="005B3F74"/>
    <w:rsid w:val="005B4011"/>
    <w:rsid w:val="005B4133"/>
    <w:rsid w:val="005B41CB"/>
    <w:rsid w:val="005B4615"/>
    <w:rsid w:val="005B46C1"/>
    <w:rsid w:val="005B4881"/>
    <w:rsid w:val="005B48C0"/>
    <w:rsid w:val="005B48D6"/>
    <w:rsid w:val="005B48F9"/>
    <w:rsid w:val="005B49B1"/>
    <w:rsid w:val="005B4A43"/>
    <w:rsid w:val="005B4CDC"/>
    <w:rsid w:val="005B4F16"/>
    <w:rsid w:val="005B509E"/>
    <w:rsid w:val="005B50A0"/>
    <w:rsid w:val="005B5261"/>
    <w:rsid w:val="005B52FD"/>
    <w:rsid w:val="005B5464"/>
    <w:rsid w:val="005B55AB"/>
    <w:rsid w:val="005B55EA"/>
    <w:rsid w:val="005B56D6"/>
    <w:rsid w:val="005B56E8"/>
    <w:rsid w:val="005B5827"/>
    <w:rsid w:val="005B5A7C"/>
    <w:rsid w:val="005B5A7D"/>
    <w:rsid w:val="005B5D69"/>
    <w:rsid w:val="005B5EF7"/>
    <w:rsid w:val="005B601E"/>
    <w:rsid w:val="005B6094"/>
    <w:rsid w:val="005B630A"/>
    <w:rsid w:val="005B6367"/>
    <w:rsid w:val="005B6418"/>
    <w:rsid w:val="005B6629"/>
    <w:rsid w:val="005B666B"/>
    <w:rsid w:val="005B675C"/>
    <w:rsid w:val="005B68B9"/>
    <w:rsid w:val="005B6ABF"/>
    <w:rsid w:val="005B6BCC"/>
    <w:rsid w:val="005B6C31"/>
    <w:rsid w:val="005B6CA8"/>
    <w:rsid w:val="005B6CC0"/>
    <w:rsid w:val="005B6D03"/>
    <w:rsid w:val="005B6F45"/>
    <w:rsid w:val="005B7029"/>
    <w:rsid w:val="005B7183"/>
    <w:rsid w:val="005B72C7"/>
    <w:rsid w:val="005B7367"/>
    <w:rsid w:val="005B73A2"/>
    <w:rsid w:val="005B7A11"/>
    <w:rsid w:val="005B7A35"/>
    <w:rsid w:val="005B7B6D"/>
    <w:rsid w:val="005B7C59"/>
    <w:rsid w:val="005B7C89"/>
    <w:rsid w:val="005B7F84"/>
    <w:rsid w:val="005C005C"/>
    <w:rsid w:val="005C0196"/>
    <w:rsid w:val="005C027F"/>
    <w:rsid w:val="005C02CE"/>
    <w:rsid w:val="005C02CF"/>
    <w:rsid w:val="005C0453"/>
    <w:rsid w:val="005C058F"/>
    <w:rsid w:val="005C0783"/>
    <w:rsid w:val="005C09DF"/>
    <w:rsid w:val="005C09E3"/>
    <w:rsid w:val="005C0C38"/>
    <w:rsid w:val="005C0C86"/>
    <w:rsid w:val="005C0CA1"/>
    <w:rsid w:val="005C0E01"/>
    <w:rsid w:val="005C1392"/>
    <w:rsid w:val="005C14C5"/>
    <w:rsid w:val="005C19F4"/>
    <w:rsid w:val="005C1B13"/>
    <w:rsid w:val="005C1CE9"/>
    <w:rsid w:val="005C1DAE"/>
    <w:rsid w:val="005C1E02"/>
    <w:rsid w:val="005C1ECE"/>
    <w:rsid w:val="005C234A"/>
    <w:rsid w:val="005C252C"/>
    <w:rsid w:val="005C2533"/>
    <w:rsid w:val="005C2540"/>
    <w:rsid w:val="005C25DA"/>
    <w:rsid w:val="005C26C9"/>
    <w:rsid w:val="005C276F"/>
    <w:rsid w:val="005C2983"/>
    <w:rsid w:val="005C2A81"/>
    <w:rsid w:val="005C2B20"/>
    <w:rsid w:val="005C2BCB"/>
    <w:rsid w:val="005C2DFE"/>
    <w:rsid w:val="005C2F56"/>
    <w:rsid w:val="005C3082"/>
    <w:rsid w:val="005C3798"/>
    <w:rsid w:val="005C383A"/>
    <w:rsid w:val="005C3898"/>
    <w:rsid w:val="005C3953"/>
    <w:rsid w:val="005C3AAD"/>
    <w:rsid w:val="005C3CD9"/>
    <w:rsid w:val="005C3D12"/>
    <w:rsid w:val="005C3E57"/>
    <w:rsid w:val="005C4092"/>
    <w:rsid w:val="005C4181"/>
    <w:rsid w:val="005C428C"/>
    <w:rsid w:val="005C42F4"/>
    <w:rsid w:val="005C42FF"/>
    <w:rsid w:val="005C4316"/>
    <w:rsid w:val="005C468A"/>
    <w:rsid w:val="005C4871"/>
    <w:rsid w:val="005C49F7"/>
    <w:rsid w:val="005C4BFF"/>
    <w:rsid w:val="005C4D75"/>
    <w:rsid w:val="005C4DAC"/>
    <w:rsid w:val="005C4DDA"/>
    <w:rsid w:val="005C4E2A"/>
    <w:rsid w:val="005C4F76"/>
    <w:rsid w:val="005C506A"/>
    <w:rsid w:val="005C50AF"/>
    <w:rsid w:val="005C5214"/>
    <w:rsid w:val="005C552D"/>
    <w:rsid w:val="005C5751"/>
    <w:rsid w:val="005C579F"/>
    <w:rsid w:val="005C5AAC"/>
    <w:rsid w:val="005C5C54"/>
    <w:rsid w:val="005C5D64"/>
    <w:rsid w:val="005C5DBF"/>
    <w:rsid w:val="005C611A"/>
    <w:rsid w:val="005C62AD"/>
    <w:rsid w:val="005C62C5"/>
    <w:rsid w:val="005C631B"/>
    <w:rsid w:val="005C633C"/>
    <w:rsid w:val="005C639F"/>
    <w:rsid w:val="005C63B0"/>
    <w:rsid w:val="005C6684"/>
    <w:rsid w:val="005C6904"/>
    <w:rsid w:val="005C69EB"/>
    <w:rsid w:val="005C6DD8"/>
    <w:rsid w:val="005C7107"/>
    <w:rsid w:val="005C711F"/>
    <w:rsid w:val="005C716E"/>
    <w:rsid w:val="005C7219"/>
    <w:rsid w:val="005C725C"/>
    <w:rsid w:val="005C740F"/>
    <w:rsid w:val="005C7716"/>
    <w:rsid w:val="005C7A91"/>
    <w:rsid w:val="005C7BF5"/>
    <w:rsid w:val="005C7CF8"/>
    <w:rsid w:val="005D007D"/>
    <w:rsid w:val="005D01F0"/>
    <w:rsid w:val="005D01F5"/>
    <w:rsid w:val="005D0224"/>
    <w:rsid w:val="005D049B"/>
    <w:rsid w:val="005D04C7"/>
    <w:rsid w:val="005D07CD"/>
    <w:rsid w:val="005D0A50"/>
    <w:rsid w:val="005D0C2A"/>
    <w:rsid w:val="005D0DA1"/>
    <w:rsid w:val="005D0E9E"/>
    <w:rsid w:val="005D0ED9"/>
    <w:rsid w:val="005D106C"/>
    <w:rsid w:val="005D1191"/>
    <w:rsid w:val="005D1317"/>
    <w:rsid w:val="005D13C7"/>
    <w:rsid w:val="005D13CC"/>
    <w:rsid w:val="005D1626"/>
    <w:rsid w:val="005D1628"/>
    <w:rsid w:val="005D1679"/>
    <w:rsid w:val="005D174F"/>
    <w:rsid w:val="005D17B9"/>
    <w:rsid w:val="005D1889"/>
    <w:rsid w:val="005D1A82"/>
    <w:rsid w:val="005D1BDC"/>
    <w:rsid w:val="005D1C08"/>
    <w:rsid w:val="005D1D0D"/>
    <w:rsid w:val="005D1D2A"/>
    <w:rsid w:val="005D1D37"/>
    <w:rsid w:val="005D1DA8"/>
    <w:rsid w:val="005D1E74"/>
    <w:rsid w:val="005D1FC5"/>
    <w:rsid w:val="005D20B4"/>
    <w:rsid w:val="005D20EA"/>
    <w:rsid w:val="005D22B7"/>
    <w:rsid w:val="005D231E"/>
    <w:rsid w:val="005D2480"/>
    <w:rsid w:val="005D24E2"/>
    <w:rsid w:val="005D2507"/>
    <w:rsid w:val="005D27B3"/>
    <w:rsid w:val="005D2899"/>
    <w:rsid w:val="005D2937"/>
    <w:rsid w:val="005D2998"/>
    <w:rsid w:val="005D2C39"/>
    <w:rsid w:val="005D2F96"/>
    <w:rsid w:val="005D30A1"/>
    <w:rsid w:val="005D313B"/>
    <w:rsid w:val="005D3245"/>
    <w:rsid w:val="005D3413"/>
    <w:rsid w:val="005D348C"/>
    <w:rsid w:val="005D3607"/>
    <w:rsid w:val="005D3B22"/>
    <w:rsid w:val="005D3FDE"/>
    <w:rsid w:val="005D3FF9"/>
    <w:rsid w:val="005D4084"/>
    <w:rsid w:val="005D40FE"/>
    <w:rsid w:val="005D416C"/>
    <w:rsid w:val="005D439A"/>
    <w:rsid w:val="005D4447"/>
    <w:rsid w:val="005D44F2"/>
    <w:rsid w:val="005D46BE"/>
    <w:rsid w:val="005D46C3"/>
    <w:rsid w:val="005D497D"/>
    <w:rsid w:val="005D4A2B"/>
    <w:rsid w:val="005D4DF2"/>
    <w:rsid w:val="005D4E7C"/>
    <w:rsid w:val="005D5085"/>
    <w:rsid w:val="005D5145"/>
    <w:rsid w:val="005D537E"/>
    <w:rsid w:val="005D553E"/>
    <w:rsid w:val="005D556B"/>
    <w:rsid w:val="005D5609"/>
    <w:rsid w:val="005D5610"/>
    <w:rsid w:val="005D56FC"/>
    <w:rsid w:val="005D575C"/>
    <w:rsid w:val="005D580B"/>
    <w:rsid w:val="005D588D"/>
    <w:rsid w:val="005D5BB8"/>
    <w:rsid w:val="005D5C4F"/>
    <w:rsid w:val="005D5E02"/>
    <w:rsid w:val="005D5ED3"/>
    <w:rsid w:val="005D60C4"/>
    <w:rsid w:val="005D611B"/>
    <w:rsid w:val="005D642E"/>
    <w:rsid w:val="005D656A"/>
    <w:rsid w:val="005D66D7"/>
    <w:rsid w:val="005D690E"/>
    <w:rsid w:val="005D6A09"/>
    <w:rsid w:val="005D6C3A"/>
    <w:rsid w:val="005D6C73"/>
    <w:rsid w:val="005D6EE1"/>
    <w:rsid w:val="005D6F1A"/>
    <w:rsid w:val="005D7151"/>
    <w:rsid w:val="005D71D0"/>
    <w:rsid w:val="005D72D3"/>
    <w:rsid w:val="005D7493"/>
    <w:rsid w:val="005D7541"/>
    <w:rsid w:val="005D756E"/>
    <w:rsid w:val="005D775A"/>
    <w:rsid w:val="005D79DE"/>
    <w:rsid w:val="005D7B51"/>
    <w:rsid w:val="005D7D6F"/>
    <w:rsid w:val="005D7F73"/>
    <w:rsid w:val="005E002A"/>
    <w:rsid w:val="005E006A"/>
    <w:rsid w:val="005E00F8"/>
    <w:rsid w:val="005E0226"/>
    <w:rsid w:val="005E034D"/>
    <w:rsid w:val="005E03AE"/>
    <w:rsid w:val="005E03F3"/>
    <w:rsid w:val="005E0686"/>
    <w:rsid w:val="005E0892"/>
    <w:rsid w:val="005E09A0"/>
    <w:rsid w:val="005E09A1"/>
    <w:rsid w:val="005E0A1D"/>
    <w:rsid w:val="005E0B05"/>
    <w:rsid w:val="005E0C34"/>
    <w:rsid w:val="005E0D86"/>
    <w:rsid w:val="005E0E55"/>
    <w:rsid w:val="005E0F39"/>
    <w:rsid w:val="005E0F47"/>
    <w:rsid w:val="005E0F6E"/>
    <w:rsid w:val="005E1006"/>
    <w:rsid w:val="005E117E"/>
    <w:rsid w:val="005E1313"/>
    <w:rsid w:val="005E1449"/>
    <w:rsid w:val="005E1779"/>
    <w:rsid w:val="005E1856"/>
    <w:rsid w:val="005E1ADF"/>
    <w:rsid w:val="005E1BA3"/>
    <w:rsid w:val="005E1F2C"/>
    <w:rsid w:val="005E1FDC"/>
    <w:rsid w:val="005E23F1"/>
    <w:rsid w:val="005E243B"/>
    <w:rsid w:val="005E250A"/>
    <w:rsid w:val="005E25B0"/>
    <w:rsid w:val="005E275A"/>
    <w:rsid w:val="005E2A2D"/>
    <w:rsid w:val="005E2A4E"/>
    <w:rsid w:val="005E2A96"/>
    <w:rsid w:val="005E2AA7"/>
    <w:rsid w:val="005E2BAF"/>
    <w:rsid w:val="005E2C8F"/>
    <w:rsid w:val="005E2DEE"/>
    <w:rsid w:val="005E2F59"/>
    <w:rsid w:val="005E2F8D"/>
    <w:rsid w:val="005E3204"/>
    <w:rsid w:val="005E336F"/>
    <w:rsid w:val="005E34ED"/>
    <w:rsid w:val="005E3642"/>
    <w:rsid w:val="005E3712"/>
    <w:rsid w:val="005E37D6"/>
    <w:rsid w:val="005E39E5"/>
    <w:rsid w:val="005E3A81"/>
    <w:rsid w:val="005E3C14"/>
    <w:rsid w:val="005E3D36"/>
    <w:rsid w:val="005E3E0E"/>
    <w:rsid w:val="005E3E23"/>
    <w:rsid w:val="005E3F20"/>
    <w:rsid w:val="005E3F5A"/>
    <w:rsid w:val="005E41FB"/>
    <w:rsid w:val="005E4201"/>
    <w:rsid w:val="005E425B"/>
    <w:rsid w:val="005E42CA"/>
    <w:rsid w:val="005E4503"/>
    <w:rsid w:val="005E468C"/>
    <w:rsid w:val="005E46C8"/>
    <w:rsid w:val="005E4EA9"/>
    <w:rsid w:val="005E4F08"/>
    <w:rsid w:val="005E4FBA"/>
    <w:rsid w:val="005E50E1"/>
    <w:rsid w:val="005E51A5"/>
    <w:rsid w:val="005E5269"/>
    <w:rsid w:val="005E5312"/>
    <w:rsid w:val="005E5406"/>
    <w:rsid w:val="005E554B"/>
    <w:rsid w:val="005E55A8"/>
    <w:rsid w:val="005E563B"/>
    <w:rsid w:val="005E56CF"/>
    <w:rsid w:val="005E56EA"/>
    <w:rsid w:val="005E576C"/>
    <w:rsid w:val="005E5874"/>
    <w:rsid w:val="005E5A28"/>
    <w:rsid w:val="005E5A50"/>
    <w:rsid w:val="005E5A73"/>
    <w:rsid w:val="005E5EF1"/>
    <w:rsid w:val="005E5F2D"/>
    <w:rsid w:val="005E60BE"/>
    <w:rsid w:val="005E60E3"/>
    <w:rsid w:val="005E6267"/>
    <w:rsid w:val="005E638D"/>
    <w:rsid w:val="005E6533"/>
    <w:rsid w:val="005E6581"/>
    <w:rsid w:val="005E669F"/>
    <w:rsid w:val="005E679A"/>
    <w:rsid w:val="005E681C"/>
    <w:rsid w:val="005E6906"/>
    <w:rsid w:val="005E7184"/>
    <w:rsid w:val="005E7379"/>
    <w:rsid w:val="005E74E5"/>
    <w:rsid w:val="005E758B"/>
    <w:rsid w:val="005E7644"/>
    <w:rsid w:val="005E78E3"/>
    <w:rsid w:val="005E7A34"/>
    <w:rsid w:val="005E7A4E"/>
    <w:rsid w:val="005E7C9B"/>
    <w:rsid w:val="005E7CA4"/>
    <w:rsid w:val="005E7CC1"/>
    <w:rsid w:val="005E7D2D"/>
    <w:rsid w:val="005F01E4"/>
    <w:rsid w:val="005F01EB"/>
    <w:rsid w:val="005F03E8"/>
    <w:rsid w:val="005F04D9"/>
    <w:rsid w:val="005F0528"/>
    <w:rsid w:val="005F0652"/>
    <w:rsid w:val="005F0797"/>
    <w:rsid w:val="005F084A"/>
    <w:rsid w:val="005F0B80"/>
    <w:rsid w:val="005F0FA8"/>
    <w:rsid w:val="005F109D"/>
    <w:rsid w:val="005F10F4"/>
    <w:rsid w:val="005F151E"/>
    <w:rsid w:val="005F1593"/>
    <w:rsid w:val="005F15A6"/>
    <w:rsid w:val="005F164B"/>
    <w:rsid w:val="005F16DA"/>
    <w:rsid w:val="005F1A80"/>
    <w:rsid w:val="005F1AC8"/>
    <w:rsid w:val="005F1B2C"/>
    <w:rsid w:val="005F1D14"/>
    <w:rsid w:val="005F1E88"/>
    <w:rsid w:val="005F1EFD"/>
    <w:rsid w:val="005F211A"/>
    <w:rsid w:val="005F22C6"/>
    <w:rsid w:val="005F22E1"/>
    <w:rsid w:val="005F2463"/>
    <w:rsid w:val="005F2574"/>
    <w:rsid w:val="005F25C2"/>
    <w:rsid w:val="005F274F"/>
    <w:rsid w:val="005F282F"/>
    <w:rsid w:val="005F2847"/>
    <w:rsid w:val="005F2900"/>
    <w:rsid w:val="005F29F2"/>
    <w:rsid w:val="005F2A30"/>
    <w:rsid w:val="005F2D26"/>
    <w:rsid w:val="005F2DC5"/>
    <w:rsid w:val="005F2EF2"/>
    <w:rsid w:val="005F2FC3"/>
    <w:rsid w:val="005F314F"/>
    <w:rsid w:val="005F3274"/>
    <w:rsid w:val="005F349E"/>
    <w:rsid w:val="005F352C"/>
    <w:rsid w:val="005F370E"/>
    <w:rsid w:val="005F39C9"/>
    <w:rsid w:val="005F3A11"/>
    <w:rsid w:val="005F3A12"/>
    <w:rsid w:val="005F3BFB"/>
    <w:rsid w:val="005F3D18"/>
    <w:rsid w:val="005F3E5C"/>
    <w:rsid w:val="005F412A"/>
    <w:rsid w:val="005F41CC"/>
    <w:rsid w:val="005F429C"/>
    <w:rsid w:val="005F43CF"/>
    <w:rsid w:val="005F4512"/>
    <w:rsid w:val="005F45E3"/>
    <w:rsid w:val="005F4648"/>
    <w:rsid w:val="005F46E3"/>
    <w:rsid w:val="005F475B"/>
    <w:rsid w:val="005F4941"/>
    <w:rsid w:val="005F4A15"/>
    <w:rsid w:val="005F4AFB"/>
    <w:rsid w:val="005F4B0E"/>
    <w:rsid w:val="005F4BDB"/>
    <w:rsid w:val="005F4D66"/>
    <w:rsid w:val="005F4F1F"/>
    <w:rsid w:val="005F4F30"/>
    <w:rsid w:val="005F50E0"/>
    <w:rsid w:val="005F5296"/>
    <w:rsid w:val="005F52C2"/>
    <w:rsid w:val="005F52E0"/>
    <w:rsid w:val="005F543D"/>
    <w:rsid w:val="005F54E3"/>
    <w:rsid w:val="005F59DE"/>
    <w:rsid w:val="005F5BB4"/>
    <w:rsid w:val="005F5C71"/>
    <w:rsid w:val="005F5F35"/>
    <w:rsid w:val="005F5FF8"/>
    <w:rsid w:val="005F632D"/>
    <w:rsid w:val="005F6680"/>
    <w:rsid w:val="005F669A"/>
    <w:rsid w:val="005F66DF"/>
    <w:rsid w:val="005F6854"/>
    <w:rsid w:val="005F6DD5"/>
    <w:rsid w:val="005F6E8C"/>
    <w:rsid w:val="005F6F75"/>
    <w:rsid w:val="005F707F"/>
    <w:rsid w:val="005F73F8"/>
    <w:rsid w:val="005F7462"/>
    <w:rsid w:val="005F7505"/>
    <w:rsid w:val="005F750A"/>
    <w:rsid w:val="005F758A"/>
    <w:rsid w:val="005F76B5"/>
    <w:rsid w:val="005F775F"/>
    <w:rsid w:val="005F79E4"/>
    <w:rsid w:val="005F7A50"/>
    <w:rsid w:val="005F7C3D"/>
    <w:rsid w:val="005F7D3D"/>
    <w:rsid w:val="005F7D81"/>
    <w:rsid w:val="005F7DC4"/>
    <w:rsid w:val="005F7DD8"/>
    <w:rsid w:val="005F7E5F"/>
    <w:rsid w:val="005F7ECF"/>
    <w:rsid w:val="006001C0"/>
    <w:rsid w:val="006003E9"/>
    <w:rsid w:val="0060040B"/>
    <w:rsid w:val="0060041B"/>
    <w:rsid w:val="00600995"/>
    <w:rsid w:val="006009ED"/>
    <w:rsid w:val="00600BBF"/>
    <w:rsid w:val="00600C16"/>
    <w:rsid w:val="00600C8F"/>
    <w:rsid w:val="00600D19"/>
    <w:rsid w:val="00600F7D"/>
    <w:rsid w:val="00601066"/>
    <w:rsid w:val="0060107F"/>
    <w:rsid w:val="006010A7"/>
    <w:rsid w:val="00601270"/>
    <w:rsid w:val="00601344"/>
    <w:rsid w:val="006013DB"/>
    <w:rsid w:val="00601408"/>
    <w:rsid w:val="0060159F"/>
    <w:rsid w:val="0060175A"/>
    <w:rsid w:val="006017EE"/>
    <w:rsid w:val="00601850"/>
    <w:rsid w:val="006018DD"/>
    <w:rsid w:val="006019C1"/>
    <w:rsid w:val="00601A3A"/>
    <w:rsid w:val="00601AB5"/>
    <w:rsid w:val="00601C85"/>
    <w:rsid w:val="00601EA0"/>
    <w:rsid w:val="00601EF7"/>
    <w:rsid w:val="00601FB5"/>
    <w:rsid w:val="006020AD"/>
    <w:rsid w:val="00602190"/>
    <w:rsid w:val="00602197"/>
    <w:rsid w:val="0060222D"/>
    <w:rsid w:val="006022BA"/>
    <w:rsid w:val="0060248D"/>
    <w:rsid w:val="00602614"/>
    <w:rsid w:val="0060265F"/>
    <w:rsid w:val="00602986"/>
    <w:rsid w:val="00602B94"/>
    <w:rsid w:val="00602CB5"/>
    <w:rsid w:val="00602CC5"/>
    <w:rsid w:val="00602D58"/>
    <w:rsid w:val="00602E4E"/>
    <w:rsid w:val="00602E62"/>
    <w:rsid w:val="006031AE"/>
    <w:rsid w:val="0060327A"/>
    <w:rsid w:val="00603284"/>
    <w:rsid w:val="006034D1"/>
    <w:rsid w:val="00603773"/>
    <w:rsid w:val="00603921"/>
    <w:rsid w:val="00603BC1"/>
    <w:rsid w:val="00603C09"/>
    <w:rsid w:val="00603EE0"/>
    <w:rsid w:val="0060431E"/>
    <w:rsid w:val="00604470"/>
    <w:rsid w:val="0060465D"/>
    <w:rsid w:val="0060466A"/>
    <w:rsid w:val="00604693"/>
    <w:rsid w:val="00604885"/>
    <w:rsid w:val="006049AB"/>
    <w:rsid w:val="00604A36"/>
    <w:rsid w:val="00604B6C"/>
    <w:rsid w:val="00604E0D"/>
    <w:rsid w:val="00604E44"/>
    <w:rsid w:val="006050C6"/>
    <w:rsid w:val="00605239"/>
    <w:rsid w:val="00605247"/>
    <w:rsid w:val="006054B1"/>
    <w:rsid w:val="006055E9"/>
    <w:rsid w:val="006056D8"/>
    <w:rsid w:val="0060582B"/>
    <w:rsid w:val="0060596F"/>
    <w:rsid w:val="00605975"/>
    <w:rsid w:val="00605F57"/>
    <w:rsid w:val="00606079"/>
    <w:rsid w:val="006060BA"/>
    <w:rsid w:val="00606101"/>
    <w:rsid w:val="0060624A"/>
    <w:rsid w:val="00606261"/>
    <w:rsid w:val="006063E3"/>
    <w:rsid w:val="006063FC"/>
    <w:rsid w:val="006064E0"/>
    <w:rsid w:val="00606557"/>
    <w:rsid w:val="0060655B"/>
    <w:rsid w:val="00606633"/>
    <w:rsid w:val="00606775"/>
    <w:rsid w:val="0060680C"/>
    <w:rsid w:val="0060686F"/>
    <w:rsid w:val="006069CD"/>
    <w:rsid w:val="00606B1E"/>
    <w:rsid w:val="00606C68"/>
    <w:rsid w:val="00606D33"/>
    <w:rsid w:val="0060705F"/>
    <w:rsid w:val="0060720B"/>
    <w:rsid w:val="0060726F"/>
    <w:rsid w:val="006073B3"/>
    <w:rsid w:val="006074F3"/>
    <w:rsid w:val="006076DD"/>
    <w:rsid w:val="00607819"/>
    <w:rsid w:val="00607848"/>
    <w:rsid w:val="00607997"/>
    <w:rsid w:val="00607A77"/>
    <w:rsid w:val="00607AFD"/>
    <w:rsid w:val="00607DA6"/>
    <w:rsid w:val="00607F54"/>
    <w:rsid w:val="006102F9"/>
    <w:rsid w:val="006103EA"/>
    <w:rsid w:val="00610686"/>
    <w:rsid w:val="006109C5"/>
    <w:rsid w:val="00610D3A"/>
    <w:rsid w:val="00610DE1"/>
    <w:rsid w:val="00610F0A"/>
    <w:rsid w:val="006110C9"/>
    <w:rsid w:val="006110E9"/>
    <w:rsid w:val="006111EE"/>
    <w:rsid w:val="006112BB"/>
    <w:rsid w:val="006113E0"/>
    <w:rsid w:val="00611468"/>
    <w:rsid w:val="006114CC"/>
    <w:rsid w:val="006115C6"/>
    <w:rsid w:val="006117A6"/>
    <w:rsid w:val="00611AB0"/>
    <w:rsid w:val="00611DB6"/>
    <w:rsid w:val="00611F13"/>
    <w:rsid w:val="006122B1"/>
    <w:rsid w:val="00612311"/>
    <w:rsid w:val="00612353"/>
    <w:rsid w:val="00612440"/>
    <w:rsid w:val="006125E1"/>
    <w:rsid w:val="006127F0"/>
    <w:rsid w:val="00612A2A"/>
    <w:rsid w:val="00612B1A"/>
    <w:rsid w:val="00612B27"/>
    <w:rsid w:val="00612CE6"/>
    <w:rsid w:val="00612DD5"/>
    <w:rsid w:val="00612DDD"/>
    <w:rsid w:val="00612E5C"/>
    <w:rsid w:val="00612F78"/>
    <w:rsid w:val="00613035"/>
    <w:rsid w:val="00613038"/>
    <w:rsid w:val="00613148"/>
    <w:rsid w:val="006131A0"/>
    <w:rsid w:val="00613304"/>
    <w:rsid w:val="00613392"/>
    <w:rsid w:val="006134EE"/>
    <w:rsid w:val="00613542"/>
    <w:rsid w:val="0061359E"/>
    <w:rsid w:val="006135B5"/>
    <w:rsid w:val="006138D9"/>
    <w:rsid w:val="0061393E"/>
    <w:rsid w:val="00613D12"/>
    <w:rsid w:val="00613EFF"/>
    <w:rsid w:val="00613FE3"/>
    <w:rsid w:val="0061401F"/>
    <w:rsid w:val="006144E8"/>
    <w:rsid w:val="00614789"/>
    <w:rsid w:val="006147F7"/>
    <w:rsid w:val="00614990"/>
    <w:rsid w:val="00614AB7"/>
    <w:rsid w:val="00614CCB"/>
    <w:rsid w:val="00614EE3"/>
    <w:rsid w:val="006154AE"/>
    <w:rsid w:val="00615553"/>
    <w:rsid w:val="006157F8"/>
    <w:rsid w:val="0061597E"/>
    <w:rsid w:val="00615B86"/>
    <w:rsid w:val="00615C80"/>
    <w:rsid w:val="00615D91"/>
    <w:rsid w:val="006160C5"/>
    <w:rsid w:val="006161C7"/>
    <w:rsid w:val="006167B3"/>
    <w:rsid w:val="00616A94"/>
    <w:rsid w:val="00616AF2"/>
    <w:rsid w:val="00616CEB"/>
    <w:rsid w:val="00616DB8"/>
    <w:rsid w:val="00616E1B"/>
    <w:rsid w:val="00616ED2"/>
    <w:rsid w:val="00616F8D"/>
    <w:rsid w:val="00616FA5"/>
    <w:rsid w:val="00616FA7"/>
    <w:rsid w:val="0061714F"/>
    <w:rsid w:val="00617362"/>
    <w:rsid w:val="006173CE"/>
    <w:rsid w:val="00617482"/>
    <w:rsid w:val="006174B4"/>
    <w:rsid w:val="006175D9"/>
    <w:rsid w:val="0061784B"/>
    <w:rsid w:val="0061786B"/>
    <w:rsid w:val="006178D1"/>
    <w:rsid w:val="00617A6E"/>
    <w:rsid w:val="00617B9A"/>
    <w:rsid w:val="00617C16"/>
    <w:rsid w:val="00617D31"/>
    <w:rsid w:val="00617DC8"/>
    <w:rsid w:val="00617F83"/>
    <w:rsid w:val="0062009F"/>
    <w:rsid w:val="006200F6"/>
    <w:rsid w:val="006205C1"/>
    <w:rsid w:val="006205FF"/>
    <w:rsid w:val="006206B2"/>
    <w:rsid w:val="00620771"/>
    <w:rsid w:val="0062094E"/>
    <w:rsid w:val="00620A14"/>
    <w:rsid w:val="00620A8A"/>
    <w:rsid w:val="00620CD8"/>
    <w:rsid w:val="00620D59"/>
    <w:rsid w:val="00620DF0"/>
    <w:rsid w:val="00620E3E"/>
    <w:rsid w:val="00620E49"/>
    <w:rsid w:val="00620EE6"/>
    <w:rsid w:val="00620EEC"/>
    <w:rsid w:val="00620F28"/>
    <w:rsid w:val="00620FCE"/>
    <w:rsid w:val="00621170"/>
    <w:rsid w:val="0062134C"/>
    <w:rsid w:val="006213E3"/>
    <w:rsid w:val="00621649"/>
    <w:rsid w:val="006216FB"/>
    <w:rsid w:val="00621866"/>
    <w:rsid w:val="00621A62"/>
    <w:rsid w:val="00621B8A"/>
    <w:rsid w:val="00621DFA"/>
    <w:rsid w:val="006220D5"/>
    <w:rsid w:val="00622127"/>
    <w:rsid w:val="00622192"/>
    <w:rsid w:val="00622195"/>
    <w:rsid w:val="0062227A"/>
    <w:rsid w:val="006222C4"/>
    <w:rsid w:val="006223A5"/>
    <w:rsid w:val="0062243A"/>
    <w:rsid w:val="00622465"/>
    <w:rsid w:val="0062257D"/>
    <w:rsid w:val="0062270F"/>
    <w:rsid w:val="006227EC"/>
    <w:rsid w:val="006228C7"/>
    <w:rsid w:val="006229C9"/>
    <w:rsid w:val="00622B5A"/>
    <w:rsid w:val="00622D72"/>
    <w:rsid w:val="00622E9A"/>
    <w:rsid w:val="00622FF8"/>
    <w:rsid w:val="006232EA"/>
    <w:rsid w:val="006232FE"/>
    <w:rsid w:val="00623385"/>
    <w:rsid w:val="00623690"/>
    <w:rsid w:val="006236E8"/>
    <w:rsid w:val="00623800"/>
    <w:rsid w:val="0062386E"/>
    <w:rsid w:val="0062393D"/>
    <w:rsid w:val="006239B6"/>
    <w:rsid w:val="00623BC4"/>
    <w:rsid w:val="00623BEC"/>
    <w:rsid w:val="00623DBA"/>
    <w:rsid w:val="00624328"/>
    <w:rsid w:val="00624364"/>
    <w:rsid w:val="00624595"/>
    <w:rsid w:val="006245FC"/>
    <w:rsid w:val="006246B3"/>
    <w:rsid w:val="006249B3"/>
    <w:rsid w:val="006249CD"/>
    <w:rsid w:val="00624A19"/>
    <w:rsid w:val="00624B1F"/>
    <w:rsid w:val="00624B7E"/>
    <w:rsid w:val="00624BC1"/>
    <w:rsid w:val="00624F9B"/>
    <w:rsid w:val="006253AA"/>
    <w:rsid w:val="006255ED"/>
    <w:rsid w:val="00625626"/>
    <w:rsid w:val="00625806"/>
    <w:rsid w:val="0062590E"/>
    <w:rsid w:val="006259AA"/>
    <w:rsid w:val="00625AC9"/>
    <w:rsid w:val="00625C2F"/>
    <w:rsid w:val="00625E7C"/>
    <w:rsid w:val="00626140"/>
    <w:rsid w:val="0062614D"/>
    <w:rsid w:val="006265DB"/>
    <w:rsid w:val="00626641"/>
    <w:rsid w:val="00626746"/>
    <w:rsid w:val="0062682A"/>
    <w:rsid w:val="0062682D"/>
    <w:rsid w:val="00626A8A"/>
    <w:rsid w:val="00626AAF"/>
    <w:rsid w:val="00626AC4"/>
    <w:rsid w:val="00626AEA"/>
    <w:rsid w:val="00626BD4"/>
    <w:rsid w:val="00626E39"/>
    <w:rsid w:val="00626FF8"/>
    <w:rsid w:val="00627018"/>
    <w:rsid w:val="00627023"/>
    <w:rsid w:val="0062707C"/>
    <w:rsid w:val="00627139"/>
    <w:rsid w:val="00627197"/>
    <w:rsid w:val="00627284"/>
    <w:rsid w:val="00627314"/>
    <w:rsid w:val="00627377"/>
    <w:rsid w:val="0062743F"/>
    <w:rsid w:val="0062748F"/>
    <w:rsid w:val="006276DF"/>
    <w:rsid w:val="00627797"/>
    <w:rsid w:val="006277B9"/>
    <w:rsid w:val="00627A27"/>
    <w:rsid w:val="00627BAA"/>
    <w:rsid w:val="00627CFE"/>
    <w:rsid w:val="00627D86"/>
    <w:rsid w:val="00627DD8"/>
    <w:rsid w:val="00627E76"/>
    <w:rsid w:val="00630033"/>
    <w:rsid w:val="006305DA"/>
    <w:rsid w:val="00630618"/>
    <w:rsid w:val="00630805"/>
    <w:rsid w:val="006308F0"/>
    <w:rsid w:val="00630CA7"/>
    <w:rsid w:val="00630CB0"/>
    <w:rsid w:val="00630DDC"/>
    <w:rsid w:val="00630E31"/>
    <w:rsid w:val="00630E9C"/>
    <w:rsid w:val="00631000"/>
    <w:rsid w:val="00631003"/>
    <w:rsid w:val="0063107C"/>
    <w:rsid w:val="0063111D"/>
    <w:rsid w:val="0063112C"/>
    <w:rsid w:val="00631168"/>
    <w:rsid w:val="00631513"/>
    <w:rsid w:val="0063152A"/>
    <w:rsid w:val="006315FA"/>
    <w:rsid w:val="006316F6"/>
    <w:rsid w:val="00631825"/>
    <w:rsid w:val="00631869"/>
    <w:rsid w:val="006319F7"/>
    <w:rsid w:val="00631A4E"/>
    <w:rsid w:val="00631B69"/>
    <w:rsid w:val="00631BD0"/>
    <w:rsid w:val="00631F44"/>
    <w:rsid w:val="006322AD"/>
    <w:rsid w:val="0063231A"/>
    <w:rsid w:val="0063234A"/>
    <w:rsid w:val="0063243C"/>
    <w:rsid w:val="00632710"/>
    <w:rsid w:val="006327E4"/>
    <w:rsid w:val="00632926"/>
    <w:rsid w:val="00632993"/>
    <w:rsid w:val="00632A10"/>
    <w:rsid w:val="00632A44"/>
    <w:rsid w:val="00632A85"/>
    <w:rsid w:val="00632E64"/>
    <w:rsid w:val="00632EC7"/>
    <w:rsid w:val="006330A0"/>
    <w:rsid w:val="00633150"/>
    <w:rsid w:val="0063339C"/>
    <w:rsid w:val="006334C6"/>
    <w:rsid w:val="00633592"/>
    <w:rsid w:val="006336DC"/>
    <w:rsid w:val="00633A02"/>
    <w:rsid w:val="00633A73"/>
    <w:rsid w:val="00633B02"/>
    <w:rsid w:val="00633B12"/>
    <w:rsid w:val="00633CF0"/>
    <w:rsid w:val="006340F2"/>
    <w:rsid w:val="0063412F"/>
    <w:rsid w:val="00634856"/>
    <w:rsid w:val="006348CD"/>
    <w:rsid w:val="006348D6"/>
    <w:rsid w:val="00634D20"/>
    <w:rsid w:val="00634E31"/>
    <w:rsid w:val="00634F26"/>
    <w:rsid w:val="00635074"/>
    <w:rsid w:val="00635077"/>
    <w:rsid w:val="00635111"/>
    <w:rsid w:val="006351C0"/>
    <w:rsid w:val="0063520A"/>
    <w:rsid w:val="00635291"/>
    <w:rsid w:val="006353E0"/>
    <w:rsid w:val="0063555A"/>
    <w:rsid w:val="006355EB"/>
    <w:rsid w:val="00635783"/>
    <w:rsid w:val="006358B7"/>
    <w:rsid w:val="00635956"/>
    <w:rsid w:val="0063597B"/>
    <w:rsid w:val="00635BAC"/>
    <w:rsid w:val="00635DFD"/>
    <w:rsid w:val="00635FCE"/>
    <w:rsid w:val="00636246"/>
    <w:rsid w:val="006364E9"/>
    <w:rsid w:val="0063651E"/>
    <w:rsid w:val="00636537"/>
    <w:rsid w:val="00636541"/>
    <w:rsid w:val="00636652"/>
    <w:rsid w:val="0063665A"/>
    <w:rsid w:val="006367C4"/>
    <w:rsid w:val="006368AC"/>
    <w:rsid w:val="006368FC"/>
    <w:rsid w:val="00636A0E"/>
    <w:rsid w:val="00636FB4"/>
    <w:rsid w:val="006371A7"/>
    <w:rsid w:val="006374E4"/>
    <w:rsid w:val="006376F1"/>
    <w:rsid w:val="00637723"/>
    <w:rsid w:val="006377CE"/>
    <w:rsid w:val="006377F8"/>
    <w:rsid w:val="0063785D"/>
    <w:rsid w:val="00637961"/>
    <w:rsid w:val="006379BC"/>
    <w:rsid w:val="00637AE7"/>
    <w:rsid w:val="00637B3F"/>
    <w:rsid w:val="00637DF2"/>
    <w:rsid w:val="00637EE8"/>
    <w:rsid w:val="00637F3C"/>
    <w:rsid w:val="00640145"/>
    <w:rsid w:val="006403C5"/>
    <w:rsid w:val="00640718"/>
    <w:rsid w:val="00640A1B"/>
    <w:rsid w:val="00640A65"/>
    <w:rsid w:val="00640BE6"/>
    <w:rsid w:val="00640C31"/>
    <w:rsid w:val="00640C83"/>
    <w:rsid w:val="00640F24"/>
    <w:rsid w:val="0064113B"/>
    <w:rsid w:val="006411CF"/>
    <w:rsid w:val="00641322"/>
    <w:rsid w:val="0064146C"/>
    <w:rsid w:val="006414A5"/>
    <w:rsid w:val="00641558"/>
    <w:rsid w:val="006415F4"/>
    <w:rsid w:val="006418D7"/>
    <w:rsid w:val="00641A91"/>
    <w:rsid w:val="00641AE5"/>
    <w:rsid w:val="00641B39"/>
    <w:rsid w:val="00641B5F"/>
    <w:rsid w:val="00641C0F"/>
    <w:rsid w:val="00641C76"/>
    <w:rsid w:val="00641D96"/>
    <w:rsid w:val="006420A5"/>
    <w:rsid w:val="0064212E"/>
    <w:rsid w:val="00642221"/>
    <w:rsid w:val="006423CA"/>
    <w:rsid w:val="0064265F"/>
    <w:rsid w:val="0064271C"/>
    <w:rsid w:val="00642847"/>
    <w:rsid w:val="00642945"/>
    <w:rsid w:val="00642A08"/>
    <w:rsid w:val="00642D91"/>
    <w:rsid w:val="00642E56"/>
    <w:rsid w:val="00642E98"/>
    <w:rsid w:val="00642ED1"/>
    <w:rsid w:val="0064305B"/>
    <w:rsid w:val="00643087"/>
    <w:rsid w:val="0064328D"/>
    <w:rsid w:val="006432EF"/>
    <w:rsid w:val="00643325"/>
    <w:rsid w:val="00643374"/>
    <w:rsid w:val="0064345C"/>
    <w:rsid w:val="006434F5"/>
    <w:rsid w:val="00643941"/>
    <w:rsid w:val="00643A8C"/>
    <w:rsid w:val="00643C26"/>
    <w:rsid w:val="00643E65"/>
    <w:rsid w:val="00644127"/>
    <w:rsid w:val="006444E0"/>
    <w:rsid w:val="006445CE"/>
    <w:rsid w:val="00644749"/>
    <w:rsid w:val="006447D2"/>
    <w:rsid w:val="00644882"/>
    <w:rsid w:val="006449C2"/>
    <w:rsid w:val="00644B8A"/>
    <w:rsid w:val="00644C8E"/>
    <w:rsid w:val="00644CED"/>
    <w:rsid w:val="00644DE4"/>
    <w:rsid w:val="00645064"/>
    <w:rsid w:val="0064511E"/>
    <w:rsid w:val="006451A9"/>
    <w:rsid w:val="00645348"/>
    <w:rsid w:val="0064534C"/>
    <w:rsid w:val="006453D7"/>
    <w:rsid w:val="00645471"/>
    <w:rsid w:val="0064556F"/>
    <w:rsid w:val="006457BC"/>
    <w:rsid w:val="00645822"/>
    <w:rsid w:val="00645959"/>
    <w:rsid w:val="006459EF"/>
    <w:rsid w:val="00645AEA"/>
    <w:rsid w:val="00645B8F"/>
    <w:rsid w:val="00645BAC"/>
    <w:rsid w:val="00645C99"/>
    <w:rsid w:val="00645D91"/>
    <w:rsid w:val="00645F8F"/>
    <w:rsid w:val="006460F0"/>
    <w:rsid w:val="006461B0"/>
    <w:rsid w:val="00646223"/>
    <w:rsid w:val="00646334"/>
    <w:rsid w:val="00646501"/>
    <w:rsid w:val="006466BE"/>
    <w:rsid w:val="006467D8"/>
    <w:rsid w:val="006468BC"/>
    <w:rsid w:val="00646AB1"/>
    <w:rsid w:val="00646ACB"/>
    <w:rsid w:val="00646ADE"/>
    <w:rsid w:val="00646C0E"/>
    <w:rsid w:val="00646D58"/>
    <w:rsid w:val="00646DE8"/>
    <w:rsid w:val="00646DEA"/>
    <w:rsid w:val="00646E2C"/>
    <w:rsid w:val="00646EF2"/>
    <w:rsid w:val="00646F2E"/>
    <w:rsid w:val="00646FB9"/>
    <w:rsid w:val="00647113"/>
    <w:rsid w:val="0064714B"/>
    <w:rsid w:val="00647157"/>
    <w:rsid w:val="006473DB"/>
    <w:rsid w:val="0064764B"/>
    <w:rsid w:val="00647878"/>
    <w:rsid w:val="00647BED"/>
    <w:rsid w:val="00647D4E"/>
    <w:rsid w:val="00647E59"/>
    <w:rsid w:val="0065010F"/>
    <w:rsid w:val="006502D2"/>
    <w:rsid w:val="006503D9"/>
    <w:rsid w:val="00650403"/>
    <w:rsid w:val="00650416"/>
    <w:rsid w:val="006504CD"/>
    <w:rsid w:val="00650562"/>
    <w:rsid w:val="00650736"/>
    <w:rsid w:val="00650744"/>
    <w:rsid w:val="00650871"/>
    <w:rsid w:val="006508B7"/>
    <w:rsid w:val="00650AC3"/>
    <w:rsid w:val="00650D2B"/>
    <w:rsid w:val="00650D91"/>
    <w:rsid w:val="00650EE9"/>
    <w:rsid w:val="00650F88"/>
    <w:rsid w:val="00650FF3"/>
    <w:rsid w:val="0065118C"/>
    <w:rsid w:val="00651228"/>
    <w:rsid w:val="00651235"/>
    <w:rsid w:val="00651484"/>
    <w:rsid w:val="0065166D"/>
    <w:rsid w:val="006517FA"/>
    <w:rsid w:val="006518AE"/>
    <w:rsid w:val="006519A1"/>
    <w:rsid w:val="00651C0B"/>
    <w:rsid w:val="00651E5E"/>
    <w:rsid w:val="00651F12"/>
    <w:rsid w:val="006520A2"/>
    <w:rsid w:val="006524C0"/>
    <w:rsid w:val="00652592"/>
    <w:rsid w:val="00652E68"/>
    <w:rsid w:val="00652F13"/>
    <w:rsid w:val="006530CB"/>
    <w:rsid w:val="0065317A"/>
    <w:rsid w:val="006531CF"/>
    <w:rsid w:val="0065326E"/>
    <w:rsid w:val="006533D3"/>
    <w:rsid w:val="006534C7"/>
    <w:rsid w:val="00653654"/>
    <w:rsid w:val="00653659"/>
    <w:rsid w:val="006536F1"/>
    <w:rsid w:val="006537B7"/>
    <w:rsid w:val="00653A07"/>
    <w:rsid w:val="00653AA6"/>
    <w:rsid w:val="00653B6A"/>
    <w:rsid w:val="00653C46"/>
    <w:rsid w:val="00653D2E"/>
    <w:rsid w:val="00653DDC"/>
    <w:rsid w:val="00653FA2"/>
    <w:rsid w:val="00653FEB"/>
    <w:rsid w:val="00654056"/>
    <w:rsid w:val="0065418F"/>
    <w:rsid w:val="006541B3"/>
    <w:rsid w:val="0065424B"/>
    <w:rsid w:val="006543A8"/>
    <w:rsid w:val="00654401"/>
    <w:rsid w:val="006548C5"/>
    <w:rsid w:val="00654BE2"/>
    <w:rsid w:val="00654DFE"/>
    <w:rsid w:val="006553C2"/>
    <w:rsid w:val="006553F3"/>
    <w:rsid w:val="006555C5"/>
    <w:rsid w:val="006557C0"/>
    <w:rsid w:val="006558FB"/>
    <w:rsid w:val="006559CC"/>
    <w:rsid w:val="00655A1D"/>
    <w:rsid w:val="00655A22"/>
    <w:rsid w:val="00655A8E"/>
    <w:rsid w:val="00655DE8"/>
    <w:rsid w:val="00655E11"/>
    <w:rsid w:val="00656035"/>
    <w:rsid w:val="006560E1"/>
    <w:rsid w:val="006562FC"/>
    <w:rsid w:val="006565B6"/>
    <w:rsid w:val="00656776"/>
    <w:rsid w:val="00656778"/>
    <w:rsid w:val="006567D2"/>
    <w:rsid w:val="00656C22"/>
    <w:rsid w:val="00656CB0"/>
    <w:rsid w:val="00656CE2"/>
    <w:rsid w:val="00656D10"/>
    <w:rsid w:val="00656EDB"/>
    <w:rsid w:val="00656FD6"/>
    <w:rsid w:val="00657135"/>
    <w:rsid w:val="0065732D"/>
    <w:rsid w:val="0065736F"/>
    <w:rsid w:val="006576F5"/>
    <w:rsid w:val="006577D3"/>
    <w:rsid w:val="006577E2"/>
    <w:rsid w:val="00657881"/>
    <w:rsid w:val="006578C6"/>
    <w:rsid w:val="0065794A"/>
    <w:rsid w:val="00657AB4"/>
    <w:rsid w:val="00657C20"/>
    <w:rsid w:val="00657DFE"/>
    <w:rsid w:val="006600B2"/>
    <w:rsid w:val="006604BF"/>
    <w:rsid w:val="006605FB"/>
    <w:rsid w:val="00660676"/>
    <w:rsid w:val="006606D2"/>
    <w:rsid w:val="00660786"/>
    <w:rsid w:val="00660917"/>
    <w:rsid w:val="00660B4B"/>
    <w:rsid w:val="00660C41"/>
    <w:rsid w:val="00661209"/>
    <w:rsid w:val="006612CB"/>
    <w:rsid w:val="006612EA"/>
    <w:rsid w:val="006614B9"/>
    <w:rsid w:val="0066179A"/>
    <w:rsid w:val="00661833"/>
    <w:rsid w:val="0066186C"/>
    <w:rsid w:val="00661A5A"/>
    <w:rsid w:val="00661E55"/>
    <w:rsid w:val="00661EEB"/>
    <w:rsid w:val="0066211A"/>
    <w:rsid w:val="00662230"/>
    <w:rsid w:val="00662367"/>
    <w:rsid w:val="0066243D"/>
    <w:rsid w:val="0066265F"/>
    <w:rsid w:val="006626D4"/>
    <w:rsid w:val="0066270D"/>
    <w:rsid w:val="00662AB3"/>
    <w:rsid w:val="00662B0E"/>
    <w:rsid w:val="00662E71"/>
    <w:rsid w:val="0066325D"/>
    <w:rsid w:val="006632AD"/>
    <w:rsid w:val="00663425"/>
    <w:rsid w:val="006637F0"/>
    <w:rsid w:val="00663800"/>
    <w:rsid w:val="006638FE"/>
    <w:rsid w:val="006639B3"/>
    <w:rsid w:val="00663A27"/>
    <w:rsid w:val="00663A5C"/>
    <w:rsid w:val="00663B85"/>
    <w:rsid w:val="00663B8A"/>
    <w:rsid w:val="00663E23"/>
    <w:rsid w:val="00663ECD"/>
    <w:rsid w:val="00663F1C"/>
    <w:rsid w:val="00664034"/>
    <w:rsid w:val="00664049"/>
    <w:rsid w:val="0066404F"/>
    <w:rsid w:val="00664091"/>
    <w:rsid w:val="00664147"/>
    <w:rsid w:val="00664193"/>
    <w:rsid w:val="006641E4"/>
    <w:rsid w:val="00664224"/>
    <w:rsid w:val="00664238"/>
    <w:rsid w:val="00664256"/>
    <w:rsid w:val="0066429E"/>
    <w:rsid w:val="00664522"/>
    <w:rsid w:val="00664558"/>
    <w:rsid w:val="006648BD"/>
    <w:rsid w:val="00664A3D"/>
    <w:rsid w:val="00664AF0"/>
    <w:rsid w:val="00664C1E"/>
    <w:rsid w:val="00664C5F"/>
    <w:rsid w:val="00664D7B"/>
    <w:rsid w:val="00664DC5"/>
    <w:rsid w:val="00664F7E"/>
    <w:rsid w:val="006650AB"/>
    <w:rsid w:val="00665561"/>
    <w:rsid w:val="006658AD"/>
    <w:rsid w:val="006658CD"/>
    <w:rsid w:val="0066591C"/>
    <w:rsid w:val="00665A31"/>
    <w:rsid w:val="00665A7D"/>
    <w:rsid w:val="00665AB6"/>
    <w:rsid w:val="00665C47"/>
    <w:rsid w:val="00665E64"/>
    <w:rsid w:val="00666079"/>
    <w:rsid w:val="00666363"/>
    <w:rsid w:val="0066645E"/>
    <w:rsid w:val="00666530"/>
    <w:rsid w:val="00666626"/>
    <w:rsid w:val="006668D2"/>
    <w:rsid w:val="00666BF6"/>
    <w:rsid w:val="00666E26"/>
    <w:rsid w:val="00666E41"/>
    <w:rsid w:val="00666E61"/>
    <w:rsid w:val="00666E63"/>
    <w:rsid w:val="0066700A"/>
    <w:rsid w:val="00667021"/>
    <w:rsid w:val="0066711E"/>
    <w:rsid w:val="00667233"/>
    <w:rsid w:val="00667299"/>
    <w:rsid w:val="00667391"/>
    <w:rsid w:val="0066746F"/>
    <w:rsid w:val="00667517"/>
    <w:rsid w:val="00667645"/>
    <w:rsid w:val="00667E75"/>
    <w:rsid w:val="006700AE"/>
    <w:rsid w:val="0067010E"/>
    <w:rsid w:val="00670143"/>
    <w:rsid w:val="006701E5"/>
    <w:rsid w:val="006701F3"/>
    <w:rsid w:val="00670206"/>
    <w:rsid w:val="00670390"/>
    <w:rsid w:val="006704A5"/>
    <w:rsid w:val="0067072F"/>
    <w:rsid w:val="00670784"/>
    <w:rsid w:val="00670797"/>
    <w:rsid w:val="00670998"/>
    <w:rsid w:val="00670B30"/>
    <w:rsid w:val="00670C03"/>
    <w:rsid w:val="00670CA9"/>
    <w:rsid w:val="00670D02"/>
    <w:rsid w:val="00670DBA"/>
    <w:rsid w:val="00670E6C"/>
    <w:rsid w:val="006712A3"/>
    <w:rsid w:val="00671652"/>
    <w:rsid w:val="0067167D"/>
    <w:rsid w:val="00671699"/>
    <w:rsid w:val="006716BA"/>
    <w:rsid w:val="0067178D"/>
    <w:rsid w:val="006717F2"/>
    <w:rsid w:val="006717FE"/>
    <w:rsid w:val="006718CA"/>
    <w:rsid w:val="00671AC7"/>
    <w:rsid w:val="00671EB2"/>
    <w:rsid w:val="00672094"/>
    <w:rsid w:val="006720DF"/>
    <w:rsid w:val="00672253"/>
    <w:rsid w:val="006722C2"/>
    <w:rsid w:val="006723B6"/>
    <w:rsid w:val="006725EE"/>
    <w:rsid w:val="006728D2"/>
    <w:rsid w:val="00672A08"/>
    <w:rsid w:val="00672A50"/>
    <w:rsid w:val="00672AB2"/>
    <w:rsid w:val="00672CC4"/>
    <w:rsid w:val="00672D7C"/>
    <w:rsid w:val="00672E3F"/>
    <w:rsid w:val="00672E4E"/>
    <w:rsid w:val="00672FAA"/>
    <w:rsid w:val="00673126"/>
    <w:rsid w:val="006733E4"/>
    <w:rsid w:val="00673493"/>
    <w:rsid w:val="006737F7"/>
    <w:rsid w:val="006738BC"/>
    <w:rsid w:val="00673976"/>
    <w:rsid w:val="00673A7B"/>
    <w:rsid w:val="00673D8F"/>
    <w:rsid w:val="00673D9F"/>
    <w:rsid w:val="00673FE9"/>
    <w:rsid w:val="00674003"/>
    <w:rsid w:val="00674023"/>
    <w:rsid w:val="0067423E"/>
    <w:rsid w:val="00674414"/>
    <w:rsid w:val="006744BD"/>
    <w:rsid w:val="00674516"/>
    <w:rsid w:val="006747DE"/>
    <w:rsid w:val="006749A4"/>
    <w:rsid w:val="00674B49"/>
    <w:rsid w:val="0067500C"/>
    <w:rsid w:val="00675054"/>
    <w:rsid w:val="00675113"/>
    <w:rsid w:val="006751F3"/>
    <w:rsid w:val="0067523E"/>
    <w:rsid w:val="00675305"/>
    <w:rsid w:val="006754DA"/>
    <w:rsid w:val="00675514"/>
    <w:rsid w:val="00675637"/>
    <w:rsid w:val="006756FC"/>
    <w:rsid w:val="00675704"/>
    <w:rsid w:val="006757AE"/>
    <w:rsid w:val="00675AC3"/>
    <w:rsid w:val="00675B3F"/>
    <w:rsid w:val="00675C5D"/>
    <w:rsid w:val="00675C89"/>
    <w:rsid w:val="00675CE2"/>
    <w:rsid w:val="00675F48"/>
    <w:rsid w:val="00675F88"/>
    <w:rsid w:val="0067604D"/>
    <w:rsid w:val="006760BF"/>
    <w:rsid w:val="0067613E"/>
    <w:rsid w:val="0067650A"/>
    <w:rsid w:val="006767B5"/>
    <w:rsid w:val="006767C3"/>
    <w:rsid w:val="006768CB"/>
    <w:rsid w:val="006769D2"/>
    <w:rsid w:val="006769E9"/>
    <w:rsid w:val="00676AE9"/>
    <w:rsid w:val="00676B5C"/>
    <w:rsid w:val="00676B5F"/>
    <w:rsid w:val="00676C51"/>
    <w:rsid w:val="00676E0E"/>
    <w:rsid w:val="00676F07"/>
    <w:rsid w:val="00676F62"/>
    <w:rsid w:val="006770D6"/>
    <w:rsid w:val="006776E7"/>
    <w:rsid w:val="00677701"/>
    <w:rsid w:val="00677816"/>
    <w:rsid w:val="00677828"/>
    <w:rsid w:val="00677967"/>
    <w:rsid w:val="00677A06"/>
    <w:rsid w:val="00677DD3"/>
    <w:rsid w:val="00677DE1"/>
    <w:rsid w:val="00677E3A"/>
    <w:rsid w:val="00680047"/>
    <w:rsid w:val="00680143"/>
    <w:rsid w:val="006801C4"/>
    <w:rsid w:val="00680371"/>
    <w:rsid w:val="00680377"/>
    <w:rsid w:val="006804B6"/>
    <w:rsid w:val="006805C8"/>
    <w:rsid w:val="006805EF"/>
    <w:rsid w:val="00680729"/>
    <w:rsid w:val="006807B0"/>
    <w:rsid w:val="006807ED"/>
    <w:rsid w:val="006808A1"/>
    <w:rsid w:val="00680CC6"/>
    <w:rsid w:val="00680DBF"/>
    <w:rsid w:val="00680DC8"/>
    <w:rsid w:val="00680FF0"/>
    <w:rsid w:val="0068128D"/>
    <w:rsid w:val="006812E8"/>
    <w:rsid w:val="0068161C"/>
    <w:rsid w:val="0068164B"/>
    <w:rsid w:val="006816D3"/>
    <w:rsid w:val="006817C3"/>
    <w:rsid w:val="0068185E"/>
    <w:rsid w:val="00681AA1"/>
    <w:rsid w:val="00681B93"/>
    <w:rsid w:val="00681EAE"/>
    <w:rsid w:val="00681FB8"/>
    <w:rsid w:val="00682166"/>
    <w:rsid w:val="006821FF"/>
    <w:rsid w:val="00682321"/>
    <w:rsid w:val="0068244E"/>
    <w:rsid w:val="006824F3"/>
    <w:rsid w:val="006825E4"/>
    <w:rsid w:val="00682657"/>
    <w:rsid w:val="00682662"/>
    <w:rsid w:val="006827D1"/>
    <w:rsid w:val="006828E1"/>
    <w:rsid w:val="00682C08"/>
    <w:rsid w:val="00682DA2"/>
    <w:rsid w:val="00683111"/>
    <w:rsid w:val="00683335"/>
    <w:rsid w:val="0068334F"/>
    <w:rsid w:val="006835BD"/>
    <w:rsid w:val="00683602"/>
    <w:rsid w:val="00683634"/>
    <w:rsid w:val="00683B4C"/>
    <w:rsid w:val="00683C53"/>
    <w:rsid w:val="00683E7B"/>
    <w:rsid w:val="00683F39"/>
    <w:rsid w:val="00683F63"/>
    <w:rsid w:val="0068407A"/>
    <w:rsid w:val="006841ED"/>
    <w:rsid w:val="00684257"/>
    <w:rsid w:val="006842AD"/>
    <w:rsid w:val="00684322"/>
    <w:rsid w:val="00684543"/>
    <w:rsid w:val="006845BE"/>
    <w:rsid w:val="00684803"/>
    <w:rsid w:val="00684896"/>
    <w:rsid w:val="006849BF"/>
    <w:rsid w:val="006849E1"/>
    <w:rsid w:val="00684ACD"/>
    <w:rsid w:val="00684CFB"/>
    <w:rsid w:val="00684EC9"/>
    <w:rsid w:val="0068500D"/>
    <w:rsid w:val="0068519D"/>
    <w:rsid w:val="006851D7"/>
    <w:rsid w:val="0068522B"/>
    <w:rsid w:val="006852D0"/>
    <w:rsid w:val="00685383"/>
    <w:rsid w:val="006853EB"/>
    <w:rsid w:val="00685487"/>
    <w:rsid w:val="006854D4"/>
    <w:rsid w:val="00685689"/>
    <w:rsid w:val="00685698"/>
    <w:rsid w:val="00685915"/>
    <w:rsid w:val="006859AC"/>
    <w:rsid w:val="00685D4C"/>
    <w:rsid w:val="00685E9A"/>
    <w:rsid w:val="00686062"/>
    <w:rsid w:val="006862E3"/>
    <w:rsid w:val="0068630F"/>
    <w:rsid w:val="00686337"/>
    <w:rsid w:val="0068638E"/>
    <w:rsid w:val="006863A1"/>
    <w:rsid w:val="006864FF"/>
    <w:rsid w:val="00686B28"/>
    <w:rsid w:val="00686BF0"/>
    <w:rsid w:val="00686CDB"/>
    <w:rsid w:val="00686D02"/>
    <w:rsid w:val="00686E7B"/>
    <w:rsid w:val="006871E2"/>
    <w:rsid w:val="006873E4"/>
    <w:rsid w:val="00687439"/>
    <w:rsid w:val="006874FB"/>
    <w:rsid w:val="00687794"/>
    <w:rsid w:val="00687896"/>
    <w:rsid w:val="00687981"/>
    <w:rsid w:val="00687A3D"/>
    <w:rsid w:val="00687A44"/>
    <w:rsid w:val="00687CF0"/>
    <w:rsid w:val="00687D81"/>
    <w:rsid w:val="00687DD5"/>
    <w:rsid w:val="00687DF0"/>
    <w:rsid w:val="00687F22"/>
    <w:rsid w:val="00687FCD"/>
    <w:rsid w:val="00690133"/>
    <w:rsid w:val="00690247"/>
    <w:rsid w:val="00690329"/>
    <w:rsid w:val="006903B4"/>
    <w:rsid w:val="0069047C"/>
    <w:rsid w:val="006906F7"/>
    <w:rsid w:val="0069074F"/>
    <w:rsid w:val="00690752"/>
    <w:rsid w:val="00690907"/>
    <w:rsid w:val="006909FB"/>
    <w:rsid w:val="00690A6F"/>
    <w:rsid w:val="00690A86"/>
    <w:rsid w:val="00690C62"/>
    <w:rsid w:val="00690CEB"/>
    <w:rsid w:val="00690FBE"/>
    <w:rsid w:val="006910AF"/>
    <w:rsid w:val="0069114D"/>
    <w:rsid w:val="0069141F"/>
    <w:rsid w:val="0069147D"/>
    <w:rsid w:val="006914FA"/>
    <w:rsid w:val="00691583"/>
    <w:rsid w:val="0069175B"/>
    <w:rsid w:val="00691866"/>
    <w:rsid w:val="00691A9A"/>
    <w:rsid w:val="00691AF1"/>
    <w:rsid w:val="00691B21"/>
    <w:rsid w:val="00691B73"/>
    <w:rsid w:val="00691BD5"/>
    <w:rsid w:val="00691DF2"/>
    <w:rsid w:val="00691EB1"/>
    <w:rsid w:val="00691EED"/>
    <w:rsid w:val="006920B8"/>
    <w:rsid w:val="00692321"/>
    <w:rsid w:val="00692403"/>
    <w:rsid w:val="00692467"/>
    <w:rsid w:val="006924C1"/>
    <w:rsid w:val="006925D9"/>
    <w:rsid w:val="00692640"/>
    <w:rsid w:val="0069284E"/>
    <w:rsid w:val="0069291B"/>
    <w:rsid w:val="00692B53"/>
    <w:rsid w:val="00692D2B"/>
    <w:rsid w:val="00692D37"/>
    <w:rsid w:val="00693267"/>
    <w:rsid w:val="0069331B"/>
    <w:rsid w:val="00693472"/>
    <w:rsid w:val="006934CF"/>
    <w:rsid w:val="00693511"/>
    <w:rsid w:val="006935C0"/>
    <w:rsid w:val="0069368E"/>
    <w:rsid w:val="00693793"/>
    <w:rsid w:val="006939EE"/>
    <w:rsid w:val="00693A23"/>
    <w:rsid w:val="00693A67"/>
    <w:rsid w:val="00693A85"/>
    <w:rsid w:val="00693C94"/>
    <w:rsid w:val="00693D0D"/>
    <w:rsid w:val="00693D32"/>
    <w:rsid w:val="00693DE1"/>
    <w:rsid w:val="00693F68"/>
    <w:rsid w:val="00694467"/>
    <w:rsid w:val="0069455E"/>
    <w:rsid w:val="006946D3"/>
    <w:rsid w:val="006946F0"/>
    <w:rsid w:val="00694716"/>
    <w:rsid w:val="006949B2"/>
    <w:rsid w:val="006949C1"/>
    <w:rsid w:val="00694A70"/>
    <w:rsid w:val="00694D2D"/>
    <w:rsid w:val="00694DD6"/>
    <w:rsid w:val="0069506F"/>
    <w:rsid w:val="006950F8"/>
    <w:rsid w:val="00695216"/>
    <w:rsid w:val="00695414"/>
    <w:rsid w:val="00695D73"/>
    <w:rsid w:val="00695E46"/>
    <w:rsid w:val="00695E7C"/>
    <w:rsid w:val="006961B4"/>
    <w:rsid w:val="006964D7"/>
    <w:rsid w:val="006964F7"/>
    <w:rsid w:val="006966A7"/>
    <w:rsid w:val="00696892"/>
    <w:rsid w:val="006968A8"/>
    <w:rsid w:val="006968D8"/>
    <w:rsid w:val="00696B98"/>
    <w:rsid w:val="00696C04"/>
    <w:rsid w:val="00696E39"/>
    <w:rsid w:val="00696E87"/>
    <w:rsid w:val="00696E9C"/>
    <w:rsid w:val="00696F58"/>
    <w:rsid w:val="006971F0"/>
    <w:rsid w:val="0069741E"/>
    <w:rsid w:val="0069759A"/>
    <w:rsid w:val="006975C5"/>
    <w:rsid w:val="006975D9"/>
    <w:rsid w:val="0069797B"/>
    <w:rsid w:val="00697ABC"/>
    <w:rsid w:val="00697BAF"/>
    <w:rsid w:val="00697D5C"/>
    <w:rsid w:val="006A0437"/>
    <w:rsid w:val="006A05EE"/>
    <w:rsid w:val="006A06EF"/>
    <w:rsid w:val="006A072E"/>
    <w:rsid w:val="006A080B"/>
    <w:rsid w:val="006A0AAB"/>
    <w:rsid w:val="006A0D48"/>
    <w:rsid w:val="006A0DFB"/>
    <w:rsid w:val="006A0E08"/>
    <w:rsid w:val="006A0E88"/>
    <w:rsid w:val="006A10B3"/>
    <w:rsid w:val="006A1104"/>
    <w:rsid w:val="006A1113"/>
    <w:rsid w:val="006A12A0"/>
    <w:rsid w:val="006A14CA"/>
    <w:rsid w:val="006A1542"/>
    <w:rsid w:val="006A16AE"/>
    <w:rsid w:val="006A174E"/>
    <w:rsid w:val="006A17EE"/>
    <w:rsid w:val="006A1937"/>
    <w:rsid w:val="006A1AAE"/>
    <w:rsid w:val="006A1B16"/>
    <w:rsid w:val="006A1D7B"/>
    <w:rsid w:val="006A2180"/>
    <w:rsid w:val="006A2189"/>
    <w:rsid w:val="006A2987"/>
    <w:rsid w:val="006A2B27"/>
    <w:rsid w:val="006A2CD4"/>
    <w:rsid w:val="006A2FC0"/>
    <w:rsid w:val="006A308F"/>
    <w:rsid w:val="006A321D"/>
    <w:rsid w:val="006A3316"/>
    <w:rsid w:val="006A3432"/>
    <w:rsid w:val="006A34CE"/>
    <w:rsid w:val="006A3A3D"/>
    <w:rsid w:val="006A3C6B"/>
    <w:rsid w:val="006A3F24"/>
    <w:rsid w:val="006A4142"/>
    <w:rsid w:val="006A4341"/>
    <w:rsid w:val="006A43D0"/>
    <w:rsid w:val="006A44F3"/>
    <w:rsid w:val="006A46E6"/>
    <w:rsid w:val="006A4806"/>
    <w:rsid w:val="006A4815"/>
    <w:rsid w:val="006A4A3A"/>
    <w:rsid w:val="006A4B7A"/>
    <w:rsid w:val="006A51AD"/>
    <w:rsid w:val="006A534A"/>
    <w:rsid w:val="006A542E"/>
    <w:rsid w:val="006A5500"/>
    <w:rsid w:val="006A5754"/>
    <w:rsid w:val="006A57A7"/>
    <w:rsid w:val="006A5ACC"/>
    <w:rsid w:val="006A5C1F"/>
    <w:rsid w:val="006A5C7E"/>
    <w:rsid w:val="006A5FB8"/>
    <w:rsid w:val="006A641F"/>
    <w:rsid w:val="006A6451"/>
    <w:rsid w:val="006A65FD"/>
    <w:rsid w:val="006A6623"/>
    <w:rsid w:val="006A676C"/>
    <w:rsid w:val="006A6A77"/>
    <w:rsid w:val="006A6D20"/>
    <w:rsid w:val="006A6EC6"/>
    <w:rsid w:val="006A6FF0"/>
    <w:rsid w:val="006A6FF5"/>
    <w:rsid w:val="006A7135"/>
    <w:rsid w:val="006A7146"/>
    <w:rsid w:val="006A7201"/>
    <w:rsid w:val="006A74DC"/>
    <w:rsid w:val="006A752E"/>
    <w:rsid w:val="006A76A3"/>
    <w:rsid w:val="006A773B"/>
    <w:rsid w:val="006A789E"/>
    <w:rsid w:val="006A78C2"/>
    <w:rsid w:val="006A78DC"/>
    <w:rsid w:val="006A7D0A"/>
    <w:rsid w:val="006B0158"/>
    <w:rsid w:val="006B01E2"/>
    <w:rsid w:val="006B0325"/>
    <w:rsid w:val="006B03F3"/>
    <w:rsid w:val="006B055A"/>
    <w:rsid w:val="006B05AC"/>
    <w:rsid w:val="006B0975"/>
    <w:rsid w:val="006B0BDD"/>
    <w:rsid w:val="006B1076"/>
    <w:rsid w:val="006B108D"/>
    <w:rsid w:val="006B11AD"/>
    <w:rsid w:val="006B11B9"/>
    <w:rsid w:val="006B1252"/>
    <w:rsid w:val="006B1398"/>
    <w:rsid w:val="006B1399"/>
    <w:rsid w:val="006B14DD"/>
    <w:rsid w:val="006B1522"/>
    <w:rsid w:val="006B1550"/>
    <w:rsid w:val="006B15E2"/>
    <w:rsid w:val="006B162E"/>
    <w:rsid w:val="006B19F3"/>
    <w:rsid w:val="006B1B5F"/>
    <w:rsid w:val="006B1BF1"/>
    <w:rsid w:val="006B1D20"/>
    <w:rsid w:val="006B1DA4"/>
    <w:rsid w:val="006B1EF0"/>
    <w:rsid w:val="006B2064"/>
    <w:rsid w:val="006B2154"/>
    <w:rsid w:val="006B2241"/>
    <w:rsid w:val="006B225E"/>
    <w:rsid w:val="006B245B"/>
    <w:rsid w:val="006B2517"/>
    <w:rsid w:val="006B25B7"/>
    <w:rsid w:val="006B25CB"/>
    <w:rsid w:val="006B26B0"/>
    <w:rsid w:val="006B2751"/>
    <w:rsid w:val="006B2792"/>
    <w:rsid w:val="006B2864"/>
    <w:rsid w:val="006B2B6C"/>
    <w:rsid w:val="006B2C93"/>
    <w:rsid w:val="006B2E24"/>
    <w:rsid w:val="006B2E45"/>
    <w:rsid w:val="006B2EFD"/>
    <w:rsid w:val="006B2F35"/>
    <w:rsid w:val="006B3070"/>
    <w:rsid w:val="006B30AA"/>
    <w:rsid w:val="006B3167"/>
    <w:rsid w:val="006B325D"/>
    <w:rsid w:val="006B34C1"/>
    <w:rsid w:val="006B354E"/>
    <w:rsid w:val="006B3585"/>
    <w:rsid w:val="006B35A4"/>
    <w:rsid w:val="006B367C"/>
    <w:rsid w:val="006B388F"/>
    <w:rsid w:val="006B390A"/>
    <w:rsid w:val="006B3BE9"/>
    <w:rsid w:val="006B3C8B"/>
    <w:rsid w:val="006B3DB5"/>
    <w:rsid w:val="006B4056"/>
    <w:rsid w:val="006B43BE"/>
    <w:rsid w:val="006B4533"/>
    <w:rsid w:val="006B4634"/>
    <w:rsid w:val="006B4671"/>
    <w:rsid w:val="006B47B0"/>
    <w:rsid w:val="006B497B"/>
    <w:rsid w:val="006B4B0B"/>
    <w:rsid w:val="006B4BC7"/>
    <w:rsid w:val="006B4C87"/>
    <w:rsid w:val="006B4CC0"/>
    <w:rsid w:val="006B5166"/>
    <w:rsid w:val="006B522E"/>
    <w:rsid w:val="006B5338"/>
    <w:rsid w:val="006B5357"/>
    <w:rsid w:val="006B55C6"/>
    <w:rsid w:val="006B570F"/>
    <w:rsid w:val="006B5772"/>
    <w:rsid w:val="006B57A4"/>
    <w:rsid w:val="006B57E4"/>
    <w:rsid w:val="006B5995"/>
    <w:rsid w:val="006B59BD"/>
    <w:rsid w:val="006B5CE7"/>
    <w:rsid w:val="006B5D0C"/>
    <w:rsid w:val="006B5DA2"/>
    <w:rsid w:val="006B6018"/>
    <w:rsid w:val="006B607C"/>
    <w:rsid w:val="006B60F7"/>
    <w:rsid w:val="006B61F8"/>
    <w:rsid w:val="006B64A3"/>
    <w:rsid w:val="006B651F"/>
    <w:rsid w:val="006B65D3"/>
    <w:rsid w:val="006B66F5"/>
    <w:rsid w:val="006B6952"/>
    <w:rsid w:val="006B6975"/>
    <w:rsid w:val="006B6A4F"/>
    <w:rsid w:val="006B6B77"/>
    <w:rsid w:val="006B6D6F"/>
    <w:rsid w:val="006B6E1F"/>
    <w:rsid w:val="006B70BB"/>
    <w:rsid w:val="006B7166"/>
    <w:rsid w:val="006B7181"/>
    <w:rsid w:val="006B7224"/>
    <w:rsid w:val="006B73ED"/>
    <w:rsid w:val="006B74F0"/>
    <w:rsid w:val="006B76F1"/>
    <w:rsid w:val="006B77D8"/>
    <w:rsid w:val="006B7827"/>
    <w:rsid w:val="006B784F"/>
    <w:rsid w:val="006B785E"/>
    <w:rsid w:val="006B7A02"/>
    <w:rsid w:val="006B7C1A"/>
    <w:rsid w:val="006B7C74"/>
    <w:rsid w:val="006B7D0A"/>
    <w:rsid w:val="006C0080"/>
    <w:rsid w:val="006C0240"/>
    <w:rsid w:val="006C0521"/>
    <w:rsid w:val="006C05A1"/>
    <w:rsid w:val="006C0637"/>
    <w:rsid w:val="006C064B"/>
    <w:rsid w:val="006C083B"/>
    <w:rsid w:val="006C0927"/>
    <w:rsid w:val="006C0B3C"/>
    <w:rsid w:val="006C0BA4"/>
    <w:rsid w:val="006C0C73"/>
    <w:rsid w:val="006C0E29"/>
    <w:rsid w:val="006C0E9E"/>
    <w:rsid w:val="006C0EFD"/>
    <w:rsid w:val="006C0FDF"/>
    <w:rsid w:val="006C1057"/>
    <w:rsid w:val="006C1391"/>
    <w:rsid w:val="006C147C"/>
    <w:rsid w:val="006C1629"/>
    <w:rsid w:val="006C17E7"/>
    <w:rsid w:val="006C1814"/>
    <w:rsid w:val="006C1B40"/>
    <w:rsid w:val="006C1BA4"/>
    <w:rsid w:val="006C1C2C"/>
    <w:rsid w:val="006C1CDF"/>
    <w:rsid w:val="006C1D57"/>
    <w:rsid w:val="006C1EE2"/>
    <w:rsid w:val="006C1FFA"/>
    <w:rsid w:val="006C23FC"/>
    <w:rsid w:val="006C253B"/>
    <w:rsid w:val="006C2617"/>
    <w:rsid w:val="006C2731"/>
    <w:rsid w:val="006C281E"/>
    <w:rsid w:val="006C296E"/>
    <w:rsid w:val="006C2A66"/>
    <w:rsid w:val="006C2B8A"/>
    <w:rsid w:val="006C2C97"/>
    <w:rsid w:val="006C2D2B"/>
    <w:rsid w:val="006C2D46"/>
    <w:rsid w:val="006C311B"/>
    <w:rsid w:val="006C33DF"/>
    <w:rsid w:val="006C3417"/>
    <w:rsid w:val="006C3433"/>
    <w:rsid w:val="006C38EA"/>
    <w:rsid w:val="006C39B0"/>
    <w:rsid w:val="006C3A1A"/>
    <w:rsid w:val="006C3CFD"/>
    <w:rsid w:val="006C3EF7"/>
    <w:rsid w:val="006C40D2"/>
    <w:rsid w:val="006C4106"/>
    <w:rsid w:val="006C4341"/>
    <w:rsid w:val="006C452B"/>
    <w:rsid w:val="006C47F5"/>
    <w:rsid w:val="006C492A"/>
    <w:rsid w:val="006C4B11"/>
    <w:rsid w:val="006C4B68"/>
    <w:rsid w:val="006C4D1C"/>
    <w:rsid w:val="006C4DF2"/>
    <w:rsid w:val="006C51D6"/>
    <w:rsid w:val="006C54BE"/>
    <w:rsid w:val="006C563E"/>
    <w:rsid w:val="006C57DD"/>
    <w:rsid w:val="006C5964"/>
    <w:rsid w:val="006C5ACC"/>
    <w:rsid w:val="006C5D52"/>
    <w:rsid w:val="006C5E11"/>
    <w:rsid w:val="006C5E13"/>
    <w:rsid w:val="006C6024"/>
    <w:rsid w:val="006C6036"/>
    <w:rsid w:val="006C60E7"/>
    <w:rsid w:val="006C63F5"/>
    <w:rsid w:val="006C64B7"/>
    <w:rsid w:val="006C6521"/>
    <w:rsid w:val="006C6618"/>
    <w:rsid w:val="006C6920"/>
    <w:rsid w:val="006C69AB"/>
    <w:rsid w:val="006C6A12"/>
    <w:rsid w:val="006C6B7B"/>
    <w:rsid w:val="006C6C3F"/>
    <w:rsid w:val="006C6C5E"/>
    <w:rsid w:val="006C6D4B"/>
    <w:rsid w:val="006C6E2E"/>
    <w:rsid w:val="006C703F"/>
    <w:rsid w:val="006C712F"/>
    <w:rsid w:val="006C73F9"/>
    <w:rsid w:val="006C7487"/>
    <w:rsid w:val="006C751B"/>
    <w:rsid w:val="006C7731"/>
    <w:rsid w:val="006C7819"/>
    <w:rsid w:val="006C7859"/>
    <w:rsid w:val="006C791B"/>
    <w:rsid w:val="006C7A5A"/>
    <w:rsid w:val="006C7AAA"/>
    <w:rsid w:val="006C7B57"/>
    <w:rsid w:val="006C7DDB"/>
    <w:rsid w:val="006C7FC0"/>
    <w:rsid w:val="006D01D0"/>
    <w:rsid w:val="006D02D0"/>
    <w:rsid w:val="006D0548"/>
    <w:rsid w:val="006D075F"/>
    <w:rsid w:val="006D0B21"/>
    <w:rsid w:val="006D0B3F"/>
    <w:rsid w:val="006D0D04"/>
    <w:rsid w:val="006D0DAB"/>
    <w:rsid w:val="006D0EFA"/>
    <w:rsid w:val="006D1167"/>
    <w:rsid w:val="006D11BF"/>
    <w:rsid w:val="006D11F8"/>
    <w:rsid w:val="006D128F"/>
    <w:rsid w:val="006D12A7"/>
    <w:rsid w:val="006D13B4"/>
    <w:rsid w:val="006D1401"/>
    <w:rsid w:val="006D16DC"/>
    <w:rsid w:val="006D1722"/>
    <w:rsid w:val="006D18CC"/>
    <w:rsid w:val="006D19F0"/>
    <w:rsid w:val="006D1A5F"/>
    <w:rsid w:val="006D1B21"/>
    <w:rsid w:val="006D1BE3"/>
    <w:rsid w:val="006D1C24"/>
    <w:rsid w:val="006D1D14"/>
    <w:rsid w:val="006D1D57"/>
    <w:rsid w:val="006D1E88"/>
    <w:rsid w:val="006D1F08"/>
    <w:rsid w:val="006D20BD"/>
    <w:rsid w:val="006D21AB"/>
    <w:rsid w:val="006D2331"/>
    <w:rsid w:val="006D23F1"/>
    <w:rsid w:val="006D24AB"/>
    <w:rsid w:val="006D2519"/>
    <w:rsid w:val="006D2588"/>
    <w:rsid w:val="006D2BC4"/>
    <w:rsid w:val="006D2D4A"/>
    <w:rsid w:val="006D2D7B"/>
    <w:rsid w:val="006D2FFF"/>
    <w:rsid w:val="006D31A2"/>
    <w:rsid w:val="006D35CB"/>
    <w:rsid w:val="006D35E0"/>
    <w:rsid w:val="006D38B7"/>
    <w:rsid w:val="006D391F"/>
    <w:rsid w:val="006D3ACC"/>
    <w:rsid w:val="006D3B71"/>
    <w:rsid w:val="006D3ECD"/>
    <w:rsid w:val="006D3F90"/>
    <w:rsid w:val="006D44A0"/>
    <w:rsid w:val="006D47D9"/>
    <w:rsid w:val="006D48CD"/>
    <w:rsid w:val="006D4BCB"/>
    <w:rsid w:val="006D4D50"/>
    <w:rsid w:val="006D4DEA"/>
    <w:rsid w:val="006D4EB7"/>
    <w:rsid w:val="006D4F23"/>
    <w:rsid w:val="006D5010"/>
    <w:rsid w:val="006D508D"/>
    <w:rsid w:val="006D5113"/>
    <w:rsid w:val="006D51B7"/>
    <w:rsid w:val="006D558E"/>
    <w:rsid w:val="006D559F"/>
    <w:rsid w:val="006D5751"/>
    <w:rsid w:val="006D585A"/>
    <w:rsid w:val="006D599F"/>
    <w:rsid w:val="006D5A6D"/>
    <w:rsid w:val="006D5ACE"/>
    <w:rsid w:val="006D6074"/>
    <w:rsid w:val="006D6187"/>
    <w:rsid w:val="006D6220"/>
    <w:rsid w:val="006D6461"/>
    <w:rsid w:val="006D654D"/>
    <w:rsid w:val="006D6762"/>
    <w:rsid w:val="006D67E5"/>
    <w:rsid w:val="006D68D0"/>
    <w:rsid w:val="006D69AB"/>
    <w:rsid w:val="006D6A9B"/>
    <w:rsid w:val="006D6C0D"/>
    <w:rsid w:val="006D6C45"/>
    <w:rsid w:val="006D6EA8"/>
    <w:rsid w:val="006D6F97"/>
    <w:rsid w:val="006D702B"/>
    <w:rsid w:val="006D70C3"/>
    <w:rsid w:val="006D70D8"/>
    <w:rsid w:val="006D71C0"/>
    <w:rsid w:val="006D71CC"/>
    <w:rsid w:val="006D7411"/>
    <w:rsid w:val="006D750E"/>
    <w:rsid w:val="006D75C8"/>
    <w:rsid w:val="006D767D"/>
    <w:rsid w:val="006D76A8"/>
    <w:rsid w:val="006D78FA"/>
    <w:rsid w:val="006D7A5F"/>
    <w:rsid w:val="006D7D72"/>
    <w:rsid w:val="006D7FF3"/>
    <w:rsid w:val="006E00DA"/>
    <w:rsid w:val="006E0142"/>
    <w:rsid w:val="006E0302"/>
    <w:rsid w:val="006E03EB"/>
    <w:rsid w:val="006E03FB"/>
    <w:rsid w:val="006E052E"/>
    <w:rsid w:val="006E0655"/>
    <w:rsid w:val="006E079C"/>
    <w:rsid w:val="006E0823"/>
    <w:rsid w:val="006E0877"/>
    <w:rsid w:val="006E0AF7"/>
    <w:rsid w:val="006E0D05"/>
    <w:rsid w:val="006E0F4A"/>
    <w:rsid w:val="006E0FAF"/>
    <w:rsid w:val="006E10E0"/>
    <w:rsid w:val="006E113E"/>
    <w:rsid w:val="006E1633"/>
    <w:rsid w:val="006E16AE"/>
    <w:rsid w:val="006E170A"/>
    <w:rsid w:val="006E171F"/>
    <w:rsid w:val="006E194B"/>
    <w:rsid w:val="006E19ED"/>
    <w:rsid w:val="006E1A2A"/>
    <w:rsid w:val="006E1BEA"/>
    <w:rsid w:val="006E1FFB"/>
    <w:rsid w:val="006E2000"/>
    <w:rsid w:val="006E205C"/>
    <w:rsid w:val="006E20AF"/>
    <w:rsid w:val="006E222B"/>
    <w:rsid w:val="006E225F"/>
    <w:rsid w:val="006E23E2"/>
    <w:rsid w:val="006E2467"/>
    <w:rsid w:val="006E25B0"/>
    <w:rsid w:val="006E25E2"/>
    <w:rsid w:val="006E2703"/>
    <w:rsid w:val="006E2759"/>
    <w:rsid w:val="006E27B2"/>
    <w:rsid w:val="006E2B16"/>
    <w:rsid w:val="006E2C0C"/>
    <w:rsid w:val="006E2CD3"/>
    <w:rsid w:val="006E2E86"/>
    <w:rsid w:val="006E3261"/>
    <w:rsid w:val="006E332F"/>
    <w:rsid w:val="006E373E"/>
    <w:rsid w:val="006E392A"/>
    <w:rsid w:val="006E39B6"/>
    <w:rsid w:val="006E3AA2"/>
    <w:rsid w:val="006E3AA6"/>
    <w:rsid w:val="006E3E4B"/>
    <w:rsid w:val="006E3F2C"/>
    <w:rsid w:val="006E4238"/>
    <w:rsid w:val="006E4389"/>
    <w:rsid w:val="006E4408"/>
    <w:rsid w:val="006E4451"/>
    <w:rsid w:val="006E4666"/>
    <w:rsid w:val="006E47EC"/>
    <w:rsid w:val="006E4936"/>
    <w:rsid w:val="006E4A9A"/>
    <w:rsid w:val="006E4B5B"/>
    <w:rsid w:val="006E4B98"/>
    <w:rsid w:val="006E4C48"/>
    <w:rsid w:val="006E504D"/>
    <w:rsid w:val="006E5060"/>
    <w:rsid w:val="006E5198"/>
    <w:rsid w:val="006E51DD"/>
    <w:rsid w:val="006E5375"/>
    <w:rsid w:val="006E53C7"/>
    <w:rsid w:val="006E5495"/>
    <w:rsid w:val="006E55CE"/>
    <w:rsid w:val="006E5722"/>
    <w:rsid w:val="006E594F"/>
    <w:rsid w:val="006E5B40"/>
    <w:rsid w:val="006E5C56"/>
    <w:rsid w:val="006E5F92"/>
    <w:rsid w:val="006E640D"/>
    <w:rsid w:val="006E6422"/>
    <w:rsid w:val="006E674A"/>
    <w:rsid w:val="006E67C6"/>
    <w:rsid w:val="006E6A41"/>
    <w:rsid w:val="006E6B25"/>
    <w:rsid w:val="006E6CFA"/>
    <w:rsid w:val="006E6E57"/>
    <w:rsid w:val="006E6EDD"/>
    <w:rsid w:val="006E6F21"/>
    <w:rsid w:val="006E70C1"/>
    <w:rsid w:val="006E70DA"/>
    <w:rsid w:val="006E72CB"/>
    <w:rsid w:val="006E7344"/>
    <w:rsid w:val="006E7432"/>
    <w:rsid w:val="006E763F"/>
    <w:rsid w:val="006E7680"/>
    <w:rsid w:val="006E76C6"/>
    <w:rsid w:val="006E76CA"/>
    <w:rsid w:val="006E773A"/>
    <w:rsid w:val="006E7833"/>
    <w:rsid w:val="006E7880"/>
    <w:rsid w:val="006E78EA"/>
    <w:rsid w:val="006E7B5E"/>
    <w:rsid w:val="006E7DED"/>
    <w:rsid w:val="006E7EF0"/>
    <w:rsid w:val="006E7FDA"/>
    <w:rsid w:val="006F00BE"/>
    <w:rsid w:val="006F00EF"/>
    <w:rsid w:val="006F02DD"/>
    <w:rsid w:val="006F0474"/>
    <w:rsid w:val="006F048A"/>
    <w:rsid w:val="006F04A5"/>
    <w:rsid w:val="006F05B0"/>
    <w:rsid w:val="006F05D2"/>
    <w:rsid w:val="006F0624"/>
    <w:rsid w:val="006F0655"/>
    <w:rsid w:val="006F07C1"/>
    <w:rsid w:val="006F0899"/>
    <w:rsid w:val="006F09EF"/>
    <w:rsid w:val="006F09FA"/>
    <w:rsid w:val="006F0C64"/>
    <w:rsid w:val="006F0CAD"/>
    <w:rsid w:val="006F0DD7"/>
    <w:rsid w:val="006F0E0D"/>
    <w:rsid w:val="006F0E4C"/>
    <w:rsid w:val="006F0F8B"/>
    <w:rsid w:val="006F10F5"/>
    <w:rsid w:val="006F1184"/>
    <w:rsid w:val="006F12A3"/>
    <w:rsid w:val="006F1352"/>
    <w:rsid w:val="006F1430"/>
    <w:rsid w:val="006F143F"/>
    <w:rsid w:val="006F1460"/>
    <w:rsid w:val="006F16E3"/>
    <w:rsid w:val="006F1737"/>
    <w:rsid w:val="006F17B7"/>
    <w:rsid w:val="006F1B19"/>
    <w:rsid w:val="006F1BE7"/>
    <w:rsid w:val="006F1FBE"/>
    <w:rsid w:val="006F1FF3"/>
    <w:rsid w:val="006F20D1"/>
    <w:rsid w:val="006F2192"/>
    <w:rsid w:val="006F2235"/>
    <w:rsid w:val="006F22E0"/>
    <w:rsid w:val="006F2642"/>
    <w:rsid w:val="006F279A"/>
    <w:rsid w:val="006F27B2"/>
    <w:rsid w:val="006F2F28"/>
    <w:rsid w:val="006F2FE3"/>
    <w:rsid w:val="006F326F"/>
    <w:rsid w:val="006F3482"/>
    <w:rsid w:val="006F34ED"/>
    <w:rsid w:val="006F378C"/>
    <w:rsid w:val="006F37E7"/>
    <w:rsid w:val="006F3AED"/>
    <w:rsid w:val="006F3B43"/>
    <w:rsid w:val="006F3BDD"/>
    <w:rsid w:val="006F3F40"/>
    <w:rsid w:val="006F3FCE"/>
    <w:rsid w:val="006F44CA"/>
    <w:rsid w:val="006F4538"/>
    <w:rsid w:val="006F4684"/>
    <w:rsid w:val="006F47A3"/>
    <w:rsid w:val="006F47CF"/>
    <w:rsid w:val="006F481D"/>
    <w:rsid w:val="006F48D1"/>
    <w:rsid w:val="006F4931"/>
    <w:rsid w:val="006F4954"/>
    <w:rsid w:val="006F4A4A"/>
    <w:rsid w:val="006F4B6E"/>
    <w:rsid w:val="006F4C15"/>
    <w:rsid w:val="006F4C57"/>
    <w:rsid w:val="006F4F8C"/>
    <w:rsid w:val="006F5436"/>
    <w:rsid w:val="006F54B6"/>
    <w:rsid w:val="006F5563"/>
    <w:rsid w:val="006F55A7"/>
    <w:rsid w:val="006F5620"/>
    <w:rsid w:val="006F56F7"/>
    <w:rsid w:val="006F57C6"/>
    <w:rsid w:val="006F5A24"/>
    <w:rsid w:val="006F5BC4"/>
    <w:rsid w:val="006F5C06"/>
    <w:rsid w:val="006F5F16"/>
    <w:rsid w:val="006F5FDB"/>
    <w:rsid w:val="006F60BA"/>
    <w:rsid w:val="006F6177"/>
    <w:rsid w:val="006F620F"/>
    <w:rsid w:val="006F6370"/>
    <w:rsid w:val="006F63AC"/>
    <w:rsid w:val="006F63F9"/>
    <w:rsid w:val="006F667F"/>
    <w:rsid w:val="006F6773"/>
    <w:rsid w:val="006F677A"/>
    <w:rsid w:val="006F6853"/>
    <w:rsid w:val="006F6882"/>
    <w:rsid w:val="006F6A4A"/>
    <w:rsid w:val="006F6A4F"/>
    <w:rsid w:val="006F6BA6"/>
    <w:rsid w:val="006F6CF5"/>
    <w:rsid w:val="006F6D6E"/>
    <w:rsid w:val="006F6EB8"/>
    <w:rsid w:val="006F6FBA"/>
    <w:rsid w:val="006F6FDE"/>
    <w:rsid w:val="006F6FF3"/>
    <w:rsid w:val="006F7124"/>
    <w:rsid w:val="006F7230"/>
    <w:rsid w:val="006F73F7"/>
    <w:rsid w:val="006F7673"/>
    <w:rsid w:val="006F792F"/>
    <w:rsid w:val="006F7D1B"/>
    <w:rsid w:val="006F7ECD"/>
    <w:rsid w:val="006F7F47"/>
    <w:rsid w:val="006F7FB7"/>
    <w:rsid w:val="00700220"/>
    <w:rsid w:val="00700303"/>
    <w:rsid w:val="00700354"/>
    <w:rsid w:val="007003C0"/>
    <w:rsid w:val="00700443"/>
    <w:rsid w:val="0070048B"/>
    <w:rsid w:val="00700797"/>
    <w:rsid w:val="00700A2D"/>
    <w:rsid w:val="00700D73"/>
    <w:rsid w:val="00700F44"/>
    <w:rsid w:val="00700FC7"/>
    <w:rsid w:val="00701033"/>
    <w:rsid w:val="0070123B"/>
    <w:rsid w:val="00701400"/>
    <w:rsid w:val="00701498"/>
    <w:rsid w:val="00701575"/>
    <w:rsid w:val="00701595"/>
    <w:rsid w:val="00701707"/>
    <w:rsid w:val="00701718"/>
    <w:rsid w:val="00701773"/>
    <w:rsid w:val="00701A3E"/>
    <w:rsid w:val="00701A77"/>
    <w:rsid w:val="00701A87"/>
    <w:rsid w:val="00701BE6"/>
    <w:rsid w:val="00701C6E"/>
    <w:rsid w:val="00701D72"/>
    <w:rsid w:val="0070268A"/>
    <w:rsid w:val="007028AC"/>
    <w:rsid w:val="007028E1"/>
    <w:rsid w:val="007029A6"/>
    <w:rsid w:val="007029E1"/>
    <w:rsid w:val="00702C93"/>
    <w:rsid w:val="00702CF2"/>
    <w:rsid w:val="00702D85"/>
    <w:rsid w:val="00702F53"/>
    <w:rsid w:val="00702FB1"/>
    <w:rsid w:val="00702FF2"/>
    <w:rsid w:val="0070307A"/>
    <w:rsid w:val="007033D3"/>
    <w:rsid w:val="00703744"/>
    <w:rsid w:val="007037EC"/>
    <w:rsid w:val="007039FD"/>
    <w:rsid w:val="00703A84"/>
    <w:rsid w:val="00703A85"/>
    <w:rsid w:val="00703AB3"/>
    <w:rsid w:val="00703C39"/>
    <w:rsid w:val="00703C84"/>
    <w:rsid w:val="00703F43"/>
    <w:rsid w:val="00703F92"/>
    <w:rsid w:val="007041C3"/>
    <w:rsid w:val="00704296"/>
    <w:rsid w:val="0070434F"/>
    <w:rsid w:val="0070437F"/>
    <w:rsid w:val="0070438A"/>
    <w:rsid w:val="007049A4"/>
    <w:rsid w:val="00704A8F"/>
    <w:rsid w:val="00704BD6"/>
    <w:rsid w:val="00704C88"/>
    <w:rsid w:val="00704D0B"/>
    <w:rsid w:val="00704E2E"/>
    <w:rsid w:val="00705036"/>
    <w:rsid w:val="00705268"/>
    <w:rsid w:val="00705901"/>
    <w:rsid w:val="00705A89"/>
    <w:rsid w:val="00705B6C"/>
    <w:rsid w:val="00705D39"/>
    <w:rsid w:val="007060C6"/>
    <w:rsid w:val="00706113"/>
    <w:rsid w:val="0070616D"/>
    <w:rsid w:val="007061C1"/>
    <w:rsid w:val="00706350"/>
    <w:rsid w:val="00706575"/>
    <w:rsid w:val="007068A1"/>
    <w:rsid w:val="007068E3"/>
    <w:rsid w:val="007069B8"/>
    <w:rsid w:val="007069D0"/>
    <w:rsid w:val="00706A71"/>
    <w:rsid w:val="00706A92"/>
    <w:rsid w:val="00706B2F"/>
    <w:rsid w:val="00706B39"/>
    <w:rsid w:val="00706D74"/>
    <w:rsid w:val="00706D78"/>
    <w:rsid w:val="0070702E"/>
    <w:rsid w:val="0070704C"/>
    <w:rsid w:val="00707134"/>
    <w:rsid w:val="00707412"/>
    <w:rsid w:val="00707C81"/>
    <w:rsid w:val="00707D64"/>
    <w:rsid w:val="00707F93"/>
    <w:rsid w:val="0071008F"/>
    <w:rsid w:val="0071018B"/>
    <w:rsid w:val="007102B0"/>
    <w:rsid w:val="007102DD"/>
    <w:rsid w:val="007103EF"/>
    <w:rsid w:val="00710425"/>
    <w:rsid w:val="007104A2"/>
    <w:rsid w:val="00710609"/>
    <w:rsid w:val="007107EA"/>
    <w:rsid w:val="007108DE"/>
    <w:rsid w:val="00710962"/>
    <w:rsid w:val="00710997"/>
    <w:rsid w:val="00710C73"/>
    <w:rsid w:val="00710C77"/>
    <w:rsid w:val="00710CB4"/>
    <w:rsid w:val="00710EE6"/>
    <w:rsid w:val="00710F4B"/>
    <w:rsid w:val="00711019"/>
    <w:rsid w:val="00711021"/>
    <w:rsid w:val="00711279"/>
    <w:rsid w:val="00711327"/>
    <w:rsid w:val="0071143D"/>
    <w:rsid w:val="00711448"/>
    <w:rsid w:val="00711451"/>
    <w:rsid w:val="00711577"/>
    <w:rsid w:val="0071176C"/>
    <w:rsid w:val="00711815"/>
    <w:rsid w:val="007118BB"/>
    <w:rsid w:val="00711C16"/>
    <w:rsid w:val="00711C2C"/>
    <w:rsid w:val="00711C35"/>
    <w:rsid w:val="00712034"/>
    <w:rsid w:val="00712221"/>
    <w:rsid w:val="0071222C"/>
    <w:rsid w:val="007122D5"/>
    <w:rsid w:val="007122FE"/>
    <w:rsid w:val="0071244A"/>
    <w:rsid w:val="00712542"/>
    <w:rsid w:val="00712563"/>
    <w:rsid w:val="00712622"/>
    <w:rsid w:val="0071265E"/>
    <w:rsid w:val="0071288C"/>
    <w:rsid w:val="0071299B"/>
    <w:rsid w:val="007129E8"/>
    <w:rsid w:val="007129FF"/>
    <w:rsid w:val="00712D33"/>
    <w:rsid w:val="00712DB4"/>
    <w:rsid w:val="00712ED8"/>
    <w:rsid w:val="00712F34"/>
    <w:rsid w:val="00712F7B"/>
    <w:rsid w:val="00712FFA"/>
    <w:rsid w:val="00713084"/>
    <w:rsid w:val="0071330A"/>
    <w:rsid w:val="007133E8"/>
    <w:rsid w:val="00713446"/>
    <w:rsid w:val="00713A64"/>
    <w:rsid w:val="00713AAA"/>
    <w:rsid w:val="00713D71"/>
    <w:rsid w:val="00713D92"/>
    <w:rsid w:val="00713E6D"/>
    <w:rsid w:val="00713E91"/>
    <w:rsid w:val="007141E8"/>
    <w:rsid w:val="00714254"/>
    <w:rsid w:val="00714281"/>
    <w:rsid w:val="007142C5"/>
    <w:rsid w:val="00714349"/>
    <w:rsid w:val="00714436"/>
    <w:rsid w:val="007145A4"/>
    <w:rsid w:val="0071464B"/>
    <w:rsid w:val="007146AE"/>
    <w:rsid w:val="0071471C"/>
    <w:rsid w:val="0071479F"/>
    <w:rsid w:val="00714A00"/>
    <w:rsid w:val="00714A2E"/>
    <w:rsid w:val="00714AA3"/>
    <w:rsid w:val="00714C84"/>
    <w:rsid w:val="00714E99"/>
    <w:rsid w:val="00715000"/>
    <w:rsid w:val="00715027"/>
    <w:rsid w:val="007152F6"/>
    <w:rsid w:val="007153B8"/>
    <w:rsid w:val="00715478"/>
    <w:rsid w:val="007154EE"/>
    <w:rsid w:val="00715526"/>
    <w:rsid w:val="00715551"/>
    <w:rsid w:val="00715580"/>
    <w:rsid w:val="007155BA"/>
    <w:rsid w:val="007155E0"/>
    <w:rsid w:val="00715630"/>
    <w:rsid w:val="00715636"/>
    <w:rsid w:val="0071563A"/>
    <w:rsid w:val="0071578D"/>
    <w:rsid w:val="007159BA"/>
    <w:rsid w:val="00715A30"/>
    <w:rsid w:val="00715B23"/>
    <w:rsid w:val="00715C91"/>
    <w:rsid w:val="00715E34"/>
    <w:rsid w:val="00715E40"/>
    <w:rsid w:val="00715F6E"/>
    <w:rsid w:val="007160C1"/>
    <w:rsid w:val="00716186"/>
    <w:rsid w:val="00716501"/>
    <w:rsid w:val="007165CC"/>
    <w:rsid w:val="007167DF"/>
    <w:rsid w:val="00716AE5"/>
    <w:rsid w:val="00716F60"/>
    <w:rsid w:val="00716F96"/>
    <w:rsid w:val="0071710D"/>
    <w:rsid w:val="00717263"/>
    <w:rsid w:val="0071731B"/>
    <w:rsid w:val="0071738C"/>
    <w:rsid w:val="007173DF"/>
    <w:rsid w:val="007174D7"/>
    <w:rsid w:val="007175ED"/>
    <w:rsid w:val="00717611"/>
    <w:rsid w:val="00717675"/>
    <w:rsid w:val="0071769F"/>
    <w:rsid w:val="007177A8"/>
    <w:rsid w:val="00717816"/>
    <w:rsid w:val="00717D46"/>
    <w:rsid w:val="00717D4D"/>
    <w:rsid w:val="00717D74"/>
    <w:rsid w:val="00717D79"/>
    <w:rsid w:val="00717DE5"/>
    <w:rsid w:val="00717F60"/>
    <w:rsid w:val="00720520"/>
    <w:rsid w:val="00720658"/>
    <w:rsid w:val="007206A7"/>
    <w:rsid w:val="00720831"/>
    <w:rsid w:val="0072099E"/>
    <w:rsid w:val="00720B2E"/>
    <w:rsid w:val="00720B8B"/>
    <w:rsid w:val="00720D3B"/>
    <w:rsid w:val="00720F2B"/>
    <w:rsid w:val="00721166"/>
    <w:rsid w:val="007213ED"/>
    <w:rsid w:val="0072147A"/>
    <w:rsid w:val="007217F6"/>
    <w:rsid w:val="00721875"/>
    <w:rsid w:val="00721925"/>
    <w:rsid w:val="00721973"/>
    <w:rsid w:val="00721AB6"/>
    <w:rsid w:val="00721B36"/>
    <w:rsid w:val="00722055"/>
    <w:rsid w:val="007221CC"/>
    <w:rsid w:val="007221DF"/>
    <w:rsid w:val="00722478"/>
    <w:rsid w:val="007224EC"/>
    <w:rsid w:val="0072256D"/>
    <w:rsid w:val="007227D1"/>
    <w:rsid w:val="00722A05"/>
    <w:rsid w:val="00722D50"/>
    <w:rsid w:val="00722E93"/>
    <w:rsid w:val="00722FAE"/>
    <w:rsid w:val="00723214"/>
    <w:rsid w:val="00723316"/>
    <w:rsid w:val="007233A9"/>
    <w:rsid w:val="00723448"/>
    <w:rsid w:val="00723563"/>
    <w:rsid w:val="007235AD"/>
    <w:rsid w:val="00723704"/>
    <w:rsid w:val="0072380C"/>
    <w:rsid w:val="00723925"/>
    <w:rsid w:val="00723C61"/>
    <w:rsid w:val="00723D91"/>
    <w:rsid w:val="00723FB4"/>
    <w:rsid w:val="00724156"/>
    <w:rsid w:val="007241C8"/>
    <w:rsid w:val="007242C7"/>
    <w:rsid w:val="0072433B"/>
    <w:rsid w:val="007244F1"/>
    <w:rsid w:val="00724584"/>
    <w:rsid w:val="007245C6"/>
    <w:rsid w:val="007245E0"/>
    <w:rsid w:val="00724626"/>
    <w:rsid w:val="00724764"/>
    <w:rsid w:val="007247AC"/>
    <w:rsid w:val="007248DB"/>
    <w:rsid w:val="00724C90"/>
    <w:rsid w:val="00724DE3"/>
    <w:rsid w:val="00724ECA"/>
    <w:rsid w:val="00724F33"/>
    <w:rsid w:val="00725222"/>
    <w:rsid w:val="00725274"/>
    <w:rsid w:val="00725644"/>
    <w:rsid w:val="00725C09"/>
    <w:rsid w:val="00725D44"/>
    <w:rsid w:val="00725D59"/>
    <w:rsid w:val="00725D92"/>
    <w:rsid w:val="00725DB4"/>
    <w:rsid w:val="00725EA9"/>
    <w:rsid w:val="00725F71"/>
    <w:rsid w:val="0072612F"/>
    <w:rsid w:val="007261C0"/>
    <w:rsid w:val="00726282"/>
    <w:rsid w:val="0072628A"/>
    <w:rsid w:val="00726534"/>
    <w:rsid w:val="0072658D"/>
    <w:rsid w:val="007265C5"/>
    <w:rsid w:val="007265D0"/>
    <w:rsid w:val="007266C1"/>
    <w:rsid w:val="00726790"/>
    <w:rsid w:val="00726943"/>
    <w:rsid w:val="00726C55"/>
    <w:rsid w:val="00726F2E"/>
    <w:rsid w:val="0072708E"/>
    <w:rsid w:val="007270E6"/>
    <w:rsid w:val="00727228"/>
    <w:rsid w:val="007272AF"/>
    <w:rsid w:val="007273DC"/>
    <w:rsid w:val="00727413"/>
    <w:rsid w:val="0072765C"/>
    <w:rsid w:val="00727B3D"/>
    <w:rsid w:val="00727B9B"/>
    <w:rsid w:val="00727C4A"/>
    <w:rsid w:val="00727E38"/>
    <w:rsid w:val="00727FF6"/>
    <w:rsid w:val="00730009"/>
    <w:rsid w:val="0073007E"/>
    <w:rsid w:val="00730091"/>
    <w:rsid w:val="007302FF"/>
    <w:rsid w:val="00730361"/>
    <w:rsid w:val="007304D0"/>
    <w:rsid w:val="0073097E"/>
    <w:rsid w:val="00730995"/>
    <w:rsid w:val="00730A16"/>
    <w:rsid w:val="00730B93"/>
    <w:rsid w:val="00730D10"/>
    <w:rsid w:val="00730EF4"/>
    <w:rsid w:val="007310FB"/>
    <w:rsid w:val="00731260"/>
    <w:rsid w:val="007318D9"/>
    <w:rsid w:val="007319C8"/>
    <w:rsid w:val="00731AA1"/>
    <w:rsid w:val="00731D72"/>
    <w:rsid w:val="00731D86"/>
    <w:rsid w:val="00731DEB"/>
    <w:rsid w:val="00731DFA"/>
    <w:rsid w:val="007321D0"/>
    <w:rsid w:val="0073251D"/>
    <w:rsid w:val="00732743"/>
    <w:rsid w:val="007328FD"/>
    <w:rsid w:val="00732C36"/>
    <w:rsid w:val="00732C8F"/>
    <w:rsid w:val="00732C94"/>
    <w:rsid w:val="00732C99"/>
    <w:rsid w:val="00732D77"/>
    <w:rsid w:val="00732D79"/>
    <w:rsid w:val="00732D8F"/>
    <w:rsid w:val="00732F01"/>
    <w:rsid w:val="00732FBE"/>
    <w:rsid w:val="0073301F"/>
    <w:rsid w:val="007330CF"/>
    <w:rsid w:val="007331A4"/>
    <w:rsid w:val="00733247"/>
    <w:rsid w:val="007334A4"/>
    <w:rsid w:val="00733595"/>
    <w:rsid w:val="00733750"/>
    <w:rsid w:val="00733817"/>
    <w:rsid w:val="007338A1"/>
    <w:rsid w:val="00733B46"/>
    <w:rsid w:val="00733DDF"/>
    <w:rsid w:val="00733FD1"/>
    <w:rsid w:val="007340E7"/>
    <w:rsid w:val="0073410B"/>
    <w:rsid w:val="007342CE"/>
    <w:rsid w:val="00734377"/>
    <w:rsid w:val="007345B4"/>
    <w:rsid w:val="007346BB"/>
    <w:rsid w:val="0073477F"/>
    <w:rsid w:val="00734911"/>
    <w:rsid w:val="00734997"/>
    <w:rsid w:val="00734A4C"/>
    <w:rsid w:val="00734B15"/>
    <w:rsid w:val="00734B5F"/>
    <w:rsid w:val="00734B75"/>
    <w:rsid w:val="00734B8E"/>
    <w:rsid w:val="00734C23"/>
    <w:rsid w:val="00734EB9"/>
    <w:rsid w:val="00734FD9"/>
    <w:rsid w:val="007350C4"/>
    <w:rsid w:val="0073514A"/>
    <w:rsid w:val="007351E6"/>
    <w:rsid w:val="0073522C"/>
    <w:rsid w:val="007352AC"/>
    <w:rsid w:val="007352C6"/>
    <w:rsid w:val="00735547"/>
    <w:rsid w:val="007355A7"/>
    <w:rsid w:val="0073564A"/>
    <w:rsid w:val="0073568E"/>
    <w:rsid w:val="007358C4"/>
    <w:rsid w:val="007359A9"/>
    <w:rsid w:val="00735A0B"/>
    <w:rsid w:val="00735A1A"/>
    <w:rsid w:val="00735BC9"/>
    <w:rsid w:val="00735C92"/>
    <w:rsid w:val="00735E7F"/>
    <w:rsid w:val="00735EDD"/>
    <w:rsid w:val="00735FF8"/>
    <w:rsid w:val="007361AB"/>
    <w:rsid w:val="00736216"/>
    <w:rsid w:val="007362DB"/>
    <w:rsid w:val="00736338"/>
    <w:rsid w:val="00736376"/>
    <w:rsid w:val="007363C7"/>
    <w:rsid w:val="00736511"/>
    <w:rsid w:val="00736603"/>
    <w:rsid w:val="00736688"/>
    <w:rsid w:val="0073670E"/>
    <w:rsid w:val="00736A64"/>
    <w:rsid w:val="00736B87"/>
    <w:rsid w:val="00736BC4"/>
    <w:rsid w:val="00736C2B"/>
    <w:rsid w:val="00736E30"/>
    <w:rsid w:val="00737435"/>
    <w:rsid w:val="00737520"/>
    <w:rsid w:val="007377E0"/>
    <w:rsid w:val="007378F1"/>
    <w:rsid w:val="00737986"/>
    <w:rsid w:val="007379AB"/>
    <w:rsid w:val="00737D92"/>
    <w:rsid w:val="00737E94"/>
    <w:rsid w:val="00737FCA"/>
    <w:rsid w:val="0074000F"/>
    <w:rsid w:val="00740285"/>
    <w:rsid w:val="00740311"/>
    <w:rsid w:val="00740584"/>
    <w:rsid w:val="00740701"/>
    <w:rsid w:val="0074075B"/>
    <w:rsid w:val="007408DD"/>
    <w:rsid w:val="00740B84"/>
    <w:rsid w:val="00740BD8"/>
    <w:rsid w:val="00740C07"/>
    <w:rsid w:val="00740D46"/>
    <w:rsid w:val="00740EC7"/>
    <w:rsid w:val="00740F52"/>
    <w:rsid w:val="00740F6C"/>
    <w:rsid w:val="00741052"/>
    <w:rsid w:val="007410D5"/>
    <w:rsid w:val="00741183"/>
    <w:rsid w:val="007415C5"/>
    <w:rsid w:val="007415F1"/>
    <w:rsid w:val="00741761"/>
    <w:rsid w:val="00741859"/>
    <w:rsid w:val="007418B2"/>
    <w:rsid w:val="00741A44"/>
    <w:rsid w:val="00741C03"/>
    <w:rsid w:val="00741E6F"/>
    <w:rsid w:val="00741FAC"/>
    <w:rsid w:val="00741FED"/>
    <w:rsid w:val="00742062"/>
    <w:rsid w:val="007424CB"/>
    <w:rsid w:val="00742555"/>
    <w:rsid w:val="007429EA"/>
    <w:rsid w:val="00742D0C"/>
    <w:rsid w:val="00742D11"/>
    <w:rsid w:val="00742D5F"/>
    <w:rsid w:val="00742E0C"/>
    <w:rsid w:val="00742E20"/>
    <w:rsid w:val="00742F40"/>
    <w:rsid w:val="00742F55"/>
    <w:rsid w:val="00743232"/>
    <w:rsid w:val="007432A1"/>
    <w:rsid w:val="00743315"/>
    <w:rsid w:val="00743367"/>
    <w:rsid w:val="007433C1"/>
    <w:rsid w:val="007437E0"/>
    <w:rsid w:val="00743B5B"/>
    <w:rsid w:val="00743BB6"/>
    <w:rsid w:val="00743C2B"/>
    <w:rsid w:val="00743DB7"/>
    <w:rsid w:val="00743DDD"/>
    <w:rsid w:val="00743FF8"/>
    <w:rsid w:val="0074417F"/>
    <w:rsid w:val="00744399"/>
    <w:rsid w:val="00744490"/>
    <w:rsid w:val="00744554"/>
    <w:rsid w:val="007445D7"/>
    <w:rsid w:val="00744619"/>
    <w:rsid w:val="00744A59"/>
    <w:rsid w:val="00744ABE"/>
    <w:rsid w:val="00744C40"/>
    <w:rsid w:val="00744D59"/>
    <w:rsid w:val="00744E79"/>
    <w:rsid w:val="00744F71"/>
    <w:rsid w:val="0074501B"/>
    <w:rsid w:val="0074508B"/>
    <w:rsid w:val="00745097"/>
    <w:rsid w:val="0074510F"/>
    <w:rsid w:val="00745137"/>
    <w:rsid w:val="00745168"/>
    <w:rsid w:val="007452A3"/>
    <w:rsid w:val="00745413"/>
    <w:rsid w:val="007456AF"/>
    <w:rsid w:val="0074593F"/>
    <w:rsid w:val="00745B1A"/>
    <w:rsid w:val="00745B4B"/>
    <w:rsid w:val="00745E10"/>
    <w:rsid w:val="00745EB9"/>
    <w:rsid w:val="00745F04"/>
    <w:rsid w:val="0074619F"/>
    <w:rsid w:val="0074624D"/>
    <w:rsid w:val="00746261"/>
    <w:rsid w:val="007462F6"/>
    <w:rsid w:val="00746373"/>
    <w:rsid w:val="0074679E"/>
    <w:rsid w:val="007467A0"/>
    <w:rsid w:val="0074690A"/>
    <w:rsid w:val="00746AA2"/>
    <w:rsid w:val="00746AB2"/>
    <w:rsid w:val="00746B4A"/>
    <w:rsid w:val="00746BBA"/>
    <w:rsid w:val="00746E5D"/>
    <w:rsid w:val="00746F1B"/>
    <w:rsid w:val="00746F48"/>
    <w:rsid w:val="007470B3"/>
    <w:rsid w:val="007471CB"/>
    <w:rsid w:val="00747384"/>
    <w:rsid w:val="00747708"/>
    <w:rsid w:val="007477AD"/>
    <w:rsid w:val="0074785A"/>
    <w:rsid w:val="007479C7"/>
    <w:rsid w:val="00747A62"/>
    <w:rsid w:val="00747EDE"/>
    <w:rsid w:val="007500EE"/>
    <w:rsid w:val="007500EF"/>
    <w:rsid w:val="00750321"/>
    <w:rsid w:val="007505E6"/>
    <w:rsid w:val="007508A7"/>
    <w:rsid w:val="0075097B"/>
    <w:rsid w:val="00750A25"/>
    <w:rsid w:val="00750A40"/>
    <w:rsid w:val="00750CE5"/>
    <w:rsid w:val="00750DAD"/>
    <w:rsid w:val="00750F4C"/>
    <w:rsid w:val="00750F70"/>
    <w:rsid w:val="00750FBE"/>
    <w:rsid w:val="00751033"/>
    <w:rsid w:val="00751167"/>
    <w:rsid w:val="00751325"/>
    <w:rsid w:val="007514AD"/>
    <w:rsid w:val="00751699"/>
    <w:rsid w:val="00751719"/>
    <w:rsid w:val="00751761"/>
    <w:rsid w:val="007517DF"/>
    <w:rsid w:val="00751811"/>
    <w:rsid w:val="007518B2"/>
    <w:rsid w:val="00751958"/>
    <w:rsid w:val="00751988"/>
    <w:rsid w:val="007519E0"/>
    <w:rsid w:val="00751AEA"/>
    <w:rsid w:val="00751BA2"/>
    <w:rsid w:val="00751C43"/>
    <w:rsid w:val="00751EB1"/>
    <w:rsid w:val="00751FFA"/>
    <w:rsid w:val="0075201C"/>
    <w:rsid w:val="00752089"/>
    <w:rsid w:val="007520C7"/>
    <w:rsid w:val="00752139"/>
    <w:rsid w:val="0075216B"/>
    <w:rsid w:val="007524D8"/>
    <w:rsid w:val="00752675"/>
    <w:rsid w:val="00752676"/>
    <w:rsid w:val="007526D8"/>
    <w:rsid w:val="0075273B"/>
    <w:rsid w:val="007527A3"/>
    <w:rsid w:val="007527AE"/>
    <w:rsid w:val="007527D6"/>
    <w:rsid w:val="00752805"/>
    <w:rsid w:val="00752B3C"/>
    <w:rsid w:val="00752B6D"/>
    <w:rsid w:val="00752D8E"/>
    <w:rsid w:val="00752E06"/>
    <w:rsid w:val="00752E90"/>
    <w:rsid w:val="00752EAE"/>
    <w:rsid w:val="00752FC5"/>
    <w:rsid w:val="00752FEC"/>
    <w:rsid w:val="007530D0"/>
    <w:rsid w:val="007531A9"/>
    <w:rsid w:val="0075329B"/>
    <w:rsid w:val="00753509"/>
    <w:rsid w:val="00753969"/>
    <w:rsid w:val="00753B1A"/>
    <w:rsid w:val="00753C51"/>
    <w:rsid w:val="00753C93"/>
    <w:rsid w:val="00753E64"/>
    <w:rsid w:val="00753EC1"/>
    <w:rsid w:val="00754086"/>
    <w:rsid w:val="0075435E"/>
    <w:rsid w:val="0075446B"/>
    <w:rsid w:val="007548A8"/>
    <w:rsid w:val="0075495C"/>
    <w:rsid w:val="00754A1C"/>
    <w:rsid w:val="00754A6C"/>
    <w:rsid w:val="00754B17"/>
    <w:rsid w:val="00754BF7"/>
    <w:rsid w:val="00754C2B"/>
    <w:rsid w:val="00754C8B"/>
    <w:rsid w:val="00755028"/>
    <w:rsid w:val="0075502E"/>
    <w:rsid w:val="00755243"/>
    <w:rsid w:val="00755255"/>
    <w:rsid w:val="007552EF"/>
    <w:rsid w:val="0075563F"/>
    <w:rsid w:val="00755761"/>
    <w:rsid w:val="00755868"/>
    <w:rsid w:val="007558C9"/>
    <w:rsid w:val="007558CC"/>
    <w:rsid w:val="00755970"/>
    <w:rsid w:val="0075598C"/>
    <w:rsid w:val="00755D23"/>
    <w:rsid w:val="00756088"/>
    <w:rsid w:val="007562F7"/>
    <w:rsid w:val="007564AB"/>
    <w:rsid w:val="007564EA"/>
    <w:rsid w:val="00756618"/>
    <w:rsid w:val="0075671D"/>
    <w:rsid w:val="0075675A"/>
    <w:rsid w:val="00756840"/>
    <w:rsid w:val="00756A15"/>
    <w:rsid w:val="00756AAE"/>
    <w:rsid w:val="00756B68"/>
    <w:rsid w:val="00756C2E"/>
    <w:rsid w:val="00756EE9"/>
    <w:rsid w:val="00756F72"/>
    <w:rsid w:val="00756FAE"/>
    <w:rsid w:val="0075704B"/>
    <w:rsid w:val="00757131"/>
    <w:rsid w:val="00757171"/>
    <w:rsid w:val="0075725C"/>
    <w:rsid w:val="00757353"/>
    <w:rsid w:val="007576B6"/>
    <w:rsid w:val="0075773E"/>
    <w:rsid w:val="0075793F"/>
    <w:rsid w:val="00757B1A"/>
    <w:rsid w:val="00757BCC"/>
    <w:rsid w:val="00757CF7"/>
    <w:rsid w:val="00757D26"/>
    <w:rsid w:val="00757D4C"/>
    <w:rsid w:val="00757DD6"/>
    <w:rsid w:val="00757E10"/>
    <w:rsid w:val="00757EC5"/>
    <w:rsid w:val="00757F74"/>
    <w:rsid w:val="00757FA9"/>
    <w:rsid w:val="00760300"/>
    <w:rsid w:val="00760388"/>
    <w:rsid w:val="007605C3"/>
    <w:rsid w:val="0076090A"/>
    <w:rsid w:val="00760AE3"/>
    <w:rsid w:val="00760B5F"/>
    <w:rsid w:val="00760CA1"/>
    <w:rsid w:val="00760DA6"/>
    <w:rsid w:val="00760DBE"/>
    <w:rsid w:val="0076144D"/>
    <w:rsid w:val="007616B2"/>
    <w:rsid w:val="00761733"/>
    <w:rsid w:val="0076192C"/>
    <w:rsid w:val="00761A30"/>
    <w:rsid w:val="00761B1B"/>
    <w:rsid w:val="00761D49"/>
    <w:rsid w:val="00761D56"/>
    <w:rsid w:val="00761E0B"/>
    <w:rsid w:val="00761F0C"/>
    <w:rsid w:val="0076200D"/>
    <w:rsid w:val="00762077"/>
    <w:rsid w:val="00762288"/>
    <w:rsid w:val="007624B2"/>
    <w:rsid w:val="007625FC"/>
    <w:rsid w:val="00762679"/>
    <w:rsid w:val="007629D0"/>
    <w:rsid w:val="00762B97"/>
    <w:rsid w:val="00762C23"/>
    <w:rsid w:val="00763261"/>
    <w:rsid w:val="00763307"/>
    <w:rsid w:val="0076332B"/>
    <w:rsid w:val="00763340"/>
    <w:rsid w:val="007633C6"/>
    <w:rsid w:val="0076348F"/>
    <w:rsid w:val="0076349F"/>
    <w:rsid w:val="0076371C"/>
    <w:rsid w:val="007637D3"/>
    <w:rsid w:val="0076383F"/>
    <w:rsid w:val="00763C64"/>
    <w:rsid w:val="00763EB6"/>
    <w:rsid w:val="00763FFD"/>
    <w:rsid w:val="00764042"/>
    <w:rsid w:val="007641F2"/>
    <w:rsid w:val="00764210"/>
    <w:rsid w:val="0076426E"/>
    <w:rsid w:val="007642DA"/>
    <w:rsid w:val="007643B7"/>
    <w:rsid w:val="0076440C"/>
    <w:rsid w:val="00764457"/>
    <w:rsid w:val="0076457F"/>
    <w:rsid w:val="007646BF"/>
    <w:rsid w:val="007647C3"/>
    <w:rsid w:val="007648BE"/>
    <w:rsid w:val="0076494E"/>
    <w:rsid w:val="00764A62"/>
    <w:rsid w:val="00764B92"/>
    <w:rsid w:val="00764BCD"/>
    <w:rsid w:val="00764C21"/>
    <w:rsid w:val="00764C8F"/>
    <w:rsid w:val="00764D76"/>
    <w:rsid w:val="00764EB1"/>
    <w:rsid w:val="00764ECC"/>
    <w:rsid w:val="00764FB6"/>
    <w:rsid w:val="00765023"/>
    <w:rsid w:val="0076503B"/>
    <w:rsid w:val="0076507C"/>
    <w:rsid w:val="00765163"/>
    <w:rsid w:val="007653D2"/>
    <w:rsid w:val="00765401"/>
    <w:rsid w:val="007654DB"/>
    <w:rsid w:val="0076554D"/>
    <w:rsid w:val="00765654"/>
    <w:rsid w:val="00765802"/>
    <w:rsid w:val="00765945"/>
    <w:rsid w:val="007659BF"/>
    <w:rsid w:val="00765A0C"/>
    <w:rsid w:val="00765B36"/>
    <w:rsid w:val="00765C55"/>
    <w:rsid w:val="00765EA5"/>
    <w:rsid w:val="00765F09"/>
    <w:rsid w:val="00765F5B"/>
    <w:rsid w:val="00766084"/>
    <w:rsid w:val="007662E4"/>
    <w:rsid w:val="0076647F"/>
    <w:rsid w:val="0076665B"/>
    <w:rsid w:val="007666CD"/>
    <w:rsid w:val="00766716"/>
    <w:rsid w:val="00766988"/>
    <w:rsid w:val="00766A9E"/>
    <w:rsid w:val="00766C92"/>
    <w:rsid w:val="00766DBA"/>
    <w:rsid w:val="00766ECC"/>
    <w:rsid w:val="00766F1F"/>
    <w:rsid w:val="00766F34"/>
    <w:rsid w:val="00766F45"/>
    <w:rsid w:val="00767130"/>
    <w:rsid w:val="007672E1"/>
    <w:rsid w:val="007673FC"/>
    <w:rsid w:val="007675DB"/>
    <w:rsid w:val="00767ACD"/>
    <w:rsid w:val="00767AFB"/>
    <w:rsid w:val="00767B4A"/>
    <w:rsid w:val="00767B96"/>
    <w:rsid w:val="00767D8C"/>
    <w:rsid w:val="00767D93"/>
    <w:rsid w:val="00770298"/>
    <w:rsid w:val="0077046F"/>
    <w:rsid w:val="0077049D"/>
    <w:rsid w:val="00770912"/>
    <w:rsid w:val="00770998"/>
    <w:rsid w:val="00770AE7"/>
    <w:rsid w:val="00770BE6"/>
    <w:rsid w:val="00770D7F"/>
    <w:rsid w:val="00770DB5"/>
    <w:rsid w:val="00770DDF"/>
    <w:rsid w:val="00770F1F"/>
    <w:rsid w:val="00770FEA"/>
    <w:rsid w:val="00770FFC"/>
    <w:rsid w:val="00771029"/>
    <w:rsid w:val="0077117A"/>
    <w:rsid w:val="007711C2"/>
    <w:rsid w:val="00771483"/>
    <w:rsid w:val="00771574"/>
    <w:rsid w:val="007715ED"/>
    <w:rsid w:val="0077165E"/>
    <w:rsid w:val="0077166D"/>
    <w:rsid w:val="00771764"/>
    <w:rsid w:val="007719B1"/>
    <w:rsid w:val="00771B70"/>
    <w:rsid w:val="00771C74"/>
    <w:rsid w:val="00771D9D"/>
    <w:rsid w:val="00771EC3"/>
    <w:rsid w:val="00771EEC"/>
    <w:rsid w:val="00771F31"/>
    <w:rsid w:val="00771F90"/>
    <w:rsid w:val="0077244C"/>
    <w:rsid w:val="00772602"/>
    <w:rsid w:val="00772656"/>
    <w:rsid w:val="00772765"/>
    <w:rsid w:val="007727E2"/>
    <w:rsid w:val="007728AF"/>
    <w:rsid w:val="00772A51"/>
    <w:rsid w:val="00772D72"/>
    <w:rsid w:val="00772E6C"/>
    <w:rsid w:val="00772EB5"/>
    <w:rsid w:val="00772EE9"/>
    <w:rsid w:val="00772F70"/>
    <w:rsid w:val="00772FAD"/>
    <w:rsid w:val="00772FE5"/>
    <w:rsid w:val="00772FE8"/>
    <w:rsid w:val="00773040"/>
    <w:rsid w:val="007732CE"/>
    <w:rsid w:val="00773452"/>
    <w:rsid w:val="0077346F"/>
    <w:rsid w:val="0077353F"/>
    <w:rsid w:val="007736B3"/>
    <w:rsid w:val="00773776"/>
    <w:rsid w:val="007738D2"/>
    <w:rsid w:val="00773BE2"/>
    <w:rsid w:val="00773E70"/>
    <w:rsid w:val="0077408D"/>
    <w:rsid w:val="00774220"/>
    <w:rsid w:val="0077459A"/>
    <w:rsid w:val="00774627"/>
    <w:rsid w:val="007747F6"/>
    <w:rsid w:val="00774A0E"/>
    <w:rsid w:val="00774A54"/>
    <w:rsid w:val="00774BB2"/>
    <w:rsid w:val="00774BE8"/>
    <w:rsid w:val="00774C19"/>
    <w:rsid w:val="00774CE3"/>
    <w:rsid w:val="00774D6B"/>
    <w:rsid w:val="00774EF7"/>
    <w:rsid w:val="00774FA1"/>
    <w:rsid w:val="0077500B"/>
    <w:rsid w:val="007751D3"/>
    <w:rsid w:val="00775463"/>
    <w:rsid w:val="00775724"/>
    <w:rsid w:val="00775821"/>
    <w:rsid w:val="0077584C"/>
    <w:rsid w:val="0077589A"/>
    <w:rsid w:val="007759FB"/>
    <w:rsid w:val="007759FE"/>
    <w:rsid w:val="00775A12"/>
    <w:rsid w:val="00775A24"/>
    <w:rsid w:val="00775B05"/>
    <w:rsid w:val="00775CF8"/>
    <w:rsid w:val="00776145"/>
    <w:rsid w:val="0077619B"/>
    <w:rsid w:val="00776265"/>
    <w:rsid w:val="007764A6"/>
    <w:rsid w:val="007766D1"/>
    <w:rsid w:val="007768AE"/>
    <w:rsid w:val="00776D31"/>
    <w:rsid w:val="00776D99"/>
    <w:rsid w:val="00776DB1"/>
    <w:rsid w:val="00776E71"/>
    <w:rsid w:val="00776E8F"/>
    <w:rsid w:val="00776F70"/>
    <w:rsid w:val="00776FE4"/>
    <w:rsid w:val="00777050"/>
    <w:rsid w:val="0077705E"/>
    <w:rsid w:val="00777107"/>
    <w:rsid w:val="00777174"/>
    <w:rsid w:val="00777193"/>
    <w:rsid w:val="007771E2"/>
    <w:rsid w:val="0077723F"/>
    <w:rsid w:val="007772B0"/>
    <w:rsid w:val="00777393"/>
    <w:rsid w:val="007773E1"/>
    <w:rsid w:val="0077750C"/>
    <w:rsid w:val="0077783C"/>
    <w:rsid w:val="0077787B"/>
    <w:rsid w:val="007779E8"/>
    <w:rsid w:val="00777DFE"/>
    <w:rsid w:val="0078002C"/>
    <w:rsid w:val="0078010F"/>
    <w:rsid w:val="007801F3"/>
    <w:rsid w:val="00780494"/>
    <w:rsid w:val="007805AB"/>
    <w:rsid w:val="007805F6"/>
    <w:rsid w:val="00780922"/>
    <w:rsid w:val="00780BA8"/>
    <w:rsid w:val="00780D21"/>
    <w:rsid w:val="00780DFC"/>
    <w:rsid w:val="007814D2"/>
    <w:rsid w:val="00781527"/>
    <w:rsid w:val="007815C8"/>
    <w:rsid w:val="00781837"/>
    <w:rsid w:val="007818E8"/>
    <w:rsid w:val="00781978"/>
    <w:rsid w:val="00781BB0"/>
    <w:rsid w:val="00781D68"/>
    <w:rsid w:val="00781E32"/>
    <w:rsid w:val="00782080"/>
    <w:rsid w:val="007820A3"/>
    <w:rsid w:val="007821D7"/>
    <w:rsid w:val="007821E2"/>
    <w:rsid w:val="007824DA"/>
    <w:rsid w:val="00782512"/>
    <w:rsid w:val="0078255C"/>
    <w:rsid w:val="0078292C"/>
    <w:rsid w:val="007829A7"/>
    <w:rsid w:val="007829FC"/>
    <w:rsid w:val="00782D24"/>
    <w:rsid w:val="00782E71"/>
    <w:rsid w:val="00782F30"/>
    <w:rsid w:val="0078307B"/>
    <w:rsid w:val="007830A6"/>
    <w:rsid w:val="00783164"/>
    <w:rsid w:val="00783287"/>
    <w:rsid w:val="00783295"/>
    <w:rsid w:val="00783312"/>
    <w:rsid w:val="007833BC"/>
    <w:rsid w:val="0078349B"/>
    <w:rsid w:val="0078350B"/>
    <w:rsid w:val="0078354A"/>
    <w:rsid w:val="007836BA"/>
    <w:rsid w:val="00783816"/>
    <w:rsid w:val="00783BE3"/>
    <w:rsid w:val="00783D0A"/>
    <w:rsid w:val="00783EE7"/>
    <w:rsid w:val="00783FEE"/>
    <w:rsid w:val="00784076"/>
    <w:rsid w:val="007840B7"/>
    <w:rsid w:val="0078423C"/>
    <w:rsid w:val="007842B7"/>
    <w:rsid w:val="00784500"/>
    <w:rsid w:val="007845D9"/>
    <w:rsid w:val="00784682"/>
    <w:rsid w:val="00784C98"/>
    <w:rsid w:val="00784D20"/>
    <w:rsid w:val="00784E54"/>
    <w:rsid w:val="00784E94"/>
    <w:rsid w:val="00784EA1"/>
    <w:rsid w:val="00785096"/>
    <w:rsid w:val="0078509E"/>
    <w:rsid w:val="007850D3"/>
    <w:rsid w:val="007857CA"/>
    <w:rsid w:val="0078580E"/>
    <w:rsid w:val="00785963"/>
    <w:rsid w:val="00785981"/>
    <w:rsid w:val="00785AAC"/>
    <w:rsid w:val="00785D88"/>
    <w:rsid w:val="00785EBD"/>
    <w:rsid w:val="00786074"/>
    <w:rsid w:val="007865B0"/>
    <w:rsid w:val="007866D4"/>
    <w:rsid w:val="007867BA"/>
    <w:rsid w:val="007867E5"/>
    <w:rsid w:val="007868B0"/>
    <w:rsid w:val="00786905"/>
    <w:rsid w:val="007869AA"/>
    <w:rsid w:val="007869E6"/>
    <w:rsid w:val="00786AD5"/>
    <w:rsid w:val="007870B5"/>
    <w:rsid w:val="007870C2"/>
    <w:rsid w:val="007871CF"/>
    <w:rsid w:val="00787214"/>
    <w:rsid w:val="007873E2"/>
    <w:rsid w:val="007873E3"/>
    <w:rsid w:val="007874AF"/>
    <w:rsid w:val="007875ED"/>
    <w:rsid w:val="007876DD"/>
    <w:rsid w:val="007876EA"/>
    <w:rsid w:val="007878AE"/>
    <w:rsid w:val="0078790C"/>
    <w:rsid w:val="00787C7C"/>
    <w:rsid w:val="00787EC6"/>
    <w:rsid w:val="00790050"/>
    <w:rsid w:val="00790465"/>
    <w:rsid w:val="0079054A"/>
    <w:rsid w:val="00790857"/>
    <w:rsid w:val="00790B85"/>
    <w:rsid w:val="00790B90"/>
    <w:rsid w:val="00790BA3"/>
    <w:rsid w:val="00790C7D"/>
    <w:rsid w:val="00790D9F"/>
    <w:rsid w:val="00790E08"/>
    <w:rsid w:val="00790FA1"/>
    <w:rsid w:val="00791084"/>
    <w:rsid w:val="0079109D"/>
    <w:rsid w:val="007910AD"/>
    <w:rsid w:val="0079112F"/>
    <w:rsid w:val="00791131"/>
    <w:rsid w:val="00791457"/>
    <w:rsid w:val="007917C3"/>
    <w:rsid w:val="00791B0F"/>
    <w:rsid w:val="00791B1B"/>
    <w:rsid w:val="00791BA3"/>
    <w:rsid w:val="00791D9B"/>
    <w:rsid w:val="00791EFF"/>
    <w:rsid w:val="00791FB9"/>
    <w:rsid w:val="00792387"/>
    <w:rsid w:val="007927E0"/>
    <w:rsid w:val="0079280B"/>
    <w:rsid w:val="00792810"/>
    <w:rsid w:val="007928DE"/>
    <w:rsid w:val="00792902"/>
    <w:rsid w:val="00792E60"/>
    <w:rsid w:val="00792EA1"/>
    <w:rsid w:val="00793402"/>
    <w:rsid w:val="007935D3"/>
    <w:rsid w:val="007936B6"/>
    <w:rsid w:val="007938A2"/>
    <w:rsid w:val="0079392A"/>
    <w:rsid w:val="00793976"/>
    <w:rsid w:val="007939C1"/>
    <w:rsid w:val="007939FB"/>
    <w:rsid w:val="00793F1D"/>
    <w:rsid w:val="00794334"/>
    <w:rsid w:val="00794349"/>
    <w:rsid w:val="00794391"/>
    <w:rsid w:val="007944F9"/>
    <w:rsid w:val="0079488A"/>
    <w:rsid w:val="00794981"/>
    <w:rsid w:val="00794C19"/>
    <w:rsid w:val="00794D9C"/>
    <w:rsid w:val="00794E86"/>
    <w:rsid w:val="00794FE6"/>
    <w:rsid w:val="00795103"/>
    <w:rsid w:val="0079510A"/>
    <w:rsid w:val="007951C9"/>
    <w:rsid w:val="007951F7"/>
    <w:rsid w:val="007956FB"/>
    <w:rsid w:val="00795704"/>
    <w:rsid w:val="00795742"/>
    <w:rsid w:val="0079592E"/>
    <w:rsid w:val="00796537"/>
    <w:rsid w:val="00796567"/>
    <w:rsid w:val="00796653"/>
    <w:rsid w:val="00796767"/>
    <w:rsid w:val="007967DD"/>
    <w:rsid w:val="007967E4"/>
    <w:rsid w:val="00796812"/>
    <w:rsid w:val="00796A0B"/>
    <w:rsid w:val="00796A72"/>
    <w:rsid w:val="00796DEB"/>
    <w:rsid w:val="00797183"/>
    <w:rsid w:val="007971F8"/>
    <w:rsid w:val="0079733C"/>
    <w:rsid w:val="00797401"/>
    <w:rsid w:val="0079742F"/>
    <w:rsid w:val="007974F9"/>
    <w:rsid w:val="007975DB"/>
    <w:rsid w:val="00797619"/>
    <w:rsid w:val="007976CE"/>
    <w:rsid w:val="0079778C"/>
    <w:rsid w:val="007977F3"/>
    <w:rsid w:val="00797837"/>
    <w:rsid w:val="00797855"/>
    <w:rsid w:val="007978C9"/>
    <w:rsid w:val="00797B84"/>
    <w:rsid w:val="00797F82"/>
    <w:rsid w:val="007A004D"/>
    <w:rsid w:val="007A03E9"/>
    <w:rsid w:val="007A0610"/>
    <w:rsid w:val="007A0688"/>
    <w:rsid w:val="007A06EC"/>
    <w:rsid w:val="007A07D5"/>
    <w:rsid w:val="007A07DB"/>
    <w:rsid w:val="007A0805"/>
    <w:rsid w:val="007A0914"/>
    <w:rsid w:val="007A0944"/>
    <w:rsid w:val="007A0A0A"/>
    <w:rsid w:val="007A0D7B"/>
    <w:rsid w:val="007A10B6"/>
    <w:rsid w:val="007A1242"/>
    <w:rsid w:val="007A12D0"/>
    <w:rsid w:val="007A12F5"/>
    <w:rsid w:val="007A1420"/>
    <w:rsid w:val="007A14BF"/>
    <w:rsid w:val="007A1591"/>
    <w:rsid w:val="007A1616"/>
    <w:rsid w:val="007A172C"/>
    <w:rsid w:val="007A1899"/>
    <w:rsid w:val="007A1AC3"/>
    <w:rsid w:val="007A1B59"/>
    <w:rsid w:val="007A1B5C"/>
    <w:rsid w:val="007A1D6A"/>
    <w:rsid w:val="007A1DE3"/>
    <w:rsid w:val="007A210E"/>
    <w:rsid w:val="007A2393"/>
    <w:rsid w:val="007A23D6"/>
    <w:rsid w:val="007A2427"/>
    <w:rsid w:val="007A24A5"/>
    <w:rsid w:val="007A26C2"/>
    <w:rsid w:val="007A27EC"/>
    <w:rsid w:val="007A2CA6"/>
    <w:rsid w:val="007A2E3A"/>
    <w:rsid w:val="007A2E66"/>
    <w:rsid w:val="007A2E84"/>
    <w:rsid w:val="007A2EA1"/>
    <w:rsid w:val="007A2EA9"/>
    <w:rsid w:val="007A301A"/>
    <w:rsid w:val="007A3153"/>
    <w:rsid w:val="007A316F"/>
    <w:rsid w:val="007A360F"/>
    <w:rsid w:val="007A3790"/>
    <w:rsid w:val="007A385E"/>
    <w:rsid w:val="007A3904"/>
    <w:rsid w:val="007A3D08"/>
    <w:rsid w:val="007A3F8C"/>
    <w:rsid w:val="007A403A"/>
    <w:rsid w:val="007A40CF"/>
    <w:rsid w:val="007A423C"/>
    <w:rsid w:val="007A4276"/>
    <w:rsid w:val="007A43E9"/>
    <w:rsid w:val="007A4485"/>
    <w:rsid w:val="007A44A7"/>
    <w:rsid w:val="007A4625"/>
    <w:rsid w:val="007A4640"/>
    <w:rsid w:val="007A47A0"/>
    <w:rsid w:val="007A4823"/>
    <w:rsid w:val="007A498D"/>
    <w:rsid w:val="007A4A7C"/>
    <w:rsid w:val="007A4CCD"/>
    <w:rsid w:val="007A4D91"/>
    <w:rsid w:val="007A4E62"/>
    <w:rsid w:val="007A513E"/>
    <w:rsid w:val="007A551C"/>
    <w:rsid w:val="007A5AAC"/>
    <w:rsid w:val="007A5ABA"/>
    <w:rsid w:val="007A5B43"/>
    <w:rsid w:val="007A5D9F"/>
    <w:rsid w:val="007A609F"/>
    <w:rsid w:val="007A6360"/>
    <w:rsid w:val="007A64F4"/>
    <w:rsid w:val="007A661B"/>
    <w:rsid w:val="007A662C"/>
    <w:rsid w:val="007A66E5"/>
    <w:rsid w:val="007A6706"/>
    <w:rsid w:val="007A6752"/>
    <w:rsid w:val="007A68D1"/>
    <w:rsid w:val="007A6916"/>
    <w:rsid w:val="007A6B21"/>
    <w:rsid w:val="007A6C83"/>
    <w:rsid w:val="007A6D2F"/>
    <w:rsid w:val="007A6F05"/>
    <w:rsid w:val="007A6F6F"/>
    <w:rsid w:val="007A70FE"/>
    <w:rsid w:val="007A7115"/>
    <w:rsid w:val="007A729F"/>
    <w:rsid w:val="007A73DA"/>
    <w:rsid w:val="007A74D2"/>
    <w:rsid w:val="007A75CD"/>
    <w:rsid w:val="007A76F8"/>
    <w:rsid w:val="007A77D1"/>
    <w:rsid w:val="007B0294"/>
    <w:rsid w:val="007B0466"/>
    <w:rsid w:val="007B0AE0"/>
    <w:rsid w:val="007B0BEE"/>
    <w:rsid w:val="007B0C77"/>
    <w:rsid w:val="007B0DF6"/>
    <w:rsid w:val="007B0F2A"/>
    <w:rsid w:val="007B0FFB"/>
    <w:rsid w:val="007B11DF"/>
    <w:rsid w:val="007B11E6"/>
    <w:rsid w:val="007B128A"/>
    <w:rsid w:val="007B133A"/>
    <w:rsid w:val="007B13F3"/>
    <w:rsid w:val="007B16C3"/>
    <w:rsid w:val="007B17F2"/>
    <w:rsid w:val="007B19A4"/>
    <w:rsid w:val="007B19B3"/>
    <w:rsid w:val="007B208B"/>
    <w:rsid w:val="007B21BA"/>
    <w:rsid w:val="007B2231"/>
    <w:rsid w:val="007B2271"/>
    <w:rsid w:val="007B23ED"/>
    <w:rsid w:val="007B2507"/>
    <w:rsid w:val="007B269B"/>
    <w:rsid w:val="007B2729"/>
    <w:rsid w:val="007B2A96"/>
    <w:rsid w:val="007B2BAD"/>
    <w:rsid w:val="007B2CEA"/>
    <w:rsid w:val="007B2DAA"/>
    <w:rsid w:val="007B2E52"/>
    <w:rsid w:val="007B2EC3"/>
    <w:rsid w:val="007B2EF3"/>
    <w:rsid w:val="007B300D"/>
    <w:rsid w:val="007B311E"/>
    <w:rsid w:val="007B3222"/>
    <w:rsid w:val="007B3251"/>
    <w:rsid w:val="007B328C"/>
    <w:rsid w:val="007B32D5"/>
    <w:rsid w:val="007B3558"/>
    <w:rsid w:val="007B37EB"/>
    <w:rsid w:val="007B37F2"/>
    <w:rsid w:val="007B38B5"/>
    <w:rsid w:val="007B38D9"/>
    <w:rsid w:val="007B3993"/>
    <w:rsid w:val="007B3ADA"/>
    <w:rsid w:val="007B3C16"/>
    <w:rsid w:val="007B3C1D"/>
    <w:rsid w:val="007B3D4F"/>
    <w:rsid w:val="007B3DF0"/>
    <w:rsid w:val="007B3E11"/>
    <w:rsid w:val="007B3E55"/>
    <w:rsid w:val="007B3E7C"/>
    <w:rsid w:val="007B3F0D"/>
    <w:rsid w:val="007B4088"/>
    <w:rsid w:val="007B408D"/>
    <w:rsid w:val="007B4355"/>
    <w:rsid w:val="007B4560"/>
    <w:rsid w:val="007B45E4"/>
    <w:rsid w:val="007B4620"/>
    <w:rsid w:val="007B47E1"/>
    <w:rsid w:val="007B4916"/>
    <w:rsid w:val="007B49C6"/>
    <w:rsid w:val="007B4A61"/>
    <w:rsid w:val="007B4B31"/>
    <w:rsid w:val="007B4F0B"/>
    <w:rsid w:val="007B5051"/>
    <w:rsid w:val="007B5455"/>
    <w:rsid w:val="007B5618"/>
    <w:rsid w:val="007B561E"/>
    <w:rsid w:val="007B58F9"/>
    <w:rsid w:val="007B5AAE"/>
    <w:rsid w:val="007B5D7B"/>
    <w:rsid w:val="007B5D92"/>
    <w:rsid w:val="007B5DC1"/>
    <w:rsid w:val="007B5E76"/>
    <w:rsid w:val="007B5F06"/>
    <w:rsid w:val="007B5F90"/>
    <w:rsid w:val="007B615B"/>
    <w:rsid w:val="007B62F6"/>
    <w:rsid w:val="007B6394"/>
    <w:rsid w:val="007B65E3"/>
    <w:rsid w:val="007B671E"/>
    <w:rsid w:val="007B6867"/>
    <w:rsid w:val="007B68E4"/>
    <w:rsid w:val="007B69AE"/>
    <w:rsid w:val="007B69F1"/>
    <w:rsid w:val="007B69FE"/>
    <w:rsid w:val="007B6B73"/>
    <w:rsid w:val="007B6B74"/>
    <w:rsid w:val="007B6CAA"/>
    <w:rsid w:val="007B6DE0"/>
    <w:rsid w:val="007B6E62"/>
    <w:rsid w:val="007B6F87"/>
    <w:rsid w:val="007B715D"/>
    <w:rsid w:val="007B725B"/>
    <w:rsid w:val="007B73F9"/>
    <w:rsid w:val="007B75B4"/>
    <w:rsid w:val="007B762F"/>
    <w:rsid w:val="007B7AF1"/>
    <w:rsid w:val="007B7BCE"/>
    <w:rsid w:val="007B7BE4"/>
    <w:rsid w:val="007C0422"/>
    <w:rsid w:val="007C07D2"/>
    <w:rsid w:val="007C07E6"/>
    <w:rsid w:val="007C084F"/>
    <w:rsid w:val="007C08D2"/>
    <w:rsid w:val="007C08D5"/>
    <w:rsid w:val="007C0AD6"/>
    <w:rsid w:val="007C0DBE"/>
    <w:rsid w:val="007C0F12"/>
    <w:rsid w:val="007C13F7"/>
    <w:rsid w:val="007C1574"/>
    <w:rsid w:val="007C165B"/>
    <w:rsid w:val="007C1695"/>
    <w:rsid w:val="007C1791"/>
    <w:rsid w:val="007C1BA3"/>
    <w:rsid w:val="007C1C2C"/>
    <w:rsid w:val="007C1C76"/>
    <w:rsid w:val="007C1CE0"/>
    <w:rsid w:val="007C1F62"/>
    <w:rsid w:val="007C20F2"/>
    <w:rsid w:val="007C245E"/>
    <w:rsid w:val="007C270D"/>
    <w:rsid w:val="007C2715"/>
    <w:rsid w:val="007C2751"/>
    <w:rsid w:val="007C2847"/>
    <w:rsid w:val="007C2BE1"/>
    <w:rsid w:val="007C2F73"/>
    <w:rsid w:val="007C2FAD"/>
    <w:rsid w:val="007C2FDD"/>
    <w:rsid w:val="007C3176"/>
    <w:rsid w:val="007C34D3"/>
    <w:rsid w:val="007C3514"/>
    <w:rsid w:val="007C3526"/>
    <w:rsid w:val="007C3534"/>
    <w:rsid w:val="007C353D"/>
    <w:rsid w:val="007C36A1"/>
    <w:rsid w:val="007C378C"/>
    <w:rsid w:val="007C3950"/>
    <w:rsid w:val="007C3AB8"/>
    <w:rsid w:val="007C3C47"/>
    <w:rsid w:val="007C3C68"/>
    <w:rsid w:val="007C3EB0"/>
    <w:rsid w:val="007C3FCA"/>
    <w:rsid w:val="007C3FFF"/>
    <w:rsid w:val="007C4033"/>
    <w:rsid w:val="007C4453"/>
    <w:rsid w:val="007C4499"/>
    <w:rsid w:val="007C44FA"/>
    <w:rsid w:val="007C456E"/>
    <w:rsid w:val="007C49F2"/>
    <w:rsid w:val="007C4AA8"/>
    <w:rsid w:val="007C4C7D"/>
    <w:rsid w:val="007C4D51"/>
    <w:rsid w:val="007C4DBA"/>
    <w:rsid w:val="007C507D"/>
    <w:rsid w:val="007C51CC"/>
    <w:rsid w:val="007C560B"/>
    <w:rsid w:val="007C566D"/>
    <w:rsid w:val="007C56FC"/>
    <w:rsid w:val="007C58E3"/>
    <w:rsid w:val="007C5908"/>
    <w:rsid w:val="007C5992"/>
    <w:rsid w:val="007C5A3B"/>
    <w:rsid w:val="007C5A64"/>
    <w:rsid w:val="007C5B81"/>
    <w:rsid w:val="007C5C24"/>
    <w:rsid w:val="007C5CAD"/>
    <w:rsid w:val="007C5E32"/>
    <w:rsid w:val="007C6027"/>
    <w:rsid w:val="007C64C6"/>
    <w:rsid w:val="007C6536"/>
    <w:rsid w:val="007C6707"/>
    <w:rsid w:val="007C6754"/>
    <w:rsid w:val="007C688E"/>
    <w:rsid w:val="007C6998"/>
    <w:rsid w:val="007C69B1"/>
    <w:rsid w:val="007C6A24"/>
    <w:rsid w:val="007C6BD4"/>
    <w:rsid w:val="007C6C9B"/>
    <w:rsid w:val="007C6E11"/>
    <w:rsid w:val="007C6E55"/>
    <w:rsid w:val="007C6F52"/>
    <w:rsid w:val="007C70DC"/>
    <w:rsid w:val="007C714A"/>
    <w:rsid w:val="007C7289"/>
    <w:rsid w:val="007C777C"/>
    <w:rsid w:val="007C7D26"/>
    <w:rsid w:val="007C7D8F"/>
    <w:rsid w:val="007C7E5F"/>
    <w:rsid w:val="007C7F0F"/>
    <w:rsid w:val="007C7FD1"/>
    <w:rsid w:val="007D014B"/>
    <w:rsid w:val="007D0164"/>
    <w:rsid w:val="007D01A3"/>
    <w:rsid w:val="007D04EB"/>
    <w:rsid w:val="007D056E"/>
    <w:rsid w:val="007D08A8"/>
    <w:rsid w:val="007D0CD7"/>
    <w:rsid w:val="007D0EBE"/>
    <w:rsid w:val="007D0EF8"/>
    <w:rsid w:val="007D1014"/>
    <w:rsid w:val="007D1083"/>
    <w:rsid w:val="007D1172"/>
    <w:rsid w:val="007D14BC"/>
    <w:rsid w:val="007D1545"/>
    <w:rsid w:val="007D16C8"/>
    <w:rsid w:val="007D1913"/>
    <w:rsid w:val="007D192D"/>
    <w:rsid w:val="007D1983"/>
    <w:rsid w:val="007D19AE"/>
    <w:rsid w:val="007D1C80"/>
    <w:rsid w:val="007D1D09"/>
    <w:rsid w:val="007D1F01"/>
    <w:rsid w:val="007D1F20"/>
    <w:rsid w:val="007D21EA"/>
    <w:rsid w:val="007D2482"/>
    <w:rsid w:val="007D24D1"/>
    <w:rsid w:val="007D2547"/>
    <w:rsid w:val="007D2803"/>
    <w:rsid w:val="007D2B3C"/>
    <w:rsid w:val="007D2C49"/>
    <w:rsid w:val="007D2D69"/>
    <w:rsid w:val="007D2E41"/>
    <w:rsid w:val="007D2E79"/>
    <w:rsid w:val="007D2F29"/>
    <w:rsid w:val="007D309A"/>
    <w:rsid w:val="007D34BA"/>
    <w:rsid w:val="007D3578"/>
    <w:rsid w:val="007D388C"/>
    <w:rsid w:val="007D3BD9"/>
    <w:rsid w:val="007D3D01"/>
    <w:rsid w:val="007D3E38"/>
    <w:rsid w:val="007D3EAE"/>
    <w:rsid w:val="007D3F4E"/>
    <w:rsid w:val="007D3F83"/>
    <w:rsid w:val="007D4128"/>
    <w:rsid w:val="007D4151"/>
    <w:rsid w:val="007D42A5"/>
    <w:rsid w:val="007D433C"/>
    <w:rsid w:val="007D4435"/>
    <w:rsid w:val="007D45C1"/>
    <w:rsid w:val="007D486D"/>
    <w:rsid w:val="007D4980"/>
    <w:rsid w:val="007D4B80"/>
    <w:rsid w:val="007D4B9B"/>
    <w:rsid w:val="007D4BEE"/>
    <w:rsid w:val="007D4CB3"/>
    <w:rsid w:val="007D4EA1"/>
    <w:rsid w:val="007D5148"/>
    <w:rsid w:val="007D5195"/>
    <w:rsid w:val="007D52CB"/>
    <w:rsid w:val="007D5364"/>
    <w:rsid w:val="007D54B2"/>
    <w:rsid w:val="007D5565"/>
    <w:rsid w:val="007D5708"/>
    <w:rsid w:val="007D5925"/>
    <w:rsid w:val="007D59E5"/>
    <w:rsid w:val="007D5A51"/>
    <w:rsid w:val="007D5A5A"/>
    <w:rsid w:val="007D5A97"/>
    <w:rsid w:val="007D5C24"/>
    <w:rsid w:val="007D5EB7"/>
    <w:rsid w:val="007D5EF9"/>
    <w:rsid w:val="007D621F"/>
    <w:rsid w:val="007D6353"/>
    <w:rsid w:val="007D6566"/>
    <w:rsid w:val="007D666A"/>
    <w:rsid w:val="007D677D"/>
    <w:rsid w:val="007D6915"/>
    <w:rsid w:val="007D6965"/>
    <w:rsid w:val="007D6B82"/>
    <w:rsid w:val="007D6C22"/>
    <w:rsid w:val="007D6E0A"/>
    <w:rsid w:val="007D6EDB"/>
    <w:rsid w:val="007D738E"/>
    <w:rsid w:val="007D73DF"/>
    <w:rsid w:val="007D74CD"/>
    <w:rsid w:val="007D7732"/>
    <w:rsid w:val="007D7910"/>
    <w:rsid w:val="007D7A43"/>
    <w:rsid w:val="007D7B75"/>
    <w:rsid w:val="007D7C28"/>
    <w:rsid w:val="007D7C37"/>
    <w:rsid w:val="007D7E66"/>
    <w:rsid w:val="007D7F03"/>
    <w:rsid w:val="007D7FF0"/>
    <w:rsid w:val="007E029A"/>
    <w:rsid w:val="007E02C4"/>
    <w:rsid w:val="007E03A3"/>
    <w:rsid w:val="007E03AC"/>
    <w:rsid w:val="007E08F3"/>
    <w:rsid w:val="007E0B05"/>
    <w:rsid w:val="007E0C3B"/>
    <w:rsid w:val="007E0EE9"/>
    <w:rsid w:val="007E0F4E"/>
    <w:rsid w:val="007E114F"/>
    <w:rsid w:val="007E116D"/>
    <w:rsid w:val="007E138E"/>
    <w:rsid w:val="007E142A"/>
    <w:rsid w:val="007E144F"/>
    <w:rsid w:val="007E15B7"/>
    <w:rsid w:val="007E15E4"/>
    <w:rsid w:val="007E1752"/>
    <w:rsid w:val="007E1A36"/>
    <w:rsid w:val="007E1AD8"/>
    <w:rsid w:val="007E1D3B"/>
    <w:rsid w:val="007E1D6F"/>
    <w:rsid w:val="007E1E88"/>
    <w:rsid w:val="007E2004"/>
    <w:rsid w:val="007E21A5"/>
    <w:rsid w:val="007E22DF"/>
    <w:rsid w:val="007E2330"/>
    <w:rsid w:val="007E23F8"/>
    <w:rsid w:val="007E2589"/>
    <w:rsid w:val="007E2952"/>
    <w:rsid w:val="007E297C"/>
    <w:rsid w:val="007E2984"/>
    <w:rsid w:val="007E2996"/>
    <w:rsid w:val="007E2A80"/>
    <w:rsid w:val="007E2D0E"/>
    <w:rsid w:val="007E30F8"/>
    <w:rsid w:val="007E312E"/>
    <w:rsid w:val="007E32DA"/>
    <w:rsid w:val="007E382C"/>
    <w:rsid w:val="007E38DA"/>
    <w:rsid w:val="007E3985"/>
    <w:rsid w:val="007E3A3A"/>
    <w:rsid w:val="007E3B77"/>
    <w:rsid w:val="007E3BB5"/>
    <w:rsid w:val="007E3C4D"/>
    <w:rsid w:val="007E3D50"/>
    <w:rsid w:val="007E3FBB"/>
    <w:rsid w:val="007E4050"/>
    <w:rsid w:val="007E41A9"/>
    <w:rsid w:val="007E41E1"/>
    <w:rsid w:val="007E41F7"/>
    <w:rsid w:val="007E4423"/>
    <w:rsid w:val="007E452E"/>
    <w:rsid w:val="007E4611"/>
    <w:rsid w:val="007E4690"/>
    <w:rsid w:val="007E4E15"/>
    <w:rsid w:val="007E4F5C"/>
    <w:rsid w:val="007E4FA6"/>
    <w:rsid w:val="007E521C"/>
    <w:rsid w:val="007E5386"/>
    <w:rsid w:val="007E53F6"/>
    <w:rsid w:val="007E5690"/>
    <w:rsid w:val="007E58C6"/>
    <w:rsid w:val="007E590A"/>
    <w:rsid w:val="007E59E9"/>
    <w:rsid w:val="007E5C02"/>
    <w:rsid w:val="007E5C5B"/>
    <w:rsid w:val="007E5ED4"/>
    <w:rsid w:val="007E6096"/>
    <w:rsid w:val="007E611A"/>
    <w:rsid w:val="007E644D"/>
    <w:rsid w:val="007E6580"/>
    <w:rsid w:val="007E69BB"/>
    <w:rsid w:val="007E6B27"/>
    <w:rsid w:val="007E6B6F"/>
    <w:rsid w:val="007E6EC5"/>
    <w:rsid w:val="007E7092"/>
    <w:rsid w:val="007E70C3"/>
    <w:rsid w:val="007E71BC"/>
    <w:rsid w:val="007E7540"/>
    <w:rsid w:val="007E7A41"/>
    <w:rsid w:val="007E7A6A"/>
    <w:rsid w:val="007E7D04"/>
    <w:rsid w:val="007E7E13"/>
    <w:rsid w:val="007E7E7A"/>
    <w:rsid w:val="007E7EF0"/>
    <w:rsid w:val="007E7F2E"/>
    <w:rsid w:val="007F008A"/>
    <w:rsid w:val="007F00C7"/>
    <w:rsid w:val="007F00D7"/>
    <w:rsid w:val="007F0103"/>
    <w:rsid w:val="007F0162"/>
    <w:rsid w:val="007F0226"/>
    <w:rsid w:val="007F07B2"/>
    <w:rsid w:val="007F0A42"/>
    <w:rsid w:val="007F0C6E"/>
    <w:rsid w:val="007F0CC0"/>
    <w:rsid w:val="007F0E1B"/>
    <w:rsid w:val="007F0E2B"/>
    <w:rsid w:val="007F0F4A"/>
    <w:rsid w:val="007F11F3"/>
    <w:rsid w:val="007F138A"/>
    <w:rsid w:val="007F153E"/>
    <w:rsid w:val="007F16FD"/>
    <w:rsid w:val="007F17C7"/>
    <w:rsid w:val="007F18C4"/>
    <w:rsid w:val="007F19B4"/>
    <w:rsid w:val="007F1B3F"/>
    <w:rsid w:val="007F1C72"/>
    <w:rsid w:val="007F1C9F"/>
    <w:rsid w:val="007F1D18"/>
    <w:rsid w:val="007F1D7F"/>
    <w:rsid w:val="007F1EB5"/>
    <w:rsid w:val="007F2290"/>
    <w:rsid w:val="007F25A8"/>
    <w:rsid w:val="007F26C3"/>
    <w:rsid w:val="007F274D"/>
    <w:rsid w:val="007F28F1"/>
    <w:rsid w:val="007F2ABB"/>
    <w:rsid w:val="007F2C25"/>
    <w:rsid w:val="007F2CAA"/>
    <w:rsid w:val="007F2ECF"/>
    <w:rsid w:val="007F2F8D"/>
    <w:rsid w:val="007F3425"/>
    <w:rsid w:val="007F350A"/>
    <w:rsid w:val="007F35A4"/>
    <w:rsid w:val="007F365F"/>
    <w:rsid w:val="007F3833"/>
    <w:rsid w:val="007F38C2"/>
    <w:rsid w:val="007F3C2D"/>
    <w:rsid w:val="007F3C34"/>
    <w:rsid w:val="007F3D91"/>
    <w:rsid w:val="007F3DA4"/>
    <w:rsid w:val="007F3EBD"/>
    <w:rsid w:val="007F43D5"/>
    <w:rsid w:val="007F441E"/>
    <w:rsid w:val="007F4435"/>
    <w:rsid w:val="007F44F7"/>
    <w:rsid w:val="007F4586"/>
    <w:rsid w:val="007F458B"/>
    <w:rsid w:val="007F46B3"/>
    <w:rsid w:val="007F4711"/>
    <w:rsid w:val="007F48FF"/>
    <w:rsid w:val="007F499E"/>
    <w:rsid w:val="007F4AA0"/>
    <w:rsid w:val="007F4B49"/>
    <w:rsid w:val="007F4BDA"/>
    <w:rsid w:val="007F4C36"/>
    <w:rsid w:val="007F4EBA"/>
    <w:rsid w:val="007F4F2B"/>
    <w:rsid w:val="007F4FD7"/>
    <w:rsid w:val="007F503C"/>
    <w:rsid w:val="007F5143"/>
    <w:rsid w:val="007F51D6"/>
    <w:rsid w:val="007F5337"/>
    <w:rsid w:val="007F5514"/>
    <w:rsid w:val="007F5830"/>
    <w:rsid w:val="007F597D"/>
    <w:rsid w:val="007F5A4A"/>
    <w:rsid w:val="007F5C47"/>
    <w:rsid w:val="007F5E57"/>
    <w:rsid w:val="007F5E7F"/>
    <w:rsid w:val="007F6007"/>
    <w:rsid w:val="007F60C2"/>
    <w:rsid w:val="007F6429"/>
    <w:rsid w:val="007F6978"/>
    <w:rsid w:val="007F6C3F"/>
    <w:rsid w:val="007F6CA9"/>
    <w:rsid w:val="007F6CCA"/>
    <w:rsid w:val="007F6E61"/>
    <w:rsid w:val="007F6E69"/>
    <w:rsid w:val="007F6FD1"/>
    <w:rsid w:val="007F7034"/>
    <w:rsid w:val="007F704F"/>
    <w:rsid w:val="007F74DB"/>
    <w:rsid w:val="007F76FF"/>
    <w:rsid w:val="007F78D0"/>
    <w:rsid w:val="007F7969"/>
    <w:rsid w:val="007F7B2D"/>
    <w:rsid w:val="007F7B44"/>
    <w:rsid w:val="007F7E07"/>
    <w:rsid w:val="007F7E35"/>
    <w:rsid w:val="00800019"/>
    <w:rsid w:val="00800106"/>
    <w:rsid w:val="008003FF"/>
    <w:rsid w:val="00800410"/>
    <w:rsid w:val="00800491"/>
    <w:rsid w:val="008004A7"/>
    <w:rsid w:val="008004AD"/>
    <w:rsid w:val="008005DD"/>
    <w:rsid w:val="0080065C"/>
    <w:rsid w:val="008007B1"/>
    <w:rsid w:val="008008A8"/>
    <w:rsid w:val="00800C8D"/>
    <w:rsid w:val="00800CEC"/>
    <w:rsid w:val="0080128B"/>
    <w:rsid w:val="00801304"/>
    <w:rsid w:val="00801356"/>
    <w:rsid w:val="00801503"/>
    <w:rsid w:val="0080152A"/>
    <w:rsid w:val="00801543"/>
    <w:rsid w:val="00801639"/>
    <w:rsid w:val="00801698"/>
    <w:rsid w:val="0080175E"/>
    <w:rsid w:val="00801A08"/>
    <w:rsid w:val="00801AA7"/>
    <w:rsid w:val="00801ABC"/>
    <w:rsid w:val="00801B08"/>
    <w:rsid w:val="00801B25"/>
    <w:rsid w:val="00801BC2"/>
    <w:rsid w:val="00801F6A"/>
    <w:rsid w:val="00801FCA"/>
    <w:rsid w:val="0080201D"/>
    <w:rsid w:val="008021B3"/>
    <w:rsid w:val="008024A6"/>
    <w:rsid w:val="008025C0"/>
    <w:rsid w:val="0080291A"/>
    <w:rsid w:val="00802B64"/>
    <w:rsid w:val="00802F56"/>
    <w:rsid w:val="00802FD3"/>
    <w:rsid w:val="0080320C"/>
    <w:rsid w:val="00803421"/>
    <w:rsid w:val="008035B7"/>
    <w:rsid w:val="008036CD"/>
    <w:rsid w:val="00803769"/>
    <w:rsid w:val="0080392D"/>
    <w:rsid w:val="00803993"/>
    <w:rsid w:val="00803E64"/>
    <w:rsid w:val="00803FAC"/>
    <w:rsid w:val="00804303"/>
    <w:rsid w:val="00804420"/>
    <w:rsid w:val="00804650"/>
    <w:rsid w:val="00804B8F"/>
    <w:rsid w:val="00804B99"/>
    <w:rsid w:val="00804BFA"/>
    <w:rsid w:val="00804C3C"/>
    <w:rsid w:val="00804CE0"/>
    <w:rsid w:val="00805355"/>
    <w:rsid w:val="008053A4"/>
    <w:rsid w:val="008053CF"/>
    <w:rsid w:val="00805443"/>
    <w:rsid w:val="00805531"/>
    <w:rsid w:val="00805532"/>
    <w:rsid w:val="00805670"/>
    <w:rsid w:val="008057B2"/>
    <w:rsid w:val="008057C0"/>
    <w:rsid w:val="008057C1"/>
    <w:rsid w:val="008059B1"/>
    <w:rsid w:val="00805C29"/>
    <w:rsid w:val="00805E24"/>
    <w:rsid w:val="00805E60"/>
    <w:rsid w:val="00805E8B"/>
    <w:rsid w:val="00805EFB"/>
    <w:rsid w:val="00805F13"/>
    <w:rsid w:val="008060EF"/>
    <w:rsid w:val="00806412"/>
    <w:rsid w:val="00806526"/>
    <w:rsid w:val="00806598"/>
    <w:rsid w:val="008065C5"/>
    <w:rsid w:val="00806819"/>
    <w:rsid w:val="00806896"/>
    <w:rsid w:val="008069AA"/>
    <w:rsid w:val="00806B87"/>
    <w:rsid w:val="00806B99"/>
    <w:rsid w:val="00806D69"/>
    <w:rsid w:val="00806DDB"/>
    <w:rsid w:val="00806DF8"/>
    <w:rsid w:val="0080733F"/>
    <w:rsid w:val="0080743F"/>
    <w:rsid w:val="00807663"/>
    <w:rsid w:val="00807830"/>
    <w:rsid w:val="008078E1"/>
    <w:rsid w:val="008079B5"/>
    <w:rsid w:val="008079CC"/>
    <w:rsid w:val="00807A75"/>
    <w:rsid w:val="00807B44"/>
    <w:rsid w:val="00807E5B"/>
    <w:rsid w:val="00810142"/>
    <w:rsid w:val="0081066C"/>
    <w:rsid w:val="008106BA"/>
    <w:rsid w:val="008107EC"/>
    <w:rsid w:val="00810887"/>
    <w:rsid w:val="00810BD9"/>
    <w:rsid w:val="00810BDD"/>
    <w:rsid w:val="00810BEF"/>
    <w:rsid w:val="00810C87"/>
    <w:rsid w:val="00810CA5"/>
    <w:rsid w:val="00810D60"/>
    <w:rsid w:val="00810F07"/>
    <w:rsid w:val="00810FE2"/>
    <w:rsid w:val="00811099"/>
    <w:rsid w:val="008110A6"/>
    <w:rsid w:val="008110AB"/>
    <w:rsid w:val="0081110E"/>
    <w:rsid w:val="0081111E"/>
    <w:rsid w:val="008111AB"/>
    <w:rsid w:val="0081157F"/>
    <w:rsid w:val="008116D6"/>
    <w:rsid w:val="00811708"/>
    <w:rsid w:val="008119E7"/>
    <w:rsid w:val="00811C1A"/>
    <w:rsid w:val="00811EC9"/>
    <w:rsid w:val="00811ED5"/>
    <w:rsid w:val="00811EEE"/>
    <w:rsid w:val="008120F5"/>
    <w:rsid w:val="0081215E"/>
    <w:rsid w:val="00812371"/>
    <w:rsid w:val="008124E1"/>
    <w:rsid w:val="0081255A"/>
    <w:rsid w:val="00812987"/>
    <w:rsid w:val="00812B08"/>
    <w:rsid w:val="00812B91"/>
    <w:rsid w:val="00812CA4"/>
    <w:rsid w:val="00812EBD"/>
    <w:rsid w:val="00813014"/>
    <w:rsid w:val="00813038"/>
    <w:rsid w:val="008136B7"/>
    <w:rsid w:val="008139A9"/>
    <w:rsid w:val="00813A22"/>
    <w:rsid w:val="00813ACB"/>
    <w:rsid w:val="00813BAD"/>
    <w:rsid w:val="00813BE9"/>
    <w:rsid w:val="00813C47"/>
    <w:rsid w:val="00813F31"/>
    <w:rsid w:val="00814013"/>
    <w:rsid w:val="00814056"/>
    <w:rsid w:val="0081428C"/>
    <w:rsid w:val="008144B9"/>
    <w:rsid w:val="00814520"/>
    <w:rsid w:val="008146DA"/>
    <w:rsid w:val="008146EA"/>
    <w:rsid w:val="00814A3F"/>
    <w:rsid w:val="00814AE0"/>
    <w:rsid w:val="00814BEA"/>
    <w:rsid w:val="00814BF7"/>
    <w:rsid w:val="00814D5C"/>
    <w:rsid w:val="00814DA9"/>
    <w:rsid w:val="00814EA3"/>
    <w:rsid w:val="00815175"/>
    <w:rsid w:val="008151B4"/>
    <w:rsid w:val="00815288"/>
    <w:rsid w:val="008153EC"/>
    <w:rsid w:val="008154CB"/>
    <w:rsid w:val="008156E2"/>
    <w:rsid w:val="00815930"/>
    <w:rsid w:val="00815931"/>
    <w:rsid w:val="00815989"/>
    <w:rsid w:val="008159A8"/>
    <w:rsid w:val="00815BA9"/>
    <w:rsid w:val="00815BBC"/>
    <w:rsid w:val="00815C02"/>
    <w:rsid w:val="00815C92"/>
    <w:rsid w:val="00815D37"/>
    <w:rsid w:val="00816340"/>
    <w:rsid w:val="00816407"/>
    <w:rsid w:val="00816494"/>
    <w:rsid w:val="008165BF"/>
    <w:rsid w:val="0081671F"/>
    <w:rsid w:val="0081675C"/>
    <w:rsid w:val="00816851"/>
    <w:rsid w:val="00816953"/>
    <w:rsid w:val="00816B3B"/>
    <w:rsid w:val="00816B78"/>
    <w:rsid w:val="00816C1F"/>
    <w:rsid w:val="00816C55"/>
    <w:rsid w:val="00816FF3"/>
    <w:rsid w:val="0081701D"/>
    <w:rsid w:val="00817051"/>
    <w:rsid w:val="00817223"/>
    <w:rsid w:val="00817419"/>
    <w:rsid w:val="008175F6"/>
    <w:rsid w:val="00817687"/>
    <w:rsid w:val="00817955"/>
    <w:rsid w:val="00817985"/>
    <w:rsid w:val="008179D9"/>
    <w:rsid w:val="008179DD"/>
    <w:rsid w:val="00817AE9"/>
    <w:rsid w:val="00817B66"/>
    <w:rsid w:val="00817DA8"/>
    <w:rsid w:val="00817F2F"/>
    <w:rsid w:val="00817FEB"/>
    <w:rsid w:val="0082000E"/>
    <w:rsid w:val="00820438"/>
    <w:rsid w:val="00820661"/>
    <w:rsid w:val="008206BB"/>
    <w:rsid w:val="00820732"/>
    <w:rsid w:val="00820756"/>
    <w:rsid w:val="00820868"/>
    <w:rsid w:val="00820887"/>
    <w:rsid w:val="00820896"/>
    <w:rsid w:val="00820AFD"/>
    <w:rsid w:val="00820B07"/>
    <w:rsid w:val="00820B98"/>
    <w:rsid w:val="00820E36"/>
    <w:rsid w:val="00820ECF"/>
    <w:rsid w:val="0082103B"/>
    <w:rsid w:val="008210D9"/>
    <w:rsid w:val="008214A1"/>
    <w:rsid w:val="00821512"/>
    <w:rsid w:val="0082152A"/>
    <w:rsid w:val="0082159B"/>
    <w:rsid w:val="00821676"/>
    <w:rsid w:val="008216C4"/>
    <w:rsid w:val="00821910"/>
    <w:rsid w:val="0082196C"/>
    <w:rsid w:val="00821A37"/>
    <w:rsid w:val="00821C9B"/>
    <w:rsid w:val="00821FFC"/>
    <w:rsid w:val="008220EB"/>
    <w:rsid w:val="008221C3"/>
    <w:rsid w:val="0082223E"/>
    <w:rsid w:val="0082239F"/>
    <w:rsid w:val="008223CF"/>
    <w:rsid w:val="00822673"/>
    <w:rsid w:val="00822836"/>
    <w:rsid w:val="00822B12"/>
    <w:rsid w:val="00822B3A"/>
    <w:rsid w:val="00822B96"/>
    <w:rsid w:val="00822C19"/>
    <w:rsid w:val="00822C4D"/>
    <w:rsid w:val="00822D20"/>
    <w:rsid w:val="00822E41"/>
    <w:rsid w:val="00822E7C"/>
    <w:rsid w:val="00822E8C"/>
    <w:rsid w:val="00822EDE"/>
    <w:rsid w:val="00823070"/>
    <w:rsid w:val="0082321B"/>
    <w:rsid w:val="008232E1"/>
    <w:rsid w:val="00823363"/>
    <w:rsid w:val="008233F0"/>
    <w:rsid w:val="008235AF"/>
    <w:rsid w:val="008235DC"/>
    <w:rsid w:val="008236FD"/>
    <w:rsid w:val="00823754"/>
    <w:rsid w:val="00823802"/>
    <w:rsid w:val="00823E13"/>
    <w:rsid w:val="00823E32"/>
    <w:rsid w:val="00823E6C"/>
    <w:rsid w:val="00823F1D"/>
    <w:rsid w:val="00823FD2"/>
    <w:rsid w:val="0082419B"/>
    <w:rsid w:val="00824309"/>
    <w:rsid w:val="00824467"/>
    <w:rsid w:val="008246D7"/>
    <w:rsid w:val="00824889"/>
    <w:rsid w:val="00824931"/>
    <w:rsid w:val="00824946"/>
    <w:rsid w:val="00824CA0"/>
    <w:rsid w:val="00824DEA"/>
    <w:rsid w:val="00824E0B"/>
    <w:rsid w:val="00824E53"/>
    <w:rsid w:val="00825163"/>
    <w:rsid w:val="008251D8"/>
    <w:rsid w:val="008252E3"/>
    <w:rsid w:val="008252EA"/>
    <w:rsid w:val="0082530D"/>
    <w:rsid w:val="0082538B"/>
    <w:rsid w:val="008254C2"/>
    <w:rsid w:val="008256A0"/>
    <w:rsid w:val="008257ED"/>
    <w:rsid w:val="00825816"/>
    <w:rsid w:val="00825882"/>
    <w:rsid w:val="008258CD"/>
    <w:rsid w:val="00825AF7"/>
    <w:rsid w:val="00825F30"/>
    <w:rsid w:val="0082605D"/>
    <w:rsid w:val="00826077"/>
    <w:rsid w:val="008262D4"/>
    <w:rsid w:val="00826583"/>
    <w:rsid w:val="00826701"/>
    <w:rsid w:val="008268DC"/>
    <w:rsid w:val="00826D4D"/>
    <w:rsid w:val="00826EC5"/>
    <w:rsid w:val="00826F15"/>
    <w:rsid w:val="008273B9"/>
    <w:rsid w:val="008278DE"/>
    <w:rsid w:val="00827981"/>
    <w:rsid w:val="0082799C"/>
    <w:rsid w:val="008279D0"/>
    <w:rsid w:val="008279DC"/>
    <w:rsid w:val="00827B89"/>
    <w:rsid w:val="00827BAA"/>
    <w:rsid w:val="00827C99"/>
    <w:rsid w:val="008300B0"/>
    <w:rsid w:val="008301AB"/>
    <w:rsid w:val="00830225"/>
    <w:rsid w:val="0083043E"/>
    <w:rsid w:val="00830471"/>
    <w:rsid w:val="008305D2"/>
    <w:rsid w:val="0083062A"/>
    <w:rsid w:val="0083063E"/>
    <w:rsid w:val="0083069A"/>
    <w:rsid w:val="00830716"/>
    <w:rsid w:val="0083075C"/>
    <w:rsid w:val="00830891"/>
    <w:rsid w:val="00830983"/>
    <w:rsid w:val="008309FD"/>
    <w:rsid w:val="00830AE2"/>
    <w:rsid w:val="00830B13"/>
    <w:rsid w:val="00830B5A"/>
    <w:rsid w:val="00830B63"/>
    <w:rsid w:val="00830E62"/>
    <w:rsid w:val="00830E6B"/>
    <w:rsid w:val="00830F66"/>
    <w:rsid w:val="00831042"/>
    <w:rsid w:val="00831043"/>
    <w:rsid w:val="008310D4"/>
    <w:rsid w:val="00831386"/>
    <w:rsid w:val="0083138A"/>
    <w:rsid w:val="008313C1"/>
    <w:rsid w:val="00831481"/>
    <w:rsid w:val="008314C4"/>
    <w:rsid w:val="0083168D"/>
    <w:rsid w:val="00831744"/>
    <w:rsid w:val="008317E1"/>
    <w:rsid w:val="00831AA9"/>
    <w:rsid w:val="00831B24"/>
    <w:rsid w:val="00831C1D"/>
    <w:rsid w:val="00831D55"/>
    <w:rsid w:val="00831D68"/>
    <w:rsid w:val="00831D8F"/>
    <w:rsid w:val="00831FBF"/>
    <w:rsid w:val="008320E4"/>
    <w:rsid w:val="008321F1"/>
    <w:rsid w:val="0083224A"/>
    <w:rsid w:val="008322E2"/>
    <w:rsid w:val="008323B8"/>
    <w:rsid w:val="00832477"/>
    <w:rsid w:val="00832488"/>
    <w:rsid w:val="00832497"/>
    <w:rsid w:val="008326F6"/>
    <w:rsid w:val="008328E9"/>
    <w:rsid w:val="00832972"/>
    <w:rsid w:val="00832AA4"/>
    <w:rsid w:val="00832DE1"/>
    <w:rsid w:val="00832F6F"/>
    <w:rsid w:val="00832FAF"/>
    <w:rsid w:val="00832FD4"/>
    <w:rsid w:val="00833027"/>
    <w:rsid w:val="0083322F"/>
    <w:rsid w:val="00833377"/>
    <w:rsid w:val="008333C4"/>
    <w:rsid w:val="00833481"/>
    <w:rsid w:val="008336ED"/>
    <w:rsid w:val="0083374E"/>
    <w:rsid w:val="0083375B"/>
    <w:rsid w:val="00833762"/>
    <w:rsid w:val="008338DB"/>
    <w:rsid w:val="008339D3"/>
    <w:rsid w:val="00833AAC"/>
    <w:rsid w:val="00833B5B"/>
    <w:rsid w:val="00833C27"/>
    <w:rsid w:val="00833E1F"/>
    <w:rsid w:val="00833F67"/>
    <w:rsid w:val="00833F72"/>
    <w:rsid w:val="00834023"/>
    <w:rsid w:val="008340EA"/>
    <w:rsid w:val="00834191"/>
    <w:rsid w:val="0083421D"/>
    <w:rsid w:val="00834366"/>
    <w:rsid w:val="008347CA"/>
    <w:rsid w:val="008347D5"/>
    <w:rsid w:val="00834823"/>
    <w:rsid w:val="00834878"/>
    <w:rsid w:val="00834A0D"/>
    <w:rsid w:val="00834B1A"/>
    <w:rsid w:val="00834B7F"/>
    <w:rsid w:val="00834C44"/>
    <w:rsid w:val="00834CB2"/>
    <w:rsid w:val="008351F3"/>
    <w:rsid w:val="00835253"/>
    <w:rsid w:val="008353A2"/>
    <w:rsid w:val="00835550"/>
    <w:rsid w:val="00835662"/>
    <w:rsid w:val="00835780"/>
    <w:rsid w:val="008358BE"/>
    <w:rsid w:val="00835B7F"/>
    <w:rsid w:val="00836159"/>
    <w:rsid w:val="00836438"/>
    <w:rsid w:val="0083650E"/>
    <w:rsid w:val="008366DA"/>
    <w:rsid w:val="00836838"/>
    <w:rsid w:val="00836B43"/>
    <w:rsid w:val="00836BBD"/>
    <w:rsid w:val="00836C3B"/>
    <w:rsid w:val="00836E7A"/>
    <w:rsid w:val="008370B0"/>
    <w:rsid w:val="00837397"/>
    <w:rsid w:val="0083743F"/>
    <w:rsid w:val="0083758E"/>
    <w:rsid w:val="00837611"/>
    <w:rsid w:val="00837764"/>
    <w:rsid w:val="008377C7"/>
    <w:rsid w:val="00837CFB"/>
    <w:rsid w:val="00837DA3"/>
    <w:rsid w:val="00837DE8"/>
    <w:rsid w:val="00837E29"/>
    <w:rsid w:val="008403E5"/>
    <w:rsid w:val="00840486"/>
    <w:rsid w:val="008408EC"/>
    <w:rsid w:val="00841025"/>
    <w:rsid w:val="00841032"/>
    <w:rsid w:val="008410FE"/>
    <w:rsid w:val="00841531"/>
    <w:rsid w:val="008416B6"/>
    <w:rsid w:val="008416CB"/>
    <w:rsid w:val="00841719"/>
    <w:rsid w:val="008418BF"/>
    <w:rsid w:val="00841A7A"/>
    <w:rsid w:val="00841B6D"/>
    <w:rsid w:val="00841CDF"/>
    <w:rsid w:val="00841F1D"/>
    <w:rsid w:val="00841F59"/>
    <w:rsid w:val="00842038"/>
    <w:rsid w:val="008423E6"/>
    <w:rsid w:val="008426DE"/>
    <w:rsid w:val="00842758"/>
    <w:rsid w:val="00842A88"/>
    <w:rsid w:val="00842A9E"/>
    <w:rsid w:val="00842B0B"/>
    <w:rsid w:val="00842B0E"/>
    <w:rsid w:val="00842BCF"/>
    <w:rsid w:val="00842C47"/>
    <w:rsid w:val="00843194"/>
    <w:rsid w:val="00843385"/>
    <w:rsid w:val="0084374E"/>
    <w:rsid w:val="00843B64"/>
    <w:rsid w:val="00843CE6"/>
    <w:rsid w:val="00843DD8"/>
    <w:rsid w:val="00843DE0"/>
    <w:rsid w:val="00843E4A"/>
    <w:rsid w:val="00843E84"/>
    <w:rsid w:val="00843F52"/>
    <w:rsid w:val="00844064"/>
    <w:rsid w:val="00844151"/>
    <w:rsid w:val="00844242"/>
    <w:rsid w:val="00844301"/>
    <w:rsid w:val="008445D1"/>
    <w:rsid w:val="00844C5B"/>
    <w:rsid w:val="00844C85"/>
    <w:rsid w:val="00844E91"/>
    <w:rsid w:val="00844E9E"/>
    <w:rsid w:val="0084506F"/>
    <w:rsid w:val="00845171"/>
    <w:rsid w:val="00845284"/>
    <w:rsid w:val="008455CD"/>
    <w:rsid w:val="0084573C"/>
    <w:rsid w:val="008457FF"/>
    <w:rsid w:val="008458B7"/>
    <w:rsid w:val="00845C77"/>
    <w:rsid w:val="00845D15"/>
    <w:rsid w:val="00845D31"/>
    <w:rsid w:val="00845EB5"/>
    <w:rsid w:val="0084623E"/>
    <w:rsid w:val="008462C1"/>
    <w:rsid w:val="008463CF"/>
    <w:rsid w:val="008463ED"/>
    <w:rsid w:val="00846512"/>
    <w:rsid w:val="0084660E"/>
    <w:rsid w:val="00846684"/>
    <w:rsid w:val="008466EF"/>
    <w:rsid w:val="00846C30"/>
    <w:rsid w:val="00846C73"/>
    <w:rsid w:val="00846FDF"/>
    <w:rsid w:val="00847267"/>
    <w:rsid w:val="0084743B"/>
    <w:rsid w:val="0084773F"/>
    <w:rsid w:val="008477FF"/>
    <w:rsid w:val="0084780F"/>
    <w:rsid w:val="00847820"/>
    <w:rsid w:val="00847853"/>
    <w:rsid w:val="0084785D"/>
    <w:rsid w:val="0084797B"/>
    <w:rsid w:val="00847D11"/>
    <w:rsid w:val="00847DC2"/>
    <w:rsid w:val="00847E02"/>
    <w:rsid w:val="00847E42"/>
    <w:rsid w:val="00850268"/>
    <w:rsid w:val="008502AC"/>
    <w:rsid w:val="00850477"/>
    <w:rsid w:val="0085047D"/>
    <w:rsid w:val="0085047E"/>
    <w:rsid w:val="008504F0"/>
    <w:rsid w:val="00850633"/>
    <w:rsid w:val="00850667"/>
    <w:rsid w:val="00850699"/>
    <w:rsid w:val="0085072F"/>
    <w:rsid w:val="008507FC"/>
    <w:rsid w:val="008508B6"/>
    <w:rsid w:val="0085091E"/>
    <w:rsid w:val="00850BBF"/>
    <w:rsid w:val="00850C29"/>
    <w:rsid w:val="00850D7D"/>
    <w:rsid w:val="00850DF0"/>
    <w:rsid w:val="00850E3D"/>
    <w:rsid w:val="00850E4A"/>
    <w:rsid w:val="00850E91"/>
    <w:rsid w:val="00850EA8"/>
    <w:rsid w:val="00850F16"/>
    <w:rsid w:val="00850FEE"/>
    <w:rsid w:val="00851177"/>
    <w:rsid w:val="00851243"/>
    <w:rsid w:val="0085146C"/>
    <w:rsid w:val="00851868"/>
    <w:rsid w:val="00851948"/>
    <w:rsid w:val="00851B56"/>
    <w:rsid w:val="00851CEA"/>
    <w:rsid w:val="00851D82"/>
    <w:rsid w:val="00851DB2"/>
    <w:rsid w:val="00851DE0"/>
    <w:rsid w:val="00851EB4"/>
    <w:rsid w:val="008521AC"/>
    <w:rsid w:val="008521F1"/>
    <w:rsid w:val="0085228C"/>
    <w:rsid w:val="008522AE"/>
    <w:rsid w:val="00852886"/>
    <w:rsid w:val="00852CC4"/>
    <w:rsid w:val="00852D17"/>
    <w:rsid w:val="00852D5F"/>
    <w:rsid w:val="00852DB7"/>
    <w:rsid w:val="00852DFB"/>
    <w:rsid w:val="00852EF2"/>
    <w:rsid w:val="00852F1B"/>
    <w:rsid w:val="00853094"/>
    <w:rsid w:val="00853132"/>
    <w:rsid w:val="0085313D"/>
    <w:rsid w:val="00853171"/>
    <w:rsid w:val="008531D6"/>
    <w:rsid w:val="00853222"/>
    <w:rsid w:val="008532C5"/>
    <w:rsid w:val="008535E8"/>
    <w:rsid w:val="00853630"/>
    <w:rsid w:val="00853A8C"/>
    <w:rsid w:val="00853C84"/>
    <w:rsid w:val="00853DDC"/>
    <w:rsid w:val="00853F08"/>
    <w:rsid w:val="008543E9"/>
    <w:rsid w:val="00854595"/>
    <w:rsid w:val="008545DD"/>
    <w:rsid w:val="00854643"/>
    <w:rsid w:val="00854760"/>
    <w:rsid w:val="008548A1"/>
    <w:rsid w:val="00854FED"/>
    <w:rsid w:val="0085514B"/>
    <w:rsid w:val="008552C8"/>
    <w:rsid w:val="00855320"/>
    <w:rsid w:val="008553C2"/>
    <w:rsid w:val="008553D0"/>
    <w:rsid w:val="0085544B"/>
    <w:rsid w:val="008557AE"/>
    <w:rsid w:val="00855A64"/>
    <w:rsid w:val="00855BB8"/>
    <w:rsid w:val="00855C32"/>
    <w:rsid w:val="008560B2"/>
    <w:rsid w:val="00856180"/>
    <w:rsid w:val="008563BC"/>
    <w:rsid w:val="008563C8"/>
    <w:rsid w:val="008563D2"/>
    <w:rsid w:val="00856481"/>
    <w:rsid w:val="008564A5"/>
    <w:rsid w:val="00856569"/>
    <w:rsid w:val="00856643"/>
    <w:rsid w:val="008566BC"/>
    <w:rsid w:val="0085678A"/>
    <w:rsid w:val="00856848"/>
    <w:rsid w:val="008568F2"/>
    <w:rsid w:val="00856A35"/>
    <w:rsid w:val="00856AD6"/>
    <w:rsid w:val="00856C33"/>
    <w:rsid w:val="00856E93"/>
    <w:rsid w:val="00856EB2"/>
    <w:rsid w:val="00857033"/>
    <w:rsid w:val="008572FF"/>
    <w:rsid w:val="00857552"/>
    <w:rsid w:val="00857564"/>
    <w:rsid w:val="008578F8"/>
    <w:rsid w:val="00857BED"/>
    <w:rsid w:val="00857C8B"/>
    <w:rsid w:val="00857E2B"/>
    <w:rsid w:val="008604EF"/>
    <w:rsid w:val="00860570"/>
    <w:rsid w:val="00860588"/>
    <w:rsid w:val="00860683"/>
    <w:rsid w:val="00860799"/>
    <w:rsid w:val="00860987"/>
    <w:rsid w:val="0086098E"/>
    <w:rsid w:val="008609E3"/>
    <w:rsid w:val="00860BF4"/>
    <w:rsid w:val="00860C65"/>
    <w:rsid w:val="00860DA4"/>
    <w:rsid w:val="00860EB1"/>
    <w:rsid w:val="0086102F"/>
    <w:rsid w:val="008610C5"/>
    <w:rsid w:val="008615B9"/>
    <w:rsid w:val="00861816"/>
    <w:rsid w:val="00861835"/>
    <w:rsid w:val="008618AD"/>
    <w:rsid w:val="00861A0C"/>
    <w:rsid w:val="00861B9B"/>
    <w:rsid w:val="00861DAA"/>
    <w:rsid w:val="00861F9E"/>
    <w:rsid w:val="00861FCD"/>
    <w:rsid w:val="008620ED"/>
    <w:rsid w:val="008620F6"/>
    <w:rsid w:val="00862366"/>
    <w:rsid w:val="008623B0"/>
    <w:rsid w:val="008623E1"/>
    <w:rsid w:val="008626BC"/>
    <w:rsid w:val="0086295C"/>
    <w:rsid w:val="00862A86"/>
    <w:rsid w:val="00862B30"/>
    <w:rsid w:val="00862C88"/>
    <w:rsid w:val="00862D66"/>
    <w:rsid w:val="00862F28"/>
    <w:rsid w:val="00863026"/>
    <w:rsid w:val="008631E0"/>
    <w:rsid w:val="008631EA"/>
    <w:rsid w:val="0086320E"/>
    <w:rsid w:val="00863641"/>
    <w:rsid w:val="008636CA"/>
    <w:rsid w:val="008636D3"/>
    <w:rsid w:val="0086386E"/>
    <w:rsid w:val="0086388B"/>
    <w:rsid w:val="00863AD0"/>
    <w:rsid w:val="00863C0E"/>
    <w:rsid w:val="00863CBE"/>
    <w:rsid w:val="00863D2F"/>
    <w:rsid w:val="00863DFE"/>
    <w:rsid w:val="00863E84"/>
    <w:rsid w:val="008640A0"/>
    <w:rsid w:val="008640DC"/>
    <w:rsid w:val="00864197"/>
    <w:rsid w:val="00864211"/>
    <w:rsid w:val="008643A7"/>
    <w:rsid w:val="008644BA"/>
    <w:rsid w:val="008644F8"/>
    <w:rsid w:val="0086468C"/>
    <w:rsid w:val="008647DB"/>
    <w:rsid w:val="00864876"/>
    <w:rsid w:val="008649AA"/>
    <w:rsid w:val="00864C16"/>
    <w:rsid w:val="00864C2C"/>
    <w:rsid w:val="00864D09"/>
    <w:rsid w:val="00864D45"/>
    <w:rsid w:val="00864E79"/>
    <w:rsid w:val="00864EE4"/>
    <w:rsid w:val="00864F2B"/>
    <w:rsid w:val="0086511E"/>
    <w:rsid w:val="00865284"/>
    <w:rsid w:val="00865540"/>
    <w:rsid w:val="0086559C"/>
    <w:rsid w:val="008655D5"/>
    <w:rsid w:val="00865669"/>
    <w:rsid w:val="008656DE"/>
    <w:rsid w:val="00865803"/>
    <w:rsid w:val="00865868"/>
    <w:rsid w:val="00865895"/>
    <w:rsid w:val="0086589B"/>
    <w:rsid w:val="008658E7"/>
    <w:rsid w:val="00865903"/>
    <w:rsid w:val="00865D5C"/>
    <w:rsid w:val="00865E86"/>
    <w:rsid w:val="00865F17"/>
    <w:rsid w:val="00865F48"/>
    <w:rsid w:val="00865F9E"/>
    <w:rsid w:val="008661EB"/>
    <w:rsid w:val="008661F9"/>
    <w:rsid w:val="00866408"/>
    <w:rsid w:val="00866638"/>
    <w:rsid w:val="00866682"/>
    <w:rsid w:val="00866737"/>
    <w:rsid w:val="008667E2"/>
    <w:rsid w:val="00866813"/>
    <w:rsid w:val="00866941"/>
    <w:rsid w:val="0086696E"/>
    <w:rsid w:val="00866993"/>
    <w:rsid w:val="00866AB3"/>
    <w:rsid w:val="00866DCF"/>
    <w:rsid w:val="00866F34"/>
    <w:rsid w:val="00866FDD"/>
    <w:rsid w:val="008670D7"/>
    <w:rsid w:val="00867122"/>
    <w:rsid w:val="0086717F"/>
    <w:rsid w:val="00867212"/>
    <w:rsid w:val="00867351"/>
    <w:rsid w:val="0086747B"/>
    <w:rsid w:val="008674BF"/>
    <w:rsid w:val="008674D9"/>
    <w:rsid w:val="008674F8"/>
    <w:rsid w:val="0086794A"/>
    <w:rsid w:val="00867C5D"/>
    <w:rsid w:val="00867D27"/>
    <w:rsid w:val="00867EBE"/>
    <w:rsid w:val="00867F73"/>
    <w:rsid w:val="00870060"/>
    <w:rsid w:val="00870103"/>
    <w:rsid w:val="00870384"/>
    <w:rsid w:val="008703B7"/>
    <w:rsid w:val="00870554"/>
    <w:rsid w:val="00870A1A"/>
    <w:rsid w:val="00870C36"/>
    <w:rsid w:val="00870C5C"/>
    <w:rsid w:val="00870C73"/>
    <w:rsid w:val="00870C79"/>
    <w:rsid w:val="00870F2C"/>
    <w:rsid w:val="008710C1"/>
    <w:rsid w:val="00871165"/>
    <w:rsid w:val="00871191"/>
    <w:rsid w:val="008712B8"/>
    <w:rsid w:val="00871432"/>
    <w:rsid w:val="00871492"/>
    <w:rsid w:val="00871760"/>
    <w:rsid w:val="00871917"/>
    <w:rsid w:val="0087197F"/>
    <w:rsid w:val="00871A68"/>
    <w:rsid w:val="00871A99"/>
    <w:rsid w:val="00871C80"/>
    <w:rsid w:val="0087217D"/>
    <w:rsid w:val="008722BD"/>
    <w:rsid w:val="00872388"/>
    <w:rsid w:val="00872408"/>
    <w:rsid w:val="00872661"/>
    <w:rsid w:val="008727A1"/>
    <w:rsid w:val="00872C34"/>
    <w:rsid w:val="00872CCA"/>
    <w:rsid w:val="00872D31"/>
    <w:rsid w:val="00872E42"/>
    <w:rsid w:val="00873164"/>
    <w:rsid w:val="00873309"/>
    <w:rsid w:val="00873333"/>
    <w:rsid w:val="008734A4"/>
    <w:rsid w:val="008734DA"/>
    <w:rsid w:val="008736D7"/>
    <w:rsid w:val="00873744"/>
    <w:rsid w:val="00873799"/>
    <w:rsid w:val="00873936"/>
    <w:rsid w:val="00873A43"/>
    <w:rsid w:val="00873B33"/>
    <w:rsid w:val="00873D90"/>
    <w:rsid w:val="00873FFB"/>
    <w:rsid w:val="00874095"/>
    <w:rsid w:val="008740BE"/>
    <w:rsid w:val="0087427F"/>
    <w:rsid w:val="008742D4"/>
    <w:rsid w:val="008742E3"/>
    <w:rsid w:val="0087448B"/>
    <w:rsid w:val="0087458B"/>
    <w:rsid w:val="00874610"/>
    <w:rsid w:val="00874682"/>
    <w:rsid w:val="0087473A"/>
    <w:rsid w:val="00874784"/>
    <w:rsid w:val="008747C7"/>
    <w:rsid w:val="0087491C"/>
    <w:rsid w:val="00874B18"/>
    <w:rsid w:val="00874CFB"/>
    <w:rsid w:val="00874D95"/>
    <w:rsid w:val="008751EA"/>
    <w:rsid w:val="008752BA"/>
    <w:rsid w:val="008753CD"/>
    <w:rsid w:val="008753FC"/>
    <w:rsid w:val="008757E3"/>
    <w:rsid w:val="008759E9"/>
    <w:rsid w:val="00875A57"/>
    <w:rsid w:val="00875F50"/>
    <w:rsid w:val="00876004"/>
    <w:rsid w:val="0087603B"/>
    <w:rsid w:val="00876467"/>
    <w:rsid w:val="00876535"/>
    <w:rsid w:val="0087660B"/>
    <w:rsid w:val="0087674C"/>
    <w:rsid w:val="008768CB"/>
    <w:rsid w:val="00876988"/>
    <w:rsid w:val="008769CF"/>
    <w:rsid w:val="00876A86"/>
    <w:rsid w:val="00876A8B"/>
    <w:rsid w:val="00876BF0"/>
    <w:rsid w:val="00876C9E"/>
    <w:rsid w:val="00876CCD"/>
    <w:rsid w:val="00876DF2"/>
    <w:rsid w:val="00876E0E"/>
    <w:rsid w:val="00876F0F"/>
    <w:rsid w:val="00876F1A"/>
    <w:rsid w:val="00876F2B"/>
    <w:rsid w:val="008771E6"/>
    <w:rsid w:val="0087729D"/>
    <w:rsid w:val="008772F4"/>
    <w:rsid w:val="008773C8"/>
    <w:rsid w:val="00877441"/>
    <w:rsid w:val="00877535"/>
    <w:rsid w:val="008776EF"/>
    <w:rsid w:val="008777D5"/>
    <w:rsid w:val="00877810"/>
    <w:rsid w:val="00877905"/>
    <w:rsid w:val="00877A08"/>
    <w:rsid w:val="00877B83"/>
    <w:rsid w:val="00877BE4"/>
    <w:rsid w:val="00877C75"/>
    <w:rsid w:val="00877C86"/>
    <w:rsid w:val="00877EE3"/>
    <w:rsid w:val="00880178"/>
    <w:rsid w:val="00880223"/>
    <w:rsid w:val="0088032C"/>
    <w:rsid w:val="00880597"/>
    <w:rsid w:val="0088068C"/>
    <w:rsid w:val="008807AF"/>
    <w:rsid w:val="00880858"/>
    <w:rsid w:val="00880B81"/>
    <w:rsid w:val="00880C8D"/>
    <w:rsid w:val="00880CD9"/>
    <w:rsid w:val="00880D72"/>
    <w:rsid w:val="00881114"/>
    <w:rsid w:val="008813B1"/>
    <w:rsid w:val="008813D6"/>
    <w:rsid w:val="00881737"/>
    <w:rsid w:val="008817F4"/>
    <w:rsid w:val="00881826"/>
    <w:rsid w:val="0088185E"/>
    <w:rsid w:val="008819E1"/>
    <w:rsid w:val="00881B57"/>
    <w:rsid w:val="00881B65"/>
    <w:rsid w:val="00881D09"/>
    <w:rsid w:val="00882104"/>
    <w:rsid w:val="0088221E"/>
    <w:rsid w:val="008822E5"/>
    <w:rsid w:val="008823B2"/>
    <w:rsid w:val="008823F4"/>
    <w:rsid w:val="008824AD"/>
    <w:rsid w:val="00882527"/>
    <w:rsid w:val="0088289D"/>
    <w:rsid w:val="00882A35"/>
    <w:rsid w:val="00882A6F"/>
    <w:rsid w:val="00882BA5"/>
    <w:rsid w:val="00882CB5"/>
    <w:rsid w:val="0088336E"/>
    <w:rsid w:val="0088344D"/>
    <w:rsid w:val="0088359A"/>
    <w:rsid w:val="00883650"/>
    <w:rsid w:val="00883651"/>
    <w:rsid w:val="00883663"/>
    <w:rsid w:val="0088397A"/>
    <w:rsid w:val="0088398F"/>
    <w:rsid w:val="00883A7B"/>
    <w:rsid w:val="00883ADC"/>
    <w:rsid w:val="00883B30"/>
    <w:rsid w:val="00883C6A"/>
    <w:rsid w:val="00883DB4"/>
    <w:rsid w:val="00883E19"/>
    <w:rsid w:val="00884072"/>
    <w:rsid w:val="00884373"/>
    <w:rsid w:val="008843E0"/>
    <w:rsid w:val="0088445E"/>
    <w:rsid w:val="00884489"/>
    <w:rsid w:val="008845C4"/>
    <w:rsid w:val="0088468E"/>
    <w:rsid w:val="008848D4"/>
    <w:rsid w:val="00884A85"/>
    <w:rsid w:val="00884B8F"/>
    <w:rsid w:val="00884C8A"/>
    <w:rsid w:val="00884EF0"/>
    <w:rsid w:val="00884F2A"/>
    <w:rsid w:val="00884F44"/>
    <w:rsid w:val="00884F83"/>
    <w:rsid w:val="008851BE"/>
    <w:rsid w:val="008851F1"/>
    <w:rsid w:val="0088520A"/>
    <w:rsid w:val="0088523F"/>
    <w:rsid w:val="008852FB"/>
    <w:rsid w:val="00885349"/>
    <w:rsid w:val="00885504"/>
    <w:rsid w:val="008858CA"/>
    <w:rsid w:val="00885A8C"/>
    <w:rsid w:val="00885BC1"/>
    <w:rsid w:val="00885BDF"/>
    <w:rsid w:val="00885DF3"/>
    <w:rsid w:val="00886208"/>
    <w:rsid w:val="0088673F"/>
    <w:rsid w:val="008868B9"/>
    <w:rsid w:val="0088693E"/>
    <w:rsid w:val="008872FD"/>
    <w:rsid w:val="00887369"/>
    <w:rsid w:val="00887771"/>
    <w:rsid w:val="008877BC"/>
    <w:rsid w:val="008877E5"/>
    <w:rsid w:val="0088780B"/>
    <w:rsid w:val="00887957"/>
    <w:rsid w:val="00887A69"/>
    <w:rsid w:val="00887B65"/>
    <w:rsid w:val="00887C50"/>
    <w:rsid w:val="00887F5E"/>
    <w:rsid w:val="00887F76"/>
    <w:rsid w:val="00890177"/>
    <w:rsid w:val="00890181"/>
    <w:rsid w:val="00890427"/>
    <w:rsid w:val="008904FE"/>
    <w:rsid w:val="0089050B"/>
    <w:rsid w:val="0089057A"/>
    <w:rsid w:val="0089060A"/>
    <w:rsid w:val="00890644"/>
    <w:rsid w:val="00890666"/>
    <w:rsid w:val="008906A1"/>
    <w:rsid w:val="0089077E"/>
    <w:rsid w:val="00890823"/>
    <w:rsid w:val="008908C0"/>
    <w:rsid w:val="00890A65"/>
    <w:rsid w:val="00890AD1"/>
    <w:rsid w:val="00890E62"/>
    <w:rsid w:val="00891150"/>
    <w:rsid w:val="008911FF"/>
    <w:rsid w:val="00891225"/>
    <w:rsid w:val="008913C0"/>
    <w:rsid w:val="00891894"/>
    <w:rsid w:val="008918AF"/>
    <w:rsid w:val="00891983"/>
    <w:rsid w:val="00891A10"/>
    <w:rsid w:val="00891A7A"/>
    <w:rsid w:val="00891B02"/>
    <w:rsid w:val="00891CBE"/>
    <w:rsid w:val="00891FC9"/>
    <w:rsid w:val="00892049"/>
    <w:rsid w:val="0089268E"/>
    <w:rsid w:val="0089271A"/>
    <w:rsid w:val="00892778"/>
    <w:rsid w:val="008927AD"/>
    <w:rsid w:val="00892884"/>
    <w:rsid w:val="008928E8"/>
    <w:rsid w:val="00892913"/>
    <w:rsid w:val="00892959"/>
    <w:rsid w:val="00892A47"/>
    <w:rsid w:val="00892B20"/>
    <w:rsid w:val="00892B7E"/>
    <w:rsid w:val="00892CCE"/>
    <w:rsid w:val="00892F5C"/>
    <w:rsid w:val="0089300E"/>
    <w:rsid w:val="00893086"/>
    <w:rsid w:val="00893459"/>
    <w:rsid w:val="0089368A"/>
    <w:rsid w:val="00893728"/>
    <w:rsid w:val="00893828"/>
    <w:rsid w:val="008938FF"/>
    <w:rsid w:val="00893C48"/>
    <w:rsid w:val="00893F85"/>
    <w:rsid w:val="008942B3"/>
    <w:rsid w:val="00894414"/>
    <w:rsid w:val="00894421"/>
    <w:rsid w:val="00894469"/>
    <w:rsid w:val="0089456A"/>
    <w:rsid w:val="008946CB"/>
    <w:rsid w:val="008948DE"/>
    <w:rsid w:val="00894B03"/>
    <w:rsid w:val="00894CF7"/>
    <w:rsid w:val="00894D8B"/>
    <w:rsid w:val="00894DD1"/>
    <w:rsid w:val="00894FF7"/>
    <w:rsid w:val="00894FFF"/>
    <w:rsid w:val="008950C0"/>
    <w:rsid w:val="0089513B"/>
    <w:rsid w:val="008953E3"/>
    <w:rsid w:val="008954CC"/>
    <w:rsid w:val="008958B6"/>
    <w:rsid w:val="00895AB2"/>
    <w:rsid w:val="00895BB9"/>
    <w:rsid w:val="00895EAC"/>
    <w:rsid w:val="00896141"/>
    <w:rsid w:val="00896209"/>
    <w:rsid w:val="008962A3"/>
    <w:rsid w:val="0089637B"/>
    <w:rsid w:val="008963D7"/>
    <w:rsid w:val="00896507"/>
    <w:rsid w:val="008965E9"/>
    <w:rsid w:val="008966F7"/>
    <w:rsid w:val="00896782"/>
    <w:rsid w:val="00896B69"/>
    <w:rsid w:val="00896B72"/>
    <w:rsid w:val="00896C72"/>
    <w:rsid w:val="00896EF0"/>
    <w:rsid w:val="00896F05"/>
    <w:rsid w:val="00897082"/>
    <w:rsid w:val="008971AF"/>
    <w:rsid w:val="00897213"/>
    <w:rsid w:val="00897270"/>
    <w:rsid w:val="00897372"/>
    <w:rsid w:val="008976B7"/>
    <w:rsid w:val="008977FC"/>
    <w:rsid w:val="00897C6E"/>
    <w:rsid w:val="00897D47"/>
    <w:rsid w:val="008A0019"/>
    <w:rsid w:val="008A003E"/>
    <w:rsid w:val="008A0063"/>
    <w:rsid w:val="008A00E0"/>
    <w:rsid w:val="008A00E5"/>
    <w:rsid w:val="008A01D7"/>
    <w:rsid w:val="008A0222"/>
    <w:rsid w:val="008A0569"/>
    <w:rsid w:val="008A05FF"/>
    <w:rsid w:val="008A06E4"/>
    <w:rsid w:val="008A08A0"/>
    <w:rsid w:val="008A0941"/>
    <w:rsid w:val="008A0AA8"/>
    <w:rsid w:val="008A0C85"/>
    <w:rsid w:val="008A1000"/>
    <w:rsid w:val="008A1020"/>
    <w:rsid w:val="008A1057"/>
    <w:rsid w:val="008A113B"/>
    <w:rsid w:val="008A11D5"/>
    <w:rsid w:val="008A1439"/>
    <w:rsid w:val="008A1457"/>
    <w:rsid w:val="008A14D5"/>
    <w:rsid w:val="008A1B81"/>
    <w:rsid w:val="008A1C20"/>
    <w:rsid w:val="008A1D43"/>
    <w:rsid w:val="008A1E10"/>
    <w:rsid w:val="008A1FC7"/>
    <w:rsid w:val="008A2028"/>
    <w:rsid w:val="008A2034"/>
    <w:rsid w:val="008A217D"/>
    <w:rsid w:val="008A220C"/>
    <w:rsid w:val="008A2501"/>
    <w:rsid w:val="008A2892"/>
    <w:rsid w:val="008A29A3"/>
    <w:rsid w:val="008A29C9"/>
    <w:rsid w:val="008A2AF4"/>
    <w:rsid w:val="008A2BF7"/>
    <w:rsid w:val="008A2C56"/>
    <w:rsid w:val="008A2F8F"/>
    <w:rsid w:val="008A2FAD"/>
    <w:rsid w:val="008A3204"/>
    <w:rsid w:val="008A3320"/>
    <w:rsid w:val="008A34A8"/>
    <w:rsid w:val="008A37B9"/>
    <w:rsid w:val="008A389D"/>
    <w:rsid w:val="008A38F6"/>
    <w:rsid w:val="008A391F"/>
    <w:rsid w:val="008A395D"/>
    <w:rsid w:val="008A39A7"/>
    <w:rsid w:val="008A39AB"/>
    <w:rsid w:val="008A3A6D"/>
    <w:rsid w:val="008A3B1B"/>
    <w:rsid w:val="008A3DEA"/>
    <w:rsid w:val="008A3F23"/>
    <w:rsid w:val="008A3F70"/>
    <w:rsid w:val="008A4032"/>
    <w:rsid w:val="008A40B0"/>
    <w:rsid w:val="008A41C0"/>
    <w:rsid w:val="008A42D9"/>
    <w:rsid w:val="008A4379"/>
    <w:rsid w:val="008A4385"/>
    <w:rsid w:val="008A44B6"/>
    <w:rsid w:val="008A48E7"/>
    <w:rsid w:val="008A4B18"/>
    <w:rsid w:val="008A4B8A"/>
    <w:rsid w:val="008A4CBF"/>
    <w:rsid w:val="008A4D3D"/>
    <w:rsid w:val="008A4F5E"/>
    <w:rsid w:val="008A516A"/>
    <w:rsid w:val="008A523B"/>
    <w:rsid w:val="008A536F"/>
    <w:rsid w:val="008A5406"/>
    <w:rsid w:val="008A54AD"/>
    <w:rsid w:val="008A550C"/>
    <w:rsid w:val="008A5519"/>
    <w:rsid w:val="008A55A2"/>
    <w:rsid w:val="008A5CA5"/>
    <w:rsid w:val="008A5CBC"/>
    <w:rsid w:val="008A5D6A"/>
    <w:rsid w:val="008A5E87"/>
    <w:rsid w:val="008A5EA9"/>
    <w:rsid w:val="008A5FE5"/>
    <w:rsid w:val="008A6194"/>
    <w:rsid w:val="008A61DD"/>
    <w:rsid w:val="008A63D8"/>
    <w:rsid w:val="008A63EB"/>
    <w:rsid w:val="008A65FB"/>
    <w:rsid w:val="008A6A2B"/>
    <w:rsid w:val="008A6BBD"/>
    <w:rsid w:val="008A6C14"/>
    <w:rsid w:val="008A6CA1"/>
    <w:rsid w:val="008A6D2B"/>
    <w:rsid w:val="008A6E37"/>
    <w:rsid w:val="008A6F9D"/>
    <w:rsid w:val="008A717B"/>
    <w:rsid w:val="008A71DC"/>
    <w:rsid w:val="008A728A"/>
    <w:rsid w:val="008A7309"/>
    <w:rsid w:val="008A733F"/>
    <w:rsid w:val="008A7363"/>
    <w:rsid w:val="008A7415"/>
    <w:rsid w:val="008A779A"/>
    <w:rsid w:val="008A77C1"/>
    <w:rsid w:val="008A7900"/>
    <w:rsid w:val="008A7B7D"/>
    <w:rsid w:val="008A7F6D"/>
    <w:rsid w:val="008B0176"/>
    <w:rsid w:val="008B0320"/>
    <w:rsid w:val="008B077E"/>
    <w:rsid w:val="008B08A4"/>
    <w:rsid w:val="008B0BBE"/>
    <w:rsid w:val="008B0C1F"/>
    <w:rsid w:val="008B0C84"/>
    <w:rsid w:val="008B0E5F"/>
    <w:rsid w:val="008B11AA"/>
    <w:rsid w:val="008B12A8"/>
    <w:rsid w:val="008B1451"/>
    <w:rsid w:val="008B176B"/>
    <w:rsid w:val="008B17BD"/>
    <w:rsid w:val="008B1E58"/>
    <w:rsid w:val="008B1F0B"/>
    <w:rsid w:val="008B2133"/>
    <w:rsid w:val="008B22E1"/>
    <w:rsid w:val="008B231F"/>
    <w:rsid w:val="008B236A"/>
    <w:rsid w:val="008B2377"/>
    <w:rsid w:val="008B2411"/>
    <w:rsid w:val="008B261B"/>
    <w:rsid w:val="008B272E"/>
    <w:rsid w:val="008B2795"/>
    <w:rsid w:val="008B286E"/>
    <w:rsid w:val="008B2A11"/>
    <w:rsid w:val="008B2A38"/>
    <w:rsid w:val="008B2BBD"/>
    <w:rsid w:val="008B2CB7"/>
    <w:rsid w:val="008B2DF0"/>
    <w:rsid w:val="008B2EDC"/>
    <w:rsid w:val="008B3092"/>
    <w:rsid w:val="008B30C8"/>
    <w:rsid w:val="008B310F"/>
    <w:rsid w:val="008B355D"/>
    <w:rsid w:val="008B3561"/>
    <w:rsid w:val="008B39AB"/>
    <w:rsid w:val="008B3BBA"/>
    <w:rsid w:val="008B3C2A"/>
    <w:rsid w:val="008B3C2B"/>
    <w:rsid w:val="008B3E27"/>
    <w:rsid w:val="008B40CD"/>
    <w:rsid w:val="008B4266"/>
    <w:rsid w:val="008B42CB"/>
    <w:rsid w:val="008B439E"/>
    <w:rsid w:val="008B43C4"/>
    <w:rsid w:val="008B457F"/>
    <w:rsid w:val="008B4645"/>
    <w:rsid w:val="008B483F"/>
    <w:rsid w:val="008B4964"/>
    <w:rsid w:val="008B4B30"/>
    <w:rsid w:val="008B4EBA"/>
    <w:rsid w:val="008B4EFE"/>
    <w:rsid w:val="008B4F86"/>
    <w:rsid w:val="008B5071"/>
    <w:rsid w:val="008B5208"/>
    <w:rsid w:val="008B5260"/>
    <w:rsid w:val="008B55EC"/>
    <w:rsid w:val="008B5A4B"/>
    <w:rsid w:val="008B5A56"/>
    <w:rsid w:val="008B5A6B"/>
    <w:rsid w:val="008B5B7A"/>
    <w:rsid w:val="008B5BFA"/>
    <w:rsid w:val="008B5C8D"/>
    <w:rsid w:val="008B5D36"/>
    <w:rsid w:val="008B5D68"/>
    <w:rsid w:val="008B5E08"/>
    <w:rsid w:val="008B5F86"/>
    <w:rsid w:val="008B6009"/>
    <w:rsid w:val="008B6108"/>
    <w:rsid w:val="008B61B4"/>
    <w:rsid w:val="008B6418"/>
    <w:rsid w:val="008B644A"/>
    <w:rsid w:val="008B6537"/>
    <w:rsid w:val="008B6550"/>
    <w:rsid w:val="008B65ED"/>
    <w:rsid w:val="008B6648"/>
    <w:rsid w:val="008B6785"/>
    <w:rsid w:val="008B67A2"/>
    <w:rsid w:val="008B6864"/>
    <w:rsid w:val="008B6865"/>
    <w:rsid w:val="008B68D7"/>
    <w:rsid w:val="008B68EE"/>
    <w:rsid w:val="008B6909"/>
    <w:rsid w:val="008B6A02"/>
    <w:rsid w:val="008B6A0A"/>
    <w:rsid w:val="008B6FFF"/>
    <w:rsid w:val="008B70E4"/>
    <w:rsid w:val="008B72C3"/>
    <w:rsid w:val="008B72C7"/>
    <w:rsid w:val="008B72CF"/>
    <w:rsid w:val="008B7454"/>
    <w:rsid w:val="008B7695"/>
    <w:rsid w:val="008B7716"/>
    <w:rsid w:val="008B777E"/>
    <w:rsid w:val="008B7810"/>
    <w:rsid w:val="008B7A19"/>
    <w:rsid w:val="008B7A78"/>
    <w:rsid w:val="008B7BA1"/>
    <w:rsid w:val="008B7BC3"/>
    <w:rsid w:val="008B7CF9"/>
    <w:rsid w:val="008B7D66"/>
    <w:rsid w:val="008C0275"/>
    <w:rsid w:val="008C02E4"/>
    <w:rsid w:val="008C0467"/>
    <w:rsid w:val="008C055F"/>
    <w:rsid w:val="008C0705"/>
    <w:rsid w:val="008C0773"/>
    <w:rsid w:val="008C0AE9"/>
    <w:rsid w:val="008C0BFA"/>
    <w:rsid w:val="008C0C71"/>
    <w:rsid w:val="008C0EFE"/>
    <w:rsid w:val="008C0F4D"/>
    <w:rsid w:val="008C1279"/>
    <w:rsid w:val="008C1516"/>
    <w:rsid w:val="008C158B"/>
    <w:rsid w:val="008C15CC"/>
    <w:rsid w:val="008C15DD"/>
    <w:rsid w:val="008C1A73"/>
    <w:rsid w:val="008C1C0E"/>
    <w:rsid w:val="008C1DBC"/>
    <w:rsid w:val="008C1E6D"/>
    <w:rsid w:val="008C1F32"/>
    <w:rsid w:val="008C1FBD"/>
    <w:rsid w:val="008C21BE"/>
    <w:rsid w:val="008C225C"/>
    <w:rsid w:val="008C2286"/>
    <w:rsid w:val="008C2829"/>
    <w:rsid w:val="008C28E5"/>
    <w:rsid w:val="008C2A9C"/>
    <w:rsid w:val="008C2B37"/>
    <w:rsid w:val="008C2BC6"/>
    <w:rsid w:val="008C2C0F"/>
    <w:rsid w:val="008C2C3B"/>
    <w:rsid w:val="008C31BE"/>
    <w:rsid w:val="008C32CE"/>
    <w:rsid w:val="008C33CB"/>
    <w:rsid w:val="008C34D2"/>
    <w:rsid w:val="008C352D"/>
    <w:rsid w:val="008C3A55"/>
    <w:rsid w:val="008C3D99"/>
    <w:rsid w:val="008C3DEF"/>
    <w:rsid w:val="008C3E64"/>
    <w:rsid w:val="008C3FB9"/>
    <w:rsid w:val="008C44DB"/>
    <w:rsid w:val="008C46A5"/>
    <w:rsid w:val="008C4819"/>
    <w:rsid w:val="008C48CE"/>
    <w:rsid w:val="008C494C"/>
    <w:rsid w:val="008C4991"/>
    <w:rsid w:val="008C4B3A"/>
    <w:rsid w:val="008C4C18"/>
    <w:rsid w:val="008C4C9C"/>
    <w:rsid w:val="008C4E0F"/>
    <w:rsid w:val="008C4E47"/>
    <w:rsid w:val="008C4E97"/>
    <w:rsid w:val="008C4FD9"/>
    <w:rsid w:val="008C5532"/>
    <w:rsid w:val="008C567C"/>
    <w:rsid w:val="008C57D6"/>
    <w:rsid w:val="008C57EB"/>
    <w:rsid w:val="008C580D"/>
    <w:rsid w:val="008C5848"/>
    <w:rsid w:val="008C5B8E"/>
    <w:rsid w:val="008C5BAB"/>
    <w:rsid w:val="008C5C7E"/>
    <w:rsid w:val="008C5FF6"/>
    <w:rsid w:val="008C61DD"/>
    <w:rsid w:val="008C64E3"/>
    <w:rsid w:val="008C65A7"/>
    <w:rsid w:val="008C679A"/>
    <w:rsid w:val="008C680C"/>
    <w:rsid w:val="008C6825"/>
    <w:rsid w:val="008C6893"/>
    <w:rsid w:val="008C6970"/>
    <w:rsid w:val="008C6A8B"/>
    <w:rsid w:val="008C6B03"/>
    <w:rsid w:val="008C6D1E"/>
    <w:rsid w:val="008C6D5B"/>
    <w:rsid w:val="008C6DBF"/>
    <w:rsid w:val="008C6DDC"/>
    <w:rsid w:val="008C6E2F"/>
    <w:rsid w:val="008C6EBC"/>
    <w:rsid w:val="008C711B"/>
    <w:rsid w:val="008C71B6"/>
    <w:rsid w:val="008C764B"/>
    <w:rsid w:val="008C7786"/>
    <w:rsid w:val="008C7914"/>
    <w:rsid w:val="008C7D00"/>
    <w:rsid w:val="008C7DE9"/>
    <w:rsid w:val="008C7E90"/>
    <w:rsid w:val="008C7EE8"/>
    <w:rsid w:val="008C7F62"/>
    <w:rsid w:val="008D004A"/>
    <w:rsid w:val="008D00A6"/>
    <w:rsid w:val="008D00BE"/>
    <w:rsid w:val="008D0254"/>
    <w:rsid w:val="008D07EC"/>
    <w:rsid w:val="008D089B"/>
    <w:rsid w:val="008D08C3"/>
    <w:rsid w:val="008D0BDF"/>
    <w:rsid w:val="008D0CB1"/>
    <w:rsid w:val="008D1110"/>
    <w:rsid w:val="008D1173"/>
    <w:rsid w:val="008D149D"/>
    <w:rsid w:val="008D1583"/>
    <w:rsid w:val="008D159C"/>
    <w:rsid w:val="008D17AE"/>
    <w:rsid w:val="008D18F5"/>
    <w:rsid w:val="008D1986"/>
    <w:rsid w:val="008D1B5F"/>
    <w:rsid w:val="008D1D7D"/>
    <w:rsid w:val="008D2015"/>
    <w:rsid w:val="008D2287"/>
    <w:rsid w:val="008D22B2"/>
    <w:rsid w:val="008D230D"/>
    <w:rsid w:val="008D2337"/>
    <w:rsid w:val="008D23BA"/>
    <w:rsid w:val="008D240B"/>
    <w:rsid w:val="008D2687"/>
    <w:rsid w:val="008D286E"/>
    <w:rsid w:val="008D2AE3"/>
    <w:rsid w:val="008D2CEF"/>
    <w:rsid w:val="008D3080"/>
    <w:rsid w:val="008D30EA"/>
    <w:rsid w:val="008D32C4"/>
    <w:rsid w:val="008D373C"/>
    <w:rsid w:val="008D37E5"/>
    <w:rsid w:val="008D3956"/>
    <w:rsid w:val="008D3AE8"/>
    <w:rsid w:val="008D3C3B"/>
    <w:rsid w:val="008D3C98"/>
    <w:rsid w:val="008D3DAC"/>
    <w:rsid w:val="008D3E5F"/>
    <w:rsid w:val="008D3EB8"/>
    <w:rsid w:val="008D3FE2"/>
    <w:rsid w:val="008D4275"/>
    <w:rsid w:val="008D42A1"/>
    <w:rsid w:val="008D43C9"/>
    <w:rsid w:val="008D4470"/>
    <w:rsid w:val="008D4572"/>
    <w:rsid w:val="008D4573"/>
    <w:rsid w:val="008D459F"/>
    <w:rsid w:val="008D45C7"/>
    <w:rsid w:val="008D4702"/>
    <w:rsid w:val="008D47CA"/>
    <w:rsid w:val="008D47DD"/>
    <w:rsid w:val="008D4832"/>
    <w:rsid w:val="008D494A"/>
    <w:rsid w:val="008D4DC7"/>
    <w:rsid w:val="008D4E2B"/>
    <w:rsid w:val="008D4F9E"/>
    <w:rsid w:val="008D54B5"/>
    <w:rsid w:val="008D5598"/>
    <w:rsid w:val="008D5CE7"/>
    <w:rsid w:val="008D5E33"/>
    <w:rsid w:val="008D5E9E"/>
    <w:rsid w:val="008D608C"/>
    <w:rsid w:val="008D60B2"/>
    <w:rsid w:val="008D622F"/>
    <w:rsid w:val="008D625B"/>
    <w:rsid w:val="008D634E"/>
    <w:rsid w:val="008D645B"/>
    <w:rsid w:val="008D6561"/>
    <w:rsid w:val="008D6583"/>
    <w:rsid w:val="008D666D"/>
    <w:rsid w:val="008D6ADE"/>
    <w:rsid w:val="008D6B5A"/>
    <w:rsid w:val="008D6C9A"/>
    <w:rsid w:val="008D6D41"/>
    <w:rsid w:val="008D6EAB"/>
    <w:rsid w:val="008D6EC9"/>
    <w:rsid w:val="008D6F4A"/>
    <w:rsid w:val="008D7036"/>
    <w:rsid w:val="008D70CF"/>
    <w:rsid w:val="008D70DB"/>
    <w:rsid w:val="008D70FC"/>
    <w:rsid w:val="008D7183"/>
    <w:rsid w:val="008D71CF"/>
    <w:rsid w:val="008D774E"/>
    <w:rsid w:val="008D7814"/>
    <w:rsid w:val="008D7AF9"/>
    <w:rsid w:val="008D7B35"/>
    <w:rsid w:val="008D7C28"/>
    <w:rsid w:val="008D7CCE"/>
    <w:rsid w:val="008E0089"/>
    <w:rsid w:val="008E0492"/>
    <w:rsid w:val="008E0697"/>
    <w:rsid w:val="008E0704"/>
    <w:rsid w:val="008E0749"/>
    <w:rsid w:val="008E086C"/>
    <w:rsid w:val="008E09BF"/>
    <w:rsid w:val="008E0A38"/>
    <w:rsid w:val="008E0A44"/>
    <w:rsid w:val="008E0BB3"/>
    <w:rsid w:val="008E0D04"/>
    <w:rsid w:val="008E0E58"/>
    <w:rsid w:val="008E0FBD"/>
    <w:rsid w:val="008E10FB"/>
    <w:rsid w:val="008E139A"/>
    <w:rsid w:val="008E13FF"/>
    <w:rsid w:val="008E15AB"/>
    <w:rsid w:val="008E1A72"/>
    <w:rsid w:val="008E1B01"/>
    <w:rsid w:val="008E1C1E"/>
    <w:rsid w:val="008E1D68"/>
    <w:rsid w:val="008E1E73"/>
    <w:rsid w:val="008E1F12"/>
    <w:rsid w:val="008E1FFA"/>
    <w:rsid w:val="008E22B9"/>
    <w:rsid w:val="008E23D5"/>
    <w:rsid w:val="008E23E6"/>
    <w:rsid w:val="008E2636"/>
    <w:rsid w:val="008E27DB"/>
    <w:rsid w:val="008E283B"/>
    <w:rsid w:val="008E28CF"/>
    <w:rsid w:val="008E2ACF"/>
    <w:rsid w:val="008E2AD3"/>
    <w:rsid w:val="008E2B5D"/>
    <w:rsid w:val="008E2BA0"/>
    <w:rsid w:val="008E2E78"/>
    <w:rsid w:val="008E32C8"/>
    <w:rsid w:val="008E348D"/>
    <w:rsid w:val="008E34D7"/>
    <w:rsid w:val="008E3616"/>
    <w:rsid w:val="008E3747"/>
    <w:rsid w:val="008E3A62"/>
    <w:rsid w:val="008E3BF9"/>
    <w:rsid w:val="008E410F"/>
    <w:rsid w:val="008E429F"/>
    <w:rsid w:val="008E42AA"/>
    <w:rsid w:val="008E435C"/>
    <w:rsid w:val="008E44F4"/>
    <w:rsid w:val="008E46AE"/>
    <w:rsid w:val="008E4740"/>
    <w:rsid w:val="008E4789"/>
    <w:rsid w:val="008E4B10"/>
    <w:rsid w:val="008E4BC2"/>
    <w:rsid w:val="008E4CFE"/>
    <w:rsid w:val="008E4E09"/>
    <w:rsid w:val="008E4E2F"/>
    <w:rsid w:val="008E4E33"/>
    <w:rsid w:val="008E4F21"/>
    <w:rsid w:val="008E4F5E"/>
    <w:rsid w:val="008E4FD7"/>
    <w:rsid w:val="008E5063"/>
    <w:rsid w:val="008E507C"/>
    <w:rsid w:val="008E5189"/>
    <w:rsid w:val="008E51BB"/>
    <w:rsid w:val="008E52CF"/>
    <w:rsid w:val="008E5481"/>
    <w:rsid w:val="008E557F"/>
    <w:rsid w:val="008E57AC"/>
    <w:rsid w:val="008E58E2"/>
    <w:rsid w:val="008E592D"/>
    <w:rsid w:val="008E5997"/>
    <w:rsid w:val="008E5A86"/>
    <w:rsid w:val="008E5C42"/>
    <w:rsid w:val="008E5E5C"/>
    <w:rsid w:val="008E5ECF"/>
    <w:rsid w:val="008E5FF1"/>
    <w:rsid w:val="008E6300"/>
    <w:rsid w:val="008E6395"/>
    <w:rsid w:val="008E6422"/>
    <w:rsid w:val="008E6552"/>
    <w:rsid w:val="008E6619"/>
    <w:rsid w:val="008E67EF"/>
    <w:rsid w:val="008E6847"/>
    <w:rsid w:val="008E6875"/>
    <w:rsid w:val="008E68EB"/>
    <w:rsid w:val="008E6EEC"/>
    <w:rsid w:val="008E6F79"/>
    <w:rsid w:val="008E6FD1"/>
    <w:rsid w:val="008E6FFD"/>
    <w:rsid w:val="008E7096"/>
    <w:rsid w:val="008E77CA"/>
    <w:rsid w:val="008E7868"/>
    <w:rsid w:val="008E7978"/>
    <w:rsid w:val="008E79E4"/>
    <w:rsid w:val="008E7A0C"/>
    <w:rsid w:val="008F0268"/>
    <w:rsid w:val="008F0309"/>
    <w:rsid w:val="008F0328"/>
    <w:rsid w:val="008F03DD"/>
    <w:rsid w:val="008F0431"/>
    <w:rsid w:val="008F046C"/>
    <w:rsid w:val="008F0761"/>
    <w:rsid w:val="008F0A86"/>
    <w:rsid w:val="008F0AFF"/>
    <w:rsid w:val="008F0B33"/>
    <w:rsid w:val="008F0DAE"/>
    <w:rsid w:val="008F0F45"/>
    <w:rsid w:val="008F0F83"/>
    <w:rsid w:val="008F1135"/>
    <w:rsid w:val="008F1333"/>
    <w:rsid w:val="008F1550"/>
    <w:rsid w:val="008F172F"/>
    <w:rsid w:val="008F17DB"/>
    <w:rsid w:val="008F17F7"/>
    <w:rsid w:val="008F18F7"/>
    <w:rsid w:val="008F19BB"/>
    <w:rsid w:val="008F1B23"/>
    <w:rsid w:val="008F1C32"/>
    <w:rsid w:val="008F1C51"/>
    <w:rsid w:val="008F20C7"/>
    <w:rsid w:val="008F211D"/>
    <w:rsid w:val="008F243D"/>
    <w:rsid w:val="008F26FB"/>
    <w:rsid w:val="008F291F"/>
    <w:rsid w:val="008F2943"/>
    <w:rsid w:val="008F296A"/>
    <w:rsid w:val="008F2A62"/>
    <w:rsid w:val="008F2ABA"/>
    <w:rsid w:val="008F2BF4"/>
    <w:rsid w:val="008F2E26"/>
    <w:rsid w:val="008F300A"/>
    <w:rsid w:val="008F31B5"/>
    <w:rsid w:val="008F3275"/>
    <w:rsid w:val="008F3449"/>
    <w:rsid w:val="008F35D3"/>
    <w:rsid w:val="008F363C"/>
    <w:rsid w:val="008F3662"/>
    <w:rsid w:val="008F38EF"/>
    <w:rsid w:val="008F3B37"/>
    <w:rsid w:val="008F3CED"/>
    <w:rsid w:val="008F3DBB"/>
    <w:rsid w:val="008F4097"/>
    <w:rsid w:val="008F40D6"/>
    <w:rsid w:val="008F423F"/>
    <w:rsid w:val="008F4395"/>
    <w:rsid w:val="008F441F"/>
    <w:rsid w:val="008F4475"/>
    <w:rsid w:val="008F44E6"/>
    <w:rsid w:val="008F459C"/>
    <w:rsid w:val="008F463D"/>
    <w:rsid w:val="008F4729"/>
    <w:rsid w:val="008F4749"/>
    <w:rsid w:val="008F482D"/>
    <w:rsid w:val="008F485C"/>
    <w:rsid w:val="008F49B3"/>
    <w:rsid w:val="008F4A42"/>
    <w:rsid w:val="008F4AD6"/>
    <w:rsid w:val="008F4E13"/>
    <w:rsid w:val="008F4EA2"/>
    <w:rsid w:val="008F52CE"/>
    <w:rsid w:val="008F5381"/>
    <w:rsid w:val="008F53B8"/>
    <w:rsid w:val="008F55DE"/>
    <w:rsid w:val="008F5649"/>
    <w:rsid w:val="008F599F"/>
    <w:rsid w:val="008F5C02"/>
    <w:rsid w:val="008F5D23"/>
    <w:rsid w:val="008F601C"/>
    <w:rsid w:val="008F616E"/>
    <w:rsid w:val="008F624E"/>
    <w:rsid w:val="008F6434"/>
    <w:rsid w:val="008F6579"/>
    <w:rsid w:val="008F65AE"/>
    <w:rsid w:val="008F65B4"/>
    <w:rsid w:val="008F65FF"/>
    <w:rsid w:val="008F675C"/>
    <w:rsid w:val="008F67C7"/>
    <w:rsid w:val="008F6824"/>
    <w:rsid w:val="008F69EA"/>
    <w:rsid w:val="008F69EE"/>
    <w:rsid w:val="008F6C90"/>
    <w:rsid w:val="008F6FFB"/>
    <w:rsid w:val="008F70B4"/>
    <w:rsid w:val="008F7171"/>
    <w:rsid w:val="008F7316"/>
    <w:rsid w:val="008F731C"/>
    <w:rsid w:val="008F75EF"/>
    <w:rsid w:val="008F7732"/>
    <w:rsid w:val="008F780F"/>
    <w:rsid w:val="008F788B"/>
    <w:rsid w:val="008F79E8"/>
    <w:rsid w:val="008F7C64"/>
    <w:rsid w:val="008F7E18"/>
    <w:rsid w:val="008F7EBF"/>
    <w:rsid w:val="008F7EE4"/>
    <w:rsid w:val="008F7EFA"/>
    <w:rsid w:val="008F7FD7"/>
    <w:rsid w:val="00900058"/>
    <w:rsid w:val="0090020A"/>
    <w:rsid w:val="00900573"/>
    <w:rsid w:val="00900B3F"/>
    <w:rsid w:val="00900BBE"/>
    <w:rsid w:val="00900BE8"/>
    <w:rsid w:val="00900FA0"/>
    <w:rsid w:val="0090102E"/>
    <w:rsid w:val="009010F9"/>
    <w:rsid w:val="0090120B"/>
    <w:rsid w:val="00901242"/>
    <w:rsid w:val="00901279"/>
    <w:rsid w:val="0090138B"/>
    <w:rsid w:val="009013F3"/>
    <w:rsid w:val="00901491"/>
    <w:rsid w:val="009016C5"/>
    <w:rsid w:val="0090170D"/>
    <w:rsid w:val="00901986"/>
    <w:rsid w:val="00901AB6"/>
    <w:rsid w:val="00901B99"/>
    <w:rsid w:val="00902125"/>
    <w:rsid w:val="00902301"/>
    <w:rsid w:val="0090236B"/>
    <w:rsid w:val="009028E9"/>
    <w:rsid w:val="00902B8F"/>
    <w:rsid w:val="00902D35"/>
    <w:rsid w:val="00902D9B"/>
    <w:rsid w:val="00902DB5"/>
    <w:rsid w:val="00902FEA"/>
    <w:rsid w:val="009030A8"/>
    <w:rsid w:val="00903146"/>
    <w:rsid w:val="0090320D"/>
    <w:rsid w:val="0090321D"/>
    <w:rsid w:val="0090348B"/>
    <w:rsid w:val="009036C9"/>
    <w:rsid w:val="009037BD"/>
    <w:rsid w:val="00903817"/>
    <w:rsid w:val="00903870"/>
    <w:rsid w:val="00903A55"/>
    <w:rsid w:val="00903AD5"/>
    <w:rsid w:val="00903B65"/>
    <w:rsid w:val="00903E4F"/>
    <w:rsid w:val="00903E6C"/>
    <w:rsid w:val="00903EE2"/>
    <w:rsid w:val="00903F3D"/>
    <w:rsid w:val="00903F71"/>
    <w:rsid w:val="00903F76"/>
    <w:rsid w:val="00904000"/>
    <w:rsid w:val="009041CC"/>
    <w:rsid w:val="009042AC"/>
    <w:rsid w:val="009042D3"/>
    <w:rsid w:val="009045A4"/>
    <w:rsid w:val="009045AA"/>
    <w:rsid w:val="009046EE"/>
    <w:rsid w:val="00904846"/>
    <w:rsid w:val="009048D5"/>
    <w:rsid w:val="00904A4C"/>
    <w:rsid w:val="00904AD7"/>
    <w:rsid w:val="00904B54"/>
    <w:rsid w:val="00904BAA"/>
    <w:rsid w:val="00904E95"/>
    <w:rsid w:val="00904F0A"/>
    <w:rsid w:val="00904FD2"/>
    <w:rsid w:val="009052EA"/>
    <w:rsid w:val="00905395"/>
    <w:rsid w:val="009053DD"/>
    <w:rsid w:val="009056DA"/>
    <w:rsid w:val="0090574C"/>
    <w:rsid w:val="00905767"/>
    <w:rsid w:val="009057D8"/>
    <w:rsid w:val="009057E9"/>
    <w:rsid w:val="009057EE"/>
    <w:rsid w:val="00905860"/>
    <w:rsid w:val="0090587B"/>
    <w:rsid w:val="00905A37"/>
    <w:rsid w:val="00905C0C"/>
    <w:rsid w:val="00905D54"/>
    <w:rsid w:val="00905FA3"/>
    <w:rsid w:val="00906005"/>
    <w:rsid w:val="009060D4"/>
    <w:rsid w:val="00906192"/>
    <w:rsid w:val="009062D9"/>
    <w:rsid w:val="009062E6"/>
    <w:rsid w:val="00906378"/>
    <w:rsid w:val="009066DC"/>
    <w:rsid w:val="00906702"/>
    <w:rsid w:val="0090674D"/>
    <w:rsid w:val="00906829"/>
    <w:rsid w:val="0090687C"/>
    <w:rsid w:val="0090687F"/>
    <w:rsid w:val="00906934"/>
    <w:rsid w:val="00906A0E"/>
    <w:rsid w:val="00906A8B"/>
    <w:rsid w:val="00906CB3"/>
    <w:rsid w:val="00906D7D"/>
    <w:rsid w:val="00906F9E"/>
    <w:rsid w:val="0090703B"/>
    <w:rsid w:val="009070A8"/>
    <w:rsid w:val="00907349"/>
    <w:rsid w:val="009074F7"/>
    <w:rsid w:val="00907638"/>
    <w:rsid w:val="009076E4"/>
    <w:rsid w:val="009078AB"/>
    <w:rsid w:val="00907962"/>
    <w:rsid w:val="00907E9D"/>
    <w:rsid w:val="0091049D"/>
    <w:rsid w:val="009104FF"/>
    <w:rsid w:val="00910702"/>
    <w:rsid w:val="00910934"/>
    <w:rsid w:val="00910AA1"/>
    <w:rsid w:val="00910B68"/>
    <w:rsid w:val="00910B71"/>
    <w:rsid w:val="00910C81"/>
    <w:rsid w:val="00910D5F"/>
    <w:rsid w:val="009110A0"/>
    <w:rsid w:val="009110E9"/>
    <w:rsid w:val="0091135E"/>
    <w:rsid w:val="009113B4"/>
    <w:rsid w:val="009113EE"/>
    <w:rsid w:val="00911562"/>
    <w:rsid w:val="00911583"/>
    <w:rsid w:val="00911619"/>
    <w:rsid w:val="00911802"/>
    <w:rsid w:val="00911893"/>
    <w:rsid w:val="00911A63"/>
    <w:rsid w:val="009120B6"/>
    <w:rsid w:val="009121AA"/>
    <w:rsid w:val="00912219"/>
    <w:rsid w:val="009123C1"/>
    <w:rsid w:val="009123E2"/>
    <w:rsid w:val="00912541"/>
    <w:rsid w:val="00912698"/>
    <w:rsid w:val="009126C1"/>
    <w:rsid w:val="0091278E"/>
    <w:rsid w:val="00912A0C"/>
    <w:rsid w:val="00912A14"/>
    <w:rsid w:val="00912A37"/>
    <w:rsid w:val="00912A7A"/>
    <w:rsid w:val="00912ACD"/>
    <w:rsid w:val="00912F11"/>
    <w:rsid w:val="00912FC7"/>
    <w:rsid w:val="00912FFD"/>
    <w:rsid w:val="00913041"/>
    <w:rsid w:val="00913058"/>
    <w:rsid w:val="009130FE"/>
    <w:rsid w:val="0091348E"/>
    <w:rsid w:val="0091362E"/>
    <w:rsid w:val="00913894"/>
    <w:rsid w:val="009138F3"/>
    <w:rsid w:val="0091396B"/>
    <w:rsid w:val="009139B2"/>
    <w:rsid w:val="00913AD6"/>
    <w:rsid w:val="00913E30"/>
    <w:rsid w:val="0091408C"/>
    <w:rsid w:val="009140C8"/>
    <w:rsid w:val="0091420F"/>
    <w:rsid w:val="0091425A"/>
    <w:rsid w:val="009145A9"/>
    <w:rsid w:val="00914779"/>
    <w:rsid w:val="009147D3"/>
    <w:rsid w:val="00914C7B"/>
    <w:rsid w:val="00914D75"/>
    <w:rsid w:val="00914D8A"/>
    <w:rsid w:val="00915034"/>
    <w:rsid w:val="0091518F"/>
    <w:rsid w:val="0091526A"/>
    <w:rsid w:val="0091529D"/>
    <w:rsid w:val="00915832"/>
    <w:rsid w:val="00915863"/>
    <w:rsid w:val="009158B7"/>
    <w:rsid w:val="009158CF"/>
    <w:rsid w:val="009158DC"/>
    <w:rsid w:val="00915AFC"/>
    <w:rsid w:val="00915C46"/>
    <w:rsid w:val="00915CF7"/>
    <w:rsid w:val="00915D07"/>
    <w:rsid w:val="00915D15"/>
    <w:rsid w:val="00915D49"/>
    <w:rsid w:val="00915D79"/>
    <w:rsid w:val="00915EAF"/>
    <w:rsid w:val="009165B3"/>
    <w:rsid w:val="00916608"/>
    <w:rsid w:val="0091663E"/>
    <w:rsid w:val="00916677"/>
    <w:rsid w:val="009166A1"/>
    <w:rsid w:val="009166C3"/>
    <w:rsid w:val="0091685C"/>
    <w:rsid w:val="0091688B"/>
    <w:rsid w:val="00916A82"/>
    <w:rsid w:val="00916A95"/>
    <w:rsid w:val="00916B47"/>
    <w:rsid w:val="00916DEC"/>
    <w:rsid w:val="00916EE9"/>
    <w:rsid w:val="00916FFC"/>
    <w:rsid w:val="0091721A"/>
    <w:rsid w:val="009172B3"/>
    <w:rsid w:val="0091752F"/>
    <w:rsid w:val="009176E3"/>
    <w:rsid w:val="009176FC"/>
    <w:rsid w:val="0091791A"/>
    <w:rsid w:val="00917A7C"/>
    <w:rsid w:val="00917D18"/>
    <w:rsid w:val="00917E38"/>
    <w:rsid w:val="00917F96"/>
    <w:rsid w:val="009200E2"/>
    <w:rsid w:val="009201B7"/>
    <w:rsid w:val="009201F6"/>
    <w:rsid w:val="009203CB"/>
    <w:rsid w:val="009204C9"/>
    <w:rsid w:val="0092067F"/>
    <w:rsid w:val="00920772"/>
    <w:rsid w:val="00920840"/>
    <w:rsid w:val="00920C9D"/>
    <w:rsid w:val="00920D39"/>
    <w:rsid w:val="00920D83"/>
    <w:rsid w:val="00920E4C"/>
    <w:rsid w:val="00920E8B"/>
    <w:rsid w:val="00921388"/>
    <w:rsid w:val="009213D7"/>
    <w:rsid w:val="009214BE"/>
    <w:rsid w:val="009214CA"/>
    <w:rsid w:val="009217AC"/>
    <w:rsid w:val="009217B1"/>
    <w:rsid w:val="0092191F"/>
    <w:rsid w:val="009219B6"/>
    <w:rsid w:val="00921BBA"/>
    <w:rsid w:val="00921E29"/>
    <w:rsid w:val="00921EED"/>
    <w:rsid w:val="0092206D"/>
    <w:rsid w:val="0092216D"/>
    <w:rsid w:val="0092223A"/>
    <w:rsid w:val="0092253E"/>
    <w:rsid w:val="00922700"/>
    <w:rsid w:val="00922771"/>
    <w:rsid w:val="0092297F"/>
    <w:rsid w:val="009229B1"/>
    <w:rsid w:val="00922B1B"/>
    <w:rsid w:val="00922D44"/>
    <w:rsid w:val="00923176"/>
    <w:rsid w:val="00923183"/>
    <w:rsid w:val="009231B4"/>
    <w:rsid w:val="00923364"/>
    <w:rsid w:val="009233AB"/>
    <w:rsid w:val="00923832"/>
    <w:rsid w:val="00923861"/>
    <w:rsid w:val="009239B0"/>
    <w:rsid w:val="00923A35"/>
    <w:rsid w:val="00923D50"/>
    <w:rsid w:val="00923DB4"/>
    <w:rsid w:val="00923DFC"/>
    <w:rsid w:val="00923E74"/>
    <w:rsid w:val="00923EF2"/>
    <w:rsid w:val="00923FBA"/>
    <w:rsid w:val="00924576"/>
    <w:rsid w:val="009246D3"/>
    <w:rsid w:val="009247FA"/>
    <w:rsid w:val="00924A46"/>
    <w:rsid w:val="00924A76"/>
    <w:rsid w:val="00924BD4"/>
    <w:rsid w:val="00924D7F"/>
    <w:rsid w:val="00925143"/>
    <w:rsid w:val="009251E2"/>
    <w:rsid w:val="009253D8"/>
    <w:rsid w:val="00925563"/>
    <w:rsid w:val="00925775"/>
    <w:rsid w:val="00925847"/>
    <w:rsid w:val="009258CD"/>
    <w:rsid w:val="009258D6"/>
    <w:rsid w:val="00925909"/>
    <w:rsid w:val="00925A5C"/>
    <w:rsid w:val="00925A64"/>
    <w:rsid w:val="00925D37"/>
    <w:rsid w:val="00925D3A"/>
    <w:rsid w:val="00925D9D"/>
    <w:rsid w:val="00925D9F"/>
    <w:rsid w:val="00925FF1"/>
    <w:rsid w:val="00926139"/>
    <w:rsid w:val="0092625C"/>
    <w:rsid w:val="0092625E"/>
    <w:rsid w:val="009264FF"/>
    <w:rsid w:val="00926589"/>
    <w:rsid w:val="009265B8"/>
    <w:rsid w:val="009266FE"/>
    <w:rsid w:val="00926768"/>
    <w:rsid w:val="009268D2"/>
    <w:rsid w:val="00926A68"/>
    <w:rsid w:val="00926D81"/>
    <w:rsid w:val="00926F0F"/>
    <w:rsid w:val="00926F5C"/>
    <w:rsid w:val="00927007"/>
    <w:rsid w:val="00927119"/>
    <w:rsid w:val="009276B7"/>
    <w:rsid w:val="0092781C"/>
    <w:rsid w:val="00927AAC"/>
    <w:rsid w:val="00927D42"/>
    <w:rsid w:val="00927F1A"/>
    <w:rsid w:val="00927FDA"/>
    <w:rsid w:val="0093001A"/>
    <w:rsid w:val="00930055"/>
    <w:rsid w:val="00930093"/>
    <w:rsid w:val="00930282"/>
    <w:rsid w:val="00930372"/>
    <w:rsid w:val="009306DC"/>
    <w:rsid w:val="00930BE7"/>
    <w:rsid w:val="00930D82"/>
    <w:rsid w:val="00930EE6"/>
    <w:rsid w:val="0093100B"/>
    <w:rsid w:val="00931030"/>
    <w:rsid w:val="0093121E"/>
    <w:rsid w:val="00931251"/>
    <w:rsid w:val="009312B0"/>
    <w:rsid w:val="009312F3"/>
    <w:rsid w:val="009312F6"/>
    <w:rsid w:val="0093162A"/>
    <w:rsid w:val="0093182A"/>
    <w:rsid w:val="00931987"/>
    <w:rsid w:val="00931B2E"/>
    <w:rsid w:val="00931CB1"/>
    <w:rsid w:val="00931CB4"/>
    <w:rsid w:val="00931D3A"/>
    <w:rsid w:val="00931DAE"/>
    <w:rsid w:val="00931DF8"/>
    <w:rsid w:val="00931F47"/>
    <w:rsid w:val="009321CE"/>
    <w:rsid w:val="0093223E"/>
    <w:rsid w:val="00932446"/>
    <w:rsid w:val="009324B1"/>
    <w:rsid w:val="00932504"/>
    <w:rsid w:val="009327A4"/>
    <w:rsid w:val="0093282C"/>
    <w:rsid w:val="00932B14"/>
    <w:rsid w:val="00932B2B"/>
    <w:rsid w:val="00932B4B"/>
    <w:rsid w:val="00932B85"/>
    <w:rsid w:val="00932BD9"/>
    <w:rsid w:val="00932BDD"/>
    <w:rsid w:val="00932BFC"/>
    <w:rsid w:val="00933343"/>
    <w:rsid w:val="009333AB"/>
    <w:rsid w:val="00933498"/>
    <w:rsid w:val="009334F5"/>
    <w:rsid w:val="0093356C"/>
    <w:rsid w:val="0093382E"/>
    <w:rsid w:val="00933864"/>
    <w:rsid w:val="00933A93"/>
    <w:rsid w:val="00933AA0"/>
    <w:rsid w:val="00933B94"/>
    <w:rsid w:val="009340E4"/>
    <w:rsid w:val="009340E5"/>
    <w:rsid w:val="0093430D"/>
    <w:rsid w:val="0093432D"/>
    <w:rsid w:val="0093435D"/>
    <w:rsid w:val="0093445B"/>
    <w:rsid w:val="009345FA"/>
    <w:rsid w:val="009346DD"/>
    <w:rsid w:val="0093470C"/>
    <w:rsid w:val="0093472C"/>
    <w:rsid w:val="009347A1"/>
    <w:rsid w:val="00934959"/>
    <w:rsid w:val="009349AB"/>
    <w:rsid w:val="009349C0"/>
    <w:rsid w:val="00934A87"/>
    <w:rsid w:val="00934A98"/>
    <w:rsid w:val="00934D35"/>
    <w:rsid w:val="00934D4A"/>
    <w:rsid w:val="00934F74"/>
    <w:rsid w:val="00934F76"/>
    <w:rsid w:val="0093546B"/>
    <w:rsid w:val="009354C0"/>
    <w:rsid w:val="00935516"/>
    <w:rsid w:val="00935558"/>
    <w:rsid w:val="0093576E"/>
    <w:rsid w:val="00935993"/>
    <w:rsid w:val="00935AEE"/>
    <w:rsid w:val="00935B1F"/>
    <w:rsid w:val="00935BA7"/>
    <w:rsid w:val="00935CC5"/>
    <w:rsid w:val="00935D1B"/>
    <w:rsid w:val="0093607B"/>
    <w:rsid w:val="009361CE"/>
    <w:rsid w:val="0093670F"/>
    <w:rsid w:val="00936803"/>
    <w:rsid w:val="009369DB"/>
    <w:rsid w:val="00936AAD"/>
    <w:rsid w:val="00936C19"/>
    <w:rsid w:val="00936D5F"/>
    <w:rsid w:val="00936E0C"/>
    <w:rsid w:val="00936E29"/>
    <w:rsid w:val="00936E3A"/>
    <w:rsid w:val="00937042"/>
    <w:rsid w:val="0093730F"/>
    <w:rsid w:val="0093750D"/>
    <w:rsid w:val="0093757B"/>
    <w:rsid w:val="009375D7"/>
    <w:rsid w:val="0093761A"/>
    <w:rsid w:val="009376CD"/>
    <w:rsid w:val="00937734"/>
    <w:rsid w:val="00937854"/>
    <w:rsid w:val="00937942"/>
    <w:rsid w:val="00937B73"/>
    <w:rsid w:val="00937C2C"/>
    <w:rsid w:val="00937EBF"/>
    <w:rsid w:val="0094006D"/>
    <w:rsid w:val="00940076"/>
    <w:rsid w:val="009400FB"/>
    <w:rsid w:val="00940113"/>
    <w:rsid w:val="0094012C"/>
    <w:rsid w:val="00940291"/>
    <w:rsid w:val="009402DD"/>
    <w:rsid w:val="0094037F"/>
    <w:rsid w:val="00940491"/>
    <w:rsid w:val="009404BA"/>
    <w:rsid w:val="0094068C"/>
    <w:rsid w:val="00940795"/>
    <w:rsid w:val="00940811"/>
    <w:rsid w:val="009409D1"/>
    <w:rsid w:val="00940A34"/>
    <w:rsid w:val="00941059"/>
    <w:rsid w:val="009411D6"/>
    <w:rsid w:val="00941240"/>
    <w:rsid w:val="009412D8"/>
    <w:rsid w:val="00941327"/>
    <w:rsid w:val="00941375"/>
    <w:rsid w:val="00941382"/>
    <w:rsid w:val="0094139A"/>
    <w:rsid w:val="009413F0"/>
    <w:rsid w:val="009414B7"/>
    <w:rsid w:val="009414E0"/>
    <w:rsid w:val="00941602"/>
    <w:rsid w:val="0094178B"/>
    <w:rsid w:val="00941978"/>
    <w:rsid w:val="00941C69"/>
    <w:rsid w:val="00941C81"/>
    <w:rsid w:val="00941CF8"/>
    <w:rsid w:val="00941ED0"/>
    <w:rsid w:val="00941F25"/>
    <w:rsid w:val="00941FBA"/>
    <w:rsid w:val="0094216D"/>
    <w:rsid w:val="00942196"/>
    <w:rsid w:val="009421FD"/>
    <w:rsid w:val="00942557"/>
    <w:rsid w:val="00942565"/>
    <w:rsid w:val="00942649"/>
    <w:rsid w:val="0094291F"/>
    <w:rsid w:val="00942926"/>
    <w:rsid w:val="00942A08"/>
    <w:rsid w:val="00942AAB"/>
    <w:rsid w:val="00942BA7"/>
    <w:rsid w:val="00942C5F"/>
    <w:rsid w:val="00942D1A"/>
    <w:rsid w:val="00942E69"/>
    <w:rsid w:val="00942F0B"/>
    <w:rsid w:val="00943139"/>
    <w:rsid w:val="00943165"/>
    <w:rsid w:val="009431F6"/>
    <w:rsid w:val="009432AB"/>
    <w:rsid w:val="009434D0"/>
    <w:rsid w:val="00943541"/>
    <w:rsid w:val="0094359D"/>
    <w:rsid w:val="009435D0"/>
    <w:rsid w:val="00943834"/>
    <w:rsid w:val="00943871"/>
    <w:rsid w:val="00943A22"/>
    <w:rsid w:val="00943D05"/>
    <w:rsid w:val="00943D91"/>
    <w:rsid w:val="00943DDC"/>
    <w:rsid w:val="00943F19"/>
    <w:rsid w:val="00943F52"/>
    <w:rsid w:val="009442F1"/>
    <w:rsid w:val="009443C8"/>
    <w:rsid w:val="009446C8"/>
    <w:rsid w:val="009447E8"/>
    <w:rsid w:val="009447FE"/>
    <w:rsid w:val="009449D2"/>
    <w:rsid w:val="00944E4B"/>
    <w:rsid w:val="009450CC"/>
    <w:rsid w:val="0094534B"/>
    <w:rsid w:val="0094537A"/>
    <w:rsid w:val="00945543"/>
    <w:rsid w:val="00945597"/>
    <w:rsid w:val="009455B5"/>
    <w:rsid w:val="00945717"/>
    <w:rsid w:val="00945830"/>
    <w:rsid w:val="00945938"/>
    <w:rsid w:val="00945A06"/>
    <w:rsid w:val="00945A98"/>
    <w:rsid w:val="00945AA0"/>
    <w:rsid w:val="00945B00"/>
    <w:rsid w:val="00945E4A"/>
    <w:rsid w:val="00945EC9"/>
    <w:rsid w:val="00946051"/>
    <w:rsid w:val="009461D7"/>
    <w:rsid w:val="0094638D"/>
    <w:rsid w:val="009463D1"/>
    <w:rsid w:val="00946569"/>
    <w:rsid w:val="009468B1"/>
    <w:rsid w:val="009469EF"/>
    <w:rsid w:val="00946A53"/>
    <w:rsid w:val="00946B59"/>
    <w:rsid w:val="00946BDC"/>
    <w:rsid w:val="00946CB5"/>
    <w:rsid w:val="00946D32"/>
    <w:rsid w:val="00946E0D"/>
    <w:rsid w:val="009470B4"/>
    <w:rsid w:val="009470C1"/>
    <w:rsid w:val="009470E7"/>
    <w:rsid w:val="00947125"/>
    <w:rsid w:val="009472FF"/>
    <w:rsid w:val="009473C4"/>
    <w:rsid w:val="009474EE"/>
    <w:rsid w:val="00947614"/>
    <w:rsid w:val="0094762B"/>
    <w:rsid w:val="0094769F"/>
    <w:rsid w:val="0094780C"/>
    <w:rsid w:val="0094790B"/>
    <w:rsid w:val="00947BD2"/>
    <w:rsid w:val="00947CD7"/>
    <w:rsid w:val="00947F04"/>
    <w:rsid w:val="00947F76"/>
    <w:rsid w:val="00947F7F"/>
    <w:rsid w:val="00950178"/>
    <w:rsid w:val="0095032E"/>
    <w:rsid w:val="009503F2"/>
    <w:rsid w:val="00950459"/>
    <w:rsid w:val="0095050B"/>
    <w:rsid w:val="00950755"/>
    <w:rsid w:val="00950845"/>
    <w:rsid w:val="0095091D"/>
    <w:rsid w:val="00950BC2"/>
    <w:rsid w:val="00950D4B"/>
    <w:rsid w:val="00950E60"/>
    <w:rsid w:val="00950EF6"/>
    <w:rsid w:val="00950F00"/>
    <w:rsid w:val="00950F27"/>
    <w:rsid w:val="00951012"/>
    <w:rsid w:val="0095105A"/>
    <w:rsid w:val="0095105D"/>
    <w:rsid w:val="009510C6"/>
    <w:rsid w:val="009513CC"/>
    <w:rsid w:val="009515F5"/>
    <w:rsid w:val="0095162A"/>
    <w:rsid w:val="0095167E"/>
    <w:rsid w:val="009516E9"/>
    <w:rsid w:val="009516F1"/>
    <w:rsid w:val="009519DC"/>
    <w:rsid w:val="00951A4A"/>
    <w:rsid w:val="00951AA3"/>
    <w:rsid w:val="00951BD3"/>
    <w:rsid w:val="00951DDA"/>
    <w:rsid w:val="009520F2"/>
    <w:rsid w:val="0095239D"/>
    <w:rsid w:val="009525C5"/>
    <w:rsid w:val="009525D5"/>
    <w:rsid w:val="00952627"/>
    <w:rsid w:val="00952634"/>
    <w:rsid w:val="009526EA"/>
    <w:rsid w:val="0095274B"/>
    <w:rsid w:val="009527E7"/>
    <w:rsid w:val="00952A27"/>
    <w:rsid w:val="00952AD7"/>
    <w:rsid w:val="00952ADA"/>
    <w:rsid w:val="00952F39"/>
    <w:rsid w:val="00952F91"/>
    <w:rsid w:val="0095303D"/>
    <w:rsid w:val="00953164"/>
    <w:rsid w:val="0095317E"/>
    <w:rsid w:val="00953185"/>
    <w:rsid w:val="0095332A"/>
    <w:rsid w:val="0095333A"/>
    <w:rsid w:val="00953782"/>
    <w:rsid w:val="0095393F"/>
    <w:rsid w:val="009539D4"/>
    <w:rsid w:val="00953AFF"/>
    <w:rsid w:val="00953BB2"/>
    <w:rsid w:val="00953BCD"/>
    <w:rsid w:val="00953BE5"/>
    <w:rsid w:val="00953D2E"/>
    <w:rsid w:val="00953F41"/>
    <w:rsid w:val="00954441"/>
    <w:rsid w:val="00954573"/>
    <w:rsid w:val="0095462C"/>
    <w:rsid w:val="00954732"/>
    <w:rsid w:val="009549D0"/>
    <w:rsid w:val="00954ADA"/>
    <w:rsid w:val="00954BA5"/>
    <w:rsid w:val="00954D28"/>
    <w:rsid w:val="00954DFC"/>
    <w:rsid w:val="00954FCD"/>
    <w:rsid w:val="0095513C"/>
    <w:rsid w:val="00955171"/>
    <w:rsid w:val="009551AE"/>
    <w:rsid w:val="009553A1"/>
    <w:rsid w:val="009553BF"/>
    <w:rsid w:val="0095541C"/>
    <w:rsid w:val="00955555"/>
    <w:rsid w:val="009556AA"/>
    <w:rsid w:val="009557FB"/>
    <w:rsid w:val="0095581C"/>
    <w:rsid w:val="009559C6"/>
    <w:rsid w:val="009559F9"/>
    <w:rsid w:val="00955B1E"/>
    <w:rsid w:val="00955B7A"/>
    <w:rsid w:val="00955D2B"/>
    <w:rsid w:val="00955FFA"/>
    <w:rsid w:val="009560DA"/>
    <w:rsid w:val="009562BF"/>
    <w:rsid w:val="00956326"/>
    <w:rsid w:val="009564EF"/>
    <w:rsid w:val="009565D7"/>
    <w:rsid w:val="00956667"/>
    <w:rsid w:val="0095682B"/>
    <w:rsid w:val="009568CD"/>
    <w:rsid w:val="00956963"/>
    <w:rsid w:val="00956B59"/>
    <w:rsid w:val="00956E03"/>
    <w:rsid w:val="009570C3"/>
    <w:rsid w:val="0095722C"/>
    <w:rsid w:val="00957328"/>
    <w:rsid w:val="0095739F"/>
    <w:rsid w:val="0095747D"/>
    <w:rsid w:val="009574BE"/>
    <w:rsid w:val="00957576"/>
    <w:rsid w:val="00957782"/>
    <w:rsid w:val="0095789A"/>
    <w:rsid w:val="009578C3"/>
    <w:rsid w:val="009579D8"/>
    <w:rsid w:val="00957A2F"/>
    <w:rsid w:val="00957C54"/>
    <w:rsid w:val="00957D25"/>
    <w:rsid w:val="00957E0D"/>
    <w:rsid w:val="00957E36"/>
    <w:rsid w:val="00957E4B"/>
    <w:rsid w:val="00960148"/>
    <w:rsid w:val="0096023A"/>
    <w:rsid w:val="0096039B"/>
    <w:rsid w:val="009603A1"/>
    <w:rsid w:val="009603BA"/>
    <w:rsid w:val="0096052D"/>
    <w:rsid w:val="0096057C"/>
    <w:rsid w:val="00960613"/>
    <w:rsid w:val="0096066E"/>
    <w:rsid w:val="0096071E"/>
    <w:rsid w:val="00960822"/>
    <w:rsid w:val="00960879"/>
    <w:rsid w:val="00960892"/>
    <w:rsid w:val="009608F4"/>
    <w:rsid w:val="00960903"/>
    <w:rsid w:val="0096093A"/>
    <w:rsid w:val="00960970"/>
    <w:rsid w:val="009609EC"/>
    <w:rsid w:val="00960A44"/>
    <w:rsid w:val="00960B22"/>
    <w:rsid w:val="00960BD4"/>
    <w:rsid w:val="00960C78"/>
    <w:rsid w:val="00960CE2"/>
    <w:rsid w:val="00960D60"/>
    <w:rsid w:val="00960E15"/>
    <w:rsid w:val="00960E84"/>
    <w:rsid w:val="0096103B"/>
    <w:rsid w:val="009610B5"/>
    <w:rsid w:val="00961164"/>
    <w:rsid w:val="00961582"/>
    <w:rsid w:val="009615E3"/>
    <w:rsid w:val="0096160F"/>
    <w:rsid w:val="009616B9"/>
    <w:rsid w:val="00961939"/>
    <w:rsid w:val="009622FB"/>
    <w:rsid w:val="00962697"/>
    <w:rsid w:val="0096280C"/>
    <w:rsid w:val="00962840"/>
    <w:rsid w:val="009629BA"/>
    <w:rsid w:val="0096310A"/>
    <w:rsid w:val="0096312F"/>
    <w:rsid w:val="00963133"/>
    <w:rsid w:val="009632AF"/>
    <w:rsid w:val="0096346E"/>
    <w:rsid w:val="00963816"/>
    <w:rsid w:val="00963B26"/>
    <w:rsid w:val="00963B5E"/>
    <w:rsid w:val="00963D3D"/>
    <w:rsid w:val="009640F5"/>
    <w:rsid w:val="00964186"/>
    <w:rsid w:val="00964423"/>
    <w:rsid w:val="00964485"/>
    <w:rsid w:val="0096450A"/>
    <w:rsid w:val="0096469D"/>
    <w:rsid w:val="009649A3"/>
    <w:rsid w:val="00964A7D"/>
    <w:rsid w:val="00964D01"/>
    <w:rsid w:val="00964EC6"/>
    <w:rsid w:val="00964F74"/>
    <w:rsid w:val="00964F9F"/>
    <w:rsid w:val="009655C3"/>
    <w:rsid w:val="0096579D"/>
    <w:rsid w:val="009657B3"/>
    <w:rsid w:val="009658EB"/>
    <w:rsid w:val="00965A54"/>
    <w:rsid w:val="00965C59"/>
    <w:rsid w:val="00965E64"/>
    <w:rsid w:val="00965F73"/>
    <w:rsid w:val="009660CE"/>
    <w:rsid w:val="00966225"/>
    <w:rsid w:val="00966389"/>
    <w:rsid w:val="00966517"/>
    <w:rsid w:val="009665C2"/>
    <w:rsid w:val="00966606"/>
    <w:rsid w:val="00966847"/>
    <w:rsid w:val="00966A4E"/>
    <w:rsid w:val="00966B96"/>
    <w:rsid w:val="00966BE3"/>
    <w:rsid w:val="00966ED3"/>
    <w:rsid w:val="00966EF2"/>
    <w:rsid w:val="00966FF1"/>
    <w:rsid w:val="0096715F"/>
    <w:rsid w:val="00967183"/>
    <w:rsid w:val="00967204"/>
    <w:rsid w:val="00967419"/>
    <w:rsid w:val="009675A5"/>
    <w:rsid w:val="00967689"/>
    <w:rsid w:val="0096771B"/>
    <w:rsid w:val="0096789F"/>
    <w:rsid w:val="00967A09"/>
    <w:rsid w:val="00967A39"/>
    <w:rsid w:val="00967B8D"/>
    <w:rsid w:val="00967D97"/>
    <w:rsid w:val="00967E64"/>
    <w:rsid w:val="00967FDA"/>
    <w:rsid w:val="009701E1"/>
    <w:rsid w:val="009702C8"/>
    <w:rsid w:val="0097032A"/>
    <w:rsid w:val="009703A6"/>
    <w:rsid w:val="00970571"/>
    <w:rsid w:val="00970638"/>
    <w:rsid w:val="00970642"/>
    <w:rsid w:val="009706D1"/>
    <w:rsid w:val="009707B1"/>
    <w:rsid w:val="009707D0"/>
    <w:rsid w:val="009709C3"/>
    <w:rsid w:val="00970A74"/>
    <w:rsid w:val="00970B54"/>
    <w:rsid w:val="00970C22"/>
    <w:rsid w:val="00970C52"/>
    <w:rsid w:val="00970C93"/>
    <w:rsid w:val="00970CA7"/>
    <w:rsid w:val="00970CCD"/>
    <w:rsid w:val="00970E33"/>
    <w:rsid w:val="00970E5C"/>
    <w:rsid w:val="00970E75"/>
    <w:rsid w:val="00970FFD"/>
    <w:rsid w:val="00971194"/>
    <w:rsid w:val="009711DA"/>
    <w:rsid w:val="0097123B"/>
    <w:rsid w:val="009714E4"/>
    <w:rsid w:val="00971942"/>
    <w:rsid w:val="00971A29"/>
    <w:rsid w:val="00971B02"/>
    <w:rsid w:val="00971C0B"/>
    <w:rsid w:val="00971E89"/>
    <w:rsid w:val="00971F4C"/>
    <w:rsid w:val="00971F8F"/>
    <w:rsid w:val="00971FA0"/>
    <w:rsid w:val="009720AB"/>
    <w:rsid w:val="009720B2"/>
    <w:rsid w:val="009720C7"/>
    <w:rsid w:val="0097217B"/>
    <w:rsid w:val="0097218F"/>
    <w:rsid w:val="009721C2"/>
    <w:rsid w:val="009721C5"/>
    <w:rsid w:val="0097220C"/>
    <w:rsid w:val="00972261"/>
    <w:rsid w:val="00972416"/>
    <w:rsid w:val="009724A7"/>
    <w:rsid w:val="0097255F"/>
    <w:rsid w:val="009727C1"/>
    <w:rsid w:val="00972B47"/>
    <w:rsid w:val="00972B90"/>
    <w:rsid w:val="00972FC1"/>
    <w:rsid w:val="00972FCB"/>
    <w:rsid w:val="00973662"/>
    <w:rsid w:val="009736E1"/>
    <w:rsid w:val="00973B07"/>
    <w:rsid w:val="00973F33"/>
    <w:rsid w:val="00973FD7"/>
    <w:rsid w:val="0097411B"/>
    <w:rsid w:val="00974272"/>
    <w:rsid w:val="0097430D"/>
    <w:rsid w:val="0097437B"/>
    <w:rsid w:val="009744D7"/>
    <w:rsid w:val="0097452D"/>
    <w:rsid w:val="0097468D"/>
    <w:rsid w:val="009746C0"/>
    <w:rsid w:val="00974713"/>
    <w:rsid w:val="0097473C"/>
    <w:rsid w:val="00974750"/>
    <w:rsid w:val="0097483E"/>
    <w:rsid w:val="009748CB"/>
    <w:rsid w:val="009748CF"/>
    <w:rsid w:val="009748D4"/>
    <w:rsid w:val="0097499F"/>
    <w:rsid w:val="00974B77"/>
    <w:rsid w:val="00974CEA"/>
    <w:rsid w:val="00974CEE"/>
    <w:rsid w:val="00974D77"/>
    <w:rsid w:val="00975012"/>
    <w:rsid w:val="00975113"/>
    <w:rsid w:val="009751DD"/>
    <w:rsid w:val="00975218"/>
    <w:rsid w:val="00975246"/>
    <w:rsid w:val="00975252"/>
    <w:rsid w:val="00975288"/>
    <w:rsid w:val="009752C6"/>
    <w:rsid w:val="0097532B"/>
    <w:rsid w:val="009755E0"/>
    <w:rsid w:val="0097564D"/>
    <w:rsid w:val="0097564E"/>
    <w:rsid w:val="0097569F"/>
    <w:rsid w:val="009758BC"/>
    <w:rsid w:val="00975994"/>
    <w:rsid w:val="00975A03"/>
    <w:rsid w:val="00975A56"/>
    <w:rsid w:val="00975B26"/>
    <w:rsid w:val="00975B47"/>
    <w:rsid w:val="00975B68"/>
    <w:rsid w:val="00975BDD"/>
    <w:rsid w:val="00975D49"/>
    <w:rsid w:val="00975FCF"/>
    <w:rsid w:val="00976184"/>
    <w:rsid w:val="0097619E"/>
    <w:rsid w:val="009762CC"/>
    <w:rsid w:val="0097635C"/>
    <w:rsid w:val="0097662B"/>
    <w:rsid w:val="00976636"/>
    <w:rsid w:val="00976A8C"/>
    <w:rsid w:val="00976B0B"/>
    <w:rsid w:val="00976CF8"/>
    <w:rsid w:val="00976F5B"/>
    <w:rsid w:val="009772E4"/>
    <w:rsid w:val="00977329"/>
    <w:rsid w:val="0097736C"/>
    <w:rsid w:val="00977463"/>
    <w:rsid w:val="009775BF"/>
    <w:rsid w:val="00977676"/>
    <w:rsid w:val="009777BD"/>
    <w:rsid w:val="009777FC"/>
    <w:rsid w:val="00977B53"/>
    <w:rsid w:val="00977B5B"/>
    <w:rsid w:val="00977EA1"/>
    <w:rsid w:val="00977EEB"/>
    <w:rsid w:val="0098010D"/>
    <w:rsid w:val="0098018B"/>
    <w:rsid w:val="0098020F"/>
    <w:rsid w:val="0098026D"/>
    <w:rsid w:val="00980297"/>
    <w:rsid w:val="00980767"/>
    <w:rsid w:val="00980B40"/>
    <w:rsid w:val="00980C0F"/>
    <w:rsid w:val="00980CFC"/>
    <w:rsid w:val="00980DEC"/>
    <w:rsid w:val="00980E78"/>
    <w:rsid w:val="00980F11"/>
    <w:rsid w:val="00980F9C"/>
    <w:rsid w:val="00981047"/>
    <w:rsid w:val="009811FF"/>
    <w:rsid w:val="009813A1"/>
    <w:rsid w:val="009813BA"/>
    <w:rsid w:val="0098199A"/>
    <w:rsid w:val="00981BB7"/>
    <w:rsid w:val="00981C9B"/>
    <w:rsid w:val="00981CC1"/>
    <w:rsid w:val="00981D39"/>
    <w:rsid w:val="00981EB4"/>
    <w:rsid w:val="0098213F"/>
    <w:rsid w:val="00982161"/>
    <w:rsid w:val="009822F2"/>
    <w:rsid w:val="009827A0"/>
    <w:rsid w:val="00982886"/>
    <w:rsid w:val="0098290B"/>
    <w:rsid w:val="00982A21"/>
    <w:rsid w:val="00982B85"/>
    <w:rsid w:val="00982CFB"/>
    <w:rsid w:val="00982F56"/>
    <w:rsid w:val="00982FF6"/>
    <w:rsid w:val="00983117"/>
    <w:rsid w:val="00983661"/>
    <w:rsid w:val="00983783"/>
    <w:rsid w:val="009838F4"/>
    <w:rsid w:val="00983980"/>
    <w:rsid w:val="0098398D"/>
    <w:rsid w:val="00983A1E"/>
    <w:rsid w:val="00983B1B"/>
    <w:rsid w:val="00983E54"/>
    <w:rsid w:val="0098427D"/>
    <w:rsid w:val="0098454A"/>
    <w:rsid w:val="0098471B"/>
    <w:rsid w:val="00984BD2"/>
    <w:rsid w:val="00984EAF"/>
    <w:rsid w:val="00984F32"/>
    <w:rsid w:val="00984FCB"/>
    <w:rsid w:val="00984FE5"/>
    <w:rsid w:val="009850BC"/>
    <w:rsid w:val="009850F9"/>
    <w:rsid w:val="00985301"/>
    <w:rsid w:val="00985433"/>
    <w:rsid w:val="0098562B"/>
    <w:rsid w:val="0098566D"/>
    <w:rsid w:val="009857C3"/>
    <w:rsid w:val="009858BF"/>
    <w:rsid w:val="0098598E"/>
    <w:rsid w:val="00985A4A"/>
    <w:rsid w:val="00985AC3"/>
    <w:rsid w:val="00985CE9"/>
    <w:rsid w:val="00985E34"/>
    <w:rsid w:val="00985E88"/>
    <w:rsid w:val="00986016"/>
    <w:rsid w:val="00986029"/>
    <w:rsid w:val="00986118"/>
    <w:rsid w:val="009861FA"/>
    <w:rsid w:val="00986340"/>
    <w:rsid w:val="0098639A"/>
    <w:rsid w:val="00986D47"/>
    <w:rsid w:val="00986DAB"/>
    <w:rsid w:val="00986F1A"/>
    <w:rsid w:val="00986F39"/>
    <w:rsid w:val="009870A4"/>
    <w:rsid w:val="00987101"/>
    <w:rsid w:val="00987107"/>
    <w:rsid w:val="00987132"/>
    <w:rsid w:val="0098781A"/>
    <w:rsid w:val="009878C4"/>
    <w:rsid w:val="00987C46"/>
    <w:rsid w:val="00987CB6"/>
    <w:rsid w:val="00987F6C"/>
    <w:rsid w:val="0099005E"/>
    <w:rsid w:val="00990498"/>
    <w:rsid w:val="00990501"/>
    <w:rsid w:val="00990751"/>
    <w:rsid w:val="0099078A"/>
    <w:rsid w:val="009908AE"/>
    <w:rsid w:val="00990919"/>
    <w:rsid w:val="0099098A"/>
    <w:rsid w:val="00990A15"/>
    <w:rsid w:val="00990A1D"/>
    <w:rsid w:val="00990CAC"/>
    <w:rsid w:val="00990D2A"/>
    <w:rsid w:val="00990EEB"/>
    <w:rsid w:val="00990F77"/>
    <w:rsid w:val="00991026"/>
    <w:rsid w:val="00991043"/>
    <w:rsid w:val="009910C0"/>
    <w:rsid w:val="009912E4"/>
    <w:rsid w:val="00991395"/>
    <w:rsid w:val="009913D3"/>
    <w:rsid w:val="009913D6"/>
    <w:rsid w:val="0099147A"/>
    <w:rsid w:val="00991524"/>
    <w:rsid w:val="0099155E"/>
    <w:rsid w:val="009916AE"/>
    <w:rsid w:val="0099181E"/>
    <w:rsid w:val="0099192E"/>
    <w:rsid w:val="00991AF3"/>
    <w:rsid w:val="00991B7A"/>
    <w:rsid w:val="00991CBD"/>
    <w:rsid w:val="00991CCB"/>
    <w:rsid w:val="00991CEA"/>
    <w:rsid w:val="00991D79"/>
    <w:rsid w:val="00991F81"/>
    <w:rsid w:val="0099225B"/>
    <w:rsid w:val="00992465"/>
    <w:rsid w:val="009926AB"/>
    <w:rsid w:val="009929FA"/>
    <w:rsid w:val="00992F6B"/>
    <w:rsid w:val="00993478"/>
    <w:rsid w:val="009935C8"/>
    <w:rsid w:val="0099397A"/>
    <w:rsid w:val="00993AFE"/>
    <w:rsid w:val="00993B31"/>
    <w:rsid w:val="00993C50"/>
    <w:rsid w:val="009942A6"/>
    <w:rsid w:val="00994507"/>
    <w:rsid w:val="00994562"/>
    <w:rsid w:val="00994814"/>
    <w:rsid w:val="0099494C"/>
    <w:rsid w:val="009949D9"/>
    <w:rsid w:val="00994A7F"/>
    <w:rsid w:val="00994B94"/>
    <w:rsid w:val="00994CD2"/>
    <w:rsid w:val="00994D08"/>
    <w:rsid w:val="0099527F"/>
    <w:rsid w:val="00995609"/>
    <w:rsid w:val="009956DD"/>
    <w:rsid w:val="00995772"/>
    <w:rsid w:val="0099580F"/>
    <w:rsid w:val="00995A1B"/>
    <w:rsid w:val="00995A20"/>
    <w:rsid w:val="00995A90"/>
    <w:rsid w:val="00995BAA"/>
    <w:rsid w:val="00995BD9"/>
    <w:rsid w:val="00995E2D"/>
    <w:rsid w:val="00995E4E"/>
    <w:rsid w:val="00995FDF"/>
    <w:rsid w:val="009961B7"/>
    <w:rsid w:val="009962E1"/>
    <w:rsid w:val="009963BD"/>
    <w:rsid w:val="0099647C"/>
    <w:rsid w:val="009964D7"/>
    <w:rsid w:val="00996704"/>
    <w:rsid w:val="00996865"/>
    <w:rsid w:val="00996906"/>
    <w:rsid w:val="00996A01"/>
    <w:rsid w:val="00996A6E"/>
    <w:rsid w:val="00996AD8"/>
    <w:rsid w:val="00996C2C"/>
    <w:rsid w:val="00996E35"/>
    <w:rsid w:val="00996FDF"/>
    <w:rsid w:val="009970D6"/>
    <w:rsid w:val="00997257"/>
    <w:rsid w:val="0099734C"/>
    <w:rsid w:val="0099765F"/>
    <w:rsid w:val="009978F5"/>
    <w:rsid w:val="00997A72"/>
    <w:rsid w:val="00997C51"/>
    <w:rsid w:val="00997DE5"/>
    <w:rsid w:val="00997EFE"/>
    <w:rsid w:val="00997F8A"/>
    <w:rsid w:val="00997FB7"/>
    <w:rsid w:val="009A0032"/>
    <w:rsid w:val="009A003E"/>
    <w:rsid w:val="009A0166"/>
    <w:rsid w:val="009A027F"/>
    <w:rsid w:val="009A0698"/>
    <w:rsid w:val="009A09F8"/>
    <w:rsid w:val="009A09F9"/>
    <w:rsid w:val="009A0B9B"/>
    <w:rsid w:val="009A0C94"/>
    <w:rsid w:val="009A0CF4"/>
    <w:rsid w:val="009A0FB5"/>
    <w:rsid w:val="009A111A"/>
    <w:rsid w:val="009A1248"/>
    <w:rsid w:val="009A130D"/>
    <w:rsid w:val="009A132F"/>
    <w:rsid w:val="009A1483"/>
    <w:rsid w:val="009A1645"/>
    <w:rsid w:val="009A1667"/>
    <w:rsid w:val="009A16D1"/>
    <w:rsid w:val="009A16FF"/>
    <w:rsid w:val="009A178D"/>
    <w:rsid w:val="009A19BC"/>
    <w:rsid w:val="009A1A38"/>
    <w:rsid w:val="009A1DCE"/>
    <w:rsid w:val="009A1DF8"/>
    <w:rsid w:val="009A1E7A"/>
    <w:rsid w:val="009A1F49"/>
    <w:rsid w:val="009A1F93"/>
    <w:rsid w:val="009A1FB8"/>
    <w:rsid w:val="009A1FF2"/>
    <w:rsid w:val="009A2419"/>
    <w:rsid w:val="009A2560"/>
    <w:rsid w:val="009A2751"/>
    <w:rsid w:val="009A280C"/>
    <w:rsid w:val="009A2AF5"/>
    <w:rsid w:val="009A2ED5"/>
    <w:rsid w:val="009A2F56"/>
    <w:rsid w:val="009A2F92"/>
    <w:rsid w:val="009A30A8"/>
    <w:rsid w:val="009A31B6"/>
    <w:rsid w:val="009A33CF"/>
    <w:rsid w:val="009A33FD"/>
    <w:rsid w:val="009A369D"/>
    <w:rsid w:val="009A36F1"/>
    <w:rsid w:val="009A37E5"/>
    <w:rsid w:val="009A3949"/>
    <w:rsid w:val="009A39CA"/>
    <w:rsid w:val="009A3BFA"/>
    <w:rsid w:val="009A3C61"/>
    <w:rsid w:val="009A3CC6"/>
    <w:rsid w:val="009A3D0C"/>
    <w:rsid w:val="009A3D1C"/>
    <w:rsid w:val="009A3F33"/>
    <w:rsid w:val="009A3F93"/>
    <w:rsid w:val="009A437A"/>
    <w:rsid w:val="009A44D8"/>
    <w:rsid w:val="009A458B"/>
    <w:rsid w:val="009A464A"/>
    <w:rsid w:val="009A4796"/>
    <w:rsid w:val="009A48E6"/>
    <w:rsid w:val="009A4AB2"/>
    <w:rsid w:val="009A4C40"/>
    <w:rsid w:val="009A4CE2"/>
    <w:rsid w:val="009A4E20"/>
    <w:rsid w:val="009A4E39"/>
    <w:rsid w:val="009A5303"/>
    <w:rsid w:val="009A532E"/>
    <w:rsid w:val="009A54DD"/>
    <w:rsid w:val="009A5516"/>
    <w:rsid w:val="009A58B8"/>
    <w:rsid w:val="009A5C6E"/>
    <w:rsid w:val="009A5DBA"/>
    <w:rsid w:val="009A5DE0"/>
    <w:rsid w:val="009A5DE4"/>
    <w:rsid w:val="009A5EEA"/>
    <w:rsid w:val="009A5EEC"/>
    <w:rsid w:val="009A615F"/>
    <w:rsid w:val="009A6635"/>
    <w:rsid w:val="009A665D"/>
    <w:rsid w:val="009A68E9"/>
    <w:rsid w:val="009A6B4C"/>
    <w:rsid w:val="009A6D82"/>
    <w:rsid w:val="009A6F56"/>
    <w:rsid w:val="009A6FA5"/>
    <w:rsid w:val="009A70E1"/>
    <w:rsid w:val="009A73C5"/>
    <w:rsid w:val="009A73EF"/>
    <w:rsid w:val="009A7973"/>
    <w:rsid w:val="009A7A2A"/>
    <w:rsid w:val="009A7AAC"/>
    <w:rsid w:val="009A7B3F"/>
    <w:rsid w:val="009A7BDF"/>
    <w:rsid w:val="009B006C"/>
    <w:rsid w:val="009B0155"/>
    <w:rsid w:val="009B01D1"/>
    <w:rsid w:val="009B01E8"/>
    <w:rsid w:val="009B02CF"/>
    <w:rsid w:val="009B038F"/>
    <w:rsid w:val="009B03CC"/>
    <w:rsid w:val="009B046C"/>
    <w:rsid w:val="009B04B7"/>
    <w:rsid w:val="009B052C"/>
    <w:rsid w:val="009B0714"/>
    <w:rsid w:val="009B07B2"/>
    <w:rsid w:val="009B0989"/>
    <w:rsid w:val="009B0ABB"/>
    <w:rsid w:val="009B0CE3"/>
    <w:rsid w:val="009B0E49"/>
    <w:rsid w:val="009B0EF2"/>
    <w:rsid w:val="009B1072"/>
    <w:rsid w:val="009B11C0"/>
    <w:rsid w:val="009B1282"/>
    <w:rsid w:val="009B15AC"/>
    <w:rsid w:val="009B17E6"/>
    <w:rsid w:val="009B1A0A"/>
    <w:rsid w:val="009B1C24"/>
    <w:rsid w:val="009B1C34"/>
    <w:rsid w:val="009B1DF2"/>
    <w:rsid w:val="009B1ED2"/>
    <w:rsid w:val="009B2259"/>
    <w:rsid w:val="009B2451"/>
    <w:rsid w:val="009B24A4"/>
    <w:rsid w:val="009B28AC"/>
    <w:rsid w:val="009B2B52"/>
    <w:rsid w:val="009B2C22"/>
    <w:rsid w:val="009B363A"/>
    <w:rsid w:val="009B367B"/>
    <w:rsid w:val="009B376D"/>
    <w:rsid w:val="009B38D3"/>
    <w:rsid w:val="009B3943"/>
    <w:rsid w:val="009B3AF2"/>
    <w:rsid w:val="009B3C2B"/>
    <w:rsid w:val="009B3D5D"/>
    <w:rsid w:val="009B3D7B"/>
    <w:rsid w:val="009B3D89"/>
    <w:rsid w:val="009B4023"/>
    <w:rsid w:val="009B4034"/>
    <w:rsid w:val="009B41DC"/>
    <w:rsid w:val="009B42B8"/>
    <w:rsid w:val="009B42EA"/>
    <w:rsid w:val="009B440E"/>
    <w:rsid w:val="009B4519"/>
    <w:rsid w:val="009B45D4"/>
    <w:rsid w:val="009B4749"/>
    <w:rsid w:val="009B4788"/>
    <w:rsid w:val="009B47ED"/>
    <w:rsid w:val="009B4C04"/>
    <w:rsid w:val="009B4CB6"/>
    <w:rsid w:val="009B4DE6"/>
    <w:rsid w:val="009B4EF0"/>
    <w:rsid w:val="009B50C0"/>
    <w:rsid w:val="009B5190"/>
    <w:rsid w:val="009B51E7"/>
    <w:rsid w:val="009B5204"/>
    <w:rsid w:val="009B5295"/>
    <w:rsid w:val="009B5449"/>
    <w:rsid w:val="009B5861"/>
    <w:rsid w:val="009B5925"/>
    <w:rsid w:val="009B597D"/>
    <w:rsid w:val="009B5C0E"/>
    <w:rsid w:val="009B5DB9"/>
    <w:rsid w:val="009B5EB9"/>
    <w:rsid w:val="009B61CD"/>
    <w:rsid w:val="009B61FC"/>
    <w:rsid w:val="009B6261"/>
    <w:rsid w:val="009B62F2"/>
    <w:rsid w:val="009B6393"/>
    <w:rsid w:val="009B6570"/>
    <w:rsid w:val="009B6865"/>
    <w:rsid w:val="009B6ACF"/>
    <w:rsid w:val="009B6BE3"/>
    <w:rsid w:val="009B7060"/>
    <w:rsid w:val="009B70CA"/>
    <w:rsid w:val="009B70CF"/>
    <w:rsid w:val="009B7101"/>
    <w:rsid w:val="009B7217"/>
    <w:rsid w:val="009B7298"/>
    <w:rsid w:val="009B74B3"/>
    <w:rsid w:val="009B75C3"/>
    <w:rsid w:val="009B790F"/>
    <w:rsid w:val="009B7A98"/>
    <w:rsid w:val="009B7B5D"/>
    <w:rsid w:val="009B7C08"/>
    <w:rsid w:val="009B7E3E"/>
    <w:rsid w:val="009B7E69"/>
    <w:rsid w:val="009B7FE0"/>
    <w:rsid w:val="009C0077"/>
    <w:rsid w:val="009C0256"/>
    <w:rsid w:val="009C0798"/>
    <w:rsid w:val="009C07A4"/>
    <w:rsid w:val="009C0906"/>
    <w:rsid w:val="009C0956"/>
    <w:rsid w:val="009C0ABA"/>
    <w:rsid w:val="009C0EAF"/>
    <w:rsid w:val="009C0F63"/>
    <w:rsid w:val="009C130C"/>
    <w:rsid w:val="009C1693"/>
    <w:rsid w:val="009C170A"/>
    <w:rsid w:val="009C1765"/>
    <w:rsid w:val="009C17DA"/>
    <w:rsid w:val="009C1B5E"/>
    <w:rsid w:val="009C1BD6"/>
    <w:rsid w:val="009C1E0E"/>
    <w:rsid w:val="009C1F56"/>
    <w:rsid w:val="009C2005"/>
    <w:rsid w:val="009C2021"/>
    <w:rsid w:val="009C21BA"/>
    <w:rsid w:val="009C220C"/>
    <w:rsid w:val="009C23EB"/>
    <w:rsid w:val="009C26EF"/>
    <w:rsid w:val="009C2793"/>
    <w:rsid w:val="009C2A58"/>
    <w:rsid w:val="009C2CB9"/>
    <w:rsid w:val="009C2E81"/>
    <w:rsid w:val="009C2EB0"/>
    <w:rsid w:val="009C2FAF"/>
    <w:rsid w:val="009C2FB0"/>
    <w:rsid w:val="009C3001"/>
    <w:rsid w:val="009C3302"/>
    <w:rsid w:val="009C3353"/>
    <w:rsid w:val="009C3560"/>
    <w:rsid w:val="009C357E"/>
    <w:rsid w:val="009C3600"/>
    <w:rsid w:val="009C396E"/>
    <w:rsid w:val="009C39BC"/>
    <w:rsid w:val="009C39F5"/>
    <w:rsid w:val="009C3AAB"/>
    <w:rsid w:val="009C3E51"/>
    <w:rsid w:val="009C3E84"/>
    <w:rsid w:val="009C3FA8"/>
    <w:rsid w:val="009C4022"/>
    <w:rsid w:val="009C40B4"/>
    <w:rsid w:val="009C414D"/>
    <w:rsid w:val="009C41AB"/>
    <w:rsid w:val="009C427C"/>
    <w:rsid w:val="009C429D"/>
    <w:rsid w:val="009C47F6"/>
    <w:rsid w:val="009C4831"/>
    <w:rsid w:val="009C48FF"/>
    <w:rsid w:val="009C4AC0"/>
    <w:rsid w:val="009C4BFC"/>
    <w:rsid w:val="009C4C47"/>
    <w:rsid w:val="009C4E8E"/>
    <w:rsid w:val="009C4F85"/>
    <w:rsid w:val="009C5478"/>
    <w:rsid w:val="009C5483"/>
    <w:rsid w:val="009C566F"/>
    <w:rsid w:val="009C57B3"/>
    <w:rsid w:val="009C5A8C"/>
    <w:rsid w:val="009C5B94"/>
    <w:rsid w:val="009C5E64"/>
    <w:rsid w:val="009C5EA6"/>
    <w:rsid w:val="009C5EE4"/>
    <w:rsid w:val="009C5F3E"/>
    <w:rsid w:val="009C605F"/>
    <w:rsid w:val="009C6464"/>
    <w:rsid w:val="009C6990"/>
    <w:rsid w:val="009C6AA1"/>
    <w:rsid w:val="009C72EE"/>
    <w:rsid w:val="009C73E7"/>
    <w:rsid w:val="009C745E"/>
    <w:rsid w:val="009C76DF"/>
    <w:rsid w:val="009C76EB"/>
    <w:rsid w:val="009C785F"/>
    <w:rsid w:val="009C7DB6"/>
    <w:rsid w:val="009C7E5A"/>
    <w:rsid w:val="009C7EED"/>
    <w:rsid w:val="009C7EF0"/>
    <w:rsid w:val="009D0003"/>
    <w:rsid w:val="009D03EE"/>
    <w:rsid w:val="009D04AF"/>
    <w:rsid w:val="009D05B6"/>
    <w:rsid w:val="009D079B"/>
    <w:rsid w:val="009D07FC"/>
    <w:rsid w:val="009D0957"/>
    <w:rsid w:val="009D0B26"/>
    <w:rsid w:val="009D0CDB"/>
    <w:rsid w:val="009D0ED4"/>
    <w:rsid w:val="009D1126"/>
    <w:rsid w:val="009D1188"/>
    <w:rsid w:val="009D118F"/>
    <w:rsid w:val="009D13E9"/>
    <w:rsid w:val="009D1505"/>
    <w:rsid w:val="009D18BA"/>
    <w:rsid w:val="009D18D5"/>
    <w:rsid w:val="009D1933"/>
    <w:rsid w:val="009D1968"/>
    <w:rsid w:val="009D1A5B"/>
    <w:rsid w:val="009D1C83"/>
    <w:rsid w:val="009D1FB9"/>
    <w:rsid w:val="009D202D"/>
    <w:rsid w:val="009D2152"/>
    <w:rsid w:val="009D238F"/>
    <w:rsid w:val="009D2483"/>
    <w:rsid w:val="009D2509"/>
    <w:rsid w:val="009D2511"/>
    <w:rsid w:val="009D255F"/>
    <w:rsid w:val="009D2590"/>
    <w:rsid w:val="009D26A3"/>
    <w:rsid w:val="009D286D"/>
    <w:rsid w:val="009D2971"/>
    <w:rsid w:val="009D2976"/>
    <w:rsid w:val="009D2E19"/>
    <w:rsid w:val="009D2E1B"/>
    <w:rsid w:val="009D2F26"/>
    <w:rsid w:val="009D3369"/>
    <w:rsid w:val="009D3490"/>
    <w:rsid w:val="009D35C4"/>
    <w:rsid w:val="009D3677"/>
    <w:rsid w:val="009D36F3"/>
    <w:rsid w:val="009D376D"/>
    <w:rsid w:val="009D3776"/>
    <w:rsid w:val="009D399A"/>
    <w:rsid w:val="009D3A5A"/>
    <w:rsid w:val="009D3AF6"/>
    <w:rsid w:val="009D40D1"/>
    <w:rsid w:val="009D40DF"/>
    <w:rsid w:val="009D41F9"/>
    <w:rsid w:val="009D471A"/>
    <w:rsid w:val="009D48C7"/>
    <w:rsid w:val="009D48EF"/>
    <w:rsid w:val="009D4974"/>
    <w:rsid w:val="009D4AC5"/>
    <w:rsid w:val="009D4AC7"/>
    <w:rsid w:val="009D4D75"/>
    <w:rsid w:val="009D4FB8"/>
    <w:rsid w:val="009D51FF"/>
    <w:rsid w:val="009D54AA"/>
    <w:rsid w:val="009D563E"/>
    <w:rsid w:val="009D568A"/>
    <w:rsid w:val="009D572F"/>
    <w:rsid w:val="009D57B7"/>
    <w:rsid w:val="009D58E0"/>
    <w:rsid w:val="009D590E"/>
    <w:rsid w:val="009D59CB"/>
    <w:rsid w:val="009D5F58"/>
    <w:rsid w:val="009D5FC8"/>
    <w:rsid w:val="009D604B"/>
    <w:rsid w:val="009D628D"/>
    <w:rsid w:val="009D62DD"/>
    <w:rsid w:val="009D63BD"/>
    <w:rsid w:val="009D6600"/>
    <w:rsid w:val="009D66C4"/>
    <w:rsid w:val="009D67CB"/>
    <w:rsid w:val="009D6800"/>
    <w:rsid w:val="009D6876"/>
    <w:rsid w:val="009D687B"/>
    <w:rsid w:val="009D6BB9"/>
    <w:rsid w:val="009D6CDA"/>
    <w:rsid w:val="009D6CF6"/>
    <w:rsid w:val="009D6EE0"/>
    <w:rsid w:val="009D7241"/>
    <w:rsid w:val="009D7303"/>
    <w:rsid w:val="009D7438"/>
    <w:rsid w:val="009D74BF"/>
    <w:rsid w:val="009D769D"/>
    <w:rsid w:val="009D7A87"/>
    <w:rsid w:val="009D7FF9"/>
    <w:rsid w:val="009E00D4"/>
    <w:rsid w:val="009E0151"/>
    <w:rsid w:val="009E0160"/>
    <w:rsid w:val="009E01E7"/>
    <w:rsid w:val="009E02E6"/>
    <w:rsid w:val="009E0321"/>
    <w:rsid w:val="009E033A"/>
    <w:rsid w:val="009E03C8"/>
    <w:rsid w:val="009E0529"/>
    <w:rsid w:val="009E07EB"/>
    <w:rsid w:val="009E0828"/>
    <w:rsid w:val="009E0AE1"/>
    <w:rsid w:val="009E0B46"/>
    <w:rsid w:val="009E0B9F"/>
    <w:rsid w:val="009E0D54"/>
    <w:rsid w:val="009E0DD4"/>
    <w:rsid w:val="009E0E07"/>
    <w:rsid w:val="009E0E5D"/>
    <w:rsid w:val="009E1211"/>
    <w:rsid w:val="009E14E7"/>
    <w:rsid w:val="009E1580"/>
    <w:rsid w:val="009E16DA"/>
    <w:rsid w:val="009E177A"/>
    <w:rsid w:val="009E177B"/>
    <w:rsid w:val="009E1A23"/>
    <w:rsid w:val="009E1A98"/>
    <w:rsid w:val="009E1C7A"/>
    <w:rsid w:val="009E1CA5"/>
    <w:rsid w:val="009E1DEB"/>
    <w:rsid w:val="009E1EBC"/>
    <w:rsid w:val="009E1F58"/>
    <w:rsid w:val="009E22CA"/>
    <w:rsid w:val="009E2405"/>
    <w:rsid w:val="009E24E3"/>
    <w:rsid w:val="009E2748"/>
    <w:rsid w:val="009E28A4"/>
    <w:rsid w:val="009E29FF"/>
    <w:rsid w:val="009E2A7E"/>
    <w:rsid w:val="009E2DDC"/>
    <w:rsid w:val="009E2EBF"/>
    <w:rsid w:val="009E30C0"/>
    <w:rsid w:val="009E33E0"/>
    <w:rsid w:val="009E3461"/>
    <w:rsid w:val="009E3469"/>
    <w:rsid w:val="009E3506"/>
    <w:rsid w:val="009E35EA"/>
    <w:rsid w:val="009E363E"/>
    <w:rsid w:val="009E3750"/>
    <w:rsid w:val="009E37EC"/>
    <w:rsid w:val="009E3B4D"/>
    <w:rsid w:val="009E3CA9"/>
    <w:rsid w:val="009E3D07"/>
    <w:rsid w:val="009E3DDE"/>
    <w:rsid w:val="009E3E6F"/>
    <w:rsid w:val="009E3EC2"/>
    <w:rsid w:val="009E45B8"/>
    <w:rsid w:val="009E4857"/>
    <w:rsid w:val="009E4B32"/>
    <w:rsid w:val="009E4B5B"/>
    <w:rsid w:val="009E4B6A"/>
    <w:rsid w:val="009E4C34"/>
    <w:rsid w:val="009E4C4E"/>
    <w:rsid w:val="009E4CC1"/>
    <w:rsid w:val="009E4DE4"/>
    <w:rsid w:val="009E4E31"/>
    <w:rsid w:val="009E4E3B"/>
    <w:rsid w:val="009E4E71"/>
    <w:rsid w:val="009E4ED5"/>
    <w:rsid w:val="009E4FDF"/>
    <w:rsid w:val="009E5343"/>
    <w:rsid w:val="009E55A5"/>
    <w:rsid w:val="009E565E"/>
    <w:rsid w:val="009E57AE"/>
    <w:rsid w:val="009E58C3"/>
    <w:rsid w:val="009E5910"/>
    <w:rsid w:val="009E5988"/>
    <w:rsid w:val="009E5A9E"/>
    <w:rsid w:val="009E5B21"/>
    <w:rsid w:val="009E5F54"/>
    <w:rsid w:val="009E6116"/>
    <w:rsid w:val="009E6162"/>
    <w:rsid w:val="009E6232"/>
    <w:rsid w:val="009E63DE"/>
    <w:rsid w:val="009E6638"/>
    <w:rsid w:val="009E6640"/>
    <w:rsid w:val="009E664F"/>
    <w:rsid w:val="009E6675"/>
    <w:rsid w:val="009E689C"/>
    <w:rsid w:val="009E68A5"/>
    <w:rsid w:val="009E695F"/>
    <w:rsid w:val="009E6AC2"/>
    <w:rsid w:val="009E6CED"/>
    <w:rsid w:val="009E6CF7"/>
    <w:rsid w:val="009E6F90"/>
    <w:rsid w:val="009E7025"/>
    <w:rsid w:val="009E706C"/>
    <w:rsid w:val="009E709D"/>
    <w:rsid w:val="009E7132"/>
    <w:rsid w:val="009E72EB"/>
    <w:rsid w:val="009E765F"/>
    <w:rsid w:val="009E77E4"/>
    <w:rsid w:val="009E7855"/>
    <w:rsid w:val="009E78F3"/>
    <w:rsid w:val="009E79DB"/>
    <w:rsid w:val="009E7C04"/>
    <w:rsid w:val="009E7D76"/>
    <w:rsid w:val="009E7E79"/>
    <w:rsid w:val="009E7F5A"/>
    <w:rsid w:val="009F01F4"/>
    <w:rsid w:val="009F02CE"/>
    <w:rsid w:val="009F0406"/>
    <w:rsid w:val="009F05F7"/>
    <w:rsid w:val="009F06DF"/>
    <w:rsid w:val="009F0854"/>
    <w:rsid w:val="009F0A0C"/>
    <w:rsid w:val="009F0A82"/>
    <w:rsid w:val="009F0A8C"/>
    <w:rsid w:val="009F0B6E"/>
    <w:rsid w:val="009F0D7A"/>
    <w:rsid w:val="009F0DB4"/>
    <w:rsid w:val="009F102C"/>
    <w:rsid w:val="009F104C"/>
    <w:rsid w:val="009F1144"/>
    <w:rsid w:val="009F123C"/>
    <w:rsid w:val="009F12AE"/>
    <w:rsid w:val="009F12DF"/>
    <w:rsid w:val="009F1418"/>
    <w:rsid w:val="009F146A"/>
    <w:rsid w:val="009F15CC"/>
    <w:rsid w:val="009F16BF"/>
    <w:rsid w:val="009F16EE"/>
    <w:rsid w:val="009F174E"/>
    <w:rsid w:val="009F19A3"/>
    <w:rsid w:val="009F19D4"/>
    <w:rsid w:val="009F19F7"/>
    <w:rsid w:val="009F1C16"/>
    <w:rsid w:val="009F1C17"/>
    <w:rsid w:val="009F1CFF"/>
    <w:rsid w:val="009F1D39"/>
    <w:rsid w:val="009F1D7D"/>
    <w:rsid w:val="009F1ED8"/>
    <w:rsid w:val="009F2403"/>
    <w:rsid w:val="009F251F"/>
    <w:rsid w:val="009F2621"/>
    <w:rsid w:val="009F26E5"/>
    <w:rsid w:val="009F26F8"/>
    <w:rsid w:val="009F2811"/>
    <w:rsid w:val="009F282C"/>
    <w:rsid w:val="009F2D87"/>
    <w:rsid w:val="009F2EC0"/>
    <w:rsid w:val="009F30C9"/>
    <w:rsid w:val="009F310A"/>
    <w:rsid w:val="009F3285"/>
    <w:rsid w:val="009F3440"/>
    <w:rsid w:val="009F3639"/>
    <w:rsid w:val="009F369A"/>
    <w:rsid w:val="009F3920"/>
    <w:rsid w:val="009F39BF"/>
    <w:rsid w:val="009F3E1B"/>
    <w:rsid w:val="009F3F30"/>
    <w:rsid w:val="009F3F70"/>
    <w:rsid w:val="009F3F8D"/>
    <w:rsid w:val="009F3FF5"/>
    <w:rsid w:val="009F44E1"/>
    <w:rsid w:val="009F4557"/>
    <w:rsid w:val="009F468B"/>
    <w:rsid w:val="009F492E"/>
    <w:rsid w:val="009F4B2E"/>
    <w:rsid w:val="009F4D56"/>
    <w:rsid w:val="009F4D8A"/>
    <w:rsid w:val="009F4E74"/>
    <w:rsid w:val="009F4EB6"/>
    <w:rsid w:val="009F4EC5"/>
    <w:rsid w:val="009F535B"/>
    <w:rsid w:val="009F544C"/>
    <w:rsid w:val="009F5670"/>
    <w:rsid w:val="009F57F6"/>
    <w:rsid w:val="009F5846"/>
    <w:rsid w:val="009F594F"/>
    <w:rsid w:val="009F5B94"/>
    <w:rsid w:val="009F5FC5"/>
    <w:rsid w:val="009F64C8"/>
    <w:rsid w:val="009F66BD"/>
    <w:rsid w:val="009F6782"/>
    <w:rsid w:val="009F67E3"/>
    <w:rsid w:val="009F6858"/>
    <w:rsid w:val="009F68AD"/>
    <w:rsid w:val="009F6903"/>
    <w:rsid w:val="009F6DF9"/>
    <w:rsid w:val="009F6E7A"/>
    <w:rsid w:val="009F727E"/>
    <w:rsid w:val="009F7606"/>
    <w:rsid w:val="009F766A"/>
    <w:rsid w:val="009F7726"/>
    <w:rsid w:val="009F7BAB"/>
    <w:rsid w:val="009F7C95"/>
    <w:rsid w:val="009F7DFC"/>
    <w:rsid w:val="009F7E16"/>
    <w:rsid w:val="009F7E90"/>
    <w:rsid w:val="009F7EDA"/>
    <w:rsid w:val="009F7F63"/>
    <w:rsid w:val="00A00249"/>
    <w:rsid w:val="00A004F9"/>
    <w:rsid w:val="00A0058E"/>
    <w:rsid w:val="00A005AC"/>
    <w:rsid w:val="00A00660"/>
    <w:rsid w:val="00A00669"/>
    <w:rsid w:val="00A0073B"/>
    <w:rsid w:val="00A0077D"/>
    <w:rsid w:val="00A0083D"/>
    <w:rsid w:val="00A0099C"/>
    <w:rsid w:val="00A00A28"/>
    <w:rsid w:val="00A00A5B"/>
    <w:rsid w:val="00A00AB7"/>
    <w:rsid w:val="00A00D0A"/>
    <w:rsid w:val="00A00D40"/>
    <w:rsid w:val="00A00D78"/>
    <w:rsid w:val="00A00F2D"/>
    <w:rsid w:val="00A00FED"/>
    <w:rsid w:val="00A01154"/>
    <w:rsid w:val="00A01187"/>
    <w:rsid w:val="00A011B2"/>
    <w:rsid w:val="00A011CC"/>
    <w:rsid w:val="00A012BC"/>
    <w:rsid w:val="00A013A9"/>
    <w:rsid w:val="00A013DA"/>
    <w:rsid w:val="00A01568"/>
    <w:rsid w:val="00A01572"/>
    <w:rsid w:val="00A0166A"/>
    <w:rsid w:val="00A018AA"/>
    <w:rsid w:val="00A01D12"/>
    <w:rsid w:val="00A01D2B"/>
    <w:rsid w:val="00A01D62"/>
    <w:rsid w:val="00A01D73"/>
    <w:rsid w:val="00A01D97"/>
    <w:rsid w:val="00A01FCB"/>
    <w:rsid w:val="00A0209E"/>
    <w:rsid w:val="00A02114"/>
    <w:rsid w:val="00A02357"/>
    <w:rsid w:val="00A02432"/>
    <w:rsid w:val="00A0274B"/>
    <w:rsid w:val="00A02914"/>
    <w:rsid w:val="00A02AFC"/>
    <w:rsid w:val="00A02FF2"/>
    <w:rsid w:val="00A03101"/>
    <w:rsid w:val="00A033E9"/>
    <w:rsid w:val="00A034ED"/>
    <w:rsid w:val="00A03621"/>
    <w:rsid w:val="00A036BA"/>
    <w:rsid w:val="00A03881"/>
    <w:rsid w:val="00A0389F"/>
    <w:rsid w:val="00A0392E"/>
    <w:rsid w:val="00A039C1"/>
    <w:rsid w:val="00A03B3B"/>
    <w:rsid w:val="00A03D4E"/>
    <w:rsid w:val="00A04347"/>
    <w:rsid w:val="00A0453B"/>
    <w:rsid w:val="00A046AC"/>
    <w:rsid w:val="00A046D3"/>
    <w:rsid w:val="00A04A4C"/>
    <w:rsid w:val="00A04B37"/>
    <w:rsid w:val="00A04B73"/>
    <w:rsid w:val="00A04B8B"/>
    <w:rsid w:val="00A04BF1"/>
    <w:rsid w:val="00A04C01"/>
    <w:rsid w:val="00A04D15"/>
    <w:rsid w:val="00A04D83"/>
    <w:rsid w:val="00A05037"/>
    <w:rsid w:val="00A0506E"/>
    <w:rsid w:val="00A05084"/>
    <w:rsid w:val="00A051B0"/>
    <w:rsid w:val="00A051B8"/>
    <w:rsid w:val="00A052BB"/>
    <w:rsid w:val="00A052C2"/>
    <w:rsid w:val="00A05403"/>
    <w:rsid w:val="00A056B4"/>
    <w:rsid w:val="00A05724"/>
    <w:rsid w:val="00A0579A"/>
    <w:rsid w:val="00A05B6A"/>
    <w:rsid w:val="00A05BC9"/>
    <w:rsid w:val="00A05BD3"/>
    <w:rsid w:val="00A05C81"/>
    <w:rsid w:val="00A05CE6"/>
    <w:rsid w:val="00A06127"/>
    <w:rsid w:val="00A062BC"/>
    <w:rsid w:val="00A062EC"/>
    <w:rsid w:val="00A064AE"/>
    <w:rsid w:val="00A065AE"/>
    <w:rsid w:val="00A06900"/>
    <w:rsid w:val="00A06A51"/>
    <w:rsid w:val="00A06B56"/>
    <w:rsid w:val="00A06DA0"/>
    <w:rsid w:val="00A06DFA"/>
    <w:rsid w:val="00A06EAC"/>
    <w:rsid w:val="00A074A0"/>
    <w:rsid w:val="00A0761E"/>
    <w:rsid w:val="00A07638"/>
    <w:rsid w:val="00A07A5C"/>
    <w:rsid w:val="00A07AFB"/>
    <w:rsid w:val="00A07B14"/>
    <w:rsid w:val="00A07C35"/>
    <w:rsid w:val="00A07C62"/>
    <w:rsid w:val="00A07ED9"/>
    <w:rsid w:val="00A1009A"/>
    <w:rsid w:val="00A1038F"/>
    <w:rsid w:val="00A10451"/>
    <w:rsid w:val="00A104A8"/>
    <w:rsid w:val="00A105F0"/>
    <w:rsid w:val="00A10677"/>
    <w:rsid w:val="00A108A3"/>
    <w:rsid w:val="00A108BB"/>
    <w:rsid w:val="00A108E1"/>
    <w:rsid w:val="00A10AA6"/>
    <w:rsid w:val="00A10B2A"/>
    <w:rsid w:val="00A10B2F"/>
    <w:rsid w:val="00A10B9B"/>
    <w:rsid w:val="00A10C3D"/>
    <w:rsid w:val="00A10C50"/>
    <w:rsid w:val="00A10F85"/>
    <w:rsid w:val="00A11016"/>
    <w:rsid w:val="00A110E1"/>
    <w:rsid w:val="00A111E2"/>
    <w:rsid w:val="00A112DA"/>
    <w:rsid w:val="00A1147F"/>
    <w:rsid w:val="00A115A6"/>
    <w:rsid w:val="00A11684"/>
    <w:rsid w:val="00A11699"/>
    <w:rsid w:val="00A1192D"/>
    <w:rsid w:val="00A11B2C"/>
    <w:rsid w:val="00A11C60"/>
    <w:rsid w:val="00A11C8D"/>
    <w:rsid w:val="00A11CE5"/>
    <w:rsid w:val="00A11F2F"/>
    <w:rsid w:val="00A11F76"/>
    <w:rsid w:val="00A11F88"/>
    <w:rsid w:val="00A1203C"/>
    <w:rsid w:val="00A1217B"/>
    <w:rsid w:val="00A12239"/>
    <w:rsid w:val="00A123BC"/>
    <w:rsid w:val="00A126D3"/>
    <w:rsid w:val="00A12798"/>
    <w:rsid w:val="00A12E03"/>
    <w:rsid w:val="00A1326A"/>
    <w:rsid w:val="00A13292"/>
    <w:rsid w:val="00A1332A"/>
    <w:rsid w:val="00A133FD"/>
    <w:rsid w:val="00A13562"/>
    <w:rsid w:val="00A13605"/>
    <w:rsid w:val="00A136AA"/>
    <w:rsid w:val="00A1380A"/>
    <w:rsid w:val="00A139D4"/>
    <w:rsid w:val="00A13CD1"/>
    <w:rsid w:val="00A13F2C"/>
    <w:rsid w:val="00A13F3A"/>
    <w:rsid w:val="00A14098"/>
    <w:rsid w:val="00A141C9"/>
    <w:rsid w:val="00A14374"/>
    <w:rsid w:val="00A143E9"/>
    <w:rsid w:val="00A14542"/>
    <w:rsid w:val="00A145E1"/>
    <w:rsid w:val="00A1466A"/>
    <w:rsid w:val="00A1474B"/>
    <w:rsid w:val="00A147D1"/>
    <w:rsid w:val="00A147E3"/>
    <w:rsid w:val="00A14827"/>
    <w:rsid w:val="00A14D12"/>
    <w:rsid w:val="00A14DBA"/>
    <w:rsid w:val="00A14EE1"/>
    <w:rsid w:val="00A14FEB"/>
    <w:rsid w:val="00A15013"/>
    <w:rsid w:val="00A15028"/>
    <w:rsid w:val="00A1502C"/>
    <w:rsid w:val="00A15179"/>
    <w:rsid w:val="00A15612"/>
    <w:rsid w:val="00A15757"/>
    <w:rsid w:val="00A1578B"/>
    <w:rsid w:val="00A157F8"/>
    <w:rsid w:val="00A15808"/>
    <w:rsid w:val="00A15872"/>
    <w:rsid w:val="00A159D5"/>
    <w:rsid w:val="00A15A4D"/>
    <w:rsid w:val="00A15A64"/>
    <w:rsid w:val="00A15BA6"/>
    <w:rsid w:val="00A15BCC"/>
    <w:rsid w:val="00A15C29"/>
    <w:rsid w:val="00A15D38"/>
    <w:rsid w:val="00A15DDC"/>
    <w:rsid w:val="00A15DEA"/>
    <w:rsid w:val="00A160DD"/>
    <w:rsid w:val="00A1617A"/>
    <w:rsid w:val="00A1672F"/>
    <w:rsid w:val="00A16830"/>
    <w:rsid w:val="00A16835"/>
    <w:rsid w:val="00A168C0"/>
    <w:rsid w:val="00A168D0"/>
    <w:rsid w:val="00A16BBA"/>
    <w:rsid w:val="00A16CF0"/>
    <w:rsid w:val="00A16D1A"/>
    <w:rsid w:val="00A16F76"/>
    <w:rsid w:val="00A16FB1"/>
    <w:rsid w:val="00A16FB6"/>
    <w:rsid w:val="00A17035"/>
    <w:rsid w:val="00A170E6"/>
    <w:rsid w:val="00A1717F"/>
    <w:rsid w:val="00A1732B"/>
    <w:rsid w:val="00A175DB"/>
    <w:rsid w:val="00A176AE"/>
    <w:rsid w:val="00A1775E"/>
    <w:rsid w:val="00A17802"/>
    <w:rsid w:val="00A17866"/>
    <w:rsid w:val="00A17C03"/>
    <w:rsid w:val="00A17D6A"/>
    <w:rsid w:val="00A17F4C"/>
    <w:rsid w:val="00A17FBA"/>
    <w:rsid w:val="00A20409"/>
    <w:rsid w:val="00A2046E"/>
    <w:rsid w:val="00A205D2"/>
    <w:rsid w:val="00A20657"/>
    <w:rsid w:val="00A207A6"/>
    <w:rsid w:val="00A207B8"/>
    <w:rsid w:val="00A2080E"/>
    <w:rsid w:val="00A20C9E"/>
    <w:rsid w:val="00A20D47"/>
    <w:rsid w:val="00A20E55"/>
    <w:rsid w:val="00A20EDC"/>
    <w:rsid w:val="00A2125D"/>
    <w:rsid w:val="00A212FF"/>
    <w:rsid w:val="00A2163B"/>
    <w:rsid w:val="00A21696"/>
    <w:rsid w:val="00A217C8"/>
    <w:rsid w:val="00A218B9"/>
    <w:rsid w:val="00A2191F"/>
    <w:rsid w:val="00A2199B"/>
    <w:rsid w:val="00A21A60"/>
    <w:rsid w:val="00A21BB5"/>
    <w:rsid w:val="00A21D49"/>
    <w:rsid w:val="00A21D89"/>
    <w:rsid w:val="00A226E7"/>
    <w:rsid w:val="00A22755"/>
    <w:rsid w:val="00A228F4"/>
    <w:rsid w:val="00A228FF"/>
    <w:rsid w:val="00A22B63"/>
    <w:rsid w:val="00A22C03"/>
    <w:rsid w:val="00A22D21"/>
    <w:rsid w:val="00A22D5D"/>
    <w:rsid w:val="00A22EC6"/>
    <w:rsid w:val="00A2320F"/>
    <w:rsid w:val="00A232A2"/>
    <w:rsid w:val="00A232E1"/>
    <w:rsid w:val="00A2336F"/>
    <w:rsid w:val="00A2360C"/>
    <w:rsid w:val="00A23712"/>
    <w:rsid w:val="00A23747"/>
    <w:rsid w:val="00A2381D"/>
    <w:rsid w:val="00A23A0D"/>
    <w:rsid w:val="00A23AC7"/>
    <w:rsid w:val="00A23B7F"/>
    <w:rsid w:val="00A23C80"/>
    <w:rsid w:val="00A23C85"/>
    <w:rsid w:val="00A23CBE"/>
    <w:rsid w:val="00A23D75"/>
    <w:rsid w:val="00A23E2D"/>
    <w:rsid w:val="00A23E96"/>
    <w:rsid w:val="00A23EBC"/>
    <w:rsid w:val="00A23FA1"/>
    <w:rsid w:val="00A2409E"/>
    <w:rsid w:val="00A24127"/>
    <w:rsid w:val="00A24374"/>
    <w:rsid w:val="00A243E6"/>
    <w:rsid w:val="00A2481A"/>
    <w:rsid w:val="00A248E7"/>
    <w:rsid w:val="00A24B41"/>
    <w:rsid w:val="00A24BF0"/>
    <w:rsid w:val="00A24E4C"/>
    <w:rsid w:val="00A24E5D"/>
    <w:rsid w:val="00A24F51"/>
    <w:rsid w:val="00A24FE8"/>
    <w:rsid w:val="00A25009"/>
    <w:rsid w:val="00A25028"/>
    <w:rsid w:val="00A25117"/>
    <w:rsid w:val="00A25261"/>
    <w:rsid w:val="00A254C3"/>
    <w:rsid w:val="00A255ED"/>
    <w:rsid w:val="00A25691"/>
    <w:rsid w:val="00A2572A"/>
    <w:rsid w:val="00A258EA"/>
    <w:rsid w:val="00A25AC5"/>
    <w:rsid w:val="00A25B90"/>
    <w:rsid w:val="00A25CA5"/>
    <w:rsid w:val="00A25FBD"/>
    <w:rsid w:val="00A26082"/>
    <w:rsid w:val="00A261E1"/>
    <w:rsid w:val="00A262C1"/>
    <w:rsid w:val="00A262CB"/>
    <w:rsid w:val="00A263CF"/>
    <w:rsid w:val="00A26507"/>
    <w:rsid w:val="00A26647"/>
    <w:rsid w:val="00A2666E"/>
    <w:rsid w:val="00A2672F"/>
    <w:rsid w:val="00A267B5"/>
    <w:rsid w:val="00A268BE"/>
    <w:rsid w:val="00A26CC3"/>
    <w:rsid w:val="00A26CF3"/>
    <w:rsid w:val="00A26ECC"/>
    <w:rsid w:val="00A27174"/>
    <w:rsid w:val="00A271D6"/>
    <w:rsid w:val="00A27257"/>
    <w:rsid w:val="00A27441"/>
    <w:rsid w:val="00A27852"/>
    <w:rsid w:val="00A279B0"/>
    <w:rsid w:val="00A279F7"/>
    <w:rsid w:val="00A27B8B"/>
    <w:rsid w:val="00A27C1D"/>
    <w:rsid w:val="00A27D87"/>
    <w:rsid w:val="00A27F3E"/>
    <w:rsid w:val="00A27F5B"/>
    <w:rsid w:val="00A27F85"/>
    <w:rsid w:val="00A27FDC"/>
    <w:rsid w:val="00A3004E"/>
    <w:rsid w:val="00A302AE"/>
    <w:rsid w:val="00A3037C"/>
    <w:rsid w:val="00A3058C"/>
    <w:rsid w:val="00A306C3"/>
    <w:rsid w:val="00A308CE"/>
    <w:rsid w:val="00A30A54"/>
    <w:rsid w:val="00A30AA0"/>
    <w:rsid w:val="00A30CA5"/>
    <w:rsid w:val="00A30CB8"/>
    <w:rsid w:val="00A30F81"/>
    <w:rsid w:val="00A3100A"/>
    <w:rsid w:val="00A310D0"/>
    <w:rsid w:val="00A31236"/>
    <w:rsid w:val="00A312FB"/>
    <w:rsid w:val="00A314F6"/>
    <w:rsid w:val="00A31612"/>
    <w:rsid w:val="00A3171A"/>
    <w:rsid w:val="00A317FC"/>
    <w:rsid w:val="00A3187A"/>
    <w:rsid w:val="00A319FD"/>
    <w:rsid w:val="00A31B1A"/>
    <w:rsid w:val="00A31C25"/>
    <w:rsid w:val="00A31CA3"/>
    <w:rsid w:val="00A31FC9"/>
    <w:rsid w:val="00A31FED"/>
    <w:rsid w:val="00A320ED"/>
    <w:rsid w:val="00A32109"/>
    <w:rsid w:val="00A32264"/>
    <w:rsid w:val="00A32444"/>
    <w:rsid w:val="00A32449"/>
    <w:rsid w:val="00A3246F"/>
    <w:rsid w:val="00A326EE"/>
    <w:rsid w:val="00A327E3"/>
    <w:rsid w:val="00A32952"/>
    <w:rsid w:val="00A32996"/>
    <w:rsid w:val="00A32A4E"/>
    <w:rsid w:val="00A32A69"/>
    <w:rsid w:val="00A32AE0"/>
    <w:rsid w:val="00A32EC2"/>
    <w:rsid w:val="00A32EF7"/>
    <w:rsid w:val="00A32F1C"/>
    <w:rsid w:val="00A33027"/>
    <w:rsid w:val="00A33185"/>
    <w:rsid w:val="00A33252"/>
    <w:rsid w:val="00A334A8"/>
    <w:rsid w:val="00A334BE"/>
    <w:rsid w:val="00A3367B"/>
    <w:rsid w:val="00A33B13"/>
    <w:rsid w:val="00A33DCF"/>
    <w:rsid w:val="00A33F89"/>
    <w:rsid w:val="00A34117"/>
    <w:rsid w:val="00A34231"/>
    <w:rsid w:val="00A342DD"/>
    <w:rsid w:val="00A34592"/>
    <w:rsid w:val="00A347A7"/>
    <w:rsid w:val="00A34962"/>
    <w:rsid w:val="00A34A05"/>
    <w:rsid w:val="00A34AAE"/>
    <w:rsid w:val="00A34AD0"/>
    <w:rsid w:val="00A34B57"/>
    <w:rsid w:val="00A34BF2"/>
    <w:rsid w:val="00A34CD4"/>
    <w:rsid w:val="00A34F41"/>
    <w:rsid w:val="00A34FC4"/>
    <w:rsid w:val="00A35020"/>
    <w:rsid w:val="00A3510B"/>
    <w:rsid w:val="00A35241"/>
    <w:rsid w:val="00A352D4"/>
    <w:rsid w:val="00A35407"/>
    <w:rsid w:val="00A35582"/>
    <w:rsid w:val="00A35679"/>
    <w:rsid w:val="00A35718"/>
    <w:rsid w:val="00A35897"/>
    <w:rsid w:val="00A35B3B"/>
    <w:rsid w:val="00A35B47"/>
    <w:rsid w:val="00A35BAF"/>
    <w:rsid w:val="00A35BEF"/>
    <w:rsid w:val="00A35D0E"/>
    <w:rsid w:val="00A35F1A"/>
    <w:rsid w:val="00A3606D"/>
    <w:rsid w:val="00A3609E"/>
    <w:rsid w:val="00A360A0"/>
    <w:rsid w:val="00A3626E"/>
    <w:rsid w:val="00A3645B"/>
    <w:rsid w:val="00A36745"/>
    <w:rsid w:val="00A3675B"/>
    <w:rsid w:val="00A367CB"/>
    <w:rsid w:val="00A36860"/>
    <w:rsid w:val="00A368BB"/>
    <w:rsid w:val="00A370F4"/>
    <w:rsid w:val="00A3736D"/>
    <w:rsid w:val="00A3758F"/>
    <w:rsid w:val="00A375DB"/>
    <w:rsid w:val="00A375FC"/>
    <w:rsid w:val="00A37630"/>
    <w:rsid w:val="00A376D5"/>
    <w:rsid w:val="00A376EC"/>
    <w:rsid w:val="00A37778"/>
    <w:rsid w:val="00A3782C"/>
    <w:rsid w:val="00A37961"/>
    <w:rsid w:val="00A37B45"/>
    <w:rsid w:val="00A37BF1"/>
    <w:rsid w:val="00A37D59"/>
    <w:rsid w:val="00A37D5D"/>
    <w:rsid w:val="00A40263"/>
    <w:rsid w:val="00A402AC"/>
    <w:rsid w:val="00A40408"/>
    <w:rsid w:val="00A40476"/>
    <w:rsid w:val="00A40763"/>
    <w:rsid w:val="00A407E2"/>
    <w:rsid w:val="00A40A1E"/>
    <w:rsid w:val="00A40C55"/>
    <w:rsid w:val="00A40D51"/>
    <w:rsid w:val="00A40FE9"/>
    <w:rsid w:val="00A40FFD"/>
    <w:rsid w:val="00A415EE"/>
    <w:rsid w:val="00A4161C"/>
    <w:rsid w:val="00A41694"/>
    <w:rsid w:val="00A416D8"/>
    <w:rsid w:val="00A41792"/>
    <w:rsid w:val="00A417B6"/>
    <w:rsid w:val="00A417D0"/>
    <w:rsid w:val="00A418D4"/>
    <w:rsid w:val="00A419CF"/>
    <w:rsid w:val="00A41CDC"/>
    <w:rsid w:val="00A41F7D"/>
    <w:rsid w:val="00A41FD7"/>
    <w:rsid w:val="00A420DA"/>
    <w:rsid w:val="00A42128"/>
    <w:rsid w:val="00A421FF"/>
    <w:rsid w:val="00A42435"/>
    <w:rsid w:val="00A42562"/>
    <w:rsid w:val="00A427C0"/>
    <w:rsid w:val="00A428F9"/>
    <w:rsid w:val="00A42B9F"/>
    <w:rsid w:val="00A42BCD"/>
    <w:rsid w:val="00A42BE9"/>
    <w:rsid w:val="00A42CC1"/>
    <w:rsid w:val="00A42D77"/>
    <w:rsid w:val="00A42E9F"/>
    <w:rsid w:val="00A42F8B"/>
    <w:rsid w:val="00A43000"/>
    <w:rsid w:val="00A4337F"/>
    <w:rsid w:val="00A43386"/>
    <w:rsid w:val="00A433F0"/>
    <w:rsid w:val="00A43434"/>
    <w:rsid w:val="00A43469"/>
    <w:rsid w:val="00A435ED"/>
    <w:rsid w:val="00A43880"/>
    <w:rsid w:val="00A4396B"/>
    <w:rsid w:val="00A43ACE"/>
    <w:rsid w:val="00A43B9E"/>
    <w:rsid w:val="00A43CBF"/>
    <w:rsid w:val="00A43DD4"/>
    <w:rsid w:val="00A43F74"/>
    <w:rsid w:val="00A44354"/>
    <w:rsid w:val="00A446C3"/>
    <w:rsid w:val="00A447A3"/>
    <w:rsid w:val="00A447DF"/>
    <w:rsid w:val="00A44AD8"/>
    <w:rsid w:val="00A44B0A"/>
    <w:rsid w:val="00A44C56"/>
    <w:rsid w:val="00A44CEA"/>
    <w:rsid w:val="00A44DF4"/>
    <w:rsid w:val="00A44EEC"/>
    <w:rsid w:val="00A44FD2"/>
    <w:rsid w:val="00A4504C"/>
    <w:rsid w:val="00A4512A"/>
    <w:rsid w:val="00A4559B"/>
    <w:rsid w:val="00A455FA"/>
    <w:rsid w:val="00A45656"/>
    <w:rsid w:val="00A456CF"/>
    <w:rsid w:val="00A456DC"/>
    <w:rsid w:val="00A4591F"/>
    <w:rsid w:val="00A45964"/>
    <w:rsid w:val="00A45B99"/>
    <w:rsid w:val="00A45F65"/>
    <w:rsid w:val="00A45F96"/>
    <w:rsid w:val="00A45FB7"/>
    <w:rsid w:val="00A45FC7"/>
    <w:rsid w:val="00A4631F"/>
    <w:rsid w:val="00A4632A"/>
    <w:rsid w:val="00A463A3"/>
    <w:rsid w:val="00A46674"/>
    <w:rsid w:val="00A46690"/>
    <w:rsid w:val="00A4681F"/>
    <w:rsid w:val="00A46B5A"/>
    <w:rsid w:val="00A46D9D"/>
    <w:rsid w:val="00A470F5"/>
    <w:rsid w:val="00A471FC"/>
    <w:rsid w:val="00A47598"/>
    <w:rsid w:val="00A4776B"/>
    <w:rsid w:val="00A47879"/>
    <w:rsid w:val="00A47896"/>
    <w:rsid w:val="00A478D8"/>
    <w:rsid w:val="00A47C63"/>
    <w:rsid w:val="00A47D33"/>
    <w:rsid w:val="00A47F67"/>
    <w:rsid w:val="00A47F9C"/>
    <w:rsid w:val="00A47FD4"/>
    <w:rsid w:val="00A500DA"/>
    <w:rsid w:val="00A50186"/>
    <w:rsid w:val="00A50285"/>
    <w:rsid w:val="00A5033D"/>
    <w:rsid w:val="00A50391"/>
    <w:rsid w:val="00A5077F"/>
    <w:rsid w:val="00A5090C"/>
    <w:rsid w:val="00A50918"/>
    <w:rsid w:val="00A50A5E"/>
    <w:rsid w:val="00A50DD4"/>
    <w:rsid w:val="00A50FC9"/>
    <w:rsid w:val="00A51194"/>
    <w:rsid w:val="00A513C6"/>
    <w:rsid w:val="00A51749"/>
    <w:rsid w:val="00A51837"/>
    <w:rsid w:val="00A51D47"/>
    <w:rsid w:val="00A51DC8"/>
    <w:rsid w:val="00A51EF7"/>
    <w:rsid w:val="00A51FA4"/>
    <w:rsid w:val="00A5236E"/>
    <w:rsid w:val="00A52396"/>
    <w:rsid w:val="00A5248F"/>
    <w:rsid w:val="00A52710"/>
    <w:rsid w:val="00A52744"/>
    <w:rsid w:val="00A52851"/>
    <w:rsid w:val="00A52908"/>
    <w:rsid w:val="00A529B7"/>
    <w:rsid w:val="00A52C35"/>
    <w:rsid w:val="00A52CA3"/>
    <w:rsid w:val="00A52D07"/>
    <w:rsid w:val="00A52E61"/>
    <w:rsid w:val="00A52E6E"/>
    <w:rsid w:val="00A52F29"/>
    <w:rsid w:val="00A531E0"/>
    <w:rsid w:val="00A53562"/>
    <w:rsid w:val="00A53620"/>
    <w:rsid w:val="00A5362B"/>
    <w:rsid w:val="00A537F4"/>
    <w:rsid w:val="00A53CD7"/>
    <w:rsid w:val="00A53F21"/>
    <w:rsid w:val="00A5410D"/>
    <w:rsid w:val="00A541F9"/>
    <w:rsid w:val="00A54240"/>
    <w:rsid w:val="00A54388"/>
    <w:rsid w:val="00A543FE"/>
    <w:rsid w:val="00A54572"/>
    <w:rsid w:val="00A5473F"/>
    <w:rsid w:val="00A5490D"/>
    <w:rsid w:val="00A54B0A"/>
    <w:rsid w:val="00A54BB9"/>
    <w:rsid w:val="00A554E7"/>
    <w:rsid w:val="00A55506"/>
    <w:rsid w:val="00A55694"/>
    <w:rsid w:val="00A556BB"/>
    <w:rsid w:val="00A5570D"/>
    <w:rsid w:val="00A55859"/>
    <w:rsid w:val="00A5587C"/>
    <w:rsid w:val="00A55916"/>
    <w:rsid w:val="00A55A02"/>
    <w:rsid w:val="00A55B1C"/>
    <w:rsid w:val="00A55B1F"/>
    <w:rsid w:val="00A55DF5"/>
    <w:rsid w:val="00A55E68"/>
    <w:rsid w:val="00A55EA1"/>
    <w:rsid w:val="00A55FD1"/>
    <w:rsid w:val="00A560B3"/>
    <w:rsid w:val="00A56262"/>
    <w:rsid w:val="00A56356"/>
    <w:rsid w:val="00A5646A"/>
    <w:rsid w:val="00A5657F"/>
    <w:rsid w:val="00A565AD"/>
    <w:rsid w:val="00A565FB"/>
    <w:rsid w:val="00A566B8"/>
    <w:rsid w:val="00A566DB"/>
    <w:rsid w:val="00A56840"/>
    <w:rsid w:val="00A568CD"/>
    <w:rsid w:val="00A56A24"/>
    <w:rsid w:val="00A56A7A"/>
    <w:rsid w:val="00A56B33"/>
    <w:rsid w:val="00A56B4F"/>
    <w:rsid w:val="00A56D97"/>
    <w:rsid w:val="00A56DA0"/>
    <w:rsid w:val="00A56DC3"/>
    <w:rsid w:val="00A56F97"/>
    <w:rsid w:val="00A57049"/>
    <w:rsid w:val="00A5709B"/>
    <w:rsid w:val="00A570C0"/>
    <w:rsid w:val="00A570FB"/>
    <w:rsid w:val="00A5729E"/>
    <w:rsid w:val="00A574E3"/>
    <w:rsid w:val="00A57679"/>
    <w:rsid w:val="00A577F4"/>
    <w:rsid w:val="00A57913"/>
    <w:rsid w:val="00A57A6E"/>
    <w:rsid w:val="00A57AE3"/>
    <w:rsid w:val="00A57C6C"/>
    <w:rsid w:val="00A57FA3"/>
    <w:rsid w:val="00A6010E"/>
    <w:rsid w:val="00A60157"/>
    <w:rsid w:val="00A60274"/>
    <w:rsid w:val="00A60305"/>
    <w:rsid w:val="00A60932"/>
    <w:rsid w:val="00A60A12"/>
    <w:rsid w:val="00A60A86"/>
    <w:rsid w:val="00A60DB7"/>
    <w:rsid w:val="00A60F31"/>
    <w:rsid w:val="00A613BE"/>
    <w:rsid w:val="00A61490"/>
    <w:rsid w:val="00A614A3"/>
    <w:rsid w:val="00A614DD"/>
    <w:rsid w:val="00A615BE"/>
    <w:rsid w:val="00A61B38"/>
    <w:rsid w:val="00A61C52"/>
    <w:rsid w:val="00A61E2E"/>
    <w:rsid w:val="00A62352"/>
    <w:rsid w:val="00A623C4"/>
    <w:rsid w:val="00A6265E"/>
    <w:rsid w:val="00A6280E"/>
    <w:rsid w:val="00A62C02"/>
    <w:rsid w:val="00A62D34"/>
    <w:rsid w:val="00A62D5F"/>
    <w:rsid w:val="00A63235"/>
    <w:rsid w:val="00A6327D"/>
    <w:rsid w:val="00A6349F"/>
    <w:rsid w:val="00A637E7"/>
    <w:rsid w:val="00A638E1"/>
    <w:rsid w:val="00A63908"/>
    <w:rsid w:val="00A63957"/>
    <w:rsid w:val="00A63BE7"/>
    <w:rsid w:val="00A63C2D"/>
    <w:rsid w:val="00A641E5"/>
    <w:rsid w:val="00A64371"/>
    <w:rsid w:val="00A643C2"/>
    <w:rsid w:val="00A64402"/>
    <w:rsid w:val="00A6449C"/>
    <w:rsid w:val="00A644D4"/>
    <w:rsid w:val="00A64543"/>
    <w:rsid w:val="00A646EA"/>
    <w:rsid w:val="00A64717"/>
    <w:rsid w:val="00A64882"/>
    <w:rsid w:val="00A648BB"/>
    <w:rsid w:val="00A649AA"/>
    <w:rsid w:val="00A649EC"/>
    <w:rsid w:val="00A64ABC"/>
    <w:rsid w:val="00A64ADB"/>
    <w:rsid w:val="00A64E95"/>
    <w:rsid w:val="00A64E98"/>
    <w:rsid w:val="00A64FEB"/>
    <w:rsid w:val="00A65164"/>
    <w:rsid w:val="00A6537F"/>
    <w:rsid w:val="00A65489"/>
    <w:rsid w:val="00A657FA"/>
    <w:rsid w:val="00A65977"/>
    <w:rsid w:val="00A6597D"/>
    <w:rsid w:val="00A65C9A"/>
    <w:rsid w:val="00A65E93"/>
    <w:rsid w:val="00A66010"/>
    <w:rsid w:val="00A6607B"/>
    <w:rsid w:val="00A661A3"/>
    <w:rsid w:val="00A66276"/>
    <w:rsid w:val="00A662EF"/>
    <w:rsid w:val="00A663C3"/>
    <w:rsid w:val="00A66503"/>
    <w:rsid w:val="00A6660B"/>
    <w:rsid w:val="00A66638"/>
    <w:rsid w:val="00A66775"/>
    <w:rsid w:val="00A6684C"/>
    <w:rsid w:val="00A6699E"/>
    <w:rsid w:val="00A66A1B"/>
    <w:rsid w:val="00A66AA2"/>
    <w:rsid w:val="00A66B37"/>
    <w:rsid w:val="00A66BDC"/>
    <w:rsid w:val="00A66BE7"/>
    <w:rsid w:val="00A66C45"/>
    <w:rsid w:val="00A66CB3"/>
    <w:rsid w:val="00A66E1F"/>
    <w:rsid w:val="00A66EB9"/>
    <w:rsid w:val="00A66F2B"/>
    <w:rsid w:val="00A6716E"/>
    <w:rsid w:val="00A67374"/>
    <w:rsid w:val="00A67610"/>
    <w:rsid w:val="00A67688"/>
    <w:rsid w:val="00A67699"/>
    <w:rsid w:val="00A67726"/>
    <w:rsid w:val="00A6772C"/>
    <w:rsid w:val="00A6785A"/>
    <w:rsid w:val="00A678C7"/>
    <w:rsid w:val="00A6798F"/>
    <w:rsid w:val="00A679FE"/>
    <w:rsid w:val="00A67C33"/>
    <w:rsid w:val="00A67D48"/>
    <w:rsid w:val="00A700AE"/>
    <w:rsid w:val="00A70107"/>
    <w:rsid w:val="00A7039F"/>
    <w:rsid w:val="00A70476"/>
    <w:rsid w:val="00A704DA"/>
    <w:rsid w:val="00A70539"/>
    <w:rsid w:val="00A705FD"/>
    <w:rsid w:val="00A70626"/>
    <w:rsid w:val="00A706A6"/>
    <w:rsid w:val="00A70888"/>
    <w:rsid w:val="00A70DA9"/>
    <w:rsid w:val="00A70DFA"/>
    <w:rsid w:val="00A70FC7"/>
    <w:rsid w:val="00A710F6"/>
    <w:rsid w:val="00A711E2"/>
    <w:rsid w:val="00A713D4"/>
    <w:rsid w:val="00A7153D"/>
    <w:rsid w:val="00A7170F"/>
    <w:rsid w:val="00A719CF"/>
    <w:rsid w:val="00A71A47"/>
    <w:rsid w:val="00A71ABC"/>
    <w:rsid w:val="00A71BEC"/>
    <w:rsid w:val="00A71E84"/>
    <w:rsid w:val="00A71F36"/>
    <w:rsid w:val="00A71FA8"/>
    <w:rsid w:val="00A7207E"/>
    <w:rsid w:val="00A72122"/>
    <w:rsid w:val="00A7220C"/>
    <w:rsid w:val="00A72453"/>
    <w:rsid w:val="00A725E5"/>
    <w:rsid w:val="00A7269B"/>
    <w:rsid w:val="00A72899"/>
    <w:rsid w:val="00A72AA7"/>
    <w:rsid w:val="00A72AF1"/>
    <w:rsid w:val="00A731A4"/>
    <w:rsid w:val="00A73345"/>
    <w:rsid w:val="00A738FE"/>
    <w:rsid w:val="00A739C5"/>
    <w:rsid w:val="00A73A03"/>
    <w:rsid w:val="00A73AEE"/>
    <w:rsid w:val="00A73DD0"/>
    <w:rsid w:val="00A73E88"/>
    <w:rsid w:val="00A73EA6"/>
    <w:rsid w:val="00A747BF"/>
    <w:rsid w:val="00A747F1"/>
    <w:rsid w:val="00A749EB"/>
    <w:rsid w:val="00A74DEC"/>
    <w:rsid w:val="00A7507A"/>
    <w:rsid w:val="00A750A2"/>
    <w:rsid w:val="00A7513F"/>
    <w:rsid w:val="00A752CC"/>
    <w:rsid w:val="00A753DD"/>
    <w:rsid w:val="00A753EE"/>
    <w:rsid w:val="00A755F0"/>
    <w:rsid w:val="00A758CF"/>
    <w:rsid w:val="00A75914"/>
    <w:rsid w:val="00A75939"/>
    <w:rsid w:val="00A75946"/>
    <w:rsid w:val="00A75964"/>
    <w:rsid w:val="00A75C78"/>
    <w:rsid w:val="00A75F40"/>
    <w:rsid w:val="00A7600A"/>
    <w:rsid w:val="00A76143"/>
    <w:rsid w:val="00A76289"/>
    <w:rsid w:val="00A76351"/>
    <w:rsid w:val="00A763A2"/>
    <w:rsid w:val="00A763F7"/>
    <w:rsid w:val="00A76583"/>
    <w:rsid w:val="00A76730"/>
    <w:rsid w:val="00A76A33"/>
    <w:rsid w:val="00A76C27"/>
    <w:rsid w:val="00A76C70"/>
    <w:rsid w:val="00A771C2"/>
    <w:rsid w:val="00A77397"/>
    <w:rsid w:val="00A773DA"/>
    <w:rsid w:val="00A7749D"/>
    <w:rsid w:val="00A775BD"/>
    <w:rsid w:val="00A7761C"/>
    <w:rsid w:val="00A77705"/>
    <w:rsid w:val="00A77725"/>
    <w:rsid w:val="00A77962"/>
    <w:rsid w:val="00A77A6F"/>
    <w:rsid w:val="00A77C37"/>
    <w:rsid w:val="00A80017"/>
    <w:rsid w:val="00A802FC"/>
    <w:rsid w:val="00A80406"/>
    <w:rsid w:val="00A8046D"/>
    <w:rsid w:val="00A80473"/>
    <w:rsid w:val="00A8058A"/>
    <w:rsid w:val="00A8075E"/>
    <w:rsid w:val="00A807DA"/>
    <w:rsid w:val="00A808C3"/>
    <w:rsid w:val="00A80934"/>
    <w:rsid w:val="00A80AB1"/>
    <w:rsid w:val="00A80B27"/>
    <w:rsid w:val="00A80B93"/>
    <w:rsid w:val="00A80E63"/>
    <w:rsid w:val="00A80E78"/>
    <w:rsid w:val="00A80FB3"/>
    <w:rsid w:val="00A80FF9"/>
    <w:rsid w:val="00A8112A"/>
    <w:rsid w:val="00A812C1"/>
    <w:rsid w:val="00A81408"/>
    <w:rsid w:val="00A814A4"/>
    <w:rsid w:val="00A814F5"/>
    <w:rsid w:val="00A81852"/>
    <w:rsid w:val="00A81CC2"/>
    <w:rsid w:val="00A81E92"/>
    <w:rsid w:val="00A81FE6"/>
    <w:rsid w:val="00A8204B"/>
    <w:rsid w:val="00A82050"/>
    <w:rsid w:val="00A82408"/>
    <w:rsid w:val="00A82448"/>
    <w:rsid w:val="00A8261D"/>
    <w:rsid w:val="00A826F1"/>
    <w:rsid w:val="00A82917"/>
    <w:rsid w:val="00A82B15"/>
    <w:rsid w:val="00A82DEB"/>
    <w:rsid w:val="00A82E1E"/>
    <w:rsid w:val="00A82EF2"/>
    <w:rsid w:val="00A83047"/>
    <w:rsid w:val="00A832C8"/>
    <w:rsid w:val="00A83528"/>
    <w:rsid w:val="00A83786"/>
    <w:rsid w:val="00A83805"/>
    <w:rsid w:val="00A83945"/>
    <w:rsid w:val="00A839A0"/>
    <w:rsid w:val="00A83B4D"/>
    <w:rsid w:val="00A83B77"/>
    <w:rsid w:val="00A83C7C"/>
    <w:rsid w:val="00A83C9B"/>
    <w:rsid w:val="00A83D00"/>
    <w:rsid w:val="00A83E4E"/>
    <w:rsid w:val="00A84058"/>
    <w:rsid w:val="00A84119"/>
    <w:rsid w:val="00A84317"/>
    <w:rsid w:val="00A844FB"/>
    <w:rsid w:val="00A848AB"/>
    <w:rsid w:val="00A849F8"/>
    <w:rsid w:val="00A84A0E"/>
    <w:rsid w:val="00A850A7"/>
    <w:rsid w:val="00A850EF"/>
    <w:rsid w:val="00A855B4"/>
    <w:rsid w:val="00A856F5"/>
    <w:rsid w:val="00A85808"/>
    <w:rsid w:val="00A85968"/>
    <w:rsid w:val="00A85B48"/>
    <w:rsid w:val="00A85D71"/>
    <w:rsid w:val="00A85E5A"/>
    <w:rsid w:val="00A85ECD"/>
    <w:rsid w:val="00A85F25"/>
    <w:rsid w:val="00A8610A"/>
    <w:rsid w:val="00A86296"/>
    <w:rsid w:val="00A8647D"/>
    <w:rsid w:val="00A864C2"/>
    <w:rsid w:val="00A8651B"/>
    <w:rsid w:val="00A86530"/>
    <w:rsid w:val="00A8666E"/>
    <w:rsid w:val="00A86948"/>
    <w:rsid w:val="00A86987"/>
    <w:rsid w:val="00A86A9D"/>
    <w:rsid w:val="00A86B48"/>
    <w:rsid w:val="00A86E7E"/>
    <w:rsid w:val="00A86F5C"/>
    <w:rsid w:val="00A87251"/>
    <w:rsid w:val="00A87288"/>
    <w:rsid w:val="00A872C4"/>
    <w:rsid w:val="00A8741E"/>
    <w:rsid w:val="00A8744B"/>
    <w:rsid w:val="00A8764D"/>
    <w:rsid w:val="00A87795"/>
    <w:rsid w:val="00A879C2"/>
    <w:rsid w:val="00A87A58"/>
    <w:rsid w:val="00A87BB2"/>
    <w:rsid w:val="00A87F6B"/>
    <w:rsid w:val="00A87FAE"/>
    <w:rsid w:val="00A87FB0"/>
    <w:rsid w:val="00A87FF1"/>
    <w:rsid w:val="00A90035"/>
    <w:rsid w:val="00A90112"/>
    <w:rsid w:val="00A90392"/>
    <w:rsid w:val="00A9041D"/>
    <w:rsid w:val="00A906CC"/>
    <w:rsid w:val="00A906E6"/>
    <w:rsid w:val="00A908EB"/>
    <w:rsid w:val="00A9099A"/>
    <w:rsid w:val="00A90C61"/>
    <w:rsid w:val="00A90D1D"/>
    <w:rsid w:val="00A90D35"/>
    <w:rsid w:val="00A9111F"/>
    <w:rsid w:val="00A91410"/>
    <w:rsid w:val="00A91512"/>
    <w:rsid w:val="00A9157E"/>
    <w:rsid w:val="00A915B8"/>
    <w:rsid w:val="00A91990"/>
    <w:rsid w:val="00A91A2E"/>
    <w:rsid w:val="00A91A38"/>
    <w:rsid w:val="00A91D06"/>
    <w:rsid w:val="00A91E6E"/>
    <w:rsid w:val="00A9215C"/>
    <w:rsid w:val="00A92290"/>
    <w:rsid w:val="00A92391"/>
    <w:rsid w:val="00A9246B"/>
    <w:rsid w:val="00A92924"/>
    <w:rsid w:val="00A929FE"/>
    <w:rsid w:val="00A92D25"/>
    <w:rsid w:val="00A92D86"/>
    <w:rsid w:val="00A92DB6"/>
    <w:rsid w:val="00A92DDC"/>
    <w:rsid w:val="00A92EF6"/>
    <w:rsid w:val="00A93174"/>
    <w:rsid w:val="00A93258"/>
    <w:rsid w:val="00A93373"/>
    <w:rsid w:val="00A933CD"/>
    <w:rsid w:val="00A9359E"/>
    <w:rsid w:val="00A93624"/>
    <w:rsid w:val="00A9379C"/>
    <w:rsid w:val="00A937AF"/>
    <w:rsid w:val="00A93811"/>
    <w:rsid w:val="00A93818"/>
    <w:rsid w:val="00A93822"/>
    <w:rsid w:val="00A93858"/>
    <w:rsid w:val="00A93920"/>
    <w:rsid w:val="00A939D6"/>
    <w:rsid w:val="00A93ABD"/>
    <w:rsid w:val="00A93AD4"/>
    <w:rsid w:val="00A93D0A"/>
    <w:rsid w:val="00A93D19"/>
    <w:rsid w:val="00A93DB0"/>
    <w:rsid w:val="00A94052"/>
    <w:rsid w:val="00A9460C"/>
    <w:rsid w:val="00A94852"/>
    <w:rsid w:val="00A948CB"/>
    <w:rsid w:val="00A94A0B"/>
    <w:rsid w:val="00A94ABD"/>
    <w:rsid w:val="00A94CFA"/>
    <w:rsid w:val="00A94E7F"/>
    <w:rsid w:val="00A94F29"/>
    <w:rsid w:val="00A95121"/>
    <w:rsid w:val="00A951F5"/>
    <w:rsid w:val="00A95578"/>
    <w:rsid w:val="00A957D9"/>
    <w:rsid w:val="00A9595B"/>
    <w:rsid w:val="00A95982"/>
    <w:rsid w:val="00A95BD3"/>
    <w:rsid w:val="00A95D6D"/>
    <w:rsid w:val="00A967A4"/>
    <w:rsid w:val="00A9693D"/>
    <w:rsid w:val="00A96995"/>
    <w:rsid w:val="00A96FFC"/>
    <w:rsid w:val="00A970A1"/>
    <w:rsid w:val="00A970DD"/>
    <w:rsid w:val="00A974B6"/>
    <w:rsid w:val="00A9775D"/>
    <w:rsid w:val="00A9777C"/>
    <w:rsid w:val="00A978E5"/>
    <w:rsid w:val="00A97A82"/>
    <w:rsid w:val="00A97AC9"/>
    <w:rsid w:val="00A97B5F"/>
    <w:rsid w:val="00A97B84"/>
    <w:rsid w:val="00A97CB9"/>
    <w:rsid w:val="00A97EC2"/>
    <w:rsid w:val="00A97FCC"/>
    <w:rsid w:val="00AA0003"/>
    <w:rsid w:val="00AA00A8"/>
    <w:rsid w:val="00AA01B7"/>
    <w:rsid w:val="00AA01C1"/>
    <w:rsid w:val="00AA037C"/>
    <w:rsid w:val="00AA0668"/>
    <w:rsid w:val="00AA08E8"/>
    <w:rsid w:val="00AA08F4"/>
    <w:rsid w:val="00AA0904"/>
    <w:rsid w:val="00AA0944"/>
    <w:rsid w:val="00AA0C51"/>
    <w:rsid w:val="00AA0C8D"/>
    <w:rsid w:val="00AA0E66"/>
    <w:rsid w:val="00AA14EB"/>
    <w:rsid w:val="00AA1500"/>
    <w:rsid w:val="00AA171F"/>
    <w:rsid w:val="00AA173C"/>
    <w:rsid w:val="00AA17EC"/>
    <w:rsid w:val="00AA18BF"/>
    <w:rsid w:val="00AA18CE"/>
    <w:rsid w:val="00AA195C"/>
    <w:rsid w:val="00AA1B4A"/>
    <w:rsid w:val="00AA1D67"/>
    <w:rsid w:val="00AA1DE1"/>
    <w:rsid w:val="00AA1EAA"/>
    <w:rsid w:val="00AA1F2A"/>
    <w:rsid w:val="00AA2057"/>
    <w:rsid w:val="00AA205A"/>
    <w:rsid w:val="00AA215B"/>
    <w:rsid w:val="00AA24D4"/>
    <w:rsid w:val="00AA2672"/>
    <w:rsid w:val="00AA28EE"/>
    <w:rsid w:val="00AA28EF"/>
    <w:rsid w:val="00AA2A03"/>
    <w:rsid w:val="00AA2AB4"/>
    <w:rsid w:val="00AA2ADB"/>
    <w:rsid w:val="00AA2B06"/>
    <w:rsid w:val="00AA2C16"/>
    <w:rsid w:val="00AA2ED2"/>
    <w:rsid w:val="00AA30AC"/>
    <w:rsid w:val="00AA3131"/>
    <w:rsid w:val="00AA33B7"/>
    <w:rsid w:val="00AA35C0"/>
    <w:rsid w:val="00AA388B"/>
    <w:rsid w:val="00AA39A7"/>
    <w:rsid w:val="00AA3C0B"/>
    <w:rsid w:val="00AA3CA6"/>
    <w:rsid w:val="00AA3DAB"/>
    <w:rsid w:val="00AA3E2A"/>
    <w:rsid w:val="00AA3F0A"/>
    <w:rsid w:val="00AA3F3D"/>
    <w:rsid w:val="00AA3FB8"/>
    <w:rsid w:val="00AA4120"/>
    <w:rsid w:val="00AA417A"/>
    <w:rsid w:val="00AA4219"/>
    <w:rsid w:val="00AA427B"/>
    <w:rsid w:val="00AA4621"/>
    <w:rsid w:val="00AA462A"/>
    <w:rsid w:val="00AA4633"/>
    <w:rsid w:val="00AA46C5"/>
    <w:rsid w:val="00AA481C"/>
    <w:rsid w:val="00AA4ABE"/>
    <w:rsid w:val="00AA4B8A"/>
    <w:rsid w:val="00AA4BB8"/>
    <w:rsid w:val="00AA4C4B"/>
    <w:rsid w:val="00AA4CF0"/>
    <w:rsid w:val="00AA4D04"/>
    <w:rsid w:val="00AA4D6C"/>
    <w:rsid w:val="00AA4F1A"/>
    <w:rsid w:val="00AA5035"/>
    <w:rsid w:val="00AA530B"/>
    <w:rsid w:val="00AA532A"/>
    <w:rsid w:val="00AA53BB"/>
    <w:rsid w:val="00AA542A"/>
    <w:rsid w:val="00AA543B"/>
    <w:rsid w:val="00AA55AE"/>
    <w:rsid w:val="00AA5622"/>
    <w:rsid w:val="00AA573C"/>
    <w:rsid w:val="00AA574F"/>
    <w:rsid w:val="00AA5770"/>
    <w:rsid w:val="00AA5A23"/>
    <w:rsid w:val="00AA5AA8"/>
    <w:rsid w:val="00AA5FE5"/>
    <w:rsid w:val="00AA604E"/>
    <w:rsid w:val="00AA60CB"/>
    <w:rsid w:val="00AA61CE"/>
    <w:rsid w:val="00AA682B"/>
    <w:rsid w:val="00AA69D6"/>
    <w:rsid w:val="00AA70E0"/>
    <w:rsid w:val="00AA7362"/>
    <w:rsid w:val="00AA752E"/>
    <w:rsid w:val="00AA75E1"/>
    <w:rsid w:val="00AA7629"/>
    <w:rsid w:val="00AA766B"/>
    <w:rsid w:val="00AA77A6"/>
    <w:rsid w:val="00AA788A"/>
    <w:rsid w:val="00AA7982"/>
    <w:rsid w:val="00AA7C9E"/>
    <w:rsid w:val="00AA7D1B"/>
    <w:rsid w:val="00AA7E35"/>
    <w:rsid w:val="00AA7F20"/>
    <w:rsid w:val="00AB014D"/>
    <w:rsid w:val="00AB0235"/>
    <w:rsid w:val="00AB02CE"/>
    <w:rsid w:val="00AB0394"/>
    <w:rsid w:val="00AB07F1"/>
    <w:rsid w:val="00AB086B"/>
    <w:rsid w:val="00AB0A4A"/>
    <w:rsid w:val="00AB0A93"/>
    <w:rsid w:val="00AB0AAB"/>
    <w:rsid w:val="00AB0BEB"/>
    <w:rsid w:val="00AB0C49"/>
    <w:rsid w:val="00AB0C4A"/>
    <w:rsid w:val="00AB0CDC"/>
    <w:rsid w:val="00AB0CF6"/>
    <w:rsid w:val="00AB0DE3"/>
    <w:rsid w:val="00AB0E4C"/>
    <w:rsid w:val="00AB0F12"/>
    <w:rsid w:val="00AB105D"/>
    <w:rsid w:val="00AB1066"/>
    <w:rsid w:val="00AB118D"/>
    <w:rsid w:val="00AB141F"/>
    <w:rsid w:val="00AB192E"/>
    <w:rsid w:val="00AB1A48"/>
    <w:rsid w:val="00AB1A70"/>
    <w:rsid w:val="00AB1A86"/>
    <w:rsid w:val="00AB1BAF"/>
    <w:rsid w:val="00AB1BBE"/>
    <w:rsid w:val="00AB1C1C"/>
    <w:rsid w:val="00AB2165"/>
    <w:rsid w:val="00AB2194"/>
    <w:rsid w:val="00AB21FD"/>
    <w:rsid w:val="00AB225D"/>
    <w:rsid w:val="00AB236D"/>
    <w:rsid w:val="00AB2698"/>
    <w:rsid w:val="00AB2699"/>
    <w:rsid w:val="00AB26AA"/>
    <w:rsid w:val="00AB292E"/>
    <w:rsid w:val="00AB2A33"/>
    <w:rsid w:val="00AB2B83"/>
    <w:rsid w:val="00AB2B9B"/>
    <w:rsid w:val="00AB2CAE"/>
    <w:rsid w:val="00AB2CBA"/>
    <w:rsid w:val="00AB2CE4"/>
    <w:rsid w:val="00AB2D89"/>
    <w:rsid w:val="00AB2E26"/>
    <w:rsid w:val="00AB2F46"/>
    <w:rsid w:val="00AB2F54"/>
    <w:rsid w:val="00AB2F58"/>
    <w:rsid w:val="00AB2FDA"/>
    <w:rsid w:val="00AB322A"/>
    <w:rsid w:val="00AB3272"/>
    <w:rsid w:val="00AB33E6"/>
    <w:rsid w:val="00AB3583"/>
    <w:rsid w:val="00AB3616"/>
    <w:rsid w:val="00AB3790"/>
    <w:rsid w:val="00AB38A1"/>
    <w:rsid w:val="00AB3A58"/>
    <w:rsid w:val="00AB3AFD"/>
    <w:rsid w:val="00AB3B9A"/>
    <w:rsid w:val="00AB3D49"/>
    <w:rsid w:val="00AB3F17"/>
    <w:rsid w:val="00AB40F3"/>
    <w:rsid w:val="00AB4124"/>
    <w:rsid w:val="00AB43D7"/>
    <w:rsid w:val="00AB4679"/>
    <w:rsid w:val="00AB46F4"/>
    <w:rsid w:val="00AB4977"/>
    <w:rsid w:val="00AB4D2A"/>
    <w:rsid w:val="00AB5023"/>
    <w:rsid w:val="00AB5161"/>
    <w:rsid w:val="00AB519D"/>
    <w:rsid w:val="00AB52A1"/>
    <w:rsid w:val="00AB52AB"/>
    <w:rsid w:val="00AB56A8"/>
    <w:rsid w:val="00AB57E7"/>
    <w:rsid w:val="00AB5825"/>
    <w:rsid w:val="00AB59C3"/>
    <w:rsid w:val="00AB5AF6"/>
    <w:rsid w:val="00AB5BC7"/>
    <w:rsid w:val="00AB5CF1"/>
    <w:rsid w:val="00AB5EA5"/>
    <w:rsid w:val="00AB5FBF"/>
    <w:rsid w:val="00AB6146"/>
    <w:rsid w:val="00AB6283"/>
    <w:rsid w:val="00AB62AE"/>
    <w:rsid w:val="00AB63A5"/>
    <w:rsid w:val="00AB648F"/>
    <w:rsid w:val="00AB64D9"/>
    <w:rsid w:val="00AB66D5"/>
    <w:rsid w:val="00AB67AE"/>
    <w:rsid w:val="00AB689B"/>
    <w:rsid w:val="00AB6A28"/>
    <w:rsid w:val="00AB6A5C"/>
    <w:rsid w:val="00AB6A7D"/>
    <w:rsid w:val="00AB6CAF"/>
    <w:rsid w:val="00AB6CF2"/>
    <w:rsid w:val="00AB6DC7"/>
    <w:rsid w:val="00AB6DD2"/>
    <w:rsid w:val="00AB6E11"/>
    <w:rsid w:val="00AB6F2F"/>
    <w:rsid w:val="00AB701E"/>
    <w:rsid w:val="00AB7110"/>
    <w:rsid w:val="00AB72A2"/>
    <w:rsid w:val="00AB72D9"/>
    <w:rsid w:val="00AB7881"/>
    <w:rsid w:val="00AB78E1"/>
    <w:rsid w:val="00AB7DE8"/>
    <w:rsid w:val="00AC0010"/>
    <w:rsid w:val="00AC00D4"/>
    <w:rsid w:val="00AC01F2"/>
    <w:rsid w:val="00AC0398"/>
    <w:rsid w:val="00AC08C3"/>
    <w:rsid w:val="00AC0AFF"/>
    <w:rsid w:val="00AC0B85"/>
    <w:rsid w:val="00AC1145"/>
    <w:rsid w:val="00AC1151"/>
    <w:rsid w:val="00AC12C2"/>
    <w:rsid w:val="00AC12D7"/>
    <w:rsid w:val="00AC1347"/>
    <w:rsid w:val="00AC1496"/>
    <w:rsid w:val="00AC17BE"/>
    <w:rsid w:val="00AC17E0"/>
    <w:rsid w:val="00AC1892"/>
    <w:rsid w:val="00AC18C8"/>
    <w:rsid w:val="00AC1932"/>
    <w:rsid w:val="00AC1A04"/>
    <w:rsid w:val="00AC1CDD"/>
    <w:rsid w:val="00AC1D15"/>
    <w:rsid w:val="00AC1D67"/>
    <w:rsid w:val="00AC1ED0"/>
    <w:rsid w:val="00AC2394"/>
    <w:rsid w:val="00AC24E1"/>
    <w:rsid w:val="00AC2B68"/>
    <w:rsid w:val="00AC2B86"/>
    <w:rsid w:val="00AC2E38"/>
    <w:rsid w:val="00AC2EE3"/>
    <w:rsid w:val="00AC2F56"/>
    <w:rsid w:val="00AC31EB"/>
    <w:rsid w:val="00AC339A"/>
    <w:rsid w:val="00AC34C7"/>
    <w:rsid w:val="00AC3545"/>
    <w:rsid w:val="00AC356A"/>
    <w:rsid w:val="00AC3619"/>
    <w:rsid w:val="00AC366D"/>
    <w:rsid w:val="00AC3936"/>
    <w:rsid w:val="00AC39AD"/>
    <w:rsid w:val="00AC3A1A"/>
    <w:rsid w:val="00AC3C0A"/>
    <w:rsid w:val="00AC3CBA"/>
    <w:rsid w:val="00AC3D6D"/>
    <w:rsid w:val="00AC4058"/>
    <w:rsid w:val="00AC413E"/>
    <w:rsid w:val="00AC42A2"/>
    <w:rsid w:val="00AC439A"/>
    <w:rsid w:val="00AC4450"/>
    <w:rsid w:val="00AC478C"/>
    <w:rsid w:val="00AC4794"/>
    <w:rsid w:val="00AC482F"/>
    <w:rsid w:val="00AC48AB"/>
    <w:rsid w:val="00AC4938"/>
    <w:rsid w:val="00AC4986"/>
    <w:rsid w:val="00AC49CC"/>
    <w:rsid w:val="00AC4D92"/>
    <w:rsid w:val="00AC4EBC"/>
    <w:rsid w:val="00AC50FE"/>
    <w:rsid w:val="00AC5237"/>
    <w:rsid w:val="00AC5345"/>
    <w:rsid w:val="00AC5440"/>
    <w:rsid w:val="00AC5456"/>
    <w:rsid w:val="00AC55A5"/>
    <w:rsid w:val="00AC5817"/>
    <w:rsid w:val="00AC5918"/>
    <w:rsid w:val="00AC6043"/>
    <w:rsid w:val="00AC6153"/>
    <w:rsid w:val="00AC6166"/>
    <w:rsid w:val="00AC6313"/>
    <w:rsid w:val="00AC635F"/>
    <w:rsid w:val="00AC6465"/>
    <w:rsid w:val="00AC65E8"/>
    <w:rsid w:val="00AC6742"/>
    <w:rsid w:val="00AC677A"/>
    <w:rsid w:val="00AC67CF"/>
    <w:rsid w:val="00AC6862"/>
    <w:rsid w:val="00AC690F"/>
    <w:rsid w:val="00AC6A81"/>
    <w:rsid w:val="00AC6AA2"/>
    <w:rsid w:val="00AC6D54"/>
    <w:rsid w:val="00AC6E47"/>
    <w:rsid w:val="00AC6ED8"/>
    <w:rsid w:val="00AC6FEE"/>
    <w:rsid w:val="00AC6FF9"/>
    <w:rsid w:val="00AC7296"/>
    <w:rsid w:val="00AC72F6"/>
    <w:rsid w:val="00AC7565"/>
    <w:rsid w:val="00AC7643"/>
    <w:rsid w:val="00AC7926"/>
    <w:rsid w:val="00AC7ACB"/>
    <w:rsid w:val="00AC7B7C"/>
    <w:rsid w:val="00AC7BEB"/>
    <w:rsid w:val="00AC7CE3"/>
    <w:rsid w:val="00AD0185"/>
    <w:rsid w:val="00AD01A8"/>
    <w:rsid w:val="00AD029B"/>
    <w:rsid w:val="00AD035C"/>
    <w:rsid w:val="00AD0510"/>
    <w:rsid w:val="00AD07B6"/>
    <w:rsid w:val="00AD0B59"/>
    <w:rsid w:val="00AD0B5D"/>
    <w:rsid w:val="00AD0B68"/>
    <w:rsid w:val="00AD0BB8"/>
    <w:rsid w:val="00AD0E0C"/>
    <w:rsid w:val="00AD0E62"/>
    <w:rsid w:val="00AD0EFF"/>
    <w:rsid w:val="00AD10F8"/>
    <w:rsid w:val="00AD1123"/>
    <w:rsid w:val="00AD1422"/>
    <w:rsid w:val="00AD1581"/>
    <w:rsid w:val="00AD1907"/>
    <w:rsid w:val="00AD1D5D"/>
    <w:rsid w:val="00AD1DE6"/>
    <w:rsid w:val="00AD1F64"/>
    <w:rsid w:val="00AD23DB"/>
    <w:rsid w:val="00AD23E3"/>
    <w:rsid w:val="00AD2636"/>
    <w:rsid w:val="00AD267B"/>
    <w:rsid w:val="00AD295E"/>
    <w:rsid w:val="00AD2B1C"/>
    <w:rsid w:val="00AD2DE5"/>
    <w:rsid w:val="00AD2E4D"/>
    <w:rsid w:val="00AD2F85"/>
    <w:rsid w:val="00AD3324"/>
    <w:rsid w:val="00AD39AA"/>
    <w:rsid w:val="00AD3A2B"/>
    <w:rsid w:val="00AD3BDE"/>
    <w:rsid w:val="00AD3F72"/>
    <w:rsid w:val="00AD40B3"/>
    <w:rsid w:val="00AD40CF"/>
    <w:rsid w:val="00AD4184"/>
    <w:rsid w:val="00AD4273"/>
    <w:rsid w:val="00AD437A"/>
    <w:rsid w:val="00AD43B3"/>
    <w:rsid w:val="00AD44EC"/>
    <w:rsid w:val="00AD45D9"/>
    <w:rsid w:val="00AD46A6"/>
    <w:rsid w:val="00AD46EB"/>
    <w:rsid w:val="00AD48AF"/>
    <w:rsid w:val="00AD494F"/>
    <w:rsid w:val="00AD49FE"/>
    <w:rsid w:val="00AD4A5F"/>
    <w:rsid w:val="00AD4CE5"/>
    <w:rsid w:val="00AD4D18"/>
    <w:rsid w:val="00AD4F42"/>
    <w:rsid w:val="00AD50D3"/>
    <w:rsid w:val="00AD5376"/>
    <w:rsid w:val="00AD563E"/>
    <w:rsid w:val="00AD5A37"/>
    <w:rsid w:val="00AD5ABD"/>
    <w:rsid w:val="00AD5B9F"/>
    <w:rsid w:val="00AD5D37"/>
    <w:rsid w:val="00AD5E74"/>
    <w:rsid w:val="00AD5F28"/>
    <w:rsid w:val="00AD61BC"/>
    <w:rsid w:val="00AD61DC"/>
    <w:rsid w:val="00AD6314"/>
    <w:rsid w:val="00AD650D"/>
    <w:rsid w:val="00AD6588"/>
    <w:rsid w:val="00AD663B"/>
    <w:rsid w:val="00AD6665"/>
    <w:rsid w:val="00AD6758"/>
    <w:rsid w:val="00AD6A4F"/>
    <w:rsid w:val="00AD6BEA"/>
    <w:rsid w:val="00AD6CCA"/>
    <w:rsid w:val="00AD6EDB"/>
    <w:rsid w:val="00AD70FA"/>
    <w:rsid w:val="00AD713B"/>
    <w:rsid w:val="00AD7149"/>
    <w:rsid w:val="00AD714D"/>
    <w:rsid w:val="00AD7217"/>
    <w:rsid w:val="00AD74A9"/>
    <w:rsid w:val="00AD754F"/>
    <w:rsid w:val="00AD75BD"/>
    <w:rsid w:val="00AD77CF"/>
    <w:rsid w:val="00AD786E"/>
    <w:rsid w:val="00AD7880"/>
    <w:rsid w:val="00AD7A65"/>
    <w:rsid w:val="00AD7B6F"/>
    <w:rsid w:val="00AD7C87"/>
    <w:rsid w:val="00AD7CD3"/>
    <w:rsid w:val="00AE0098"/>
    <w:rsid w:val="00AE01A4"/>
    <w:rsid w:val="00AE023B"/>
    <w:rsid w:val="00AE0436"/>
    <w:rsid w:val="00AE0470"/>
    <w:rsid w:val="00AE0533"/>
    <w:rsid w:val="00AE069F"/>
    <w:rsid w:val="00AE098F"/>
    <w:rsid w:val="00AE0993"/>
    <w:rsid w:val="00AE0B02"/>
    <w:rsid w:val="00AE0CE3"/>
    <w:rsid w:val="00AE10D5"/>
    <w:rsid w:val="00AE11C7"/>
    <w:rsid w:val="00AE13D8"/>
    <w:rsid w:val="00AE13FC"/>
    <w:rsid w:val="00AE1582"/>
    <w:rsid w:val="00AE1630"/>
    <w:rsid w:val="00AE1634"/>
    <w:rsid w:val="00AE1664"/>
    <w:rsid w:val="00AE1699"/>
    <w:rsid w:val="00AE188E"/>
    <w:rsid w:val="00AE1962"/>
    <w:rsid w:val="00AE1B89"/>
    <w:rsid w:val="00AE1EC8"/>
    <w:rsid w:val="00AE1F5B"/>
    <w:rsid w:val="00AE20AF"/>
    <w:rsid w:val="00AE23A6"/>
    <w:rsid w:val="00AE23CE"/>
    <w:rsid w:val="00AE24E1"/>
    <w:rsid w:val="00AE27DC"/>
    <w:rsid w:val="00AE29C9"/>
    <w:rsid w:val="00AE2AF0"/>
    <w:rsid w:val="00AE2DC2"/>
    <w:rsid w:val="00AE30EC"/>
    <w:rsid w:val="00AE3215"/>
    <w:rsid w:val="00AE324A"/>
    <w:rsid w:val="00AE3298"/>
    <w:rsid w:val="00AE3326"/>
    <w:rsid w:val="00AE333A"/>
    <w:rsid w:val="00AE35C2"/>
    <w:rsid w:val="00AE363B"/>
    <w:rsid w:val="00AE363D"/>
    <w:rsid w:val="00AE3A5C"/>
    <w:rsid w:val="00AE3B96"/>
    <w:rsid w:val="00AE3CAD"/>
    <w:rsid w:val="00AE3CB5"/>
    <w:rsid w:val="00AE3D1F"/>
    <w:rsid w:val="00AE3D64"/>
    <w:rsid w:val="00AE3F91"/>
    <w:rsid w:val="00AE4216"/>
    <w:rsid w:val="00AE4354"/>
    <w:rsid w:val="00AE4368"/>
    <w:rsid w:val="00AE43C0"/>
    <w:rsid w:val="00AE4405"/>
    <w:rsid w:val="00AE449B"/>
    <w:rsid w:val="00AE460B"/>
    <w:rsid w:val="00AE463C"/>
    <w:rsid w:val="00AE4A7A"/>
    <w:rsid w:val="00AE4B69"/>
    <w:rsid w:val="00AE4B6A"/>
    <w:rsid w:val="00AE5024"/>
    <w:rsid w:val="00AE50CF"/>
    <w:rsid w:val="00AE513C"/>
    <w:rsid w:val="00AE52A1"/>
    <w:rsid w:val="00AE534A"/>
    <w:rsid w:val="00AE54A4"/>
    <w:rsid w:val="00AE54BC"/>
    <w:rsid w:val="00AE5678"/>
    <w:rsid w:val="00AE5861"/>
    <w:rsid w:val="00AE597B"/>
    <w:rsid w:val="00AE5BA7"/>
    <w:rsid w:val="00AE5DA2"/>
    <w:rsid w:val="00AE5DB2"/>
    <w:rsid w:val="00AE5DBA"/>
    <w:rsid w:val="00AE5EBE"/>
    <w:rsid w:val="00AE60DD"/>
    <w:rsid w:val="00AE6185"/>
    <w:rsid w:val="00AE63CE"/>
    <w:rsid w:val="00AE6499"/>
    <w:rsid w:val="00AE64A7"/>
    <w:rsid w:val="00AE65AA"/>
    <w:rsid w:val="00AE65D4"/>
    <w:rsid w:val="00AE661E"/>
    <w:rsid w:val="00AE6635"/>
    <w:rsid w:val="00AE6A0F"/>
    <w:rsid w:val="00AE6A38"/>
    <w:rsid w:val="00AE6BA9"/>
    <w:rsid w:val="00AE6C60"/>
    <w:rsid w:val="00AE6D79"/>
    <w:rsid w:val="00AE6E3C"/>
    <w:rsid w:val="00AE7031"/>
    <w:rsid w:val="00AE7033"/>
    <w:rsid w:val="00AE7181"/>
    <w:rsid w:val="00AE747C"/>
    <w:rsid w:val="00AE7556"/>
    <w:rsid w:val="00AE7617"/>
    <w:rsid w:val="00AE763A"/>
    <w:rsid w:val="00AE77B4"/>
    <w:rsid w:val="00AE781E"/>
    <w:rsid w:val="00AE787F"/>
    <w:rsid w:val="00AE7AF9"/>
    <w:rsid w:val="00AE7C06"/>
    <w:rsid w:val="00AE7CF9"/>
    <w:rsid w:val="00AE7E7D"/>
    <w:rsid w:val="00AE7E92"/>
    <w:rsid w:val="00AF00F4"/>
    <w:rsid w:val="00AF01A7"/>
    <w:rsid w:val="00AF0412"/>
    <w:rsid w:val="00AF042F"/>
    <w:rsid w:val="00AF0472"/>
    <w:rsid w:val="00AF04A2"/>
    <w:rsid w:val="00AF0664"/>
    <w:rsid w:val="00AF07A2"/>
    <w:rsid w:val="00AF0826"/>
    <w:rsid w:val="00AF0A8B"/>
    <w:rsid w:val="00AF0AC1"/>
    <w:rsid w:val="00AF0C76"/>
    <w:rsid w:val="00AF0C83"/>
    <w:rsid w:val="00AF0E1C"/>
    <w:rsid w:val="00AF0E6E"/>
    <w:rsid w:val="00AF1097"/>
    <w:rsid w:val="00AF11F6"/>
    <w:rsid w:val="00AF121F"/>
    <w:rsid w:val="00AF1281"/>
    <w:rsid w:val="00AF16AC"/>
    <w:rsid w:val="00AF1700"/>
    <w:rsid w:val="00AF184D"/>
    <w:rsid w:val="00AF18B2"/>
    <w:rsid w:val="00AF19A2"/>
    <w:rsid w:val="00AF19D9"/>
    <w:rsid w:val="00AF1AFA"/>
    <w:rsid w:val="00AF1BA1"/>
    <w:rsid w:val="00AF1C31"/>
    <w:rsid w:val="00AF1C5B"/>
    <w:rsid w:val="00AF1D36"/>
    <w:rsid w:val="00AF1F03"/>
    <w:rsid w:val="00AF2174"/>
    <w:rsid w:val="00AF21BC"/>
    <w:rsid w:val="00AF2520"/>
    <w:rsid w:val="00AF2557"/>
    <w:rsid w:val="00AF27A1"/>
    <w:rsid w:val="00AF2981"/>
    <w:rsid w:val="00AF2B53"/>
    <w:rsid w:val="00AF2C66"/>
    <w:rsid w:val="00AF2E96"/>
    <w:rsid w:val="00AF2F7B"/>
    <w:rsid w:val="00AF3211"/>
    <w:rsid w:val="00AF3379"/>
    <w:rsid w:val="00AF33F4"/>
    <w:rsid w:val="00AF352A"/>
    <w:rsid w:val="00AF35C9"/>
    <w:rsid w:val="00AF3695"/>
    <w:rsid w:val="00AF387A"/>
    <w:rsid w:val="00AF3C90"/>
    <w:rsid w:val="00AF3E06"/>
    <w:rsid w:val="00AF3E7C"/>
    <w:rsid w:val="00AF3EA9"/>
    <w:rsid w:val="00AF3EB1"/>
    <w:rsid w:val="00AF41AB"/>
    <w:rsid w:val="00AF41E9"/>
    <w:rsid w:val="00AF4209"/>
    <w:rsid w:val="00AF42B1"/>
    <w:rsid w:val="00AF4432"/>
    <w:rsid w:val="00AF467A"/>
    <w:rsid w:val="00AF46FE"/>
    <w:rsid w:val="00AF48EB"/>
    <w:rsid w:val="00AF497E"/>
    <w:rsid w:val="00AF4984"/>
    <w:rsid w:val="00AF49FE"/>
    <w:rsid w:val="00AF4A5E"/>
    <w:rsid w:val="00AF4B11"/>
    <w:rsid w:val="00AF4B81"/>
    <w:rsid w:val="00AF4C55"/>
    <w:rsid w:val="00AF4E85"/>
    <w:rsid w:val="00AF4E9E"/>
    <w:rsid w:val="00AF4F73"/>
    <w:rsid w:val="00AF4FD3"/>
    <w:rsid w:val="00AF501D"/>
    <w:rsid w:val="00AF56A2"/>
    <w:rsid w:val="00AF56B3"/>
    <w:rsid w:val="00AF5723"/>
    <w:rsid w:val="00AF5741"/>
    <w:rsid w:val="00AF5782"/>
    <w:rsid w:val="00AF579D"/>
    <w:rsid w:val="00AF579E"/>
    <w:rsid w:val="00AF5AA4"/>
    <w:rsid w:val="00AF5EEB"/>
    <w:rsid w:val="00AF5F5E"/>
    <w:rsid w:val="00AF60C0"/>
    <w:rsid w:val="00AF6235"/>
    <w:rsid w:val="00AF6422"/>
    <w:rsid w:val="00AF6534"/>
    <w:rsid w:val="00AF65F5"/>
    <w:rsid w:val="00AF6715"/>
    <w:rsid w:val="00AF68F0"/>
    <w:rsid w:val="00AF6910"/>
    <w:rsid w:val="00AF6997"/>
    <w:rsid w:val="00AF69F8"/>
    <w:rsid w:val="00AF6AA6"/>
    <w:rsid w:val="00AF6C42"/>
    <w:rsid w:val="00AF6CF9"/>
    <w:rsid w:val="00AF6E0D"/>
    <w:rsid w:val="00AF6E23"/>
    <w:rsid w:val="00AF6E41"/>
    <w:rsid w:val="00AF6E63"/>
    <w:rsid w:val="00AF70AF"/>
    <w:rsid w:val="00AF70E2"/>
    <w:rsid w:val="00AF7203"/>
    <w:rsid w:val="00AF725A"/>
    <w:rsid w:val="00AF7381"/>
    <w:rsid w:val="00AF7415"/>
    <w:rsid w:val="00AF742A"/>
    <w:rsid w:val="00AF74AE"/>
    <w:rsid w:val="00AF75BD"/>
    <w:rsid w:val="00AF75E4"/>
    <w:rsid w:val="00AF7630"/>
    <w:rsid w:val="00AF78FF"/>
    <w:rsid w:val="00AF799A"/>
    <w:rsid w:val="00AF7A25"/>
    <w:rsid w:val="00AF7CBA"/>
    <w:rsid w:val="00AF7FA7"/>
    <w:rsid w:val="00B00101"/>
    <w:rsid w:val="00B001BC"/>
    <w:rsid w:val="00B00228"/>
    <w:rsid w:val="00B00498"/>
    <w:rsid w:val="00B006C9"/>
    <w:rsid w:val="00B0075C"/>
    <w:rsid w:val="00B008D9"/>
    <w:rsid w:val="00B00B02"/>
    <w:rsid w:val="00B00B29"/>
    <w:rsid w:val="00B00B45"/>
    <w:rsid w:val="00B00BA3"/>
    <w:rsid w:val="00B00C16"/>
    <w:rsid w:val="00B00D37"/>
    <w:rsid w:val="00B00D51"/>
    <w:rsid w:val="00B00E49"/>
    <w:rsid w:val="00B0100F"/>
    <w:rsid w:val="00B0103A"/>
    <w:rsid w:val="00B01628"/>
    <w:rsid w:val="00B0164C"/>
    <w:rsid w:val="00B01679"/>
    <w:rsid w:val="00B016AA"/>
    <w:rsid w:val="00B0184D"/>
    <w:rsid w:val="00B018FD"/>
    <w:rsid w:val="00B0198E"/>
    <w:rsid w:val="00B019EF"/>
    <w:rsid w:val="00B01A84"/>
    <w:rsid w:val="00B01B6F"/>
    <w:rsid w:val="00B01C70"/>
    <w:rsid w:val="00B0215C"/>
    <w:rsid w:val="00B022C9"/>
    <w:rsid w:val="00B0236B"/>
    <w:rsid w:val="00B0236F"/>
    <w:rsid w:val="00B0240E"/>
    <w:rsid w:val="00B02423"/>
    <w:rsid w:val="00B024EF"/>
    <w:rsid w:val="00B027A3"/>
    <w:rsid w:val="00B02D7E"/>
    <w:rsid w:val="00B03139"/>
    <w:rsid w:val="00B03164"/>
    <w:rsid w:val="00B031AA"/>
    <w:rsid w:val="00B032DF"/>
    <w:rsid w:val="00B03308"/>
    <w:rsid w:val="00B03320"/>
    <w:rsid w:val="00B0342B"/>
    <w:rsid w:val="00B0351C"/>
    <w:rsid w:val="00B038BF"/>
    <w:rsid w:val="00B039BA"/>
    <w:rsid w:val="00B03BAF"/>
    <w:rsid w:val="00B03E05"/>
    <w:rsid w:val="00B03E2E"/>
    <w:rsid w:val="00B03F12"/>
    <w:rsid w:val="00B03F8E"/>
    <w:rsid w:val="00B041E6"/>
    <w:rsid w:val="00B042C0"/>
    <w:rsid w:val="00B043F0"/>
    <w:rsid w:val="00B046B1"/>
    <w:rsid w:val="00B046BD"/>
    <w:rsid w:val="00B046E3"/>
    <w:rsid w:val="00B04EE9"/>
    <w:rsid w:val="00B050FA"/>
    <w:rsid w:val="00B053B6"/>
    <w:rsid w:val="00B05462"/>
    <w:rsid w:val="00B05496"/>
    <w:rsid w:val="00B05658"/>
    <w:rsid w:val="00B058D6"/>
    <w:rsid w:val="00B059B2"/>
    <w:rsid w:val="00B059BB"/>
    <w:rsid w:val="00B05C1B"/>
    <w:rsid w:val="00B05D6A"/>
    <w:rsid w:val="00B06063"/>
    <w:rsid w:val="00B0619C"/>
    <w:rsid w:val="00B06399"/>
    <w:rsid w:val="00B067E3"/>
    <w:rsid w:val="00B06A83"/>
    <w:rsid w:val="00B06BF9"/>
    <w:rsid w:val="00B06C30"/>
    <w:rsid w:val="00B06CFF"/>
    <w:rsid w:val="00B06D7A"/>
    <w:rsid w:val="00B06EB9"/>
    <w:rsid w:val="00B07002"/>
    <w:rsid w:val="00B071F1"/>
    <w:rsid w:val="00B074FF"/>
    <w:rsid w:val="00B07608"/>
    <w:rsid w:val="00B0780D"/>
    <w:rsid w:val="00B07880"/>
    <w:rsid w:val="00B07981"/>
    <w:rsid w:val="00B07C02"/>
    <w:rsid w:val="00B07C87"/>
    <w:rsid w:val="00B07D34"/>
    <w:rsid w:val="00B100F2"/>
    <w:rsid w:val="00B10104"/>
    <w:rsid w:val="00B1011A"/>
    <w:rsid w:val="00B103B8"/>
    <w:rsid w:val="00B103CE"/>
    <w:rsid w:val="00B103FA"/>
    <w:rsid w:val="00B1044C"/>
    <w:rsid w:val="00B1053B"/>
    <w:rsid w:val="00B105D5"/>
    <w:rsid w:val="00B10639"/>
    <w:rsid w:val="00B108BC"/>
    <w:rsid w:val="00B10B3B"/>
    <w:rsid w:val="00B10BE9"/>
    <w:rsid w:val="00B10DF8"/>
    <w:rsid w:val="00B10EA8"/>
    <w:rsid w:val="00B10ED0"/>
    <w:rsid w:val="00B10F12"/>
    <w:rsid w:val="00B10FA3"/>
    <w:rsid w:val="00B110DC"/>
    <w:rsid w:val="00B110FD"/>
    <w:rsid w:val="00B111F1"/>
    <w:rsid w:val="00B1120F"/>
    <w:rsid w:val="00B1129A"/>
    <w:rsid w:val="00B115E2"/>
    <w:rsid w:val="00B116D2"/>
    <w:rsid w:val="00B11833"/>
    <w:rsid w:val="00B118C8"/>
    <w:rsid w:val="00B11D47"/>
    <w:rsid w:val="00B11F9B"/>
    <w:rsid w:val="00B12144"/>
    <w:rsid w:val="00B1214B"/>
    <w:rsid w:val="00B1218D"/>
    <w:rsid w:val="00B12263"/>
    <w:rsid w:val="00B1233F"/>
    <w:rsid w:val="00B12544"/>
    <w:rsid w:val="00B1296E"/>
    <w:rsid w:val="00B12A78"/>
    <w:rsid w:val="00B130F2"/>
    <w:rsid w:val="00B13163"/>
    <w:rsid w:val="00B13354"/>
    <w:rsid w:val="00B13514"/>
    <w:rsid w:val="00B13566"/>
    <w:rsid w:val="00B135D6"/>
    <w:rsid w:val="00B135ED"/>
    <w:rsid w:val="00B13866"/>
    <w:rsid w:val="00B13947"/>
    <w:rsid w:val="00B13976"/>
    <w:rsid w:val="00B13AAF"/>
    <w:rsid w:val="00B13DD9"/>
    <w:rsid w:val="00B13EB6"/>
    <w:rsid w:val="00B14201"/>
    <w:rsid w:val="00B142F9"/>
    <w:rsid w:val="00B14301"/>
    <w:rsid w:val="00B1436D"/>
    <w:rsid w:val="00B1437E"/>
    <w:rsid w:val="00B14405"/>
    <w:rsid w:val="00B144C2"/>
    <w:rsid w:val="00B14616"/>
    <w:rsid w:val="00B1467D"/>
    <w:rsid w:val="00B146BF"/>
    <w:rsid w:val="00B14797"/>
    <w:rsid w:val="00B148D2"/>
    <w:rsid w:val="00B14953"/>
    <w:rsid w:val="00B14A7C"/>
    <w:rsid w:val="00B14BF7"/>
    <w:rsid w:val="00B14E04"/>
    <w:rsid w:val="00B14E47"/>
    <w:rsid w:val="00B14E97"/>
    <w:rsid w:val="00B14F89"/>
    <w:rsid w:val="00B15216"/>
    <w:rsid w:val="00B1522C"/>
    <w:rsid w:val="00B153E8"/>
    <w:rsid w:val="00B1571E"/>
    <w:rsid w:val="00B1575F"/>
    <w:rsid w:val="00B159A9"/>
    <w:rsid w:val="00B15D67"/>
    <w:rsid w:val="00B15E3C"/>
    <w:rsid w:val="00B16121"/>
    <w:rsid w:val="00B165CE"/>
    <w:rsid w:val="00B16B8D"/>
    <w:rsid w:val="00B16C54"/>
    <w:rsid w:val="00B16D5A"/>
    <w:rsid w:val="00B17102"/>
    <w:rsid w:val="00B17122"/>
    <w:rsid w:val="00B172ED"/>
    <w:rsid w:val="00B17394"/>
    <w:rsid w:val="00B177E5"/>
    <w:rsid w:val="00B17BAB"/>
    <w:rsid w:val="00B17BEE"/>
    <w:rsid w:val="00B17C9D"/>
    <w:rsid w:val="00B17E44"/>
    <w:rsid w:val="00B17F7A"/>
    <w:rsid w:val="00B2001F"/>
    <w:rsid w:val="00B20351"/>
    <w:rsid w:val="00B20712"/>
    <w:rsid w:val="00B20777"/>
    <w:rsid w:val="00B207DE"/>
    <w:rsid w:val="00B209A6"/>
    <w:rsid w:val="00B209C6"/>
    <w:rsid w:val="00B209CE"/>
    <w:rsid w:val="00B20B5F"/>
    <w:rsid w:val="00B2113C"/>
    <w:rsid w:val="00B212CA"/>
    <w:rsid w:val="00B21345"/>
    <w:rsid w:val="00B214FB"/>
    <w:rsid w:val="00B2151D"/>
    <w:rsid w:val="00B2151E"/>
    <w:rsid w:val="00B21681"/>
    <w:rsid w:val="00B2174D"/>
    <w:rsid w:val="00B21890"/>
    <w:rsid w:val="00B21C94"/>
    <w:rsid w:val="00B21C99"/>
    <w:rsid w:val="00B22034"/>
    <w:rsid w:val="00B22108"/>
    <w:rsid w:val="00B22127"/>
    <w:rsid w:val="00B22238"/>
    <w:rsid w:val="00B22265"/>
    <w:rsid w:val="00B22286"/>
    <w:rsid w:val="00B22465"/>
    <w:rsid w:val="00B22745"/>
    <w:rsid w:val="00B22892"/>
    <w:rsid w:val="00B228DA"/>
    <w:rsid w:val="00B22B80"/>
    <w:rsid w:val="00B22DC1"/>
    <w:rsid w:val="00B23089"/>
    <w:rsid w:val="00B231BC"/>
    <w:rsid w:val="00B23229"/>
    <w:rsid w:val="00B23313"/>
    <w:rsid w:val="00B2348B"/>
    <w:rsid w:val="00B234A6"/>
    <w:rsid w:val="00B23997"/>
    <w:rsid w:val="00B23C8D"/>
    <w:rsid w:val="00B23D90"/>
    <w:rsid w:val="00B23F0C"/>
    <w:rsid w:val="00B24097"/>
    <w:rsid w:val="00B240A8"/>
    <w:rsid w:val="00B24189"/>
    <w:rsid w:val="00B241C4"/>
    <w:rsid w:val="00B241C6"/>
    <w:rsid w:val="00B24216"/>
    <w:rsid w:val="00B24306"/>
    <w:rsid w:val="00B24316"/>
    <w:rsid w:val="00B24362"/>
    <w:rsid w:val="00B24379"/>
    <w:rsid w:val="00B245A8"/>
    <w:rsid w:val="00B245E8"/>
    <w:rsid w:val="00B24675"/>
    <w:rsid w:val="00B247FB"/>
    <w:rsid w:val="00B24824"/>
    <w:rsid w:val="00B24920"/>
    <w:rsid w:val="00B24A06"/>
    <w:rsid w:val="00B24B5F"/>
    <w:rsid w:val="00B24B8D"/>
    <w:rsid w:val="00B24D17"/>
    <w:rsid w:val="00B24DAF"/>
    <w:rsid w:val="00B24F7C"/>
    <w:rsid w:val="00B2504C"/>
    <w:rsid w:val="00B2553B"/>
    <w:rsid w:val="00B255AC"/>
    <w:rsid w:val="00B25662"/>
    <w:rsid w:val="00B25758"/>
    <w:rsid w:val="00B258D0"/>
    <w:rsid w:val="00B25977"/>
    <w:rsid w:val="00B25B0E"/>
    <w:rsid w:val="00B25B38"/>
    <w:rsid w:val="00B25CB2"/>
    <w:rsid w:val="00B25D4C"/>
    <w:rsid w:val="00B25D74"/>
    <w:rsid w:val="00B25DBA"/>
    <w:rsid w:val="00B25E6D"/>
    <w:rsid w:val="00B26041"/>
    <w:rsid w:val="00B2607B"/>
    <w:rsid w:val="00B26156"/>
    <w:rsid w:val="00B2631D"/>
    <w:rsid w:val="00B2648A"/>
    <w:rsid w:val="00B264E6"/>
    <w:rsid w:val="00B26B25"/>
    <w:rsid w:val="00B26CD7"/>
    <w:rsid w:val="00B26F2A"/>
    <w:rsid w:val="00B27146"/>
    <w:rsid w:val="00B271DF"/>
    <w:rsid w:val="00B27505"/>
    <w:rsid w:val="00B27623"/>
    <w:rsid w:val="00B279C2"/>
    <w:rsid w:val="00B27A3D"/>
    <w:rsid w:val="00B27ACE"/>
    <w:rsid w:val="00B27B89"/>
    <w:rsid w:val="00B27BE3"/>
    <w:rsid w:val="00B27CB7"/>
    <w:rsid w:val="00B27E75"/>
    <w:rsid w:val="00B27E84"/>
    <w:rsid w:val="00B27EC5"/>
    <w:rsid w:val="00B27FDD"/>
    <w:rsid w:val="00B30152"/>
    <w:rsid w:val="00B30173"/>
    <w:rsid w:val="00B30343"/>
    <w:rsid w:val="00B3037A"/>
    <w:rsid w:val="00B3051A"/>
    <w:rsid w:val="00B30548"/>
    <w:rsid w:val="00B307C2"/>
    <w:rsid w:val="00B3081B"/>
    <w:rsid w:val="00B308C2"/>
    <w:rsid w:val="00B30904"/>
    <w:rsid w:val="00B309CC"/>
    <w:rsid w:val="00B30C74"/>
    <w:rsid w:val="00B30CCE"/>
    <w:rsid w:val="00B30D88"/>
    <w:rsid w:val="00B30E85"/>
    <w:rsid w:val="00B30EDD"/>
    <w:rsid w:val="00B31133"/>
    <w:rsid w:val="00B311A9"/>
    <w:rsid w:val="00B311AE"/>
    <w:rsid w:val="00B31221"/>
    <w:rsid w:val="00B3122C"/>
    <w:rsid w:val="00B312F9"/>
    <w:rsid w:val="00B31461"/>
    <w:rsid w:val="00B3147B"/>
    <w:rsid w:val="00B314E2"/>
    <w:rsid w:val="00B315AD"/>
    <w:rsid w:val="00B316E4"/>
    <w:rsid w:val="00B316E7"/>
    <w:rsid w:val="00B3190E"/>
    <w:rsid w:val="00B3192B"/>
    <w:rsid w:val="00B31947"/>
    <w:rsid w:val="00B319A1"/>
    <w:rsid w:val="00B319AD"/>
    <w:rsid w:val="00B31C2E"/>
    <w:rsid w:val="00B31F96"/>
    <w:rsid w:val="00B321AD"/>
    <w:rsid w:val="00B321D9"/>
    <w:rsid w:val="00B322EC"/>
    <w:rsid w:val="00B3262C"/>
    <w:rsid w:val="00B32652"/>
    <w:rsid w:val="00B326DE"/>
    <w:rsid w:val="00B32799"/>
    <w:rsid w:val="00B3288C"/>
    <w:rsid w:val="00B3297C"/>
    <w:rsid w:val="00B329F1"/>
    <w:rsid w:val="00B32B13"/>
    <w:rsid w:val="00B32BF9"/>
    <w:rsid w:val="00B32C43"/>
    <w:rsid w:val="00B32E03"/>
    <w:rsid w:val="00B32F4B"/>
    <w:rsid w:val="00B330F8"/>
    <w:rsid w:val="00B3310F"/>
    <w:rsid w:val="00B33189"/>
    <w:rsid w:val="00B332B6"/>
    <w:rsid w:val="00B335F7"/>
    <w:rsid w:val="00B3373E"/>
    <w:rsid w:val="00B33861"/>
    <w:rsid w:val="00B33B6F"/>
    <w:rsid w:val="00B33C26"/>
    <w:rsid w:val="00B33EA6"/>
    <w:rsid w:val="00B33FD5"/>
    <w:rsid w:val="00B342D3"/>
    <w:rsid w:val="00B344A8"/>
    <w:rsid w:val="00B345E3"/>
    <w:rsid w:val="00B349D5"/>
    <w:rsid w:val="00B34AE4"/>
    <w:rsid w:val="00B34D51"/>
    <w:rsid w:val="00B34E94"/>
    <w:rsid w:val="00B350DC"/>
    <w:rsid w:val="00B35329"/>
    <w:rsid w:val="00B353CC"/>
    <w:rsid w:val="00B354D0"/>
    <w:rsid w:val="00B354E6"/>
    <w:rsid w:val="00B355B6"/>
    <w:rsid w:val="00B355C7"/>
    <w:rsid w:val="00B356DB"/>
    <w:rsid w:val="00B3599E"/>
    <w:rsid w:val="00B35A14"/>
    <w:rsid w:val="00B35F10"/>
    <w:rsid w:val="00B3613E"/>
    <w:rsid w:val="00B363C9"/>
    <w:rsid w:val="00B3689B"/>
    <w:rsid w:val="00B36967"/>
    <w:rsid w:val="00B36AD6"/>
    <w:rsid w:val="00B36AF6"/>
    <w:rsid w:val="00B36BDA"/>
    <w:rsid w:val="00B36F5D"/>
    <w:rsid w:val="00B37171"/>
    <w:rsid w:val="00B37189"/>
    <w:rsid w:val="00B37200"/>
    <w:rsid w:val="00B37297"/>
    <w:rsid w:val="00B37306"/>
    <w:rsid w:val="00B3753A"/>
    <w:rsid w:val="00B3763E"/>
    <w:rsid w:val="00B376D2"/>
    <w:rsid w:val="00B377E6"/>
    <w:rsid w:val="00B3780C"/>
    <w:rsid w:val="00B37895"/>
    <w:rsid w:val="00B37945"/>
    <w:rsid w:val="00B379BF"/>
    <w:rsid w:val="00B37A51"/>
    <w:rsid w:val="00B37A93"/>
    <w:rsid w:val="00B37AA5"/>
    <w:rsid w:val="00B37B5F"/>
    <w:rsid w:val="00B37C97"/>
    <w:rsid w:val="00B37D88"/>
    <w:rsid w:val="00B37EA3"/>
    <w:rsid w:val="00B37F08"/>
    <w:rsid w:val="00B40062"/>
    <w:rsid w:val="00B400E9"/>
    <w:rsid w:val="00B40159"/>
    <w:rsid w:val="00B40280"/>
    <w:rsid w:val="00B402A6"/>
    <w:rsid w:val="00B40501"/>
    <w:rsid w:val="00B40557"/>
    <w:rsid w:val="00B40563"/>
    <w:rsid w:val="00B405CF"/>
    <w:rsid w:val="00B406B1"/>
    <w:rsid w:val="00B4081E"/>
    <w:rsid w:val="00B4088F"/>
    <w:rsid w:val="00B40A03"/>
    <w:rsid w:val="00B40A5D"/>
    <w:rsid w:val="00B40BE9"/>
    <w:rsid w:val="00B40E38"/>
    <w:rsid w:val="00B40E72"/>
    <w:rsid w:val="00B411C1"/>
    <w:rsid w:val="00B41383"/>
    <w:rsid w:val="00B413CA"/>
    <w:rsid w:val="00B414F9"/>
    <w:rsid w:val="00B4161C"/>
    <w:rsid w:val="00B41740"/>
    <w:rsid w:val="00B41880"/>
    <w:rsid w:val="00B41B09"/>
    <w:rsid w:val="00B41B1B"/>
    <w:rsid w:val="00B41BAD"/>
    <w:rsid w:val="00B41CF4"/>
    <w:rsid w:val="00B41E88"/>
    <w:rsid w:val="00B41E99"/>
    <w:rsid w:val="00B41F57"/>
    <w:rsid w:val="00B420D5"/>
    <w:rsid w:val="00B420DB"/>
    <w:rsid w:val="00B4210E"/>
    <w:rsid w:val="00B4211F"/>
    <w:rsid w:val="00B421FE"/>
    <w:rsid w:val="00B424B0"/>
    <w:rsid w:val="00B425DD"/>
    <w:rsid w:val="00B428E8"/>
    <w:rsid w:val="00B4297C"/>
    <w:rsid w:val="00B42A60"/>
    <w:rsid w:val="00B42AA8"/>
    <w:rsid w:val="00B42AF9"/>
    <w:rsid w:val="00B42C76"/>
    <w:rsid w:val="00B42D70"/>
    <w:rsid w:val="00B42F7C"/>
    <w:rsid w:val="00B4301D"/>
    <w:rsid w:val="00B43138"/>
    <w:rsid w:val="00B4316E"/>
    <w:rsid w:val="00B43598"/>
    <w:rsid w:val="00B435A2"/>
    <w:rsid w:val="00B43637"/>
    <w:rsid w:val="00B43666"/>
    <w:rsid w:val="00B43673"/>
    <w:rsid w:val="00B43680"/>
    <w:rsid w:val="00B4371D"/>
    <w:rsid w:val="00B438C2"/>
    <w:rsid w:val="00B43910"/>
    <w:rsid w:val="00B439AE"/>
    <w:rsid w:val="00B43A1B"/>
    <w:rsid w:val="00B43A2E"/>
    <w:rsid w:val="00B43A40"/>
    <w:rsid w:val="00B43B28"/>
    <w:rsid w:val="00B43B77"/>
    <w:rsid w:val="00B43BE1"/>
    <w:rsid w:val="00B43DC1"/>
    <w:rsid w:val="00B43DEA"/>
    <w:rsid w:val="00B43E24"/>
    <w:rsid w:val="00B43E79"/>
    <w:rsid w:val="00B43FCB"/>
    <w:rsid w:val="00B44030"/>
    <w:rsid w:val="00B44050"/>
    <w:rsid w:val="00B441BB"/>
    <w:rsid w:val="00B44288"/>
    <w:rsid w:val="00B442FC"/>
    <w:rsid w:val="00B443E5"/>
    <w:rsid w:val="00B444AA"/>
    <w:rsid w:val="00B445FC"/>
    <w:rsid w:val="00B447C0"/>
    <w:rsid w:val="00B447E7"/>
    <w:rsid w:val="00B44806"/>
    <w:rsid w:val="00B448EA"/>
    <w:rsid w:val="00B44B43"/>
    <w:rsid w:val="00B45023"/>
    <w:rsid w:val="00B45056"/>
    <w:rsid w:val="00B450A7"/>
    <w:rsid w:val="00B450AC"/>
    <w:rsid w:val="00B4517B"/>
    <w:rsid w:val="00B4536F"/>
    <w:rsid w:val="00B45557"/>
    <w:rsid w:val="00B4577E"/>
    <w:rsid w:val="00B457F3"/>
    <w:rsid w:val="00B45847"/>
    <w:rsid w:val="00B4584F"/>
    <w:rsid w:val="00B45B9E"/>
    <w:rsid w:val="00B45C16"/>
    <w:rsid w:val="00B45C46"/>
    <w:rsid w:val="00B45CEC"/>
    <w:rsid w:val="00B46082"/>
    <w:rsid w:val="00B460FE"/>
    <w:rsid w:val="00B464F2"/>
    <w:rsid w:val="00B4656D"/>
    <w:rsid w:val="00B46578"/>
    <w:rsid w:val="00B46669"/>
    <w:rsid w:val="00B46783"/>
    <w:rsid w:val="00B4692C"/>
    <w:rsid w:val="00B46A5B"/>
    <w:rsid w:val="00B46A5F"/>
    <w:rsid w:val="00B46A71"/>
    <w:rsid w:val="00B46B12"/>
    <w:rsid w:val="00B46B62"/>
    <w:rsid w:val="00B46B69"/>
    <w:rsid w:val="00B46BF4"/>
    <w:rsid w:val="00B46C61"/>
    <w:rsid w:val="00B46D8F"/>
    <w:rsid w:val="00B46E34"/>
    <w:rsid w:val="00B4729E"/>
    <w:rsid w:val="00B473A7"/>
    <w:rsid w:val="00B477D8"/>
    <w:rsid w:val="00B477E3"/>
    <w:rsid w:val="00B4793C"/>
    <w:rsid w:val="00B47ADD"/>
    <w:rsid w:val="00B47B36"/>
    <w:rsid w:val="00B47B98"/>
    <w:rsid w:val="00B47C33"/>
    <w:rsid w:val="00B47FCE"/>
    <w:rsid w:val="00B50101"/>
    <w:rsid w:val="00B5033B"/>
    <w:rsid w:val="00B503CA"/>
    <w:rsid w:val="00B503EB"/>
    <w:rsid w:val="00B50401"/>
    <w:rsid w:val="00B50443"/>
    <w:rsid w:val="00B5048B"/>
    <w:rsid w:val="00B50621"/>
    <w:rsid w:val="00B506C0"/>
    <w:rsid w:val="00B5074C"/>
    <w:rsid w:val="00B50861"/>
    <w:rsid w:val="00B50B47"/>
    <w:rsid w:val="00B50CCD"/>
    <w:rsid w:val="00B50D96"/>
    <w:rsid w:val="00B50DD5"/>
    <w:rsid w:val="00B511C7"/>
    <w:rsid w:val="00B5127A"/>
    <w:rsid w:val="00B51408"/>
    <w:rsid w:val="00B5164C"/>
    <w:rsid w:val="00B51706"/>
    <w:rsid w:val="00B517CA"/>
    <w:rsid w:val="00B51822"/>
    <w:rsid w:val="00B518CE"/>
    <w:rsid w:val="00B51A42"/>
    <w:rsid w:val="00B51CC4"/>
    <w:rsid w:val="00B51D8C"/>
    <w:rsid w:val="00B51E44"/>
    <w:rsid w:val="00B51EA4"/>
    <w:rsid w:val="00B52094"/>
    <w:rsid w:val="00B5219C"/>
    <w:rsid w:val="00B52251"/>
    <w:rsid w:val="00B5246B"/>
    <w:rsid w:val="00B5246D"/>
    <w:rsid w:val="00B52685"/>
    <w:rsid w:val="00B527AA"/>
    <w:rsid w:val="00B52850"/>
    <w:rsid w:val="00B52880"/>
    <w:rsid w:val="00B529A7"/>
    <w:rsid w:val="00B52BE9"/>
    <w:rsid w:val="00B52C08"/>
    <w:rsid w:val="00B52C2D"/>
    <w:rsid w:val="00B52CBA"/>
    <w:rsid w:val="00B52D9F"/>
    <w:rsid w:val="00B52E16"/>
    <w:rsid w:val="00B52EC9"/>
    <w:rsid w:val="00B52ED3"/>
    <w:rsid w:val="00B532A4"/>
    <w:rsid w:val="00B532E9"/>
    <w:rsid w:val="00B533A0"/>
    <w:rsid w:val="00B533E2"/>
    <w:rsid w:val="00B53807"/>
    <w:rsid w:val="00B53995"/>
    <w:rsid w:val="00B53997"/>
    <w:rsid w:val="00B539E0"/>
    <w:rsid w:val="00B53B15"/>
    <w:rsid w:val="00B53B95"/>
    <w:rsid w:val="00B53BE2"/>
    <w:rsid w:val="00B53CB4"/>
    <w:rsid w:val="00B53CB8"/>
    <w:rsid w:val="00B53D85"/>
    <w:rsid w:val="00B53DB4"/>
    <w:rsid w:val="00B54196"/>
    <w:rsid w:val="00B54226"/>
    <w:rsid w:val="00B54431"/>
    <w:rsid w:val="00B544CC"/>
    <w:rsid w:val="00B5478F"/>
    <w:rsid w:val="00B548CA"/>
    <w:rsid w:val="00B549A0"/>
    <w:rsid w:val="00B549FB"/>
    <w:rsid w:val="00B54E78"/>
    <w:rsid w:val="00B54EDD"/>
    <w:rsid w:val="00B54F22"/>
    <w:rsid w:val="00B54F80"/>
    <w:rsid w:val="00B54FD0"/>
    <w:rsid w:val="00B5541D"/>
    <w:rsid w:val="00B5557C"/>
    <w:rsid w:val="00B55675"/>
    <w:rsid w:val="00B556A2"/>
    <w:rsid w:val="00B556B9"/>
    <w:rsid w:val="00B556DA"/>
    <w:rsid w:val="00B55874"/>
    <w:rsid w:val="00B55C35"/>
    <w:rsid w:val="00B55C4B"/>
    <w:rsid w:val="00B55DB8"/>
    <w:rsid w:val="00B5605D"/>
    <w:rsid w:val="00B5610D"/>
    <w:rsid w:val="00B56294"/>
    <w:rsid w:val="00B566E8"/>
    <w:rsid w:val="00B5671F"/>
    <w:rsid w:val="00B5672C"/>
    <w:rsid w:val="00B569E5"/>
    <w:rsid w:val="00B569F5"/>
    <w:rsid w:val="00B56D08"/>
    <w:rsid w:val="00B56DD1"/>
    <w:rsid w:val="00B56E00"/>
    <w:rsid w:val="00B56E22"/>
    <w:rsid w:val="00B56EEE"/>
    <w:rsid w:val="00B56F52"/>
    <w:rsid w:val="00B5725D"/>
    <w:rsid w:val="00B5736F"/>
    <w:rsid w:val="00B575DB"/>
    <w:rsid w:val="00B57609"/>
    <w:rsid w:val="00B5762E"/>
    <w:rsid w:val="00B577FD"/>
    <w:rsid w:val="00B5783B"/>
    <w:rsid w:val="00B57A09"/>
    <w:rsid w:val="00B57E18"/>
    <w:rsid w:val="00B60541"/>
    <w:rsid w:val="00B608B9"/>
    <w:rsid w:val="00B60F53"/>
    <w:rsid w:val="00B611F8"/>
    <w:rsid w:val="00B611FE"/>
    <w:rsid w:val="00B6144C"/>
    <w:rsid w:val="00B6145D"/>
    <w:rsid w:val="00B61489"/>
    <w:rsid w:val="00B61544"/>
    <w:rsid w:val="00B617FB"/>
    <w:rsid w:val="00B61AF6"/>
    <w:rsid w:val="00B61EF2"/>
    <w:rsid w:val="00B61F24"/>
    <w:rsid w:val="00B61F3B"/>
    <w:rsid w:val="00B61FFE"/>
    <w:rsid w:val="00B620D2"/>
    <w:rsid w:val="00B621F1"/>
    <w:rsid w:val="00B623D7"/>
    <w:rsid w:val="00B62516"/>
    <w:rsid w:val="00B6257C"/>
    <w:rsid w:val="00B625EF"/>
    <w:rsid w:val="00B62610"/>
    <w:rsid w:val="00B6278E"/>
    <w:rsid w:val="00B628A5"/>
    <w:rsid w:val="00B62978"/>
    <w:rsid w:val="00B62AA2"/>
    <w:rsid w:val="00B62BCC"/>
    <w:rsid w:val="00B63038"/>
    <w:rsid w:val="00B63439"/>
    <w:rsid w:val="00B6349B"/>
    <w:rsid w:val="00B63A72"/>
    <w:rsid w:val="00B63C62"/>
    <w:rsid w:val="00B63F65"/>
    <w:rsid w:val="00B6416C"/>
    <w:rsid w:val="00B641F2"/>
    <w:rsid w:val="00B643ED"/>
    <w:rsid w:val="00B644F2"/>
    <w:rsid w:val="00B64506"/>
    <w:rsid w:val="00B64BE9"/>
    <w:rsid w:val="00B64D81"/>
    <w:rsid w:val="00B64DBF"/>
    <w:rsid w:val="00B64EFD"/>
    <w:rsid w:val="00B64FE2"/>
    <w:rsid w:val="00B65218"/>
    <w:rsid w:val="00B6532E"/>
    <w:rsid w:val="00B65550"/>
    <w:rsid w:val="00B6563D"/>
    <w:rsid w:val="00B6563F"/>
    <w:rsid w:val="00B6576C"/>
    <w:rsid w:val="00B65A51"/>
    <w:rsid w:val="00B65D1C"/>
    <w:rsid w:val="00B65F81"/>
    <w:rsid w:val="00B661E4"/>
    <w:rsid w:val="00B66242"/>
    <w:rsid w:val="00B66435"/>
    <w:rsid w:val="00B66484"/>
    <w:rsid w:val="00B66492"/>
    <w:rsid w:val="00B6658D"/>
    <w:rsid w:val="00B666DC"/>
    <w:rsid w:val="00B667F5"/>
    <w:rsid w:val="00B66807"/>
    <w:rsid w:val="00B6694B"/>
    <w:rsid w:val="00B6696C"/>
    <w:rsid w:val="00B66A89"/>
    <w:rsid w:val="00B66BB8"/>
    <w:rsid w:val="00B66C1C"/>
    <w:rsid w:val="00B66C65"/>
    <w:rsid w:val="00B66C85"/>
    <w:rsid w:val="00B66E41"/>
    <w:rsid w:val="00B66EEF"/>
    <w:rsid w:val="00B67070"/>
    <w:rsid w:val="00B671D3"/>
    <w:rsid w:val="00B672E4"/>
    <w:rsid w:val="00B676DC"/>
    <w:rsid w:val="00B6775C"/>
    <w:rsid w:val="00B677C3"/>
    <w:rsid w:val="00B677EC"/>
    <w:rsid w:val="00B6781F"/>
    <w:rsid w:val="00B67978"/>
    <w:rsid w:val="00B679FD"/>
    <w:rsid w:val="00B67A1C"/>
    <w:rsid w:val="00B67B8C"/>
    <w:rsid w:val="00B67BF1"/>
    <w:rsid w:val="00B67C9A"/>
    <w:rsid w:val="00B67CC4"/>
    <w:rsid w:val="00B67DA1"/>
    <w:rsid w:val="00B67E03"/>
    <w:rsid w:val="00B67EA7"/>
    <w:rsid w:val="00B70093"/>
    <w:rsid w:val="00B7032B"/>
    <w:rsid w:val="00B70428"/>
    <w:rsid w:val="00B704C6"/>
    <w:rsid w:val="00B704ED"/>
    <w:rsid w:val="00B7061D"/>
    <w:rsid w:val="00B70650"/>
    <w:rsid w:val="00B70876"/>
    <w:rsid w:val="00B70A5A"/>
    <w:rsid w:val="00B70ADF"/>
    <w:rsid w:val="00B70DF7"/>
    <w:rsid w:val="00B70EFF"/>
    <w:rsid w:val="00B70F50"/>
    <w:rsid w:val="00B7112C"/>
    <w:rsid w:val="00B71257"/>
    <w:rsid w:val="00B71271"/>
    <w:rsid w:val="00B71321"/>
    <w:rsid w:val="00B71399"/>
    <w:rsid w:val="00B71723"/>
    <w:rsid w:val="00B71849"/>
    <w:rsid w:val="00B718D5"/>
    <w:rsid w:val="00B7196B"/>
    <w:rsid w:val="00B71C7C"/>
    <w:rsid w:val="00B71D6C"/>
    <w:rsid w:val="00B71DC1"/>
    <w:rsid w:val="00B71E72"/>
    <w:rsid w:val="00B71E91"/>
    <w:rsid w:val="00B71FDC"/>
    <w:rsid w:val="00B7209C"/>
    <w:rsid w:val="00B720D9"/>
    <w:rsid w:val="00B720E6"/>
    <w:rsid w:val="00B722F0"/>
    <w:rsid w:val="00B72374"/>
    <w:rsid w:val="00B723A8"/>
    <w:rsid w:val="00B723F2"/>
    <w:rsid w:val="00B724AD"/>
    <w:rsid w:val="00B724D3"/>
    <w:rsid w:val="00B725CD"/>
    <w:rsid w:val="00B72680"/>
    <w:rsid w:val="00B726CD"/>
    <w:rsid w:val="00B729A7"/>
    <w:rsid w:val="00B72A3B"/>
    <w:rsid w:val="00B72CF6"/>
    <w:rsid w:val="00B72EA5"/>
    <w:rsid w:val="00B72F8C"/>
    <w:rsid w:val="00B7307B"/>
    <w:rsid w:val="00B73088"/>
    <w:rsid w:val="00B731CE"/>
    <w:rsid w:val="00B73336"/>
    <w:rsid w:val="00B73631"/>
    <w:rsid w:val="00B738DE"/>
    <w:rsid w:val="00B73ACE"/>
    <w:rsid w:val="00B73B1D"/>
    <w:rsid w:val="00B73B4E"/>
    <w:rsid w:val="00B73BB6"/>
    <w:rsid w:val="00B73ED1"/>
    <w:rsid w:val="00B73FFD"/>
    <w:rsid w:val="00B74265"/>
    <w:rsid w:val="00B742B4"/>
    <w:rsid w:val="00B748B7"/>
    <w:rsid w:val="00B748D9"/>
    <w:rsid w:val="00B7493C"/>
    <w:rsid w:val="00B74B8D"/>
    <w:rsid w:val="00B74CD9"/>
    <w:rsid w:val="00B74EBD"/>
    <w:rsid w:val="00B750C3"/>
    <w:rsid w:val="00B75236"/>
    <w:rsid w:val="00B75238"/>
    <w:rsid w:val="00B752B3"/>
    <w:rsid w:val="00B75337"/>
    <w:rsid w:val="00B7534E"/>
    <w:rsid w:val="00B7541B"/>
    <w:rsid w:val="00B75420"/>
    <w:rsid w:val="00B75624"/>
    <w:rsid w:val="00B756D7"/>
    <w:rsid w:val="00B757A9"/>
    <w:rsid w:val="00B7591D"/>
    <w:rsid w:val="00B7598B"/>
    <w:rsid w:val="00B75A4A"/>
    <w:rsid w:val="00B75A6F"/>
    <w:rsid w:val="00B75C41"/>
    <w:rsid w:val="00B75D69"/>
    <w:rsid w:val="00B75D87"/>
    <w:rsid w:val="00B75F9E"/>
    <w:rsid w:val="00B760C1"/>
    <w:rsid w:val="00B7617D"/>
    <w:rsid w:val="00B763B6"/>
    <w:rsid w:val="00B76464"/>
    <w:rsid w:val="00B76599"/>
    <w:rsid w:val="00B76678"/>
    <w:rsid w:val="00B7667C"/>
    <w:rsid w:val="00B76799"/>
    <w:rsid w:val="00B7680A"/>
    <w:rsid w:val="00B768FF"/>
    <w:rsid w:val="00B76CA1"/>
    <w:rsid w:val="00B76E0F"/>
    <w:rsid w:val="00B76F37"/>
    <w:rsid w:val="00B76F77"/>
    <w:rsid w:val="00B770AF"/>
    <w:rsid w:val="00B7717F"/>
    <w:rsid w:val="00B772FB"/>
    <w:rsid w:val="00B77416"/>
    <w:rsid w:val="00B77463"/>
    <w:rsid w:val="00B775BE"/>
    <w:rsid w:val="00B775FB"/>
    <w:rsid w:val="00B77A83"/>
    <w:rsid w:val="00B77B65"/>
    <w:rsid w:val="00B77C91"/>
    <w:rsid w:val="00B77CB8"/>
    <w:rsid w:val="00B77E14"/>
    <w:rsid w:val="00B77E68"/>
    <w:rsid w:val="00B8022F"/>
    <w:rsid w:val="00B8054F"/>
    <w:rsid w:val="00B80616"/>
    <w:rsid w:val="00B806A0"/>
    <w:rsid w:val="00B80896"/>
    <w:rsid w:val="00B8089A"/>
    <w:rsid w:val="00B808B2"/>
    <w:rsid w:val="00B80BD0"/>
    <w:rsid w:val="00B80C93"/>
    <w:rsid w:val="00B80D72"/>
    <w:rsid w:val="00B80DE9"/>
    <w:rsid w:val="00B80DFA"/>
    <w:rsid w:val="00B80E31"/>
    <w:rsid w:val="00B811AB"/>
    <w:rsid w:val="00B811E0"/>
    <w:rsid w:val="00B81291"/>
    <w:rsid w:val="00B81434"/>
    <w:rsid w:val="00B81787"/>
    <w:rsid w:val="00B817FB"/>
    <w:rsid w:val="00B81A10"/>
    <w:rsid w:val="00B81B33"/>
    <w:rsid w:val="00B81B58"/>
    <w:rsid w:val="00B81B59"/>
    <w:rsid w:val="00B81D57"/>
    <w:rsid w:val="00B81E2D"/>
    <w:rsid w:val="00B81FDA"/>
    <w:rsid w:val="00B8200B"/>
    <w:rsid w:val="00B82177"/>
    <w:rsid w:val="00B8239D"/>
    <w:rsid w:val="00B82600"/>
    <w:rsid w:val="00B827ED"/>
    <w:rsid w:val="00B82A34"/>
    <w:rsid w:val="00B82B05"/>
    <w:rsid w:val="00B82C76"/>
    <w:rsid w:val="00B82EC1"/>
    <w:rsid w:val="00B83113"/>
    <w:rsid w:val="00B83206"/>
    <w:rsid w:val="00B83284"/>
    <w:rsid w:val="00B834AD"/>
    <w:rsid w:val="00B83ACC"/>
    <w:rsid w:val="00B83BB2"/>
    <w:rsid w:val="00B83D35"/>
    <w:rsid w:val="00B83F07"/>
    <w:rsid w:val="00B83FF7"/>
    <w:rsid w:val="00B84093"/>
    <w:rsid w:val="00B84275"/>
    <w:rsid w:val="00B842D7"/>
    <w:rsid w:val="00B84375"/>
    <w:rsid w:val="00B8487A"/>
    <w:rsid w:val="00B8498C"/>
    <w:rsid w:val="00B849F6"/>
    <w:rsid w:val="00B84BE8"/>
    <w:rsid w:val="00B84DD2"/>
    <w:rsid w:val="00B8505F"/>
    <w:rsid w:val="00B851E6"/>
    <w:rsid w:val="00B85204"/>
    <w:rsid w:val="00B85453"/>
    <w:rsid w:val="00B85670"/>
    <w:rsid w:val="00B85847"/>
    <w:rsid w:val="00B859A7"/>
    <w:rsid w:val="00B85C6B"/>
    <w:rsid w:val="00B85CC1"/>
    <w:rsid w:val="00B85D29"/>
    <w:rsid w:val="00B85DA6"/>
    <w:rsid w:val="00B860CE"/>
    <w:rsid w:val="00B86464"/>
    <w:rsid w:val="00B865EB"/>
    <w:rsid w:val="00B86748"/>
    <w:rsid w:val="00B86813"/>
    <w:rsid w:val="00B86865"/>
    <w:rsid w:val="00B86C53"/>
    <w:rsid w:val="00B86CFF"/>
    <w:rsid w:val="00B86D32"/>
    <w:rsid w:val="00B8716D"/>
    <w:rsid w:val="00B872A6"/>
    <w:rsid w:val="00B87465"/>
    <w:rsid w:val="00B87750"/>
    <w:rsid w:val="00B879F4"/>
    <w:rsid w:val="00B87AB2"/>
    <w:rsid w:val="00B87AC9"/>
    <w:rsid w:val="00B87BD7"/>
    <w:rsid w:val="00B87C34"/>
    <w:rsid w:val="00B87E13"/>
    <w:rsid w:val="00B900D7"/>
    <w:rsid w:val="00B9012A"/>
    <w:rsid w:val="00B90277"/>
    <w:rsid w:val="00B90367"/>
    <w:rsid w:val="00B907BB"/>
    <w:rsid w:val="00B908BA"/>
    <w:rsid w:val="00B908C1"/>
    <w:rsid w:val="00B90991"/>
    <w:rsid w:val="00B90B14"/>
    <w:rsid w:val="00B90DCB"/>
    <w:rsid w:val="00B9102E"/>
    <w:rsid w:val="00B91101"/>
    <w:rsid w:val="00B9116C"/>
    <w:rsid w:val="00B9128F"/>
    <w:rsid w:val="00B91379"/>
    <w:rsid w:val="00B9153F"/>
    <w:rsid w:val="00B91646"/>
    <w:rsid w:val="00B91AFE"/>
    <w:rsid w:val="00B91B5B"/>
    <w:rsid w:val="00B91F33"/>
    <w:rsid w:val="00B91FBD"/>
    <w:rsid w:val="00B92136"/>
    <w:rsid w:val="00B921DC"/>
    <w:rsid w:val="00B922F2"/>
    <w:rsid w:val="00B92484"/>
    <w:rsid w:val="00B9254D"/>
    <w:rsid w:val="00B92860"/>
    <w:rsid w:val="00B928F6"/>
    <w:rsid w:val="00B92AB2"/>
    <w:rsid w:val="00B92B19"/>
    <w:rsid w:val="00B92B8B"/>
    <w:rsid w:val="00B92BB9"/>
    <w:rsid w:val="00B92BFB"/>
    <w:rsid w:val="00B92C7B"/>
    <w:rsid w:val="00B92CCD"/>
    <w:rsid w:val="00B92D7B"/>
    <w:rsid w:val="00B92E0D"/>
    <w:rsid w:val="00B92FA1"/>
    <w:rsid w:val="00B93017"/>
    <w:rsid w:val="00B9301B"/>
    <w:rsid w:val="00B930DB"/>
    <w:rsid w:val="00B93165"/>
    <w:rsid w:val="00B93180"/>
    <w:rsid w:val="00B93192"/>
    <w:rsid w:val="00B93258"/>
    <w:rsid w:val="00B93289"/>
    <w:rsid w:val="00B936CE"/>
    <w:rsid w:val="00B93841"/>
    <w:rsid w:val="00B939BC"/>
    <w:rsid w:val="00B93A13"/>
    <w:rsid w:val="00B93CCF"/>
    <w:rsid w:val="00B93D3C"/>
    <w:rsid w:val="00B93E96"/>
    <w:rsid w:val="00B94023"/>
    <w:rsid w:val="00B94114"/>
    <w:rsid w:val="00B944A0"/>
    <w:rsid w:val="00B94527"/>
    <w:rsid w:val="00B9455D"/>
    <w:rsid w:val="00B94681"/>
    <w:rsid w:val="00B94771"/>
    <w:rsid w:val="00B949A6"/>
    <w:rsid w:val="00B94A41"/>
    <w:rsid w:val="00B94C9C"/>
    <w:rsid w:val="00B94CD2"/>
    <w:rsid w:val="00B94F1E"/>
    <w:rsid w:val="00B94F6B"/>
    <w:rsid w:val="00B950CA"/>
    <w:rsid w:val="00B95126"/>
    <w:rsid w:val="00B95168"/>
    <w:rsid w:val="00B95204"/>
    <w:rsid w:val="00B95307"/>
    <w:rsid w:val="00B95320"/>
    <w:rsid w:val="00B9548B"/>
    <w:rsid w:val="00B955ED"/>
    <w:rsid w:val="00B95799"/>
    <w:rsid w:val="00B95B72"/>
    <w:rsid w:val="00B95BD0"/>
    <w:rsid w:val="00B95C53"/>
    <w:rsid w:val="00B95CB1"/>
    <w:rsid w:val="00B95D18"/>
    <w:rsid w:val="00B95DE7"/>
    <w:rsid w:val="00B95E15"/>
    <w:rsid w:val="00B95E52"/>
    <w:rsid w:val="00B95F32"/>
    <w:rsid w:val="00B95F77"/>
    <w:rsid w:val="00B960C4"/>
    <w:rsid w:val="00B9618B"/>
    <w:rsid w:val="00B96566"/>
    <w:rsid w:val="00B96778"/>
    <w:rsid w:val="00B96838"/>
    <w:rsid w:val="00B968AA"/>
    <w:rsid w:val="00B96A32"/>
    <w:rsid w:val="00B96B72"/>
    <w:rsid w:val="00B96E3E"/>
    <w:rsid w:val="00B96E54"/>
    <w:rsid w:val="00B96F23"/>
    <w:rsid w:val="00B96F90"/>
    <w:rsid w:val="00B97094"/>
    <w:rsid w:val="00B970BF"/>
    <w:rsid w:val="00B97187"/>
    <w:rsid w:val="00B9719C"/>
    <w:rsid w:val="00B97368"/>
    <w:rsid w:val="00B9756A"/>
    <w:rsid w:val="00B97674"/>
    <w:rsid w:val="00B9776B"/>
    <w:rsid w:val="00B977CB"/>
    <w:rsid w:val="00B97821"/>
    <w:rsid w:val="00B97827"/>
    <w:rsid w:val="00B97905"/>
    <w:rsid w:val="00B979BC"/>
    <w:rsid w:val="00B97AD1"/>
    <w:rsid w:val="00B97EF4"/>
    <w:rsid w:val="00B97F5B"/>
    <w:rsid w:val="00BA008D"/>
    <w:rsid w:val="00BA022D"/>
    <w:rsid w:val="00BA025D"/>
    <w:rsid w:val="00BA0319"/>
    <w:rsid w:val="00BA0389"/>
    <w:rsid w:val="00BA03C1"/>
    <w:rsid w:val="00BA0675"/>
    <w:rsid w:val="00BA0811"/>
    <w:rsid w:val="00BA096D"/>
    <w:rsid w:val="00BA09D5"/>
    <w:rsid w:val="00BA0AD5"/>
    <w:rsid w:val="00BA0B82"/>
    <w:rsid w:val="00BA0C5A"/>
    <w:rsid w:val="00BA0F31"/>
    <w:rsid w:val="00BA1232"/>
    <w:rsid w:val="00BA13FF"/>
    <w:rsid w:val="00BA146B"/>
    <w:rsid w:val="00BA149F"/>
    <w:rsid w:val="00BA1531"/>
    <w:rsid w:val="00BA1700"/>
    <w:rsid w:val="00BA1B65"/>
    <w:rsid w:val="00BA1C3E"/>
    <w:rsid w:val="00BA1C49"/>
    <w:rsid w:val="00BA1E3B"/>
    <w:rsid w:val="00BA1EF8"/>
    <w:rsid w:val="00BA2034"/>
    <w:rsid w:val="00BA2071"/>
    <w:rsid w:val="00BA22BE"/>
    <w:rsid w:val="00BA23B7"/>
    <w:rsid w:val="00BA24F0"/>
    <w:rsid w:val="00BA26E3"/>
    <w:rsid w:val="00BA27D0"/>
    <w:rsid w:val="00BA2983"/>
    <w:rsid w:val="00BA2BAF"/>
    <w:rsid w:val="00BA2BC9"/>
    <w:rsid w:val="00BA2BF5"/>
    <w:rsid w:val="00BA2C1A"/>
    <w:rsid w:val="00BA2D6B"/>
    <w:rsid w:val="00BA3354"/>
    <w:rsid w:val="00BA34A0"/>
    <w:rsid w:val="00BA34B3"/>
    <w:rsid w:val="00BA3525"/>
    <w:rsid w:val="00BA3541"/>
    <w:rsid w:val="00BA380C"/>
    <w:rsid w:val="00BA381C"/>
    <w:rsid w:val="00BA3A10"/>
    <w:rsid w:val="00BA3A6A"/>
    <w:rsid w:val="00BA3B50"/>
    <w:rsid w:val="00BA3D37"/>
    <w:rsid w:val="00BA410B"/>
    <w:rsid w:val="00BA4228"/>
    <w:rsid w:val="00BA438C"/>
    <w:rsid w:val="00BA4661"/>
    <w:rsid w:val="00BA47C3"/>
    <w:rsid w:val="00BA48E1"/>
    <w:rsid w:val="00BA497C"/>
    <w:rsid w:val="00BA4B29"/>
    <w:rsid w:val="00BA5010"/>
    <w:rsid w:val="00BA5365"/>
    <w:rsid w:val="00BA53A8"/>
    <w:rsid w:val="00BA5564"/>
    <w:rsid w:val="00BA569E"/>
    <w:rsid w:val="00BA56F0"/>
    <w:rsid w:val="00BA5712"/>
    <w:rsid w:val="00BA5740"/>
    <w:rsid w:val="00BA5919"/>
    <w:rsid w:val="00BA592D"/>
    <w:rsid w:val="00BA5A32"/>
    <w:rsid w:val="00BA5B10"/>
    <w:rsid w:val="00BA5C09"/>
    <w:rsid w:val="00BA5CAE"/>
    <w:rsid w:val="00BA5CB7"/>
    <w:rsid w:val="00BA5D08"/>
    <w:rsid w:val="00BA5E40"/>
    <w:rsid w:val="00BA5E69"/>
    <w:rsid w:val="00BA5E97"/>
    <w:rsid w:val="00BA5F7B"/>
    <w:rsid w:val="00BA6102"/>
    <w:rsid w:val="00BA6236"/>
    <w:rsid w:val="00BA62B2"/>
    <w:rsid w:val="00BA62F1"/>
    <w:rsid w:val="00BA630C"/>
    <w:rsid w:val="00BA6363"/>
    <w:rsid w:val="00BA63AE"/>
    <w:rsid w:val="00BA6672"/>
    <w:rsid w:val="00BA69B7"/>
    <w:rsid w:val="00BA6B62"/>
    <w:rsid w:val="00BA6D06"/>
    <w:rsid w:val="00BA6D81"/>
    <w:rsid w:val="00BA6E6D"/>
    <w:rsid w:val="00BA6F77"/>
    <w:rsid w:val="00BA6FFA"/>
    <w:rsid w:val="00BA70EB"/>
    <w:rsid w:val="00BA72A1"/>
    <w:rsid w:val="00BA72E7"/>
    <w:rsid w:val="00BA7333"/>
    <w:rsid w:val="00BA7334"/>
    <w:rsid w:val="00BA740F"/>
    <w:rsid w:val="00BA7578"/>
    <w:rsid w:val="00BA76AC"/>
    <w:rsid w:val="00BA7846"/>
    <w:rsid w:val="00BA7A04"/>
    <w:rsid w:val="00BA7A4C"/>
    <w:rsid w:val="00BA7BC5"/>
    <w:rsid w:val="00BA7BE1"/>
    <w:rsid w:val="00BA7D14"/>
    <w:rsid w:val="00BA7E62"/>
    <w:rsid w:val="00BA7E87"/>
    <w:rsid w:val="00BA7F30"/>
    <w:rsid w:val="00BB0024"/>
    <w:rsid w:val="00BB019A"/>
    <w:rsid w:val="00BB027F"/>
    <w:rsid w:val="00BB0300"/>
    <w:rsid w:val="00BB032A"/>
    <w:rsid w:val="00BB0399"/>
    <w:rsid w:val="00BB041A"/>
    <w:rsid w:val="00BB067B"/>
    <w:rsid w:val="00BB0719"/>
    <w:rsid w:val="00BB090B"/>
    <w:rsid w:val="00BB092F"/>
    <w:rsid w:val="00BB0A28"/>
    <w:rsid w:val="00BB0A70"/>
    <w:rsid w:val="00BB0ADA"/>
    <w:rsid w:val="00BB0B52"/>
    <w:rsid w:val="00BB0C63"/>
    <w:rsid w:val="00BB0FB2"/>
    <w:rsid w:val="00BB1084"/>
    <w:rsid w:val="00BB10BC"/>
    <w:rsid w:val="00BB10F9"/>
    <w:rsid w:val="00BB168B"/>
    <w:rsid w:val="00BB19F9"/>
    <w:rsid w:val="00BB1AC6"/>
    <w:rsid w:val="00BB1D6C"/>
    <w:rsid w:val="00BB1E2B"/>
    <w:rsid w:val="00BB1E77"/>
    <w:rsid w:val="00BB1E7C"/>
    <w:rsid w:val="00BB21B0"/>
    <w:rsid w:val="00BB22BA"/>
    <w:rsid w:val="00BB239C"/>
    <w:rsid w:val="00BB245D"/>
    <w:rsid w:val="00BB2562"/>
    <w:rsid w:val="00BB2664"/>
    <w:rsid w:val="00BB26E4"/>
    <w:rsid w:val="00BB26E7"/>
    <w:rsid w:val="00BB2822"/>
    <w:rsid w:val="00BB2BAA"/>
    <w:rsid w:val="00BB2BB5"/>
    <w:rsid w:val="00BB2F63"/>
    <w:rsid w:val="00BB2FD3"/>
    <w:rsid w:val="00BB2FDF"/>
    <w:rsid w:val="00BB3000"/>
    <w:rsid w:val="00BB35E6"/>
    <w:rsid w:val="00BB3653"/>
    <w:rsid w:val="00BB3677"/>
    <w:rsid w:val="00BB3724"/>
    <w:rsid w:val="00BB39EA"/>
    <w:rsid w:val="00BB3C6F"/>
    <w:rsid w:val="00BB3D78"/>
    <w:rsid w:val="00BB3E71"/>
    <w:rsid w:val="00BB3E9B"/>
    <w:rsid w:val="00BB4001"/>
    <w:rsid w:val="00BB409D"/>
    <w:rsid w:val="00BB41D8"/>
    <w:rsid w:val="00BB442B"/>
    <w:rsid w:val="00BB4434"/>
    <w:rsid w:val="00BB44B4"/>
    <w:rsid w:val="00BB4739"/>
    <w:rsid w:val="00BB4AE4"/>
    <w:rsid w:val="00BB4B13"/>
    <w:rsid w:val="00BB4D8B"/>
    <w:rsid w:val="00BB50AE"/>
    <w:rsid w:val="00BB50F5"/>
    <w:rsid w:val="00BB5386"/>
    <w:rsid w:val="00BB5468"/>
    <w:rsid w:val="00BB54E7"/>
    <w:rsid w:val="00BB55BE"/>
    <w:rsid w:val="00BB55D5"/>
    <w:rsid w:val="00BB5780"/>
    <w:rsid w:val="00BB5B4A"/>
    <w:rsid w:val="00BB5C99"/>
    <w:rsid w:val="00BB5E06"/>
    <w:rsid w:val="00BB6079"/>
    <w:rsid w:val="00BB61A3"/>
    <w:rsid w:val="00BB61FB"/>
    <w:rsid w:val="00BB62FD"/>
    <w:rsid w:val="00BB640F"/>
    <w:rsid w:val="00BB67A2"/>
    <w:rsid w:val="00BB6973"/>
    <w:rsid w:val="00BB6BC2"/>
    <w:rsid w:val="00BB6C2E"/>
    <w:rsid w:val="00BB6DDD"/>
    <w:rsid w:val="00BB70A3"/>
    <w:rsid w:val="00BB7407"/>
    <w:rsid w:val="00BB742C"/>
    <w:rsid w:val="00BB7444"/>
    <w:rsid w:val="00BB74A7"/>
    <w:rsid w:val="00BB74AD"/>
    <w:rsid w:val="00BB7522"/>
    <w:rsid w:val="00BB76E3"/>
    <w:rsid w:val="00BB77BA"/>
    <w:rsid w:val="00BB7918"/>
    <w:rsid w:val="00BB7B47"/>
    <w:rsid w:val="00BB7B6E"/>
    <w:rsid w:val="00BB7BBE"/>
    <w:rsid w:val="00BB7C08"/>
    <w:rsid w:val="00BB7E29"/>
    <w:rsid w:val="00BB7E32"/>
    <w:rsid w:val="00BC0131"/>
    <w:rsid w:val="00BC0139"/>
    <w:rsid w:val="00BC019D"/>
    <w:rsid w:val="00BC0366"/>
    <w:rsid w:val="00BC0444"/>
    <w:rsid w:val="00BC0483"/>
    <w:rsid w:val="00BC07B4"/>
    <w:rsid w:val="00BC0A54"/>
    <w:rsid w:val="00BC0A7C"/>
    <w:rsid w:val="00BC0A91"/>
    <w:rsid w:val="00BC0D05"/>
    <w:rsid w:val="00BC0E12"/>
    <w:rsid w:val="00BC0EA4"/>
    <w:rsid w:val="00BC0F35"/>
    <w:rsid w:val="00BC1040"/>
    <w:rsid w:val="00BC1041"/>
    <w:rsid w:val="00BC114D"/>
    <w:rsid w:val="00BC11DE"/>
    <w:rsid w:val="00BC1219"/>
    <w:rsid w:val="00BC150F"/>
    <w:rsid w:val="00BC1628"/>
    <w:rsid w:val="00BC16C4"/>
    <w:rsid w:val="00BC192D"/>
    <w:rsid w:val="00BC1C2F"/>
    <w:rsid w:val="00BC1C56"/>
    <w:rsid w:val="00BC1CEE"/>
    <w:rsid w:val="00BC1F42"/>
    <w:rsid w:val="00BC1FA2"/>
    <w:rsid w:val="00BC20D2"/>
    <w:rsid w:val="00BC216C"/>
    <w:rsid w:val="00BC238A"/>
    <w:rsid w:val="00BC240F"/>
    <w:rsid w:val="00BC24EC"/>
    <w:rsid w:val="00BC252D"/>
    <w:rsid w:val="00BC260D"/>
    <w:rsid w:val="00BC266C"/>
    <w:rsid w:val="00BC2834"/>
    <w:rsid w:val="00BC2899"/>
    <w:rsid w:val="00BC293F"/>
    <w:rsid w:val="00BC29BF"/>
    <w:rsid w:val="00BC2E02"/>
    <w:rsid w:val="00BC2E05"/>
    <w:rsid w:val="00BC2E26"/>
    <w:rsid w:val="00BC2EBC"/>
    <w:rsid w:val="00BC3269"/>
    <w:rsid w:val="00BC353C"/>
    <w:rsid w:val="00BC3600"/>
    <w:rsid w:val="00BC3604"/>
    <w:rsid w:val="00BC3641"/>
    <w:rsid w:val="00BC39F8"/>
    <w:rsid w:val="00BC3C7A"/>
    <w:rsid w:val="00BC3D04"/>
    <w:rsid w:val="00BC3D06"/>
    <w:rsid w:val="00BC3DA2"/>
    <w:rsid w:val="00BC3F79"/>
    <w:rsid w:val="00BC404F"/>
    <w:rsid w:val="00BC41D0"/>
    <w:rsid w:val="00BC445F"/>
    <w:rsid w:val="00BC44B6"/>
    <w:rsid w:val="00BC454E"/>
    <w:rsid w:val="00BC4611"/>
    <w:rsid w:val="00BC465F"/>
    <w:rsid w:val="00BC46E6"/>
    <w:rsid w:val="00BC4760"/>
    <w:rsid w:val="00BC484B"/>
    <w:rsid w:val="00BC4A10"/>
    <w:rsid w:val="00BC4C20"/>
    <w:rsid w:val="00BC4E3E"/>
    <w:rsid w:val="00BC4E56"/>
    <w:rsid w:val="00BC4E95"/>
    <w:rsid w:val="00BC4EDC"/>
    <w:rsid w:val="00BC5000"/>
    <w:rsid w:val="00BC5550"/>
    <w:rsid w:val="00BC5679"/>
    <w:rsid w:val="00BC56B4"/>
    <w:rsid w:val="00BC57D0"/>
    <w:rsid w:val="00BC591A"/>
    <w:rsid w:val="00BC593B"/>
    <w:rsid w:val="00BC5B48"/>
    <w:rsid w:val="00BC5B80"/>
    <w:rsid w:val="00BC5BE4"/>
    <w:rsid w:val="00BC5F14"/>
    <w:rsid w:val="00BC5F92"/>
    <w:rsid w:val="00BC620A"/>
    <w:rsid w:val="00BC62C2"/>
    <w:rsid w:val="00BC6331"/>
    <w:rsid w:val="00BC65E5"/>
    <w:rsid w:val="00BC66B5"/>
    <w:rsid w:val="00BC6904"/>
    <w:rsid w:val="00BC6DC7"/>
    <w:rsid w:val="00BC701C"/>
    <w:rsid w:val="00BC71AB"/>
    <w:rsid w:val="00BC7205"/>
    <w:rsid w:val="00BC73B3"/>
    <w:rsid w:val="00BC7457"/>
    <w:rsid w:val="00BC745B"/>
    <w:rsid w:val="00BC7500"/>
    <w:rsid w:val="00BC769A"/>
    <w:rsid w:val="00BC796D"/>
    <w:rsid w:val="00BC79DF"/>
    <w:rsid w:val="00BC7C7C"/>
    <w:rsid w:val="00BC7D4F"/>
    <w:rsid w:val="00BC7F41"/>
    <w:rsid w:val="00BC7FBC"/>
    <w:rsid w:val="00BC7FE3"/>
    <w:rsid w:val="00BD01C8"/>
    <w:rsid w:val="00BD01E0"/>
    <w:rsid w:val="00BD0248"/>
    <w:rsid w:val="00BD046C"/>
    <w:rsid w:val="00BD05C5"/>
    <w:rsid w:val="00BD0624"/>
    <w:rsid w:val="00BD06FD"/>
    <w:rsid w:val="00BD0E7A"/>
    <w:rsid w:val="00BD0F40"/>
    <w:rsid w:val="00BD0FE7"/>
    <w:rsid w:val="00BD0FF7"/>
    <w:rsid w:val="00BD100E"/>
    <w:rsid w:val="00BD101D"/>
    <w:rsid w:val="00BD10E4"/>
    <w:rsid w:val="00BD12A1"/>
    <w:rsid w:val="00BD18EE"/>
    <w:rsid w:val="00BD1B3C"/>
    <w:rsid w:val="00BD1CA4"/>
    <w:rsid w:val="00BD1CD3"/>
    <w:rsid w:val="00BD1D08"/>
    <w:rsid w:val="00BD1EE0"/>
    <w:rsid w:val="00BD1FD2"/>
    <w:rsid w:val="00BD2082"/>
    <w:rsid w:val="00BD223D"/>
    <w:rsid w:val="00BD223E"/>
    <w:rsid w:val="00BD2587"/>
    <w:rsid w:val="00BD2588"/>
    <w:rsid w:val="00BD26BF"/>
    <w:rsid w:val="00BD275D"/>
    <w:rsid w:val="00BD27B1"/>
    <w:rsid w:val="00BD2D41"/>
    <w:rsid w:val="00BD2F2C"/>
    <w:rsid w:val="00BD2F44"/>
    <w:rsid w:val="00BD2F6E"/>
    <w:rsid w:val="00BD3185"/>
    <w:rsid w:val="00BD3394"/>
    <w:rsid w:val="00BD343B"/>
    <w:rsid w:val="00BD3468"/>
    <w:rsid w:val="00BD36BA"/>
    <w:rsid w:val="00BD37F5"/>
    <w:rsid w:val="00BD38E3"/>
    <w:rsid w:val="00BD38F4"/>
    <w:rsid w:val="00BD39BF"/>
    <w:rsid w:val="00BD3A78"/>
    <w:rsid w:val="00BD3B80"/>
    <w:rsid w:val="00BD3D47"/>
    <w:rsid w:val="00BD4151"/>
    <w:rsid w:val="00BD4435"/>
    <w:rsid w:val="00BD45C9"/>
    <w:rsid w:val="00BD4789"/>
    <w:rsid w:val="00BD4826"/>
    <w:rsid w:val="00BD48E0"/>
    <w:rsid w:val="00BD4BCC"/>
    <w:rsid w:val="00BD4C2B"/>
    <w:rsid w:val="00BD4F1A"/>
    <w:rsid w:val="00BD5114"/>
    <w:rsid w:val="00BD5187"/>
    <w:rsid w:val="00BD5232"/>
    <w:rsid w:val="00BD554B"/>
    <w:rsid w:val="00BD593D"/>
    <w:rsid w:val="00BD5978"/>
    <w:rsid w:val="00BD5A2F"/>
    <w:rsid w:val="00BD5A7A"/>
    <w:rsid w:val="00BD5AAE"/>
    <w:rsid w:val="00BD5B0B"/>
    <w:rsid w:val="00BD5BA1"/>
    <w:rsid w:val="00BD5E6A"/>
    <w:rsid w:val="00BD5EE7"/>
    <w:rsid w:val="00BD5F66"/>
    <w:rsid w:val="00BD5FCE"/>
    <w:rsid w:val="00BD6357"/>
    <w:rsid w:val="00BD6397"/>
    <w:rsid w:val="00BD6459"/>
    <w:rsid w:val="00BD6563"/>
    <w:rsid w:val="00BD6AB3"/>
    <w:rsid w:val="00BD6B30"/>
    <w:rsid w:val="00BD6BD6"/>
    <w:rsid w:val="00BD6C07"/>
    <w:rsid w:val="00BD6F1E"/>
    <w:rsid w:val="00BD6F71"/>
    <w:rsid w:val="00BD6FFB"/>
    <w:rsid w:val="00BD7076"/>
    <w:rsid w:val="00BD7112"/>
    <w:rsid w:val="00BD71FA"/>
    <w:rsid w:val="00BD7212"/>
    <w:rsid w:val="00BD73A5"/>
    <w:rsid w:val="00BD76BF"/>
    <w:rsid w:val="00BD7719"/>
    <w:rsid w:val="00BD7AEE"/>
    <w:rsid w:val="00BD7C8A"/>
    <w:rsid w:val="00BD7D01"/>
    <w:rsid w:val="00BD7F58"/>
    <w:rsid w:val="00BD7F9D"/>
    <w:rsid w:val="00BE01ED"/>
    <w:rsid w:val="00BE01F8"/>
    <w:rsid w:val="00BE03CA"/>
    <w:rsid w:val="00BE08C2"/>
    <w:rsid w:val="00BE0BF8"/>
    <w:rsid w:val="00BE0C63"/>
    <w:rsid w:val="00BE0DB6"/>
    <w:rsid w:val="00BE0DBD"/>
    <w:rsid w:val="00BE1032"/>
    <w:rsid w:val="00BE10B1"/>
    <w:rsid w:val="00BE138F"/>
    <w:rsid w:val="00BE16E0"/>
    <w:rsid w:val="00BE1824"/>
    <w:rsid w:val="00BE1ADC"/>
    <w:rsid w:val="00BE1C62"/>
    <w:rsid w:val="00BE1CF5"/>
    <w:rsid w:val="00BE1D31"/>
    <w:rsid w:val="00BE1DE0"/>
    <w:rsid w:val="00BE1E80"/>
    <w:rsid w:val="00BE1EF3"/>
    <w:rsid w:val="00BE1F63"/>
    <w:rsid w:val="00BE2057"/>
    <w:rsid w:val="00BE213E"/>
    <w:rsid w:val="00BE21BB"/>
    <w:rsid w:val="00BE224A"/>
    <w:rsid w:val="00BE24A4"/>
    <w:rsid w:val="00BE257E"/>
    <w:rsid w:val="00BE259A"/>
    <w:rsid w:val="00BE2692"/>
    <w:rsid w:val="00BE2B4E"/>
    <w:rsid w:val="00BE2D55"/>
    <w:rsid w:val="00BE2EB0"/>
    <w:rsid w:val="00BE2F0C"/>
    <w:rsid w:val="00BE300A"/>
    <w:rsid w:val="00BE316A"/>
    <w:rsid w:val="00BE3218"/>
    <w:rsid w:val="00BE35DD"/>
    <w:rsid w:val="00BE3772"/>
    <w:rsid w:val="00BE3941"/>
    <w:rsid w:val="00BE3959"/>
    <w:rsid w:val="00BE3AFC"/>
    <w:rsid w:val="00BE3B62"/>
    <w:rsid w:val="00BE3BD4"/>
    <w:rsid w:val="00BE3CF6"/>
    <w:rsid w:val="00BE3D7E"/>
    <w:rsid w:val="00BE3EAB"/>
    <w:rsid w:val="00BE3ED3"/>
    <w:rsid w:val="00BE3F5D"/>
    <w:rsid w:val="00BE3FFF"/>
    <w:rsid w:val="00BE40B3"/>
    <w:rsid w:val="00BE40D9"/>
    <w:rsid w:val="00BE4252"/>
    <w:rsid w:val="00BE4571"/>
    <w:rsid w:val="00BE45FB"/>
    <w:rsid w:val="00BE46B7"/>
    <w:rsid w:val="00BE4847"/>
    <w:rsid w:val="00BE48F9"/>
    <w:rsid w:val="00BE4BE0"/>
    <w:rsid w:val="00BE4D85"/>
    <w:rsid w:val="00BE4E0D"/>
    <w:rsid w:val="00BE5000"/>
    <w:rsid w:val="00BE540A"/>
    <w:rsid w:val="00BE551B"/>
    <w:rsid w:val="00BE5839"/>
    <w:rsid w:val="00BE5A43"/>
    <w:rsid w:val="00BE5C06"/>
    <w:rsid w:val="00BE5CC1"/>
    <w:rsid w:val="00BE60AD"/>
    <w:rsid w:val="00BE61E2"/>
    <w:rsid w:val="00BE6226"/>
    <w:rsid w:val="00BE6603"/>
    <w:rsid w:val="00BE66DA"/>
    <w:rsid w:val="00BE66DF"/>
    <w:rsid w:val="00BE66E9"/>
    <w:rsid w:val="00BE686F"/>
    <w:rsid w:val="00BE697C"/>
    <w:rsid w:val="00BE6995"/>
    <w:rsid w:val="00BE69FF"/>
    <w:rsid w:val="00BE6B16"/>
    <w:rsid w:val="00BE6C04"/>
    <w:rsid w:val="00BE6CB1"/>
    <w:rsid w:val="00BE71F9"/>
    <w:rsid w:val="00BE743D"/>
    <w:rsid w:val="00BE750D"/>
    <w:rsid w:val="00BE75E1"/>
    <w:rsid w:val="00BE76F2"/>
    <w:rsid w:val="00BE77E1"/>
    <w:rsid w:val="00BE7845"/>
    <w:rsid w:val="00BE7847"/>
    <w:rsid w:val="00BE787A"/>
    <w:rsid w:val="00BE78D2"/>
    <w:rsid w:val="00BE795D"/>
    <w:rsid w:val="00BE79D1"/>
    <w:rsid w:val="00BE7F1F"/>
    <w:rsid w:val="00BF01B3"/>
    <w:rsid w:val="00BF01EC"/>
    <w:rsid w:val="00BF026B"/>
    <w:rsid w:val="00BF0386"/>
    <w:rsid w:val="00BF0584"/>
    <w:rsid w:val="00BF075F"/>
    <w:rsid w:val="00BF0980"/>
    <w:rsid w:val="00BF09B2"/>
    <w:rsid w:val="00BF09CF"/>
    <w:rsid w:val="00BF0D75"/>
    <w:rsid w:val="00BF0DA1"/>
    <w:rsid w:val="00BF0E4A"/>
    <w:rsid w:val="00BF0E62"/>
    <w:rsid w:val="00BF0F80"/>
    <w:rsid w:val="00BF1024"/>
    <w:rsid w:val="00BF102B"/>
    <w:rsid w:val="00BF10EB"/>
    <w:rsid w:val="00BF1332"/>
    <w:rsid w:val="00BF16A6"/>
    <w:rsid w:val="00BF1854"/>
    <w:rsid w:val="00BF18D3"/>
    <w:rsid w:val="00BF1979"/>
    <w:rsid w:val="00BF1AE7"/>
    <w:rsid w:val="00BF1C4D"/>
    <w:rsid w:val="00BF1CC7"/>
    <w:rsid w:val="00BF1E2F"/>
    <w:rsid w:val="00BF1FB5"/>
    <w:rsid w:val="00BF20C3"/>
    <w:rsid w:val="00BF214A"/>
    <w:rsid w:val="00BF21B9"/>
    <w:rsid w:val="00BF2913"/>
    <w:rsid w:val="00BF29A9"/>
    <w:rsid w:val="00BF2B18"/>
    <w:rsid w:val="00BF2B66"/>
    <w:rsid w:val="00BF2BBB"/>
    <w:rsid w:val="00BF2C1D"/>
    <w:rsid w:val="00BF2CDC"/>
    <w:rsid w:val="00BF2EDF"/>
    <w:rsid w:val="00BF2FA3"/>
    <w:rsid w:val="00BF302B"/>
    <w:rsid w:val="00BF31AC"/>
    <w:rsid w:val="00BF32CE"/>
    <w:rsid w:val="00BF338A"/>
    <w:rsid w:val="00BF33C0"/>
    <w:rsid w:val="00BF349C"/>
    <w:rsid w:val="00BF3682"/>
    <w:rsid w:val="00BF36A2"/>
    <w:rsid w:val="00BF389E"/>
    <w:rsid w:val="00BF3916"/>
    <w:rsid w:val="00BF3A4C"/>
    <w:rsid w:val="00BF3B1E"/>
    <w:rsid w:val="00BF3DC2"/>
    <w:rsid w:val="00BF3DD4"/>
    <w:rsid w:val="00BF3ED2"/>
    <w:rsid w:val="00BF41C8"/>
    <w:rsid w:val="00BF4243"/>
    <w:rsid w:val="00BF4507"/>
    <w:rsid w:val="00BF4554"/>
    <w:rsid w:val="00BF4566"/>
    <w:rsid w:val="00BF478B"/>
    <w:rsid w:val="00BF4A02"/>
    <w:rsid w:val="00BF4A24"/>
    <w:rsid w:val="00BF4D24"/>
    <w:rsid w:val="00BF4DAC"/>
    <w:rsid w:val="00BF4DB7"/>
    <w:rsid w:val="00BF4F4A"/>
    <w:rsid w:val="00BF533F"/>
    <w:rsid w:val="00BF5446"/>
    <w:rsid w:val="00BF54C7"/>
    <w:rsid w:val="00BF54CE"/>
    <w:rsid w:val="00BF5506"/>
    <w:rsid w:val="00BF5625"/>
    <w:rsid w:val="00BF591E"/>
    <w:rsid w:val="00BF5A8D"/>
    <w:rsid w:val="00BF5AB8"/>
    <w:rsid w:val="00BF5B35"/>
    <w:rsid w:val="00BF5B7A"/>
    <w:rsid w:val="00BF5C0A"/>
    <w:rsid w:val="00BF5D99"/>
    <w:rsid w:val="00BF5FC7"/>
    <w:rsid w:val="00BF621A"/>
    <w:rsid w:val="00BF62E5"/>
    <w:rsid w:val="00BF63F8"/>
    <w:rsid w:val="00BF6404"/>
    <w:rsid w:val="00BF6509"/>
    <w:rsid w:val="00BF6581"/>
    <w:rsid w:val="00BF678E"/>
    <w:rsid w:val="00BF68A0"/>
    <w:rsid w:val="00BF6963"/>
    <w:rsid w:val="00BF6AE4"/>
    <w:rsid w:val="00BF6DE0"/>
    <w:rsid w:val="00BF6DF7"/>
    <w:rsid w:val="00BF6EB4"/>
    <w:rsid w:val="00BF6ECF"/>
    <w:rsid w:val="00BF6EE1"/>
    <w:rsid w:val="00BF718F"/>
    <w:rsid w:val="00BF7277"/>
    <w:rsid w:val="00BF72E2"/>
    <w:rsid w:val="00BF746B"/>
    <w:rsid w:val="00BF753E"/>
    <w:rsid w:val="00BF78B7"/>
    <w:rsid w:val="00BF79E3"/>
    <w:rsid w:val="00BF7D16"/>
    <w:rsid w:val="00BF7D2A"/>
    <w:rsid w:val="00BF7D48"/>
    <w:rsid w:val="00BF7D76"/>
    <w:rsid w:val="00BF7E1F"/>
    <w:rsid w:val="00BF7E71"/>
    <w:rsid w:val="00C000C4"/>
    <w:rsid w:val="00C001BA"/>
    <w:rsid w:val="00C002F5"/>
    <w:rsid w:val="00C0031A"/>
    <w:rsid w:val="00C0036B"/>
    <w:rsid w:val="00C005C0"/>
    <w:rsid w:val="00C0070C"/>
    <w:rsid w:val="00C0088C"/>
    <w:rsid w:val="00C00D49"/>
    <w:rsid w:val="00C00DC6"/>
    <w:rsid w:val="00C00E57"/>
    <w:rsid w:val="00C00EB3"/>
    <w:rsid w:val="00C00EB5"/>
    <w:rsid w:val="00C01121"/>
    <w:rsid w:val="00C011B2"/>
    <w:rsid w:val="00C011D8"/>
    <w:rsid w:val="00C01236"/>
    <w:rsid w:val="00C013AC"/>
    <w:rsid w:val="00C016AC"/>
    <w:rsid w:val="00C01720"/>
    <w:rsid w:val="00C01989"/>
    <w:rsid w:val="00C01991"/>
    <w:rsid w:val="00C019DA"/>
    <w:rsid w:val="00C01A39"/>
    <w:rsid w:val="00C01E2C"/>
    <w:rsid w:val="00C01E40"/>
    <w:rsid w:val="00C01EDA"/>
    <w:rsid w:val="00C01F4F"/>
    <w:rsid w:val="00C02113"/>
    <w:rsid w:val="00C02537"/>
    <w:rsid w:val="00C026F5"/>
    <w:rsid w:val="00C0278E"/>
    <w:rsid w:val="00C02879"/>
    <w:rsid w:val="00C02B27"/>
    <w:rsid w:val="00C02B6B"/>
    <w:rsid w:val="00C02D0C"/>
    <w:rsid w:val="00C02D10"/>
    <w:rsid w:val="00C02D93"/>
    <w:rsid w:val="00C02F9E"/>
    <w:rsid w:val="00C0305D"/>
    <w:rsid w:val="00C03095"/>
    <w:rsid w:val="00C0311D"/>
    <w:rsid w:val="00C03447"/>
    <w:rsid w:val="00C037EA"/>
    <w:rsid w:val="00C038A8"/>
    <w:rsid w:val="00C039E5"/>
    <w:rsid w:val="00C03A62"/>
    <w:rsid w:val="00C03B01"/>
    <w:rsid w:val="00C03BBB"/>
    <w:rsid w:val="00C03D2A"/>
    <w:rsid w:val="00C03E80"/>
    <w:rsid w:val="00C042D7"/>
    <w:rsid w:val="00C04364"/>
    <w:rsid w:val="00C04404"/>
    <w:rsid w:val="00C0459C"/>
    <w:rsid w:val="00C0481C"/>
    <w:rsid w:val="00C049A8"/>
    <w:rsid w:val="00C04BA5"/>
    <w:rsid w:val="00C04C31"/>
    <w:rsid w:val="00C04DD4"/>
    <w:rsid w:val="00C04EC7"/>
    <w:rsid w:val="00C04F10"/>
    <w:rsid w:val="00C05018"/>
    <w:rsid w:val="00C0505E"/>
    <w:rsid w:val="00C050E0"/>
    <w:rsid w:val="00C050EC"/>
    <w:rsid w:val="00C05379"/>
    <w:rsid w:val="00C05405"/>
    <w:rsid w:val="00C0540D"/>
    <w:rsid w:val="00C054E9"/>
    <w:rsid w:val="00C056EF"/>
    <w:rsid w:val="00C05742"/>
    <w:rsid w:val="00C0576D"/>
    <w:rsid w:val="00C05AFF"/>
    <w:rsid w:val="00C05B11"/>
    <w:rsid w:val="00C05B7D"/>
    <w:rsid w:val="00C05C08"/>
    <w:rsid w:val="00C05CC5"/>
    <w:rsid w:val="00C05CDB"/>
    <w:rsid w:val="00C05D04"/>
    <w:rsid w:val="00C05D4B"/>
    <w:rsid w:val="00C05DF2"/>
    <w:rsid w:val="00C05FEC"/>
    <w:rsid w:val="00C05FF2"/>
    <w:rsid w:val="00C0610A"/>
    <w:rsid w:val="00C0613D"/>
    <w:rsid w:val="00C061FE"/>
    <w:rsid w:val="00C062AB"/>
    <w:rsid w:val="00C06403"/>
    <w:rsid w:val="00C06472"/>
    <w:rsid w:val="00C06494"/>
    <w:rsid w:val="00C064A6"/>
    <w:rsid w:val="00C068EE"/>
    <w:rsid w:val="00C06C6F"/>
    <w:rsid w:val="00C06E67"/>
    <w:rsid w:val="00C06EEB"/>
    <w:rsid w:val="00C06F55"/>
    <w:rsid w:val="00C07223"/>
    <w:rsid w:val="00C07268"/>
    <w:rsid w:val="00C072A3"/>
    <w:rsid w:val="00C072D7"/>
    <w:rsid w:val="00C0749A"/>
    <w:rsid w:val="00C0751B"/>
    <w:rsid w:val="00C075E6"/>
    <w:rsid w:val="00C07618"/>
    <w:rsid w:val="00C078C6"/>
    <w:rsid w:val="00C1037F"/>
    <w:rsid w:val="00C103C0"/>
    <w:rsid w:val="00C103CF"/>
    <w:rsid w:val="00C10580"/>
    <w:rsid w:val="00C10674"/>
    <w:rsid w:val="00C1072F"/>
    <w:rsid w:val="00C1091A"/>
    <w:rsid w:val="00C1095C"/>
    <w:rsid w:val="00C10B45"/>
    <w:rsid w:val="00C10DC0"/>
    <w:rsid w:val="00C111FA"/>
    <w:rsid w:val="00C1166B"/>
    <w:rsid w:val="00C117D4"/>
    <w:rsid w:val="00C1180A"/>
    <w:rsid w:val="00C11CAF"/>
    <w:rsid w:val="00C11D11"/>
    <w:rsid w:val="00C11E7C"/>
    <w:rsid w:val="00C11FE3"/>
    <w:rsid w:val="00C120D0"/>
    <w:rsid w:val="00C1252F"/>
    <w:rsid w:val="00C126A8"/>
    <w:rsid w:val="00C12A35"/>
    <w:rsid w:val="00C12B89"/>
    <w:rsid w:val="00C12DEB"/>
    <w:rsid w:val="00C12F66"/>
    <w:rsid w:val="00C13250"/>
    <w:rsid w:val="00C13320"/>
    <w:rsid w:val="00C13375"/>
    <w:rsid w:val="00C134A8"/>
    <w:rsid w:val="00C134ED"/>
    <w:rsid w:val="00C13510"/>
    <w:rsid w:val="00C13607"/>
    <w:rsid w:val="00C13754"/>
    <w:rsid w:val="00C137A2"/>
    <w:rsid w:val="00C139BF"/>
    <w:rsid w:val="00C13A24"/>
    <w:rsid w:val="00C13B71"/>
    <w:rsid w:val="00C13BED"/>
    <w:rsid w:val="00C14054"/>
    <w:rsid w:val="00C140A0"/>
    <w:rsid w:val="00C140F8"/>
    <w:rsid w:val="00C14200"/>
    <w:rsid w:val="00C1425B"/>
    <w:rsid w:val="00C14295"/>
    <w:rsid w:val="00C142BB"/>
    <w:rsid w:val="00C14790"/>
    <w:rsid w:val="00C14B69"/>
    <w:rsid w:val="00C14BBE"/>
    <w:rsid w:val="00C15066"/>
    <w:rsid w:val="00C150C8"/>
    <w:rsid w:val="00C150E7"/>
    <w:rsid w:val="00C153DC"/>
    <w:rsid w:val="00C1541D"/>
    <w:rsid w:val="00C1553D"/>
    <w:rsid w:val="00C15647"/>
    <w:rsid w:val="00C15824"/>
    <w:rsid w:val="00C15D4B"/>
    <w:rsid w:val="00C15E1B"/>
    <w:rsid w:val="00C16068"/>
    <w:rsid w:val="00C160AF"/>
    <w:rsid w:val="00C16196"/>
    <w:rsid w:val="00C161A9"/>
    <w:rsid w:val="00C162C2"/>
    <w:rsid w:val="00C1653C"/>
    <w:rsid w:val="00C167C8"/>
    <w:rsid w:val="00C167DD"/>
    <w:rsid w:val="00C16B72"/>
    <w:rsid w:val="00C16D0C"/>
    <w:rsid w:val="00C16F8E"/>
    <w:rsid w:val="00C17019"/>
    <w:rsid w:val="00C1701B"/>
    <w:rsid w:val="00C17293"/>
    <w:rsid w:val="00C172CC"/>
    <w:rsid w:val="00C173FE"/>
    <w:rsid w:val="00C1748D"/>
    <w:rsid w:val="00C174CC"/>
    <w:rsid w:val="00C175D2"/>
    <w:rsid w:val="00C1789D"/>
    <w:rsid w:val="00C178D4"/>
    <w:rsid w:val="00C178E0"/>
    <w:rsid w:val="00C17915"/>
    <w:rsid w:val="00C17AA7"/>
    <w:rsid w:val="00C17ECD"/>
    <w:rsid w:val="00C17F15"/>
    <w:rsid w:val="00C17F35"/>
    <w:rsid w:val="00C200F4"/>
    <w:rsid w:val="00C20461"/>
    <w:rsid w:val="00C20529"/>
    <w:rsid w:val="00C205C8"/>
    <w:rsid w:val="00C20A71"/>
    <w:rsid w:val="00C20AE4"/>
    <w:rsid w:val="00C20C34"/>
    <w:rsid w:val="00C20EEA"/>
    <w:rsid w:val="00C210AA"/>
    <w:rsid w:val="00C2113E"/>
    <w:rsid w:val="00C215B7"/>
    <w:rsid w:val="00C216FE"/>
    <w:rsid w:val="00C217EB"/>
    <w:rsid w:val="00C2181B"/>
    <w:rsid w:val="00C218AD"/>
    <w:rsid w:val="00C218BF"/>
    <w:rsid w:val="00C2191D"/>
    <w:rsid w:val="00C21A30"/>
    <w:rsid w:val="00C21A69"/>
    <w:rsid w:val="00C21CB3"/>
    <w:rsid w:val="00C21D5F"/>
    <w:rsid w:val="00C21E7F"/>
    <w:rsid w:val="00C221BF"/>
    <w:rsid w:val="00C2235F"/>
    <w:rsid w:val="00C2243C"/>
    <w:rsid w:val="00C2258B"/>
    <w:rsid w:val="00C2259C"/>
    <w:rsid w:val="00C22947"/>
    <w:rsid w:val="00C2299C"/>
    <w:rsid w:val="00C22B78"/>
    <w:rsid w:val="00C22C25"/>
    <w:rsid w:val="00C22CCB"/>
    <w:rsid w:val="00C22CFE"/>
    <w:rsid w:val="00C22D28"/>
    <w:rsid w:val="00C22D55"/>
    <w:rsid w:val="00C22F29"/>
    <w:rsid w:val="00C22F73"/>
    <w:rsid w:val="00C2306B"/>
    <w:rsid w:val="00C23173"/>
    <w:rsid w:val="00C23195"/>
    <w:rsid w:val="00C233C9"/>
    <w:rsid w:val="00C23440"/>
    <w:rsid w:val="00C23676"/>
    <w:rsid w:val="00C237AC"/>
    <w:rsid w:val="00C23BC5"/>
    <w:rsid w:val="00C23BF7"/>
    <w:rsid w:val="00C23C07"/>
    <w:rsid w:val="00C23E01"/>
    <w:rsid w:val="00C24174"/>
    <w:rsid w:val="00C243DF"/>
    <w:rsid w:val="00C2457B"/>
    <w:rsid w:val="00C245AA"/>
    <w:rsid w:val="00C245B3"/>
    <w:rsid w:val="00C2481E"/>
    <w:rsid w:val="00C2486D"/>
    <w:rsid w:val="00C24A5B"/>
    <w:rsid w:val="00C24B80"/>
    <w:rsid w:val="00C24C62"/>
    <w:rsid w:val="00C24D27"/>
    <w:rsid w:val="00C24D2D"/>
    <w:rsid w:val="00C24E58"/>
    <w:rsid w:val="00C24F06"/>
    <w:rsid w:val="00C25145"/>
    <w:rsid w:val="00C25169"/>
    <w:rsid w:val="00C251BC"/>
    <w:rsid w:val="00C25215"/>
    <w:rsid w:val="00C25311"/>
    <w:rsid w:val="00C2537D"/>
    <w:rsid w:val="00C255C3"/>
    <w:rsid w:val="00C25612"/>
    <w:rsid w:val="00C256A6"/>
    <w:rsid w:val="00C25892"/>
    <w:rsid w:val="00C25B52"/>
    <w:rsid w:val="00C25EDD"/>
    <w:rsid w:val="00C25F95"/>
    <w:rsid w:val="00C25FDE"/>
    <w:rsid w:val="00C26043"/>
    <w:rsid w:val="00C26059"/>
    <w:rsid w:val="00C260D4"/>
    <w:rsid w:val="00C262FB"/>
    <w:rsid w:val="00C265AF"/>
    <w:rsid w:val="00C265F4"/>
    <w:rsid w:val="00C268A3"/>
    <w:rsid w:val="00C26B9E"/>
    <w:rsid w:val="00C26C4A"/>
    <w:rsid w:val="00C26D44"/>
    <w:rsid w:val="00C26DE2"/>
    <w:rsid w:val="00C26F16"/>
    <w:rsid w:val="00C27095"/>
    <w:rsid w:val="00C271AC"/>
    <w:rsid w:val="00C27432"/>
    <w:rsid w:val="00C274A8"/>
    <w:rsid w:val="00C278D2"/>
    <w:rsid w:val="00C27998"/>
    <w:rsid w:val="00C27A83"/>
    <w:rsid w:val="00C27AB5"/>
    <w:rsid w:val="00C27B6F"/>
    <w:rsid w:val="00C27CB0"/>
    <w:rsid w:val="00C27DB5"/>
    <w:rsid w:val="00C27DD7"/>
    <w:rsid w:val="00C30005"/>
    <w:rsid w:val="00C30053"/>
    <w:rsid w:val="00C30280"/>
    <w:rsid w:val="00C30439"/>
    <w:rsid w:val="00C3048D"/>
    <w:rsid w:val="00C30590"/>
    <w:rsid w:val="00C305C7"/>
    <w:rsid w:val="00C305E9"/>
    <w:rsid w:val="00C3066E"/>
    <w:rsid w:val="00C308E1"/>
    <w:rsid w:val="00C30942"/>
    <w:rsid w:val="00C30B3E"/>
    <w:rsid w:val="00C30C15"/>
    <w:rsid w:val="00C30DDD"/>
    <w:rsid w:val="00C3117F"/>
    <w:rsid w:val="00C31221"/>
    <w:rsid w:val="00C312CF"/>
    <w:rsid w:val="00C3155A"/>
    <w:rsid w:val="00C315CD"/>
    <w:rsid w:val="00C316A4"/>
    <w:rsid w:val="00C31720"/>
    <w:rsid w:val="00C317B7"/>
    <w:rsid w:val="00C3184A"/>
    <w:rsid w:val="00C318C0"/>
    <w:rsid w:val="00C3196C"/>
    <w:rsid w:val="00C31B19"/>
    <w:rsid w:val="00C31BCA"/>
    <w:rsid w:val="00C31D5C"/>
    <w:rsid w:val="00C31D86"/>
    <w:rsid w:val="00C31DFF"/>
    <w:rsid w:val="00C31F4C"/>
    <w:rsid w:val="00C32084"/>
    <w:rsid w:val="00C32731"/>
    <w:rsid w:val="00C32BBB"/>
    <w:rsid w:val="00C32C76"/>
    <w:rsid w:val="00C32DC2"/>
    <w:rsid w:val="00C33014"/>
    <w:rsid w:val="00C3308C"/>
    <w:rsid w:val="00C333F3"/>
    <w:rsid w:val="00C3367B"/>
    <w:rsid w:val="00C3371E"/>
    <w:rsid w:val="00C33890"/>
    <w:rsid w:val="00C33CE6"/>
    <w:rsid w:val="00C3409C"/>
    <w:rsid w:val="00C34161"/>
    <w:rsid w:val="00C341AD"/>
    <w:rsid w:val="00C342CD"/>
    <w:rsid w:val="00C343E8"/>
    <w:rsid w:val="00C34708"/>
    <w:rsid w:val="00C3475F"/>
    <w:rsid w:val="00C349A9"/>
    <w:rsid w:val="00C349BA"/>
    <w:rsid w:val="00C34A0C"/>
    <w:rsid w:val="00C34A80"/>
    <w:rsid w:val="00C34D1A"/>
    <w:rsid w:val="00C350C4"/>
    <w:rsid w:val="00C3526F"/>
    <w:rsid w:val="00C352BA"/>
    <w:rsid w:val="00C352F5"/>
    <w:rsid w:val="00C3530C"/>
    <w:rsid w:val="00C355FB"/>
    <w:rsid w:val="00C3561A"/>
    <w:rsid w:val="00C35629"/>
    <w:rsid w:val="00C35797"/>
    <w:rsid w:val="00C35AC4"/>
    <w:rsid w:val="00C35AD2"/>
    <w:rsid w:val="00C35B34"/>
    <w:rsid w:val="00C35B86"/>
    <w:rsid w:val="00C35C05"/>
    <w:rsid w:val="00C361A9"/>
    <w:rsid w:val="00C361F6"/>
    <w:rsid w:val="00C3625C"/>
    <w:rsid w:val="00C3628B"/>
    <w:rsid w:val="00C36373"/>
    <w:rsid w:val="00C36519"/>
    <w:rsid w:val="00C36679"/>
    <w:rsid w:val="00C36755"/>
    <w:rsid w:val="00C368DA"/>
    <w:rsid w:val="00C36973"/>
    <w:rsid w:val="00C369DC"/>
    <w:rsid w:val="00C36BA5"/>
    <w:rsid w:val="00C36BDF"/>
    <w:rsid w:val="00C36D51"/>
    <w:rsid w:val="00C36E3F"/>
    <w:rsid w:val="00C36F05"/>
    <w:rsid w:val="00C36FAF"/>
    <w:rsid w:val="00C37205"/>
    <w:rsid w:val="00C3747A"/>
    <w:rsid w:val="00C37587"/>
    <w:rsid w:val="00C375BB"/>
    <w:rsid w:val="00C377A5"/>
    <w:rsid w:val="00C37865"/>
    <w:rsid w:val="00C37888"/>
    <w:rsid w:val="00C37A43"/>
    <w:rsid w:val="00C37BB3"/>
    <w:rsid w:val="00C37CAF"/>
    <w:rsid w:val="00C37F02"/>
    <w:rsid w:val="00C37F42"/>
    <w:rsid w:val="00C4000B"/>
    <w:rsid w:val="00C40105"/>
    <w:rsid w:val="00C40166"/>
    <w:rsid w:val="00C40177"/>
    <w:rsid w:val="00C401CE"/>
    <w:rsid w:val="00C402AD"/>
    <w:rsid w:val="00C40467"/>
    <w:rsid w:val="00C404D1"/>
    <w:rsid w:val="00C40729"/>
    <w:rsid w:val="00C407FD"/>
    <w:rsid w:val="00C40C5E"/>
    <w:rsid w:val="00C40CAF"/>
    <w:rsid w:val="00C40DBF"/>
    <w:rsid w:val="00C41126"/>
    <w:rsid w:val="00C41161"/>
    <w:rsid w:val="00C412F2"/>
    <w:rsid w:val="00C4133B"/>
    <w:rsid w:val="00C41482"/>
    <w:rsid w:val="00C4175C"/>
    <w:rsid w:val="00C41859"/>
    <w:rsid w:val="00C418AA"/>
    <w:rsid w:val="00C41BAE"/>
    <w:rsid w:val="00C41BF6"/>
    <w:rsid w:val="00C41F1D"/>
    <w:rsid w:val="00C41F5C"/>
    <w:rsid w:val="00C41F61"/>
    <w:rsid w:val="00C41FE5"/>
    <w:rsid w:val="00C420CB"/>
    <w:rsid w:val="00C420F7"/>
    <w:rsid w:val="00C4210D"/>
    <w:rsid w:val="00C42169"/>
    <w:rsid w:val="00C42361"/>
    <w:rsid w:val="00C42377"/>
    <w:rsid w:val="00C423C7"/>
    <w:rsid w:val="00C424DC"/>
    <w:rsid w:val="00C42653"/>
    <w:rsid w:val="00C42845"/>
    <w:rsid w:val="00C42934"/>
    <w:rsid w:val="00C42B78"/>
    <w:rsid w:val="00C42C6E"/>
    <w:rsid w:val="00C42C92"/>
    <w:rsid w:val="00C42E8D"/>
    <w:rsid w:val="00C42FC8"/>
    <w:rsid w:val="00C42FE5"/>
    <w:rsid w:val="00C43018"/>
    <w:rsid w:val="00C43069"/>
    <w:rsid w:val="00C43153"/>
    <w:rsid w:val="00C433B3"/>
    <w:rsid w:val="00C43470"/>
    <w:rsid w:val="00C437B7"/>
    <w:rsid w:val="00C438BA"/>
    <w:rsid w:val="00C43CBD"/>
    <w:rsid w:val="00C43CFF"/>
    <w:rsid w:val="00C43DBA"/>
    <w:rsid w:val="00C43E35"/>
    <w:rsid w:val="00C440BA"/>
    <w:rsid w:val="00C441AE"/>
    <w:rsid w:val="00C441B2"/>
    <w:rsid w:val="00C4426C"/>
    <w:rsid w:val="00C442F4"/>
    <w:rsid w:val="00C4439D"/>
    <w:rsid w:val="00C444BB"/>
    <w:rsid w:val="00C44519"/>
    <w:rsid w:val="00C44558"/>
    <w:rsid w:val="00C4468C"/>
    <w:rsid w:val="00C447C4"/>
    <w:rsid w:val="00C447DB"/>
    <w:rsid w:val="00C44A76"/>
    <w:rsid w:val="00C44D77"/>
    <w:rsid w:val="00C44E79"/>
    <w:rsid w:val="00C44F60"/>
    <w:rsid w:val="00C4508A"/>
    <w:rsid w:val="00C45144"/>
    <w:rsid w:val="00C45188"/>
    <w:rsid w:val="00C4521E"/>
    <w:rsid w:val="00C4545D"/>
    <w:rsid w:val="00C456DF"/>
    <w:rsid w:val="00C45812"/>
    <w:rsid w:val="00C45B91"/>
    <w:rsid w:val="00C45BB2"/>
    <w:rsid w:val="00C45D58"/>
    <w:rsid w:val="00C45F08"/>
    <w:rsid w:val="00C4603D"/>
    <w:rsid w:val="00C462A4"/>
    <w:rsid w:val="00C46372"/>
    <w:rsid w:val="00C4643D"/>
    <w:rsid w:val="00C4650A"/>
    <w:rsid w:val="00C46543"/>
    <w:rsid w:val="00C46571"/>
    <w:rsid w:val="00C4657B"/>
    <w:rsid w:val="00C46700"/>
    <w:rsid w:val="00C46914"/>
    <w:rsid w:val="00C46C03"/>
    <w:rsid w:val="00C46CDA"/>
    <w:rsid w:val="00C46D41"/>
    <w:rsid w:val="00C46D9D"/>
    <w:rsid w:val="00C46DFD"/>
    <w:rsid w:val="00C46E62"/>
    <w:rsid w:val="00C46EE3"/>
    <w:rsid w:val="00C475C3"/>
    <w:rsid w:val="00C476FD"/>
    <w:rsid w:val="00C4774D"/>
    <w:rsid w:val="00C47757"/>
    <w:rsid w:val="00C477F9"/>
    <w:rsid w:val="00C478EE"/>
    <w:rsid w:val="00C47931"/>
    <w:rsid w:val="00C47A64"/>
    <w:rsid w:val="00C47AAF"/>
    <w:rsid w:val="00C47B32"/>
    <w:rsid w:val="00C47CCC"/>
    <w:rsid w:val="00C47E6C"/>
    <w:rsid w:val="00C47F42"/>
    <w:rsid w:val="00C50042"/>
    <w:rsid w:val="00C50188"/>
    <w:rsid w:val="00C5037C"/>
    <w:rsid w:val="00C5042C"/>
    <w:rsid w:val="00C504A8"/>
    <w:rsid w:val="00C5053F"/>
    <w:rsid w:val="00C50560"/>
    <w:rsid w:val="00C5056C"/>
    <w:rsid w:val="00C506B7"/>
    <w:rsid w:val="00C5079A"/>
    <w:rsid w:val="00C508C9"/>
    <w:rsid w:val="00C509C6"/>
    <w:rsid w:val="00C50A16"/>
    <w:rsid w:val="00C50B58"/>
    <w:rsid w:val="00C50BEC"/>
    <w:rsid w:val="00C50E95"/>
    <w:rsid w:val="00C50F6D"/>
    <w:rsid w:val="00C51322"/>
    <w:rsid w:val="00C51420"/>
    <w:rsid w:val="00C514BA"/>
    <w:rsid w:val="00C51522"/>
    <w:rsid w:val="00C51722"/>
    <w:rsid w:val="00C519CD"/>
    <w:rsid w:val="00C51A69"/>
    <w:rsid w:val="00C51AD3"/>
    <w:rsid w:val="00C51C9D"/>
    <w:rsid w:val="00C51EC1"/>
    <w:rsid w:val="00C52351"/>
    <w:rsid w:val="00C5250F"/>
    <w:rsid w:val="00C5257D"/>
    <w:rsid w:val="00C5280E"/>
    <w:rsid w:val="00C528E0"/>
    <w:rsid w:val="00C52927"/>
    <w:rsid w:val="00C5298A"/>
    <w:rsid w:val="00C529A6"/>
    <w:rsid w:val="00C52AA2"/>
    <w:rsid w:val="00C52B85"/>
    <w:rsid w:val="00C52B97"/>
    <w:rsid w:val="00C52F5A"/>
    <w:rsid w:val="00C53022"/>
    <w:rsid w:val="00C53074"/>
    <w:rsid w:val="00C530BB"/>
    <w:rsid w:val="00C5313A"/>
    <w:rsid w:val="00C53253"/>
    <w:rsid w:val="00C53345"/>
    <w:rsid w:val="00C53378"/>
    <w:rsid w:val="00C534B7"/>
    <w:rsid w:val="00C5381D"/>
    <w:rsid w:val="00C539ED"/>
    <w:rsid w:val="00C53A1D"/>
    <w:rsid w:val="00C53C41"/>
    <w:rsid w:val="00C53EEA"/>
    <w:rsid w:val="00C53FFB"/>
    <w:rsid w:val="00C541CB"/>
    <w:rsid w:val="00C5441E"/>
    <w:rsid w:val="00C54437"/>
    <w:rsid w:val="00C54509"/>
    <w:rsid w:val="00C546A8"/>
    <w:rsid w:val="00C5477D"/>
    <w:rsid w:val="00C54A1B"/>
    <w:rsid w:val="00C54B31"/>
    <w:rsid w:val="00C54BC8"/>
    <w:rsid w:val="00C54D2B"/>
    <w:rsid w:val="00C55580"/>
    <w:rsid w:val="00C55804"/>
    <w:rsid w:val="00C558EC"/>
    <w:rsid w:val="00C55902"/>
    <w:rsid w:val="00C55ECC"/>
    <w:rsid w:val="00C56108"/>
    <w:rsid w:val="00C56216"/>
    <w:rsid w:val="00C5635B"/>
    <w:rsid w:val="00C563F7"/>
    <w:rsid w:val="00C5646D"/>
    <w:rsid w:val="00C564A3"/>
    <w:rsid w:val="00C56563"/>
    <w:rsid w:val="00C567C2"/>
    <w:rsid w:val="00C5688F"/>
    <w:rsid w:val="00C56E3C"/>
    <w:rsid w:val="00C57170"/>
    <w:rsid w:val="00C57247"/>
    <w:rsid w:val="00C57329"/>
    <w:rsid w:val="00C5747E"/>
    <w:rsid w:val="00C574B5"/>
    <w:rsid w:val="00C57890"/>
    <w:rsid w:val="00C57957"/>
    <w:rsid w:val="00C5795F"/>
    <w:rsid w:val="00C57BA0"/>
    <w:rsid w:val="00C57BDF"/>
    <w:rsid w:val="00C57C0E"/>
    <w:rsid w:val="00C57CDC"/>
    <w:rsid w:val="00C57CDE"/>
    <w:rsid w:val="00C57FEB"/>
    <w:rsid w:val="00C6018F"/>
    <w:rsid w:val="00C608A9"/>
    <w:rsid w:val="00C608AE"/>
    <w:rsid w:val="00C60A4D"/>
    <w:rsid w:val="00C60BB1"/>
    <w:rsid w:val="00C60C41"/>
    <w:rsid w:val="00C60CFF"/>
    <w:rsid w:val="00C61000"/>
    <w:rsid w:val="00C61377"/>
    <w:rsid w:val="00C61442"/>
    <w:rsid w:val="00C616F1"/>
    <w:rsid w:val="00C61881"/>
    <w:rsid w:val="00C61B7B"/>
    <w:rsid w:val="00C61BCB"/>
    <w:rsid w:val="00C61CE6"/>
    <w:rsid w:val="00C61DB0"/>
    <w:rsid w:val="00C62060"/>
    <w:rsid w:val="00C6209A"/>
    <w:rsid w:val="00C62211"/>
    <w:rsid w:val="00C622B1"/>
    <w:rsid w:val="00C6231A"/>
    <w:rsid w:val="00C62353"/>
    <w:rsid w:val="00C6235C"/>
    <w:rsid w:val="00C62E1C"/>
    <w:rsid w:val="00C6301F"/>
    <w:rsid w:val="00C630C8"/>
    <w:rsid w:val="00C6316C"/>
    <w:rsid w:val="00C63257"/>
    <w:rsid w:val="00C63331"/>
    <w:rsid w:val="00C6343B"/>
    <w:rsid w:val="00C638C2"/>
    <w:rsid w:val="00C63AAC"/>
    <w:rsid w:val="00C63ABC"/>
    <w:rsid w:val="00C63B43"/>
    <w:rsid w:val="00C63D29"/>
    <w:rsid w:val="00C63D37"/>
    <w:rsid w:val="00C63D85"/>
    <w:rsid w:val="00C63DD4"/>
    <w:rsid w:val="00C63E06"/>
    <w:rsid w:val="00C63EB4"/>
    <w:rsid w:val="00C6419F"/>
    <w:rsid w:val="00C643CD"/>
    <w:rsid w:val="00C646CE"/>
    <w:rsid w:val="00C6489E"/>
    <w:rsid w:val="00C64965"/>
    <w:rsid w:val="00C64B41"/>
    <w:rsid w:val="00C64D79"/>
    <w:rsid w:val="00C64DF1"/>
    <w:rsid w:val="00C64F8F"/>
    <w:rsid w:val="00C65299"/>
    <w:rsid w:val="00C65391"/>
    <w:rsid w:val="00C653FD"/>
    <w:rsid w:val="00C6558F"/>
    <w:rsid w:val="00C65605"/>
    <w:rsid w:val="00C65711"/>
    <w:rsid w:val="00C6573A"/>
    <w:rsid w:val="00C65782"/>
    <w:rsid w:val="00C65851"/>
    <w:rsid w:val="00C65A5E"/>
    <w:rsid w:val="00C65B6F"/>
    <w:rsid w:val="00C65BFD"/>
    <w:rsid w:val="00C65C02"/>
    <w:rsid w:val="00C65C2D"/>
    <w:rsid w:val="00C65C38"/>
    <w:rsid w:val="00C65EC3"/>
    <w:rsid w:val="00C65F00"/>
    <w:rsid w:val="00C6615E"/>
    <w:rsid w:val="00C662A8"/>
    <w:rsid w:val="00C66344"/>
    <w:rsid w:val="00C663B4"/>
    <w:rsid w:val="00C66685"/>
    <w:rsid w:val="00C6684F"/>
    <w:rsid w:val="00C6695A"/>
    <w:rsid w:val="00C66980"/>
    <w:rsid w:val="00C669D3"/>
    <w:rsid w:val="00C66ABC"/>
    <w:rsid w:val="00C66AF9"/>
    <w:rsid w:val="00C66BFC"/>
    <w:rsid w:val="00C66C1E"/>
    <w:rsid w:val="00C66C6D"/>
    <w:rsid w:val="00C66EE8"/>
    <w:rsid w:val="00C66FD8"/>
    <w:rsid w:val="00C66FE6"/>
    <w:rsid w:val="00C66FF6"/>
    <w:rsid w:val="00C671D2"/>
    <w:rsid w:val="00C67218"/>
    <w:rsid w:val="00C677E1"/>
    <w:rsid w:val="00C679CE"/>
    <w:rsid w:val="00C67B97"/>
    <w:rsid w:val="00C67E52"/>
    <w:rsid w:val="00C67F0D"/>
    <w:rsid w:val="00C7005A"/>
    <w:rsid w:val="00C700BE"/>
    <w:rsid w:val="00C7012D"/>
    <w:rsid w:val="00C70159"/>
    <w:rsid w:val="00C701EA"/>
    <w:rsid w:val="00C703A3"/>
    <w:rsid w:val="00C704F1"/>
    <w:rsid w:val="00C70501"/>
    <w:rsid w:val="00C708F4"/>
    <w:rsid w:val="00C70B67"/>
    <w:rsid w:val="00C70C5C"/>
    <w:rsid w:val="00C70CCC"/>
    <w:rsid w:val="00C70E17"/>
    <w:rsid w:val="00C70E2F"/>
    <w:rsid w:val="00C70E6B"/>
    <w:rsid w:val="00C70FEF"/>
    <w:rsid w:val="00C710F3"/>
    <w:rsid w:val="00C711F0"/>
    <w:rsid w:val="00C71208"/>
    <w:rsid w:val="00C713D0"/>
    <w:rsid w:val="00C71446"/>
    <w:rsid w:val="00C715C4"/>
    <w:rsid w:val="00C715F7"/>
    <w:rsid w:val="00C718A9"/>
    <w:rsid w:val="00C71945"/>
    <w:rsid w:val="00C71AC0"/>
    <w:rsid w:val="00C71CDE"/>
    <w:rsid w:val="00C71E06"/>
    <w:rsid w:val="00C71E1C"/>
    <w:rsid w:val="00C722AA"/>
    <w:rsid w:val="00C72563"/>
    <w:rsid w:val="00C727F9"/>
    <w:rsid w:val="00C7289E"/>
    <w:rsid w:val="00C72975"/>
    <w:rsid w:val="00C729F7"/>
    <w:rsid w:val="00C72E87"/>
    <w:rsid w:val="00C73074"/>
    <w:rsid w:val="00C73161"/>
    <w:rsid w:val="00C73170"/>
    <w:rsid w:val="00C738C7"/>
    <w:rsid w:val="00C739EE"/>
    <w:rsid w:val="00C73BCD"/>
    <w:rsid w:val="00C73C3B"/>
    <w:rsid w:val="00C73C44"/>
    <w:rsid w:val="00C73C9F"/>
    <w:rsid w:val="00C73CEE"/>
    <w:rsid w:val="00C73D89"/>
    <w:rsid w:val="00C74195"/>
    <w:rsid w:val="00C74437"/>
    <w:rsid w:val="00C74439"/>
    <w:rsid w:val="00C745DF"/>
    <w:rsid w:val="00C74870"/>
    <w:rsid w:val="00C74881"/>
    <w:rsid w:val="00C74940"/>
    <w:rsid w:val="00C74C1C"/>
    <w:rsid w:val="00C74D04"/>
    <w:rsid w:val="00C74D3F"/>
    <w:rsid w:val="00C751E5"/>
    <w:rsid w:val="00C75300"/>
    <w:rsid w:val="00C75800"/>
    <w:rsid w:val="00C75829"/>
    <w:rsid w:val="00C75B4D"/>
    <w:rsid w:val="00C75B9D"/>
    <w:rsid w:val="00C75C66"/>
    <w:rsid w:val="00C75E20"/>
    <w:rsid w:val="00C75E8A"/>
    <w:rsid w:val="00C75F52"/>
    <w:rsid w:val="00C75F8A"/>
    <w:rsid w:val="00C75FED"/>
    <w:rsid w:val="00C76099"/>
    <w:rsid w:val="00C7609B"/>
    <w:rsid w:val="00C76194"/>
    <w:rsid w:val="00C762A0"/>
    <w:rsid w:val="00C76542"/>
    <w:rsid w:val="00C76565"/>
    <w:rsid w:val="00C766A2"/>
    <w:rsid w:val="00C7676B"/>
    <w:rsid w:val="00C76920"/>
    <w:rsid w:val="00C769E9"/>
    <w:rsid w:val="00C76B5E"/>
    <w:rsid w:val="00C76C2B"/>
    <w:rsid w:val="00C76DEA"/>
    <w:rsid w:val="00C76EC8"/>
    <w:rsid w:val="00C77031"/>
    <w:rsid w:val="00C7724B"/>
    <w:rsid w:val="00C77256"/>
    <w:rsid w:val="00C772E9"/>
    <w:rsid w:val="00C776C3"/>
    <w:rsid w:val="00C7773A"/>
    <w:rsid w:val="00C77908"/>
    <w:rsid w:val="00C77A72"/>
    <w:rsid w:val="00C77A7C"/>
    <w:rsid w:val="00C77CBA"/>
    <w:rsid w:val="00C77E53"/>
    <w:rsid w:val="00C800FA"/>
    <w:rsid w:val="00C801DD"/>
    <w:rsid w:val="00C803AF"/>
    <w:rsid w:val="00C80594"/>
    <w:rsid w:val="00C805DC"/>
    <w:rsid w:val="00C80903"/>
    <w:rsid w:val="00C80A69"/>
    <w:rsid w:val="00C80AC3"/>
    <w:rsid w:val="00C80BF0"/>
    <w:rsid w:val="00C80E7C"/>
    <w:rsid w:val="00C80FF9"/>
    <w:rsid w:val="00C812F6"/>
    <w:rsid w:val="00C8131B"/>
    <w:rsid w:val="00C81593"/>
    <w:rsid w:val="00C81617"/>
    <w:rsid w:val="00C818FF"/>
    <w:rsid w:val="00C8190B"/>
    <w:rsid w:val="00C81A43"/>
    <w:rsid w:val="00C81CA6"/>
    <w:rsid w:val="00C81E35"/>
    <w:rsid w:val="00C81F19"/>
    <w:rsid w:val="00C82138"/>
    <w:rsid w:val="00C8213B"/>
    <w:rsid w:val="00C82149"/>
    <w:rsid w:val="00C8216E"/>
    <w:rsid w:val="00C8226F"/>
    <w:rsid w:val="00C824CB"/>
    <w:rsid w:val="00C8267F"/>
    <w:rsid w:val="00C826CD"/>
    <w:rsid w:val="00C82892"/>
    <w:rsid w:val="00C829D1"/>
    <w:rsid w:val="00C82B87"/>
    <w:rsid w:val="00C82BFB"/>
    <w:rsid w:val="00C82D35"/>
    <w:rsid w:val="00C82D5B"/>
    <w:rsid w:val="00C83102"/>
    <w:rsid w:val="00C83136"/>
    <w:rsid w:val="00C83334"/>
    <w:rsid w:val="00C83798"/>
    <w:rsid w:val="00C838C0"/>
    <w:rsid w:val="00C838DE"/>
    <w:rsid w:val="00C83C59"/>
    <w:rsid w:val="00C83E8C"/>
    <w:rsid w:val="00C83ECA"/>
    <w:rsid w:val="00C83EED"/>
    <w:rsid w:val="00C84793"/>
    <w:rsid w:val="00C849F0"/>
    <w:rsid w:val="00C84E9C"/>
    <w:rsid w:val="00C84F2A"/>
    <w:rsid w:val="00C8522E"/>
    <w:rsid w:val="00C85401"/>
    <w:rsid w:val="00C85425"/>
    <w:rsid w:val="00C855CD"/>
    <w:rsid w:val="00C856A4"/>
    <w:rsid w:val="00C858C7"/>
    <w:rsid w:val="00C859D0"/>
    <w:rsid w:val="00C85AD4"/>
    <w:rsid w:val="00C85C96"/>
    <w:rsid w:val="00C85E07"/>
    <w:rsid w:val="00C85FB0"/>
    <w:rsid w:val="00C8601B"/>
    <w:rsid w:val="00C86063"/>
    <w:rsid w:val="00C860D9"/>
    <w:rsid w:val="00C8614D"/>
    <w:rsid w:val="00C8618E"/>
    <w:rsid w:val="00C861C2"/>
    <w:rsid w:val="00C8638B"/>
    <w:rsid w:val="00C863B3"/>
    <w:rsid w:val="00C864F2"/>
    <w:rsid w:val="00C86537"/>
    <w:rsid w:val="00C865A1"/>
    <w:rsid w:val="00C868E1"/>
    <w:rsid w:val="00C869D4"/>
    <w:rsid w:val="00C86AC2"/>
    <w:rsid w:val="00C86B92"/>
    <w:rsid w:val="00C86CCC"/>
    <w:rsid w:val="00C86D6C"/>
    <w:rsid w:val="00C86E28"/>
    <w:rsid w:val="00C86EA3"/>
    <w:rsid w:val="00C8717E"/>
    <w:rsid w:val="00C87381"/>
    <w:rsid w:val="00C87971"/>
    <w:rsid w:val="00C87C5D"/>
    <w:rsid w:val="00C87CAA"/>
    <w:rsid w:val="00C87D19"/>
    <w:rsid w:val="00C87EBE"/>
    <w:rsid w:val="00C87F9A"/>
    <w:rsid w:val="00C90147"/>
    <w:rsid w:val="00C902DD"/>
    <w:rsid w:val="00C903E6"/>
    <w:rsid w:val="00C9061C"/>
    <w:rsid w:val="00C906AD"/>
    <w:rsid w:val="00C90965"/>
    <w:rsid w:val="00C90A3D"/>
    <w:rsid w:val="00C90CDF"/>
    <w:rsid w:val="00C90F65"/>
    <w:rsid w:val="00C90FEF"/>
    <w:rsid w:val="00C910CF"/>
    <w:rsid w:val="00C910FA"/>
    <w:rsid w:val="00C910FC"/>
    <w:rsid w:val="00C9115C"/>
    <w:rsid w:val="00C91429"/>
    <w:rsid w:val="00C91590"/>
    <w:rsid w:val="00C9163A"/>
    <w:rsid w:val="00C916FC"/>
    <w:rsid w:val="00C917BB"/>
    <w:rsid w:val="00C917C5"/>
    <w:rsid w:val="00C917DC"/>
    <w:rsid w:val="00C9193F"/>
    <w:rsid w:val="00C91A2E"/>
    <w:rsid w:val="00C91ABB"/>
    <w:rsid w:val="00C91CED"/>
    <w:rsid w:val="00C91D01"/>
    <w:rsid w:val="00C91E32"/>
    <w:rsid w:val="00C91E7E"/>
    <w:rsid w:val="00C91EB2"/>
    <w:rsid w:val="00C91F12"/>
    <w:rsid w:val="00C91FE8"/>
    <w:rsid w:val="00C921B7"/>
    <w:rsid w:val="00C92306"/>
    <w:rsid w:val="00C92314"/>
    <w:rsid w:val="00C925D3"/>
    <w:rsid w:val="00C927BD"/>
    <w:rsid w:val="00C927EC"/>
    <w:rsid w:val="00C92888"/>
    <w:rsid w:val="00C928B6"/>
    <w:rsid w:val="00C92B96"/>
    <w:rsid w:val="00C92D43"/>
    <w:rsid w:val="00C92FAB"/>
    <w:rsid w:val="00C93086"/>
    <w:rsid w:val="00C930F5"/>
    <w:rsid w:val="00C9313D"/>
    <w:rsid w:val="00C9316F"/>
    <w:rsid w:val="00C9328D"/>
    <w:rsid w:val="00C933B6"/>
    <w:rsid w:val="00C93581"/>
    <w:rsid w:val="00C938D3"/>
    <w:rsid w:val="00C93A37"/>
    <w:rsid w:val="00C93B72"/>
    <w:rsid w:val="00C93BA9"/>
    <w:rsid w:val="00C93BB2"/>
    <w:rsid w:val="00C93C3E"/>
    <w:rsid w:val="00C93D8D"/>
    <w:rsid w:val="00C93E72"/>
    <w:rsid w:val="00C93FBC"/>
    <w:rsid w:val="00C940B8"/>
    <w:rsid w:val="00C942CB"/>
    <w:rsid w:val="00C943B1"/>
    <w:rsid w:val="00C94787"/>
    <w:rsid w:val="00C9482C"/>
    <w:rsid w:val="00C948F4"/>
    <w:rsid w:val="00C948F7"/>
    <w:rsid w:val="00C9494C"/>
    <w:rsid w:val="00C94990"/>
    <w:rsid w:val="00C94A82"/>
    <w:rsid w:val="00C94ABD"/>
    <w:rsid w:val="00C94BBE"/>
    <w:rsid w:val="00C94D62"/>
    <w:rsid w:val="00C94EFE"/>
    <w:rsid w:val="00C9511C"/>
    <w:rsid w:val="00C9516B"/>
    <w:rsid w:val="00C9516C"/>
    <w:rsid w:val="00C95170"/>
    <w:rsid w:val="00C95235"/>
    <w:rsid w:val="00C95362"/>
    <w:rsid w:val="00C9562F"/>
    <w:rsid w:val="00C956CC"/>
    <w:rsid w:val="00C9595B"/>
    <w:rsid w:val="00C95FF5"/>
    <w:rsid w:val="00C96251"/>
    <w:rsid w:val="00C96285"/>
    <w:rsid w:val="00C967EC"/>
    <w:rsid w:val="00C96A29"/>
    <w:rsid w:val="00C96A84"/>
    <w:rsid w:val="00C96BFC"/>
    <w:rsid w:val="00C96DD4"/>
    <w:rsid w:val="00C97199"/>
    <w:rsid w:val="00C971FF"/>
    <w:rsid w:val="00C97418"/>
    <w:rsid w:val="00C97551"/>
    <w:rsid w:val="00C975C4"/>
    <w:rsid w:val="00C97730"/>
    <w:rsid w:val="00C977A7"/>
    <w:rsid w:val="00C977EF"/>
    <w:rsid w:val="00C979D4"/>
    <w:rsid w:val="00C97A9A"/>
    <w:rsid w:val="00C97B45"/>
    <w:rsid w:val="00C97B5D"/>
    <w:rsid w:val="00C97D36"/>
    <w:rsid w:val="00C97F03"/>
    <w:rsid w:val="00C97F46"/>
    <w:rsid w:val="00CA0053"/>
    <w:rsid w:val="00CA05F3"/>
    <w:rsid w:val="00CA06C8"/>
    <w:rsid w:val="00CA070E"/>
    <w:rsid w:val="00CA07BC"/>
    <w:rsid w:val="00CA07EA"/>
    <w:rsid w:val="00CA07F8"/>
    <w:rsid w:val="00CA089E"/>
    <w:rsid w:val="00CA0B82"/>
    <w:rsid w:val="00CA0B9F"/>
    <w:rsid w:val="00CA0BCD"/>
    <w:rsid w:val="00CA0C56"/>
    <w:rsid w:val="00CA0D2A"/>
    <w:rsid w:val="00CA0EF0"/>
    <w:rsid w:val="00CA10B9"/>
    <w:rsid w:val="00CA10D0"/>
    <w:rsid w:val="00CA1449"/>
    <w:rsid w:val="00CA1755"/>
    <w:rsid w:val="00CA1826"/>
    <w:rsid w:val="00CA198B"/>
    <w:rsid w:val="00CA19E4"/>
    <w:rsid w:val="00CA1A0C"/>
    <w:rsid w:val="00CA1BF0"/>
    <w:rsid w:val="00CA1E2C"/>
    <w:rsid w:val="00CA20D9"/>
    <w:rsid w:val="00CA226D"/>
    <w:rsid w:val="00CA2615"/>
    <w:rsid w:val="00CA271F"/>
    <w:rsid w:val="00CA28E4"/>
    <w:rsid w:val="00CA2B70"/>
    <w:rsid w:val="00CA2CB9"/>
    <w:rsid w:val="00CA2CD3"/>
    <w:rsid w:val="00CA2E64"/>
    <w:rsid w:val="00CA32B9"/>
    <w:rsid w:val="00CA3315"/>
    <w:rsid w:val="00CA3489"/>
    <w:rsid w:val="00CA386D"/>
    <w:rsid w:val="00CA3899"/>
    <w:rsid w:val="00CA3946"/>
    <w:rsid w:val="00CA3B3A"/>
    <w:rsid w:val="00CA3B4D"/>
    <w:rsid w:val="00CA3C39"/>
    <w:rsid w:val="00CA3EB9"/>
    <w:rsid w:val="00CA405D"/>
    <w:rsid w:val="00CA43D3"/>
    <w:rsid w:val="00CA4439"/>
    <w:rsid w:val="00CA4453"/>
    <w:rsid w:val="00CA49CA"/>
    <w:rsid w:val="00CA4B9C"/>
    <w:rsid w:val="00CA4C91"/>
    <w:rsid w:val="00CA4E2C"/>
    <w:rsid w:val="00CA4E9B"/>
    <w:rsid w:val="00CA505F"/>
    <w:rsid w:val="00CA50D5"/>
    <w:rsid w:val="00CA52EF"/>
    <w:rsid w:val="00CA531F"/>
    <w:rsid w:val="00CA5354"/>
    <w:rsid w:val="00CA5554"/>
    <w:rsid w:val="00CA558A"/>
    <w:rsid w:val="00CA56D8"/>
    <w:rsid w:val="00CA593F"/>
    <w:rsid w:val="00CA5944"/>
    <w:rsid w:val="00CA595C"/>
    <w:rsid w:val="00CA5B6A"/>
    <w:rsid w:val="00CA5C13"/>
    <w:rsid w:val="00CA5D2B"/>
    <w:rsid w:val="00CA5D3F"/>
    <w:rsid w:val="00CA5EC4"/>
    <w:rsid w:val="00CA5F3E"/>
    <w:rsid w:val="00CA6089"/>
    <w:rsid w:val="00CA61A1"/>
    <w:rsid w:val="00CA61DB"/>
    <w:rsid w:val="00CA6472"/>
    <w:rsid w:val="00CA69CB"/>
    <w:rsid w:val="00CA6A47"/>
    <w:rsid w:val="00CA6B52"/>
    <w:rsid w:val="00CA6B93"/>
    <w:rsid w:val="00CA6BB6"/>
    <w:rsid w:val="00CA6C3D"/>
    <w:rsid w:val="00CA6C4D"/>
    <w:rsid w:val="00CA6C64"/>
    <w:rsid w:val="00CA6C7C"/>
    <w:rsid w:val="00CA6CE0"/>
    <w:rsid w:val="00CA6EEA"/>
    <w:rsid w:val="00CA6FCE"/>
    <w:rsid w:val="00CA6FD6"/>
    <w:rsid w:val="00CA7101"/>
    <w:rsid w:val="00CA74B5"/>
    <w:rsid w:val="00CA7702"/>
    <w:rsid w:val="00CA7946"/>
    <w:rsid w:val="00CA7A01"/>
    <w:rsid w:val="00CA7CFD"/>
    <w:rsid w:val="00CA7D1D"/>
    <w:rsid w:val="00CA7D2B"/>
    <w:rsid w:val="00CA7D8E"/>
    <w:rsid w:val="00CA7D95"/>
    <w:rsid w:val="00CA7E1A"/>
    <w:rsid w:val="00CA7F82"/>
    <w:rsid w:val="00CA7FB7"/>
    <w:rsid w:val="00CB00EB"/>
    <w:rsid w:val="00CB0133"/>
    <w:rsid w:val="00CB0214"/>
    <w:rsid w:val="00CB023D"/>
    <w:rsid w:val="00CB028F"/>
    <w:rsid w:val="00CB0350"/>
    <w:rsid w:val="00CB040C"/>
    <w:rsid w:val="00CB0933"/>
    <w:rsid w:val="00CB0AD5"/>
    <w:rsid w:val="00CB0B4C"/>
    <w:rsid w:val="00CB0D32"/>
    <w:rsid w:val="00CB0D64"/>
    <w:rsid w:val="00CB0E22"/>
    <w:rsid w:val="00CB0ECF"/>
    <w:rsid w:val="00CB0F98"/>
    <w:rsid w:val="00CB14EF"/>
    <w:rsid w:val="00CB1A6E"/>
    <w:rsid w:val="00CB1C0D"/>
    <w:rsid w:val="00CB1DF0"/>
    <w:rsid w:val="00CB1EA8"/>
    <w:rsid w:val="00CB1EBE"/>
    <w:rsid w:val="00CB201A"/>
    <w:rsid w:val="00CB2020"/>
    <w:rsid w:val="00CB2034"/>
    <w:rsid w:val="00CB2050"/>
    <w:rsid w:val="00CB2081"/>
    <w:rsid w:val="00CB234F"/>
    <w:rsid w:val="00CB2359"/>
    <w:rsid w:val="00CB23DF"/>
    <w:rsid w:val="00CB23FF"/>
    <w:rsid w:val="00CB240F"/>
    <w:rsid w:val="00CB244C"/>
    <w:rsid w:val="00CB2555"/>
    <w:rsid w:val="00CB26B2"/>
    <w:rsid w:val="00CB270D"/>
    <w:rsid w:val="00CB278F"/>
    <w:rsid w:val="00CB27BE"/>
    <w:rsid w:val="00CB29A8"/>
    <w:rsid w:val="00CB2BC5"/>
    <w:rsid w:val="00CB2C22"/>
    <w:rsid w:val="00CB2CB5"/>
    <w:rsid w:val="00CB2D30"/>
    <w:rsid w:val="00CB2E57"/>
    <w:rsid w:val="00CB2F83"/>
    <w:rsid w:val="00CB2FBD"/>
    <w:rsid w:val="00CB38CF"/>
    <w:rsid w:val="00CB3BED"/>
    <w:rsid w:val="00CB3C30"/>
    <w:rsid w:val="00CB3E59"/>
    <w:rsid w:val="00CB3FD7"/>
    <w:rsid w:val="00CB4148"/>
    <w:rsid w:val="00CB42D5"/>
    <w:rsid w:val="00CB46C5"/>
    <w:rsid w:val="00CB48EE"/>
    <w:rsid w:val="00CB4A6B"/>
    <w:rsid w:val="00CB5140"/>
    <w:rsid w:val="00CB51F6"/>
    <w:rsid w:val="00CB530C"/>
    <w:rsid w:val="00CB5323"/>
    <w:rsid w:val="00CB54E7"/>
    <w:rsid w:val="00CB562E"/>
    <w:rsid w:val="00CB5798"/>
    <w:rsid w:val="00CB5C80"/>
    <w:rsid w:val="00CB5CAA"/>
    <w:rsid w:val="00CB5F06"/>
    <w:rsid w:val="00CB5FF9"/>
    <w:rsid w:val="00CB615B"/>
    <w:rsid w:val="00CB61CD"/>
    <w:rsid w:val="00CB640F"/>
    <w:rsid w:val="00CB661E"/>
    <w:rsid w:val="00CB6653"/>
    <w:rsid w:val="00CB683E"/>
    <w:rsid w:val="00CB69CD"/>
    <w:rsid w:val="00CB69DF"/>
    <w:rsid w:val="00CB6A15"/>
    <w:rsid w:val="00CB6A86"/>
    <w:rsid w:val="00CB6C8B"/>
    <w:rsid w:val="00CB6D9D"/>
    <w:rsid w:val="00CB6E4F"/>
    <w:rsid w:val="00CB6E8B"/>
    <w:rsid w:val="00CB6F49"/>
    <w:rsid w:val="00CB7240"/>
    <w:rsid w:val="00CB7309"/>
    <w:rsid w:val="00CB7380"/>
    <w:rsid w:val="00CB7442"/>
    <w:rsid w:val="00CB748C"/>
    <w:rsid w:val="00CB75EB"/>
    <w:rsid w:val="00CB7655"/>
    <w:rsid w:val="00CB7833"/>
    <w:rsid w:val="00CB79E4"/>
    <w:rsid w:val="00CB7BDB"/>
    <w:rsid w:val="00CB7F32"/>
    <w:rsid w:val="00CC020A"/>
    <w:rsid w:val="00CC02BF"/>
    <w:rsid w:val="00CC0438"/>
    <w:rsid w:val="00CC0515"/>
    <w:rsid w:val="00CC055A"/>
    <w:rsid w:val="00CC056C"/>
    <w:rsid w:val="00CC06C3"/>
    <w:rsid w:val="00CC0712"/>
    <w:rsid w:val="00CC0B79"/>
    <w:rsid w:val="00CC0B8D"/>
    <w:rsid w:val="00CC0C63"/>
    <w:rsid w:val="00CC0CF8"/>
    <w:rsid w:val="00CC0D4A"/>
    <w:rsid w:val="00CC0D6D"/>
    <w:rsid w:val="00CC0E63"/>
    <w:rsid w:val="00CC0F54"/>
    <w:rsid w:val="00CC0FB0"/>
    <w:rsid w:val="00CC1353"/>
    <w:rsid w:val="00CC1355"/>
    <w:rsid w:val="00CC1391"/>
    <w:rsid w:val="00CC13E5"/>
    <w:rsid w:val="00CC149A"/>
    <w:rsid w:val="00CC14B8"/>
    <w:rsid w:val="00CC15E6"/>
    <w:rsid w:val="00CC17B5"/>
    <w:rsid w:val="00CC182F"/>
    <w:rsid w:val="00CC1867"/>
    <w:rsid w:val="00CC1A22"/>
    <w:rsid w:val="00CC1A4D"/>
    <w:rsid w:val="00CC1AF5"/>
    <w:rsid w:val="00CC1B6E"/>
    <w:rsid w:val="00CC1C13"/>
    <w:rsid w:val="00CC1CD6"/>
    <w:rsid w:val="00CC20ED"/>
    <w:rsid w:val="00CC225E"/>
    <w:rsid w:val="00CC233F"/>
    <w:rsid w:val="00CC265B"/>
    <w:rsid w:val="00CC2E87"/>
    <w:rsid w:val="00CC3046"/>
    <w:rsid w:val="00CC32CC"/>
    <w:rsid w:val="00CC3378"/>
    <w:rsid w:val="00CC3383"/>
    <w:rsid w:val="00CC33DC"/>
    <w:rsid w:val="00CC351E"/>
    <w:rsid w:val="00CC3639"/>
    <w:rsid w:val="00CC3752"/>
    <w:rsid w:val="00CC3834"/>
    <w:rsid w:val="00CC3991"/>
    <w:rsid w:val="00CC39DC"/>
    <w:rsid w:val="00CC3AC7"/>
    <w:rsid w:val="00CC4056"/>
    <w:rsid w:val="00CC40A9"/>
    <w:rsid w:val="00CC4104"/>
    <w:rsid w:val="00CC4408"/>
    <w:rsid w:val="00CC45F7"/>
    <w:rsid w:val="00CC460E"/>
    <w:rsid w:val="00CC4AAA"/>
    <w:rsid w:val="00CC4AF9"/>
    <w:rsid w:val="00CC4BDF"/>
    <w:rsid w:val="00CC4EBF"/>
    <w:rsid w:val="00CC54E8"/>
    <w:rsid w:val="00CC5547"/>
    <w:rsid w:val="00CC59C5"/>
    <w:rsid w:val="00CC5AB3"/>
    <w:rsid w:val="00CC5D0E"/>
    <w:rsid w:val="00CC5DB6"/>
    <w:rsid w:val="00CC5EF9"/>
    <w:rsid w:val="00CC5F55"/>
    <w:rsid w:val="00CC6157"/>
    <w:rsid w:val="00CC6188"/>
    <w:rsid w:val="00CC634E"/>
    <w:rsid w:val="00CC65A9"/>
    <w:rsid w:val="00CC69E1"/>
    <w:rsid w:val="00CC6BB9"/>
    <w:rsid w:val="00CC6C7E"/>
    <w:rsid w:val="00CC6E78"/>
    <w:rsid w:val="00CC6E7B"/>
    <w:rsid w:val="00CC6EC5"/>
    <w:rsid w:val="00CC6F93"/>
    <w:rsid w:val="00CC7001"/>
    <w:rsid w:val="00CC7027"/>
    <w:rsid w:val="00CC70D8"/>
    <w:rsid w:val="00CC7270"/>
    <w:rsid w:val="00CC73F1"/>
    <w:rsid w:val="00CC7592"/>
    <w:rsid w:val="00CC7601"/>
    <w:rsid w:val="00CC762C"/>
    <w:rsid w:val="00CC7743"/>
    <w:rsid w:val="00CC792D"/>
    <w:rsid w:val="00CC79B5"/>
    <w:rsid w:val="00CC7A5F"/>
    <w:rsid w:val="00CC7B5D"/>
    <w:rsid w:val="00CC7C40"/>
    <w:rsid w:val="00CC7D6D"/>
    <w:rsid w:val="00CC7DDD"/>
    <w:rsid w:val="00CC7EBF"/>
    <w:rsid w:val="00CD0005"/>
    <w:rsid w:val="00CD001E"/>
    <w:rsid w:val="00CD0393"/>
    <w:rsid w:val="00CD03A7"/>
    <w:rsid w:val="00CD03C3"/>
    <w:rsid w:val="00CD0434"/>
    <w:rsid w:val="00CD054B"/>
    <w:rsid w:val="00CD07E8"/>
    <w:rsid w:val="00CD0A02"/>
    <w:rsid w:val="00CD0A94"/>
    <w:rsid w:val="00CD0CD6"/>
    <w:rsid w:val="00CD0E70"/>
    <w:rsid w:val="00CD0EA8"/>
    <w:rsid w:val="00CD1164"/>
    <w:rsid w:val="00CD1174"/>
    <w:rsid w:val="00CD1197"/>
    <w:rsid w:val="00CD1264"/>
    <w:rsid w:val="00CD1283"/>
    <w:rsid w:val="00CD1470"/>
    <w:rsid w:val="00CD159D"/>
    <w:rsid w:val="00CD17C9"/>
    <w:rsid w:val="00CD19E8"/>
    <w:rsid w:val="00CD1A36"/>
    <w:rsid w:val="00CD1AFA"/>
    <w:rsid w:val="00CD1BB8"/>
    <w:rsid w:val="00CD1BE2"/>
    <w:rsid w:val="00CD1F04"/>
    <w:rsid w:val="00CD242E"/>
    <w:rsid w:val="00CD2542"/>
    <w:rsid w:val="00CD2944"/>
    <w:rsid w:val="00CD2AD4"/>
    <w:rsid w:val="00CD2B46"/>
    <w:rsid w:val="00CD2D7F"/>
    <w:rsid w:val="00CD2D95"/>
    <w:rsid w:val="00CD2EA2"/>
    <w:rsid w:val="00CD3160"/>
    <w:rsid w:val="00CD3161"/>
    <w:rsid w:val="00CD31DB"/>
    <w:rsid w:val="00CD322A"/>
    <w:rsid w:val="00CD3312"/>
    <w:rsid w:val="00CD3463"/>
    <w:rsid w:val="00CD3499"/>
    <w:rsid w:val="00CD35BA"/>
    <w:rsid w:val="00CD36C7"/>
    <w:rsid w:val="00CD36DC"/>
    <w:rsid w:val="00CD36DE"/>
    <w:rsid w:val="00CD391A"/>
    <w:rsid w:val="00CD3A09"/>
    <w:rsid w:val="00CD3B85"/>
    <w:rsid w:val="00CD3C2F"/>
    <w:rsid w:val="00CD3C5E"/>
    <w:rsid w:val="00CD3E11"/>
    <w:rsid w:val="00CD3E27"/>
    <w:rsid w:val="00CD3E46"/>
    <w:rsid w:val="00CD4274"/>
    <w:rsid w:val="00CD4449"/>
    <w:rsid w:val="00CD4461"/>
    <w:rsid w:val="00CD4689"/>
    <w:rsid w:val="00CD46E7"/>
    <w:rsid w:val="00CD46E9"/>
    <w:rsid w:val="00CD4913"/>
    <w:rsid w:val="00CD49C1"/>
    <w:rsid w:val="00CD4ADD"/>
    <w:rsid w:val="00CD4D87"/>
    <w:rsid w:val="00CD50D9"/>
    <w:rsid w:val="00CD517F"/>
    <w:rsid w:val="00CD5290"/>
    <w:rsid w:val="00CD52FC"/>
    <w:rsid w:val="00CD5316"/>
    <w:rsid w:val="00CD5437"/>
    <w:rsid w:val="00CD5611"/>
    <w:rsid w:val="00CD583C"/>
    <w:rsid w:val="00CD585E"/>
    <w:rsid w:val="00CD594E"/>
    <w:rsid w:val="00CD59D3"/>
    <w:rsid w:val="00CD59E5"/>
    <w:rsid w:val="00CD5AF4"/>
    <w:rsid w:val="00CD5B77"/>
    <w:rsid w:val="00CD5B79"/>
    <w:rsid w:val="00CD5BEE"/>
    <w:rsid w:val="00CD5C38"/>
    <w:rsid w:val="00CD5C90"/>
    <w:rsid w:val="00CD5D92"/>
    <w:rsid w:val="00CD5FBE"/>
    <w:rsid w:val="00CD60F0"/>
    <w:rsid w:val="00CD6493"/>
    <w:rsid w:val="00CD6550"/>
    <w:rsid w:val="00CD6771"/>
    <w:rsid w:val="00CD67A1"/>
    <w:rsid w:val="00CD69D7"/>
    <w:rsid w:val="00CD6A62"/>
    <w:rsid w:val="00CD6B45"/>
    <w:rsid w:val="00CD6BBA"/>
    <w:rsid w:val="00CD6C17"/>
    <w:rsid w:val="00CD6E0A"/>
    <w:rsid w:val="00CD7557"/>
    <w:rsid w:val="00CD757C"/>
    <w:rsid w:val="00CD75B7"/>
    <w:rsid w:val="00CD782C"/>
    <w:rsid w:val="00CD7D00"/>
    <w:rsid w:val="00CD7E59"/>
    <w:rsid w:val="00CD7EBE"/>
    <w:rsid w:val="00CD7ED7"/>
    <w:rsid w:val="00CE005B"/>
    <w:rsid w:val="00CE0169"/>
    <w:rsid w:val="00CE0253"/>
    <w:rsid w:val="00CE04B4"/>
    <w:rsid w:val="00CE0510"/>
    <w:rsid w:val="00CE058F"/>
    <w:rsid w:val="00CE062F"/>
    <w:rsid w:val="00CE0802"/>
    <w:rsid w:val="00CE092F"/>
    <w:rsid w:val="00CE09BD"/>
    <w:rsid w:val="00CE0C17"/>
    <w:rsid w:val="00CE0D4C"/>
    <w:rsid w:val="00CE0F90"/>
    <w:rsid w:val="00CE1589"/>
    <w:rsid w:val="00CE1680"/>
    <w:rsid w:val="00CE16C4"/>
    <w:rsid w:val="00CE16EF"/>
    <w:rsid w:val="00CE1920"/>
    <w:rsid w:val="00CE194D"/>
    <w:rsid w:val="00CE1A25"/>
    <w:rsid w:val="00CE1B9E"/>
    <w:rsid w:val="00CE1E08"/>
    <w:rsid w:val="00CE1E22"/>
    <w:rsid w:val="00CE1E58"/>
    <w:rsid w:val="00CE1ECF"/>
    <w:rsid w:val="00CE1EE1"/>
    <w:rsid w:val="00CE21BF"/>
    <w:rsid w:val="00CE22F3"/>
    <w:rsid w:val="00CE2413"/>
    <w:rsid w:val="00CE266D"/>
    <w:rsid w:val="00CE298E"/>
    <w:rsid w:val="00CE2A96"/>
    <w:rsid w:val="00CE2C08"/>
    <w:rsid w:val="00CE2C61"/>
    <w:rsid w:val="00CE2C8B"/>
    <w:rsid w:val="00CE2D21"/>
    <w:rsid w:val="00CE2F2B"/>
    <w:rsid w:val="00CE3051"/>
    <w:rsid w:val="00CE3224"/>
    <w:rsid w:val="00CE33BE"/>
    <w:rsid w:val="00CE33D7"/>
    <w:rsid w:val="00CE3446"/>
    <w:rsid w:val="00CE354A"/>
    <w:rsid w:val="00CE3563"/>
    <w:rsid w:val="00CE362C"/>
    <w:rsid w:val="00CE3640"/>
    <w:rsid w:val="00CE364C"/>
    <w:rsid w:val="00CE3867"/>
    <w:rsid w:val="00CE386D"/>
    <w:rsid w:val="00CE3CC1"/>
    <w:rsid w:val="00CE3CD4"/>
    <w:rsid w:val="00CE3D4A"/>
    <w:rsid w:val="00CE3DB4"/>
    <w:rsid w:val="00CE3EDA"/>
    <w:rsid w:val="00CE404C"/>
    <w:rsid w:val="00CE40E8"/>
    <w:rsid w:val="00CE42FF"/>
    <w:rsid w:val="00CE4364"/>
    <w:rsid w:val="00CE449C"/>
    <w:rsid w:val="00CE458C"/>
    <w:rsid w:val="00CE46A8"/>
    <w:rsid w:val="00CE4729"/>
    <w:rsid w:val="00CE47A9"/>
    <w:rsid w:val="00CE493A"/>
    <w:rsid w:val="00CE4996"/>
    <w:rsid w:val="00CE4A66"/>
    <w:rsid w:val="00CE4BE6"/>
    <w:rsid w:val="00CE4D39"/>
    <w:rsid w:val="00CE4EE0"/>
    <w:rsid w:val="00CE4F43"/>
    <w:rsid w:val="00CE4F6F"/>
    <w:rsid w:val="00CE4F89"/>
    <w:rsid w:val="00CE51A3"/>
    <w:rsid w:val="00CE51CF"/>
    <w:rsid w:val="00CE53A4"/>
    <w:rsid w:val="00CE54F8"/>
    <w:rsid w:val="00CE5819"/>
    <w:rsid w:val="00CE58FD"/>
    <w:rsid w:val="00CE5BB9"/>
    <w:rsid w:val="00CE5D46"/>
    <w:rsid w:val="00CE5F0D"/>
    <w:rsid w:val="00CE6224"/>
    <w:rsid w:val="00CE647B"/>
    <w:rsid w:val="00CE64DC"/>
    <w:rsid w:val="00CE6730"/>
    <w:rsid w:val="00CE67A9"/>
    <w:rsid w:val="00CE6924"/>
    <w:rsid w:val="00CE6A48"/>
    <w:rsid w:val="00CE6B1F"/>
    <w:rsid w:val="00CE6BA0"/>
    <w:rsid w:val="00CE6C73"/>
    <w:rsid w:val="00CE6D48"/>
    <w:rsid w:val="00CE6DC5"/>
    <w:rsid w:val="00CE6F52"/>
    <w:rsid w:val="00CE6FB0"/>
    <w:rsid w:val="00CE702C"/>
    <w:rsid w:val="00CE76FD"/>
    <w:rsid w:val="00CE7BA3"/>
    <w:rsid w:val="00CE7FA1"/>
    <w:rsid w:val="00CF01D5"/>
    <w:rsid w:val="00CF02C0"/>
    <w:rsid w:val="00CF0388"/>
    <w:rsid w:val="00CF05A9"/>
    <w:rsid w:val="00CF0790"/>
    <w:rsid w:val="00CF0944"/>
    <w:rsid w:val="00CF0957"/>
    <w:rsid w:val="00CF09B0"/>
    <w:rsid w:val="00CF0B5A"/>
    <w:rsid w:val="00CF0CB4"/>
    <w:rsid w:val="00CF0D99"/>
    <w:rsid w:val="00CF0DB0"/>
    <w:rsid w:val="00CF0DD1"/>
    <w:rsid w:val="00CF0FD6"/>
    <w:rsid w:val="00CF104D"/>
    <w:rsid w:val="00CF1082"/>
    <w:rsid w:val="00CF117B"/>
    <w:rsid w:val="00CF1302"/>
    <w:rsid w:val="00CF13AF"/>
    <w:rsid w:val="00CF1802"/>
    <w:rsid w:val="00CF1857"/>
    <w:rsid w:val="00CF1907"/>
    <w:rsid w:val="00CF1A4A"/>
    <w:rsid w:val="00CF1C65"/>
    <w:rsid w:val="00CF1FEA"/>
    <w:rsid w:val="00CF20C8"/>
    <w:rsid w:val="00CF2343"/>
    <w:rsid w:val="00CF25CE"/>
    <w:rsid w:val="00CF2B31"/>
    <w:rsid w:val="00CF2BA0"/>
    <w:rsid w:val="00CF2D43"/>
    <w:rsid w:val="00CF2E86"/>
    <w:rsid w:val="00CF3029"/>
    <w:rsid w:val="00CF319E"/>
    <w:rsid w:val="00CF3307"/>
    <w:rsid w:val="00CF3324"/>
    <w:rsid w:val="00CF3357"/>
    <w:rsid w:val="00CF36CA"/>
    <w:rsid w:val="00CF36FC"/>
    <w:rsid w:val="00CF3D56"/>
    <w:rsid w:val="00CF3FEB"/>
    <w:rsid w:val="00CF411A"/>
    <w:rsid w:val="00CF4308"/>
    <w:rsid w:val="00CF459C"/>
    <w:rsid w:val="00CF46A7"/>
    <w:rsid w:val="00CF4A93"/>
    <w:rsid w:val="00CF4E5B"/>
    <w:rsid w:val="00CF4ECE"/>
    <w:rsid w:val="00CF5009"/>
    <w:rsid w:val="00CF5067"/>
    <w:rsid w:val="00CF5355"/>
    <w:rsid w:val="00CF538F"/>
    <w:rsid w:val="00CF54E2"/>
    <w:rsid w:val="00CF563D"/>
    <w:rsid w:val="00CF58F2"/>
    <w:rsid w:val="00CF5995"/>
    <w:rsid w:val="00CF5A87"/>
    <w:rsid w:val="00CF5AA2"/>
    <w:rsid w:val="00CF5BA6"/>
    <w:rsid w:val="00CF5ECC"/>
    <w:rsid w:val="00CF5F57"/>
    <w:rsid w:val="00CF60EA"/>
    <w:rsid w:val="00CF6160"/>
    <w:rsid w:val="00CF61D6"/>
    <w:rsid w:val="00CF6230"/>
    <w:rsid w:val="00CF6359"/>
    <w:rsid w:val="00CF6499"/>
    <w:rsid w:val="00CF66AF"/>
    <w:rsid w:val="00CF678F"/>
    <w:rsid w:val="00CF68A8"/>
    <w:rsid w:val="00CF6AE9"/>
    <w:rsid w:val="00CF6AF5"/>
    <w:rsid w:val="00CF6C07"/>
    <w:rsid w:val="00CF7104"/>
    <w:rsid w:val="00CF71A9"/>
    <w:rsid w:val="00CF7222"/>
    <w:rsid w:val="00CF73CD"/>
    <w:rsid w:val="00CF75CB"/>
    <w:rsid w:val="00CF7A31"/>
    <w:rsid w:val="00CF7CE5"/>
    <w:rsid w:val="00CF7DE8"/>
    <w:rsid w:val="00CF7E5D"/>
    <w:rsid w:val="00CF7FD4"/>
    <w:rsid w:val="00D00121"/>
    <w:rsid w:val="00D0036B"/>
    <w:rsid w:val="00D0055F"/>
    <w:rsid w:val="00D005A6"/>
    <w:rsid w:val="00D006C2"/>
    <w:rsid w:val="00D006DE"/>
    <w:rsid w:val="00D007D0"/>
    <w:rsid w:val="00D0097B"/>
    <w:rsid w:val="00D009B8"/>
    <w:rsid w:val="00D00A8D"/>
    <w:rsid w:val="00D00CE2"/>
    <w:rsid w:val="00D00D73"/>
    <w:rsid w:val="00D00F38"/>
    <w:rsid w:val="00D011A1"/>
    <w:rsid w:val="00D011AF"/>
    <w:rsid w:val="00D0121F"/>
    <w:rsid w:val="00D01378"/>
    <w:rsid w:val="00D0156E"/>
    <w:rsid w:val="00D0157E"/>
    <w:rsid w:val="00D01D21"/>
    <w:rsid w:val="00D01DB2"/>
    <w:rsid w:val="00D01E93"/>
    <w:rsid w:val="00D01F6A"/>
    <w:rsid w:val="00D0225E"/>
    <w:rsid w:val="00D0229C"/>
    <w:rsid w:val="00D0248C"/>
    <w:rsid w:val="00D025E5"/>
    <w:rsid w:val="00D025F2"/>
    <w:rsid w:val="00D02872"/>
    <w:rsid w:val="00D02873"/>
    <w:rsid w:val="00D02923"/>
    <w:rsid w:val="00D02A66"/>
    <w:rsid w:val="00D02A87"/>
    <w:rsid w:val="00D02AC1"/>
    <w:rsid w:val="00D02BE9"/>
    <w:rsid w:val="00D02C34"/>
    <w:rsid w:val="00D02D4D"/>
    <w:rsid w:val="00D02FA4"/>
    <w:rsid w:val="00D030DB"/>
    <w:rsid w:val="00D031A6"/>
    <w:rsid w:val="00D03528"/>
    <w:rsid w:val="00D03C17"/>
    <w:rsid w:val="00D03CE8"/>
    <w:rsid w:val="00D03D5B"/>
    <w:rsid w:val="00D03FB7"/>
    <w:rsid w:val="00D04186"/>
    <w:rsid w:val="00D0421D"/>
    <w:rsid w:val="00D04236"/>
    <w:rsid w:val="00D04373"/>
    <w:rsid w:val="00D043A9"/>
    <w:rsid w:val="00D045E7"/>
    <w:rsid w:val="00D04606"/>
    <w:rsid w:val="00D04651"/>
    <w:rsid w:val="00D046D7"/>
    <w:rsid w:val="00D04AD2"/>
    <w:rsid w:val="00D04BF9"/>
    <w:rsid w:val="00D04DAC"/>
    <w:rsid w:val="00D04EFB"/>
    <w:rsid w:val="00D0519F"/>
    <w:rsid w:val="00D0521A"/>
    <w:rsid w:val="00D05263"/>
    <w:rsid w:val="00D05323"/>
    <w:rsid w:val="00D05635"/>
    <w:rsid w:val="00D05767"/>
    <w:rsid w:val="00D05A82"/>
    <w:rsid w:val="00D05BBD"/>
    <w:rsid w:val="00D05C82"/>
    <w:rsid w:val="00D05CE3"/>
    <w:rsid w:val="00D06202"/>
    <w:rsid w:val="00D06240"/>
    <w:rsid w:val="00D0632F"/>
    <w:rsid w:val="00D063F8"/>
    <w:rsid w:val="00D06528"/>
    <w:rsid w:val="00D0657B"/>
    <w:rsid w:val="00D065F0"/>
    <w:rsid w:val="00D06777"/>
    <w:rsid w:val="00D0682A"/>
    <w:rsid w:val="00D0685D"/>
    <w:rsid w:val="00D06862"/>
    <w:rsid w:val="00D06982"/>
    <w:rsid w:val="00D069F5"/>
    <w:rsid w:val="00D06C13"/>
    <w:rsid w:val="00D06D13"/>
    <w:rsid w:val="00D06DC2"/>
    <w:rsid w:val="00D06EB1"/>
    <w:rsid w:val="00D06F45"/>
    <w:rsid w:val="00D0707A"/>
    <w:rsid w:val="00D07172"/>
    <w:rsid w:val="00D071C5"/>
    <w:rsid w:val="00D071D4"/>
    <w:rsid w:val="00D0728D"/>
    <w:rsid w:val="00D072CC"/>
    <w:rsid w:val="00D074BF"/>
    <w:rsid w:val="00D0769B"/>
    <w:rsid w:val="00D076E0"/>
    <w:rsid w:val="00D07735"/>
    <w:rsid w:val="00D0782B"/>
    <w:rsid w:val="00D078D3"/>
    <w:rsid w:val="00D07959"/>
    <w:rsid w:val="00D0797F"/>
    <w:rsid w:val="00D079B7"/>
    <w:rsid w:val="00D07D35"/>
    <w:rsid w:val="00D07DF9"/>
    <w:rsid w:val="00D10286"/>
    <w:rsid w:val="00D1031F"/>
    <w:rsid w:val="00D103C1"/>
    <w:rsid w:val="00D10536"/>
    <w:rsid w:val="00D10677"/>
    <w:rsid w:val="00D10775"/>
    <w:rsid w:val="00D10912"/>
    <w:rsid w:val="00D10937"/>
    <w:rsid w:val="00D10B21"/>
    <w:rsid w:val="00D10B8F"/>
    <w:rsid w:val="00D10D11"/>
    <w:rsid w:val="00D11063"/>
    <w:rsid w:val="00D1110F"/>
    <w:rsid w:val="00D11154"/>
    <w:rsid w:val="00D1124F"/>
    <w:rsid w:val="00D1130C"/>
    <w:rsid w:val="00D1141F"/>
    <w:rsid w:val="00D11558"/>
    <w:rsid w:val="00D116E4"/>
    <w:rsid w:val="00D11809"/>
    <w:rsid w:val="00D1186B"/>
    <w:rsid w:val="00D1199F"/>
    <w:rsid w:val="00D11B24"/>
    <w:rsid w:val="00D11C01"/>
    <w:rsid w:val="00D11DF2"/>
    <w:rsid w:val="00D11E21"/>
    <w:rsid w:val="00D120CF"/>
    <w:rsid w:val="00D125B6"/>
    <w:rsid w:val="00D125C5"/>
    <w:rsid w:val="00D125E1"/>
    <w:rsid w:val="00D12772"/>
    <w:rsid w:val="00D12794"/>
    <w:rsid w:val="00D1286B"/>
    <w:rsid w:val="00D12AA9"/>
    <w:rsid w:val="00D12DC8"/>
    <w:rsid w:val="00D13208"/>
    <w:rsid w:val="00D1354D"/>
    <w:rsid w:val="00D1377B"/>
    <w:rsid w:val="00D13793"/>
    <w:rsid w:val="00D1388D"/>
    <w:rsid w:val="00D138FE"/>
    <w:rsid w:val="00D13BE0"/>
    <w:rsid w:val="00D13E1E"/>
    <w:rsid w:val="00D13EDF"/>
    <w:rsid w:val="00D13F1A"/>
    <w:rsid w:val="00D1403F"/>
    <w:rsid w:val="00D14538"/>
    <w:rsid w:val="00D147AF"/>
    <w:rsid w:val="00D14AC3"/>
    <w:rsid w:val="00D14BD8"/>
    <w:rsid w:val="00D14BF2"/>
    <w:rsid w:val="00D14C96"/>
    <w:rsid w:val="00D14D95"/>
    <w:rsid w:val="00D14E01"/>
    <w:rsid w:val="00D14FC0"/>
    <w:rsid w:val="00D15058"/>
    <w:rsid w:val="00D151C4"/>
    <w:rsid w:val="00D1523B"/>
    <w:rsid w:val="00D1540F"/>
    <w:rsid w:val="00D15587"/>
    <w:rsid w:val="00D15793"/>
    <w:rsid w:val="00D15874"/>
    <w:rsid w:val="00D15963"/>
    <w:rsid w:val="00D159B7"/>
    <w:rsid w:val="00D15A31"/>
    <w:rsid w:val="00D15ABD"/>
    <w:rsid w:val="00D15F56"/>
    <w:rsid w:val="00D15FDE"/>
    <w:rsid w:val="00D161DC"/>
    <w:rsid w:val="00D1620C"/>
    <w:rsid w:val="00D16276"/>
    <w:rsid w:val="00D162EC"/>
    <w:rsid w:val="00D16353"/>
    <w:rsid w:val="00D16411"/>
    <w:rsid w:val="00D16455"/>
    <w:rsid w:val="00D1662C"/>
    <w:rsid w:val="00D16694"/>
    <w:rsid w:val="00D167C7"/>
    <w:rsid w:val="00D16894"/>
    <w:rsid w:val="00D168C5"/>
    <w:rsid w:val="00D169E1"/>
    <w:rsid w:val="00D169EE"/>
    <w:rsid w:val="00D16A5C"/>
    <w:rsid w:val="00D16A9D"/>
    <w:rsid w:val="00D16B3E"/>
    <w:rsid w:val="00D16B42"/>
    <w:rsid w:val="00D16BDB"/>
    <w:rsid w:val="00D16CA7"/>
    <w:rsid w:val="00D16E4C"/>
    <w:rsid w:val="00D16E64"/>
    <w:rsid w:val="00D17032"/>
    <w:rsid w:val="00D17040"/>
    <w:rsid w:val="00D17215"/>
    <w:rsid w:val="00D173A4"/>
    <w:rsid w:val="00D17570"/>
    <w:rsid w:val="00D178D5"/>
    <w:rsid w:val="00D17965"/>
    <w:rsid w:val="00D17AFC"/>
    <w:rsid w:val="00D17BCE"/>
    <w:rsid w:val="00D17C45"/>
    <w:rsid w:val="00D200E9"/>
    <w:rsid w:val="00D2015E"/>
    <w:rsid w:val="00D20288"/>
    <w:rsid w:val="00D202AC"/>
    <w:rsid w:val="00D203D4"/>
    <w:rsid w:val="00D2048E"/>
    <w:rsid w:val="00D20638"/>
    <w:rsid w:val="00D20771"/>
    <w:rsid w:val="00D20981"/>
    <w:rsid w:val="00D209D0"/>
    <w:rsid w:val="00D20AEB"/>
    <w:rsid w:val="00D20D56"/>
    <w:rsid w:val="00D20DEE"/>
    <w:rsid w:val="00D21003"/>
    <w:rsid w:val="00D211FA"/>
    <w:rsid w:val="00D2131D"/>
    <w:rsid w:val="00D213A6"/>
    <w:rsid w:val="00D216C5"/>
    <w:rsid w:val="00D218CD"/>
    <w:rsid w:val="00D21B11"/>
    <w:rsid w:val="00D21D43"/>
    <w:rsid w:val="00D21E06"/>
    <w:rsid w:val="00D2241B"/>
    <w:rsid w:val="00D224D9"/>
    <w:rsid w:val="00D227C7"/>
    <w:rsid w:val="00D22C11"/>
    <w:rsid w:val="00D22E67"/>
    <w:rsid w:val="00D22E87"/>
    <w:rsid w:val="00D22E93"/>
    <w:rsid w:val="00D2310F"/>
    <w:rsid w:val="00D231C6"/>
    <w:rsid w:val="00D23230"/>
    <w:rsid w:val="00D234A9"/>
    <w:rsid w:val="00D23772"/>
    <w:rsid w:val="00D23A23"/>
    <w:rsid w:val="00D23AEE"/>
    <w:rsid w:val="00D23C14"/>
    <w:rsid w:val="00D23DE0"/>
    <w:rsid w:val="00D23FCF"/>
    <w:rsid w:val="00D24179"/>
    <w:rsid w:val="00D241AA"/>
    <w:rsid w:val="00D2454D"/>
    <w:rsid w:val="00D24911"/>
    <w:rsid w:val="00D249AB"/>
    <w:rsid w:val="00D24A75"/>
    <w:rsid w:val="00D24A82"/>
    <w:rsid w:val="00D24C54"/>
    <w:rsid w:val="00D24DCD"/>
    <w:rsid w:val="00D24F83"/>
    <w:rsid w:val="00D24F8B"/>
    <w:rsid w:val="00D25185"/>
    <w:rsid w:val="00D254D9"/>
    <w:rsid w:val="00D25529"/>
    <w:rsid w:val="00D255AA"/>
    <w:rsid w:val="00D2560F"/>
    <w:rsid w:val="00D25662"/>
    <w:rsid w:val="00D258F8"/>
    <w:rsid w:val="00D25AAC"/>
    <w:rsid w:val="00D25C0B"/>
    <w:rsid w:val="00D25C54"/>
    <w:rsid w:val="00D25D4C"/>
    <w:rsid w:val="00D25FAF"/>
    <w:rsid w:val="00D2603D"/>
    <w:rsid w:val="00D260D5"/>
    <w:rsid w:val="00D26130"/>
    <w:rsid w:val="00D26263"/>
    <w:rsid w:val="00D26302"/>
    <w:rsid w:val="00D26425"/>
    <w:rsid w:val="00D26883"/>
    <w:rsid w:val="00D269BF"/>
    <w:rsid w:val="00D26AFE"/>
    <w:rsid w:val="00D26C78"/>
    <w:rsid w:val="00D26C89"/>
    <w:rsid w:val="00D26DAD"/>
    <w:rsid w:val="00D27088"/>
    <w:rsid w:val="00D270A8"/>
    <w:rsid w:val="00D27166"/>
    <w:rsid w:val="00D272F2"/>
    <w:rsid w:val="00D273C2"/>
    <w:rsid w:val="00D274CA"/>
    <w:rsid w:val="00D274F9"/>
    <w:rsid w:val="00D27669"/>
    <w:rsid w:val="00D27731"/>
    <w:rsid w:val="00D27792"/>
    <w:rsid w:val="00D27C6C"/>
    <w:rsid w:val="00D27E99"/>
    <w:rsid w:val="00D30005"/>
    <w:rsid w:val="00D301E1"/>
    <w:rsid w:val="00D30299"/>
    <w:rsid w:val="00D302AE"/>
    <w:rsid w:val="00D303F1"/>
    <w:rsid w:val="00D303FF"/>
    <w:rsid w:val="00D3058F"/>
    <w:rsid w:val="00D305B7"/>
    <w:rsid w:val="00D30735"/>
    <w:rsid w:val="00D30A0F"/>
    <w:rsid w:val="00D30B25"/>
    <w:rsid w:val="00D30B96"/>
    <w:rsid w:val="00D30CD6"/>
    <w:rsid w:val="00D30D15"/>
    <w:rsid w:val="00D30DA3"/>
    <w:rsid w:val="00D30E5F"/>
    <w:rsid w:val="00D30E83"/>
    <w:rsid w:val="00D30EAA"/>
    <w:rsid w:val="00D30ECC"/>
    <w:rsid w:val="00D31026"/>
    <w:rsid w:val="00D310CA"/>
    <w:rsid w:val="00D31173"/>
    <w:rsid w:val="00D312E3"/>
    <w:rsid w:val="00D313A9"/>
    <w:rsid w:val="00D3148B"/>
    <w:rsid w:val="00D3163E"/>
    <w:rsid w:val="00D319AC"/>
    <w:rsid w:val="00D31BD7"/>
    <w:rsid w:val="00D31C26"/>
    <w:rsid w:val="00D31CE5"/>
    <w:rsid w:val="00D31CF9"/>
    <w:rsid w:val="00D31E6B"/>
    <w:rsid w:val="00D323CB"/>
    <w:rsid w:val="00D323D3"/>
    <w:rsid w:val="00D32477"/>
    <w:rsid w:val="00D325CF"/>
    <w:rsid w:val="00D32650"/>
    <w:rsid w:val="00D326BA"/>
    <w:rsid w:val="00D327C8"/>
    <w:rsid w:val="00D3280B"/>
    <w:rsid w:val="00D32BD9"/>
    <w:rsid w:val="00D32BF8"/>
    <w:rsid w:val="00D32E34"/>
    <w:rsid w:val="00D32E79"/>
    <w:rsid w:val="00D32EC9"/>
    <w:rsid w:val="00D32F83"/>
    <w:rsid w:val="00D33030"/>
    <w:rsid w:val="00D33174"/>
    <w:rsid w:val="00D331DC"/>
    <w:rsid w:val="00D3338F"/>
    <w:rsid w:val="00D33404"/>
    <w:rsid w:val="00D3344F"/>
    <w:rsid w:val="00D33693"/>
    <w:rsid w:val="00D3375F"/>
    <w:rsid w:val="00D3380C"/>
    <w:rsid w:val="00D33929"/>
    <w:rsid w:val="00D33941"/>
    <w:rsid w:val="00D3399D"/>
    <w:rsid w:val="00D33A04"/>
    <w:rsid w:val="00D33BFA"/>
    <w:rsid w:val="00D33EC8"/>
    <w:rsid w:val="00D33EFE"/>
    <w:rsid w:val="00D33FC3"/>
    <w:rsid w:val="00D33FE1"/>
    <w:rsid w:val="00D340BA"/>
    <w:rsid w:val="00D341BF"/>
    <w:rsid w:val="00D34271"/>
    <w:rsid w:val="00D34353"/>
    <w:rsid w:val="00D3436B"/>
    <w:rsid w:val="00D3438A"/>
    <w:rsid w:val="00D34740"/>
    <w:rsid w:val="00D34782"/>
    <w:rsid w:val="00D3486E"/>
    <w:rsid w:val="00D3489A"/>
    <w:rsid w:val="00D349D9"/>
    <w:rsid w:val="00D34A0E"/>
    <w:rsid w:val="00D34A94"/>
    <w:rsid w:val="00D34B1B"/>
    <w:rsid w:val="00D34B68"/>
    <w:rsid w:val="00D34BEB"/>
    <w:rsid w:val="00D34C54"/>
    <w:rsid w:val="00D34C7E"/>
    <w:rsid w:val="00D350F6"/>
    <w:rsid w:val="00D35262"/>
    <w:rsid w:val="00D35305"/>
    <w:rsid w:val="00D35401"/>
    <w:rsid w:val="00D35465"/>
    <w:rsid w:val="00D35471"/>
    <w:rsid w:val="00D35552"/>
    <w:rsid w:val="00D35859"/>
    <w:rsid w:val="00D359C3"/>
    <w:rsid w:val="00D35B10"/>
    <w:rsid w:val="00D35FBB"/>
    <w:rsid w:val="00D35FE9"/>
    <w:rsid w:val="00D3617C"/>
    <w:rsid w:val="00D361ED"/>
    <w:rsid w:val="00D36443"/>
    <w:rsid w:val="00D36596"/>
    <w:rsid w:val="00D36781"/>
    <w:rsid w:val="00D369D1"/>
    <w:rsid w:val="00D36BBF"/>
    <w:rsid w:val="00D36BC6"/>
    <w:rsid w:val="00D36D4F"/>
    <w:rsid w:val="00D36DF3"/>
    <w:rsid w:val="00D36EC8"/>
    <w:rsid w:val="00D36F0A"/>
    <w:rsid w:val="00D371E0"/>
    <w:rsid w:val="00D37278"/>
    <w:rsid w:val="00D377DF"/>
    <w:rsid w:val="00D37854"/>
    <w:rsid w:val="00D37877"/>
    <w:rsid w:val="00D37D41"/>
    <w:rsid w:val="00D37D6F"/>
    <w:rsid w:val="00D37E86"/>
    <w:rsid w:val="00D40029"/>
    <w:rsid w:val="00D4046E"/>
    <w:rsid w:val="00D404BC"/>
    <w:rsid w:val="00D406D7"/>
    <w:rsid w:val="00D409CF"/>
    <w:rsid w:val="00D409D8"/>
    <w:rsid w:val="00D40DCE"/>
    <w:rsid w:val="00D40F4D"/>
    <w:rsid w:val="00D4120B"/>
    <w:rsid w:val="00D41468"/>
    <w:rsid w:val="00D415EA"/>
    <w:rsid w:val="00D41714"/>
    <w:rsid w:val="00D418AC"/>
    <w:rsid w:val="00D41AD2"/>
    <w:rsid w:val="00D41ADA"/>
    <w:rsid w:val="00D41B98"/>
    <w:rsid w:val="00D41CC1"/>
    <w:rsid w:val="00D41E36"/>
    <w:rsid w:val="00D41FFF"/>
    <w:rsid w:val="00D4201C"/>
    <w:rsid w:val="00D421BD"/>
    <w:rsid w:val="00D4221E"/>
    <w:rsid w:val="00D42312"/>
    <w:rsid w:val="00D42349"/>
    <w:rsid w:val="00D425BC"/>
    <w:rsid w:val="00D42611"/>
    <w:rsid w:val="00D42647"/>
    <w:rsid w:val="00D4280B"/>
    <w:rsid w:val="00D42B04"/>
    <w:rsid w:val="00D42B86"/>
    <w:rsid w:val="00D42BE4"/>
    <w:rsid w:val="00D42D06"/>
    <w:rsid w:val="00D42DF8"/>
    <w:rsid w:val="00D42F68"/>
    <w:rsid w:val="00D4319D"/>
    <w:rsid w:val="00D432EB"/>
    <w:rsid w:val="00D4346E"/>
    <w:rsid w:val="00D43525"/>
    <w:rsid w:val="00D435ED"/>
    <w:rsid w:val="00D4371B"/>
    <w:rsid w:val="00D437A2"/>
    <w:rsid w:val="00D439A9"/>
    <w:rsid w:val="00D439C3"/>
    <w:rsid w:val="00D43A1F"/>
    <w:rsid w:val="00D43A3D"/>
    <w:rsid w:val="00D43B1F"/>
    <w:rsid w:val="00D43B8C"/>
    <w:rsid w:val="00D43BFE"/>
    <w:rsid w:val="00D43CC7"/>
    <w:rsid w:val="00D43D2E"/>
    <w:rsid w:val="00D44042"/>
    <w:rsid w:val="00D4411D"/>
    <w:rsid w:val="00D44154"/>
    <w:rsid w:val="00D44338"/>
    <w:rsid w:val="00D4434B"/>
    <w:rsid w:val="00D4435D"/>
    <w:rsid w:val="00D44561"/>
    <w:rsid w:val="00D447F3"/>
    <w:rsid w:val="00D448EC"/>
    <w:rsid w:val="00D449B4"/>
    <w:rsid w:val="00D44BC9"/>
    <w:rsid w:val="00D44C5A"/>
    <w:rsid w:val="00D44C81"/>
    <w:rsid w:val="00D44CA9"/>
    <w:rsid w:val="00D44EA8"/>
    <w:rsid w:val="00D44FE3"/>
    <w:rsid w:val="00D4501D"/>
    <w:rsid w:val="00D45332"/>
    <w:rsid w:val="00D453C7"/>
    <w:rsid w:val="00D455D1"/>
    <w:rsid w:val="00D456D1"/>
    <w:rsid w:val="00D457BF"/>
    <w:rsid w:val="00D45854"/>
    <w:rsid w:val="00D45942"/>
    <w:rsid w:val="00D45970"/>
    <w:rsid w:val="00D45ADC"/>
    <w:rsid w:val="00D45BF8"/>
    <w:rsid w:val="00D45C70"/>
    <w:rsid w:val="00D45DB8"/>
    <w:rsid w:val="00D45EAA"/>
    <w:rsid w:val="00D45F01"/>
    <w:rsid w:val="00D45F69"/>
    <w:rsid w:val="00D46113"/>
    <w:rsid w:val="00D46356"/>
    <w:rsid w:val="00D463B8"/>
    <w:rsid w:val="00D464B2"/>
    <w:rsid w:val="00D4664A"/>
    <w:rsid w:val="00D466BC"/>
    <w:rsid w:val="00D46841"/>
    <w:rsid w:val="00D46B84"/>
    <w:rsid w:val="00D46D6C"/>
    <w:rsid w:val="00D46E11"/>
    <w:rsid w:val="00D46F71"/>
    <w:rsid w:val="00D470D4"/>
    <w:rsid w:val="00D47394"/>
    <w:rsid w:val="00D476E4"/>
    <w:rsid w:val="00D47A98"/>
    <w:rsid w:val="00D47B0B"/>
    <w:rsid w:val="00D47B86"/>
    <w:rsid w:val="00D47BFA"/>
    <w:rsid w:val="00D47C57"/>
    <w:rsid w:val="00D47DFD"/>
    <w:rsid w:val="00D47E7D"/>
    <w:rsid w:val="00D502AB"/>
    <w:rsid w:val="00D5059D"/>
    <w:rsid w:val="00D506B6"/>
    <w:rsid w:val="00D50714"/>
    <w:rsid w:val="00D508F5"/>
    <w:rsid w:val="00D509D1"/>
    <w:rsid w:val="00D50BEB"/>
    <w:rsid w:val="00D50CBD"/>
    <w:rsid w:val="00D50F92"/>
    <w:rsid w:val="00D50FA4"/>
    <w:rsid w:val="00D510B7"/>
    <w:rsid w:val="00D51175"/>
    <w:rsid w:val="00D5117C"/>
    <w:rsid w:val="00D511D5"/>
    <w:rsid w:val="00D51270"/>
    <w:rsid w:val="00D51304"/>
    <w:rsid w:val="00D5176D"/>
    <w:rsid w:val="00D517E4"/>
    <w:rsid w:val="00D519CA"/>
    <w:rsid w:val="00D51A9D"/>
    <w:rsid w:val="00D51B95"/>
    <w:rsid w:val="00D51BF0"/>
    <w:rsid w:val="00D51C0D"/>
    <w:rsid w:val="00D51CBC"/>
    <w:rsid w:val="00D51F1D"/>
    <w:rsid w:val="00D51F45"/>
    <w:rsid w:val="00D51FBA"/>
    <w:rsid w:val="00D5212E"/>
    <w:rsid w:val="00D521C5"/>
    <w:rsid w:val="00D523D8"/>
    <w:rsid w:val="00D5270D"/>
    <w:rsid w:val="00D52949"/>
    <w:rsid w:val="00D52CD6"/>
    <w:rsid w:val="00D52DAC"/>
    <w:rsid w:val="00D52EE4"/>
    <w:rsid w:val="00D5341E"/>
    <w:rsid w:val="00D5357E"/>
    <w:rsid w:val="00D53649"/>
    <w:rsid w:val="00D53680"/>
    <w:rsid w:val="00D5370E"/>
    <w:rsid w:val="00D539E0"/>
    <w:rsid w:val="00D53A05"/>
    <w:rsid w:val="00D53C5E"/>
    <w:rsid w:val="00D53DC7"/>
    <w:rsid w:val="00D53E11"/>
    <w:rsid w:val="00D53E5F"/>
    <w:rsid w:val="00D54040"/>
    <w:rsid w:val="00D541A4"/>
    <w:rsid w:val="00D54448"/>
    <w:rsid w:val="00D54479"/>
    <w:rsid w:val="00D54480"/>
    <w:rsid w:val="00D544A9"/>
    <w:rsid w:val="00D545D4"/>
    <w:rsid w:val="00D5473E"/>
    <w:rsid w:val="00D54789"/>
    <w:rsid w:val="00D54CA5"/>
    <w:rsid w:val="00D54DD3"/>
    <w:rsid w:val="00D54E5E"/>
    <w:rsid w:val="00D5503E"/>
    <w:rsid w:val="00D55134"/>
    <w:rsid w:val="00D552AA"/>
    <w:rsid w:val="00D555D0"/>
    <w:rsid w:val="00D5577F"/>
    <w:rsid w:val="00D55987"/>
    <w:rsid w:val="00D559CE"/>
    <w:rsid w:val="00D55CE7"/>
    <w:rsid w:val="00D5603D"/>
    <w:rsid w:val="00D560C2"/>
    <w:rsid w:val="00D5619C"/>
    <w:rsid w:val="00D561D9"/>
    <w:rsid w:val="00D562BA"/>
    <w:rsid w:val="00D56382"/>
    <w:rsid w:val="00D563FE"/>
    <w:rsid w:val="00D56424"/>
    <w:rsid w:val="00D56691"/>
    <w:rsid w:val="00D56774"/>
    <w:rsid w:val="00D5677E"/>
    <w:rsid w:val="00D567DF"/>
    <w:rsid w:val="00D5680A"/>
    <w:rsid w:val="00D56BB9"/>
    <w:rsid w:val="00D56BE3"/>
    <w:rsid w:val="00D56C7A"/>
    <w:rsid w:val="00D56D3D"/>
    <w:rsid w:val="00D56E29"/>
    <w:rsid w:val="00D57268"/>
    <w:rsid w:val="00D572DA"/>
    <w:rsid w:val="00D57496"/>
    <w:rsid w:val="00D57A69"/>
    <w:rsid w:val="00D57D58"/>
    <w:rsid w:val="00D57E00"/>
    <w:rsid w:val="00D57E7F"/>
    <w:rsid w:val="00D6015F"/>
    <w:rsid w:val="00D602D2"/>
    <w:rsid w:val="00D603B9"/>
    <w:rsid w:val="00D603D9"/>
    <w:rsid w:val="00D6044C"/>
    <w:rsid w:val="00D60559"/>
    <w:rsid w:val="00D60725"/>
    <w:rsid w:val="00D607F3"/>
    <w:rsid w:val="00D60914"/>
    <w:rsid w:val="00D60B0B"/>
    <w:rsid w:val="00D60B43"/>
    <w:rsid w:val="00D60B8B"/>
    <w:rsid w:val="00D60BDF"/>
    <w:rsid w:val="00D60C0B"/>
    <w:rsid w:val="00D60C75"/>
    <w:rsid w:val="00D60CE6"/>
    <w:rsid w:val="00D60D44"/>
    <w:rsid w:val="00D60E35"/>
    <w:rsid w:val="00D60E64"/>
    <w:rsid w:val="00D60FD0"/>
    <w:rsid w:val="00D6133F"/>
    <w:rsid w:val="00D61360"/>
    <w:rsid w:val="00D61530"/>
    <w:rsid w:val="00D6171A"/>
    <w:rsid w:val="00D61C19"/>
    <w:rsid w:val="00D61CFF"/>
    <w:rsid w:val="00D61E6D"/>
    <w:rsid w:val="00D61EAD"/>
    <w:rsid w:val="00D61F0A"/>
    <w:rsid w:val="00D61F97"/>
    <w:rsid w:val="00D6211E"/>
    <w:rsid w:val="00D62150"/>
    <w:rsid w:val="00D62293"/>
    <w:rsid w:val="00D62418"/>
    <w:rsid w:val="00D624B5"/>
    <w:rsid w:val="00D62533"/>
    <w:rsid w:val="00D62612"/>
    <w:rsid w:val="00D62694"/>
    <w:rsid w:val="00D62738"/>
    <w:rsid w:val="00D627A5"/>
    <w:rsid w:val="00D629E6"/>
    <w:rsid w:val="00D62C42"/>
    <w:rsid w:val="00D62D37"/>
    <w:rsid w:val="00D62EB2"/>
    <w:rsid w:val="00D62ECE"/>
    <w:rsid w:val="00D62F84"/>
    <w:rsid w:val="00D62FF8"/>
    <w:rsid w:val="00D63059"/>
    <w:rsid w:val="00D63150"/>
    <w:rsid w:val="00D63369"/>
    <w:rsid w:val="00D633E9"/>
    <w:rsid w:val="00D6346B"/>
    <w:rsid w:val="00D6355F"/>
    <w:rsid w:val="00D63565"/>
    <w:rsid w:val="00D63588"/>
    <w:rsid w:val="00D6361D"/>
    <w:rsid w:val="00D637E3"/>
    <w:rsid w:val="00D63889"/>
    <w:rsid w:val="00D63B25"/>
    <w:rsid w:val="00D63E89"/>
    <w:rsid w:val="00D63F8C"/>
    <w:rsid w:val="00D6427D"/>
    <w:rsid w:val="00D64378"/>
    <w:rsid w:val="00D64428"/>
    <w:rsid w:val="00D645FC"/>
    <w:rsid w:val="00D6493A"/>
    <w:rsid w:val="00D64993"/>
    <w:rsid w:val="00D64A6D"/>
    <w:rsid w:val="00D64B78"/>
    <w:rsid w:val="00D64D1E"/>
    <w:rsid w:val="00D64EB1"/>
    <w:rsid w:val="00D65046"/>
    <w:rsid w:val="00D6511E"/>
    <w:rsid w:val="00D651DA"/>
    <w:rsid w:val="00D65416"/>
    <w:rsid w:val="00D6572A"/>
    <w:rsid w:val="00D659FF"/>
    <w:rsid w:val="00D65AD4"/>
    <w:rsid w:val="00D65BA4"/>
    <w:rsid w:val="00D65EA3"/>
    <w:rsid w:val="00D65FB8"/>
    <w:rsid w:val="00D6609C"/>
    <w:rsid w:val="00D660BA"/>
    <w:rsid w:val="00D661C3"/>
    <w:rsid w:val="00D66555"/>
    <w:rsid w:val="00D6657D"/>
    <w:rsid w:val="00D66654"/>
    <w:rsid w:val="00D6670C"/>
    <w:rsid w:val="00D66840"/>
    <w:rsid w:val="00D668F9"/>
    <w:rsid w:val="00D66B23"/>
    <w:rsid w:val="00D66F14"/>
    <w:rsid w:val="00D67142"/>
    <w:rsid w:val="00D67296"/>
    <w:rsid w:val="00D672C4"/>
    <w:rsid w:val="00D6731D"/>
    <w:rsid w:val="00D67372"/>
    <w:rsid w:val="00D6769F"/>
    <w:rsid w:val="00D679F7"/>
    <w:rsid w:val="00D67B4E"/>
    <w:rsid w:val="00D67BA1"/>
    <w:rsid w:val="00D70209"/>
    <w:rsid w:val="00D7034B"/>
    <w:rsid w:val="00D70418"/>
    <w:rsid w:val="00D70480"/>
    <w:rsid w:val="00D70489"/>
    <w:rsid w:val="00D704CF"/>
    <w:rsid w:val="00D70782"/>
    <w:rsid w:val="00D707C9"/>
    <w:rsid w:val="00D7083C"/>
    <w:rsid w:val="00D70958"/>
    <w:rsid w:val="00D7099D"/>
    <w:rsid w:val="00D70A4C"/>
    <w:rsid w:val="00D70AD3"/>
    <w:rsid w:val="00D70B1D"/>
    <w:rsid w:val="00D70B9F"/>
    <w:rsid w:val="00D70C04"/>
    <w:rsid w:val="00D7108F"/>
    <w:rsid w:val="00D710BE"/>
    <w:rsid w:val="00D712CE"/>
    <w:rsid w:val="00D713DE"/>
    <w:rsid w:val="00D71408"/>
    <w:rsid w:val="00D71423"/>
    <w:rsid w:val="00D714B2"/>
    <w:rsid w:val="00D714FD"/>
    <w:rsid w:val="00D715A5"/>
    <w:rsid w:val="00D716E5"/>
    <w:rsid w:val="00D71A03"/>
    <w:rsid w:val="00D71AF1"/>
    <w:rsid w:val="00D71CE8"/>
    <w:rsid w:val="00D71CF7"/>
    <w:rsid w:val="00D71D35"/>
    <w:rsid w:val="00D71D41"/>
    <w:rsid w:val="00D71D9D"/>
    <w:rsid w:val="00D71F59"/>
    <w:rsid w:val="00D71F8A"/>
    <w:rsid w:val="00D72038"/>
    <w:rsid w:val="00D7206C"/>
    <w:rsid w:val="00D720DF"/>
    <w:rsid w:val="00D72296"/>
    <w:rsid w:val="00D72317"/>
    <w:rsid w:val="00D72591"/>
    <w:rsid w:val="00D72905"/>
    <w:rsid w:val="00D7299F"/>
    <w:rsid w:val="00D729BF"/>
    <w:rsid w:val="00D72ADD"/>
    <w:rsid w:val="00D72E59"/>
    <w:rsid w:val="00D72F2E"/>
    <w:rsid w:val="00D72F4E"/>
    <w:rsid w:val="00D7320A"/>
    <w:rsid w:val="00D7328A"/>
    <w:rsid w:val="00D732F7"/>
    <w:rsid w:val="00D7342F"/>
    <w:rsid w:val="00D73435"/>
    <w:rsid w:val="00D734AA"/>
    <w:rsid w:val="00D735D2"/>
    <w:rsid w:val="00D738E8"/>
    <w:rsid w:val="00D73905"/>
    <w:rsid w:val="00D739BE"/>
    <w:rsid w:val="00D73A0D"/>
    <w:rsid w:val="00D73BE6"/>
    <w:rsid w:val="00D73CBC"/>
    <w:rsid w:val="00D73D68"/>
    <w:rsid w:val="00D73E30"/>
    <w:rsid w:val="00D73E3E"/>
    <w:rsid w:val="00D743B3"/>
    <w:rsid w:val="00D743EB"/>
    <w:rsid w:val="00D7444F"/>
    <w:rsid w:val="00D7460B"/>
    <w:rsid w:val="00D747AB"/>
    <w:rsid w:val="00D74817"/>
    <w:rsid w:val="00D74840"/>
    <w:rsid w:val="00D748ED"/>
    <w:rsid w:val="00D749B8"/>
    <w:rsid w:val="00D74B97"/>
    <w:rsid w:val="00D751C0"/>
    <w:rsid w:val="00D75255"/>
    <w:rsid w:val="00D7536C"/>
    <w:rsid w:val="00D755A8"/>
    <w:rsid w:val="00D758B8"/>
    <w:rsid w:val="00D75945"/>
    <w:rsid w:val="00D759E1"/>
    <w:rsid w:val="00D75D61"/>
    <w:rsid w:val="00D75D76"/>
    <w:rsid w:val="00D76166"/>
    <w:rsid w:val="00D76395"/>
    <w:rsid w:val="00D76405"/>
    <w:rsid w:val="00D7659D"/>
    <w:rsid w:val="00D7660F"/>
    <w:rsid w:val="00D766AA"/>
    <w:rsid w:val="00D76718"/>
    <w:rsid w:val="00D76773"/>
    <w:rsid w:val="00D76897"/>
    <w:rsid w:val="00D7692A"/>
    <w:rsid w:val="00D76946"/>
    <w:rsid w:val="00D76A32"/>
    <w:rsid w:val="00D76BE7"/>
    <w:rsid w:val="00D76C20"/>
    <w:rsid w:val="00D76CBD"/>
    <w:rsid w:val="00D76D4A"/>
    <w:rsid w:val="00D76DA3"/>
    <w:rsid w:val="00D76DB7"/>
    <w:rsid w:val="00D76DC0"/>
    <w:rsid w:val="00D76DF1"/>
    <w:rsid w:val="00D772B5"/>
    <w:rsid w:val="00D772CF"/>
    <w:rsid w:val="00D77401"/>
    <w:rsid w:val="00D77524"/>
    <w:rsid w:val="00D7765B"/>
    <w:rsid w:val="00D7774F"/>
    <w:rsid w:val="00D777B4"/>
    <w:rsid w:val="00D77A14"/>
    <w:rsid w:val="00D77A46"/>
    <w:rsid w:val="00D77A66"/>
    <w:rsid w:val="00D77BE2"/>
    <w:rsid w:val="00D77C59"/>
    <w:rsid w:val="00D80207"/>
    <w:rsid w:val="00D802E3"/>
    <w:rsid w:val="00D8034F"/>
    <w:rsid w:val="00D808A6"/>
    <w:rsid w:val="00D80AE2"/>
    <w:rsid w:val="00D80DF4"/>
    <w:rsid w:val="00D80E43"/>
    <w:rsid w:val="00D80FFC"/>
    <w:rsid w:val="00D81138"/>
    <w:rsid w:val="00D81186"/>
    <w:rsid w:val="00D8168A"/>
    <w:rsid w:val="00D8198B"/>
    <w:rsid w:val="00D81AD6"/>
    <w:rsid w:val="00D81B0D"/>
    <w:rsid w:val="00D81DEA"/>
    <w:rsid w:val="00D82019"/>
    <w:rsid w:val="00D8203D"/>
    <w:rsid w:val="00D8223B"/>
    <w:rsid w:val="00D82361"/>
    <w:rsid w:val="00D82392"/>
    <w:rsid w:val="00D8243C"/>
    <w:rsid w:val="00D82451"/>
    <w:rsid w:val="00D8247A"/>
    <w:rsid w:val="00D824A5"/>
    <w:rsid w:val="00D8274C"/>
    <w:rsid w:val="00D827EB"/>
    <w:rsid w:val="00D8288C"/>
    <w:rsid w:val="00D82909"/>
    <w:rsid w:val="00D829E7"/>
    <w:rsid w:val="00D82A8A"/>
    <w:rsid w:val="00D82CCC"/>
    <w:rsid w:val="00D82D12"/>
    <w:rsid w:val="00D82D59"/>
    <w:rsid w:val="00D82D80"/>
    <w:rsid w:val="00D83140"/>
    <w:rsid w:val="00D83258"/>
    <w:rsid w:val="00D8328A"/>
    <w:rsid w:val="00D83543"/>
    <w:rsid w:val="00D835F5"/>
    <w:rsid w:val="00D8364E"/>
    <w:rsid w:val="00D836FA"/>
    <w:rsid w:val="00D838B5"/>
    <w:rsid w:val="00D838D3"/>
    <w:rsid w:val="00D83901"/>
    <w:rsid w:val="00D8393C"/>
    <w:rsid w:val="00D83A74"/>
    <w:rsid w:val="00D83AA0"/>
    <w:rsid w:val="00D83C06"/>
    <w:rsid w:val="00D83C42"/>
    <w:rsid w:val="00D83E67"/>
    <w:rsid w:val="00D83EE2"/>
    <w:rsid w:val="00D83F2D"/>
    <w:rsid w:val="00D83FD9"/>
    <w:rsid w:val="00D8451A"/>
    <w:rsid w:val="00D84620"/>
    <w:rsid w:val="00D846AA"/>
    <w:rsid w:val="00D846B6"/>
    <w:rsid w:val="00D846DB"/>
    <w:rsid w:val="00D847B8"/>
    <w:rsid w:val="00D84834"/>
    <w:rsid w:val="00D84845"/>
    <w:rsid w:val="00D8486D"/>
    <w:rsid w:val="00D84871"/>
    <w:rsid w:val="00D8490F"/>
    <w:rsid w:val="00D84997"/>
    <w:rsid w:val="00D84A9A"/>
    <w:rsid w:val="00D84C0F"/>
    <w:rsid w:val="00D84CA8"/>
    <w:rsid w:val="00D84DCA"/>
    <w:rsid w:val="00D84E5D"/>
    <w:rsid w:val="00D85074"/>
    <w:rsid w:val="00D85365"/>
    <w:rsid w:val="00D854E5"/>
    <w:rsid w:val="00D856FB"/>
    <w:rsid w:val="00D85870"/>
    <w:rsid w:val="00D85B88"/>
    <w:rsid w:val="00D85D14"/>
    <w:rsid w:val="00D85E36"/>
    <w:rsid w:val="00D85E3B"/>
    <w:rsid w:val="00D8607F"/>
    <w:rsid w:val="00D86397"/>
    <w:rsid w:val="00D8645F"/>
    <w:rsid w:val="00D865A6"/>
    <w:rsid w:val="00D86624"/>
    <w:rsid w:val="00D86643"/>
    <w:rsid w:val="00D8671E"/>
    <w:rsid w:val="00D8682F"/>
    <w:rsid w:val="00D868D0"/>
    <w:rsid w:val="00D8693C"/>
    <w:rsid w:val="00D869C9"/>
    <w:rsid w:val="00D869F1"/>
    <w:rsid w:val="00D86BD3"/>
    <w:rsid w:val="00D86BF7"/>
    <w:rsid w:val="00D86C77"/>
    <w:rsid w:val="00D86CAD"/>
    <w:rsid w:val="00D86DBA"/>
    <w:rsid w:val="00D8736B"/>
    <w:rsid w:val="00D8762E"/>
    <w:rsid w:val="00D87638"/>
    <w:rsid w:val="00D87660"/>
    <w:rsid w:val="00D876FD"/>
    <w:rsid w:val="00D87799"/>
    <w:rsid w:val="00D87B2D"/>
    <w:rsid w:val="00D87B7F"/>
    <w:rsid w:val="00D87D9C"/>
    <w:rsid w:val="00D87EC1"/>
    <w:rsid w:val="00D87F00"/>
    <w:rsid w:val="00D90017"/>
    <w:rsid w:val="00D900F8"/>
    <w:rsid w:val="00D9018E"/>
    <w:rsid w:val="00D90253"/>
    <w:rsid w:val="00D90580"/>
    <w:rsid w:val="00D907D2"/>
    <w:rsid w:val="00D90BA1"/>
    <w:rsid w:val="00D90CF0"/>
    <w:rsid w:val="00D90F3C"/>
    <w:rsid w:val="00D9124C"/>
    <w:rsid w:val="00D91380"/>
    <w:rsid w:val="00D91451"/>
    <w:rsid w:val="00D915FA"/>
    <w:rsid w:val="00D916D8"/>
    <w:rsid w:val="00D9185D"/>
    <w:rsid w:val="00D91DCE"/>
    <w:rsid w:val="00D91F65"/>
    <w:rsid w:val="00D92248"/>
    <w:rsid w:val="00D926BC"/>
    <w:rsid w:val="00D9272A"/>
    <w:rsid w:val="00D92832"/>
    <w:rsid w:val="00D929F0"/>
    <w:rsid w:val="00D92E7A"/>
    <w:rsid w:val="00D9309C"/>
    <w:rsid w:val="00D930C4"/>
    <w:rsid w:val="00D9317F"/>
    <w:rsid w:val="00D9324C"/>
    <w:rsid w:val="00D933CF"/>
    <w:rsid w:val="00D934D5"/>
    <w:rsid w:val="00D937A4"/>
    <w:rsid w:val="00D93A4A"/>
    <w:rsid w:val="00D93BD0"/>
    <w:rsid w:val="00D9408E"/>
    <w:rsid w:val="00D942F0"/>
    <w:rsid w:val="00D946B3"/>
    <w:rsid w:val="00D94739"/>
    <w:rsid w:val="00D94859"/>
    <w:rsid w:val="00D948E1"/>
    <w:rsid w:val="00D94AF0"/>
    <w:rsid w:val="00D94B6B"/>
    <w:rsid w:val="00D94D16"/>
    <w:rsid w:val="00D94D6E"/>
    <w:rsid w:val="00D94D94"/>
    <w:rsid w:val="00D94FD2"/>
    <w:rsid w:val="00D9501C"/>
    <w:rsid w:val="00D95267"/>
    <w:rsid w:val="00D954A4"/>
    <w:rsid w:val="00D955C0"/>
    <w:rsid w:val="00D9593E"/>
    <w:rsid w:val="00D95D5C"/>
    <w:rsid w:val="00D95EBE"/>
    <w:rsid w:val="00D95EC0"/>
    <w:rsid w:val="00D95F8F"/>
    <w:rsid w:val="00D960B7"/>
    <w:rsid w:val="00D9634D"/>
    <w:rsid w:val="00D9640F"/>
    <w:rsid w:val="00D965AD"/>
    <w:rsid w:val="00D96649"/>
    <w:rsid w:val="00D96697"/>
    <w:rsid w:val="00D96877"/>
    <w:rsid w:val="00D96A66"/>
    <w:rsid w:val="00D96EA1"/>
    <w:rsid w:val="00D96F3C"/>
    <w:rsid w:val="00D96FCC"/>
    <w:rsid w:val="00D9704B"/>
    <w:rsid w:val="00D9706D"/>
    <w:rsid w:val="00D97081"/>
    <w:rsid w:val="00D972D6"/>
    <w:rsid w:val="00D9731F"/>
    <w:rsid w:val="00D975B5"/>
    <w:rsid w:val="00D977E9"/>
    <w:rsid w:val="00D97995"/>
    <w:rsid w:val="00D97C2B"/>
    <w:rsid w:val="00D97CD9"/>
    <w:rsid w:val="00D97D10"/>
    <w:rsid w:val="00D97EA1"/>
    <w:rsid w:val="00D97EBC"/>
    <w:rsid w:val="00D97F6C"/>
    <w:rsid w:val="00DA007B"/>
    <w:rsid w:val="00DA00C2"/>
    <w:rsid w:val="00DA00E5"/>
    <w:rsid w:val="00DA0102"/>
    <w:rsid w:val="00DA01B5"/>
    <w:rsid w:val="00DA0436"/>
    <w:rsid w:val="00DA0673"/>
    <w:rsid w:val="00DA0863"/>
    <w:rsid w:val="00DA0CE4"/>
    <w:rsid w:val="00DA0FA6"/>
    <w:rsid w:val="00DA10A8"/>
    <w:rsid w:val="00DA11C1"/>
    <w:rsid w:val="00DA1293"/>
    <w:rsid w:val="00DA12E5"/>
    <w:rsid w:val="00DA1625"/>
    <w:rsid w:val="00DA16A3"/>
    <w:rsid w:val="00DA186B"/>
    <w:rsid w:val="00DA187F"/>
    <w:rsid w:val="00DA1885"/>
    <w:rsid w:val="00DA19E4"/>
    <w:rsid w:val="00DA1A85"/>
    <w:rsid w:val="00DA1CB5"/>
    <w:rsid w:val="00DA1CBA"/>
    <w:rsid w:val="00DA1E8C"/>
    <w:rsid w:val="00DA20B8"/>
    <w:rsid w:val="00DA213E"/>
    <w:rsid w:val="00DA265C"/>
    <w:rsid w:val="00DA266E"/>
    <w:rsid w:val="00DA26E8"/>
    <w:rsid w:val="00DA2724"/>
    <w:rsid w:val="00DA2749"/>
    <w:rsid w:val="00DA2836"/>
    <w:rsid w:val="00DA2845"/>
    <w:rsid w:val="00DA2949"/>
    <w:rsid w:val="00DA2AF8"/>
    <w:rsid w:val="00DA2DC3"/>
    <w:rsid w:val="00DA2F5E"/>
    <w:rsid w:val="00DA2F8C"/>
    <w:rsid w:val="00DA2FCF"/>
    <w:rsid w:val="00DA3005"/>
    <w:rsid w:val="00DA3342"/>
    <w:rsid w:val="00DA3385"/>
    <w:rsid w:val="00DA36BE"/>
    <w:rsid w:val="00DA3891"/>
    <w:rsid w:val="00DA38D3"/>
    <w:rsid w:val="00DA38FE"/>
    <w:rsid w:val="00DA3A22"/>
    <w:rsid w:val="00DA3C05"/>
    <w:rsid w:val="00DA3EBA"/>
    <w:rsid w:val="00DA409B"/>
    <w:rsid w:val="00DA4240"/>
    <w:rsid w:val="00DA43F2"/>
    <w:rsid w:val="00DA45C7"/>
    <w:rsid w:val="00DA4640"/>
    <w:rsid w:val="00DA46AF"/>
    <w:rsid w:val="00DA46E7"/>
    <w:rsid w:val="00DA49CC"/>
    <w:rsid w:val="00DA4A46"/>
    <w:rsid w:val="00DA4B76"/>
    <w:rsid w:val="00DA4C0D"/>
    <w:rsid w:val="00DA4E32"/>
    <w:rsid w:val="00DA501F"/>
    <w:rsid w:val="00DA528C"/>
    <w:rsid w:val="00DA535A"/>
    <w:rsid w:val="00DA5463"/>
    <w:rsid w:val="00DA56A3"/>
    <w:rsid w:val="00DA5764"/>
    <w:rsid w:val="00DA585D"/>
    <w:rsid w:val="00DA5972"/>
    <w:rsid w:val="00DA5BD0"/>
    <w:rsid w:val="00DA5BF6"/>
    <w:rsid w:val="00DA5CED"/>
    <w:rsid w:val="00DA5CF9"/>
    <w:rsid w:val="00DA5D9B"/>
    <w:rsid w:val="00DA60E5"/>
    <w:rsid w:val="00DA654D"/>
    <w:rsid w:val="00DA6AE7"/>
    <w:rsid w:val="00DA6B4D"/>
    <w:rsid w:val="00DA707D"/>
    <w:rsid w:val="00DA70BB"/>
    <w:rsid w:val="00DA7233"/>
    <w:rsid w:val="00DA7413"/>
    <w:rsid w:val="00DA747B"/>
    <w:rsid w:val="00DA74AC"/>
    <w:rsid w:val="00DA74FC"/>
    <w:rsid w:val="00DA756C"/>
    <w:rsid w:val="00DA75F1"/>
    <w:rsid w:val="00DA7710"/>
    <w:rsid w:val="00DA7773"/>
    <w:rsid w:val="00DA7783"/>
    <w:rsid w:val="00DA7897"/>
    <w:rsid w:val="00DA78E6"/>
    <w:rsid w:val="00DA792B"/>
    <w:rsid w:val="00DA79F0"/>
    <w:rsid w:val="00DA7AA2"/>
    <w:rsid w:val="00DA7B2C"/>
    <w:rsid w:val="00DA7BC1"/>
    <w:rsid w:val="00DA7BD5"/>
    <w:rsid w:val="00DB0027"/>
    <w:rsid w:val="00DB00E3"/>
    <w:rsid w:val="00DB019E"/>
    <w:rsid w:val="00DB0397"/>
    <w:rsid w:val="00DB050F"/>
    <w:rsid w:val="00DB0576"/>
    <w:rsid w:val="00DB06A7"/>
    <w:rsid w:val="00DB06F8"/>
    <w:rsid w:val="00DB071A"/>
    <w:rsid w:val="00DB075C"/>
    <w:rsid w:val="00DB075F"/>
    <w:rsid w:val="00DB07E4"/>
    <w:rsid w:val="00DB07F5"/>
    <w:rsid w:val="00DB086A"/>
    <w:rsid w:val="00DB0899"/>
    <w:rsid w:val="00DB093D"/>
    <w:rsid w:val="00DB09DD"/>
    <w:rsid w:val="00DB0B01"/>
    <w:rsid w:val="00DB0C10"/>
    <w:rsid w:val="00DB0D3D"/>
    <w:rsid w:val="00DB10AF"/>
    <w:rsid w:val="00DB115A"/>
    <w:rsid w:val="00DB1260"/>
    <w:rsid w:val="00DB199D"/>
    <w:rsid w:val="00DB1AC0"/>
    <w:rsid w:val="00DB1C12"/>
    <w:rsid w:val="00DB1D9F"/>
    <w:rsid w:val="00DB1DC6"/>
    <w:rsid w:val="00DB1DFB"/>
    <w:rsid w:val="00DB2189"/>
    <w:rsid w:val="00DB23AD"/>
    <w:rsid w:val="00DB2448"/>
    <w:rsid w:val="00DB259E"/>
    <w:rsid w:val="00DB25B4"/>
    <w:rsid w:val="00DB26DF"/>
    <w:rsid w:val="00DB26F3"/>
    <w:rsid w:val="00DB2787"/>
    <w:rsid w:val="00DB282F"/>
    <w:rsid w:val="00DB28C6"/>
    <w:rsid w:val="00DB29FF"/>
    <w:rsid w:val="00DB2B25"/>
    <w:rsid w:val="00DB3072"/>
    <w:rsid w:val="00DB31BC"/>
    <w:rsid w:val="00DB34FA"/>
    <w:rsid w:val="00DB350A"/>
    <w:rsid w:val="00DB3693"/>
    <w:rsid w:val="00DB3796"/>
    <w:rsid w:val="00DB386F"/>
    <w:rsid w:val="00DB389C"/>
    <w:rsid w:val="00DB3AD3"/>
    <w:rsid w:val="00DB3B3B"/>
    <w:rsid w:val="00DB3E29"/>
    <w:rsid w:val="00DB3E55"/>
    <w:rsid w:val="00DB3EF4"/>
    <w:rsid w:val="00DB3F45"/>
    <w:rsid w:val="00DB4023"/>
    <w:rsid w:val="00DB40B3"/>
    <w:rsid w:val="00DB421A"/>
    <w:rsid w:val="00DB42B9"/>
    <w:rsid w:val="00DB42E8"/>
    <w:rsid w:val="00DB446F"/>
    <w:rsid w:val="00DB448B"/>
    <w:rsid w:val="00DB45B5"/>
    <w:rsid w:val="00DB4752"/>
    <w:rsid w:val="00DB47F8"/>
    <w:rsid w:val="00DB48DF"/>
    <w:rsid w:val="00DB4C2C"/>
    <w:rsid w:val="00DB4EE9"/>
    <w:rsid w:val="00DB4F3B"/>
    <w:rsid w:val="00DB50CE"/>
    <w:rsid w:val="00DB5201"/>
    <w:rsid w:val="00DB52A0"/>
    <w:rsid w:val="00DB5377"/>
    <w:rsid w:val="00DB5515"/>
    <w:rsid w:val="00DB553B"/>
    <w:rsid w:val="00DB55C6"/>
    <w:rsid w:val="00DB56F9"/>
    <w:rsid w:val="00DB572B"/>
    <w:rsid w:val="00DB5891"/>
    <w:rsid w:val="00DB5B87"/>
    <w:rsid w:val="00DB5DDC"/>
    <w:rsid w:val="00DB6301"/>
    <w:rsid w:val="00DB639D"/>
    <w:rsid w:val="00DB6445"/>
    <w:rsid w:val="00DB6462"/>
    <w:rsid w:val="00DB6545"/>
    <w:rsid w:val="00DB656E"/>
    <w:rsid w:val="00DB66CB"/>
    <w:rsid w:val="00DB6722"/>
    <w:rsid w:val="00DB6742"/>
    <w:rsid w:val="00DB67E6"/>
    <w:rsid w:val="00DB67FB"/>
    <w:rsid w:val="00DB68D4"/>
    <w:rsid w:val="00DB68E4"/>
    <w:rsid w:val="00DB68F7"/>
    <w:rsid w:val="00DB6919"/>
    <w:rsid w:val="00DB6A3A"/>
    <w:rsid w:val="00DB6B02"/>
    <w:rsid w:val="00DB6B0A"/>
    <w:rsid w:val="00DB6BCB"/>
    <w:rsid w:val="00DB6D36"/>
    <w:rsid w:val="00DB6F1E"/>
    <w:rsid w:val="00DB6FB2"/>
    <w:rsid w:val="00DB7140"/>
    <w:rsid w:val="00DB719E"/>
    <w:rsid w:val="00DB723F"/>
    <w:rsid w:val="00DB7260"/>
    <w:rsid w:val="00DB72BF"/>
    <w:rsid w:val="00DB7651"/>
    <w:rsid w:val="00DB76AA"/>
    <w:rsid w:val="00DB7937"/>
    <w:rsid w:val="00DB79AE"/>
    <w:rsid w:val="00DB7BA0"/>
    <w:rsid w:val="00DB7BE3"/>
    <w:rsid w:val="00DB7C6A"/>
    <w:rsid w:val="00DB7DF1"/>
    <w:rsid w:val="00DC0097"/>
    <w:rsid w:val="00DC038C"/>
    <w:rsid w:val="00DC03FA"/>
    <w:rsid w:val="00DC04E1"/>
    <w:rsid w:val="00DC0568"/>
    <w:rsid w:val="00DC0634"/>
    <w:rsid w:val="00DC06AD"/>
    <w:rsid w:val="00DC07FA"/>
    <w:rsid w:val="00DC09D6"/>
    <w:rsid w:val="00DC0A5C"/>
    <w:rsid w:val="00DC0D04"/>
    <w:rsid w:val="00DC0DF8"/>
    <w:rsid w:val="00DC0F00"/>
    <w:rsid w:val="00DC1006"/>
    <w:rsid w:val="00DC117A"/>
    <w:rsid w:val="00DC1201"/>
    <w:rsid w:val="00DC13AB"/>
    <w:rsid w:val="00DC1613"/>
    <w:rsid w:val="00DC199D"/>
    <w:rsid w:val="00DC1AB3"/>
    <w:rsid w:val="00DC1B06"/>
    <w:rsid w:val="00DC1B49"/>
    <w:rsid w:val="00DC1B65"/>
    <w:rsid w:val="00DC1B95"/>
    <w:rsid w:val="00DC1E7F"/>
    <w:rsid w:val="00DC1F6A"/>
    <w:rsid w:val="00DC1FE7"/>
    <w:rsid w:val="00DC2068"/>
    <w:rsid w:val="00DC2123"/>
    <w:rsid w:val="00DC216B"/>
    <w:rsid w:val="00DC2370"/>
    <w:rsid w:val="00DC248E"/>
    <w:rsid w:val="00DC25ED"/>
    <w:rsid w:val="00DC2613"/>
    <w:rsid w:val="00DC27CB"/>
    <w:rsid w:val="00DC2F73"/>
    <w:rsid w:val="00DC3142"/>
    <w:rsid w:val="00DC318F"/>
    <w:rsid w:val="00DC323A"/>
    <w:rsid w:val="00DC341E"/>
    <w:rsid w:val="00DC3476"/>
    <w:rsid w:val="00DC3683"/>
    <w:rsid w:val="00DC39F3"/>
    <w:rsid w:val="00DC3B1C"/>
    <w:rsid w:val="00DC3BF4"/>
    <w:rsid w:val="00DC3CDE"/>
    <w:rsid w:val="00DC3DE3"/>
    <w:rsid w:val="00DC3F66"/>
    <w:rsid w:val="00DC3FA0"/>
    <w:rsid w:val="00DC4046"/>
    <w:rsid w:val="00DC458D"/>
    <w:rsid w:val="00DC4963"/>
    <w:rsid w:val="00DC49D4"/>
    <w:rsid w:val="00DC49F6"/>
    <w:rsid w:val="00DC4BD2"/>
    <w:rsid w:val="00DC4D8C"/>
    <w:rsid w:val="00DC4DAE"/>
    <w:rsid w:val="00DC4E45"/>
    <w:rsid w:val="00DC50ED"/>
    <w:rsid w:val="00DC51CF"/>
    <w:rsid w:val="00DC53AF"/>
    <w:rsid w:val="00DC581B"/>
    <w:rsid w:val="00DC581D"/>
    <w:rsid w:val="00DC5913"/>
    <w:rsid w:val="00DC59AC"/>
    <w:rsid w:val="00DC5AB3"/>
    <w:rsid w:val="00DC5E8B"/>
    <w:rsid w:val="00DC62B6"/>
    <w:rsid w:val="00DC65FC"/>
    <w:rsid w:val="00DC6750"/>
    <w:rsid w:val="00DC6753"/>
    <w:rsid w:val="00DC6806"/>
    <w:rsid w:val="00DC6B63"/>
    <w:rsid w:val="00DC6DD9"/>
    <w:rsid w:val="00DC6FB3"/>
    <w:rsid w:val="00DC71BE"/>
    <w:rsid w:val="00DC73A3"/>
    <w:rsid w:val="00DC73D2"/>
    <w:rsid w:val="00DC73E9"/>
    <w:rsid w:val="00DC73F7"/>
    <w:rsid w:val="00DC7453"/>
    <w:rsid w:val="00DC74F7"/>
    <w:rsid w:val="00DC77A6"/>
    <w:rsid w:val="00DC792D"/>
    <w:rsid w:val="00DC794B"/>
    <w:rsid w:val="00DC7ADE"/>
    <w:rsid w:val="00DC7B29"/>
    <w:rsid w:val="00DC7CD8"/>
    <w:rsid w:val="00DC7F63"/>
    <w:rsid w:val="00DD0140"/>
    <w:rsid w:val="00DD0168"/>
    <w:rsid w:val="00DD0188"/>
    <w:rsid w:val="00DD01A3"/>
    <w:rsid w:val="00DD067C"/>
    <w:rsid w:val="00DD071C"/>
    <w:rsid w:val="00DD0885"/>
    <w:rsid w:val="00DD08A0"/>
    <w:rsid w:val="00DD08C3"/>
    <w:rsid w:val="00DD094A"/>
    <w:rsid w:val="00DD09EE"/>
    <w:rsid w:val="00DD0A62"/>
    <w:rsid w:val="00DD0C1E"/>
    <w:rsid w:val="00DD0D0D"/>
    <w:rsid w:val="00DD0D8D"/>
    <w:rsid w:val="00DD11BE"/>
    <w:rsid w:val="00DD139F"/>
    <w:rsid w:val="00DD1524"/>
    <w:rsid w:val="00DD157E"/>
    <w:rsid w:val="00DD175C"/>
    <w:rsid w:val="00DD1B9F"/>
    <w:rsid w:val="00DD1CF6"/>
    <w:rsid w:val="00DD1D92"/>
    <w:rsid w:val="00DD1F30"/>
    <w:rsid w:val="00DD23F2"/>
    <w:rsid w:val="00DD244E"/>
    <w:rsid w:val="00DD259F"/>
    <w:rsid w:val="00DD25F5"/>
    <w:rsid w:val="00DD276D"/>
    <w:rsid w:val="00DD276E"/>
    <w:rsid w:val="00DD2826"/>
    <w:rsid w:val="00DD2A24"/>
    <w:rsid w:val="00DD2A40"/>
    <w:rsid w:val="00DD2B94"/>
    <w:rsid w:val="00DD2BC4"/>
    <w:rsid w:val="00DD2BEC"/>
    <w:rsid w:val="00DD2C85"/>
    <w:rsid w:val="00DD2F79"/>
    <w:rsid w:val="00DD30B7"/>
    <w:rsid w:val="00DD3130"/>
    <w:rsid w:val="00DD315D"/>
    <w:rsid w:val="00DD316B"/>
    <w:rsid w:val="00DD322E"/>
    <w:rsid w:val="00DD3506"/>
    <w:rsid w:val="00DD3544"/>
    <w:rsid w:val="00DD35EF"/>
    <w:rsid w:val="00DD3611"/>
    <w:rsid w:val="00DD37DC"/>
    <w:rsid w:val="00DD3894"/>
    <w:rsid w:val="00DD39F6"/>
    <w:rsid w:val="00DD3AFB"/>
    <w:rsid w:val="00DD3D50"/>
    <w:rsid w:val="00DD3DFE"/>
    <w:rsid w:val="00DD3F32"/>
    <w:rsid w:val="00DD3FDE"/>
    <w:rsid w:val="00DD419A"/>
    <w:rsid w:val="00DD4276"/>
    <w:rsid w:val="00DD451C"/>
    <w:rsid w:val="00DD458D"/>
    <w:rsid w:val="00DD45AE"/>
    <w:rsid w:val="00DD45F7"/>
    <w:rsid w:val="00DD4626"/>
    <w:rsid w:val="00DD4855"/>
    <w:rsid w:val="00DD4A46"/>
    <w:rsid w:val="00DD4AFA"/>
    <w:rsid w:val="00DD4B69"/>
    <w:rsid w:val="00DD4B80"/>
    <w:rsid w:val="00DD4BA9"/>
    <w:rsid w:val="00DD4C45"/>
    <w:rsid w:val="00DD4D7F"/>
    <w:rsid w:val="00DD4E40"/>
    <w:rsid w:val="00DD4E7E"/>
    <w:rsid w:val="00DD4EEF"/>
    <w:rsid w:val="00DD50B6"/>
    <w:rsid w:val="00DD5233"/>
    <w:rsid w:val="00DD544B"/>
    <w:rsid w:val="00DD5550"/>
    <w:rsid w:val="00DD558A"/>
    <w:rsid w:val="00DD5A06"/>
    <w:rsid w:val="00DD5A91"/>
    <w:rsid w:val="00DD5B18"/>
    <w:rsid w:val="00DD5C0C"/>
    <w:rsid w:val="00DD5CB5"/>
    <w:rsid w:val="00DD5D50"/>
    <w:rsid w:val="00DD5DD6"/>
    <w:rsid w:val="00DD5E64"/>
    <w:rsid w:val="00DD62F2"/>
    <w:rsid w:val="00DD6492"/>
    <w:rsid w:val="00DD658C"/>
    <w:rsid w:val="00DD689E"/>
    <w:rsid w:val="00DD6B14"/>
    <w:rsid w:val="00DD6BCF"/>
    <w:rsid w:val="00DD6CF2"/>
    <w:rsid w:val="00DD6D55"/>
    <w:rsid w:val="00DD6F57"/>
    <w:rsid w:val="00DD708D"/>
    <w:rsid w:val="00DD709C"/>
    <w:rsid w:val="00DD70C1"/>
    <w:rsid w:val="00DD70CC"/>
    <w:rsid w:val="00DD7149"/>
    <w:rsid w:val="00DD71F0"/>
    <w:rsid w:val="00DD7214"/>
    <w:rsid w:val="00DD735F"/>
    <w:rsid w:val="00DD7410"/>
    <w:rsid w:val="00DD751A"/>
    <w:rsid w:val="00DD79F0"/>
    <w:rsid w:val="00DD7E6F"/>
    <w:rsid w:val="00DE00B1"/>
    <w:rsid w:val="00DE0892"/>
    <w:rsid w:val="00DE08CC"/>
    <w:rsid w:val="00DE0A85"/>
    <w:rsid w:val="00DE0A9C"/>
    <w:rsid w:val="00DE0AAF"/>
    <w:rsid w:val="00DE0AD2"/>
    <w:rsid w:val="00DE0B58"/>
    <w:rsid w:val="00DE0E80"/>
    <w:rsid w:val="00DE103E"/>
    <w:rsid w:val="00DE123E"/>
    <w:rsid w:val="00DE14F2"/>
    <w:rsid w:val="00DE1C23"/>
    <w:rsid w:val="00DE1D20"/>
    <w:rsid w:val="00DE1F04"/>
    <w:rsid w:val="00DE2134"/>
    <w:rsid w:val="00DE223B"/>
    <w:rsid w:val="00DE22CC"/>
    <w:rsid w:val="00DE236E"/>
    <w:rsid w:val="00DE2392"/>
    <w:rsid w:val="00DE24BB"/>
    <w:rsid w:val="00DE2641"/>
    <w:rsid w:val="00DE2662"/>
    <w:rsid w:val="00DE28A7"/>
    <w:rsid w:val="00DE2977"/>
    <w:rsid w:val="00DE29C8"/>
    <w:rsid w:val="00DE2ACC"/>
    <w:rsid w:val="00DE2BEA"/>
    <w:rsid w:val="00DE2E2F"/>
    <w:rsid w:val="00DE2E5E"/>
    <w:rsid w:val="00DE2F27"/>
    <w:rsid w:val="00DE301F"/>
    <w:rsid w:val="00DE353D"/>
    <w:rsid w:val="00DE35ED"/>
    <w:rsid w:val="00DE371C"/>
    <w:rsid w:val="00DE3763"/>
    <w:rsid w:val="00DE3768"/>
    <w:rsid w:val="00DE3869"/>
    <w:rsid w:val="00DE39FC"/>
    <w:rsid w:val="00DE3A92"/>
    <w:rsid w:val="00DE3B91"/>
    <w:rsid w:val="00DE3D6A"/>
    <w:rsid w:val="00DE3E1D"/>
    <w:rsid w:val="00DE3E6E"/>
    <w:rsid w:val="00DE409C"/>
    <w:rsid w:val="00DE428C"/>
    <w:rsid w:val="00DE4332"/>
    <w:rsid w:val="00DE442D"/>
    <w:rsid w:val="00DE4492"/>
    <w:rsid w:val="00DE4CBE"/>
    <w:rsid w:val="00DE4CFA"/>
    <w:rsid w:val="00DE4E50"/>
    <w:rsid w:val="00DE5191"/>
    <w:rsid w:val="00DE51A2"/>
    <w:rsid w:val="00DE5332"/>
    <w:rsid w:val="00DE535A"/>
    <w:rsid w:val="00DE536A"/>
    <w:rsid w:val="00DE5411"/>
    <w:rsid w:val="00DE5703"/>
    <w:rsid w:val="00DE578D"/>
    <w:rsid w:val="00DE5A02"/>
    <w:rsid w:val="00DE5C8C"/>
    <w:rsid w:val="00DE5EA1"/>
    <w:rsid w:val="00DE5F2A"/>
    <w:rsid w:val="00DE6004"/>
    <w:rsid w:val="00DE602A"/>
    <w:rsid w:val="00DE6042"/>
    <w:rsid w:val="00DE60B9"/>
    <w:rsid w:val="00DE60BA"/>
    <w:rsid w:val="00DE63F7"/>
    <w:rsid w:val="00DE6713"/>
    <w:rsid w:val="00DE6737"/>
    <w:rsid w:val="00DE6984"/>
    <w:rsid w:val="00DE6996"/>
    <w:rsid w:val="00DE6D59"/>
    <w:rsid w:val="00DE6E4C"/>
    <w:rsid w:val="00DE6EBE"/>
    <w:rsid w:val="00DE6F86"/>
    <w:rsid w:val="00DE6FF0"/>
    <w:rsid w:val="00DE707D"/>
    <w:rsid w:val="00DE7538"/>
    <w:rsid w:val="00DE759F"/>
    <w:rsid w:val="00DE75F8"/>
    <w:rsid w:val="00DE7603"/>
    <w:rsid w:val="00DE7754"/>
    <w:rsid w:val="00DE785E"/>
    <w:rsid w:val="00DE7992"/>
    <w:rsid w:val="00DE7B5F"/>
    <w:rsid w:val="00DE7B7E"/>
    <w:rsid w:val="00DE7C24"/>
    <w:rsid w:val="00DE7DE0"/>
    <w:rsid w:val="00DE7F06"/>
    <w:rsid w:val="00DF00A7"/>
    <w:rsid w:val="00DF02BE"/>
    <w:rsid w:val="00DF02D5"/>
    <w:rsid w:val="00DF02FE"/>
    <w:rsid w:val="00DF049F"/>
    <w:rsid w:val="00DF05DA"/>
    <w:rsid w:val="00DF068F"/>
    <w:rsid w:val="00DF06A4"/>
    <w:rsid w:val="00DF0761"/>
    <w:rsid w:val="00DF076C"/>
    <w:rsid w:val="00DF09A1"/>
    <w:rsid w:val="00DF0B8C"/>
    <w:rsid w:val="00DF0DC9"/>
    <w:rsid w:val="00DF0DCB"/>
    <w:rsid w:val="00DF0DDA"/>
    <w:rsid w:val="00DF0F80"/>
    <w:rsid w:val="00DF10BF"/>
    <w:rsid w:val="00DF11AA"/>
    <w:rsid w:val="00DF14DD"/>
    <w:rsid w:val="00DF1519"/>
    <w:rsid w:val="00DF1604"/>
    <w:rsid w:val="00DF16AA"/>
    <w:rsid w:val="00DF1744"/>
    <w:rsid w:val="00DF1820"/>
    <w:rsid w:val="00DF1BE4"/>
    <w:rsid w:val="00DF1F1F"/>
    <w:rsid w:val="00DF2091"/>
    <w:rsid w:val="00DF21D9"/>
    <w:rsid w:val="00DF2302"/>
    <w:rsid w:val="00DF24DC"/>
    <w:rsid w:val="00DF27E2"/>
    <w:rsid w:val="00DF29FD"/>
    <w:rsid w:val="00DF2A6F"/>
    <w:rsid w:val="00DF2F5C"/>
    <w:rsid w:val="00DF3046"/>
    <w:rsid w:val="00DF31A8"/>
    <w:rsid w:val="00DF3205"/>
    <w:rsid w:val="00DF35DC"/>
    <w:rsid w:val="00DF3600"/>
    <w:rsid w:val="00DF379F"/>
    <w:rsid w:val="00DF37DB"/>
    <w:rsid w:val="00DF38DC"/>
    <w:rsid w:val="00DF3A07"/>
    <w:rsid w:val="00DF3BA5"/>
    <w:rsid w:val="00DF4094"/>
    <w:rsid w:val="00DF40B0"/>
    <w:rsid w:val="00DF4174"/>
    <w:rsid w:val="00DF442E"/>
    <w:rsid w:val="00DF4443"/>
    <w:rsid w:val="00DF4636"/>
    <w:rsid w:val="00DF4741"/>
    <w:rsid w:val="00DF474A"/>
    <w:rsid w:val="00DF479A"/>
    <w:rsid w:val="00DF47F9"/>
    <w:rsid w:val="00DF480D"/>
    <w:rsid w:val="00DF48B6"/>
    <w:rsid w:val="00DF4B2B"/>
    <w:rsid w:val="00DF4DF0"/>
    <w:rsid w:val="00DF4EEA"/>
    <w:rsid w:val="00DF4F69"/>
    <w:rsid w:val="00DF4FA6"/>
    <w:rsid w:val="00DF500A"/>
    <w:rsid w:val="00DF5094"/>
    <w:rsid w:val="00DF5272"/>
    <w:rsid w:val="00DF529E"/>
    <w:rsid w:val="00DF52A6"/>
    <w:rsid w:val="00DF5754"/>
    <w:rsid w:val="00DF59F4"/>
    <w:rsid w:val="00DF5A1C"/>
    <w:rsid w:val="00DF5F71"/>
    <w:rsid w:val="00DF6141"/>
    <w:rsid w:val="00DF61CC"/>
    <w:rsid w:val="00DF626B"/>
    <w:rsid w:val="00DF660B"/>
    <w:rsid w:val="00DF6683"/>
    <w:rsid w:val="00DF66EE"/>
    <w:rsid w:val="00DF69EE"/>
    <w:rsid w:val="00DF6B80"/>
    <w:rsid w:val="00DF6C93"/>
    <w:rsid w:val="00DF6D0A"/>
    <w:rsid w:val="00DF6D4D"/>
    <w:rsid w:val="00DF6FC8"/>
    <w:rsid w:val="00DF7080"/>
    <w:rsid w:val="00DF7133"/>
    <w:rsid w:val="00DF7285"/>
    <w:rsid w:val="00DF7388"/>
    <w:rsid w:val="00DF7434"/>
    <w:rsid w:val="00DF74BB"/>
    <w:rsid w:val="00DF77A1"/>
    <w:rsid w:val="00DF7B07"/>
    <w:rsid w:val="00DF7C2F"/>
    <w:rsid w:val="00DF7C95"/>
    <w:rsid w:val="00DF7D57"/>
    <w:rsid w:val="00DF7DED"/>
    <w:rsid w:val="00DF7EA8"/>
    <w:rsid w:val="00DF7F48"/>
    <w:rsid w:val="00E000D2"/>
    <w:rsid w:val="00E00183"/>
    <w:rsid w:val="00E0018F"/>
    <w:rsid w:val="00E003F0"/>
    <w:rsid w:val="00E004D2"/>
    <w:rsid w:val="00E00569"/>
    <w:rsid w:val="00E0065E"/>
    <w:rsid w:val="00E00747"/>
    <w:rsid w:val="00E0078A"/>
    <w:rsid w:val="00E0084E"/>
    <w:rsid w:val="00E00917"/>
    <w:rsid w:val="00E00932"/>
    <w:rsid w:val="00E0098C"/>
    <w:rsid w:val="00E00CCC"/>
    <w:rsid w:val="00E00D9F"/>
    <w:rsid w:val="00E00DFF"/>
    <w:rsid w:val="00E00E8E"/>
    <w:rsid w:val="00E011F4"/>
    <w:rsid w:val="00E0124E"/>
    <w:rsid w:val="00E018A3"/>
    <w:rsid w:val="00E01DA1"/>
    <w:rsid w:val="00E01DBA"/>
    <w:rsid w:val="00E01DDC"/>
    <w:rsid w:val="00E01E62"/>
    <w:rsid w:val="00E02256"/>
    <w:rsid w:val="00E0241E"/>
    <w:rsid w:val="00E02433"/>
    <w:rsid w:val="00E0255F"/>
    <w:rsid w:val="00E0260D"/>
    <w:rsid w:val="00E027BC"/>
    <w:rsid w:val="00E02815"/>
    <w:rsid w:val="00E02B14"/>
    <w:rsid w:val="00E02FB9"/>
    <w:rsid w:val="00E0324D"/>
    <w:rsid w:val="00E03461"/>
    <w:rsid w:val="00E034D8"/>
    <w:rsid w:val="00E0368C"/>
    <w:rsid w:val="00E036FB"/>
    <w:rsid w:val="00E037E5"/>
    <w:rsid w:val="00E03918"/>
    <w:rsid w:val="00E039F4"/>
    <w:rsid w:val="00E03A27"/>
    <w:rsid w:val="00E03C42"/>
    <w:rsid w:val="00E03C54"/>
    <w:rsid w:val="00E03CD5"/>
    <w:rsid w:val="00E03EF2"/>
    <w:rsid w:val="00E04069"/>
    <w:rsid w:val="00E040BE"/>
    <w:rsid w:val="00E04475"/>
    <w:rsid w:val="00E044D5"/>
    <w:rsid w:val="00E04649"/>
    <w:rsid w:val="00E0464C"/>
    <w:rsid w:val="00E0466A"/>
    <w:rsid w:val="00E0473A"/>
    <w:rsid w:val="00E04AB4"/>
    <w:rsid w:val="00E04AF6"/>
    <w:rsid w:val="00E04B87"/>
    <w:rsid w:val="00E04DCF"/>
    <w:rsid w:val="00E04F31"/>
    <w:rsid w:val="00E05050"/>
    <w:rsid w:val="00E050A0"/>
    <w:rsid w:val="00E051EA"/>
    <w:rsid w:val="00E05231"/>
    <w:rsid w:val="00E053A2"/>
    <w:rsid w:val="00E05535"/>
    <w:rsid w:val="00E055B2"/>
    <w:rsid w:val="00E056A5"/>
    <w:rsid w:val="00E0574E"/>
    <w:rsid w:val="00E0576C"/>
    <w:rsid w:val="00E057E9"/>
    <w:rsid w:val="00E057FC"/>
    <w:rsid w:val="00E05930"/>
    <w:rsid w:val="00E05961"/>
    <w:rsid w:val="00E059D0"/>
    <w:rsid w:val="00E05C37"/>
    <w:rsid w:val="00E05C62"/>
    <w:rsid w:val="00E05E8C"/>
    <w:rsid w:val="00E05EAD"/>
    <w:rsid w:val="00E05F0B"/>
    <w:rsid w:val="00E0613A"/>
    <w:rsid w:val="00E06177"/>
    <w:rsid w:val="00E06451"/>
    <w:rsid w:val="00E064B8"/>
    <w:rsid w:val="00E065D6"/>
    <w:rsid w:val="00E066F8"/>
    <w:rsid w:val="00E06783"/>
    <w:rsid w:val="00E0683C"/>
    <w:rsid w:val="00E06947"/>
    <w:rsid w:val="00E06948"/>
    <w:rsid w:val="00E0699A"/>
    <w:rsid w:val="00E069F5"/>
    <w:rsid w:val="00E06B48"/>
    <w:rsid w:val="00E06BC8"/>
    <w:rsid w:val="00E06E2E"/>
    <w:rsid w:val="00E07024"/>
    <w:rsid w:val="00E0713F"/>
    <w:rsid w:val="00E071BA"/>
    <w:rsid w:val="00E073F5"/>
    <w:rsid w:val="00E074C5"/>
    <w:rsid w:val="00E076BD"/>
    <w:rsid w:val="00E07829"/>
    <w:rsid w:val="00E07833"/>
    <w:rsid w:val="00E07964"/>
    <w:rsid w:val="00E079F7"/>
    <w:rsid w:val="00E07A01"/>
    <w:rsid w:val="00E07B41"/>
    <w:rsid w:val="00E07C36"/>
    <w:rsid w:val="00E07E97"/>
    <w:rsid w:val="00E07E9A"/>
    <w:rsid w:val="00E07EC4"/>
    <w:rsid w:val="00E10119"/>
    <w:rsid w:val="00E10173"/>
    <w:rsid w:val="00E10240"/>
    <w:rsid w:val="00E103E0"/>
    <w:rsid w:val="00E1049C"/>
    <w:rsid w:val="00E104FB"/>
    <w:rsid w:val="00E1051C"/>
    <w:rsid w:val="00E106FC"/>
    <w:rsid w:val="00E107DC"/>
    <w:rsid w:val="00E1086F"/>
    <w:rsid w:val="00E108A4"/>
    <w:rsid w:val="00E1094E"/>
    <w:rsid w:val="00E10A1E"/>
    <w:rsid w:val="00E10A96"/>
    <w:rsid w:val="00E10AA2"/>
    <w:rsid w:val="00E10BB4"/>
    <w:rsid w:val="00E10BEE"/>
    <w:rsid w:val="00E10E4E"/>
    <w:rsid w:val="00E10F38"/>
    <w:rsid w:val="00E111EF"/>
    <w:rsid w:val="00E11820"/>
    <w:rsid w:val="00E119ED"/>
    <w:rsid w:val="00E119F7"/>
    <w:rsid w:val="00E11B2C"/>
    <w:rsid w:val="00E11B35"/>
    <w:rsid w:val="00E11D8C"/>
    <w:rsid w:val="00E11E24"/>
    <w:rsid w:val="00E11F11"/>
    <w:rsid w:val="00E11F27"/>
    <w:rsid w:val="00E1244D"/>
    <w:rsid w:val="00E1246B"/>
    <w:rsid w:val="00E124D9"/>
    <w:rsid w:val="00E12539"/>
    <w:rsid w:val="00E12564"/>
    <w:rsid w:val="00E12620"/>
    <w:rsid w:val="00E12633"/>
    <w:rsid w:val="00E127DF"/>
    <w:rsid w:val="00E129AA"/>
    <w:rsid w:val="00E12B55"/>
    <w:rsid w:val="00E12C54"/>
    <w:rsid w:val="00E12D5E"/>
    <w:rsid w:val="00E12DFF"/>
    <w:rsid w:val="00E12E36"/>
    <w:rsid w:val="00E1349D"/>
    <w:rsid w:val="00E13512"/>
    <w:rsid w:val="00E13570"/>
    <w:rsid w:val="00E137AE"/>
    <w:rsid w:val="00E13873"/>
    <w:rsid w:val="00E13884"/>
    <w:rsid w:val="00E13B47"/>
    <w:rsid w:val="00E13C94"/>
    <w:rsid w:val="00E13D24"/>
    <w:rsid w:val="00E13D44"/>
    <w:rsid w:val="00E14046"/>
    <w:rsid w:val="00E1409B"/>
    <w:rsid w:val="00E140CD"/>
    <w:rsid w:val="00E1426C"/>
    <w:rsid w:val="00E14290"/>
    <w:rsid w:val="00E1443F"/>
    <w:rsid w:val="00E144EF"/>
    <w:rsid w:val="00E146F4"/>
    <w:rsid w:val="00E14A9B"/>
    <w:rsid w:val="00E14ACD"/>
    <w:rsid w:val="00E14B2D"/>
    <w:rsid w:val="00E14C9B"/>
    <w:rsid w:val="00E14CCA"/>
    <w:rsid w:val="00E14CFB"/>
    <w:rsid w:val="00E14D0D"/>
    <w:rsid w:val="00E1539A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5F31"/>
    <w:rsid w:val="00E1608D"/>
    <w:rsid w:val="00E160D2"/>
    <w:rsid w:val="00E16170"/>
    <w:rsid w:val="00E1645D"/>
    <w:rsid w:val="00E16551"/>
    <w:rsid w:val="00E16583"/>
    <w:rsid w:val="00E16604"/>
    <w:rsid w:val="00E16740"/>
    <w:rsid w:val="00E16759"/>
    <w:rsid w:val="00E1680D"/>
    <w:rsid w:val="00E16932"/>
    <w:rsid w:val="00E16957"/>
    <w:rsid w:val="00E16BA5"/>
    <w:rsid w:val="00E16BE8"/>
    <w:rsid w:val="00E16D7F"/>
    <w:rsid w:val="00E16DF8"/>
    <w:rsid w:val="00E16E2A"/>
    <w:rsid w:val="00E16E69"/>
    <w:rsid w:val="00E16EF1"/>
    <w:rsid w:val="00E16FE8"/>
    <w:rsid w:val="00E170AD"/>
    <w:rsid w:val="00E170E1"/>
    <w:rsid w:val="00E1751A"/>
    <w:rsid w:val="00E175FC"/>
    <w:rsid w:val="00E17706"/>
    <w:rsid w:val="00E17710"/>
    <w:rsid w:val="00E177C2"/>
    <w:rsid w:val="00E17A3D"/>
    <w:rsid w:val="00E17CC7"/>
    <w:rsid w:val="00E17D3C"/>
    <w:rsid w:val="00E17E6D"/>
    <w:rsid w:val="00E2004B"/>
    <w:rsid w:val="00E20359"/>
    <w:rsid w:val="00E205B7"/>
    <w:rsid w:val="00E2093C"/>
    <w:rsid w:val="00E2096A"/>
    <w:rsid w:val="00E2099B"/>
    <w:rsid w:val="00E20BD4"/>
    <w:rsid w:val="00E20C22"/>
    <w:rsid w:val="00E20CCB"/>
    <w:rsid w:val="00E21140"/>
    <w:rsid w:val="00E21297"/>
    <w:rsid w:val="00E21476"/>
    <w:rsid w:val="00E2161C"/>
    <w:rsid w:val="00E21881"/>
    <w:rsid w:val="00E21A89"/>
    <w:rsid w:val="00E21AA5"/>
    <w:rsid w:val="00E21B45"/>
    <w:rsid w:val="00E21B4F"/>
    <w:rsid w:val="00E21BEC"/>
    <w:rsid w:val="00E21E1C"/>
    <w:rsid w:val="00E21ECB"/>
    <w:rsid w:val="00E21ECD"/>
    <w:rsid w:val="00E221F4"/>
    <w:rsid w:val="00E222F2"/>
    <w:rsid w:val="00E22390"/>
    <w:rsid w:val="00E22432"/>
    <w:rsid w:val="00E2249B"/>
    <w:rsid w:val="00E224AF"/>
    <w:rsid w:val="00E227B6"/>
    <w:rsid w:val="00E227C7"/>
    <w:rsid w:val="00E22878"/>
    <w:rsid w:val="00E228D1"/>
    <w:rsid w:val="00E229E1"/>
    <w:rsid w:val="00E22D29"/>
    <w:rsid w:val="00E22DBC"/>
    <w:rsid w:val="00E22DDA"/>
    <w:rsid w:val="00E22DE9"/>
    <w:rsid w:val="00E22FBB"/>
    <w:rsid w:val="00E23097"/>
    <w:rsid w:val="00E231D5"/>
    <w:rsid w:val="00E231E5"/>
    <w:rsid w:val="00E2331B"/>
    <w:rsid w:val="00E2336E"/>
    <w:rsid w:val="00E23677"/>
    <w:rsid w:val="00E236BD"/>
    <w:rsid w:val="00E23841"/>
    <w:rsid w:val="00E238E7"/>
    <w:rsid w:val="00E23ABB"/>
    <w:rsid w:val="00E23B41"/>
    <w:rsid w:val="00E23CC4"/>
    <w:rsid w:val="00E23D75"/>
    <w:rsid w:val="00E23F16"/>
    <w:rsid w:val="00E240F5"/>
    <w:rsid w:val="00E2410C"/>
    <w:rsid w:val="00E241D1"/>
    <w:rsid w:val="00E24456"/>
    <w:rsid w:val="00E245B4"/>
    <w:rsid w:val="00E247B8"/>
    <w:rsid w:val="00E2494D"/>
    <w:rsid w:val="00E24963"/>
    <w:rsid w:val="00E24A89"/>
    <w:rsid w:val="00E24C50"/>
    <w:rsid w:val="00E24C60"/>
    <w:rsid w:val="00E24D58"/>
    <w:rsid w:val="00E24DF6"/>
    <w:rsid w:val="00E251A3"/>
    <w:rsid w:val="00E251EB"/>
    <w:rsid w:val="00E25428"/>
    <w:rsid w:val="00E25838"/>
    <w:rsid w:val="00E2596B"/>
    <w:rsid w:val="00E25B21"/>
    <w:rsid w:val="00E25F59"/>
    <w:rsid w:val="00E2600F"/>
    <w:rsid w:val="00E2609E"/>
    <w:rsid w:val="00E260C4"/>
    <w:rsid w:val="00E2621A"/>
    <w:rsid w:val="00E262A6"/>
    <w:rsid w:val="00E26411"/>
    <w:rsid w:val="00E26900"/>
    <w:rsid w:val="00E269DB"/>
    <w:rsid w:val="00E26AE5"/>
    <w:rsid w:val="00E26BF4"/>
    <w:rsid w:val="00E26CF8"/>
    <w:rsid w:val="00E26D72"/>
    <w:rsid w:val="00E26E2D"/>
    <w:rsid w:val="00E2700B"/>
    <w:rsid w:val="00E270CE"/>
    <w:rsid w:val="00E270E1"/>
    <w:rsid w:val="00E27109"/>
    <w:rsid w:val="00E271F3"/>
    <w:rsid w:val="00E271FF"/>
    <w:rsid w:val="00E27257"/>
    <w:rsid w:val="00E272CD"/>
    <w:rsid w:val="00E273C4"/>
    <w:rsid w:val="00E273F6"/>
    <w:rsid w:val="00E27415"/>
    <w:rsid w:val="00E2759C"/>
    <w:rsid w:val="00E27614"/>
    <w:rsid w:val="00E2778E"/>
    <w:rsid w:val="00E27D69"/>
    <w:rsid w:val="00E30026"/>
    <w:rsid w:val="00E300D4"/>
    <w:rsid w:val="00E30261"/>
    <w:rsid w:val="00E305EC"/>
    <w:rsid w:val="00E306FD"/>
    <w:rsid w:val="00E3078D"/>
    <w:rsid w:val="00E30796"/>
    <w:rsid w:val="00E30CD4"/>
    <w:rsid w:val="00E30D20"/>
    <w:rsid w:val="00E30D67"/>
    <w:rsid w:val="00E30E48"/>
    <w:rsid w:val="00E30F10"/>
    <w:rsid w:val="00E30FCC"/>
    <w:rsid w:val="00E313F1"/>
    <w:rsid w:val="00E3157A"/>
    <w:rsid w:val="00E31849"/>
    <w:rsid w:val="00E318AD"/>
    <w:rsid w:val="00E31B42"/>
    <w:rsid w:val="00E31B54"/>
    <w:rsid w:val="00E31B65"/>
    <w:rsid w:val="00E31C2D"/>
    <w:rsid w:val="00E31C9E"/>
    <w:rsid w:val="00E31CA7"/>
    <w:rsid w:val="00E31D0F"/>
    <w:rsid w:val="00E320E5"/>
    <w:rsid w:val="00E32136"/>
    <w:rsid w:val="00E3243B"/>
    <w:rsid w:val="00E327A6"/>
    <w:rsid w:val="00E32889"/>
    <w:rsid w:val="00E32909"/>
    <w:rsid w:val="00E32913"/>
    <w:rsid w:val="00E32B31"/>
    <w:rsid w:val="00E32C28"/>
    <w:rsid w:val="00E32C75"/>
    <w:rsid w:val="00E32C78"/>
    <w:rsid w:val="00E32CAE"/>
    <w:rsid w:val="00E32D2E"/>
    <w:rsid w:val="00E32D4F"/>
    <w:rsid w:val="00E32EA4"/>
    <w:rsid w:val="00E3311B"/>
    <w:rsid w:val="00E3316E"/>
    <w:rsid w:val="00E331F4"/>
    <w:rsid w:val="00E333C8"/>
    <w:rsid w:val="00E334DF"/>
    <w:rsid w:val="00E33655"/>
    <w:rsid w:val="00E33750"/>
    <w:rsid w:val="00E33826"/>
    <w:rsid w:val="00E338E3"/>
    <w:rsid w:val="00E3391F"/>
    <w:rsid w:val="00E339DF"/>
    <w:rsid w:val="00E33A69"/>
    <w:rsid w:val="00E33BBC"/>
    <w:rsid w:val="00E33C8D"/>
    <w:rsid w:val="00E33D99"/>
    <w:rsid w:val="00E33F2D"/>
    <w:rsid w:val="00E33F38"/>
    <w:rsid w:val="00E33FD9"/>
    <w:rsid w:val="00E34232"/>
    <w:rsid w:val="00E34253"/>
    <w:rsid w:val="00E3446B"/>
    <w:rsid w:val="00E344DA"/>
    <w:rsid w:val="00E346C5"/>
    <w:rsid w:val="00E348BF"/>
    <w:rsid w:val="00E349C2"/>
    <w:rsid w:val="00E34A02"/>
    <w:rsid w:val="00E34B7E"/>
    <w:rsid w:val="00E34C6B"/>
    <w:rsid w:val="00E34C98"/>
    <w:rsid w:val="00E34D0B"/>
    <w:rsid w:val="00E34E14"/>
    <w:rsid w:val="00E34E26"/>
    <w:rsid w:val="00E34EB6"/>
    <w:rsid w:val="00E350A5"/>
    <w:rsid w:val="00E353EA"/>
    <w:rsid w:val="00E3553D"/>
    <w:rsid w:val="00E35587"/>
    <w:rsid w:val="00E3564C"/>
    <w:rsid w:val="00E356D8"/>
    <w:rsid w:val="00E35ADC"/>
    <w:rsid w:val="00E35F62"/>
    <w:rsid w:val="00E360F1"/>
    <w:rsid w:val="00E36219"/>
    <w:rsid w:val="00E36279"/>
    <w:rsid w:val="00E36485"/>
    <w:rsid w:val="00E365B5"/>
    <w:rsid w:val="00E3679C"/>
    <w:rsid w:val="00E367A7"/>
    <w:rsid w:val="00E367C4"/>
    <w:rsid w:val="00E36A24"/>
    <w:rsid w:val="00E36A72"/>
    <w:rsid w:val="00E36D0B"/>
    <w:rsid w:val="00E36D81"/>
    <w:rsid w:val="00E36F01"/>
    <w:rsid w:val="00E36F33"/>
    <w:rsid w:val="00E36F4F"/>
    <w:rsid w:val="00E36FEC"/>
    <w:rsid w:val="00E370C1"/>
    <w:rsid w:val="00E37352"/>
    <w:rsid w:val="00E37517"/>
    <w:rsid w:val="00E3751E"/>
    <w:rsid w:val="00E37543"/>
    <w:rsid w:val="00E37567"/>
    <w:rsid w:val="00E37586"/>
    <w:rsid w:val="00E376FC"/>
    <w:rsid w:val="00E378B6"/>
    <w:rsid w:val="00E37952"/>
    <w:rsid w:val="00E37C37"/>
    <w:rsid w:val="00E37D73"/>
    <w:rsid w:val="00E37E99"/>
    <w:rsid w:val="00E37EA2"/>
    <w:rsid w:val="00E40190"/>
    <w:rsid w:val="00E401D9"/>
    <w:rsid w:val="00E402F5"/>
    <w:rsid w:val="00E403C9"/>
    <w:rsid w:val="00E404F8"/>
    <w:rsid w:val="00E4050E"/>
    <w:rsid w:val="00E40628"/>
    <w:rsid w:val="00E40687"/>
    <w:rsid w:val="00E407DC"/>
    <w:rsid w:val="00E40A46"/>
    <w:rsid w:val="00E40C63"/>
    <w:rsid w:val="00E40D1D"/>
    <w:rsid w:val="00E40D62"/>
    <w:rsid w:val="00E40D99"/>
    <w:rsid w:val="00E40E42"/>
    <w:rsid w:val="00E4104E"/>
    <w:rsid w:val="00E41296"/>
    <w:rsid w:val="00E412C9"/>
    <w:rsid w:val="00E41357"/>
    <w:rsid w:val="00E414A5"/>
    <w:rsid w:val="00E414FF"/>
    <w:rsid w:val="00E41965"/>
    <w:rsid w:val="00E41BDC"/>
    <w:rsid w:val="00E41D62"/>
    <w:rsid w:val="00E42068"/>
    <w:rsid w:val="00E428C5"/>
    <w:rsid w:val="00E428E4"/>
    <w:rsid w:val="00E42A13"/>
    <w:rsid w:val="00E42A49"/>
    <w:rsid w:val="00E42A54"/>
    <w:rsid w:val="00E42A77"/>
    <w:rsid w:val="00E42B85"/>
    <w:rsid w:val="00E42C30"/>
    <w:rsid w:val="00E42D35"/>
    <w:rsid w:val="00E42DA1"/>
    <w:rsid w:val="00E42DC4"/>
    <w:rsid w:val="00E4327E"/>
    <w:rsid w:val="00E43506"/>
    <w:rsid w:val="00E43553"/>
    <w:rsid w:val="00E43605"/>
    <w:rsid w:val="00E4367C"/>
    <w:rsid w:val="00E43716"/>
    <w:rsid w:val="00E43928"/>
    <w:rsid w:val="00E43962"/>
    <w:rsid w:val="00E4397D"/>
    <w:rsid w:val="00E43B22"/>
    <w:rsid w:val="00E43CB6"/>
    <w:rsid w:val="00E43CD7"/>
    <w:rsid w:val="00E440A8"/>
    <w:rsid w:val="00E4443F"/>
    <w:rsid w:val="00E447EC"/>
    <w:rsid w:val="00E4495B"/>
    <w:rsid w:val="00E44987"/>
    <w:rsid w:val="00E449B0"/>
    <w:rsid w:val="00E44A01"/>
    <w:rsid w:val="00E44A92"/>
    <w:rsid w:val="00E44BE3"/>
    <w:rsid w:val="00E44C13"/>
    <w:rsid w:val="00E44CE0"/>
    <w:rsid w:val="00E44CF5"/>
    <w:rsid w:val="00E44D31"/>
    <w:rsid w:val="00E44E93"/>
    <w:rsid w:val="00E44F11"/>
    <w:rsid w:val="00E45233"/>
    <w:rsid w:val="00E45341"/>
    <w:rsid w:val="00E455B6"/>
    <w:rsid w:val="00E456D2"/>
    <w:rsid w:val="00E4580D"/>
    <w:rsid w:val="00E4597D"/>
    <w:rsid w:val="00E45A30"/>
    <w:rsid w:val="00E45A4E"/>
    <w:rsid w:val="00E45B24"/>
    <w:rsid w:val="00E45F8E"/>
    <w:rsid w:val="00E4602F"/>
    <w:rsid w:val="00E460CB"/>
    <w:rsid w:val="00E460D3"/>
    <w:rsid w:val="00E46160"/>
    <w:rsid w:val="00E4624E"/>
    <w:rsid w:val="00E46542"/>
    <w:rsid w:val="00E465FB"/>
    <w:rsid w:val="00E4660E"/>
    <w:rsid w:val="00E46965"/>
    <w:rsid w:val="00E46998"/>
    <w:rsid w:val="00E46C0C"/>
    <w:rsid w:val="00E46E44"/>
    <w:rsid w:val="00E471E3"/>
    <w:rsid w:val="00E47290"/>
    <w:rsid w:val="00E47400"/>
    <w:rsid w:val="00E47554"/>
    <w:rsid w:val="00E47680"/>
    <w:rsid w:val="00E478C8"/>
    <w:rsid w:val="00E478D2"/>
    <w:rsid w:val="00E478F1"/>
    <w:rsid w:val="00E47928"/>
    <w:rsid w:val="00E479D1"/>
    <w:rsid w:val="00E47AE4"/>
    <w:rsid w:val="00E47BE8"/>
    <w:rsid w:val="00E47C17"/>
    <w:rsid w:val="00E47EFE"/>
    <w:rsid w:val="00E5009F"/>
    <w:rsid w:val="00E5010E"/>
    <w:rsid w:val="00E5018E"/>
    <w:rsid w:val="00E5027A"/>
    <w:rsid w:val="00E5035B"/>
    <w:rsid w:val="00E5041F"/>
    <w:rsid w:val="00E50736"/>
    <w:rsid w:val="00E50A0C"/>
    <w:rsid w:val="00E50A2A"/>
    <w:rsid w:val="00E50C14"/>
    <w:rsid w:val="00E50C47"/>
    <w:rsid w:val="00E50CDD"/>
    <w:rsid w:val="00E5103F"/>
    <w:rsid w:val="00E510A4"/>
    <w:rsid w:val="00E510E4"/>
    <w:rsid w:val="00E51292"/>
    <w:rsid w:val="00E513E9"/>
    <w:rsid w:val="00E515B9"/>
    <w:rsid w:val="00E5162C"/>
    <w:rsid w:val="00E518C0"/>
    <w:rsid w:val="00E51A39"/>
    <w:rsid w:val="00E51BF9"/>
    <w:rsid w:val="00E51CBA"/>
    <w:rsid w:val="00E51E63"/>
    <w:rsid w:val="00E51EE6"/>
    <w:rsid w:val="00E51F06"/>
    <w:rsid w:val="00E5220A"/>
    <w:rsid w:val="00E5254B"/>
    <w:rsid w:val="00E52573"/>
    <w:rsid w:val="00E52924"/>
    <w:rsid w:val="00E52AAD"/>
    <w:rsid w:val="00E52E77"/>
    <w:rsid w:val="00E52F74"/>
    <w:rsid w:val="00E52FA7"/>
    <w:rsid w:val="00E52FE3"/>
    <w:rsid w:val="00E532EE"/>
    <w:rsid w:val="00E53401"/>
    <w:rsid w:val="00E53416"/>
    <w:rsid w:val="00E534A3"/>
    <w:rsid w:val="00E53858"/>
    <w:rsid w:val="00E538AF"/>
    <w:rsid w:val="00E53AB6"/>
    <w:rsid w:val="00E53AD5"/>
    <w:rsid w:val="00E53CDE"/>
    <w:rsid w:val="00E53D2F"/>
    <w:rsid w:val="00E53EFD"/>
    <w:rsid w:val="00E53FD5"/>
    <w:rsid w:val="00E54161"/>
    <w:rsid w:val="00E542AC"/>
    <w:rsid w:val="00E54341"/>
    <w:rsid w:val="00E54604"/>
    <w:rsid w:val="00E54AD7"/>
    <w:rsid w:val="00E54D0B"/>
    <w:rsid w:val="00E54D2D"/>
    <w:rsid w:val="00E54D60"/>
    <w:rsid w:val="00E54DD4"/>
    <w:rsid w:val="00E54F22"/>
    <w:rsid w:val="00E5562B"/>
    <w:rsid w:val="00E55687"/>
    <w:rsid w:val="00E55885"/>
    <w:rsid w:val="00E55996"/>
    <w:rsid w:val="00E55B39"/>
    <w:rsid w:val="00E55B98"/>
    <w:rsid w:val="00E55BC2"/>
    <w:rsid w:val="00E55C00"/>
    <w:rsid w:val="00E55C07"/>
    <w:rsid w:val="00E55CC6"/>
    <w:rsid w:val="00E55DFF"/>
    <w:rsid w:val="00E55EC2"/>
    <w:rsid w:val="00E55FEF"/>
    <w:rsid w:val="00E55FF6"/>
    <w:rsid w:val="00E56027"/>
    <w:rsid w:val="00E56308"/>
    <w:rsid w:val="00E56416"/>
    <w:rsid w:val="00E5648E"/>
    <w:rsid w:val="00E5653E"/>
    <w:rsid w:val="00E565B6"/>
    <w:rsid w:val="00E565F4"/>
    <w:rsid w:val="00E56694"/>
    <w:rsid w:val="00E567D0"/>
    <w:rsid w:val="00E567F0"/>
    <w:rsid w:val="00E56810"/>
    <w:rsid w:val="00E56842"/>
    <w:rsid w:val="00E56A3F"/>
    <w:rsid w:val="00E56A88"/>
    <w:rsid w:val="00E56AB6"/>
    <w:rsid w:val="00E56B6D"/>
    <w:rsid w:val="00E56C62"/>
    <w:rsid w:val="00E56DF6"/>
    <w:rsid w:val="00E56FF0"/>
    <w:rsid w:val="00E57133"/>
    <w:rsid w:val="00E5748D"/>
    <w:rsid w:val="00E57804"/>
    <w:rsid w:val="00E57CFF"/>
    <w:rsid w:val="00E57EC5"/>
    <w:rsid w:val="00E57F72"/>
    <w:rsid w:val="00E57F8C"/>
    <w:rsid w:val="00E57FC4"/>
    <w:rsid w:val="00E60383"/>
    <w:rsid w:val="00E60577"/>
    <w:rsid w:val="00E606DF"/>
    <w:rsid w:val="00E60725"/>
    <w:rsid w:val="00E609A6"/>
    <w:rsid w:val="00E60A52"/>
    <w:rsid w:val="00E60B20"/>
    <w:rsid w:val="00E60BE0"/>
    <w:rsid w:val="00E60DE3"/>
    <w:rsid w:val="00E61042"/>
    <w:rsid w:val="00E6112A"/>
    <w:rsid w:val="00E61140"/>
    <w:rsid w:val="00E61147"/>
    <w:rsid w:val="00E61176"/>
    <w:rsid w:val="00E61179"/>
    <w:rsid w:val="00E61471"/>
    <w:rsid w:val="00E615D9"/>
    <w:rsid w:val="00E61942"/>
    <w:rsid w:val="00E61A7C"/>
    <w:rsid w:val="00E61C28"/>
    <w:rsid w:val="00E61CB7"/>
    <w:rsid w:val="00E61CC4"/>
    <w:rsid w:val="00E62180"/>
    <w:rsid w:val="00E62188"/>
    <w:rsid w:val="00E62350"/>
    <w:rsid w:val="00E623C4"/>
    <w:rsid w:val="00E62401"/>
    <w:rsid w:val="00E624C0"/>
    <w:rsid w:val="00E62692"/>
    <w:rsid w:val="00E626BC"/>
    <w:rsid w:val="00E627FC"/>
    <w:rsid w:val="00E62888"/>
    <w:rsid w:val="00E629B5"/>
    <w:rsid w:val="00E62BA8"/>
    <w:rsid w:val="00E62CE3"/>
    <w:rsid w:val="00E62E9F"/>
    <w:rsid w:val="00E62F64"/>
    <w:rsid w:val="00E63061"/>
    <w:rsid w:val="00E63207"/>
    <w:rsid w:val="00E6331C"/>
    <w:rsid w:val="00E6342F"/>
    <w:rsid w:val="00E63640"/>
    <w:rsid w:val="00E6364D"/>
    <w:rsid w:val="00E6380A"/>
    <w:rsid w:val="00E63A33"/>
    <w:rsid w:val="00E63F49"/>
    <w:rsid w:val="00E63FD2"/>
    <w:rsid w:val="00E6406E"/>
    <w:rsid w:val="00E64117"/>
    <w:rsid w:val="00E64187"/>
    <w:rsid w:val="00E6421C"/>
    <w:rsid w:val="00E64846"/>
    <w:rsid w:val="00E64949"/>
    <w:rsid w:val="00E649F2"/>
    <w:rsid w:val="00E64AA7"/>
    <w:rsid w:val="00E64B4B"/>
    <w:rsid w:val="00E64C3A"/>
    <w:rsid w:val="00E64CD6"/>
    <w:rsid w:val="00E64E71"/>
    <w:rsid w:val="00E6504C"/>
    <w:rsid w:val="00E65119"/>
    <w:rsid w:val="00E651E9"/>
    <w:rsid w:val="00E65369"/>
    <w:rsid w:val="00E654FC"/>
    <w:rsid w:val="00E65C8A"/>
    <w:rsid w:val="00E65D5D"/>
    <w:rsid w:val="00E65E9D"/>
    <w:rsid w:val="00E65F8F"/>
    <w:rsid w:val="00E6619E"/>
    <w:rsid w:val="00E6623B"/>
    <w:rsid w:val="00E6624D"/>
    <w:rsid w:val="00E66465"/>
    <w:rsid w:val="00E664E0"/>
    <w:rsid w:val="00E66558"/>
    <w:rsid w:val="00E66596"/>
    <w:rsid w:val="00E666C3"/>
    <w:rsid w:val="00E668C5"/>
    <w:rsid w:val="00E66B73"/>
    <w:rsid w:val="00E66BA2"/>
    <w:rsid w:val="00E66C9D"/>
    <w:rsid w:val="00E66C9E"/>
    <w:rsid w:val="00E66D6E"/>
    <w:rsid w:val="00E66DDA"/>
    <w:rsid w:val="00E66E4C"/>
    <w:rsid w:val="00E66ECE"/>
    <w:rsid w:val="00E66F98"/>
    <w:rsid w:val="00E6712D"/>
    <w:rsid w:val="00E67247"/>
    <w:rsid w:val="00E67347"/>
    <w:rsid w:val="00E6748B"/>
    <w:rsid w:val="00E6754E"/>
    <w:rsid w:val="00E6768B"/>
    <w:rsid w:val="00E67755"/>
    <w:rsid w:val="00E67794"/>
    <w:rsid w:val="00E67CE5"/>
    <w:rsid w:val="00E7010C"/>
    <w:rsid w:val="00E70229"/>
    <w:rsid w:val="00E702D2"/>
    <w:rsid w:val="00E702F2"/>
    <w:rsid w:val="00E7035A"/>
    <w:rsid w:val="00E7048D"/>
    <w:rsid w:val="00E70BC4"/>
    <w:rsid w:val="00E70C88"/>
    <w:rsid w:val="00E70C95"/>
    <w:rsid w:val="00E70F70"/>
    <w:rsid w:val="00E710BE"/>
    <w:rsid w:val="00E71440"/>
    <w:rsid w:val="00E71472"/>
    <w:rsid w:val="00E715EA"/>
    <w:rsid w:val="00E71606"/>
    <w:rsid w:val="00E71658"/>
    <w:rsid w:val="00E71707"/>
    <w:rsid w:val="00E71716"/>
    <w:rsid w:val="00E7197F"/>
    <w:rsid w:val="00E71A98"/>
    <w:rsid w:val="00E71B33"/>
    <w:rsid w:val="00E71C6A"/>
    <w:rsid w:val="00E71D2D"/>
    <w:rsid w:val="00E71E54"/>
    <w:rsid w:val="00E71E71"/>
    <w:rsid w:val="00E71FBB"/>
    <w:rsid w:val="00E72138"/>
    <w:rsid w:val="00E72304"/>
    <w:rsid w:val="00E72774"/>
    <w:rsid w:val="00E72997"/>
    <w:rsid w:val="00E72A67"/>
    <w:rsid w:val="00E72B23"/>
    <w:rsid w:val="00E72B5B"/>
    <w:rsid w:val="00E72CC9"/>
    <w:rsid w:val="00E72D1A"/>
    <w:rsid w:val="00E72D63"/>
    <w:rsid w:val="00E72EB8"/>
    <w:rsid w:val="00E7310B"/>
    <w:rsid w:val="00E731B9"/>
    <w:rsid w:val="00E7359D"/>
    <w:rsid w:val="00E7364A"/>
    <w:rsid w:val="00E736D5"/>
    <w:rsid w:val="00E737F6"/>
    <w:rsid w:val="00E7399F"/>
    <w:rsid w:val="00E73AED"/>
    <w:rsid w:val="00E73B50"/>
    <w:rsid w:val="00E73DD1"/>
    <w:rsid w:val="00E73FB4"/>
    <w:rsid w:val="00E740CA"/>
    <w:rsid w:val="00E741F9"/>
    <w:rsid w:val="00E7425B"/>
    <w:rsid w:val="00E74454"/>
    <w:rsid w:val="00E7462C"/>
    <w:rsid w:val="00E7470F"/>
    <w:rsid w:val="00E7477B"/>
    <w:rsid w:val="00E747E9"/>
    <w:rsid w:val="00E74865"/>
    <w:rsid w:val="00E748D7"/>
    <w:rsid w:val="00E74A62"/>
    <w:rsid w:val="00E74BAB"/>
    <w:rsid w:val="00E74C79"/>
    <w:rsid w:val="00E74CAD"/>
    <w:rsid w:val="00E74CB7"/>
    <w:rsid w:val="00E74D7C"/>
    <w:rsid w:val="00E74EB7"/>
    <w:rsid w:val="00E74F6B"/>
    <w:rsid w:val="00E752A1"/>
    <w:rsid w:val="00E75328"/>
    <w:rsid w:val="00E7552C"/>
    <w:rsid w:val="00E75752"/>
    <w:rsid w:val="00E75887"/>
    <w:rsid w:val="00E7598E"/>
    <w:rsid w:val="00E75999"/>
    <w:rsid w:val="00E75B14"/>
    <w:rsid w:val="00E75B7B"/>
    <w:rsid w:val="00E75C00"/>
    <w:rsid w:val="00E75CCC"/>
    <w:rsid w:val="00E75EEE"/>
    <w:rsid w:val="00E76106"/>
    <w:rsid w:val="00E76171"/>
    <w:rsid w:val="00E76212"/>
    <w:rsid w:val="00E763BE"/>
    <w:rsid w:val="00E766B2"/>
    <w:rsid w:val="00E76907"/>
    <w:rsid w:val="00E76AD2"/>
    <w:rsid w:val="00E76CBB"/>
    <w:rsid w:val="00E773E9"/>
    <w:rsid w:val="00E77471"/>
    <w:rsid w:val="00E77517"/>
    <w:rsid w:val="00E77576"/>
    <w:rsid w:val="00E7757E"/>
    <w:rsid w:val="00E7776F"/>
    <w:rsid w:val="00E777A0"/>
    <w:rsid w:val="00E7793B"/>
    <w:rsid w:val="00E779B7"/>
    <w:rsid w:val="00E77B1D"/>
    <w:rsid w:val="00E77C02"/>
    <w:rsid w:val="00E77CDB"/>
    <w:rsid w:val="00E77D15"/>
    <w:rsid w:val="00E77FBD"/>
    <w:rsid w:val="00E77FE5"/>
    <w:rsid w:val="00E8001E"/>
    <w:rsid w:val="00E80102"/>
    <w:rsid w:val="00E80255"/>
    <w:rsid w:val="00E80274"/>
    <w:rsid w:val="00E8046C"/>
    <w:rsid w:val="00E8051D"/>
    <w:rsid w:val="00E80597"/>
    <w:rsid w:val="00E8074E"/>
    <w:rsid w:val="00E809AA"/>
    <w:rsid w:val="00E80C3A"/>
    <w:rsid w:val="00E80EC2"/>
    <w:rsid w:val="00E8144C"/>
    <w:rsid w:val="00E815CA"/>
    <w:rsid w:val="00E8175B"/>
    <w:rsid w:val="00E818FD"/>
    <w:rsid w:val="00E81BAB"/>
    <w:rsid w:val="00E81F39"/>
    <w:rsid w:val="00E826AB"/>
    <w:rsid w:val="00E827CD"/>
    <w:rsid w:val="00E82C6B"/>
    <w:rsid w:val="00E82D37"/>
    <w:rsid w:val="00E82E19"/>
    <w:rsid w:val="00E83017"/>
    <w:rsid w:val="00E83164"/>
    <w:rsid w:val="00E8338C"/>
    <w:rsid w:val="00E833E3"/>
    <w:rsid w:val="00E834B5"/>
    <w:rsid w:val="00E8364A"/>
    <w:rsid w:val="00E83727"/>
    <w:rsid w:val="00E83825"/>
    <w:rsid w:val="00E839F7"/>
    <w:rsid w:val="00E83A0F"/>
    <w:rsid w:val="00E83A5B"/>
    <w:rsid w:val="00E83B14"/>
    <w:rsid w:val="00E83CEA"/>
    <w:rsid w:val="00E83D2F"/>
    <w:rsid w:val="00E83D83"/>
    <w:rsid w:val="00E83E0D"/>
    <w:rsid w:val="00E83F9F"/>
    <w:rsid w:val="00E84079"/>
    <w:rsid w:val="00E8438B"/>
    <w:rsid w:val="00E843B4"/>
    <w:rsid w:val="00E845BF"/>
    <w:rsid w:val="00E84662"/>
    <w:rsid w:val="00E84753"/>
    <w:rsid w:val="00E8475D"/>
    <w:rsid w:val="00E84A3C"/>
    <w:rsid w:val="00E84A51"/>
    <w:rsid w:val="00E84C34"/>
    <w:rsid w:val="00E84D59"/>
    <w:rsid w:val="00E84DA2"/>
    <w:rsid w:val="00E84E1F"/>
    <w:rsid w:val="00E84E90"/>
    <w:rsid w:val="00E8523C"/>
    <w:rsid w:val="00E853C7"/>
    <w:rsid w:val="00E8556A"/>
    <w:rsid w:val="00E8563F"/>
    <w:rsid w:val="00E857BD"/>
    <w:rsid w:val="00E858F7"/>
    <w:rsid w:val="00E85B66"/>
    <w:rsid w:val="00E85BBE"/>
    <w:rsid w:val="00E85CE3"/>
    <w:rsid w:val="00E85E28"/>
    <w:rsid w:val="00E86037"/>
    <w:rsid w:val="00E86194"/>
    <w:rsid w:val="00E863D4"/>
    <w:rsid w:val="00E8649C"/>
    <w:rsid w:val="00E864AA"/>
    <w:rsid w:val="00E864CE"/>
    <w:rsid w:val="00E86631"/>
    <w:rsid w:val="00E86649"/>
    <w:rsid w:val="00E867E8"/>
    <w:rsid w:val="00E86875"/>
    <w:rsid w:val="00E86934"/>
    <w:rsid w:val="00E8697F"/>
    <w:rsid w:val="00E86C15"/>
    <w:rsid w:val="00E86C56"/>
    <w:rsid w:val="00E86C87"/>
    <w:rsid w:val="00E86C9C"/>
    <w:rsid w:val="00E86F0A"/>
    <w:rsid w:val="00E86F7C"/>
    <w:rsid w:val="00E86FB8"/>
    <w:rsid w:val="00E870E3"/>
    <w:rsid w:val="00E874F7"/>
    <w:rsid w:val="00E8757F"/>
    <w:rsid w:val="00E877D2"/>
    <w:rsid w:val="00E87DF7"/>
    <w:rsid w:val="00E90022"/>
    <w:rsid w:val="00E9006F"/>
    <w:rsid w:val="00E90527"/>
    <w:rsid w:val="00E905BF"/>
    <w:rsid w:val="00E907EA"/>
    <w:rsid w:val="00E90971"/>
    <w:rsid w:val="00E909C8"/>
    <w:rsid w:val="00E90CBA"/>
    <w:rsid w:val="00E90D72"/>
    <w:rsid w:val="00E90DB2"/>
    <w:rsid w:val="00E90EFE"/>
    <w:rsid w:val="00E91189"/>
    <w:rsid w:val="00E911CE"/>
    <w:rsid w:val="00E9127F"/>
    <w:rsid w:val="00E919F9"/>
    <w:rsid w:val="00E91B7B"/>
    <w:rsid w:val="00E91C68"/>
    <w:rsid w:val="00E91DE2"/>
    <w:rsid w:val="00E91F17"/>
    <w:rsid w:val="00E91F48"/>
    <w:rsid w:val="00E91FC9"/>
    <w:rsid w:val="00E921B4"/>
    <w:rsid w:val="00E9263A"/>
    <w:rsid w:val="00E92743"/>
    <w:rsid w:val="00E927BB"/>
    <w:rsid w:val="00E927D0"/>
    <w:rsid w:val="00E92882"/>
    <w:rsid w:val="00E928B3"/>
    <w:rsid w:val="00E92A87"/>
    <w:rsid w:val="00E92AC0"/>
    <w:rsid w:val="00E92C65"/>
    <w:rsid w:val="00E92E47"/>
    <w:rsid w:val="00E93005"/>
    <w:rsid w:val="00E930B9"/>
    <w:rsid w:val="00E931F6"/>
    <w:rsid w:val="00E93243"/>
    <w:rsid w:val="00E934E6"/>
    <w:rsid w:val="00E937FE"/>
    <w:rsid w:val="00E93973"/>
    <w:rsid w:val="00E93ABD"/>
    <w:rsid w:val="00E93B53"/>
    <w:rsid w:val="00E93B8B"/>
    <w:rsid w:val="00E93B9A"/>
    <w:rsid w:val="00E93D0A"/>
    <w:rsid w:val="00E93D10"/>
    <w:rsid w:val="00E93EC1"/>
    <w:rsid w:val="00E94107"/>
    <w:rsid w:val="00E94333"/>
    <w:rsid w:val="00E9443A"/>
    <w:rsid w:val="00E94948"/>
    <w:rsid w:val="00E949AE"/>
    <w:rsid w:val="00E94B2F"/>
    <w:rsid w:val="00E94BC3"/>
    <w:rsid w:val="00E94CA9"/>
    <w:rsid w:val="00E94EB1"/>
    <w:rsid w:val="00E94EB9"/>
    <w:rsid w:val="00E95037"/>
    <w:rsid w:val="00E95072"/>
    <w:rsid w:val="00E951DE"/>
    <w:rsid w:val="00E95293"/>
    <w:rsid w:val="00E95384"/>
    <w:rsid w:val="00E95431"/>
    <w:rsid w:val="00E95620"/>
    <w:rsid w:val="00E9595D"/>
    <w:rsid w:val="00E959CB"/>
    <w:rsid w:val="00E95BE7"/>
    <w:rsid w:val="00E95CE8"/>
    <w:rsid w:val="00E95D94"/>
    <w:rsid w:val="00E96083"/>
    <w:rsid w:val="00E962B5"/>
    <w:rsid w:val="00E965D5"/>
    <w:rsid w:val="00E96848"/>
    <w:rsid w:val="00E9696F"/>
    <w:rsid w:val="00E969B2"/>
    <w:rsid w:val="00E96D3F"/>
    <w:rsid w:val="00E96D86"/>
    <w:rsid w:val="00E96F79"/>
    <w:rsid w:val="00E97052"/>
    <w:rsid w:val="00E971E9"/>
    <w:rsid w:val="00E97262"/>
    <w:rsid w:val="00E9730F"/>
    <w:rsid w:val="00E973D1"/>
    <w:rsid w:val="00E97561"/>
    <w:rsid w:val="00E9764A"/>
    <w:rsid w:val="00E97658"/>
    <w:rsid w:val="00E97680"/>
    <w:rsid w:val="00E9793C"/>
    <w:rsid w:val="00E97A2D"/>
    <w:rsid w:val="00E97CCB"/>
    <w:rsid w:val="00E97F91"/>
    <w:rsid w:val="00E97FDB"/>
    <w:rsid w:val="00EA0010"/>
    <w:rsid w:val="00EA022E"/>
    <w:rsid w:val="00EA038F"/>
    <w:rsid w:val="00EA04B0"/>
    <w:rsid w:val="00EA0839"/>
    <w:rsid w:val="00EA0A4E"/>
    <w:rsid w:val="00EA0A54"/>
    <w:rsid w:val="00EA0A8D"/>
    <w:rsid w:val="00EA0AAA"/>
    <w:rsid w:val="00EA0AB8"/>
    <w:rsid w:val="00EA0AE4"/>
    <w:rsid w:val="00EA0ED4"/>
    <w:rsid w:val="00EA0F92"/>
    <w:rsid w:val="00EA122B"/>
    <w:rsid w:val="00EA14B8"/>
    <w:rsid w:val="00EA1563"/>
    <w:rsid w:val="00EA1673"/>
    <w:rsid w:val="00EA189C"/>
    <w:rsid w:val="00EA1AB8"/>
    <w:rsid w:val="00EA1BD7"/>
    <w:rsid w:val="00EA1DB3"/>
    <w:rsid w:val="00EA20B7"/>
    <w:rsid w:val="00EA215E"/>
    <w:rsid w:val="00EA21B1"/>
    <w:rsid w:val="00EA242A"/>
    <w:rsid w:val="00EA257B"/>
    <w:rsid w:val="00EA278B"/>
    <w:rsid w:val="00EA2914"/>
    <w:rsid w:val="00EA296D"/>
    <w:rsid w:val="00EA297A"/>
    <w:rsid w:val="00EA29B1"/>
    <w:rsid w:val="00EA29B7"/>
    <w:rsid w:val="00EA2A26"/>
    <w:rsid w:val="00EA2A5D"/>
    <w:rsid w:val="00EA2BC7"/>
    <w:rsid w:val="00EA2CB6"/>
    <w:rsid w:val="00EA2D5E"/>
    <w:rsid w:val="00EA3094"/>
    <w:rsid w:val="00EA30CB"/>
    <w:rsid w:val="00EA30F6"/>
    <w:rsid w:val="00EA3141"/>
    <w:rsid w:val="00EA315D"/>
    <w:rsid w:val="00EA329F"/>
    <w:rsid w:val="00EA3490"/>
    <w:rsid w:val="00EA353A"/>
    <w:rsid w:val="00EA362E"/>
    <w:rsid w:val="00EA3642"/>
    <w:rsid w:val="00EA3722"/>
    <w:rsid w:val="00EA373B"/>
    <w:rsid w:val="00EA37AD"/>
    <w:rsid w:val="00EA38B1"/>
    <w:rsid w:val="00EA39CE"/>
    <w:rsid w:val="00EA3A40"/>
    <w:rsid w:val="00EA3A6B"/>
    <w:rsid w:val="00EA3B33"/>
    <w:rsid w:val="00EA3CA6"/>
    <w:rsid w:val="00EA3D8F"/>
    <w:rsid w:val="00EA3EF2"/>
    <w:rsid w:val="00EA4040"/>
    <w:rsid w:val="00EA41CB"/>
    <w:rsid w:val="00EA4812"/>
    <w:rsid w:val="00EA4860"/>
    <w:rsid w:val="00EA492B"/>
    <w:rsid w:val="00EA4B60"/>
    <w:rsid w:val="00EA4D2F"/>
    <w:rsid w:val="00EA4F75"/>
    <w:rsid w:val="00EA53E1"/>
    <w:rsid w:val="00EA541B"/>
    <w:rsid w:val="00EA5476"/>
    <w:rsid w:val="00EA54A1"/>
    <w:rsid w:val="00EA5520"/>
    <w:rsid w:val="00EA56B2"/>
    <w:rsid w:val="00EA570D"/>
    <w:rsid w:val="00EA577F"/>
    <w:rsid w:val="00EA5988"/>
    <w:rsid w:val="00EA5BD2"/>
    <w:rsid w:val="00EA5C8A"/>
    <w:rsid w:val="00EA5E11"/>
    <w:rsid w:val="00EA5FC8"/>
    <w:rsid w:val="00EA6098"/>
    <w:rsid w:val="00EA679C"/>
    <w:rsid w:val="00EA6AE2"/>
    <w:rsid w:val="00EA6D10"/>
    <w:rsid w:val="00EA6EA0"/>
    <w:rsid w:val="00EA6F91"/>
    <w:rsid w:val="00EA7042"/>
    <w:rsid w:val="00EA7142"/>
    <w:rsid w:val="00EA730A"/>
    <w:rsid w:val="00EA7319"/>
    <w:rsid w:val="00EA731B"/>
    <w:rsid w:val="00EA750E"/>
    <w:rsid w:val="00EA7536"/>
    <w:rsid w:val="00EA782D"/>
    <w:rsid w:val="00EA78A2"/>
    <w:rsid w:val="00EA79C3"/>
    <w:rsid w:val="00EA7CDE"/>
    <w:rsid w:val="00EA7D40"/>
    <w:rsid w:val="00EA7D48"/>
    <w:rsid w:val="00EA7DF1"/>
    <w:rsid w:val="00EA7EBB"/>
    <w:rsid w:val="00EA7EC4"/>
    <w:rsid w:val="00EB032D"/>
    <w:rsid w:val="00EB0376"/>
    <w:rsid w:val="00EB0382"/>
    <w:rsid w:val="00EB0424"/>
    <w:rsid w:val="00EB0767"/>
    <w:rsid w:val="00EB07FC"/>
    <w:rsid w:val="00EB0A5F"/>
    <w:rsid w:val="00EB0B75"/>
    <w:rsid w:val="00EB0BB6"/>
    <w:rsid w:val="00EB0C64"/>
    <w:rsid w:val="00EB0C74"/>
    <w:rsid w:val="00EB0CA5"/>
    <w:rsid w:val="00EB0F09"/>
    <w:rsid w:val="00EB0F52"/>
    <w:rsid w:val="00EB118F"/>
    <w:rsid w:val="00EB119D"/>
    <w:rsid w:val="00EB13B6"/>
    <w:rsid w:val="00EB15AD"/>
    <w:rsid w:val="00EB16B3"/>
    <w:rsid w:val="00EB17D8"/>
    <w:rsid w:val="00EB19BC"/>
    <w:rsid w:val="00EB1B21"/>
    <w:rsid w:val="00EB1B25"/>
    <w:rsid w:val="00EB1C40"/>
    <w:rsid w:val="00EB1C94"/>
    <w:rsid w:val="00EB20B7"/>
    <w:rsid w:val="00EB213D"/>
    <w:rsid w:val="00EB218C"/>
    <w:rsid w:val="00EB2581"/>
    <w:rsid w:val="00EB25EF"/>
    <w:rsid w:val="00EB2834"/>
    <w:rsid w:val="00EB2A9E"/>
    <w:rsid w:val="00EB2F42"/>
    <w:rsid w:val="00EB2FAA"/>
    <w:rsid w:val="00EB2FF8"/>
    <w:rsid w:val="00EB3302"/>
    <w:rsid w:val="00EB3530"/>
    <w:rsid w:val="00EB355C"/>
    <w:rsid w:val="00EB35C7"/>
    <w:rsid w:val="00EB36C9"/>
    <w:rsid w:val="00EB37E7"/>
    <w:rsid w:val="00EB3BFC"/>
    <w:rsid w:val="00EB3C20"/>
    <w:rsid w:val="00EB3D02"/>
    <w:rsid w:val="00EB3D08"/>
    <w:rsid w:val="00EB3E93"/>
    <w:rsid w:val="00EB3EC5"/>
    <w:rsid w:val="00EB3FC5"/>
    <w:rsid w:val="00EB40B0"/>
    <w:rsid w:val="00EB40D6"/>
    <w:rsid w:val="00EB4618"/>
    <w:rsid w:val="00EB46D5"/>
    <w:rsid w:val="00EB47CC"/>
    <w:rsid w:val="00EB4C5F"/>
    <w:rsid w:val="00EB4D54"/>
    <w:rsid w:val="00EB4DFB"/>
    <w:rsid w:val="00EB4FAE"/>
    <w:rsid w:val="00EB5070"/>
    <w:rsid w:val="00EB5228"/>
    <w:rsid w:val="00EB5347"/>
    <w:rsid w:val="00EB555F"/>
    <w:rsid w:val="00EB56A3"/>
    <w:rsid w:val="00EB5794"/>
    <w:rsid w:val="00EB5867"/>
    <w:rsid w:val="00EB5945"/>
    <w:rsid w:val="00EB5BF0"/>
    <w:rsid w:val="00EB5C15"/>
    <w:rsid w:val="00EB5CB0"/>
    <w:rsid w:val="00EB5E9B"/>
    <w:rsid w:val="00EB60C5"/>
    <w:rsid w:val="00EB6339"/>
    <w:rsid w:val="00EB64AC"/>
    <w:rsid w:val="00EB66BB"/>
    <w:rsid w:val="00EB6B51"/>
    <w:rsid w:val="00EB6E18"/>
    <w:rsid w:val="00EB6EF2"/>
    <w:rsid w:val="00EB7220"/>
    <w:rsid w:val="00EB747D"/>
    <w:rsid w:val="00EB7486"/>
    <w:rsid w:val="00EB7778"/>
    <w:rsid w:val="00EB77EA"/>
    <w:rsid w:val="00EB7811"/>
    <w:rsid w:val="00EB78CB"/>
    <w:rsid w:val="00EB7A26"/>
    <w:rsid w:val="00EC0072"/>
    <w:rsid w:val="00EC00F5"/>
    <w:rsid w:val="00EC0143"/>
    <w:rsid w:val="00EC0249"/>
    <w:rsid w:val="00EC040F"/>
    <w:rsid w:val="00EC04F9"/>
    <w:rsid w:val="00EC0716"/>
    <w:rsid w:val="00EC0744"/>
    <w:rsid w:val="00EC08FD"/>
    <w:rsid w:val="00EC0A54"/>
    <w:rsid w:val="00EC0CB8"/>
    <w:rsid w:val="00EC0EFF"/>
    <w:rsid w:val="00EC0F87"/>
    <w:rsid w:val="00EC118E"/>
    <w:rsid w:val="00EC11EB"/>
    <w:rsid w:val="00EC13D9"/>
    <w:rsid w:val="00EC1444"/>
    <w:rsid w:val="00EC169F"/>
    <w:rsid w:val="00EC1759"/>
    <w:rsid w:val="00EC18A3"/>
    <w:rsid w:val="00EC18C7"/>
    <w:rsid w:val="00EC1C8A"/>
    <w:rsid w:val="00EC1E28"/>
    <w:rsid w:val="00EC1F0F"/>
    <w:rsid w:val="00EC1F60"/>
    <w:rsid w:val="00EC2101"/>
    <w:rsid w:val="00EC2374"/>
    <w:rsid w:val="00EC277E"/>
    <w:rsid w:val="00EC2796"/>
    <w:rsid w:val="00EC2866"/>
    <w:rsid w:val="00EC29D7"/>
    <w:rsid w:val="00EC2B54"/>
    <w:rsid w:val="00EC2BD2"/>
    <w:rsid w:val="00EC2C3C"/>
    <w:rsid w:val="00EC2CE8"/>
    <w:rsid w:val="00EC2E5B"/>
    <w:rsid w:val="00EC2FCE"/>
    <w:rsid w:val="00EC2FEC"/>
    <w:rsid w:val="00EC3127"/>
    <w:rsid w:val="00EC3135"/>
    <w:rsid w:val="00EC31C0"/>
    <w:rsid w:val="00EC3216"/>
    <w:rsid w:val="00EC329B"/>
    <w:rsid w:val="00EC3331"/>
    <w:rsid w:val="00EC364E"/>
    <w:rsid w:val="00EC36AF"/>
    <w:rsid w:val="00EC36C2"/>
    <w:rsid w:val="00EC36F2"/>
    <w:rsid w:val="00EC3918"/>
    <w:rsid w:val="00EC3C37"/>
    <w:rsid w:val="00EC3C79"/>
    <w:rsid w:val="00EC3D46"/>
    <w:rsid w:val="00EC3DD2"/>
    <w:rsid w:val="00EC3DE0"/>
    <w:rsid w:val="00EC3F2B"/>
    <w:rsid w:val="00EC3F4E"/>
    <w:rsid w:val="00EC3FAB"/>
    <w:rsid w:val="00EC42B7"/>
    <w:rsid w:val="00EC448C"/>
    <w:rsid w:val="00EC451C"/>
    <w:rsid w:val="00EC454E"/>
    <w:rsid w:val="00EC4620"/>
    <w:rsid w:val="00EC464F"/>
    <w:rsid w:val="00EC4780"/>
    <w:rsid w:val="00EC47E0"/>
    <w:rsid w:val="00EC494F"/>
    <w:rsid w:val="00EC4DEB"/>
    <w:rsid w:val="00EC503B"/>
    <w:rsid w:val="00EC53FC"/>
    <w:rsid w:val="00EC5656"/>
    <w:rsid w:val="00EC59DB"/>
    <w:rsid w:val="00EC5AE2"/>
    <w:rsid w:val="00EC5AE7"/>
    <w:rsid w:val="00EC5B89"/>
    <w:rsid w:val="00EC5CA4"/>
    <w:rsid w:val="00EC5CAD"/>
    <w:rsid w:val="00EC5E35"/>
    <w:rsid w:val="00EC5E84"/>
    <w:rsid w:val="00EC5FFB"/>
    <w:rsid w:val="00EC61C7"/>
    <w:rsid w:val="00EC6261"/>
    <w:rsid w:val="00EC63A2"/>
    <w:rsid w:val="00EC65C0"/>
    <w:rsid w:val="00EC6A32"/>
    <w:rsid w:val="00EC6A92"/>
    <w:rsid w:val="00EC6AE4"/>
    <w:rsid w:val="00EC6C38"/>
    <w:rsid w:val="00EC6CC5"/>
    <w:rsid w:val="00EC6F76"/>
    <w:rsid w:val="00EC70FB"/>
    <w:rsid w:val="00EC7191"/>
    <w:rsid w:val="00EC73D9"/>
    <w:rsid w:val="00EC748A"/>
    <w:rsid w:val="00EC74B8"/>
    <w:rsid w:val="00EC74CB"/>
    <w:rsid w:val="00EC7516"/>
    <w:rsid w:val="00EC7594"/>
    <w:rsid w:val="00EC7603"/>
    <w:rsid w:val="00EC79E9"/>
    <w:rsid w:val="00EC7A34"/>
    <w:rsid w:val="00EC7A82"/>
    <w:rsid w:val="00EC7C29"/>
    <w:rsid w:val="00EC7C3E"/>
    <w:rsid w:val="00EC7CD9"/>
    <w:rsid w:val="00EC7CED"/>
    <w:rsid w:val="00EC7CF7"/>
    <w:rsid w:val="00EC7FD7"/>
    <w:rsid w:val="00ED0140"/>
    <w:rsid w:val="00ED01C1"/>
    <w:rsid w:val="00ED0204"/>
    <w:rsid w:val="00ED0383"/>
    <w:rsid w:val="00ED03B3"/>
    <w:rsid w:val="00ED03BE"/>
    <w:rsid w:val="00ED0421"/>
    <w:rsid w:val="00ED063B"/>
    <w:rsid w:val="00ED0747"/>
    <w:rsid w:val="00ED0B68"/>
    <w:rsid w:val="00ED0D47"/>
    <w:rsid w:val="00ED0F92"/>
    <w:rsid w:val="00ED12CA"/>
    <w:rsid w:val="00ED12EC"/>
    <w:rsid w:val="00ED13BF"/>
    <w:rsid w:val="00ED1556"/>
    <w:rsid w:val="00ED1987"/>
    <w:rsid w:val="00ED1A48"/>
    <w:rsid w:val="00ED1CA5"/>
    <w:rsid w:val="00ED1D77"/>
    <w:rsid w:val="00ED2070"/>
    <w:rsid w:val="00ED20AF"/>
    <w:rsid w:val="00ED21BB"/>
    <w:rsid w:val="00ED227D"/>
    <w:rsid w:val="00ED2356"/>
    <w:rsid w:val="00ED239C"/>
    <w:rsid w:val="00ED269E"/>
    <w:rsid w:val="00ED26F3"/>
    <w:rsid w:val="00ED275A"/>
    <w:rsid w:val="00ED28F1"/>
    <w:rsid w:val="00ED28F2"/>
    <w:rsid w:val="00ED2917"/>
    <w:rsid w:val="00ED295F"/>
    <w:rsid w:val="00ED2DC1"/>
    <w:rsid w:val="00ED2E5C"/>
    <w:rsid w:val="00ED2EF8"/>
    <w:rsid w:val="00ED33E2"/>
    <w:rsid w:val="00ED383C"/>
    <w:rsid w:val="00ED3A31"/>
    <w:rsid w:val="00ED3AB3"/>
    <w:rsid w:val="00ED3C6D"/>
    <w:rsid w:val="00ED3CA8"/>
    <w:rsid w:val="00ED4180"/>
    <w:rsid w:val="00ED44FD"/>
    <w:rsid w:val="00ED4AAE"/>
    <w:rsid w:val="00ED4B6B"/>
    <w:rsid w:val="00ED4D6C"/>
    <w:rsid w:val="00ED4E8B"/>
    <w:rsid w:val="00ED4F56"/>
    <w:rsid w:val="00ED500A"/>
    <w:rsid w:val="00ED508B"/>
    <w:rsid w:val="00ED518C"/>
    <w:rsid w:val="00ED5201"/>
    <w:rsid w:val="00ED53C6"/>
    <w:rsid w:val="00ED5467"/>
    <w:rsid w:val="00ED5481"/>
    <w:rsid w:val="00ED565B"/>
    <w:rsid w:val="00ED5682"/>
    <w:rsid w:val="00ED5757"/>
    <w:rsid w:val="00ED582B"/>
    <w:rsid w:val="00ED5887"/>
    <w:rsid w:val="00ED5A5B"/>
    <w:rsid w:val="00ED5B32"/>
    <w:rsid w:val="00ED5B53"/>
    <w:rsid w:val="00ED5EE7"/>
    <w:rsid w:val="00ED5F2F"/>
    <w:rsid w:val="00ED5F93"/>
    <w:rsid w:val="00ED6122"/>
    <w:rsid w:val="00ED6389"/>
    <w:rsid w:val="00ED63AA"/>
    <w:rsid w:val="00ED6457"/>
    <w:rsid w:val="00ED6555"/>
    <w:rsid w:val="00ED6B07"/>
    <w:rsid w:val="00ED6C9E"/>
    <w:rsid w:val="00ED6ED0"/>
    <w:rsid w:val="00ED6F38"/>
    <w:rsid w:val="00ED6FF7"/>
    <w:rsid w:val="00ED71BA"/>
    <w:rsid w:val="00ED72B8"/>
    <w:rsid w:val="00ED736D"/>
    <w:rsid w:val="00ED73FB"/>
    <w:rsid w:val="00ED74AB"/>
    <w:rsid w:val="00ED7535"/>
    <w:rsid w:val="00ED7540"/>
    <w:rsid w:val="00ED75B5"/>
    <w:rsid w:val="00ED7642"/>
    <w:rsid w:val="00ED7658"/>
    <w:rsid w:val="00ED76F9"/>
    <w:rsid w:val="00ED789F"/>
    <w:rsid w:val="00ED78CB"/>
    <w:rsid w:val="00ED7A42"/>
    <w:rsid w:val="00ED7A78"/>
    <w:rsid w:val="00ED7B40"/>
    <w:rsid w:val="00ED7C16"/>
    <w:rsid w:val="00ED7DEE"/>
    <w:rsid w:val="00ED7E96"/>
    <w:rsid w:val="00ED7FE9"/>
    <w:rsid w:val="00ED7FF8"/>
    <w:rsid w:val="00EE0011"/>
    <w:rsid w:val="00EE0036"/>
    <w:rsid w:val="00EE0280"/>
    <w:rsid w:val="00EE0418"/>
    <w:rsid w:val="00EE047B"/>
    <w:rsid w:val="00EE06F8"/>
    <w:rsid w:val="00EE08E8"/>
    <w:rsid w:val="00EE0C16"/>
    <w:rsid w:val="00EE0C31"/>
    <w:rsid w:val="00EE0E8D"/>
    <w:rsid w:val="00EE0EC0"/>
    <w:rsid w:val="00EE0F6B"/>
    <w:rsid w:val="00EE0F7F"/>
    <w:rsid w:val="00EE1018"/>
    <w:rsid w:val="00EE11BC"/>
    <w:rsid w:val="00EE1249"/>
    <w:rsid w:val="00EE15DA"/>
    <w:rsid w:val="00EE185C"/>
    <w:rsid w:val="00EE1876"/>
    <w:rsid w:val="00EE19BA"/>
    <w:rsid w:val="00EE1A50"/>
    <w:rsid w:val="00EE1C7B"/>
    <w:rsid w:val="00EE1FB1"/>
    <w:rsid w:val="00EE20A5"/>
    <w:rsid w:val="00EE20BB"/>
    <w:rsid w:val="00EE20D2"/>
    <w:rsid w:val="00EE2117"/>
    <w:rsid w:val="00EE223D"/>
    <w:rsid w:val="00EE232F"/>
    <w:rsid w:val="00EE2378"/>
    <w:rsid w:val="00EE25EB"/>
    <w:rsid w:val="00EE273D"/>
    <w:rsid w:val="00EE2785"/>
    <w:rsid w:val="00EE27A0"/>
    <w:rsid w:val="00EE2BE8"/>
    <w:rsid w:val="00EE2CC3"/>
    <w:rsid w:val="00EE2CD2"/>
    <w:rsid w:val="00EE2DCF"/>
    <w:rsid w:val="00EE2E86"/>
    <w:rsid w:val="00EE2EAD"/>
    <w:rsid w:val="00EE2FBC"/>
    <w:rsid w:val="00EE302C"/>
    <w:rsid w:val="00EE310C"/>
    <w:rsid w:val="00EE32A3"/>
    <w:rsid w:val="00EE33DC"/>
    <w:rsid w:val="00EE3621"/>
    <w:rsid w:val="00EE3B35"/>
    <w:rsid w:val="00EE3B77"/>
    <w:rsid w:val="00EE3BF5"/>
    <w:rsid w:val="00EE3CFD"/>
    <w:rsid w:val="00EE3F04"/>
    <w:rsid w:val="00EE405B"/>
    <w:rsid w:val="00EE4115"/>
    <w:rsid w:val="00EE41BC"/>
    <w:rsid w:val="00EE41C0"/>
    <w:rsid w:val="00EE429B"/>
    <w:rsid w:val="00EE42C2"/>
    <w:rsid w:val="00EE45B5"/>
    <w:rsid w:val="00EE4669"/>
    <w:rsid w:val="00EE48B0"/>
    <w:rsid w:val="00EE4B33"/>
    <w:rsid w:val="00EE4C57"/>
    <w:rsid w:val="00EE4C69"/>
    <w:rsid w:val="00EE4E58"/>
    <w:rsid w:val="00EE4EAE"/>
    <w:rsid w:val="00EE511D"/>
    <w:rsid w:val="00EE5252"/>
    <w:rsid w:val="00EE542B"/>
    <w:rsid w:val="00EE56BD"/>
    <w:rsid w:val="00EE58CC"/>
    <w:rsid w:val="00EE592A"/>
    <w:rsid w:val="00EE5B22"/>
    <w:rsid w:val="00EE5E5D"/>
    <w:rsid w:val="00EE6129"/>
    <w:rsid w:val="00EE61EE"/>
    <w:rsid w:val="00EE6231"/>
    <w:rsid w:val="00EE624A"/>
    <w:rsid w:val="00EE625E"/>
    <w:rsid w:val="00EE6352"/>
    <w:rsid w:val="00EE64F2"/>
    <w:rsid w:val="00EE6503"/>
    <w:rsid w:val="00EE65FC"/>
    <w:rsid w:val="00EE6A19"/>
    <w:rsid w:val="00EE6B1D"/>
    <w:rsid w:val="00EE6C19"/>
    <w:rsid w:val="00EE6CF5"/>
    <w:rsid w:val="00EE6D7E"/>
    <w:rsid w:val="00EE6D84"/>
    <w:rsid w:val="00EE6DB4"/>
    <w:rsid w:val="00EE6E6C"/>
    <w:rsid w:val="00EE6E95"/>
    <w:rsid w:val="00EE6F20"/>
    <w:rsid w:val="00EE72BD"/>
    <w:rsid w:val="00EE7366"/>
    <w:rsid w:val="00EE73EE"/>
    <w:rsid w:val="00EE75D3"/>
    <w:rsid w:val="00EE77A1"/>
    <w:rsid w:val="00EE7A35"/>
    <w:rsid w:val="00EE7A85"/>
    <w:rsid w:val="00EE7B13"/>
    <w:rsid w:val="00EE7B1C"/>
    <w:rsid w:val="00EE7B35"/>
    <w:rsid w:val="00EE7BDB"/>
    <w:rsid w:val="00EE7F43"/>
    <w:rsid w:val="00EF0074"/>
    <w:rsid w:val="00EF0303"/>
    <w:rsid w:val="00EF060C"/>
    <w:rsid w:val="00EF0691"/>
    <w:rsid w:val="00EF06E1"/>
    <w:rsid w:val="00EF071B"/>
    <w:rsid w:val="00EF0793"/>
    <w:rsid w:val="00EF081C"/>
    <w:rsid w:val="00EF0975"/>
    <w:rsid w:val="00EF0ABA"/>
    <w:rsid w:val="00EF0AF7"/>
    <w:rsid w:val="00EF0B15"/>
    <w:rsid w:val="00EF0B6C"/>
    <w:rsid w:val="00EF0B8A"/>
    <w:rsid w:val="00EF0C67"/>
    <w:rsid w:val="00EF0CC2"/>
    <w:rsid w:val="00EF0CC5"/>
    <w:rsid w:val="00EF0D41"/>
    <w:rsid w:val="00EF0EBA"/>
    <w:rsid w:val="00EF1248"/>
    <w:rsid w:val="00EF16B7"/>
    <w:rsid w:val="00EF17A4"/>
    <w:rsid w:val="00EF191D"/>
    <w:rsid w:val="00EF198B"/>
    <w:rsid w:val="00EF198E"/>
    <w:rsid w:val="00EF1AAA"/>
    <w:rsid w:val="00EF1B1E"/>
    <w:rsid w:val="00EF1D97"/>
    <w:rsid w:val="00EF1F1C"/>
    <w:rsid w:val="00EF2109"/>
    <w:rsid w:val="00EF21D4"/>
    <w:rsid w:val="00EF28AB"/>
    <w:rsid w:val="00EF2918"/>
    <w:rsid w:val="00EF29EC"/>
    <w:rsid w:val="00EF2A1A"/>
    <w:rsid w:val="00EF2D10"/>
    <w:rsid w:val="00EF2E09"/>
    <w:rsid w:val="00EF2E40"/>
    <w:rsid w:val="00EF2FC3"/>
    <w:rsid w:val="00EF33B5"/>
    <w:rsid w:val="00EF34E1"/>
    <w:rsid w:val="00EF350C"/>
    <w:rsid w:val="00EF352F"/>
    <w:rsid w:val="00EF3538"/>
    <w:rsid w:val="00EF3669"/>
    <w:rsid w:val="00EF3E4B"/>
    <w:rsid w:val="00EF43CF"/>
    <w:rsid w:val="00EF4459"/>
    <w:rsid w:val="00EF44CE"/>
    <w:rsid w:val="00EF4740"/>
    <w:rsid w:val="00EF477C"/>
    <w:rsid w:val="00EF480A"/>
    <w:rsid w:val="00EF48FC"/>
    <w:rsid w:val="00EF518E"/>
    <w:rsid w:val="00EF537E"/>
    <w:rsid w:val="00EF539C"/>
    <w:rsid w:val="00EF55D7"/>
    <w:rsid w:val="00EF56AC"/>
    <w:rsid w:val="00EF57D9"/>
    <w:rsid w:val="00EF589B"/>
    <w:rsid w:val="00EF5BFC"/>
    <w:rsid w:val="00EF5D0F"/>
    <w:rsid w:val="00EF5F43"/>
    <w:rsid w:val="00EF6217"/>
    <w:rsid w:val="00EF6262"/>
    <w:rsid w:val="00EF626D"/>
    <w:rsid w:val="00EF65EB"/>
    <w:rsid w:val="00EF66BB"/>
    <w:rsid w:val="00EF69A8"/>
    <w:rsid w:val="00EF69F3"/>
    <w:rsid w:val="00EF6B67"/>
    <w:rsid w:val="00EF6B7E"/>
    <w:rsid w:val="00EF6BC3"/>
    <w:rsid w:val="00EF6BD4"/>
    <w:rsid w:val="00EF6E63"/>
    <w:rsid w:val="00EF7240"/>
    <w:rsid w:val="00EF7291"/>
    <w:rsid w:val="00EF7398"/>
    <w:rsid w:val="00EF745E"/>
    <w:rsid w:val="00EF7471"/>
    <w:rsid w:val="00EF765E"/>
    <w:rsid w:val="00EF7688"/>
    <w:rsid w:val="00EF7778"/>
    <w:rsid w:val="00EF77B3"/>
    <w:rsid w:val="00EF792E"/>
    <w:rsid w:val="00EF7969"/>
    <w:rsid w:val="00EF7A71"/>
    <w:rsid w:val="00EF7AE1"/>
    <w:rsid w:val="00EF7B3E"/>
    <w:rsid w:val="00EF7C1A"/>
    <w:rsid w:val="00EF7CB2"/>
    <w:rsid w:val="00EF7DB0"/>
    <w:rsid w:val="00EF7E58"/>
    <w:rsid w:val="00EF7F8E"/>
    <w:rsid w:val="00EF7FBB"/>
    <w:rsid w:val="00F00034"/>
    <w:rsid w:val="00F002CE"/>
    <w:rsid w:val="00F00621"/>
    <w:rsid w:val="00F00903"/>
    <w:rsid w:val="00F00AA2"/>
    <w:rsid w:val="00F0103A"/>
    <w:rsid w:val="00F0104B"/>
    <w:rsid w:val="00F010C3"/>
    <w:rsid w:val="00F010C7"/>
    <w:rsid w:val="00F0110B"/>
    <w:rsid w:val="00F0118F"/>
    <w:rsid w:val="00F011E7"/>
    <w:rsid w:val="00F01357"/>
    <w:rsid w:val="00F014E2"/>
    <w:rsid w:val="00F0180D"/>
    <w:rsid w:val="00F01970"/>
    <w:rsid w:val="00F01A6D"/>
    <w:rsid w:val="00F01D7E"/>
    <w:rsid w:val="00F01E78"/>
    <w:rsid w:val="00F02039"/>
    <w:rsid w:val="00F02080"/>
    <w:rsid w:val="00F0223C"/>
    <w:rsid w:val="00F0227A"/>
    <w:rsid w:val="00F0234D"/>
    <w:rsid w:val="00F023D6"/>
    <w:rsid w:val="00F023EB"/>
    <w:rsid w:val="00F028A9"/>
    <w:rsid w:val="00F028FD"/>
    <w:rsid w:val="00F0294C"/>
    <w:rsid w:val="00F02BB1"/>
    <w:rsid w:val="00F02BB6"/>
    <w:rsid w:val="00F02C8F"/>
    <w:rsid w:val="00F02DC4"/>
    <w:rsid w:val="00F02E54"/>
    <w:rsid w:val="00F02EE8"/>
    <w:rsid w:val="00F03225"/>
    <w:rsid w:val="00F03355"/>
    <w:rsid w:val="00F03369"/>
    <w:rsid w:val="00F034AC"/>
    <w:rsid w:val="00F03501"/>
    <w:rsid w:val="00F0350F"/>
    <w:rsid w:val="00F0356D"/>
    <w:rsid w:val="00F035BA"/>
    <w:rsid w:val="00F03724"/>
    <w:rsid w:val="00F037E4"/>
    <w:rsid w:val="00F03801"/>
    <w:rsid w:val="00F03C4E"/>
    <w:rsid w:val="00F03D1B"/>
    <w:rsid w:val="00F03EBB"/>
    <w:rsid w:val="00F03EBD"/>
    <w:rsid w:val="00F03F08"/>
    <w:rsid w:val="00F03F76"/>
    <w:rsid w:val="00F03FF1"/>
    <w:rsid w:val="00F040B5"/>
    <w:rsid w:val="00F041A5"/>
    <w:rsid w:val="00F043CC"/>
    <w:rsid w:val="00F043F3"/>
    <w:rsid w:val="00F044EC"/>
    <w:rsid w:val="00F044F6"/>
    <w:rsid w:val="00F0479A"/>
    <w:rsid w:val="00F048D4"/>
    <w:rsid w:val="00F04B8A"/>
    <w:rsid w:val="00F04DC3"/>
    <w:rsid w:val="00F04DE0"/>
    <w:rsid w:val="00F04DE5"/>
    <w:rsid w:val="00F04F91"/>
    <w:rsid w:val="00F05257"/>
    <w:rsid w:val="00F054D5"/>
    <w:rsid w:val="00F055BF"/>
    <w:rsid w:val="00F0561D"/>
    <w:rsid w:val="00F05636"/>
    <w:rsid w:val="00F056AD"/>
    <w:rsid w:val="00F056BE"/>
    <w:rsid w:val="00F05732"/>
    <w:rsid w:val="00F059FD"/>
    <w:rsid w:val="00F05AB5"/>
    <w:rsid w:val="00F05B20"/>
    <w:rsid w:val="00F05BDC"/>
    <w:rsid w:val="00F05C0C"/>
    <w:rsid w:val="00F05C51"/>
    <w:rsid w:val="00F05CBA"/>
    <w:rsid w:val="00F05DA4"/>
    <w:rsid w:val="00F05EAD"/>
    <w:rsid w:val="00F05F74"/>
    <w:rsid w:val="00F06108"/>
    <w:rsid w:val="00F061E7"/>
    <w:rsid w:val="00F0628C"/>
    <w:rsid w:val="00F062DD"/>
    <w:rsid w:val="00F06448"/>
    <w:rsid w:val="00F0672B"/>
    <w:rsid w:val="00F06844"/>
    <w:rsid w:val="00F06992"/>
    <w:rsid w:val="00F06B4D"/>
    <w:rsid w:val="00F06B8C"/>
    <w:rsid w:val="00F071B5"/>
    <w:rsid w:val="00F07333"/>
    <w:rsid w:val="00F075D4"/>
    <w:rsid w:val="00F07B52"/>
    <w:rsid w:val="00F07DBA"/>
    <w:rsid w:val="00F07DBD"/>
    <w:rsid w:val="00F07E0B"/>
    <w:rsid w:val="00F07E6E"/>
    <w:rsid w:val="00F10177"/>
    <w:rsid w:val="00F1018A"/>
    <w:rsid w:val="00F1024F"/>
    <w:rsid w:val="00F10590"/>
    <w:rsid w:val="00F105AF"/>
    <w:rsid w:val="00F105ED"/>
    <w:rsid w:val="00F105EF"/>
    <w:rsid w:val="00F10652"/>
    <w:rsid w:val="00F10A51"/>
    <w:rsid w:val="00F10B68"/>
    <w:rsid w:val="00F10B6E"/>
    <w:rsid w:val="00F10BA6"/>
    <w:rsid w:val="00F10CC0"/>
    <w:rsid w:val="00F10E85"/>
    <w:rsid w:val="00F10F65"/>
    <w:rsid w:val="00F1106C"/>
    <w:rsid w:val="00F11178"/>
    <w:rsid w:val="00F1121C"/>
    <w:rsid w:val="00F1139E"/>
    <w:rsid w:val="00F113E3"/>
    <w:rsid w:val="00F115DC"/>
    <w:rsid w:val="00F117EB"/>
    <w:rsid w:val="00F11851"/>
    <w:rsid w:val="00F11AF0"/>
    <w:rsid w:val="00F11B29"/>
    <w:rsid w:val="00F11CB2"/>
    <w:rsid w:val="00F11E15"/>
    <w:rsid w:val="00F11E8F"/>
    <w:rsid w:val="00F11FCB"/>
    <w:rsid w:val="00F1206B"/>
    <w:rsid w:val="00F121FA"/>
    <w:rsid w:val="00F1221D"/>
    <w:rsid w:val="00F12266"/>
    <w:rsid w:val="00F122B4"/>
    <w:rsid w:val="00F124CC"/>
    <w:rsid w:val="00F1251B"/>
    <w:rsid w:val="00F1253E"/>
    <w:rsid w:val="00F1259F"/>
    <w:rsid w:val="00F1268A"/>
    <w:rsid w:val="00F12708"/>
    <w:rsid w:val="00F129EE"/>
    <w:rsid w:val="00F12AA4"/>
    <w:rsid w:val="00F12B56"/>
    <w:rsid w:val="00F12C9B"/>
    <w:rsid w:val="00F13217"/>
    <w:rsid w:val="00F13265"/>
    <w:rsid w:val="00F13341"/>
    <w:rsid w:val="00F1381A"/>
    <w:rsid w:val="00F1398C"/>
    <w:rsid w:val="00F13A63"/>
    <w:rsid w:val="00F13BBA"/>
    <w:rsid w:val="00F13C00"/>
    <w:rsid w:val="00F13E73"/>
    <w:rsid w:val="00F13FB5"/>
    <w:rsid w:val="00F140C6"/>
    <w:rsid w:val="00F141E8"/>
    <w:rsid w:val="00F141F6"/>
    <w:rsid w:val="00F142E7"/>
    <w:rsid w:val="00F142F3"/>
    <w:rsid w:val="00F1466F"/>
    <w:rsid w:val="00F14791"/>
    <w:rsid w:val="00F14A4B"/>
    <w:rsid w:val="00F14BD2"/>
    <w:rsid w:val="00F14DA4"/>
    <w:rsid w:val="00F14DEC"/>
    <w:rsid w:val="00F14F6F"/>
    <w:rsid w:val="00F15296"/>
    <w:rsid w:val="00F1551C"/>
    <w:rsid w:val="00F159A5"/>
    <w:rsid w:val="00F15B43"/>
    <w:rsid w:val="00F15CB4"/>
    <w:rsid w:val="00F15E09"/>
    <w:rsid w:val="00F15E0F"/>
    <w:rsid w:val="00F1664D"/>
    <w:rsid w:val="00F1669B"/>
    <w:rsid w:val="00F166F0"/>
    <w:rsid w:val="00F16719"/>
    <w:rsid w:val="00F169AD"/>
    <w:rsid w:val="00F16A29"/>
    <w:rsid w:val="00F16A73"/>
    <w:rsid w:val="00F16ABD"/>
    <w:rsid w:val="00F16BBD"/>
    <w:rsid w:val="00F16C91"/>
    <w:rsid w:val="00F16CBB"/>
    <w:rsid w:val="00F16EF4"/>
    <w:rsid w:val="00F16F7B"/>
    <w:rsid w:val="00F170C4"/>
    <w:rsid w:val="00F170DC"/>
    <w:rsid w:val="00F170E9"/>
    <w:rsid w:val="00F17365"/>
    <w:rsid w:val="00F17538"/>
    <w:rsid w:val="00F1759E"/>
    <w:rsid w:val="00F17641"/>
    <w:rsid w:val="00F177ED"/>
    <w:rsid w:val="00F17931"/>
    <w:rsid w:val="00F17BE0"/>
    <w:rsid w:val="00F17CED"/>
    <w:rsid w:val="00F17D12"/>
    <w:rsid w:val="00F17FBB"/>
    <w:rsid w:val="00F17FF9"/>
    <w:rsid w:val="00F17FFC"/>
    <w:rsid w:val="00F20014"/>
    <w:rsid w:val="00F2007C"/>
    <w:rsid w:val="00F20103"/>
    <w:rsid w:val="00F202BA"/>
    <w:rsid w:val="00F202C2"/>
    <w:rsid w:val="00F20324"/>
    <w:rsid w:val="00F209A3"/>
    <w:rsid w:val="00F209B7"/>
    <w:rsid w:val="00F209D4"/>
    <w:rsid w:val="00F20C1A"/>
    <w:rsid w:val="00F20CC9"/>
    <w:rsid w:val="00F20DE8"/>
    <w:rsid w:val="00F211B6"/>
    <w:rsid w:val="00F211D5"/>
    <w:rsid w:val="00F211E9"/>
    <w:rsid w:val="00F21351"/>
    <w:rsid w:val="00F217DB"/>
    <w:rsid w:val="00F217F2"/>
    <w:rsid w:val="00F21A91"/>
    <w:rsid w:val="00F21B1C"/>
    <w:rsid w:val="00F21B5E"/>
    <w:rsid w:val="00F21BB5"/>
    <w:rsid w:val="00F21C25"/>
    <w:rsid w:val="00F21CB5"/>
    <w:rsid w:val="00F21D21"/>
    <w:rsid w:val="00F21DF2"/>
    <w:rsid w:val="00F21E5B"/>
    <w:rsid w:val="00F21E9A"/>
    <w:rsid w:val="00F21FA5"/>
    <w:rsid w:val="00F22100"/>
    <w:rsid w:val="00F2213A"/>
    <w:rsid w:val="00F221DF"/>
    <w:rsid w:val="00F22431"/>
    <w:rsid w:val="00F225D4"/>
    <w:rsid w:val="00F225E8"/>
    <w:rsid w:val="00F2262C"/>
    <w:rsid w:val="00F226CB"/>
    <w:rsid w:val="00F226FD"/>
    <w:rsid w:val="00F2284B"/>
    <w:rsid w:val="00F22BA8"/>
    <w:rsid w:val="00F22CA5"/>
    <w:rsid w:val="00F22CBC"/>
    <w:rsid w:val="00F22D6D"/>
    <w:rsid w:val="00F22DF2"/>
    <w:rsid w:val="00F2301B"/>
    <w:rsid w:val="00F23138"/>
    <w:rsid w:val="00F233F0"/>
    <w:rsid w:val="00F234FC"/>
    <w:rsid w:val="00F23513"/>
    <w:rsid w:val="00F23591"/>
    <w:rsid w:val="00F23640"/>
    <w:rsid w:val="00F23781"/>
    <w:rsid w:val="00F23792"/>
    <w:rsid w:val="00F2386A"/>
    <w:rsid w:val="00F23BB3"/>
    <w:rsid w:val="00F240CF"/>
    <w:rsid w:val="00F241FE"/>
    <w:rsid w:val="00F242DE"/>
    <w:rsid w:val="00F2438F"/>
    <w:rsid w:val="00F247B1"/>
    <w:rsid w:val="00F247D5"/>
    <w:rsid w:val="00F24839"/>
    <w:rsid w:val="00F2483D"/>
    <w:rsid w:val="00F2488C"/>
    <w:rsid w:val="00F24924"/>
    <w:rsid w:val="00F24940"/>
    <w:rsid w:val="00F24A80"/>
    <w:rsid w:val="00F24BA6"/>
    <w:rsid w:val="00F24BB9"/>
    <w:rsid w:val="00F24D51"/>
    <w:rsid w:val="00F24EAF"/>
    <w:rsid w:val="00F24F3C"/>
    <w:rsid w:val="00F24F78"/>
    <w:rsid w:val="00F2500F"/>
    <w:rsid w:val="00F2506C"/>
    <w:rsid w:val="00F25120"/>
    <w:rsid w:val="00F25236"/>
    <w:rsid w:val="00F253C5"/>
    <w:rsid w:val="00F25699"/>
    <w:rsid w:val="00F256F4"/>
    <w:rsid w:val="00F2585E"/>
    <w:rsid w:val="00F259E8"/>
    <w:rsid w:val="00F25A6F"/>
    <w:rsid w:val="00F25AA4"/>
    <w:rsid w:val="00F25F75"/>
    <w:rsid w:val="00F26127"/>
    <w:rsid w:val="00F2635C"/>
    <w:rsid w:val="00F264F5"/>
    <w:rsid w:val="00F265CA"/>
    <w:rsid w:val="00F26A40"/>
    <w:rsid w:val="00F26DD6"/>
    <w:rsid w:val="00F26E23"/>
    <w:rsid w:val="00F26E49"/>
    <w:rsid w:val="00F26E73"/>
    <w:rsid w:val="00F26EA2"/>
    <w:rsid w:val="00F26F1A"/>
    <w:rsid w:val="00F26F2B"/>
    <w:rsid w:val="00F26F97"/>
    <w:rsid w:val="00F27040"/>
    <w:rsid w:val="00F27049"/>
    <w:rsid w:val="00F27122"/>
    <w:rsid w:val="00F2733A"/>
    <w:rsid w:val="00F27380"/>
    <w:rsid w:val="00F2738E"/>
    <w:rsid w:val="00F273C6"/>
    <w:rsid w:val="00F274A7"/>
    <w:rsid w:val="00F274EE"/>
    <w:rsid w:val="00F27A1B"/>
    <w:rsid w:val="00F27AB2"/>
    <w:rsid w:val="00F27BD5"/>
    <w:rsid w:val="00F27C13"/>
    <w:rsid w:val="00F27C52"/>
    <w:rsid w:val="00F27E5C"/>
    <w:rsid w:val="00F27F3B"/>
    <w:rsid w:val="00F30081"/>
    <w:rsid w:val="00F3017C"/>
    <w:rsid w:val="00F30237"/>
    <w:rsid w:val="00F3028A"/>
    <w:rsid w:val="00F3055D"/>
    <w:rsid w:val="00F30732"/>
    <w:rsid w:val="00F30820"/>
    <w:rsid w:val="00F30822"/>
    <w:rsid w:val="00F30E73"/>
    <w:rsid w:val="00F310B5"/>
    <w:rsid w:val="00F3113F"/>
    <w:rsid w:val="00F31145"/>
    <w:rsid w:val="00F3149C"/>
    <w:rsid w:val="00F31977"/>
    <w:rsid w:val="00F319A9"/>
    <w:rsid w:val="00F31A4E"/>
    <w:rsid w:val="00F31A89"/>
    <w:rsid w:val="00F31BF8"/>
    <w:rsid w:val="00F31CAE"/>
    <w:rsid w:val="00F31DC7"/>
    <w:rsid w:val="00F31F33"/>
    <w:rsid w:val="00F31FD4"/>
    <w:rsid w:val="00F321E4"/>
    <w:rsid w:val="00F3252D"/>
    <w:rsid w:val="00F326D3"/>
    <w:rsid w:val="00F327C0"/>
    <w:rsid w:val="00F3286F"/>
    <w:rsid w:val="00F32C49"/>
    <w:rsid w:val="00F32F89"/>
    <w:rsid w:val="00F33218"/>
    <w:rsid w:val="00F33274"/>
    <w:rsid w:val="00F33394"/>
    <w:rsid w:val="00F338D9"/>
    <w:rsid w:val="00F338DC"/>
    <w:rsid w:val="00F33A01"/>
    <w:rsid w:val="00F33BBC"/>
    <w:rsid w:val="00F33C94"/>
    <w:rsid w:val="00F33CEF"/>
    <w:rsid w:val="00F33EAC"/>
    <w:rsid w:val="00F33F1C"/>
    <w:rsid w:val="00F344C3"/>
    <w:rsid w:val="00F345A2"/>
    <w:rsid w:val="00F345C0"/>
    <w:rsid w:val="00F3461B"/>
    <w:rsid w:val="00F3475B"/>
    <w:rsid w:val="00F3477C"/>
    <w:rsid w:val="00F34839"/>
    <w:rsid w:val="00F34A86"/>
    <w:rsid w:val="00F34BF9"/>
    <w:rsid w:val="00F34C08"/>
    <w:rsid w:val="00F34C54"/>
    <w:rsid w:val="00F34D10"/>
    <w:rsid w:val="00F34D1C"/>
    <w:rsid w:val="00F351B4"/>
    <w:rsid w:val="00F35375"/>
    <w:rsid w:val="00F35411"/>
    <w:rsid w:val="00F35660"/>
    <w:rsid w:val="00F35712"/>
    <w:rsid w:val="00F3584C"/>
    <w:rsid w:val="00F3596F"/>
    <w:rsid w:val="00F35A01"/>
    <w:rsid w:val="00F35F11"/>
    <w:rsid w:val="00F36142"/>
    <w:rsid w:val="00F36170"/>
    <w:rsid w:val="00F36199"/>
    <w:rsid w:val="00F3619F"/>
    <w:rsid w:val="00F3639D"/>
    <w:rsid w:val="00F36559"/>
    <w:rsid w:val="00F36B75"/>
    <w:rsid w:val="00F36BA7"/>
    <w:rsid w:val="00F36C60"/>
    <w:rsid w:val="00F3726C"/>
    <w:rsid w:val="00F3732F"/>
    <w:rsid w:val="00F374FD"/>
    <w:rsid w:val="00F375E7"/>
    <w:rsid w:val="00F376DA"/>
    <w:rsid w:val="00F376ED"/>
    <w:rsid w:val="00F37721"/>
    <w:rsid w:val="00F37739"/>
    <w:rsid w:val="00F37771"/>
    <w:rsid w:val="00F3778C"/>
    <w:rsid w:val="00F37866"/>
    <w:rsid w:val="00F378C6"/>
    <w:rsid w:val="00F37CFF"/>
    <w:rsid w:val="00F40156"/>
    <w:rsid w:val="00F4020E"/>
    <w:rsid w:val="00F4028A"/>
    <w:rsid w:val="00F4042B"/>
    <w:rsid w:val="00F4070A"/>
    <w:rsid w:val="00F407D5"/>
    <w:rsid w:val="00F40B49"/>
    <w:rsid w:val="00F40B90"/>
    <w:rsid w:val="00F40D15"/>
    <w:rsid w:val="00F40E45"/>
    <w:rsid w:val="00F410A4"/>
    <w:rsid w:val="00F41230"/>
    <w:rsid w:val="00F41238"/>
    <w:rsid w:val="00F4132B"/>
    <w:rsid w:val="00F41454"/>
    <w:rsid w:val="00F415D2"/>
    <w:rsid w:val="00F41664"/>
    <w:rsid w:val="00F41769"/>
    <w:rsid w:val="00F417C5"/>
    <w:rsid w:val="00F4180B"/>
    <w:rsid w:val="00F41827"/>
    <w:rsid w:val="00F41980"/>
    <w:rsid w:val="00F41A1F"/>
    <w:rsid w:val="00F41A59"/>
    <w:rsid w:val="00F41BC2"/>
    <w:rsid w:val="00F41C0E"/>
    <w:rsid w:val="00F41DE5"/>
    <w:rsid w:val="00F41E88"/>
    <w:rsid w:val="00F41EBC"/>
    <w:rsid w:val="00F42001"/>
    <w:rsid w:val="00F4223B"/>
    <w:rsid w:val="00F4259A"/>
    <w:rsid w:val="00F426AE"/>
    <w:rsid w:val="00F4289F"/>
    <w:rsid w:val="00F428F0"/>
    <w:rsid w:val="00F42947"/>
    <w:rsid w:val="00F42B1E"/>
    <w:rsid w:val="00F42B29"/>
    <w:rsid w:val="00F42D28"/>
    <w:rsid w:val="00F42E43"/>
    <w:rsid w:val="00F42EE5"/>
    <w:rsid w:val="00F4302B"/>
    <w:rsid w:val="00F432D4"/>
    <w:rsid w:val="00F43455"/>
    <w:rsid w:val="00F43618"/>
    <w:rsid w:val="00F439CD"/>
    <w:rsid w:val="00F43AFC"/>
    <w:rsid w:val="00F43C10"/>
    <w:rsid w:val="00F43CED"/>
    <w:rsid w:val="00F43D20"/>
    <w:rsid w:val="00F44077"/>
    <w:rsid w:val="00F44145"/>
    <w:rsid w:val="00F441C3"/>
    <w:rsid w:val="00F442A7"/>
    <w:rsid w:val="00F446A6"/>
    <w:rsid w:val="00F44788"/>
    <w:rsid w:val="00F448A9"/>
    <w:rsid w:val="00F44992"/>
    <w:rsid w:val="00F45122"/>
    <w:rsid w:val="00F45196"/>
    <w:rsid w:val="00F45372"/>
    <w:rsid w:val="00F458B2"/>
    <w:rsid w:val="00F4595D"/>
    <w:rsid w:val="00F459AD"/>
    <w:rsid w:val="00F45A0A"/>
    <w:rsid w:val="00F45A10"/>
    <w:rsid w:val="00F45A9A"/>
    <w:rsid w:val="00F45B0A"/>
    <w:rsid w:val="00F45BCD"/>
    <w:rsid w:val="00F45F75"/>
    <w:rsid w:val="00F460F3"/>
    <w:rsid w:val="00F46157"/>
    <w:rsid w:val="00F4620A"/>
    <w:rsid w:val="00F46353"/>
    <w:rsid w:val="00F46581"/>
    <w:rsid w:val="00F465B2"/>
    <w:rsid w:val="00F4667E"/>
    <w:rsid w:val="00F4685B"/>
    <w:rsid w:val="00F4696D"/>
    <w:rsid w:val="00F46B1B"/>
    <w:rsid w:val="00F46B8B"/>
    <w:rsid w:val="00F46DB0"/>
    <w:rsid w:val="00F47190"/>
    <w:rsid w:val="00F474B5"/>
    <w:rsid w:val="00F475E9"/>
    <w:rsid w:val="00F47704"/>
    <w:rsid w:val="00F4785B"/>
    <w:rsid w:val="00F47871"/>
    <w:rsid w:val="00F4791D"/>
    <w:rsid w:val="00F47A35"/>
    <w:rsid w:val="00F500D6"/>
    <w:rsid w:val="00F50179"/>
    <w:rsid w:val="00F503BE"/>
    <w:rsid w:val="00F50447"/>
    <w:rsid w:val="00F50575"/>
    <w:rsid w:val="00F505FA"/>
    <w:rsid w:val="00F50600"/>
    <w:rsid w:val="00F5099A"/>
    <w:rsid w:val="00F50A42"/>
    <w:rsid w:val="00F50A6D"/>
    <w:rsid w:val="00F50AE7"/>
    <w:rsid w:val="00F50B7E"/>
    <w:rsid w:val="00F50C4E"/>
    <w:rsid w:val="00F50D6B"/>
    <w:rsid w:val="00F513D4"/>
    <w:rsid w:val="00F51485"/>
    <w:rsid w:val="00F51647"/>
    <w:rsid w:val="00F518F3"/>
    <w:rsid w:val="00F51A92"/>
    <w:rsid w:val="00F51B20"/>
    <w:rsid w:val="00F51B37"/>
    <w:rsid w:val="00F51B80"/>
    <w:rsid w:val="00F52009"/>
    <w:rsid w:val="00F524EB"/>
    <w:rsid w:val="00F526D8"/>
    <w:rsid w:val="00F5274D"/>
    <w:rsid w:val="00F5279C"/>
    <w:rsid w:val="00F527E4"/>
    <w:rsid w:val="00F52B6F"/>
    <w:rsid w:val="00F52C25"/>
    <w:rsid w:val="00F52C93"/>
    <w:rsid w:val="00F52C9F"/>
    <w:rsid w:val="00F52D7B"/>
    <w:rsid w:val="00F52E23"/>
    <w:rsid w:val="00F52FC8"/>
    <w:rsid w:val="00F530DF"/>
    <w:rsid w:val="00F5335B"/>
    <w:rsid w:val="00F53600"/>
    <w:rsid w:val="00F536A6"/>
    <w:rsid w:val="00F538F9"/>
    <w:rsid w:val="00F53937"/>
    <w:rsid w:val="00F539D3"/>
    <w:rsid w:val="00F53AEB"/>
    <w:rsid w:val="00F53BBF"/>
    <w:rsid w:val="00F53CB4"/>
    <w:rsid w:val="00F53D82"/>
    <w:rsid w:val="00F53D97"/>
    <w:rsid w:val="00F53DCC"/>
    <w:rsid w:val="00F53F9F"/>
    <w:rsid w:val="00F54055"/>
    <w:rsid w:val="00F540FD"/>
    <w:rsid w:val="00F5438A"/>
    <w:rsid w:val="00F5459C"/>
    <w:rsid w:val="00F545A0"/>
    <w:rsid w:val="00F54605"/>
    <w:rsid w:val="00F5495B"/>
    <w:rsid w:val="00F54D3E"/>
    <w:rsid w:val="00F54E16"/>
    <w:rsid w:val="00F54FA9"/>
    <w:rsid w:val="00F550E5"/>
    <w:rsid w:val="00F5517C"/>
    <w:rsid w:val="00F55195"/>
    <w:rsid w:val="00F5528D"/>
    <w:rsid w:val="00F55305"/>
    <w:rsid w:val="00F5538F"/>
    <w:rsid w:val="00F553EE"/>
    <w:rsid w:val="00F558FC"/>
    <w:rsid w:val="00F55BF6"/>
    <w:rsid w:val="00F55C25"/>
    <w:rsid w:val="00F55CE1"/>
    <w:rsid w:val="00F55E65"/>
    <w:rsid w:val="00F55EB3"/>
    <w:rsid w:val="00F55F1E"/>
    <w:rsid w:val="00F55FED"/>
    <w:rsid w:val="00F560A3"/>
    <w:rsid w:val="00F56269"/>
    <w:rsid w:val="00F5627D"/>
    <w:rsid w:val="00F56343"/>
    <w:rsid w:val="00F566DA"/>
    <w:rsid w:val="00F56A2C"/>
    <w:rsid w:val="00F56B09"/>
    <w:rsid w:val="00F56B14"/>
    <w:rsid w:val="00F56C97"/>
    <w:rsid w:val="00F56F58"/>
    <w:rsid w:val="00F56FF9"/>
    <w:rsid w:val="00F5717E"/>
    <w:rsid w:val="00F571BA"/>
    <w:rsid w:val="00F571E8"/>
    <w:rsid w:val="00F57263"/>
    <w:rsid w:val="00F57305"/>
    <w:rsid w:val="00F57432"/>
    <w:rsid w:val="00F5762C"/>
    <w:rsid w:val="00F57810"/>
    <w:rsid w:val="00F579A3"/>
    <w:rsid w:val="00F579C4"/>
    <w:rsid w:val="00F57B5A"/>
    <w:rsid w:val="00F57D81"/>
    <w:rsid w:val="00F57ED7"/>
    <w:rsid w:val="00F57EED"/>
    <w:rsid w:val="00F6009F"/>
    <w:rsid w:val="00F60317"/>
    <w:rsid w:val="00F603EC"/>
    <w:rsid w:val="00F603F6"/>
    <w:rsid w:val="00F60451"/>
    <w:rsid w:val="00F6056B"/>
    <w:rsid w:val="00F60659"/>
    <w:rsid w:val="00F606AA"/>
    <w:rsid w:val="00F607B8"/>
    <w:rsid w:val="00F60888"/>
    <w:rsid w:val="00F6089E"/>
    <w:rsid w:val="00F60AF5"/>
    <w:rsid w:val="00F60C34"/>
    <w:rsid w:val="00F60D15"/>
    <w:rsid w:val="00F60EE2"/>
    <w:rsid w:val="00F60F8D"/>
    <w:rsid w:val="00F61019"/>
    <w:rsid w:val="00F610E0"/>
    <w:rsid w:val="00F610E5"/>
    <w:rsid w:val="00F614BB"/>
    <w:rsid w:val="00F6155E"/>
    <w:rsid w:val="00F616BD"/>
    <w:rsid w:val="00F616EE"/>
    <w:rsid w:val="00F617EB"/>
    <w:rsid w:val="00F61A57"/>
    <w:rsid w:val="00F61CD9"/>
    <w:rsid w:val="00F61D81"/>
    <w:rsid w:val="00F622A7"/>
    <w:rsid w:val="00F623AD"/>
    <w:rsid w:val="00F62400"/>
    <w:rsid w:val="00F6243A"/>
    <w:rsid w:val="00F625A2"/>
    <w:rsid w:val="00F6277B"/>
    <w:rsid w:val="00F627BC"/>
    <w:rsid w:val="00F628C1"/>
    <w:rsid w:val="00F629BB"/>
    <w:rsid w:val="00F62CEB"/>
    <w:rsid w:val="00F62E97"/>
    <w:rsid w:val="00F62F0E"/>
    <w:rsid w:val="00F63101"/>
    <w:rsid w:val="00F632AB"/>
    <w:rsid w:val="00F635DF"/>
    <w:rsid w:val="00F6365F"/>
    <w:rsid w:val="00F636E4"/>
    <w:rsid w:val="00F63872"/>
    <w:rsid w:val="00F63959"/>
    <w:rsid w:val="00F63A6F"/>
    <w:rsid w:val="00F63CE1"/>
    <w:rsid w:val="00F63D20"/>
    <w:rsid w:val="00F63D62"/>
    <w:rsid w:val="00F640FE"/>
    <w:rsid w:val="00F64108"/>
    <w:rsid w:val="00F6432D"/>
    <w:rsid w:val="00F6471A"/>
    <w:rsid w:val="00F6480C"/>
    <w:rsid w:val="00F64AA9"/>
    <w:rsid w:val="00F64ADA"/>
    <w:rsid w:val="00F64AF1"/>
    <w:rsid w:val="00F64DC8"/>
    <w:rsid w:val="00F64ED5"/>
    <w:rsid w:val="00F64F5E"/>
    <w:rsid w:val="00F64FD3"/>
    <w:rsid w:val="00F6529E"/>
    <w:rsid w:val="00F65351"/>
    <w:rsid w:val="00F65431"/>
    <w:rsid w:val="00F654D6"/>
    <w:rsid w:val="00F654FA"/>
    <w:rsid w:val="00F6555B"/>
    <w:rsid w:val="00F6559F"/>
    <w:rsid w:val="00F6560D"/>
    <w:rsid w:val="00F656A6"/>
    <w:rsid w:val="00F65823"/>
    <w:rsid w:val="00F658E3"/>
    <w:rsid w:val="00F6597E"/>
    <w:rsid w:val="00F6599D"/>
    <w:rsid w:val="00F65B5E"/>
    <w:rsid w:val="00F65B75"/>
    <w:rsid w:val="00F65CE7"/>
    <w:rsid w:val="00F65DC8"/>
    <w:rsid w:val="00F65EE6"/>
    <w:rsid w:val="00F65F1D"/>
    <w:rsid w:val="00F661F2"/>
    <w:rsid w:val="00F66362"/>
    <w:rsid w:val="00F66540"/>
    <w:rsid w:val="00F666BE"/>
    <w:rsid w:val="00F66941"/>
    <w:rsid w:val="00F669A6"/>
    <w:rsid w:val="00F66BA7"/>
    <w:rsid w:val="00F66CFE"/>
    <w:rsid w:val="00F6705D"/>
    <w:rsid w:val="00F6708F"/>
    <w:rsid w:val="00F670E7"/>
    <w:rsid w:val="00F6715C"/>
    <w:rsid w:val="00F6736F"/>
    <w:rsid w:val="00F673BF"/>
    <w:rsid w:val="00F67752"/>
    <w:rsid w:val="00F67F38"/>
    <w:rsid w:val="00F67FCD"/>
    <w:rsid w:val="00F702FF"/>
    <w:rsid w:val="00F70356"/>
    <w:rsid w:val="00F70402"/>
    <w:rsid w:val="00F70664"/>
    <w:rsid w:val="00F706A9"/>
    <w:rsid w:val="00F7072E"/>
    <w:rsid w:val="00F70B61"/>
    <w:rsid w:val="00F70BB7"/>
    <w:rsid w:val="00F70C2D"/>
    <w:rsid w:val="00F70C8A"/>
    <w:rsid w:val="00F70CCC"/>
    <w:rsid w:val="00F70D12"/>
    <w:rsid w:val="00F70D76"/>
    <w:rsid w:val="00F70D93"/>
    <w:rsid w:val="00F70FF1"/>
    <w:rsid w:val="00F71064"/>
    <w:rsid w:val="00F713DB"/>
    <w:rsid w:val="00F71564"/>
    <w:rsid w:val="00F71616"/>
    <w:rsid w:val="00F7164C"/>
    <w:rsid w:val="00F717C2"/>
    <w:rsid w:val="00F717CE"/>
    <w:rsid w:val="00F71899"/>
    <w:rsid w:val="00F71983"/>
    <w:rsid w:val="00F71C74"/>
    <w:rsid w:val="00F71DB0"/>
    <w:rsid w:val="00F71E1A"/>
    <w:rsid w:val="00F71E64"/>
    <w:rsid w:val="00F71FE7"/>
    <w:rsid w:val="00F7200A"/>
    <w:rsid w:val="00F720AD"/>
    <w:rsid w:val="00F7210E"/>
    <w:rsid w:val="00F7225A"/>
    <w:rsid w:val="00F72461"/>
    <w:rsid w:val="00F724D3"/>
    <w:rsid w:val="00F72724"/>
    <w:rsid w:val="00F7277A"/>
    <w:rsid w:val="00F72918"/>
    <w:rsid w:val="00F72A43"/>
    <w:rsid w:val="00F72A8C"/>
    <w:rsid w:val="00F72DBA"/>
    <w:rsid w:val="00F72EFB"/>
    <w:rsid w:val="00F72F7F"/>
    <w:rsid w:val="00F73125"/>
    <w:rsid w:val="00F7315B"/>
    <w:rsid w:val="00F73269"/>
    <w:rsid w:val="00F73562"/>
    <w:rsid w:val="00F735D9"/>
    <w:rsid w:val="00F736B9"/>
    <w:rsid w:val="00F739BB"/>
    <w:rsid w:val="00F73A39"/>
    <w:rsid w:val="00F73C32"/>
    <w:rsid w:val="00F73CCA"/>
    <w:rsid w:val="00F73EA3"/>
    <w:rsid w:val="00F73ED4"/>
    <w:rsid w:val="00F73EF1"/>
    <w:rsid w:val="00F7403E"/>
    <w:rsid w:val="00F749D5"/>
    <w:rsid w:val="00F74B26"/>
    <w:rsid w:val="00F74B3D"/>
    <w:rsid w:val="00F74C21"/>
    <w:rsid w:val="00F74E4C"/>
    <w:rsid w:val="00F74FF3"/>
    <w:rsid w:val="00F7545D"/>
    <w:rsid w:val="00F7552A"/>
    <w:rsid w:val="00F75783"/>
    <w:rsid w:val="00F75983"/>
    <w:rsid w:val="00F75BFF"/>
    <w:rsid w:val="00F75D17"/>
    <w:rsid w:val="00F75D5B"/>
    <w:rsid w:val="00F75EB8"/>
    <w:rsid w:val="00F75F72"/>
    <w:rsid w:val="00F75F94"/>
    <w:rsid w:val="00F765FD"/>
    <w:rsid w:val="00F76699"/>
    <w:rsid w:val="00F7671F"/>
    <w:rsid w:val="00F76874"/>
    <w:rsid w:val="00F7691F"/>
    <w:rsid w:val="00F769B0"/>
    <w:rsid w:val="00F76B42"/>
    <w:rsid w:val="00F76D05"/>
    <w:rsid w:val="00F76D8D"/>
    <w:rsid w:val="00F76EB0"/>
    <w:rsid w:val="00F770B1"/>
    <w:rsid w:val="00F77136"/>
    <w:rsid w:val="00F7730E"/>
    <w:rsid w:val="00F77499"/>
    <w:rsid w:val="00F775E9"/>
    <w:rsid w:val="00F776DC"/>
    <w:rsid w:val="00F7772D"/>
    <w:rsid w:val="00F77853"/>
    <w:rsid w:val="00F779F9"/>
    <w:rsid w:val="00F77B8D"/>
    <w:rsid w:val="00F77C73"/>
    <w:rsid w:val="00F800A9"/>
    <w:rsid w:val="00F803F7"/>
    <w:rsid w:val="00F80695"/>
    <w:rsid w:val="00F80707"/>
    <w:rsid w:val="00F80716"/>
    <w:rsid w:val="00F8077D"/>
    <w:rsid w:val="00F80830"/>
    <w:rsid w:val="00F8095A"/>
    <w:rsid w:val="00F80984"/>
    <w:rsid w:val="00F809D3"/>
    <w:rsid w:val="00F80B30"/>
    <w:rsid w:val="00F80C2F"/>
    <w:rsid w:val="00F80DC4"/>
    <w:rsid w:val="00F80FD2"/>
    <w:rsid w:val="00F81057"/>
    <w:rsid w:val="00F811F5"/>
    <w:rsid w:val="00F81304"/>
    <w:rsid w:val="00F816E5"/>
    <w:rsid w:val="00F817FF"/>
    <w:rsid w:val="00F81855"/>
    <w:rsid w:val="00F81AE8"/>
    <w:rsid w:val="00F81B5C"/>
    <w:rsid w:val="00F81C58"/>
    <w:rsid w:val="00F81ED6"/>
    <w:rsid w:val="00F8201B"/>
    <w:rsid w:val="00F82045"/>
    <w:rsid w:val="00F8204F"/>
    <w:rsid w:val="00F823F0"/>
    <w:rsid w:val="00F825C8"/>
    <w:rsid w:val="00F826CF"/>
    <w:rsid w:val="00F826E4"/>
    <w:rsid w:val="00F828A7"/>
    <w:rsid w:val="00F828DA"/>
    <w:rsid w:val="00F82A4F"/>
    <w:rsid w:val="00F82C2E"/>
    <w:rsid w:val="00F82CCB"/>
    <w:rsid w:val="00F82ED2"/>
    <w:rsid w:val="00F8353A"/>
    <w:rsid w:val="00F83599"/>
    <w:rsid w:val="00F83AD5"/>
    <w:rsid w:val="00F83B1B"/>
    <w:rsid w:val="00F83B9C"/>
    <w:rsid w:val="00F83CE3"/>
    <w:rsid w:val="00F83E88"/>
    <w:rsid w:val="00F83F54"/>
    <w:rsid w:val="00F84010"/>
    <w:rsid w:val="00F8444C"/>
    <w:rsid w:val="00F844A7"/>
    <w:rsid w:val="00F844C5"/>
    <w:rsid w:val="00F8451A"/>
    <w:rsid w:val="00F84580"/>
    <w:rsid w:val="00F8478B"/>
    <w:rsid w:val="00F84791"/>
    <w:rsid w:val="00F848D4"/>
    <w:rsid w:val="00F849A2"/>
    <w:rsid w:val="00F84A8C"/>
    <w:rsid w:val="00F84BFF"/>
    <w:rsid w:val="00F84C9E"/>
    <w:rsid w:val="00F84D28"/>
    <w:rsid w:val="00F84EB6"/>
    <w:rsid w:val="00F84FEC"/>
    <w:rsid w:val="00F85129"/>
    <w:rsid w:val="00F85209"/>
    <w:rsid w:val="00F8531E"/>
    <w:rsid w:val="00F853C9"/>
    <w:rsid w:val="00F85518"/>
    <w:rsid w:val="00F8554C"/>
    <w:rsid w:val="00F85559"/>
    <w:rsid w:val="00F85686"/>
    <w:rsid w:val="00F85690"/>
    <w:rsid w:val="00F85707"/>
    <w:rsid w:val="00F85798"/>
    <w:rsid w:val="00F859CE"/>
    <w:rsid w:val="00F85A45"/>
    <w:rsid w:val="00F85BC5"/>
    <w:rsid w:val="00F85C95"/>
    <w:rsid w:val="00F85EA4"/>
    <w:rsid w:val="00F85EAD"/>
    <w:rsid w:val="00F85F17"/>
    <w:rsid w:val="00F8623B"/>
    <w:rsid w:val="00F863FE"/>
    <w:rsid w:val="00F864EB"/>
    <w:rsid w:val="00F8658F"/>
    <w:rsid w:val="00F866C9"/>
    <w:rsid w:val="00F86D66"/>
    <w:rsid w:val="00F86D74"/>
    <w:rsid w:val="00F86EC3"/>
    <w:rsid w:val="00F86F3E"/>
    <w:rsid w:val="00F870A1"/>
    <w:rsid w:val="00F871A8"/>
    <w:rsid w:val="00F87291"/>
    <w:rsid w:val="00F87303"/>
    <w:rsid w:val="00F873E9"/>
    <w:rsid w:val="00F87697"/>
    <w:rsid w:val="00F877B9"/>
    <w:rsid w:val="00F879C0"/>
    <w:rsid w:val="00F87CCE"/>
    <w:rsid w:val="00F87CE9"/>
    <w:rsid w:val="00F87F2C"/>
    <w:rsid w:val="00F87F9B"/>
    <w:rsid w:val="00F900E0"/>
    <w:rsid w:val="00F900F4"/>
    <w:rsid w:val="00F9026D"/>
    <w:rsid w:val="00F90487"/>
    <w:rsid w:val="00F904C9"/>
    <w:rsid w:val="00F9069E"/>
    <w:rsid w:val="00F9072D"/>
    <w:rsid w:val="00F907C2"/>
    <w:rsid w:val="00F9091F"/>
    <w:rsid w:val="00F90AA8"/>
    <w:rsid w:val="00F90E09"/>
    <w:rsid w:val="00F90F4C"/>
    <w:rsid w:val="00F91685"/>
    <w:rsid w:val="00F916B6"/>
    <w:rsid w:val="00F91A31"/>
    <w:rsid w:val="00F91BE8"/>
    <w:rsid w:val="00F91D6C"/>
    <w:rsid w:val="00F91E66"/>
    <w:rsid w:val="00F91FB3"/>
    <w:rsid w:val="00F920EF"/>
    <w:rsid w:val="00F92116"/>
    <w:rsid w:val="00F92243"/>
    <w:rsid w:val="00F92345"/>
    <w:rsid w:val="00F92371"/>
    <w:rsid w:val="00F92732"/>
    <w:rsid w:val="00F9279F"/>
    <w:rsid w:val="00F9281F"/>
    <w:rsid w:val="00F92863"/>
    <w:rsid w:val="00F929E4"/>
    <w:rsid w:val="00F92A3B"/>
    <w:rsid w:val="00F92D2E"/>
    <w:rsid w:val="00F92F8D"/>
    <w:rsid w:val="00F93043"/>
    <w:rsid w:val="00F930C1"/>
    <w:rsid w:val="00F930DF"/>
    <w:rsid w:val="00F93305"/>
    <w:rsid w:val="00F93357"/>
    <w:rsid w:val="00F935FA"/>
    <w:rsid w:val="00F9369C"/>
    <w:rsid w:val="00F93892"/>
    <w:rsid w:val="00F939F6"/>
    <w:rsid w:val="00F93A6A"/>
    <w:rsid w:val="00F93AF2"/>
    <w:rsid w:val="00F93BB4"/>
    <w:rsid w:val="00F93C62"/>
    <w:rsid w:val="00F93DDF"/>
    <w:rsid w:val="00F93F3F"/>
    <w:rsid w:val="00F93FCA"/>
    <w:rsid w:val="00F940F2"/>
    <w:rsid w:val="00F94181"/>
    <w:rsid w:val="00F9425B"/>
    <w:rsid w:val="00F9430E"/>
    <w:rsid w:val="00F94383"/>
    <w:rsid w:val="00F944EF"/>
    <w:rsid w:val="00F94504"/>
    <w:rsid w:val="00F94551"/>
    <w:rsid w:val="00F94681"/>
    <w:rsid w:val="00F94769"/>
    <w:rsid w:val="00F94863"/>
    <w:rsid w:val="00F94A38"/>
    <w:rsid w:val="00F94AD6"/>
    <w:rsid w:val="00F94C16"/>
    <w:rsid w:val="00F94C4D"/>
    <w:rsid w:val="00F94C7C"/>
    <w:rsid w:val="00F94C81"/>
    <w:rsid w:val="00F94DA5"/>
    <w:rsid w:val="00F94DC2"/>
    <w:rsid w:val="00F94E1C"/>
    <w:rsid w:val="00F94E26"/>
    <w:rsid w:val="00F94E43"/>
    <w:rsid w:val="00F95065"/>
    <w:rsid w:val="00F95158"/>
    <w:rsid w:val="00F9526B"/>
    <w:rsid w:val="00F95588"/>
    <w:rsid w:val="00F9567E"/>
    <w:rsid w:val="00F95840"/>
    <w:rsid w:val="00F9585B"/>
    <w:rsid w:val="00F95893"/>
    <w:rsid w:val="00F958D6"/>
    <w:rsid w:val="00F95978"/>
    <w:rsid w:val="00F95984"/>
    <w:rsid w:val="00F959EB"/>
    <w:rsid w:val="00F95A5C"/>
    <w:rsid w:val="00F95B07"/>
    <w:rsid w:val="00F95B35"/>
    <w:rsid w:val="00F95D05"/>
    <w:rsid w:val="00F95E46"/>
    <w:rsid w:val="00F95FC7"/>
    <w:rsid w:val="00F96013"/>
    <w:rsid w:val="00F961E8"/>
    <w:rsid w:val="00F96205"/>
    <w:rsid w:val="00F96459"/>
    <w:rsid w:val="00F9650A"/>
    <w:rsid w:val="00F96644"/>
    <w:rsid w:val="00F96671"/>
    <w:rsid w:val="00F96831"/>
    <w:rsid w:val="00F968DA"/>
    <w:rsid w:val="00F96950"/>
    <w:rsid w:val="00F96A29"/>
    <w:rsid w:val="00F96C77"/>
    <w:rsid w:val="00F96C9F"/>
    <w:rsid w:val="00F96D86"/>
    <w:rsid w:val="00F96D87"/>
    <w:rsid w:val="00F96EA8"/>
    <w:rsid w:val="00F96F3A"/>
    <w:rsid w:val="00F970C0"/>
    <w:rsid w:val="00F972BB"/>
    <w:rsid w:val="00F9736B"/>
    <w:rsid w:val="00F973D6"/>
    <w:rsid w:val="00F97476"/>
    <w:rsid w:val="00F976CF"/>
    <w:rsid w:val="00F97B3E"/>
    <w:rsid w:val="00F97BAE"/>
    <w:rsid w:val="00F97C2E"/>
    <w:rsid w:val="00F97C7B"/>
    <w:rsid w:val="00F97D21"/>
    <w:rsid w:val="00F97D2B"/>
    <w:rsid w:val="00F97D5F"/>
    <w:rsid w:val="00F97D62"/>
    <w:rsid w:val="00F97DB8"/>
    <w:rsid w:val="00FA00E0"/>
    <w:rsid w:val="00FA0178"/>
    <w:rsid w:val="00FA026D"/>
    <w:rsid w:val="00FA02B7"/>
    <w:rsid w:val="00FA037D"/>
    <w:rsid w:val="00FA04A4"/>
    <w:rsid w:val="00FA04B6"/>
    <w:rsid w:val="00FA052F"/>
    <w:rsid w:val="00FA0557"/>
    <w:rsid w:val="00FA0833"/>
    <w:rsid w:val="00FA086D"/>
    <w:rsid w:val="00FA09B3"/>
    <w:rsid w:val="00FA0CF7"/>
    <w:rsid w:val="00FA0E34"/>
    <w:rsid w:val="00FA0E7D"/>
    <w:rsid w:val="00FA0F17"/>
    <w:rsid w:val="00FA0FA0"/>
    <w:rsid w:val="00FA0FB1"/>
    <w:rsid w:val="00FA1094"/>
    <w:rsid w:val="00FA10C2"/>
    <w:rsid w:val="00FA1104"/>
    <w:rsid w:val="00FA110C"/>
    <w:rsid w:val="00FA11EE"/>
    <w:rsid w:val="00FA1374"/>
    <w:rsid w:val="00FA13B1"/>
    <w:rsid w:val="00FA1577"/>
    <w:rsid w:val="00FA165C"/>
    <w:rsid w:val="00FA17CA"/>
    <w:rsid w:val="00FA1AAE"/>
    <w:rsid w:val="00FA1B4F"/>
    <w:rsid w:val="00FA1C3F"/>
    <w:rsid w:val="00FA1C63"/>
    <w:rsid w:val="00FA1CF6"/>
    <w:rsid w:val="00FA1D4B"/>
    <w:rsid w:val="00FA2027"/>
    <w:rsid w:val="00FA2057"/>
    <w:rsid w:val="00FA2061"/>
    <w:rsid w:val="00FA211B"/>
    <w:rsid w:val="00FA2194"/>
    <w:rsid w:val="00FA21B8"/>
    <w:rsid w:val="00FA22A9"/>
    <w:rsid w:val="00FA22E5"/>
    <w:rsid w:val="00FA23EA"/>
    <w:rsid w:val="00FA2641"/>
    <w:rsid w:val="00FA281C"/>
    <w:rsid w:val="00FA284C"/>
    <w:rsid w:val="00FA286F"/>
    <w:rsid w:val="00FA28C1"/>
    <w:rsid w:val="00FA28E1"/>
    <w:rsid w:val="00FA2C74"/>
    <w:rsid w:val="00FA2CA4"/>
    <w:rsid w:val="00FA2CCE"/>
    <w:rsid w:val="00FA2E13"/>
    <w:rsid w:val="00FA3024"/>
    <w:rsid w:val="00FA306C"/>
    <w:rsid w:val="00FA3080"/>
    <w:rsid w:val="00FA312F"/>
    <w:rsid w:val="00FA3137"/>
    <w:rsid w:val="00FA3311"/>
    <w:rsid w:val="00FA3356"/>
    <w:rsid w:val="00FA345E"/>
    <w:rsid w:val="00FA34E2"/>
    <w:rsid w:val="00FA3514"/>
    <w:rsid w:val="00FA377A"/>
    <w:rsid w:val="00FA393C"/>
    <w:rsid w:val="00FA3990"/>
    <w:rsid w:val="00FA39CC"/>
    <w:rsid w:val="00FA3CEA"/>
    <w:rsid w:val="00FA3DA0"/>
    <w:rsid w:val="00FA3E53"/>
    <w:rsid w:val="00FA400B"/>
    <w:rsid w:val="00FA4136"/>
    <w:rsid w:val="00FA41FC"/>
    <w:rsid w:val="00FA4384"/>
    <w:rsid w:val="00FA452E"/>
    <w:rsid w:val="00FA45EB"/>
    <w:rsid w:val="00FA46D6"/>
    <w:rsid w:val="00FA46E8"/>
    <w:rsid w:val="00FA4787"/>
    <w:rsid w:val="00FA497B"/>
    <w:rsid w:val="00FA4B00"/>
    <w:rsid w:val="00FA4B29"/>
    <w:rsid w:val="00FA4B6F"/>
    <w:rsid w:val="00FA4BA0"/>
    <w:rsid w:val="00FA4C04"/>
    <w:rsid w:val="00FA4C5F"/>
    <w:rsid w:val="00FA4D62"/>
    <w:rsid w:val="00FA4F15"/>
    <w:rsid w:val="00FA4F4C"/>
    <w:rsid w:val="00FA5139"/>
    <w:rsid w:val="00FA53EE"/>
    <w:rsid w:val="00FA5478"/>
    <w:rsid w:val="00FA58A5"/>
    <w:rsid w:val="00FA5917"/>
    <w:rsid w:val="00FA59F0"/>
    <w:rsid w:val="00FA5B4F"/>
    <w:rsid w:val="00FA5E5A"/>
    <w:rsid w:val="00FA5FC1"/>
    <w:rsid w:val="00FA6033"/>
    <w:rsid w:val="00FA60D3"/>
    <w:rsid w:val="00FA614F"/>
    <w:rsid w:val="00FA620E"/>
    <w:rsid w:val="00FA6606"/>
    <w:rsid w:val="00FA66C6"/>
    <w:rsid w:val="00FA6709"/>
    <w:rsid w:val="00FA67DF"/>
    <w:rsid w:val="00FA6A18"/>
    <w:rsid w:val="00FA6A73"/>
    <w:rsid w:val="00FA6BA3"/>
    <w:rsid w:val="00FA6BF1"/>
    <w:rsid w:val="00FA6C70"/>
    <w:rsid w:val="00FA7090"/>
    <w:rsid w:val="00FA7202"/>
    <w:rsid w:val="00FA7470"/>
    <w:rsid w:val="00FA7851"/>
    <w:rsid w:val="00FA7852"/>
    <w:rsid w:val="00FA7929"/>
    <w:rsid w:val="00FA7CD2"/>
    <w:rsid w:val="00FA7DD0"/>
    <w:rsid w:val="00FB0063"/>
    <w:rsid w:val="00FB015F"/>
    <w:rsid w:val="00FB01C7"/>
    <w:rsid w:val="00FB03EF"/>
    <w:rsid w:val="00FB060C"/>
    <w:rsid w:val="00FB0651"/>
    <w:rsid w:val="00FB0867"/>
    <w:rsid w:val="00FB09F1"/>
    <w:rsid w:val="00FB0A45"/>
    <w:rsid w:val="00FB0AD0"/>
    <w:rsid w:val="00FB0BBE"/>
    <w:rsid w:val="00FB0CCF"/>
    <w:rsid w:val="00FB0CF7"/>
    <w:rsid w:val="00FB0D51"/>
    <w:rsid w:val="00FB0F04"/>
    <w:rsid w:val="00FB10AB"/>
    <w:rsid w:val="00FB118F"/>
    <w:rsid w:val="00FB11AA"/>
    <w:rsid w:val="00FB136D"/>
    <w:rsid w:val="00FB1749"/>
    <w:rsid w:val="00FB17C9"/>
    <w:rsid w:val="00FB180A"/>
    <w:rsid w:val="00FB187C"/>
    <w:rsid w:val="00FB1896"/>
    <w:rsid w:val="00FB18F4"/>
    <w:rsid w:val="00FB1947"/>
    <w:rsid w:val="00FB1950"/>
    <w:rsid w:val="00FB1C81"/>
    <w:rsid w:val="00FB1CED"/>
    <w:rsid w:val="00FB1EBF"/>
    <w:rsid w:val="00FB2187"/>
    <w:rsid w:val="00FB21FA"/>
    <w:rsid w:val="00FB22BC"/>
    <w:rsid w:val="00FB23D7"/>
    <w:rsid w:val="00FB2492"/>
    <w:rsid w:val="00FB26CD"/>
    <w:rsid w:val="00FB2704"/>
    <w:rsid w:val="00FB2A46"/>
    <w:rsid w:val="00FB2A5D"/>
    <w:rsid w:val="00FB2C63"/>
    <w:rsid w:val="00FB2E88"/>
    <w:rsid w:val="00FB2FBA"/>
    <w:rsid w:val="00FB306F"/>
    <w:rsid w:val="00FB3111"/>
    <w:rsid w:val="00FB31A7"/>
    <w:rsid w:val="00FB3314"/>
    <w:rsid w:val="00FB3496"/>
    <w:rsid w:val="00FB356B"/>
    <w:rsid w:val="00FB35C7"/>
    <w:rsid w:val="00FB3683"/>
    <w:rsid w:val="00FB38F1"/>
    <w:rsid w:val="00FB3936"/>
    <w:rsid w:val="00FB398C"/>
    <w:rsid w:val="00FB3CD9"/>
    <w:rsid w:val="00FB3D4D"/>
    <w:rsid w:val="00FB3DF7"/>
    <w:rsid w:val="00FB41EE"/>
    <w:rsid w:val="00FB4215"/>
    <w:rsid w:val="00FB42D8"/>
    <w:rsid w:val="00FB4581"/>
    <w:rsid w:val="00FB4635"/>
    <w:rsid w:val="00FB4691"/>
    <w:rsid w:val="00FB48B7"/>
    <w:rsid w:val="00FB4D9D"/>
    <w:rsid w:val="00FB4EA8"/>
    <w:rsid w:val="00FB4EF9"/>
    <w:rsid w:val="00FB4F82"/>
    <w:rsid w:val="00FB5247"/>
    <w:rsid w:val="00FB534A"/>
    <w:rsid w:val="00FB5379"/>
    <w:rsid w:val="00FB5883"/>
    <w:rsid w:val="00FB5DFC"/>
    <w:rsid w:val="00FB5E60"/>
    <w:rsid w:val="00FB5F4C"/>
    <w:rsid w:val="00FB6107"/>
    <w:rsid w:val="00FB622C"/>
    <w:rsid w:val="00FB624C"/>
    <w:rsid w:val="00FB6259"/>
    <w:rsid w:val="00FB66E6"/>
    <w:rsid w:val="00FB6704"/>
    <w:rsid w:val="00FB67FC"/>
    <w:rsid w:val="00FB69FE"/>
    <w:rsid w:val="00FB6A19"/>
    <w:rsid w:val="00FB6A44"/>
    <w:rsid w:val="00FB6A96"/>
    <w:rsid w:val="00FB6B50"/>
    <w:rsid w:val="00FB6BC4"/>
    <w:rsid w:val="00FB6ED5"/>
    <w:rsid w:val="00FB6FDA"/>
    <w:rsid w:val="00FB707A"/>
    <w:rsid w:val="00FB7303"/>
    <w:rsid w:val="00FB7777"/>
    <w:rsid w:val="00FB78DD"/>
    <w:rsid w:val="00FB7A01"/>
    <w:rsid w:val="00FB7C8D"/>
    <w:rsid w:val="00FB7E2C"/>
    <w:rsid w:val="00FC0317"/>
    <w:rsid w:val="00FC057E"/>
    <w:rsid w:val="00FC0652"/>
    <w:rsid w:val="00FC0693"/>
    <w:rsid w:val="00FC072F"/>
    <w:rsid w:val="00FC08E2"/>
    <w:rsid w:val="00FC09A5"/>
    <w:rsid w:val="00FC0AE8"/>
    <w:rsid w:val="00FC0D02"/>
    <w:rsid w:val="00FC10B0"/>
    <w:rsid w:val="00FC10D1"/>
    <w:rsid w:val="00FC115E"/>
    <w:rsid w:val="00FC1346"/>
    <w:rsid w:val="00FC14C6"/>
    <w:rsid w:val="00FC151E"/>
    <w:rsid w:val="00FC15E6"/>
    <w:rsid w:val="00FC1757"/>
    <w:rsid w:val="00FC17DF"/>
    <w:rsid w:val="00FC1917"/>
    <w:rsid w:val="00FC1BDE"/>
    <w:rsid w:val="00FC1C75"/>
    <w:rsid w:val="00FC1CAF"/>
    <w:rsid w:val="00FC233A"/>
    <w:rsid w:val="00FC2360"/>
    <w:rsid w:val="00FC250A"/>
    <w:rsid w:val="00FC2549"/>
    <w:rsid w:val="00FC26F3"/>
    <w:rsid w:val="00FC280D"/>
    <w:rsid w:val="00FC2B1A"/>
    <w:rsid w:val="00FC2B6F"/>
    <w:rsid w:val="00FC2DDF"/>
    <w:rsid w:val="00FC301D"/>
    <w:rsid w:val="00FC3168"/>
    <w:rsid w:val="00FC3217"/>
    <w:rsid w:val="00FC3252"/>
    <w:rsid w:val="00FC32F9"/>
    <w:rsid w:val="00FC337C"/>
    <w:rsid w:val="00FC3650"/>
    <w:rsid w:val="00FC3653"/>
    <w:rsid w:val="00FC373D"/>
    <w:rsid w:val="00FC3966"/>
    <w:rsid w:val="00FC3C45"/>
    <w:rsid w:val="00FC3D95"/>
    <w:rsid w:val="00FC3E13"/>
    <w:rsid w:val="00FC41EF"/>
    <w:rsid w:val="00FC437C"/>
    <w:rsid w:val="00FC4546"/>
    <w:rsid w:val="00FC4573"/>
    <w:rsid w:val="00FC48D2"/>
    <w:rsid w:val="00FC4C89"/>
    <w:rsid w:val="00FC4E94"/>
    <w:rsid w:val="00FC5024"/>
    <w:rsid w:val="00FC5243"/>
    <w:rsid w:val="00FC5317"/>
    <w:rsid w:val="00FC559F"/>
    <w:rsid w:val="00FC5931"/>
    <w:rsid w:val="00FC5AE0"/>
    <w:rsid w:val="00FC5F43"/>
    <w:rsid w:val="00FC5FDA"/>
    <w:rsid w:val="00FC60F5"/>
    <w:rsid w:val="00FC6176"/>
    <w:rsid w:val="00FC622D"/>
    <w:rsid w:val="00FC65CE"/>
    <w:rsid w:val="00FC665E"/>
    <w:rsid w:val="00FC6805"/>
    <w:rsid w:val="00FC6E1A"/>
    <w:rsid w:val="00FC6E90"/>
    <w:rsid w:val="00FC6F0F"/>
    <w:rsid w:val="00FC73B3"/>
    <w:rsid w:val="00FC73E4"/>
    <w:rsid w:val="00FC74CB"/>
    <w:rsid w:val="00FC75C8"/>
    <w:rsid w:val="00FC7912"/>
    <w:rsid w:val="00FC798F"/>
    <w:rsid w:val="00FC7B0F"/>
    <w:rsid w:val="00FC7B2A"/>
    <w:rsid w:val="00FC7B3B"/>
    <w:rsid w:val="00FC7CAA"/>
    <w:rsid w:val="00FC7DA8"/>
    <w:rsid w:val="00FD013C"/>
    <w:rsid w:val="00FD0172"/>
    <w:rsid w:val="00FD0216"/>
    <w:rsid w:val="00FD0305"/>
    <w:rsid w:val="00FD051D"/>
    <w:rsid w:val="00FD0577"/>
    <w:rsid w:val="00FD05E5"/>
    <w:rsid w:val="00FD0737"/>
    <w:rsid w:val="00FD096D"/>
    <w:rsid w:val="00FD0BC5"/>
    <w:rsid w:val="00FD0C74"/>
    <w:rsid w:val="00FD0C7F"/>
    <w:rsid w:val="00FD0DBF"/>
    <w:rsid w:val="00FD1422"/>
    <w:rsid w:val="00FD149E"/>
    <w:rsid w:val="00FD1587"/>
    <w:rsid w:val="00FD1732"/>
    <w:rsid w:val="00FD17F3"/>
    <w:rsid w:val="00FD1814"/>
    <w:rsid w:val="00FD1892"/>
    <w:rsid w:val="00FD1B5D"/>
    <w:rsid w:val="00FD1C22"/>
    <w:rsid w:val="00FD1D28"/>
    <w:rsid w:val="00FD1E44"/>
    <w:rsid w:val="00FD1E48"/>
    <w:rsid w:val="00FD1F7B"/>
    <w:rsid w:val="00FD2145"/>
    <w:rsid w:val="00FD2441"/>
    <w:rsid w:val="00FD2573"/>
    <w:rsid w:val="00FD2645"/>
    <w:rsid w:val="00FD278A"/>
    <w:rsid w:val="00FD283F"/>
    <w:rsid w:val="00FD291D"/>
    <w:rsid w:val="00FD2A71"/>
    <w:rsid w:val="00FD2AC6"/>
    <w:rsid w:val="00FD2B3E"/>
    <w:rsid w:val="00FD2FB6"/>
    <w:rsid w:val="00FD302E"/>
    <w:rsid w:val="00FD31DB"/>
    <w:rsid w:val="00FD34F1"/>
    <w:rsid w:val="00FD3795"/>
    <w:rsid w:val="00FD3809"/>
    <w:rsid w:val="00FD39BF"/>
    <w:rsid w:val="00FD39E5"/>
    <w:rsid w:val="00FD3B46"/>
    <w:rsid w:val="00FD3BFA"/>
    <w:rsid w:val="00FD3EA3"/>
    <w:rsid w:val="00FD3EE3"/>
    <w:rsid w:val="00FD4018"/>
    <w:rsid w:val="00FD45A3"/>
    <w:rsid w:val="00FD4723"/>
    <w:rsid w:val="00FD49CB"/>
    <w:rsid w:val="00FD4A7B"/>
    <w:rsid w:val="00FD4BFF"/>
    <w:rsid w:val="00FD4CF8"/>
    <w:rsid w:val="00FD4EA7"/>
    <w:rsid w:val="00FD512A"/>
    <w:rsid w:val="00FD51D6"/>
    <w:rsid w:val="00FD53DB"/>
    <w:rsid w:val="00FD53F4"/>
    <w:rsid w:val="00FD5580"/>
    <w:rsid w:val="00FD559A"/>
    <w:rsid w:val="00FD57C7"/>
    <w:rsid w:val="00FD58FA"/>
    <w:rsid w:val="00FD5D09"/>
    <w:rsid w:val="00FD5DB7"/>
    <w:rsid w:val="00FD5FF7"/>
    <w:rsid w:val="00FD6134"/>
    <w:rsid w:val="00FD6318"/>
    <w:rsid w:val="00FD6326"/>
    <w:rsid w:val="00FD64F4"/>
    <w:rsid w:val="00FD686E"/>
    <w:rsid w:val="00FD6C45"/>
    <w:rsid w:val="00FD6C8C"/>
    <w:rsid w:val="00FD6D6A"/>
    <w:rsid w:val="00FD6DA5"/>
    <w:rsid w:val="00FD70BB"/>
    <w:rsid w:val="00FD70D9"/>
    <w:rsid w:val="00FD7237"/>
    <w:rsid w:val="00FD72DB"/>
    <w:rsid w:val="00FD734B"/>
    <w:rsid w:val="00FD73D6"/>
    <w:rsid w:val="00FD748A"/>
    <w:rsid w:val="00FD749E"/>
    <w:rsid w:val="00FD76E3"/>
    <w:rsid w:val="00FD7726"/>
    <w:rsid w:val="00FD7A8D"/>
    <w:rsid w:val="00FD7C40"/>
    <w:rsid w:val="00FD7C85"/>
    <w:rsid w:val="00FD7D39"/>
    <w:rsid w:val="00FD7E5C"/>
    <w:rsid w:val="00FD7F7D"/>
    <w:rsid w:val="00FE001E"/>
    <w:rsid w:val="00FE0170"/>
    <w:rsid w:val="00FE030D"/>
    <w:rsid w:val="00FE0443"/>
    <w:rsid w:val="00FE044B"/>
    <w:rsid w:val="00FE0532"/>
    <w:rsid w:val="00FE05B7"/>
    <w:rsid w:val="00FE05D3"/>
    <w:rsid w:val="00FE0647"/>
    <w:rsid w:val="00FE095B"/>
    <w:rsid w:val="00FE0ADB"/>
    <w:rsid w:val="00FE0BB8"/>
    <w:rsid w:val="00FE0CF6"/>
    <w:rsid w:val="00FE0EB5"/>
    <w:rsid w:val="00FE1252"/>
    <w:rsid w:val="00FE130C"/>
    <w:rsid w:val="00FE158E"/>
    <w:rsid w:val="00FE1A2D"/>
    <w:rsid w:val="00FE1ADB"/>
    <w:rsid w:val="00FE1C31"/>
    <w:rsid w:val="00FE1E12"/>
    <w:rsid w:val="00FE1E1F"/>
    <w:rsid w:val="00FE1EFE"/>
    <w:rsid w:val="00FE200F"/>
    <w:rsid w:val="00FE2059"/>
    <w:rsid w:val="00FE260E"/>
    <w:rsid w:val="00FE2737"/>
    <w:rsid w:val="00FE2C1F"/>
    <w:rsid w:val="00FE2CD6"/>
    <w:rsid w:val="00FE2CE6"/>
    <w:rsid w:val="00FE2D79"/>
    <w:rsid w:val="00FE2EF2"/>
    <w:rsid w:val="00FE2F1D"/>
    <w:rsid w:val="00FE30A6"/>
    <w:rsid w:val="00FE30FD"/>
    <w:rsid w:val="00FE3176"/>
    <w:rsid w:val="00FE3495"/>
    <w:rsid w:val="00FE34CC"/>
    <w:rsid w:val="00FE356F"/>
    <w:rsid w:val="00FE360E"/>
    <w:rsid w:val="00FE3793"/>
    <w:rsid w:val="00FE3925"/>
    <w:rsid w:val="00FE3933"/>
    <w:rsid w:val="00FE3A4B"/>
    <w:rsid w:val="00FE3AA9"/>
    <w:rsid w:val="00FE3BE2"/>
    <w:rsid w:val="00FE3C70"/>
    <w:rsid w:val="00FE3CF7"/>
    <w:rsid w:val="00FE3D51"/>
    <w:rsid w:val="00FE45D7"/>
    <w:rsid w:val="00FE4639"/>
    <w:rsid w:val="00FE4710"/>
    <w:rsid w:val="00FE486E"/>
    <w:rsid w:val="00FE4B48"/>
    <w:rsid w:val="00FE4BE4"/>
    <w:rsid w:val="00FE4E49"/>
    <w:rsid w:val="00FE4F43"/>
    <w:rsid w:val="00FE4FE2"/>
    <w:rsid w:val="00FE556E"/>
    <w:rsid w:val="00FE5592"/>
    <w:rsid w:val="00FE59B0"/>
    <w:rsid w:val="00FE5AE1"/>
    <w:rsid w:val="00FE5B32"/>
    <w:rsid w:val="00FE5CD1"/>
    <w:rsid w:val="00FE5E5F"/>
    <w:rsid w:val="00FE5E7E"/>
    <w:rsid w:val="00FE5F24"/>
    <w:rsid w:val="00FE60EF"/>
    <w:rsid w:val="00FE622D"/>
    <w:rsid w:val="00FE638B"/>
    <w:rsid w:val="00FE65BE"/>
    <w:rsid w:val="00FE65CC"/>
    <w:rsid w:val="00FE66E1"/>
    <w:rsid w:val="00FE6895"/>
    <w:rsid w:val="00FE6A82"/>
    <w:rsid w:val="00FE6C0B"/>
    <w:rsid w:val="00FE6DD7"/>
    <w:rsid w:val="00FE6DFA"/>
    <w:rsid w:val="00FE6E29"/>
    <w:rsid w:val="00FE6EBF"/>
    <w:rsid w:val="00FE6ECF"/>
    <w:rsid w:val="00FE6F4E"/>
    <w:rsid w:val="00FE7093"/>
    <w:rsid w:val="00FE74BE"/>
    <w:rsid w:val="00FE77D3"/>
    <w:rsid w:val="00FE782B"/>
    <w:rsid w:val="00FE7832"/>
    <w:rsid w:val="00FE78A1"/>
    <w:rsid w:val="00FE7920"/>
    <w:rsid w:val="00FE7B7E"/>
    <w:rsid w:val="00FF034D"/>
    <w:rsid w:val="00FF056E"/>
    <w:rsid w:val="00FF096E"/>
    <w:rsid w:val="00FF09CB"/>
    <w:rsid w:val="00FF0C9D"/>
    <w:rsid w:val="00FF0D73"/>
    <w:rsid w:val="00FF0EA0"/>
    <w:rsid w:val="00FF1156"/>
    <w:rsid w:val="00FF1192"/>
    <w:rsid w:val="00FF11D2"/>
    <w:rsid w:val="00FF12A1"/>
    <w:rsid w:val="00FF1313"/>
    <w:rsid w:val="00FF13BA"/>
    <w:rsid w:val="00FF1461"/>
    <w:rsid w:val="00FF14BF"/>
    <w:rsid w:val="00FF14D8"/>
    <w:rsid w:val="00FF1740"/>
    <w:rsid w:val="00FF195F"/>
    <w:rsid w:val="00FF1A21"/>
    <w:rsid w:val="00FF1AA6"/>
    <w:rsid w:val="00FF1AA8"/>
    <w:rsid w:val="00FF1F2E"/>
    <w:rsid w:val="00FF2105"/>
    <w:rsid w:val="00FF2286"/>
    <w:rsid w:val="00FF22F2"/>
    <w:rsid w:val="00FF23FE"/>
    <w:rsid w:val="00FF26FC"/>
    <w:rsid w:val="00FF27D6"/>
    <w:rsid w:val="00FF292B"/>
    <w:rsid w:val="00FF2CEE"/>
    <w:rsid w:val="00FF2DA3"/>
    <w:rsid w:val="00FF2DB2"/>
    <w:rsid w:val="00FF2DBA"/>
    <w:rsid w:val="00FF2E33"/>
    <w:rsid w:val="00FF2EC0"/>
    <w:rsid w:val="00FF309F"/>
    <w:rsid w:val="00FF31AD"/>
    <w:rsid w:val="00FF3296"/>
    <w:rsid w:val="00FF32AB"/>
    <w:rsid w:val="00FF32C0"/>
    <w:rsid w:val="00FF3424"/>
    <w:rsid w:val="00FF342C"/>
    <w:rsid w:val="00FF3454"/>
    <w:rsid w:val="00FF3693"/>
    <w:rsid w:val="00FF38B6"/>
    <w:rsid w:val="00FF3ABB"/>
    <w:rsid w:val="00FF3B91"/>
    <w:rsid w:val="00FF3B9D"/>
    <w:rsid w:val="00FF3C64"/>
    <w:rsid w:val="00FF3D32"/>
    <w:rsid w:val="00FF3ED3"/>
    <w:rsid w:val="00FF404B"/>
    <w:rsid w:val="00FF4152"/>
    <w:rsid w:val="00FF41B0"/>
    <w:rsid w:val="00FF41FC"/>
    <w:rsid w:val="00FF429E"/>
    <w:rsid w:val="00FF42BF"/>
    <w:rsid w:val="00FF4322"/>
    <w:rsid w:val="00FF45D2"/>
    <w:rsid w:val="00FF4717"/>
    <w:rsid w:val="00FF4874"/>
    <w:rsid w:val="00FF4990"/>
    <w:rsid w:val="00FF4AD8"/>
    <w:rsid w:val="00FF4AF5"/>
    <w:rsid w:val="00FF4BCE"/>
    <w:rsid w:val="00FF4C44"/>
    <w:rsid w:val="00FF4CC5"/>
    <w:rsid w:val="00FF4CEE"/>
    <w:rsid w:val="00FF4E12"/>
    <w:rsid w:val="00FF4E2F"/>
    <w:rsid w:val="00FF4FFB"/>
    <w:rsid w:val="00FF5291"/>
    <w:rsid w:val="00FF559C"/>
    <w:rsid w:val="00FF55D9"/>
    <w:rsid w:val="00FF5652"/>
    <w:rsid w:val="00FF5700"/>
    <w:rsid w:val="00FF5844"/>
    <w:rsid w:val="00FF5A01"/>
    <w:rsid w:val="00FF5ADA"/>
    <w:rsid w:val="00FF5E02"/>
    <w:rsid w:val="00FF5E9E"/>
    <w:rsid w:val="00FF5FFF"/>
    <w:rsid w:val="00FF6054"/>
    <w:rsid w:val="00FF6134"/>
    <w:rsid w:val="00FF621A"/>
    <w:rsid w:val="00FF624C"/>
    <w:rsid w:val="00FF6316"/>
    <w:rsid w:val="00FF63EA"/>
    <w:rsid w:val="00FF664D"/>
    <w:rsid w:val="00FF6700"/>
    <w:rsid w:val="00FF6B14"/>
    <w:rsid w:val="00FF6B9E"/>
    <w:rsid w:val="00FF6DFC"/>
    <w:rsid w:val="00FF6EFF"/>
    <w:rsid w:val="00FF70AA"/>
    <w:rsid w:val="00FF70EC"/>
    <w:rsid w:val="00FF7213"/>
    <w:rsid w:val="00FF7225"/>
    <w:rsid w:val="00FF72F8"/>
    <w:rsid w:val="00FF744B"/>
    <w:rsid w:val="00FF776E"/>
    <w:rsid w:val="00FF78A0"/>
    <w:rsid w:val="00FF7979"/>
    <w:rsid w:val="00FF7D6A"/>
    <w:rsid w:val="00FF7E07"/>
    <w:rsid w:val="0766DCC4"/>
    <w:rsid w:val="086F2616"/>
    <w:rsid w:val="08C1FA71"/>
    <w:rsid w:val="11E0AC14"/>
    <w:rsid w:val="129A4046"/>
    <w:rsid w:val="158625DC"/>
    <w:rsid w:val="160B8435"/>
    <w:rsid w:val="16E5D689"/>
    <w:rsid w:val="1A18D1C7"/>
    <w:rsid w:val="24E129C5"/>
    <w:rsid w:val="254D388D"/>
    <w:rsid w:val="2D31E0EC"/>
    <w:rsid w:val="2D5D929F"/>
    <w:rsid w:val="2ED153A7"/>
    <w:rsid w:val="311BE4C5"/>
    <w:rsid w:val="349D6F99"/>
    <w:rsid w:val="4602C6AD"/>
    <w:rsid w:val="489FF40B"/>
    <w:rsid w:val="4BB8DF8A"/>
    <w:rsid w:val="50598110"/>
    <w:rsid w:val="55AB0A26"/>
    <w:rsid w:val="5DEE1F2B"/>
    <w:rsid w:val="5FB79B4F"/>
    <w:rsid w:val="63C28CD6"/>
    <w:rsid w:val="6476E2D1"/>
    <w:rsid w:val="64B3C150"/>
    <w:rsid w:val="65EC20B7"/>
    <w:rsid w:val="67F03A7E"/>
    <w:rsid w:val="6A4F0EEA"/>
    <w:rsid w:val="6AF226EA"/>
    <w:rsid w:val="6B51BE1D"/>
    <w:rsid w:val="707296BB"/>
    <w:rsid w:val="74844CC0"/>
    <w:rsid w:val="78D94713"/>
    <w:rsid w:val="7A20018A"/>
    <w:rsid w:val="7ADE0F5B"/>
    <w:rsid w:val="7BB09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342B74B"/>
  <w15:chartTrackingRefBased/>
  <w15:docId w15:val="{1C3C66EF-B9A1-410A-A949-66D0CBB56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18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</w:pPr>
  </w:style>
  <w:style w:type="paragraph" w:styleId="ListNumber3">
    <w:name w:val="List Number 3"/>
    <w:basedOn w:val="Normal"/>
    <w:uiPriority w:val="99"/>
    <w:rsid w:val="00825816"/>
    <w:pPr>
      <w:numPr>
        <w:numId w:val="7"/>
      </w:numPr>
      <w:tabs>
        <w:tab w:val="clear" w:pos="926"/>
        <w:tab w:val="left" w:pos="851"/>
      </w:tabs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25816"/>
    <w:pPr>
      <w:numPr>
        <w:numId w:val="8"/>
      </w:numPr>
      <w:tabs>
        <w:tab w:val="left" w:pos="1418"/>
      </w:tabs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</w:pPr>
  </w:style>
  <w:style w:type="paragraph" w:styleId="BodyText">
    <w:name w:val="Body Text"/>
    <w:aliases w:val="bt,body text,Body,bt2,body text1,Body Char Char Char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,Body Char Char Char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9706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706D1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9706D1"/>
    <w:rPr>
      <w:vertAlign w:val="superscript"/>
    </w:rPr>
  </w:style>
  <w:style w:type="paragraph" w:customStyle="1" w:styleId="nineptnormal">
    <w:name w:val="nine pt normal"/>
    <w:aliases w:val="9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11EB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311EB0"/>
    <w:rPr>
      <w:rFonts w:ascii="Tahoma" w:hAnsi="Tahoma" w:cs="Tahoma"/>
      <w:shd w:val="clear" w:color="auto" w:fill="000080"/>
    </w:rPr>
  </w:style>
  <w:style w:type="paragraph" w:customStyle="1" w:styleId="acctstatementheading">
    <w:name w:val="acct statement heading"/>
    <w:aliases w:val="as"/>
    <w:basedOn w:val="Heading2"/>
    <w:next w:val="Normal"/>
    <w:rsid w:val="00311EB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11EB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311EB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11EB0"/>
    <w:rPr>
      <w:rFonts w:ascii="Arial" w:hAnsi="Arial"/>
      <w:sz w:val="16"/>
    </w:rPr>
  </w:style>
  <w:style w:type="character" w:customStyle="1" w:styleId="Heading1Char">
    <w:name w:val="Heading 1 Char"/>
    <w:link w:val="Heading1"/>
    <w:rsid w:val="00311EB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rsid w:val="00311EB0"/>
    <w:rPr>
      <w:rFonts w:ascii="Arial" w:hAnsi="Arial" w:cs="Times New Roman"/>
      <w:i/>
      <w:iCs/>
      <w:sz w:val="18"/>
      <w:szCs w:val="18"/>
    </w:rPr>
  </w:style>
  <w:style w:type="paragraph" w:customStyle="1" w:styleId="body1">
    <w:name w:val="body1"/>
    <w:basedOn w:val="Normal"/>
    <w:uiPriority w:val="99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/>
      <w:jc w:val="both"/>
    </w:pPr>
    <w:rPr>
      <w:rFonts w:ascii="Helvetica" w:hAnsi="Helvetica" w:cs="CordiaUPC"/>
      <w:sz w:val="28"/>
      <w:szCs w:val="28"/>
    </w:rPr>
  </w:style>
  <w:style w:type="character" w:customStyle="1" w:styleId="HTMLPreformattedChar">
    <w:name w:val="HTML Preformatted Char"/>
    <w:link w:val="HTMLPreformatted"/>
    <w:rsid w:val="00311EB0"/>
    <w:rPr>
      <w:rFonts w:ascii="Courier New" w:hAnsi="Courier New" w:cs="Courier New"/>
      <w:lang w:bidi="ar-SA"/>
    </w:rPr>
  </w:style>
  <w:style w:type="character" w:styleId="Emphasis">
    <w:name w:val="Emphasis"/>
    <w:qFormat/>
    <w:rsid w:val="00F13E73"/>
    <w:rPr>
      <w:i/>
      <w:iCs/>
    </w:rPr>
  </w:style>
  <w:style w:type="paragraph" w:styleId="NoSpacing">
    <w:name w:val="No Spacing"/>
    <w:uiPriority w:val="1"/>
    <w:qFormat/>
    <w:rsid w:val="005F4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9F7E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15B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905C0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05C0C"/>
    <w:rPr>
      <w:rFonts w:ascii="Univers 45 Light" w:eastAsia="MS Mincho" w:hAnsi="Univers 45 Light" w:cs="Univers 45 Light"/>
      <w:color w:val="000000"/>
      <w:lang w:val="en-GB" w:bidi="ar-SA"/>
    </w:rPr>
  </w:style>
  <w:style w:type="character" w:styleId="Hyperlink">
    <w:name w:val="Hyperlink"/>
    <w:uiPriority w:val="99"/>
    <w:unhideWhenUsed/>
    <w:rsid w:val="0003231A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6473DB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3673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ineptbodytext">
    <w:name w:val="nine pt body text"/>
    <w:aliases w:val="9bt"/>
    <w:basedOn w:val="nineptnormal"/>
    <w:rsid w:val="00AE20AF"/>
    <w:pPr>
      <w:spacing w:after="220"/>
    </w:pPr>
    <w:rPr>
      <w:rFonts w:eastAsiaTheme="minorEastAsia" w:cs="Times New Roman"/>
    </w:rPr>
  </w:style>
  <w:style w:type="paragraph" w:customStyle="1" w:styleId="List2i">
    <w:name w:val="List 2i"/>
    <w:aliases w:val="2i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Theme="minorEastAsia" w:hAnsi="Times New Roman" w:cs="Times New Roman"/>
      <w:sz w:val="22"/>
      <w:szCs w:val="20"/>
      <w:lang w:val="en-GB" w:bidi="ar-SA"/>
    </w:rPr>
  </w:style>
  <w:style w:type="paragraph" w:customStyle="1" w:styleId="smallreturn">
    <w:name w:val="small return"/>
    <w:aliases w:val="sr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Theme="minorEastAsia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Theme="minorEastAsia" w:hAnsi="Times New Roman" w:cs="Times New Roman"/>
      <w:b/>
      <w:i/>
      <w:sz w:val="22"/>
      <w:szCs w:val="20"/>
      <w:lang w:val="en-AU" w:bidi="ar-SA"/>
    </w:rPr>
  </w:style>
  <w:style w:type="paragraph" w:customStyle="1" w:styleId="NormalIndent1">
    <w:name w:val="Normal Indent1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023B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8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1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9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6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0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isl xmlns:xsd="http://www.w3.org/2001/XMLSchema" xmlns:xsi="http://www.w3.org/2001/XMLSchema-instance" xmlns="http://www.boldonjames.com/2008/01/sie/internal/label" sislVersion="0" policy="6a13e979-720f-4f0c-b63f-425e1febb7dc" origin="userSelected">
  <element uid="id_classification_internalonly" value=""/>
</sisl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6F7B0444CC944D825A35AFDC1411B5" ma:contentTypeVersion="16373" ma:contentTypeDescription="Create a new document." ma:contentTypeScope="" ma:versionID="7eddd34537b802a051ad2223b45bed9c">
  <xsd:schema xmlns:xsd="http://www.w3.org/2001/XMLSchema" xmlns:xs="http://www.w3.org/2001/XMLSchema" xmlns:p="http://schemas.microsoft.com/office/2006/metadata/properties" xmlns:ns2="4280bfd0-8d39-4c8f-a2d7-e53cc45df9c8" xmlns:ns3="3774439a-3eb9-4523-ab15-1a7c88708d50" targetNamespace="http://schemas.microsoft.com/office/2006/metadata/properties" ma:root="true" ma:fieldsID="867d76dc7426c3139a2cb4e182a02833" ns2:_="" ns3:_="">
    <xsd:import namespace="4280bfd0-8d39-4c8f-a2d7-e53cc45df9c8"/>
    <xsd:import namespace="3774439a-3eb9-4523-ab15-1a7c88708d5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80bfd0-8d39-4c8f-a2d7-e53cc45df9c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173329a1-539f-4789-a139-b2fac065d0bd}" ma:internalName="TaxCatchAll" ma:showField="CatchAllData" ma:web="4280bfd0-8d39-4c8f-a2d7-e53cc45df9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74439a-3eb9-4523-ab15-1a7c88708d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4" nillable="true" ma:displayName="Sign-off status" ma:internalName="Sign_x002d_off_x0020_status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35d6ac32-167e-4fb5-9028-e4cf5044e3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774439a-3eb9-4523-ab15-1a7c88708d50" xsi:nil="true"/>
    <_dlc_DocId xmlns="4280bfd0-8d39-4c8f-a2d7-e53cc45df9c8">MDYJPH7RTKF3-899612618-2237503</_dlc_DocId>
    <_dlc_DocIdUrl xmlns="4280bfd0-8d39-4c8f-a2d7-e53cc45df9c8">
      <Url>https://assetworldcorpth.sharepoint.com/sites/File_Sharing/_layouts/15/DocIdRedir.aspx?ID=MDYJPH7RTKF3-899612618-2237503</Url>
      <Description>MDYJPH7RTKF3-899612618-2237503</Description>
    </_dlc_DocIdUrl>
    <lcf76f155ced4ddcb4097134ff3c332f xmlns="3774439a-3eb9-4523-ab15-1a7c88708d50">
      <Terms xmlns="http://schemas.microsoft.com/office/infopath/2007/PartnerControls"/>
    </lcf76f155ced4ddcb4097134ff3c332f>
    <TaxCatchAll xmlns="4280bfd0-8d39-4c8f-a2d7-e53cc45df9c8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4268-DB2C-4C4A-8516-A50DA401D2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ECAE78-5C71-4A2C-B0D2-55343AFF4343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5EDB25C-5CA0-4640-A45B-63E60A1242E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26F3F8B-9205-4529-8FE1-A4B4B156F1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80bfd0-8d39-4c8f-a2d7-e53cc45df9c8"/>
    <ds:schemaRef ds:uri="3774439a-3eb9-4523-ab15-1a7c88708d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1F8A6A7-7C68-4C3D-983F-4AEA19584977}">
  <ds:schemaRefs>
    <ds:schemaRef ds:uri="http://schemas.microsoft.com/office/2006/metadata/properties"/>
    <ds:schemaRef ds:uri="http://schemas.microsoft.com/office/infopath/2007/PartnerControls"/>
    <ds:schemaRef ds:uri="3774439a-3eb9-4523-ab15-1a7c88708d50"/>
    <ds:schemaRef ds:uri="4280bfd0-8d39-4c8f-a2d7-e53cc45df9c8"/>
  </ds:schemaRefs>
</ds:datastoreItem>
</file>

<file path=customXml/itemProps6.xml><?xml version="1.0" encoding="utf-8"?>
<ds:datastoreItem xmlns:ds="http://schemas.openxmlformats.org/officeDocument/2006/customXml" ds:itemID="{7BF879C7-1C82-494E-BF77-CA083DC8947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42fda28-6845-410e-a401-7130e5b0a4ba}" enabled="1" method="Standard" siteId="{515412b7-7e33-48d6-bc94-6f04506f702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307</TotalTime>
  <Pages>3</Pages>
  <Words>415</Words>
  <Characters>1629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Kornsiri, Chongaksorn</cp:lastModifiedBy>
  <cp:revision>55</cp:revision>
  <cp:lastPrinted>2023-08-07T08:54:00Z</cp:lastPrinted>
  <dcterms:created xsi:type="dcterms:W3CDTF">2023-08-02T07:38:00Z</dcterms:created>
  <dcterms:modified xsi:type="dcterms:W3CDTF">2023-08-08T07:14:00Z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6cb105db-31d0-4563-8ff7-3c20453120be</vt:lpwstr>
  </property>
  <property fmtid="{D5CDD505-2E9C-101B-9397-08002B2CF9AE}" pid="3" name="bjSaver">
    <vt:lpwstr>/gZaQPgEeRtggu0G3hNsa/8aAJTlHQBR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policy="6a13e979-720f-4f0c-b63f-425e1febb7dc" origin="userSelected" xmlns="http://www.boldonj</vt:lpwstr>
  </property>
  <property fmtid="{D5CDD505-2E9C-101B-9397-08002B2CF9AE}" pid="5" name="bjDocumentLabelXML-0">
    <vt:lpwstr>ames.com/2008/01/sie/internal/label"&gt;&lt;element uid="id_classification_internalonly" value="" /&gt;&lt;/sisl&gt;</vt:lpwstr>
  </property>
  <property fmtid="{D5CDD505-2E9C-101B-9397-08002B2CF9AE}" pid="6" name="bjDocumentSecurityLabel">
    <vt:lpwstr>Internal Use</vt:lpwstr>
  </property>
  <property fmtid="{D5CDD505-2E9C-101B-9397-08002B2CF9AE}" pid="7" name="bjClsUserRVM">
    <vt:lpwstr>[]</vt:lpwstr>
  </property>
  <property fmtid="{D5CDD505-2E9C-101B-9397-08002B2CF9AE}" pid="8" name="ContentTypeId">
    <vt:lpwstr>0x0101007C6F7B0444CC944D825A35AFDC1411B5</vt:lpwstr>
  </property>
  <property fmtid="{D5CDD505-2E9C-101B-9397-08002B2CF9AE}" pid="9" name="_dlc_DocIdItemGuid">
    <vt:lpwstr>34ceefd9-73a3-414c-82eb-cb59c894ade5</vt:lpwstr>
  </property>
  <property fmtid="{D5CDD505-2E9C-101B-9397-08002B2CF9AE}" pid="10" name="MediaServiceImageTags">
    <vt:lpwstr/>
  </property>
</Properties>
</file>