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7356C" w14:textId="77777777" w:rsidR="00CE1E58" w:rsidRPr="00F4595D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F4595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F4595D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F4595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95934CB" w14:textId="77777777" w:rsidR="00CE1E58" w:rsidRPr="00F4595D" w:rsidRDefault="00CE1E58" w:rsidP="0018456B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35AF43D8" w14:textId="77777777" w:rsidR="00CE1E58" w:rsidRPr="00F4595D" w:rsidRDefault="00CE1E58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F4595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F4595D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6F1A3AAE" w14:textId="6AB575AC" w:rsidR="00AE20AF" w:rsidRPr="00F4595D" w:rsidRDefault="00AE20AF" w:rsidP="00AE20AF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4595D">
        <w:rPr>
          <w:rFonts w:ascii="Angsana New" w:hAnsi="Angsana New" w:cs="Angsana New" w:hint="cs"/>
          <w:sz w:val="30"/>
          <w:szCs w:val="30"/>
          <w:cs/>
          <w:lang w:bidi="th-TH"/>
        </w:rPr>
        <w:t>การรวมธุรกิจภายใต้การควบคุมเดียวกัน</w:t>
      </w:r>
    </w:p>
    <w:p w14:paraId="01E3432B" w14:textId="4480DAFD" w:rsidR="009655C3" w:rsidRPr="00F4595D" w:rsidRDefault="00CE1E58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4595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B3B47CF" w14:textId="77777777" w:rsidR="00DD4626" w:rsidRPr="00F4595D" w:rsidRDefault="00DD4626" w:rsidP="009655C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F4595D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7C3E8AC8" w14:textId="77777777" w:rsidR="00D301E1" w:rsidRPr="00F4595D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F4595D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065F0D41" w14:textId="77777777" w:rsidR="00D301E1" w:rsidRPr="00F4595D" w:rsidRDefault="00D301E1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F4595D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C1C3A67" w14:textId="2756E468" w:rsidR="006E1A2A" w:rsidRPr="00F4595D" w:rsidRDefault="00393784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F4595D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เงินกู้ยืม</w:t>
      </w:r>
    </w:p>
    <w:p w14:paraId="4B852054" w14:textId="7BC521E7" w:rsidR="00B30343" w:rsidRPr="00F4595D" w:rsidRDefault="00B30343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F4595D">
        <w:rPr>
          <w:rFonts w:ascii="Angsana New" w:hAnsi="Angsana New" w:cs="Angsana New" w:hint="cs"/>
          <w:sz w:val="30"/>
          <w:szCs w:val="30"/>
          <w:cs/>
          <w:lang w:bidi="th-TH"/>
        </w:rPr>
        <w:t>การจ่ายโดยใช้หุ้นเป็นเกณฑ์</w:t>
      </w:r>
    </w:p>
    <w:p w14:paraId="54B29B92" w14:textId="2CE3C25A" w:rsidR="00844C5B" w:rsidRPr="00F4595D" w:rsidRDefault="00844C5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F4595D">
        <w:rPr>
          <w:rFonts w:ascii="Angsana New" w:hAnsi="Angsana New" w:cs="Angsana New" w:hint="cs"/>
          <w:sz w:val="30"/>
          <w:szCs w:val="30"/>
          <w:cs/>
          <w:lang w:bidi="th-TH"/>
        </w:rPr>
        <w:t>ทุนเรือนหุ้น</w:t>
      </w:r>
    </w:p>
    <w:p w14:paraId="26C48B34" w14:textId="77777777" w:rsidR="00DD4626" w:rsidRPr="00F4595D" w:rsidRDefault="00290012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4595D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3DD47DF0" w14:textId="7C62B62A" w:rsidR="00DC794B" w:rsidRPr="00F4595D" w:rsidRDefault="00DC794B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4595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71F36A0F" w14:textId="77D6E0C2" w:rsidR="006B1550" w:rsidRPr="00F4595D" w:rsidRDefault="006B1550" w:rsidP="006B1550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7E6D4AF5" w14:textId="3E270341" w:rsidR="005628B5" w:rsidRPr="00F4595D" w:rsidRDefault="005628B5" w:rsidP="006B1550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cs="Angsana New" w:hint="cs"/>
          <w:sz w:val="30"/>
          <w:szCs w:val="30"/>
          <w:cs/>
          <w:lang w:bidi="th-TH"/>
        </w:rPr>
        <w:t>เงินปันผล</w:t>
      </w:r>
    </w:p>
    <w:p w14:paraId="6BAF5C0A" w14:textId="4E11726F" w:rsidR="00DD4626" w:rsidRPr="00F4595D" w:rsidRDefault="00DD4626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F4595D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0E5FDDA0" w14:textId="2FBF6BC0" w:rsidR="006C73F9" w:rsidRPr="00F4595D" w:rsidRDefault="006C73F9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4595D">
        <w:rPr>
          <w:rFonts w:ascii="Angsana New" w:hAnsi="Angsana New" w:cs="Angsana New" w:hint="cs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979B572" w14:textId="77777777" w:rsidR="00D53E5F" w:rsidRPr="00F4595D" w:rsidRDefault="00D53E5F" w:rsidP="0018456B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4595D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D329CDA" w14:textId="050CF2F2" w:rsidR="00E57CFF" w:rsidRPr="00F4595D" w:rsidRDefault="00844C5B" w:rsidP="00844C5B">
      <w:pPr>
        <w:pStyle w:val="index"/>
        <w:tabs>
          <w:tab w:val="left" w:pos="1134"/>
          <w:tab w:val="left" w:pos="3666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  <w:r w:rsidRPr="00F4595D">
        <w:rPr>
          <w:rFonts w:ascii="Angsana New" w:hAnsi="Angsana New" w:cs="Angsana New"/>
        </w:rPr>
        <w:tab/>
      </w:r>
    </w:p>
    <w:p w14:paraId="69B800C7" w14:textId="77777777" w:rsidR="0025275A" w:rsidRPr="00F4595D" w:rsidRDefault="002371CF" w:rsidP="0018456B">
      <w:pPr>
        <w:pStyle w:val="index"/>
        <w:tabs>
          <w:tab w:val="left" w:pos="567"/>
          <w:tab w:val="left" w:pos="1134"/>
        </w:tabs>
        <w:spacing w:after="0" w:line="240" w:lineRule="atLeast"/>
        <w:ind w:left="0" w:firstLine="567"/>
        <w:jc w:val="both"/>
        <w:outlineLvl w:val="0"/>
        <w:rPr>
          <w:rFonts w:ascii="Angsana New" w:hAnsi="Angsana New" w:cs="Angsana New"/>
        </w:rPr>
      </w:pPr>
      <w:r w:rsidRPr="00F4595D">
        <w:rPr>
          <w:rFonts w:ascii="Angsana New" w:hAnsi="Angsana New" w:cs="Angsana New"/>
          <w:b/>
          <w:bCs/>
        </w:rPr>
        <w:br w:type="page"/>
      </w:r>
      <w:r w:rsidR="0025275A" w:rsidRPr="00F4595D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หมายเหตุประกอบงบการเงินเป็นส่วนหนึ่งของงบการเงิน</w:t>
      </w:r>
      <w:r w:rsidR="004B6B6A" w:rsidRPr="00F4595D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  <w:r w:rsidR="0025275A" w:rsidRPr="00F4595D">
        <w:rPr>
          <w:rFonts w:ascii="Angsana New" w:hAnsi="Angsana New" w:cs="Angsana New"/>
          <w:sz w:val="30"/>
          <w:szCs w:val="30"/>
          <w:cs/>
          <w:lang w:bidi="th-TH"/>
        </w:rPr>
        <w:t>นี้</w:t>
      </w:r>
    </w:p>
    <w:p w14:paraId="5302CB3A" w14:textId="77777777" w:rsidR="0025275A" w:rsidRPr="00F4595D" w:rsidRDefault="0025275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2D3B505B" w14:textId="29E4490C" w:rsidR="0025275A" w:rsidRPr="00F4595D" w:rsidRDefault="0025275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F4595D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F4595D">
        <w:rPr>
          <w:rFonts w:ascii="Angsana New" w:hAnsi="Angsana New"/>
          <w:sz w:val="30"/>
          <w:szCs w:val="30"/>
          <w:cs/>
        </w:rPr>
        <w:t>นี้</w:t>
      </w:r>
      <w:r w:rsidRPr="00F4595D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F4595D">
        <w:rPr>
          <w:rFonts w:ascii="Angsana New" w:hAnsi="Angsana New"/>
          <w:sz w:val="30"/>
          <w:szCs w:val="30"/>
          <w:cs/>
        </w:rPr>
        <w:t>ติ</w:t>
      </w:r>
      <w:r w:rsidR="00C67B97" w:rsidRPr="00F4595D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F4595D">
        <w:rPr>
          <w:rFonts w:ascii="Angsana New" w:hAnsi="Angsana New"/>
          <w:sz w:val="30"/>
          <w:szCs w:val="30"/>
          <w:cs/>
        </w:rPr>
        <w:t>จาก</w:t>
      </w:r>
      <w:r w:rsidR="00723C61" w:rsidRPr="00F4595D">
        <w:rPr>
          <w:rFonts w:ascii="Angsana New" w:hAnsi="Angsana New" w:hint="cs"/>
          <w:sz w:val="30"/>
          <w:szCs w:val="30"/>
          <w:cs/>
        </w:rPr>
        <w:t>คณะ</w:t>
      </w:r>
      <w:r w:rsidR="006322AD" w:rsidRPr="00F4595D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F4595D">
        <w:rPr>
          <w:rFonts w:ascii="Angsana New" w:hAnsi="Angsana New"/>
          <w:sz w:val="30"/>
          <w:szCs w:val="30"/>
          <w:cs/>
        </w:rPr>
        <w:t>วันที่</w:t>
      </w:r>
      <w:r w:rsidR="0089300E" w:rsidRPr="00F4595D">
        <w:rPr>
          <w:rFonts w:ascii="Angsana New" w:hAnsi="Angsana New" w:hint="cs"/>
          <w:sz w:val="30"/>
          <w:szCs w:val="30"/>
          <w:cs/>
        </w:rPr>
        <w:t xml:space="preserve"> </w:t>
      </w:r>
      <w:r w:rsidR="007E0F4E">
        <w:rPr>
          <w:rFonts w:ascii="Angsana New" w:hAnsi="Angsana New"/>
          <w:sz w:val="30"/>
          <w:szCs w:val="30"/>
        </w:rPr>
        <w:t>1</w:t>
      </w:r>
      <w:r w:rsidR="0070437F">
        <w:rPr>
          <w:rFonts w:ascii="Angsana New" w:hAnsi="Angsana New"/>
          <w:sz w:val="30"/>
          <w:szCs w:val="30"/>
        </w:rPr>
        <w:t>0</w:t>
      </w:r>
      <w:r w:rsidR="00947F76" w:rsidRPr="00F4595D">
        <w:rPr>
          <w:rFonts w:ascii="Angsana New" w:hAnsi="Angsana New"/>
          <w:sz w:val="30"/>
          <w:szCs w:val="30"/>
        </w:rPr>
        <w:t xml:space="preserve"> </w:t>
      </w:r>
      <w:r w:rsidR="00947F76" w:rsidRPr="00F4595D">
        <w:rPr>
          <w:rFonts w:ascii="Angsana New" w:hAnsi="Angsana New" w:hint="cs"/>
          <w:sz w:val="30"/>
          <w:szCs w:val="30"/>
          <w:cs/>
        </w:rPr>
        <w:t>สิงหาคม</w:t>
      </w:r>
      <w:r w:rsidR="00487F8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87F85" w:rsidRPr="00F4595D">
        <w:rPr>
          <w:rFonts w:ascii="Angsana New" w:hAnsi="Angsana New"/>
          <w:sz w:val="30"/>
          <w:szCs w:val="30"/>
        </w:rPr>
        <w:t>2566</w:t>
      </w:r>
    </w:p>
    <w:p w14:paraId="57867631" w14:textId="77777777" w:rsidR="00E66B73" w:rsidRPr="00F4595D" w:rsidRDefault="00E66B73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02335AC8" w14:textId="77777777" w:rsidR="00E66B73" w:rsidRPr="00F4595D" w:rsidRDefault="00E66B73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4595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F4595D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72E4BB4" w14:textId="77777777" w:rsidR="001001BD" w:rsidRPr="00F4595D" w:rsidRDefault="001001BD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39C2ACB5" w14:textId="09AB4F96" w:rsidR="00716186" w:rsidRPr="00F4595D" w:rsidRDefault="007C1BA3" w:rsidP="007C1B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E55B39" w:rsidRPr="00F4595D">
        <w:rPr>
          <w:rFonts w:ascii="Angsana New" w:hAnsi="Angsana New"/>
          <w:sz w:val="30"/>
          <w:szCs w:val="30"/>
        </w:rPr>
        <w:t>34</w:t>
      </w:r>
      <w:r w:rsidRPr="00F4595D">
        <w:rPr>
          <w:rFonts w:ascii="Angsana New" w:hAnsi="Angsana New"/>
          <w:sz w:val="30"/>
          <w:szCs w:val="30"/>
          <w:cs/>
        </w:rPr>
        <w:t xml:space="preserve"> เรื่อง </w:t>
      </w:r>
      <w:r w:rsidRPr="00F4595D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F4595D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1C0ABD" w:rsidRPr="00F4595D">
        <w:rPr>
          <w:rFonts w:ascii="Angsana New" w:hAnsi="Angsana New" w:hint="cs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</w:t>
      </w:r>
      <w:r w:rsidR="001C0ABD" w:rsidRPr="00F4595D">
        <w:rPr>
          <w:rFonts w:ascii="Angsana New" w:hAnsi="Angsana New"/>
          <w:sz w:val="30"/>
          <w:szCs w:val="30"/>
          <w:cs/>
        </w:rPr>
        <w:t xml:space="preserve"> </w:t>
      </w:r>
      <w:r w:rsidR="001C0ABD" w:rsidRPr="00F4595D">
        <w:rPr>
          <w:rFonts w:ascii="Angsana New" w:hAnsi="Angsana New" w:hint="cs"/>
          <w:sz w:val="30"/>
          <w:szCs w:val="30"/>
          <w:cs/>
        </w:rPr>
        <w:t>เหตุการณ์และสถานการณ์ใหม่ๆ</w:t>
      </w:r>
      <w:r w:rsidR="001C0ABD" w:rsidRPr="00F4595D">
        <w:rPr>
          <w:rFonts w:ascii="Angsana New" w:hAnsi="Angsana New"/>
          <w:sz w:val="30"/>
          <w:szCs w:val="30"/>
          <w:cs/>
        </w:rPr>
        <w:t xml:space="preserve"> </w:t>
      </w:r>
      <w:r w:rsidR="001C0ABD" w:rsidRPr="00F4595D">
        <w:rPr>
          <w:rFonts w:ascii="Angsana New" w:hAnsi="Angsana New" w:hint="cs"/>
          <w:sz w:val="30"/>
          <w:szCs w:val="30"/>
          <w:cs/>
        </w:rPr>
        <w:t>เพื่อไม่ให้ซ้ำซ้อนกับข้อมูลที่ได้นำเสนอไปแล้วในงบการเงินประจำปี</w:t>
      </w:r>
      <w:r w:rsidR="001C0ABD" w:rsidRPr="00F4595D">
        <w:rPr>
          <w:rFonts w:ascii="Angsana New" w:hAnsi="Angsana New"/>
          <w:sz w:val="30"/>
          <w:szCs w:val="30"/>
          <w:cs/>
        </w:rPr>
        <w:t xml:space="preserve"> </w:t>
      </w:r>
      <w:r w:rsidR="001C0ABD" w:rsidRPr="00F4595D">
        <w:rPr>
          <w:rFonts w:ascii="Angsana New" w:hAnsi="Angsana New" w:hint="cs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1C0ABD" w:rsidRPr="00F4595D">
        <w:rPr>
          <w:rFonts w:ascii="Angsana New" w:hAnsi="Angsana New"/>
          <w:sz w:val="30"/>
          <w:szCs w:val="30"/>
          <w:cs/>
        </w:rPr>
        <w:t xml:space="preserve"> </w:t>
      </w:r>
      <w:r w:rsidR="008710C1" w:rsidRPr="00F4595D">
        <w:rPr>
          <w:rFonts w:ascii="Angsana New" w:hAnsi="Angsana New"/>
          <w:sz w:val="30"/>
          <w:szCs w:val="30"/>
        </w:rPr>
        <w:t>31</w:t>
      </w:r>
      <w:r w:rsidR="001C0ABD" w:rsidRPr="00F4595D">
        <w:rPr>
          <w:rFonts w:ascii="Angsana New" w:hAnsi="Angsana New"/>
          <w:sz w:val="30"/>
          <w:szCs w:val="30"/>
          <w:cs/>
        </w:rPr>
        <w:t xml:space="preserve"> </w:t>
      </w:r>
      <w:r w:rsidR="001C0ABD" w:rsidRPr="00F4595D">
        <w:rPr>
          <w:rFonts w:ascii="Angsana New" w:hAnsi="Angsana New" w:hint="cs"/>
          <w:sz w:val="30"/>
          <w:szCs w:val="30"/>
          <w:cs/>
        </w:rPr>
        <w:t>ธันวาคม</w:t>
      </w:r>
      <w:r w:rsidR="001C0ABD" w:rsidRPr="00F4595D">
        <w:rPr>
          <w:rFonts w:ascii="Angsana New" w:hAnsi="Angsana New"/>
          <w:sz w:val="30"/>
          <w:szCs w:val="30"/>
          <w:cs/>
        </w:rPr>
        <w:t xml:space="preserve"> </w:t>
      </w:r>
      <w:r w:rsidR="008710C1" w:rsidRPr="00F4595D">
        <w:rPr>
          <w:rFonts w:ascii="Angsana New" w:hAnsi="Angsana New"/>
          <w:sz w:val="30"/>
          <w:szCs w:val="30"/>
        </w:rPr>
        <w:t>256</w:t>
      </w:r>
      <w:r w:rsidR="00487F85" w:rsidRPr="00F4595D">
        <w:rPr>
          <w:rFonts w:ascii="Angsana New" w:hAnsi="Angsana New"/>
          <w:sz w:val="30"/>
          <w:szCs w:val="30"/>
        </w:rPr>
        <w:t>5</w:t>
      </w:r>
    </w:p>
    <w:p w14:paraId="7C686CDC" w14:textId="77777777" w:rsidR="007C1BA3" w:rsidRPr="00F4595D" w:rsidRDefault="007C1BA3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  <w:cs/>
        </w:rPr>
      </w:pPr>
    </w:p>
    <w:p w14:paraId="4D2538FE" w14:textId="32C30D06" w:rsidR="00D20D56" w:rsidRPr="00F4595D" w:rsidRDefault="00ED72B8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/>
          <w:sz w:val="30"/>
          <w:szCs w:val="30"/>
          <w:cs/>
        </w:rPr>
        <w:tab/>
      </w:r>
      <w:r w:rsidR="00FC2B6F" w:rsidRPr="00F4595D">
        <w:rPr>
          <w:rFonts w:ascii="Angsana New" w:hAnsi="Angsana New" w:hint="cs"/>
          <w:sz w:val="30"/>
          <w:szCs w:val="30"/>
          <w:cs/>
        </w:rPr>
        <w:t>ในการจัดทำงบการเงินระหว่างกาล</w:t>
      </w:r>
      <w:r w:rsidR="00FC2B6F" w:rsidRPr="00F4595D">
        <w:rPr>
          <w:rFonts w:ascii="Angsana New" w:hAnsi="Angsana New"/>
          <w:sz w:val="30"/>
          <w:szCs w:val="30"/>
          <w:cs/>
        </w:rPr>
        <w:t xml:space="preserve"> </w:t>
      </w:r>
      <w:r w:rsidR="00FC2B6F" w:rsidRPr="00F4595D">
        <w:rPr>
          <w:rFonts w:ascii="Angsana New" w:hAnsi="Angsana New" w:hint="cs"/>
          <w:sz w:val="30"/>
          <w:szCs w:val="30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="00FC2B6F" w:rsidRPr="00F4595D">
        <w:rPr>
          <w:rFonts w:ascii="Angsana New" w:hAnsi="Angsana New"/>
          <w:sz w:val="30"/>
          <w:szCs w:val="30"/>
          <w:cs/>
        </w:rPr>
        <w:t xml:space="preserve"> </w:t>
      </w:r>
      <w:r w:rsidR="00FC2B6F" w:rsidRPr="00F4595D">
        <w:rPr>
          <w:rFonts w:ascii="Angsana New" w:hAnsi="Angsana New" w:hint="cs"/>
          <w:sz w:val="30"/>
          <w:szCs w:val="30"/>
          <w:cs/>
        </w:rPr>
        <w:t>ซึ่งผลที่เกิดขึ้นจริงอาจแตกต่างจากที่ประมาณการไว้</w:t>
      </w:r>
      <w:r w:rsidR="00FC2B6F" w:rsidRPr="00F4595D">
        <w:rPr>
          <w:rFonts w:ascii="Angsana New" w:hAnsi="Angsana New"/>
          <w:sz w:val="30"/>
          <w:szCs w:val="30"/>
          <w:cs/>
        </w:rPr>
        <w:t xml:space="preserve"> </w:t>
      </w:r>
      <w:r w:rsidR="00FC2B6F" w:rsidRPr="00F4595D">
        <w:rPr>
          <w:rFonts w:ascii="Angsana New" w:hAnsi="Angsana New" w:hint="cs"/>
          <w:sz w:val="30"/>
          <w:szCs w:val="30"/>
          <w:cs/>
        </w:rPr>
        <w:t>ทั้งนี้</w:t>
      </w:r>
      <w:r w:rsidR="00FC2B6F" w:rsidRPr="00F4595D">
        <w:rPr>
          <w:rFonts w:ascii="Angsana New" w:hAnsi="Angsana New"/>
          <w:sz w:val="30"/>
          <w:szCs w:val="30"/>
          <w:cs/>
        </w:rPr>
        <w:t xml:space="preserve"> </w:t>
      </w:r>
      <w:r w:rsidR="00FC2B6F" w:rsidRPr="00F4595D">
        <w:rPr>
          <w:rFonts w:ascii="Angsana New" w:hAnsi="Angsana New" w:hint="cs"/>
          <w:sz w:val="30"/>
          <w:szCs w:val="30"/>
          <w:cs/>
        </w:rPr>
        <w:t>นโยบายการบัญชี</w:t>
      </w:r>
      <w:r w:rsidR="00FC2B6F" w:rsidRPr="00F4595D">
        <w:rPr>
          <w:rFonts w:ascii="Angsana New" w:hAnsi="Angsana New"/>
          <w:sz w:val="30"/>
          <w:szCs w:val="30"/>
          <w:cs/>
        </w:rPr>
        <w:t xml:space="preserve"> </w:t>
      </w:r>
      <w:r w:rsidR="00FC2B6F" w:rsidRPr="00F4595D">
        <w:rPr>
          <w:rFonts w:ascii="Angsana New" w:hAnsi="Angsana New" w:hint="cs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FC2B6F" w:rsidRPr="00F4595D">
        <w:rPr>
          <w:rFonts w:ascii="Angsana New" w:hAnsi="Angsana New"/>
          <w:sz w:val="30"/>
          <w:szCs w:val="30"/>
          <w:cs/>
        </w:rPr>
        <w:t xml:space="preserve"> </w:t>
      </w:r>
      <w:r w:rsidR="008710C1" w:rsidRPr="00F4595D">
        <w:rPr>
          <w:rFonts w:ascii="Angsana New" w:hAnsi="Angsana New"/>
          <w:sz w:val="30"/>
          <w:szCs w:val="30"/>
        </w:rPr>
        <w:t>31</w:t>
      </w:r>
      <w:r w:rsidR="00FC2B6F" w:rsidRPr="00F4595D">
        <w:rPr>
          <w:rFonts w:ascii="Angsana New" w:hAnsi="Angsana New"/>
          <w:sz w:val="30"/>
          <w:szCs w:val="30"/>
          <w:cs/>
        </w:rPr>
        <w:t xml:space="preserve"> </w:t>
      </w:r>
      <w:r w:rsidR="00FC2B6F" w:rsidRPr="00F4595D">
        <w:rPr>
          <w:rFonts w:ascii="Angsana New" w:hAnsi="Angsana New" w:hint="cs"/>
          <w:sz w:val="30"/>
          <w:szCs w:val="30"/>
          <w:cs/>
        </w:rPr>
        <w:t>ธันวาคม</w:t>
      </w:r>
      <w:r w:rsidR="00FC2B6F" w:rsidRPr="00F4595D">
        <w:rPr>
          <w:rFonts w:ascii="Angsana New" w:hAnsi="Angsana New"/>
          <w:sz w:val="30"/>
          <w:szCs w:val="30"/>
          <w:cs/>
        </w:rPr>
        <w:t xml:space="preserve"> </w:t>
      </w:r>
      <w:r w:rsidR="008710C1" w:rsidRPr="00F4595D">
        <w:rPr>
          <w:rFonts w:ascii="Angsana New" w:hAnsi="Angsana New"/>
          <w:sz w:val="30"/>
          <w:szCs w:val="30"/>
        </w:rPr>
        <w:t>256</w:t>
      </w:r>
      <w:r w:rsidR="00487F85" w:rsidRPr="00F4595D">
        <w:rPr>
          <w:rFonts w:ascii="Angsana New" w:hAnsi="Angsana New"/>
          <w:sz w:val="30"/>
          <w:szCs w:val="30"/>
        </w:rPr>
        <w:t>5</w:t>
      </w:r>
    </w:p>
    <w:p w14:paraId="280858E4" w14:textId="77777777" w:rsidR="00D20D56" w:rsidRPr="00F4595D" w:rsidRDefault="00D20D56" w:rsidP="009957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4BBF8E49" w14:textId="77777777" w:rsidR="00AE20AF" w:rsidRPr="00F4595D" w:rsidRDefault="00AE20AF" w:rsidP="00AE20A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4595D">
        <w:rPr>
          <w:rFonts w:ascii="Angsana New" w:hAnsi="Angsana New" w:hint="cs"/>
          <w:b/>
          <w:bCs/>
          <w:sz w:val="30"/>
          <w:szCs w:val="30"/>
          <w:cs/>
        </w:rPr>
        <w:t>การรวมธุรกิจภายใต้การควบคุมเดียวกัน</w:t>
      </w:r>
    </w:p>
    <w:p w14:paraId="0EC256E2" w14:textId="77777777" w:rsidR="00AE20AF" w:rsidRPr="00F4595D" w:rsidRDefault="00AE20AF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045232EC" w14:textId="3B81B884" w:rsidR="0039417D" w:rsidRDefault="0039417D" w:rsidP="00AE20AF">
      <w:pPr>
        <w:pStyle w:val="BodyText"/>
        <w:spacing w:after="0"/>
        <w:ind w:left="540" w:right="27"/>
        <w:jc w:val="thaiDistribute"/>
        <w:rPr>
          <w:rFonts w:ascii="Angsana New" w:hAnsi="Angsana New"/>
          <w:i/>
          <w:iCs/>
          <w:sz w:val="30"/>
          <w:szCs w:val="30"/>
        </w:rPr>
      </w:pPr>
      <w:r w:rsidRPr="0039417D">
        <w:rPr>
          <w:rFonts w:ascii="Angsana New" w:hAnsi="Angsana New" w:hint="cs"/>
          <w:i/>
          <w:iCs/>
          <w:sz w:val="30"/>
          <w:szCs w:val="30"/>
          <w:cs/>
        </w:rPr>
        <w:t xml:space="preserve">การซื้อธุรกิจ ศูนย์การค้า เกตเวย์ สาขาเอกมัย </w:t>
      </w:r>
    </w:p>
    <w:p w14:paraId="7A9066E8" w14:textId="77777777" w:rsidR="0039417D" w:rsidRPr="0039417D" w:rsidRDefault="0039417D" w:rsidP="00AE20AF">
      <w:pPr>
        <w:pStyle w:val="BodyText"/>
        <w:spacing w:after="0"/>
        <w:ind w:left="540" w:right="27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508BDB7D" w14:textId="3265BEB7" w:rsidR="00AE20AF" w:rsidRPr="00F4595D" w:rsidRDefault="00AE20AF" w:rsidP="00AE20AF">
      <w:pPr>
        <w:pStyle w:val="BodyText"/>
        <w:spacing w:after="0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4595D">
        <w:rPr>
          <w:rFonts w:ascii="Angsana New" w:hAnsi="Angsana New"/>
          <w:sz w:val="30"/>
          <w:szCs w:val="30"/>
        </w:rPr>
        <w:t xml:space="preserve">19 </w:t>
      </w:r>
      <w:r w:rsidRPr="00F4595D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F4595D">
        <w:rPr>
          <w:rFonts w:ascii="Angsana New" w:hAnsi="Angsana New"/>
          <w:sz w:val="30"/>
          <w:szCs w:val="30"/>
        </w:rPr>
        <w:t xml:space="preserve">2565 </w:t>
      </w:r>
      <w:r w:rsidRPr="00F4595D">
        <w:rPr>
          <w:rFonts w:ascii="Angsana New" w:hAnsi="Angsana New" w:hint="cs"/>
          <w:sz w:val="30"/>
          <w:szCs w:val="30"/>
          <w:cs/>
        </w:rPr>
        <w:t>กลุ่มบริษัทได้ทำการจัดโครงสร้างธุรกิจโดย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ทำสัญญาโอนสิทธิการเช่าที่ดินพร้อมอาคารเกทเวย์</w:t>
      </w:r>
      <w:r w:rsidRPr="00F4595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เอกมัย</w:t>
      </w:r>
      <w:r w:rsidRPr="00F4595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(</w:t>
      </w:r>
      <w:r w:rsidRPr="00F4595D">
        <w:rPr>
          <w:rFonts w:ascii="Angsana New" w:hAnsi="Angsana New"/>
          <w:snapToGrid w:val="0"/>
          <w:sz w:val="30"/>
          <w:szCs w:val="30"/>
          <w:lang w:val="en-GB" w:eastAsia="th-TH"/>
        </w:rPr>
        <w:t xml:space="preserve">Gateway Ekamai) 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ผ่านบริษัท</w:t>
      </w:r>
      <w:r w:rsidRPr="00F4595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เกตเวย์</w:t>
      </w:r>
      <w:r w:rsidRPr="00F4595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สาขาเอกมัย</w:t>
      </w:r>
      <w:r w:rsidRPr="00F4595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F4595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ซึ่งเป็นบริษัทย่อยของบริษัท</w:t>
      </w:r>
      <w:r w:rsidRPr="00F4595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จากบริษัท</w:t>
      </w:r>
      <w:r w:rsidRPr="00F4595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ทิพย์พัฒน</w:t>
      </w:r>
      <w:r w:rsidRPr="00F4595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อาร์เขต</w:t>
      </w:r>
      <w:r w:rsidRPr="00F4595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จำกัด</w:t>
      </w:r>
      <w:r w:rsidRPr="00F4595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ซึ่งเป็น</w:t>
      </w:r>
      <w:r w:rsidRPr="00F4595D">
        <w:rPr>
          <w:rFonts w:ascii="Angsana New" w:hAnsi="Angsana New" w:hint="cs"/>
          <w:sz w:val="30"/>
          <w:szCs w:val="30"/>
          <w:cs/>
        </w:rPr>
        <w:t>บริษัทที่อยู่ภายใต้การควบคุมเดียวกัน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โดยมีราคาเข้าซื้อสุทธิ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4,068 </w:t>
      </w:r>
      <w:r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  <w:cs/>
        </w:rPr>
        <w:br/>
      </w:r>
      <w:r w:rsidRPr="00F4595D">
        <w:rPr>
          <w:rFonts w:ascii="Angsana New" w:hAnsi="Angsana New" w:hint="cs"/>
          <w:sz w:val="30"/>
          <w:szCs w:val="30"/>
          <w:cs/>
        </w:rPr>
        <w:t>ซึ่งธุรกิจดังกล่าวมีมูลค่าตามบัญชีของสินทรัพย์สุทธิเป็นจำนวนเงินรวม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4,181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ล้านบาท การจัดโครงสร้างธุรกิจนี้เป็นการปรับองค์กรใหม่และรวมธุรกิจต่างๆภายใต้การควบคุมเดียวกันของกลุ่มบริษัทเข้าด้วยกัน</w:t>
      </w:r>
    </w:p>
    <w:p w14:paraId="20703DE0" w14:textId="77777777" w:rsidR="00AE20AF" w:rsidRPr="00F4595D" w:rsidRDefault="00AE20AF" w:rsidP="003857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16"/>
          <w:szCs w:val="16"/>
        </w:rPr>
      </w:pPr>
    </w:p>
    <w:p w14:paraId="4DB49711" w14:textId="4EB933D9" w:rsidR="00AE20AF" w:rsidRPr="00F4595D" w:rsidRDefault="00AE20AF" w:rsidP="00D36BC6">
      <w:pPr>
        <w:pStyle w:val="BodyText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การจัดโครงสร้างใหม่นี้ถือเป็นการรวมธุรกิจภายใต้การควบคุมเดียวกัน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ในการนี้กลุ่มบริษัทได้จัดทำงบการเงินรวม</w:t>
      </w:r>
      <w:r w:rsidRPr="00F4595D">
        <w:rPr>
          <w:rFonts w:ascii="Angsana New" w:hAnsi="Angsana New"/>
          <w:sz w:val="30"/>
          <w:szCs w:val="30"/>
          <w:cs/>
        </w:rPr>
        <w:br/>
      </w:r>
      <w:r w:rsidRPr="00F4595D">
        <w:rPr>
          <w:rFonts w:ascii="Angsana New" w:hAnsi="Angsana New" w:hint="cs"/>
          <w:sz w:val="30"/>
          <w:szCs w:val="30"/>
          <w:cs/>
        </w:rPr>
        <w:t>ตามวิธีเสมือนว่าเป็นวิธีการรวมส่วนได้เสียโดยรวมงบการเงินของธุรกิจ ศูนย์การค้า เกตเวย์ สาขาเอกมัย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 xml:space="preserve">ตั้งแต่ก่อนวันที่ </w:t>
      </w:r>
      <w:r w:rsidRPr="00F4595D">
        <w:rPr>
          <w:rFonts w:ascii="Angsana New" w:hAnsi="Angsana New"/>
          <w:sz w:val="30"/>
          <w:szCs w:val="30"/>
        </w:rPr>
        <w:t xml:space="preserve">1 </w:t>
      </w:r>
      <w:r w:rsidRPr="00F4595D">
        <w:rPr>
          <w:rFonts w:ascii="Angsana New" w:hAnsi="Angsana New" w:hint="cs"/>
          <w:sz w:val="30"/>
          <w:szCs w:val="30"/>
          <w:cs/>
        </w:rPr>
        <w:t>มกราคม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256</w:t>
      </w:r>
      <w:r w:rsidR="00DB10AF" w:rsidRPr="00F4595D">
        <w:rPr>
          <w:rFonts w:ascii="Angsana New" w:hAnsi="Angsana New"/>
          <w:sz w:val="30"/>
          <w:szCs w:val="30"/>
        </w:rPr>
        <w:t>5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ซึ่งการนำเสนอข้อมูลดังกล่าวจะสะท้อนเนื้อหาทางเศรษฐกิจของธุรกิจ ศูนย์การค้า เกตเวย์ สาขาเอกมัย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เสมือนว่าบริษัทในกลุ่มได้ดำเนินธุรกิจเป็นหน่วยเศรษฐกิจเดียวกันตั้งแต่ก่อนวันที่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1 </w:t>
      </w:r>
      <w:r w:rsidRPr="00F4595D">
        <w:rPr>
          <w:rFonts w:ascii="Angsana New" w:hAnsi="Angsana New" w:hint="cs"/>
          <w:sz w:val="30"/>
          <w:szCs w:val="30"/>
          <w:cs/>
        </w:rPr>
        <w:t>มกราคม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256</w:t>
      </w:r>
      <w:r w:rsidR="00DB10AF" w:rsidRPr="00F4595D">
        <w:rPr>
          <w:rFonts w:ascii="Angsana New" w:hAnsi="Angsana New"/>
          <w:sz w:val="30"/>
          <w:szCs w:val="30"/>
        </w:rPr>
        <w:t>5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ถึงแม้ว่าความสัมพันธ์ของกลุ่มบริษัทกับธุรกิจ ศูนย์การค้า เกตเวย์ สาขาเอกมัย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ทางกฎหมายจะเกิดขึ้นในภายหลัง</w:t>
      </w:r>
      <w:r w:rsidR="00DB10AF" w:rsidRPr="00F4595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BE143CE" w14:textId="77777777" w:rsidR="00D36BC6" w:rsidRPr="00F4595D" w:rsidRDefault="00D36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4595D">
        <w:rPr>
          <w:rFonts w:ascii="Angsana New" w:hAnsi="Angsana New"/>
          <w:sz w:val="30"/>
          <w:szCs w:val="30"/>
          <w:cs/>
        </w:rPr>
        <w:br w:type="page"/>
      </w:r>
    </w:p>
    <w:p w14:paraId="6C15574D" w14:textId="77777777" w:rsidR="003B0B83" w:rsidRPr="003749F1" w:rsidRDefault="003B0B83" w:rsidP="003B0B83">
      <w:pPr>
        <w:spacing w:line="221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49F1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การซื้อบริษัทย่อย</w:t>
      </w:r>
    </w:p>
    <w:p w14:paraId="09C30629" w14:textId="77777777" w:rsidR="003B0B83" w:rsidRPr="00F4595D" w:rsidRDefault="003B0B83" w:rsidP="003B0B83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9CFF6A3" w14:textId="241C6878" w:rsidR="003B0B83" w:rsidRPr="00F4595D" w:rsidRDefault="0039417D" w:rsidP="003B0B83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11 </w:t>
      </w:r>
      <w:r w:rsidRPr="00F4595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F4595D">
        <w:rPr>
          <w:rFonts w:ascii="Angsana New" w:hAnsi="Angsana New"/>
          <w:sz w:val="30"/>
          <w:szCs w:val="30"/>
        </w:rPr>
        <w:t>2566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3B0B83" w:rsidRPr="00F4595D">
        <w:rPr>
          <w:rFonts w:ascii="Angsana New" w:hAnsi="Angsana New" w:hint="cs"/>
          <w:sz w:val="30"/>
          <w:szCs w:val="30"/>
          <w:cs/>
        </w:rPr>
        <w:t>บริษัทและบริษัท</w:t>
      </w:r>
      <w:r w:rsidR="003B0B83" w:rsidRPr="00F4595D">
        <w:rPr>
          <w:rFonts w:ascii="Angsana New" w:hAnsi="Angsana New"/>
          <w:sz w:val="30"/>
          <w:szCs w:val="30"/>
          <w:cs/>
        </w:rPr>
        <w:t xml:space="preserve"> </w:t>
      </w:r>
      <w:r w:rsidR="003B0B83" w:rsidRPr="00F4595D">
        <w:rPr>
          <w:rFonts w:ascii="Angsana New" w:hAnsi="Angsana New" w:hint="cs"/>
          <w:sz w:val="30"/>
          <w:szCs w:val="30"/>
          <w:cs/>
        </w:rPr>
        <w:t>ทีซีซี</w:t>
      </w:r>
      <w:r w:rsidR="003B0B83" w:rsidRPr="00F4595D">
        <w:rPr>
          <w:rFonts w:ascii="Angsana New" w:hAnsi="Angsana New"/>
          <w:sz w:val="30"/>
          <w:szCs w:val="30"/>
          <w:cs/>
        </w:rPr>
        <w:t xml:space="preserve"> </w:t>
      </w:r>
      <w:r w:rsidR="003B0B83" w:rsidRPr="00F4595D">
        <w:rPr>
          <w:rFonts w:ascii="Angsana New" w:hAnsi="Angsana New" w:hint="cs"/>
          <w:sz w:val="30"/>
          <w:szCs w:val="30"/>
          <w:cs/>
        </w:rPr>
        <w:t>โฮเทล</w:t>
      </w:r>
      <w:r w:rsidR="003B0B83" w:rsidRPr="00F4595D">
        <w:rPr>
          <w:rFonts w:ascii="Angsana New" w:hAnsi="Angsana New"/>
          <w:sz w:val="30"/>
          <w:szCs w:val="30"/>
          <w:cs/>
        </w:rPr>
        <w:t xml:space="preserve"> </w:t>
      </w:r>
      <w:r w:rsidR="003B0B83" w:rsidRPr="00F4595D">
        <w:rPr>
          <w:rFonts w:ascii="Angsana New" w:hAnsi="Angsana New" w:hint="cs"/>
          <w:sz w:val="30"/>
          <w:szCs w:val="30"/>
          <w:cs/>
        </w:rPr>
        <w:t>แอสเสท</w:t>
      </w:r>
      <w:r w:rsidR="003B0B83" w:rsidRPr="00F4595D">
        <w:rPr>
          <w:rFonts w:ascii="Angsana New" w:hAnsi="Angsana New"/>
          <w:sz w:val="30"/>
          <w:szCs w:val="30"/>
          <w:cs/>
        </w:rPr>
        <w:t xml:space="preserve"> </w:t>
      </w:r>
      <w:r w:rsidR="003B0B83" w:rsidRPr="00F4595D">
        <w:rPr>
          <w:rFonts w:ascii="Angsana New" w:hAnsi="Angsana New" w:hint="cs"/>
          <w:sz w:val="30"/>
          <w:szCs w:val="30"/>
          <w:cs/>
        </w:rPr>
        <w:t>แมนเนจเม้นท์</w:t>
      </w:r>
      <w:r w:rsidR="003B0B83" w:rsidRPr="00F4595D">
        <w:rPr>
          <w:rFonts w:ascii="Angsana New" w:hAnsi="Angsana New"/>
          <w:sz w:val="30"/>
          <w:szCs w:val="30"/>
          <w:cs/>
        </w:rPr>
        <w:t xml:space="preserve">  </w:t>
      </w:r>
      <w:r w:rsidR="003B0B83" w:rsidRPr="00F4595D">
        <w:rPr>
          <w:rFonts w:ascii="Angsana New" w:hAnsi="Angsana New" w:hint="cs"/>
          <w:sz w:val="30"/>
          <w:szCs w:val="30"/>
          <w:cs/>
        </w:rPr>
        <w:t>จำกัด</w:t>
      </w:r>
      <w:r w:rsidR="003B0B83" w:rsidRPr="00F4595D">
        <w:rPr>
          <w:rFonts w:ascii="Angsana New" w:hAnsi="Angsana New"/>
          <w:sz w:val="30"/>
          <w:szCs w:val="30"/>
          <w:cs/>
        </w:rPr>
        <w:t xml:space="preserve"> </w:t>
      </w:r>
      <w:r w:rsidR="009312F6" w:rsidRPr="00F4595D">
        <w:rPr>
          <w:rFonts w:ascii="Angsana New" w:hAnsi="Angsana New" w:hint="cs"/>
          <w:sz w:val="30"/>
          <w:szCs w:val="30"/>
          <w:cs/>
        </w:rPr>
        <w:t>และ บริษัท</w:t>
      </w:r>
      <w:r w:rsidR="00B33189" w:rsidRPr="00F4595D">
        <w:rPr>
          <w:rFonts w:ascii="Angsana New" w:hAnsi="Angsana New"/>
          <w:sz w:val="30"/>
          <w:szCs w:val="30"/>
          <w:cs/>
        </w:rPr>
        <w:t xml:space="preserve"> แอสเสท เวิรด์ รีเทล จำกัด</w:t>
      </w:r>
      <w:r w:rsidR="009312F6" w:rsidRPr="00F4595D">
        <w:rPr>
          <w:rFonts w:ascii="Angsana New" w:hAnsi="Angsana New" w:hint="cs"/>
          <w:sz w:val="30"/>
          <w:szCs w:val="30"/>
          <w:cs/>
        </w:rPr>
        <w:t xml:space="preserve"> </w:t>
      </w:r>
      <w:r w:rsidR="003B0B83" w:rsidRPr="00F4595D">
        <w:rPr>
          <w:rFonts w:ascii="Angsana New" w:hAnsi="Angsana New" w:hint="cs"/>
          <w:sz w:val="30"/>
          <w:szCs w:val="30"/>
          <w:cs/>
        </w:rPr>
        <w:t>ซึ่งเป็นบริษัทย่อยทางตรงของบริษัท</w:t>
      </w:r>
      <w:r w:rsidR="003B0B83" w:rsidRPr="00F4595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ได้เข้าซื้อส่วนได้เสีย</w:t>
      </w:r>
      <w:r w:rsidR="003749F1">
        <w:rPr>
          <w:rFonts w:ascii="Angsana New" w:hAnsi="Angsana New" w:hint="cs"/>
          <w:sz w:val="30"/>
          <w:szCs w:val="30"/>
          <w:cs/>
        </w:rPr>
        <w:t>ใน</w:t>
      </w:r>
      <w:r>
        <w:rPr>
          <w:rFonts w:ascii="Angsana New" w:hAnsi="Angsana New" w:hint="cs"/>
          <w:sz w:val="30"/>
          <w:szCs w:val="30"/>
          <w:cs/>
        </w:rPr>
        <w:t xml:space="preserve">สัดส่วนร้อยละ </w:t>
      </w:r>
      <w:r>
        <w:rPr>
          <w:rFonts w:ascii="Angsana New" w:hAnsi="Angsana New"/>
          <w:sz w:val="30"/>
          <w:szCs w:val="30"/>
        </w:rPr>
        <w:t xml:space="preserve">100 </w:t>
      </w:r>
      <w:r>
        <w:rPr>
          <w:rFonts w:ascii="Angsana New" w:hAnsi="Angsana New" w:hint="cs"/>
          <w:sz w:val="30"/>
          <w:szCs w:val="30"/>
          <w:cs/>
        </w:rPr>
        <w:t>ของทุนที่ออกและชำระแล้วของ</w:t>
      </w:r>
      <w:r w:rsidR="00325AB3">
        <w:rPr>
          <w:rFonts w:ascii="Angsana New" w:eastAsia="MS Mincho" w:hAnsi="Angsana New" w:hint="cs"/>
          <w:sz w:val="30"/>
          <w:szCs w:val="30"/>
          <w:cs/>
        </w:rPr>
        <w:t>กิจการที่เกี่ยวข้องกัน</w:t>
      </w:r>
      <w:r w:rsidR="00E81F39" w:rsidRPr="00F4595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บริษัท </w:t>
      </w:r>
      <w:r w:rsidRPr="00F4595D">
        <w:rPr>
          <w:rFonts w:ascii="Angsana New" w:hAnsi="Angsana New" w:hint="cs"/>
          <w:sz w:val="30"/>
          <w:szCs w:val="30"/>
          <w:cs/>
        </w:rPr>
        <w:t>ที่ประกอบธุรกิจโรงแรมและบริการที่เกี่ยวข้องและธุรกิจให้เช่าและให้บริการอาคารพาณิชยกรรม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ส่งผลให้กลุ่มบริษัทมีอำนาจควบคุมในบริษัทที่ถูกเข้าซื้อ</w:t>
      </w:r>
      <w:r w:rsidR="00C33890">
        <w:rPr>
          <w:rFonts w:ascii="Angsana New" w:hAnsi="Angsana New" w:hint="cs"/>
          <w:sz w:val="30"/>
          <w:szCs w:val="30"/>
          <w:cs/>
        </w:rPr>
        <w:t xml:space="preserve"> </w:t>
      </w:r>
      <w:r w:rsidR="008C5848" w:rsidRPr="00F4595D">
        <w:rPr>
          <w:rFonts w:ascii="Angsana New" w:hAnsi="Angsana New" w:hint="cs"/>
          <w:sz w:val="30"/>
          <w:szCs w:val="30"/>
          <w:cs/>
        </w:rPr>
        <w:t>แผนการซื้อหุ้นดังกล่าวได้รับอนุมัติจาก</w:t>
      </w:r>
      <w:r w:rsidR="00EF6B67" w:rsidRPr="00F459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ที่ประชุมผู้ถือหุ้น</w:t>
      </w:r>
      <w:r w:rsidR="00E45233" w:rsidRPr="00F459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E45233" w:rsidRPr="00F4595D">
        <w:rPr>
          <w:rFonts w:ascii="Angsana New" w:hAnsi="Angsana New"/>
          <w:snapToGrid w:val="0"/>
          <w:sz w:val="30"/>
          <w:szCs w:val="30"/>
          <w:lang w:eastAsia="zh-CN"/>
        </w:rPr>
        <w:t xml:space="preserve">10 </w:t>
      </w:r>
      <w:r w:rsidR="00E45233" w:rsidRPr="00F4595D">
        <w:rPr>
          <w:rFonts w:ascii="Angsana New" w:hAnsi="Angsana New" w:hint="cs"/>
          <w:snapToGrid w:val="0"/>
          <w:sz w:val="30"/>
          <w:szCs w:val="30"/>
          <w:cs/>
          <w:lang w:eastAsia="zh-CN"/>
        </w:rPr>
        <w:t xml:space="preserve">กรกฎาคม </w:t>
      </w:r>
      <w:r w:rsidR="00E45233" w:rsidRPr="00F4595D">
        <w:rPr>
          <w:rFonts w:ascii="Angsana New" w:hAnsi="Angsana New"/>
          <w:snapToGrid w:val="0"/>
          <w:sz w:val="30"/>
          <w:szCs w:val="30"/>
          <w:lang w:eastAsia="zh-CN"/>
        </w:rPr>
        <w:t xml:space="preserve">2563 </w:t>
      </w:r>
      <w:r w:rsidR="002C2CA7" w:rsidRPr="00F4595D">
        <w:rPr>
          <w:rFonts w:ascii="Angsana New" w:hAnsi="Angsana New" w:hint="cs"/>
          <w:snapToGrid w:val="0"/>
          <w:sz w:val="30"/>
          <w:szCs w:val="30"/>
          <w:cs/>
          <w:lang w:eastAsia="zh-CN"/>
        </w:rPr>
        <w:t xml:space="preserve">วันที่ </w:t>
      </w:r>
      <w:r w:rsidR="00A56A24" w:rsidRPr="00F4595D">
        <w:rPr>
          <w:rFonts w:ascii="Angsana New" w:hAnsi="Angsana New"/>
          <w:snapToGrid w:val="0"/>
          <w:sz w:val="30"/>
          <w:szCs w:val="30"/>
          <w:lang w:eastAsia="zh-CN"/>
        </w:rPr>
        <w:t xml:space="preserve">23 </w:t>
      </w:r>
      <w:r w:rsidR="002C2CA7" w:rsidRPr="00F4595D">
        <w:rPr>
          <w:rFonts w:ascii="Angsana New" w:hAnsi="Angsana New" w:hint="cs"/>
          <w:snapToGrid w:val="0"/>
          <w:sz w:val="30"/>
          <w:szCs w:val="30"/>
          <w:cs/>
          <w:lang w:eastAsia="zh-CN"/>
        </w:rPr>
        <w:t>เมษายน</w:t>
      </w:r>
      <w:r w:rsidR="00A56A24" w:rsidRPr="00F4595D">
        <w:rPr>
          <w:rFonts w:ascii="Angsana New" w:hAnsi="Angsana New"/>
          <w:snapToGrid w:val="0"/>
          <w:sz w:val="30"/>
          <w:szCs w:val="30"/>
          <w:lang w:eastAsia="zh-CN"/>
        </w:rPr>
        <w:t xml:space="preserve"> 2564</w:t>
      </w:r>
      <w:r w:rsidR="002C2CA7" w:rsidRPr="00F4595D">
        <w:rPr>
          <w:rFonts w:ascii="Angsana New" w:hAnsi="Angsana New" w:hint="cs"/>
          <w:snapToGrid w:val="0"/>
          <w:sz w:val="30"/>
          <w:szCs w:val="30"/>
          <w:cs/>
          <w:lang w:eastAsia="zh-CN"/>
        </w:rPr>
        <w:t xml:space="preserve"> และวันที่ </w:t>
      </w:r>
      <w:r w:rsidR="00A56A24" w:rsidRPr="00F4595D">
        <w:rPr>
          <w:rFonts w:ascii="Angsana New" w:hAnsi="Angsana New"/>
          <w:snapToGrid w:val="0"/>
          <w:sz w:val="30"/>
          <w:szCs w:val="30"/>
          <w:lang w:eastAsia="zh-CN"/>
        </w:rPr>
        <w:t xml:space="preserve">22 </w:t>
      </w:r>
      <w:r w:rsidR="00A56A24" w:rsidRPr="00F4595D">
        <w:rPr>
          <w:rFonts w:ascii="Angsana New" w:hAnsi="Angsana New" w:hint="cs"/>
          <w:snapToGrid w:val="0"/>
          <w:sz w:val="30"/>
          <w:szCs w:val="30"/>
          <w:cs/>
          <w:lang w:eastAsia="zh-CN"/>
        </w:rPr>
        <w:t xml:space="preserve">เมษายน </w:t>
      </w:r>
      <w:r w:rsidR="00A56A24" w:rsidRPr="00F4595D">
        <w:rPr>
          <w:rFonts w:ascii="Angsana New" w:hAnsi="Angsana New"/>
          <w:snapToGrid w:val="0"/>
          <w:sz w:val="30"/>
          <w:szCs w:val="30"/>
          <w:lang w:eastAsia="zh-CN"/>
        </w:rPr>
        <w:t xml:space="preserve">2565 </w:t>
      </w:r>
      <w:r w:rsidR="003B0B83" w:rsidRPr="00F4595D">
        <w:rPr>
          <w:rFonts w:ascii="Angsana New" w:hAnsi="Angsana New" w:hint="cs"/>
          <w:sz w:val="30"/>
          <w:szCs w:val="30"/>
          <w:cs/>
        </w:rPr>
        <w:t>บริษัทที่ถูกเข้าซื้อ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2F18C2" w:rsidRPr="00F4595D">
        <w:rPr>
          <w:rFonts w:ascii="Angsana New" w:hAnsi="Angsana New" w:hint="cs"/>
          <w:sz w:val="30"/>
          <w:szCs w:val="30"/>
          <w:cs/>
        </w:rPr>
        <w:t>มี</w:t>
      </w:r>
      <w:r w:rsidR="003B0B83" w:rsidRPr="00F4595D">
        <w:rPr>
          <w:rFonts w:ascii="Angsana New" w:hAnsi="Angsana New" w:hint="cs"/>
          <w:sz w:val="30"/>
          <w:szCs w:val="30"/>
          <w:cs/>
        </w:rPr>
        <w:t>ดังต่อไปนี้</w:t>
      </w:r>
    </w:p>
    <w:p w14:paraId="22AF25E3" w14:textId="77777777" w:rsidR="003B0B83" w:rsidRPr="00F4595D" w:rsidRDefault="003B0B83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A4F0FE" w14:textId="77777777" w:rsidR="001752BA" w:rsidRPr="00F4595D" w:rsidRDefault="001752BA" w:rsidP="001752B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pacing w:val="-4"/>
          <w:sz w:val="30"/>
          <w:szCs w:val="30"/>
          <w:cs/>
        </w:rPr>
        <w:t>วัฒ</w:t>
      </w:r>
      <w:r w:rsidRPr="00F4595D">
        <w:rPr>
          <w:rFonts w:ascii="Angsana New" w:hAnsi="Angsana New" w:hint="cs"/>
          <w:sz w:val="30"/>
          <w:szCs w:val="30"/>
          <w:cs/>
        </w:rPr>
        <w:t>นทรัพย์พัฒนา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3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1CBE153F" w14:textId="77777777" w:rsidR="001752BA" w:rsidRPr="00F4595D" w:rsidRDefault="001752BA" w:rsidP="001752B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เอเชียติ๊ก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โฮเต็ล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คอลเล็คชั่น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4341C49D" w14:textId="77777777" w:rsidR="001752BA" w:rsidRPr="00F4595D" w:rsidRDefault="001752BA" w:rsidP="001752B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วรรณทรัพย์พัฒนา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4D2093C0" w14:textId="77777777" w:rsidR="001752BA" w:rsidRPr="00F4595D" w:rsidRDefault="001752BA" w:rsidP="001752B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โฮเทลส์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เวิลด์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9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75D108FC" w14:textId="77777777" w:rsidR="001752BA" w:rsidRPr="00F4595D" w:rsidRDefault="001752BA" w:rsidP="001752B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รีเทล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เวิลด์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5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6F529C63" w14:textId="77777777" w:rsidR="001752BA" w:rsidRPr="00F4595D" w:rsidRDefault="001752BA" w:rsidP="001752B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วาไรตี้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แอสเซ็ท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1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4F467115" w14:textId="77777777" w:rsidR="001752BA" w:rsidRPr="00F4595D" w:rsidRDefault="001752BA" w:rsidP="001752BA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อิมม์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โฮเต็ล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เจริญกรุง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0EE93A12" w14:textId="01444C9A" w:rsidR="003B0B83" w:rsidRPr="00F4595D" w:rsidRDefault="003B0B83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3B66F2" w14:textId="5DAEBB57" w:rsidR="003B0B83" w:rsidRPr="00F4595D" w:rsidRDefault="003B0B83" w:rsidP="00701BE6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รายการดังกล่าวเสร็จสิ้นเมื่อวันที่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952F39" w:rsidRPr="00F4595D">
        <w:rPr>
          <w:rFonts w:ascii="Angsana New" w:hAnsi="Angsana New"/>
          <w:sz w:val="30"/>
          <w:szCs w:val="30"/>
        </w:rPr>
        <w:t xml:space="preserve">11 </w:t>
      </w:r>
      <w:r w:rsidR="00952F39" w:rsidRPr="00F4595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952F39" w:rsidRPr="00F4595D">
        <w:rPr>
          <w:rFonts w:ascii="Angsana New" w:hAnsi="Angsana New"/>
          <w:sz w:val="30"/>
          <w:szCs w:val="30"/>
        </w:rPr>
        <w:t>2566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โดยกลุ่มบริษัทจ่ายเงินจำนวน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F5459C" w:rsidRPr="00F4595D">
        <w:rPr>
          <w:rFonts w:ascii="Angsana New" w:hAnsi="Angsana New"/>
          <w:sz w:val="30"/>
          <w:szCs w:val="30"/>
        </w:rPr>
        <w:t>77</w:t>
      </w:r>
      <w:r w:rsidR="0063111D" w:rsidRPr="00F4595D">
        <w:rPr>
          <w:rFonts w:ascii="Angsana New" w:hAnsi="Angsana New"/>
          <w:sz w:val="30"/>
          <w:szCs w:val="30"/>
        </w:rPr>
        <w:t>6.37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ล้านบาทสำหรับการซื้อหุ้นของบริษัทดังกล่าวและให้บริษัทที่ถูกซื้อกู้ยืมเงินจำนวน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63111D" w:rsidRPr="00F4595D">
        <w:rPr>
          <w:rFonts w:ascii="Angsana New" w:hAnsi="Angsana New"/>
          <w:sz w:val="30"/>
          <w:szCs w:val="30"/>
        </w:rPr>
        <w:t>2,877.60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ล้านบาทเพื่อจ่ายชำระคืนเงินกู้ยืมจากผู้ถือหุ้นเดิมที่บริษัทที่ถูกซื้อมีอยู่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ณ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วันที่เข้าซื้อธุรกิจ</w:t>
      </w:r>
      <w:r w:rsidR="00E02B14" w:rsidRPr="00F4595D">
        <w:rPr>
          <w:rFonts w:ascii="Angsana New" w:hAnsi="Angsana New" w:hint="cs"/>
          <w:sz w:val="30"/>
          <w:szCs w:val="30"/>
          <w:cs/>
        </w:rPr>
        <w:t xml:space="preserve"> </w:t>
      </w:r>
      <w:r w:rsidR="00E02B14" w:rsidRPr="00F4595D">
        <w:rPr>
          <w:rFonts w:ascii="Times New Roman" w:hAnsi="Angsana New" w:hint="cs"/>
          <w:sz w:val="30"/>
          <w:szCs w:val="30"/>
          <w:cs/>
        </w:rPr>
        <w:t>รวมทั้งสิ้นเป็น</w:t>
      </w:r>
      <w:r w:rsidR="00E02B14" w:rsidRPr="00F4595D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701BE6" w:rsidRPr="00F4595D">
        <w:rPr>
          <w:rFonts w:ascii="Angsana New" w:hAnsi="Angsana New"/>
          <w:sz w:val="30"/>
          <w:szCs w:val="30"/>
        </w:rPr>
        <w:t>3,653.97</w:t>
      </w:r>
      <w:r w:rsidR="00701BE6" w:rsidRPr="00F4595D">
        <w:rPr>
          <w:rFonts w:ascii="Angsana New" w:hAnsi="Angsana New" w:hint="cs"/>
          <w:sz w:val="30"/>
          <w:szCs w:val="30"/>
          <w:cs/>
        </w:rPr>
        <w:t xml:space="preserve"> </w:t>
      </w:r>
      <w:r w:rsidR="00E02B14" w:rsidRPr="00F4595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</w:p>
    <w:p w14:paraId="5FB362DC" w14:textId="77777777" w:rsidR="00701BE6" w:rsidRPr="00F4595D" w:rsidRDefault="00701BE6" w:rsidP="003B0B83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</w:p>
    <w:p w14:paraId="0DE3F5FE" w14:textId="1355DAB1" w:rsidR="003B0B83" w:rsidRPr="00F4595D" w:rsidRDefault="003B0B83" w:rsidP="003B0B83">
      <w:pPr>
        <w:spacing w:line="223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/>
          <w:sz w:val="30"/>
          <w:szCs w:val="30"/>
          <w:cs/>
        </w:rPr>
        <w:t>รายละเอียดของการซื้อบริษัทย่อยมีดังต่อไปนี้</w:t>
      </w:r>
    </w:p>
    <w:p w14:paraId="5C72EE71" w14:textId="77777777" w:rsidR="00BB4001" w:rsidRPr="00F4595D" w:rsidRDefault="00BB4001" w:rsidP="003B0B83">
      <w:pPr>
        <w:spacing w:line="223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4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283"/>
        <w:gridCol w:w="1247"/>
        <w:gridCol w:w="283"/>
        <w:gridCol w:w="1337"/>
        <w:gridCol w:w="283"/>
        <w:gridCol w:w="1337"/>
        <w:gridCol w:w="284"/>
        <w:gridCol w:w="1281"/>
      </w:tblGrid>
      <w:tr w:rsidR="0075704B" w:rsidRPr="00F4595D" w14:paraId="4FA07B95" w14:textId="77777777" w:rsidTr="00CA5D2B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05434199" w14:textId="63B892D6" w:rsidR="0075704B" w:rsidRPr="00F4595D" w:rsidRDefault="0075704B" w:rsidP="0075704B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br w:type="page"/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0383778" w14:textId="77777777" w:rsidR="0075704B" w:rsidRPr="00F4595D" w:rsidRDefault="0075704B" w:rsidP="0075704B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7CDEFF8" w14:textId="77777777" w:rsidR="0075704B" w:rsidRPr="00F4595D" w:rsidRDefault="0075704B" w:rsidP="0075704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สัดส่วน</w:t>
            </w:r>
          </w:p>
          <w:p w14:paraId="37CAF346" w14:textId="227BC181" w:rsidR="0075704B" w:rsidRPr="00F4595D" w:rsidRDefault="0075704B" w:rsidP="0075704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การซื้อหุ้นทุน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FE3A66C" w14:textId="77777777" w:rsidR="0075704B" w:rsidRPr="00F4595D" w:rsidRDefault="0075704B" w:rsidP="0075704B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B6574CC" w14:textId="77777777" w:rsidR="0075704B" w:rsidRPr="00F4595D" w:rsidRDefault="0075704B" w:rsidP="0075704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สิ่งตอบแทน</w:t>
            </w:r>
          </w:p>
          <w:p w14:paraId="2010F705" w14:textId="6E3E8C47" w:rsidR="0075704B" w:rsidRPr="00F4595D" w:rsidRDefault="0075704B" w:rsidP="0075704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5E14F30" w14:textId="77777777" w:rsidR="0075704B" w:rsidRPr="00F4595D" w:rsidRDefault="0075704B" w:rsidP="0075704B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20C5F14A" w14:textId="77777777" w:rsidR="0075704B" w:rsidRPr="00F4595D" w:rsidRDefault="0075704B" w:rsidP="0075704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  <w:p w14:paraId="0E83DAC4" w14:textId="64C65782" w:rsidR="0075704B" w:rsidRPr="00F4595D" w:rsidRDefault="0075704B" w:rsidP="0075704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36C4414" w14:textId="77777777" w:rsidR="0075704B" w:rsidRPr="00F4595D" w:rsidRDefault="0075704B" w:rsidP="0075704B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1" w:type="dxa"/>
            <w:shd w:val="clear" w:color="auto" w:fill="auto"/>
            <w:vAlign w:val="bottom"/>
          </w:tcPr>
          <w:p w14:paraId="55FFC11E" w14:textId="3C04F974" w:rsidR="0075704B" w:rsidRPr="00F4595D" w:rsidRDefault="0014693A" w:rsidP="0075704B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4693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ผลต่างจากการรวมธุรกิจภายใต้การควบคุมเดียวกัน</w:t>
            </w:r>
          </w:p>
        </w:tc>
      </w:tr>
      <w:tr w:rsidR="003B0B83" w:rsidRPr="00F4595D" w14:paraId="76387787" w14:textId="77777777" w:rsidTr="00CA5D2B">
        <w:trPr>
          <w:trHeight w:val="20"/>
          <w:tblHeader/>
        </w:trPr>
        <w:tc>
          <w:tcPr>
            <w:tcW w:w="3150" w:type="dxa"/>
            <w:shd w:val="clear" w:color="auto" w:fill="auto"/>
            <w:vAlign w:val="bottom"/>
          </w:tcPr>
          <w:p w14:paraId="5AB1DB3E" w14:textId="77777777" w:rsidR="003B0B83" w:rsidRPr="00F4595D" w:rsidRDefault="003B0B83" w:rsidP="003B0B83">
            <w:pPr>
              <w:spacing w:line="216" w:lineRule="auto"/>
              <w:ind w:left="-108" w:right="-108" w:firstLine="108"/>
              <w:jc w:val="center"/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434CABD" w14:textId="77777777" w:rsidR="003B0B83" w:rsidRPr="00F4595D" w:rsidRDefault="003B0B83" w:rsidP="003B0B83">
            <w:pPr>
              <w:spacing w:line="216" w:lineRule="auto"/>
              <w:ind w:left="-108" w:right="-108" w:firstLine="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2852A01C" w14:textId="77777777" w:rsidR="003B0B83" w:rsidRPr="00F4595D" w:rsidRDefault="003B0B83" w:rsidP="003B0B83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59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ร้อยละ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4D517EF" w14:textId="77777777" w:rsidR="003B0B83" w:rsidRPr="00F4595D" w:rsidRDefault="003B0B83" w:rsidP="003B0B83">
            <w:pPr>
              <w:spacing w:line="216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22" w:type="dxa"/>
            <w:gridSpan w:val="5"/>
            <w:shd w:val="clear" w:color="auto" w:fill="auto"/>
            <w:vAlign w:val="bottom"/>
          </w:tcPr>
          <w:p w14:paraId="7E03E36B" w14:textId="77777777" w:rsidR="003B0B83" w:rsidRPr="00F4595D" w:rsidRDefault="003B0B83" w:rsidP="003B0B83">
            <w:pPr>
              <w:spacing w:line="216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4001" w:rsidRPr="00F4595D" w14:paraId="2E149834" w14:textId="77777777" w:rsidTr="00417C8C">
        <w:trPr>
          <w:trHeight w:val="20"/>
        </w:trPr>
        <w:tc>
          <w:tcPr>
            <w:tcW w:w="3150" w:type="dxa"/>
          </w:tcPr>
          <w:p w14:paraId="6F4E7964" w14:textId="7947A40A" w:rsidR="00BB4001" w:rsidRPr="00F4595D" w:rsidRDefault="00BB4001" w:rsidP="00BB4001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วัฒนทรัพย์พัฒนา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C4408">
              <w:rPr>
                <w:rFonts w:ascii="Angsana New" w:hAnsi="Angsana New"/>
                <w:sz w:val="30"/>
                <w:szCs w:val="30"/>
              </w:rPr>
              <w:t>3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3093DB34" w14:textId="77777777" w:rsidR="00BB4001" w:rsidRPr="00F4595D" w:rsidRDefault="00BB4001" w:rsidP="00BB4001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34D26B1" w14:textId="31BDC964" w:rsidR="00BB4001" w:rsidRPr="00F4595D" w:rsidRDefault="00BB4001" w:rsidP="00FB4EA8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31D2351C" w14:textId="77777777" w:rsidR="00BB4001" w:rsidRPr="00F4595D" w:rsidRDefault="00BB4001" w:rsidP="00BB4001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center"/>
          </w:tcPr>
          <w:p w14:paraId="684C40B8" w14:textId="54A796C9" w:rsidR="00BB4001" w:rsidRPr="00F4595D" w:rsidRDefault="00864C2C" w:rsidP="00BB4001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936,651</w:t>
            </w:r>
            <w:r w:rsidR="00BB4001" w:rsidRPr="00F459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505BD2F8" w14:textId="77777777" w:rsidR="00BB4001" w:rsidRPr="00F4595D" w:rsidRDefault="00BB4001" w:rsidP="00BB4001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center"/>
          </w:tcPr>
          <w:p w14:paraId="6DB96528" w14:textId="445BD6F1" w:rsidR="00BB4001" w:rsidRPr="00F4595D" w:rsidRDefault="00BB4001" w:rsidP="006524C0">
            <w:pPr>
              <w:spacing w:line="264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</w:rPr>
              <w:t xml:space="preserve">  </w:t>
            </w:r>
            <w:r w:rsidR="00864C2C">
              <w:rPr>
                <w:rFonts w:ascii="Angsana New" w:hAnsi="Angsana New"/>
                <w:sz w:val="30"/>
                <w:szCs w:val="30"/>
              </w:rPr>
              <w:t>1,000,796</w:t>
            </w:r>
            <w:r w:rsidRPr="00F459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7C6AB367" w14:textId="77777777" w:rsidR="00BB4001" w:rsidRPr="00F4595D" w:rsidRDefault="00BB4001" w:rsidP="00BB4001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center"/>
          </w:tcPr>
          <w:p w14:paraId="24716AA2" w14:textId="3C5F6738" w:rsidR="00BB4001" w:rsidRPr="00F4595D" w:rsidRDefault="00BB4001" w:rsidP="006524C0">
            <w:pPr>
              <w:tabs>
                <w:tab w:val="clear" w:pos="680"/>
                <w:tab w:val="clear" w:pos="907"/>
                <w:tab w:val="left" w:pos="667"/>
              </w:tabs>
              <w:spacing w:line="264" w:lineRule="auto"/>
              <w:ind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</w:rPr>
              <w:t xml:space="preserve">     (64,145)</w:t>
            </w:r>
          </w:p>
        </w:tc>
      </w:tr>
      <w:tr w:rsidR="00281E5B" w:rsidRPr="00F4595D" w14:paraId="53748575" w14:textId="77777777" w:rsidTr="00417C8C">
        <w:trPr>
          <w:trHeight w:val="20"/>
        </w:trPr>
        <w:tc>
          <w:tcPr>
            <w:tcW w:w="3150" w:type="dxa"/>
          </w:tcPr>
          <w:p w14:paraId="0D32193E" w14:textId="20EA4C7F" w:rsidR="00281E5B" w:rsidRPr="00F4595D" w:rsidRDefault="00281E5B" w:rsidP="00281E5B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เอเชียติ๊ก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โฮเต็ล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คอลเล็คชั่น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55FF1F96" w14:textId="77777777" w:rsidR="00281E5B" w:rsidRPr="00F4595D" w:rsidRDefault="00281E5B" w:rsidP="00281E5B">
            <w:pPr>
              <w:spacing w:line="264" w:lineRule="auto"/>
              <w:ind w:left="158" w:right="-115" w:hanging="15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083F27D1" w14:textId="77777777" w:rsidR="00281E5B" w:rsidRPr="00F4595D" w:rsidRDefault="00281E5B" w:rsidP="00281E5B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6BA2F2" w14:textId="7D0D749A" w:rsidR="00281E5B" w:rsidRPr="00F4595D" w:rsidRDefault="00281E5B" w:rsidP="00281E5B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3756F582" w14:textId="77777777" w:rsidR="00281E5B" w:rsidRPr="00F4595D" w:rsidRDefault="00281E5B" w:rsidP="00281E5B">
            <w:pPr>
              <w:spacing w:line="264" w:lineRule="auto"/>
              <w:ind w:left="158" w:right="-115" w:hanging="15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1E153CAB" w14:textId="421A0BAC" w:rsidR="00281E5B" w:rsidRPr="00F4595D" w:rsidRDefault="00864C2C" w:rsidP="00281E5B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1,220,93</w:t>
            </w:r>
            <w:r w:rsidR="003749F1">
              <w:rPr>
                <w:rFonts w:ascii="Angsana New" w:hAnsi="Angsana New"/>
                <w:sz w:val="30"/>
                <w:szCs w:val="30"/>
              </w:rPr>
              <w:t>4</w:t>
            </w:r>
            <w:r w:rsidR="00281E5B" w:rsidRPr="00F459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2FC527B1" w14:textId="77777777" w:rsidR="00281E5B" w:rsidRPr="00F4595D" w:rsidRDefault="00281E5B" w:rsidP="00281E5B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3990744A" w14:textId="0E15782A" w:rsidR="00281E5B" w:rsidRPr="00F4595D" w:rsidRDefault="00864C2C" w:rsidP="00281E5B">
            <w:pPr>
              <w:spacing w:line="264" w:lineRule="auto"/>
              <w:ind w:right="9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1,168,048</w:t>
            </w:r>
            <w:r w:rsidR="00281E5B" w:rsidRPr="00F459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75C9FD31" w14:textId="77777777" w:rsidR="00281E5B" w:rsidRPr="00F4595D" w:rsidRDefault="00281E5B" w:rsidP="00281E5B">
            <w:pPr>
              <w:spacing w:line="264" w:lineRule="auto"/>
              <w:ind w:left="158" w:right="-115" w:hanging="15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center"/>
          </w:tcPr>
          <w:p w14:paraId="3195F2AC" w14:textId="77777777" w:rsidR="00281E5B" w:rsidRPr="00F4595D" w:rsidRDefault="00281E5B" w:rsidP="00281E5B">
            <w:pPr>
              <w:tabs>
                <w:tab w:val="clear" w:pos="907"/>
                <w:tab w:val="left" w:pos="937"/>
              </w:tabs>
              <w:spacing w:line="264" w:lineRule="auto"/>
              <w:ind w:right="126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103377C" w14:textId="27E18C0F" w:rsidR="00281E5B" w:rsidRPr="00F4595D" w:rsidRDefault="006524C0" w:rsidP="006524C0">
            <w:pPr>
              <w:tabs>
                <w:tab w:val="clear" w:pos="907"/>
                <w:tab w:val="left" w:pos="847"/>
              </w:tabs>
              <w:spacing w:line="264" w:lineRule="auto"/>
              <w:ind w:left="207" w:right="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281E5B" w:rsidRPr="00F4595D">
              <w:rPr>
                <w:rFonts w:ascii="Angsana New" w:hAnsi="Angsana New" w:hint="cs"/>
                <w:sz w:val="30"/>
                <w:szCs w:val="30"/>
              </w:rPr>
              <w:t>5</w:t>
            </w:r>
            <w:r w:rsidR="00864C2C">
              <w:rPr>
                <w:rFonts w:ascii="Angsana New" w:hAnsi="Angsana New"/>
                <w:sz w:val="30"/>
                <w:szCs w:val="30"/>
              </w:rPr>
              <w:t>2</w:t>
            </w:r>
            <w:r w:rsidR="00281E5B" w:rsidRPr="00F4595D">
              <w:rPr>
                <w:rFonts w:ascii="Angsana New" w:hAnsi="Angsana New" w:hint="cs"/>
                <w:sz w:val="30"/>
                <w:szCs w:val="30"/>
              </w:rPr>
              <w:t>,</w:t>
            </w:r>
            <w:r w:rsidR="00864C2C">
              <w:rPr>
                <w:rFonts w:ascii="Angsana New" w:hAnsi="Angsana New"/>
                <w:sz w:val="30"/>
                <w:szCs w:val="30"/>
              </w:rPr>
              <w:t>88</w:t>
            </w:r>
            <w:r w:rsidR="003749F1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BB4001" w:rsidRPr="00F4595D" w14:paraId="1B5EAB83" w14:textId="77777777" w:rsidTr="00417C8C">
        <w:trPr>
          <w:trHeight w:val="20"/>
        </w:trPr>
        <w:tc>
          <w:tcPr>
            <w:tcW w:w="3150" w:type="dxa"/>
          </w:tcPr>
          <w:p w14:paraId="7C07C10C" w14:textId="2CF22D6F" w:rsidR="00BB4001" w:rsidRPr="00F4595D" w:rsidRDefault="00BB4001" w:rsidP="00BB4001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วรรณทรัพย์พัฒนา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5085E5D1" w14:textId="77777777" w:rsidR="00BB4001" w:rsidRPr="00F4595D" w:rsidRDefault="00BB4001" w:rsidP="00BB400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751A7045" w14:textId="399B5754" w:rsidR="00BB4001" w:rsidRPr="00F4595D" w:rsidRDefault="00BB4001" w:rsidP="00FB4EA8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12520B2B" w14:textId="77777777" w:rsidR="00BB4001" w:rsidRPr="00F4595D" w:rsidRDefault="00BB4001" w:rsidP="00BB4001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center"/>
          </w:tcPr>
          <w:p w14:paraId="7365953B" w14:textId="0A1C9D33" w:rsidR="00BB4001" w:rsidRPr="00F4595D" w:rsidRDefault="00864C2C" w:rsidP="00BB4001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86,72</w:t>
            </w:r>
            <w:r w:rsidR="003749F1">
              <w:rPr>
                <w:rFonts w:ascii="Angsana New" w:hAnsi="Angsana New"/>
                <w:sz w:val="30"/>
                <w:szCs w:val="30"/>
              </w:rPr>
              <w:t>5</w:t>
            </w:r>
            <w:r w:rsidR="00BB4001" w:rsidRPr="00F459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1B1AFC89" w14:textId="77777777" w:rsidR="00BB4001" w:rsidRPr="00F4595D" w:rsidRDefault="00BB4001" w:rsidP="00BB4001">
            <w:pPr>
              <w:spacing w:line="264" w:lineRule="auto"/>
              <w:ind w:left="252"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vAlign w:val="bottom"/>
          </w:tcPr>
          <w:p w14:paraId="1E7F7E0B" w14:textId="7A2011E5" w:rsidR="00BB4001" w:rsidRPr="00F4595D" w:rsidRDefault="00BB4001" w:rsidP="00BB4001">
            <w:pPr>
              <w:spacing w:line="264" w:lineRule="auto"/>
              <w:ind w:right="9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="00864C2C">
              <w:rPr>
                <w:rFonts w:ascii="Angsana New" w:hAnsi="Angsana New"/>
                <w:sz w:val="30"/>
                <w:szCs w:val="30"/>
              </w:rPr>
              <w:t>121,447</w:t>
            </w:r>
            <w:r w:rsidRPr="00F4595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C13235F" w14:textId="77777777" w:rsidR="00BB4001" w:rsidRPr="00F4595D" w:rsidRDefault="00BB4001" w:rsidP="00BB4001">
            <w:pPr>
              <w:spacing w:line="264" w:lineRule="auto"/>
              <w:ind w:left="252" w:right="-11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vAlign w:val="center"/>
          </w:tcPr>
          <w:p w14:paraId="3DA91A31" w14:textId="709E2486" w:rsidR="00BB4001" w:rsidRPr="00F4595D" w:rsidRDefault="00BB4001" w:rsidP="006524C0">
            <w:pPr>
              <w:tabs>
                <w:tab w:val="clear" w:pos="680"/>
                <w:tab w:val="clear" w:pos="907"/>
                <w:tab w:val="left" w:pos="667"/>
              </w:tabs>
              <w:spacing w:line="264" w:lineRule="auto"/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</w:rPr>
              <w:t xml:space="preserve">  (</w:t>
            </w:r>
            <w:r w:rsidR="00864C2C">
              <w:rPr>
                <w:rFonts w:ascii="Angsana New" w:hAnsi="Angsana New"/>
                <w:sz w:val="30"/>
                <w:szCs w:val="30"/>
              </w:rPr>
              <w:t>34,72</w:t>
            </w:r>
            <w:r w:rsidR="003749F1">
              <w:rPr>
                <w:rFonts w:ascii="Angsana New" w:hAnsi="Angsana New"/>
                <w:sz w:val="30"/>
                <w:szCs w:val="30"/>
              </w:rPr>
              <w:t>2</w:t>
            </w:r>
            <w:r w:rsidRPr="00F4595D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FB4EA8" w:rsidRPr="00F4595D" w14:paraId="0F132CF4" w14:textId="77777777" w:rsidTr="0075704B">
        <w:trPr>
          <w:trHeight w:val="20"/>
        </w:trPr>
        <w:tc>
          <w:tcPr>
            <w:tcW w:w="3150" w:type="dxa"/>
          </w:tcPr>
          <w:p w14:paraId="24D61046" w14:textId="0F77C4E4" w:rsidR="00FB4EA8" w:rsidRPr="00F4595D" w:rsidRDefault="00FB4EA8" w:rsidP="00FB4EA8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โฮเทลส์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เวิลด์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9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433B0E05" w14:textId="77777777" w:rsidR="00FB4EA8" w:rsidRPr="00F4595D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B959F52" w14:textId="3E92744E" w:rsidR="00FB4EA8" w:rsidRPr="00F4595D" w:rsidRDefault="00FB4EA8" w:rsidP="00FB4EA8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460DEDE5" w14:textId="77777777" w:rsidR="00FB4EA8" w:rsidRPr="00F4595D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F6C539E" w14:textId="0F4A187E" w:rsidR="00FB4EA8" w:rsidRPr="00F4595D" w:rsidRDefault="00FB4EA8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64C2C">
              <w:rPr>
                <w:rFonts w:ascii="Angsana New" w:hAnsi="Angsana New"/>
                <w:sz w:val="30"/>
                <w:szCs w:val="30"/>
              </w:rPr>
              <w:t>445,800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3" w:type="dxa"/>
          </w:tcPr>
          <w:p w14:paraId="19D09DAE" w14:textId="77777777" w:rsidR="00FB4EA8" w:rsidRPr="00F4595D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33DE869" w14:textId="53479772" w:rsidR="00FB4EA8" w:rsidRPr="00F4595D" w:rsidRDefault="00864C2C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243,065</w:t>
            </w:r>
          </w:p>
        </w:tc>
        <w:tc>
          <w:tcPr>
            <w:tcW w:w="284" w:type="dxa"/>
          </w:tcPr>
          <w:p w14:paraId="2909F9EF" w14:textId="77777777" w:rsidR="00FB4EA8" w:rsidRPr="00F4595D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7EC60DFA" w14:textId="3CA5091D" w:rsidR="00FB4EA8" w:rsidRPr="00F4595D" w:rsidRDefault="00FB4EA8" w:rsidP="006524C0">
            <w:pPr>
              <w:tabs>
                <w:tab w:val="clear" w:pos="907"/>
              </w:tabs>
              <w:spacing w:line="264" w:lineRule="auto"/>
              <w:ind w:left="207" w:right="36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20</w:t>
            </w:r>
            <w:r w:rsidR="00864C2C">
              <w:rPr>
                <w:rFonts w:ascii="Angsana New" w:hAnsi="Angsana New"/>
                <w:sz w:val="30"/>
                <w:szCs w:val="30"/>
              </w:rPr>
              <w:t>2,735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FB4EA8" w:rsidRPr="00F4595D" w14:paraId="66F7782A" w14:textId="77777777" w:rsidTr="0075704B">
        <w:trPr>
          <w:trHeight w:val="20"/>
        </w:trPr>
        <w:tc>
          <w:tcPr>
            <w:tcW w:w="3150" w:type="dxa"/>
          </w:tcPr>
          <w:p w14:paraId="09825B97" w14:textId="6D111712" w:rsidR="00FB4EA8" w:rsidRPr="00F4595D" w:rsidRDefault="00FB4EA8" w:rsidP="00FB4EA8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รีเทล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เวิลด์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5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69005D90" w14:textId="77777777" w:rsidR="00FB4EA8" w:rsidRPr="00F4595D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E124680" w14:textId="7FF83814" w:rsidR="00FB4EA8" w:rsidRPr="00F4595D" w:rsidRDefault="00FB4EA8" w:rsidP="00FB4EA8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2E278E51" w14:textId="77777777" w:rsidR="00FB4EA8" w:rsidRPr="00F4595D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E8B8FE5" w14:textId="7A99DAEB" w:rsidR="00FB4EA8" w:rsidRPr="00F4595D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204,579</w:t>
            </w:r>
          </w:p>
        </w:tc>
        <w:tc>
          <w:tcPr>
            <w:tcW w:w="283" w:type="dxa"/>
          </w:tcPr>
          <w:p w14:paraId="0B1C0F33" w14:textId="77777777" w:rsidR="00FB4EA8" w:rsidRPr="00F4595D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4E7FC42F" w14:textId="15437F6F" w:rsidR="00FB4EA8" w:rsidRPr="00F4595D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332,309</w:t>
            </w:r>
          </w:p>
        </w:tc>
        <w:tc>
          <w:tcPr>
            <w:tcW w:w="284" w:type="dxa"/>
          </w:tcPr>
          <w:p w14:paraId="169622CE" w14:textId="77777777" w:rsidR="00FB4EA8" w:rsidRPr="00F4595D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18C2099D" w14:textId="339EA98F" w:rsidR="00FB4EA8" w:rsidRPr="00F4595D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(127,730)</w:t>
            </w:r>
          </w:p>
        </w:tc>
      </w:tr>
      <w:tr w:rsidR="00FB4EA8" w:rsidRPr="00F4595D" w14:paraId="4734DD0D" w14:textId="77777777" w:rsidTr="00130558">
        <w:trPr>
          <w:trHeight w:val="20"/>
        </w:trPr>
        <w:tc>
          <w:tcPr>
            <w:tcW w:w="3150" w:type="dxa"/>
          </w:tcPr>
          <w:p w14:paraId="75BA9268" w14:textId="53249FF2" w:rsidR="00FB4EA8" w:rsidRPr="00F4595D" w:rsidRDefault="00FB4EA8" w:rsidP="00FB4EA8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วาไรตี้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แอสเซ็ท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118FA635" w14:textId="77777777" w:rsidR="00FB4EA8" w:rsidRPr="00F4595D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4EE7EDA2" w14:textId="6B7E297C" w:rsidR="00FB4EA8" w:rsidRPr="00F4595D" w:rsidRDefault="00FB4EA8" w:rsidP="00FB4EA8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32944A67" w14:textId="77777777" w:rsidR="00FB4EA8" w:rsidRPr="00F4595D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DF71021" w14:textId="05D9386A" w:rsidR="00FB4EA8" w:rsidRPr="00F4595D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453,942</w:t>
            </w:r>
          </w:p>
        </w:tc>
        <w:tc>
          <w:tcPr>
            <w:tcW w:w="283" w:type="dxa"/>
          </w:tcPr>
          <w:p w14:paraId="0A32C378" w14:textId="77777777" w:rsidR="00FB4EA8" w:rsidRPr="00F4595D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8818146" w14:textId="3096677A" w:rsidR="00FB4EA8" w:rsidRPr="00F4595D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705,755</w:t>
            </w:r>
          </w:p>
        </w:tc>
        <w:tc>
          <w:tcPr>
            <w:tcW w:w="284" w:type="dxa"/>
          </w:tcPr>
          <w:p w14:paraId="7B493A7C" w14:textId="77777777" w:rsidR="00FB4EA8" w:rsidRPr="00F4595D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</w:tcPr>
          <w:p w14:paraId="4355A201" w14:textId="6F480064" w:rsidR="00FB4EA8" w:rsidRPr="00F4595D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(251,813)</w:t>
            </w:r>
          </w:p>
        </w:tc>
      </w:tr>
      <w:tr w:rsidR="00FB4EA8" w:rsidRPr="00F4595D" w14:paraId="5B2F6B29" w14:textId="77777777" w:rsidTr="00130558">
        <w:trPr>
          <w:trHeight w:val="20"/>
        </w:trPr>
        <w:tc>
          <w:tcPr>
            <w:tcW w:w="3150" w:type="dxa"/>
          </w:tcPr>
          <w:p w14:paraId="264B2096" w14:textId="798DDF45" w:rsidR="00FB4EA8" w:rsidRPr="00F4595D" w:rsidRDefault="00FB4EA8" w:rsidP="00FB4EA8">
            <w:pPr>
              <w:spacing w:line="216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อิมม์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โฮเต็ล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เจริญกรุง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83" w:type="dxa"/>
          </w:tcPr>
          <w:p w14:paraId="2B2DE19A" w14:textId="77777777" w:rsidR="00FB4EA8" w:rsidRPr="00F4595D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1A3492E3" w14:textId="68822849" w:rsidR="00FB4EA8" w:rsidRPr="00F4595D" w:rsidRDefault="00FB4EA8" w:rsidP="00FB4EA8">
            <w:pPr>
              <w:spacing w:line="216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83" w:type="dxa"/>
          </w:tcPr>
          <w:p w14:paraId="6DF3BBF2" w14:textId="77777777" w:rsidR="00FB4EA8" w:rsidRPr="00F4595D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3A7E1692" w14:textId="0E344185" w:rsidR="00FB4EA8" w:rsidRPr="00F4595D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305,34</w:t>
            </w:r>
            <w:r w:rsidR="00DB6D3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</w:tcPr>
          <w:p w14:paraId="1234A8FF" w14:textId="77777777" w:rsidR="00FB4EA8" w:rsidRPr="00F4595D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bottom w:val="single" w:sz="4" w:space="0" w:color="auto"/>
            </w:tcBorders>
          </w:tcPr>
          <w:p w14:paraId="0943FCD5" w14:textId="7D7A54BC" w:rsidR="00FB4EA8" w:rsidRPr="00F4595D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273,301</w:t>
            </w:r>
          </w:p>
        </w:tc>
        <w:tc>
          <w:tcPr>
            <w:tcW w:w="284" w:type="dxa"/>
          </w:tcPr>
          <w:p w14:paraId="104721B7" w14:textId="77777777" w:rsidR="00FB4EA8" w:rsidRPr="00F4595D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14:paraId="13E53503" w14:textId="67C0F9A8" w:rsidR="00FB4EA8" w:rsidRPr="00F4595D" w:rsidRDefault="006524C0" w:rsidP="006524C0">
            <w:pPr>
              <w:tabs>
                <w:tab w:val="clear" w:pos="907"/>
                <w:tab w:val="left" w:pos="847"/>
              </w:tabs>
              <w:spacing w:line="264" w:lineRule="auto"/>
              <w:ind w:right="12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32,04</w:t>
            </w:r>
            <w:r w:rsidR="003749F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FB4EA8" w:rsidRPr="00F4595D" w14:paraId="1232FB46" w14:textId="77777777" w:rsidTr="00130558">
        <w:trPr>
          <w:trHeight w:val="20"/>
        </w:trPr>
        <w:tc>
          <w:tcPr>
            <w:tcW w:w="3150" w:type="dxa"/>
          </w:tcPr>
          <w:p w14:paraId="1EF87D96" w14:textId="0FAC0288" w:rsidR="00FB4EA8" w:rsidRPr="00CC4408" w:rsidRDefault="00FB4EA8" w:rsidP="00FB4EA8">
            <w:pPr>
              <w:spacing w:line="216" w:lineRule="auto"/>
              <w:ind w:left="160" w:right="-108" w:hanging="16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44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83" w:type="dxa"/>
          </w:tcPr>
          <w:p w14:paraId="3DF6AFD8" w14:textId="77777777" w:rsidR="00FB4EA8" w:rsidRPr="00F4595D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47" w:type="dxa"/>
          </w:tcPr>
          <w:p w14:paraId="3BC4CED4" w14:textId="77777777" w:rsidR="00FB4EA8" w:rsidRPr="00F4595D" w:rsidRDefault="00FB4EA8" w:rsidP="00FB4EA8">
            <w:pPr>
              <w:spacing w:line="216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" w:type="dxa"/>
          </w:tcPr>
          <w:p w14:paraId="083F814C" w14:textId="77777777" w:rsidR="00FB4EA8" w:rsidRPr="00F4595D" w:rsidRDefault="00FB4EA8" w:rsidP="00FB4EA8">
            <w:pPr>
              <w:spacing w:line="216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074FF1C4" w14:textId="4F3F5A26" w:rsidR="00FB4EA8" w:rsidRPr="00F4595D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3,653,97</w:t>
            </w:r>
            <w:r w:rsidR="00DB6D36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3" w:type="dxa"/>
          </w:tcPr>
          <w:p w14:paraId="20FAA5AD" w14:textId="77777777" w:rsidR="00FB4EA8" w:rsidRPr="00F4595D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</w:tcPr>
          <w:p w14:paraId="4AB29D89" w14:textId="01661BB9" w:rsidR="00FB4EA8" w:rsidRPr="00F4595D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3,844,721</w:t>
            </w:r>
          </w:p>
        </w:tc>
        <w:tc>
          <w:tcPr>
            <w:tcW w:w="284" w:type="dxa"/>
          </w:tcPr>
          <w:p w14:paraId="415279BF" w14:textId="77777777" w:rsidR="00FB4EA8" w:rsidRPr="00F4595D" w:rsidRDefault="00FB4EA8" w:rsidP="00FB4EA8">
            <w:pPr>
              <w:spacing w:line="264" w:lineRule="auto"/>
              <w:ind w:left="252"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4155A39" w14:textId="561D7EF0" w:rsidR="00FB4EA8" w:rsidRPr="00F4595D" w:rsidRDefault="006524C0" w:rsidP="00FB4EA8">
            <w:pPr>
              <w:spacing w:line="264" w:lineRule="auto"/>
              <w:ind w:right="8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(190,74</w:t>
            </w:r>
            <w:r w:rsidR="003749F1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9192DB1" w14:textId="1996E0E8" w:rsidR="003B0B83" w:rsidRPr="00F4595D" w:rsidRDefault="003B0B83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463CD6" w14:textId="77777777" w:rsidR="00CC4408" w:rsidRDefault="00CC44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DE11663" w14:textId="77777777" w:rsidR="003B0B83" w:rsidRPr="00F4595D" w:rsidRDefault="003B0B83" w:rsidP="003B0B83">
      <w:pPr>
        <w:spacing w:line="23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3B0B83" w:rsidRPr="00F4595D" w:rsidSect="005F349E">
          <w:headerReference w:type="default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6"/>
          <w:cols w:space="708"/>
          <w:titlePg/>
          <w:docGrid w:linePitch="360"/>
        </w:sectPr>
      </w:pPr>
    </w:p>
    <w:p w14:paraId="0E843B2A" w14:textId="77777777" w:rsidR="003B0B83" w:rsidRPr="00F4595D" w:rsidRDefault="003B0B83" w:rsidP="003B0B83">
      <w:pPr>
        <w:pStyle w:val="BodyText"/>
        <w:spacing w:line="230" w:lineRule="auto"/>
        <w:ind w:left="540" w:right="-27" w:firstLine="180"/>
        <w:contextualSpacing/>
        <w:jc w:val="thaiDistribute"/>
        <w:rPr>
          <w:rFonts w:ascii="Angsana New" w:hAnsi="Angsana New"/>
          <w:spacing w:val="-6"/>
          <w:sz w:val="30"/>
          <w:szCs w:val="30"/>
        </w:rPr>
      </w:pPr>
      <w:r w:rsidRPr="00F4595D">
        <w:rPr>
          <w:rFonts w:ascii="Angsana New" w:hAnsi="Angsana New"/>
          <w:spacing w:val="-6"/>
          <w:sz w:val="30"/>
          <w:szCs w:val="30"/>
          <w:cs/>
        </w:rPr>
        <w:lastRenderedPageBreak/>
        <w:t>ข้อมูลของมูลค่าตามบัญชีของสินทรัพย์ที่ได้มาและหนี้สินที่รับมาแต่ละประเภทที่สำคัญของบริษัทย่อยทางอ้อม มีดังนี้</w:t>
      </w:r>
    </w:p>
    <w:p w14:paraId="01DE7A53" w14:textId="77777777" w:rsidR="003B0B83" w:rsidRPr="00F4595D" w:rsidRDefault="003B0B83" w:rsidP="003B0B83">
      <w:pPr>
        <w:pStyle w:val="BodyText"/>
        <w:tabs>
          <w:tab w:val="clear" w:pos="454"/>
          <w:tab w:val="clear" w:pos="907"/>
          <w:tab w:val="left" w:pos="1440"/>
        </w:tabs>
        <w:spacing w:after="0" w:line="230" w:lineRule="auto"/>
        <w:ind w:left="900" w:right="27"/>
        <w:jc w:val="thaiDistribute"/>
        <w:rPr>
          <w:rFonts w:ascii="Angsana New" w:hAnsi="Angsana New"/>
          <w:sz w:val="16"/>
          <w:szCs w:val="16"/>
        </w:rPr>
      </w:pPr>
    </w:p>
    <w:tbl>
      <w:tblPr>
        <w:tblW w:w="15098" w:type="dxa"/>
        <w:tblInd w:w="738" w:type="dxa"/>
        <w:tblLayout w:type="fixed"/>
        <w:tblLook w:val="0000" w:firstRow="0" w:lastRow="0" w:firstColumn="0" w:lastColumn="0" w:noHBand="0" w:noVBand="0"/>
      </w:tblPr>
      <w:tblGrid>
        <w:gridCol w:w="3042"/>
        <w:gridCol w:w="252"/>
        <w:gridCol w:w="1368"/>
        <w:gridCol w:w="270"/>
        <w:gridCol w:w="1710"/>
        <w:gridCol w:w="270"/>
        <w:gridCol w:w="1440"/>
        <w:gridCol w:w="270"/>
        <w:gridCol w:w="1260"/>
        <w:gridCol w:w="270"/>
        <w:gridCol w:w="1350"/>
        <w:gridCol w:w="236"/>
        <w:gridCol w:w="1560"/>
        <w:gridCol w:w="236"/>
        <w:gridCol w:w="1552"/>
        <w:gridCol w:w="12"/>
      </w:tblGrid>
      <w:tr w:rsidR="00DD2BC4" w:rsidRPr="00F4595D" w14:paraId="7BDAAA1C" w14:textId="77777777" w:rsidTr="00DD2BC4">
        <w:trPr>
          <w:trHeight w:val="20"/>
          <w:tblHeader/>
        </w:trPr>
        <w:tc>
          <w:tcPr>
            <w:tcW w:w="3042" w:type="dxa"/>
          </w:tcPr>
          <w:p w14:paraId="4F07813E" w14:textId="77777777" w:rsidR="00DD2BC4" w:rsidRPr="00F4595D" w:rsidRDefault="00DD2BC4" w:rsidP="00C57890">
            <w:pPr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6DF5FF1D" w14:textId="77777777" w:rsidR="00DD2BC4" w:rsidRPr="00F4595D" w:rsidRDefault="00DD2BC4" w:rsidP="00C57890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3792578C" w14:textId="09029465" w:rsidR="00DD2BC4" w:rsidRPr="00F4595D" w:rsidRDefault="00DD2BC4" w:rsidP="00DE14F2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วัฒนทรัพย์พัฒนา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BE6C04">
              <w:rPr>
                <w:rFonts w:ascii="Angsana New" w:hAnsi="Angsana New"/>
                <w:sz w:val="28"/>
                <w:szCs w:val="28"/>
              </w:rPr>
              <w:t>3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043560A4" w14:textId="77777777" w:rsidR="00DD2BC4" w:rsidRPr="00F4595D" w:rsidRDefault="00DD2BC4" w:rsidP="00DE14F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EC931B2" w14:textId="506298A3" w:rsidR="00DD2BC4" w:rsidRPr="00F4595D" w:rsidRDefault="00DD2BC4" w:rsidP="00DE14F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เอเชียติ๊ก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โฮเต็ล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คอลเล็คชั่น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57844364" w14:textId="77777777" w:rsidR="00DD2BC4" w:rsidRPr="00F4595D" w:rsidRDefault="00DD2BC4" w:rsidP="00DE14F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081A4958" w14:textId="1DE0B018" w:rsidR="00DD2BC4" w:rsidRPr="00F4595D" w:rsidRDefault="00DD2BC4" w:rsidP="00DE14F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วรรณทรัพย์พัฒนา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737C6BAA" w14:textId="77777777" w:rsidR="00DD2BC4" w:rsidRPr="00F4595D" w:rsidRDefault="00DD2BC4" w:rsidP="00DE14F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88081C2" w14:textId="5F3B9DD9" w:rsidR="00DD2BC4" w:rsidRPr="00F4595D" w:rsidRDefault="00DD2BC4" w:rsidP="00DE14F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โฮเทลส์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เวิลด์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70" w:type="dxa"/>
          </w:tcPr>
          <w:p w14:paraId="44FEAE6B" w14:textId="77777777" w:rsidR="00DD2BC4" w:rsidRPr="00F4595D" w:rsidRDefault="00DD2BC4" w:rsidP="00DE14F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031EBB9" w14:textId="2CB7357B" w:rsidR="00DD2BC4" w:rsidRPr="00F4595D" w:rsidRDefault="00DD2BC4" w:rsidP="00DE14F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รีเทล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เวิลด์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</w:tcPr>
          <w:p w14:paraId="562CF98A" w14:textId="77777777" w:rsidR="00DD2BC4" w:rsidRPr="00F4595D" w:rsidRDefault="00DD2BC4" w:rsidP="00DE14F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60" w:type="dxa"/>
          </w:tcPr>
          <w:p w14:paraId="67DF93D6" w14:textId="08A96AA9" w:rsidR="00DD2BC4" w:rsidRPr="00F4595D" w:rsidRDefault="00DD2BC4" w:rsidP="00DE14F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วาไรตี้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แอสเซ็ท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6" w:type="dxa"/>
          </w:tcPr>
          <w:p w14:paraId="14C14828" w14:textId="77777777" w:rsidR="00DD2BC4" w:rsidRPr="00F4595D" w:rsidRDefault="00DD2BC4" w:rsidP="00DE14F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1446D15D" w14:textId="768308F6" w:rsidR="00DD2BC4" w:rsidRPr="00F4595D" w:rsidRDefault="00DD2BC4" w:rsidP="00DE14F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อิมม์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โฮเต็ล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เจริญกรุง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</w:tr>
      <w:tr w:rsidR="00DD2BC4" w:rsidRPr="00F4595D" w14:paraId="7CB7B2BD" w14:textId="77777777" w:rsidTr="00FA0FB1">
        <w:trPr>
          <w:gridAfter w:val="1"/>
          <w:wAfter w:w="12" w:type="dxa"/>
          <w:trHeight w:val="20"/>
        </w:trPr>
        <w:tc>
          <w:tcPr>
            <w:tcW w:w="3042" w:type="dxa"/>
          </w:tcPr>
          <w:p w14:paraId="0EBCDF66" w14:textId="77777777" w:rsidR="00DD2BC4" w:rsidRPr="00F4595D" w:rsidRDefault="00DD2BC4" w:rsidP="00C57890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7ED2FCD4" w14:textId="77777777" w:rsidR="00DD2BC4" w:rsidRPr="00F4595D" w:rsidRDefault="00DD2BC4" w:rsidP="00C57890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92" w:type="dxa"/>
            <w:gridSpan w:val="13"/>
          </w:tcPr>
          <w:p w14:paraId="7F3A5ABB" w14:textId="77777777" w:rsidR="00DD2BC4" w:rsidRPr="00F4595D" w:rsidRDefault="00DD2BC4" w:rsidP="00C57890">
            <w:pPr>
              <w:spacing w:line="230" w:lineRule="auto"/>
              <w:ind w:left="-18" w:right="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595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F459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พันบาท</w:t>
            </w:r>
            <w:r w:rsidRPr="00F4595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1949CC" w:rsidRPr="00F4595D" w14:paraId="44BCE5B9" w14:textId="77777777" w:rsidTr="00DD2BC4">
        <w:trPr>
          <w:trHeight w:val="20"/>
        </w:trPr>
        <w:tc>
          <w:tcPr>
            <w:tcW w:w="3042" w:type="dxa"/>
          </w:tcPr>
          <w:p w14:paraId="2E50F1C6" w14:textId="77777777" w:rsidR="001949CC" w:rsidRPr="00F4595D" w:rsidRDefault="001949CC" w:rsidP="001949CC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52" w:type="dxa"/>
          </w:tcPr>
          <w:p w14:paraId="72580F2B" w14:textId="77777777" w:rsidR="001949CC" w:rsidRPr="00F4595D" w:rsidRDefault="001949CC" w:rsidP="001949CC">
            <w:pPr>
              <w:spacing w:line="230" w:lineRule="auto"/>
              <w:ind w:left="-18" w:right="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374AE772" w14:textId="2BA741EA" w:rsidR="001949CC" w:rsidRPr="00F4595D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4F9DDFF2" w14:textId="77777777" w:rsidR="001949CC" w:rsidRPr="00F4595D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6A53774" w14:textId="77777777" w:rsidR="001949CC" w:rsidRPr="00F4595D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4D569A" w14:textId="77777777" w:rsidR="001949CC" w:rsidRPr="00F4595D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100165B" w14:textId="77777777" w:rsidR="001949CC" w:rsidRPr="00F4595D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6674AE" w14:textId="77777777" w:rsidR="001949CC" w:rsidRPr="00F4595D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9705F6" w14:textId="77777777" w:rsidR="001949CC" w:rsidRPr="00F4595D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0CC8488" w14:textId="77777777" w:rsidR="001949CC" w:rsidRPr="00F4595D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1055143" w14:textId="77777777" w:rsidR="001949CC" w:rsidRPr="00F4595D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40B5AEB" w14:textId="77777777" w:rsidR="001949CC" w:rsidRPr="00F4595D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27967D5" w14:textId="77777777" w:rsidR="001949CC" w:rsidRPr="00F4595D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0906C55" w14:textId="77777777" w:rsidR="001949CC" w:rsidRPr="00F4595D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72ABD2A5" w14:textId="77777777" w:rsidR="001949CC" w:rsidRPr="00F4595D" w:rsidRDefault="001949CC" w:rsidP="001949CC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60C6" w:rsidRPr="00F4595D" w14:paraId="5695EBB2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1DC5C5B2" w14:textId="77777777" w:rsidR="000B60C6" w:rsidRPr="00F4595D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52" w:type="dxa"/>
          </w:tcPr>
          <w:p w14:paraId="473E0F30" w14:textId="77777777" w:rsidR="000B60C6" w:rsidRPr="00F4595D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32D96FE4" w14:textId="7199DB3E" w:rsidR="000B60C6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0B60C6"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373</w:t>
            </w:r>
          </w:p>
        </w:tc>
        <w:tc>
          <w:tcPr>
            <w:tcW w:w="270" w:type="dxa"/>
          </w:tcPr>
          <w:p w14:paraId="5AA6544B" w14:textId="77777777" w:rsidR="000B60C6" w:rsidRPr="00F4595D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9FCB29D" w14:textId="2BEF2EF3" w:rsidR="000B60C6" w:rsidRPr="00F4595D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321 </w:t>
            </w:r>
          </w:p>
        </w:tc>
        <w:tc>
          <w:tcPr>
            <w:tcW w:w="270" w:type="dxa"/>
          </w:tcPr>
          <w:p w14:paraId="2E5D040F" w14:textId="77777777" w:rsidR="000B60C6" w:rsidRPr="00F4595D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17170D1" w14:textId="6EA0D3B2" w:rsidR="000B60C6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5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0B60C6"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143 </w:t>
            </w:r>
          </w:p>
        </w:tc>
        <w:tc>
          <w:tcPr>
            <w:tcW w:w="270" w:type="dxa"/>
          </w:tcPr>
          <w:p w14:paraId="3801D2B3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FCEF86" w14:textId="602D60A9" w:rsidR="000B60C6" w:rsidRPr="00F4595D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1,003 </w:t>
            </w:r>
          </w:p>
        </w:tc>
        <w:tc>
          <w:tcPr>
            <w:tcW w:w="270" w:type="dxa"/>
          </w:tcPr>
          <w:p w14:paraId="5A7DC0FE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561BDE5" w14:textId="4C5EBD83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466 </w:t>
            </w:r>
          </w:p>
        </w:tc>
        <w:tc>
          <w:tcPr>
            <w:tcW w:w="236" w:type="dxa"/>
          </w:tcPr>
          <w:p w14:paraId="31BECA11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75B1AF2" w14:textId="49F32827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101 </w:t>
            </w:r>
          </w:p>
        </w:tc>
        <w:tc>
          <w:tcPr>
            <w:tcW w:w="236" w:type="dxa"/>
          </w:tcPr>
          <w:p w14:paraId="2ED8DDF8" w14:textId="77777777" w:rsidR="000B60C6" w:rsidRPr="00F4595D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7F5AB9C6" w14:textId="7661DC5C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211 </w:t>
            </w:r>
          </w:p>
        </w:tc>
      </w:tr>
      <w:tr w:rsidR="000B60C6" w:rsidRPr="00F4595D" w14:paraId="52779E32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507FF4CA" w14:textId="62E27CF8" w:rsidR="000B60C6" w:rsidRPr="00F4595D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52" w:type="dxa"/>
          </w:tcPr>
          <w:p w14:paraId="57DEBD27" w14:textId="77777777" w:rsidR="000B60C6" w:rsidRPr="00F4595D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70B5DDB" w14:textId="367CD3F5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566</w:t>
            </w:r>
          </w:p>
        </w:tc>
        <w:tc>
          <w:tcPr>
            <w:tcW w:w="270" w:type="dxa"/>
          </w:tcPr>
          <w:p w14:paraId="2A1C687C" w14:textId="77777777" w:rsidR="000B60C6" w:rsidRPr="00F4595D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EE1334B" w14:textId="11E8FA7F" w:rsidR="000B60C6" w:rsidRPr="00F4595D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145 </w:t>
            </w:r>
          </w:p>
        </w:tc>
        <w:tc>
          <w:tcPr>
            <w:tcW w:w="270" w:type="dxa"/>
          </w:tcPr>
          <w:p w14:paraId="40797A58" w14:textId="77777777" w:rsidR="000B60C6" w:rsidRPr="00F4595D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57615B" w14:textId="31A2AF26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1 </w:t>
            </w:r>
          </w:p>
        </w:tc>
        <w:tc>
          <w:tcPr>
            <w:tcW w:w="270" w:type="dxa"/>
          </w:tcPr>
          <w:p w14:paraId="263E9C4E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AFF114F" w14:textId="47E22DE7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8 </w:t>
            </w:r>
          </w:p>
        </w:tc>
        <w:tc>
          <w:tcPr>
            <w:tcW w:w="270" w:type="dxa"/>
          </w:tcPr>
          <w:p w14:paraId="3647EDA6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74CD01" w14:textId="69992FAA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32 </w:t>
            </w:r>
          </w:p>
        </w:tc>
        <w:tc>
          <w:tcPr>
            <w:tcW w:w="236" w:type="dxa"/>
          </w:tcPr>
          <w:p w14:paraId="1BE94EB8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986C965" w14:textId="10584626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5 </w:t>
            </w:r>
          </w:p>
        </w:tc>
        <w:tc>
          <w:tcPr>
            <w:tcW w:w="236" w:type="dxa"/>
          </w:tcPr>
          <w:p w14:paraId="76C8A406" w14:textId="77777777" w:rsidR="000B60C6" w:rsidRPr="00F4595D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607DBAE4" w14:textId="234FB6FA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368 </w:t>
            </w:r>
          </w:p>
        </w:tc>
      </w:tr>
      <w:tr w:rsidR="000B60C6" w:rsidRPr="00F4595D" w14:paraId="1FF8AB84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10451506" w14:textId="48ED55D0" w:rsidR="000B60C6" w:rsidRPr="00F4595D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252" w:type="dxa"/>
          </w:tcPr>
          <w:p w14:paraId="4544363C" w14:textId="77777777" w:rsidR="000B60C6" w:rsidRPr="00F4595D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4E17855" w14:textId="36EEFF59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1,79</w:t>
            </w:r>
            <w:r w:rsidR="006524C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524C0">
              <w:rPr>
                <w:rFonts w:asciiTheme="majorBidi" w:hAnsiTheme="majorBidi" w:cstheme="majorBidi"/>
                <w:sz w:val="28"/>
                <w:szCs w:val="28"/>
              </w:rPr>
              <w:t>551</w:t>
            </w:r>
          </w:p>
        </w:tc>
        <w:tc>
          <w:tcPr>
            <w:tcW w:w="270" w:type="dxa"/>
          </w:tcPr>
          <w:p w14:paraId="38D23B3B" w14:textId="77777777" w:rsidR="000B60C6" w:rsidRPr="00F4595D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43724EA" w14:textId="31111EA7" w:rsidR="000B60C6" w:rsidRPr="00F4595D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2,2</w:t>
            </w:r>
            <w:r w:rsidR="006524C0">
              <w:rPr>
                <w:rFonts w:asciiTheme="majorBidi" w:hAnsiTheme="majorBidi" w:cstheme="majorBidi"/>
                <w:sz w:val="28"/>
                <w:szCs w:val="28"/>
              </w:rPr>
              <w:t>79,95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</w:p>
        </w:tc>
        <w:tc>
          <w:tcPr>
            <w:tcW w:w="270" w:type="dxa"/>
          </w:tcPr>
          <w:p w14:paraId="02902716" w14:textId="77777777" w:rsidR="000B60C6" w:rsidRPr="00F4595D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F38370E" w14:textId="237A6028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21</w:t>
            </w:r>
            <w:r w:rsidR="001F3282">
              <w:rPr>
                <w:rFonts w:asciiTheme="majorBidi" w:hAnsiTheme="majorBidi" w:cstheme="majorBidi"/>
                <w:sz w:val="28"/>
                <w:szCs w:val="28"/>
              </w:rPr>
              <w:t>8,734</w:t>
            </w:r>
          </w:p>
        </w:tc>
        <w:tc>
          <w:tcPr>
            <w:tcW w:w="270" w:type="dxa"/>
          </w:tcPr>
          <w:p w14:paraId="5AA4F98A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60611CE" w14:textId="4B07D015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30" w:lineRule="auto"/>
              <w:ind w:left="-18" w:right="250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31E5CA2D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89FEFB" w14:textId="34C68E3C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407CCD5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DF9080D" w14:textId="2587DB73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9DFD73C" w14:textId="77777777" w:rsidR="000B60C6" w:rsidRPr="00F4595D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1A49E591" w14:textId="442B4A8B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0B60C6" w:rsidRPr="00F4595D" w14:paraId="21DB33CC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11E4543B" w14:textId="660B04F2" w:rsidR="000B60C6" w:rsidRPr="00F4595D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ที่ดิน อาคารและอุปกรณ์</w:t>
            </w:r>
            <w:r w:rsidRPr="00F4595D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52" w:type="dxa"/>
          </w:tcPr>
          <w:p w14:paraId="7F801BCB" w14:textId="77777777" w:rsidR="000B60C6" w:rsidRPr="00F4595D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0B73C12" w14:textId="11A53CEE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5"/>
                <w:tab w:val="decimal" w:pos="1420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40886C29" w14:textId="77777777" w:rsidR="000B60C6" w:rsidRPr="00F4595D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CAA30D8" w14:textId="402B25E2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3820A10A" w14:textId="77777777" w:rsidR="000B60C6" w:rsidRPr="00F4595D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6CEDCEA" w14:textId="52E05ABD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58FDE681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F80D97A" w14:textId="05C69551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246,215 </w:t>
            </w:r>
          </w:p>
        </w:tc>
        <w:tc>
          <w:tcPr>
            <w:tcW w:w="270" w:type="dxa"/>
          </w:tcPr>
          <w:p w14:paraId="2D23E567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247037" w14:textId="404B68D7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369,800 </w:t>
            </w:r>
          </w:p>
        </w:tc>
        <w:tc>
          <w:tcPr>
            <w:tcW w:w="236" w:type="dxa"/>
          </w:tcPr>
          <w:p w14:paraId="71F1D8FA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5CA50804" w14:textId="67FA94BB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820,800 </w:t>
            </w:r>
          </w:p>
        </w:tc>
        <w:tc>
          <w:tcPr>
            <w:tcW w:w="236" w:type="dxa"/>
          </w:tcPr>
          <w:p w14:paraId="0FE57D74" w14:textId="77777777" w:rsidR="000B60C6" w:rsidRPr="00F4595D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661DD758" w14:textId="4BD79967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267,300 </w:t>
            </w:r>
          </w:p>
        </w:tc>
      </w:tr>
      <w:tr w:rsidR="00CC4408" w:rsidRPr="00F4595D" w14:paraId="30C92371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4348FAC7" w14:textId="03BB4159" w:rsidR="00CC4408" w:rsidRPr="00F4595D" w:rsidRDefault="00CC4408" w:rsidP="00CC4408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52" w:type="dxa"/>
          </w:tcPr>
          <w:p w14:paraId="61C987DF" w14:textId="77777777" w:rsidR="00CC4408" w:rsidRPr="00F4595D" w:rsidRDefault="00CC4408" w:rsidP="00CC4408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B6E6AAE" w14:textId="7FE23AEB" w:rsidR="00CC4408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5"/>
                <w:tab w:val="decimal" w:pos="1420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25FF4192" w14:textId="77777777" w:rsidR="00CC4408" w:rsidRPr="00F4595D" w:rsidRDefault="00CC4408" w:rsidP="00CC4408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C8345E5" w14:textId="52591F33" w:rsidR="00CC4408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631D4372" w14:textId="77777777" w:rsidR="00CC4408" w:rsidRPr="00F4595D" w:rsidRDefault="00CC4408" w:rsidP="00CC4408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B163C6" w14:textId="0405E433" w:rsidR="00CC4408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544D8A54" w14:textId="77777777" w:rsidR="00CC4408" w:rsidRPr="00F4595D" w:rsidRDefault="00CC4408" w:rsidP="00CC4408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DC0ABD5" w14:textId="2E5AF62E" w:rsidR="00CC4408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30" w:lineRule="auto"/>
              <w:ind w:left="-18" w:right="250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238CD2C3" w14:textId="77777777" w:rsidR="00CC4408" w:rsidRPr="00F4595D" w:rsidRDefault="00CC4408" w:rsidP="00CC4408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7E4825" w14:textId="2801E02A" w:rsidR="00CC4408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43A2B451" w14:textId="77777777" w:rsidR="00CC4408" w:rsidRPr="00F4595D" w:rsidRDefault="00CC4408" w:rsidP="00CC4408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A02E370" w14:textId="1328AE7E" w:rsidR="00CC4408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68C02A8" w14:textId="77777777" w:rsidR="00CC4408" w:rsidRPr="00F4595D" w:rsidRDefault="00CC4408" w:rsidP="00CC4408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53EC7173" w14:textId="2924D544" w:rsidR="00CC4408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5,601 </w:t>
            </w:r>
          </w:p>
        </w:tc>
      </w:tr>
      <w:tr w:rsidR="00CC4408" w:rsidRPr="00F4595D" w14:paraId="5DF8FADA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5C0F5CC1" w14:textId="7DD1BB2B" w:rsidR="00CC4408" w:rsidRPr="00F4595D" w:rsidRDefault="00CC4408" w:rsidP="00CC4408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52" w:type="dxa"/>
          </w:tcPr>
          <w:p w14:paraId="54664AAD" w14:textId="77777777" w:rsidR="00CC4408" w:rsidRPr="00F4595D" w:rsidRDefault="00CC4408" w:rsidP="00CC4408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734BC4A2" w14:textId="55C9CF04" w:rsidR="00CC4408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95"/>
                <w:tab w:val="decimal" w:pos="1420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270" w:type="dxa"/>
          </w:tcPr>
          <w:p w14:paraId="3CC3695F" w14:textId="77777777" w:rsidR="00CC4408" w:rsidRPr="00F4595D" w:rsidRDefault="00CC4408" w:rsidP="00CC4408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AE385B" w14:textId="2201432D" w:rsidR="00CC4408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49B4C28A" w14:textId="77777777" w:rsidR="00CC4408" w:rsidRPr="00F4595D" w:rsidRDefault="00CC4408" w:rsidP="00CC4408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980CEA" w14:textId="1074AC23" w:rsidR="00CC4408" w:rsidRPr="00F4595D" w:rsidRDefault="00CC4408" w:rsidP="00F62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30" w:lineRule="auto"/>
              <w:ind w:left="-18" w:right="158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1,55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2342C40" w14:textId="77777777" w:rsidR="00CC4408" w:rsidRPr="00F4595D" w:rsidRDefault="00CC4408" w:rsidP="00CC4408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92526B" w14:textId="72A30D90" w:rsidR="00CC4408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97 </w:t>
            </w:r>
          </w:p>
        </w:tc>
        <w:tc>
          <w:tcPr>
            <w:tcW w:w="270" w:type="dxa"/>
          </w:tcPr>
          <w:p w14:paraId="56708B12" w14:textId="77777777" w:rsidR="00CC4408" w:rsidRPr="00F4595D" w:rsidRDefault="00CC4408" w:rsidP="00CC4408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9404DC" w14:textId="6B017FD9" w:rsidR="00CC4408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678B4529" w14:textId="77777777" w:rsidR="00CC4408" w:rsidRPr="00F4595D" w:rsidRDefault="00CC4408" w:rsidP="00CC4408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07DF829" w14:textId="1ABAC21C" w:rsidR="00CC4408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20429137" w14:textId="77777777" w:rsidR="00CC4408" w:rsidRPr="00F4595D" w:rsidRDefault="00CC4408" w:rsidP="00CC4408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64E91C8B" w14:textId="05166B2C" w:rsidR="00CC4408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9 </w:t>
            </w:r>
          </w:p>
        </w:tc>
      </w:tr>
      <w:tr w:rsidR="000B60C6" w:rsidRPr="00F4595D" w14:paraId="61F5141B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087A1D47" w14:textId="72065E33" w:rsidR="000B60C6" w:rsidRPr="00F4595D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52" w:type="dxa"/>
          </w:tcPr>
          <w:p w14:paraId="4FC1D3AE" w14:textId="77777777" w:rsidR="000B60C6" w:rsidRPr="00F4595D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9E29E77" w14:textId="7AED98FD" w:rsidR="000B60C6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B60C6"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24C0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5E6166B" w14:textId="77777777" w:rsidR="000B60C6" w:rsidRPr="00F4595D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6F6E2E2" w14:textId="5ED60558" w:rsidR="000B60C6" w:rsidRPr="00F4595D" w:rsidRDefault="00CC4408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60C6" w:rsidRPr="00F4595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524C0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B60C6"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86AD40B" w14:textId="77777777" w:rsidR="000B60C6" w:rsidRPr="00F4595D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55589B" w14:textId="1E431AE1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68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1F3282">
              <w:rPr>
                <w:rFonts w:asciiTheme="majorBidi" w:hAnsiTheme="majorBidi" w:cstheme="majorBidi"/>
                <w:sz w:val="28"/>
                <w:szCs w:val="28"/>
              </w:rPr>
              <w:t>442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634E509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4362FD" w14:textId="3DC441C3" w:rsidR="000B60C6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2FCB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B60C6"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23939CA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6A9E7F" w14:textId="0D314687" w:rsidR="000B60C6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2FCB">
              <w:rPr>
                <w:rFonts w:asciiTheme="majorBidi" w:hAnsiTheme="majorBidi" w:cstheme="majorBidi"/>
                <w:sz w:val="28"/>
                <w:szCs w:val="28"/>
              </w:rPr>
              <w:t>516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B60C6"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5D4F5D1B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8B3C606" w14:textId="621FACDB" w:rsidR="000B60C6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2FCB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B60C6"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33C0BFA1" w14:textId="77777777" w:rsidR="000B60C6" w:rsidRPr="00F4595D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0484491A" w14:textId="4749B477" w:rsidR="000B60C6" w:rsidRPr="00F4595D" w:rsidRDefault="00CC4408" w:rsidP="00CC4408">
            <w:pPr>
              <w:spacing w:line="230" w:lineRule="auto"/>
              <w:ind w:left="-18"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972FCB">
              <w:rPr>
                <w:rFonts w:asciiTheme="majorBidi" w:hAnsiTheme="majorBidi" w:cstheme="majorBidi"/>
                <w:sz w:val="28"/>
                <w:szCs w:val="28"/>
              </w:rPr>
              <w:t>103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B60C6"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B60C6" w:rsidRPr="00F4595D" w14:paraId="3DAD5917" w14:textId="77777777" w:rsidTr="00417C8C">
        <w:trPr>
          <w:trHeight w:val="20"/>
        </w:trPr>
        <w:tc>
          <w:tcPr>
            <w:tcW w:w="3042" w:type="dxa"/>
            <w:vAlign w:val="center"/>
          </w:tcPr>
          <w:p w14:paraId="5C5CDE65" w14:textId="5B1EDF71" w:rsidR="000B60C6" w:rsidRPr="00F4595D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252" w:type="dxa"/>
          </w:tcPr>
          <w:p w14:paraId="71CCBDCD" w14:textId="77777777" w:rsidR="000B60C6" w:rsidRPr="00F4595D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569A5E01" w14:textId="6B52D736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7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747,037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B152201" w14:textId="77777777" w:rsidR="000B60C6" w:rsidRPr="00F4595D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4C671CD" w14:textId="088BD102" w:rsidR="000B60C6" w:rsidRPr="00F4595D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6524C0">
              <w:rPr>
                <w:rFonts w:asciiTheme="majorBidi" w:hAnsiTheme="majorBidi" w:cstheme="majorBidi"/>
                <w:sz w:val="28"/>
                <w:szCs w:val="28"/>
              </w:rPr>
              <w:t>41,326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C08C5F9" w14:textId="77777777" w:rsidR="000B60C6" w:rsidRPr="00F4595D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79FCF13" w14:textId="0F6AE6E2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68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66,455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8D80237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1D9CAA1" w14:textId="1249099F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30" w:lineRule="auto"/>
              <w:ind w:left="-18" w:right="250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3B3F4360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089F42" w14:textId="15ED6EE6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36D2513D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D8355B8" w14:textId="3DFEFB1D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727C5566" w14:textId="77777777" w:rsidR="000B60C6" w:rsidRPr="00F4595D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26E516ED" w14:textId="0AB55C4E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0B60C6" w:rsidRPr="00F4595D" w14:paraId="1867ACA3" w14:textId="77777777" w:rsidTr="000F298F">
        <w:trPr>
          <w:trHeight w:val="20"/>
        </w:trPr>
        <w:tc>
          <w:tcPr>
            <w:tcW w:w="3042" w:type="dxa"/>
            <w:vAlign w:val="center"/>
          </w:tcPr>
          <w:p w14:paraId="08AED807" w14:textId="4A6EE092" w:rsidR="000B60C6" w:rsidRPr="00F4595D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52" w:type="dxa"/>
          </w:tcPr>
          <w:p w14:paraId="36A2462E" w14:textId="77777777" w:rsidR="000B60C6" w:rsidRPr="00F4595D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</w:tcPr>
          <w:p w14:paraId="0A6B310D" w14:textId="18E869B9" w:rsidR="000B60C6" w:rsidRPr="00F4595D" w:rsidRDefault="00CC4408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7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60C6" w:rsidRPr="00F4595D">
              <w:rPr>
                <w:rFonts w:asciiTheme="majorBidi" w:hAnsiTheme="majorBidi" w:cstheme="majorBidi"/>
                <w:sz w:val="28"/>
                <w:szCs w:val="28"/>
              </w:rPr>
              <w:t>41,184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D456722" w14:textId="77777777" w:rsidR="000B60C6" w:rsidRPr="00F4595D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A927204" w14:textId="0BFED930" w:rsidR="000B60C6" w:rsidRPr="00F4595D" w:rsidRDefault="00CC4408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B60C6" w:rsidRPr="00F4595D">
              <w:rPr>
                <w:rFonts w:asciiTheme="majorBidi" w:hAnsiTheme="majorBidi" w:cstheme="majorBidi"/>
                <w:sz w:val="28"/>
                <w:szCs w:val="28"/>
              </w:rPr>
              <w:t>71,01</w:t>
            </w:r>
            <w:r w:rsidR="006524C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="000B60C6"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5F2D0E85" w14:textId="77777777" w:rsidR="000B60C6" w:rsidRPr="00F4595D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E92E2F3" w14:textId="069233F5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68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F3282">
              <w:rPr>
                <w:rFonts w:asciiTheme="majorBidi" w:hAnsiTheme="majorBidi" w:cstheme="majorBidi"/>
                <w:sz w:val="28"/>
                <w:szCs w:val="28"/>
              </w:rPr>
              <w:t>7,086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4196DED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9AFB49" w14:textId="2B9B0767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3,221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AA6DF5C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D39CF9" w14:textId="51501A66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37,473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0739BA0D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CA34409" w14:textId="279A363E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114,652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E75F9C4" w14:textId="77777777" w:rsidR="000B60C6" w:rsidRPr="00F4595D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</w:tcPr>
          <w:p w14:paraId="7EFBAEA3" w14:textId="6AA2D355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0B60C6" w:rsidRPr="00F4595D" w14:paraId="39EE96E0" w14:textId="77777777" w:rsidTr="000F298F">
        <w:trPr>
          <w:trHeight w:val="20"/>
        </w:trPr>
        <w:tc>
          <w:tcPr>
            <w:tcW w:w="3042" w:type="dxa"/>
            <w:vAlign w:val="center"/>
          </w:tcPr>
          <w:p w14:paraId="46F7EC48" w14:textId="1AAA17CF" w:rsidR="000B60C6" w:rsidRPr="00F4595D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252" w:type="dxa"/>
          </w:tcPr>
          <w:p w14:paraId="303061DF" w14:textId="77777777" w:rsidR="000B60C6" w:rsidRPr="00F4595D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B276813" w14:textId="0E702173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7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3,259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1D0865B" w14:textId="77777777" w:rsidR="000B60C6" w:rsidRPr="00F4595D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77BF28A6" w14:textId="5122AA19" w:rsidR="000B60C6" w:rsidRPr="00F4595D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524C0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B874F1A" w14:textId="77777777" w:rsidR="000B60C6" w:rsidRPr="00F4595D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0F2A0BE" w14:textId="7B231EAF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9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70" w:type="dxa"/>
          </w:tcPr>
          <w:p w14:paraId="470D5C16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928145" w14:textId="1FF8ECA4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970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1D7626A2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B4E446" w14:textId="0F8A3DB4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236" w:type="dxa"/>
          </w:tcPr>
          <w:p w14:paraId="2EA63FF3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3AF0240C" w14:textId="346BD369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29A3A0E0" w14:textId="77777777" w:rsidR="000B60C6" w:rsidRPr="00F4595D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4" w:type="dxa"/>
            <w:gridSpan w:val="2"/>
            <w:tcBorders>
              <w:bottom w:val="single" w:sz="4" w:space="0" w:color="auto"/>
            </w:tcBorders>
          </w:tcPr>
          <w:p w14:paraId="055F73EA" w14:textId="6CBDC55F" w:rsidR="000B60C6" w:rsidRPr="00F4595D" w:rsidRDefault="000B60C6" w:rsidP="00CC4408">
            <w:pPr>
              <w:tabs>
                <w:tab w:val="left" w:pos="565"/>
              </w:tabs>
              <w:spacing w:line="230" w:lineRule="auto"/>
              <w:ind w:left="-18" w:right="1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972F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C4408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0B60C6" w:rsidRPr="00F4595D" w14:paraId="69E5EB4C" w14:textId="77777777" w:rsidTr="000F298F">
        <w:trPr>
          <w:trHeight w:val="20"/>
        </w:trPr>
        <w:tc>
          <w:tcPr>
            <w:tcW w:w="3042" w:type="dxa"/>
          </w:tcPr>
          <w:p w14:paraId="43B63D65" w14:textId="0E4C81D5" w:rsidR="000B60C6" w:rsidRPr="00F4595D" w:rsidRDefault="000B60C6" w:rsidP="000B60C6">
            <w:pPr>
              <w:spacing w:line="23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</w:t>
            </w:r>
            <w:r w:rsidRPr="00F459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สุทธิที่ได้มา</w:t>
            </w:r>
          </w:p>
        </w:tc>
        <w:tc>
          <w:tcPr>
            <w:tcW w:w="252" w:type="dxa"/>
          </w:tcPr>
          <w:p w14:paraId="415E2754" w14:textId="77777777" w:rsidR="000B60C6" w:rsidRPr="00F4595D" w:rsidRDefault="000B60C6" w:rsidP="000B60C6">
            <w:pPr>
              <w:tabs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5417A0F9" w14:textId="2794A976" w:rsidR="000B60C6" w:rsidRPr="00F4595D" w:rsidRDefault="000B60C6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30" w:lineRule="auto"/>
              <w:ind w:left="-18" w:righ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</w:t>
            </w:r>
            <w:r w:rsidR="00652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,000,796</w:t>
            </w:r>
          </w:p>
        </w:tc>
        <w:tc>
          <w:tcPr>
            <w:tcW w:w="270" w:type="dxa"/>
          </w:tcPr>
          <w:p w14:paraId="29875A08" w14:textId="77777777" w:rsidR="000B60C6" w:rsidRPr="00F4595D" w:rsidRDefault="000B60C6" w:rsidP="000B60C6">
            <w:pPr>
              <w:spacing w:line="230" w:lineRule="auto"/>
              <w:ind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895BC1F" w14:textId="2C65227A" w:rsidR="000B60C6" w:rsidRPr="00F4595D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9"/>
              </w:tabs>
              <w:spacing w:line="230" w:lineRule="auto"/>
              <w:ind w:left="-18"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524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1,168,048</w:t>
            </w: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335EDB96" w14:textId="77777777" w:rsidR="000B60C6" w:rsidRPr="00F4595D" w:rsidRDefault="000B60C6" w:rsidP="000B60C6">
            <w:pPr>
              <w:tabs>
                <w:tab w:val="decimal" w:pos="735"/>
              </w:tabs>
              <w:spacing w:line="230" w:lineRule="auto"/>
              <w:ind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91AD9AA" w14:textId="228251F7" w:rsidR="000B60C6" w:rsidRPr="00F4595D" w:rsidRDefault="000B60C6" w:rsidP="000B6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30" w:lineRule="auto"/>
              <w:ind w:left="-18"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F32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121,4</w:t>
            </w:r>
            <w:r w:rsidR="00972F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1F32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761D363B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B66FB7" w14:textId="30C2998E" w:rsidR="000B60C6" w:rsidRPr="00F4595D" w:rsidRDefault="00972FCB" w:rsidP="000B60C6">
            <w:pPr>
              <w:tabs>
                <w:tab w:val="clear" w:pos="907"/>
              </w:tabs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243,065</w:t>
            </w:r>
          </w:p>
        </w:tc>
        <w:tc>
          <w:tcPr>
            <w:tcW w:w="270" w:type="dxa"/>
          </w:tcPr>
          <w:p w14:paraId="46E8AA1A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6D2937D" w14:textId="2C80A634" w:rsidR="000B60C6" w:rsidRPr="00F4595D" w:rsidRDefault="00972FCB" w:rsidP="00CC4408">
            <w:pPr>
              <w:tabs>
                <w:tab w:val="clear" w:pos="907"/>
                <w:tab w:val="left" w:pos="796"/>
                <w:tab w:val="decimal" w:pos="1421"/>
              </w:tabs>
              <w:spacing w:line="23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332,309</w:t>
            </w:r>
            <w:r w:rsidR="000B60C6"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37711FC4" w14:textId="77777777" w:rsidR="000B60C6" w:rsidRPr="00F4595D" w:rsidRDefault="000B60C6" w:rsidP="000B60C6">
            <w:pPr>
              <w:tabs>
                <w:tab w:val="clear" w:pos="907"/>
                <w:tab w:val="decimal" w:pos="882"/>
              </w:tabs>
              <w:spacing w:line="230" w:lineRule="auto"/>
              <w:ind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2E83F9D" w14:textId="77BF95EE" w:rsidR="000B60C6" w:rsidRPr="00CC4408" w:rsidRDefault="00972FCB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44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705,755</w:t>
            </w:r>
            <w:r w:rsidR="000B60C6" w:rsidRPr="00CC44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36" w:type="dxa"/>
          </w:tcPr>
          <w:p w14:paraId="61291DA1" w14:textId="77777777" w:rsidR="000B60C6" w:rsidRPr="00F4595D" w:rsidRDefault="000B60C6" w:rsidP="000B60C6">
            <w:pPr>
              <w:spacing w:line="230" w:lineRule="auto"/>
              <w:ind w:left="-18" w:right="16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DC77A0" w14:textId="769A9C2D" w:rsidR="000B60C6" w:rsidRPr="00CC4408" w:rsidRDefault="00972FCB" w:rsidP="00CC4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5"/>
              </w:tabs>
              <w:spacing w:line="230" w:lineRule="auto"/>
              <w:ind w:left="-18" w:right="16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C440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273,301</w:t>
            </w:r>
          </w:p>
        </w:tc>
      </w:tr>
    </w:tbl>
    <w:p w14:paraId="4C3EF08F" w14:textId="01DD0B78" w:rsidR="003B0B83" w:rsidRPr="00F4595D" w:rsidRDefault="003B0B83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6356AA" w14:textId="1BCFB25C" w:rsidR="00FA28E1" w:rsidRPr="00F4595D" w:rsidRDefault="00FA28E1" w:rsidP="00FA28E1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ผลกระทบของ</w:t>
      </w:r>
      <w:r w:rsidRPr="00F4595D">
        <w:rPr>
          <w:rFonts w:ascii="Angsana New" w:hAnsi="Angsana New"/>
          <w:sz w:val="30"/>
          <w:szCs w:val="30"/>
          <w:cs/>
        </w:rPr>
        <w:t>การปรับปรุงใหม่</w:t>
      </w:r>
      <w:r w:rsidRPr="00F4595D">
        <w:rPr>
          <w:rFonts w:ascii="Angsana New" w:hAnsi="Angsana New" w:hint="cs"/>
          <w:sz w:val="30"/>
          <w:szCs w:val="30"/>
          <w:cs/>
        </w:rPr>
        <w:t>ต่องบแสดงฐานะการเงินรวม ณ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F62400">
        <w:rPr>
          <w:rFonts w:ascii="Angsana New" w:hAnsi="Angsana New"/>
          <w:sz w:val="30"/>
          <w:szCs w:val="30"/>
        </w:rPr>
        <w:t xml:space="preserve">1 </w:t>
      </w:r>
      <w:r w:rsidR="00F62400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F62400">
        <w:rPr>
          <w:rFonts w:ascii="Angsana New" w:hAnsi="Angsana New"/>
          <w:sz w:val="30"/>
          <w:szCs w:val="30"/>
        </w:rPr>
        <w:t xml:space="preserve">2565 </w:t>
      </w:r>
      <w:r w:rsidR="00F62400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F4595D">
        <w:rPr>
          <w:rFonts w:ascii="Angsana New" w:hAnsi="Angsana New"/>
          <w:sz w:val="30"/>
          <w:szCs w:val="30"/>
        </w:rPr>
        <w:t>31</w:t>
      </w:r>
      <w:r w:rsidRPr="00F4595D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Pr="00F4595D">
        <w:rPr>
          <w:rFonts w:ascii="Angsana New" w:hAnsi="Angsana New"/>
          <w:sz w:val="30"/>
          <w:szCs w:val="30"/>
        </w:rPr>
        <w:t>2565</w:t>
      </w:r>
      <w:r w:rsidRPr="00F4595D">
        <w:rPr>
          <w:rFonts w:ascii="Angsana New" w:hAnsi="Angsana New" w:hint="cs"/>
          <w:sz w:val="30"/>
          <w:szCs w:val="30"/>
          <w:cs/>
        </w:rPr>
        <w:t xml:space="preserve"> และ งบกำไรขาดทุน</w:t>
      </w:r>
      <w:r w:rsidRPr="00F4595D">
        <w:rPr>
          <w:rFonts w:ascii="Angsana New" w:hAnsi="Angsana New"/>
          <w:sz w:val="30"/>
          <w:szCs w:val="30"/>
          <w:cs/>
        </w:rPr>
        <w:t>เบ็ดเสร็จสำหรับ</w:t>
      </w:r>
      <w:r w:rsidRPr="00F4595D">
        <w:rPr>
          <w:rFonts w:ascii="Angsana New" w:hAnsi="Angsana New" w:hint="cs"/>
          <w:sz w:val="30"/>
          <w:szCs w:val="30"/>
          <w:cs/>
        </w:rPr>
        <w:t>งวดสามเดือนและหกเดือน</w:t>
      </w:r>
      <w:r w:rsidRPr="00F4595D">
        <w:rPr>
          <w:rFonts w:ascii="Angsana New" w:hAnsi="Angsana New"/>
          <w:sz w:val="30"/>
          <w:szCs w:val="30"/>
          <w:cs/>
        </w:rPr>
        <w:t>สิ้นสุดวันที่</w:t>
      </w:r>
      <w:r w:rsidRPr="00F4595D">
        <w:rPr>
          <w:rFonts w:ascii="Angsana New" w:hAnsi="Angsana New" w:hint="cs"/>
          <w:sz w:val="30"/>
          <w:szCs w:val="30"/>
          <w:cs/>
        </w:rPr>
        <w:t xml:space="preserve"> </w:t>
      </w:r>
      <w:r w:rsidR="00F62400">
        <w:rPr>
          <w:rFonts w:ascii="Angsana New" w:hAnsi="Angsana New" w:hint="cs"/>
          <w:sz w:val="30"/>
          <w:szCs w:val="30"/>
          <w:cs/>
        </w:rPr>
        <w:t xml:space="preserve">      </w:t>
      </w:r>
      <w:r w:rsidRPr="00F4595D">
        <w:rPr>
          <w:rFonts w:ascii="Angsana New" w:hAnsi="Angsana New"/>
          <w:sz w:val="30"/>
          <w:szCs w:val="30"/>
        </w:rPr>
        <w:t xml:space="preserve">30 </w:t>
      </w:r>
      <w:r w:rsidRPr="00F4595D">
        <w:rPr>
          <w:rFonts w:ascii="Angsana New" w:hAnsi="Angsana New" w:hint="cs"/>
          <w:sz w:val="30"/>
          <w:szCs w:val="30"/>
          <w:cs/>
        </w:rPr>
        <w:t>มิถุนายน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2565</w:t>
      </w:r>
      <w:r w:rsidRPr="00F4595D">
        <w:rPr>
          <w:rFonts w:ascii="Angsana New" w:hAnsi="Angsana New" w:hint="cs"/>
          <w:sz w:val="30"/>
          <w:szCs w:val="30"/>
          <w:cs/>
        </w:rPr>
        <w:t xml:space="preserve"> ของกลุ่มบริษัทมีดังนี้</w:t>
      </w:r>
    </w:p>
    <w:p w14:paraId="180D9D97" w14:textId="37AAA6D1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1080" w:tblpY="1"/>
        <w:tblOverlap w:val="never"/>
        <w:tblW w:w="13952" w:type="dxa"/>
        <w:tblLayout w:type="fixed"/>
        <w:tblLook w:val="01E0" w:firstRow="1" w:lastRow="1" w:firstColumn="1" w:lastColumn="1" w:noHBand="0" w:noVBand="0"/>
      </w:tblPr>
      <w:tblGrid>
        <w:gridCol w:w="4140"/>
        <w:gridCol w:w="270"/>
        <w:gridCol w:w="270"/>
        <w:gridCol w:w="1260"/>
        <w:gridCol w:w="270"/>
        <w:gridCol w:w="1260"/>
        <w:gridCol w:w="270"/>
        <w:gridCol w:w="1350"/>
        <w:gridCol w:w="360"/>
        <w:gridCol w:w="1350"/>
        <w:gridCol w:w="270"/>
        <w:gridCol w:w="1352"/>
        <w:gridCol w:w="252"/>
        <w:gridCol w:w="1266"/>
        <w:gridCol w:w="6"/>
        <w:gridCol w:w="6"/>
      </w:tblGrid>
      <w:tr w:rsidR="00FA28E1" w:rsidRPr="00F62400" w14:paraId="4308D7C6" w14:textId="77777777" w:rsidTr="00DB6D36">
        <w:trPr>
          <w:gridAfter w:val="2"/>
          <w:wAfter w:w="12" w:type="dxa"/>
          <w:trHeight w:val="20"/>
          <w:tblHeader/>
        </w:trPr>
        <w:tc>
          <w:tcPr>
            <w:tcW w:w="4140" w:type="dxa"/>
            <w:shd w:val="clear" w:color="auto" w:fill="auto"/>
          </w:tcPr>
          <w:p w14:paraId="1136C781" w14:textId="77777777" w:rsidR="00FA28E1" w:rsidRPr="00F62400" w:rsidRDefault="00FA28E1" w:rsidP="00BE79D1">
            <w:pPr>
              <w:shd w:val="clear" w:color="auto" w:fill="FFFFFF"/>
              <w:tabs>
                <w:tab w:val="left" w:pos="4014"/>
              </w:tabs>
              <w:spacing w:line="18" w:lineRule="atLeast"/>
              <w:ind w:left="72" w:right="-108" w:hanging="72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D905030" w14:textId="77777777" w:rsidR="00FA28E1" w:rsidRPr="00F62400" w:rsidRDefault="00FA28E1" w:rsidP="00BE79D1">
            <w:pPr>
              <w:shd w:val="clear" w:color="auto" w:fill="FFFFFF"/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9530" w:type="dxa"/>
            <w:gridSpan w:val="12"/>
            <w:vAlign w:val="bottom"/>
          </w:tcPr>
          <w:p w14:paraId="246147B6" w14:textId="77777777" w:rsidR="00FA28E1" w:rsidRPr="00F62400" w:rsidRDefault="00FA28E1" w:rsidP="00BE79D1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eastAsia="Calibri" w:hAnsiTheme="majorBidi" w:cstheme="majorBidi"/>
                <w:color w:val="000000"/>
                <w:sz w:val="23"/>
                <w:szCs w:val="23"/>
                <w:cs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FA28E1" w:rsidRPr="00F62400" w14:paraId="2F24C281" w14:textId="77777777" w:rsidTr="00DB6D36">
        <w:trPr>
          <w:gridAfter w:val="1"/>
          <w:wAfter w:w="6" w:type="dxa"/>
          <w:trHeight w:val="318"/>
          <w:tblHeader/>
        </w:trPr>
        <w:tc>
          <w:tcPr>
            <w:tcW w:w="4140" w:type="dxa"/>
            <w:shd w:val="clear" w:color="auto" w:fill="auto"/>
          </w:tcPr>
          <w:p w14:paraId="454AABC8" w14:textId="77777777" w:rsidR="00FA28E1" w:rsidRPr="00F62400" w:rsidRDefault="00FA28E1" w:rsidP="00BE79D1">
            <w:pPr>
              <w:tabs>
                <w:tab w:val="left" w:pos="4014"/>
              </w:tabs>
              <w:spacing w:line="18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งบแสดงฐานะการเงิน ณ วันที่</w:t>
            </w:r>
          </w:p>
        </w:tc>
        <w:tc>
          <w:tcPr>
            <w:tcW w:w="270" w:type="dxa"/>
          </w:tcPr>
          <w:p w14:paraId="5CAD043A" w14:textId="77777777" w:rsidR="00FA28E1" w:rsidRPr="00F62400" w:rsidRDefault="00FA28E1" w:rsidP="00BE79D1">
            <w:pPr>
              <w:shd w:val="clear" w:color="auto" w:fill="FFFFFF"/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4680" w:type="dxa"/>
            <w:gridSpan w:val="6"/>
            <w:vAlign w:val="bottom"/>
          </w:tcPr>
          <w:p w14:paraId="74880679" w14:textId="26941759" w:rsidR="00FA28E1" w:rsidRPr="00F62400" w:rsidRDefault="00FA28E1" w:rsidP="00BE79D1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F62400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  <w:tc>
          <w:tcPr>
            <w:tcW w:w="360" w:type="dxa"/>
          </w:tcPr>
          <w:p w14:paraId="216D5542" w14:textId="77777777" w:rsidR="00FA28E1" w:rsidRPr="00F62400" w:rsidRDefault="00FA28E1" w:rsidP="00BE79D1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4496" w:type="dxa"/>
            <w:gridSpan w:val="6"/>
            <w:vAlign w:val="bottom"/>
          </w:tcPr>
          <w:p w14:paraId="7A6C7DD8" w14:textId="1CD5C13B" w:rsidR="00FA28E1" w:rsidRPr="00F62400" w:rsidRDefault="00FA28E1" w:rsidP="00BE79D1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62400">
              <w:rPr>
                <w:rFonts w:asciiTheme="majorBidi" w:hAnsiTheme="majorBidi" w:cstheme="majorBidi"/>
                <w:sz w:val="23"/>
                <w:szCs w:val="23"/>
              </w:rPr>
              <w:t>2565</w:t>
            </w:r>
          </w:p>
        </w:tc>
      </w:tr>
      <w:tr w:rsidR="00FA28E1" w:rsidRPr="00853222" w14:paraId="2434167C" w14:textId="77777777" w:rsidTr="00DB6D36">
        <w:trPr>
          <w:trHeight w:val="20"/>
          <w:tblHeader/>
        </w:trPr>
        <w:tc>
          <w:tcPr>
            <w:tcW w:w="4140" w:type="dxa"/>
            <w:shd w:val="clear" w:color="auto" w:fill="auto"/>
          </w:tcPr>
          <w:p w14:paraId="30468C3B" w14:textId="77777777" w:rsidR="00FA28E1" w:rsidRPr="00F62400" w:rsidRDefault="00FA28E1" w:rsidP="00BE79D1">
            <w:pPr>
              <w:shd w:val="clear" w:color="auto" w:fill="FFFFFF"/>
              <w:tabs>
                <w:tab w:val="left" w:pos="4014"/>
              </w:tabs>
              <w:spacing w:line="18" w:lineRule="atLeast"/>
              <w:ind w:right="-115" w:firstLine="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D7E8435" w14:textId="77777777" w:rsidR="00FA28E1" w:rsidRPr="00F62400" w:rsidRDefault="00FA28E1" w:rsidP="00BE79D1">
            <w:pPr>
              <w:shd w:val="clear" w:color="auto" w:fill="FFFFFF"/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19A2B7C1" w14:textId="77777777" w:rsidR="00FA28E1" w:rsidRPr="00F62400" w:rsidRDefault="00FA28E1" w:rsidP="00BE79D1">
            <w:pPr>
              <w:shd w:val="clear" w:color="auto" w:fill="FFFFFF"/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260" w:type="dxa"/>
            <w:vAlign w:val="bottom"/>
          </w:tcPr>
          <w:p w14:paraId="12701A11" w14:textId="77777777" w:rsidR="00FA28E1" w:rsidRPr="00F62400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71A4C56E" w14:textId="77777777" w:rsidR="00FA28E1" w:rsidRPr="00F62400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9370332" w14:textId="77777777" w:rsidR="00FA28E1" w:rsidRPr="00F62400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2E828748" w14:textId="77777777" w:rsidR="00FA28E1" w:rsidRPr="00F62400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608CA122" w14:textId="77777777" w:rsidR="00FA28E1" w:rsidRPr="00F62400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ปรับปรุงใหม่</w:t>
            </w:r>
          </w:p>
        </w:tc>
        <w:tc>
          <w:tcPr>
            <w:tcW w:w="360" w:type="dxa"/>
          </w:tcPr>
          <w:p w14:paraId="0E0E763D" w14:textId="77777777" w:rsidR="00FA28E1" w:rsidRPr="00F62400" w:rsidRDefault="00FA28E1" w:rsidP="00BE79D1">
            <w:pPr>
              <w:shd w:val="clear" w:color="auto" w:fill="FFFFFF"/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350" w:type="dxa"/>
            <w:vAlign w:val="bottom"/>
          </w:tcPr>
          <w:p w14:paraId="5BDAB051" w14:textId="77777777" w:rsidR="00FA28E1" w:rsidRPr="00F62400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6FAAE911" w14:textId="77777777" w:rsidR="00FA28E1" w:rsidRPr="00F62400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352" w:type="dxa"/>
            <w:vAlign w:val="bottom"/>
          </w:tcPr>
          <w:p w14:paraId="0ABC229F" w14:textId="77777777" w:rsidR="00FA28E1" w:rsidRPr="00F62400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รายการปรับปรุง</w:t>
            </w:r>
          </w:p>
        </w:tc>
        <w:tc>
          <w:tcPr>
            <w:tcW w:w="252" w:type="dxa"/>
            <w:vAlign w:val="bottom"/>
          </w:tcPr>
          <w:p w14:paraId="6E88E189" w14:textId="77777777" w:rsidR="00FA28E1" w:rsidRPr="00F62400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14413251" w14:textId="77777777" w:rsidR="00FA28E1" w:rsidRPr="00F62400" w:rsidRDefault="00FA28E1" w:rsidP="00BE79D1">
            <w:pPr>
              <w:pStyle w:val="acctfourfigures"/>
              <w:tabs>
                <w:tab w:val="left" w:pos="720"/>
              </w:tabs>
              <w:spacing w:line="18" w:lineRule="atLeast"/>
              <w:ind w:left="-79" w:right="-11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  <w:t>ปรับปรุงใหม่</w:t>
            </w:r>
          </w:p>
        </w:tc>
      </w:tr>
      <w:tr w:rsidR="00FA28E1" w:rsidRPr="00F62400" w14:paraId="377E1DCE" w14:textId="77777777" w:rsidTr="00DB6D36">
        <w:trPr>
          <w:gridAfter w:val="2"/>
          <w:wAfter w:w="12" w:type="dxa"/>
          <w:trHeight w:val="275"/>
          <w:tblHeader/>
        </w:trPr>
        <w:tc>
          <w:tcPr>
            <w:tcW w:w="4140" w:type="dxa"/>
            <w:shd w:val="clear" w:color="auto" w:fill="auto"/>
          </w:tcPr>
          <w:p w14:paraId="7D4F4A57" w14:textId="77777777" w:rsidR="00FA28E1" w:rsidRPr="00F62400" w:rsidRDefault="00FA28E1" w:rsidP="00BE79D1">
            <w:pPr>
              <w:shd w:val="clear" w:color="auto" w:fill="FFFFFF"/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</w:p>
        </w:tc>
        <w:tc>
          <w:tcPr>
            <w:tcW w:w="270" w:type="dxa"/>
          </w:tcPr>
          <w:p w14:paraId="65E3EDC1" w14:textId="77777777" w:rsidR="00FA28E1" w:rsidRPr="00F62400" w:rsidRDefault="00FA28E1" w:rsidP="00BE79D1">
            <w:pPr>
              <w:shd w:val="clear" w:color="auto" w:fill="FFFFFF"/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424F295" w14:textId="77777777" w:rsidR="00FA28E1" w:rsidRPr="00F62400" w:rsidRDefault="00FA28E1" w:rsidP="00BE79D1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0" w:type="dxa"/>
            <w:gridSpan w:val="11"/>
            <w:vAlign w:val="bottom"/>
          </w:tcPr>
          <w:p w14:paraId="487B266E" w14:textId="77777777" w:rsidR="00FA28E1" w:rsidRPr="00F62400" w:rsidRDefault="00FA28E1" w:rsidP="00297817">
            <w:pPr>
              <w:pStyle w:val="acctfourfigures"/>
              <w:shd w:val="clear" w:color="auto" w:fill="FFFFFF"/>
              <w:spacing w:line="240" w:lineRule="atLeast"/>
              <w:ind w:left="-79" w:right="1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(ล้านบาท)</w:t>
            </w:r>
          </w:p>
        </w:tc>
      </w:tr>
      <w:tr w:rsidR="00FA28E1" w:rsidRPr="00F62400" w14:paraId="1015272B" w14:textId="77777777" w:rsidTr="00DB6D36">
        <w:trPr>
          <w:gridAfter w:val="2"/>
          <w:wAfter w:w="12" w:type="dxa"/>
          <w:trHeight w:val="333"/>
        </w:trPr>
        <w:tc>
          <w:tcPr>
            <w:tcW w:w="4140" w:type="dxa"/>
            <w:shd w:val="clear" w:color="auto" w:fill="auto"/>
          </w:tcPr>
          <w:p w14:paraId="7C4A4B7D" w14:textId="77777777" w:rsidR="00FA28E1" w:rsidRPr="00F62400" w:rsidRDefault="00FA28E1" w:rsidP="00BE79D1">
            <w:pPr>
              <w:shd w:val="clear" w:color="auto" w:fill="FFFFFF"/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F62400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93EEA94" w14:textId="77777777" w:rsidR="00FA28E1" w:rsidRPr="00F62400" w:rsidRDefault="00FA28E1" w:rsidP="00BE79D1">
            <w:pPr>
              <w:shd w:val="clear" w:color="auto" w:fill="FFFFFF"/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DBA0676" w14:textId="77777777" w:rsidR="00FA28E1" w:rsidRPr="00F62400" w:rsidRDefault="00FA28E1" w:rsidP="00BE79D1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260" w:type="dxa"/>
            <w:gridSpan w:val="11"/>
            <w:vAlign w:val="bottom"/>
          </w:tcPr>
          <w:p w14:paraId="3496966A" w14:textId="77777777" w:rsidR="00FA28E1" w:rsidRPr="00F62400" w:rsidRDefault="00FA28E1" w:rsidP="00BE79D1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</w:tr>
      <w:tr w:rsidR="00FA28E1" w:rsidRPr="00853222" w14:paraId="2CB1D682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68C5B1D" w14:textId="77777777" w:rsidR="00FA28E1" w:rsidRPr="00F62400" w:rsidRDefault="00FA28E1" w:rsidP="00BE79D1">
            <w:pPr>
              <w:spacing w:line="18" w:lineRule="atLeast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F6240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21902DBF" w14:textId="77777777" w:rsidR="00FA28E1" w:rsidRPr="00F62400" w:rsidRDefault="00FA28E1" w:rsidP="00BE79D1">
            <w:pPr>
              <w:shd w:val="clear" w:color="auto" w:fill="FFFFFF"/>
              <w:tabs>
                <w:tab w:val="left" w:pos="1332"/>
              </w:tabs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337B36E" w14:textId="77777777" w:rsidR="00FA28E1" w:rsidRPr="00F62400" w:rsidRDefault="00FA28E1" w:rsidP="00BE79D1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AEB61E4" w14:textId="77777777" w:rsidR="00FA28E1" w:rsidRPr="00F62400" w:rsidRDefault="00FA28E1" w:rsidP="00BE79D1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3176D5A" w14:textId="77777777" w:rsidR="00FA28E1" w:rsidRPr="00F62400" w:rsidRDefault="00FA28E1" w:rsidP="00BE79D1">
            <w:pPr>
              <w:tabs>
                <w:tab w:val="clear" w:pos="680"/>
                <w:tab w:val="decimal" w:pos="684"/>
              </w:tabs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4CAE38C" w14:textId="77777777" w:rsidR="00FA28E1" w:rsidRPr="00F62400" w:rsidRDefault="00FA28E1" w:rsidP="00BE79D1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6884123" w14:textId="77777777" w:rsidR="00FA28E1" w:rsidRPr="00F62400" w:rsidRDefault="00FA28E1" w:rsidP="00BE79D1">
            <w:pPr>
              <w:shd w:val="clear" w:color="auto" w:fill="FFFFFF"/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43795F0" w14:textId="77777777" w:rsidR="00FA28E1" w:rsidRPr="00F62400" w:rsidRDefault="00FA28E1" w:rsidP="00BE79D1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637FD0D5" w14:textId="77777777" w:rsidR="00FA28E1" w:rsidRPr="00F62400" w:rsidRDefault="00FA28E1" w:rsidP="00BE79D1">
            <w:pPr>
              <w:shd w:val="clear" w:color="auto" w:fill="FFFFFF"/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97B6182" w14:textId="77777777" w:rsidR="00FA28E1" w:rsidRPr="00F62400" w:rsidRDefault="00FA28E1" w:rsidP="00BE79D1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D5881CE" w14:textId="77777777" w:rsidR="00FA28E1" w:rsidRPr="00F62400" w:rsidRDefault="00FA28E1" w:rsidP="00BE79D1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5778A3E9" w14:textId="77777777" w:rsidR="00FA28E1" w:rsidRPr="00F62400" w:rsidRDefault="00FA28E1" w:rsidP="00BE79D1">
            <w:pPr>
              <w:shd w:val="clear" w:color="auto" w:fill="FFFFFF"/>
              <w:tabs>
                <w:tab w:val="decimal" w:pos="63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4A3506F3" w14:textId="77777777" w:rsidR="00FA28E1" w:rsidRPr="00F62400" w:rsidRDefault="00FA28E1" w:rsidP="00BE79D1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18" w:lineRule="atLeast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6F5861EE" w14:textId="77777777" w:rsidR="00FA28E1" w:rsidRPr="00F62400" w:rsidRDefault="00FA28E1" w:rsidP="00BE79D1">
            <w:pPr>
              <w:shd w:val="clear" w:color="auto" w:fill="FFFFFF"/>
              <w:tabs>
                <w:tab w:val="decimal" w:pos="612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14A09" w:rsidRPr="00853222" w14:paraId="319267C5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3D7EF432" w14:textId="77777777" w:rsidR="00514A09" w:rsidRPr="00F62400" w:rsidRDefault="00514A09" w:rsidP="00514A09">
            <w:pPr>
              <w:spacing w:line="18" w:lineRule="atLeast"/>
              <w:ind w:left="144" w:right="610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4A6AFA21" w14:textId="77777777" w:rsidR="00514A09" w:rsidRPr="00F62400" w:rsidRDefault="00514A09" w:rsidP="00514A09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050AA746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4BFCF65" w14:textId="515FACFB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133 </w:t>
            </w:r>
          </w:p>
        </w:tc>
        <w:tc>
          <w:tcPr>
            <w:tcW w:w="270" w:type="dxa"/>
          </w:tcPr>
          <w:p w14:paraId="4D841A8D" w14:textId="77777777" w:rsidR="00514A09" w:rsidRPr="00F62400" w:rsidRDefault="00514A09" w:rsidP="00514A09">
            <w:pPr>
              <w:spacing w:line="18" w:lineRule="atLeast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260" w:type="dxa"/>
          </w:tcPr>
          <w:p w14:paraId="5FFB6A4A" w14:textId="55ED2A6B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 </w:t>
            </w:r>
          </w:p>
        </w:tc>
        <w:tc>
          <w:tcPr>
            <w:tcW w:w="270" w:type="dxa"/>
          </w:tcPr>
          <w:p w14:paraId="4B297545" w14:textId="77777777" w:rsidR="00514A09" w:rsidRPr="00F62400" w:rsidRDefault="00514A09" w:rsidP="00514A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890"/>
              </w:tabs>
              <w:spacing w:line="18" w:lineRule="atLeast"/>
              <w:ind w:right="66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1084B07C" w14:textId="23812AC2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136 </w:t>
            </w:r>
          </w:p>
        </w:tc>
        <w:tc>
          <w:tcPr>
            <w:tcW w:w="360" w:type="dxa"/>
          </w:tcPr>
          <w:p w14:paraId="4D734569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5A3AA81B" w14:textId="57AEF4EB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279 </w:t>
            </w:r>
          </w:p>
        </w:tc>
        <w:tc>
          <w:tcPr>
            <w:tcW w:w="270" w:type="dxa"/>
            <w:shd w:val="clear" w:color="auto" w:fill="auto"/>
          </w:tcPr>
          <w:p w14:paraId="17500148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shd w:val="clear" w:color="auto" w:fill="auto"/>
          </w:tcPr>
          <w:p w14:paraId="734DE917" w14:textId="2E0B3959" w:rsidR="00514A09" w:rsidRPr="00F62400" w:rsidRDefault="00514A09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5 </w:t>
            </w:r>
          </w:p>
        </w:tc>
        <w:tc>
          <w:tcPr>
            <w:tcW w:w="252" w:type="dxa"/>
            <w:shd w:val="clear" w:color="auto" w:fill="auto"/>
          </w:tcPr>
          <w:p w14:paraId="0EF41191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4452A50B" w14:textId="4D22E016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284 </w:t>
            </w:r>
          </w:p>
        </w:tc>
      </w:tr>
      <w:tr w:rsidR="00514A09" w:rsidRPr="00853222" w14:paraId="4A8C4C67" w14:textId="77777777" w:rsidTr="00DB6D36">
        <w:trPr>
          <w:trHeight w:val="90"/>
        </w:trPr>
        <w:tc>
          <w:tcPr>
            <w:tcW w:w="4140" w:type="dxa"/>
            <w:shd w:val="clear" w:color="auto" w:fill="auto"/>
          </w:tcPr>
          <w:p w14:paraId="58A3C310" w14:textId="77777777" w:rsidR="00514A09" w:rsidRPr="00F62400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70" w:type="dxa"/>
          </w:tcPr>
          <w:p w14:paraId="1D7F1621" w14:textId="77777777" w:rsidR="00514A09" w:rsidRPr="00F62400" w:rsidRDefault="00514A09" w:rsidP="00514A09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F80B73F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802BBC2" w14:textId="7828DFA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724 </w:t>
            </w:r>
          </w:p>
        </w:tc>
        <w:tc>
          <w:tcPr>
            <w:tcW w:w="270" w:type="dxa"/>
          </w:tcPr>
          <w:p w14:paraId="1BE9F372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92D1A87" w14:textId="03E9F2C3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 </w:t>
            </w:r>
          </w:p>
        </w:tc>
        <w:tc>
          <w:tcPr>
            <w:tcW w:w="270" w:type="dxa"/>
          </w:tcPr>
          <w:p w14:paraId="525F9D23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91C175D" w14:textId="0908665F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727 </w:t>
            </w:r>
          </w:p>
        </w:tc>
        <w:tc>
          <w:tcPr>
            <w:tcW w:w="360" w:type="dxa"/>
          </w:tcPr>
          <w:p w14:paraId="05B927DA" w14:textId="77777777" w:rsidR="00514A09" w:rsidRPr="00F62400" w:rsidRDefault="00514A09" w:rsidP="00514A09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2B3A7A3D" w14:textId="4829ECF1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860 </w:t>
            </w:r>
          </w:p>
        </w:tc>
        <w:tc>
          <w:tcPr>
            <w:tcW w:w="270" w:type="dxa"/>
            <w:shd w:val="clear" w:color="auto" w:fill="auto"/>
          </w:tcPr>
          <w:p w14:paraId="7D7037CB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shd w:val="clear" w:color="auto" w:fill="auto"/>
          </w:tcPr>
          <w:p w14:paraId="55196B71" w14:textId="738474AA" w:rsidR="00514A09" w:rsidRPr="00F62400" w:rsidRDefault="00514A09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(2)</w:t>
            </w:r>
          </w:p>
        </w:tc>
        <w:tc>
          <w:tcPr>
            <w:tcW w:w="252" w:type="dxa"/>
            <w:shd w:val="clear" w:color="auto" w:fill="auto"/>
          </w:tcPr>
          <w:p w14:paraId="4B3BC244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4E9879FA" w14:textId="37882F52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858 </w:t>
            </w:r>
          </w:p>
        </w:tc>
      </w:tr>
      <w:tr w:rsidR="00514A09" w:rsidRPr="00853222" w14:paraId="2A443039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35BEA6E" w14:textId="77777777" w:rsidR="00514A09" w:rsidRPr="00F62400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783D3DB9" w14:textId="77777777" w:rsidR="00514A09" w:rsidRPr="00F62400" w:rsidRDefault="00514A09" w:rsidP="00514A09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075D226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30BE408" w14:textId="6129B8EB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46 </w:t>
            </w:r>
          </w:p>
        </w:tc>
        <w:tc>
          <w:tcPr>
            <w:tcW w:w="270" w:type="dxa"/>
          </w:tcPr>
          <w:p w14:paraId="1A37D3C9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AC4876E" w14:textId="0167AEB8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 </w:t>
            </w:r>
          </w:p>
        </w:tc>
        <w:tc>
          <w:tcPr>
            <w:tcW w:w="270" w:type="dxa"/>
          </w:tcPr>
          <w:p w14:paraId="108C76C2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7B4A440" w14:textId="6D662BA8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47 </w:t>
            </w:r>
          </w:p>
        </w:tc>
        <w:tc>
          <w:tcPr>
            <w:tcW w:w="360" w:type="dxa"/>
          </w:tcPr>
          <w:p w14:paraId="680E18CB" w14:textId="77777777" w:rsidR="00514A09" w:rsidRPr="00F62400" w:rsidRDefault="00514A09" w:rsidP="00514A09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7FDA1329" w14:textId="2E8EFAB3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60 </w:t>
            </w:r>
          </w:p>
        </w:tc>
        <w:tc>
          <w:tcPr>
            <w:tcW w:w="270" w:type="dxa"/>
            <w:shd w:val="clear" w:color="auto" w:fill="auto"/>
          </w:tcPr>
          <w:p w14:paraId="6C1E0FEA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shd w:val="clear" w:color="auto" w:fill="auto"/>
          </w:tcPr>
          <w:p w14:paraId="5855864F" w14:textId="7EC2FE84" w:rsidR="00514A09" w:rsidRPr="00F62400" w:rsidRDefault="00514A09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 </w:t>
            </w:r>
          </w:p>
        </w:tc>
        <w:tc>
          <w:tcPr>
            <w:tcW w:w="252" w:type="dxa"/>
            <w:shd w:val="clear" w:color="auto" w:fill="auto"/>
          </w:tcPr>
          <w:p w14:paraId="640E59BE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1595AE16" w14:textId="5139D27D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62 </w:t>
            </w:r>
          </w:p>
        </w:tc>
      </w:tr>
      <w:tr w:rsidR="00514A09" w:rsidRPr="00853222" w14:paraId="13320448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4FAD752" w14:textId="77777777" w:rsidR="00514A09" w:rsidRPr="00F62400" w:rsidRDefault="00514A09" w:rsidP="00514A09">
            <w:pPr>
              <w:spacing w:line="18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76232BBE" w14:textId="77777777" w:rsidR="00514A09" w:rsidRPr="00F62400" w:rsidRDefault="00514A09" w:rsidP="00514A09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E5218C0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E8C59FC" w14:textId="05F43A0F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57 </w:t>
            </w:r>
          </w:p>
        </w:tc>
        <w:tc>
          <w:tcPr>
            <w:tcW w:w="270" w:type="dxa"/>
          </w:tcPr>
          <w:p w14:paraId="19650964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4260A15" w14:textId="68A22F54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(4)</w:t>
            </w:r>
          </w:p>
        </w:tc>
        <w:tc>
          <w:tcPr>
            <w:tcW w:w="270" w:type="dxa"/>
          </w:tcPr>
          <w:p w14:paraId="525DAFC7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F2D5190" w14:textId="32800383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53 </w:t>
            </w:r>
          </w:p>
        </w:tc>
        <w:tc>
          <w:tcPr>
            <w:tcW w:w="360" w:type="dxa"/>
          </w:tcPr>
          <w:p w14:paraId="389EED36" w14:textId="77777777" w:rsidR="00514A09" w:rsidRPr="00F62400" w:rsidRDefault="00514A09" w:rsidP="00514A09">
            <w:pPr>
              <w:tabs>
                <w:tab w:val="decimal" w:pos="790"/>
              </w:tabs>
              <w:spacing w:line="18" w:lineRule="atLeast"/>
              <w:ind w:firstLine="39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</w:tcPr>
          <w:p w14:paraId="43FEF9AC" w14:textId="4B39FF1E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82 </w:t>
            </w:r>
          </w:p>
        </w:tc>
        <w:tc>
          <w:tcPr>
            <w:tcW w:w="270" w:type="dxa"/>
            <w:shd w:val="clear" w:color="auto" w:fill="auto"/>
          </w:tcPr>
          <w:p w14:paraId="27BD1926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shd w:val="clear" w:color="auto" w:fill="auto"/>
          </w:tcPr>
          <w:p w14:paraId="1C7A7C3B" w14:textId="285A9BED" w:rsidR="00514A09" w:rsidRPr="00F62400" w:rsidRDefault="00514A09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  <w:shd w:val="clear" w:color="auto" w:fill="auto"/>
          </w:tcPr>
          <w:p w14:paraId="21FCAA78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shd w:val="clear" w:color="auto" w:fill="auto"/>
          </w:tcPr>
          <w:p w14:paraId="7524788F" w14:textId="5F8582FE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82 </w:t>
            </w:r>
          </w:p>
        </w:tc>
      </w:tr>
      <w:tr w:rsidR="00514A09" w:rsidRPr="00853222" w14:paraId="493AB238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0DAFB3A" w14:textId="77777777" w:rsidR="00514A09" w:rsidRPr="00F62400" w:rsidRDefault="00514A09" w:rsidP="00514A09">
            <w:pPr>
              <w:spacing w:line="18" w:lineRule="atLeas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รวมสินทรัพย์หมุนเวียน</w:t>
            </w:r>
          </w:p>
        </w:tc>
        <w:tc>
          <w:tcPr>
            <w:tcW w:w="270" w:type="dxa"/>
          </w:tcPr>
          <w:p w14:paraId="6BE494F8" w14:textId="77777777" w:rsidR="00514A09" w:rsidRPr="00F62400" w:rsidRDefault="00514A09" w:rsidP="00514A09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B33D113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DE8A955" w14:textId="2B7B5370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960 </w:t>
            </w:r>
          </w:p>
        </w:tc>
        <w:tc>
          <w:tcPr>
            <w:tcW w:w="270" w:type="dxa"/>
          </w:tcPr>
          <w:p w14:paraId="71B4FD24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760310F" w14:textId="788A8C05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3 </w:t>
            </w:r>
          </w:p>
        </w:tc>
        <w:tc>
          <w:tcPr>
            <w:tcW w:w="270" w:type="dxa"/>
          </w:tcPr>
          <w:p w14:paraId="5046E457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AB2B9EB" w14:textId="5D316C3B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963 </w:t>
            </w:r>
          </w:p>
        </w:tc>
        <w:tc>
          <w:tcPr>
            <w:tcW w:w="360" w:type="dxa"/>
          </w:tcPr>
          <w:p w14:paraId="45933DD1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765C6" w14:textId="1A331D0C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1,281 </w:t>
            </w:r>
          </w:p>
        </w:tc>
        <w:tc>
          <w:tcPr>
            <w:tcW w:w="270" w:type="dxa"/>
            <w:shd w:val="clear" w:color="auto" w:fill="auto"/>
          </w:tcPr>
          <w:p w14:paraId="62C83784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6B3F2" w14:textId="07F569FF" w:rsidR="00514A09" w:rsidRPr="00F62400" w:rsidRDefault="00514A09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 </w:t>
            </w:r>
          </w:p>
        </w:tc>
        <w:tc>
          <w:tcPr>
            <w:tcW w:w="252" w:type="dxa"/>
            <w:shd w:val="clear" w:color="auto" w:fill="auto"/>
          </w:tcPr>
          <w:p w14:paraId="3A322175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A577A" w14:textId="4F640A02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1,286 </w:t>
            </w:r>
          </w:p>
        </w:tc>
      </w:tr>
      <w:tr w:rsidR="00FA28E1" w:rsidRPr="00853222" w14:paraId="3DE59E13" w14:textId="77777777" w:rsidTr="00DB6D36">
        <w:trPr>
          <w:trHeight w:val="299"/>
        </w:trPr>
        <w:tc>
          <w:tcPr>
            <w:tcW w:w="4140" w:type="dxa"/>
            <w:shd w:val="clear" w:color="auto" w:fill="auto"/>
          </w:tcPr>
          <w:p w14:paraId="6BD3F272" w14:textId="77777777" w:rsidR="00FA28E1" w:rsidRPr="00F62400" w:rsidRDefault="00FA28E1" w:rsidP="00BE79D1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3D08F307" w14:textId="77777777" w:rsidR="00FA28E1" w:rsidRPr="00F62400" w:rsidRDefault="00FA28E1" w:rsidP="00BE79D1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B6037E0" w14:textId="77777777" w:rsidR="00FA28E1" w:rsidRPr="00F62400" w:rsidRDefault="00FA28E1" w:rsidP="00BE79D1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554C482B" w14:textId="77777777" w:rsidR="00FA28E1" w:rsidRPr="00F62400" w:rsidRDefault="00FA28E1" w:rsidP="00BE79D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A797182" w14:textId="77777777" w:rsidR="00FA28E1" w:rsidRPr="00F62400" w:rsidRDefault="00FA28E1" w:rsidP="00BE79D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50048AE7" w14:textId="77777777" w:rsidR="00FA28E1" w:rsidRPr="00F62400" w:rsidRDefault="00FA28E1" w:rsidP="00BE79D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951915D" w14:textId="77777777" w:rsidR="00FA28E1" w:rsidRPr="00F62400" w:rsidRDefault="00FA28E1" w:rsidP="00BE79D1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94287A2" w14:textId="77777777" w:rsidR="00FA28E1" w:rsidRPr="00F62400" w:rsidRDefault="00FA28E1" w:rsidP="00BE79D1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785A2C70" w14:textId="77777777" w:rsidR="00FA28E1" w:rsidRPr="00F62400" w:rsidRDefault="00FA28E1" w:rsidP="00BE79D1">
            <w:pPr>
              <w:shd w:val="clear" w:color="auto" w:fill="FFFFFF"/>
              <w:tabs>
                <w:tab w:val="clear" w:pos="680"/>
                <w:tab w:val="decimal" w:pos="684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667B5AE" w14:textId="77777777" w:rsidR="00FA28E1" w:rsidRPr="00F62400" w:rsidRDefault="00FA28E1" w:rsidP="00BE79D1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3B1AAC1" w14:textId="77777777" w:rsidR="00FA28E1" w:rsidRPr="00F62400" w:rsidRDefault="00FA28E1" w:rsidP="00BE79D1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11F08017" w14:textId="77777777" w:rsidR="00FA28E1" w:rsidRPr="00F62400" w:rsidRDefault="00FA28E1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526E9AE4" w14:textId="77777777" w:rsidR="00FA28E1" w:rsidRPr="00F62400" w:rsidRDefault="00FA28E1" w:rsidP="00BE79D1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783900EE" w14:textId="77777777" w:rsidR="00FA28E1" w:rsidRPr="00F62400" w:rsidRDefault="00FA28E1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14A09" w:rsidRPr="00853222" w14:paraId="111BDD07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2CEE233C" w14:textId="77777777" w:rsidR="00514A09" w:rsidRPr="00F62400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เงินจ่ายล่วงหน้าค่าก่อสร้าง</w:t>
            </w:r>
          </w:p>
        </w:tc>
        <w:tc>
          <w:tcPr>
            <w:tcW w:w="270" w:type="dxa"/>
          </w:tcPr>
          <w:p w14:paraId="46CA7097" w14:textId="77777777" w:rsidR="00514A09" w:rsidRPr="00F62400" w:rsidRDefault="00514A09" w:rsidP="00514A09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F4E28BF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47E03B3" w14:textId="4EA2B881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106 </w:t>
            </w:r>
          </w:p>
        </w:tc>
        <w:tc>
          <w:tcPr>
            <w:tcW w:w="270" w:type="dxa"/>
          </w:tcPr>
          <w:p w14:paraId="0160BB7B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704FBCD" w14:textId="65BCA840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153CE86E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CAD73D7" w14:textId="4847B77A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106 </w:t>
            </w:r>
          </w:p>
        </w:tc>
        <w:tc>
          <w:tcPr>
            <w:tcW w:w="360" w:type="dxa"/>
          </w:tcPr>
          <w:p w14:paraId="0541DB92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A91290F" w14:textId="3DD352F5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116 </w:t>
            </w:r>
          </w:p>
        </w:tc>
        <w:tc>
          <w:tcPr>
            <w:tcW w:w="270" w:type="dxa"/>
          </w:tcPr>
          <w:p w14:paraId="3DE1070E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7CD87F6C" w14:textId="11240340" w:rsidR="00514A09" w:rsidRPr="00F62400" w:rsidRDefault="00514A09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189D3C30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631AAAEB" w14:textId="0C8F4DA8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116 </w:t>
            </w:r>
          </w:p>
        </w:tc>
      </w:tr>
      <w:tr w:rsidR="00514A09" w:rsidRPr="00853222" w14:paraId="0F662CD5" w14:textId="77777777" w:rsidTr="00DB6D36">
        <w:trPr>
          <w:trHeight w:val="108"/>
        </w:trPr>
        <w:tc>
          <w:tcPr>
            <w:tcW w:w="4140" w:type="dxa"/>
            <w:shd w:val="clear" w:color="auto" w:fill="auto"/>
          </w:tcPr>
          <w:p w14:paraId="74FB1F58" w14:textId="77777777" w:rsidR="00514A09" w:rsidRPr="00F62400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60EE6FF3" w14:textId="77777777" w:rsidR="00514A09" w:rsidRPr="00F62400" w:rsidRDefault="00514A09" w:rsidP="00514A09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6499638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014AD1F" w14:textId="47D17A45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67,767 </w:t>
            </w:r>
          </w:p>
        </w:tc>
        <w:tc>
          <w:tcPr>
            <w:tcW w:w="270" w:type="dxa"/>
          </w:tcPr>
          <w:p w14:paraId="744262BD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1D2DCC1" w14:textId="76C7D31C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3,941 </w:t>
            </w:r>
          </w:p>
        </w:tc>
        <w:tc>
          <w:tcPr>
            <w:tcW w:w="270" w:type="dxa"/>
          </w:tcPr>
          <w:p w14:paraId="016BA7C4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A0FC0E7" w14:textId="34A2E759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71,708 </w:t>
            </w:r>
          </w:p>
        </w:tc>
        <w:tc>
          <w:tcPr>
            <w:tcW w:w="360" w:type="dxa"/>
          </w:tcPr>
          <w:p w14:paraId="69682852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5BDFC54A" w14:textId="09154736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73,784 </w:t>
            </w:r>
          </w:p>
        </w:tc>
        <w:tc>
          <w:tcPr>
            <w:tcW w:w="270" w:type="dxa"/>
          </w:tcPr>
          <w:p w14:paraId="32A094D4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557A66E6" w14:textId="3BE1714F" w:rsidR="00514A09" w:rsidRPr="00F62400" w:rsidRDefault="00514A09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4,12</w:t>
            </w:r>
            <w:r w:rsidR="00791B0F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53CA763F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9272FEC" w14:textId="5E860160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77,90</w:t>
            </w:r>
            <w:r w:rsidR="00791B0F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514A09" w:rsidRPr="00853222" w14:paraId="15C43EC7" w14:textId="77777777" w:rsidTr="00DB6D36">
        <w:trPr>
          <w:trHeight w:val="81"/>
        </w:trPr>
        <w:tc>
          <w:tcPr>
            <w:tcW w:w="4140" w:type="dxa"/>
            <w:shd w:val="clear" w:color="auto" w:fill="auto"/>
          </w:tcPr>
          <w:p w14:paraId="5DD28E6A" w14:textId="77777777" w:rsidR="00514A09" w:rsidRPr="00F62400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71AE6AB2" w14:textId="77777777" w:rsidR="00514A09" w:rsidRPr="00F62400" w:rsidRDefault="00514A09" w:rsidP="00514A09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B4027F9" w14:textId="77777777" w:rsidR="00514A09" w:rsidRPr="00F62400" w:rsidRDefault="00514A09" w:rsidP="00514A09">
            <w:pPr>
              <w:spacing w:line="18" w:lineRule="atLeast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74A584A" w14:textId="491AADCB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72,782 </w:t>
            </w:r>
          </w:p>
        </w:tc>
        <w:tc>
          <w:tcPr>
            <w:tcW w:w="270" w:type="dxa"/>
          </w:tcPr>
          <w:p w14:paraId="7A2A111B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ADF2D53" w14:textId="1090747F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1,472 </w:t>
            </w:r>
          </w:p>
        </w:tc>
        <w:tc>
          <w:tcPr>
            <w:tcW w:w="270" w:type="dxa"/>
          </w:tcPr>
          <w:p w14:paraId="1EDA8E04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186E028" w14:textId="5E0960E1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74,254 </w:t>
            </w:r>
          </w:p>
        </w:tc>
        <w:tc>
          <w:tcPr>
            <w:tcW w:w="360" w:type="dxa"/>
          </w:tcPr>
          <w:p w14:paraId="6E523AEA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63AB21C9" w14:textId="7AEA5541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78,799 </w:t>
            </w:r>
          </w:p>
        </w:tc>
        <w:tc>
          <w:tcPr>
            <w:tcW w:w="270" w:type="dxa"/>
          </w:tcPr>
          <w:p w14:paraId="373C02BF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1442345A" w14:textId="3F6B92FC" w:rsidR="00514A09" w:rsidRPr="00F62400" w:rsidRDefault="00514A09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1,544 </w:t>
            </w:r>
          </w:p>
        </w:tc>
        <w:tc>
          <w:tcPr>
            <w:tcW w:w="252" w:type="dxa"/>
          </w:tcPr>
          <w:p w14:paraId="4ADF27CD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6E06CBC5" w14:textId="237F78FA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80,343 </w:t>
            </w:r>
          </w:p>
        </w:tc>
      </w:tr>
      <w:tr w:rsidR="00514A09" w:rsidRPr="00853222" w14:paraId="0A91E973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24A915A9" w14:textId="77777777" w:rsidR="00514A09" w:rsidRPr="00F62400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สินทรัพย์ไม่มีตัวตนอื่น</w:t>
            </w:r>
          </w:p>
        </w:tc>
        <w:tc>
          <w:tcPr>
            <w:tcW w:w="270" w:type="dxa"/>
          </w:tcPr>
          <w:p w14:paraId="05B0C52C" w14:textId="77777777" w:rsidR="00514A09" w:rsidRPr="00F62400" w:rsidRDefault="00514A09" w:rsidP="00514A09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988D51D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164B937" w14:textId="4773B98E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200 </w:t>
            </w:r>
          </w:p>
        </w:tc>
        <w:tc>
          <w:tcPr>
            <w:tcW w:w="270" w:type="dxa"/>
          </w:tcPr>
          <w:p w14:paraId="50223A3D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C210609" w14:textId="199AD119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29F152E0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A05196B" w14:textId="3835F35D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200 </w:t>
            </w:r>
          </w:p>
        </w:tc>
        <w:tc>
          <w:tcPr>
            <w:tcW w:w="360" w:type="dxa"/>
          </w:tcPr>
          <w:p w14:paraId="20ACE0A2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23327AA0" w14:textId="72AD7E98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247 </w:t>
            </w:r>
          </w:p>
        </w:tc>
        <w:tc>
          <w:tcPr>
            <w:tcW w:w="270" w:type="dxa"/>
          </w:tcPr>
          <w:p w14:paraId="62970272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5645C3B4" w14:textId="69A7B12F" w:rsidR="00514A09" w:rsidRPr="00F62400" w:rsidRDefault="00514A09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4D71A6A2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C127151" w14:textId="3B921664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247 </w:t>
            </w:r>
          </w:p>
        </w:tc>
      </w:tr>
      <w:tr w:rsidR="00514A09" w:rsidRPr="00853222" w14:paraId="198E6F3A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AB59D06" w14:textId="77777777" w:rsidR="00514A09" w:rsidRPr="00F62400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4455A427" w14:textId="77777777" w:rsidR="00514A09" w:rsidRPr="00F62400" w:rsidRDefault="00514A09" w:rsidP="00514A09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487561E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6FF9097" w14:textId="2D84C952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1,214 </w:t>
            </w:r>
          </w:p>
        </w:tc>
        <w:tc>
          <w:tcPr>
            <w:tcW w:w="270" w:type="dxa"/>
          </w:tcPr>
          <w:p w14:paraId="455AECF0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C40853C" w14:textId="69FA4759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16 </w:t>
            </w:r>
          </w:p>
        </w:tc>
        <w:tc>
          <w:tcPr>
            <w:tcW w:w="270" w:type="dxa"/>
          </w:tcPr>
          <w:p w14:paraId="624424AA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B3F6DBD" w14:textId="5112DA10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1,230 </w:t>
            </w:r>
          </w:p>
        </w:tc>
        <w:tc>
          <w:tcPr>
            <w:tcW w:w="360" w:type="dxa"/>
          </w:tcPr>
          <w:p w14:paraId="7B61DFA5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  <w:lang w:val="en-GB" w:bidi="ar-SA"/>
              </w:rPr>
            </w:pPr>
          </w:p>
        </w:tc>
        <w:tc>
          <w:tcPr>
            <w:tcW w:w="1350" w:type="dxa"/>
          </w:tcPr>
          <w:p w14:paraId="74CDC409" w14:textId="1C72CF00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1,419 </w:t>
            </w:r>
          </w:p>
        </w:tc>
        <w:tc>
          <w:tcPr>
            <w:tcW w:w="270" w:type="dxa"/>
          </w:tcPr>
          <w:p w14:paraId="14E67A4B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68EE4DCF" w14:textId="5B17AA0F" w:rsidR="00514A09" w:rsidRPr="00F62400" w:rsidRDefault="00514A09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12 </w:t>
            </w:r>
          </w:p>
        </w:tc>
        <w:tc>
          <w:tcPr>
            <w:tcW w:w="252" w:type="dxa"/>
          </w:tcPr>
          <w:p w14:paraId="192BF1BE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45E5BCF2" w14:textId="0576C87C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1,431 </w:t>
            </w:r>
          </w:p>
        </w:tc>
      </w:tr>
      <w:tr w:rsidR="00514A09" w:rsidRPr="00853222" w14:paraId="410CD474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F2874D6" w14:textId="3D164EC6" w:rsidR="00514A09" w:rsidRPr="00F62400" w:rsidRDefault="00514A09" w:rsidP="00514A09">
            <w:pPr>
              <w:spacing w:line="18" w:lineRule="atLeast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สิน</w:t>
            </w:r>
            <w:r w:rsidRPr="00F62400">
              <w:rPr>
                <w:rFonts w:asciiTheme="majorBidi" w:hAnsiTheme="majorBidi" w:cstheme="majorBidi" w:hint="cs"/>
                <w:sz w:val="23"/>
                <w:szCs w:val="23"/>
                <w:cs/>
              </w:rPr>
              <w:t>ทรัพย์</w:t>
            </w: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อนุพันธ์</w:t>
            </w:r>
          </w:p>
        </w:tc>
        <w:tc>
          <w:tcPr>
            <w:tcW w:w="270" w:type="dxa"/>
          </w:tcPr>
          <w:p w14:paraId="1E16E879" w14:textId="77777777" w:rsidR="00514A09" w:rsidRPr="00F62400" w:rsidRDefault="00514A09" w:rsidP="00514A09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FE11C4E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A07DEF0" w14:textId="1E92C5C4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</w:p>
        </w:tc>
        <w:tc>
          <w:tcPr>
            <w:tcW w:w="270" w:type="dxa"/>
          </w:tcPr>
          <w:p w14:paraId="0B0067BF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998B399" w14:textId="7FB9B416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</w:p>
        </w:tc>
        <w:tc>
          <w:tcPr>
            <w:tcW w:w="270" w:type="dxa"/>
          </w:tcPr>
          <w:p w14:paraId="622ECAAC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8221D60" w14:textId="123E9F90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-   </w:t>
            </w:r>
          </w:p>
        </w:tc>
        <w:tc>
          <w:tcPr>
            <w:tcW w:w="360" w:type="dxa"/>
          </w:tcPr>
          <w:p w14:paraId="0FCDAD24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077F992" w14:textId="4D725DDA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39 </w:t>
            </w:r>
          </w:p>
        </w:tc>
        <w:tc>
          <w:tcPr>
            <w:tcW w:w="270" w:type="dxa"/>
          </w:tcPr>
          <w:p w14:paraId="75AE386B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37B74DAB" w14:textId="5E0B7275" w:rsidR="00514A09" w:rsidRPr="00F62400" w:rsidRDefault="00514A09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0E2B6913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26AAA1C" w14:textId="4F96E07C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39 </w:t>
            </w:r>
          </w:p>
        </w:tc>
      </w:tr>
      <w:tr w:rsidR="00514A09" w:rsidRPr="00853222" w14:paraId="7AE174F1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84DB959" w14:textId="77777777" w:rsidR="00514A09" w:rsidRPr="00F62400" w:rsidRDefault="00514A09" w:rsidP="00514A09">
            <w:pPr>
              <w:spacing w:line="18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28CC446E" w14:textId="77777777" w:rsidR="00514A09" w:rsidRPr="00F62400" w:rsidRDefault="00514A09" w:rsidP="00514A09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F69F32C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A2B633" w14:textId="4A4E0378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481 </w:t>
            </w:r>
          </w:p>
        </w:tc>
        <w:tc>
          <w:tcPr>
            <w:tcW w:w="270" w:type="dxa"/>
          </w:tcPr>
          <w:p w14:paraId="2334ACDA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6D7F75F" w14:textId="35B6AC60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1639B8A1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F6CA60C" w14:textId="5C415772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481 </w:t>
            </w:r>
          </w:p>
        </w:tc>
        <w:tc>
          <w:tcPr>
            <w:tcW w:w="360" w:type="dxa"/>
          </w:tcPr>
          <w:p w14:paraId="462ADE9E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5AB3F71" w14:textId="22C914DC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769 </w:t>
            </w:r>
          </w:p>
        </w:tc>
        <w:tc>
          <w:tcPr>
            <w:tcW w:w="270" w:type="dxa"/>
          </w:tcPr>
          <w:p w14:paraId="45ADCF68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7FA9E46" w14:textId="757A0287" w:rsidR="00514A09" w:rsidRPr="00F62400" w:rsidRDefault="00514A09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965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2496C6F0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475AA10E" w14:textId="33D13C64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769 </w:t>
            </w:r>
          </w:p>
        </w:tc>
      </w:tr>
      <w:tr w:rsidR="00514A09" w:rsidRPr="00853222" w14:paraId="4DDCE589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3650401B" w14:textId="77777777" w:rsidR="00514A09" w:rsidRPr="00F62400" w:rsidRDefault="00514A09" w:rsidP="00514A09">
            <w:pPr>
              <w:spacing w:line="0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รวมสินทรัพย์ไม่หมุนเวียน</w:t>
            </w:r>
          </w:p>
        </w:tc>
        <w:tc>
          <w:tcPr>
            <w:tcW w:w="270" w:type="dxa"/>
          </w:tcPr>
          <w:p w14:paraId="3FB81DB5" w14:textId="77777777" w:rsidR="00514A09" w:rsidRPr="00F62400" w:rsidRDefault="00514A09" w:rsidP="00514A09">
            <w:pPr>
              <w:shd w:val="clear" w:color="auto" w:fill="FFFFFF"/>
              <w:spacing w:line="18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55870B0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CE7D1CC" w14:textId="7C54AD25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142,550 </w:t>
            </w:r>
          </w:p>
        </w:tc>
        <w:tc>
          <w:tcPr>
            <w:tcW w:w="270" w:type="dxa"/>
          </w:tcPr>
          <w:p w14:paraId="64687259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F7A843" w14:textId="6423BD6E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5,429 </w:t>
            </w:r>
          </w:p>
        </w:tc>
        <w:tc>
          <w:tcPr>
            <w:tcW w:w="270" w:type="dxa"/>
          </w:tcPr>
          <w:p w14:paraId="58FEC357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98D8DE" w14:textId="5A147613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147,979 </w:t>
            </w:r>
          </w:p>
        </w:tc>
        <w:tc>
          <w:tcPr>
            <w:tcW w:w="360" w:type="dxa"/>
          </w:tcPr>
          <w:p w14:paraId="42C48494" w14:textId="77777777" w:rsidR="00514A09" w:rsidRPr="00F62400" w:rsidRDefault="00514A09" w:rsidP="00514A09">
            <w:pPr>
              <w:spacing w:line="18" w:lineRule="atLeast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81F09FF" w14:textId="0994BA1F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155,173 </w:t>
            </w:r>
          </w:p>
        </w:tc>
        <w:tc>
          <w:tcPr>
            <w:tcW w:w="270" w:type="dxa"/>
          </w:tcPr>
          <w:p w14:paraId="29CF2227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0A5DF395" w14:textId="07E2488C" w:rsidR="00514A09" w:rsidRPr="00F62400" w:rsidRDefault="00514A09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5,67</w:t>
            </w:r>
            <w:r w:rsidR="00DA79F0">
              <w:rPr>
                <w:rFonts w:asciiTheme="majorBidi" w:hAnsiTheme="majorBidi" w:cstheme="majorBidi"/>
                <w:b/>
                <w:bCs/>
                <w:sz w:val="23"/>
                <w:szCs w:val="23"/>
                <w:lang w:bidi="th-TH"/>
              </w:rPr>
              <w:t>8</w:t>
            </w: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5156648F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A5C9C16" w14:textId="663338C5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160,85</w:t>
            </w:r>
            <w:r w:rsidR="00791B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514A09" w:rsidRPr="00853222" w14:paraId="0DD00E7D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2E5EA830" w14:textId="77777777" w:rsidR="00514A09" w:rsidRPr="00F62400" w:rsidRDefault="00514A09" w:rsidP="00514A09">
            <w:pPr>
              <w:spacing w:line="160" w:lineRule="atLeast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รวมสินทรัพย์</w:t>
            </w:r>
          </w:p>
        </w:tc>
        <w:tc>
          <w:tcPr>
            <w:tcW w:w="270" w:type="dxa"/>
          </w:tcPr>
          <w:p w14:paraId="0067171A" w14:textId="77777777" w:rsidR="00514A09" w:rsidRPr="00F62400" w:rsidRDefault="00514A09" w:rsidP="00514A09">
            <w:pPr>
              <w:shd w:val="clear" w:color="auto" w:fill="FFFFFF"/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DEDF5DF" w14:textId="77777777" w:rsidR="00514A09" w:rsidRPr="00F62400" w:rsidRDefault="00514A09" w:rsidP="00514A09">
            <w:pPr>
              <w:spacing w:line="16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FE330B" w14:textId="4B754B81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143,510 </w:t>
            </w:r>
          </w:p>
        </w:tc>
        <w:tc>
          <w:tcPr>
            <w:tcW w:w="270" w:type="dxa"/>
          </w:tcPr>
          <w:p w14:paraId="3EF91CB2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5CEB3B3" w14:textId="07D03354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5,432 </w:t>
            </w:r>
          </w:p>
        </w:tc>
        <w:tc>
          <w:tcPr>
            <w:tcW w:w="270" w:type="dxa"/>
          </w:tcPr>
          <w:p w14:paraId="15D0CE78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68D8F90" w14:textId="17690831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148,942 </w:t>
            </w:r>
          </w:p>
        </w:tc>
        <w:tc>
          <w:tcPr>
            <w:tcW w:w="360" w:type="dxa"/>
            <w:vAlign w:val="bottom"/>
          </w:tcPr>
          <w:p w14:paraId="7FC9431A" w14:textId="77777777" w:rsidR="00514A09" w:rsidRPr="00F62400" w:rsidRDefault="00514A09" w:rsidP="00514A09">
            <w:pPr>
              <w:shd w:val="clear" w:color="auto" w:fill="FFFFFF"/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7203AB3" w14:textId="1880907D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156,454 </w:t>
            </w:r>
          </w:p>
        </w:tc>
        <w:tc>
          <w:tcPr>
            <w:tcW w:w="270" w:type="dxa"/>
          </w:tcPr>
          <w:p w14:paraId="5A78C16A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65A0D7EC" w14:textId="6C9802F3" w:rsidR="00514A09" w:rsidRPr="00F62400" w:rsidRDefault="00514A09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5,68</w:t>
            </w:r>
            <w:r w:rsidR="00DA79F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66885F76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18C30CD5" w14:textId="1A971D8B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623"/>
                <w:tab w:val="decimal" w:pos="803"/>
              </w:tabs>
              <w:spacing w:line="18" w:lineRule="atLeast"/>
              <w:ind w:left="-79" w:right="159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162,13</w:t>
            </w:r>
            <w:r w:rsidR="00791B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853222" w:rsidRPr="00853222" w14:paraId="375C5102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5F11B64C" w14:textId="77777777" w:rsidR="00853222" w:rsidRPr="00F62400" w:rsidRDefault="00853222" w:rsidP="00514A09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458B65A3" w14:textId="77777777" w:rsidR="00853222" w:rsidRPr="00F62400" w:rsidRDefault="00853222" w:rsidP="00514A09">
            <w:pPr>
              <w:shd w:val="clear" w:color="auto" w:fill="FFFFFF"/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FC70ADD" w14:textId="77777777" w:rsidR="00853222" w:rsidRPr="00F62400" w:rsidRDefault="00853222" w:rsidP="00514A09">
            <w:pPr>
              <w:spacing w:line="16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F8824C" w14:textId="77777777" w:rsidR="00853222" w:rsidRPr="00F62400" w:rsidRDefault="00853222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5AB786D" w14:textId="77777777" w:rsidR="00853222" w:rsidRPr="00F62400" w:rsidRDefault="00853222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37A6C4" w14:textId="77777777" w:rsidR="00853222" w:rsidRPr="00F62400" w:rsidRDefault="00853222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8059DBE" w14:textId="77777777" w:rsidR="00853222" w:rsidRPr="00F62400" w:rsidRDefault="00853222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A817BA2" w14:textId="77777777" w:rsidR="00853222" w:rsidRPr="00F62400" w:rsidRDefault="00853222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1470C820" w14:textId="77777777" w:rsidR="00853222" w:rsidRPr="00F62400" w:rsidRDefault="00853222" w:rsidP="00514A09">
            <w:pPr>
              <w:shd w:val="clear" w:color="auto" w:fill="FFFFFF"/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5BA3809" w14:textId="77777777" w:rsidR="00853222" w:rsidRPr="00F62400" w:rsidRDefault="00853222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40484E4" w14:textId="77777777" w:rsidR="00853222" w:rsidRPr="00F62400" w:rsidRDefault="00853222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0C6AED95" w14:textId="77777777" w:rsidR="00853222" w:rsidRPr="00F62400" w:rsidRDefault="00853222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7D291CEE" w14:textId="77777777" w:rsidR="00853222" w:rsidRPr="00F62400" w:rsidRDefault="00853222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2D47D252" w14:textId="77777777" w:rsidR="00853222" w:rsidRPr="00F62400" w:rsidRDefault="00853222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F62400" w:rsidRPr="00853222" w14:paraId="1E9893B0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4A1EC024" w14:textId="77777777" w:rsidR="00F62400" w:rsidRPr="00F62400" w:rsidRDefault="00F62400" w:rsidP="00514A09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18BE0105" w14:textId="77777777" w:rsidR="00F62400" w:rsidRPr="00F62400" w:rsidRDefault="00F62400" w:rsidP="00514A09">
            <w:pPr>
              <w:shd w:val="clear" w:color="auto" w:fill="FFFFFF"/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C39CB6C" w14:textId="77777777" w:rsidR="00F62400" w:rsidRPr="00F62400" w:rsidRDefault="00F62400" w:rsidP="00514A09">
            <w:pPr>
              <w:spacing w:line="160" w:lineRule="atLeast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03DC753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D1493DE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597987E2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65ED9F2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14:paraId="1FDBE186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51678588" w14:textId="77777777" w:rsidR="00F62400" w:rsidRPr="00F62400" w:rsidRDefault="00F62400" w:rsidP="00514A09">
            <w:pPr>
              <w:shd w:val="clear" w:color="auto" w:fill="FFFFFF"/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14:paraId="0B7A808F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75A2B2BB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</w:tcPr>
          <w:p w14:paraId="7DAFA664" w14:textId="77777777" w:rsidR="00F62400" w:rsidRPr="00F62400" w:rsidRDefault="00F62400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568F5146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32DC983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F62400" w:rsidRPr="00853222" w14:paraId="353FB4A3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2620ACE3" w14:textId="77777777" w:rsidR="00F62400" w:rsidRPr="00F62400" w:rsidRDefault="00F62400" w:rsidP="00514A09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4E9537B0" w14:textId="77777777" w:rsidR="00F62400" w:rsidRPr="00F62400" w:rsidRDefault="00F62400" w:rsidP="00514A09">
            <w:pPr>
              <w:shd w:val="clear" w:color="auto" w:fill="FFFFFF"/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D862FC1" w14:textId="77777777" w:rsidR="00F62400" w:rsidRPr="00F62400" w:rsidRDefault="00F62400" w:rsidP="00514A09">
            <w:pPr>
              <w:spacing w:line="1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FE2F0A2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0363172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A13BDE7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2691870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24DB7281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1C49555" w14:textId="77777777" w:rsidR="00F62400" w:rsidRPr="00F62400" w:rsidRDefault="00F62400" w:rsidP="00514A09">
            <w:pPr>
              <w:shd w:val="clear" w:color="auto" w:fill="FFFFFF"/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3DA1A8E2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DD8B91E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</w:tcPr>
          <w:p w14:paraId="7E42BDFD" w14:textId="77777777" w:rsidR="00F62400" w:rsidRPr="00F62400" w:rsidRDefault="00F62400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617F8A1F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14:paraId="74E2A0CC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2400" w:rsidRPr="00853222" w14:paraId="727E6BFA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4BC85AD9" w14:textId="77777777" w:rsidR="00F62400" w:rsidRPr="00F62400" w:rsidRDefault="00F62400" w:rsidP="00514A09">
            <w:pPr>
              <w:spacing w:line="16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605209B3" w14:textId="77777777" w:rsidR="00F62400" w:rsidRPr="00F62400" w:rsidRDefault="00F62400" w:rsidP="00514A09">
            <w:pPr>
              <w:shd w:val="clear" w:color="auto" w:fill="FFFFFF"/>
              <w:spacing w:line="16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64B142F" w14:textId="77777777" w:rsidR="00F62400" w:rsidRPr="00F62400" w:rsidRDefault="00F62400" w:rsidP="00514A09">
            <w:pPr>
              <w:spacing w:line="160" w:lineRule="atLeas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522817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FD8CC1A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B1AE1CD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1556618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443A5A7F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DAE8153" w14:textId="77777777" w:rsidR="00F62400" w:rsidRPr="00F62400" w:rsidRDefault="00F62400" w:rsidP="00514A09">
            <w:pPr>
              <w:shd w:val="clear" w:color="auto" w:fill="FFFFFF"/>
              <w:tabs>
                <w:tab w:val="clear" w:pos="680"/>
                <w:tab w:val="decimal" w:pos="684"/>
              </w:tabs>
              <w:spacing w:line="160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AA3FB28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FE71B99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2" w:type="dxa"/>
          </w:tcPr>
          <w:p w14:paraId="601AB657" w14:textId="77777777" w:rsidR="00F62400" w:rsidRPr="00F62400" w:rsidRDefault="00F62400" w:rsidP="00853222">
            <w:pPr>
              <w:pStyle w:val="acctfourfigures"/>
              <w:shd w:val="clear" w:color="auto" w:fill="FFFFFF"/>
              <w:tabs>
                <w:tab w:val="clear" w:pos="765"/>
                <w:tab w:val="decimal" w:pos="605"/>
                <w:tab w:val="decimal" w:pos="785"/>
              </w:tabs>
              <w:spacing w:line="18" w:lineRule="atLeast"/>
              <w:ind w:left="-79" w:right="16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7BD207E3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78" w:type="dxa"/>
            <w:gridSpan w:val="3"/>
          </w:tcPr>
          <w:p w14:paraId="438578F7" w14:textId="77777777" w:rsidR="00F62400" w:rsidRPr="00F62400" w:rsidRDefault="00F62400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  <w:tab w:val="decimal" w:pos="920"/>
              </w:tabs>
              <w:spacing w:line="18" w:lineRule="atLeast"/>
              <w:ind w:left="-79" w:right="1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A1B4F" w:rsidRPr="00853222" w14:paraId="47058274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76C4F556" w14:textId="77777777" w:rsidR="00FA1B4F" w:rsidRPr="00F62400" w:rsidRDefault="00FA1B4F" w:rsidP="00FA1B4F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</w:rPr>
            </w:pPr>
            <w:r w:rsidRPr="00F62400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lastRenderedPageBreak/>
              <w:t>หนี้สินและส่วนของผู้ถือหุ้น</w:t>
            </w:r>
          </w:p>
        </w:tc>
        <w:tc>
          <w:tcPr>
            <w:tcW w:w="270" w:type="dxa"/>
          </w:tcPr>
          <w:p w14:paraId="7D04E903" w14:textId="77777777" w:rsidR="00FA1B4F" w:rsidRPr="00F62400" w:rsidRDefault="00FA1B4F" w:rsidP="00FA1B4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06C1333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0D294FCA" w14:textId="77777777" w:rsidR="00FA1B4F" w:rsidRPr="00F62400" w:rsidRDefault="00FA1B4F" w:rsidP="00FA1B4F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4E6BE12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316692B" w14:textId="77777777" w:rsidR="00FA1B4F" w:rsidRPr="00F62400" w:rsidRDefault="00FA1B4F" w:rsidP="00FA1B4F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DCD6C0A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CB6982B" w14:textId="77777777" w:rsidR="00FA1B4F" w:rsidRPr="00F62400" w:rsidRDefault="00FA1B4F" w:rsidP="00FA1B4F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43F88FF9" w14:textId="77777777" w:rsidR="00FA1B4F" w:rsidRPr="00F62400" w:rsidRDefault="00FA1B4F" w:rsidP="00FA1B4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1B821F1" w14:textId="77777777" w:rsidR="00FA1B4F" w:rsidRPr="00F62400" w:rsidRDefault="00FA1B4F" w:rsidP="00FA1B4F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FFAF642" w14:textId="77777777" w:rsidR="00FA1B4F" w:rsidRPr="00F62400" w:rsidRDefault="00FA1B4F" w:rsidP="00FA1B4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59C64EC4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27C89ABC" w14:textId="77777777" w:rsidR="00FA1B4F" w:rsidRPr="00F62400" w:rsidRDefault="00FA1B4F" w:rsidP="00FA1B4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55E4D67E" w14:textId="77777777" w:rsidR="00FA1B4F" w:rsidRPr="00F62400" w:rsidRDefault="00FA1B4F" w:rsidP="00FA1B4F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A1B4F" w:rsidRPr="00853222" w14:paraId="15896C29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396A7E73" w14:textId="77777777" w:rsidR="00FA1B4F" w:rsidRPr="00F62400" w:rsidRDefault="00FA1B4F" w:rsidP="00FA1B4F">
            <w:pPr>
              <w:spacing w:line="240" w:lineRule="auto"/>
              <w:ind w:left="144" w:right="-108" w:hanging="144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</w:rPr>
            </w:pPr>
            <w:r w:rsidRPr="00F6240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4581C13E" w14:textId="77777777" w:rsidR="00FA1B4F" w:rsidRPr="00F62400" w:rsidRDefault="00FA1B4F" w:rsidP="00FA1B4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DDF3B98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7FE086B" w14:textId="77777777" w:rsidR="00FA1B4F" w:rsidRPr="00F62400" w:rsidRDefault="00FA1B4F" w:rsidP="00FA1B4F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795AE51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44D0ACE" w14:textId="77777777" w:rsidR="00FA1B4F" w:rsidRPr="00F62400" w:rsidRDefault="00FA1B4F" w:rsidP="00FA1B4F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AA44F35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C7FA44F" w14:textId="77777777" w:rsidR="00FA1B4F" w:rsidRPr="00F62400" w:rsidRDefault="00FA1B4F" w:rsidP="00FA1B4F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07CF2E70" w14:textId="77777777" w:rsidR="00FA1B4F" w:rsidRPr="00F62400" w:rsidRDefault="00FA1B4F" w:rsidP="00FA1B4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23539F5" w14:textId="77777777" w:rsidR="00FA1B4F" w:rsidRPr="00F62400" w:rsidRDefault="00FA1B4F" w:rsidP="00FA1B4F">
            <w:pPr>
              <w:tabs>
                <w:tab w:val="decimal" w:pos="97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EFD397B" w14:textId="77777777" w:rsidR="00FA1B4F" w:rsidRPr="00F62400" w:rsidRDefault="00FA1B4F" w:rsidP="00FA1B4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1392F67B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08069B83" w14:textId="77777777" w:rsidR="00FA1B4F" w:rsidRPr="00F62400" w:rsidRDefault="00FA1B4F" w:rsidP="00FA1B4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0088A75E" w14:textId="77777777" w:rsidR="00FA1B4F" w:rsidRPr="00F62400" w:rsidRDefault="00FA1B4F" w:rsidP="00FA1B4F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14A09" w:rsidRPr="00853222" w14:paraId="6F84149B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54071E69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70" w:type="dxa"/>
          </w:tcPr>
          <w:p w14:paraId="30268C5B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51E357EC" w14:textId="77777777" w:rsidR="00514A09" w:rsidRPr="00F62400" w:rsidRDefault="00514A09" w:rsidP="00514A0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9B0E2E9" w14:textId="1069FF7E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1,648 </w:t>
            </w:r>
          </w:p>
        </w:tc>
        <w:tc>
          <w:tcPr>
            <w:tcW w:w="270" w:type="dxa"/>
          </w:tcPr>
          <w:p w14:paraId="31FDC6E2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FC39574" w14:textId="0BA83B3C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20 </w:t>
            </w:r>
          </w:p>
        </w:tc>
        <w:tc>
          <w:tcPr>
            <w:tcW w:w="270" w:type="dxa"/>
          </w:tcPr>
          <w:p w14:paraId="3D497CAD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740C44D" w14:textId="0B651DC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1,668 </w:t>
            </w:r>
          </w:p>
        </w:tc>
        <w:tc>
          <w:tcPr>
            <w:tcW w:w="360" w:type="dxa"/>
          </w:tcPr>
          <w:p w14:paraId="1AB79471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FC67E0F" w14:textId="7C59BE04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2,027 </w:t>
            </w:r>
          </w:p>
        </w:tc>
        <w:tc>
          <w:tcPr>
            <w:tcW w:w="270" w:type="dxa"/>
          </w:tcPr>
          <w:p w14:paraId="4CDEB21B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1663998A" w14:textId="17DF54EC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11 </w:t>
            </w:r>
          </w:p>
        </w:tc>
        <w:tc>
          <w:tcPr>
            <w:tcW w:w="252" w:type="dxa"/>
          </w:tcPr>
          <w:p w14:paraId="060613E9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2367DC7" w14:textId="69D2A5C3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2,038 </w:t>
            </w:r>
          </w:p>
        </w:tc>
      </w:tr>
      <w:tr w:rsidR="00514A09" w:rsidRPr="00853222" w14:paraId="5BE286C0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3E28644" w14:textId="48CFD47C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ส่วนขอ</w:t>
            </w:r>
            <w:r w:rsidRPr="00F62400">
              <w:rPr>
                <w:rFonts w:asciiTheme="majorBidi" w:hAnsiTheme="majorBidi" w:cstheme="majorBidi" w:hint="cs"/>
                <w:sz w:val="23"/>
                <w:szCs w:val="23"/>
                <w:cs/>
              </w:rPr>
              <w:t>งเงินกู้ระยะยาว</w:t>
            </w: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ถึงกำหนดชำระภายในหนึ่งปี</w:t>
            </w:r>
          </w:p>
        </w:tc>
        <w:tc>
          <w:tcPr>
            <w:tcW w:w="270" w:type="dxa"/>
          </w:tcPr>
          <w:p w14:paraId="7445995E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2D19B3F8" w14:textId="77777777" w:rsidR="00514A09" w:rsidRPr="00F62400" w:rsidRDefault="00514A09" w:rsidP="00514A0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4E19FEA5" w14:textId="17E7B401" w:rsidR="00514A09" w:rsidRPr="00F62400" w:rsidRDefault="00514A09" w:rsidP="00B00D5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564AD9B4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08EBF76" w14:textId="40EE8801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   -   </w:t>
            </w:r>
          </w:p>
        </w:tc>
        <w:tc>
          <w:tcPr>
            <w:tcW w:w="270" w:type="dxa"/>
          </w:tcPr>
          <w:p w14:paraId="4F53C904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C536C4D" w14:textId="50C8CA1C" w:rsidR="00514A09" w:rsidRPr="00F62400" w:rsidRDefault="00514A09" w:rsidP="00B00D51">
            <w:pPr>
              <w:pStyle w:val="acctfourfigures"/>
              <w:shd w:val="clear" w:color="auto" w:fill="FFFFFF"/>
              <w:tabs>
                <w:tab w:val="clear" w:pos="765"/>
                <w:tab w:val="decimal" w:pos="7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360" w:type="dxa"/>
          </w:tcPr>
          <w:p w14:paraId="076EBB9D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E203041" w14:textId="1BBA1E8D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667 </w:t>
            </w:r>
          </w:p>
        </w:tc>
        <w:tc>
          <w:tcPr>
            <w:tcW w:w="270" w:type="dxa"/>
          </w:tcPr>
          <w:p w14:paraId="73E80C9F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283915E4" w14:textId="0F50273D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3109957C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7B87EBA" w14:textId="7EF6B382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667 </w:t>
            </w:r>
          </w:p>
        </w:tc>
      </w:tr>
      <w:tr w:rsidR="00514A09" w:rsidRPr="00853222" w14:paraId="0F25259A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39176BEE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52945969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036E3B8" w14:textId="77777777" w:rsidR="00514A09" w:rsidRPr="00F62400" w:rsidRDefault="00514A09" w:rsidP="00514A0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4CAC3C3" w14:textId="2B594215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3,812 </w:t>
            </w:r>
          </w:p>
        </w:tc>
        <w:tc>
          <w:tcPr>
            <w:tcW w:w="270" w:type="dxa"/>
          </w:tcPr>
          <w:p w14:paraId="21C4F957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C9E4EDB" w14:textId="77C339DF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0043EFA5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94D3660" w14:textId="103923D5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3,812 </w:t>
            </w:r>
          </w:p>
        </w:tc>
        <w:tc>
          <w:tcPr>
            <w:tcW w:w="360" w:type="dxa"/>
            <w:vAlign w:val="bottom"/>
          </w:tcPr>
          <w:p w14:paraId="322BEBE0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A04C0EC" w14:textId="26B22B89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5,550 </w:t>
            </w:r>
          </w:p>
        </w:tc>
        <w:tc>
          <w:tcPr>
            <w:tcW w:w="270" w:type="dxa"/>
          </w:tcPr>
          <w:p w14:paraId="036A01B1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14CFA29E" w14:textId="683C75A6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7C9E4D87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601134D8" w14:textId="580A974A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5,550 </w:t>
            </w:r>
          </w:p>
        </w:tc>
      </w:tr>
      <w:tr w:rsidR="00514A09" w:rsidRPr="00853222" w14:paraId="51F12B8E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F204456" w14:textId="272C950E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270" w:type="dxa"/>
          </w:tcPr>
          <w:p w14:paraId="33EA6458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2185A49" w14:textId="77777777" w:rsidR="00514A09" w:rsidRPr="00F62400" w:rsidRDefault="00514A09" w:rsidP="00514A0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B4C85F3" w14:textId="24311139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33 </w:t>
            </w:r>
          </w:p>
        </w:tc>
        <w:tc>
          <w:tcPr>
            <w:tcW w:w="270" w:type="dxa"/>
            <w:vAlign w:val="bottom"/>
          </w:tcPr>
          <w:p w14:paraId="01BB968B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148B0F1E" w14:textId="6D37EE8D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  <w:vAlign w:val="bottom"/>
          </w:tcPr>
          <w:p w14:paraId="35CFA35B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9BAA00A" w14:textId="2537004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33 </w:t>
            </w:r>
          </w:p>
        </w:tc>
        <w:tc>
          <w:tcPr>
            <w:tcW w:w="360" w:type="dxa"/>
            <w:vAlign w:val="bottom"/>
          </w:tcPr>
          <w:p w14:paraId="079A9280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FF2FD82" w14:textId="1F459BD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35 </w:t>
            </w:r>
          </w:p>
        </w:tc>
        <w:tc>
          <w:tcPr>
            <w:tcW w:w="270" w:type="dxa"/>
            <w:vAlign w:val="bottom"/>
          </w:tcPr>
          <w:p w14:paraId="37F4493B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31AA3094" w14:textId="3FB64666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(10)</w:t>
            </w:r>
          </w:p>
        </w:tc>
        <w:tc>
          <w:tcPr>
            <w:tcW w:w="252" w:type="dxa"/>
            <w:vAlign w:val="bottom"/>
          </w:tcPr>
          <w:p w14:paraId="691676EE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1DDD6826" w14:textId="72F975F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25 </w:t>
            </w:r>
          </w:p>
        </w:tc>
      </w:tr>
      <w:tr w:rsidR="00514A09" w:rsidRPr="00853222" w14:paraId="13402498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2C20D7CE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ภาษีเงินได้นิติบุคคลค้างจ่าย</w:t>
            </w:r>
          </w:p>
        </w:tc>
        <w:tc>
          <w:tcPr>
            <w:tcW w:w="270" w:type="dxa"/>
          </w:tcPr>
          <w:p w14:paraId="0303BEED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1C02958" w14:textId="77777777" w:rsidR="00514A09" w:rsidRPr="00F62400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3FEE500" w14:textId="3F42C5DD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6 </w:t>
            </w:r>
          </w:p>
        </w:tc>
        <w:tc>
          <w:tcPr>
            <w:tcW w:w="270" w:type="dxa"/>
          </w:tcPr>
          <w:p w14:paraId="64A3D4D0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C282905" w14:textId="407236CA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2BBA8F84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F20879B" w14:textId="129CAB25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6 </w:t>
            </w:r>
          </w:p>
        </w:tc>
        <w:tc>
          <w:tcPr>
            <w:tcW w:w="360" w:type="dxa"/>
          </w:tcPr>
          <w:p w14:paraId="0DFF182F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E4F7282" w14:textId="228D7349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12 </w:t>
            </w:r>
          </w:p>
        </w:tc>
        <w:tc>
          <w:tcPr>
            <w:tcW w:w="270" w:type="dxa"/>
          </w:tcPr>
          <w:p w14:paraId="18E897E1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2E17647D" w14:textId="510B6925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5276C967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21964E3" w14:textId="115E5C69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12 </w:t>
            </w:r>
          </w:p>
        </w:tc>
      </w:tr>
      <w:tr w:rsidR="00514A09" w:rsidRPr="00853222" w14:paraId="53FA9A4F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EC8A3AD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270" w:type="dxa"/>
          </w:tcPr>
          <w:p w14:paraId="123BF021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077D205" w14:textId="77777777" w:rsidR="00514A09" w:rsidRPr="00F62400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FC0CDDA" w14:textId="0456BA40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126 </w:t>
            </w:r>
          </w:p>
        </w:tc>
        <w:tc>
          <w:tcPr>
            <w:tcW w:w="270" w:type="dxa"/>
          </w:tcPr>
          <w:p w14:paraId="12A5FB57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4A7F59A" w14:textId="77EF4E7F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3A85C2E1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891F27A" w14:textId="3EEB926C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126 </w:t>
            </w:r>
          </w:p>
        </w:tc>
        <w:tc>
          <w:tcPr>
            <w:tcW w:w="360" w:type="dxa"/>
          </w:tcPr>
          <w:p w14:paraId="521009C3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C5356B4" w14:textId="1CD8A13D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34322191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023E79EB" w14:textId="67899980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31D7CF5D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F3AF5F5" w14:textId="42717BAB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</w:tr>
      <w:tr w:rsidR="00514A09" w:rsidRPr="00853222" w14:paraId="3BCB38E3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4FFEAE87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787A451C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5BA3BBC" w14:textId="77777777" w:rsidR="00514A09" w:rsidRPr="00F62400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49258D0" w14:textId="05B41A6E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147 </w:t>
            </w:r>
          </w:p>
        </w:tc>
        <w:tc>
          <w:tcPr>
            <w:tcW w:w="270" w:type="dxa"/>
          </w:tcPr>
          <w:p w14:paraId="0D660246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D7201B0" w14:textId="1FED6724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 </w:t>
            </w:r>
          </w:p>
        </w:tc>
        <w:tc>
          <w:tcPr>
            <w:tcW w:w="270" w:type="dxa"/>
          </w:tcPr>
          <w:p w14:paraId="39B770A4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D6903CB" w14:textId="503FAA0D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148 </w:t>
            </w:r>
          </w:p>
        </w:tc>
        <w:tc>
          <w:tcPr>
            <w:tcW w:w="360" w:type="dxa"/>
          </w:tcPr>
          <w:p w14:paraId="50C34FC6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FD82E47" w14:textId="6785A5F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188 </w:t>
            </w:r>
          </w:p>
        </w:tc>
        <w:tc>
          <w:tcPr>
            <w:tcW w:w="270" w:type="dxa"/>
          </w:tcPr>
          <w:p w14:paraId="53744158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2DFBA802" w14:textId="553F5DFF" w:rsidR="00514A09" w:rsidRPr="00F62400" w:rsidRDefault="00B00D51" w:rsidP="002F705B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514A09"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2A6922CE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E68F6A7" w14:textId="70632B1E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="00B00D51">
              <w:rPr>
                <w:rFonts w:asciiTheme="majorBidi" w:hAnsiTheme="majorBidi" w:cstheme="majorBidi"/>
                <w:sz w:val="23"/>
                <w:szCs w:val="23"/>
              </w:rPr>
              <w:t>89</w:t>
            </w: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514A09" w:rsidRPr="00853222" w14:paraId="7E943142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7E523C98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รวมหนี้สินหมุนเวียน</w:t>
            </w:r>
          </w:p>
        </w:tc>
        <w:tc>
          <w:tcPr>
            <w:tcW w:w="270" w:type="dxa"/>
          </w:tcPr>
          <w:p w14:paraId="33EB9525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6FC58514" w14:textId="77777777" w:rsidR="00514A09" w:rsidRPr="00F62400" w:rsidRDefault="00514A09" w:rsidP="00514A09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78F4BE7" w14:textId="795786D8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5,772 </w:t>
            </w:r>
          </w:p>
        </w:tc>
        <w:tc>
          <w:tcPr>
            <w:tcW w:w="270" w:type="dxa"/>
          </w:tcPr>
          <w:p w14:paraId="1F5F854F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89D781" w14:textId="144D3375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21 </w:t>
            </w:r>
          </w:p>
        </w:tc>
        <w:tc>
          <w:tcPr>
            <w:tcW w:w="270" w:type="dxa"/>
          </w:tcPr>
          <w:p w14:paraId="791D455A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2FA9790" w14:textId="71392610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5,793 </w:t>
            </w:r>
          </w:p>
        </w:tc>
        <w:tc>
          <w:tcPr>
            <w:tcW w:w="360" w:type="dxa"/>
          </w:tcPr>
          <w:p w14:paraId="1295518C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66206F" w14:textId="7EB3D658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8,479 </w:t>
            </w:r>
          </w:p>
        </w:tc>
        <w:tc>
          <w:tcPr>
            <w:tcW w:w="270" w:type="dxa"/>
          </w:tcPr>
          <w:p w14:paraId="39F6FB1F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530CA1F6" w14:textId="2D211037" w:rsidR="00514A09" w:rsidRPr="00F62400" w:rsidRDefault="00B00D51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  <w:r w:rsidR="00514A09"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26AE4212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6296F01" w14:textId="11C509EC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8,48</w:t>
            </w:r>
            <w:r w:rsidR="00B00D5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FA1B4F" w:rsidRPr="00853222" w14:paraId="68C0A15E" w14:textId="77777777" w:rsidTr="00DB6D36">
        <w:trPr>
          <w:trHeight w:val="63"/>
        </w:trPr>
        <w:tc>
          <w:tcPr>
            <w:tcW w:w="4140" w:type="dxa"/>
            <w:shd w:val="clear" w:color="auto" w:fill="auto"/>
          </w:tcPr>
          <w:p w14:paraId="1172BCDF" w14:textId="77777777" w:rsidR="00FA1B4F" w:rsidRPr="00F62400" w:rsidRDefault="00FA1B4F" w:rsidP="00FA1B4F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eastAsia="Calibri" w:hAnsiTheme="majorBidi" w:cstheme="majorBidi"/>
                <w:b/>
                <w:bCs/>
                <w:i/>
                <w:iCs/>
                <w:color w:val="000000"/>
                <w:sz w:val="23"/>
                <w:szCs w:val="23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79C471AD" w14:textId="77777777" w:rsidR="00FA1B4F" w:rsidRPr="00F62400" w:rsidRDefault="00FA1B4F" w:rsidP="00FA1B4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04A02AC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25527AC" w14:textId="77777777" w:rsidR="00FA1B4F" w:rsidRPr="00F62400" w:rsidRDefault="00FA1B4F" w:rsidP="00FA1B4F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7DFCB41" w14:textId="77777777" w:rsidR="00FA1B4F" w:rsidRPr="00F62400" w:rsidRDefault="00FA1B4F" w:rsidP="00FA1B4F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F852F57" w14:textId="77777777" w:rsidR="00FA1B4F" w:rsidRPr="00F62400" w:rsidRDefault="00FA1B4F" w:rsidP="00FA1B4F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375F553" w14:textId="77777777" w:rsidR="00FA1B4F" w:rsidRPr="00F62400" w:rsidRDefault="00FA1B4F" w:rsidP="00FA1B4F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F512706" w14:textId="77777777" w:rsidR="00FA1B4F" w:rsidRPr="00F62400" w:rsidRDefault="00FA1B4F" w:rsidP="00FA1B4F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67530205" w14:textId="77777777" w:rsidR="00FA1B4F" w:rsidRPr="00F62400" w:rsidRDefault="00FA1B4F" w:rsidP="00FA1B4F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68168EF" w14:textId="77777777" w:rsidR="00FA1B4F" w:rsidRPr="00F62400" w:rsidRDefault="00FA1B4F" w:rsidP="00FA1B4F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DA380F9" w14:textId="77777777" w:rsidR="00FA1B4F" w:rsidRPr="00F62400" w:rsidRDefault="00FA1B4F" w:rsidP="00FA1B4F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6497BCE0" w14:textId="77777777" w:rsidR="00FA1B4F" w:rsidRPr="00F62400" w:rsidRDefault="00FA1B4F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2C35D736" w14:textId="77777777" w:rsidR="00FA1B4F" w:rsidRPr="00F62400" w:rsidRDefault="00FA1B4F" w:rsidP="00FA1B4F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288DF36F" w14:textId="77777777" w:rsidR="00FA1B4F" w:rsidRPr="00F62400" w:rsidRDefault="00FA1B4F" w:rsidP="00FA1B4F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14A09" w:rsidRPr="00853222" w14:paraId="7549943D" w14:textId="77777777" w:rsidTr="00DB6D36">
        <w:trPr>
          <w:trHeight w:val="189"/>
        </w:trPr>
        <w:tc>
          <w:tcPr>
            <w:tcW w:w="4140" w:type="dxa"/>
            <w:shd w:val="clear" w:color="auto" w:fill="auto"/>
          </w:tcPr>
          <w:p w14:paraId="40FB8E42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0D8D3E2A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7E968FF8" w14:textId="77777777" w:rsidR="00514A09" w:rsidRPr="00F62400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11E1E91" w14:textId="0DAED7E6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43,733 </w:t>
            </w:r>
          </w:p>
        </w:tc>
        <w:tc>
          <w:tcPr>
            <w:tcW w:w="270" w:type="dxa"/>
          </w:tcPr>
          <w:p w14:paraId="2B879C16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C7BB1C4" w14:textId="6D88CA54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B00D5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62400">
              <w:rPr>
                <w:rFonts w:asciiTheme="majorBidi" w:hAnsiTheme="majorBidi" w:cstheme="majorBidi"/>
                <w:sz w:val="23"/>
                <w:szCs w:val="23"/>
              </w:rPr>
              <w:t>731</w:t>
            </w:r>
          </w:p>
        </w:tc>
        <w:tc>
          <w:tcPr>
            <w:tcW w:w="270" w:type="dxa"/>
          </w:tcPr>
          <w:p w14:paraId="005F6168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62884E8" w14:textId="4FE69F6F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46,464 </w:t>
            </w:r>
          </w:p>
        </w:tc>
        <w:tc>
          <w:tcPr>
            <w:tcW w:w="360" w:type="dxa"/>
          </w:tcPr>
          <w:p w14:paraId="3B7FA5FA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B0F4D0D" w14:textId="67C06DFF" w:rsidR="00514A09" w:rsidRPr="00AE6A0F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AE6A0F">
              <w:rPr>
                <w:rFonts w:asciiTheme="majorBidi" w:hAnsiTheme="majorBidi" w:cstheme="majorBidi"/>
                <w:szCs w:val="22"/>
              </w:rPr>
              <w:t xml:space="preserve"> 53,048 </w:t>
            </w:r>
          </w:p>
        </w:tc>
        <w:tc>
          <w:tcPr>
            <w:tcW w:w="270" w:type="dxa"/>
          </w:tcPr>
          <w:p w14:paraId="050BAE6A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2C2EBEF3" w14:textId="6FB0A468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2,842 </w:t>
            </w:r>
          </w:p>
        </w:tc>
        <w:tc>
          <w:tcPr>
            <w:tcW w:w="252" w:type="dxa"/>
          </w:tcPr>
          <w:p w14:paraId="18602AB9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3C53C8C2" w14:textId="2597C6FD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55,890 </w:t>
            </w:r>
          </w:p>
        </w:tc>
      </w:tr>
      <w:tr w:rsidR="00514A09" w:rsidRPr="00853222" w14:paraId="6F6035FC" w14:textId="77777777" w:rsidTr="00DB6D36">
        <w:trPr>
          <w:trHeight w:val="234"/>
        </w:trPr>
        <w:tc>
          <w:tcPr>
            <w:tcW w:w="4140" w:type="dxa"/>
            <w:shd w:val="clear" w:color="auto" w:fill="auto"/>
          </w:tcPr>
          <w:p w14:paraId="22C8D93B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0E4263A9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3F5F8DA" w14:textId="77777777" w:rsidR="00514A09" w:rsidRPr="00F62400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2E588E5A" w14:textId="7602FBCA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2,513 </w:t>
            </w:r>
          </w:p>
        </w:tc>
        <w:tc>
          <w:tcPr>
            <w:tcW w:w="270" w:type="dxa"/>
          </w:tcPr>
          <w:p w14:paraId="1659CD4B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E256B60" w14:textId="7F4ED8D5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>1</w:t>
            </w:r>
            <w:r w:rsidR="00B00D51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F62400">
              <w:rPr>
                <w:rFonts w:asciiTheme="majorBidi" w:hAnsiTheme="majorBidi" w:cstheme="majorBidi"/>
                <w:sz w:val="23"/>
                <w:szCs w:val="23"/>
              </w:rPr>
              <w:t>762</w:t>
            </w:r>
          </w:p>
        </w:tc>
        <w:tc>
          <w:tcPr>
            <w:tcW w:w="270" w:type="dxa"/>
          </w:tcPr>
          <w:p w14:paraId="4C94ED09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8563DBA" w14:textId="7229EDA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4,275 </w:t>
            </w:r>
          </w:p>
        </w:tc>
        <w:tc>
          <w:tcPr>
            <w:tcW w:w="360" w:type="dxa"/>
            <w:vAlign w:val="bottom"/>
          </w:tcPr>
          <w:p w14:paraId="6F8AB8AC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7DB8FDA" w14:textId="4D83AB59" w:rsidR="00514A09" w:rsidRPr="00AE6A0F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AE6A0F">
              <w:rPr>
                <w:rFonts w:asciiTheme="majorBidi" w:hAnsiTheme="majorBidi" w:cstheme="majorBidi"/>
                <w:szCs w:val="22"/>
              </w:rPr>
              <w:t xml:space="preserve"> 2,556 </w:t>
            </w:r>
          </w:p>
        </w:tc>
        <w:tc>
          <w:tcPr>
            <w:tcW w:w="270" w:type="dxa"/>
          </w:tcPr>
          <w:p w14:paraId="7D2A714A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60490E94" w14:textId="7F316750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1,825 </w:t>
            </w:r>
          </w:p>
        </w:tc>
        <w:tc>
          <w:tcPr>
            <w:tcW w:w="252" w:type="dxa"/>
          </w:tcPr>
          <w:p w14:paraId="6DC136C7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285F6987" w14:textId="5A11D911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4,381 </w:t>
            </w:r>
          </w:p>
        </w:tc>
      </w:tr>
      <w:tr w:rsidR="00514A09" w:rsidRPr="00853222" w14:paraId="1B08BF3E" w14:textId="77777777" w:rsidTr="00DB6D36">
        <w:trPr>
          <w:trHeight w:val="234"/>
        </w:trPr>
        <w:tc>
          <w:tcPr>
            <w:tcW w:w="4140" w:type="dxa"/>
            <w:shd w:val="clear" w:color="auto" w:fill="auto"/>
          </w:tcPr>
          <w:p w14:paraId="5903EB7F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270" w:type="dxa"/>
          </w:tcPr>
          <w:p w14:paraId="066E5729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2126236" w14:textId="77777777" w:rsidR="00514A09" w:rsidRPr="00F62400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264E92CD" w14:textId="04C1170B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415 </w:t>
            </w:r>
          </w:p>
        </w:tc>
        <w:tc>
          <w:tcPr>
            <w:tcW w:w="270" w:type="dxa"/>
            <w:vAlign w:val="bottom"/>
          </w:tcPr>
          <w:p w14:paraId="2F628C81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72B4F605" w14:textId="004A185A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>3</w:t>
            </w:r>
          </w:p>
        </w:tc>
        <w:tc>
          <w:tcPr>
            <w:tcW w:w="270" w:type="dxa"/>
            <w:vAlign w:val="bottom"/>
          </w:tcPr>
          <w:p w14:paraId="234F10C2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B42AE88" w14:textId="2D92E689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418 </w:t>
            </w:r>
          </w:p>
        </w:tc>
        <w:tc>
          <w:tcPr>
            <w:tcW w:w="360" w:type="dxa"/>
            <w:vAlign w:val="bottom"/>
          </w:tcPr>
          <w:p w14:paraId="382E58E5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5151996" w14:textId="04248416" w:rsidR="00514A09" w:rsidRPr="00AE6A0F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AE6A0F">
              <w:rPr>
                <w:rFonts w:asciiTheme="majorBidi" w:hAnsiTheme="majorBidi" w:cstheme="majorBidi"/>
                <w:szCs w:val="22"/>
              </w:rPr>
              <w:t xml:space="preserve"> 490 </w:t>
            </w:r>
          </w:p>
        </w:tc>
        <w:tc>
          <w:tcPr>
            <w:tcW w:w="270" w:type="dxa"/>
            <w:vAlign w:val="bottom"/>
          </w:tcPr>
          <w:p w14:paraId="75838BDF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5299D7EE" w14:textId="036942F1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 </w:t>
            </w:r>
          </w:p>
        </w:tc>
        <w:tc>
          <w:tcPr>
            <w:tcW w:w="252" w:type="dxa"/>
            <w:vAlign w:val="bottom"/>
          </w:tcPr>
          <w:p w14:paraId="72FDB148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0986FF9C" w14:textId="59D8B81D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492 </w:t>
            </w:r>
          </w:p>
        </w:tc>
      </w:tr>
      <w:tr w:rsidR="00514A09" w:rsidRPr="00853222" w14:paraId="7944B8D9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399D7083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เงินมัดจำรับจากผู้เช่า</w:t>
            </w:r>
          </w:p>
        </w:tc>
        <w:tc>
          <w:tcPr>
            <w:tcW w:w="270" w:type="dxa"/>
          </w:tcPr>
          <w:p w14:paraId="67F213E6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CF2553E" w14:textId="77777777" w:rsidR="00514A09" w:rsidRPr="00F62400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7BCFA94" w14:textId="107649E0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670 </w:t>
            </w:r>
          </w:p>
        </w:tc>
        <w:tc>
          <w:tcPr>
            <w:tcW w:w="270" w:type="dxa"/>
          </w:tcPr>
          <w:p w14:paraId="77E5A514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FFADBA3" w14:textId="0D817D1A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15C8E14C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677D55C" w14:textId="75F151ED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670 </w:t>
            </w:r>
          </w:p>
        </w:tc>
        <w:tc>
          <w:tcPr>
            <w:tcW w:w="360" w:type="dxa"/>
          </w:tcPr>
          <w:p w14:paraId="4E40FF77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E95584A" w14:textId="52B5404D" w:rsidR="00514A09" w:rsidRPr="00AE6A0F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AE6A0F">
              <w:rPr>
                <w:rFonts w:asciiTheme="majorBidi" w:hAnsiTheme="majorBidi" w:cstheme="majorBidi"/>
                <w:szCs w:val="22"/>
              </w:rPr>
              <w:t xml:space="preserve"> 711 </w:t>
            </w:r>
          </w:p>
        </w:tc>
        <w:tc>
          <w:tcPr>
            <w:tcW w:w="270" w:type="dxa"/>
          </w:tcPr>
          <w:p w14:paraId="3268E37A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7CEB9BEE" w14:textId="153A525B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75C9E6C7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DA76118" w14:textId="42E503CA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711 </w:t>
            </w:r>
          </w:p>
        </w:tc>
      </w:tr>
      <w:tr w:rsidR="00514A09" w:rsidRPr="00853222" w14:paraId="0189EEB0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5C744295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732B41BE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D85FA47" w14:textId="77777777" w:rsidR="00514A09" w:rsidRPr="00F62400" w:rsidRDefault="00514A09" w:rsidP="00514A09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7DF5121" w14:textId="187F1D07" w:rsidR="00514A09" w:rsidRPr="00F62400" w:rsidRDefault="00514A09" w:rsidP="00962697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7,551</w:t>
            </w:r>
          </w:p>
        </w:tc>
        <w:tc>
          <w:tcPr>
            <w:tcW w:w="270" w:type="dxa"/>
          </w:tcPr>
          <w:p w14:paraId="4D3848F0" w14:textId="77777777" w:rsidR="00514A09" w:rsidRPr="00F62400" w:rsidRDefault="00514A09" w:rsidP="00962697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352F309" w14:textId="0E026B09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>224</w:t>
            </w:r>
          </w:p>
        </w:tc>
        <w:tc>
          <w:tcPr>
            <w:tcW w:w="270" w:type="dxa"/>
          </w:tcPr>
          <w:p w14:paraId="20425D90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D0C271F" w14:textId="2585F251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7,775 </w:t>
            </w:r>
          </w:p>
        </w:tc>
        <w:tc>
          <w:tcPr>
            <w:tcW w:w="360" w:type="dxa"/>
          </w:tcPr>
          <w:p w14:paraId="46459785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76D29930" w14:textId="286668F3" w:rsidR="00514A09" w:rsidRPr="00AE6A0F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AE6A0F">
              <w:rPr>
                <w:rFonts w:asciiTheme="majorBidi" w:hAnsiTheme="majorBidi" w:cstheme="majorBidi"/>
                <w:szCs w:val="22"/>
              </w:rPr>
              <w:t xml:space="preserve"> </w:t>
            </w:r>
            <w:r w:rsidR="00F62400" w:rsidRPr="00AE6A0F">
              <w:rPr>
                <w:rFonts w:asciiTheme="majorBidi" w:hAnsiTheme="majorBidi" w:cstheme="majorBidi"/>
                <w:szCs w:val="22"/>
              </w:rPr>
              <w:t>8</w:t>
            </w:r>
            <w:r w:rsidR="00AE6A0F" w:rsidRPr="00AE6A0F">
              <w:rPr>
                <w:rFonts w:asciiTheme="majorBidi" w:hAnsiTheme="majorBidi" w:cstheme="majorBidi"/>
                <w:szCs w:val="22"/>
                <w:lang w:val="en-US" w:bidi="th-TH"/>
              </w:rPr>
              <w:t>,1</w:t>
            </w:r>
            <w:r w:rsidRPr="00AE6A0F">
              <w:rPr>
                <w:rFonts w:asciiTheme="majorBidi" w:hAnsiTheme="majorBidi" w:cstheme="majorBidi"/>
                <w:szCs w:val="22"/>
              </w:rPr>
              <w:t xml:space="preserve">11 </w:t>
            </w:r>
          </w:p>
        </w:tc>
        <w:tc>
          <w:tcPr>
            <w:tcW w:w="270" w:type="dxa"/>
          </w:tcPr>
          <w:p w14:paraId="084BB868" w14:textId="77777777" w:rsidR="00514A09" w:rsidRPr="00AE6A0F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5BEE2BE5" w14:textId="4AB32AD4" w:rsidR="00514A09" w:rsidRPr="00AE6A0F" w:rsidRDefault="00DB6D36" w:rsidP="002F705B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240" w:lineRule="atLeast"/>
              <w:ind w:left="-79" w:right="-20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238</w:t>
            </w:r>
            <w:r w:rsidR="00514A09"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  </w:t>
            </w:r>
          </w:p>
        </w:tc>
        <w:tc>
          <w:tcPr>
            <w:tcW w:w="252" w:type="dxa"/>
          </w:tcPr>
          <w:p w14:paraId="5B16E048" w14:textId="77777777" w:rsidR="00514A09" w:rsidRPr="00AE6A0F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7A7202C" w14:textId="275DADC4" w:rsidR="00514A09" w:rsidRPr="00AE6A0F" w:rsidRDefault="00DB6D36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10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8,349</w:t>
            </w:r>
            <w:r w:rsidR="00514A09"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514A09" w:rsidRPr="00853222" w14:paraId="044662CE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595940B4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50141FBE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F129A82" w14:textId="77777777" w:rsidR="00514A09" w:rsidRPr="00F62400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7BE48F0" w14:textId="27769C27" w:rsidR="00514A09" w:rsidRPr="00F62400" w:rsidRDefault="00514A09" w:rsidP="00401210">
            <w:pPr>
              <w:pStyle w:val="acctfourfigures"/>
              <w:shd w:val="clear" w:color="auto" w:fill="FFFFFF"/>
              <w:tabs>
                <w:tab w:val="clear" w:pos="765"/>
                <w:tab w:val="decimal" w:pos="8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550 </w:t>
            </w:r>
          </w:p>
        </w:tc>
        <w:tc>
          <w:tcPr>
            <w:tcW w:w="270" w:type="dxa"/>
          </w:tcPr>
          <w:p w14:paraId="5A01059D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4413D8F" w14:textId="2756F27F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70" w:type="dxa"/>
          </w:tcPr>
          <w:p w14:paraId="05E39BE0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7DF9CD9" w14:textId="515D7B89" w:rsidR="00514A09" w:rsidRPr="00F62400" w:rsidRDefault="00514A09" w:rsidP="002F705B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552 </w:t>
            </w:r>
          </w:p>
        </w:tc>
        <w:tc>
          <w:tcPr>
            <w:tcW w:w="360" w:type="dxa"/>
          </w:tcPr>
          <w:p w14:paraId="2890D45A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2F37EB" w14:textId="5CBA4DE0" w:rsidR="00514A09" w:rsidRPr="00AE6A0F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4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Cs w:val="22"/>
              </w:rPr>
            </w:pPr>
            <w:r w:rsidRPr="00AE6A0F">
              <w:rPr>
                <w:rFonts w:asciiTheme="majorBidi" w:hAnsiTheme="majorBidi" w:cstheme="majorBidi"/>
                <w:szCs w:val="22"/>
              </w:rPr>
              <w:t xml:space="preserve"> 200 </w:t>
            </w:r>
          </w:p>
        </w:tc>
        <w:tc>
          <w:tcPr>
            <w:tcW w:w="270" w:type="dxa"/>
          </w:tcPr>
          <w:p w14:paraId="49810731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5FDADF3" w14:textId="34A13811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="00B00D51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20074A9A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52C5AB38" w14:textId="758875F6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240" w:lineRule="atLeast"/>
              <w:ind w:left="-79" w:right="10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21</w:t>
            </w:r>
            <w:r w:rsidR="00B00D51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514A09" w:rsidRPr="00853222" w14:paraId="725DA499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B493C0D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รวมหนี้สินไม่หมุนเวียน</w:t>
            </w:r>
          </w:p>
        </w:tc>
        <w:tc>
          <w:tcPr>
            <w:tcW w:w="270" w:type="dxa"/>
          </w:tcPr>
          <w:p w14:paraId="63916F93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D7244B9" w14:textId="77777777" w:rsidR="00514A09" w:rsidRPr="00F62400" w:rsidRDefault="00514A09" w:rsidP="00514A09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3C363BF" w14:textId="37C6A1AC" w:rsidR="00514A09" w:rsidRPr="00F62400" w:rsidRDefault="00514A09" w:rsidP="00401210">
            <w:pPr>
              <w:pStyle w:val="acctfourfigures"/>
              <w:shd w:val="clear" w:color="auto" w:fill="FFFFFF"/>
              <w:tabs>
                <w:tab w:val="clear" w:pos="765"/>
                <w:tab w:val="decimal" w:pos="8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55,432 </w:t>
            </w:r>
          </w:p>
        </w:tc>
        <w:tc>
          <w:tcPr>
            <w:tcW w:w="270" w:type="dxa"/>
          </w:tcPr>
          <w:p w14:paraId="79D6577F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EE79D6C" w14:textId="42E69F80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4,722 </w:t>
            </w:r>
          </w:p>
        </w:tc>
        <w:tc>
          <w:tcPr>
            <w:tcW w:w="270" w:type="dxa"/>
          </w:tcPr>
          <w:p w14:paraId="068EFC7F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67959D2" w14:textId="2157464F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60,154 </w:t>
            </w:r>
          </w:p>
        </w:tc>
        <w:tc>
          <w:tcPr>
            <w:tcW w:w="360" w:type="dxa"/>
          </w:tcPr>
          <w:p w14:paraId="6877A447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E63393" w14:textId="20D5EAFE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65,116 </w:t>
            </w:r>
          </w:p>
        </w:tc>
        <w:tc>
          <w:tcPr>
            <w:tcW w:w="270" w:type="dxa"/>
          </w:tcPr>
          <w:p w14:paraId="2A556AF1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</w:tcPr>
          <w:p w14:paraId="29F45F8B" w14:textId="568EB577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DB6D3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4,92</w:t>
            </w:r>
            <w:r w:rsidR="00B00D5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</w:t>
            </w: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1F020F9F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D1DFC1D" w14:textId="60DC08B3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70,03</w:t>
            </w:r>
            <w:r w:rsidR="00B00D5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</w:t>
            </w: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514A09" w:rsidRPr="00853222" w14:paraId="1C80FC07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D80670A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</w:t>
            </w:r>
          </w:p>
        </w:tc>
        <w:tc>
          <w:tcPr>
            <w:tcW w:w="270" w:type="dxa"/>
          </w:tcPr>
          <w:p w14:paraId="11FD9C04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956ED77" w14:textId="77777777" w:rsidR="00514A09" w:rsidRPr="00F62400" w:rsidRDefault="00514A09" w:rsidP="00514A09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6E0C7EC" w14:textId="3DB30347" w:rsidR="00514A09" w:rsidRPr="00F62400" w:rsidRDefault="00514A09" w:rsidP="00401210">
            <w:pPr>
              <w:pStyle w:val="acctfourfigures"/>
              <w:shd w:val="clear" w:color="auto" w:fill="FFFFFF"/>
              <w:tabs>
                <w:tab w:val="clear" w:pos="765"/>
                <w:tab w:val="decimal" w:pos="8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61,204 </w:t>
            </w:r>
          </w:p>
        </w:tc>
        <w:tc>
          <w:tcPr>
            <w:tcW w:w="270" w:type="dxa"/>
          </w:tcPr>
          <w:p w14:paraId="18626C79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E8193A" w14:textId="48F40605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4,743 </w:t>
            </w:r>
          </w:p>
        </w:tc>
        <w:tc>
          <w:tcPr>
            <w:tcW w:w="270" w:type="dxa"/>
          </w:tcPr>
          <w:p w14:paraId="6D1C938B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C5534A7" w14:textId="5F88360B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5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65,947 </w:t>
            </w:r>
          </w:p>
        </w:tc>
        <w:tc>
          <w:tcPr>
            <w:tcW w:w="360" w:type="dxa"/>
          </w:tcPr>
          <w:p w14:paraId="6BD1DFEE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92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8891A3" w14:textId="0C766FB1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97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73,595 </w:t>
            </w:r>
          </w:p>
        </w:tc>
        <w:tc>
          <w:tcPr>
            <w:tcW w:w="270" w:type="dxa"/>
          </w:tcPr>
          <w:p w14:paraId="2B4814E0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07559631" w14:textId="27A50B57" w:rsidR="00514A09" w:rsidRPr="00F62400" w:rsidRDefault="00514A09" w:rsidP="00F62400">
            <w:pPr>
              <w:pStyle w:val="acctfourfigures"/>
              <w:shd w:val="clear" w:color="auto" w:fill="FFFFFF"/>
              <w:tabs>
                <w:tab w:val="clear" w:pos="765"/>
                <w:tab w:val="decimal" w:pos="87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4,92</w:t>
            </w:r>
            <w:r w:rsidR="00B00D5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52" w:type="dxa"/>
          </w:tcPr>
          <w:p w14:paraId="796F8DD8" w14:textId="77777777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70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7A19293" w14:textId="43FF1E09" w:rsidR="00514A09" w:rsidRPr="00F62400" w:rsidRDefault="00514A09" w:rsidP="00514A09">
            <w:pPr>
              <w:pStyle w:val="acctfourfigures"/>
              <w:shd w:val="clear" w:color="auto" w:fill="FFFFFF"/>
              <w:tabs>
                <w:tab w:val="clear" w:pos="765"/>
                <w:tab w:val="decimal" w:pos="87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78,51</w:t>
            </w:r>
            <w:r w:rsidR="00B00D5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  <w:r w:rsidRPr="00F62400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FA1B4F" w:rsidRPr="00853222" w14:paraId="60F394E3" w14:textId="77777777" w:rsidTr="00B00D51">
        <w:trPr>
          <w:trHeight w:val="20"/>
        </w:trPr>
        <w:tc>
          <w:tcPr>
            <w:tcW w:w="4140" w:type="dxa"/>
            <w:shd w:val="clear" w:color="auto" w:fill="auto"/>
          </w:tcPr>
          <w:p w14:paraId="1B515E3B" w14:textId="77777777" w:rsidR="00FA1B4F" w:rsidRPr="00F62400" w:rsidRDefault="00FA1B4F" w:rsidP="00FA1B4F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1B98AE11" w14:textId="77777777" w:rsidR="00FA1B4F" w:rsidRPr="00F62400" w:rsidRDefault="00FA1B4F" w:rsidP="00FA1B4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B5A713B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7B6C0F8" w14:textId="77777777" w:rsidR="00FA1B4F" w:rsidRPr="00F62400" w:rsidRDefault="00FA1B4F" w:rsidP="00FA1B4F">
            <w:pPr>
              <w:tabs>
                <w:tab w:val="decimal" w:pos="880"/>
              </w:tabs>
              <w:ind w:right="-1350" w:firstLine="41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6915D072" w14:textId="77777777" w:rsidR="00FA1B4F" w:rsidRPr="00F62400" w:rsidRDefault="00FA1B4F" w:rsidP="00FA1B4F">
            <w:pPr>
              <w:ind w:right="-1350" w:firstLine="4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4EA83E7" w14:textId="77777777" w:rsidR="00FA1B4F" w:rsidRPr="00F62400" w:rsidRDefault="00FA1B4F" w:rsidP="00FA1B4F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33D2EA45" w14:textId="77777777" w:rsidR="00FA1B4F" w:rsidRPr="00F62400" w:rsidRDefault="00FA1B4F" w:rsidP="00FA1B4F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D721921" w14:textId="77777777" w:rsidR="00FA1B4F" w:rsidRPr="00F62400" w:rsidRDefault="00FA1B4F" w:rsidP="00FA1B4F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</w:tcPr>
          <w:p w14:paraId="5D3AEC71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88D82A5" w14:textId="77777777" w:rsidR="00FA1B4F" w:rsidRPr="00F62400" w:rsidRDefault="00FA1B4F" w:rsidP="00FA1B4F">
            <w:pPr>
              <w:tabs>
                <w:tab w:val="decimal" w:pos="97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27D9B462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65E9CF2B" w14:textId="77777777" w:rsidR="00FA1B4F" w:rsidRPr="00F62400" w:rsidRDefault="00FA1B4F" w:rsidP="00FA1B4F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55BD8DF8" w14:textId="77777777" w:rsidR="00FA1B4F" w:rsidRPr="00F62400" w:rsidRDefault="00FA1B4F" w:rsidP="00FA1B4F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</w:tcPr>
          <w:p w14:paraId="63FC4BC4" w14:textId="77777777" w:rsidR="00FA1B4F" w:rsidRPr="00F62400" w:rsidRDefault="00FA1B4F" w:rsidP="00FA1B4F">
            <w:pPr>
              <w:tabs>
                <w:tab w:val="clear" w:pos="680"/>
                <w:tab w:val="decimal" w:pos="70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B00D51" w:rsidRPr="00853222" w14:paraId="35DAB00F" w14:textId="77777777" w:rsidTr="00B00D51">
        <w:trPr>
          <w:trHeight w:val="20"/>
        </w:trPr>
        <w:tc>
          <w:tcPr>
            <w:tcW w:w="4140" w:type="dxa"/>
            <w:shd w:val="clear" w:color="auto" w:fill="auto"/>
          </w:tcPr>
          <w:p w14:paraId="45E3A71C" w14:textId="77777777" w:rsidR="00B00D51" w:rsidRPr="00F62400" w:rsidRDefault="00B00D51" w:rsidP="00FA1B4F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270" w:type="dxa"/>
          </w:tcPr>
          <w:p w14:paraId="498EC2C6" w14:textId="77777777" w:rsidR="00B00D51" w:rsidRPr="00F62400" w:rsidRDefault="00B00D51" w:rsidP="00FA1B4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04D30B76" w14:textId="77777777" w:rsidR="00B00D51" w:rsidRPr="00F62400" w:rsidRDefault="00B00D51" w:rsidP="00FA1B4F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</w:tcPr>
          <w:p w14:paraId="2F6B6611" w14:textId="77777777" w:rsidR="00B00D51" w:rsidRPr="00F62400" w:rsidRDefault="00B00D51" w:rsidP="00FA1B4F">
            <w:pPr>
              <w:tabs>
                <w:tab w:val="decimal" w:pos="880"/>
              </w:tabs>
              <w:ind w:right="-1350" w:firstLine="41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4637567E" w14:textId="77777777" w:rsidR="00B00D51" w:rsidRPr="00F62400" w:rsidRDefault="00B00D51" w:rsidP="00FA1B4F">
            <w:pPr>
              <w:ind w:right="-1350" w:firstLine="4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3FE0214" w14:textId="77777777" w:rsidR="00B00D51" w:rsidRPr="00F62400" w:rsidRDefault="00B00D51" w:rsidP="00FA1B4F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52A29F18" w14:textId="77777777" w:rsidR="00B00D51" w:rsidRPr="00F62400" w:rsidRDefault="00B00D51" w:rsidP="00FA1B4F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14:paraId="43BE2FCA" w14:textId="77777777" w:rsidR="00B00D51" w:rsidRPr="00F62400" w:rsidRDefault="00B00D51" w:rsidP="00FA1B4F">
            <w:pPr>
              <w:tabs>
                <w:tab w:val="decimal" w:pos="79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360" w:type="dxa"/>
          </w:tcPr>
          <w:p w14:paraId="723C2A94" w14:textId="77777777" w:rsidR="00B00D51" w:rsidRPr="00F62400" w:rsidRDefault="00B00D51" w:rsidP="00FA1B4F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</w:tcPr>
          <w:p w14:paraId="093A5393" w14:textId="77777777" w:rsidR="00B00D51" w:rsidRPr="00F62400" w:rsidRDefault="00B00D51" w:rsidP="00FA1B4F">
            <w:pPr>
              <w:tabs>
                <w:tab w:val="decimal" w:pos="97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</w:tcPr>
          <w:p w14:paraId="1DA4DFC8" w14:textId="77777777" w:rsidR="00B00D51" w:rsidRPr="00F62400" w:rsidRDefault="00B00D51" w:rsidP="00FA1B4F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</w:tcPr>
          <w:p w14:paraId="5929CA08" w14:textId="77777777" w:rsidR="00B00D51" w:rsidRPr="00F62400" w:rsidRDefault="00B00D51" w:rsidP="00FA1B4F">
            <w:pPr>
              <w:tabs>
                <w:tab w:val="decimal" w:pos="648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52" w:type="dxa"/>
          </w:tcPr>
          <w:p w14:paraId="33386E99" w14:textId="77777777" w:rsidR="00B00D51" w:rsidRPr="00F62400" w:rsidRDefault="00B00D51" w:rsidP="00FA1B4F">
            <w:pPr>
              <w:tabs>
                <w:tab w:val="decimal" w:pos="648"/>
              </w:tabs>
              <w:ind w:right="-180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6F7A752" w14:textId="77777777" w:rsidR="00B00D51" w:rsidRPr="00F62400" w:rsidRDefault="00B00D51" w:rsidP="00FA1B4F">
            <w:pPr>
              <w:tabs>
                <w:tab w:val="clear" w:pos="680"/>
                <w:tab w:val="decimal" w:pos="700"/>
              </w:tabs>
              <w:ind w:right="-180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FA1B4F" w:rsidRPr="00853222" w14:paraId="07593E16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70FEC59" w14:textId="77777777" w:rsidR="00FA1B4F" w:rsidRPr="00F62400" w:rsidRDefault="00FA1B4F" w:rsidP="00FA1B4F">
            <w:pPr>
              <w:shd w:val="clear" w:color="auto" w:fill="FFFFFF"/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eastAsia="Calibri" w:hAnsiTheme="majorBidi" w:cstheme="majorBidi"/>
                <w:b/>
                <w:bCs/>
                <w:color w:val="000000"/>
                <w:sz w:val="23"/>
                <w:szCs w:val="23"/>
                <w:cs/>
              </w:rPr>
              <w:lastRenderedPageBreak/>
              <w:t>ส่วนของผู้ถือหุ้น</w:t>
            </w:r>
          </w:p>
        </w:tc>
        <w:tc>
          <w:tcPr>
            <w:tcW w:w="270" w:type="dxa"/>
          </w:tcPr>
          <w:p w14:paraId="58EACB20" w14:textId="77777777" w:rsidR="00FA1B4F" w:rsidRPr="00F62400" w:rsidRDefault="00FA1B4F" w:rsidP="00FA1B4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27F7EB0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302C0DA4" w14:textId="77777777" w:rsidR="00FA1B4F" w:rsidRPr="00F62400" w:rsidRDefault="00FA1B4F" w:rsidP="00FA1B4F">
            <w:pPr>
              <w:tabs>
                <w:tab w:val="decimal" w:pos="88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5140F0B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0D91D0E5" w14:textId="77777777" w:rsidR="00FA1B4F" w:rsidRPr="00F62400" w:rsidRDefault="00FA1B4F" w:rsidP="00FA1B4F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E07A800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6C4D46D" w14:textId="77777777" w:rsidR="00FA1B4F" w:rsidRPr="00F62400" w:rsidRDefault="00FA1B4F" w:rsidP="00FA1B4F">
            <w:pPr>
              <w:tabs>
                <w:tab w:val="decimal" w:pos="79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78163DEC" w14:textId="77777777" w:rsidR="00FA1B4F" w:rsidRPr="00F62400" w:rsidRDefault="00FA1B4F" w:rsidP="00FA1B4F">
            <w:pPr>
              <w:shd w:val="clear" w:color="auto" w:fill="FFFFFF"/>
              <w:tabs>
                <w:tab w:val="clear" w:pos="680"/>
                <w:tab w:val="decimal" w:pos="684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08528F55" w14:textId="77777777" w:rsidR="00FA1B4F" w:rsidRPr="00F62400" w:rsidRDefault="00FA1B4F" w:rsidP="00FA1B4F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2516873" w14:textId="77777777" w:rsidR="00FA1B4F" w:rsidRPr="00F62400" w:rsidRDefault="00FA1B4F" w:rsidP="00FA1B4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vAlign w:val="bottom"/>
          </w:tcPr>
          <w:p w14:paraId="6820E2EF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50AEDEE3" w14:textId="77777777" w:rsidR="00FA1B4F" w:rsidRPr="00F62400" w:rsidRDefault="00FA1B4F" w:rsidP="00FA1B4F">
            <w:pPr>
              <w:shd w:val="clear" w:color="auto" w:fill="FFFFFF"/>
              <w:tabs>
                <w:tab w:val="clear" w:pos="680"/>
                <w:tab w:val="decimal" w:pos="702"/>
                <w:tab w:val="left" w:pos="1332"/>
              </w:tabs>
              <w:spacing w:line="240" w:lineRule="auto"/>
              <w:ind w:left="-79" w:right="-108" w:firstLine="331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vAlign w:val="bottom"/>
          </w:tcPr>
          <w:p w14:paraId="5FA9922A" w14:textId="77777777" w:rsidR="00FA1B4F" w:rsidRPr="00F62400" w:rsidRDefault="00FA1B4F" w:rsidP="00FA1B4F">
            <w:pPr>
              <w:tabs>
                <w:tab w:val="clear" w:pos="680"/>
                <w:tab w:val="decimal" w:pos="700"/>
              </w:tabs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FA1B4F" w:rsidRPr="00853222" w14:paraId="58DFC713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5AF89E5" w14:textId="77777777" w:rsidR="00FA1B4F" w:rsidRPr="00F62400" w:rsidRDefault="00FA1B4F" w:rsidP="00FA1B4F">
            <w:pPr>
              <w:spacing w:line="240" w:lineRule="auto"/>
              <w:ind w:left="144" w:right="-108" w:hanging="14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ทุนเรือนหุ้น</w:t>
            </w:r>
          </w:p>
        </w:tc>
        <w:tc>
          <w:tcPr>
            <w:tcW w:w="270" w:type="dxa"/>
          </w:tcPr>
          <w:p w14:paraId="3A49B6A3" w14:textId="77777777" w:rsidR="00FA1B4F" w:rsidRPr="00F62400" w:rsidRDefault="00FA1B4F" w:rsidP="00FA1B4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8F057A4" w14:textId="77777777" w:rsidR="00FA1B4F" w:rsidRPr="00F62400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775F12E7" w14:textId="77777777" w:rsidR="00FA1B4F" w:rsidRPr="00F62400" w:rsidRDefault="00FA1B4F" w:rsidP="00FA1B4F">
            <w:pPr>
              <w:tabs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5653071" w14:textId="77777777" w:rsidR="00FA1B4F" w:rsidRPr="00F62400" w:rsidRDefault="00FA1B4F" w:rsidP="00FA1B4F">
            <w:pPr>
              <w:ind w:right="-1350" w:firstLine="41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vAlign w:val="bottom"/>
          </w:tcPr>
          <w:p w14:paraId="660010BA" w14:textId="77777777" w:rsidR="00FA1B4F" w:rsidRPr="00F62400" w:rsidRDefault="00FA1B4F" w:rsidP="00FA1B4F">
            <w:pPr>
              <w:tabs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B8E99D2" w14:textId="77777777" w:rsidR="00FA1B4F" w:rsidRPr="00F62400" w:rsidRDefault="00FA1B4F" w:rsidP="00FA1B4F">
            <w:pPr>
              <w:tabs>
                <w:tab w:val="decimal" w:pos="648"/>
                <w:tab w:val="decimal" w:pos="880"/>
              </w:tabs>
              <w:ind w:right="-1350" w:firstLine="679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8AFD67F" w14:textId="77777777" w:rsidR="00FA1B4F" w:rsidRPr="00F62400" w:rsidRDefault="00FA1B4F" w:rsidP="00FA1B4F">
            <w:pPr>
              <w:tabs>
                <w:tab w:val="decimal" w:pos="880"/>
              </w:tabs>
              <w:ind w:right="-1350" w:firstLine="70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2CC48B5F" w14:textId="77777777" w:rsidR="00FA1B4F" w:rsidRPr="00F62400" w:rsidRDefault="00FA1B4F" w:rsidP="00FA1B4F">
            <w:pPr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B238F0F" w14:textId="77777777" w:rsidR="00FA1B4F" w:rsidRPr="00F62400" w:rsidRDefault="00FA1B4F" w:rsidP="00FA1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66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E33FA3A" w14:textId="77777777" w:rsidR="00FA1B4F" w:rsidRPr="00F62400" w:rsidRDefault="00FA1B4F" w:rsidP="00FA1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5B1383B9" w14:textId="77777777" w:rsidR="00FA1B4F" w:rsidRPr="00F62400" w:rsidRDefault="00FA1B4F" w:rsidP="00FA1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  <w:vAlign w:val="bottom"/>
          </w:tcPr>
          <w:p w14:paraId="16B12567" w14:textId="77777777" w:rsidR="00FA1B4F" w:rsidRPr="00F62400" w:rsidRDefault="00FA1B4F" w:rsidP="00FA1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24F4A80D" w14:textId="77777777" w:rsidR="00FA1B4F" w:rsidRPr="00F62400" w:rsidRDefault="00FA1B4F" w:rsidP="00FA1B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14A09" w:rsidRPr="00853222" w14:paraId="05B47F0D" w14:textId="77777777" w:rsidTr="00DB6D36">
        <w:trPr>
          <w:trHeight w:val="324"/>
        </w:trPr>
        <w:tc>
          <w:tcPr>
            <w:tcW w:w="4140" w:type="dxa"/>
            <w:shd w:val="clear" w:color="auto" w:fill="auto"/>
          </w:tcPr>
          <w:p w14:paraId="1BE50144" w14:textId="77777777" w:rsidR="00514A09" w:rsidRPr="00F62400" w:rsidRDefault="00514A09" w:rsidP="00514A09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ทุนจดทะเบียน</w:t>
            </w:r>
          </w:p>
        </w:tc>
        <w:tc>
          <w:tcPr>
            <w:tcW w:w="270" w:type="dxa"/>
          </w:tcPr>
          <w:p w14:paraId="3B6E4D9E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1A47DEB" w14:textId="77777777" w:rsidR="00514A09" w:rsidRPr="00F62400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6E7F59D7" w14:textId="56C92E12" w:rsidR="00514A09" w:rsidRPr="00F62400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32,150 </w:t>
            </w:r>
          </w:p>
        </w:tc>
        <w:tc>
          <w:tcPr>
            <w:tcW w:w="270" w:type="dxa"/>
          </w:tcPr>
          <w:p w14:paraId="26A67329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A9CAEA8" w14:textId="4391CD0D" w:rsidR="00514A09" w:rsidRPr="00F62400" w:rsidRDefault="00514A09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786"/>
              </w:tabs>
              <w:spacing w:line="240" w:lineRule="atLeast"/>
              <w:ind w:left="-79"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47E536CD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F743329" w14:textId="3E894A72" w:rsidR="00514A09" w:rsidRPr="00F62400" w:rsidRDefault="00514A09" w:rsidP="00514A09">
            <w:pPr>
              <w:spacing w:line="240" w:lineRule="auto"/>
              <w:ind w:left="144" w:right="7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32,150 </w:t>
            </w:r>
          </w:p>
        </w:tc>
        <w:tc>
          <w:tcPr>
            <w:tcW w:w="360" w:type="dxa"/>
            <w:vAlign w:val="bottom"/>
          </w:tcPr>
          <w:p w14:paraId="67DB79D1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9DD4388" w14:textId="46C09471" w:rsidR="00514A09" w:rsidRPr="00F62400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32,150 </w:t>
            </w:r>
          </w:p>
        </w:tc>
        <w:tc>
          <w:tcPr>
            <w:tcW w:w="270" w:type="dxa"/>
          </w:tcPr>
          <w:p w14:paraId="687494DE" w14:textId="77777777" w:rsidR="00514A09" w:rsidRPr="00F62400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5B7FE808" w14:textId="6260B704" w:rsidR="00514A09" w:rsidRPr="00F62400" w:rsidRDefault="00DB6D36" w:rsidP="00DB6D36">
            <w:pPr>
              <w:pStyle w:val="acctfourfigures"/>
              <w:shd w:val="clear" w:color="auto" w:fill="FFFFFF"/>
              <w:tabs>
                <w:tab w:val="clear" w:pos="765"/>
                <w:tab w:val="decimal" w:pos="878"/>
              </w:tabs>
              <w:spacing w:line="240" w:lineRule="atLeast"/>
              <w:ind w:right="-108"/>
              <w:rPr>
                <w:rFonts w:asciiTheme="majorBidi" w:hAnsiTheme="majorBidi" w:cstheme="majorBidi"/>
                <w:sz w:val="23"/>
                <w:szCs w:val="23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54F55D83" w14:textId="77777777" w:rsidR="00514A09" w:rsidRPr="00F62400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641145ED" w14:textId="1AA6FC1F" w:rsidR="00514A09" w:rsidRPr="00F62400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32,150 </w:t>
            </w:r>
          </w:p>
        </w:tc>
      </w:tr>
      <w:tr w:rsidR="00514A09" w:rsidRPr="00853222" w14:paraId="556457AD" w14:textId="77777777" w:rsidTr="00DB6D36">
        <w:trPr>
          <w:trHeight w:val="324"/>
        </w:trPr>
        <w:tc>
          <w:tcPr>
            <w:tcW w:w="4140" w:type="dxa"/>
            <w:shd w:val="clear" w:color="auto" w:fill="auto"/>
          </w:tcPr>
          <w:p w14:paraId="787AC30D" w14:textId="77777777" w:rsidR="00514A09" w:rsidRPr="00F62400" w:rsidRDefault="00514A09" w:rsidP="00514A09">
            <w:pPr>
              <w:spacing w:line="240" w:lineRule="auto"/>
              <w:ind w:left="191" w:right="-108" w:hanging="9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  <w:cs/>
              </w:rPr>
              <w:t>ทุนที่ออกและชำระแล้ว</w:t>
            </w:r>
          </w:p>
        </w:tc>
        <w:tc>
          <w:tcPr>
            <w:tcW w:w="270" w:type="dxa"/>
          </w:tcPr>
          <w:p w14:paraId="1899C5CE" w14:textId="77777777" w:rsidR="00514A09" w:rsidRPr="00F62400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E4641E2" w14:textId="77777777" w:rsidR="00514A09" w:rsidRPr="00F62400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85A50F8" w14:textId="7EF956F1" w:rsidR="00514A09" w:rsidRPr="00F62400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32,000 </w:t>
            </w:r>
          </w:p>
        </w:tc>
        <w:tc>
          <w:tcPr>
            <w:tcW w:w="270" w:type="dxa"/>
            <w:vAlign w:val="bottom"/>
          </w:tcPr>
          <w:p w14:paraId="4BE11A14" w14:textId="77777777" w:rsidR="00514A09" w:rsidRPr="00F62400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5B23EE5" w14:textId="31A2F1AE" w:rsidR="00514A09" w:rsidRPr="00F62400" w:rsidRDefault="00514A09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7223918F" w14:textId="77777777" w:rsidR="00514A09" w:rsidRPr="00F62400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99407E5" w14:textId="33F9CAA9" w:rsidR="00514A09" w:rsidRPr="00F62400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F62400">
              <w:rPr>
                <w:rFonts w:asciiTheme="majorBidi" w:hAnsiTheme="majorBidi" w:cstheme="majorBidi"/>
                <w:sz w:val="23"/>
                <w:szCs w:val="23"/>
              </w:rPr>
              <w:t xml:space="preserve"> 32,000 </w:t>
            </w:r>
          </w:p>
        </w:tc>
        <w:tc>
          <w:tcPr>
            <w:tcW w:w="360" w:type="dxa"/>
            <w:vAlign w:val="bottom"/>
          </w:tcPr>
          <w:p w14:paraId="1EFFBA3B" w14:textId="77777777" w:rsidR="00514A09" w:rsidRPr="00F62400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3981B56" w14:textId="3E014013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32,000 </w:t>
            </w:r>
          </w:p>
        </w:tc>
        <w:tc>
          <w:tcPr>
            <w:tcW w:w="270" w:type="dxa"/>
            <w:vAlign w:val="bottom"/>
          </w:tcPr>
          <w:p w14:paraId="0D5D8B09" w14:textId="77777777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double" w:sz="4" w:space="0" w:color="auto"/>
            </w:tcBorders>
          </w:tcPr>
          <w:p w14:paraId="58AB951C" w14:textId="1FF44FA7" w:rsidR="00514A09" w:rsidRPr="009078AB" w:rsidRDefault="00514A09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49843FE4" w14:textId="77777777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double" w:sz="4" w:space="0" w:color="auto"/>
            </w:tcBorders>
          </w:tcPr>
          <w:p w14:paraId="7193FD2B" w14:textId="7C1FA137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32,000 </w:t>
            </w:r>
          </w:p>
        </w:tc>
      </w:tr>
      <w:tr w:rsidR="00514A09" w:rsidRPr="00853222" w14:paraId="232866EC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58467D6" w14:textId="77777777" w:rsidR="00514A09" w:rsidRPr="00AE6A0F" w:rsidRDefault="00514A09" w:rsidP="00514A09">
            <w:pPr>
              <w:spacing w:line="240" w:lineRule="auto"/>
              <w:ind w:left="10"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  <w:cs/>
              </w:rPr>
              <w:t>ส่วนเกินมูลค่าหุ้น</w:t>
            </w:r>
          </w:p>
        </w:tc>
        <w:tc>
          <w:tcPr>
            <w:tcW w:w="270" w:type="dxa"/>
          </w:tcPr>
          <w:p w14:paraId="43902401" w14:textId="77777777" w:rsidR="00514A09" w:rsidRPr="00AE6A0F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BC21B19" w14:textId="77777777" w:rsidR="00514A09" w:rsidRPr="00AE6A0F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09654AA" w14:textId="3420AB1F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39,327 </w:t>
            </w:r>
          </w:p>
        </w:tc>
        <w:tc>
          <w:tcPr>
            <w:tcW w:w="270" w:type="dxa"/>
            <w:vAlign w:val="bottom"/>
          </w:tcPr>
          <w:p w14:paraId="123ADBA5" w14:textId="77777777" w:rsidR="00514A09" w:rsidRPr="00AE6A0F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7091344" w14:textId="44ED0D1F" w:rsidR="00514A09" w:rsidRPr="00AE6A0F" w:rsidRDefault="00514A09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32351F1A" w14:textId="77777777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AF6E49D" w14:textId="69ADB3C6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39,327 </w:t>
            </w:r>
          </w:p>
        </w:tc>
        <w:tc>
          <w:tcPr>
            <w:tcW w:w="360" w:type="dxa"/>
            <w:vAlign w:val="bottom"/>
          </w:tcPr>
          <w:p w14:paraId="2CAD2F68" w14:textId="77777777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B00707E" w14:textId="1697F388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39,32</w:t>
            </w:r>
            <w:r w:rsidR="00AE6A0F" w:rsidRPr="009078AB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270" w:type="dxa"/>
            <w:vAlign w:val="bottom"/>
          </w:tcPr>
          <w:p w14:paraId="2AE83EBB" w14:textId="77777777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2ABB652D" w14:textId="793DEEED" w:rsidR="00514A09" w:rsidRPr="009078AB" w:rsidRDefault="00514A09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72252FA2" w14:textId="77777777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7A15436" w14:textId="1A46E31A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39,32</w:t>
            </w:r>
            <w:r w:rsidR="00AE6A0F" w:rsidRPr="009078AB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514A09" w:rsidRPr="00853222" w14:paraId="27E127C7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60013443" w14:textId="77777777" w:rsidR="00514A09" w:rsidRPr="00AE6A0F" w:rsidRDefault="00514A09" w:rsidP="00514A09">
            <w:pPr>
              <w:spacing w:line="240" w:lineRule="auto"/>
              <w:ind w:left="144" w:right="-108" w:hanging="223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  </w:t>
            </w:r>
            <w:r w:rsidRPr="00AE6A0F">
              <w:rPr>
                <w:rFonts w:asciiTheme="majorBidi" w:hAnsiTheme="majorBidi" w:cstheme="majorBidi"/>
                <w:sz w:val="23"/>
                <w:szCs w:val="23"/>
                <w:cs/>
              </w:rPr>
              <w:t>กำไรสะสม</w:t>
            </w:r>
          </w:p>
        </w:tc>
        <w:tc>
          <w:tcPr>
            <w:tcW w:w="270" w:type="dxa"/>
          </w:tcPr>
          <w:p w14:paraId="293EE7F3" w14:textId="77777777" w:rsidR="00514A09" w:rsidRPr="00AE6A0F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D55278C" w14:textId="77777777" w:rsidR="00514A09" w:rsidRPr="00AE6A0F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6DB10A1" w14:textId="77777777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D19EA8C" w14:textId="77777777" w:rsidR="00514A09" w:rsidRPr="00AE6A0F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647D2A6" w14:textId="77777777" w:rsidR="00514A09" w:rsidRPr="00AE6A0F" w:rsidRDefault="00514A09" w:rsidP="00B22127">
            <w:pPr>
              <w:tabs>
                <w:tab w:val="clear" w:pos="907"/>
                <w:tab w:val="decimal" w:pos="880"/>
              </w:tabs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</w:tcPr>
          <w:p w14:paraId="3C6929AF" w14:textId="77777777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970F053" w14:textId="77777777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14:paraId="6CC05A25" w14:textId="77777777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A4F2DE9" w14:textId="46CD16B3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AA10FD9" w14:textId="77777777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4FE9C741" w14:textId="44EC9D87" w:rsidR="00514A09" w:rsidRPr="009078AB" w:rsidRDefault="00514A09" w:rsidP="00B22127">
            <w:pPr>
              <w:tabs>
                <w:tab w:val="clear" w:pos="907"/>
                <w:tab w:val="decimal" w:pos="969"/>
              </w:tabs>
              <w:spacing w:line="240" w:lineRule="auto"/>
              <w:ind w:left="-21" w:right="90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52" w:type="dxa"/>
          </w:tcPr>
          <w:p w14:paraId="568DF722" w14:textId="77777777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1F4EAA1F" w14:textId="44642F57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514A09" w:rsidRPr="00853222" w14:paraId="7B6C5F08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3BFBFD5" w14:textId="77777777" w:rsidR="00514A09" w:rsidRPr="00AE6A0F" w:rsidRDefault="00514A09" w:rsidP="00514A09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  <w:cs/>
              </w:rPr>
              <w:t>จัดสรรเป็นทุนสำรองตามกฎหมาย</w:t>
            </w:r>
          </w:p>
        </w:tc>
        <w:tc>
          <w:tcPr>
            <w:tcW w:w="270" w:type="dxa"/>
          </w:tcPr>
          <w:p w14:paraId="6E2F0D3E" w14:textId="77777777" w:rsidR="00514A09" w:rsidRPr="00AE6A0F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E1BEC93" w14:textId="77777777" w:rsidR="00514A09" w:rsidRPr="00AE6A0F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04F905B" w14:textId="144F8921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85 </w:t>
            </w:r>
          </w:p>
        </w:tc>
        <w:tc>
          <w:tcPr>
            <w:tcW w:w="270" w:type="dxa"/>
            <w:vAlign w:val="bottom"/>
          </w:tcPr>
          <w:p w14:paraId="7761BB70" w14:textId="77777777" w:rsidR="00514A09" w:rsidRPr="00AE6A0F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7B60A35B" w14:textId="52A179FD" w:rsidR="00514A09" w:rsidRPr="00AE6A0F" w:rsidRDefault="00514A09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4567DB03" w14:textId="77777777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3C49CCCB" w14:textId="42AFA112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85 </w:t>
            </w:r>
          </w:p>
        </w:tc>
        <w:tc>
          <w:tcPr>
            <w:tcW w:w="360" w:type="dxa"/>
            <w:vAlign w:val="bottom"/>
          </w:tcPr>
          <w:p w14:paraId="76426541" w14:textId="77777777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C3362D3" w14:textId="3B06A268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="00AE6A0F" w:rsidRPr="009078AB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5 </w:t>
            </w:r>
          </w:p>
        </w:tc>
        <w:tc>
          <w:tcPr>
            <w:tcW w:w="270" w:type="dxa"/>
            <w:vAlign w:val="bottom"/>
          </w:tcPr>
          <w:p w14:paraId="0A632E5E" w14:textId="77777777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19F68D6A" w14:textId="23BAA72F" w:rsidR="00514A09" w:rsidRPr="009078AB" w:rsidRDefault="00514A09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229BD701" w14:textId="77777777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4F93FD61" w14:textId="5BEE363C" w:rsidR="00514A09" w:rsidRPr="009078AB" w:rsidRDefault="009078AB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="00514A09"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5 </w:t>
            </w:r>
          </w:p>
        </w:tc>
      </w:tr>
      <w:tr w:rsidR="00514A09" w:rsidRPr="00853222" w14:paraId="6F73EDC6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786AC39" w14:textId="77777777" w:rsidR="00514A09" w:rsidRPr="00AE6A0F" w:rsidRDefault="00514A09" w:rsidP="00514A09">
            <w:pPr>
              <w:tabs>
                <w:tab w:val="left" w:pos="90"/>
              </w:tabs>
              <w:spacing w:line="240" w:lineRule="auto"/>
              <w:ind w:left="144" w:right="-108" w:hanging="54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  <w:cs/>
              </w:rPr>
              <w:t>ยังไม่ได้จัดสรร</w:t>
            </w: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0" w:type="dxa"/>
          </w:tcPr>
          <w:p w14:paraId="5489B2FD" w14:textId="77777777" w:rsidR="00514A09" w:rsidRPr="00AE6A0F" w:rsidRDefault="00514A09" w:rsidP="00514A09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1A47B29" w14:textId="77777777" w:rsidR="00514A09" w:rsidRPr="00AE6A0F" w:rsidRDefault="00514A09" w:rsidP="00514A09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E15B945" w14:textId="0D785B5E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6,763 </w:t>
            </w:r>
          </w:p>
        </w:tc>
        <w:tc>
          <w:tcPr>
            <w:tcW w:w="270" w:type="dxa"/>
            <w:vAlign w:val="center"/>
          </w:tcPr>
          <w:p w14:paraId="0271830E" w14:textId="77777777" w:rsidR="00514A09" w:rsidRPr="00AE6A0F" w:rsidRDefault="00514A09" w:rsidP="00514A09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7BD74A5" w14:textId="1D2951BB" w:rsidR="00514A09" w:rsidRPr="00AE6A0F" w:rsidRDefault="00514A09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1A30BF81" w14:textId="77777777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B2F6F02" w14:textId="5D93950E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6,763 </w:t>
            </w:r>
          </w:p>
        </w:tc>
        <w:tc>
          <w:tcPr>
            <w:tcW w:w="360" w:type="dxa"/>
            <w:vAlign w:val="center"/>
          </w:tcPr>
          <w:p w14:paraId="45C293F1" w14:textId="77777777" w:rsidR="00514A09" w:rsidRPr="00AE6A0F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54B253D3" w14:textId="1EF2E7D9" w:rsidR="00514A09" w:rsidRPr="009078AB" w:rsidRDefault="00AE6A0F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>10,262</w:t>
            </w:r>
            <w:r w:rsidR="00514A09"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5846A63C" w14:textId="77777777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29642ACF" w14:textId="6BFD14F6" w:rsidR="00514A09" w:rsidRPr="009078AB" w:rsidRDefault="00514A09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02CB06F8" w14:textId="77777777" w:rsidR="00514A09" w:rsidRPr="009078AB" w:rsidRDefault="00514A09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41D6FB4F" w14:textId="1A35143C" w:rsidR="00514A09" w:rsidRPr="009078AB" w:rsidRDefault="009078AB" w:rsidP="00514A09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>10,262</w:t>
            </w:r>
          </w:p>
        </w:tc>
      </w:tr>
      <w:tr w:rsidR="0078255C" w:rsidRPr="00853222" w14:paraId="3FFF083F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4D75C13C" w14:textId="77777777" w:rsidR="0078255C" w:rsidRPr="00AE6A0F" w:rsidRDefault="0078255C" w:rsidP="0078255C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สำรองการตีราคาที่ดินใหม่</w:t>
            </w:r>
          </w:p>
        </w:tc>
        <w:tc>
          <w:tcPr>
            <w:tcW w:w="270" w:type="dxa"/>
          </w:tcPr>
          <w:p w14:paraId="398301D3" w14:textId="77777777" w:rsidR="0078255C" w:rsidRPr="00AE6A0F" w:rsidRDefault="0078255C" w:rsidP="0078255C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1E9CC1F" w14:textId="77777777" w:rsidR="0078255C" w:rsidRPr="00AE6A0F" w:rsidRDefault="0078255C" w:rsidP="0078255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3148C49D" w14:textId="23EC0687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7,359 </w:t>
            </w:r>
          </w:p>
        </w:tc>
        <w:tc>
          <w:tcPr>
            <w:tcW w:w="270" w:type="dxa"/>
            <w:vAlign w:val="bottom"/>
          </w:tcPr>
          <w:p w14:paraId="4FAB7E8B" w14:textId="77777777" w:rsidR="0078255C" w:rsidRPr="00AE6A0F" w:rsidRDefault="0078255C" w:rsidP="0078255C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1228D97" w14:textId="65AE8139" w:rsidR="0078255C" w:rsidRPr="00AE6A0F" w:rsidRDefault="0078255C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259E8D55" w14:textId="77777777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4EA0C78D" w14:textId="050D7362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7,359</w:t>
            </w:r>
          </w:p>
        </w:tc>
        <w:tc>
          <w:tcPr>
            <w:tcW w:w="360" w:type="dxa"/>
            <w:vAlign w:val="bottom"/>
          </w:tcPr>
          <w:p w14:paraId="0914511E" w14:textId="77777777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B78A272" w14:textId="579FD5B5" w:rsidR="0078255C" w:rsidRPr="009078AB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7,306 </w:t>
            </w:r>
          </w:p>
        </w:tc>
        <w:tc>
          <w:tcPr>
            <w:tcW w:w="270" w:type="dxa"/>
          </w:tcPr>
          <w:p w14:paraId="0DFCD23F" w14:textId="77777777" w:rsidR="0078255C" w:rsidRPr="009078AB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371A84D8" w14:textId="2371BBF3" w:rsidR="0078255C" w:rsidRPr="009078AB" w:rsidRDefault="0078255C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0F6710AA" w14:textId="77777777" w:rsidR="0078255C" w:rsidRPr="009078AB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7FF6F417" w14:textId="16A17A2D" w:rsidR="0078255C" w:rsidRPr="009078AB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7,306 </w:t>
            </w:r>
          </w:p>
        </w:tc>
      </w:tr>
      <w:tr w:rsidR="00FA1B4F" w:rsidRPr="00853222" w14:paraId="1D50306F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35EC3653" w14:textId="77777777" w:rsidR="00FA1B4F" w:rsidRPr="00AE6A0F" w:rsidRDefault="00FA1B4F" w:rsidP="00FA1B4F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สำรองการป้องกันความเสี่ยง</w:t>
            </w:r>
          </w:p>
        </w:tc>
        <w:tc>
          <w:tcPr>
            <w:tcW w:w="270" w:type="dxa"/>
          </w:tcPr>
          <w:p w14:paraId="41ECD509" w14:textId="77777777" w:rsidR="00FA1B4F" w:rsidRPr="00AE6A0F" w:rsidRDefault="00FA1B4F" w:rsidP="00FA1B4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5B58DAA" w14:textId="77777777" w:rsidR="00FA1B4F" w:rsidRPr="00AE6A0F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110892F8" w14:textId="46629B94" w:rsidR="00FA1B4F" w:rsidRPr="00AE6A0F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C6A8B" w:rsidRPr="00AE6A0F">
              <w:rPr>
                <w:rFonts w:asciiTheme="majorBidi" w:hAnsiTheme="majorBidi" w:cstheme="majorBidi"/>
                <w:sz w:val="23"/>
                <w:szCs w:val="23"/>
              </w:rPr>
              <w:t>70</w:t>
            </w:r>
            <w:r w:rsidRPr="00AE6A0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bottom"/>
          </w:tcPr>
          <w:p w14:paraId="10FAF044" w14:textId="77777777" w:rsidR="00FA1B4F" w:rsidRPr="00AE6A0F" w:rsidRDefault="00FA1B4F" w:rsidP="00FA1B4F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5E00EB7" w14:textId="67C0B2F4" w:rsidR="00FA1B4F" w:rsidRPr="00AE6A0F" w:rsidRDefault="00FA1B4F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7FA123D2" w14:textId="77777777" w:rsidR="00FA1B4F" w:rsidRPr="00AE6A0F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3E828F9" w14:textId="11476871" w:rsidR="00FA1B4F" w:rsidRPr="00AE6A0F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(</w:t>
            </w:r>
            <w:r w:rsidR="008C6A8B" w:rsidRPr="00AE6A0F">
              <w:rPr>
                <w:rFonts w:asciiTheme="majorBidi" w:hAnsiTheme="majorBidi" w:cstheme="majorBidi"/>
                <w:sz w:val="23"/>
                <w:szCs w:val="23"/>
              </w:rPr>
              <w:t>70</w:t>
            </w:r>
            <w:r w:rsidRPr="00AE6A0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360" w:type="dxa"/>
            <w:vAlign w:val="bottom"/>
          </w:tcPr>
          <w:p w14:paraId="5C78B1B2" w14:textId="77777777" w:rsidR="00FA1B4F" w:rsidRPr="00AE6A0F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1D45E051" w14:textId="3D505404" w:rsidR="00FA1B4F" w:rsidRPr="009078AB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2</w:t>
            </w:r>
          </w:p>
        </w:tc>
        <w:tc>
          <w:tcPr>
            <w:tcW w:w="270" w:type="dxa"/>
          </w:tcPr>
          <w:p w14:paraId="1CBB576C" w14:textId="77777777" w:rsidR="00FA1B4F" w:rsidRPr="009078AB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5A159576" w14:textId="5C5520DB" w:rsidR="00FA1B4F" w:rsidRPr="009078AB" w:rsidRDefault="00FA1B4F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0913B7CC" w14:textId="77777777" w:rsidR="00FA1B4F" w:rsidRPr="009078AB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47EBE1D" w14:textId="0B1C6B47" w:rsidR="00FA1B4F" w:rsidRPr="009078AB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2 </w:t>
            </w:r>
          </w:p>
        </w:tc>
      </w:tr>
      <w:tr w:rsidR="00FA1B4F" w:rsidRPr="00853222" w14:paraId="62631D62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285EDA42" w14:textId="77777777" w:rsidR="00FA1B4F" w:rsidRPr="00AE6A0F" w:rsidRDefault="00FA1B4F" w:rsidP="00FA1B4F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  <w:cs/>
              </w:rPr>
              <w:t>สำรองการจ่ายโดยใช้หุ้นเป็นเกณฑ์</w:t>
            </w:r>
          </w:p>
        </w:tc>
        <w:tc>
          <w:tcPr>
            <w:tcW w:w="270" w:type="dxa"/>
          </w:tcPr>
          <w:p w14:paraId="59E7D7D6" w14:textId="77777777" w:rsidR="00FA1B4F" w:rsidRPr="00AE6A0F" w:rsidRDefault="00FA1B4F" w:rsidP="00FA1B4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E501FFC" w14:textId="77777777" w:rsidR="00FA1B4F" w:rsidRPr="00AE6A0F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52E7C7F5" w14:textId="42EAB116" w:rsidR="00FA1B4F" w:rsidRPr="00AE6A0F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9</w:t>
            </w:r>
          </w:p>
        </w:tc>
        <w:tc>
          <w:tcPr>
            <w:tcW w:w="270" w:type="dxa"/>
            <w:vAlign w:val="bottom"/>
          </w:tcPr>
          <w:p w14:paraId="20EEF1CD" w14:textId="77777777" w:rsidR="00FA1B4F" w:rsidRPr="00AE6A0F" w:rsidRDefault="00FA1B4F" w:rsidP="00FA1B4F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</w:tcPr>
          <w:p w14:paraId="09BEF940" w14:textId="103A4DD2" w:rsidR="00FA1B4F" w:rsidRPr="00AE6A0F" w:rsidRDefault="00FA1B4F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7E6CD36E" w14:textId="77777777" w:rsidR="00FA1B4F" w:rsidRPr="00AE6A0F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2FF8123B" w14:textId="0D49A5C8" w:rsidR="00FA1B4F" w:rsidRPr="00AE6A0F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9</w:t>
            </w:r>
          </w:p>
        </w:tc>
        <w:tc>
          <w:tcPr>
            <w:tcW w:w="360" w:type="dxa"/>
            <w:vAlign w:val="bottom"/>
          </w:tcPr>
          <w:p w14:paraId="5AE0313B" w14:textId="77777777" w:rsidR="00FA1B4F" w:rsidRPr="00AE6A0F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</w:tcPr>
          <w:p w14:paraId="65CD8F6E" w14:textId="6C7B3AA9" w:rsidR="00FA1B4F" w:rsidRPr="009078AB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="00F33218" w:rsidRPr="009078AB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270" w:type="dxa"/>
          </w:tcPr>
          <w:p w14:paraId="1A04577D" w14:textId="77777777" w:rsidR="00FA1B4F" w:rsidRPr="009078AB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</w:tcPr>
          <w:p w14:paraId="339D18CC" w14:textId="1D9C7CB6" w:rsidR="00FA1B4F" w:rsidRPr="009078AB" w:rsidRDefault="00FA1B4F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2CCD2167" w14:textId="77777777" w:rsidR="00FA1B4F" w:rsidRPr="009078AB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</w:tcPr>
          <w:p w14:paraId="54873758" w14:textId="7682985F" w:rsidR="00FA1B4F" w:rsidRPr="009078AB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1</w:t>
            </w:r>
            <w:r w:rsidR="00DB6D36">
              <w:rPr>
                <w:rFonts w:asciiTheme="majorBidi" w:hAnsiTheme="majorBidi" w:cstheme="majorBidi"/>
                <w:sz w:val="23"/>
                <w:szCs w:val="23"/>
              </w:rPr>
              <w:t>7</w:t>
            </w: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</w:tr>
      <w:tr w:rsidR="00FA1B4F" w:rsidRPr="00853222" w14:paraId="31300264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F6B2075" w14:textId="77777777" w:rsidR="00FA1B4F" w:rsidRPr="00AE6A0F" w:rsidRDefault="00FA1B4F" w:rsidP="00FA1B4F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ผลต่างจากการรวมธุรกิจภายใต้การควบคุมเดียวกัน</w:t>
            </w:r>
          </w:p>
        </w:tc>
        <w:tc>
          <w:tcPr>
            <w:tcW w:w="270" w:type="dxa"/>
          </w:tcPr>
          <w:p w14:paraId="1BC8D28B" w14:textId="77777777" w:rsidR="00FA1B4F" w:rsidRPr="00AE6A0F" w:rsidRDefault="00FA1B4F" w:rsidP="00FA1B4F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241CE28" w14:textId="77777777" w:rsidR="00FA1B4F" w:rsidRPr="00AE6A0F" w:rsidRDefault="00FA1B4F" w:rsidP="00FA1B4F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8E75BA" w14:textId="51098305" w:rsidR="00FA1B4F" w:rsidRPr="00AE6A0F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(6,26</w:t>
            </w:r>
            <w:r w:rsidR="008C6A8B" w:rsidRPr="00AE6A0F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AE6A0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0" w:type="dxa"/>
            <w:vAlign w:val="bottom"/>
          </w:tcPr>
          <w:p w14:paraId="414725F5" w14:textId="77777777" w:rsidR="00FA1B4F" w:rsidRPr="00AE6A0F" w:rsidRDefault="00FA1B4F" w:rsidP="00FA1B4F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87FA20" w14:textId="4C4FC821" w:rsidR="00FA1B4F" w:rsidRPr="00AE6A0F" w:rsidRDefault="00FA1B4F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88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70" w:type="dxa"/>
          </w:tcPr>
          <w:p w14:paraId="38937A76" w14:textId="77777777" w:rsidR="00FA1B4F" w:rsidRPr="00AE6A0F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CCDDCBC" w14:textId="74294254" w:rsidR="00FA1B4F" w:rsidRPr="00AE6A0F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sz w:val="23"/>
                <w:szCs w:val="23"/>
              </w:rPr>
              <w:t xml:space="preserve"> (6,26</w:t>
            </w:r>
            <w:r w:rsidR="008C6A8B" w:rsidRPr="00AE6A0F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AE6A0F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360" w:type="dxa"/>
            <w:vAlign w:val="bottom"/>
          </w:tcPr>
          <w:p w14:paraId="5099BFEF" w14:textId="77777777" w:rsidR="00FA1B4F" w:rsidRPr="00AE6A0F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5651109" w14:textId="4FC0E9D5" w:rsidR="00FA1B4F" w:rsidRPr="009078AB" w:rsidRDefault="00AE6A0F" w:rsidP="00AE6A0F">
            <w:pPr>
              <w:tabs>
                <w:tab w:val="clear" w:pos="907"/>
                <w:tab w:val="left" w:pos="974"/>
              </w:tabs>
              <w:spacing w:line="240" w:lineRule="auto"/>
              <w:ind w:left="144" w:right="76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 </w:t>
            </w:r>
            <w:r w:rsidR="00FA1B4F"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 </w:t>
            </w:r>
            <w:r w:rsidR="00FA1B4F" w:rsidRPr="009078AB">
              <w:rPr>
                <w:rFonts w:asciiTheme="majorBidi" w:hAnsiTheme="majorBidi" w:cstheme="majorBidi"/>
                <w:sz w:val="23"/>
                <w:szCs w:val="23"/>
              </w:rPr>
              <w:t>(6,15</w:t>
            </w:r>
            <w:r w:rsidR="009078AB" w:rsidRPr="009078AB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="00FA1B4F" w:rsidRPr="009078AB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70" w:type="dxa"/>
          </w:tcPr>
          <w:p w14:paraId="014B5E9D" w14:textId="77777777" w:rsidR="00FA1B4F" w:rsidRPr="009078AB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379666E" w14:textId="01512532" w:rsidR="00FA1B4F" w:rsidRPr="009078AB" w:rsidRDefault="00FA1B4F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969"/>
              </w:tabs>
              <w:spacing w:line="240" w:lineRule="atLeast"/>
              <w:ind w:left="-21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-   </w:t>
            </w:r>
          </w:p>
        </w:tc>
        <w:tc>
          <w:tcPr>
            <w:tcW w:w="252" w:type="dxa"/>
          </w:tcPr>
          <w:p w14:paraId="235B690C" w14:textId="77777777" w:rsidR="00FA1B4F" w:rsidRPr="009078AB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04D9C38F" w14:textId="283E6326" w:rsidR="00FA1B4F" w:rsidRPr="009078AB" w:rsidRDefault="00FA1B4F" w:rsidP="00FA1B4F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9078AB">
              <w:rPr>
                <w:rFonts w:asciiTheme="majorBidi" w:hAnsiTheme="majorBidi" w:cstheme="majorBidi"/>
                <w:sz w:val="23"/>
                <w:szCs w:val="23"/>
              </w:rPr>
              <w:t xml:space="preserve"> (6,15</w:t>
            </w:r>
            <w:r w:rsidR="004D5F1A">
              <w:rPr>
                <w:rFonts w:asciiTheme="majorBidi" w:hAnsiTheme="majorBidi" w:cstheme="majorBidi"/>
                <w:sz w:val="23"/>
                <w:szCs w:val="23"/>
              </w:rPr>
              <w:t>2</w:t>
            </w:r>
            <w:r w:rsidRPr="009078AB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  <w:tr w:rsidR="0078255C" w:rsidRPr="00853222" w14:paraId="43B2F0C7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9D88E12" w14:textId="77777777" w:rsidR="0078255C" w:rsidRPr="00AE6A0F" w:rsidRDefault="0078255C" w:rsidP="0078255C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E6A0F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รวมส่วนของบริษัทใหญ่</w:t>
            </w:r>
          </w:p>
        </w:tc>
        <w:tc>
          <w:tcPr>
            <w:tcW w:w="270" w:type="dxa"/>
          </w:tcPr>
          <w:p w14:paraId="23CF16EB" w14:textId="77777777" w:rsidR="0078255C" w:rsidRPr="00AE6A0F" w:rsidRDefault="0078255C" w:rsidP="0078255C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AAEE8B2" w14:textId="77777777" w:rsidR="0078255C" w:rsidRPr="00AE6A0F" w:rsidRDefault="0078255C" w:rsidP="0078255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321DEC4" w14:textId="65E9C6E0" w:rsidR="0078255C" w:rsidRPr="00AE6A0F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79,2</w:t>
            </w:r>
            <w:r w:rsidR="00DB6D3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07</w:t>
            </w:r>
            <w:r w:rsidR="0078255C" w:rsidRPr="00AE6A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70" w:type="dxa"/>
          </w:tcPr>
          <w:p w14:paraId="456BC079" w14:textId="77777777" w:rsidR="0078255C" w:rsidRPr="00AE6A0F" w:rsidRDefault="0078255C" w:rsidP="0078255C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1C3AF6F" w14:textId="21E1D991" w:rsidR="0078255C" w:rsidRPr="00B22127" w:rsidRDefault="004D5F1A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B2212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  <w:r w:rsidR="0078255C" w:rsidRPr="00B2212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70" w:type="dxa"/>
          </w:tcPr>
          <w:p w14:paraId="5B2E1F1F" w14:textId="77777777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36CD463" w14:textId="31A5E58A" w:rsidR="0078255C" w:rsidRPr="00AE6A0F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79,207</w:t>
            </w:r>
            <w:r w:rsidR="0078255C" w:rsidRPr="00AE6A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360" w:type="dxa"/>
            <w:vAlign w:val="bottom"/>
          </w:tcPr>
          <w:p w14:paraId="511C9190" w14:textId="77777777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009129C" w14:textId="5C3ABE95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E6A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82,859 </w:t>
            </w:r>
          </w:p>
        </w:tc>
        <w:tc>
          <w:tcPr>
            <w:tcW w:w="270" w:type="dxa"/>
          </w:tcPr>
          <w:p w14:paraId="071BC796" w14:textId="77777777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FC481F5" w14:textId="14EC8AB9" w:rsidR="0078255C" w:rsidRPr="00B22127" w:rsidRDefault="00B22127" w:rsidP="00B22127">
            <w:pPr>
              <w:pStyle w:val="acctfourfigures"/>
              <w:shd w:val="clear" w:color="auto" w:fill="FFFFFF"/>
              <w:tabs>
                <w:tab w:val="clear" w:pos="765"/>
                <w:tab w:val="decimal" w:pos="8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2212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52" w:type="dxa"/>
          </w:tcPr>
          <w:p w14:paraId="40BA843F" w14:textId="77777777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4E704279" w14:textId="3E0F85DF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="004D5F1A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82,859</w:t>
            </w:r>
            <w:r w:rsidRPr="00AE6A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</w:tr>
      <w:tr w:rsidR="00AE6A0F" w:rsidRPr="00853222" w14:paraId="4A13BB0B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00702266" w14:textId="12774223" w:rsidR="00AE6A0F" w:rsidRPr="009078AB" w:rsidRDefault="009078AB" w:rsidP="0078255C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078AB">
              <w:rPr>
                <w:rFonts w:asciiTheme="majorBidi" w:hAnsiTheme="majorBidi" w:cstheme="majorBidi" w:hint="cs"/>
                <w:sz w:val="23"/>
                <w:szCs w:val="23"/>
                <w:cs/>
              </w:rPr>
              <w:t>ส่วนของผู้ถือหุ้นของบริษัทอื่นในกลุ่มก่อนการจัดโครงสร้างธุรกิจ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</w:tcPr>
          <w:p w14:paraId="68E445F8" w14:textId="77777777" w:rsidR="00AE6A0F" w:rsidRPr="00AE6A0F" w:rsidRDefault="00AE6A0F" w:rsidP="0078255C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85D2DAA" w14:textId="77777777" w:rsidR="00AE6A0F" w:rsidRPr="00AE6A0F" w:rsidRDefault="00AE6A0F" w:rsidP="0078255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9AD8748" w14:textId="5989D02A" w:rsidR="00AE6A0F" w:rsidRPr="004D5F1A" w:rsidRDefault="009078AB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5F1A">
              <w:rPr>
                <w:rFonts w:asciiTheme="majorBidi" w:hAnsiTheme="majorBidi" w:cstheme="majorBidi"/>
                <w:sz w:val="23"/>
                <w:szCs w:val="23"/>
              </w:rPr>
              <w:t>3,099</w:t>
            </w:r>
          </w:p>
        </w:tc>
        <w:tc>
          <w:tcPr>
            <w:tcW w:w="270" w:type="dxa"/>
          </w:tcPr>
          <w:p w14:paraId="212BBBA9" w14:textId="77777777" w:rsidR="00AE6A0F" w:rsidRPr="004D5F1A" w:rsidRDefault="00AE6A0F" w:rsidP="0078255C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5CB0874" w14:textId="57F0E470" w:rsidR="00AE6A0F" w:rsidRPr="004D5F1A" w:rsidRDefault="009078AB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5F1A">
              <w:rPr>
                <w:rFonts w:asciiTheme="majorBidi" w:hAnsiTheme="majorBidi" w:cstheme="majorBidi"/>
                <w:sz w:val="23"/>
                <w:szCs w:val="23"/>
              </w:rPr>
              <w:t>689</w:t>
            </w:r>
          </w:p>
        </w:tc>
        <w:tc>
          <w:tcPr>
            <w:tcW w:w="270" w:type="dxa"/>
          </w:tcPr>
          <w:p w14:paraId="79101D9C" w14:textId="77777777" w:rsidR="00AE6A0F" w:rsidRPr="004D5F1A" w:rsidRDefault="00AE6A0F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A4CD0D8" w14:textId="0465CBC3" w:rsidR="00AE6A0F" w:rsidRPr="004D5F1A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5F1A">
              <w:rPr>
                <w:rFonts w:asciiTheme="majorBidi" w:hAnsiTheme="majorBidi" w:cstheme="majorBidi"/>
                <w:sz w:val="23"/>
                <w:szCs w:val="23"/>
              </w:rPr>
              <w:t>3,788</w:t>
            </w:r>
          </w:p>
        </w:tc>
        <w:tc>
          <w:tcPr>
            <w:tcW w:w="360" w:type="dxa"/>
            <w:vAlign w:val="bottom"/>
          </w:tcPr>
          <w:p w14:paraId="6FF4F350" w14:textId="77777777" w:rsidR="00AE6A0F" w:rsidRPr="004D5F1A" w:rsidRDefault="00AE6A0F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3274637" w14:textId="3633D1CA" w:rsidR="00AE6A0F" w:rsidRPr="004D5F1A" w:rsidRDefault="004D5F1A" w:rsidP="00DB6D36">
            <w:pPr>
              <w:spacing w:line="240" w:lineRule="auto"/>
              <w:ind w:left="144" w:right="166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5F1A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70" w:type="dxa"/>
          </w:tcPr>
          <w:p w14:paraId="34BD7317" w14:textId="77777777" w:rsidR="00AE6A0F" w:rsidRPr="004D5F1A" w:rsidRDefault="00AE6A0F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62F4FB4A" w14:textId="4F7124E5" w:rsidR="00AE6A0F" w:rsidRPr="004D5F1A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5F1A">
              <w:rPr>
                <w:rFonts w:asciiTheme="majorBidi" w:hAnsiTheme="majorBidi" w:cstheme="majorBidi"/>
                <w:sz w:val="23"/>
                <w:szCs w:val="23"/>
              </w:rPr>
              <w:t>76</w:t>
            </w:r>
            <w:r w:rsidR="00B00D51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6B594017" w14:textId="77777777" w:rsidR="00AE6A0F" w:rsidRPr="004D5F1A" w:rsidRDefault="00AE6A0F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bottom w:val="single" w:sz="4" w:space="0" w:color="auto"/>
            </w:tcBorders>
          </w:tcPr>
          <w:p w14:paraId="59FC9602" w14:textId="3FCADE44" w:rsidR="00AE6A0F" w:rsidRPr="004D5F1A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  <w:r w:rsidRPr="004D5F1A">
              <w:rPr>
                <w:rFonts w:asciiTheme="majorBidi" w:hAnsiTheme="majorBidi" w:cstheme="majorBidi"/>
                <w:sz w:val="23"/>
                <w:szCs w:val="23"/>
              </w:rPr>
              <w:t>76</w:t>
            </w:r>
            <w:r w:rsidR="00B00D51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</w:tr>
      <w:tr w:rsidR="009078AB" w:rsidRPr="00853222" w14:paraId="5D6FD9BA" w14:textId="77777777" w:rsidTr="00DB6D36">
        <w:trPr>
          <w:trHeight w:val="20"/>
        </w:trPr>
        <w:tc>
          <w:tcPr>
            <w:tcW w:w="4140" w:type="dxa"/>
            <w:shd w:val="clear" w:color="auto" w:fill="auto"/>
          </w:tcPr>
          <w:p w14:paraId="102FB437" w14:textId="15C0B3E2" w:rsidR="009078AB" w:rsidRPr="00AE6A0F" w:rsidRDefault="009078AB" w:rsidP="0078255C">
            <w:pPr>
              <w:spacing w:line="240" w:lineRule="auto"/>
              <w:ind w:left="180" w:right="-108" w:hanging="180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รวมส่วนผู้ถือหุ้น</w:t>
            </w:r>
          </w:p>
        </w:tc>
        <w:tc>
          <w:tcPr>
            <w:tcW w:w="270" w:type="dxa"/>
          </w:tcPr>
          <w:p w14:paraId="11214EA4" w14:textId="77777777" w:rsidR="009078AB" w:rsidRPr="00AE6A0F" w:rsidRDefault="009078AB" w:rsidP="0078255C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5D2A6F2" w14:textId="77777777" w:rsidR="009078AB" w:rsidRPr="00AE6A0F" w:rsidRDefault="009078AB" w:rsidP="0078255C">
            <w:pPr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D5B62B0" w14:textId="7871075E" w:rsidR="009078AB" w:rsidRPr="00AE6A0F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82,306</w:t>
            </w:r>
          </w:p>
        </w:tc>
        <w:tc>
          <w:tcPr>
            <w:tcW w:w="270" w:type="dxa"/>
          </w:tcPr>
          <w:p w14:paraId="75E5CC6E" w14:textId="77777777" w:rsidR="009078AB" w:rsidRPr="00AE6A0F" w:rsidRDefault="009078AB" w:rsidP="0078255C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E097A4" w14:textId="50A7ED30" w:rsidR="009078AB" w:rsidRPr="00AE6A0F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689</w:t>
            </w:r>
          </w:p>
        </w:tc>
        <w:tc>
          <w:tcPr>
            <w:tcW w:w="270" w:type="dxa"/>
          </w:tcPr>
          <w:p w14:paraId="422635D6" w14:textId="77777777" w:rsidR="009078AB" w:rsidRPr="00AE6A0F" w:rsidRDefault="009078AB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EEC229D" w14:textId="697756B9" w:rsidR="009078AB" w:rsidRPr="00AE6A0F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82,995</w:t>
            </w:r>
          </w:p>
        </w:tc>
        <w:tc>
          <w:tcPr>
            <w:tcW w:w="360" w:type="dxa"/>
            <w:vAlign w:val="bottom"/>
          </w:tcPr>
          <w:p w14:paraId="53F8D300" w14:textId="77777777" w:rsidR="009078AB" w:rsidRPr="00AE6A0F" w:rsidRDefault="009078AB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C38B68" w14:textId="7795B4CF" w:rsidR="009078AB" w:rsidRPr="00AE6A0F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82,859</w:t>
            </w:r>
          </w:p>
        </w:tc>
        <w:tc>
          <w:tcPr>
            <w:tcW w:w="270" w:type="dxa"/>
          </w:tcPr>
          <w:p w14:paraId="67C7D78A" w14:textId="77777777" w:rsidR="009078AB" w:rsidRPr="00AE6A0F" w:rsidRDefault="009078AB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8A4C343" w14:textId="5DA0455B" w:rsidR="009078AB" w:rsidRPr="00AE6A0F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76</w:t>
            </w:r>
            <w:r w:rsidR="00B00D5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52" w:type="dxa"/>
          </w:tcPr>
          <w:p w14:paraId="63E3E463" w14:textId="77777777" w:rsidR="009078AB" w:rsidRPr="00AE6A0F" w:rsidRDefault="009078AB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</w:tcBorders>
          </w:tcPr>
          <w:p w14:paraId="38BD9E54" w14:textId="6DC6BB25" w:rsidR="009078AB" w:rsidRPr="00AE6A0F" w:rsidRDefault="004D5F1A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83,6</w:t>
            </w:r>
            <w:r w:rsidR="00B00D5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20</w:t>
            </w:r>
          </w:p>
        </w:tc>
      </w:tr>
      <w:tr w:rsidR="0078255C" w:rsidRPr="00853222" w14:paraId="6CCB6B29" w14:textId="77777777" w:rsidTr="00DB6D36">
        <w:trPr>
          <w:trHeight w:val="321"/>
        </w:trPr>
        <w:tc>
          <w:tcPr>
            <w:tcW w:w="4140" w:type="dxa"/>
            <w:shd w:val="clear" w:color="auto" w:fill="auto"/>
          </w:tcPr>
          <w:p w14:paraId="6CEA128F" w14:textId="77777777" w:rsidR="0078255C" w:rsidRPr="00AE6A0F" w:rsidRDefault="0078255C" w:rsidP="0078255C">
            <w:pPr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รวมหนี้สินและส่วนของผู้ถือหุ้น</w:t>
            </w:r>
          </w:p>
        </w:tc>
        <w:tc>
          <w:tcPr>
            <w:tcW w:w="270" w:type="dxa"/>
          </w:tcPr>
          <w:p w14:paraId="6AD6DB60" w14:textId="77777777" w:rsidR="0078255C" w:rsidRPr="00AE6A0F" w:rsidRDefault="0078255C" w:rsidP="0078255C">
            <w:pPr>
              <w:shd w:val="clear" w:color="auto" w:fill="FFFFFF"/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</w:rPr>
            </w:pPr>
          </w:p>
        </w:tc>
        <w:tc>
          <w:tcPr>
            <w:tcW w:w="270" w:type="dxa"/>
          </w:tcPr>
          <w:p w14:paraId="4FAAF393" w14:textId="77777777" w:rsidR="0078255C" w:rsidRPr="00AE6A0F" w:rsidRDefault="0078255C" w:rsidP="0078255C">
            <w:pPr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C4F386C" w14:textId="634A283E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143,510 </w:t>
            </w:r>
          </w:p>
        </w:tc>
        <w:tc>
          <w:tcPr>
            <w:tcW w:w="270" w:type="dxa"/>
          </w:tcPr>
          <w:p w14:paraId="36348843" w14:textId="77777777" w:rsidR="0078255C" w:rsidRPr="00AE6A0F" w:rsidRDefault="0078255C" w:rsidP="0078255C">
            <w:pPr>
              <w:spacing w:line="240" w:lineRule="auto"/>
              <w:ind w:left="144" w:right="-108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85C4417" w14:textId="4C4A0EE6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5,432 </w:t>
            </w:r>
          </w:p>
        </w:tc>
        <w:tc>
          <w:tcPr>
            <w:tcW w:w="270" w:type="dxa"/>
          </w:tcPr>
          <w:p w14:paraId="26ACE05A" w14:textId="77777777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27A6CC" w14:textId="079F0A6B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148,942 </w:t>
            </w:r>
          </w:p>
        </w:tc>
        <w:tc>
          <w:tcPr>
            <w:tcW w:w="360" w:type="dxa"/>
          </w:tcPr>
          <w:p w14:paraId="7936D299" w14:textId="77777777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73A2667" w14:textId="6F5300D4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156,454 </w:t>
            </w:r>
          </w:p>
        </w:tc>
        <w:tc>
          <w:tcPr>
            <w:tcW w:w="270" w:type="dxa"/>
          </w:tcPr>
          <w:p w14:paraId="1CE009C6" w14:textId="77777777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352" w:type="dxa"/>
            <w:tcBorders>
              <w:top w:val="single" w:sz="4" w:space="0" w:color="auto"/>
              <w:bottom w:val="double" w:sz="4" w:space="0" w:color="auto"/>
            </w:tcBorders>
          </w:tcPr>
          <w:p w14:paraId="59E3A7ED" w14:textId="1E8AC9E7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5,68</w:t>
            </w:r>
            <w:r w:rsidR="00B00D5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</w:t>
            </w:r>
            <w:r w:rsidRPr="00AE6A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  <w:tc>
          <w:tcPr>
            <w:tcW w:w="252" w:type="dxa"/>
          </w:tcPr>
          <w:p w14:paraId="0DAE1561" w14:textId="77777777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278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6A76DB64" w14:textId="6ACEA56E" w:rsidR="0078255C" w:rsidRPr="00AE6A0F" w:rsidRDefault="0078255C" w:rsidP="0078255C">
            <w:pPr>
              <w:spacing w:line="240" w:lineRule="auto"/>
              <w:ind w:left="144" w:right="90" w:hanging="144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6A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162,13</w:t>
            </w:r>
            <w:r w:rsidR="00B00D5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  <w:r w:rsidRPr="00AE6A0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14:paraId="28CE6649" w14:textId="77777777" w:rsidR="00FA28E1" w:rsidRPr="00BE79D1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713F1800" w14:textId="25327D17" w:rsidR="003B0B83" w:rsidRPr="00F4595D" w:rsidRDefault="003B0B83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F59700" w14:textId="14AEA4F5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FB0933" w14:textId="5B9C93DC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150D1" w14:textId="7EE618FF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59DBE1" w14:textId="7E5540A5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79DE816" w14:textId="6FDD6E6E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EC4A8C" w14:textId="77777777" w:rsidR="005E2DEE" w:rsidRPr="00F4595D" w:rsidRDefault="005E2DEE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B6782B" w14:textId="77777777" w:rsidR="005E2DEE" w:rsidRPr="00F4595D" w:rsidRDefault="005E2DEE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CE25505" w14:textId="31E45963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460A20" w14:textId="39FF3B54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C79ABB1" w14:textId="77777777" w:rsidR="00232575" w:rsidRPr="00F4595D" w:rsidRDefault="00232575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F93C6DB" w14:textId="33408205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8952CB8" w14:textId="77777777" w:rsidR="00232575" w:rsidRPr="00F4595D" w:rsidRDefault="00232575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CC8D813" w14:textId="50163E12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0582B55" w14:textId="518319D8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8355A1" w14:textId="2278C167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A063F0" w14:textId="5D26A7A8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FABE16" w14:textId="645B149A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324425" w14:textId="446CFE02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595FE8" w14:textId="77777777" w:rsidR="00FA28E1" w:rsidRPr="00F4595D" w:rsidRDefault="00FA28E1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2236473" w14:textId="77777777" w:rsidR="003B0B83" w:rsidRPr="00F4595D" w:rsidRDefault="003B0B83" w:rsidP="00DB10AF">
      <w:pPr>
        <w:spacing w:line="221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3B0B83" w:rsidRPr="00F4595D" w:rsidSect="00833027">
          <w:headerReference w:type="default" r:id="rId17"/>
          <w:pgSz w:w="16834" w:h="11909" w:orient="landscape" w:code="9"/>
          <w:pgMar w:top="1152" w:right="691" w:bottom="1152" w:left="576" w:header="720" w:footer="720" w:gutter="0"/>
          <w:pgNumType w:start="20"/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270"/>
        <w:gridCol w:w="1350"/>
        <w:gridCol w:w="284"/>
        <w:gridCol w:w="1336"/>
        <w:gridCol w:w="236"/>
        <w:gridCol w:w="1294"/>
      </w:tblGrid>
      <w:tr w:rsidR="00AE20AF" w:rsidRPr="00F4595D" w14:paraId="1723CDDE" w14:textId="77777777" w:rsidTr="003B0B83">
        <w:trPr>
          <w:trHeight w:val="20"/>
          <w:tblHeader/>
        </w:trPr>
        <w:tc>
          <w:tcPr>
            <w:tcW w:w="4950" w:type="dxa"/>
            <w:gridSpan w:val="2"/>
            <w:shd w:val="clear" w:color="auto" w:fill="auto"/>
          </w:tcPr>
          <w:p w14:paraId="739DD343" w14:textId="36C7E612" w:rsidR="00AE20AF" w:rsidRPr="00F4595D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lastRenderedPageBreak/>
              <w:tab/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4500" w:type="dxa"/>
            <w:gridSpan w:val="5"/>
            <w:vAlign w:val="bottom"/>
          </w:tcPr>
          <w:p w14:paraId="08BEB49E" w14:textId="77777777" w:rsidR="00AE20AF" w:rsidRPr="00F4595D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20AF" w:rsidRPr="00754A1C" w14:paraId="33416373" w14:textId="77777777" w:rsidTr="003B0B83">
        <w:trPr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539D8787" w14:textId="51520880" w:rsidR="00AE20AF" w:rsidRPr="00754A1C" w:rsidRDefault="00263C61" w:rsidP="00263C61">
            <w:pPr>
              <w:shd w:val="clear" w:color="auto" w:fill="FFFFFF"/>
              <w:tabs>
                <w:tab w:val="clear" w:pos="227"/>
                <w:tab w:val="clear" w:pos="454"/>
                <w:tab w:val="left" w:pos="430"/>
                <w:tab w:val="left" w:pos="4014"/>
              </w:tabs>
              <w:spacing w:line="240" w:lineRule="auto"/>
              <w:ind w:left="250" w:right="-115" w:hanging="250"/>
              <w:rPr>
                <w:rFonts w:ascii="Angsana New" w:hAnsi="Angsana New"/>
                <w:sz w:val="30"/>
                <w:szCs w:val="30"/>
                <w:rtl/>
              </w:rPr>
            </w:pPr>
            <w:r w:rsidRPr="00754A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 w:rsidRPr="00754A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งวดสามเดือน</w:t>
            </w:r>
            <w:r w:rsidRPr="00754A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754A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754A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7A27EC" w:rsidRPr="00754A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7A27EC" w:rsidRPr="00754A1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7A27EC" w:rsidRPr="00754A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A710F6" w:rsidRPr="00754A1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D6523A0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0C14AC50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0231DDB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54A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</w:t>
            </w:r>
            <w:r w:rsidRPr="00754A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2E3D1527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786154A7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54A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48F9828E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27124D0A" w14:textId="77777777" w:rsidR="00AE20AF" w:rsidRPr="00754A1C" w:rsidRDefault="00AE20AF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54A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  <w:p w14:paraId="04224F1B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54A1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AE20AF" w:rsidRPr="00754A1C" w14:paraId="72FA481A" w14:textId="77777777" w:rsidTr="003B0B83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6E9105CC" w14:textId="77777777" w:rsidR="00AE20AF" w:rsidRPr="00754A1C" w:rsidRDefault="00AE20AF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9846D7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08E276F5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54A1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E20AF" w:rsidRPr="00754A1C" w14:paraId="03A164F3" w14:textId="77777777" w:rsidTr="003B0B83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06AD0902" w14:textId="77777777" w:rsidR="00AE20AF" w:rsidRPr="00754A1C" w:rsidRDefault="00AE20A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754A1C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  <w:vAlign w:val="center"/>
          </w:tcPr>
          <w:p w14:paraId="373F3312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E970CDD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53D52D29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3432648C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0C4822DC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66DF6C9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A1380A" w:rsidRPr="00754A1C" w14:paraId="1280C6C7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61AA6F47" w14:textId="77777777" w:rsidR="00A1380A" w:rsidRPr="00754A1C" w:rsidRDefault="00A1380A" w:rsidP="00A138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627BEF0D" w14:textId="77777777" w:rsidR="00A1380A" w:rsidRPr="00754A1C" w:rsidRDefault="00A1380A" w:rsidP="00A138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3C22BADF" w14:textId="77777777" w:rsidR="003074CF" w:rsidRPr="00754A1C" w:rsidRDefault="003074CF" w:rsidP="00A1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78EB404" w14:textId="7CD31569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1,280 </w:t>
            </w:r>
          </w:p>
        </w:tc>
        <w:tc>
          <w:tcPr>
            <w:tcW w:w="284" w:type="dxa"/>
          </w:tcPr>
          <w:p w14:paraId="489CE5AE" w14:textId="77777777" w:rsidR="00A1380A" w:rsidRPr="00754A1C" w:rsidRDefault="00A1380A" w:rsidP="00A1380A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859E9FF" w14:textId="77777777" w:rsidR="003074CF" w:rsidRPr="00754A1C" w:rsidRDefault="003074CF" w:rsidP="00A1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6241116" w14:textId="36CDF171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4A1C">
              <w:rPr>
                <w:rFonts w:ascii="Angsana New" w:hAnsi="Angsana New"/>
                <w:sz w:val="30"/>
                <w:szCs w:val="30"/>
              </w:rPr>
              <w:t xml:space="preserve">2 </w:t>
            </w:r>
          </w:p>
        </w:tc>
        <w:tc>
          <w:tcPr>
            <w:tcW w:w="236" w:type="dxa"/>
          </w:tcPr>
          <w:p w14:paraId="70B060C4" w14:textId="77777777" w:rsidR="00A1380A" w:rsidRPr="00754A1C" w:rsidRDefault="00A1380A" w:rsidP="00A1380A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ADC1622" w14:textId="77777777" w:rsidR="003074CF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97D2EFF" w14:textId="69628426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1,282 </w:t>
            </w:r>
          </w:p>
        </w:tc>
      </w:tr>
      <w:tr w:rsidR="00A1380A" w:rsidRPr="00754A1C" w14:paraId="28C26CB7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1568779" w14:textId="77777777" w:rsidR="00A1380A" w:rsidRPr="00754A1C" w:rsidRDefault="00A1380A" w:rsidP="00A1380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1F981C3A" w14:textId="77777777" w:rsidR="00A1380A" w:rsidRPr="00754A1C" w:rsidRDefault="00A1380A" w:rsidP="00A138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97FACDF" w14:textId="2442117D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70</w:t>
            </w:r>
            <w:r w:rsidR="00754A1C" w:rsidRPr="00754A1C">
              <w:rPr>
                <w:rFonts w:ascii="Angsana New" w:hAnsi="Angsana New"/>
                <w:sz w:val="30"/>
                <w:szCs w:val="30"/>
              </w:rPr>
              <w:t>2</w:t>
            </w: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2217ABA6" w14:textId="77777777" w:rsidR="00A1380A" w:rsidRPr="00754A1C" w:rsidRDefault="00A1380A" w:rsidP="00A1380A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120C178" w14:textId="55A85B93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754A1C">
              <w:rPr>
                <w:rFonts w:ascii="Angsana New" w:hAnsi="Angsana New"/>
                <w:sz w:val="30"/>
                <w:szCs w:val="30"/>
              </w:rPr>
              <w:t>7</w:t>
            </w: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0AADAFB" w14:textId="77777777" w:rsidR="00A1380A" w:rsidRPr="00754A1C" w:rsidRDefault="00A1380A" w:rsidP="00A1380A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59FA67B" w14:textId="609473C0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76</w:t>
            </w:r>
            <w:r w:rsidR="00754A1C">
              <w:rPr>
                <w:rFonts w:ascii="Angsana New" w:hAnsi="Angsana New"/>
                <w:sz w:val="30"/>
                <w:szCs w:val="30"/>
              </w:rPr>
              <w:t>9</w:t>
            </w: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1380A" w:rsidRPr="00754A1C" w14:paraId="33859BA9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45D16C84" w14:textId="77777777" w:rsidR="00A1380A" w:rsidRPr="00754A1C" w:rsidRDefault="00A1380A" w:rsidP="00A1380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center"/>
          </w:tcPr>
          <w:p w14:paraId="0E3CDB19" w14:textId="77777777" w:rsidR="00A1380A" w:rsidRPr="00754A1C" w:rsidRDefault="00A1380A" w:rsidP="00A138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FAE0B13" w14:textId="16C686B6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3 </w:t>
            </w:r>
          </w:p>
        </w:tc>
        <w:tc>
          <w:tcPr>
            <w:tcW w:w="284" w:type="dxa"/>
          </w:tcPr>
          <w:p w14:paraId="62EBAC32" w14:textId="77777777" w:rsidR="00A1380A" w:rsidRPr="00754A1C" w:rsidRDefault="00A1380A" w:rsidP="00A138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639E145" w14:textId="210B3323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  <w:tc>
          <w:tcPr>
            <w:tcW w:w="236" w:type="dxa"/>
          </w:tcPr>
          <w:p w14:paraId="7583C524" w14:textId="77777777" w:rsidR="00A1380A" w:rsidRPr="00754A1C" w:rsidRDefault="00A1380A" w:rsidP="00A138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B2EF54E" w14:textId="7AB52FB2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3 </w:t>
            </w:r>
          </w:p>
        </w:tc>
      </w:tr>
      <w:tr w:rsidR="00A1380A" w:rsidRPr="00754A1C" w14:paraId="7FFCA1D1" w14:textId="77777777" w:rsidTr="00417C8C">
        <w:trPr>
          <w:trHeight w:val="60"/>
        </w:trPr>
        <w:tc>
          <w:tcPr>
            <w:tcW w:w="4680" w:type="dxa"/>
            <w:shd w:val="clear" w:color="auto" w:fill="auto"/>
          </w:tcPr>
          <w:p w14:paraId="5388BA3D" w14:textId="77777777" w:rsidR="00A1380A" w:rsidRPr="00754A1C" w:rsidRDefault="00A1380A" w:rsidP="00A1380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vAlign w:val="center"/>
          </w:tcPr>
          <w:p w14:paraId="3F5D94A5" w14:textId="77777777" w:rsidR="00A1380A" w:rsidRPr="00754A1C" w:rsidRDefault="00A1380A" w:rsidP="00A138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041C59A8" w14:textId="0D62A96F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4A1C" w:rsidRPr="00754A1C">
              <w:rPr>
                <w:rFonts w:ascii="Angsana New" w:hAnsi="Angsana New"/>
                <w:sz w:val="30"/>
                <w:szCs w:val="30"/>
              </w:rPr>
              <w:t>14</w:t>
            </w: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4EA84218" w14:textId="77777777" w:rsidR="00A1380A" w:rsidRPr="00754A1C" w:rsidRDefault="00A1380A" w:rsidP="00A138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7FC782C" w14:textId="04918146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4A1C">
              <w:rPr>
                <w:rFonts w:ascii="Angsana New" w:hAnsi="Angsana New"/>
                <w:sz w:val="30"/>
                <w:szCs w:val="30"/>
              </w:rPr>
              <w:t>-</w:t>
            </w: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B9B0794" w14:textId="77777777" w:rsidR="00A1380A" w:rsidRPr="00754A1C" w:rsidRDefault="00A1380A" w:rsidP="00A1380A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7E7935" w14:textId="349C54F0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14 </w:t>
            </w:r>
          </w:p>
        </w:tc>
      </w:tr>
      <w:tr w:rsidR="00A1380A" w:rsidRPr="00754A1C" w14:paraId="61FAAD81" w14:textId="77777777" w:rsidTr="00417C8C">
        <w:trPr>
          <w:trHeight w:val="60"/>
        </w:trPr>
        <w:tc>
          <w:tcPr>
            <w:tcW w:w="4680" w:type="dxa"/>
            <w:shd w:val="clear" w:color="auto" w:fill="auto"/>
          </w:tcPr>
          <w:p w14:paraId="19D8DEA4" w14:textId="77777777" w:rsidR="00A1380A" w:rsidRPr="00754A1C" w:rsidRDefault="00A1380A" w:rsidP="00A1380A">
            <w:pPr>
              <w:tabs>
                <w:tab w:val="left" w:pos="342"/>
              </w:tabs>
              <w:spacing w:line="240" w:lineRule="auto"/>
              <w:ind w:left="166" w:right="-108" w:hanging="166"/>
              <w:rPr>
                <w:rFonts w:ascii="Angsana New" w:hAnsi="Angsana New"/>
                <w:sz w:val="30"/>
                <w:szCs w:val="30"/>
                <w:cs/>
              </w:rPr>
            </w:pPr>
            <w:r w:rsidRPr="00754A1C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70" w:type="dxa"/>
            <w:vAlign w:val="center"/>
          </w:tcPr>
          <w:p w14:paraId="2FE1FC0A" w14:textId="77777777" w:rsidR="00A1380A" w:rsidRPr="00754A1C" w:rsidRDefault="00A1380A" w:rsidP="00A138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CB72218" w14:textId="77777777" w:rsidR="003074CF" w:rsidRPr="00754A1C" w:rsidRDefault="003074CF" w:rsidP="00A1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0B8EE9E5" w14:textId="5B2AD267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1,20</w:t>
            </w:r>
            <w:r w:rsidR="00754A1C" w:rsidRPr="00754A1C">
              <w:rPr>
                <w:rFonts w:ascii="Angsana New" w:hAnsi="Angsana New"/>
                <w:sz w:val="30"/>
                <w:szCs w:val="30"/>
              </w:rPr>
              <w:t>8</w:t>
            </w: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4AFBD01" w14:textId="77777777" w:rsidR="00A1380A" w:rsidRPr="00754A1C" w:rsidRDefault="00A1380A" w:rsidP="00A138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5631134" w14:textId="77777777" w:rsidR="003074CF" w:rsidRPr="00754A1C" w:rsidRDefault="003074C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64F2756D" w14:textId="1D9A7A0E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  <w:cs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754A1C">
              <w:rPr>
                <w:rFonts w:ascii="Angsana New" w:hAnsi="Angsana New"/>
                <w:sz w:val="30"/>
                <w:szCs w:val="30"/>
              </w:rPr>
              <w:t>9</w:t>
            </w: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48FBAED" w14:textId="77777777" w:rsidR="00A1380A" w:rsidRPr="00754A1C" w:rsidRDefault="00A1380A" w:rsidP="00A1380A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107D113" w14:textId="77777777" w:rsidR="003074CF" w:rsidRPr="00754A1C" w:rsidRDefault="003074C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902F841" w14:textId="712F09EA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1,27</w:t>
            </w:r>
            <w:r w:rsidR="00754A1C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1380A" w:rsidRPr="00754A1C" w14:paraId="22A1A5A3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68DF0A2C" w14:textId="77777777" w:rsidR="00A1380A" w:rsidRPr="00754A1C" w:rsidRDefault="00A1380A" w:rsidP="00A1380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754A1C">
              <w:rPr>
                <w:rFonts w:ascii="Angsana New" w:hAnsi="Angsana New"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0" w:type="dxa"/>
            <w:vAlign w:val="center"/>
          </w:tcPr>
          <w:p w14:paraId="4F9631CB" w14:textId="77777777" w:rsidR="00A1380A" w:rsidRPr="00754A1C" w:rsidRDefault="00A1380A" w:rsidP="00A1380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0012398" w14:textId="127D197A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A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3,20</w:t>
            </w:r>
            <w:r w:rsidR="00754A1C" w:rsidRPr="00754A1C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54A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56BF58CE" w14:textId="77777777" w:rsidR="00A1380A" w:rsidRPr="00754A1C" w:rsidRDefault="00A1380A" w:rsidP="00A1380A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05BEC7D5" w14:textId="5583C7AE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A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138</w:t>
            </w:r>
          </w:p>
        </w:tc>
        <w:tc>
          <w:tcPr>
            <w:tcW w:w="236" w:type="dxa"/>
          </w:tcPr>
          <w:p w14:paraId="0304E690" w14:textId="77777777" w:rsidR="00A1380A" w:rsidRPr="00754A1C" w:rsidRDefault="00A1380A" w:rsidP="00A1380A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6E0DCDEB" w14:textId="3065EF54" w:rsidR="00A1380A" w:rsidRPr="00962697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3,34</w:t>
            </w:r>
            <w:r w:rsidR="00754A1C" w:rsidRPr="0096269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AE20AF" w:rsidRPr="00F4595D" w14:paraId="71A329DB" w14:textId="77777777" w:rsidTr="003B0B83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E5C32F6" w14:textId="77777777" w:rsidR="00AE20AF" w:rsidRPr="00FF1740" w:rsidRDefault="00AE20AF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221BCB8E" w14:textId="77777777" w:rsidR="00AE20AF" w:rsidRPr="00FF1740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vAlign w:val="center"/>
          </w:tcPr>
          <w:p w14:paraId="1F5CC54E" w14:textId="77777777" w:rsidR="00AE20AF" w:rsidRPr="00FF1740" w:rsidRDefault="00AE20AF" w:rsidP="005526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 w:firstLine="210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4509F616" w14:textId="77777777" w:rsidR="00AE20AF" w:rsidRPr="00FF1740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2A327F0A" w14:textId="77777777" w:rsidR="00AE20AF" w:rsidRPr="00FF1740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E405C53" w14:textId="77777777" w:rsidR="00AE20AF" w:rsidRPr="00FF1740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20"/>
                <w:highlight w:val="yellow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3622D71C" w14:textId="77777777" w:rsidR="00AE20AF" w:rsidRPr="00962697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0AF" w:rsidRPr="00F4595D" w14:paraId="1965F1A2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1B89AADA" w14:textId="77777777" w:rsidR="00AE20AF" w:rsidRPr="00754A1C" w:rsidRDefault="00AE20A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754A1C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  <w:vAlign w:val="center"/>
          </w:tcPr>
          <w:p w14:paraId="0B6C1D14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4DA43E5D" w14:textId="77777777" w:rsidR="00AE20AF" w:rsidRPr="00754A1C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0F9552C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68453539" w14:textId="77777777" w:rsidR="00AE20AF" w:rsidRPr="00754A1C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217CD68" w14:textId="77777777" w:rsidR="00AE20AF" w:rsidRPr="00754A1C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262FF8BB" w14:textId="77777777" w:rsidR="00AE20AF" w:rsidRPr="00754A1C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80A" w:rsidRPr="00F4595D" w14:paraId="12A27702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6F38334" w14:textId="77777777" w:rsidR="00A1380A" w:rsidRPr="00754A1C" w:rsidRDefault="00A1380A" w:rsidP="00A1380A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76FD5A4C" w14:textId="77777777" w:rsidR="00A1380A" w:rsidRPr="00754A1C" w:rsidRDefault="00A1380A" w:rsidP="00A138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E2A255" w14:textId="77777777" w:rsidR="003074CF" w:rsidRPr="00754A1C" w:rsidRDefault="003074C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707E11EA" w14:textId="68693968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95</w:t>
            </w:r>
            <w:r w:rsidR="00754A1C">
              <w:rPr>
                <w:rFonts w:ascii="Angsana New" w:hAnsi="Angsana New"/>
                <w:sz w:val="30"/>
                <w:szCs w:val="30"/>
              </w:rPr>
              <w:t>2</w:t>
            </w: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2F822509" w14:textId="77777777" w:rsidR="00A1380A" w:rsidRPr="00754A1C" w:rsidRDefault="00A1380A" w:rsidP="00A138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32FA376" w14:textId="77777777" w:rsidR="003074CF" w:rsidRPr="00754A1C" w:rsidRDefault="003074C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2ED39AD2" w14:textId="31311B70" w:rsidR="00A1380A" w:rsidRPr="00754A1C" w:rsidRDefault="00754A1C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1</w:t>
            </w:r>
          </w:p>
        </w:tc>
        <w:tc>
          <w:tcPr>
            <w:tcW w:w="236" w:type="dxa"/>
          </w:tcPr>
          <w:p w14:paraId="06E727E2" w14:textId="77777777" w:rsidR="00A1380A" w:rsidRPr="00754A1C" w:rsidRDefault="00A1380A" w:rsidP="00A138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6137597" w14:textId="77777777" w:rsidR="003074CF" w:rsidRPr="00754A1C" w:rsidRDefault="003074C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6CF1C86A" w14:textId="3C0F48A9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953 </w:t>
            </w:r>
          </w:p>
        </w:tc>
      </w:tr>
      <w:tr w:rsidR="00A1380A" w:rsidRPr="00F4595D" w14:paraId="17F001DF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DBC3BCC" w14:textId="77777777" w:rsidR="00A1380A" w:rsidRPr="00754A1C" w:rsidRDefault="00A1380A" w:rsidP="00A1380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394F0A87" w14:textId="77777777" w:rsidR="00A1380A" w:rsidRPr="00754A1C" w:rsidRDefault="00A1380A" w:rsidP="00A138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53BBFB" w14:textId="659E83CC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234 </w:t>
            </w:r>
          </w:p>
        </w:tc>
        <w:tc>
          <w:tcPr>
            <w:tcW w:w="284" w:type="dxa"/>
          </w:tcPr>
          <w:p w14:paraId="2F5F44FB" w14:textId="77777777" w:rsidR="00A1380A" w:rsidRPr="00754A1C" w:rsidRDefault="00A1380A" w:rsidP="00A138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4E61EE2" w14:textId="4CFF6622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>2</w:t>
            </w:r>
            <w:r w:rsidR="00754A1C">
              <w:rPr>
                <w:rFonts w:ascii="Angsana New" w:hAnsi="Angsana New"/>
                <w:sz w:val="30"/>
                <w:szCs w:val="30"/>
              </w:rPr>
              <w:t>4</w:t>
            </w: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B3BABCE" w14:textId="77777777" w:rsidR="00A1380A" w:rsidRPr="00754A1C" w:rsidRDefault="00A1380A" w:rsidP="00A138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B3AC04B" w14:textId="388E7A87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25</w:t>
            </w:r>
            <w:r w:rsidR="00754A1C">
              <w:rPr>
                <w:rFonts w:ascii="Angsana New" w:hAnsi="Angsana New"/>
                <w:sz w:val="30"/>
                <w:szCs w:val="30"/>
              </w:rPr>
              <w:t>8</w:t>
            </w: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1380A" w:rsidRPr="00F4595D" w14:paraId="3668715F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6D848EF7" w14:textId="77777777" w:rsidR="00A1380A" w:rsidRPr="00754A1C" w:rsidRDefault="00A1380A" w:rsidP="00A1380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270" w:type="dxa"/>
            <w:vAlign w:val="center"/>
          </w:tcPr>
          <w:p w14:paraId="116D9A76" w14:textId="77777777" w:rsidR="00A1380A" w:rsidRPr="00754A1C" w:rsidRDefault="00A1380A" w:rsidP="00A138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CB56BE" w14:textId="71123857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62697">
              <w:rPr>
                <w:rFonts w:ascii="Angsana New" w:hAnsi="Angsana New"/>
                <w:sz w:val="30"/>
                <w:szCs w:val="30"/>
              </w:rPr>
              <w:t>2</w:t>
            </w: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77CB8180" w14:textId="77777777" w:rsidR="00A1380A" w:rsidRPr="00754A1C" w:rsidRDefault="00A1380A" w:rsidP="00A138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533FA78" w14:textId="01BFA884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54A1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1CA7E2" w14:textId="77777777" w:rsidR="00A1380A" w:rsidRPr="00754A1C" w:rsidRDefault="00A1380A" w:rsidP="00A138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4615E38" w14:textId="3C610CCD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754A1C">
              <w:rPr>
                <w:rFonts w:ascii="Angsana New" w:hAnsi="Angsana New"/>
                <w:sz w:val="30"/>
                <w:szCs w:val="30"/>
              </w:rPr>
              <w:t>2</w:t>
            </w: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A1380A" w:rsidRPr="00F4595D" w14:paraId="02BABAAF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5FD219FC" w14:textId="77777777" w:rsidR="00A1380A" w:rsidRPr="00754A1C" w:rsidRDefault="00A1380A" w:rsidP="00A1380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0" w:type="dxa"/>
            <w:vAlign w:val="center"/>
          </w:tcPr>
          <w:p w14:paraId="1A3BB589" w14:textId="77777777" w:rsidR="00A1380A" w:rsidRPr="00754A1C" w:rsidRDefault="00A1380A" w:rsidP="00A138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B00C34" w14:textId="7C8DC986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101 </w:t>
            </w:r>
          </w:p>
        </w:tc>
        <w:tc>
          <w:tcPr>
            <w:tcW w:w="284" w:type="dxa"/>
          </w:tcPr>
          <w:p w14:paraId="1FD11304" w14:textId="77777777" w:rsidR="00A1380A" w:rsidRPr="00754A1C" w:rsidRDefault="00A1380A" w:rsidP="00A138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2D33820" w14:textId="0B112E9B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1 </w:t>
            </w:r>
          </w:p>
        </w:tc>
        <w:tc>
          <w:tcPr>
            <w:tcW w:w="236" w:type="dxa"/>
          </w:tcPr>
          <w:p w14:paraId="6C1CFBE3" w14:textId="77777777" w:rsidR="00A1380A" w:rsidRPr="00754A1C" w:rsidRDefault="00A1380A" w:rsidP="00A138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EF8329F" w14:textId="7234F829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102 </w:t>
            </w:r>
          </w:p>
        </w:tc>
      </w:tr>
      <w:tr w:rsidR="00A1380A" w:rsidRPr="00F4595D" w14:paraId="7C900A97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50987289" w14:textId="77777777" w:rsidR="00A1380A" w:rsidRPr="00754A1C" w:rsidRDefault="00A1380A" w:rsidP="00A1380A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  <w:vAlign w:val="center"/>
          </w:tcPr>
          <w:p w14:paraId="036EDD00" w14:textId="77777777" w:rsidR="00A1380A" w:rsidRPr="00754A1C" w:rsidRDefault="00A1380A" w:rsidP="00A138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F20EA58" w14:textId="1BC15802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639 </w:t>
            </w:r>
          </w:p>
        </w:tc>
        <w:tc>
          <w:tcPr>
            <w:tcW w:w="284" w:type="dxa"/>
          </w:tcPr>
          <w:p w14:paraId="3CCB054A" w14:textId="77777777" w:rsidR="00A1380A" w:rsidRPr="00754A1C" w:rsidRDefault="00A1380A" w:rsidP="00A138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396C11F" w14:textId="04C232E5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754A1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97BA8EA" w14:textId="77777777" w:rsidR="00A1380A" w:rsidRPr="00754A1C" w:rsidRDefault="00A1380A" w:rsidP="00A1380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80BED00" w14:textId="402ACAD9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754A1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A1380A" w:rsidRPr="00F4595D" w14:paraId="555433B4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3CF32AC8" w14:textId="77777777" w:rsidR="00A1380A" w:rsidRPr="00754A1C" w:rsidRDefault="00A1380A" w:rsidP="00A1380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754A1C">
              <w:rPr>
                <w:rFonts w:ascii="Angsana New" w:hAnsi="Angsana New"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0" w:type="dxa"/>
            <w:vAlign w:val="center"/>
          </w:tcPr>
          <w:p w14:paraId="57BD1219" w14:textId="77777777" w:rsidR="00A1380A" w:rsidRPr="00754A1C" w:rsidRDefault="00A1380A" w:rsidP="00A1380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6C21F3" w14:textId="22D5AC10" w:rsidR="00A1380A" w:rsidRPr="00754A1C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A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1,928 </w:t>
            </w:r>
          </w:p>
        </w:tc>
        <w:tc>
          <w:tcPr>
            <w:tcW w:w="284" w:type="dxa"/>
          </w:tcPr>
          <w:p w14:paraId="4E5F2B16" w14:textId="77777777" w:rsidR="00A1380A" w:rsidRPr="00754A1C" w:rsidRDefault="00A1380A" w:rsidP="00A1380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3404D398" w14:textId="3F16DB60" w:rsidR="00A1380A" w:rsidRPr="00962697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</w:t>
            </w:r>
            <w:r w:rsidR="00754A1C" w:rsidRPr="00962697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8363793" w14:textId="77777777" w:rsidR="00A1380A" w:rsidRPr="00962697" w:rsidRDefault="00A1380A" w:rsidP="00A1380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2FED593" w14:textId="5F65C6E6" w:rsidR="00A1380A" w:rsidRPr="00962697" w:rsidRDefault="00A1380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1,96</w:t>
            </w:r>
            <w:r w:rsidR="00754A1C" w:rsidRPr="0096269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E20AF" w:rsidRPr="00F4595D" w14:paraId="431498A3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1A506F4A" w14:textId="77777777" w:rsidR="00AE20AF" w:rsidRPr="00FF1740" w:rsidRDefault="00AE20AF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1ACA16C4" w14:textId="77777777" w:rsidR="00AE20AF" w:rsidRPr="00FF1740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D82F79" w14:textId="77777777" w:rsidR="00AE20AF" w:rsidRPr="00FF1740" w:rsidRDefault="00AE20AF" w:rsidP="0030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61A21FBA" w14:textId="77777777" w:rsidR="00AE20AF" w:rsidRPr="00FF1740" w:rsidRDefault="00AE20AF" w:rsidP="003074CF">
            <w:pPr>
              <w:tabs>
                <w:tab w:val="clear" w:pos="680"/>
                <w:tab w:val="decimal" w:pos="750"/>
              </w:tabs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23A81C8E" w14:textId="77777777" w:rsidR="00AE20AF" w:rsidRPr="00962697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035C4257" w14:textId="77777777" w:rsidR="00AE20AF" w:rsidRPr="00FF1740" w:rsidRDefault="00AE20AF" w:rsidP="003074CF">
            <w:pPr>
              <w:tabs>
                <w:tab w:val="clear" w:pos="680"/>
                <w:tab w:val="decimal" w:pos="750"/>
              </w:tabs>
              <w:jc w:val="right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569B36A" w14:textId="77777777" w:rsidR="00AE20AF" w:rsidRPr="00962697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74CF" w:rsidRPr="00F4595D" w14:paraId="15060ECA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083088B9" w14:textId="77777777" w:rsidR="003074CF" w:rsidRPr="00754A1C" w:rsidRDefault="003074CF" w:rsidP="003074CF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54A1C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กำไรจากกิจกรรมดำเนินงาน</w:t>
            </w:r>
          </w:p>
        </w:tc>
        <w:tc>
          <w:tcPr>
            <w:tcW w:w="270" w:type="dxa"/>
            <w:vAlign w:val="center"/>
          </w:tcPr>
          <w:p w14:paraId="48F9DD13" w14:textId="77777777" w:rsidR="003074CF" w:rsidRPr="00754A1C" w:rsidRDefault="003074CF" w:rsidP="003074C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A300C3" w14:textId="25DE4885" w:rsidR="003074CF" w:rsidRPr="00754A1C" w:rsidRDefault="003074C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A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1,27</w:t>
            </w:r>
            <w:r w:rsidR="00754A1C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Pr="00754A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6C611107" w14:textId="77777777" w:rsidR="003074CF" w:rsidRPr="00754A1C" w:rsidRDefault="003074CF" w:rsidP="003074C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62D731BA" w14:textId="5B90ED4F" w:rsidR="003074CF" w:rsidRPr="00962697" w:rsidRDefault="003074C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101 </w:t>
            </w:r>
          </w:p>
        </w:tc>
        <w:tc>
          <w:tcPr>
            <w:tcW w:w="236" w:type="dxa"/>
          </w:tcPr>
          <w:p w14:paraId="749B93E5" w14:textId="77777777" w:rsidR="003074CF" w:rsidRPr="00962697" w:rsidRDefault="003074CF" w:rsidP="003074C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0F85A48A" w14:textId="6E9C8D9B" w:rsidR="003074CF" w:rsidRPr="00962697" w:rsidRDefault="003074C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1,3</w:t>
            </w:r>
            <w:r w:rsidR="00754A1C" w:rsidRPr="00962697"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95105A" w:rsidRPr="00F4595D" w14:paraId="36FED425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649F94A2" w14:textId="03E417A2" w:rsidR="0095105A" w:rsidRPr="00754A1C" w:rsidRDefault="005D5BB8" w:rsidP="0095105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54A1C"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ขาดทุนจากการวัดมูลค่าเครื่องมือทางการเงินผ่านกำไรขาดทุน</w:t>
            </w:r>
          </w:p>
        </w:tc>
        <w:tc>
          <w:tcPr>
            <w:tcW w:w="270" w:type="dxa"/>
            <w:vAlign w:val="center"/>
          </w:tcPr>
          <w:p w14:paraId="5915F76C" w14:textId="77777777" w:rsidR="0095105A" w:rsidRPr="00754A1C" w:rsidRDefault="0095105A" w:rsidP="0095105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0BDC55" w14:textId="77777777" w:rsidR="005D5BB8" w:rsidRPr="00754A1C" w:rsidRDefault="005D5BB8" w:rsidP="009510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3AC1CBA4" w14:textId="274064C8" w:rsidR="0095105A" w:rsidRPr="00754A1C" w:rsidRDefault="0095105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(4</w:t>
            </w:r>
            <w:r w:rsidR="00754A1C">
              <w:rPr>
                <w:rFonts w:ascii="Angsana New" w:hAnsi="Angsana New"/>
                <w:sz w:val="30"/>
                <w:szCs w:val="30"/>
              </w:rPr>
              <w:t>9</w:t>
            </w:r>
            <w:r w:rsidRPr="00754A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7AE3183" w14:textId="77777777" w:rsidR="0095105A" w:rsidRPr="00754A1C" w:rsidRDefault="0095105A" w:rsidP="009510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F0D283B" w14:textId="77777777" w:rsidR="005D5BB8" w:rsidRPr="00754A1C" w:rsidRDefault="005D5BB8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30AE4DC0" w14:textId="0CA63F9B" w:rsidR="0095105A" w:rsidRPr="00754A1C" w:rsidRDefault="0095105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F873E9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54A1C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29E98C74" w14:textId="77777777" w:rsidR="0095105A" w:rsidRPr="00754A1C" w:rsidRDefault="0095105A" w:rsidP="0095105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B5CF5B1" w14:textId="77777777" w:rsidR="005D5BB8" w:rsidRPr="00754A1C" w:rsidRDefault="005D5BB8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7FBDFF79" w14:textId="19CE6A6F" w:rsidR="0095105A" w:rsidRPr="00754A1C" w:rsidRDefault="0095105A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(4</w:t>
            </w:r>
            <w:r w:rsidR="00754A1C">
              <w:rPr>
                <w:rFonts w:ascii="Angsana New" w:hAnsi="Angsana New"/>
                <w:sz w:val="30"/>
                <w:szCs w:val="30"/>
              </w:rPr>
              <w:t>9</w:t>
            </w:r>
            <w:r w:rsidRPr="00754A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74CF" w:rsidRPr="00F4595D" w14:paraId="727BC7CE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247207E4" w14:textId="77777777" w:rsidR="003074CF" w:rsidRPr="00754A1C" w:rsidRDefault="003074CF" w:rsidP="003074CF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54A1C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vAlign w:val="center"/>
          </w:tcPr>
          <w:p w14:paraId="45A58B9F" w14:textId="77777777" w:rsidR="003074CF" w:rsidRPr="00754A1C" w:rsidRDefault="003074CF" w:rsidP="003074C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7AEA2BC6" w14:textId="4A4E3E0D" w:rsidR="003074CF" w:rsidRPr="00754A1C" w:rsidRDefault="003074C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(26</w:t>
            </w:r>
            <w:r w:rsidR="00754A1C">
              <w:rPr>
                <w:rFonts w:ascii="Angsana New" w:hAnsi="Angsana New"/>
                <w:sz w:val="30"/>
                <w:szCs w:val="30"/>
              </w:rPr>
              <w:t>4</w:t>
            </w:r>
            <w:r w:rsidRPr="00754A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049E430B" w14:textId="77777777" w:rsidR="003074CF" w:rsidRPr="00754A1C" w:rsidRDefault="003074CF" w:rsidP="003074C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67EB711" w14:textId="4938A7E8" w:rsidR="003074CF" w:rsidRPr="00754A1C" w:rsidRDefault="003074C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(17)</w:t>
            </w:r>
          </w:p>
        </w:tc>
        <w:tc>
          <w:tcPr>
            <w:tcW w:w="236" w:type="dxa"/>
          </w:tcPr>
          <w:p w14:paraId="0641D841" w14:textId="77777777" w:rsidR="003074CF" w:rsidRPr="00754A1C" w:rsidRDefault="003074CF" w:rsidP="003074C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711D742" w14:textId="42AB0D7D" w:rsidR="003074CF" w:rsidRPr="00754A1C" w:rsidRDefault="003074C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(28</w:t>
            </w:r>
            <w:r w:rsidR="00754A1C">
              <w:rPr>
                <w:rFonts w:ascii="Angsana New" w:hAnsi="Angsana New"/>
                <w:sz w:val="30"/>
                <w:szCs w:val="30"/>
              </w:rPr>
              <w:t>1</w:t>
            </w:r>
            <w:r w:rsidRPr="00754A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6DD0" w:rsidRPr="00F4595D" w14:paraId="7D3C73E9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11AD18F5" w14:textId="77777777" w:rsidR="00206DD0" w:rsidRPr="00754A1C" w:rsidRDefault="00206DD0" w:rsidP="00206DD0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754A1C">
              <w:rPr>
                <w:rFonts w:ascii="Angsana New" w:hAnsi="Angsana New"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70" w:type="dxa"/>
            <w:vAlign w:val="center"/>
          </w:tcPr>
          <w:p w14:paraId="38A330DE" w14:textId="77777777" w:rsidR="00206DD0" w:rsidRPr="00754A1C" w:rsidRDefault="00206DD0" w:rsidP="00206DD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7968186" w14:textId="1D375630" w:rsidR="00206DD0" w:rsidRPr="00754A1C" w:rsidRDefault="00206DD0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A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96</w:t>
            </w:r>
            <w:r w:rsidR="00754A1C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754A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3F3D975" w14:textId="77777777" w:rsidR="00206DD0" w:rsidRPr="00754A1C" w:rsidRDefault="00206DD0" w:rsidP="00206D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CEA26F0" w14:textId="21C9B9CE" w:rsidR="00206DD0" w:rsidRPr="00962697" w:rsidRDefault="00206DD0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</w:t>
            </w:r>
            <w:r w:rsidR="00754A1C" w:rsidRPr="00962697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DE478F7" w14:textId="77777777" w:rsidR="00206DD0" w:rsidRPr="00962697" w:rsidRDefault="00206DD0" w:rsidP="00206D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10162EA" w14:textId="7FD9FB72" w:rsidR="00206DD0" w:rsidRPr="00962697" w:rsidRDefault="00206DD0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1,0</w:t>
            </w:r>
            <w:r w:rsidR="00754A1C" w:rsidRPr="00962697">
              <w:rPr>
                <w:rFonts w:ascii="Angsana New" w:hAnsi="Angsana New"/>
                <w:b/>
                <w:bCs/>
                <w:sz w:val="30"/>
                <w:szCs w:val="30"/>
              </w:rPr>
              <w:t>50</w:t>
            </w: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206DD0" w:rsidRPr="00F4595D" w14:paraId="359F8A97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1337A7BC" w14:textId="77777777" w:rsidR="00206DD0" w:rsidRPr="00754A1C" w:rsidRDefault="00206DD0" w:rsidP="00206DD0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vAlign w:val="center"/>
          </w:tcPr>
          <w:p w14:paraId="592A94F6" w14:textId="77777777" w:rsidR="00206DD0" w:rsidRPr="00754A1C" w:rsidRDefault="00206DD0" w:rsidP="00206DD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1A18E03" w14:textId="7C7A34C6" w:rsidR="00206DD0" w:rsidRPr="00754A1C" w:rsidRDefault="00206DD0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(1</w:t>
            </w:r>
            <w:r w:rsidR="00F873E9">
              <w:rPr>
                <w:rFonts w:ascii="Angsana New" w:hAnsi="Angsana New"/>
                <w:sz w:val="30"/>
                <w:szCs w:val="30"/>
              </w:rPr>
              <w:t>90</w:t>
            </w:r>
            <w:r w:rsidRPr="00754A1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3DD1F177" w14:textId="77777777" w:rsidR="00206DD0" w:rsidRPr="00754A1C" w:rsidRDefault="00206DD0" w:rsidP="00206D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A293D0B" w14:textId="16D1AB90" w:rsidR="00206DD0" w:rsidRPr="00754A1C" w:rsidRDefault="00206DD0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(19)</w:t>
            </w:r>
          </w:p>
        </w:tc>
        <w:tc>
          <w:tcPr>
            <w:tcW w:w="236" w:type="dxa"/>
          </w:tcPr>
          <w:p w14:paraId="5B17AE87" w14:textId="77777777" w:rsidR="00206DD0" w:rsidRPr="00754A1C" w:rsidRDefault="00206DD0" w:rsidP="00206DD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68F6196" w14:textId="5E97A5A1" w:rsidR="00206DD0" w:rsidRPr="00754A1C" w:rsidRDefault="00206DD0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754A1C">
              <w:rPr>
                <w:rFonts w:ascii="Angsana New" w:hAnsi="Angsana New"/>
                <w:sz w:val="30"/>
                <w:szCs w:val="30"/>
              </w:rPr>
              <w:t xml:space="preserve"> (20</w:t>
            </w:r>
            <w:r w:rsidR="00754A1C">
              <w:rPr>
                <w:rFonts w:ascii="Angsana New" w:hAnsi="Angsana New"/>
                <w:sz w:val="30"/>
                <w:szCs w:val="30"/>
              </w:rPr>
              <w:t>9</w:t>
            </w:r>
            <w:r w:rsidRPr="00754A1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206DD0" w:rsidRPr="00F4595D" w14:paraId="0AE91915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44948731" w14:textId="133F3568" w:rsidR="00206DD0" w:rsidRPr="00754A1C" w:rsidRDefault="00206DD0" w:rsidP="00206DD0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754A1C">
              <w:rPr>
                <w:rFonts w:ascii="Angsana New" w:hAnsi="Angsana New"/>
                <w:bCs/>
                <w:sz w:val="30"/>
                <w:szCs w:val="30"/>
                <w:cs/>
              </w:rPr>
              <w:t>กำไรสำหรับ</w:t>
            </w:r>
            <w:r w:rsidRPr="00754A1C">
              <w:rPr>
                <w:rFonts w:ascii="Angsana New" w:hAnsi="Angsana New" w:hint="cs"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11132F75" w14:textId="77777777" w:rsidR="00206DD0" w:rsidRPr="00754A1C" w:rsidRDefault="00206DD0" w:rsidP="00206DD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8104803" w14:textId="0E8864A7" w:rsidR="00206DD0" w:rsidRPr="00754A1C" w:rsidRDefault="00206DD0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A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77</w:t>
            </w:r>
            <w:r w:rsidR="00F873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754A1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3A770E3" w14:textId="77777777" w:rsidR="00206DD0" w:rsidRPr="00754A1C" w:rsidRDefault="00206DD0" w:rsidP="00206DD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19A2671E" w14:textId="30C6A1B3" w:rsidR="00206DD0" w:rsidRPr="00962697" w:rsidRDefault="00206DD0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</w:t>
            </w:r>
            <w:r w:rsidR="00754A1C" w:rsidRPr="0096269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65ABBA6" w14:textId="77777777" w:rsidR="00206DD0" w:rsidRPr="00962697" w:rsidRDefault="00206DD0" w:rsidP="00206DD0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D894C" w14:textId="6DF98DDC" w:rsidR="00206DD0" w:rsidRPr="00962697" w:rsidRDefault="00206DD0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841 </w:t>
            </w:r>
          </w:p>
        </w:tc>
      </w:tr>
      <w:tr w:rsidR="00AE20AF" w:rsidRPr="00F4595D" w14:paraId="69386DB1" w14:textId="77777777" w:rsidTr="003B0B83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B73E065" w14:textId="77777777" w:rsidR="00AE20AF" w:rsidRPr="00F4595D" w:rsidRDefault="00AE20AF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17744B26" w14:textId="77777777" w:rsidR="00AE20AF" w:rsidRPr="00F4595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6373BD14" w14:textId="77777777" w:rsidR="00AE20AF" w:rsidRPr="00F4595D" w:rsidRDefault="00AE20AF" w:rsidP="0030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A29A505" w14:textId="77777777" w:rsidR="00AE20AF" w:rsidRPr="00F4595D" w:rsidRDefault="00AE20AF" w:rsidP="003074CF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5AAC9B37" w14:textId="77777777" w:rsidR="00AE20AF" w:rsidRPr="00F4595D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ACB6420" w14:textId="77777777" w:rsidR="00AE20AF" w:rsidRPr="00F4595D" w:rsidRDefault="00AE20AF" w:rsidP="003074CF">
            <w:pPr>
              <w:pStyle w:val="acctfourfigures"/>
              <w:shd w:val="clear" w:color="auto" w:fill="FFFFFF"/>
              <w:tabs>
                <w:tab w:val="clear" w:pos="765"/>
                <w:tab w:val="decimal" w:pos="75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57CCDC9E" w14:textId="77777777" w:rsidR="00AE20AF" w:rsidRPr="00F4595D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E20AF" w:rsidRPr="00F4595D" w14:paraId="3162F77D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34D50667" w14:textId="77777777" w:rsidR="00AE20AF" w:rsidRPr="00F4595D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กำไรขาดทุนเบ็ดเสร็จอื่น</w:t>
            </w:r>
          </w:p>
        </w:tc>
        <w:tc>
          <w:tcPr>
            <w:tcW w:w="270" w:type="dxa"/>
            <w:vAlign w:val="center"/>
          </w:tcPr>
          <w:p w14:paraId="6B6374DB" w14:textId="77777777" w:rsidR="00AE20AF" w:rsidRPr="00F4595D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6186F4C9" w14:textId="77777777" w:rsidR="00AE20AF" w:rsidRPr="00F4595D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1169AD59" w14:textId="77777777" w:rsidR="00AE20AF" w:rsidRPr="00F4595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1E2BD925" w14:textId="77777777" w:rsidR="00AE20AF" w:rsidRPr="00F4595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336218F" w14:textId="77777777" w:rsidR="00AE20AF" w:rsidRPr="00F4595D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1EB21882" w14:textId="77777777" w:rsidR="00AE20AF" w:rsidRPr="00F4595D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30C" w:rsidRPr="00F4595D" w14:paraId="41C2CE57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3CBD3C18" w14:textId="77777777" w:rsidR="009C130C" w:rsidRPr="00F4595D" w:rsidRDefault="009C130C" w:rsidP="009C130C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อาจ</w:t>
            </w: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42B73BB6" w14:textId="77777777" w:rsidR="009C130C" w:rsidRPr="00F4595D" w:rsidRDefault="009C130C" w:rsidP="009C130C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7A8A8A" w14:textId="77777777" w:rsidR="009C130C" w:rsidRPr="00F4595D" w:rsidRDefault="009C130C" w:rsidP="009C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A21864F" w14:textId="77777777" w:rsidR="009C130C" w:rsidRPr="00F4595D" w:rsidRDefault="009C130C" w:rsidP="009C130C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</w:tcPr>
          <w:p w14:paraId="132A44B1" w14:textId="77777777" w:rsidR="009C130C" w:rsidRPr="00F4595D" w:rsidRDefault="009C130C" w:rsidP="009C130C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799F26C" w14:textId="77777777" w:rsidR="009C130C" w:rsidRPr="00F4595D" w:rsidRDefault="009C130C" w:rsidP="009C130C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</w:tcPr>
          <w:p w14:paraId="47F5F4F2" w14:textId="77777777" w:rsidR="009C130C" w:rsidRPr="00F4595D" w:rsidRDefault="009C130C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C130C" w:rsidRPr="00F873E9" w14:paraId="551424B5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6972C50E" w14:textId="77777777" w:rsidR="009C130C" w:rsidRPr="00F873E9" w:rsidRDefault="009C130C" w:rsidP="009C130C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873E9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270" w:type="dxa"/>
            <w:vAlign w:val="center"/>
          </w:tcPr>
          <w:p w14:paraId="72FEA80A" w14:textId="77777777" w:rsidR="009C130C" w:rsidRPr="00F873E9" w:rsidRDefault="009C130C" w:rsidP="009C130C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816E70" w14:textId="69D7AB49" w:rsidR="009C130C" w:rsidRPr="00F873E9" w:rsidRDefault="009C130C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F873E9" w:rsidRPr="00F873E9">
              <w:rPr>
                <w:rFonts w:ascii="Angsana New" w:hAnsi="Angsana New"/>
                <w:sz w:val="30"/>
                <w:szCs w:val="30"/>
              </w:rPr>
              <w:t>8</w:t>
            </w:r>
            <w:r w:rsidRPr="00F873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36767A42" w14:textId="77777777" w:rsidR="009C130C" w:rsidRPr="00F873E9" w:rsidRDefault="009C130C" w:rsidP="009C130C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</w:tcPr>
          <w:p w14:paraId="7A3CF8F6" w14:textId="05CE0239" w:rsidR="009C130C" w:rsidRPr="00F873E9" w:rsidRDefault="009C130C" w:rsidP="0035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1027DE0C" w14:textId="77777777" w:rsidR="009C130C" w:rsidRPr="00F873E9" w:rsidRDefault="009C130C" w:rsidP="009C130C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647E1C64" w14:textId="3A94562C" w:rsidR="009C130C" w:rsidRPr="00F873E9" w:rsidRDefault="009C130C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2</w:t>
            </w:r>
            <w:r w:rsidR="00F873E9" w:rsidRPr="00F873E9">
              <w:rPr>
                <w:rFonts w:ascii="Angsana New" w:hAnsi="Angsana New"/>
                <w:sz w:val="30"/>
                <w:szCs w:val="30"/>
              </w:rPr>
              <w:t>8</w:t>
            </w:r>
            <w:r w:rsidRPr="00F873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9C130C" w:rsidRPr="00F873E9" w14:paraId="06A0743F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00D121AE" w14:textId="77777777" w:rsidR="009C130C" w:rsidRPr="00F873E9" w:rsidRDefault="009C130C" w:rsidP="009C130C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873E9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7205AF3B" w14:textId="77777777" w:rsidR="009C130C" w:rsidRPr="00F873E9" w:rsidRDefault="009C130C" w:rsidP="009C130C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9614EA" w14:textId="77777777" w:rsidR="000000CE" w:rsidRPr="00F873E9" w:rsidRDefault="000000CE" w:rsidP="009C13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F204BEA" w14:textId="02453FD9" w:rsidR="009C130C" w:rsidRPr="00F873E9" w:rsidRDefault="009C130C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F873E9" w:rsidRPr="00F873E9">
              <w:rPr>
                <w:rFonts w:ascii="Angsana New" w:hAnsi="Angsana New"/>
                <w:sz w:val="30"/>
                <w:szCs w:val="30"/>
              </w:rPr>
              <w:t>6</w:t>
            </w:r>
            <w:r w:rsidRPr="00F873E9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50D4185" w14:textId="77777777" w:rsidR="009C130C" w:rsidRPr="00F873E9" w:rsidRDefault="009C130C" w:rsidP="009C130C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7ED69EC" w14:textId="77777777" w:rsidR="000000CE" w:rsidRPr="00F873E9" w:rsidRDefault="000000CE" w:rsidP="0035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189792A4" w14:textId="71CED455" w:rsidR="009C130C" w:rsidRPr="00F873E9" w:rsidRDefault="009C130C" w:rsidP="0035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09E152DB" w14:textId="77777777" w:rsidR="009C130C" w:rsidRPr="00F873E9" w:rsidRDefault="009C130C" w:rsidP="009C130C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C97C3E7" w14:textId="77777777" w:rsidR="000000CE" w:rsidRPr="00F873E9" w:rsidRDefault="000000CE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243454A8" w14:textId="47DC6BD7" w:rsidR="009C130C" w:rsidRPr="00F873E9" w:rsidRDefault="009C130C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F873E9" w:rsidRPr="00F873E9">
              <w:rPr>
                <w:rFonts w:ascii="Angsana New" w:hAnsi="Angsana New"/>
                <w:sz w:val="30"/>
                <w:szCs w:val="30"/>
              </w:rPr>
              <w:t>6</w:t>
            </w:r>
            <w:r w:rsidRPr="00F873E9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C130C" w:rsidRPr="00F873E9" w14:paraId="29D252C3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549845BD" w14:textId="77777777" w:rsidR="009C130C" w:rsidRPr="00F873E9" w:rsidRDefault="009C130C" w:rsidP="009C130C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3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70B84DFB" w14:textId="77777777" w:rsidR="009C130C" w:rsidRPr="00F873E9" w:rsidRDefault="009C130C" w:rsidP="009C130C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295D5A0" w14:textId="77777777" w:rsidR="000000CE" w:rsidRPr="00F873E9" w:rsidRDefault="000000CE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9948CB8" w14:textId="2E3B15DA" w:rsidR="009C130C" w:rsidRPr="00F873E9" w:rsidRDefault="009C130C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22 </w:t>
            </w:r>
          </w:p>
        </w:tc>
        <w:tc>
          <w:tcPr>
            <w:tcW w:w="284" w:type="dxa"/>
          </w:tcPr>
          <w:p w14:paraId="02E75679" w14:textId="77777777" w:rsidR="009C130C" w:rsidRPr="00F873E9" w:rsidRDefault="009C130C" w:rsidP="009C130C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2B5D2C5C" w14:textId="77777777" w:rsidR="000000CE" w:rsidRPr="00962697" w:rsidRDefault="000000CE" w:rsidP="0000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FED1B72" w14:textId="7A05ADAD" w:rsidR="009C130C" w:rsidRPr="00962697" w:rsidRDefault="009C130C" w:rsidP="000000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4642ED29" w14:textId="77777777" w:rsidR="009C130C" w:rsidRPr="00962697" w:rsidRDefault="009C130C" w:rsidP="009C130C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DA5CC8A" w14:textId="77777777" w:rsidR="000000CE" w:rsidRPr="00962697" w:rsidRDefault="000000CE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0911B55" w14:textId="717DC59D" w:rsidR="009C130C" w:rsidRPr="00962697" w:rsidRDefault="009C130C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22 </w:t>
            </w:r>
          </w:p>
        </w:tc>
      </w:tr>
      <w:tr w:rsidR="00D273C2" w:rsidRPr="00F873E9" w14:paraId="75B5104A" w14:textId="77777777" w:rsidTr="00417C8C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5BB97CDA" w14:textId="63F8D7D2" w:rsidR="00D273C2" w:rsidRPr="00F873E9" w:rsidRDefault="00D273C2" w:rsidP="00D273C2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F873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Pr="00F8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บ็ดเสร็จอื่นสำหรับ</w:t>
            </w:r>
            <w:r w:rsidRPr="00F873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F8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สุทธิจากภาษีเงินได้</w:t>
            </w:r>
          </w:p>
        </w:tc>
        <w:tc>
          <w:tcPr>
            <w:tcW w:w="270" w:type="dxa"/>
            <w:vAlign w:val="center"/>
          </w:tcPr>
          <w:p w14:paraId="75F7AD5B" w14:textId="77777777" w:rsidR="00D273C2" w:rsidRPr="00F873E9" w:rsidRDefault="00D273C2" w:rsidP="00D273C2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C2670F" w14:textId="62638D2D" w:rsidR="00D273C2" w:rsidRPr="00F873E9" w:rsidRDefault="00D273C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22 </w:t>
            </w:r>
          </w:p>
        </w:tc>
        <w:tc>
          <w:tcPr>
            <w:tcW w:w="284" w:type="dxa"/>
          </w:tcPr>
          <w:p w14:paraId="71F86C9C" w14:textId="77777777" w:rsidR="00D273C2" w:rsidRPr="00F873E9" w:rsidRDefault="00D273C2" w:rsidP="00D273C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626B856B" w14:textId="3F1B42DA" w:rsidR="00D273C2" w:rsidRPr="00962697" w:rsidRDefault="00D273C2" w:rsidP="00D2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-   </w:t>
            </w:r>
          </w:p>
        </w:tc>
        <w:tc>
          <w:tcPr>
            <w:tcW w:w="236" w:type="dxa"/>
          </w:tcPr>
          <w:p w14:paraId="51EA57AD" w14:textId="77777777" w:rsidR="00D273C2" w:rsidRPr="00962697" w:rsidRDefault="00D273C2" w:rsidP="00D273C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63260B7" w14:textId="09EC29F2" w:rsidR="00D273C2" w:rsidRPr="00962697" w:rsidRDefault="00D273C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22 </w:t>
            </w:r>
          </w:p>
        </w:tc>
      </w:tr>
      <w:tr w:rsidR="00D273C2" w:rsidRPr="00F873E9" w14:paraId="131F2570" w14:textId="77777777" w:rsidTr="00417C8C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3E3ECF7C" w14:textId="7C2C5ECF" w:rsidR="00D273C2" w:rsidRPr="00F873E9" w:rsidRDefault="00D273C2" w:rsidP="00D273C2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กำไรเบ็ดเสร็จรวมสำหรับ</w:t>
            </w:r>
            <w:r w:rsidRPr="00F873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0AAA9168" w14:textId="77777777" w:rsidR="00D273C2" w:rsidRPr="00F873E9" w:rsidRDefault="00D273C2" w:rsidP="00D273C2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C98EF97" w14:textId="7F691F83" w:rsidR="00D273C2" w:rsidRPr="00F873E9" w:rsidRDefault="00D273C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798 </w:t>
            </w:r>
          </w:p>
        </w:tc>
        <w:tc>
          <w:tcPr>
            <w:tcW w:w="284" w:type="dxa"/>
          </w:tcPr>
          <w:p w14:paraId="222C3F29" w14:textId="77777777" w:rsidR="00D273C2" w:rsidRPr="00F873E9" w:rsidRDefault="00D273C2" w:rsidP="00D273C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167FD06E" w14:textId="4A8217A2" w:rsidR="00D273C2" w:rsidRPr="00962697" w:rsidRDefault="00D273C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</w:t>
            </w:r>
            <w:r w:rsidR="00F873E9" w:rsidRPr="0096269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06BB8D8" w14:textId="77777777" w:rsidR="00D273C2" w:rsidRPr="00962697" w:rsidRDefault="00D273C2" w:rsidP="00D273C2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F9F08BD" w14:textId="1706FA5E" w:rsidR="00D273C2" w:rsidRPr="00962697" w:rsidRDefault="00D273C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863 </w:t>
            </w:r>
          </w:p>
        </w:tc>
      </w:tr>
      <w:tr w:rsidR="00AE20AF" w:rsidRPr="00F4595D" w14:paraId="7EA2DF4E" w14:textId="77777777" w:rsidTr="003B0B83">
        <w:trPr>
          <w:trHeight w:val="98"/>
        </w:trPr>
        <w:tc>
          <w:tcPr>
            <w:tcW w:w="4680" w:type="dxa"/>
            <w:shd w:val="clear" w:color="auto" w:fill="auto"/>
          </w:tcPr>
          <w:p w14:paraId="2CEBE705" w14:textId="77777777" w:rsidR="00AE20AF" w:rsidRPr="009527E7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710A8088" w14:textId="77777777" w:rsidR="00AE20AF" w:rsidRPr="009527E7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vAlign w:val="center"/>
          </w:tcPr>
          <w:p w14:paraId="3AF1D9D1" w14:textId="77777777" w:rsidR="00AE20AF" w:rsidRPr="009527E7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6B3DFCDE" w14:textId="77777777" w:rsidR="00AE20AF" w:rsidRPr="009527E7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441AB79A" w14:textId="77777777" w:rsidR="00AE20AF" w:rsidRPr="009527E7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0025899" w14:textId="77777777" w:rsidR="00AE20AF" w:rsidRPr="009527E7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050DD4A1" w14:textId="77777777" w:rsidR="00AE20AF" w:rsidRPr="009527E7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AE20AF" w:rsidRPr="00F873E9" w14:paraId="4A1BF71A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495DA3BA" w14:textId="77777777" w:rsidR="00AE20AF" w:rsidRPr="00F873E9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F873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285F0218" w14:textId="77777777" w:rsidR="00AE20AF" w:rsidRPr="00F873E9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FE01F4B" w14:textId="77777777" w:rsidR="00AE20AF" w:rsidRPr="00F873E9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  <w:tab w:val="decimal" w:pos="66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vAlign w:val="center"/>
          </w:tcPr>
          <w:p w14:paraId="341D7283" w14:textId="77777777" w:rsidR="00AE20AF" w:rsidRPr="00F873E9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68BEE580" w14:textId="77777777" w:rsidR="00AE20AF" w:rsidRPr="00F873E9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E775E80" w14:textId="77777777" w:rsidR="00AE20AF" w:rsidRPr="00F873E9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4715022" w14:textId="77777777" w:rsidR="00AE20AF" w:rsidRPr="00F873E9" w:rsidRDefault="00AE20AF">
            <w:pPr>
              <w:pStyle w:val="acctfourfigures"/>
              <w:shd w:val="clear" w:color="auto" w:fill="FFFFFF"/>
              <w:tabs>
                <w:tab w:val="clear" w:pos="765"/>
                <w:tab w:val="decimal" w:pos="554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2D7887" w:rsidRPr="00F873E9" w14:paraId="47D5A329" w14:textId="77777777" w:rsidTr="00417C8C">
        <w:trPr>
          <w:trHeight w:val="173"/>
        </w:trPr>
        <w:tc>
          <w:tcPr>
            <w:tcW w:w="4680" w:type="dxa"/>
            <w:shd w:val="clear" w:color="auto" w:fill="auto"/>
          </w:tcPr>
          <w:p w14:paraId="2DE3769D" w14:textId="77777777" w:rsidR="002D7887" w:rsidRPr="00F873E9" w:rsidRDefault="002D7887" w:rsidP="002D7887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0A4A3A88" w14:textId="77777777" w:rsidR="002D7887" w:rsidRPr="00F873E9" w:rsidRDefault="002D7887" w:rsidP="002D788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B4308C" w14:textId="369A8145" w:rsidR="002D7887" w:rsidRPr="00F873E9" w:rsidRDefault="002D7887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776 </w:t>
            </w:r>
          </w:p>
        </w:tc>
        <w:tc>
          <w:tcPr>
            <w:tcW w:w="284" w:type="dxa"/>
          </w:tcPr>
          <w:p w14:paraId="07B74D18" w14:textId="77777777" w:rsidR="002D7887" w:rsidRPr="00F873E9" w:rsidRDefault="002D7887" w:rsidP="002D78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E154A38" w14:textId="14D13BB9" w:rsidR="002D7887" w:rsidRPr="00F873E9" w:rsidRDefault="00F873E9" w:rsidP="0035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D7887" w:rsidRPr="00F873E9">
              <w:rPr>
                <w:rFonts w:ascii="Angsana New" w:hAnsi="Angsana New"/>
                <w:sz w:val="30"/>
                <w:szCs w:val="30"/>
              </w:rPr>
              <w:t xml:space="preserve"> - </w:t>
            </w:r>
          </w:p>
        </w:tc>
        <w:tc>
          <w:tcPr>
            <w:tcW w:w="236" w:type="dxa"/>
          </w:tcPr>
          <w:p w14:paraId="31CCF82C" w14:textId="77777777" w:rsidR="002D7887" w:rsidRPr="00F873E9" w:rsidRDefault="002D7887" w:rsidP="002D78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F5981CF" w14:textId="564FBC9C" w:rsidR="002D7887" w:rsidRPr="00F873E9" w:rsidRDefault="002D7887" w:rsidP="002D7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776 </w:t>
            </w:r>
          </w:p>
        </w:tc>
      </w:tr>
      <w:tr w:rsidR="00201F22" w:rsidRPr="00F873E9" w14:paraId="63A2A015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69E1483D" w14:textId="77777777" w:rsidR="00201F22" w:rsidRPr="00F873E9" w:rsidRDefault="00201F22" w:rsidP="00201F22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029D3F08" w14:textId="77777777" w:rsidR="00201F22" w:rsidRPr="00F873E9" w:rsidRDefault="00201F22" w:rsidP="00201F22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7C430E" w14:textId="77777777" w:rsidR="00201F22" w:rsidRPr="00F873E9" w:rsidRDefault="00201F22" w:rsidP="00201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6587B47A" w14:textId="4DBB5A19" w:rsidR="00201F22" w:rsidRPr="00F873E9" w:rsidRDefault="00201F2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84" w:type="dxa"/>
          </w:tcPr>
          <w:p w14:paraId="22238A5C" w14:textId="77777777" w:rsidR="00201F22" w:rsidRPr="00F873E9" w:rsidRDefault="00201F22" w:rsidP="00201F22">
            <w:pPr>
              <w:tabs>
                <w:tab w:val="decimal" w:pos="7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21BFBE5" w14:textId="77777777" w:rsidR="00201F22" w:rsidRPr="00F873E9" w:rsidRDefault="00201F2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87FB454" w14:textId="6E50D7D7" w:rsidR="00201F22" w:rsidRPr="00F873E9" w:rsidRDefault="00201F2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2B76E5">
              <w:rPr>
                <w:rFonts w:ascii="Angsana New" w:hAnsi="Angsana New"/>
                <w:sz w:val="30"/>
                <w:szCs w:val="30"/>
              </w:rPr>
              <w:t>5</w:t>
            </w:r>
            <w:r w:rsidRPr="00F873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6635CA3D" w14:textId="77777777" w:rsidR="00201F22" w:rsidRPr="00F873E9" w:rsidRDefault="00201F22" w:rsidP="00201F22">
            <w:pPr>
              <w:tabs>
                <w:tab w:val="decimal" w:pos="7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0EE2DA6" w14:textId="77777777" w:rsidR="00201F22" w:rsidRPr="00F873E9" w:rsidRDefault="00201F22" w:rsidP="00201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89C6A31" w14:textId="0C6DB967" w:rsidR="00201F22" w:rsidRPr="00F873E9" w:rsidRDefault="00201F22" w:rsidP="00201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F873E9" w:rsidRPr="00F873E9">
              <w:rPr>
                <w:rFonts w:ascii="Angsana New" w:hAnsi="Angsana New"/>
                <w:sz w:val="30"/>
                <w:szCs w:val="30"/>
              </w:rPr>
              <w:t>5</w:t>
            </w:r>
            <w:r w:rsidRPr="00F873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01F22" w:rsidRPr="00F873E9" w14:paraId="5EDEACB3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70E42E00" w14:textId="4ADFC959" w:rsidR="00201F22" w:rsidRPr="00F873E9" w:rsidRDefault="00201F22" w:rsidP="00201F22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F873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7CC5B72C" w14:textId="77777777" w:rsidR="00201F22" w:rsidRPr="00F873E9" w:rsidRDefault="00201F22" w:rsidP="00201F22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81118E2" w14:textId="5A8C35A1" w:rsidR="00201F22" w:rsidRPr="00F873E9" w:rsidRDefault="00201F2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776 </w:t>
            </w:r>
          </w:p>
        </w:tc>
        <w:tc>
          <w:tcPr>
            <w:tcW w:w="284" w:type="dxa"/>
          </w:tcPr>
          <w:p w14:paraId="52F4605B" w14:textId="77777777" w:rsidR="00201F22" w:rsidRPr="00F873E9" w:rsidRDefault="00201F22" w:rsidP="00201F2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04215D20" w14:textId="58957CA8" w:rsidR="00201F22" w:rsidRPr="00962697" w:rsidRDefault="00201F22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2B76E5" w:rsidRPr="0096269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0EFE54D8" w14:textId="77777777" w:rsidR="00201F22" w:rsidRPr="00F873E9" w:rsidRDefault="00201F22" w:rsidP="00201F22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E098922" w14:textId="3E44191F" w:rsidR="00201F22" w:rsidRPr="00F873E9" w:rsidRDefault="00201F22" w:rsidP="00201F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841</w:t>
            </w:r>
          </w:p>
        </w:tc>
      </w:tr>
      <w:tr w:rsidR="00AE20AF" w:rsidRPr="00F873E9" w14:paraId="4EE8A68B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1F943695" w14:textId="77777777" w:rsidR="00AE20AF" w:rsidRPr="00F873E9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การแบ่งปันกำไรเบ็ดเสร็จรวม</w:t>
            </w:r>
          </w:p>
        </w:tc>
        <w:tc>
          <w:tcPr>
            <w:tcW w:w="270" w:type="dxa"/>
            <w:vAlign w:val="center"/>
          </w:tcPr>
          <w:p w14:paraId="13FEA6A8" w14:textId="77777777" w:rsidR="00AE20AF" w:rsidRPr="00F873E9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2B4C3B2C" w14:textId="77777777" w:rsidR="00AE20AF" w:rsidRPr="00F873E9" w:rsidRDefault="00AE20AF" w:rsidP="002D7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686CD0B" w14:textId="77777777" w:rsidR="00AE20AF" w:rsidRPr="00F873E9" w:rsidRDefault="00AE20AF" w:rsidP="002D7887">
            <w:pPr>
              <w:tabs>
                <w:tab w:val="clear" w:pos="680"/>
                <w:tab w:val="decimal" w:pos="7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1C74F278" w14:textId="77777777" w:rsidR="00AE20AF" w:rsidRPr="00F873E9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D86A668" w14:textId="77777777" w:rsidR="00AE20AF" w:rsidRPr="00F873E9" w:rsidRDefault="00AE20AF" w:rsidP="002D7887">
            <w:pPr>
              <w:tabs>
                <w:tab w:val="clear" w:pos="680"/>
                <w:tab w:val="decimal" w:pos="7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41AAC231" w14:textId="77777777" w:rsidR="00AE20AF" w:rsidRPr="00F873E9" w:rsidRDefault="00AE20AF" w:rsidP="002D7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D7887" w:rsidRPr="00F873E9" w14:paraId="71D45C83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4E4A0D0B" w14:textId="77777777" w:rsidR="002D7887" w:rsidRPr="00F873E9" w:rsidRDefault="002D7887" w:rsidP="002D7887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09E34414" w14:textId="77777777" w:rsidR="002D7887" w:rsidRPr="00F873E9" w:rsidRDefault="002D7887" w:rsidP="002D788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B76803" w14:textId="54214511" w:rsidR="002D7887" w:rsidRPr="00F873E9" w:rsidRDefault="002D7887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798 </w:t>
            </w:r>
          </w:p>
        </w:tc>
        <w:tc>
          <w:tcPr>
            <w:tcW w:w="284" w:type="dxa"/>
          </w:tcPr>
          <w:p w14:paraId="0D1E3680" w14:textId="77777777" w:rsidR="002D7887" w:rsidRPr="00F873E9" w:rsidRDefault="002D7887" w:rsidP="002D78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B1D8645" w14:textId="125F7BDF" w:rsidR="002D7887" w:rsidRPr="00F873E9" w:rsidRDefault="002D7887" w:rsidP="0035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  <w:tc>
          <w:tcPr>
            <w:tcW w:w="236" w:type="dxa"/>
          </w:tcPr>
          <w:p w14:paraId="16B4E0A2" w14:textId="77777777" w:rsidR="002D7887" w:rsidRPr="00F873E9" w:rsidRDefault="002D7887" w:rsidP="002D788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341A58FB" w14:textId="4B01E631" w:rsidR="002D7887" w:rsidRPr="00F873E9" w:rsidRDefault="002D7887" w:rsidP="002D7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798 </w:t>
            </w:r>
          </w:p>
        </w:tc>
      </w:tr>
      <w:tr w:rsidR="002D7887" w:rsidRPr="00F873E9" w14:paraId="5740F232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AEE0ACB" w14:textId="77777777" w:rsidR="002D7887" w:rsidRPr="00F873E9" w:rsidRDefault="002D7887" w:rsidP="002D7887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1920FBAB" w14:textId="77777777" w:rsidR="002D7887" w:rsidRPr="00F873E9" w:rsidRDefault="002D7887" w:rsidP="002D788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5EC213" w14:textId="77777777" w:rsidR="002D7887" w:rsidRPr="00F873E9" w:rsidRDefault="002D7887" w:rsidP="002D7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21639495" w14:textId="6AD339D6" w:rsidR="002D7887" w:rsidRPr="00F873E9" w:rsidRDefault="002D7887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84" w:type="dxa"/>
          </w:tcPr>
          <w:p w14:paraId="0447DA38" w14:textId="77777777" w:rsidR="002D7887" w:rsidRPr="00F873E9" w:rsidRDefault="002D7887" w:rsidP="002D7887">
            <w:pPr>
              <w:tabs>
                <w:tab w:val="decimal" w:pos="7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1A7A17A1" w14:textId="77777777" w:rsidR="002D7887" w:rsidRPr="00F873E9" w:rsidRDefault="002D7887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38B51C3" w14:textId="56FEF82B" w:rsidR="002D7887" w:rsidRPr="00F873E9" w:rsidRDefault="002D7887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F873E9" w:rsidRPr="00F873E9">
              <w:rPr>
                <w:rFonts w:ascii="Angsana New" w:hAnsi="Angsana New"/>
                <w:sz w:val="30"/>
                <w:szCs w:val="30"/>
              </w:rPr>
              <w:t>5</w:t>
            </w:r>
            <w:r w:rsidRPr="00F873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22CC8141" w14:textId="77777777" w:rsidR="002D7887" w:rsidRPr="00F873E9" w:rsidRDefault="002D7887" w:rsidP="002D7887">
            <w:pPr>
              <w:tabs>
                <w:tab w:val="decimal" w:pos="74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4EF4914" w14:textId="77777777" w:rsidR="002D7887" w:rsidRPr="00F873E9" w:rsidRDefault="002D7887" w:rsidP="002D7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87652B" w14:textId="77E30C1E" w:rsidR="002D7887" w:rsidRPr="00F873E9" w:rsidRDefault="002D7887" w:rsidP="002D7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873E9">
              <w:rPr>
                <w:rFonts w:ascii="Angsana New" w:hAnsi="Angsana New"/>
                <w:sz w:val="30"/>
                <w:szCs w:val="30"/>
              </w:rPr>
              <w:t xml:space="preserve"> 6</w:t>
            </w:r>
            <w:r w:rsidR="00F873E9" w:rsidRPr="00F873E9">
              <w:rPr>
                <w:rFonts w:ascii="Angsana New" w:hAnsi="Angsana New"/>
                <w:sz w:val="30"/>
                <w:szCs w:val="30"/>
              </w:rPr>
              <w:t>5</w:t>
            </w:r>
            <w:r w:rsidRPr="00F873E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2D7887" w:rsidRPr="00F873E9" w14:paraId="2EDCF7B4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1983E41" w14:textId="5F64B227" w:rsidR="002D7887" w:rsidRPr="00F873E9" w:rsidRDefault="002D7887" w:rsidP="002D7887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F873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F8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</w:t>
            </w:r>
            <w:r w:rsidRPr="00F873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78993880" w14:textId="77777777" w:rsidR="002D7887" w:rsidRPr="00F873E9" w:rsidRDefault="002D7887" w:rsidP="002D7887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9196E21" w14:textId="0CD88E1D" w:rsidR="002D7887" w:rsidRPr="00F873E9" w:rsidRDefault="002D7887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798 </w:t>
            </w:r>
          </w:p>
        </w:tc>
        <w:tc>
          <w:tcPr>
            <w:tcW w:w="284" w:type="dxa"/>
          </w:tcPr>
          <w:p w14:paraId="4FA2A38E" w14:textId="77777777" w:rsidR="002D7887" w:rsidRPr="00F873E9" w:rsidRDefault="002D7887" w:rsidP="002D788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2D6967F0" w14:textId="47AC4243" w:rsidR="002D7887" w:rsidRPr="00962697" w:rsidRDefault="002D7887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</w:t>
            </w:r>
            <w:r w:rsidR="00F873E9" w:rsidRPr="00962697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FC52480" w14:textId="77777777" w:rsidR="002D7887" w:rsidRPr="00F873E9" w:rsidRDefault="002D7887" w:rsidP="002D7887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91612D4" w14:textId="6946CEE3" w:rsidR="002D7887" w:rsidRPr="00F873E9" w:rsidRDefault="002D7887" w:rsidP="002D7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863 </w:t>
            </w:r>
          </w:p>
        </w:tc>
      </w:tr>
      <w:tr w:rsidR="00AE20AF" w:rsidRPr="00F4595D" w14:paraId="035FEF73" w14:textId="77777777" w:rsidTr="00E7048D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6E178011" w14:textId="77777777" w:rsidR="00AE20AF" w:rsidRPr="009527E7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1698F78D" w14:textId="77777777" w:rsidR="00AE20AF" w:rsidRPr="009527E7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055D9AF1" w14:textId="77777777" w:rsidR="00AE20AF" w:rsidRPr="009527E7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730DC44C" w14:textId="77777777" w:rsidR="00AE20AF" w:rsidRPr="009527E7" w:rsidRDefault="00AE20A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72309303" w14:textId="77777777" w:rsidR="00AE20AF" w:rsidRPr="00962697" w:rsidRDefault="00AE20AF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C84E096" w14:textId="77777777" w:rsidR="00AE20AF" w:rsidRPr="009527E7" w:rsidRDefault="00AE20A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20A8B622" w14:textId="77777777" w:rsidR="00AE20AF" w:rsidRPr="009527E7" w:rsidRDefault="00AE20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AE20AF" w:rsidRPr="00F873E9" w14:paraId="09720FE4" w14:textId="77777777" w:rsidTr="00E7048D">
        <w:trPr>
          <w:trHeight w:val="66"/>
        </w:trPr>
        <w:tc>
          <w:tcPr>
            <w:tcW w:w="4680" w:type="dxa"/>
            <w:shd w:val="clear" w:color="auto" w:fill="auto"/>
          </w:tcPr>
          <w:p w14:paraId="1271D1FE" w14:textId="77777777" w:rsidR="00AE20AF" w:rsidRPr="00F873E9" w:rsidRDefault="00AE20A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873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3391AE21" w14:textId="77777777" w:rsidR="00AE20AF" w:rsidRPr="00F873E9" w:rsidRDefault="00AE20AF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6D1EBF2" w14:textId="14AD503E" w:rsidR="00AE20AF" w:rsidRPr="00F873E9" w:rsidRDefault="00F629BB" w:rsidP="00F6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0.024</w:t>
            </w:r>
            <w:r w:rsidR="00B00D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bottom"/>
          </w:tcPr>
          <w:p w14:paraId="6E559973" w14:textId="77777777" w:rsidR="00AE20AF" w:rsidRPr="00F873E9" w:rsidRDefault="00AE20AF" w:rsidP="00F629BB">
            <w:pPr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14:paraId="64ECB867" w14:textId="1AF096F0" w:rsidR="00AE20AF" w:rsidRPr="00962697" w:rsidRDefault="00F873E9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F629BB" w:rsidRPr="009626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686B2959" w14:textId="77777777" w:rsidR="00AE20AF" w:rsidRPr="00F873E9" w:rsidRDefault="00AE20AF" w:rsidP="00F629BB">
            <w:pPr>
              <w:ind w:right="1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vAlign w:val="bottom"/>
          </w:tcPr>
          <w:p w14:paraId="721E24AE" w14:textId="19C47AEE" w:rsidR="00AE20AF" w:rsidRPr="00F873E9" w:rsidRDefault="00F629BB" w:rsidP="00F6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0.024</w:t>
            </w:r>
            <w:r w:rsidR="00B00D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F86EC3" w:rsidRPr="00F873E9" w14:paraId="031F82C0" w14:textId="77777777" w:rsidTr="00E7048D">
        <w:trPr>
          <w:trHeight w:val="66"/>
        </w:trPr>
        <w:tc>
          <w:tcPr>
            <w:tcW w:w="4680" w:type="dxa"/>
            <w:shd w:val="clear" w:color="auto" w:fill="auto"/>
          </w:tcPr>
          <w:p w14:paraId="0433C34D" w14:textId="43C75507" w:rsidR="00F86EC3" w:rsidRPr="00F873E9" w:rsidRDefault="00576EF2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873E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F873E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873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0D819D8" w14:textId="77777777" w:rsidR="00F86EC3" w:rsidRPr="00F873E9" w:rsidRDefault="00F86EC3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644824" w14:textId="57EC27EC" w:rsidR="00F86EC3" w:rsidRPr="00F873E9" w:rsidRDefault="00F629BB" w:rsidP="00F6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0.024</w:t>
            </w:r>
            <w:r w:rsidR="00B00D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bottom"/>
          </w:tcPr>
          <w:p w14:paraId="5B304A4B" w14:textId="77777777" w:rsidR="00F86EC3" w:rsidRPr="00F873E9" w:rsidRDefault="00F86EC3" w:rsidP="00F629BB">
            <w:pPr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69F0872" w14:textId="796FD356" w:rsidR="00F86EC3" w:rsidRPr="00962697" w:rsidRDefault="00F629BB" w:rsidP="00962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6269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7E13D826" w14:textId="77777777" w:rsidR="00F86EC3" w:rsidRPr="00F873E9" w:rsidRDefault="00F86EC3" w:rsidP="00F629BB">
            <w:pPr>
              <w:ind w:right="16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A5828BB" w14:textId="21ACA90C" w:rsidR="00F86EC3" w:rsidRPr="00F873E9" w:rsidRDefault="00F629BB" w:rsidP="00F62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873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0.024</w:t>
            </w:r>
            <w:r w:rsidR="00B00D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</w:tbl>
    <w:p w14:paraId="07A122C5" w14:textId="025D6DF4" w:rsidR="0072380C" w:rsidRPr="00F4595D" w:rsidRDefault="007238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80"/>
        <w:gridCol w:w="270"/>
        <w:gridCol w:w="1350"/>
        <w:gridCol w:w="284"/>
        <w:gridCol w:w="1336"/>
        <w:gridCol w:w="236"/>
        <w:gridCol w:w="1294"/>
      </w:tblGrid>
      <w:tr w:rsidR="007A27EC" w:rsidRPr="00F4595D" w14:paraId="37DFC142" w14:textId="77777777" w:rsidTr="003B0B83">
        <w:trPr>
          <w:trHeight w:val="20"/>
          <w:tblHeader/>
        </w:trPr>
        <w:tc>
          <w:tcPr>
            <w:tcW w:w="4950" w:type="dxa"/>
            <w:gridSpan w:val="2"/>
            <w:shd w:val="clear" w:color="auto" w:fill="auto"/>
          </w:tcPr>
          <w:p w14:paraId="3E34A07D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lastRenderedPageBreak/>
              <w:tab/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ab/>
            </w:r>
          </w:p>
        </w:tc>
        <w:tc>
          <w:tcPr>
            <w:tcW w:w="4500" w:type="dxa"/>
            <w:gridSpan w:val="5"/>
            <w:vAlign w:val="bottom"/>
          </w:tcPr>
          <w:p w14:paraId="03FDBA46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A27EC" w:rsidRPr="00F4595D" w14:paraId="176F7AA8" w14:textId="77777777" w:rsidTr="003B0B83">
        <w:trPr>
          <w:trHeight w:val="20"/>
          <w:tblHeader/>
        </w:trPr>
        <w:tc>
          <w:tcPr>
            <w:tcW w:w="4680" w:type="dxa"/>
            <w:shd w:val="clear" w:color="auto" w:fill="auto"/>
            <w:vAlign w:val="bottom"/>
          </w:tcPr>
          <w:p w14:paraId="1E05D2CD" w14:textId="3E26CC94" w:rsidR="007A27EC" w:rsidRPr="00F4595D" w:rsidRDefault="007A27EC" w:rsidP="00C57890">
            <w:pPr>
              <w:shd w:val="clear" w:color="auto" w:fill="FFFFFF"/>
              <w:tabs>
                <w:tab w:val="clear" w:pos="227"/>
                <w:tab w:val="clear" w:pos="454"/>
                <w:tab w:val="left" w:pos="430"/>
                <w:tab w:val="left" w:pos="4014"/>
              </w:tabs>
              <w:spacing w:line="240" w:lineRule="auto"/>
              <w:ind w:left="250" w:right="-115" w:hanging="250"/>
              <w:rPr>
                <w:rFonts w:ascii="Angsana New" w:hAnsi="Angsana New"/>
                <w:sz w:val="30"/>
                <w:szCs w:val="30"/>
                <w:rtl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งบกำไรขาดทุนเบ็ดเสร็จสำหรับ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</w:t>
            </w: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8B68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074C36F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  <w:p w14:paraId="7A7A65AB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49B43FC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59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</w:t>
            </w:r>
            <w:r w:rsidRPr="00F459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ไว้เดิม</w:t>
            </w:r>
          </w:p>
        </w:tc>
        <w:tc>
          <w:tcPr>
            <w:tcW w:w="284" w:type="dxa"/>
            <w:vAlign w:val="bottom"/>
          </w:tcPr>
          <w:p w14:paraId="138C05EC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336" w:type="dxa"/>
            <w:vAlign w:val="bottom"/>
          </w:tcPr>
          <w:p w14:paraId="7DCBED5F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59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135E5006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4" w:type="dxa"/>
            <w:vAlign w:val="bottom"/>
          </w:tcPr>
          <w:p w14:paraId="2430A90F" w14:textId="77777777" w:rsidR="007A27EC" w:rsidRPr="00F4595D" w:rsidRDefault="007A27EC" w:rsidP="00C57890">
            <w:pPr>
              <w:pStyle w:val="acctfourfigures"/>
              <w:tabs>
                <w:tab w:val="left" w:pos="720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F459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  <w:p w14:paraId="79D264BC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F459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7A27EC" w:rsidRPr="00F4595D" w14:paraId="6D5A689E" w14:textId="77777777" w:rsidTr="003B0B83">
        <w:trPr>
          <w:trHeight w:val="20"/>
          <w:tblHeader/>
        </w:trPr>
        <w:tc>
          <w:tcPr>
            <w:tcW w:w="4680" w:type="dxa"/>
            <w:shd w:val="clear" w:color="auto" w:fill="auto"/>
          </w:tcPr>
          <w:p w14:paraId="2AC14A56" w14:textId="77777777" w:rsidR="007A27EC" w:rsidRPr="00F4595D" w:rsidRDefault="007A27EC" w:rsidP="00C57890">
            <w:pPr>
              <w:shd w:val="clear" w:color="auto" w:fill="FFFFFF"/>
              <w:tabs>
                <w:tab w:val="left" w:pos="4014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44D8DC6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4500" w:type="dxa"/>
            <w:gridSpan w:val="5"/>
            <w:vAlign w:val="bottom"/>
          </w:tcPr>
          <w:p w14:paraId="3E44B82D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F4595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A27EC" w:rsidRPr="00F4595D" w14:paraId="31B1E930" w14:textId="77777777" w:rsidTr="003B0B83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406C602C" w14:textId="77777777" w:rsidR="007A27EC" w:rsidRPr="00F4595D" w:rsidRDefault="007A27EC" w:rsidP="00C5789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0" w:type="dxa"/>
            <w:vAlign w:val="center"/>
          </w:tcPr>
          <w:p w14:paraId="18B24BAF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B0E27EF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  <w:vAlign w:val="center"/>
          </w:tcPr>
          <w:p w14:paraId="391EA782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680CFC18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553004B3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2E313B05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12221" w:rsidRPr="00F4595D" w14:paraId="4B9B4332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114B9D06" w14:textId="77777777" w:rsidR="00512221" w:rsidRPr="00F4595D" w:rsidRDefault="00512221" w:rsidP="00512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1CD3A6B4" w14:textId="77777777" w:rsidR="00512221" w:rsidRPr="00F4595D" w:rsidRDefault="00512221" w:rsidP="005122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DCE4021" w14:textId="77777777" w:rsidR="00F629BB" w:rsidRPr="00F4595D" w:rsidRDefault="00F629BB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EAF11B7" w14:textId="29D052C2" w:rsidR="00512221" w:rsidRPr="00F4595D" w:rsidRDefault="00DC2123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  <w:tab w:val="decimal" w:pos="972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DC2123">
              <w:rPr>
                <w:rFonts w:ascii="Angsana New" w:hAnsi="Angsana New"/>
                <w:sz w:val="30"/>
                <w:szCs w:val="30"/>
              </w:rPr>
              <w:t>2,195</w:t>
            </w:r>
          </w:p>
        </w:tc>
        <w:tc>
          <w:tcPr>
            <w:tcW w:w="284" w:type="dxa"/>
          </w:tcPr>
          <w:p w14:paraId="1D47A0E1" w14:textId="77777777" w:rsidR="00512221" w:rsidRPr="00F4595D" w:rsidRDefault="00512221" w:rsidP="00512221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D4F5FB7" w14:textId="77777777" w:rsidR="00F629BB" w:rsidRPr="00F4595D" w:rsidRDefault="00F629BB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FF393E7" w14:textId="45368A26" w:rsidR="00512221" w:rsidRPr="00F4595D" w:rsidRDefault="00512221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4 </w:t>
            </w:r>
          </w:p>
        </w:tc>
        <w:tc>
          <w:tcPr>
            <w:tcW w:w="236" w:type="dxa"/>
          </w:tcPr>
          <w:p w14:paraId="1E7DFFA7" w14:textId="77777777" w:rsidR="00512221" w:rsidRPr="00F4595D" w:rsidRDefault="00512221" w:rsidP="00512221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5C044D7" w14:textId="77777777" w:rsidR="00F629BB" w:rsidRPr="00F4595D" w:rsidRDefault="00F629BB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2C5715F" w14:textId="61C4BF66" w:rsidR="00512221" w:rsidRPr="00F4595D" w:rsidRDefault="00512221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2,19</w:t>
            </w:r>
            <w:r w:rsidR="00DC2123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12221" w:rsidRPr="00F4595D" w14:paraId="099447A0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1E6DAE68" w14:textId="77777777" w:rsidR="00512221" w:rsidRPr="00F4595D" w:rsidRDefault="00512221" w:rsidP="0051222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70C88C11" w14:textId="77777777" w:rsidR="00512221" w:rsidRPr="00F4595D" w:rsidRDefault="00512221" w:rsidP="005122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58B26288" w14:textId="5EB72BC5" w:rsidR="00512221" w:rsidRPr="00F4595D" w:rsidRDefault="00512221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1,</w:t>
            </w:r>
            <w:r w:rsidR="006E171F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84" w:type="dxa"/>
          </w:tcPr>
          <w:p w14:paraId="4E7AED12" w14:textId="77777777" w:rsidR="00512221" w:rsidRPr="00F4595D" w:rsidRDefault="00512221" w:rsidP="00512221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5CE5BA6E" w14:textId="7575F530" w:rsidR="00512221" w:rsidRPr="00F4595D" w:rsidRDefault="00512221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171F">
              <w:rPr>
                <w:rFonts w:ascii="Angsana New" w:hAnsi="Angsana New"/>
                <w:sz w:val="30"/>
                <w:szCs w:val="30"/>
              </w:rPr>
              <w:t>133</w:t>
            </w:r>
          </w:p>
        </w:tc>
        <w:tc>
          <w:tcPr>
            <w:tcW w:w="236" w:type="dxa"/>
          </w:tcPr>
          <w:p w14:paraId="742E0791" w14:textId="77777777" w:rsidR="00512221" w:rsidRPr="00F4595D" w:rsidRDefault="00512221" w:rsidP="00512221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4E53E50" w14:textId="178CEE26" w:rsidR="00512221" w:rsidRPr="00F4595D" w:rsidRDefault="00512221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1,521</w:t>
            </w:r>
          </w:p>
        </w:tc>
      </w:tr>
      <w:tr w:rsidR="00512221" w:rsidRPr="00F4595D" w14:paraId="646EA37D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188C8052" w14:textId="77777777" w:rsidR="00512221" w:rsidRPr="00F4595D" w:rsidRDefault="00512221" w:rsidP="0051222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270" w:type="dxa"/>
            <w:vAlign w:val="center"/>
          </w:tcPr>
          <w:p w14:paraId="6123904B" w14:textId="77777777" w:rsidR="00512221" w:rsidRPr="00F4595D" w:rsidRDefault="00512221" w:rsidP="005122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2C638A87" w14:textId="716745B3" w:rsidR="00512221" w:rsidRPr="00F4595D" w:rsidRDefault="00DC2123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12221"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1C62B7F" w14:textId="77777777" w:rsidR="00512221" w:rsidRPr="00F4595D" w:rsidRDefault="00512221" w:rsidP="005122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2A7F616F" w14:textId="505EB051" w:rsidR="00512221" w:rsidRPr="00F4595D" w:rsidRDefault="00092360" w:rsidP="0035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512221" w:rsidRPr="00F4595D">
              <w:rPr>
                <w:rFonts w:ascii="Angsana New" w:hAnsi="Angsana New"/>
                <w:sz w:val="30"/>
                <w:szCs w:val="30"/>
              </w:rPr>
              <w:t xml:space="preserve">- </w:t>
            </w:r>
          </w:p>
        </w:tc>
        <w:tc>
          <w:tcPr>
            <w:tcW w:w="236" w:type="dxa"/>
          </w:tcPr>
          <w:p w14:paraId="73C99EF0" w14:textId="77777777" w:rsidR="00512221" w:rsidRPr="00F4595D" w:rsidRDefault="00512221" w:rsidP="005122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8E35633" w14:textId="4AC480ED" w:rsidR="00512221" w:rsidRPr="00F4595D" w:rsidRDefault="00DC2123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512221"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512221" w:rsidRPr="00F4595D" w14:paraId="44108A42" w14:textId="77777777" w:rsidTr="00417C8C">
        <w:trPr>
          <w:trHeight w:val="60"/>
        </w:trPr>
        <w:tc>
          <w:tcPr>
            <w:tcW w:w="4680" w:type="dxa"/>
            <w:shd w:val="clear" w:color="auto" w:fill="auto"/>
          </w:tcPr>
          <w:p w14:paraId="4384F0BD" w14:textId="77777777" w:rsidR="00512221" w:rsidRPr="00F4595D" w:rsidRDefault="00512221" w:rsidP="0051222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0" w:type="dxa"/>
            <w:vAlign w:val="center"/>
          </w:tcPr>
          <w:p w14:paraId="5E14595A" w14:textId="77777777" w:rsidR="00512221" w:rsidRPr="00F4595D" w:rsidRDefault="00512221" w:rsidP="005122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DB4B19A" w14:textId="15965525" w:rsidR="00512221" w:rsidRPr="00F4595D" w:rsidRDefault="00DC2123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</w:t>
            </w:r>
            <w:r w:rsidR="00512221"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280E4DF8" w14:textId="77777777" w:rsidR="00512221" w:rsidRPr="00F4595D" w:rsidRDefault="00512221" w:rsidP="005122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7D1E195" w14:textId="04F5DC32" w:rsidR="00512221" w:rsidRPr="00F4595D" w:rsidRDefault="00DC2123" w:rsidP="0035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512221"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9C7FDB3" w14:textId="77777777" w:rsidR="00512221" w:rsidRPr="00F4595D" w:rsidRDefault="00512221" w:rsidP="00512221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5C9D6F" w14:textId="670D26EE" w:rsidR="00512221" w:rsidRPr="00F4595D" w:rsidRDefault="00512221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26 </w:t>
            </w:r>
          </w:p>
        </w:tc>
      </w:tr>
      <w:tr w:rsidR="00512221" w:rsidRPr="00F4595D" w14:paraId="0710FE18" w14:textId="77777777" w:rsidTr="00417C8C">
        <w:trPr>
          <w:trHeight w:val="60"/>
        </w:trPr>
        <w:tc>
          <w:tcPr>
            <w:tcW w:w="4680" w:type="dxa"/>
            <w:shd w:val="clear" w:color="auto" w:fill="auto"/>
          </w:tcPr>
          <w:p w14:paraId="4994E523" w14:textId="77777777" w:rsidR="00512221" w:rsidRPr="00F4595D" w:rsidRDefault="00512221" w:rsidP="00293359">
            <w:pPr>
              <w:tabs>
                <w:tab w:val="clear" w:pos="227"/>
                <w:tab w:val="clear" w:pos="454"/>
                <w:tab w:val="left" w:pos="342"/>
                <w:tab w:val="left" w:pos="430"/>
              </w:tabs>
              <w:spacing w:line="24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270" w:type="dxa"/>
            <w:vAlign w:val="center"/>
          </w:tcPr>
          <w:p w14:paraId="70273D6A" w14:textId="77777777" w:rsidR="00512221" w:rsidRPr="00F4595D" w:rsidRDefault="00512221" w:rsidP="005122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23913C1" w14:textId="77777777" w:rsidR="00F629BB" w:rsidRPr="00F4595D" w:rsidRDefault="00F629BB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C6BF336" w14:textId="3D833F2A" w:rsidR="00512221" w:rsidRPr="00F4595D" w:rsidRDefault="00512221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2,</w:t>
            </w:r>
            <w:r w:rsidR="006E171F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84" w:type="dxa"/>
          </w:tcPr>
          <w:p w14:paraId="445E2114" w14:textId="77777777" w:rsidR="00512221" w:rsidRPr="00F4595D" w:rsidRDefault="00512221" w:rsidP="0051222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0B619F18" w14:textId="77777777" w:rsidR="00F629BB" w:rsidRPr="00F4595D" w:rsidRDefault="00F629BB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A27DA86" w14:textId="0A858DF5" w:rsidR="00512221" w:rsidRPr="00F4595D" w:rsidRDefault="00512221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171F">
              <w:rPr>
                <w:rFonts w:ascii="Angsana New" w:hAnsi="Angsana New"/>
                <w:sz w:val="30"/>
                <w:szCs w:val="30"/>
              </w:rPr>
              <w:t>16</w:t>
            </w:r>
            <w:r w:rsidR="00DC2123">
              <w:rPr>
                <w:rFonts w:ascii="Angsana New" w:hAnsi="Angsana New"/>
                <w:sz w:val="30"/>
                <w:szCs w:val="30"/>
              </w:rPr>
              <w:t>2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5F733DA" w14:textId="77777777" w:rsidR="00512221" w:rsidRPr="00F4595D" w:rsidRDefault="00512221" w:rsidP="00512221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C345B25" w14:textId="77777777" w:rsidR="00F629BB" w:rsidRPr="00F4595D" w:rsidRDefault="00F629BB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478CFE9F" w14:textId="13705132" w:rsidR="00512221" w:rsidRPr="00F4595D" w:rsidRDefault="00512221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2,</w:t>
            </w:r>
            <w:r w:rsidR="00DC2123">
              <w:rPr>
                <w:rFonts w:ascii="Angsana New" w:hAnsi="Angsana New"/>
                <w:sz w:val="30"/>
                <w:szCs w:val="30"/>
              </w:rPr>
              <w:t>537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512221" w:rsidRPr="00F4595D" w14:paraId="569593F9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31F09A83" w14:textId="77777777" w:rsidR="00512221" w:rsidRPr="00F4595D" w:rsidRDefault="00512221" w:rsidP="00512221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0" w:type="dxa"/>
            <w:vAlign w:val="center"/>
          </w:tcPr>
          <w:p w14:paraId="76646B7A" w14:textId="77777777" w:rsidR="00512221" w:rsidRPr="00F4595D" w:rsidRDefault="00512221" w:rsidP="0051222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57C2A00" w14:textId="35357376" w:rsidR="00512221" w:rsidRPr="00DC2123" w:rsidRDefault="00512221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21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E171F">
              <w:rPr>
                <w:rFonts w:ascii="Angsana New" w:hAnsi="Angsana New"/>
                <w:b/>
                <w:bCs/>
                <w:sz w:val="30"/>
                <w:szCs w:val="30"/>
              </w:rPr>
              <w:t>5,989</w:t>
            </w:r>
            <w:r w:rsidRPr="00DC21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763ED16" w14:textId="77777777" w:rsidR="00512221" w:rsidRPr="00DC2123" w:rsidRDefault="00512221" w:rsidP="00512221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F8B297B" w14:textId="4D7D737A" w:rsidR="00512221" w:rsidRPr="00DC2123" w:rsidRDefault="006E171F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  <w:r w:rsidR="00512221" w:rsidRPr="00DC212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8C307E9" w14:textId="77777777" w:rsidR="00512221" w:rsidRPr="00F4595D" w:rsidRDefault="00512221" w:rsidP="00512221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2D134046" w14:textId="38978960" w:rsidR="00512221" w:rsidRPr="00F4595D" w:rsidRDefault="00512221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6,288 </w:t>
            </w:r>
          </w:p>
        </w:tc>
      </w:tr>
      <w:tr w:rsidR="007A27EC" w:rsidRPr="00F4595D" w14:paraId="5BC69FB7" w14:textId="77777777" w:rsidTr="003B0B83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435A896E" w14:textId="77777777" w:rsidR="007A27EC" w:rsidRPr="00F4595D" w:rsidRDefault="007A27EC" w:rsidP="00C57890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03570FDD" w14:textId="77777777" w:rsidR="007A27EC" w:rsidRPr="00F4595D" w:rsidRDefault="007A27EC" w:rsidP="00C5789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3E084F07" w14:textId="77777777" w:rsidR="007A27EC" w:rsidRPr="00F4595D" w:rsidRDefault="007A27EC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FCC8CCB" w14:textId="77777777" w:rsidR="007A27EC" w:rsidRPr="00F4595D" w:rsidRDefault="007A27EC" w:rsidP="00E857BD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45422C00" w14:textId="77777777" w:rsidR="007A27EC" w:rsidRPr="00F4595D" w:rsidRDefault="007A27EC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169ED731" w14:textId="77777777" w:rsidR="007A27EC" w:rsidRPr="00F4595D" w:rsidRDefault="007A27EC" w:rsidP="00E857BD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66B22873" w14:textId="77777777" w:rsidR="007A27EC" w:rsidRPr="00F4595D" w:rsidRDefault="007A27EC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27EC" w:rsidRPr="00F4595D" w14:paraId="1EE11256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6DEA0472" w14:textId="77777777" w:rsidR="007A27EC" w:rsidRPr="00F4595D" w:rsidRDefault="007A27EC" w:rsidP="00C57890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0" w:type="dxa"/>
            <w:vAlign w:val="center"/>
          </w:tcPr>
          <w:p w14:paraId="45B988DE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79C4856F" w14:textId="77777777" w:rsidR="007A27EC" w:rsidRPr="00F4595D" w:rsidRDefault="007A27EC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16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33FFCE6" w14:textId="77777777" w:rsidR="007A27EC" w:rsidRPr="00F4595D" w:rsidRDefault="007A27EC" w:rsidP="00E857BD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  <w:vAlign w:val="center"/>
          </w:tcPr>
          <w:p w14:paraId="48D5A38D" w14:textId="77777777" w:rsidR="007A27EC" w:rsidRPr="00F4595D" w:rsidRDefault="007A27EC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2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6F02134" w14:textId="77777777" w:rsidR="007A27EC" w:rsidRPr="00F4595D" w:rsidRDefault="007A27EC" w:rsidP="00E857BD">
            <w:pPr>
              <w:pStyle w:val="acctfourfigures"/>
              <w:shd w:val="clear" w:color="auto" w:fill="FFFFFF"/>
              <w:tabs>
                <w:tab w:val="clear" w:pos="765"/>
                <w:tab w:val="decimal" w:pos="748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  <w:vAlign w:val="center"/>
          </w:tcPr>
          <w:p w14:paraId="0536B597" w14:textId="77777777" w:rsidR="007A27EC" w:rsidRPr="00F4595D" w:rsidRDefault="007A27EC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2360" w:rsidRPr="00F4595D" w14:paraId="2AA1FEF8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3B8934B9" w14:textId="77777777" w:rsidR="00092360" w:rsidRPr="00F4595D" w:rsidRDefault="00092360" w:rsidP="00092360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270" w:type="dxa"/>
            <w:vAlign w:val="center"/>
          </w:tcPr>
          <w:p w14:paraId="19B881FD" w14:textId="77777777" w:rsidR="00092360" w:rsidRPr="00F4595D" w:rsidRDefault="00092360" w:rsidP="0009236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FB1A6B" w14:textId="77777777" w:rsidR="00092360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565F8626" w14:textId="6B53DA04" w:rsidR="00092360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1,786 </w:t>
            </w:r>
          </w:p>
        </w:tc>
        <w:tc>
          <w:tcPr>
            <w:tcW w:w="284" w:type="dxa"/>
          </w:tcPr>
          <w:p w14:paraId="29AA4556" w14:textId="77777777" w:rsidR="00092360" w:rsidRPr="00F4595D" w:rsidRDefault="00092360" w:rsidP="000923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782A527" w14:textId="77777777" w:rsidR="00092360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432AC71" w14:textId="66FCAC39" w:rsidR="00092360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270E275F" w14:textId="77777777" w:rsidR="00092360" w:rsidRPr="00F4595D" w:rsidRDefault="00092360" w:rsidP="000923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4E9588" w14:textId="77777777" w:rsidR="00092360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092374" w14:textId="36078A3A" w:rsidR="00092360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360">
              <w:rPr>
                <w:rFonts w:ascii="Angsana New" w:hAnsi="Angsana New"/>
                <w:sz w:val="30"/>
                <w:szCs w:val="30"/>
              </w:rPr>
              <w:t xml:space="preserve"> 1,789 </w:t>
            </w:r>
          </w:p>
        </w:tc>
      </w:tr>
      <w:tr w:rsidR="00092360" w:rsidRPr="00F4595D" w14:paraId="7B3AFBEE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23BF442A" w14:textId="77777777" w:rsidR="00092360" w:rsidRPr="00F4595D" w:rsidRDefault="00092360" w:rsidP="00092360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70" w:type="dxa"/>
            <w:vAlign w:val="center"/>
          </w:tcPr>
          <w:p w14:paraId="7BA6D173" w14:textId="77777777" w:rsidR="00092360" w:rsidRPr="00F4595D" w:rsidRDefault="00092360" w:rsidP="0009236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BE32F2" w14:textId="473AAC68" w:rsidR="00092360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E171F">
              <w:rPr>
                <w:rFonts w:ascii="Angsana New" w:hAnsi="Angsana New"/>
                <w:sz w:val="30"/>
                <w:szCs w:val="30"/>
              </w:rPr>
              <w:t>468</w:t>
            </w:r>
          </w:p>
        </w:tc>
        <w:tc>
          <w:tcPr>
            <w:tcW w:w="284" w:type="dxa"/>
          </w:tcPr>
          <w:p w14:paraId="20B545A8" w14:textId="77777777" w:rsidR="00092360" w:rsidRPr="00F4595D" w:rsidRDefault="00092360" w:rsidP="000923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53E0C68" w14:textId="2F10A557" w:rsidR="00092360" w:rsidRPr="00F4595D" w:rsidRDefault="006E171F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  <w:r w:rsidR="00092360"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186ECB79" w14:textId="77777777" w:rsidR="00092360" w:rsidRPr="00F4595D" w:rsidRDefault="00092360" w:rsidP="000923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D80A4B1" w14:textId="4EE38AC9" w:rsidR="00092360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360">
              <w:rPr>
                <w:rFonts w:ascii="Angsana New" w:hAnsi="Angsana New"/>
                <w:sz w:val="30"/>
                <w:szCs w:val="30"/>
              </w:rPr>
              <w:t xml:space="preserve"> 514 </w:t>
            </w:r>
          </w:p>
        </w:tc>
      </w:tr>
      <w:tr w:rsidR="00092360" w:rsidRPr="00F4595D" w14:paraId="17CEC766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20DFCD61" w14:textId="77777777" w:rsidR="00092360" w:rsidRPr="00F4595D" w:rsidRDefault="00092360" w:rsidP="00092360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270" w:type="dxa"/>
            <w:vAlign w:val="center"/>
          </w:tcPr>
          <w:p w14:paraId="44D6B5B7" w14:textId="77777777" w:rsidR="00092360" w:rsidRPr="00F4595D" w:rsidRDefault="00092360" w:rsidP="0009236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05FF26" w14:textId="209EA303" w:rsidR="00092360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D1A5490" w14:textId="77777777" w:rsidR="00092360" w:rsidRPr="00F4595D" w:rsidRDefault="00092360" w:rsidP="000923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62AC040" w14:textId="02E3CCCC" w:rsidR="00092360" w:rsidRPr="00F4595D" w:rsidRDefault="00092360" w:rsidP="00357C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-   </w:t>
            </w:r>
          </w:p>
        </w:tc>
        <w:tc>
          <w:tcPr>
            <w:tcW w:w="236" w:type="dxa"/>
          </w:tcPr>
          <w:p w14:paraId="711E29F8" w14:textId="77777777" w:rsidR="00092360" w:rsidRPr="00F4595D" w:rsidRDefault="00092360" w:rsidP="000923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D3CFD51" w14:textId="3F065161" w:rsidR="00092360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360">
              <w:rPr>
                <w:rFonts w:ascii="Angsana New" w:hAnsi="Angsana New"/>
                <w:sz w:val="30"/>
                <w:szCs w:val="30"/>
              </w:rPr>
              <w:t xml:space="preserve"> 3 </w:t>
            </w:r>
          </w:p>
        </w:tc>
      </w:tr>
      <w:tr w:rsidR="00092360" w:rsidRPr="00F4595D" w14:paraId="5C9C3AC2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2C445A8" w14:textId="77777777" w:rsidR="00092360" w:rsidRPr="00F4595D" w:rsidRDefault="00092360" w:rsidP="00092360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0" w:type="dxa"/>
            <w:vAlign w:val="center"/>
          </w:tcPr>
          <w:p w14:paraId="6EB1214F" w14:textId="77777777" w:rsidR="00092360" w:rsidRPr="00F4595D" w:rsidRDefault="00092360" w:rsidP="0009236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57C777" w14:textId="4091E531" w:rsidR="00092360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6E171F">
              <w:rPr>
                <w:rFonts w:ascii="Angsana New" w:hAnsi="Angsana New"/>
                <w:sz w:val="30"/>
                <w:szCs w:val="30"/>
              </w:rPr>
              <w:t>89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6E8BEC21" w14:textId="77777777" w:rsidR="00092360" w:rsidRPr="00F4595D" w:rsidRDefault="00092360" w:rsidP="000923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08EEAE45" w14:textId="04BF8916" w:rsidR="00092360" w:rsidRPr="00F4595D" w:rsidRDefault="00092360" w:rsidP="006E1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4"/>
                <w:tab w:val="decimal" w:pos="954"/>
              </w:tabs>
              <w:ind w:right="-29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6E171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7A03F58" w14:textId="77777777" w:rsidR="00092360" w:rsidRPr="00F4595D" w:rsidRDefault="00092360" w:rsidP="000923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9AAE83C" w14:textId="169A61EB" w:rsidR="00092360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360">
              <w:rPr>
                <w:rFonts w:ascii="Angsana New" w:hAnsi="Angsana New"/>
                <w:sz w:val="30"/>
                <w:szCs w:val="30"/>
              </w:rPr>
              <w:t xml:space="preserve"> 191 </w:t>
            </w:r>
          </w:p>
        </w:tc>
      </w:tr>
      <w:tr w:rsidR="00092360" w:rsidRPr="00F4595D" w14:paraId="543C51E6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0871311" w14:textId="77777777" w:rsidR="00092360" w:rsidRPr="00F4595D" w:rsidRDefault="00092360" w:rsidP="00092360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0" w:type="dxa"/>
            <w:vAlign w:val="center"/>
          </w:tcPr>
          <w:p w14:paraId="08F37747" w14:textId="77777777" w:rsidR="00092360" w:rsidRPr="00F4595D" w:rsidRDefault="00092360" w:rsidP="0009236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339B42" w14:textId="68AB33AD" w:rsidR="00092360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1</w:t>
            </w:r>
            <w:r>
              <w:rPr>
                <w:rFonts w:ascii="Angsana New" w:hAnsi="Angsana New"/>
                <w:sz w:val="30"/>
                <w:szCs w:val="30"/>
              </w:rPr>
              <w:t>,2</w:t>
            </w:r>
            <w:r w:rsidR="006E171F">
              <w:rPr>
                <w:rFonts w:ascii="Angsana New" w:hAnsi="Angsana New"/>
                <w:sz w:val="30"/>
                <w:szCs w:val="30"/>
              </w:rPr>
              <w:t>09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79D82337" w14:textId="77777777" w:rsidR="00092360" w:rsidRPr="00F4595D" w:rsidRDefault="00092360" w:rsidP="000923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3CBF914" w14:textId="2A0DB8BB" w:rsidR="00092360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4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6E171F">
              <w:rPr>
                <w:rFonts w:ascii="Angsana New" w:hAnsi="Angsana New"/>
                <w:sz w:val="30"/>
                <w:szCs w:val="30"/>
              </w:rPr>
              <w:t>9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31F5718" w14:textId="77777777" w:rsidR="00092360" w:rsidRPr="00F4595D" w:rsidRDefault="00092360" w:rsidP="0009236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45D240A" w14:textId="3257E828" w:rsidR="00092360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92360">
              <w:rPr>
                <w:rFonts w:ascii="Angsana New" w:hAnsi="Angsana New"/>
                <w:sz w:val="30"/>
                <w:szCs w:val="30"/>
              </w:rPr>
              <w:t xml:space="preserve"> 1,228 </w:t>
            </w:r>
          </w:p>
        </w:tc>
      </w:tr>
      <w:tr w:rsidR="00E857BD" w:rsidRPr="00F4595D" w14:paraId="717D33B3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291EBC39" w14:textId="77777777" w:rsidR="00E857BD" w:rsidRPr="00F4595D" w:rsidRDefault="00E857BD" w:rsidP="00E857B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0" w:type="dxa"/>
            <w:vAlign w:val="center"/>
          </w:tcPr>
          <w:p w14:paraId="1B279E1E" w14:textId="77777777" w:rsidR="00E857BD" w:rsidRPr="00F4595D" w:rsidRDefault="00E857BD" w:rsidP="00E857B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9E99C58" w14:textId="02C29A33" w:rsidR="00E857BD" w:rsidRPr="00092360" w:rsidRDefault="00E857BD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16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</w:t>
            </w:r>
            <w:r w:rsidR="006E171F">
              <w:rPr>
                <w:rFonts w:ascii="Angsana New" w:hAnsi="Angsana New"/>
                <w:b/>
                <w:bCs/>
                <w:sz w:val="30"/>
                <w:szCs w:val="30"/>
              </w:rPr>
              <w:t>655</w:t>
            </w:r>
            <w:r w:rsidRPr="00092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721FC5B1" w14:textId="77777777" w:rsidR="00E857BD" w:rsidRPr="00092360" w:rsidRDefault="00E857BD" w:rsidP="00E857B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47EFFC74" w14:textId="17D9048D" w:rsidR="00E857BD" w:rsidRPr="00092360" w:rsidRDefault="006E171F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24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236" w:type="dxa"/>
          </w:tcPr>
          <w:p w14:paraId="5CB4D05F" w14:textId="77777777" w:rsidR="00E857BD" w:rsidRPr="00092360" w:rsidRDefault="00E857BD" w:rsidP="00E857B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1FAAAB60" w14:textId="4FA6B7DD" w:rsidR="00E857BD" w:rsidRPr="00092360" w:rsidRDefault="00E857BD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3,72</w:t>
            </w:r>
            <w:r w:rsidR="00092360" w:rsidRPr="0009236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9236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7A27EC" w:rsidRPr="00F4595D" w14:paraId="1C229CC0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6B355236" w14:textId="77777777" w:rsidR="007A27EC" w:rsidRPr="00F4595D" w:rsidRDefault="007A27EC" w:rsidP="00C57890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779FC8F1" w14:textId="77777777" w:rsidR="007A27EC" w:rsidRPr="00F4595D" w:rsidRDefault="007A27EC" w:rsidP="00C5789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ECB1F9" w14:textId="77777777" w:rsidR="007A27EC" w:rsidRPr="00F4595D" w:rsidRDefault="007A27EC" w:rsidP="00E8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E747100" w14:textId="77777777" w:rsidR="007A27EC" w:rsidRPr="00F4595D" w:rsidRDefault="007A27EC" w:rsidP="00E857BD">
            <w:pPr>
              <w:tabs>
                <w:tab w:val="clear" w:pos="680"/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341FFB25" w14:textId="77777777" w:rsidR="007A27EC" w:rsidRPr="00F4595D" w:rsidRDefault="007A27EC" w:rsidP="00E857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9F294BB" w14:textId="77777777" w:rsidR="007A27EC" w:rsidRPr="00F4595D" w:rsidRDefault="007A27EC" w:rsidP="00E857BD">
            <w:pPr>
              <w:tabs>
                <w:tab w:val="clear" w:pos="680"/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A409F0D" w14:textId="77777777" w:rsidR="007A27EC" w:rsidRPr="00F4595D" w:rsidRDefault="007A27EC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  <w:tab w:val="decimal" w:pos="7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57BD" w:rsidRPr="00F4595D" w14:paraId="3DB2BD24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76E4424B" w14:textId="77777777" w:rsidR="00E857BD" w:rsidRPr="00F4595D" w:rsidRDefault="00E857BD" w:rsidP="00E857B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กำไรจากกิจกรรมดำเนินงาน</w:t>
            </w:r>
          </w:p>
        </w:tc>
        <w:tc>
          <w:tcPr>
            <w:tcW w:w="270" w:type="dxa"/>
            <w:vAlign w:val="center"/>
          </w:tcPr>
          <w:p w14:paraId="2DD04191" w14:textId="77777777" w:rsidR="00E857BD" w:rsidRPr="00F4595D" w:rsidRDefault="00E857BD" w:rsidP="00E857B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01724" w14:textId="655E495B" w:rsidR="00E857BD" w:rsidRPr="00F4595D" w:rsidRDefault="0009236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2360">
              <w:rPr>
                <w:rFonts w:ascii="Angsana New" w:hAnsi="Angsana New"/>
                <w:b/>
                <w:bCs/>
                <w:sz w:val="30"/>
                <w:szCs w:val="30"/>
              </w:rPr>
              <w:t>2,</w:t>
            </w:r>
            <w:r w:rsidR="006E171F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</w:p>
        </w:tc>
        <w:tc>
          <w:tcPr>
            <w:tcW w:w="284" w:type="dxa"/>
          </w:tcPr>
          <w:p w14:paraId="4C349426" w14:textId="77777777" w:rsidR="00E857BD" w:rsidRPr="00F4595D" w:rsidRDefault="00E857BD" w:rsidP="00E857B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</w:tcPr>
          <w:p w14:paraId="18244801" w14:textId="3F54DFF4" w:rsidR="00E857BD" w:rsidRPr="00F4595D" w:rsidRDefault="006E171F" w:rsidP="0094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  <w:r w:rsidR="00E857BD"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2EB0BCE" w14:textId="77777777" w:rsidR="00E857BD" w:rsidRPr="00F4595D" w:rsidRDefault="00E857BD" w:rsidP="00E857B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E30B594" w14:textId="28D8174F" w:rsidR="00E857BD" w:rsidRPr="00F4595D" w:rsidRDefault="00E857BD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2,563 </w:t>
            </w:r>
          </w:p>
        </w:tc>
      </w:tr>
      <w:tr w:rsidR="00E857BD" w:rsidRPr="00F4595D" w14:paraId="1DD9340C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56F12A2C" w14:textId="6C50764F" w:rsidR="00E857BD" w:rsidRPr="00F4595D" w:rsidRDefault="001F1750" w:rsidP="00E857B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sz w:val="30"/>
                <w:szCs w:val="30"/>
                <w:cs/>
              </w:rPr>
              <w:t>ขาดทุนจากการวัดมูลค่าเครื่องมือทางการเงินผ่านกำไรขาดทุน</w:t>
            </w:r>
          </w:p>
        </w:tc>
        <w:tc>
          <w:tcPr>
            <w:tcW w:w="270" w:type="dxa"/>
            <w:vAlign w:val="center"/>
          </w:tcPr>
          <w:p w14:paraId="7CEBAD14" w14:textId="77777777" w:rsidR="00E857BD" w:rsidRPr="00F4595D" w:rsidRDefault="00E857BD" w:rsidP="00E857B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6C9476" w14:textId="77777777" w:rsidR="001F1750" w:rsidRPr="00F4595D" w:rsidRDefault="001F1750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785BC2F6" w14:textId="3C15E25C" w:rsidR="00E857BD" w:rsidRPr="00F4595D" w:rsidRDefault="00E857BD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92360">
              <w:rPr>
                <w:rFonts w:ascii="Angsana New" w:hAnsi="Angsana New"/>
                <w:sz w:val="30"/>
                <w:szCs w:val="30"/>
              </w:rPr>
              <w:t>49</w:t>
            </w:r>
            <w:r w:rsidRPr="00F459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73534A61" w14:textId="77777777" w:rsidR="00E857BD" w:rsidRPr="00F4595D" w:rsidRDefault="00E857BD" w:rsidP="00E857B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13ECC97" w14:textId="77777777" w:rsidR="001F1750" w:rsidRPr="00F4595D" w:rsidRDefault="001F1750" w:rsidP="0094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5D59648C" w14:textId="3801A452" w:rsidR="00E857BD" w:rsidRPr="00F4595D" w:rsidRDefault="00092360" w:rsidP="0094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  <w:r w:rsidR="00E857BD"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49732BB2" w14:textId="77777777" w:rsidR="00E857BD" w:rsidRPr="00F4595D" w:rsidRDefault="00E857BD" w:rsidP="00E857B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B1BA245" w14:textId="77777777" w:rsidR="001F1750" w:rsidRPr="00F4595D" w:rsidRDefault="001F1750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2602786" w14:textId="6CB0254E" w:rsidR="00E857BD" w:rsidRPr="00F4595D" w:rsidRDefault="00E857BD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92360">
              <w:rPr>
                <w:rFonts w:ascii="Angsana New" w:hAnsi="Angsana New"/>
                <w:sz w:val="30"/>
                <w:szCs w:val="30"/>
              </w:rPr>
              <w:t>49</w:t>
            </w:r>
            <w:r w:rsidRPr="00F459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57BD" w:rsidRPr="00F4595D" w14:paraId="081B5ED7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0D0EE7C5" w14:textId="77777777" w:rsidR="00E857BD" w:rsidRPr="00F4595D" w:rsidRDefault="00E857BD" w:rsidP="00E857B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270" w:type="dxa"/>
            <w:vAlign w:val="center"/>
          </w:tcPr>
          <w:p w14:paraId="0FDE344E" w14:textId="77777777" w:rsidR="00E857BD" w:rsidRPr="00F4595D" w:rsidRDefault="00E857BD" w:rsidP="00E857B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894F9A" w14:textId="3C1AD55A" w:rsidR="00E857BD" w:rsidRPr="00F4595D" w:rsidRDefault="00E857BD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092360">
              <w:rPr>
                <w:rFonts w:ascii="Angsana New" w:hAnsi="Angsana New"/>
                <w:sz w:val="30"/>
                <w:szCs w:val="30"/>
              </w:rPr>
              <w:t>5</w:t>
            </w:r>
            <w:r w:rsidR="006E171F">
              <w:rPr>
                <w:rFonts w:ascii="Angsana New" w:hAnsi="Angsana New"/>
                <w:sz w:val="30"/>
                <w:szCs w:val="30"/>
              </w:rPr>
              <w:t>15</w:t>
            </w:r>
            <w:r w:rsidRPr="00F459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60BFBAC8" w14:textId="77777777" w:rsidR="00E857BD" w:rsidRPr="00F4595D" w:rsidRDefault="00E857BD" w:rsidP="00E857B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366D83D1" w14:textId="4F8E7AA2" w:rsidR="00E857BD" w:rsidRPr="00F4595D" w:rsidRDefault="00E857BD" w:rsidP="0094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E171F">
              <w:rPr>
                <w:rFonts w:ascii="Angsana New" w:hAnsi="Angsana New"/>
                <w:sz w:val="30"/>
                <w:szCs w:val="30"/>
              </w:rPr>
              <w:t>34</w:t>
            </w:r>
            <w:r w:rsidRPr="00F459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266B7C1" w14:textId="77777777" w:rsidR="00E857BD" w:rsidRPr="00F4595D" w:rsidRDefault="00E857BD" w:rsidP="00E857B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A41DE2" w14:textId="163CC679" w:rsidR="00E857BD" w:rsidRPr="00F4595D" w:rsidRDefault="00E857BD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(549)</w:t>
            </w:r>
          </w:p>
        </w:tc>
      </w:tr>
      <w:tr w:rsidR="00E857BD" w:rsidRPr="00F4595D" w14:paraId="418D1D53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1D121BA0" w14:textId="77777777" w:rsidR="00E857BD" w:rsidRPr="00F4595D" w:rsidRDefault="00E857BD" w:rsidP="00E857B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270" w:type="dxa"/>
            <w:vAlign w:val="center"/>
          </w:tcPr>
          <w:p w14:paraId="5ABA8178" w14:textId="77777777" w:rsidR="00E857BD" w:rsidRPr="00F4595D" w:rsidRDefault="00E857BD" w:rsidP="00E857B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05C936" w14:textId="790F441E" w:rsidR="00E857BD" w:rsidRPr="00F4595D" w:rsidRDefault="00E857BD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</w:t>
            </w:r>
            <w:r w:rsidR="006E171F">
              <w:rPr>
                <w:rFonts w:ascii="Angsana New" w:hAnsi="Angsana New"/>
                <w:b/>
                <w:bCs/>
                <w:sz w:val="30"/>
                <w:szCs w:val="30"/>
              </w:rPr>
              <w:t>770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3904F6AF" w14:textId="77777777" w:rsidR="00E857BD" w:rsidRPr="00F4595D" w:rsidRDefault="00E857BD" w:rsidP="00E857B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E7857CB" w14:textId="78803A05" w:rsidR="00E857BD" w:rsidRPr="00F4595D" w:rsidRDefault="00092360" w:rsidP="0094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6E171F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E857BD"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39CCAD69" w14:textId="77777777" w:rsidR="00E857BD" w:rsidRPr="00F4595D" w:rsidRDefault="00E857BD" w:rsidP="00E857B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C25647E" w14:textId="120402F5" w:rsidR="00E857BD" w:rsidRPr="00F4595D" w:rsidRDefault="00E857BD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1,96</w:t>
            </w:r>
            <w:r w:rsidR="00092360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E857BD" w:rsidRPr="00F4595D" w14:paraId="24AE6441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5DAAD430" w14:textId="77777777" w:rsidR="00E857BD" w:rsidRPr="00F4595D" w:rsidRDefault="00E857BD" w:rsidP="00E857B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270" w:type="dxa"/>
            <w:vAlign w:val="center"/>
          </w:tcPr>
          <w:p w14:paraId="7D9B29DF" w14:textId="77777777" w:rsidR="00E857BD" w:rsidRPr="00F4595D" w:rsidRDefault="00E857BD" w:rsidP="00E857B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4A25A8E" w14:textId="597D5C7B" w:rsidR="00E857BD" w:rsidRPr="00F4595D" w:rsidRDefault="00E857BD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(3</w:t>
            </w:r>
            <w:r w:rsidR="006E171F">
              <w:rPr>
                <w:rFonts w:ascii="Angsana New" w:hAnsi="Angsana New"/>
                <w:sz w:val="30"/>
                <w:szCs w:val="30"/>
              </w:rPr>
              <w:t>48</w:t>
            </w:r>
            <w:r w:rsidRPr="00F459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2378CDE2" w14:textId="77777777" w:rsidR="00E857BD" w:rsidRPr="00F4595D" w:rsidRDefault="00E857BD" w:rsidP="00E857B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6C7F17D6" w14:textId="55A3DE7A" w:rsidR="00E857BD" w:rsidRPr="00F4595D" w:rsidRDefault="00E857BD" w:rsidP="0094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6E171F">
              <w:rPr>
                <w:rFonts w:ascii="Angsana New" w:hAnsi="Angsana New"/>
                <w:sz w:val="30"/>
                <w:szCs w:val="30"/>
              </w:rPr>
              <w:t>44</w:t>
            </w:r>
            <w:r w:rsidRPr="00F459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2C26A8C" w14:textId="77777777" w:rsidR="00E857BD" w:rsidRPr="00F4595D" w:rsidRDefault="00E857BD" w:rsidP="00E857B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577E55CC" w14:textId="178DD12C" w:rsidR="00E857BD" w:rsidRPr="00F4595D" w:rsidRDefault="00E857BD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(39</w:t>
            </w:r>
            <w:r w:rsidR="00092360">
              <w:rPr>
                <w:rFonts w:ascii="Angsana New" w:hAnsi="Angsana New"/>
                <w:sz w:val="30"/>
                <w:szCs w:val="30"/>
              </w:rPr>
              <w:t>2</w:t>
            </w:r>
            <w:r w:rsidRPr="00F459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857BD" w:rsidRPr="00F4595D" w14:paraId="5D8D33BE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5148CFBA" w14:textId="77777777" w:rsidR="00E857BD" w:rsidRPr="00F4595D" w:rsidRDefault="00E857BD" w:rsidP="00E857BD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sz w:val="30"/>
                <w:szCs w:val="30"/>
                <w:cs/>
              </w:rPr>
              <w:t>กำไรสำหรับ</w:t>
            </w:r>
            <w:r w:rsidRPr="00F4595D">
              <w:rPr>
                <w:rFonts w:ascii="Angsana New" w:hAnsi="Angsana New" w:hint="cs"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715602A9" w14:textId="77777777" w:rsidR="00E857BD" w:rsidRPr="00F4595D" w:rsidRDefault="00E857BD" w:rsidP="00E857B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BB10369" w14:textId="6043DF0F" w:rsidR="00E857BD" w:rsidRPr="00F4595D" w:rsidRDefault="00E857BD" w:rsidP="000923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C01F4F">
              <w:rPr>
                <w:rFonts w:ascii="Angsana New" w:hAnsi="Angsana New"/>
                <w:b/>
                <w:bCs/>
                <w:sz w:val="30"/>
                <w:szCs w:val="30"/>
              </w:rPr>
              <w:t>1,</w:t>
            </w:r>
            <w:r w:rsidR="006E171F">
              <w:rPr>
                <w:rFonts w:ascii="Angsana New" w:hAnsi="Angsana New"/>
                <w:b/>
                <w:bCs/>
                <w:sz w:val="30"/>
                <w:szCs w:val="30"/>
              </w:rPr>
              <w:t>422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20DC89EB" w14:textId="77777777" w:rsidR="00E857BD" w:rsidRPr="00F4595D" w:rsidRDefault="00E857BD" w:rsidP="00E857B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47A3CDBE" w14:textId="45A7C326" w:rsidR="00E857BD" w:rsidRPr="00F4595D" w:rsidRDefault="00E857BD" w:rsidP="00942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6E171F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7218D5E6" w14:textId="77777777" w:rsidR="00E857BD" w:rsidRPr="00F4595D" w:rsidRDefault="00E857BD" w:rsidP="00E857BD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D2DDA1" w14:textId="5E914E07" w:rsidR="00E857BD" w:rsidRPr="00F4595D" w:rsidRDefault="00E857BD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1,573</w:t>
            </w:r>
          </w:p>
        </w:tc>
      </w:tr>
      <w:tr w:rsidR="007A27EC" w:rsidRPr="00F4595D" w14:paraId="3D6D2640" w14:textId="77777777" w:rsidTr="003B0B83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0D06DA17" w14:textId="77777777" w:rsidR="007A27EC" w:rsidRPr="00F4595D" w:rsidRDefault="007A27EC" w:rsidP="00C57890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270" w:type="dxa"/>
            <w:vAlign w:val="center"/>
          </w:tcPr>
          <w:p w14:paraId="5AE96491" w14:textId="77777777" w:rsidR="007A27EC" w:rsidRPr="00F4595D" w:rsidRDefault="007A27EC" w:rsidP="00C5789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46C40211" w14:textId="77777777" w:rsidR="007A27EC" w:rsidRPr="00F4595D" w:rsidRDefault="007A27EC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8901586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7A969D3A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7F1ABB51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3F911F5E" w14:textId="77777777" w:rsidR="007A27EC" w:rsidRPr="00F4595D" w:rsidRDefault="007A27EC" w:rsidP="008222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27EC" w:rsidRPr="00F4595D" w14:paraId="6F4362A4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1F613B92" w14:textId="77777777" w:rsidR="007A27EC" w:rsidRPr="00F4595D" w:rsidRDefault="007A27EC" w:rsidP="00C57890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กำไรขาดทุนเบ็ดเสร็จอื่น</w:t>
            </w:r>
          </w:p>
        </w:tc>
        <w:tc>
          <w:tcPr>
            <w:tcW w:w="270" w:type="dxa"/>
            <w:vAlign w:val="center"/>
          </w:tcPr>
          <w:p w14:paraId="70370D1A" w14:textId="77777777" w:rsidR="007A27EC" w:rsidRPr="00F4595D" w:rsidRDefault="007A27EC" w:rsidP="00C5789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AFEA013" w14:textId="77777777" w:rsidR="007A27EC" w:rsidRPr="00F4595D" w:rsidRDefault="007A27EC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54FB5AB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3DF946E0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center"/>
          </w:tcPr>
          <w:p w14:paraId="1F20CC7B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48513AA3" w14:textId="77777777" w:rsidR="007A27EC" w:rsidRPr="00F4595D" w:rsidRDefault="007A27EC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27EC" w:rsidRPr="00F4595D" w14:paraId="0703FCAA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072C2F35" w14:textId="77777777" w:rsidR="007A27EC" w:rsidRPr="00F4595D" w:rsidRDefault="007A27EC" w:rsidP="00C57890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อาจ</w:t>
            </w: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451BC105" w14:textId="77777777" w:rsidR="007A27EC" w:rsidRPr="00F4595D" w:rsidRDefault="007A27EC" w:rsidP="00C5789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4C8C291" w14:textId="77777777" w:rsidR="007A27EC" w:rsidRPr="00F4595D" w:rsidRDefault="007A27EC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4DD2824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36" w:type="dxa"/>
            <w:vAlign w:val="center"/>
          </w:tcPr>
          <w:p w14:paraId="2359C366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center"/>
          </w:tcPr>
          <w:p w14:paraId="45A9DD1F" w14:textId="77777777" w:rsidR="007A27EC" w:rsidRPr="00F4595D" w:rsidRDefault="007A27EC" w:rsidP="00C57890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294" w:type="dxa"/>
            <w:vAlign w:val="center"/>
          </w:tcPr>
          <w:p w14:paraId="2094C987" w14:textId="77777777" w:rsidR="007A27EC" w:rsidRPr="00F4595D" w:rsidRDefault="007A27EC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733AA" w:rsidRPr="00F4595D" w14:paraId="0D81A668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3F00B736" w14:textId="77777777" w:rsidR="005733AA" w:rsidRPr="00F4595D" w:rsidRDefault="005733AA" w:rsidP="005733AA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270" w:type="dxa"/>
            <w:vAlign w:val="center"/>
          </w:tcPr>
          <w:p w14:paraId="198167F7" w14:textId="77777777" w:rsidR="005733AA" w:rsidRPr="00F4595D" w:rsidRDefault="005733AA" w:rsidP="005733A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7E1DF0" w14:textId="5477B543" w:rsidR="005733AA" w:rsidRPr="002D1BA2" w:rsidRDefault="005733AA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2D1BA2">
              <w:rPr>
                <w:rFonts w:ascii="Angsana New" w:hAnsi="Angsana New"/>
                <w:sz w:val="30"/>
                <w:szCs w:val="30"/>
              </w:rPr>
              <w:t xml:space="preserve"> 87 </w:t>
            </w:r>
          </w:p>
        </w:tc>
        <w:tc>
          <w:tcPr>
            <w:tcW w:w="284" w:type="dxa"/>
          </w:tcPr>
          <w:p w14:paraId="454F444C" w14:textId="77777777" w:rsidR="005733AA" w:rsidRPr="002D1BA2" w:rsidRDefault="005733AA" w:rsidP="005733A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6" w:type="dxa"/>
          </w:tcPr>
          <w:p w14:paraId="0CFBF5B9" w14:textId="6AACF33E" w:rsidR="005733AA" w:rsidRPr="002D1BA2" w:rsidRDefault="005733AA" w:rsidP="0057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2D1BA2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390E7314" w14:textId="77777777" w:rsidR="005733AA" w:rsidRPr="002D1BA2" w:rsidRDefault="005733AA" w:rsidP="005733AA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94" w:type="dxa"/>
          </w:tcPr>
          <w:p w14:paraId="7A619AEE" w14:textId="02ED6021" w:rsidR="005733AA" w:rsidRPr="002D1BA2" w:rsidRDefault="005733AA" w:rsidP="003A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2D1BA2">
              <w:rPr>
                <w:rFonts w:ascii="Angsana New" w:hAnsi="Angsana New"/>
                <w:sz w:val="30"/>
                <w:szCs w:val="30"/>
              </w:rPr>
              <w:t xml:space="preserve"> 87 </w:t>
            </w:r>
          </w:p>
        </w:tc>
      </w:tr>
      <w:tr w:rsidR="0014633E" w:rsidRPr="00F4595D" w14:paraId="00141A0F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41D9A6B1" w14:textId="77777777" w:rsidR="0014633E" w:rsidRPr="00F4595D" w:rsidRDefault="0014633E" w:rsidP="0014633E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ภาษีเงินได้ของรายการที่อาจถูกจัดประเภทใหม่ไว้ในกำไรหรือขาดทุนในภายหลัง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55DCB602" w14:textId="77777777" w:rsidR="0014633E" w:rsidRPr="00F4595D" w:rsidRDefault="0014633E" w:rsidP="0014633E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F3F3F2D" w14:textId="6BF647D3" w:rsidR="0014633E" w:rsidRPr="002D1BA2" w:rsidRDefault="0014633E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2D1BA2">
              <w:rPr>
                <w:rFonts w:ascii="Angsana New" w:hAnsi="Angsana New"/>
                <w:sz w:val="30"/>
                <w:szCs w:val="30"/>
              </w:rPr>
              <w:t xml:space="preserve">                      (1</w:t>
            </w:r>
            <w:r w:rsidR="002D1BA2" w:rsidRPr="002D1BA2">
              <w:rPr>
                <w:rFonts w:ascii="Angsana New" w:hAnsi="Angsana New"/>
                <w:sz w:val="30"/>
                <w:szCs w:val="30"/>
              </w:rPr>
              <w:t>7</w:t>
            </w:r>
            <w:r w:rsidRPr="002D1BA2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  <w:vAlign w:val="bottom"/>
          </w:tcPr>
          <w:p w14:paraId="086749AA" w14:textId="5EEF6587" w:rsidR="0014633E" w:rsidRPr="002D1BA2" w:rsidRDefault="0014633E" w:rsidP="0014633E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1B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 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7D81A797" w14:textId="2116C50F" w:rsidR="0014633E" w:rsidRPr="002D1BA2" w:rsidRDefault="0014633E" w:rsidP="0057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2D1BA2">
              <w:rPr>
                <w:rFonts w:ascii="Angsana New" w:hAnsi="Angsana New"/>
                <w:sz w:val="30"/>
                <w:szCs w:val="30"/>
              </w:rPr>
              <w:t xml:space="preserve">                              -   </w:t>
            </w:r>
          </w:p>
        </w:tc>
        <w:tc>
          <w:tcPr>
            <w:tcW w:w="236" w:type="dxa"/>
            <w:vAlign w:val="bottom"/>
          </w:tcPr>
          <w:p w14:paraId="72074BD5" w14:textId="0192A233" w:rsidR="0014633E" w:rsidRPr="002D1BA2" w:rsidRDefault="0014633E" w:rsidP="0014633E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D1BA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 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1CF50D83" w14:textId="6D2D5D28" w:rsidR="0014633E" w:rsidRPr="002D1BA2" w:rsidRDefault="0014633E" w:rsidP="003A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2D1BA2">
              <w:rPr>
                <w:rFonts w:ascii="Angsana New" w:hAnsi="Angsana New"/>
                <w:sz w:val="30"/>
                <w:szCs w:val="30"/>
              </w:rPr>
              <w:t xml:space="preserve">                      (17)</w:t>
            </w:r>
          </w:p>
        </w:tc>
      </w:tr>
      <w:tr w:rsidR="00C21A69" w:rsidRPr="00F4595D" w14:paraId="1CC024C2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1E385F28" w14:textId="77777777" w:rsidR="00C21A69" w:rsidRPr="00F4595D" w:rsidRDefault="00C21A69" w:rsidP="00C21A69">
            <w:pPr>
              <w:tabs>
                <w:tab w:val="clear" w:pos="227"/>
                <w:tab w:val="left" w:pos="252"/>
              </w:tabs>
              <w:spacing w:line="240" w:lineRule="auto"/>
              <w:ind w:left="162" w:right="-1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รวมรายการที่อาจถูกจัดประเภทใหม่ไว้ในกำไรหรือขาดทุนในภายหลัง</w:t>
            </w:r>
          </w:p>
        </w:tc>
        <w:tc>
          <w:tcPr>
            <w:tcW w:w="270" w:type="dxa"/>
            <w:vAlign w:val="center"/>
          </w:tcPr>
          <w:p w14:paraId="73A753BA" w14:textId="77777777" w:rsidR="00C21A69" w:rsidRPr="00F4595D" w:rsidRDefault="00C21A69" w:rsidP="00C21A69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43F802" w14:textId="040D231B" w:rsidR="00C21A69" w:rsidRPr="002D1BA2" w:rsidRDefault="00C21A69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</w:t>
            </w:r>
            <w:r w:rsidR="002D1BA2" w:rsidRPr="002D1BA2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2D1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4B8E653A" w14:textId="29D71897" w:rsidR="00C21A69" w:rsidRPr="002D1BA2" w:rsidRDefault="00C21A69" w:rsidP="00C21A6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1B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 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CE4FB1" w14:textId="3BD713AD" w:rsidR="00C21A69" w:rsidRPr="002D1BA2" w:rsidRDefault="00C21A69" w:rsidP="0057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       -   </w:t>
            </w:r>
          </w:p>
        </w:tc>
        <w:tc>
          <w:tcPr>
            <w:tcW w:w="236" w:type="dxa"/>
            <w:vAlign w:val="bottom"/>
          </w:tcPr>
          <w:p w14:paraId="75D4092C" w14:textId="451A9DE0" w:rsidR="00C21A69" w:rsidRPr="002D1BA2" w:rsidRDefault="00C21A69" w:rsidP="00C21A69">
            <w:pPr>
              <w:pStyle w:val="acctfourfigures"/>
              <w:shd w:val="clear" w:color="auto" w:fill="FFFFFF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D1BA2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 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0CEF3" w14:textId="6A442621" w:rsidR="00C21A69" w:rsidRPr="002D1BA2" w:rsidRDefault="00C21A69" w:rsidP="003A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        </w:t>
            </w:r>
            <w:r w:rsidR="002D1BA2" w:rsidRPr="002D1BA2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2D1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733AA" w:rsidRPr="00F4595D" w14:paraId="601BA752" w14:textId="77777777" w:rsidTr="00417C8C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124EF036" w14:textId="77777777" w:rsidR="005733AA" w:rsidRPr="00F4595D" w:rsidRDefault="005733AA" w:rsidP="005733AA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บ็ดเสร็จอื่นสำหรับ</w:t>
            </w: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สุทธิจากภาษีเงินได้</w:t>
            </w:r>
          </w:p>
        </w:tc>
        <w:tc>
          <w:tcPr>
            <w:tcW w:w="270" w:type="dxa"/>
            <w:vAlign w:val="center"/>
          </w:tcPr>
          <w:p w14:paraId="7961F0E6" w14:textId="77777777" w:rsidR="005733AA" w:rsidRPr="00F4595D" w:rsidRDefault="005733AA" w:rsidP="005733AA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D63AAFB" w14:textId="0FC8EC23" w:rsidR="005733AA" w:rsidRPr="002D1BA2" w:rsidRDefault="005733AA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</w:t>
            </w:r>
            <w:r w:rsidR="002D1BA2" w:rsidRPr="002D1BA2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2D1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33A329BD" w14:textId="5DD1DA5D" w:rsidR="005733AA" w:rsidRPr="002D1BA2" w:rsidRDefault="005733AA" w:rsidP="005733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</w:tcPr>
          <w:p w14:paraId="1585073D" w14:textId="53EE59FF" w:rsidR="005733AA" w:rsidRPr="002D1BA2" w:rsidRDefault="005733AA" w:rsidP="0057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 -   </w:t>
            </w:r>
          </w:p>
        </w:tc>
        <w:tc>
          <w:tcPr>
            <w:tcW w:w="236" w:type="dxa"/>
          </w:tcPr>
          <w:p w14:paraId="2B735EE4" w14:textId="2B71BA8A" w:rsidR="005733AA" w:rsidRPr="002D1BA2" w:rsidRDefault="005733AA" w:rsidP="005733AA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</w:tcPr>
          <w:p w14:paraId="040C1F5B" w14:textId="2A83F7A7" w:rsidR="005733AA" w:rsidRPr="002D1BA2" w:rsidRDefault="005733AA" w:rsidP="003A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</w:t>
            </w:r>
            <w:r w:rsidR="002D1BA2" w:rsidRPr="002D1BA2">
              <w:rPr>
                <w:rFonts w:ascii="Angsana New" w:hAnsi="Angsana New"/>
                <w:b/>
                <w:bCs/>
                <w:sz w:val="30"/>
                <w:szCs w:val="30"/>
              </w:rPr>
              <w:t>70</w:t>
            </w:r>
            <w:r w:rsidRPr="002D1BA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AB1BBE" w:rsidRPr="00F4595D" w14:paraId="23581663" w14:textId="77777777" w:rsidTr="00417C8C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1FEED6A6" w14:textId="77777777" w:rsidR="00AB1BBE" w:rsidRPr="00F4595D" w:rsidRDefault="00AB1BBE" w:rsidP="00AB1BBE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กำไรเบ็ดเสร็จรวมสำหรับ</w:t>
            </w: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28AD5A53" w14:textId="77777777" w:rsidR="00AB1BBE" w:rsidRPr="00F4595D" w:rsidRDefault="00AB1BBE" w:rsidP="00AB1BBE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6EE896" w14:textId="25EAA6E1" w:rsidR="00AB1BBE" w:rsidRPr="00E003F0" w:rsidRDefault="00AB1BBE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3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1,49</w:t>
            </w:r>
            <w:r w:rsidR="00E003F0" w:rsidRPr="00E003F0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E003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42DD9271" w14:textId="77777777" w:rsidR="00AB1BBE" w:rsidRPr="00E003F0" w:rsidRDefault="00AB1BBE" w:rsidP="00AB1BB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4947CB9F" w14:textId="3CB7CC78" w:rsidR="00AB1BBE" w:rsidRPr="00E003F0" w:rsidRDefault="00AB1BBE" w:rsidP="002D1BA2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E003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15</w:t>
            </w:r>
            <w:r w:rsidR="00E003F0" w:rsidRPr="00E003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E003F0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236" w:type="dxa"/>
          </w:tcPr>
          <w:p w14:paraId="625B730B" w14:textId="77777777" w:rsidR="00AB1BBE" w:rsidRPr="00E003F0" w:rsidRDefault="00AB1BBE" w:rsidP="00AB1BBE">
            <w:pPr>
              <w:tabs>
                <w:tab w:val="clear" w:pos="680"/>
                <w:tab w:val="decimal" w:pos="656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959567E" w14:textId="29557CB4" w:rsidR="00AB1BBE" w:rsidRPr="00E003F0" w:rsidRDefault="00AB1BBE" w:rsidP="003A58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003F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1,643 </w:t>
            </w:r>
          </w:p>
        </w:tc>
      </w:tr>
      <w:tr w:rsidR="007A27EC" w:rsidRPr="00F4595D" w14:paraId="38E8EA88" w14:textId="77777777" w:rsidTr="003B0B83">
        <w:trPr>
          <w:trHeight w:val="98"/>
        </w:trPr>
        <w:tc>
          <w:tcPr>
            <w:tcW w:w="4680" w:type="dxa"/>
            <w:shd w:val="clear" w:color="auto" w:fill="auto"/>
          </w:tcPr>
          <w:p w14:paraId="055F9C0D" w14:textId="77777777" w:rsidR="007A27EC" w:rsidRPr="00F4595D" w:rsidRDefault="007A27EC" w:rsidP="00C57890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3FF24829" w14:textId="77777777" w:rsidR="007A27EC" w:rsidRPr="00F4595D" w:rsidRDefault="007A27EC" w:rsidP="00C5789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CC71187" w14:textId="77777777" w:rsidR="007A27EC" w:rsidRPr="009527E7" w:rsidRDefault="007A27EC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0BF85092" w14:textId="77777777" w:rsidR="007A27EC" w:rsidRPr="009527E7" w:rsidRDefault="007A27EC" w:rsidP="00C2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  <w:vAlign w:val="center"/>
          </w:tcPr>
          <w:p w14:paraId="5037B36D" w14:textId="77777777" w:rsidR="007A27EC" w:rsidRPr="009527E7" w:rsidRDefault="007A27EC" w:rsidP="00C2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03EB33E5" w14:textId="77777777" w:rsidR="007A27EC" w:rsidRPr="009527E7" w:rsidRDefault="007A27EC" w:rsidP="00C2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vAlign w:val="center"/>
          </w:tcPr>
          <w:p w14:paraId="71327CC1" w14:textId="77777777" w:rsidR="007A27EC" w:rsidRPr="009527E7" w:rsidRDefault="007A27EC" w:rsidP="00C2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7A27EC" w:rsidRPr="00F4595D" w14:paraId="6F2B6C5B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03180FE2" w14:textId="77777777" w:rsidR="007A27EC" w:rsidRPr="00F4595D" w:rsidRDefault="007A27EC" w:rsidP="00C57890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4D25FA89" w14:textId="77777777" w:rsidR="007A27EC" w:rsidRPr="00F4595D" w:rsidRDefault="007A27EC" w:rsidP="00C5789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450944C5" w14:textId="77777777" w:rsidR="007A27EC" w:rsidRPr="009527E7" w:rsidRDefault="007A27EC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84" w:type="dxa"/>
            <w:vAlign w:val="center"/>
          </w:tcPr>
          <w:p w14:paraId="0FA012BC" w14:textId="77777777" w:rsidR="007A27EC" w:rsidRPr="009527E7" w:rsidRDefault="007A27EC" w:rsidP="00C2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36" w:type="dxa"/>
            <w:vAlign w:val="center"/>
          </w:tcPr>
          <w:p w14:paraId="0AFB6F9F" w14:textId="77777777" w:rsidR="007A27EC" w:rsidRPr="009527E7" w:rsidRDefault="007A27EC" w:rsidP="00C2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  <w:vAlign w:val="center"/>
          </w:tcPr>
          <w:p w14:paraId="6AF5D883" w14:textId="77777777" w:rsidR="007A27EC" w:rsidRPr="009527E7" w:rsidRDefault="007A27EC" w:rsidP="00C2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vAlign w:val="center"/>
          </w:tcPr>
          <w:p w14:paraId="74800ACE" w14:textId="77777777" w:rsidR="007A27EC" w:rsidRPr="009527E7" w:rsidRDefault="007A27EC" w:rsidP="00C21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-117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CA74B5" w:rsidRPr="00F4595D" w14:paraId="6A244B7F" w14:textId="77777777" w:rsidTr="00417C8C">
        <w:trPr>
          <w:trHeight w:val="173"/>
        </w:trPr>
        <w:tc>
          <w:tcPr>
            <w:tcW w:w="4680" w:type="dxa"/>
            <w:shd w:val="clear" w:color="auto" w:fill="auto"/>
          </w:tcPr>
          <w:p w14:paraId="6FE8D212" w14:textId="77777777" w:rsidR="00CA74B5" w:rsidRPr="00F4595D" w:rsidRDefault="00CA74B5" w:rsidP="00CA74B5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51CFF5D9" w14:textId="77777777" w:rsidR="00CA74B5" w:rsidRPr="00F4595D" w:rsidRDefault="00CA74B5" w:rsidP="00CA74B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1762AB" w14:textId="1A476798" w:rsidR="00CA74B5" w:rsidRPr="001557A1" w:rsidRDefault="00CA74B5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1557A1">
              <w:rPr>
                <w:rFonts w:ascii="Angsana New" w:hAnsi="Angsana New"/>
                <w:sz w:val="30"/>
                <w:szCs w:val="30"/>
              </w:rPr>
              <w:t xml:space="preserve"> 1,42</w:t>
            </w:r>
            <w:r w:rsidR="00E003F0" w:rsidRPr="001557A1">
              <w:rPr>
                <w:rFonts w:ascii="Angsana New" w:hAnsi="Angsana New"/>
                <w:sz w:val="30"/>
                <w:szCs w:val="30"/>
              </w:rPr>
              <w:t>2</w:t>
            </w:r>
            <w:r w:rsidRPr="001557A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463115FC" w14:textId="77777777" w:rsidR="00CA74B5" w:rsidRPr="001557A1" w:rsidRDefault="00CA74B5" w:rsidP="00CA74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425328C" w14:textId="487F738B" w:rsidR="00CA74B5" w:rsidRPr="001557A1" w:rsidRDefault="00CA74B5" w:rsidP="002D1BA2">
            <w:pPr>
              <w:pStyle w:val="acctfourfigures"/>
              <w:shd w:val="clear" w:color="auto" w:fill="FFFFFF"/>
              <w:tabs>
                <w:tab w:val="clear" w:pos="765"/>
                <w:tab w:val="decimal" w:pos="496"/>
                <w:tab w:val="left" w:pos="590"/>
              </w:tabs>
              <w:spacing w:line="240" w:lineRule="auto"/>
              <w:ind w:left="-79" w:right="33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557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-   </w:t>
            </w:r>
          </w:p>
        </w:tc>
        <w:tc>
          <w:tcPr>
            <w:tcW w:w="236" w:type="dxa"/>
          </w:tcPr>
          <w:p w14:paraId="02110213" w14:textId="77777777" w:rsidR="00CA74B5" w:rsidRPr="001557A1" w:rsidRDefault="00CA74B5" w:rsidP="00CA74B5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18944E1" w14:textId="0409E1C1" w:rsidR="00CA74B5" w:rsidRPr="001557A1" w:rsidRDefault="00CA74B5" w:rsidP="00CA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57A1">
              <w:rPr>
                <w:rFonts w:ascii="Angsana New" w:hAnsi="Angsana New"/>
                <w:sz w:val="30"/>
                <w:szCs w:val="30"/>
              </w:rPr>
              <w:t xml:space="preserve"> 1,42</w:t>
            </w:r>
            <w:r w:rsidR="00E003F0" w:rsidRPr="001557A1">
              <w:rPr>
                <w:rFonts w:ascii="Angsana New" w:hAnsi="Angsana New"/>
                <w:sz w:val="30"/>
                <w:szCs w:val="30"/>
              </w:rPr>
              <w:t>2</w:t>
            </w:r>
            <w:r w:rsidRPr="001557A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A74B5" w:rsidRPr="00F4595D" w14:paraId="6E7D8FCB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0D713D3A" w14:textId="77777777" w:rsidR="00CA74B5" w:rsidRPr="00F4595D" w:rsidRDefault="00CA74B5" w:rsidP="00CA74B5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4C4697BC" w14:textId="77777777" w:rsidR="00CA74B5" w:rsidRPr="00F4595D" w:rsidRDefault="00CA74B5" w:rsidP="00CA74B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A3DAE3" w14:textId="77777777" w:rsidR="00CA74B5" w:rsidRPr="001557A1" w:rsidRDefault="00CA74B5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4B37F3F1" w14:textId="78A4FDA7" w:rsidR="00CA74B5" w:rsidRPr="001557A1" w:rsidRDefault="00CA74B5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1557A1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84" w:type="dxa"/>
          </w:tcPr>
          <w:p w14:paraId="3C964CED" w14:textId="77777777" w:rsidR="00CA74B5" w:rsidRPr="001557A1" w:rsidRDefault="00CA74B5" w:rsidP="00CA74B5">
            <w:pPr>
              <w:tabs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60039486" w14:textId="77777777" w:rsidR="00CA74B5" w:rsidRPr="001557A1" w:rsidRDefault="00CA74B5" w:rsidP="00CA74B5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  <w:tab w:val="decimal" w:pos="748"/>
              </w:tabs>
              <w:spacing w:line="240" w:lineRule="auto"/>
              <w:ind w:left="-79" w:right="16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6D11FAE9" w14:textId="081C561B" w:rsidR="00CA74B5" w:rsidRPr="001557A1" w:rsidRDefault="00CA74B5" w:rsidP="00CA74B5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  <w:tab w:val="decimal" w:pos="748"/>
              </w:tabs>
              <w:spacing w:line="240" w:lineRule="auto"/>
              <w:ind w:left="-79" w:right="160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1557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15</w:t>
            </w:r>
            <w:r w:rsidR="00E003F0" w:rsidRPr="001557A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65D39C2D" w14:textId="77777777" w:rsidR="00CA74B5" w:rsidRPr="001557A1" w:rsidRDefault="00CA74B5" w:rsidP="00CA74B5">
            <w:pPr>
              <w:tabs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CB50788" w14:textId="77777777" w:rsidR="00CA74B5" w:rsidRPr="001557A1" w:rsidRDefault="00CA74B5" w:rsidP="00CA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21B5AF8" w14:textId="7BA6EAF0" w:rsidR="00CA74B5" w:rsidRPr="001557A1" w:rsidRDefault="00CA74B5" w:rsidP="00CA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57A1">
              <w:rPr>
                <w:rFonts w:ascii="Angsana New" w:hAnsi="Angsana New"/>
                <w:sz w:val="30"/>
                <w:szCs w:val="30"/>
              </w:rPr>
              <w:t xml:space="preserve"> 15</w:t>
            </w:r>
            <w:r w:rsidR="00E003F0" w:rsidRPr="001557A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5033D" w:rsidRPr="00F4595D" w14:paraId="56E0600E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62024553" w14:textId="77777777" w:rsidR="00A5033D" w:rsidRPr="00F4595D" w:rsidRDefault="00A5033D" w:rsidP="00A5033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0C2A652F" w14:textId="77777777" w:rsidR="00A5033D" w:rsidRPr="00F4595D" w:rsidRDefault="00A5033D" w:rsidP="00A5033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178825B" w14:textId="34B6F8D1" w:rsidR="00A5033D" w:rsidRPr="001557A1" w:rsidRDefault="00A5033D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7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1,42</w:t>
            </w:r>
            <w:r w:rsidR="00E003F0" w:rsidRPr="001557A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1557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172DC570" w14:textId="77777777" w:rsidR="00A5033D" w:rsidRPr="001557A1" w:rsidRDefault="00A5033D" w:rsidP="00A5033D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51FC0E23" w14:textId="5F25381F" w:rsidR="00A5033D" w:rsidRPr="001557A1" w:rsidRDefault="00A5033D" w:rsidP="00A5033D">
            <w:pPr>
              <w:pStyle w:val="acctfourfigures"/>
              <w:shd w:val="clear" w:color="auto" w:fill="FFFFFF"/>
              <w:tabs>
                <w:tab w:val="clear" w:pos="765"/>
                <w:tab w:val="decimal" w:pos="676"/>
              </w:tabs>
              <w:spacing w:line="240" w:lineRule="auto"/>
              <w:ind w:left="-79" w:right="160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1557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 xml:space="preserve"> 15</w:t>
            </w:r>
            <w:r w:rsidR="00E003F0" w:rsidRPr="001557A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4DB7343F" w14:textId="77777777" w:rsidR="00A5033D" w:rsidRPr="001557A1" w:rsidRDefault="00A5033D" w:rsidP="00A5033D">
            <w:pPr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085C456F" w14:textId="5EB4879B" w:rsidR="00A5033D" w:rsidRPr="001557A1" w:rsidRDefault="00A5033D" w:rsidP="00A50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7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1,573 </w:t>
            </w:r>
          </w:p>
        </w:tc>
      </w:tr>
      <w:tr w:rsidR="007A27EC" w:rsidRPr="00F4595D" w14:paraId="1E34264A" w14:textId="77777777" w:rsidTr="003B0B83">
        <w:trPr>
          <w:trHeight w:val="20"/>
        </w:trPr>
        <w:tc>
          <w:tcPr>
            <w:tcW w:w="4680" w:type="dxa"/>
            <w:shd w:val="clear" w:color="auto" w:fill="auto"/>
          </w:tcPr>
          <w:p w14:paraId="78D1E3C8" w14:textId="77777777" w:rsidR="007A27EC" w:rsidRPr="00F4595D" w:rsidRDefault="007A27EC" w:rsidP="00C57890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การแบ่งปันกำไรเบ็ดเสร็จรวม</w:t>
            </w:r>
          </w:p>
        </w:tc>
        <w:tc>
          <w:tcPr>
            <w:tcW w:w="270" w:type="dxa"/>
            <w:vAlign w:val="center"/>
          </w:tcPr>
          <w:p w14:paraId="271C62AC" w14:textId="77777777" w:rsidR="007A27EC" w:rsidRPr="00F4595D" w:rsidRDefault="007A27EC" w:rsidP="00C5789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0702336F" w14:textId="77777777" w:rsidR="007A27EC" w:rsidRPr="001557A1" w:rsidRDefault="007A27EC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7A7BDFB8" w14:textId="77777777" w:rsidR="007A27EC" w:rsidRPr="001557A1" w:rsidRDefault="007A27EC" w:rsidP="00CA74B5">
            <w:pPr>
              <w:tabs>
                <w:tab w:val="clear" w:pos="680"/>
                <w:tab w:val="decimal" w:pos="748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  <w:vAlign w:val="center"/>
          </w:tcPr>
          <w:p w14:paraId="7D429119" w14:textId="77777777" w:rsidR="007A27EC" w:rsidRPr="001557A1" w:rsidRDefault="007A27EC" w:rsidP="00CA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7DC564A3" w14:textId="77777777" w:rsidR="007A27EC" w:rsidRPr="001557A1" w:rsidRDefault="007A27EC" w:rsidP="00CA74B5">
            <w:pPr>
              <w:tabs>
                <w:tab w:val="clear" w:pos="680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vAlign w:val="center"/>
          </w:tcPr>
          <w:p w14:paraId="18B2CB76" w14:textId="77777777" w:rsidR="007A27EC" w:rsidRPr="001557A1" w:rsidRDefault="007A27EC" w:rsidP="00CA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A74B5" w:rsidRPr="00F4595D" w14:paraId="70813B6C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51ADB61B" w14:textId="77777777" w:rsidR="00CA74B5" w:rsidRPr="00F4595D" w:rsidRDefault="00CA74B5" w:rsidP="00CA74B5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0" w:type="dxa"/>
            <w:vAlign w:val="center"/>
          </w:tcPr>
          <w:p w14:paraId="102FFFC1" w14:textId="77777777" w:rsidR="00CA74B5" w:rsidRPr="00F4595D" w:rsidRDefault="00CA74B5" w:rsidP="00CA74B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C734FB4" w14:textId="2919EF29" w:rsidR="00CA74B5" w:rsidRPr="001557A1" w:rsidRDefault="00CA74B5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1557A1">
              <w:rPr>
                <w:rFonts w:ascii="Angsana New" w:hAnsi="Angsana New"/>
                <w:sz w:val="30"/>
                <w:szCs w:val="30"/>
              </w:rPr>
              <w:t xml:space="preserve"> 1,49</w:t>
            </w:r>
            <w:r w:rsidR="00E003F0" w:rsidRPr="001557A1">
              <w:rPr>
                <w:rFonts w:ascii="Angsana New" w:hAnsi="Angsana New"/>
                <w:sz w:val="30"/>
                <w:szCs w:val="30"/>
              </w:rPr>
              <w:t>2</w:t>
            </w:r>
            <w:r w:rsidRPr="001557A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84" w:type="dxa"/>
          </w:tcPr>
          <w:p w14:paraId="0EC575E6" w14:textId="77777777" w:rsidR="00CA74B5" w:rsidRPr="001557A1" w:rsidRDefault="00CA74B5" w:rsidP="00CA74B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4848B34C" w14:textId="5CEAA0A9" w:rsidR="00CA74B5" w:rsidRPr="001557A1" w:rsidRDefault="00CA74B5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right="28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57A1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36" w:type="dxa"/>
          </w:tcPr>
          <w:p w14:paraId="28135409" w14:textId="77777777" w:rsidR="00CA74B5" w:rsidRPr="001557A1" w:rsidRDefault="00CA74B5" w:rsidP="00CA74B5">
            <w:pPr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88BA68E" w14:textId="7C6DE3AB" w:rsidR="00CA74B5" w:rsidRPr="001557A1" w:rsidRDefault="00CA74B5" w:rsidP="00CA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57A1">
              <w:rPr>
                <w:rFonts w:ascii="Angsana New" w:hAnsi="Angsana New"/>
                <w:sz w:val="30"/>
                <w:szCs w:val="30"/>
              </w:rPr>
              <w:t xml:space="preserve"> 1,49</w:t>
            </w:r>
            <w:r w:rsidR="00E003F0" w:rsidRPr="001557A1">
              <w:rPr>
                <w:rFonts w:ascii="Angsana New" w:hAnsi="Angsana New"/>
                <w:sz w:val="30"/>
                <w:szCs w:val="30"/>
              </w:rPr>
              <w:t>2</w:t>
            </w:r>
            <w:r w:rsidRPr="001557A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A74B5" w:rsidRPr="00F4595D" w14:paraId="4983D848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28D19406" w14:textId="77777777" w:rsidR="00CA74B5" w:rsidRPr="00F4595D" w:rsidRDefault="00CA74B5" w:rsidP="00CA74B5">
            <w:pPr>
              <w:spacing w:line="240" w:lineRule="auto"/>
              <w:ind w:left="162" w:right="-108" w:hanging="162"/>
              <w:rPr>
                <w:rFonts w:asciiTheme="minorHAnsi" w:hAnsiTheme="minorHAnsi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0" w:type="dxa"/>
            <w:vAlign w:val="center"/>
          </w:tcPr>
          <w:p w14:paraId="0B287257" w14:textId="77777777" w:rsidR="00CA74B5" w:rsidRPr="00F4595D" w:rsidRDefault="00CA74B5" w:rsidP="00CA74B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98DD82" w14:textId="77777777" w:rsidR="00CA74B5" w:rsidRPr="001557A1" w:rsidRDefault="00CA74B5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</w:p>
          <w:p w14:paraId="29B72403" w14:textId="2B3E8C4B" w:rsidR="00CA74B5" w:rsidRPr="001557A1" w:rsidRDefault="00CA74B5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sz w:val="30"/>
                <w:szCs w:val="30"/>
              </w:rPr>
            </w:pPr>
            <w:r w:rsidRPr="001557A1">
              <w:rPr>
                <w:rFonts w:ascii="Angsana New" w:hAnsi="Angsana New"/>
                <w:sz w:val="30"/>
                <w:szCs w:val="30"/>
              </w:rPr>
              <w:t xml:space="preserve"> -   </w:t>
            </w:r>
          </w:p>
        </w:tc>
        <w:tc>
          <w:tcPr>
            <w:tcW w:w="284" w:type="dxa"/>
          </w:tcPr>
          <w:p w14:paraId="71ED479A" w14:textId="77777777" w:rsidR="00CA74B5" w:rsidRPr="001557A1" w:rsidRDefault="00CA74B5" w:rsidP="00CA74B5">
            <w:pPr>
              <w:tabs>
                <w:tab w:val="decimal" w:pos="74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6" w:type="dxa"/>
          </w:tcPr>
          <w:p w14:paraId="7DEA940C" w14:textId="77777777" w:rsidR="00CA74B5" w:rsidRPr="001557A1" w:rsidRDefault="00CA74B5" w:rsidP="00CA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6E0C7D9" w14:textId="60E85DB1" w:rsidR="00CA74B5" w:rsidRPr="001557A1" w:rsidRDefault="00CA74B5" w:rsidP="00CA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57A1">
              <w:rPr>
                <w:rFonts w:ascii="Angsana New" w:hAnsi="Angsana New"/>
                <w:sz w:val="30"/>
                <w:szCs w:val="30"/>
              </w:rPr>
              <w:t xml:space="preserve"> 15</w:t>
            </w:r>
            <w:r w:rsidR="00E003F0" w:rsidRPr="001557A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85F8EB2" w14:textId="77777777" w:rsidR="00CA74B5" w:rsidRPr="001557A1" w:rsidRDefault="00CA74B5" w:rsidP="00CA74B5">
            <w:pPr>
              <w:tabs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69586A4" w14:textId="77777777" w:rsidR="00CA74B5" w:rsidRPr="001557A1" w:rsidRDefault="00CA74B5" w:rsidP="00CA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4F22BB7" w14:textId="59C518B4" w:rsidR="00CA74B5" w:rsidRPr="001557A1" w:rsidRDefault="00CA74B5" w:rsidP="00CA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48"/>
              </w:tabs>
              <w:ind w:right="16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1557A1">
              <w:rPr>
                <w:rFonts w:ascii="Angsana New" w:hAnsi="Angsana New"/>
                <w:sz w:val="30"/>
                <w:szCs w:val="30"/>
              </w:rPr>
              <w:t xml:space="preserve"> 15</w:t>
            </w:r>
            <w:r w:rsidR="00E003F0" w:rsidRPr="001557A1">
              <w:rPr>
                <w:rFonts w:ascii="Angsana New" w:hAnsi="Angsana New"/>
                <w:sz w:val="30"/>
                <w:szCs w:val="30"/>
              </w:rPr>
              <w:t>1</w:t>
            </w:r>
            <w:r w:rsidRPr="001557A1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CA74B5" w:rsidRPr="00F4595D" w14:paraId="0F254C61" w14:textId="77777777" w:rsidTr="00417C8C">
        <w:trPr>
          <w:trHeight w:val="20"/>
        </w:trPr>
        <w:tc>
          <w:tcPr>
            <w:tcW w:w="4680" w:type="dxa"/>
            <w:shd w:val="clear" w:color="auto" w:fill="auto"/>
          </w:tcPr>
          <w:p w14:paraId="620D22F6" w14:textId="77777777" w:rsidR="00CA74B5" w:rsidRPr="00F4595D" w:rsidRDefault="00CA74B5" w:rsidP="00CA74B5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เบ็ดเสร็จรวมสำหรับ</w:t>
            </w: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270" w:type="dxa"/>
            <w:vAlign w:val="center"/>
          </w:tcPr>
          <w:p w14:paraId="2D032B48" w14:textId="77777777" w:rsidR="00CA74B5" w:rsidRPr="00F4595D" w:rsidRDefault="00CA74B5" w:rsidP="00CA74B5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A042EB" w14:textId="47A21041" w:rsidR="00CA74B5" w:rsidRPr="001557A1" w:rsidRDefault="00CA74B5" w:rsidP="002D1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right="-11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7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1,49</w:t>
            </w:r>
            <w:r w:rsidR="00E003F0" w:rsidRPr="001557A1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38342270" w14:textId="77777777" w:rsidR="00CA74B5" w:rsidRPr="001557A1" w:rsidRDefault="00CA74B5" w:rsidP="00CA74B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</w:tcPr>
          <w:p w14:paraId="431A0046" w14:textId="1F672EDA" w:rsidR="00CA74B5" w:rsidRPr="001557A1" w:rsidRDefault="00CA74B5" w:rsidP="00CA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7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15</w:t>
            </w:r>
            <w:r w:rsidR="00E003F0" w:rsidRPr="001557A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1557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36" w:type="dxa"/>
          </w:tcPr>
          <w:p w14:paraId="5789523F" w14:textId="77777777" w:rsidR="00CA74B5" w:rsidRPr="001557A1" w:rsidRDefault="00CA74B5" w:rsidP="00CA74B5">
            <w:pPr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4A252C67" w14:textId="7A229637" w:rsidR="00CA74B5" w:rsidRPr="001557A1" w:rsidRDefault="00CA74B5" w:rsidP="00CA74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ind w:right="16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557A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1,643 </w:t>
            </w:r>
          </w:p>
        </w:tc>
      </w:tr>
      <w:tr w:rsidR="007A27EC" w:rsidRPr="00F4595D" w14:paraId="719F937C" w14:textId="77777777" w:rsidTr="00CA74B5">
        <w:trPr>
          <w:trHeight w:val="20"/>
        </w:trPr>
        <w:tc>
          <w:tcPr>
            <w:tcW w:w="4680" w:type="dxa"/>
            <w:shd w:val="clear" w:color="auto" w:fill="auto"/>
            <w:vAlign w:val="center"/>
          </w:tcPr>
          <w:p w14:paraId="24EFDA5D" w14:textId="77777777" w:rsidR="007A27EC" w:rsidRPr="00F4595D" w:rsidRDefault="007A27EC" w:rsidP="00C57890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2098F34F" w14:textId="77777777" w:rsidR="007A27EC" w:rsidRPr="00F4595D" w:rsidRDefault="007A27EC" w:rsidP="00C57890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center"/>
          </w:tcPr>
          <w:p w14:paraId="26BAE927" w14:textId="77777777" w:rsidR="007A27EC" w:rsidRPr="001557A1" w:rsidRDefault="007A27EC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B8F53A2" w14:textId="77777777" w:rsidR="007A27EC" w:rsidRPr="001557A1" w:rsidRDefault="007A27EC" w:rsidP="00C5789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</w:tcBorders>
            <w:vAlign w:val="center"/>
          </w:tcPr>
          <w:p w14:paraId="74885F37" w14:textId="77777777" w:rsidR="007A27EC" w:rsidRPr="001557A1" w:rsidRDefault="007A27EC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2EB9BA71" w14:textId="77777777" w:rsidR="007A27EC" w:rsidRPr="001557A1" w:rsidRDefault="007A27EC" w:rsidP="00C57890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  <w:vAlign w:val="center"/>
          </w:tcPr>
          <w:p w14:paraId="26324576" w14:textId="77777777" w:rsidR="007A27EC" w:rsidRPr="001557A1" w:rsidRDefault="007A27EC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83E4D" w:rsidRPr="00F4595D" w14:paraId="7CFE6630" w14:textId="77777777" w:rsidTr="00417C8C">
        <w:trPr>
          <w:trHeight w:val="66"/>
        </w:trPr>
        <w:tc>
          <w:tcPr>
            <w:tcW w:w="4680" w:type="dxa"/>
            <w:shd w:val="clear" w:color="auto" w:fill="auto"/>
          </w:tcPr>
          <w:p w14:paraId="11E9F12A" w14:textId="77777777" w:rsidR="00483E4D" w:rsidRPr="00F4595D" w:rsidRDefault="00483E4D" w:rsidP="00483E4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56D58823" w14:textId="77777777" w:rsidR="00483E4D" w:rsidRPr="00F4595D" w:rsidRDefault="00483E4D" w:rsidP="00483E4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8D4832D" w14:textId="77DDE7C1" w:rsidR="00483E4D" w:rsidRPr="001557A1" w:rsidRDefault="00483E4D" w:rsidP="0048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7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0.044</w:t>
            </w:r>
            <w:r w:rsidR="00B00D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bottom"/>
          </w:tcPr>
          <w:p w14:paraId="6BB934BB" w14:textId="77777777" w:rsidR="00483E4D" w:rsidRPr="001557A1" w:rsidRDefault="00483E4D" w:rsidP="00483E4D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bottom w:val="double" w:sz="4" w:space="0" w:color="auto"/>
            </w:tcBorders>
            <w:vAlign w:val="bottom"/>
          </w:tcPr>
          <w:p w14:paraId="3B28CC8A" w14:textId="6717AB6A" w:rsidR="00483E4D" w:rsidRPr="00612A2A" w:rsidRDefault="00483E4D" w:rsidP="0048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2A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73BA579" w14:textId="77777777" w:rsidR="00483E4D" w:rsidRPr="001557A1" w:rsidRDefault="00483E4D" w:rsidP="00483E4D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647D68B" w14:textId="7B6358B4" w:rsidR="00483E4D" w:rsidRPr="001557A1" w:rsidRDefault="00483E4D" w:rsidP="0048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7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0.044</w:t>
            </w:r>
            <w:r w:rsidR="00B00D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483E4D" w:rsidRPr="00F4595D" w14:paraId="25F4E444" w14:textId="77777777" w:rsidTr="00417C8C">
        <w:trPr>
          <w:trHeight w:val="66"/>
        </w:trPr>
        <w:tc>
          <w:tcPr>
            <w:tcW w:w="4680" w:type="dxa"/>
            <w:shd w:val="clear" w:color="auto" w:fill="auto"/>
          </w:tcPr>
          <w:p w14:paraId="0BBAE776" w14:textId="4363F464" w:rsidR="00483E4D" w:rsidRPr="00F4595D" w:rsidRDefault="00483E4D" w:rsidP="00483E4D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ปรับลด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1C4E4720" w14:textId="77777777" w:rsidR="00483E4D" w:rsidRPr="00F4595D" w:rsidRDefault="00483E4D" w:rsidP="00483E4D">
            <w:pPr>
              <w:shd w:val="clear" w:color="auto" w:fill="FFFFFF"/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0B6561" w14:textId="1710D260" w:rsidR="00483E4D" w:rsidRPr="001557A1" w:rsidRDefault="00483E4D" w:rsidP="0048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8"/>
              </w:tabs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7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0.044</w:t>
            </w:r>
            <w:r w:rsidR="00B00D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bottom"/>
          </w:tcPr>
          <w:p w14:paraId="0A3CEA0C" w14:textId="77777777" w:rsidR="00483E4D" w:rsidRPr="001557A1" w:rsidRDefault="00483E4D" w:rsidP="00483E4D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EB7D7D" w14:textId="1217E324" w:rsidR="00483E4D" w:rsidRPr="00612A2A" w:rsidRDefault="00483E4D" w:rsidP="0048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</w:tabs>
              <w:ind w:right="-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2A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E3A1EE9" w14:textId="77777777" w:rsidR="00483E4D" w:rsidRPr="001557A1" w:rsidRDefault="00483E4D" w:rsidP="00483E4D">
            <w:pPr>
              <w:ind w:right="-1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double" w:sz="4" w:space="0" w:color="auto"/>
              <w:bottom w:val="double" w:sz="4" w:space="0" w:color="auto"/>
            </w:tcBorders>
          </w:tcPr>
          <w:p w14:paraId="06C09A87" w14:textId="2D4EFB8F" w:rsidR="00483E4D" w:rsidRPr="001557A1" w:rsidRDefault="00483E4D" w:rsidP="00483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4"/>
              </w:tabs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57A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0.044</w:t>
            </w:r>
            <w:r w:rsidR="00B00D5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554FDB3E" w14:textId="3C80D583" w:rsidR="00460AD0" w:rsidRPr="00F4595D" w:rsidRDefault="0046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</w:p>
    <w:p w14:paraId="358BCD72" w14:textId="77777777" w:rsidR="00460AD0" w:rsidRPr="00F4595D" w:rsidRDefault="00460A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4595D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0778A85B" w14:textId="7ACDE798" w:rsidR="00C61BCB" w:rsidRPr="00F4595D" w:rsidRDefault="00F96459" w:rsidP="00945543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4595D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DF632E" w14:textId="77777777" w:rsidR="00815BA9" w:rsidRPr="00F4595D" w:rsidRDefault="00815BA9" w:rsidP="00697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28"/>
          <w:szCs w:val="28"/>
          <w:cs/>
        </w:rPr>
      </w:pPr>
    </w:p>
    <w:p w14:paraId="576BAC1C" w14:textId="18301BD0" w:rsidR="0068161C" w:rsidRPr="00F4595D" w:rsidRDefault="0068161C" w:rsidP="0068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F4595D">
        <w:rPr>
          <w:rFonts w:ascii="Angsana New" w:hAnsi="Angsana New"/>
          <w:b/>
          <w:sz w:val="30"/>
          <w:szCs w:val="30"/>
          <w:cs/>
        </w:rPr>
        <w:t>ความสัมพันธ์ที่มีกับบริษัทย่อย</w:t>
      </w:r>
      <w:r w:rsidRPr="00F4595D">
        <w:rPr>
          <w:rFonts w:ascii="Angsana New" w:hAnsi="Angsana New" w:hint="cs"/>
          <w:b/>
          <w:sz w:val="30"/>
          <w:szCs w:val="30"/>
          <w:cs/>
        </w:rPr>
        <w:t>ที่มีการเปลี่ยนแปลงอย่างมีสาระสำคัญ</w:t>
      </w:r>
      <w:r w:rsidRPr="00F4595D">
        <w:rPr>
          <w:rFonts w:ascii="Angsana New" w:hAnsi="Angsana New"/>
          <w:b/>
          <w:sz w:val="30"/>
          <w:szCs w:val="30"/>
          <w:cs/>
        </w:rPr>
        <w:t xml:space="preserve"> ได้เปิดเผยในหมายเหตุข้อ </w:t>
      </w:r>
      <w:r w:rsidR="00517CA6" w:rsidRPr="00F4595D">
        <w:rPr>
          <w:rFonts w:ascii="Angsana New" w:hAnsi="Angsana New"/>
          <w:bCs/>
          <w:sz w:val="30"/>
          <w:szCs w:val="30"/>
        </w:rPr>
        <w:t>4</w:t>
      </w:r>
      <w:r w:rsidRPr="00F4595D">
        <w:rPr>
          <w:rFonts w:ascii="Angsana New" w:hAnsi="Angsana New"/>
          <w:bCs/>
          <w:sz w:val="30"/>
          <w:szCs w:val="30"/>
        </w:rPr>
        <w:t xml:space="preserve"> </w:t>
      </w:r>
      <w:r w:rsidRPr="00F4595D">
        <w:rPr>
          <w:rFonts w:ascii="Angsana New" w:hAnsi="Angsana New"/>
          <w:b/>
          <w:sz w:val="30"/>
          <w:szCs w:val="30"/>
          <w:cs/>
        </w:rPr>
        <w:t>สำหรับบุคคลหรือกิจการอื่นที่เกี่ยวข้องกัน</w:t>
      </w:r>
      <w:r w:rsidR="00F53DCC" w:rsidRPr="00F4595D">
        <w:rPr>
          <w:rFonts w:ascii="Angsana New" w:hAnsi="Angsana New" w:hint="cs"/>
          <w:b/>
          <w:sz w:val="30"/>
          <w:szCs w:val="30"/>
          <w:cs/>
        </w:rPr>
        <w:t>ที่ความสัมพันธ์เปลี่ยนแปลงอย่างมีสาระสำคัญและก</w:t>
      </w:r>
      <w:r w:rsidRPr="00F4595D">
        <w:rPr>
          <w:rFonts w:ascii="Angsana New" w:hAnsi="Angsana New"/>
          <w:b/>
          <w:sz w:val="30"/>
          <w:szCs w:val="30"/>
          <w:cs/>
        </w:rPr>
        <w:t>ลุ่มบริษัทมีรายการระหว่างกันที่มีนัยสำคัญในระหว่างงวดมีดังต่อไปนี้</w:t>
      </w:r>
    </w:p>
    <w:p w14:paraId="08A7AE0B" w14:textId="77777777" w:rsidR="00960E84" w:rsidRPr="00F4595D" w:rsidRDefault="00960E84" w:rsidP="006816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12" w:type="dxa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0"/>
        <w:gridCol w:w="1863"/>
        <w:gridCol w:w="3579"/>
      </w:tblGrid>
      <w:tr w:rsidR="00285E19" w:rsidRPr="00F4595D" w14:paraId="476C57EC" w14:textId="77777777" w:rsidTr="00C050EC">
        <w:trPr>
          <w:trHeight w:val="767"/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C46D" w14:textId="17711B1C" w:rsidR="00F15296" w:rsidRPr="00F4595D" w:rsidRDefault="00460AD0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sz w:val="28"/>
                <w:szCs w:val="28"/>
                <w:cs/>
              </w:rPr>
              <w:br/>
            </w:r>
            <w:r w:rsidR="00F15296"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="00F15296"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54A08" w14:textId="77777777" w:rsidR="00F15296" w:rsidRPr="00F4595D" w:rsidRDefault="00F15296" w:rsidP="00C050EC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0A61D34" w14:textId="77777777" w:rsidR="00F15296" w:rsidRPr="00F4595D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B16F3" w14:textId="77777777" w:rsidR="00F15296" w:rsidRPr="00F4595D" w:rsidRDefault="00F15296" w:rsidP="00C05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213599" w:rsidRPr="00F4595D" w14:paraId="25CD6ACC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D07A" w14:textId="34F0CE89" w:rsidR="00213599" w:rsidRPr="00F4595D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BA6B3" w14:textId="760BAAC1" w:rsidR="00213599" w:rsidRPr="00F4595D" w:rsidRDefault="00213599" w:rsidP="002135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6D45A" w14:textId="531A75C7" w:rsidR="00213599" w:rsidRPr="00F4595D" w:rsidRDefault="00213599" w:rsidP="00AE54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บุคคลที่มีอำนาจและความรับผิดชอบการวางแผนสั่งการและควบคุมกิจกรรมต่างๆ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  <w:tr w:rsidR="00A62D5F" w:rsidRPr="00F4595D" w14:paraId="1995684E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F71CF" w14:textId="7C636C9B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คอฟฟี่ คอนเซ็ปต์ รีเทล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E0E82" w14:textId="780A54ED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F51E4" w14:textId="540D95EC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99" w:hanging="27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A62D5F" w:rsidRPr="00F4595D" w14:paraId="4C964D63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4B560" w14:textId="0D4A77F0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ทรัสต์เพื่อการลงทุนในสิทธิการเช่าอสังหาริมทรัพย์โกลเด้นเวนเจอร์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F2234" w14:textId="1FCD540B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0082C" w14:textId="283D6A7C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A62D5F" w:rsidRPr="00F4595D" w14:paraId="285EE69F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6CF60" w14:textId="7CE7EEF3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33" w:hanging="13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โฮเรก้า แมเนจเม้นท์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CE89B7" w14:textId="231DF3F4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860446" w14:textId="572AD22A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A62D5F" w:rsidRPr="00F4595D" w14:paraId="3D21913D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55F24" w14:textId="68C6EC64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อินทรประกันภัย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FDD57" w14:textId="4F2495D5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B36C9" w14:textId="20CD7B2A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FF195F" w:rsidRPr="00F4595D" w14:paraId="15340EC2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94F1E" w14:textId="4142397C" w:rsidR="00FF195F" w:rsidRPr="00F4595D" w:rsidRDefault="006277B9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รีเทล เวิลด์ 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D33C0" w14:textId="24A41221" w:rsidR="00FF195F" w:rsidRPr="00F4595D" w:rsidRDefault="006277B9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71E58" w14:textId="45584BC9" w:rsidR="00FF195F" w:rsidRPr="00F4595D" w:rsidRDefault="006277B9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A62D5F" w:rsidRPr="00F4595D" w14:paraId="47F64B1B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D2A933" w14:textId="7F879C34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6277B9"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ที.ซี.ซี. เทคโนโลยี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2005D" w14:textId="10807E4A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4CCEB" w14:textId="2C79990D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6D19F0" w:rsidRPr="00F4595D" w14:paraId="7FDDE4D9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E2F8F" w14:textId="3C0173A8" w:rsidR="006D19F0" w:rsidRPr="00F4595D" w:rsidRDefault="006D19F0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6E4B98"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วัฒนพัฒน์เทรดดิ้ง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35C96" w14:textId="1EBEBB5E" w:rsidR="006D19F0" w:rsidRPr="00F4595D" w:rsidRDefault="006D19F0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3C5F3" w14:textId="1626B5A1" w:rsidR="006D19F0" w:rsidRPr="00F4595D" w:rsidRDefault="006D19F0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0D442E" w:rsidRPr="00F4595D" w14:paraId="1511ABEC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085A7" w14:textId="4BC43778" w:rsidR="000D442E" w:rsidRPr="00F4595D" w:rsidRDefault="000D442E" w:rsidP="000D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hint="cs"/>
                <w:sz w:val="30"/>
                <w:szCs w:val="30"/>
                <w:cs/>
              </w:rPr>
              <w:t>บร</w:t>
            </w:r>
            <w:r w:rsidR="000336BE">
              <w:rPr>
                <w:rFonts w:asciiTheme="majorBidi" w:hAnsiTheme="majorBidi" w:hint="cs"/>
                <w:sz w:val="30"/>
                <w:szCs w:val="30"/>
                <w:cs/>
              </w:rPr>
              <w:t>ิษั</w:t>
            </w:r>
            <w:r w:rsidRPr="00F4595D">
              <w:rPr>
                <w:rFonts w:asciiTheme="majorBidi" w:hAnsiTheme="majorBidi" w:hint="cs"/>
                <w:sz w:val="30"/>
                <w:szCs w:val="30"/>
                <w:cs/>
              </w:rPr>
              <w:t>ท</w:t>
            </w:r>
            <w:r w:rsidRPr="00F4595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hint="cs"/>
                <w:sz w:val="30"/>
                <w:szCs w:val="30"/>
                <w:cs/>
              </w:rPr>
              <w:t>เดอะ</w:t>
            </w:r>
            <w:r w:rsidRPr="00F4595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hint="cs"/>
                <w:sz w:val="30"/>
                <w:szCs w:val="30"/>
                <w:cs/>
              </w:rPr>
              <w:t>คิวเอสอาร์</w:t>
            </w:r>
            <w:r w:rsidRPr="00F4595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hint="cs"/>
                <w:sz w:val="30"/>
                <w:szCs w:val="30"/>
                <w:cs/>
              </w:rPr>
              <w:t>ออฟ</w:t>
            </w:r>
            <w:r w:rsidRPr="00F4595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hint="cs"/>
                <w:sz w:val="30"/>
                <w:szCs w:val="30"/>
                <w:cs/>
              </w:rPr>
              <w:t>เอเชีย</w:t>
            </w:r>
            <w:r w:rsidRPr="00F4595D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4018F" w14:textId="63857DE5" w:rsidR="000D442E" w:rsidRPr="00F4595D" w:rsidRDefault="000D442E" w:rsidP="000D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C6CAA" w14:textId="133BB66D" w:rsidR="000D442E" w:rsidRPr="00F4595D" w:rsidRDefault="000D442E" w:rsidP="000D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0D442E" w:rsidRPr="00F4595D" w14:paraId="21D399F1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F7D7" w14:textId="0C093FBB" w:rsidR="000D442E" w:rsidRPr="00F4595D" w:rsidRDefault="000D442E" w:rsidP="000D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ทีซีซี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แคปปิตอล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แลนด์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AC142" w14:textId="59DE9DC2" w:rsidR="000D442E" w:rsidRPr="00F4595D" w:rsidRDefault="000D442E" w:rsidP="000D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4C5C3" w14:textId="4C56F77D" w:rsidR="000D442E" w:rsidRPr="00F4595D" w:rsidRDefault="000D442E" w:rsidP="000D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0D442E" w:rsidRPr="00F4595D" w14:paraId="0FD368C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EDCC8" w14:textId="5EA30FF0" w:rsidR="000D442E" w:rsidRPr="00F4595D" w:rsidRDefault="000D442E" w:rsidP="000D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ทีซีซี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โฮเทลส์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กรุ๊ป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883F" w14:textId="30A748F9" w:rsidR="000D442E" w:rsidRPr="00F4595D" w:rsidRDefault="000D442E" w:rsidP="000D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FBD72" w14:textId="1CA749AF" w:rsidR="000D442E" w:rsidRPr="00F4595D" w:rsidRDefault="000D442E" w:rsidP="000D44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6D19F0" w:rsidRPr="00F4595D" w14:paraId="41C780C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F5ECF" w14:textId="2C8D9B26" w:rsidR="006D19F0" w:rsidRPr="00F4595D" w:rsidRDefault="006D19F0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 w:rsidR="000D442E"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ทิพย์พัฒน</w:t>
            </w:r>
            <w:r w:rsidR="000D442E"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D442E"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อาร์เขต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7518E6" w14:textId="7E3297B8" w:rsidR="006D19F0" w:rsidRPr="00F4595D" w:rsidRDefault="006D19F0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8E008" w14:textId="0FA4CC8A" w:rsidR="006D19F0" w:rsidRPr="00F4595D" w:rsidRDefault="006D19F0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A62D5F" w:rsidRPr="00F4595D" w14:paraId="2FF416B7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21888" w14:textId="3DB357BD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แอสเสท เวิรด์ เวกซ์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41124" w14:textId="15E10746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75F6" w14:textId="7E2C04EF" w:rsidR="00A62D5F" w:rsidRPr="00F4595D" w:rsidRDefault="00E86F7C" w:rsidP="00E86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A62D5F" w:rsidRPr="00F4595D" w14:paraId="0F9B7708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834BC" w14:textId="2439C2A2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เบอร์ลี่ ยุคเกอร์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BEA5D" w14:textId="74E0BE26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B200" w14:textId="44777473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A62D5F" w:rsidRPr="00F4595D" w14:paraId="38BB557F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D67A" w14:textId="56EC7394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บิ๊กซี ซูเปอร์เซ็นเตอร์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3F25E" w14:textId="6CEBC112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5D725" w14:textId="35BB2948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8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A62D5F" w:rsidRPr="00F4595D" w14:paraId="11469621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216E4" w14:textId="481ACD7B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4"/>
                <w:tab w:val="left" w:pos="540"/>
              </w:tabs>
              <w:spacing w:line="240" w:lineRule="auto"/>
              <w:ind w:left="159" w:hanging="15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 คริสตอลลา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51061" w14:textId="2B5AC6C0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23421" w14:textId="682B9043" w:rsidR="00A62D5F" w:rsidRPr="00F4595D" w:rsidRDefault="00A62D5F" w:rsidP="00A6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4C4129" w:rsidRPr="00F4595D" w14:paraId="25AF050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C5480" w14:textId="62D7FD00" w:rsidR="004C4129" w:rsidRPr="00F4595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อาคเนย์แคปปิตอล</w:t>
            </w:r>
            <w:r w:rsidR="00C52F5A"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284EB" w14:textId="0C709128" w:rsidR="004C4129" w:rsidRPr="00F4595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22415" w14:textId="557D7017" w:rsidR="004C4129" w:rsidRPr="00F4595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4C4129" w:rsidRPr="00F4595D" w14:paraId="0DB7FB42" w14:textId="77777777" w:rsidTr="00850E91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0B124" w14:textId="0C64A997" w:rsidR="004C4129" w:rsidRPr="00F4595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อาคเนย์ประกันชีวิต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887F1" w14:textId="255A8BDF" w:rsidR="004C4129" w:rsidRPr="00F4595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42EE6" w14:textId="00258441" w:rsidR="004C4129" w:rsidRPr="00F4595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4C4129" w:rsidRPr="00F4595D" w14:paraId="35D06E00" w14:textId="77777777" w:rsidTr="00AF2174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CA833" w14:textId="0CCAB9C9" w:rsidR="004C4129" w:rsidRPr="00F4595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ไทยเบฟเวอเรจ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D8F10" w14:textId="1DB4B6D1" w:rsidR="004C4129" w:rsidRPr="00F4595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606D2" w14:textId="3A4F5AAD" w:rsidR="004C4129" w:rsidRPr="00F4595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6" w:hanging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มีผู้ถือหุ้นรายใหญ่สูงสุดร่วมกันและมีกรรมการร่วมกัน</w:t>
            </w:r>
          </w:p>
        </w:tc>
      </w:tr>
      <w:tr w:rsidR="004C4129" w:rsidRPr="00F4595D" w14:paraId="5EF4EFBA" w14:textId="77777777" w:rsidTr="00C57890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939C4" w14:textId="77777777" w:rsidR="004C4129" w:rsidRPr="00F4595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20" w:hanging="2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เพาเวอร์ โซลูชั่น เทคโนโลยี จำกัด (มหาชน)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9F588" w14:textId="77777777" w:rsidR="004C4129" w:rsidRPr="00F4595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ไทย</w:t>
            </w:r>
          </w:p>
        </w:tc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D60BC" w14:textId="7DC22C4F" w:rsidR="004C4129" w:rsidRPr="00F4595D" w:rsidRDefault="004C4129" w:rsidP="004C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0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0EDD91C4" w14:textId="7C8B68FC" w:rsidR="00D36BC6" w:rsidRPr="00F4595D" w:rsidRDefault="00D36BC6" w:rsidP="004F1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720"/>
        <w:jc w:val="thaiDistribute"/>
        <w:rPr>
          <w:rFonts w:ascii="Angsana New" w:hAnsi="Angsana New"/>
          <w:b/>
          <w:cs/>
        </w:rPr>
      </w:pPr>
    </w:p>
    <w:p w14:paraId="0B4790A0" w14:textId="66972C8A" w:rsidR="00D36BC6" w:rsidRPr="00F4595D" w:rsidRDefault="00D36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cs/>
        </w:rPr>
      </w:pPr>
    </w:p>
    <w:tbl>
      <w:tblPr>
        <w:tblW w:w="9421" w:type="dxa"/>
        <w:tblInd w:w="477" w:type="dxa"/>
        <w:tblLayout w:type="fixed"/>
        <w:tblLook w:val="0000" w:firstRow="0" w:lastRow="0" w:firstColumn="0" w:lastColumn="0" w:noHBand="0" w:noVBand="0"/>
      </w:tblPr>
      <w:tblGrid>
        <w:gridCol w:w="4293"/>
        <w:gridCol w:w="990"/>
        <w:gridCol w:w="270"/>
        <w:gridCol w:w="1170"/>
        <w:gridCol w:w="270"/>
        <w:gridCol w:w="1079"/>
        <w:gridCol w:w="270"/>
        <w:gridCol w:w="1073"/>
        <w:gridCol w:w="6"/>
      </w:tblGrid>
      <w:tr w:rsidR="00691BD5" w:rsidRPr="00F4595D" w14:paraId="65867E25" w14:textId="77777777" w:rsidTr="00AC2394">
        <w:trPr>
          <w:cantSplit/>
          <w:trHeight w:val="335"/>
          <w:tblHeader/>
        </w:trPr>
        <w:tc>
          <w:tcPr>
            <w:tcW w:w="4293" w:type="dxa"/>
          </w:tcPr>
          <w:p w14:paraId="7B7A7711" w14:textId="77777777" w:rsidR="00691BD5" w:rsidRPr="00F4595D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459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430" w:type="dxa"/>
            <w:gridSpan w:val="3"/>
          </w:tcPr>
          <w:p w14:paraId="2436CBBA" w14:textId="77777777" w:rsidR="00691BD5" w:rsidRPr="00F4595D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325E7B" w14:textId="77777777" w:rsidR="00691BD5" w:rsidRPr="00F4595D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8" w:type="dxa"/>
            <w:gridSpan w:val="4"/>
          </w:tcPr>
          <w:p w14:paraId="585F9290" w14:textId="77777777" w:rsidR="00691BD5" w:rsidRPr="00F4595D" w:rsidRDefault="00691BD5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F4595D" w14:paraId="411C1E2F" w14:textId="77777777" w:rsidTr="00AC2394">
        <w:trPr>
          <w:tblHeader/>
        </w:trPr>
        <w:tc>
          <w:tcPr>
            <w:tcW w:w="4293" w:type="dxa"/>
          </w:tcPr>
          <w:p w14:paraId="73A2377E" w14:textId="457472F0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960E84"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งวดหก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960E84"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60E84"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</w:tcPr>
          <w:p w14:paraId="3137C5C0" w14:textId="1C288355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43AA1CA8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1A44ED" w14:textId="6EAB899C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AD32784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19FD0B0" w14:textId="4F85BE51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7B15D2B1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0F40B994" w14:textId="1BA46F7A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AC2394" w:rsidRPr="00F4595D" w14:paraId="683EAC30" w14:textId="77777777" w:rsidTr="00AC2394">
        <w:trPr>
          <w:tblHeader/>
        </w:trPr>
        <w:tc>
          <w:tcPr>
            <w:tcW w:w="4293" w:type="dxa"/>
          </w:tcPr>
          <w:p w14:paraId="332DAFF9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AC4B068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08B87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59CBA" w14:textId="56C77D90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CBA4784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156526A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A4A6F1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2A53DC0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C2394" w:rsidRPr="00F4595D" w14:paraId="27CD5062" w14:textId="77777777" w:rsidTr="00AC2394">
        <w:trPr>
          <w:gridAfter w:val="1"/>
          <w:wAfter w:w="6" w:type="dxa"/>
          <w:tblHeader/>
        </w:trPr>
        <w:tc>
          <w:tcPr>
            <w:tcW w:w="4293" w:type="dxa"/>
          </w:tcPr>
          <w:p w14:paraId="6EBECC7C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22" w:type="dxa"/>
            <w:gridSpan w:val="7"/>
          </w:tcPr>
          <w:p w14:paraId="28B7A1F7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2394" w:rsidRPr="00F4595D" w14:paraId="522B9D4F" w14:textId="77777777" w:rsidTr="00AC2394">
        <w:tc>
          <w:tcPr>
            <w:tcW w:w="4293" w:type="dxa"/>
          </w:tcPr>
          <w:p w14:paraId="0A91764E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9743261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BD74E0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3993B7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E47AE5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B4B6B7F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67CBD7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403D5BD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8026D" w:rsidRPr="00F4595D" w14:paraId="512DF4F3" w14:textId="77777777" w:rsidTr="00AC2394">
        <w:tc>
          <w:tcPr>
            <w:tcW w:w="4293" w:type="dxa"/>
          </w:tcPr>
          <w:p w14:paraId="697182CE" w14:textId="19D4FBEE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2B3F61F" w14:textId="38903A73" w:rsidR="0098026D" w:rsidRPr="00F4595D" w:rsidRDefault="004C6B19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F5E293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01D6AD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58A4E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E7BBEA" w14:textId="5C35AA74" w:rsidR="0098026D" w:rsidRPr="00F4595D" w:rsidRDefault="004C6B19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706,629 </w:t>
            </w:r>
          </w:p>
        </w:tc>
        <w:tc>
          <w:tcPr>
            <w:tcW w:w="270" w:type="dxa"/>
          </w:tcPr>
          <w:p w14:paraId="2520B0F0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230B21D" w14:textId="479AB43C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417,042</w:t>
            </w:r>
          </w:p>
        </w:tc>
      </w:tr>
      <w:tr w:rsidR="0098026D" w:rsidRPr="00F4595D" w14:paraId="3012C9F7" w14:textId="77777777" w:rsidTr="00AC2394">
        <w:tc>
          <w:tcPr>
            <w:tcW w:w="4293" w:type="dxa"/>
          </w:tcPr>
          <w:p w14:paraId="6B1AF633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4640043" w14:textId="101F2BF7" w:rsidR="0098026D" w:rsidRPr="00F4595D" w:rsidRDefault="004C6B19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6AB607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D5DA0D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1ADE59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BD0A398" w14:textId="11D8FAD6" w:rsidR="0098026D" w:rsidRPr="00F4595D" w:rsidRDefault="004C6B19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1,571,744 </w:t>
            </w:r>
          </w:p>
        </w:tc>
        <w:tc>
          <w:tcPr>
            <w:tcW w:w="270" w:type="dxa"/>
          </w:tcPr>
          <w:p w14:paraId="6E20DEF3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E161439" w14:textId="6D1739D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1,228,662</w:t>
            </w:r>
          </w:p>
        </w:tc>
      </w:tr>
      <w:tr w:rsidR="00CD0434" w:rsidRPr="00F4595D" w14:paraId="57F536C8" w14:textId="77777777" w:rsidTr="00AC2394">
        <w:tc>
          <w:tcPr>
            <w:tcW w:w="4293" w:type="dxa"/>
          </w:tcPr>
          <w:p w14:paraId="4BC033E1" w14:textId="5D03CD75" w:rsidR="00CD0434" w:rsidRPr="00F4595D" w:rsidRDefault="00CD0434" w:rsidP="00CD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93240B" w14:textId="16E66292" w:rsidR="00CD0434" w:rsidRPr="00F4595D" w:rsidRDefault="004C6B19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DA83A6" w14:textId="77777777" w:rsidR="00CD0434" w:rsidRPr="00F4595D" w:rsidRDefault="00CD0434" w:rsidP="00CD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3F9665A" w14:textId="0094F1B7" w:rsidR="00CD0434" w:rsidRPr="00F4595D" w:rsidRDefault="00CD0434" w:rsidP="00CD043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84584" w14:textId="77777777" w:rsidR="00CD0434" w:rsidRPr="00F4595D" w:rsidRDefault="00CD0434" w:rsidP="00CD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0EFA2FB" w14:textId="4C1B9D49" w:rsidR="00CD0434" w:rsidRPr="00F4595D" w:rsidRDefault="004C6B19" w:rsidP="00CD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2,566 </w:t>
            </w:r>
          </w:p>
        </w:tc>
        <w:tc>
          <w:tcPr>
            <w:tcW w:w="270" w:type="dxa"/>
          </w:tcPr>
          <w:p w14:paraId="144C62B5" w14:textId="77777777" w:rsidR="00CD0434" w:rsidRPr="00F4595D" w:rsidRDefault="00CD0434" w:rsidP="00CD0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1738654" w14:textId="3B96104B" w:rsidR="00CD0434" w:rsidRPr="00F4595D" w:rsidRDefault="00C07BB2" w:rsidP="00C07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382</w:t>
            </w:r>
          </w:p>
        </w:tc>
      </w:tr>
      <w:tr w:rsidR="00805F13" w:rsidRPr="00F4595D" w14:paraId="5C875405" w14:textId="77777777" w:rsidTr="00C57890">
        <w:trPr>
          <w:trHeight w:val="137"/>
        </w:trPr>
        <w:tc>
          <w:tcPr>
            <w:tcW w:w="4293" w:type="dxa"/>
          </w:tcPr>
          <w:p w14:paraId="5BDADAED" w14:textId="54ED076C" w:rsidR="00805F13" w:rsidRPr="00F4595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0D99E6" w14:textId="0671E811" w:rsidR="00805F13" w:rsidRPr="00F4595D" w:rsidRDefault="005A5746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2D60AAA" w14:textId="77777777" w:rsidR="00805F13" w:rsidRPr="00F4595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63C3D8" w14:textId="77777777" w:rsidR="00805F13" w:rsidRPr="00F4595D" w:rsidRDefault="00805F13" w:rsidP="00805F13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5D1621" w14:textId="77777777" w:rsidR="00805F13" w:rsidRPr="00F4595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C26C69B" w14:textId="2F4E260A" w:rsidR="00805F13" w:rsidRPr="00F4595D" w:rsidRDefault="005A5746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22,209 </w:t>
            </w:r>
          </w:p>
        </w:tc>
        <w:tc>
          <w:tcPr>
            <w:tcW w:w="270" w:type="dxa"/>
          </w:tcPr>
          <w:p w14:paraId="069E0141" w14:textId="77777777" w:rsidR="00805F13" w:rsidRPr="00F4595D" w:rsidRDefault="00805F13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6A2BF07" w14:textId="275D37A8" w:rsidR="00805F13" w:rsidRPr="00F4595D" w:rsidRDefault="0098026D" w:rsidP="00805F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19,910</w:t>
            </w:r>
          </w:p>
        </w:tc>
      </w:tr>
      <w:tr w:rsidR="0098026D" w:rsidRPr="00F4595D" w14:paraId="6B14CA7A" w14:textId="77777777" w:rsidTr="00C57890">
        <w:trPr>
          <w:trHeight w:val="20"/>
        </w:trPr>
        <w:tc>
          <w:tcPr>
            <w:tcW w:w="4293" w:type="dxa"/>
          </w:tcPr>
          <w:p w14:paraId="3D4F9574" w14:textId="1C7B736F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1256872" w14:textId="5AE08CF8" w:rsidR="0098026D" w:rsidRPr="00F4595D" w:rsidRDefault="005A5746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24A713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2A2639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091387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33F0313" w14:textId="6416162A" w:rsidR="0098026D" w:rsidRPr="00F4595D" w:rsidRDefault="005A5746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3,343 </w:t>
            </w:r>
          </w:p>
        </w:tc>
        <w:tc>
          <w:tcPr>
            <w:tcW w:w="270" w:type="dxa"/>
          </w:tcPr>
          <w:p w14:paraId="0365D25D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7443E0D2" w14:textId="6AF1A6C6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15,215</w:t>
            </w:r>
          </w:p>
        </w:tc>
      </w:tr>
      <w:tr w:rsidR="0098026D" w:rsidRPr="00F4595D" w14:paraId="2B422A4C" w14:textId="77777777" w:rsidTr="00AC2394">
        <w:trPr>
          <w:trHeight w:val="20"/>
        </w:trPr>
        <w:tc>
          <w:tcPr>
            <w:tcW w:w="4293" w:type="dxa"/>
          </w:tcPr>
          <w:p w14:paraId="17A8A3A2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9A3453" w14:textId="738CFA28" w:rsidR="0098026D" w:rsidRPr="00F4595D" w:rsidRDefault="005A5746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63004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FCD775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E25A5B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0B1070A" w14:textId="3E5D2801" w:rsidR="0098026D" w:rsidRPr="00F4595D" w:rsidRDefault="005A5746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11,212 </w:t>
            </w:r>
          </w:p>
        </w:tc>
        <w:tc>
          <w:tcPr>
            <w:tcW w:w="270" w:type="dxa"/>
          </w:tcPr>
          <w:p w14:paraId="7267C406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11D81FA1" w14:textId="5397FC74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10,410</w:t>
            </w:r>
          </w:p>
        </w:tc>
      </w:tr>
      <w:tr w:rsidR="0098026D" w:rsidRPr="00F4595D" w14:paraId="63674603" w14:textId="77777777" w:rsidTr="00AC2394">
        <w:trPr>
          <w:trHeight w:val="20"/>
        </w:trPr>
        <w:tc>
          <w:tcPr>
            <w:tcW w:w="4293" w:type="dxa"/>
          </w:tcPr>
          <w:p w14:paraId="245D720A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FECA79A" w14:textId="5CB07B8F" w:rsidR="0098026D" w:rsidRPr="00F4595D" w:rsidRDefault="005A5746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E67ABD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FF7C8D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A0989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52C9E37" w14:textId="16D48F53" w:rsidR="0098026D" w:rsidRPr="00F4595D" w:rsidRDefault="00E94BC3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4,592 </w:t>
            </w:r>
          </w:p>
        </w:tc>
        <w:tc>
          <w:tcPr>
            <w:tcW w:w="270" w:type="dxa"/>
          </w:tcPr>
          <w:p w14:paraId="7BBE8ED3" w14:textId="77777777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587A359A" w14:textId="08BCD82B" w:rsidR="0098026D" w:rsidRPr="00F4595D" w:rsidRDefault="0098026D" w:rsidP="009802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6,587</w:t>
            </w:r>
          </w:p>
        </w:tc>
      </w:tr>
      <w:tr w:rsidR="006D6F97" w:rsidRPr="00F4595D" w14:paraId="1CFD3635" w14:textId="77777777" w:rsidTr="00C57890">
        <w:trPr>
          <w:trHeight w:val="20"/>
        </w:trPr>
        <w:tc>
          <w:tcPr>
            <w:tcW w:w="4293" w:type="dxa"/>
          </w:tcPr>
          <w:p w14:paraId="0983B76E" w14:textId="77777777" w:rsidR="006D6F97" w:rsidRPr="00F4595D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D20A8F1" w14:textId="77777777" w:rsidR="006D6F97" w:rsidRPr="00F4595D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0" w:hanging="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8FDDEF3" w14:textId="77777777" w:rsidR="006D6F97" w:rsidRPr="00F4595D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5EC900" w14:textId="77777777" w:rsidR="006D6F97" w:rsidRPr="00F4595D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51CBBB" w14:textId="77777777" w:rsidR="006D6F97" w:rsidRPr="00F4595D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shd w:val="clear" w:color="auto" w:fill="auto"/>
          </w:tcPr>
          <w:p w14:paraId="0E01B0C2" w14:textId="77777777" w:rsidR="006D6F97" w:rsidRPr="00F4595D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E6C490" w14:textId="77777777" w:rsidR="006D6F97" w:rsidRPr="00F4595D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D0FAA18" w14:textId="77777777" w:rsidR="006D6F97" w:rsidRPr="00F4595D" w:rsidRDefault="006D6F97" w:rsidP="00F21C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25E7A" w:rsidRPr="00F4595D" w14:paraId="485403F5" w14:textId="77777777" w:rsidTr="00C57890">
        <w:tc>
          <w:tcPr>
            <w:tcW w:w="4293" w:type="dxa"/>
          </w:tcPr>
          <w:p w14:paraId="7712CA4E" w14:textId="77777777" w:rsidR="00025E7A" w:rsidRPr="00F4595D" w:rsidRDefault="00025E7A" w:rsidP="00C57890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 w:rsidRPr="00F459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ร่วมค้า</w:t>
            </w:r>
          </w:p>
        </w:tc>
        <w:tc>
          <w:tcPr>
            <w:tcW w:w="990" w:type="dxa"/>
            <w:shd w:val="clear" w:color="auto" w:fill="auto"/>
          </w:tcPr>
          <w:p w14:paraId="26E80F8B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FA90F0E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3B35179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1494A14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ABA0CE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70" w:type="dxa"/>
            <w:vAlign w:val="bottom"/>
          </w:tcPr>
          <w:p w14:paraId="2A44D9E0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E673474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25E7A" w:rsidRPr="00F4595D" w14:paraId="4E1B406E" w14:textId="77777777" w:rsidTr="00C57890">
        <w:tc>
          <w:tcPr>
            <w:tcW w:w="4293" w:type="dxa"/>
          </w:tcPr>
          <w:p w14:paraId="5A28A239" w14:textId="77777777" w:rsidR="00025E7A" w:rsidRPr="00F4595D" w:rsidRDefault="00025E7A" w:rsidP="00C57890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</w:tcPr>
          <w:p w14:paraId="63E444D7" w14:textId="14EE9EBE" w:rsidR="00025E7A" w:rsidRPr="00F4595D" w:rsidRDefault="006F04A5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32,532 </w:t>
            </w:r>
          </w:p>
        </w:tc>
        <w:tc>
          <w:tcPr>
            <w:tcW w:w="270" w:type="dxa"/>
            <w:vAlign w:val="bottom"/>
          </w:tcPr>
          <w:p w14:paraId="4731C7AB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C5C39C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CEE255E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71C5DFD" w14:textId="017FE01F" w:rsidR="00025E7A" w:rsidRPr="00F4595D" w:rsidRDefault="006F04A5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32,532 </w:t>
            </w:r>
          </w:p>
        </w:tc>
        <w:tc>
          <w:tcPr>
            <w:tcW w:w="270" w:type="dxa"/>
            <w:vAlign w:val="bottom"/>
          </w:tcPr>
          <w:p w14:paraId="464EA0C1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179F0E4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25E7A" w:rsidRPr="00F4595D" w14:paraId="3FF44118" w14:textId="77777777" w:rsidTr="00C57890">
        <w:tc>
          <w:tcPr>
            <w:tcW w:w="4293" w:type="dxa"/>
          </w:tcPr>
          <w:p w14:paraId="0683A17E" w14:textId="77777777" w:rsidR="00025E7A" w:rsidRPr="00F4595D" w:rsidRDefault="00025E7A" w:rsidP="00C57890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90" w:type="dxa"/>
            <w:shd w:val="clear" w:color="auto" w:fill="auto"/>
          </w:tcPr>
          <w:p w14:paraId="02D716F9" w14:textId="214CA203" w:rsidR="00025E7A" w:rsidRPr="00F4595D" w:rsidRDefault="006F04A5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129 </w:t>
            </w:r>
          </w:p>
        </w:tc>
        <w:tc>
          <w:tcPr>
            <w:tcW w:w="270" w:type="dxa"/>
            <w:vAlign w:val="bottom"/>
          </w:tcPr>
          <w:p w14:paraId="10990AC7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3F303D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52A6AA1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7496D7F" w14:textId="21C5B3F2" w:rsidR="00025E7A" w:rsidRPr="00F4595D" w:rsidRDefault="006F04A5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129 </w:t>
            </w:r>
          </w:p>
        </w:tc>
        <w:tc>
          <w:tcPr>
            <w:tcW w:w="270" w:type="dxa"/>
            <w:vAlign w:val="bottom"/>
          </w:tcPr>
          <w:p w14:paraId="26FA4DCC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B874879" w14:textId="77777777" w:rsidR="00025E7A" w:rsidRPr="00F4595D" w:rsidRDefault="00025E7A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C150F" w:rsidRPr="00F4595D" w14:paraId="1024E9D4" w14:textId="77777777" w:rsidTr="00C57890">
        <w:tc>
          <w:tcPr>
            <w:tcW w:w="4293" w:type="dxa"/>
          </w:tcPr>
          <w:p w14:paraId="28FF1C9F" w14:textId="77777777" w:rsidR="00BC150F" w:rsidRPr="00F4595D" w:rsidRDefault="00BC150F" w:rsidP="00C57890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DF9C43F" w14:textId="77777777" w:rsidR="00BC150F" w:rsidRPr="00F4595D" w:rsidRDefault="00BC150F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1EA7F79" w14:textId="77777777" w:rsidR="00BC150F" w:rsidRPr="00F4595D" w:rsidRDefault="00BC150F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2935F3" w14:textId="77777777" w:rsidR="00BC150F" w:rsidRPr="00F4595D" w:rsidRDefault="00BC150F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0781D2" w14:textId="77777777" w:rsidR="00BC150F" w:rsidRPr="00F4595D" w:rsidRDefault="00BC150F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F0C2742" w14:textId="77777777" w:rsidR="00BC150F" w:rsidRPr="00F4595D" w:rsidRDefault="00BC150F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04B043D" w14:textId="77777777" w:rsidR="00BC150F" w:rsidRPr="00F4595D" w:rsidRDefault="00BC150F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8EE7C58" w14:textId="77777777" w:rsidR="00BC150F" w:rsidRPr="00F4595D" w:rsidRDefault="00BC150F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150F" w:rsidRPr="00F4595D" w14:paraId="245B1CE2" w14:textId="77777777" w:rsidTr="00C57890">
        <w:tc>
          <w:tcPr>
            <w:tcW w:w="4293" w:type="dxa"/>
          </w:tcPr>
          <w:p w14:paraId="779E3463" w14:textId="77777777" w:rsidR="00BC150F" w:rsidRPr="00F4595D" w:rsidRDefault="00BC150F" w:rsidP="00C57890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B4CB560" w14:textId="77777777" w:rsidR="00BC150F" w:rsidRPr="00F4595D" w:rsidRDefault="00BC150F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D6DDA6" w14:textId="77777777" w:rsidR="00BC150F" w:rsidRPr="00F4595D" w:rsidRDefault="00BC150F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01DE82" w14:textId="77777777" w:rsidR="00BC150F" w:rsidRPr="00F4595D" w:rsidRDefault="00BC150F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0C1D35B" w14:textId="77777777" w:rsidR="00BC150F" w:rsidRPr="00F4595D" w:rsidRDefault="00BC150F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6D61163" w14:textId="77777777" w:rsidR="00BC150F" w:rsidRPr="00F4595D" w:rsidRDefault="00BC150F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66002C" w14:textId="77777777" w:rsidR="00BC150F" w:rsidRPr="00F4595D" w:rsidRDefault="00BC150F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D215F8B" w14:textId="77777777" w:rsidR="00BC150F" w:rsidRPr="00F4595D" w:rsidRDefault="00BC150F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3D06" w:rsidRPr="00F4595D" w14:paraId="4BD301AA" w14:textId="77777777" w:rsidTr="00AC2394">
        <w:tc>
          <w:tcPr>
            <w:tcW w:w="4293" w:type="dxa"/>
          </w:tcPr>
          <w:p w14:paraId="0C986EE4" w14:textId="77777777" w:rsidR="00D25FAF" w:rsidRDefault="00D25FAF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80D8E7D" w14:textId="7E40876D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B20439A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E3DE4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293098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39E5BF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2FC8DF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939EFD9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EB333B2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C3D06" w:rsidRPr="00F4595D" w14:paraId="4BEAF193" w14:textId="77777777" w:rsidTr="00AC2394">
        <w:tc>
          <w:tcPr>
            <w:tcW w:w="4293" w:type="dxa"/>
          </w:tcPr>
          <w:p w14:paraId="78F3B3F7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384C096F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12C728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6F2F95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1501B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AEAE1A4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DF3582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114897A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D537E" w:rsidRPr="00F4595D" w14:paraId="212BE775" w14:textId="77777777" w:rsidTr="00AC2394">
        <w:tc>
          <w:tcPr>
            <w:tcW w:w="4293" w:type="dxa"/>
          </w:tcPr>
          <w:p w14:paraId="02BFCFDF" w14:textId="7CB49FF2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"/>
              </w:tabs>
              <w:spacing w:line="240" w:lineRule="auto"/>
              <w:ind w:left="401" w:right="-200" w:hanging="401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  <w:r w:rsidRPr="00F459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09117678" w14:textId="4F001691" w:rsidR="005D537E" w:rsidRPr="00F4595D" w:rsidRDefault="00AB4D2A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 68,780</w:t>
            </w:r>
          </w:p>
        </w:tc>
        <w:tc>
          <w:tcPr>
            <w:tcW w:w="270" w:type="dxa"/>
          </w:tcPr>
          <w:p w14:paraId="7DFA7CF5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FEAB97" w14:textId="6B57A7BE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69,502 </w:t>
            </w:r>
          </w:p>
        </w:tc>
        <w:tc>
          <w:tcPr>
            <w:tcW w:w="270" w:type="dxa"/>
          </w:tcPr>
          <w:p w14:paraId="6309913A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78FE5FD" w14:textId="004AECC1" w:rsidR="005D537E" w:rsidRPr="00F4595D" w:rsidRDefault="00AB4D2A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 68,780</w:t>
            </w:r>
          </w:p>
        </w:tc>
        <w:tc>
          <w:tcPr>
            <w:tcW w:w="270" w:type="dxa"/>
          </w:tcPr>
          <w:p w14:paraId="5676E52A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FAFAA7A" w14:textId="2A5C9C13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69,502 </w:t>
            </w:r>
          </w:p>
        </w:tc>
      </w:tr>
      <w:tr w:rsidR="005D537E" w:rsidRPr="00F4595D" w14:paraId="2DED99C3" w14:textId="77777777" w:rsidTr="00AC2394">
        <w:tc>
          <w:tcPr>
            <w:tcW w:w="4293" w:type="dxa"/>
          </w:tcPr>
          <w:p w14:paraId="2C5B44E1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446E2941" w14:textId="7A00D18F" w:rsidR="005D537E" w:rsidRPr="00F4595D" w:rsidRDefault="00AB4D2A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1,986 </w:t>
            </w:r>
          </w:p>
        </w:tc>
        <w:tc>
          <w:tcPr>
            <w:tcW w:w="270" w:type="dxa"/>
          </w:tcPr>
          <w:p w14:paraId="51318152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3B1767" w14:textId="1CCB0B6D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2,484 </w:t>
            </w:r>
          </w:p>
        </w:tc>
        <w:tc>
          <w:tcPr>
            <w:tcW w:w="270" w:type="dxa"/>
          </w:tcPr>
          <w:p w14:paraId="3CFDCAD8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F5BA731" w14:textId="442555F6" w:rsidR="005D537E" w:rsidRPr="00F4595D" w:rsidRDefault="00AB4D2A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1,986 </w:t>
            </w:r>
          </w:p>
        </w:tc>
        <w:tc>
          <w:tcPr>
            <w:tcW w:w="270" w:type="dxa"/>
          </w:tcPr>
          <w:p w14:paraId="2A2A0421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8ED2D3F" w14:textId="3DDC58BF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2,484 </w:t>
            </w:r>
          </w:p>
        </w:tc>
      </w:tr>
      <w:tr w:rsidR="005D537E" w:rsidRPr="00F4595D" w14:paraId="51AA7B44" w14:textId="77777777" w:rsidTr="00AC2394">
        <w:tc>
          <w:tcPr>
            <w:tcW w:w="4293" w:type="dxa"/>
          </w:tcPr>
          <w:p w14:paraId="0F309972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</w:rPr>
              <w:t xml:space="preserve">  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7B6874" w14:textId="0C7450D1" w:rsidR="005D537E" w:rsidRPr="00F4595D" w:rsidRDefault="00AB4D2A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4,414 </w:t>
            </w:r>
          </w:p>
        </w:tc>
        <w:tc>
          <w:tcPr>
            <w:tcW w:w="270" w:type="dxa"/>
          </w:tcPr>
          <w:p w14:paraId="57631344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EE6EB7A" w14:textId="3482218D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3,933</w:t>
            </w:r>
          </w:p>
        </w:tc>
        <w:tc>
          <w:tcPr>
            <w:tcW w:w="270" w:type="dxa"/>
          </w:tcPr>
          <w:p w14:paraId="4BE45DA5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12E950DF" w14:textId="5B4D64AE" w:rsidR="005D537E" w:rsidRPr="00F4595D" w:rsidRDefault="00AB4D2A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4,414 </w:t>
            </w:r>
          </w:p>
        </w:tc>
        <w:tc>
          <w:tcPr>
            <w:tcW w:w="270" w:type="dxa"/>
          </w:tcPr>
          <w:p w14:paraId="1BD02AE5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bottom w:val="single" w:sz="4" w:space="0" w:color="auto"/>
            </w:tcBorders>
          </w:tcPr>
          <w:p w14:paraId="1C0A494B" w14:textId="49457B0B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3,933</w:t>
            </w:r>
          </w:p>
        </w:tc>
      </w:tr>
      <w:tr w:rsidR="005D537E" w:rsidRPr="00F4595D" w14:paraId="2C7BC331" w14:textId="77777777" w:rsidTr="00AC2394">
        <w:tc>
          <w:tcPr>
            <w:tcW w:w="4293" w:type="dxa"/>
          </w:tcPr>
          <w:p w14:paraId="1447C250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F62C0A" w14:textId="59E5E8C3" w:rsidR="005D537E" w:rsidRPr="00F4595D" w:rsidRDefault="00AB4D2A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75</w:t>
            </w: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595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180</w:t>
            </w:r>
          </w:p>
        </w:tc>
        <w:tc>
          <w:tcPr>
            <w:tcW w:w="270" w:type="dxa"/>
          </w:tcPr>
          <w:p w14:paraId="42043F38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7FA1B0A" w14:textId="7F4DE69A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75,919</w:t>
            </w:r>
          </w:p>
        </w:tc>
        <w:tc>
          <w:tcPr>
            <w:tcW w:w="270" w:type="dxa"/>
          </w:tcPr>
          <w:p w14:paraId="10EC245B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B62BE" w14:textId="30E97F83" w:rsidR="005D537E" w:rsidRPr="00F4595D" w:rsidRDefault="00AB4D2A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75</w:t>
            </w: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595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180</w:t>
            </w:r>
          </w:p>
        </w:tc>
        <w:tc>
          <w:tcPr>
            <w:tcW w:w="270" w:type="dxa"/>
          </w:tcPr>
          <w:p w14:paraId="5747E8E4" w14:textId="77777777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CBE52CF" w14:textId="098E1ECE" w:rsidR="005D537E" w:rsidRPr="00F4595D" w:rsidRDefault="005D537E" w:rsidP="005D53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75,919</w:t>
            </w:r>
          </w:p>
        </w:tc>
      </w:tr>
      <w:tr w:rsidR="00BC3D06" w:rsidRPr="00F4595D" w14:paraId="56FE6442" w14:textId="77777777" w:rsidTr="00C93BB2">
        <w:trPr>
          <w:trHeight w:val="314"/>
        </w:trPr>
        <w:tc>
          <w:tcPr>
            <w:tcW w:w="4293" w:type="dxa"/>
          </w:tcPr>
          <w:p w14:paraId="22FBE92C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52D0391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AEEAF90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D1F1A4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7E30019B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  <w:shd w:val="clear" w:color="auto" w:fill="auto"/>
          </w:tcPr>
          <w:p w14:paraId="12BAA021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C9DDF8B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79" w:type="dxa"/>
            <w:gridSpan w:val="2"/>
            <w:tcBorders>
              <w:top w:val="double" w:sz="4" w:space="0" w:color="auto"/>
            </w:tcBorders>
          </w:tcPr>
          <w:p w14:paraId="6F958AE5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5" w:lineRule="auto"/>
              <w:ind w:left="-88" w:right="-12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BC3D06" w:rsidRPr="00F4595D" w14:paraId="1526F893" w14:textId="77777777" w:rsidTr="00AC2394">
        <w:tc>
          <w:tcPr>
            <w:tcW w:w="4293" w:type="dxa"/>
          </w:tcPr>
          <w:p w14:paraId="7859158F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</w:tcPr>
          <w:p w14:paraId="0C9D0A23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A8580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0086D2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101ED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1F3C08F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2EF128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6E6891D" w14:textId="77777777" w:rsidR="00BC3D06" w:rsidRPr="00F4595D" w:rsidRDefault="00BC3D06" w:rsidP="00BC3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16D8B" w:rsidRPr="00F4595D" w14:paraId="4F797AD2" w14:textId="77777777" w:rsidTr="00AC2394">
        <w:tc>
          <w:tcPr>
            <w:tcW w:w="4293" w:type="dxa"/>
          </w:tcPr>
          <w:p w14:paraId="131AED7B" w14:textId="77777777" w:rsidR="00216D8B" w:rsidRPr="00F4595D" w:rsidRDefault="00216D8B" w:rsidP="00216D8B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รายได้จากการประกอบกิจการโรงแรม</w:t>
            </w:r>
          </w:p>
          <w:p w14:paraId="0B154581" w14:textId="77777777" w:rsidR="00216D8B" w:rsidRPr="00F4595D" w:rsidRDefault="00216D8B" w:rsidP="00216D8B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A1813B8" w14:textId="26CCE1AB" w:rsidR="00216D8B" w:rsidRPr="00F4595D" w:rsidRDefault="00061FFE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29,740</w:t>
            </w:r>
          </w:p>
        </w:tc>
        <w:tc>
          <w:tcPr>
            <w:tcW w:w="270" w:type="dxa"/>
            <w:vAlign w:val="bottom"/>
          </w:tcPr>
          <w:p w14:paraId="18B959FB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CB3318" w14:textId="57C259C7" w:rsidR="00216D8B" w:rsidRPr="00F4595D" w:rsidRDefault="0077582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34,643</w:t>
            </w:r>
          </w:p>
        </w:tc>
        <w:tc>
          <w:tcPr>
            <w:tcW w:w="270" w:type="dxa"/>
            <w:vAlign w:val="bottom"/>
          </w:tcPr>
          <w:p w14:paraId="5D73E70D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6BE2E628" w14:textId="0E38E0A7" w:rsidR="00216D8B" w:rsidRPr="00F4595D" w:rsidRDefault="00307714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A4714E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20895473" w14:textId="78A43630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6D8B" w:rsidRPr="00F4595D" w14:paraId="40322C93" w14:textId="77777777" w:rsidTr="00AC2394">
        <w:tc>
          <w:tcPr>
            <w:tcW w:w="4293" w:type="dxa"/>
          </w:tcPr>
          <w:p w14:paraId="0269A93A" w14:textId="77777777" w:rsidR="00216D8B" w:rsidRPr="00F4595D" w:rsidRDefault="00216D8B" w:rsidP="00216D8B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รายได้จากการให้เช่าและให้บริการ</w:t>
            </w:r>
          </w:p>
          <w:p w14:paraId="2A8DCEDE" w14:textId="77777777" w:rsidR="00216D8B" w:rsidRPr="00F4595D" w:rsidRDefault="00216D8B" w:rsidP="00216D8B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D45E85B" w14:textId="0F0761CE" w:rsidR="00216D8B" w:rsidRPr="00F4595D" w:rsidRDefault="00061FFE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78,371</w:t>
            </w:r>
          </w:p>
        </w:tc>
        <w:tc>
          <w:tcPr>
            <w:tcW w:w="270" w:type="dxa"/>
            <w:vAlign w:val="bottom"/>
          </w:tcPr>
          <w:p w14:paraId="1DEF9D0A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C684208" w14:textId="42B234D8" w:rsidR="00216D8B" w:rsidRPr="00F4595D" w:rsidRDefault="0077582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75,106</w:t>
            </w:r>
          </w:p>
        </w:tc>
        <w:tc>
          <w:tcPr>
            <w:tcW w:w="270" w:type="dxa"/>
            <w:vAlign w:val="bottom"/>
          </w:tcPr>
          <w:p w14:paraId="16B9E5A1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F9263C0" w14:textId="77777777" w:rsidR="00307714" w:rsidRPr="00F4595D" w:rsidRDefault="00307714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2CD082A" w14:textId="59BE2B5D" w:rsidR="00216D8B" w:rsidRPr="00F4595D" w:rsidRDefault="00307714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EBF1BC8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EBFD376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7115D3A" w14:textId="302031CE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6D8B" w:rsidRPr="00F4595D" w14:paraId="78EE21C6" w14:textId="77777777" w:rsidTr="00C57890">
        <w:tc>
          <w:tcPr>
            <w:tcW w:w="4293" w:type="dxa"/>
          </w:tcPr>
          <w:p w14:paraId="2327CA9D" w14:textId="62929F77" w:rsidR="00216D8B" w:rsidRPr="00F4595D" w:rsidRDefault="00216D8B" w:rsidP="00216D8B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990" w:type="dxa"/>
            <w:shd w:val="clear" w:color="auto" w:fill="auto"/>
          </w:tcPr>
          <w:p w14:paraId="4894B636" w14:textId="2319185C" w:rsidR="00216D8B" w:rsidRPr="00F4595D" w:rsidRDefault="009E5F54" w:rsidP="00EB3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C1F12E8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25073B" w14:textId="65E830BE" w:rsidR="00216D8B" w:rsidRPr="00F4595D" w:rsidRDefault="0077582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2,567</w:t>
            </w:r>
          </w:p>
        </w:tc>
        <w:tc>
          <w:tcPr>
            <w:tcW w:w="270" w:type="dxa"/>
            <w:vAlign w:val="bottom"/>
          </w:tcPr>
          <w:p w14:paraId="6A9317B5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8015A37" w14:textId="55046715" w:rsidR="00216D8B" w:rsidRPr="00F4595D" w:rsidRDefault="00853222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6EEB331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1E5D3605" w14:textId="5E2380CE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2,567</w:t>
            </w:r>
          </w:p>
        </w:tc>
      </w:tr>
      <w:tr w:rsidR="00216D8B" w:rsidRPr="00F4595D" w14:paraId="74F9AF07" w14:textId="77777777">
        <w:tc>
          <w:tcPr>
            <w:tcW w:w="4293" w:type="dxa"/>
          </w:tcPr>
          <w:p w14:paraId="45BB81CE" w14:textId="06649867" w:rsidR="00216D8B" w:rsidRPr="00F4595D" w:rsidRDefault="00216D8B" w:rsidP="00216D8B">
            <w:pPr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ต้นทุนอาหารและเครื่องดื่ม</w:t>
            </w:r>
          </w:p>
        </w:tc>
        <w:tc>
          <w:tcPr>
            <w:tcW w:w="990" w:type="dxa"/>
            <w:shd w:val="clear" w:color="auto" w:fill="auto"/>
          </w:tcPr>
          <w:p w14:paraId="456FA1D0" w14:textId="749EACCA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14,241 </w:t>
            </w:r>
          </w:p>
        </w:tc>
        <w:tc>
          <w:tcPr>
            <w:tcW w:w="270" w:type="dxa"/>
          </w:tcPr>
          <w:p w14:paraId="669F8A91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93CCFF" w14:textId="7B8C9BEB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5,651 </w:t>
            </w:r>
          </w:p>
        </w:tc>
        <w:tc>
          <w:tcPr>
            <w:tcW w:w="270" w:type="dxa"/>
          </w:tcPr>
          <w:p w14:paraId="6E2C10D3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B8E65B7" w14:textId="79DC6838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10E0E916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1F5AAF09" w14:textId="131137EE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6D8B" w:rsidRPr="00F4595D" w14:paraId="1BD375AF" w14:textId="77777777" w:rsidTr="00AC2394">
        <w:tc>
          <w:tcPr>
            <w:tcW w:w="4293" w:type="dxa"/>
          </w:tcPr>
          <w:p w14:paraId="7DE57FBF" w14:textId="66C8583A" w:rsidR="00216D8B" w:rsidRPr="00F4595D" w:rsidRDefault="00216D8B" w:rsidP="00216D8B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ค่าบริการพื้นที่เช่า</w:t>
            </w:r>
          </w:p>
        </w:tc>
        <w:tc>
          <w:tcPr>
            <w:tcW w:w="990" w:type="dxa"/>
            <w:shd w:val="clear" w:color="auto" w:fill="auto"/>
          </w:tcPr>
          <w:p w14:paraId="6862C5BC" w14:textId="0657AA36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10,355 </w:t>
            </w:r>
          </w:p>
        </w:tc>
        <w:tc>
          <w:tcPr>
            <w:tcW w:w="270" w:type="dxa"/>
          </w:tcPr>
          <w:p w14:paraId="3048A72C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420FB5" w14:textId="4873E6E1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5,13</w:t>
            </w:r>
            <w:r w:rsidR="000A4A0D" w:rsidRPr="00F4595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76192F4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54F92BF" w14:textId="7E0F0530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721 </w:t>
            </w:r>
          </w:p>
        </w:tc>
        <w:tc>
          <w:tcPr>
            <w:tcW w:w="270" w:type="dxa"/>
            <w:vAlign w:val="bottom"/>
          </w:tcPr>
          <w:p w14:paraId="08BDB030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701CCC38" w14:textId="169B57D1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216D8B" w:rsidRPr="00F4595D" w14:paraId="54F91391" w14:textId="77777777" w:rsidTr="00AC2394">
        <w:tc>
          <w:tcPr>
            <w:tcW w:w="4293" w:type="dxa"/>
          </w:tcPr>
          <w:p w14:paraId="1A567F70" w14:textId="51A3DC08" w:rsidR="00216D8B" w:rsidRPr="00F4595D" w:rsidRDefault="00216D8B" w:rsidP="00216D8B">
            <w:pPr>
              <w:spacing w:line="230" w:lineRule="auto"/>
              <w:ind w:left="222" w:right="160" w:hanging="2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ค่าเบี้ยประกัน</w:t>
            </w:r>
          </w:p>
        </w:tc>
        <w:tc>
          <w:tcPr>
            <w:tcW w:w="990" w:type="dxa"/>
            <w:shd w:val="clear" w:color="auto" w:fill="auto"/>
          </w:tcPr>
          <w:p w14:paraId="03639C65" w14:textId="6C299196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20,882 </w:t>
            </w:r>
          </w:p>
        </w:tc>
        <w:tc>
          <w:tcPr>
            <w:tcW w:w="270" w:type="dxa"/>
          </w:tcPr>
          <w:p w14:paraId="1F7384B8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B738E6" w14:textId="199CBC08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12,850 </w:t>
            </w:r>
          </w:p>
        </w:tc>
        <w:tc>
          <w:tcPr>
            <w:tcW w:w="270" w:type="dxa"/>
          </w:tcPr>
          <w:p w14:paraId="690E8FEA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EB40555" w14:textId="4B48C96A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0B3D7B5A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50B1EDB5" w14:textId="6084A2CC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6D8B" w:rsidRPr="00F4595D" w14:paraId="70EDDB95" w14:textId="77777777" w:rsidTr="00AC2394">
        <w:tc>
          <w:tcPr>
            <w:tcW w:w="4293" w:type="dxa"/>
          </w:tcPr>
          <w:p w14:paraId="72708135" w14:textId="053C88E7" w:rsidR="00216D8B" w:rsidRPr="00F4595D" w:rsidRDefault="00216D8B" w:rsidP="00216D8B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ค่าบริการสารสนเทศ</w:t>
            </w:r>
          </w:p>
        </w:tc>
        <w:tc>
          <w:tcPr>
            <w:tcW w:w="990" w:type="dxa"/>
            <w:shd w:val="clear" w:color="auto" w:fill="auto"/>
          </w:tcPr>
          <w:p w14:paraId="6119BECB" w14:textId="11C31BA2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8,049 </w:t>
            </w:r>
          </w:p>
        </w:tc>
        <w:tc>
          <w:tcPr>
            <w:tcW w:w="270" w:type="dxa"/>
          </w:tcPr>
          <w:p w14:paraId="33B96B5B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585454" w14:textId="2CE62FC3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11,199 </w:t>
            </w:r>
          </w:p>
        </w:tc>
        <w:tc>
          <w:tcPr>
            <w:tcW w:w="270" w:type="dxa"/>
          </w:tcPr>
          <w:p w14:paraId="36A8054A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6DFBB93" w14:textId="3BDE43AB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6,231 </w:t>
            </w:r>
          </w:p>
        </w:tc>
        <w:tc>
          <w:tcPr>
            <w:tcW w:w="270" w:type="dxa"/>
            <w:vAlign w:val="bottom"/>
          </w:tcPr>
          <w:p w14:paraId="302BF27C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21025118" w14:textId="5B665CF3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8,346</w:t>
            </w:r>
          </w:p>
        </w:tc>
      </w:tr>
      <w:tr w:rsidR="00216D8B" w:rsidRPr="00F4595D" w14:paraId="06097D62" w14:textId="77777777" w:rsidTr="00C57890">
        <w:tc>
          <w:tcPr>
            <w:tcW w:w="4293" w:type="dxa"/>
          </w:tcPr>
          <w:p w14:paraId="700DE979" w14:textId="130D4F84" w:rsidR="00216D8B" w:rsidRPr="00F4595D" w:rsidRDefault="00216D8B" w:rsidP="00216D8B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ค่าใช้จ่ายพนักงาน</w:t>
            </w:r>
          </w:p>
        </w:tc>
        <w:tc>
          <w:tcPr>
            <w:tcW w:w="990" w:type="dxa"/>
            <w:shd w:val="clear" w:color="auto" w:fill="auto"/>
          </w:tcPr>
          <w:p w14:paraId="60C2BB05" w14:textId="0507DE50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16,007 </w:t>
            </w:r>
          </w:p>
        </w:tc>
        <w:tc>
          <w:tcPr>
            <w:tcW w:w="270" w:type="dxa"/>
          </w:tcPr>
          <w:p w14:paraId="298D9698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D70EA6" w14:textId="15C30FCD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7,861 </w:t>
            </w:r>
          </w:p>
        </w:tc>
        <w:tc>
          <w:tcPr>
            <w:tcW w:w="270" w:type="dxa"/>
          </w:tcPr>
          <w:p w14:paraId="5059D071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09E6C99" w14:textId="58D6CCFD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2,027 </w:t>
            </w:r>
          </w:p>
        </w:tc>
        <w:tc>
          <w:tcPr>
            <w:tcW w:w="270" w:type="dxa"/>
            <w:vAlign w:val="bottom"/>
          </w:tcPr>
          <w:p w14:paraId="78B8F27C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6A3B7522" w14:textId="0108C540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947</w:t>
            </w:r>
          </w:p>
        </w:tc>
      </w:tr>
      <w:tr w:rsidR="00216D8B" w:rsidRPr="00F4595D" w14:paraId="54F42130" w14:textId="77777777" w:rsidTr="00C57890">
        <w:tc>
          <w:tcPr>
            <w:tcW w:w="4293" w:type="dxa"/>
          </w:tcPr>
          <w:p w14:paraId="63EB751B" w14:textId="24801A6B" w:rsidR="00216D8B" w:rsidRPr="00F4595D" w:rsidRDefault="00216D8B" w:rsidP="00216D8B">
            <w:pPr>
              <w:spacing w:line="230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990" w:type="dxa"/>
            <w:shd w:val="clear" w:color="auto" w:fill="auto"/>
          </w:tcPr>
          <w:p w14:paraId="5AF882BF" w14:textId="19E848FB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41,248 </w:t>
            </w:r>
          </w:p>
        </w:tc>
        <w:tc>
          <w:tcPr>
            <w:tcW w:w="270" w:type="dxa"/>
          </w:tcPr>
          <w:p w14:paraId="0ABCAF7C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A4D036" w14:textId="7741FBA5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24,579 </w:t>
            </w:r>
          </w:p>
        </w:tc>
        <w:tc>
          <w:tcPr>
            <w:tcW w:w="270" w:type="dxa"/>
          </w:tcPr>
          <w:p w14:paraId="64D468E1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3C86198" w14:textId="4382E5E5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856 </w:t>
            </w:r>
          </w:p>
        </w:tc>
        <w:tc>
          <w:tcPr>
            <w:tcW w:w="270" w:type="dxa"/>
            <w:vAlign w:val="bottom"/>
          </w:tcPr>
          <w:p w14:paraId="7954E699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</w:tcPr>
          <w:p w14:paraId="491F6861" w14:textId="4883DC1A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965</w:t>
            </w:r>
          </w:p>
        </w:tc>
      </w:tr>
      <w:tr w:rsidR="00216D8B" w:rsidRPr="00F4595D" w14:paraId="0A21D438" w14:textId="77777777" w:rsidTr="00C57890">
        <w:tc>
          <w:tcPr>
            <w:tcW w:w="4293" w:type="dxa"/>
          </w:tcPr>
          <w:p w14:paraId="1B7C0483" w14:textId="37FB60DF" w:rsidR="00216D8B" w:rsidRPr="00F4595D" w:rsidRDefault="00216D8B" w:rsidP="00216D8B">
            <w:pPr>
              <w:spacing w:line="23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990" w:type="dxa"/>
            <w:shd w:val="clear" w:color="auto" w:fill="auto"/>
          </w:tcPr>
          <w:p w14:paraId="7FC5C564" w14:textId="6C633EF1" w:rsidR="00216D8B" w:rsidRPr="00F4595D" w:rsidRDefault="00853222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41,314</w:t>
            </w:r>
            <w:r w:rsidR="004327C1"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132892F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C5B3A7" w14:textId="395FD06B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17,479 </w:t>
            </w:r>
          </w:p>
        </w:tc>
        <w:tc>
          <w:tcPr>
            <w:tcW w:w="270" w:type="dxa"/>
            <w:vAlign w:val="bottom"/>
          </w:tcPr>
          <w:p w14:paraId="3D89F6DE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0D07D62" w14:textId="0FBA4FD2" w:rsidR="00216D8B" w:rsidRPr="00F4595D" w:rsidRDefault="004327C1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33 </w:t>
            </w:r>
          </w:p>
        </w:tc>
        <w:tc>
          <w:tcPr>
            <w:tcW w:w="270" w:type="dxa"/>
            <w:vAlign w:val="bottom"/>
          </w:tcPr>
          <w:p w14:paraId="09671789" w14:textId="77777777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3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vAlign w:val="bottom"/>
          </w:tcPr>
          <w:p w14:paraId="52FE8ADB" w14:textId="059F9F9A" w:rsidR="00216D8B" w:rsidRPr="00F4595D" w:rsidRDefault="00216D8B" w:rsidP="00216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88" w:right="-12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</w:tbl>
    <w:p w14:paraId="29A69660" w14:textId="77777777" w:rsidR="006D19F0" w:rsidRPr="00F4595D" w:rsidRDefault="006D19F0" w:rsidP="00AC2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30"/>
          <w:szCs w:val="30"/>
          <w:cs/>
        </w:rPr>
      </w:pPr>
    </w:p>
    <w:p w14:paraId="15659F5C" w14:textId="77777777" w:rsidR="006B2EFD" w:rsidRPr="00F4595D" w:rsidRDefault="006B2E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F4595D">
        <w:rPr>
          <w:rFonts w:ascii="Angsana New" w:hAnsi="Angsana New"/>
          <w:sz w:val="30"/>
          <w:szCs w:val="30"/>
          <w:cs/>
        </w:rPr>
        <w:br w:type="page"/>
      </w:r>
    </w:p>
    <w:p w14:paraId="68D891B0" w14:textId="76E39F5D" w:rsidR="00AC2394" w:rsidRPr="00F4595D" w:rsidRDefault="00AC2394" w:rsidP="00AC23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22"/>
        <w:jc w:val="thaiDistribute"/>
        <w:rPr>
          <w:rFonts w:ascii="Angsana New" w:hAnsi="Angsana New"/>
          <w:sz w:val="24"/>
          <w:szCs w:val="24"/>
        </w:rPr>
      </w:pPr>
      <w:r w:rsidRPr="00F4595D">
        <w:rPr>
          <w:rFonts w:ascii="Angsana New" w:hAnsi="Angsana New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7D3E38" w:rsidRPr="00F4595D">
        <w:rPr>
          <w:rFonts w:ascii="Angsana New" w:hAnsi="Angsana New"/>
          <w:sz w:val="30"/>
          <w:szCs w:val="30"/>
        </w:rPr>
        <w:t xml:space="preserve">30 </w:t>
      </w:r>
      <w:r w:rsidR="007D3E38" w:rsidRPr="00F4595D">
        <w:rPr>
          <w:rFonts w:ascii="Angsana New" w:hAnsi="Angsana New" w:hint="cs"/>
          <w:sz w:val="30"/>
          <w:szCs w:val="30"/>
          <w:cs/>
        </w:rPr>
        <w:t>มิถุนายน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2566</w:t>
      </w:r>
      <w:r w:rsidRPr="00F4595D">
        <w:rPr>
          <w:rFonts w:ascii="Angsana New" w:hAnsi="Angsana New"/>
          <w:sz w:val="30"/>
          <w:szCs w:val="30"/>
          <w:cs/>
        </w:rPr>
        <w:t xml:space="preserve"> และ </w:t>
      </w:r>
      <w:r w:rsidRPr="00F4595D">
        <w:rPr>
          <w:rFonts w:ascii="Angsana New" w:hAnsi="Angsana New"/>
          <w:sz w:val="30"/>
          <w:szCs w:val="30"/>
        </w:rPr>
        <w:t>31</w:t>
      </w:r>
      <w:r w:rsidRPr="00F4595D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F4595D">
        <w:rPr>
          <w:rFonts w:ascii="Angsana New" w:hAnsi="Angsana New"/>
          <w:sz w:val="30"/>
          <w:szCs w:val="30"/>
        </w:rPr>
        <w:t>2565</w:t>
      </w:r>
      <w:r w:rsidRPr="00F4595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0E90F84" w14:textId="77777777" w:rsidR="005B2070" w:rsidRPr="00F4595D" w:rsidRDefault="005B2070" w:rsidP="004F5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firstLine="540"/>
        <w:jc w:val="thaiDistribute"/>
        <w:rPr>
          <w:rFonts w:ascii="Angsana New" w:hAnsi="Angsana New"/>
          <w:b/>
          <w:sz w:val="24"/>
          <w:szCs w:val="24"/>
        </w:rPr>
      </w:pPr>
    </w:p>
    <w:tbl>
      <w:tblPr>
        <w:tblW w:w="939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87"/>
        <w:gridCol w:w="1107"/>
        <w:gridCol w:w="291"/>
        <w:gridCol w:w="1259"/>
        <w:gridCol w:w="290"/>
        <w:gridCol w:w="9"/>
        <w:gridCol w:w="1048"/>
        <w:gridCol w:w="11"/>
        <w:gridCol w:w="279"/>
        <w:gridCol w:w="16"/>
        <w:gridCol w:w="1098"/>
      </w:tblGrid>
      <w:tr w:rsidR="005B2070" w:rsidRPr="00F4595D" w14:paraId="73B47809" w14:textId="77777777" w:rsidTr="00691BD5">
        <w:trPr>
          <w:tblHeader/>
        </w:trPr>
        <w:tc>
          <w:tcPr>
            <w:tcW w:w="3987" w:type="dxa"/>
          </w:tcPr>
          <w:p w14:paraId="68051FE1" w14:textId="77777777" w:rsidR="005B2070" w:rsidRPr="00F4595D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7" w:type="dxa"/>
            <w:gridSpan w:val="3"/>
          </w:tcPr>
          <w:p w14:paraId="27A4EE48" w14:textId="77777777" w:rsidR="005B2070" w:rsidRPr="00F4595D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D55F713" w14:textId="77777777" w:rsidR="005B2070" w:rsidRPr="00F4595D" w:rsidRDefault="005B2070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1" w:type="dxa"/>
            <w:gridSpan w:val="6"/>
          </w:tcPr>
          <w:p w14:paraId="65F49993" w14:textId="77777777" w:rsidR="005B2070" w:rsidRPr="00F4595D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C2394" w:rsidRPr="00F4595D" w14:paraId="526A265C" w14:textId="77777777" w:rsidTr="00691BD5">
        <w:trPr>
          <w:tblHeader/>
        </w:trPr>
        <w:tc>
          <w:tcPr>
            <w:tcW w:w="3987" w:type="dxa"/>
          </w:tcPr>
          <w:p w14:paraId="6D6DF717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07" w:type="dxa"/>
          </w:tcPr>
          <w:p w14:paraId="2EAD1715" w14:textId="5B3DB79D" w:rsidR="00AC2394" w:rsidRPr="00F4595D" w:rsidRDefault="00432920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1" w:type="dxa"/>
            <w:vAlign w:val="center"/>
          </w:tcPr>
          <w:p w14:paraId="415B3F7E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</w:tcPr>
          <w:p w14:paraId="649FADD2" w14:textId="2F105E06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31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5CDC4474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093AF6F4" w14:textId="7B7BE11B" w:rsidR="00AC2394" w:rsidRPr="00F4595D" w:rsidRDefault="00432920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gridSpan w:val="2"/>
            <w:vAlign w:val="center"/>
          </w:tcPr>
          <w:p w14:paraId="362095D4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</w:tcPr>
          <w:p w14:paraId="1B20BFC8" w14:textId="37704F15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31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C2394" w:rsidRPr="00F4595D" w14:paraId="630383A7" w14:textId="77777777" w:rsidTr="00691BD5">
        <w:trPr>
          <w:tblHeader/>
        </w:trPr>
        <w:tc>
          <w:tcPr>
            <w:tcW w:w="3987" w:type="dxa"/>
          </w:tcPr>
          <w:p w14:paraId="4D4E74EF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55E8C2AC" w14:textId="67A699A1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91" w:type="dxa"/>
            <w:vAlign w:val="center"/>
          </w:tcPr>
          <w:p w14:paraId="5D81361F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410623D8" w14:textId="7E1C478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</w:tcPr>
          <w:p w14:paraId="2399F47B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6444D272" w14:textId="6779F0DB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90" w:type="dxa"/>
            <w:gridSpan w:val="2"/>
            <w:vAlign w:val="center"/>
          </w:tcPr>
          <w:p w14:paraId="3F4A4F5B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20D33E23" w14:textId="18E59401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3B0B83" w:rsidRPr="00F4595D" w14:paraId="4A0CD3F2" w14:textId="77777777" w:rsidTr="00691BD5">
        <w:trPr>
          <w:tblHeader/>
        </w:trPr>
        <w:tc>
          <w:tcPr>
            <w:tcW w:w="3987" w:type="dxa"/>
          </w:tcPr>
          <w:p w14:paraId="21E0AF65" w14:textId="77777777" w:rsidR="003B0B83" w:rsidRPr="00F4595D" w:rsidRDefault="003B0B83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07" w:type="dxa"/>
            <w:vAlign w:val="center"/>
          </w:tcPr>
          <w:p w14:paraId="43B58D22" w14:textId="77777777" w:rsidR="003B0B83" w:rsidRPr="00F4595D" w:rsidRDefault="003B0B83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1" w:type="dxa"/>
            <w:vAlign w:val="center"/>
          </w:tcPr>
          <w:p w14:paraId="26F42A38" w14:textId="77777777" w:rsidR="003B0B83" w:rsidRPr="00F4595D" w:rsidRDefault="003B0B83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vAlign w:val="center"/>
          </w:tcPr>
          <w:p w14:paraId="00046A28" w14:textId="3DBCD934" w:rsidR="003B0B83" w:rsidRPr="00F4595D" w:rsidRDefault="007876EA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0" w:type="dxa"/>
          </w:tcPr>
          <w:p w14:paraId="446942C5" w14:textId="77777777" w:rsidR="003B0B83" w:rsidRPr="00F4595D" w:rsidRDefault="003B0B83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vAlign w:val="center"/>
          </w:tcPr>
          <w:p w14:paraId="153348ED" w14:textId="77777777" w:rsidR="003B0B83" w:rsidRPr="00F4595D" w:rsidRDefault="003B0B83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gridSpan w:val="2"/>
            <w:vAlign w:val="center"/>
          </w:tcPr>
          <w:p w14:paraId="6B8166C4" w14:textId="77777777" w:rsidR="003B0B83" w:rsidRPr="00F4595D" w:rsidRDefault="003B0B83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14" w:type="dxa"/>
            <w:gridSpan w:val="2"/>
            <w:vAlign w:val="center"/>
          </w:tcPr>
          <w:p w14:paraId="5E504FA8" w14:textId="77777777" w:rsidR="003B0B83" w:rsidRPr="00F4595D" w:rsidRDefault="003B0B83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21" w:right="-11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A56B4F" w:rsidRPr="00F4595D" w14:paraId="08692ADE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987" w:type="dxa"/>
          </w:tcPr>
          <w:p w14:paraId="1C86EC48" w14:textId="77777777" w:rsidR="00A56B4F" w:rsidRPr="00F4595D" w:rsidRDefault="00A56B4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408" w:type="dxa"/>
            <w:gridSpan w:val="10"/>
            <w:tcBorders>
              <w:top w:val="nil"/>
              <w:bottom w:val="nil"/>
            </w:tcBorders>
            <w:vAlign w:val="bottom"/>
          </w:tcPr>
          <w:p w14:paraId="7F234DB6" w14:textId="77777777" w:rsidR="00A56B4F" w:rsidRPr="00F4595D" w:rsidRDefault="00A56B4F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02125" w:rsidRPr="00F4595D" w14:paraId="3275AD86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459E41EB" w14:textId="77777777" w:rsidR="00902125" w:rsidRPr="00F4595D" w:rsidRDefault="0059249B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6353A1D8" w14:textId="77777777" w:rsidR="00902125" w:rsidRPr="00F4595D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1A74D4A1" w14:textId="77777777" w:rsidR="00902125" w:rsidRPr="00F4595D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0F0DF351" w14:textId="77777777" w:rsidR="00902125" w:rsidRPr="00F4595D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3C2133" w14:textId="77777777" w:rsidR="00902125" w:rsidRPr="00F4595D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0ED272E7" w14:textId="77777777" w:rsidR="00902125" w:rsidRPr="00F4595D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A8EC56F" w14:textId="77777777" w:rsidR="00902125" w:rsidRPr="00F4595D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12391209" w14:textId="77777777" w:rsidR="00902125" w:rsidRPr="00F4595D" w:rsidRDefault="00902125" w:rsidP="00601E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</w:tr>
      <w:tr w:rsidR="00982A21" w:rsidRPr="00F4595D" w14:paraId="48822876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678EC7BE" w14:textId="77777777" w:rsidR="00982A21" w:rsidRPr="00F4595D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B91AA99" w14:textId="5DBFCBBC" w:rsidR="00982A21" w:rsidRPr="00F4595D" w:rsidRDefault="005E6267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  <w:t>17,090</w:t>
            </w: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4E4AA2F9" w14:textId="77777777" w:rsidR="00982A21" w:rsidRPr="00F4595D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double" w:sz="4" w:space="0" w:color="auto"/>
            </w:tcBorders>
          </w:tcPr>
          <w:p w14:paraId="205AF9CF" w14:textId="2A8A12A0" w:rsidR="00982A21" w:rsidRPr="00F4595D" w:rsidRDefault="00A11699" w:rsidP="00C3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28" w:lineRule="auto"/>
              <w:ind w:right="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17,518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D2E3B63" w14:textId="77777777" w:rsidR="00982A21" w:rsidRPr="00F4595D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1A91FDA" w14:textId="30BF339D" w:rsidR="00982A21" w:rsidRPr="00F4595D" w:rsidRDefault="00A11699" w:rsidP="00A116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6037D4B2" w14:textId="77777777" w:rsidR="00982A21" w:rsidRPr="00F4595D" w:rsidRDefault="00982A21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double" w:sz="4" w:space="0" w:color="auto"/>
            </w:tcBorders>
          </w:tcPr>
          <w:p w14:paraId="58E79D16" w14:textId="243A6BC8" w:rsidR="00982A21" w:rsidRPr="00F4595D" w:rsidRDefault="004F3E7B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315202" w:rsidRPr="00F4595D" w14:paraId="10D810D1" w14:textId="77777777" w:rsidTr="0031520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701ADB36" w14:textId="77777777" w:rsidR="00315202" w:rsidRPr="00F4595D" w:rsidRDefault="00315202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5158AA91" w14:textId="77777777" w:rsidR="00315202" w:rsidRPr="00F4595D" w:rsidRDefault="00315202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ind w:right="-130"/>
              <w:rPr>
                <w:rFonts w:ascii="Angsana New" w:hAnsi="Angsana New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51945192" w14:textId="77777777" w:rsidR="00315202" w:rsidRPr="00F4595D" w:rsidRDefault="00315202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420A2029" w14:textId="77777777" w:rsidR="00315202" w:rsidRPr="00F4595D" w:rsidRDefault="00315202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980A1BC" w14:textId="77777777" w:rsidR="00315202" w:rsidRPr="00F4595D" w:rsidRDefault="00315202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C95ECB" w14:textId="77777777" w:rsidR="00315202" w:rsidRPr="00F4595D" w:rsidRDefault="00315202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2646861D" w14:textId="77777777" w:rsidR="00315202" w:rsidRPr="00F4595D" w:rsidRDefault="00315202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A93BD74" w14:textId="77777777" w:rsidR="00315202" w:rsidRPr="00F4595D" w:rsidRDefault="00315202" w:rsidP="00982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691BD5" w:rsidRPr="00F4595D" w14:paraId="5C3CEAD5" w14:textId="77777777" w:rsidTr="00315202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bottom w:val="nil"/>
            </w:tcBorders>
          </w:tcPr>
          <w:p w14:paraId="0F7CD5C4" w14:textId="7C4D14BB" w:rsidR="00691BD5" w:rsidRPr="00F4595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07" w:type="dxa"/>
            <w:tcBorders>
              <w:top w:val="nil"/>
              <w:bottom w:val="nil"/>
            </w:tcBorders>
            <w:shd w:val="clear" w:color="auto" w:fill="auto"/>
          </w:tcPr>
          <w:p w14:paraId="43217866" w14:textId="77777777" w:rsidR="00691BD5" w:rsidRPr="00F4595D" w:rsidRDefault="00691BD5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7614C3BB" w14:textId="77777777" w:rsidR="00691BD5" w:rsidRPr="00F4595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bottom w:val="nil"/>
            </w:tcBorders>
          </w:tcPr>
          <w:p w14:paraId="15A5E59B" w14:textId="77777777" w:rsidR="00691BD5" w:rsidRPr="00F4595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8662AC7" w14:textId="77777777" w:rsidR="00691BD5" w:rsidRPr="00F4595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283C200" w14:textId="77777777" w:rsidR="00691BD5" w:rsidRPr="00F4595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33B64C33" w14:textId="77777777" w:rsidR="00691BD5" w:rsidRPr="00F4595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bottom w:val="nil"/>
            </w:tcBorders>
          </w:tcPr>
          <w:p w14:paraId="7395FDF7" w14:textId="77777777" w:rsidR="00691BD5" w:rsidRPr="00F4595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28" w:lineRule="auto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2394" w:rsidRPr="00F4595D" w14:paraId="4C36D5AF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314CE0FF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06A2E" w14:textId="1EDF0E31" w:rsidR="00AC2394" w:rsidRPr="00F4595D" w:rsidRDefault="004F463E" w:rsidP="009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26D654DB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07823000" w14:textId="6FEEB557" w:rsidR="00AC2394" w:rsidRPr="00F4595D" w:rsidRDefault="004F463E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82CB2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76116" w14:textId="51422000" w:rsidR="00AC2394" w:rsidRPr="00F4595D" w:rsidRDefault="00736C2B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739BE" w:rsidRPr="00F4595D">
              <w:rPr>
                <w:rFonts w:asciiTheme="majorBidi" w:hAnsiTheme="majorBidi" w:cstheme="majorBidi"/>
                <w:sz w:val="30"/>
                <w:szCs w:val="30"/>
              </w:rPr>
              <w:t>50,099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45A37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775C5ED" w14:textId="44C13CCF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870,201 </w:t>
            </w:r>
          </w:p>
        </w:tc>
      </w:tr>
      <w:tr w:rsidR="00AC2394" w:rsidRPr="00F4595D" w14:paraId="2B408A50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2A2BCD5B" w14:textId="0B5A1A21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1E51C" w14:textId="205C689E" w:rsidR="00AC2394" w:rsidRPr="00F4595D" w:rsidRDefault="004F463E" w:rsidP="009375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129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456F6732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DD6C519" w14:textId="001B71A3" w:rsidR="00AC2394" w:rsidRPr="00F4595D" w:rsidRDefault="004F463E" w:rsidP="00C3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1,770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44B6B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DFA99" w14:textId="263CA910" w:rsidR="00AC2394" w:rsidRPr="00F4595D" w:rsidRDefault="004F463E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129 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3984D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575677D8" w14:textId="4446A1D2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1,770 </w:t>
            </w:r>
          </w:p>
        </w:tc>
      </w:tr>
      <w:tr w:rsidR="00AC2394" w:rsidRPr="00F4595D" w14:paraId="36C753A7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6EB08A71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BBF229" w14:textId="770EE4F9" w:rsidR="00AC2394" w:rsidRPr="00F4595D" w:rsidRDefault="004F463E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39BF"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20,167 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1645D1F5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5"/>
              </w:tabs>
              <w:spacing w:line="228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46D49" w14:textId="79D80BA2" w:rsidR="00AC2394" w:rsidRPr="00F4595D" w:rsidRDefault="00B41CF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63,331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3155B9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269A2" w14:textId="10FD3EFF" w:rsidR="00AC2394" w:rsidRPr="00F4595D" w:rsidRDefault="00736C2B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8,253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8B3402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7077E" w14:textId="7038592C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24,885 </w:t>
            </w:r>
          </w:p>
        </w:tc>
      </w:tr>
      <w:tr w:rsidR="00AC2394" w:rsidRPr="00F4595D" w14:paraId="00836BF4" w14:textId="77777777" w:rsidTr="00691BD5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17E0F035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B6BE01F" w14:textId="6A4F0DAC" w:rsidR="00AC2394" w:rsidRPr="00F4595D" w:rsidRDefault="004F463E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9F39BF"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20,29</w:t>
            </w:r>
            <w:r w:rsidR="003A559F"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6481C7F2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E08214" w14:textId="25A30639" w:rsidR="00AC2394" w:rsidRPr="00F4595D" w:rsidRDefault="001C49A8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65,101</w:t>
            </w: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EB1A12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2541874" w14:textId="76862B2E" w:rsidR="00AC2394" w:rsidRPr="00F4595D" w:rsidRDefault="00BF0D75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658,481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AF3FB" w14:textId="77777777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AEB5DC" w14:textId="73CF7D8C" w:rsidR="00AC2394" w:rsidRPr="00F4595D" w:rsidRDefault="00AC2394" w:rsidP="00AC23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896,856 </w:t>
            </w:r>
          </w:p>
        </w:tc>
      </w:tr>
      <w:tr w:rsidR="00691BD5" w:rsidRPr="00F4595D" w14:paraId="5B2D492C" w14:textId="77777777" w:rsidTr="0054020F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87" w:type="dxa"/>
            <w:tcBorders>
              <w:top w:val="nil"/>
              <w:left w:val="nil"/>
              <w:bottom w:val="nil"/>
              <w:right w:val="nil"/>
            </w:tcBorders>
          </w:tcPr>
          <w:p w14:paraId="4E3A584E" w14:textId="77777777" w:rsidR="00691BD5" w:rsidRPr="00F4595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A8121" w14:textId="77777777" w:rsidR="00691BD5" w:rsidRPr="00F4595D" w:rsidRDefault="00691BD5" w:rsidP="00BA59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228" w:lineRule="auto"/>
              <w:ind w:right="-13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</w:tcPr>
          <w:p w14:paraId="3E188BD5" w14:textId="77777777" w:rsidR="00691BD5" w:rsidRPr="00F4595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43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B930BC" w14:textId="77777777" w:rsidR="00691BD5" w:rsidRPr="00F4595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28" w:lineRule="auto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F8BA4" w14:textId="77777777" w:rsidR="00691BD5" w:rsidRPr="00F4595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ECE945" w14:textId="77777777" w:rsidR="00691BD5" w:rsidRPr="00F4595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28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DDBFA" w14:textId="77777777" w:rsidR="00691BD5" w:rsidRPr="00F4595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5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ACCC7B" w14:textId="77777777" w:rsidR="00691BD5" w:rsidRPr="00F4595D" w:rsidRDefault="00691BD5" w:rsidP="00691B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28" w:lineRule="auto"/>
              <w:ind w:right="-981" w:hanging="316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</w:tbl>
    <w:p w14:paraId="7C5B3A07" w14:textId="77777777" w:rsidR="00853222" w:rsidRPr="00F4595D" w:rsidRDefault="00853222" w:rsidP="00083CD7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914" w:type="dxa"/>
        <w:tblInd w:w="423" w:type="dxa"/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70"/>
        <w:gridCol w:w="990"/>
        <w:gridCol w:w="253"/>
        <w:gridCol w:w="1025"/>
        <w:gridCol w:w="236"/>
        <w:gridCol w:w="1123"/>
        <w:gridCol w:w="239"/>
        <w:gridCol w:w="1277"/>
        <w:gridCol w:w="253"/>
        <w:gridCol w:w="1092"/>
        <w:gridCol w:w="6"/>
      </w:tblGrid>
      <w:tr w:rsidR="00A478D8" w:rsidRPr="00F4595D" w14:paraId="01D1A35C" w14:textId="77777777" w:rsidTr="00D3375F">
        <w:trPr>
          <w:gridAfter w:val="1"/>
          <w:wAfter w:w="6" w:type="dxa"/>
          <w:trHeight w:val="70"/>
          <w:tblHeader/>
        </w:trPr>
        <w:tc>
          <w:tcPr>
            <w:tcW w:w="2160" w:type="dxa"/>
            <w:shd w:val="clear" w:color="auto" w:fill="auto"/>
            <w:vAlign w:val="bottom"/>
          </w:tcPr>
          <w:p w14:paraId="621CB793" w14:textId="223A7C20" w:rsidR="00D720DF" w:rsidRPr="00F4595D" w:rsidRDefault="00D36BC6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02BB7B1E" w14:textId="77777777" w:rsidR="00A478D8" w:rsidRPr="00F4595D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3" w:type="dxa"/>
          </w:tcPr>
          <w:p w14:paraId="6D6ED2E9" w14:textId="77777777" w:rsidR="00A478D8" w:rsidRPr="00F4595D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14:paraId="4F9E2A82" w14:textId="77777777" w:rsidR="00A478D8" w:rsidRPr="00F4595D" w:rsidRDefault="005F46E3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8D07EC" w:rsidRPr="00F4595D" w14:paraId="7DD300BC" w14:textId="77777777" w:rsidTr="00D3375F">
        <w:trPr>
          <w:tblHeader/>
        </w:trPr>
        <w:tc>
          <w:tcPr>
            <w:tcW w:w="2160" w:type="dxa"/>
            <w:shd w:val="clear" w:color="auto" w:fill="auto"/>
          </w:tcPr>
          <w:p w14:paraId="6274A3A3" w14:textId="77777777" w:rsidR="008D07EC" w:rsidRPr="00F4595D" w:rsidRDefault="008D07EC" w:rsidP="008D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F4595D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2FB68C4B" w14:textId="77777777" w:rsidR="008D07EC" w:rsidRPr="00F4595D" w:rsidRDefault="008D07EC" w:rsidP="008D0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553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เงินให้กู้ยืม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ระยะยาวแ</w:t>
            </w:r>
            <w:r w:rsidRPr="00F4595D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ก่</w:t>
            </w:r>
          </w:p>
        </w:tc>
        <w:tc>
          <w:tcPr>
            <w:tcW w:w="990" w:type="dxa"/>
            <w:shd w:val="clear" w:color="auto" w:fill="auto"/>
            <w:hideMark/>
          </w:tcPr>
          <w:p w14:paraId="0930EF31" w14:textId="77777777" w:rsidR="008D07EC" w:rsidRPr="00F4595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554EB64" w14:textId="77777777" w:rsidR="008D07EC" w:rsidRPr="00F4595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724D6" w14:textId="77777777" w:rsidR="008D07EC" w:rsidRPr="00F4595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570624E6" w14:textId="77777777" w:rsidR="009E4DE4" w:rsidRPr="00F4595D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82CDE78" w14:textId="4D001A1D" w:rsidR="008D07EC" w:rsidRPr="00F4595D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</w:rPr>
              <w:t>3</w:t>
            </w:r>
            <w:r w:rsidR="00936AAD" w:rsidRPr="00F4595D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936AAD" w:rsidRPr="00F459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3" w:type="dxa"/>
          </w:tcPr>
          <w:p w14:paraId="6C5F914F" w14:textId="77777777" w:rsidR="008D07EC" w:rsidRPr="00F4595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  <w:hideMark/>
          </w:tcPr>
          <w:p w14:paraId="29567D4F" w14:textId="77777777" w:rsidR="008D07EC" w:rsidRPr="00F4595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612120B" w14:textId="77777777" w:rsidR="008D07EC" w:rsidRPr="00F4595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B21BD" w14:textId="77777777" w:rsidR="008D07EC" w:rsidRPr="00F4595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135A1F50" w14:textId="77777777" w:rsidR="008D07EC" w:rsidRPr="00F4595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36FF6C4" w14:textId="77777777" w:rsidR="008D07EC" w:rsidRPr="00F4595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795A613E" w14:textId="77777777" w:rsidR="008D07EC" w:rsidRPr="00F4595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bottom"/>
          </w:tcPr>
          <w:p w14:paraId="1B516F87" w14:textId="77777777" w:rsidR="008D07EC" w:rsidRPr="00F4595D" w:rsidRDefault="008D07EC" w:rsidP="008D07E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  <w:hideMark/>
          </w:tcPr>
          <w:p w14:paraId="38357897" w14:textId="77777777" w:rsidR="009E4DE4" w:rsidRPr="00F4595D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CFAD53B" w14:textId="185E1FC4" w:rsidR="008D07EC" w:rsidRPr="00F4595D" w:rsidRDefault="009E4DE4" w:rsidP="009E4D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</w:rPr>
              <w:t>3</w:t>
            </w:r>
            <w:r w:rsidR="007B5051" w:rsidRPr="00F4595D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7B5051" w:rsidRPr="00F459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A556BB" w:rsidRPr="00F4595D" w14:paraId="521172C8" w14:textId="77777777" w:rsidTr="00D3375F">
        <w:trPr>
          <w:tblHeader/>
        </w:trPr>
        <w:tc>
          <w:tcPr>
            <w:tcW w:w="2160" w:type="dxa"/>
            <w:shd w:val="clear" w:color="auto" w:fill="auto"/>
          </w:tcPr>
          <w:p w14:paraId="22D0375E" w14:textId="77777777" w:rsidR="00A556BB" w:rsidRPr="00F4595D" w:rsidRDefault="00A556BB" w:rsidP="00A556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8E8C96C" w14:textId="75F3A94F" w:rsidR="00A556BB" w:rsidRPr="00F4595D" w:rsidRDefault="00083CD7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</w:t>
            </w:r>
            <w:r w:rsidR="00C86063" w:rsidRPr="00F4595D">
              <w:rPr>
                <w:rFonts w:ascii="Angsana New" w:hAnsi="Angsana New"/>
                <w:sz w:val="30"/>
                <w:szCs w:val="30"/>
              </w:rPr>
              <w:t>6</w:t>
            </w:r>
            <w:r w:rsidR="009E4DE4" w:rsidRPr="00F4595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83F786" w14:textId="77777777" w:rsidR="00A556BB" w:rsidRPr="00F4595D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2BB8781" w14:textId="3B3E90F5" w:rsidR="00A556BB" w:rsidRPr="00F4595D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</w:t>
            </w:r>
            <w:r w:rsidR="009E4DE4" w:rsidRPr="00F4595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53" w:type="dxa"/>
          </w:tcPr>
          <w:p w14:paraId="5F4A1FB3" w14:textId="77777777" w:rsidR="00A556BB" w:rsidRPr="00F4595D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39AF0CF0" w14:textId="1611A9AB" w:rsidR="00A556BB" w:rsidRPr="00F4595D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</w:t>
            </w:r>
            <w:r w:rsidR="009E4DE4" w:rsidRPr="00F4595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903725" w14:textId="77777777" w:rsidR="00A556BB" w:rsidRPr="00F4595D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6A045C2" w14:textId="77777777" w:rsidR="00A556BB" w:rsidRPr="00F4595D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DA0E99C" w14:textId="77777777" w:rsidR="00A556BB" w:rsidRPr="00F4595D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7" w:type="dxa"/>
            <w:shd w:val="clear" w:color="auto" w:fill="auto"/>
            <w:vAlign w:val="bottom"/>
          </w:tcPr>
          <w:p w14:paraId="612EE01C" w14:textId="77777777" w:rsidR="00A556BB" w:rsidRPr="00F4595D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3" w:type="dxa"/>
            <w:shd w:val="clear" w:color="auto" w:fill="auto"/>
            <w:vAlign w:val="bottom"/>
          </w:tcPr>
          <w:p w14:paraId="5E58753A" w14:textId="77777777" w:rsidR="00A556BB" w:rsidRPr="00F4595D" w:rsidRDefault="00A556BB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gridSpan w:val="2"/>
            <w:shd w:val="clear" w:color="auto" w:fill="auto"/>
            <w:vAlign w:val="bottom"/>
          </w:tcPr>
          <w:p w14:paraId="029610DC" w14:textId="1D85F170" w:rsidR="00A556BB" w:rsidRPr="00F4595D" w:rsidRDefault="00C86063" w:rsidP="00A556B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</w:t>
            </w:r>
            <w:r w:rsidR="009E4DE4" w:rsidRPr="00F4595D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A478D8" w:rsidRPr="00F4595D" w14:paraId="6584B2BD" w14:textId="77777777" w:rsidTr="00D3375F">
        <w:trPr>
          <w:gridAfter w:val="1"/>
          <w:wAfter w:w="6" w:type="dxa"/>
          <w:tblHeader/>
        </w:trPr>
        <w:tc>
          <w:tcPr>
            <w:tcW w:w="2160" w:type="dxa"/>
            <w:shd w:val="clear" w:color="auto" w:fill="auto"/>
            <w:vAlign w:val="bottom"/>
          </w:tcPr>
          <w:p w14:paraId="026D389B" w14:textId="77777777" w:rsidR="00A478D8" w:rsidRPr="00F4595D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3321438A" w14:textId="77777777" w:rsidR="00A478D8" w:rsidRPr="00F4595D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53" w:type="dxa"/>
          </w:tcPr>
          <w:p w14:paraId="1E28C593" w14:textId="77777777" w:rsidR="00A478D8" w:rsidRPr="00F4595D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45" w:type="dxa"/>
            <w:gridSpan w:val="7"/>
            <w:shd w:val="clear" w:color="auto" w:fill="auto"/>
            <w:vAlign w:val="bottom"/>
          </w:tcPr>
          <w:p w14:paraId="1D306AFA" w14:textId="77777777" w:rsidR="00A478D8" w:rsidRPr="00F4595D" w:rsidRDefault="00A478D8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977FC" w:rsidRPr="00F4595D" w14:paraId="22AEC04A" w14:textId="77777777" w:rsidTr="00D3375F">
        <w:tc>
          <w:tcPr>
            <w:tcW w:w="2160" w:type="dxa"/>
            <w:shd w:val="clear" w:color="auto" w:fill="auto"/>
          </w:tcPr>
          <w:p w14:paraId="2EC9E629" w14:textId="77777777" w:rsidR="008977FC" w:rsidRPr="00F4595D" w:rsidRDefault="008977FC" w:rsidP="00897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28F8325" w14:textId="1FF500F7" w:rsidR="008977FC" w:rsidRPr="00F4595D" w:rsidRDefault="008977FC" w:rsidP="00897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2.95</w:t>
            </w:r>
          </w:p>
        </w:tc>
        <w:tc>
          <w:tcPr>
            <w:tcW w:w="270" w:type="dxa"/>
            <w:shd w:val="clear" w:color="auto" w:fill="auto"/>
          </w:tcPr>
          <w:p w14:paraId="26A6EA86" w14:textId="77777777" w:rsidR="008977FC" w:rsidRPr="00F4595D" w:rsidRDefault="008977FC" w:rsidP="00897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7FE67A" w14:textId="6E9B8A25" w:rsidR="008977FC" w:rsidRPr="00F4595D" w:rsidRDefault="008977FC" w:rsidP="0089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3.49 </w:t>
            </w:r>
            <w:r w:rsidR="00D25FAF">
              <w:rPr>
                <w:rFonts w:ascii="Angsana New" w:hAnsi="Angsana New"/>
                <w:sz w:val="30"/>
                <w:szCs w:val="30"/>
              </w:rPr>
              <w:t>-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4.62</w:t>
            </w:r>
          </w:p>
        </w:tc>
        <w:tc>
          <w:tcPr>
            <w:tcW w:w="253" w:type="dxa"/>
          </w:tcPr>
          <w:p w14:paraId="01B9C152" w14:textId="77777777" w:rsidR="008977FC" w:rsidRPr="00F4595D" w:rsidRDefault="008977FC" w:rsidP="0089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shd w:val="clear" w:color="auto" w:fill="auto"/>
          </w:tcPr>
          <w:p w14:paraId="4E3A28F3" w14:textId="26D4E372" w:rsidR="008977FC" w:rsidRPr="00F4595D" w:rsidRDefault="008977FC" w:rsidP="0089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89,280,054</w:t>
            </w:r>
          </w:p>
        </w:tc>
        <w:tc>
          <w:tcPr>
            <w:tcW w:w="236" w:type="dxa"/>
            <w:shd w:val="clear" w:color="auto" w:fill="auto"/>
          </w:tcPr>
          <w:p w14:paraId="2841DB08" w14:textId="77777777" w:rsidR="008977FC" w:rsidRPr="00F4595D" w:rsidRDefault="008977FC" w:rsidP="008977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017C89D7" w14:textId="76EED32F" w:rsidR="008977FC" w:rsidRPr="00F4595D" w:rsidRDefault="008977FC" w:rsidP="0089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15,188,173</w:t>
            </w:r>
          </w:p>
        </w:tc>
        <w:tc>
          <w:tcPr>
            <w:tcW w:w="239" w:type="dxa"/>
            <w:shd w:val="clear" w:color="auto" w:fill="auto"/>
          </w:tcPr>
          <w:p w14:paraId="21C0BEF8" w14:textId="77777777" w:rsidR="008977FC" w:rsidRPr="00F4595D" w:rsidRDefault="008977FC" w:rsidP="0089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7A6AFCF8" w14:textId="4A23221A" w:rsidR="008977FC" w:rsidRPr="00F4595D" w:rsidRDefault="008977FC" w:rsidP="0089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left" w:pos="957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(10,085,617)</w:t>
            </w:r>
          </w:p>
        </w:tc>
        <w:tc>
          <w:tcPr>
            <w:tcW w:w="253" w:type="dxa"/>
            <w:shd w:val="clear" w:color="auto" w:fill="auto"/>
          </w:tcPr>
          <w:p w14:paraId="7577A95E" w14:textId="77777777" w:rsidR="008977FC" w:rsidRPr="00F4595D" w:rsidRDefault="008977FC" w:rsidP="0089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shd w:val="clear" w:color="auto" w:fill="auto"/>
          </w:tcPr>
          <w:p w14:paraId="0AA979B5" w14:textId="783F75D7" w:rsidR="008977FC" w:rsidRPr="00F4595D" w:rsidRDefault="008977FC" w:rsidP="00D3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94,382,61</w:t>
            </w:r>
            <w:r w:rsidR="00285D5F" w:rsidRPr="00F4595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F0957" w:rsidRPr="00F4595D" w14:paraId="5B5C0A7C" w14:textId="77777777" w:rsidTr="00D3375F">
        <w:tc>
          <w:tcPr>
            <w:tcW w:w="2160" w:type="dxa"/>
            <w:shd w:val="clear" w:color="auto" w:fill="auto"/>
          </w:tcPr>
          <w:p w14:paraId="421E59C2" w14:textId="2917910C" w:rsidR="00CF0957" w:rsidRPr="00F4595D" w:rsidRDefault="00CF0957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eastAsia="zh-CN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กิจการร่วม</w:t>
            </w:r>
            <w:r w:rsidR="00814AE0" w:rsidRPr="00F4595D">
              <w:rPr>
                <w:rFonts w:ascii="Angsana New" w:hAnsi="Angsana New" w:hint="cs"/>
                <w:sz w:val="30"/>
                <w:szCs w:val="30"/>
                <w:cs/>
              </w:rPr>
              <w:t>ค</w:t>
            </w:r>
            <w:r w:rsidR="002D14AD" w:rsidRPr="00F4595D">
              <w:rPr>
                <w:rFonts w:ascii="Angsana New" w:hAnsi="Angsana New" w:hint="cs"/>
                <w:sz w:val="30"/>
                <w:szCs w:val="30"/>
                <w:cs/>
              </w:rPr>
              <w:t>้า</w:t>
            </w:r>
          </w:p>
        </w:tc>
        <w:tc>
          <w:tcPr>
            <w:tcW w:w="990" w:type="dxa"/>
            <w:shd w:val="clear" w:color="auto" w:fill="auto"/>
          </w:tcPr>
          <w:p w14:paraId="21664A76" w14:textId="4FF3D8B3" w:rsidR="00CF0957" w:rsidRPr="00F4595D" w:rsidRDefault="0096082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C434251" w14:textId="77777777" w:rsidR="00CF0957" w:rsidRPr="00F4595D" w:rsidRDefault="00CF0957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541921" w14:textId="59A65ED8" w:rsidR="00CF0957" w:rsidRPr="00F4595D" w:rsidRDefault="00EA2BC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3.49</w:t>
            </w:r>
          </w:p>
        </w:tc>
        <w:tc>
          <w:tcPr>
            <w:tcW w:w="253" w:type="dxa"/>
          </w:tcPr>
          <w:p w14:paraId="145502FF" w14:textId="77777777" w:rsidR="00CF0957" w:rsidRPr="00F4595D" w:rsidRDefault="00CF095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</w:tcPr>
          <w:p w14:paraId="1C60BBCB" w14:textId="4B5AED55" w:rsidR="00CF0957" w:rsidRPr="00F4595D" w:rsidRDefault="00581156" w:rsidP="0058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6111557" w14:textId="77777777" w:rsidR="00CF0957" w:rsidRPr="00F4595D" w:rsidRDefault="00CF0957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186C8618" w14:textId="19D6FE93" w:rsidR="00CF0957" w:rsidRPr="00F4595D" w:rsidRDefault="00FD3EE3" w:rsidP="00D33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20,206</w:t>
            </w:r>
          </w:p>
        </w:tc>
        <w:tc>
          <w:tcPr>
            <w:tcW w:w="239" w:type="dxa"/>
            <w:shd w:val="clear" w:color="auto" w:fill="auto"/>
          </w:tcPr>
          <w:p w14:paraId="1661183E" w14:textId="77777777" w:rsidR="00CF0957" w:rsidRPr="00F4595D" w:rsidRDefault="00CF095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25EBCDFA" w14:textId="04D0A87A" w:rsidR="00CF0957" w:rsidRPr="00F4595D" w:rsidRDefault="00FD3EE3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6249C649" w14:textId="77777777" w:rsidR="00CF0957" w:rsidRPr="00F4595D" w:rsidRDefault="00CF095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48CFE3" w14:textId="3B274BDF" w:rsidR="00CF0957" w:rsidRPr="00F4595D" w:rsidRDefault="00BE76F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20,206</w:t>
            </w:r>
          </w:p>
        </w:tc>
      </w:tr>
      <w:tr w:rsidR="00865F17" w:rsidRPr="00F4595D" w14:paraId="208FB349" w14:textId="77777777" w:rsidTr="00D3375F">
        <w:tc>
          <w:tcPr>
            <w:tcW w:w="2160" w:type="dxa"/>
            <w:shd w:val="clear" w:color="auto" w:fill="auto"/>
          </w:tcPr>
          <w:p w14:paraId="50F9A3AE" w14:textId="540FEA15" w:rsidR="00865F17" w:rsidRPr="00F4595D" w:rsidRDefault="00814AE0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shd w:val="clear" w:color="auto" w:fill="auto"/>
          </w:tcPr>
          <w:p w14:paraId="14091FDB" w14:textId="77777777" w:rsidR="00865F17" w:rsidRPr="00F4595D" w:rsidRDefault="00865F17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D17DFA3" w14:textId="77777777" w:rsidR="00865F17" w:rsidRPr="00F4595D" w:rsidRDefault="00865F17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7EB4A34" w14:textId="77777777" w:rsidR="00865F17" w:rsidRPr="00F4595D" w:rsidRDefault="00865F1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3" w:type="dxa"/>
          </w:tcPr>
          <w:p w14:paraId="788A8C7F" w14:textId="77777777" w:rsidR="00865F17" w:rsidRPr="00F4595D" w:rsidRDefault="00865F1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3CDBA5" w14:textId="65F23A7F" w:rsidR="00865F17" w:rsidRPr="00F4595D" w:rsidRDefault="00814AE0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89,280,054 </w:t>
            </w:r>
          </w:p>
        </w:tc>
        <w:tc>
          <w:tcPr>
            <w:tcW w:w="236" w:type="dxa"/>
            <w:shd w:val="clear" w:color="auto" w:fill="auto"/>
          </w:tcPr>
          <w:p w14:paraId="17C33E5B" w14:textId="77777777" w:rsidR="00865F17" w:rsidRPr="00F4595D" w:rsidRDefault="00865F17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3" w:type="dxa"/>
            <w:shd w:val="clear" w:color="auto" w:fill="auto"/>
          </w:tcPr>
          <w:p w14:paraId="383BF4D0" w14:textId="32D9C24E" w:rsidR="00865F17" w:rsidRPr="00F4595D" w:rsidRDefault="00865F1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</w:tcPr>
          <w:p w14:paraId="6F2B9B8A" w14:textId="77777777" w:rsidR="00865F17" w:rsidRPr="00F4595D" w:rsidRDefault="00865F1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shd w:val="clear" w:color="auto" w:fill="auto"/>
          </w:tcPr>
          <w:p w14:paraId="76FADE03" w14:textId="659F7F0B" w:rsidR="00865F17" w:rsidRPr="00F4595D" w:rsidRDefault="00865F17" w:rsidP="002D1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1124140D" w14:textId="77777777" w:rsidR="00865F17" w:rsidRPr="00F4595D" w:rsidRDefault="00865F17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21ED0C" w14:textId="600F979D" w:rsidR="00865F17" w:rsidRPr="00F4595D" w:rsidRDefault="002F6C6D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94,402</w:t>
            </w:r>
            <w:r w:rsidR="00D25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</w:tr>
    </w:tbl>
    <w:p w14:paraId="65D0BF92" w14:textId="4BD2A79B" w:rsidR="00766716" w:rsidRPr="00F4595D" w:rsidRDefault="00766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6AF44EC0" w14:textId="4EBF59A7" w:rsidR="0060720B" w:rsidRDefault="0060720B" w:rsidP="006E7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110E1">
        <w:rPr>
          <w:rFonts w:ascii="Angsana New" w:hAnsi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/>
          <w:sz w:val="30"/>
          <w:szCs w:val="30"/>
        </w:rPr>
        <w:t xml:space="preserve"> 11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/>
          <w:sz w:val="30"/>
          <w:szCs w:val="30"/>
        </w:rPr>
        <w:t>2566</w:t>
      </w:r>
      <w:r w:rsidRPr="00A110E1">
        <w:rPr>
          <w:rFonts w:ascii="Angsana New" w:hAnsi="Angsana New"/>
          <w:sz w:val="30"/>
          <w:szCs w:val="30"/>
        </w:rPr>
        <w:t xml:space="preserve"> </w:t>
      </w:r>
      <w:r w:rsidRPr="00A110E1">
        <w:rPr>
          <w:rFonts w:ascii="Angsana New" w:hAnsi="Angsana New" w:hint="cs"/>
          <w:sz w:val="30"/>
          <w:szCs w:val="30"/>
          <w:cs/>
        </w:rPr>
        <w:t>บริษัทให้เงินกู้ยืมแก่บริษัทย่อยหลายแห่งจำนวน</w:t>
      </w:r>
      <w:r w:rsidRPr="00A110E1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2,887.60</w:t>
      </w:r>
      <w:r w:rsidRPr="00A110E1">
        <w:rPr>
          <w:rFonts w:ascii="Angsana New" w:hAnsi="Angsana New"/>
          <w:sz w:val="30"/>
          <w:szCs w:val="30"/>
        </w:rPr>
        <w:t xml:space="preserve"> </w:t>
      </w:r>
      <w:r w:rsidRPr="00A110E1">
        <w:rPr>
          <w:rFonts w:ascii="Angsana New" w:hAnsi="Angsana New" w:hint="cs"/>
          <w:sz w:val="30"/>
          <w:szCs w:val="30"/>
          <w:cs/>
        </w:rPr>
        <w:t xml:space="preserve">ล้านบาท เพื่อใช้จ่ายชำระเงินกู้ยืมที่บริษัทย่อยมีกับผู้ถือหุ้นเดิมและถือเป็นส่วนหนึ่งของเงินจ่ายซื้อธุรกิจ (ดูหมายเหตุข้อ </w:t>
      </w:r>
      <w:r>
        <w:rPr>
          <w:rFonts w:ascii="Angsana New" w:hAnsi="Angsana New"/>
          <w:sz w:val="30"/>
          <w:szCs w:val="30"/>
        </w:rPr>
        <w:t>2</w:t>
      </w:r>
      <w:r w:rsidRPr="00A110E1">
        <w:rPr>
          <w:rFonts w:ascii="Angsana New" w:hAnsi="Angsana New" w:hint="cs"/>
          <w:sz w:val="30"/>
          <w:szCs w:val="30"/>
          <w:cs/>
        </w:rPr>
        <w:t>)</w:t>
      </w:r>
    </w:p>
    <w:p w14:paraId="32E13565" w14:textId="77777777" w:rsidR="0060720B" w:rsidRDefault="0060720B" w:rsidP="006E7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94A5C3" w14:textId="1F0F61B6" w:rsidR="00025E7A" w:rsidRPr="00F4595D" w:rsidRDefault="0005237F" w:rsidP="006E7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4595D">
        <w:rPr>
          <w:rFonts w:ascii="Angsana New" w:hAnsi="Angsana New" w:hint="cs"/>
          <w:sz w:val="30"/>
          <w:szCs w:val="30"/>
          <w:cs/>
        </w:rPr>
        <w:t>ยอดคงเหลือดอกเบี้ยค้างรับ</w:t>
      </w:r>
      <w:r w:rsidR="00342455" w:rsidRPr="00F4595D">
        <w:rPr>
          <w:rFonts w:ascii="Angsana New" w:hAnsi="Angsana New" w:hint="cs"/>
          <w:sz w:val="30"/>
          <w:szCs w:val="30"/>
          <w:cs/>
        </w:rPr>
        <w:t>ของบริษัทที่มีกับบริษัทย่อย</w:t>
      </w:r>
      <w:r w:rsidR="0073097E" w:rsidRPr="00F4595D">
        <w:rPr>
          <w:rFonts w:ascii="Angsana New" w:hAnsi="Angsana New" w:hint="cs"/>
          <w:sz w:val="30"/>
          <w:szCs w:val="30"/>
          <w:cs/>
        </w:rPr>
        <w:t xml:space="preserve"> จำนวนเงิน </w:t>
      </w:r>
      <w:r w:rsidR="009233AB">
        <w:rPr>
          <w:rFonts w:ascii="Angsana New" w:hAnsi="Angsana New"/>
          <w:sz w:val="30"/>
          <w:szCs w:val="30"/>
          <w:lang w:eastAsia="zh-CN"/>
        </w:rPr>
        <w:t>19.19</w:t>
      </w:r>
      <w:r w:rsidR="0069797B" w:rsidRPr="00F4595D">
        <w:rPr>
          <w:rFonts w:ascii="Angsana New" w:hAnsi="Angsana New"/>
          <w:sz w:val="30"/>
          <w:szCs w:val="30"/>
        </w:rPr>
        <w:t xml:space="preserve"> </w:t>
      </w:r>
      <w:r w:rsidR="0069797B" w:rsidRPr="00F4595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27BD8" w:rsidRPr="00F4595D">
        <w:rPr>
          <w:rFonts w:ascii="Angsana New" w:hAnsi="Angsana New" w:hint="cs"/>
          <w:sz w:val="30"/>
          <w:szCs w:val="30"/>
          <w:cs/>
        </w:rPr>
        <w:t>นำมารวมเป็นส่วนหนึ่งของเงินให้กู้ระยะยาว</w:t>
      </w:r>
      <w:r w:rsidR="00571475" w:rsidRPr="00F4595D">
        <w:rPr>
          <w:rFonts w:ascii="Angsana New" w:hAnsi="Angsana New" w:hint="cs"/>
          <w:sz w:val="30"/>
          <w:szCs w:val="30"/>
          <w:cs/>
        </w:rPr>
        <w:t>แก่บริษัท</w:t>
      </w:r>
      <w:r w:rsidR="00202DDA" w:rsidRPr="00F4595D">
        <w:rPr>
          <w:rFonts w:ascii="Angsana New" w:hAnsi="Angsana New" w:hint="cs"/>
          <w:sz w:val="30"/>
          <w:szCs w:val="30"/>
          <w:cs/>
        </w:rPr>
        <w:t>ย่อยเพิ่มขึ้นในระหว่างงวด</w:t>
      </w:r>
    </w:p>
    <w:p w14:paraId="16BC862C" w14:textId="47468A12" w:rsidR="00025E7A" w:rsidRPr="00F4595D" w:rsidRDefault="00025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  <w:cs/>
        </w:rPr>
      </w:pPr>
    </w:p>
    <w:tbl>
      <w:tblPr>
        <w:tblW w:w="96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52"/>
        <w:gridCol w:w="1260"/>
        <w:gridCol w:w="290"/>
        <w:gridCol w:w="1260"/>
        <w:gridCol w:w="290"/>
        <w:gridCol w:w="9"/>
        <w:gridCol w:w="1232"/>
        <w:gridCol w:w="290"/>
        <w:gridCol w:w="1150"/>
      </w:tblGrid>
      <w:tr w:rsidR="00DB050F" w:rsidRPr="00F4595D" w14:paraId="58402E51" w14:textId="77777777" w:rsidTr="004021B4">
        <w:trPr>
          <w:tblHeader/>
        </w:trPr>
        <w:tc>
          <w:tcPr>
            <w:tcW w:w="3852" w:type="dxa"/>
          </w:tcPr>
          <w:p w14:paraId="1375F965" w14:textId="77777777" w:rsidR="00DB050F" w:rsidRPr="00F4595D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810" w:type="dxa"/>
            <w:gridSpan w:val="3"/>
          </w:tcPr>
          <w:p w14:paraId="2FED580E" w14:textId="77777777" w:rsidR="00DB050F" w:rsidRPr="00F4595D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3F57EC0D" w14:textId="77777777" w:rsidR="00DB050F" w:rsidRPr="00F4595D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1" w:type="dxa"/>
            <w:gridSpan w:val="4"/>
          </w:tcPr>
          <w:p w14:paraId="2B0775D5" w14:textId="77777777" w:rsidR="00DB050F" w:rsidRPr="00F4595D" w:rsidRDefault="00DB050F" w:rsidP="008E0D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F4595D" w14:paraId="4342E64C" w14:textId="77777777" w:rsidTr="004021B4">
        <w:trPr>
          <w:tblHeader/>
        </w:trPr>
        <w:tc>
          <w:tcPr>
            <w:tcW w:w="3852" w:type="dxa"/>
          </w:tcPr>
          <w:p w14:paraId="313DAD46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2D13B9" w14:textId="7C4BDF48" w:rsidR="0066179A" w:rsidRPr="00F4595D" w:rsidRDefault="003010CD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2A5A6A03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A1CBB4" w14:textId="20FCC8A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31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7F10B7B1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</w:tcPr>
          <w:p w14:paraId="3F63F271" w14:textId="745DD1DB" w:rsidR="0066179A" w:rsidRPr="00F4595D" w:rsidRDefault="003010CD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8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7858BDAD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</w:tcPr>
          <w:p w14:paraId="7F7193E0" w14:textId="49A098D9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31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179A" w:rsidRPr="00F4595D" w14:paraId="3BCD170C" w14:textId="77777777" w:rsidTr="004021B4">
        <w:trPr>
          <w:tblHeader/>
        </w:trPr>
        <w:tc>
          <w:tcPr>
            <w:tcW w:w="3852" w:type="dxa"/>
          </w:tcPr>
          <w:p w14:paraId="7889B711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640EFA0" w14:textId="7E8BCEA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90" w:type="dxa"/>
            <w:vAlign w:val="center"/>
          </w:tcPr>
          <w:p w14:paraId="1435AF0F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6A89956F" w14:textId="6058B8CB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90" w:type="dxa"/>
          </w:tcPr>
          <w:p w14:paraId="3B36AC00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3B714C53" w14:textId="566B54B4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90" w:type="dxa"/>
            <w:vAlign w:val="center"/>
          </w:tcPr>
          <w:p w14:paraId="0489DB35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37AB2592" w14:textId="254DA26D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3B0B83" w:rsidRPr="00F4595D" w14:paraId="2F3B6457" w14:textId="77777777" w:rsidTr="004021B4">
        <w:trPr>
          <w:tblHeader/>
        </w:trPr>
        <w:tc>
          <w:tcPr>
            <w:tcW w:w="3852" w:type="dxa"/>
          </w:tcPr>
          <w:p w14:paraId="7E6407D7" w14:textId="77777777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5E8DD1EB" w14:textId="77777777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vAlign w:val="center"/>
          </w:tcPr>
          <w:p w14:paraId="01BB064E" w14:textId="77777777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7EEDA151" w14:textId="14853C05" w:rsidR="003B0B83" w:rsidRPr="00F4595D" w:rsidRDefault="007876EA" w:rsidP="003B0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0" w:right="-200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0" w:type="dxa"/>
          </w:tcPr>
          <w:p w14:paraId="7D52AF76" w14:textId="77777777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41" w:type="dxa"/>
            <w:gridSpan w:val="2"/>
            <w:vAlign w:val="center"/>
          </w:tcPr>
          <w:p w14:paraId="68224F8E" w14:textId="77777777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vAlign w:val="center"/>
          </w:tcPr>
          <w:p w14:paraId="0752E703" w14:textId="77777777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vAlign w:val="center"/>
          </w:tcPr>
          <w:p w14:paraId="12750B33" w14:textId="77777777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991B7A" w:rsidRPr="00F4595D" w14:paraId="10B47A54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rPr>
          <w:tblHeader/>
        </w:trPr>
        <w:tc>
          <w:tcPr>
            <w:tcW w:w="3852" w:type="dxa"/>
          </w:tcPr>
          <w:p w14:paraId="3FB23810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81" w:type="dxa"/>
            <w:gridSpan w:val="8"/>
            <w:tcBorders>
              <w:top w:val="nil"/>
              <w:bottom w:val="nil"/>
            </w:tcBorders>
            <w:vAlign w:val="bottom"/>
          </w:tcPr>
          <w:p w14:paraId="331D939B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991B7A" w:rsidRPr="00F4595D" w14:paraId="08399D2F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76C593E5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14C7BEEA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DF3E143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015A168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78DDD2FE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F44DA9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754421B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678ED70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" w:hanging="11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9734C" w:rsidRPr="00F4595D" w14:paraId="74DBD75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54FD018" w14:textId="77777777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01EEEF28" w14:textId="45B29D70" w:rsidR="0099734C" w:rsidRPr="00F4595D" w:rsidRDefault="0007141F" w:rsidP="009233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6597B1E" w14:textId="77777777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71D50078" w14:textId="084202B3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37FF2E2" w14:textId="77777777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2E95822C" w14:textId="6BBAAA00" w:rsidR="0099734C" w:rsidRPr="00F4595D" w:rsidRDefault="0007141F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21,301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8AFA30F" w14:textId="77777777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450F3E75" w14:textId="063282E7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 w:hanging="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18,693</w:t>
            </w:r>
          </w:p>
        </w:tc>
      </w:tr>
      <w:tr w:rsidR="0099734C" w:rsidRPr="00F4595D" w14:paraId="246A2465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30E0C700" w14:textId="77777777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3F0CDD" w14:textId="1C4E3D84" w:rsidR="0099734C" w:rsidRPr="00F4595D" w:rsidRDefault="0007141F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8,832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FDD472A" w14:textId="77777777" w:rsidR="0099734C" w:rsidRPr="00F4595D" w:rsidRDefault="0099734C" w:rsidP="006D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06FFD7AD" w14:textId="5AD497FB" w:rsidR="0099734C" w:rsidRPr="00F4595D" w:rsidRDefault="0007141F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8,539 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001AAEB" w14:textId="77777777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06AD25" w14:textId="6C64ABCA" w:rsidR="0099734C" w:rsidRPr="00F4595D" w:rsidRDefault="0007141F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2,270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A2D51FC" w14:textId="77777777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</w:tcPr>
          <w:p w14:paraId="47AF1FF7" w14:textId="738E7EA2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 w:hanging="1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1,916 </w:t>
            </w:r>
          </w:p>
        </w:tc>
      </w:tr>
      <w:tr w:rsidR="0099734C" w:rsidRPr="00F4595D" w14:paraId="7722F869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702EC1E" w14:textId="77777777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2901EE" w14:textId="25774C79" w:rsidR="0099734C" w:rsidRPr="00F4595D" w:rsidRDefault="0007141F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8,832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E3BE8CB" w14:textId="77777777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5E8BB6" w14:textId="3C9D1526" w:rsidR="0099734C" w:rsidRPr="00F4595D" w:rsidRDefault="0007141F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8,539 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522A866" w14:textId="77777777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31E75" w14:textId="1CFEA770" w:rsidR="0099734C" w:rsidRPr="00F4595D" w:rsidRDefault="0007141F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23,571 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5D43A55" w14:textId="77777777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</w:tcPr>
          <w:p w14:paraId="29CEA1D4" w14:textId="7473ACCF" w:rsidR="0099734C" w:rsidRPr="00F4595D" w:rsidRDefault="0099734C" w:rsidP="00997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20,609 </w:t>
            </w:r>
          </w:p>
        </w:tc>
      </w:tr>
      <w:tr w:rsidR="00991B7A" w:rsidRPr="00F4595D" w14:paraId="1668D6AB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13A0CF68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B41749E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238ED7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</w:tcPr>
          <w:p w14:paraId="242BA5D9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39864435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6EF37EF1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E59CDA7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right="29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double" w:sz="4" w:space="0" w:color="auto"/>
              <w:bottom w:val="nil"/>
            </w:tcBorders>
          </w:tcPr>
          <w:p w14:paraId="26333AF0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91B7A" w:rsidRPr="00F4595D" w14:paraId="5F038CA6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F000A8E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4FA1B869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A2C7149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602A887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0F0826ED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46CA0A72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4FFF81AB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181E5730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6179A" w:rsidRPr="00F4595D" w14:paraId="7F50427E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637AFB2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415C0F03" w14:textId="21BF1345" w:rsidR="0066179A" w:rsidRPr="00F4595D" w:rsidRDefault="00C93A37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5,213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3B8CDA5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</w:tcPr>
          <w:p w14:paraId="63B5E777" w14:textId="2DA3F1F2" w:rsidR="0066179A" w:rsidRPr="00F4595D" w:rsidRDefault="007616B2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18,359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547DA6BB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372405A" w14:textId="3A530ACB" w:rsidR="0066179A" w:rsidRPr="00F4595D" w:rsidRDefault="00C93A37" w:rsidP="006801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11BB688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double" w:sz="4" w:space="0" w:color="auto"/>
            </w:tcBorders>
          </w:tcPr>
          <w:p w14:paraId="1F36405F" w14:textId="439C572E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FF7979" w:rsidRPr="00F4595D" w14:paraId="69B5DF78" w14:textId="77777777" w:rsidTr="00FF7979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2014DA7B" w14:textId="77777777" w:rsidR="00FF7979" w:rsidRPr="00F4595D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</w:tcPr>
          <w:p w14:paraId="5B0E71AE" w14:textId="77777777" w:rsidR="00FF7979" w:rsidRPr="00F4595D" w:rsidRDefault="00FF7979" w:rsidP="00EC6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542C079C" w14:textId="77777777" w:rsidR="00FF7979" w:rsidRPr="00F4595D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82CDEFD" w14:textId="77777777" w:rsidR="00FF7979" w:rsidRPr="00F4595D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1"/>
              <w:jc w:val="right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C73584B" w14:textId="77777777" w:rsidR="00FF7979" w:rsidRPr="00F4595D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</w:tcPr>
          <w:p w14:paraId="600EFA8E" w14:textId="77777777" w:rsidR="00FF7979" w:rsidRPr="00F4595D" w:rsidRDefault="00FF7979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9AEF41A" w14:textId="77777777" w:rsidR="00FF7979" w:rsidRPr="00F4595D" w:rsidRDefault="00FF7979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07D74D1C" w14:textId="77777777" w:rsidR="00FF7979" w:rsidRPr="00F4595D" w:rsidRDefault="00FF7979" w:rsidP="00C27A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991B7A" w:rsidRPr="00F4595D" w14:paraId="602F2D00" w14:textId="77777777" w:rsidTr="004021B4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4D55C1D" w14:textId="59DC005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83BAB30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3423246F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339818D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8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102BE627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F29172B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40" w:lineRule="auto"/>
              <w:ind w:left="-108" w:right="-126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66AC4E1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</w:tcPr>
          <w:p w14:paraId="290FDA1C" w14:textId="77777777" w:rsidR="00991B7A" w:rsidRPr="00F4595D" w:rsidRDefault="00991B7A" w:rsidP="00991B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108" w:right="-126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</w:tr>
      <w:tr w:rsidR="00B1467D" w:rsidRPr="00F4595D" w14:paraId="3D7EF418" w14:textId="77777777" w:rsidTr="00C5789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0CDE481F" w14:textId="77777777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818F0C" w14:textId="2C722BF5" w:rsidR="00B1467D" w:rsidRPr="00F4595D" w:rsidRDefault="00770FEA" w:rsidP="00490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7359ABA1" w14:textId="77777777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521A2B62" w14:textId="47FD8CC6" w:rsidR="00B1467D" w:rsidRPr="00F4595D" w:rsidRDefault="00770FEA" w:rsidP="00E84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50FF3E05" w14:textId="77777777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FB2379" w14:textId="0D7A34D6" w:rsidR="00B1467D" w:rsidRPr="00F4595D" w:rsidRDefault="00770FEA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34,301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F8CDB1C" w14:textId="77777777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nil"/>
            </w:tcBorders>
            <w:vAlign w:val="bottom"/>
          </w:tcPr>
          <w:p w14:paraId="19BE8848" w14:textId="6608E474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26,547 </w:t>
            </w:r>
          </w:p>
        </w:tc>
      </w:tr>
      <w:tr w:rsidR="00B1467D" w:rsidRPr="00F4595D" w14:paraId="07FE0F84" w14:textId="77777777" w:rsidTr="00C5789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2" w:type="dxa"/>
            <w:tcBorders>
              <w:top w:val="nil"/>
              <w:bottom w:val="nil"/>
            </w:tcBorders>
          </w:tcPr>
          <w:p w14:paraId="4A671090" w14:textId="77777777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F347F7" w14:textId="561D4790" w:rsidR="00B1467D" w:rsidRPr="00F4595D" w:rsidRDefault="00770FEA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24,858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061CBEE7" w14:textId="77777777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  <w:vAlign w:val="bottom"/>
          </w:tcPr>
          <w:p w14:paraId="17D45440" w14:textId="01FB1FF9" w:rsidR="00B1467D" w:rsidRPr="00F4595D" w:rsidRDefault="00A01D2B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27,123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47B0D4CB" w14:textId="77777777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5E05CC4" w14:textId="4DA14A54" w:rsidR="00B1467D" w:rsidRPr="00F4595D" w:rsidRDefault="00770FEA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16,159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6B53B00E" w14:textId="77777777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nil"/>
              <w:bottom w:val="single" w:sz="4" w:space="0" w:color="auto"/>
            </w:tcBorders>
            <w:vAlign w:val="bottom"/>
          </w:tcPr>
          <w:p w14:paraId="0495F5A9" w14:textId="6569C6A4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Cs/>
                <w:color w:val="000000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10,989</w:t>
            </w:r>
          </w:p>
        </w:tc>
      </w:tr>
      <w:tr w:rsidR="00B1467D" w:rsidRPr="00F4595D" w14:paraId="183D0D22" w14:textId="77777777" w:rsidTr="00C57890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07"/>
        </w:trPr>
        <w:tc>
          <w:tcPr>
            <w:tcW w:w="3852" w:type="dxa"/>
            <w:tcBorders>
              <w:top w:val="nil"/>
              <w:bottom w:val="nil"/>
            </w:tcBorders>
          </w:tcPr>
          <w:p w14:paraId="38A5FA7E" w14:textId="77777777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878ECF" w14:textId="2A204733" w:rsidR="00B1467D" w:rsidRPr="00F4595D" w:rsidRDefault="00770FEA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24,858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357E8FA4" w14:textId="77777777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94465" w14:textId="59E6A0F3" w:rsidR="00B1467D" w:rsidRPr="00F4595D" w:rsidRDefault="00A01D2B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27,123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  <w:vAlign w:val="bottom"/>
          </w:tcPr>
          <w:p w14:paraId="22A1AAEA" w14:textId="77777777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268CC7" w14:textId="37C97F63" w:rsidR="00B1467D" w:rsidRPr="00F4595D" w:rsidRDefault="00770FEA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50,460</w:t>
            </w:r>
          </w:p>
        </w:tc>
        <w:tc>
          <w:tcPr>
            <w:tcW w:w="290" w:type="dxa"/>
            <w:tcBorders>
              <w:top w:val="nil"/>
              <w:bottom w:val="nil"/>
            </w:tcBorders>
            <w:vAlign w:val="bottom"/>
          </w:tcPr>
          <w:p w14:paraId="74F389DA" w14:textId="77777777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FC6F0D" w14:textId="371F4606" w:rsidR="00B1467D" w:rsidRPr="00F4595D" w:rsidRDefault="00B1467D" w:rsidP="00B146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line="240" w:lineRule="auto"/>
              <w:ind w:left="-108" w:right="-126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37,536 </w:t>
            </w:r>
          </w:p>
        </w:tc>
      </w:tr>
    </w:tbl>
    <w:p w14:paraId="156D75E0" w14:textId="77777777" w:rsidR="007C5A64" w:rsidRPr="00F4595D" w:rsidRDefault="007C5A64" w:rsidP="007C5A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p w14:paraId="4AA77CDA" w14:textId="2EC7FAF9" w:rsidR="007B3E55" w:rsidRPr="0060720B" w:rsidRDefault="007B3E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38"/>
        <w:gridCol w:w="1254"/>
        <w:gridCol w:w="236"/>
        <w:gridCol w:w="1024"/>
        <w:gridCol w:w="270"/>
        <w:gridCol w:w="990"/>
        <w:gridCol w:w="236"/>
        <w:gridCol w:w="1051"/>
        <w:gridCol w:w="7"/>
      </w:tblGrid>
      <w:tr w:rsidR="0060720B" w:rsidRPr="00F4595D" w14:paraId="4F56D1F0" w14:textId="77777777" w:rsidTr="00CE0F90">
        <w:trPr>
          <w:gridAfter w:val="1"/>
          <w:wAfter w:w="7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2EB6F66A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3C1800A6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8" w:type="dxa"/>
          </w:tcPr>
          <w:p w14:paraId="7FDDA65C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61" w:type="dxa"/>
            <w:gridSpan w:val="7"/>
            <w:shd w:val="clear" w:color="auto" w:fill="auto"/>
            <w:vAlign w:val="bottom"/>
          </w:tcPr>
          <w:p w14:paraId="75441141" w14:textId="40188B34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="009233A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60720B" w:rsidRPr="00F4595D" w14:paraId="1073426F" w14:textId="77777777" w:rsidTr="00CE0F90">
        <w:trPr>
          <w:tblHeader/>
        </w:trPr>
        <w:tc>
          <w:tcPr>
            <w:tcW w:w="2140" w:type="dxa"/>
            <w:shd w:val="clear" w:color="auto" w:fill="auto"/>
          </w:tcPr>
          <w:p w14:paraId="50C0D09C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F4595D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100FC425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47E48041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4191C06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54E6EC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3E2BD648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32C86D63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8" w:type="dxa"/>
          </w:tcPr>
          <w:p w14:paraId="4E1931A7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  <w:vAlign w:val="bottom"/>
            <w:hideMark/>
          </w:tcPr>
          <w:p w14:paraId="3792A078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F22FC68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C39C8F8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FDFABDB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D0E1A1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6C94A3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8EFF10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3ADBFE73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24BD625D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60720B" w:rsidRPr="00F4595D" w14:paraId="56A32AEF" w14:textId="77777777" w:rsidTr="00CE0F90">
        <w:trPr>
          <w:tblHeader/>
        </w:trPr>
        <w:tc>
          <w:tcPr>
            <w:tcW w:w="2140" w:type="dxa"/>
            <w:shd w:val="clear" w:color="auto" w:fill="auto"/>
          </w:tcPr>
          <w:p w14:paraId="30C85C17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1181A7F0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1463E7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74953DC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8" w:type="dxa"/>
          </w:tcPr>
          <w:p w14:paraId="6322E893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4D413E72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057C98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C89C39C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222332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AD01D1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2B81CD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C1F44E6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83A0F" w:rsidRPr="00F4595D" w14:paraId="1EE2AB2F" w14:textId="77777777" w:rsidTr="00CE0F90">
        <w:trPr>
          <w:tblHeader/>
        </w:trPr>
        <w:tc>
          <w:tcPr>
            <w:tcW w:w="2140" w:type="dxa"/>
            <w:shd w:val="clear" w:color="auto" w:fill="auto"/>
          </w:tcPr>
          <w:p w14:paraId="28EC12EC" w14:textId="77777777" w:rsidR="00E83A0F" w:rsidRPr="00F4595D" w:rsidRDefault="00E83A0F" w:rsidP="0072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39EA1A8" w14:textId="77777777" w:rsidR="00E83A0F" w:rsidRPr="00F4595D" w:rsidRDefault="00E83A0F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AC6D2A" w14:textId="77777777" w:rsidR="00E83A0F" w:rsidRPr="00F4595D" w:rsidRDefault="00E83A0F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2CE4DADF" w14:textId="77777777" w:rsidR="00E83A0F" w:rsidRPr="00F4595D" w:rsidRDefault="00E83A0F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62AD652A" w14:textId="77777777" w:rsidR="00E83A0F" w:rsidRPr="00F4595D" w:rsidRDefault="00E83A0F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4" w:type="dxa"/>
            <w:shd w:val="clear" w:color="auto" w:fill="auto"/>
            <w:vAlign w:val="bottom"/>
          </w:tcPr>
          <w:p w14:paraId="310EF964" w14:textId="54B110C9" w:rsidR="00E83A0F" w:rsidRPr="00CE0F90" w:rsidRDefault="00E83A0F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0F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E0F90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CE0F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8231D8" w14:textId="77777777" w:rsidR="00E83A0F" w:rsidRPr="00F4595D" w:rsidRDefault="00E83A0F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BBEEE01" w14:textId="77777777" w:rsidR="00E83A0F" w:rsidRPr="00F4595D" w:rsidRDefault="00E83A0F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BD8198" w14:textId="77777777" w:rsidR="00E83A0F" w:rsidRPr="00F4595D" w:rsidRDefault="00E83A0F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2166FA" w14:textId="77777777" w:rsidR="00E83A0F" w:rsidRPr="00F4595D" w:rsidRDefault="00E83A0F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F787EF4" w14:textId="77777777" w:rsidR="00E83A0F" w:rsidRPr="00F4595D" w:rsidRDefault="00E83A0F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0CAB337B" w14:textId="77777777" w:rsidR="00E83A0F" w:rsidRPr="00F4595D" w:rsidRDefault="00E83A0F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0720B" w:rsidRPr="00F4595D" w14:paraId="4A050FA3" w14:textId="77777777" w:rsidTr="00CE0F90">
        <w:trPr>
          <w:gridAfter w:val="1"/>
          <w:wAfter w:w="7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CB2E492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05F79567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8" w:type="dxa"/>
          </w:tcPr>
          <w:p w14:paraId="062B342A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61" w:type="dxa"/>
            <w:gridSpan w:val="7"/>
            <w:shd w:val="clear" w:color="auto" w:fill="auto"/>
            <w:vAlign w:val="bottom"/>
          </w:tcPr>
          <w:p w14:paraId="427CD506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0720B" w:rsidRPr="00F4595D" w14:paraId="51269772" w14:textId="77777777" w:rsidTr="00CE0F90">
        <w:tc>
          <w:tcPr>
            <w:tcW w:w="2140" w:type="dxa"/>
            <w:shd w:val="clear" w:color="auto" w:fill="auto"/>
            <w:hideMark/>
          </w:tcPr>
          <w:p w14:paraId="3F35AC7E" w14:textId="345266CA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0927342B" w14:textId="6F730910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3.70</w:t>
            </w:r>
          </w:p>
        </w:tc>
        <w:tc>
          <w:tcPr>
            <w:tcW w:w="236" w:type="dxa"/>
            <w:shd w:val="clear" w:color="auto" w:fill="auto"/>
          </w:tcPr>
          <w:p w14:paraId="400919A8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382A192C" w14:textId="5CC0E138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42149057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4" w:type="dxa"/>
            <w:tcBorders>
              <w:bottom w:val="double" w:sz="4" w:space="0" w:color="auto"/>
            </w:tcBorders>
            <w:shd w:val="clear" w:color="auto" w:fill="auto"/>
          </w:tcPr>
          <w:p w14:paraId="29F22DE7" w14:textId="2D5B9263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2,842,111</w:t>
            </w:r>
          </w:p>
        </w:tc>
        <w:tc>
          <w:tcPr>
            <w:tcW w:w="236" w:type="dxa"/>
            <w:shd w:val="clear" w:color="auto" w:fill="auto"/>
          </w:tcPr>
          <w:p w14:paraId="4AD7B7A8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50AD7F79" w14:textId="538FE563" w:rsidR="0060720B" w:rsidRPr="00F4595D" w:rsidRDefault="00C361A9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16,926</w:t>
            </w:r>
          </w:p>
        </w:tc>
        <w:tc>
          <w:tcPr>
            <w:tcW w:w="270" w:type="dxa"/>
            <w:shd w:val="clear" w:color="auto" w:fill="auto"/>
          </w:tcPr>
          <w:p w14:paraId="2B001DD3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84EB76" w14:textId="22F79281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C361A9">
              <w:rPr>
                <w:rFonts w:asciiTheme="majorBidi" w:hAnsiTheme="majorBidi" w:cstheme="majorBidi"/>
                <w:sz w:val="30"/>
                <w:szCs w:val="30"/>
              </w:rPr>
              <w:t>859,037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C49F678" w14:textId="77777777" w:rsidR="0060720B" w:rsidRPr="00F4595D" w:rsidRDefault="0060720B" w:rsidP="007265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C8122F4" w14:textId="33722F2F" w:rsidR="0060720B" w:rsidRPr="00F4595D" w:rsidRDefault="0060720B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8F3EF7C" w14:textId="51373765" w:rsidR="0060720B" w:rsidRPr="0060720B" w:rsidRDefault="00607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E55053E" w14:textId="0216E3C2" w:rsidR="0060720B" w:rsidRPr="00F4595D" w:rsidRDefault="0060720B" w:rsidP="00607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sz w:val="30"/>
          <w:szCs w:val="30"/>
          <w:cs/>
        </w:rPr>
      </w:pPr>
      <w:r w:rsidRPr="00A110E1">
        <w:rPr>
          <w:rFonts w:hint="cs"/>
          <w:sz w:val="30"/>
          <w:szCs w:val="30"/>
          <w:cs/>
        </w:rPr>
        <w:t>บริษัทย่อยจ่ายชำระคืนเงินกู้ยืมให้แก่ผู้ถือหุ้นเดิมซึ่งเป็นกิจการที่เกี่ยวข้องกันโดยรายการดังกล่าวถือเป็นส่วนหนึ่งของเงินจ่ายซื้อธุรกิจ</w:t>
      </w:r>
    </w:p>
    <w:tbl>
      <w:tblPr>
        <w:tblW w:w="964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40"/>
        <w:gridCol w:w="990"/>
        <w:gridCol w:w="236"/>
        <w:gridCol w:w="992"/>
        <w:gridCol w:w="270"/>
        <w:gridCol w:w="1204"/>
        <w:gridCol w:w="236"/>
        <w:gridCol w:w="1024"/>
        <w:gridCol w:w="270"/>
        <w:gridCol w:w="990"/>
        <w:gridCol w:w="236"/>
        <w:gridCol w:w="1049"/>
        <w:gridCol w:w="9"/>
      </w:tblGrid>
      <w:tr w:rsidR="00B30E85" w:rsidRPr="00F4595D" w14:paraId="01220438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4376BB86" w14:textId="77777777" w:rsidR="00B30E85" w:rsidRPr="00F4595D" w:rsidRDefault="00B30E85" w:rsidP="00B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3D04EE27" w14:textId="77777777" w:rsidR="00B30E85" w:rsidRPr="00F4595D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1312C48" w14:textId="77777777" w:rsidR="00B30E85" w:rsidRPr="00F4595D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567C7F07" w14:textId="77777777" w:rsidR="00B30E85" w:rsidRPr="00F4595D" w:rsidRDefault="00B30E85" w:rsidP="00B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6179A" w:rsidRPr="00F4595D" w14:paraId="7605647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11087AAA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spacing w:val="-10"/>
                <w:sz w:val="30"/>
                <w:szCs w:val="30"/>
                <w:lang w:val="en-GB"/>
              </w:rPr>
            </w:pPr>
            <w:r w:rsidRPr="00F4595D">
              <w:rPr>
                <w:rFonts w:ascii="Angsana New" w:hAnsi="Angsana New"/>
                <w:spacing w:val="-10"/>
                <w:sz w:val="30"/>
                <w:szCs w:val="30"/>
                <w:cs/>
                <w:lang w:val="en-GB"/>
              </w:rPr>
              <w:br w:type="page"/>
            </w:r>
          </w:p>
          <w:p w14:paraId="0D568695" w14:textId="5F3ADA98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9" w:hanging="733"/>
              <w:jc w:val="center"/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เงินกู้ยืม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ระยะยาวจาก</w:t>
            </w:r>
          </w:p>
        </w:tc>
        <w:tc>
          <w:tcPr>
            <w:tcW w:w="990" w:type="dxa"/>
            <w:shd w:val="clear" w:color="auto" w:fill="auto"/>
            <w:hideMark/>
          </w:tcPr>
          <w:p w14:paraId="284BC152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7D1F846A" w14:textId="7D443D8D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27C9E6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47FA32D7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A61C478" w14:textId="75C04FE3" w:rsidR="0066179A" w:rsidRPr="00F4595D" w:rsidRDefault="00AF33F4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73BB0A7B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  <w:hideMark/>
          </w:tcPr>
          <w:p w14:paraId="2E5B9F18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650B280" w14:textId="0BF33902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</w:rPr>
              <w:t xml:space="preserve">1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DC859B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6FE727D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ADD74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8EA640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98CA970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  <w:hideMark/>
          </w:tcPr>
          <w:p w14:paraId="57AC341F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6160687" w14:textId="38DA8CEF" w:rsidR="0066179A" w:rsidRPr="00F4595D" w:rsidRDefault="00A4396B" w:rsidP="0066179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475F86" w:rsidRPr="00F4595D" w14:paraId="6DA50462" w14:textId="77777777" w:rsidTr="00697ABC">
        <w:trPr>
          <w:tblHeader/>
        </w:trPr>
        <w:tc>
          <w:tcPr>
            <w:tcW w:w="2140" w:type="dxa"/>
            <w:shd w:val="clear" w:color="auto" w:fill="auto"/>
          </w:tcPr>
          <w:p w14:paraId="47EB6FD6" w14:textId="77777777" w:rsidR="00475F86" w:rsidRPr="00F4595D" w:rsidRDefault="00475F86" w:rsidP="00475F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6" w:right="-28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pacing w:val="-10"/>
                <w:sz w:val="30"/>
                <w:szCs w:val="30"/>
                <w:cs/>
                <w:lang w:val="en-GB"/>
              </w:rPr>
              <w:t>กิจการ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2E2E397D" w14:textId="29211007" w:rsidR="00475F86" w:rsidRPr="00F4595D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</w:t>
            </w:r>
            <w:r w:rsidR="0066179A" w:rsidRPr="00F4595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603498" w14:textId="77777777" w:rsidR="00475F86" w:rsidRPr="00F4595D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</w:tcPr>
          <w:p w14:paraId="0BCE904D" w14:textId="226AE6C7" w:rsidR="00475F86" w:rsidRPr="00F4595D" w:rsidRDefault="00C86063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</w:t>
            </w:r>
            <w:r w:rsidR="0066179A" w:rsidRPr="00F4595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E828EBA" w14:textId="77777777" w:rsidR="00475F86" w:rsidRPr="00F4595D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41AA2440" w14:textId="1954271B" w:rsidR="00475F86" w:rsidRPr="00F4595D" w:rsidRDefault="00C019DA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3D8B4F" w14:textId="77777777" w:rsidR="00475F86" w:rsidRPr="00F4595D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F162A4B" w14:textId="77777777" w:rsidR="00475F86" w:rsidRPr="00F4595D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615BDC" w14:textId="77777777" w:rsidR="00475F86" w:rsidRPr="00F4595D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0DCDE1" w14:textId="77777777" w:rsidR="00475F86" w:rsidRPr="00F4595D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6A00B19" w14:textId="77777777" w:rsidR="00475F86" w:rsidRPr="00F4595D" w:rsidRDefault="00475F86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14:paraId="74D6C087" w14:textId="5FDFC9A9" w:rsidR="00475F86" w:rsidRPr="00F4595D" w:rsidRDefault="00C019DA" w:rsidP="00475F8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C0422" w:rsidRPr="00F4595D" w14:paraId="445F263F" w14:textId="77777777" w:rsidTr="00697ABC">
        <w:trPr>
          <w:gridAfter w:val="1"/>
          <w:wAfter w:w="9" w:type="dxa"/>
          <w:tblHeader/>
        </w:trPr>
        <w:tc>
          <w:tcPr>
            <w:tcW w:w="2140" w:type="dxa"/>
            <w:shd w:val="clear" w:color="auto" w:fill="auto"/>
            <w:vAlign w:val="bottom"/>
          </w:tcPr>
          <w:p w14:paraId="6EA621DA" w14:textId="77777777" w:rsidR="007C0422" w:rsidRPr="00F4595D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218" w:type="dxa"/>
            <w:gridSpan w:val="3"/>
            <w:shd w:val="clear" w:color="auto" w:fill="auto"/>
            <w:vAlign w:val="bottom"/>
          </w:tcPr>
          <w:p w14:paraId="766DAAF1" w14:textId="77777777" w:rsidR="007C0422" w:rsidRPr="00F4595D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6843DE67" w14:textId="77777777" w:rsidR="007C0422" w:rsidRPr="00F4595D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09" w:type="dxa"/>
            <w:gridSpan w:val="7"/>
            <w:shd w:val="clear" w:color="auto" w:fill="auto"/>
            <w:vAlign w:val="bottom"/>
          </w:tcPr>
          <w:p w14:paraId="0EB80331" w14:textId="77777777" w:rsidR="007C0422" w:rsidRPr="00F4595D" w:rsidRDefault="007C0422" w:rsidP="007C04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4B32" w:rsidRPr="00F4595D" w14:paraId="62D5C03C" w14:textId="77777777" w:rsidTr="00697ABC">
        <w:tc>
          <w:tcPr>
            <w:tcW w:w="2140" w:type="dxa"/>
            <w:shd w:val="clear" w:color="auto" w:fill="auto"/>
            <w:hideMark/>
          </w:tcPr>
          <w:p w14:paraId="114B289D" w14:textId="77777777" w:rsidR="009E4B32" w:rsidRPr="00F4595D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0B61CDD4" w14:textId="42B50875" w:rsidR="009E4B32" w:rsidRPr="00F4595D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1.20</w:t>
            </w:r>
          </w:p>
        </w:tc>
        <w:tc>
          <w:tcPr>
            <w:tcW w:w="236" w:type="dxa"/>
            <w:shd w:val="clear" w:color="auto" w:fill="auto"/>
          </w:tcPr>
          <w:p w14:paraId="4221F9BC" w14:textId="77777777" w:rsidR="009E4B32" w:rsidRPr="00F4595D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14:paraId="2C767239" w14:textId="6DECFC6E" w:rsidR="009E4B32" w:rsidRPr="00F4595D" w:rsidRDefault="0001524C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2.21</w:t>
            </w:r>
          </w:p>
        </w:tc>
        <w:tc>
          <w:tcPr>
            <w:tcW w:w="270" w:type="dxa"/>
          </w:tcPr>
          <w:p w14:paraId="5708AEC6" w14:textId="77777777" w:rsidR="009E4B32" w:rsidRPr="00F4595D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0325D95F" w14:textId="657D23EE" w:rsidR="009E4B32" w:rsidRPr="00F4595D" w:rsidRDefault="0066179A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680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238</w:t>
            </w:r>
          </w:p>
        </w:tc>
        <w:tc>
          <w:tcPr>
            <w:tcW w:w="236" w:type="dxa"/>
            <w:shd w:val="clear" w:color="auto" w:fill="auto"/>
          </w:tcPr>
          <w:p w14:paraId="5E10B327" w14:textId="77777777" w:rsidR="009E4B32" w:rsidRPr="00F4595D" w:rsidRDefault="009E4B32" w:rsidP="009E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14:paraId="41B5CE5D" w14:textId="79BFAFDE" w:rsidR="009E4B32" w:rsidRPr="00F4595D" w:rsidRDefault="00474DB6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159,234</w:t>
            </w:r>
          </w:p>
        </w:tc>
        <w:tc>
          <w:tcPr>
            <w:tcW w:w="270" w:type="dxa"/>
            <w:shd w:val="clear" w:color="auto" w:fill="auto"/>
          </w:tcPr>
          <w:p w14:paraId="76BAA58A" w14:textId="77777777" w:rsidR="009E4B32" w:rsidRPr="00F4595D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  <w:tab w:val="decimal" w:pos="888"/>
              </w:tabs>
              <w:spacing w:line="240" w:lineRule="auto"/>
              <w:ind w:right="-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6DA494" w14:textId="140CC2C3" w:rsidR="009E4B32" w:rsidRPr="00F4595D" w:rsidRDefault="0001524C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(502,680)</w:t>
            </w:r>
          </w:p>
        </w:tc>
        <w:tc>
          <w:tcPr>
            <w:tcW w:w="236" w:type="dxa"/>
            <w:shd w:val="clear" w:color="auto" w:fill="auto"/>
          </w:tcPr>
          <w:p w14:paraId="164FAEF0" w14:textId="77777777" w:rsidR="009E4B32" w:rsidRPr="00F4595D" w:rsidRDefault="009E4B32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9F6F9B1" w14:textId="7C64303E" w:rsidR="009E4B32" w:rsidRPr="00F4595D" w:rsidRDefault="00605975" w:rsidP="009E4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336,792</w:t>
            </w:r>
          </w:p>
        </w:tc>
      </w:tr>
    </w:tbl>
    <w:p w14:paraId="0E3110C9" w14:textId="5F03D43D" w:rsidR="00A80FB3" w:rsidRPr="00F4595D" w:rsidRDefault="00A80FB3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617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843"/>
        <w:gridCol w:w="1265"/>
        <w:gridCol w:w="253"/>
        <w:gridCol w:w="1265"/>
        <w:gridCol w:w="282"/>
        <w:gridCol w:w="1262"/>
        <w:gridCol w:w="263"/>
        <w:gridCol w:w="1184"/>
      </w:tblGrid>
      <w:tr w:rsidR="005321B9" w:rsidRPr="00F4595D" w14:paraId="57F8ADAB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593312A5" w14:textId="77777777" w:rsidR="005321B9" w:rsidRPr="00F4595D" w:rsidRDefault="005321B9" w:rsidP="00684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234" w:right="29" w:hanging="234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2783" w:type="dxa"/>
            <w:gridSpan w:val="3"/>
            <w:shd w:val="clear" w:color="auto" w:fill="auto"/>
          </w:tcPr>
          <w:p w14:paraId="175F1CBC" w14:textId="77777777" w:rsidR="005321B9" w:rsidRPr="00F4595D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2" w:type="dxa"/>
            <w:shd w:val="clear" w:color="auto" w:fill="auto"/>
          </w:tcPr>
          <w:p w14:paraId="36DE1524" w14:textId="77777777" w:rsidR="005321B9" w:rsidRPr="00F4595D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9" w:type="dxa"/>
            <w:gridSpan w:val="3"/>
            <w:shd w:val="clear" w:color="auto" w:fill="auto"/>
          </w:tcPr>
          <w:p w14:paraId="00DDCC71" w14:textId="77777777" w:rsidR="005321B9" w:rsidRPr="00F4595D" w:rsidRDefault="005321B9" w:rsidP="005F7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</w:t>
            </w:r>
            <w:r w:rsidRPr="00F4595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กิจการ</w:t>
            </w:r>
          </w:p>
        </w:tc>
      </w:tr>
      <w:tr w:rsidR="0066179A" w:rsidRPr="00F4595D" w14:paraId="4B04E704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7A2B4FD0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6AA1C9EF" w14:textId="6536E7AB" w:rsidR="0066179A" w:rsidRPr="00F4595D" w:rsidRDefault="00E777A0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5BCCBAE7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582B0B08" w14:textId="47BFB259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31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82" w:type="dxa"/>
            <w:shd w:val="clear" w:color="auto" w:fill="auto"/>
          </w:tcPr>
          <w:p w14:paraId="065306F4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</w:tcPr>
          <w:p w14:paraId="3A3E7856" w14:textId="0A8E0319" w:rsidR="0066179A" w:rsidRPr="00F4595D" w:rsidRDefault="00E777A0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099B4FD7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2652A15B" w14:textId="52D81A71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31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6179A" w:rsidRPr="00F4595D" w14:paraId="453AEC03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61F5ED2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4C855403" w14:textId="60CDC920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53" w:type="dxa"/>
            <w:shd w:val="clear" w:color="auto" w:fill="auto"/>
            <w:vAlign w:val="center"/>
          </w:tcPr>
          <w:p w14:paraId="31F4D9FF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195BDC7D" w14:textId="74AA0CA6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  <w:tc>
          <w:tcPr>
            <w:tcW w:w="282" w:type="dxa"/>
            <w:shd w:val="clear" w:color="auto" w:fill="auto"/>
          </w:tcPr>
          <w:p w14:paraId="74265A82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E6B28C8" w14:textId="301A720C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263" w:type="dxa"/>
            <w:shd w:val="clear" w:color="auto" w:fill="auto"/>
            <w:vAlign w:val="center"/>
          </w:tcPr>
          <w:p w14:paraId="70086EB9" w14:textId="77777777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0E8CA8F8" w14:textId="70EA94E2" w:rsidR="0066179A" w:rsidRPr="00F4595D" w:rsidRDefault="0066179A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2565</w:t>
            </w:r>
          </w:p>
        </w:tc>
      </w:tr>
      <w:tr w:rsidR="003B0B83" w:rsidRPr="00F4595D" w14:paraId="7E4DAB67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01151052" w14:textId="77777777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201FD6DC" w14:textId="77777777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  <w:vAlign w:val="center"/>
          </w:tcPr>
          <w:p w14:paraId="00826AD4" w14:textId="77777777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center"/>
          </w:tcPr>
          <w:p w14:paraId="2648E8C6" w14:textId="04B57D2A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ปรับปรุงใหม่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82" w:type="dxa"/>
            <w:shd w:val="clear" w:color="auto" w:fill="auto"/>
          </w:tcPr>
          <w:p w14:paraId="5616B408" w14:textId="77777777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005782A" w14:textId="77777777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  <w:vAlign w:val="center"/>
          </w:tcPr>
          <w:p w14:paraId="2CDFB442" w14:textId="77777777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center"/>
          </w:tcPr>
          <w:p w14:paraId="1D130904" w14:textId="77777777" w:rsidR="003B0B83" w:rsidRPr="00F4595D" w:rsidRDefault="003B0B83" w:rsidP="006617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114" w:right="-116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38750E" w:rsidRPr="00F4595D" w14:paraId="728CE220" w14:textId="77777777" w:rsidTr="004021B4">
        <w:trPr>
          <w:trHeight w:val="20"/>
          <w:tblHeader/>
        </w:trPr>
        <w:tc>
          <w:tcPr>
            <w:tcW w:w="3843" w:type="dxa"/>
            <w:shd w:val="clear" w:color="auto" w:fill="auto"/>
          </w:tcPr>
          <w:p w14:paraId="110BC7E2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4" w:type="dxa"/>
            <w:gridSpan w:val="7"/>
            <w:shd w:val="clear" w:color="auto" w:fill="auto"/>
          </w:tcPr>
          <w:p w14:paraId="0BFFE1FA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jc w:val="center"/>
              <w:rPr>
                <w:rFonts w:ascii="Angsana New" w:hAnsi="Angsana New"/>
                <w:b/>
                <w:i/>
                <w:iCs/>
                <w:color w:val="000000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38750E" w:rsidRPr="00F4595D" w14:paraId="71518D3D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2AD9152D" w14:textId="5F43E7B8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5" w:type="dxa"/>
            <w:shd w:val="clear" w:color="auto" w:fill="auto"/>
          </w:tcPr>
          <w:p w14:paraId="650E2E18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6C0B4B3F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0852ABBF" w14:textId="434DABC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66937B9A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2F9AC25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F4DE22D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9EAD746" w14:textId="1588FC8F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35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F4145" w:rsidRPr="00F4595D" w14:paraId="0D1298D0" w14:textId="77777777">
        <w:trPr>
          <w:trHeight w:val="20"/>
        </w:trPr>
        <w:tc>
          <w:tcPr>
            <w:tcW w:w="3843" w:type="dxa"/>
            <w:shd w:val="clear" w:color="auto" w:fill="auto"/>
          </w:tcPr>
          <w:p w14:paraId="6F968E12" w14:textId="4B1D54E9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5" w:type="dxa"/>
            <w:shd w:val="clear" w:color="auto" w:fill="auto"/>
          </w:tcPr>
          <w:p w14:paraId="7DD54B49" w14:textId="1BBDC395" w:rsidR="002F4145" w:rsidRPr="00F4595D" w:rsidRDefault="00C441B2" w:rsidP="00C441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3" w:type="dxa"/>
            <w:shd w:val="clear" w:color="auto" w:fill="auto"/>
          </w:tcPr>
          <w:p w14:paraId="7AB62E5F" w14:textId="77777777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3A1DE048" w14:textId="673B7576" w:rsidR="002F4145" w:rsidRPr="00F4595D" w:rsidRDefault="00F26127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-</w:t>
            </w:r>
          </w:p>
        </w:tc>
        <w:tc>
          <w:tcPr>
            <w:tcW w:w="282" w:type="dxa"/>
            <w:shd w:val="clear" w:color="auto" w:fill="auto"/>
          </w:tcPr>
          <w:p w14:paraId="2732080B" w14:textId="77777777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456B5853" w14:textId="416EBB1D" w:rsidR="002F4145" w:rsidRPr="00F4595D" w:rsidRDefault="00632993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52,500</w:t>
            </w:r>
          </w:p>
        </w:tc>
        <w:tc>
          <w:tcPr>
            <w:tcW w:w="263" w:type="dxa"/>
            <w:shd w:val="clear" w:color="auto" w:fill="auto"/>
          </w:tcPr>
          <w:p w14:paraId="4228492F" w14:textId="77777777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  <w:vAlign w:val="bottom"/>
          </w:tcPr>
          <w:p w14:paraId="1E8C7288" w14:textId="782FF35F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36,836 </w:t>
            </w:r>
          </w:p>
        </w:tc>
      </w:tr>
      <w:tr w:rsidR="002F4145" w:rsidRPr="00F4595D" w14:paraId="1E783476" w14:textId="77777777">
        <w:trPr>
          <w:trHeight w:val="20"/>
        </w:trPr>
        <w:tc>
          <w:tcPr>
            <w:tcW w:w="3843" w:type="dxa"/>
            <w:shd w:val="clear" w:color="auto" w:fill="auto"/>
          </w:tcPr>
          <w:p w14:paraId="504E2CCF" w14:textId="3F4F4B08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6219DAD0" w14:textId="7AA88327" w:rsidR="002F4145" w:rsidRPr="00F4595D" w:rsidRDefault="00632993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824,860</w:t>
            </w:r>
          </w:p>
        </w:tc>
        <w:tc>
          <w:tcPr>
            <w:tcW w:w="253" w:type="dxa"/>
            <w:shd w:val="clear" w:color="auto" w:fill="auto"/>
          </w:tcPr>
          <w:p w14:paraId="14EC40B2" w14:textId="77777777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7AAC0E" w14:textId="62986D9C" w:rsidR="002F4145" w:rsidRPr="00F4595D" w:rsidRDefault="00F26127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799,670 </w:t>
            </w:r>
          </w:p>
        </w:tc>
        <w:tc>
          <w:tcPr>
            <w:tcW w:w="282" w:type="dxa"/>
            <w:shd w:val="clear" w:color="auto" w:fill="auto"/>
          </w:tcPr>
          <w:p w14:paraId="6B27622F" w14:textId="77777777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shd w:val="clear" w:color="auto" w:fill="auto"/>
          </w:tcPr>
          <w:p w14:paraId="60EEA1C1" w14:textId="4B833706" w:rsidR="002F4145" w:rsidRPr="00F4595D" w:rsidRDefault="00632993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1,578</w:t>
            </w:r>
          </w:p>
        </w:tc>
        <w:tc>
          <w:tcPr>
            <w:tcW w:w="263" w:type="dxa"/>
            <w:shd w:val="clear" w:color="auto" w:fill="auto"/>
          </w:tcPr>
          <w:p w14:paraId="3DC04C8B" w14:textId="77777777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54BC3" w14:textId="40F35A5C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3,466 </w:t>
            </w:r>
          </w:p>
        </w:tc>
      </w:tr>
      <w:tr w:rsidR="002F4145" w:rsidRPr="00F4595D" w14:paraId="74075982" w14:textId="77777777">
        <w:trPr>
          <w:trHeight w:val="20"/>
        </w:trPr>
        <w:tc>
          <w:tcPr>
            <w:tcW w:w="3843" w:type="dxa"/>
            <w:shd w:val="clear" w:color="auto" w:fill="auto"/>
          </w:tcPr>
          <w:p w14:paraId="57A912B6" w14:textId="5FFE4A52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3FBD71" w14:textId="2E78644B" w:rsidR="002F4145" w:rsidRPr="00F4595D" w:rsidRDefault="00632993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4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824,860</w:t>
            </w:r>
          </w:p>
        </w:tc>
        <w:tc>
          <w:tcPr>
            <w:tcW w:w="253" w:type="dxa"/>
            <w:shd w:val="clear" w:color="auto" w:fill="auto"/>
          </w:tcPr>
          <w:p w14:paraId="04534C0E" w14:textId="77777777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996AD0" w14:textId="52DE4A3F" w:rsidR="002F4145" w:rsidRPr="00F4595D" w:rsidRDefault="00F26127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799,670 </w:t>
            </w:r>
          </w:p>
        </w:tc>
        <w:tc>
          <w:tcPr>
            <w:tcW w:w="282" w:type="dxa"/>
            <w:shd w:val="clear" w:color="auto" w:fill="auto"/>
          </w:tcPr>
          <w:p w14:paraId="3AA36A1B" w14:textId="77777777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2A5EA8" w14:textId="65005BB6" w:rsidR="002F4145" w:rsidRPr="00F4595D" w:rsidRDefault="006F09FA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54,078</w:t>
            </w:r>
          </w:p>
        </w:tc>
        <w:tc>
          <w:tcPr>
            <w:tcW w:w="263" w:type="dxa"/>
            <w:shd w:val="clear" w:color="auto" w:fill="auto"/>
          </w:tcPr>
          <w:p w14:paraId="367E2C7F" w14:textId="77777777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7DD955" w14:textId="2C88301B" w:rsidR="002F4145" w:rsidRPr="00F4595D" w:rsidRDefault="002F4145" w:rsidP="002F41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 xml:space="preserve">40,302 </w:t>
            </w:r>
          </w:p>
        </w:tc>
      </w:tr>
      <w:tr w:rsidR="0038750E" w:rsidRPr="00F4595D" w14:paraId="21E34BEC" w14:textId="77777777" w:rsidTr="00D36BC6">
        <w:trPr>
          <w:trHeight w:val="215"/>
        </w:trPr>
        <w:tc>
          <w:tcPr>
            <w:tcW w:w="3843" w:type="dxa"/>
            <w:shd w:val="clear" w:color="auto" w:fill="auto"/>
          </w:tcPr>
          <w:p w14:paraId="5F902870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right="29"/>
              <w:rPr>
                <w:rFonts w:ascii="Angsana New" w:hAnsi="Angsana New"/>
                <w:b/>
                <w:color w:val="000000"/>
                <w:sz w:val="20"/>
                <w:szCs w:val="20"/>
                <w:cs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386C3D69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53" w:type="dxa"/>
            <w:shd w:val="clear" w:color="auto" w:fill="auto"/>
          </w:tcPr>
          <w:p w14:paraId="2B7CAE20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double" w:sz="4" w:space="0" w:color="auto"/>
            </w:tcBorders>
            <w:shd w:val="clear" w:color="auto" w:fill="auto"/>
          </w:tcPr>
          <w:p w14:paraId="6930D851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82" w:type="dxa"/>
            <w:shd w:val="clear" w:color="auto" w:fill="auto"/>
          </w:tcPr>
          <w:p w14:paraId="11E77B56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double" w:sz="4" w:space="0" w:color="auto"/>
            </w:tcBorders>
            <w:shd w:val="clear" w:color="auto" w:fill="auto"/>
          </w:tcPr>
          <w:p w14:paraId="787358E5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63" w:type="dxa"/>
            <w:shd w:val="clear" w:color="auto" w:fill="auto"/>
          </w:tcPr>
          <w:p w14:paraId="7C265468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84" w:type="dxa"/>
            <w:tcBorders>
              <w:top w:val="double" w:sz="4" w:space="0" w:color="auto"/>
            </w:tcBorders>
            <w:shd w:val="clear" w:color="auto" w:fill="auto"/>
          </w:tcPr>
          <w:p w14:paraId="65810680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38750E" w:rsidRPr="00F4595D" w14:paraId="17B35ADA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23699DF2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29" w:hanging="234"/>
            </w:pPr>
            <w:r w:rsidRPr="00F4595D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1265" w:type="dxa"/>
            <w:shd w:val="clear" w:color="auto" w:fill="auto"/>
          </w:tcPr>
          <w:p w14:paraId="25DD197E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3" w:type="dxa"/>
            <w:shd w:val="clear" w:color="auto" w:fill="auto"/>
          </w:tcPr>
          <w:p w14:paraId="2E27C2AD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shd w:val="clear" w:color="auto" w:fill="auto"/>
          </w:tcPr>
          <w:p w14:paraId="466440C3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" w:type="dxa"/>
            <w:shd w:val="clear" w:color="auto" w:fill="auto"/>
          </w:tcPr>
          <w:p w14:paraId="0F15517C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shd w:val="clear" w:color="auto" w:fill="auto"/>
          </w:tcPr>
          <w:p w14:paraId="3FE3B0F4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D084F3E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shd w:val="clear" w:color="auto" w:fill="auto"/>
          </w:tcPr>
          <w:p w14:paraId="62D4C5C1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750E" w:rsidRPr="00F4595D" w14:paraId="4C72329D" w14:textId="77777777" w:rsidTr="004021B4">
        <w:trPr>
          <w:trHeight w:val="20"/>
        </w:trPr>
        <w:tc>
          <w:tcPr>
            <w:tcW w:w="3843" w:type="dxa"/>
            <w:shd w:val="clear" w:color="auto" w:fill="auto"/>
          </w:tcPr>
          <w:p w14:paraId="56B11996" w14:textId="27316064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632F78C4" w14:textId="60EE7122" w:rsidR="0038750E" w:rsidRPr="00F4595D" w:rsidRDefault="00A51194" w:rsidP="009C2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35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33,974</w:t>
            </w:r>
          </w:p>
        </w:tc>
        <w:tc>
          <w:tcPr>
            <w:tcW w:w="253" w:type="dxa"/>
            <w:shd w:val="clear" w:color="auto" w:fill="auto"/>
          </w:tcPr>
          <w:p w14:paraId="2F38D8E9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bottom w:val="double" w:sz="4" w:space="0" w:color="auto"/>
            </w:tcBorders>
            <w:shd w:val="clear" w:color="auto" w:fill="auto"/>
          </w:tcPr>
          <w:p w14:paraId="32E63717" w14:textId="338F7EA6" w:rsidR="0038750E" w:rsidRPr="00F4595D" w:rsidRDefault="0093223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35" w:lineRule="auto"/>
              <w:ind w:left="-110" w:right="-108" w:firstLine="43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34,430</w:t>
            </w:r>
          </w:p>
        </w:tc>
        <w:tc>
          <w:tcPr>
            <w:tcW w:w="282" w:type="dxa"/>
            <w:shd w:val="clear" w:color="auto" w:fill="auto"/>
          </w:tcPr>
          <w:p w14:paraId="44DC3C08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shd w:val="clear" w:color="auto" w:fill="auto"/>
          </w:tcPr>
          <w:p w14:paraId="4FF7CE1B" w14:textId="0F5F3E82" w:rsidR="0038750E" w:rsidRPr="00F4595D" w:rsidRDefault="00A51194" w:rsidP="00C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0AABB6C" w14:textId="77777777" w:rsidR="0038750E" w:rsidRPr="00F4595D" w:rsidRDefault="0038750E" w:rsidP="00387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4" w:type="dxa"/>
            <w:tcBorders>
              <w:bottom w:val="double" w:sz="4" w:space="0" w:color="auto"/>
            </w:tcBorders>
            <w:shd w:val="clear" w:color="auto" w:fill="auto"/>
          </w:tcPr>
          <w:p w14:paraId="60E5015D" w14:textId="6ED0AE60" w:rsidR="0038750E" w:rsidRPr="00F4595D" w:rsidRDefault="0038750E" w:rsidP="00CC5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line="240" w:lineRule="auto"/>
              <w:ind w:left="-110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4B0EAFA" w14:textId="77777777" w:rsidR="008A0941" w:rsidRPr="00F4595D" w:rsidRDefault="008A0941" w:rsidP="006F0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3E68E890" w14:textId="1F952926" w:rsidR="0066179A" w:rsidRPr="00F4595D" w:rsidRDefault="0066179A" w:rsidP="0066179A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F4595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</w:t>
      </w:r>
      <w:r w:rsidRPr="00F459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ใหม่</w:t>
      </w:r>
      <w:r w:rsidRPr="00F4595D">
        <w:rPr>
          <w:rFonts w:ascii="Angsana New" w:hAnsi="Angsana New"/>
          <w:b/>
          <w:bCs/>
          <w:i/>
          <w:iCs/>
          <w:sz w:val="30"/>
          <w:szCs w:val="30"/>
          <w:cs/>
        </w:rPr>
        <w:t>ที่</w:t>
      </w:r>
      <w:r w:rsidRPr="00F459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เข้า</w:t>
      </w:r>
      <w:r w:rsidRPr="00F4595D">
        <w:rPr>
          <w:rFonts w:ascii="Angsana New" w:hAnsi="Angsana New"/>
          <w:b/>
          <w:bCs/>
          <w:i/>
          <w:iCs/>
          <w:sz w:val="30"/>
          <w:szCs w:val="30"/>
          <w:cs/>
        </w:rPr>
        <w:t>ทำกับกิจการที่เกี่ยวข้องกัน</w:t>
      </w:r>
      <w:r w:rsidRPr="00F459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ในระหว่าง</w:t>
      </w:r>
      <w:r w:rsidR="00367875" w:rsidRPr="00F4595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งวดหกเดือนสิ้นสุดวันที่ </w:t>
      </w:r>
      <w:r w:rsidR="00367875" w:rsidRPr="00F4595D">
        <w:rPr>
          <w:rFonts w:ascii="Angsana New" w:hAnsi="Angsana New"/>
          <w:b/>
          <w:bCs/>
          <w:i/>
          <w:iCs/>
          <w:sz w:val="30"/>
          <w:szCs w:val="30"/>
        </w:rPr>
        <w:t xml:space="preserve">30 </w:t>
      </w:r>
      <w:r w:rsidR="00367875" w:rsidRPr="00F4595D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มิถุนายน </w:t>
      </w:r>
      <w:r w:rsidR="00367875" w:rsidRPr="00F4595D">
        <w:rPr>
          <w:rFonts w:ascii="Angsana New" w:hAnsi="Angsana New"/>
          <w:b/>
          <w:bCs/>
          <w:i/>
          <w:iCs/>
          <w:sz w:val="30"/>
          <w:szCs w:val="30"/>
        </w:rPr>
        <w:t>256</w:t>
      </w:r>
      <w:r w:rsidR="00FF4C44" w:rsidRPr="00F4595D">
        <w:rPr>
          <w:rFonts w:ascii="Angsana New" w:hAnsi="Angsana New"/>
          <w:b/>
          <w:bCs/>
          <w:i/>
          <w:iCs/>
          <w:sz w:val="30"/>
          <w:szCs w:val="30"/>
        </w:rPr>
        <w:t>6</w:t>
      </w:r>
    </w:p>
    <w:p w14:paraId="21254667" w14:textId="2E0AA533" w:rsidR="00CF4E5B" w:rsidRPr="00F4595D" w:rsidRDefault="00CF4E5B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189EC0C5" w14:textId="48DDF421" w:rsidR="001763AB" w:rsidRPr="00F4595D" w:rsidRDefault="001763AB" w:rsidP="00DF6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595D">
        <w:rPr>
          <w:rFonts w:ascii="Angsana New" w:hAnsi="Angsana New" w:hint="cs"/>
          <w:i/>
          <w:iCs/>
          <w:sz w:val="30"/>
          <w:szCs w:val="30"/>
          <w:cs/>
        </w:rPr>
        <w:t>สัญญาให้คำปรึกษางานการวางแผนกลยุทธ์และพัฒนาโครงการ</w:t>
      </w:r>
    </w:p>
    <w:p w14:paraId="31C3E57E" w14:textId="77777777" w:rsidR="001763AB" w:rsidRPr="00F4595D" w:rsidRDefault="001763AB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AD41D41" w14:textId="42ED6F29" w:rsidR="00DF6141" w:rsidRPr="00F4595D" w:rsidRDefault="00A80FB3" w:rsidP="00DF61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ในระหว่างงวด</w:t>
      </w:r>
      <w:r w:rsidR="00F775E9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หก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เดือนสิ้นสุดวันที่ </w:t>
      </w:r>
      <w:r w:rsidR="00F775E9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="00F775E9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มิถุนายน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="00DF6141" w:rsidRPr="00F4595D">
        <w:rPr>
          <w:rFonts w:ascii="Angsana New" w:hAnsi="Angsana New" w:hint="cs"/>
          <w:sz w:val="30"/>
          <w:szCs w:val="30"/>
          <w:cs/>
        </w:rPr>
        <w:t>บริษัทได้ให้บริการที่ปรึกษาส</w:t>
      </w:r>
      <w:r w:rsidR="004F510E" w:rsidRPr="00F4595D">
        <w:rPr>
          <w:rFonts w:ascii="Angsana New" w:hAnsi="Angsana New" w:hint="cs"/>
          <w:sz w:val="30"/>
          <w:szCs w:val="30"/>
          <w:cs/>
        </w:rPr>
        <w:t>ำ</w:t>
      </w:r>
      <w:r w:rsidR="00DF6141" w:rsidRPr="00F4595D">
        <w:rPr>
          <w:rFonts w:ascii="Angsana New" w:hAnsi="Angsana New" w:hint="cs"/>
          <w:sz w:val="30"/>
          <w:szCs w:val="30"/>
          <w:cs/>
        </w:rPr>
        <w:t>หรับงานศึกษา</w:t>
      </w:r>
      <w:r w:rsidR="00DF6141" w:rsidRPr="00F4595D">
        <w:rPr>
          <w:rFonts w:ascii="Angsana New" w:hAnsi="Angsana New"/>
          <w:sz w:val="30"/>
          <w:szCs w:val="30"/>
          <w:cs/>
        </w:rPr>
        <w:t xml:space="preserve"> </w:t>
      </w:r>
      <w:r w:rsidR="00DF6141" w:rsidRPr="00F4595D">
        <w:rPr>
          <w:rFonts w:ascii="Angsana New" w:hAnsi="Angsana New" w:hint="cs"/>
          <w:sz w:val="30"/>
          <w:szCs w:val="30"/>
          <w:cs/>
        </w:rPr>
        <w:t>การวางแผนกลยุทธ์และการพัฒนาโครงการกับบริษัทย่อยหลายแห่ง</w:t>
      </w:r>
      <w:r w:rsidR="00DF6141" w:rsidRPr="00F4595D">
        <w:rPr>
          <w:rFonts w:ascii="Angsana New" w:hAnsi="Angsana New"/>
          <w:sz w:val="30"/>
          <w:szCs w:val="30"/>
          <w:cs/>
        </w:rPr>
        <w:t xml:space="preserve"> </w:t>
      </w:r>
      <w:r w:rsidR="00DF6141" w:rsidRPr="00F4595D">
        <w:rPr>
          <w:rFonts w:ascii="Angsana New" w:hAnsi="Angsana New" w:hint="cs"/>
          <w:sz w:val="30"/>
          <w:szCs w:val="30"/>
          <w:cs/>
        </w:rPr>
        <w:t>เพื่อให้บริการที่ปรึกษาด้านการด</w:t>
      </w:r>
      <w:r w:rsidR="004F510E" w:rsidRPr="00F4595D">
        <w:rPr>
          <w:rFonts w:ascii="Angsana New" w:hAnsi="Angsana New" w:hint="cs"/>
          <w:sz w:val="30"/>
          <w:szCs w:val="30"/>
          <w:cs/>
        </w:rPr>
        <w:t>ำ</w:t>
      </w:r>
      <w:r w:rsidR="00DF6141" w:rsidRPr="00F4595D">
        <w:rPr>
          <w:rFonts w:ascii="Angsana New" w:hAnsi="Angsana New" w:hint="cs"/>
          <w:sz w:val="30"/>
          <w:szCs w:val="30"/>
          <w:cs/>
        </w:rPr>
        <w:t>เนินงานตามที่</w:t>
      </w:r>
      <w:r w:rsidR="002E0864" w:rsidRPr="00F4595D">
        <w:rPr>
          <w:rFonts w:ascii="Angsana New" w:hAnsi="Angsana New" w:hint="cs"/>
          <w:sz w:val="30"/>
          <w:szCs w:val="30"/>
          <w:cs/>
        </w:rPr>
        <w:t>กำ</w:t>
      </w:r>
      <w:r w:rsidR="00DF6141" w:rsidRPr="00F4595D">
        <w:rPr>
          <w:rFonts w:ascii="Angsana New" w:hAnsi="Angsana New" w:hint="cs"/>
          <w:sz w:val="30"/>
          <w:szCs w:val="30"/>
          <w:cs/>
        </w:rPr>
        <w:t>หนดขอบเขตไว้ในสัญญา</w:t>
      </w:r>
      <w:r w:rsidR="00DF6141" w:rsidRPr="00F4595D">
        <w:rPr>
          <w:rFonts w:ascii="Angsana New" w:hAnsi="Angsana New"/>
          <w:sz w:val="30"/>
          <w:szCs w:val="30"/>
          <w:cs/>
        </w:rPr>
        <w:t xml:space="preserve"> </w:t>
      </w:r>
      <w:r w:rsidR="00DF6141" w:rsidRPr="00F4595D">
        <w:rPr>
          <w:rFonts w:ascii="Angsana New" w:hAnsi="Angsana New" w:hint="cs"/>
          <w:sz w:val="30"/>
          <w:szCs w:val="30"/>
          <w:cs/>
        </w:rPr>
        <w:t>ซึ่งบริษัทจะได้รับค่าจ้างตามความส</w:t>
      </w:r>
      <w:r w:rsidR="004F510E" w:rsidRPr="00F4595D">
        <w:rPr>
          <w:rFonts w:ascii="Angsana New" w:hAnsi="Angsana New" w:hint="cs"/>
          <w:sz w:val="30"/>
          <w:szCs w:val="30"/>
          <w:cs/>
        </w:rPr>
        <w:t>ำ</w:t>
      </w:r>
      <w:r w:rsidR="00DF6141" w:rsidRPr="00F4595D">
        <w:rPr>
          <w:rFonts w:ascii="Angsana New" w:hAnsi="Angsana New" w:hint="cs"/>
          <w:sz w:val="30"/>
          <w:szCs w:val="30"/>
          <w:cs/>
        </w:rPr>
        <w:t>เร็จของงานแต่ละขั้นตอนตามสัญญา</w:t>
      </w:r>
      <w:r w:rsidR="00DF6141" w:rsidRPr="00F4595D">
        <w:rPr>
          <w:rFonts w:ascii="Angsana New" w:hAnsi="Angsana New"/>
          <w:sz w:val="30"/>
          <w:szCs w:val="30"/>
          <w:cs/>
        </w:rPr>
        <w:t xml:space="preserve"> </w:t>
      </w:r>
      <w:r w:rsidR="00DF6141" w:rsidRPr="00F4595D">
        <w:rPr>
          <w:rFonts w:ascii="Angsana New" w:hAnsi="Angsana New" w:hint="cs"/>
          <w:sz w:val="30"/>
          <w:szCs w:val="30"/>
          <w:cs/>
        </w:rPr>
        <w:t>โดยปัจจุบันสัญญาอยู่ในระหว่างลงนาม</w:t>
      </w:r>
    </w:p>
    <w:p w14:paraId="067F3E88" w14:textId="77777777" w:rsidR="00DF6141" w:rsidRPr="00F4595D" w:rsidRDefault="00DF6141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7D63951A" w14:textId="77777777" w:rsidR="0060720B" w:rsidRDefault="00607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40AD9ACC" w14:textId="31B1645A" w:rsidR="003F35ED" w:rsidRPr="00F4595D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4595D">
        <w:rPr>
          <w:rFonts w:ascii="Angsana New" w:hAnsi="Angsana New"/>
          <w:i/>
          <w:iCs/>
          <w:sz w:val="30"/>
          <w:szCs w:val="30"/>
          <w:cs/>
        </w:rPr>
        <w:lastRenderedPageBreak/>
        <w:t>สัญญาให้คำปรึกษาเกี่ยวกับ</w:t>
      </w:r>
      <w:r w:rsidRPr="00F4595D">
        <w:rPr>
          <w:rFonts w:ascii="Angsana New" w:hAnsi="Angsana New" w:hint="cs"/>
          <w:i/>
          <w:iCs/>
          <w:sz w:val="30"/>
          <w:szCs w:val="30"/>
          <w:cs/>
        </w:rPr>
        <w:t>งานบริหารการพัฒนาโครงการ</w:t>
      </w:r>
    </w:p>
    <w:p w14:paraId="5F184B71" w14:textId="77777777" w:rsidR="003F35ED" w:rsidRPr="00F4595D" w:rsidRDefault="003F35ED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24B52F6E" w14:textId="5AC09CFC" w:rsidR="003F35ED" w:rsidRPr="00F4595D" w:rsidRDefault="00F775E9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ในระหว่างงวดหกเดือนสิ้นสุดวันที่ </w:t>
      </w:r>
      <w:r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30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มิถุนายน </w:t>
      </w:r>
      <w:r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="003F35ED" w:rsidRPr="00F4595D">
        <w:rPr>
          <w:rFonts w:ascii="Angsana New" w:hAnsi="Angsana New" w:hint="cs"/>
          <w:sz w:val="30"/>
          <w:szCs w:val="30"/>
          <w:cs/>
          <w:lang w:eastAsia="zh-CN"/>
        </w:rPr>
        <w:t>บริษัทได้เข้าทำสัญญาให้บริการที่ปรึกษางานบริหารการพัฒนาโครงการและงานควบคุมงานก่อสร้างกับบริษัทย่อย</w:t>
      </w:r>
      <w:r w:rsidR="00C441B2">
        <w:rPr>
          <w:rFonts w:ascii="Angsana New" w:hAnsi="Angsana New" w:hint="cs"/>
          <w:sz w:val="30"/>
          <w:szCs w:val="30"/>
          <w:cs/>
          <w:lang w:eastAsia="zh-CN"/>
        </w:rPr>
        <w:t>หลายแห่ง</w:t>
      </w:r>
      <w:r w:rsidR="004F510E" w:rsidRPr="00F4595D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3F35ED" w:rsidRPr="00F4595D">
        <w:rPr>
          <w:rFonts w:ascii="Angsana New" w:hAnsi="Angsana New" w:hint="cs"/>
          <w:sz w:val="30"/>
          <w:szCs w:val="30"/>
          <w:cs/>
          <w:lang w:eastAsia="zh-CN"/>
        </w:rPr>
        <w:t>เพื่อให้บริการที่ปรึกษาด้านการดำเนินงานบริหารโครงการและควบคุมการก่อสร้างโครงการ</w:t>
      </w:r>
      <w:r w:rsidR="003F35ED" w:rsidRPr="00F4595D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3F35ED" w:rsidRPr="00F4595D">
        <w:rPr>
          <w:rFonts w:ascii="Angsana New" w:hAnsi="Angsana New" w:hint="cs"/>
          <w:sz w:val="30"/>
          <w:szCs w:val="30"/>
          <w:cs/>
          <w:lang w:eastAsia="zh-CN"/>
        </w:rPr>
        <w:t>ซึ่งบริษัทจะได้รับค่าบริการเป็นอัตราที่ตกลงกันไว้ในสัญญา สัญญาดังกล่าวมีระยะเวลาจนกว่าโครงการจะแล้วเสร็จ โดยปัจจุบันสัญญาอยู่ในระหว่างลงนาม</w:t>
      </w:r>
    </w:p>
    <w:p w14:paraId="5B254AA6" w14:textId="77777777" w:rsidR="003F35ED" w:rsidRPr="00F4595D" w:rsidRDefault="003F35ED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50640F7" w14:textId="07607581" w:rsidR="003F35ED" w:rsidRPr="00F4595D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F4595D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</w:t>
      </w:r>
    </w:p>
    <w:p w14:paraId="53B43FF3" w14:textId="3BDF1F0C" w:rsidR="003F35ED" w:rsidRPr="00F4595D" w:rsidRDefault="003F35ED" w:rsidP="00BC3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4AFA74D3" w14:textId="08A1309F" w:rsidR="00896507" w:rsidRPr="00F4595D" w:rsidRDefault="00896507" w:rsidP="003F35ED">
      <w:pPr>
        <w:tabs>
          <w:tab w:val="clear" w:pos="227"/>
          <w:tab w:val="clear" w:pos="454"/>
        </w:tabs>
        <w:ind w:left="540"/>
        <w:jc w:val="thaiDistribute"/>
        <w:rPr>
          <w:rFonts w:ascii="Angsana New" w:eastAsiaTheme="minorEastAsia" w:hAnsi="Angsana New"/>
          <w:sz w:val="30"/>
          <w:szCs w:val="30"/>
          <w:cs/>
          <w:lang w:eastAsia="zh-CN"/>
        </w:rPr>
      </w:pP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ในเดือนพฤษภาคม </w:t>
      </w:r>
      <w:r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บริษัทได้ทำสัญญาให้บริการบริหารธุรกิจ</w:t>
      </w:r>
      <w:r w:rsidR="00EF7FBB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และการให้คำปรึกษาเกี่ยวกับการดำเนินธุรกิจและการลงทุน</w:t>
      </w:r>
      <w:r w:rsidR="00B96E54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แก่บริษัทย่อยหลายแห่ง เพื่อให้บริการในการให้คำปรึกษา ให้คำแนะนำ และประสานงานเกี่ยวกับการกำหนด</w:t>
      </w:r>
      <w:r w:rsidR="00927FDA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นโยบายให้เป็นแนวทางตามมาตรฐานสากล การดำเนินธุรกิจ การหาแหล่งเงินทุนและการลงทุน</w:t>
      </w:r>
      <w:r w:rsidR="00345BA1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สัญญามีผลบังคับใช้เป็นระยะเวลา </w:t>
      </w:r>
      <w:r w:rsidR="00345BA1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345BA1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ปี เริ่มตั้งแต่วันที่ </w:t>
      </w:r>
      <w:r w:rsidR="00345BA1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1 </w:t>
      </w:r>
      <w:r w:rsidR="00345BA1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มกราคม </w:t>
      </w:r>
      <w:r w:rsidR="00345BA1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="00345BA1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ถึงวันที่ </w:t>
      </w:r>
      <w:r w:rsidR="00345BA1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31 </w:t>
      </w:r>
      <w:r w:rsidR="00345BA1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ธันวาคม </w:t>
      </w:r>
      <w:r w:rsidR="00345BA1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="00345BA1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บริษัทจะได้รับค่าตอบแทน</w:t>
      </w:r>
      <w:r w:rsidR="00FD1732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ในอัตราที่ตกลงกันไว้ในสัญญา </w:t>
      </w:r>
    </w:p>
    <w:p w14:paraId="11C9C77F" w14:textId="2576D869" w:rsidR="00487601" w:rsidRPr="00F4595D" w:rsidRDefault="004876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0"/>
          <w:szCs w:val="20"/>
          <w:cs/>
        </w:rPr>
      </w:pPr>
    </w:p>
    <w:p w14:paraId="73B6DE87" w14:textId="2084949E" w:rsidR="003F35ED" w:rsidRPr="00F4595D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595D">
        <w:rPr>
          <w:rFonts w:ascii="Angsana New" w:hAnsi="Angsana New" w:hint="cs"/>
          <w:i/>
          <w:iCs/>
          <w:sz w:val="30"/>
          <w:szCs w:val="30"/>
          <w:cs/>
        </w:rPr>
        <w:t>สัญญาเช่าพื้นที่และบริการ</w:t>
      </w:r>
    </w:p>
    <w:p w14:paraId="4983C406" w14:textId="77777777" w:rsidR="003F35ED" w:rsidRPr="00F4595D" w:rsidRDefault="003F35ED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cs/>
          <w:lang w:eastAsia="zh-CN"/>
        </w:rPr>
      </w:pPr>
    </w:p>
    <w:p w14:paraId="4254D299" w14:textId="77777777" w:rsidR="003F35ED" w:rsidRPr="00F4595D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pacing w:val="-6"/>
          <w:sz w:val="30"/>
          <w:szCs w:val="30"/>
          <w:cs/>
        </w:rPr>
        <w:t>บริษัทได้ทำสัญญาเช่าพื้นที่และบริการกับบริษัทย่อยทางตรงแห่งหนึ่ง</w:t>
      </w:r>
      <w:r w:rsidRPr="00F4595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pacing w:val="-6"/>
          <w:sz w:val="30"/>
          <w:szCs w:val="30"/>
          <w:cs/>
        </w:rPr>
        <w:t>โดยมีกำหนดระยะเวลาตั้งแต่วันที่</w:t>
      </w:r>
      <w:r w:rsidRPr="00F4595D">
        <w:rPr>
          <w:rFonts w:ascii="Angsana New" w:hAnsi="Angsana New"/>
          <w:spacing w:val="-6"/>
          <w:sz w:val="30"/>
          <w:szCs w:val="30"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1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มกราคม</w:t>
      </w:r>
      <w:r w:rsidRPr="00F4595D">
        <w:rPr>
          <w:rFonts w:ascii="Angsana New" w:hAnsi="Angsana New"/>
          <w:sz w:val="30"/>
          <w:szCs w:val="30"/>
        </w:rPr>
        <w:t xml:space="preserve"> 2565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ถึง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31 </w:t>
      </w:r>
      <w:r w:rsidRPr="00F4595D">
        <w:rPr>
          <w:rFonts w:ascii="Angsana New" w:hAnsi="Angsana New" w:hint="cs"/>
          <w:sz w:val="30"/>
          <w:szCs w:val="30"/>
          <w:cs/>
        </w:rPr>
        <w:t>ธันวาคม</w:t>
      </w:r>
      <w:r w:rsidRPr="00F4595D">
        <w:rPr>
          <w:rFonts w:ascii="Angsana New" w:hAnsi="Angsana New"/>
          <w:sz w:val="30"/>
          <w:szCs w:val="30"/>
        </w:rPr>
        <w:t xml:space="preserve"> 2565</w:t>
      </w:r>
      <w:r w:rsidRPr="00F4595D">
        <w:rPr>
          <w:rFonts w:ascii="Angsana New" w:hAnsi="Angsana New" w:hint="cs"/>
          <w:sz w:val="30"/>
          <w:szCs w:val="30"/>
          <w:cs/>
        </w:rPr>
        <w:t xml:space="preserve"> ซึ่งบริษัทต้องชำระค่าเช่าและค่าบริการเป็นรายเดือนตามอัตราที่ระบุไว้ในสัญญา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</w:p>
    <w:p w14:paraId="4B200AC1" w14:textId="77777777" w:rsidR="003F35ED" w:rsidRPr="00F4595D" w:rsidRDefault="003F35ED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cs/>
          <w:lang w:eastAsia="zh-CN"/>
        </w:rPr>
      </w:pPr>
    </w:p>
    <w:p w14:paraId="274964E2" w14:textId="77777777" w:rsidR="003F35ED" w:rsidRPr="00F4595D" w:rsidRDefault="003F35ED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4595D">
        <w:rPr>
          <w:rFonts w:ascii="Angsana New" w:hAnsi="Angsana New" w:hint="cs"/>
          <w:sz w:val="30"/>
          <w:szCs w:val="30"/>
          <w:cs/>
        </w:rPr>
        <w:t>ในเดือนมกราคม</w:t>
      </w:r>
      <w:r w:rsidRPr="00F4595D">
        <w:rPr>
          <w:rFonts w:ascii="Angsana New" w:hAnsi="Angsana New"/>
          <w:sz w:val="30"/>
          <w:szCs w:val="30"/>
        </w:rPr>
        <w:t xml:space="preserve"> 256</w:t>
      </w:r>
      <w:r w:rsidRPr="00F4595D">
        <w:rPr>
          <w:rFonts w:ascii="Angsana New" w:hAnsi="Angsana New" w:hint="cs"/>
          <w:sz w:val="30"/>
          <w:szCs w:val="30"/>
          <w:cs/>
        </w:rPr>
        <w:t>6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บริษัทได้ต่ออายุสัญญาเช่าเพิ่มเติม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3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ปี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โดยมีระยะเวลาตั้งแต่วันที่</w:t>
      </w:r>
      <w:r w:rsidRPr="00F4595D">
        <w:rPr>
          <w:rFonts w:ascii="Angsana New" w:hAnsi="Angsana New"/>
          <w:sz w:val="30"/>
          <w:szCs w:val="30"/>
        </w:rPr>
        <w:t xml:space="preserve"> 1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มกราคม</w:t>
      </w:r>
      <w:r w:rsidRPr="00F4595D">
        <w:rPr>
          <w:rFonts w:ascii="Angsana New" w:hAnsi="Angsana New"/>
          <w:sz w:val="30"/>
          <w:szCs w:val="30"/>
        </w:rPr>
        <w:t xml:space="preserve"> 2566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ถึง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 xml:space="preserve">        </w:t>
      </w:r>
      <w:r w:rsidRPr="00F4595D">
        <w:rPr>
          <w:rFonts w:ascii="Angsana New" w:hAnsi="Angsana New"/>
          <w:sz w:val="30"/>
          <w:szCs w:val="30"/>
        </w:rPr>
        <w:t xml:space="preserve">31 </w:t>
      </w:r>
      <w:r w:rsidRPr="00F4595D">
        <w:rPr>
          <w:rFonts w:ascii="Angsana New" w:hAnsi="Angsana New" w:hint="cs"/>
          <w:sz w:val="30"/>
          <w:szCs w:val="30"/>
          <w:cs/>
        </w:rPr>
        <w:t>ธันวาคม</w:t>
      </w:r>
      <w:r w:rsidRPr="00F4595D">
        <w:rPr>
          <w:rFonts w:ascii="Angsana New" w:hAnsi="Angsana New"/>
          <w:sz w:val="30"/>
          <w:szCs w:val="30"/>
        </w:rPr>
        <w:t xml:space="preserve"> 256</w:t>
      </w:r>
      <w:r w:rsidRPr="00F4595D">
        <w:rPr>
          <w:rFonts w:ascii="Angsana New" w:hAnsi="Angsana New" w:hint="cs"/>
          <w:sz w:val="30"/>
          <w:szCs w:val="30"/>
          <w:cs/>
        </w:rPr>
        <w:t>8</w:t>
      </w:r>
    </w:p>
    <w:p w14:paraId="55271F7A" w14:textId="77777777" w:rsidR="006A2FC0" w:rsidRPr="00F4595D" w:rsidRDefault="006A2FC0" w:rsidP="003F35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9D7EEC5" w14:textId="7EEF4996" w:rsidR="006A2FC0" w:rsidRPr="00F4595D" w:rsidRDefault="006A2FC0" w:rsidP="006A2FC0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F4595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A50391" w:rsidRPr="00F4595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ติดตั้งระบบ</w:t>
      </w:r>
      <w:r w:rsidR="00845C77" w:rsidRPr="00F4595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เข้าออก</w:t>
      </w:r>
      <w:r w:rsidRPr="00F4595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ภายในอาคาร</w:t>
      </w:r>
      <w:r w:rsidRPr="00F4595D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2BEFD1CF" w14:textId="77777777" w:rsidR="006A2FC0" w:rsidRPr="00F4595D" w:rsidRDefault="006A2FC0" w:rsidP="006A2FC0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734504D9" w14:textId="2C6E6365" w:rsidR="006A2FC0" w:rsidRPr="00F4595D" w:rsidRDefault="006A2FC0" w:rsidP="006A2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บริษัทย่อยแห่ง</w:t>
      </w:r>
      <w:r w:rsidR="00185DBE"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หนึ่ง</w:t>
      </w:r>
      <w:r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ได้ทำสัญญา</w:t>
      </w:r>
      <w:r w:rsidR="00AA39A7"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ติด</w:t>
      </w:r>
      <w:r w:rsidR="006924C1"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ตั้ง</w:t>
      </w:r>
      <w:r w:rsidR="00DA3385"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ระบบเข้าออก</w:t>
      </w:r>
      <w:r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ภายในอาคารกับบริษัท</w:t>
      </w:r>
      <w:r w:rsidR="00FF4717"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 xml:space="preserve">ที่เกี่ยวข้องกัน 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60720B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</w:t>
      </w:r>
      <w:r w:rsidRPr="0060720B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ภาระผูกพันที่ต้องจ่ายค่าบริการ</w:t>
      </w:r>
      <w:r w:rsidR="00594E12" w:rsidRPr="0060720B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 xml:space="preserve">ในอัตราที่ตกลงกันไว้ในสัญญา </w:t>
      </w:r>
      <w:r w:rsidR="00594E12" w:rsidRPr="0060720B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โดยปัจจุบันสัญญาบางส่วนอยู่ในขั้นตอนการลงนาม</w:t>
      </w:r>
    </w:p>
    <w:p w14:paraId="466B0895" w14:textId="77777777" w:rsidR="00A749EB" w:rsidRPr="00F4595D" w:rsidRDefault="00A749EB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30"/>
          <w:szCs w:val="30"/>
          <w:cs/>
          <w:lang w:eastAsia="zh-CN"/>
        </w:rPr>
      </w:pPr>
    </w:p>
    <w:p w14:paraId="7AC67FD8" w14:textId="5A3ED06B" w:rsidR="00F614BB" w:rsidRPr="00F4595D" w:rsidRDefault="00F614BB" w:rsidP="00F61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595D">
        <w:rPr>
          <w:rFonts w:ascii="Angsana New" w:hAnsi="Angsana New" w:hint="cs"/>
          <w:i/>
          <w:iCs/>
          <w:sz w:val="30"/>
          <w:szCs w:val="30"/>
          <w:cs/>
        </w:rPr>
        <w:t>สัญญาเงินให้กู้ยืมและกู้ยืมจากกิจการที่เกี่ยวข้องกัน</w:t>
      </w:r>
    </w:p>
    <w:p w14:paraId="77578E80" w14:textId="7502B557" w:rsidR="00F614BB" w:rsidRPr="00F4595D" w:rsidRDefault="00F614BB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5800EB3A" w14:textId="77777777" w:rsidR="00E86F7C" w:rsidRPr="00F4595D" w:rsidRDefault="00E86F7C" w:rsidP="00E86F7C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บริษัทได้ทำสัญญาเงินให้กู้ยืมเงินและกู้ยืมเงินและบันทึกแก้ไขเพิ่มเติมกับบริษัทย่อยหลายแห่ง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2.95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1.20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ทั้งนี้เงินกู้ยืมและเงินให้กู้ยืมกับบริษัทย่อยมีเงื่อนไขการรับชำระคืนเงินกู้เมื่อทวงถาม</w:t>
      </w:r>
    </w:p>
    <w:p w14:paraId="794C8FA5" w14:textId="77777777" w:rsidR="00E86F7C" w:rsidRPr="00F4595D" w:rsidRDefault="00E86F7C" w:rsidP="00E86F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03F3B9BA" w14:textId="36251A41" w:rsidR="00F614BB" w:rsidRPr="00F4595D" w:rsidRDefault="00E86F7C" w:rsidP="00F614BB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lastRenderedPageBreak/>
        <w:t>ในเดือนมกราคม</w:t>
      </w:r>
      <w:r w:rsidR="00A80FB3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A80FB3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="00B95204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</w:t>
      </w:r>
      <w:r w:rsidR="00F614BB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เงินให้กู้ยืมเงินและกู้ยืมเงิน</w:t>
      </w:r>
      <w:r w:rsidR="00F614BB"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614BB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="00F614BB"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D05FE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3.20 </w:t>
      </w:r>
      <w:r w:rsidR="00585AC2" w:rsidRPr="00F4595D">
        <w:rPr>
          <w:rFonts w:ascii="Angsana New" w:eastAsiaTheme="minorEastAsia" w:hAnsi="Angsana New"/>
          <w:sz w:val="30"/>
          <w:szCs w:val="30"/>
          <w:lang w:eastAsia="zh-CN"/>
        </w:rPr>
        <w:t>-</w:t>
      </w:r>
      <w:r w:rsidR="004D05FE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4D05FE" w:rsidRPr="00F4595D">
        <w:rPr>
          <w:rFonts w:ascii="Angsana New" w:eastAsiaTheme="minorEastAsia" w:hAnsi="Angsana New"/>
          <w:sz w:val="30"/>
          <w:szCs w:val="30"/>
          <w:lang w:eastAsia="zh-CN"/>
        </w:rPr>
        <w:t>4.33</w:t>
      </w:r>
      <w:r w:rsidR="00F614BB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F614BB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="00F614BB"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614BB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</w:t>
      </w:r>
      <w:r w:rsidR="000825F9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อัตรา</w:t>
      </w:r>
      <w:r w:rsidR="00F614BB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ดอกเบี้ยเงินกู้ยืมจากบริษัทย่อยร้อยละ</w:t>
      </w:r>
      <w:r w:rsidR="00F614BB"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F614BB" w:rsidRPr="00F4595D">
        <w:rPr>
          <w:rFonts w:ascii="Angsana New" w:eastAsiaTheme="minorEastAsia" w:hAnsi="Angsana New"/>
          <w:sz w:val="30"/>
          <w:szCs w:val="30"/>
          <w:lang w:eastAsia="zh-CN"/>
        </w:rPr>
        <w:t>1.</w:t>
      </w:r>
      <w:r w:rsidR="004D05FE" w:rsidRPr="00F4595D">
        <w:rPr>
          <w:rFonts w:ascii="Angsana New" w:eastAsiaTheme="minorEastAsia" w:hAnsi="Angsana New"/>
          <w:sz w:val="30"/>
          <w:szCs w:val="30"/>
          <w:lang w:eastAsia="zh-CN"/>
        </w:rPr>
        <w:t>6</w:t>
      </w:r>
      <w:r w:rsidR="00294147" w:rsidRPr="00F4595D">
        <w:rPr>
          <w:rFonts w:ascii="Angsana New" w:eastAsiaTheme="minorEastAsia" w:hAnsi="Angsana New"/>
          <w:sz w:val="30"/>
          <w:szCs w:val="30"/>
          <w:lang w:eastAsia="zh-CN"/>
        </w:rPr>
        <w:t>1</w:t>
      </w:r>
      <w:r w:rsidR="00F614BB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F614BB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</w:p>
    <w:p w14:paraId="07EA24BE" w14:textId="77777777" w:rsidR="007C7FD1" w:rsidRPr="00F4595D" w:rsidRDefault="007C7FD1" w:rsidP="007C7FD1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118538C5" w14:textId="4BCA1231" w:rsidR="007C7FD1" w:rsidRPr="00F4595D" w:rsidRDefault="002C74BA" w:rsidP="007C7FD1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ต่อมา</w:t>
      </w:r>
      <w:r w:rsidR="007C7FD1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ในเดือน</w:t>
      </w:r>
      <w:r w:rsidR="003F7186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เมษายน</w:t>
      </w:r>
      <w:r w:rsidR="007C7FD1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7C7FD1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="00B95204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กลุ่มบริษัทอนุมัติการปรับอัตราดอกเบี้ย</w:t>
      </w:r>
      <w:r w:rsidR="007C7FD1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เงินให้กู้ยืมเงินและกู้ยืมเงิน</w:t>
      </w:r>
      <w:r w:rsidR="007C7FD1"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7C7FD1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โดยมีอัตราดอกเบี้ยเงินให้กู้ยืมร้อยละ</w:t>
      </w:r>
      <w:r w:rsidR="007C7FD1"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7C7FD1" w:rsidRPr="00F4595D">
        <w:rPr>
          <w:rFonts w:ascii="Angsana New" w:eastAsiaTheme="minorEastAsia" w:hAnsi="Angsana New"/>
          <w:sz w:val="30"/>
          <w:szCs w:val="30"/>
          <w:lang w:eastAsia="zh-CN"/>
        </w:rPr>
        <w:t>3.</w:t>
      </w:r>
      <w:r w:rsidR="00DE2662" w:rsidRPr="00F4595D">
        <w:rPr>
          <w:rFonts w:ascii="Angsana New" w:eastAsiaTheme="minorEastAsia" w:hAnsi="Angsana New"/>
          <w:sz w:val="30"/>
          <w:szCs w:val="30"/>
          <w:lang w:eastAsia="zh-CN"/>
        </w:rPr>
        <w:t>49</w:t>
      </w:r>
      <w:r w:rsidR="007C7FD1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 -</w:t>
      </w:r>
      <w:r w:rsidR="007C7FD1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</w:t>
      </w:r>
      <w:r w:rsidR="007C7FD1" w:rsidRPr="00F4595D">
        <w:rPr>
          <w:rFonts w:ascii="Angsana New" w:eastAsiaTheme="minorEastAsia" w:hAnsi="Angsana New"/>
          <w:sz w:val="30"/>
          <w:szCs w:val="30"/>
          <w:lang w:eastAsia="zh-CN"/>
        </w:rPr>
        <w:t>4.</w:t>
      </w:r>
      <w:r w:rsidR="00CE22F3" w:rsidRPr="00F4595D">
        <w:rPr>
          <w:rFonts w:ascii="Angsana New" w:eastAsiaTheme="minorEastAsia" w:hAnsi="Angsana New"/>
          <w:sz w:val="30"/>
          <w:szCs w:val="30"/>
          <w:lang w:eastAsia="zh-CN"/>
        </w:rPr>
        <w:t>62</w:t>
      </w:r>
      <w:r w:rsidR="007C7FD1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7C7FD1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="007C7FD1"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7C7FD1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และอัตราดอกเบี้ยเงินกู้ยืมจากบริษัทย่อยร้อยละ</w:t>
      </w:r>
      <w:r w:rsidR="007C7FD1"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A94E7F" w:rsidRPr="00F4595D">
        <w:rPr>
          <w:rFonts w:ascii="Angsana New" w:eastAsiaTheme="minorEastAsia" w:hAnsi="Angsana New"/>
          <w:sz w:val="30"/>
          <w:szCs w:val="30"/>
          <w:lang w:eastAsia="zh-CN"/>
        </w:rPr>
        <w:t>2.21</w:t>
      </w:r>
      <w:r w:rsidR="007C7FD1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7C7FD1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ต่อปี</w:t>
      </w:r>
      <w:r w:rsidR="007C7FD1"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</w:p>
    <w:p w14:paraId="4768083F" w14:textId="77777777" w:rsidR="009400FB" w:rsidRPr="00F4595D" w:rsidRDefault="009400FB" w:rsidP="0036570B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7DDED05D" w14:textId="10673318" w:rsidR="00370AE4" w:rsidRPr="00F4595D" w:rsidRDefault="00370AE4" w:rsidP="00370AE4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เมื่อวันที่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060C4D" w:rsidRPr="00F4595D">
        <w:rPr>
          <w:rFonts w:ascii="Angsana New" w:eastAsiaTheme="minorEastAsia" w:hAnsi="Angsana New"/>
          <w:sz w:val="30"/>
          <w:szCs w:val="30"/>
          <w:lang w:eastAsia="zh-CN"/>
        </w:rPr>
        <w:t>29</w:t>
      </w:r>
      <w:r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="001364B0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มิถุนายน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บริษัทได้ออกหนังสือไม่เรียกชำระคืนเงินให้กู้ยืมจากบริษัทย่อย</w:t>
      </w:r>
      <w:r w:rsidR="00A80FB3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และการร่วมค้ารวม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ทั้งหมด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060C4D" w:rsidRPr="00F4595D">
        <w:rPr>
          <w:rFonts w:ascii="Angsana New" w:eastAsiaTheme="minorEastAsia" w:hAnsi="Angsana New"/>
          <w:sz w:val="30"/>
          <w:szCs w:val="30"/>
          <w:lang w:eastAsia="zh-CN"/>
        </w:rPr>
        <w:t>6</w:t>
      </w:r>
      <w:r w:rsidR="001364B0" w:rsidRPr="00F4595D">
        <w:rPr>
          <w:rFonts w:ascii="Angsana New" w:eastAsiaTheme="minorEastAsia" w:hAnsi="Angsana New"/>
          <w:sz w:val="30"/>
          <w:szCs w:val="30"/>
          <w:lang w:eastAsia="zh-CN"/>
        </w:rPr>
        <w:t>9</w:t>
      </w:r>
      <w:r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ภายในรอบระยะเวลา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12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เดือน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เงินให้กู้ยืมดังกล่าวถูกจัดประเภทเป็นสินทรัพย์ไม่หมุนเวียน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4C75F1">
        <w:rPr>
          <w:rFonts w:ascii="Angsana New" w:eastAsiaTheme="minorEastAsia" w:hAnsi="Angsana New"/>
          <w:sz w:val="30"/>
          <w:szCs w:val="30"/>
          <w:cs/>
          <w:lang w:eastAsia="zh-CN"/>
        </w:rPr>
        <w:br/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ณ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วันที่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eastAsiaTheme="minorEastAsia" w:hAnsi="Angsana New"/>
          <w:sz w:val="30"/>
          <w:szCs w:val="30"/>
          <w:lang w:eastAsia="zh-CN"/>
        </w:rPr>
        <w:t>3</w:t>
      </w:r>
      <w:r w:rsidR="001364B0"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0 </w:t>
      </w:r>
      <w:r w:rsidR="001364B0"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มิถุนายน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2566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และในวันเดียวกัน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บริษัทย่อย</w:t>
      </w:r>
      <w:r w:rsidRPr="00F4595D">
        <w:rPr>
          <w:rFonts w:ascii="Angsana New" w:eastAsiaTheme="minorEastAsia" w:hAnsi="Angsana New"/>
          <w:sz w:val="30"/>
          <w:szCs w:val="30"/>
          <w:cs/>
          <w:lang w:eastAsia="zh-CN"/>
        </w:rPr>
        <w:t xml:space="preserve"> </w:t>
      </w:r>
      <w:r w:rsidR="001364B0" w:rsidRPr="00F4595D">
        <w:rPr>
          <w:rFonts w:ascii="Angsana New" w:eastAsiaTheme="minorEastAsia" w:hAnsi="Angsana New"/>
          <w:sz w:val="30"/>
          <w:szCs w:val="30"/>
          <w:lang w:eastAsia="zh-CN"/>
        </w:rPr>
        <w:t>3</w:t>
      </w:r>
      <w:r w:rsidRPr="00F4595D">
        <w:rPr>
          <w:rFonts w:ascii="Angsana New" w:eastAsiaTheme="minorEastAsia" w:hAnsi="Angsana New"/>
          <w:sz w:val="30"/>
          <w:szCs w:val="30"/>
          <w:lang w:eastAsia="zh-CN"/>
        </w:rPr>
        <w:t xml:space="preserve"> </w:t>
      </w:r>
      <w:r w:rsidRPr="00F4595D">
        <w:rPr>
          <w:rFonts w:ascii="Angsana New" w:eastAsiaTheme="minorEastAsia" w:hAnsi="Angsana New" w:hint="cs"/>
          <w:sz w:val="30"/>
          <w:szCs w:val="30"/>
          <w:cs/>
          <w:lang w:eastAsia="zh-CN"/>
        </w:rPr>
        <w:t>บริษัทได้ออกหนังสือไม่เรียกชำระคืนเงินให้กู้ยืมแก่</w:t>
      </w:r>
      <w:r w:rsidRPr="004C75F1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บริษัทภายในรอบระยะเวลา</w:t>
      </w:r>
      <w:r w:rsidRPr="004C75F1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4C75F1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12 </w:t>
      </w:r>
      <w:r w:rsidRPr="004C75F1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เดือน</w:t>
      </w:r>
      <w:r w:rsidRPr="004C75F1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4C75F1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เงินกู้ยืมดังกล่าวถูกจัดประเภทเป็นหนี้สินไม่หมุนเวียน</w:t>
      </w:r>
      <w:r w:rsidRPr="004C75F1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4C75F1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ณ</w:t>
      </w:r>
      <w:r w:rsidRPr="004C75F1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4C75F1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วันที่</w:t>
      </w:r>
      <w:r w:rsidRPr="004C75F1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4C75F1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3</w:t>
      </w:r>
      <w:r w:rsidR="001364B0" w:rsidRPr="004C75F1">
        <w:rPr>
          <w:rFonts w:ascii="Angsana New" w:eastAsiaTheme="minorEastAsia" w:hAnsi="Angsana New"/>
          <w:spacing w:val="-4"/>
          <w:sz w:val="30"/>
          <w:szCs w:val="30"/>
          <w:lang w:eastAsia="zh-CN"/>
        </w:rPr>
        <w:t xml:space="preserve">0 </w:t>
      </w:r>
      <w:r w:rsidR="001364B0" w:rsidRPr="004C75F1">
        <w:rPr>
          <w:rFonts w:ascii="Angsana New" w:eastAsiaTheme="minorEastAsia" w:hAnsi="Angsana New" w:hint="cs"/>
          <w:spacing w:val="-4"/>
          <w:sz w:val="30"/>
          <w:szCs w:val="30"/>
          <w:cs/>
          <w:lang w:eastAsia="zh-CN"/>
        </w:rPr>
        <w:t>มิถุนายน</w:t>
      </w:r>
      <w:r w:rsidRPr="004C75F1">
        <w:rPr>
          <w:rFonts w:ascii="Angsana New" w:eastAsiaTheme="minorEastAsia" w:hAnsi="Angsana New"/>
          <w:spacing w:val="-4"/>
          <w:sz w:val="30"/>
          <w:szCs w:val="30"/>
          <w:cs/>
          <w:lang w:eastAsia="zh-CN"/>
        </w:rPr>
        <w:t xml:space="preserve"> </w:t>
      </w:r>
      <w:r w:rsidRPr="004C75F1">
        <w:rPr>
          <w:rFonts w:ascii="Angsana New" w:eastAsiaTheme="minorEastAsia" w:hAnsi="Angsana New"/>
          <w:spacing w:val="-4"/>
          <w:sz w:val="30"/>
          <w:szCs w:val="30"/>
          <w:lang w:eastAsia="zh-CN"/>
        </w:rPr>
        <w:t>2566</w:t>
      </w:r>
    </w:p>
    <w:p w14:paraId="6961FF2A" w14:textId="7BD1A504" w:rsidR="00E7477B" w:rsidRPr="00E7477B" w:rsidRDefault="00E7477B" w:rsidP="0036570B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34B497FE" w14:textId="20553D99" w:rsidR="00E7477B" w:rsidRPr="00E7477B" w:rsidRDefault="00E7477B" w:rsidP="00E747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Theme="minorEastAsia" w:hAnsi="Angsana New"/>
          <w:i/>
          <w:iCs/>
          <w:sz w:val="30"/>
          <w:szCs w:val="30"/>
          <w:lang w:eastAsia="zh-CN"/>
        </w:rPr>
      </w:pPr>
      <w:r w:rsidRPr="00E7477B">
        <w:rPr>
          <w:rFonts w:ascii="Angsana New" w:eastAsiaTheme="minorEastAsia" w:hAnsi="Angsana New" w:hint="cs"/>
          <w:i/>
          <w:iCs/>
          <w:sz w:val="30"/>
          <w:szCs w:val="30"/>
          <w:cs/>
          <w:lang w:eastAsia="zh-CN"/>
        </w:rPr>
        <w:t>สัญญาซื้อขาย</w:t>
      </w:r>
      <w:r w:rsidR="001653EC">
        <w:rPr>
          <w:rFonts w:ascii="Angsana New" w:eastAsiaTheme="minorEastAsia" w:hAnsi="Angsana New" w:hint="cs"/>
          <w:i/>
          <w:iCs/>
          <w:sz w:val="30"/>
          <w:szCs w:val="30"/>
          <w:cs/>
          <w:lang w:eastAsia="zh-CN"/>
        </w:rPr>
        <w:t>หุ้น</w:t>
      </w:r>
    </w:p>
    <w:p w14:paraId="75DD1691" w14:textId="77777777" w:rsidR="00E7477B" w:rsidRPr="00E7477B" w:rsidRDefault="00E7477B" w:rsidP="0036570B">
      <w:pPr>
        <w:ind w:left="540"/>
        <w:jc w:val="thaiDistribute"/>
        <w:rPr>
          <w:rFonts w:ascii="Angsana New" w:eastAsiaTheme="minorEastAsia" w:hAnsi="Angsana New"/>
          <w:sz w:val="20"/>
          <w:szCs w:val="20"/>
          <w:cs/>
          <w:lang w:eastAsia="zh-CN"/>
        </w:rPr>
      </w:pPr>
    </w:p>
    <w:p w14:paraId="6773A4A7" w14:textId="2A31E272" w:rsidR="00E7477B" w:rsidRPr="0036570B" w:rsidRDefault="0036570B" w:rsidP="0036570B">
      <w:pPr>
        <w:ind w:left="540"/>
        <w:jc w:val="thaiDistribute"/>
        <w:rPr>
          <w:rFonts w:ascii="Angsana New" w:eastAsiaTheme="minorEastAsia" w:hAnsi="Angsana New"/>
          <w:sz w:val="30"/>
          <w:szCs w:val="30"/>
          <w:lang w:eastAsia="zh-CN"/>
        </w:rPr>
      </w:pP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เมื่อวันที่ 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t>11</w:t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พฤษภาคม 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t>2566</w:t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กลุ่มบริษัทได้ลงนามในบันทึกข้อตกลงเพิ่มเติมกับกิจการที่เกี่ยวข้องกัน (“กลุ่มผู้ขาย”)เพื่อกำหนดเงื่อนไขเพิ่มเติมในสัญญาซื้อขายหุ้น ฉบับลงวันที่ 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t>19</w:t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เมษายน 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t>2564</w:t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ของบริษัท เอเชียติ๊ก โฮเต็ล </w:t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br/>
        <w:t xml:space="preserve">คอลเล็กชั่น จำกัด โดยในกรณีที่กลุ่มบริษัทประสงค์จะใช้สิทธิ์ซื้อและรับโอนโครงการ 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t xml:space="preserve">OP Garden </w:t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>กลุ่มบริษัท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br/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ตกลงจะชำระค่าทรัพย์สินของโครงการ 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t xml:space="preserve">OP Garden </w:t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>เพิ่มเติมตามราคาที่ระบุในสัญญา กลุ่มบริษัทมีสิทธิ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br/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ในการรับโอนโครงการภายในวันที่ 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t>31</w:t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ธันวาคม 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t>2567</w:t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และให้สิทธิกลุ่มผู้ขายในการบริหารโครงการ 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t xml:space="preserve">OP Garden </w:t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ตั้งแต่วันที่ 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t>11</w:t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พฤษภาคม 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t>2566</w:t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 เป็นต้นไป โดยกลุ่มผู้ขายจะได้รับหรือจ่ายคืนผลกำไรขาดทุนสุทธิจาก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br/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 xml:space="preserve">การดำเนินงานของโครงการ </w:t>
      </w:r>
      <w:r w:rsidRPr="0036570B">
        <w:rPr>
          <w:rFonts w:ascii="Angsana New" w:eastAsiaTheme="minorEastAsia" w:hAnsi="Angsana New" w:hint="cs"/>
          <w:sz w:val="30"/>
          <w:szCs w:val="30"/>
          <w:lang w:eastAsia="zh-CN"/>
        </w:rPr>
        <w:t xml:space="preserve">OP Garden </w:t>
      </w:r>
      <w:r w:rsidRPr="0036570B">
        <w:rPr>
          <w:rFonts w:ascii="Angsana New" w:eastAsiaTheme="minorEastAsia" w:hAnsi="Angsana New" w:hint="cs"/>
          <w:sz w:val="30"/>
          <w:szCs w:val="30"/>
          <w:cs/>
          <w:lang w:eastAsia="zh-CN"/>
        </w:rPr>
        <w:t>ณ วันที่โอนโครงการ</w:t>
      </w:r>
    </w:p>
    <w:p w14:paraId="05255213" w14:textId="77777777" w:rsidR="0036570B" w:rsidRPr="0036570B" w:rsidRDefault="0036570B" w:rsidP="0036570B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p w14:paraId="6F1AFE4B" w14:textId="2A5355E7" w:rsidR="00B406B1" w:rsidRPr="00F4595D" w:rsidRDefault="00B406B1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459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3586DD8F" w14:textId="77777777" w:rsidR="00B406B1" w:rsidRPr="0036570B" w:rsidRDefault="00B406B1" w:rsidP="0036570B">
      <w:pPr>
        <w:ind w:left="540"/>
        <w:jc w:val="thaiDistribute"/>
        <w:rPr>
          <w:rFonts w:ascii="Angsana New" w:eastAsiaTheme="minorEastAsia" w:hAnsi="Angsana New"/>
          <w:sz w:val="20"/>
          <w:szCs w:val="20"/>
          <w:lang w:eastAsia="zh-CN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2"/>
        <w:gridCol w:w="1349"/>
        <w:gridCol w:w="247"/>
        <w:gridCol w:w="1462"/>
      </w:tblGrid>
      <w:tr w:rsidR="00C22C25" w:rsidRPr="00F4595D" w14:paraId="583C39B6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5611130E" w14:textId="77777777" w:rsidR="00C22C25" w:rsidRPr="00F4595D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6814D9EC" w14:textId="2A4BC772" w:rsidR="00C22C25" w:rsidRPr="00F4595D" w:rsidRDefault="00370AE4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F0431"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F0431"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8F0431"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B81B59"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66</w:t>
            </w:r>
          </w:p>
        </w:tc>
        <w:tc>
          <w:tcPr>
            <w:tcW w:w="742" w:type="pct"/>
          </w:tcPr>
          <w:p w14:paraId="02F92AC6" w14:textId="77777777" w:rsidR="00C22C25" w:rsidRPr="00F4595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BEAA0F5" w14:textId="77777777" w:rsidR="00C22C25" w:rsidRPr="00F4595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6" w:type="pct"/>
          </w:tcPr>
          <w:p w14:paraId="632DA53B" w14:textId="77777777" w:rsidR="00C22C25" w:rsidRPr="00F4595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6928AB30" w14:textId="77777777" w:rsidR="00C22C25" w:rsidRPr="00F4595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2C25" w:rsidRPr="00F4595D" w14:paraId="644F10C1" w14:textId="77777777" w:rsidTr="00AF2174">
        <w:trPr>
          <w:cantSplit/>
          <w:trHeight w:val="420"/>
          <w:tblHeader/>
        </w:trPr>
        <w:tc>
          <w:tcPr>
            <w:tcW w:w="3318" w:type="pct"/>
          </w:tcPr>
          <w:p w14:paraId="197EDCD4" w14:textId="77777777" w:rsidR="00C22C25" w:rsidRPr="00F4595D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82" w:type="pct"/>
            <w:gridSpan w:val="3"/>
          </w:tcPr>
          <w:p w14:paraId="32EA5F19" w14:textId="77777777" w:rsidR="00C22C25" w:rsidRPr="00F4595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2C25" w:rsidRPr="00F4595D" w14:paraId="15FD2D6F" w14:textId="77777777" w:rsidTr="00AF2174">
        <w:trPr>
          <w:trHeight w:val="420"/>
        </w:trPr>
        <w:tc>
          <w:tcPr>
            <w:tcW w:w="3318" w:type="pct"/>
          </w:tcPr>
          <w:p w14:paraId="4842B1AD" w14:textId="77777777" w:rsidR="00C22C25" w:rsidRPr="00F4595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42" w:type="pct"/>
          </w:tcPr>
          <w:p w14:paraId="41A71376" w14:textId="77777777" w:rsidR="00C22C25" w:rsidRPr="00F4595D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</w:tcPr>
          <w:p w14:paraId="41A278FF" w14:textId="77777777" w:rsidR="00C22C25" w:rsidRPr="00F4595D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04" w:type="pct"/>
          </w:tcPr>
          <w:p w14:paraId="1108B464" w14:textId="77777777" w:rsidR="00C22C25" w:rsidRPr="00F4595D" w:rsidRDefault="00C22C25" w:rsidP="004021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2C25" w:rsidRPr="00F4595D" w14:paraId="0FD3F4B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2CC4AB48" w14:textId="77777777" w:rsidR="00C22C25" w:rsidRPr="00F4595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42" w:type="pct"/>
            <w:shd w:val="clear" w:color="auto" w:fill="FFFFFF"/>
          </w:tcPr>
          <w:p w14:paraId="0FEBA63A" w14:textId="77777777" w:rsidR="00C22C25" w:rsidRPr="00F4595D" w:rsidRDefault="00C22C25" w:rsidP="004021B4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E54B3F8" w14:textId="77777777" w:rsidR="00C22C25" w:rsidRPr="00F4595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72891412" w14:textId="77777777" w:rsidR="00C22C25" w:rsidRPr="00F4595D" w:rsidRDefault="00C22C25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0E17" w:rsidRPr="00F4595D" w14:paraId="7E28BC4C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51600C30" w14:textId="1B94B5E7" w:rsidR="00C70E17" w:rsidRPr="00F4595D" w:rsidRDefault="0012012D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42" w:type="pct"/>
            <w:shd w:val="clear" w:color="auto" w:fill="FFFFFF"/>
          </w:tcPr>
          <w:p w14:paraId="6CC06301" w14:textId="46DB4A00" w:rsidR="00C70E17" w:rsidRPr="00F4595D" w:rsidRDefault="000A11AF" w:rsidP="00C70E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68</w:t>
            </w:r>
            <w:r w:rsidR="002E3DD6" w:rsidRPr="00F4595D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3</w:t>
            </w:r>
          </w:p>
        </w:tc>
        <w:tc>
          <w:tcPr>
            <w:tcW w:w="136" w:type="pct"/>
          </w:tcPr>
          <w:p w14:paraId="2BA307D7" w14:textId="77777777" w:rsidR="00C70E17" w:rsidRPr="00F4595D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28707AEE" w14:textId="5549332F" w:rsidR="00C70E17" w:rsidRPr="00F4595D" w:rsidRDefault="00DC6FB3" w:rsidP="00E1388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3257A" w:rsidRPr="00F4595D" w14:paraId="4619D45B" w14:textId="77777777" w:rsidTr="00186D36">
        <w:trPr>
          <w:trHeight w:val="420"/>
        </w:trPr>
        <w:tc>
          <w:tcPr>
            <w:tcW w:w="3318" w:type="pct"/>
            <w:shd w:val="clear" w:color="auto" w:fill="auto"/>
          </w:tcPr>
          <w:p w14:paraId="720ADAB5" w14:textId="504D84AA" w:rsidR="0043257A" w:rsidRPr="00F4595D" w:rsidRDefault="006D71CC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42" w:type="pct"/>
            <w:tcBorders>
              <w:bottom w:val="single" w:sz="4" w:space="0" w:color="auto"/>
            </w:tcBorders>
            <w:shd w:val="clear" w:color="auto" w:fill="FFFFFF"/>
          </w:tcPr>
          <w:p w14:paraId="25754166" w14:textId="4F3F9523" w:rsidR="0043257A" w:rsidRPr="00F4595D" w:rsidRDefault="00DC6FB3" w:rsidP="00C70E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F4595D">
              <w:rPr>
                <w:rFonts w:ascii="Angsana New" w:hAnsi="Angsana New"/>
                <w:sz w:val="30"/>
                <w:szCs w:val="30"/>
                <w:lang w:eastAsia="zh-CN"/>
              </w:rPr>
              <w:t>9,000</w:t>
            </w:r>
          </w:p>
        </w:tc>
        <w:tc>
          <w:tcPr>
            <w:tcW w:w="136" w:type="pct"/>
          </w:tcPr>
          <w:p w14:paraId="1E5AB269" w14:textId="77777777" w:rsidR="0043257A" w:rsidRPr="00F4595D" w:rsidRDefault="0043257A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bottom w:val="single" w:sz="4" w:space="0" w:color="auto"/>
            </w:tcBorders>
          </w:tcPr>
          <w:p w14:paraId="187B1D25" w14:textId="743D793F" w:rsidR="0043257A" w:rsidRPr="00F4595D" w:rsidRDefault="00DC6FB3" w:rsidP="00E13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86D36" w:rsidRPr="00F4595D" w14:paraId="5553D250" w14:textId="77777777" w:rsidTr="00186D36">
        <w:trPr>
          <w:trHeight w:val="420"/>
        </w:trPr>
        <w:tc>
          <w:tcPr>
            <w:tcW w:w="3318" w:type="pct"/>
            <w:shd w:val="clear" w:color="auto" w:fill="auto"/>
          </w:tcPr>
          <w:p w14:paraId="06ADD035" w14:textId="72178F3C" w:rsidR="00186D36" w:rsidRPr="00F4595D" w:rsidRDefault="00186D36" w:rsidP="0018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42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5192B83" w14:textId="0BB2BF46" w:rsidR="00186D36" w:rsidRPr="00F4595D" w:rsidRDefault="0064764B" w:rsidP="00186D3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F459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  <w:r w:rsidR="00186D36"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F459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683</w:t>
            </w:r>
          </w:p>
        </w:tc>
        <w:tc>
          <w:tcPr>
            <w:tcW w:w="136" w:type="pct"/>
          </w:tcPr>
          <w:p w14:paraId="41A72B83" w14:textId="77777777" w:rsidR="00186D36" w:rsidRPr="00F4595D" w:rsidRDefault="00186D36" w:rsidP="0018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  <w:tcBorders>
              <w:top w:val="single" w:sz="4" w:space="0" w:color="auto"/>
              <w:bottom w:val="double" w:sz="4" w:space="0" w:color="auto"/>
            </w:tcBorders>
          </w:tcPr>
          <w:p w14:paraId="453D2226" w14:textId="65EDFAAA" w:rsidR="00186D36" w:rsidRPr="00F4595D" w:rsidRDefault="00186D36" w:rsidP="00186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C70E17" w:rsidRPr="0036570B" w14:paraId="2AD9CFCC" w14:textId="77777777" w:rsidTr="00186D36">
        <w:trPr>
          <w:trHeight w:val="64"/>
        </w:trPr>
        <w:tc>
          <w:tcPr>
            <w:tcW w:w="3318" w:type="pct"/>
            <w:shd w:val="clear" w:color="auto" w:fill="auto"/>
          </w:tcPr>
          <w:p w14:paraId="7BCCA684" w14:textId="77777777" w:rsidR="00C70E17" w:rsidRPr="0036570B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cs/>
                <w:lang w:eastAsia="zh-CN"/>
              </w:rPr>
            </w:pPr>
          </w:p>
        </w:tc>
        <w:tc>
          <w:tcPr>
            <w:tcW w:w="742" w:type="pct"/>
            <w:tcBorders>
              <w:top w:val="double" w:sz="4" w:space="0" w:color="auto"/>
            </w:tcBorders>
            <w:shd w:val="clear" w:color="auto" w:fill="FFFFFF"/>
          </w:tcPr>
          <w:p w14:paraId="751D2058" w14:textId="77777777" w:rsidR="00C70E17" w:rsidRPr="0036570B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lang w:eastAsia="zh-CN"/>
              </w:rPr>
            </w:pPr>
          </w:p>
        </w:tc>
        <w:tc>
          <w:tcPr>
            <w:tcW w:w="136" w:type="pct"/>
          </w:tcPr>
          <w:p w14:paraId="796EBCB0" w14:textId="77777777" w:rsidR="00C70E17" w:rsidRPr="0036570B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lang w:eastAsia="zh-CN"/>
              </w:rPr>
            </w:pPr>
          </w:p>
        </w:tc>
        <w:tc>
          <w:tcPr>
            <w:tcW w:w="804" w:type="pct"/>
            <w:tcBorders>
              <w:top w:val="double" w:sz="4" w:space="0" w:color="auto"/>
            </w:tcBorders>
          </w:tcPr>
          <w:p w14:paraId="28499B5C" w14:textId="77777777" w:rsidR="00C70E17" w:rsidRPr="0036570B" w:rsidRDefault="00C70E17" w:rsidP="0036570B">
            <w:pPr>
              <w:ind w:left="540"/>
              <w:jc w:val="thaiDistribute"/>
              <w:rPr>
                <w:rFonts w:ascii="Angsana New" w:eastAsiaTheme="minorEastAsia" w:hAnsi="Angsana New"/>
                <w:sz w:val="20"/>
                <w:szCs w:val="20"/>
                <w:lang w:eastAsia="zh-CN"/>
              </w:rPr>
            </w:pPr>
          </w:p>
        </w:tc>
      </w:tr>
      <w:tr w:rsidR="00C70E17" w:rsidRPr="00F4595D" w14:paraId="2D8C0449" w14:textId="77777777" w:rsidTr="00AF2174">
        <w:trPr>
          <w:trHeight w:val="420"/>
        </w:trPr>
        <w:tc>
          <w:tcPr>
            <w:tcW w:w="3318" w:type="pct"/>
            <w:shd w:val="clear" w:color="auto" w:fill="auto"/>
          </w:tcPr>
          <w:p w14:paraId="01058181" w14:textId="77777777" w:rsidR="00C70E17" w:rsidRPr="00F4595D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42" w:type="pct"/>
            <w:shd w:val="clear" w:color="auto" w:fill="FFFFFF"/>
          </w:tcPr>
          <w:p w14:paraId="4B45F4C6" w14:textId="77777777" w:rsidR="00C70E17" w:rsidRPr="00F4595D" w:rsidRDefault="00C70E17" w:rsidP="00C70E17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136" w:type="pct"/>
          </w:tcPr>
          <w:p w14:paraId="55CC31A3" w14:textId="77777777" w:rsidR="00C70E17" w:rsidRPr="00F4595D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4" w:type="pct"/>
          </w:tcPr>
          <w:p w14:paraId="15991A20" w14:textId="77777777" w:rsidR="00C70E17" w:rsidRPr="00F4595D" w:rsidRDefault="00C70E17" w:rsidP="00C70E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0E2" w:rsidRPr="00F4595D" w14:paraId="1B2E9404" w14:textId="77777777" w:rsidTr="00B87465">
        <w:trPr>
          <w:trHeight w:val="420"/>
        </w:trPr>
        <w:tc>
          <w:tcPr>
            <w:tcW w:w="3318" w:type="pct"/>
            <w:shd w:val="clear" w:color="auto" w:fill="auto"/>
          </w:tcPr>
          <w:p w14:paraId="6F8D2302" w14:textId="77777777" w:rsidR="000D30E2" w:rsidRPr="00F4595D" w:rsidRDefault="000D30E2" w:rsidP="000D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42" w:type="pct"/>
            <w:shd w:val="clear" w:color="auto" w:fill="FFFFFF"/>
          </w:tcPr>
          <w:p w14:paraId="1484F04D" w14:textId="74D30350" w:rsidR="000D30E2" w:rsidRPr="00F4595D" w:rsidRDefault="00730995" w:rsidP="000D30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spacing w:line="240" w:lineRule="auto"/>
              <w:ind w:left="0" w:right="57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F4595D">
              <w:rPr>
                <w:rFonts w:ascii="Angsana New" w:hAnsi="Angsana New"/>
                <w:sz w:val="30"/>
                <w:szCs w:val="30"/>
                <w:lang w:eastAsia="zh-CN"/>
              </w:rPr>
              <w:t>15</w:t>
            </w:r>
            <w:r w:rsidR="00BD27B1" w:rsidRPr="00F4595D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8</w:t>
            </w:r>
            <w:r w:rsidRPr="00F4595D">
              <w:rPr>
                <w:rFonts w:ascii="Angsana New" w:hAnsi="Angsana New"/>
                <w:sz w:val="30"/>
                <w:szCs w:val="30"/>
                <w:lang w:eastAsia="zh-CN"/>
              </w:rPr>
              <w:t>,</w:t>
            </w:r>
            <w:r w:rsidR="00BD27B1" w:rsidRPr="00F4595D">
              <w:rPr>
                <w:rFonts w:ascii="Angsana New" w:hAnsi="Angsana New" w:hint="cs"/>
                <w:sz w:val="30"/>
                <w:szCs w:val="30"/>
                <w:cs/>
                <w:lang w:eastAsia="zh-CN"/>
              </w:rPr>
              <w:t>822</w:t>
            </w:r>
          </w:p>
        </w:tc>
        <w:tc>
          <w:tcPr>
            <w:tcW w:w="136" w:type="pct"/>
          </w:tcPr>
          <w:p w14:paraId="4B037517" w14:textId="77777777" w:rsidR="000D30E2" w:rsidRPr="00F4595D" w:rsidRDefault="000D30E2" w:rsidP="000D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804" w:type="pct"/>
          </w:tcPr>
          <w:p w14:paraId="5EAFD942" w14:textId="074610C7" w:rsidR="000D30E2" w:rsidRPr="00F4595D" w:rsidRDefault="00730995" w:rsidP="000D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5"/>
              </w:tabs>
              <w:spacing w:line="240" w:lineRule="auto"/>
              <w:rPr>
                <w:rFonts w:ascii="Angsana New" w:hAnsi="Angsana New"/>
                <w:sz w:val="30"/>
                <w:szCs w:val="30"/>
                <w:lang w:eastAsia="zh-CN"/>
              </w:rPr>
            </w:pPr>
            <w:r w:rsidRPr="00F4595D">
              <w:rPr>
                <w:rFonts w:ascii="Angsana New" w:hAnsi="Angsana New"/>
                <w:sz w:val="30"/>
                <w:szCs w:val="30"/>
                <w:lang w:eastAsia="zh-CN"/>
              </w:rPr>
              <w:t>68,220</w:t>
            </w:r>
          </w:p>
        </w:tc>
      </w:tr>
    </w:tbl>
    <w:p w14:paraId="279E9DA2" w14:textId="199FE800" w:rsidR="00C265AF" w:rsidRPr="00F4595D" w:rsidRDefault="00C265AF" w:rsidP="004021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F4595D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5691E53" w14:textId="77777777" w:rsidR="009239B0" w:rsidRPr="00F4595D" w:rsidRDefault="009239B0" w:rsidP="00016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609"/>
        <w:gridCol w:w="2321"/>
        <w:gridCol w:w="720"/>
        <w:gridCol w:w="1440"/>
      </w:tblGrid>
      <w:tr w:rsidR="00C265AF" w:rsidRPr="00F4595D" w14:paraId="63DF0FE5" w14:textId="77777777" w:rsidTr="00DC73F7">
        <w:tc>
          <w:tcPr>
            <w:tcW w:w="4609" w:type="dxa"/>
            <w:hideMark/>
          </w:tcPr>
          <w:p w14:paraId="732F5880" w14:textId="3F1F25BC" w:rsidR="00C265AF" w:rsidRPr="00F4595D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F4595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รายการเคลื่อนไหวสำหรับงวด</w:t>
            </w:r>
            <w:r w:rsidR="007F17C7" w:rsidRPr="00F4595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370AE4" w:rsidRPr="00F4595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  <w:p w14:paraId="7A6322F4" w14:textId="4F1BF3E0" w:rsidR="00C265AF" w:rsidRPr="00F4595D" w:rsidRDefault="00C265AF" w:rsidP="004021B4">
            <w:pPr>
              <w:tabs>
                <w:tab w:val="left" w:pos="540"/>
              </w:tabs>
              <w:spacing w:line="240" w:lineRule="auto"/>
              <w:ind w:left="140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B4F86"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B4F86"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8B4F86"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0847EB"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2321" w:type="dxa"/>
          </w:tcPr>
          <w:p w14:paraId="4840DF9A" w14:textId="77777777" w:rsidR="00C265AF" w:rsidRPr="00F4595D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BCF059C" w14:textId="77777777" w:rsidR="00C265AF" w:rsidRPr="00F4595D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50173CBD" w14:textId="77777777" w:rsidR="00C265AF" w:rsidRPr="00F4595D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2681FD4C" w14:textId="77777777" w:rsidR="00C265AF" w:rsidRPr="00F4595D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C265AF" w:rsidRPr="00F4595D" w14:paraId="681C56A1" w14:textId="77777777" w:rsidTr="00DC73F7">
        <w:tc>
          <w:tcPr>
            <w:tcW w:w="4609" w:type="dxa"/>
          </w:tcPr>
          <w:p w14:paraId="7F71A25F" w14:textId="77777777" w:rsidR="00C265AF" w:rsidRPr="00F4595D" w:rsidRDefault="00C265AF" w:rsidP="004021B4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21" w:type="dxa"/>
          </w:tcPr>
          <w:p w14:paraId="456F2314" w14:textId="77777777" w:rsidR="00C265AF" w:rsidRPr="00F4595D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3A186D0" w14:textId="77777777" w:rsidR="00C265AF" w:rsidRPr="00F4595D" w:rsidRDefault="00C265AF" w:rsidP="004021B4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hideMark/>
          </w:tcPr>
          <w:p w14:paraId="76BDBD84" w14:textId="77777777" w:rsidR="00C265AF" w:rsidRPr="00F4595D" w:rsidRDefault="00C265AF" w:rsidP="004021B4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633AA" w:rsidRPr="00F4595D" w14:paraId="1D326987" w14:textId="77777777" w:rsidTr="00DC73F7">
        <w:tc>
          <w:tcPr>
            <w:tcW w:w="4609" w:type="dxa"/>
            <w:hideMark/>
          </w:tcPr>
          <w:p w14:paraId="22344B10" w14:textId="10CE489E" w:rsidR="000633AA" w:rsidRPr="00F4595D" w:rsidRDefault="000633AA" w:rsidP="000633AA">
            <w:pPr>
              <w:tabs>
                <w:tab w:val="left" w:pos="54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ณ วันที่ </w:t>
            </w:r>
            <w:r w:rsidRPr="00F4595D">
              <w:rPr>
                <w:rFonts w:ascii="Angsana New" w:eastAsia="MS Mincho" w:hAnsi="Angsana New" w:hint="cs"/>
                <w:sz w:val="30"/>
                <w:szCs w:val="30"/>
              </w:rPr>
              <w:t xml:space="preserve">1 </w:t>
            </w:r>
            <w:r w:rsidRPr="00F4595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มกราคม </w:t>
            </w:r>
            <w:r w:rsidRPr="00F4595D">
              <w:rPr>
                <w:rFonts w:ascii="Angsana New" w:eastAsia="MS Mincho" w:hAnsi="Angsana New" w:hint="cs"/>
                <w:sz w:val="30"/>
                <w:szCs w:val="30"/>
              </w:rPr>
              <w:t>256</w:t>
            </w:r>
            <w:r w:rsidR="00370AE4" w:rsidRPr="00F4595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2321" w:type="dxa"/>
          </w:tcPr>
          <w:p w14:paraId="4B305FDB" w14:textId="77777777" w:rsidR="000633AA" w:rsidRPr="00F4595D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19DA337F" w14:textId="77777777" w:rsidR="000633AA" w:rsidRPr="00F4595D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2F647EE" w14:textId="3D19FCC0" w:rsidR="000633AA" w:rsidRPr="00F4595D" w:rsidRDefault="003A582F" w:rsidP="000E0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370AE4" w:rsidRPr="00F4595D">
              <w:rPr>
                <w:rFonts w:ascii="Angsana New" w:eastAsia="MS Mincho" w:hAnsi="Angsana New"/>
                <w:sz w:val="30"/>
                <w:szCs w:val="30"/>
                <w:cs/>
              </w:rPr>
              <w:t>42</w:t>
            </w:r>
            <w:r w:rsidR="00370AE4" w:rsidRPr="00F4595D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370AE4" w:rsidRPr="00F4595D">
              <w:rPr>
                <w:rFonts w:ascii="Angsana New" w:eastAsia="MS Mincho" w:hAnsi="Angsana New"/>
                <w:sz w:val="30"/>
                <w:szCs w:val="30"/>
                <w:cs/>
              </w:rPr>
              <w:t>495</w:t>
            </w:r>
            <w:r w:rsidR="00370AE4" w:rsidRPr="00F4595D">
              <w:rPr>
                <w:rFonts w:ascii="Angsana New" w:eastAsia="MS Mincho" w:hAnsi="Angsana New"/>
                <w:sz w:val="30"/>
                <w:szCs w:val="30"/>
              </w:rPr>
              <w:t>,</w:t>
            </w:r>
            <w:r w:rsidR="00370AE4" w:rsidRPr="00F4595D">
              <w:rPr>
                <w:rFonts w:ascii="Angsana New" w:eastAsia="MS Mincho" w:hAnsi="Angsana New"/>
                <w:sz w:val="30"/>
                <w:szCs w:val="30"/>
                <w:cs/>
              </w:rPr>
              <w:t>335</w:t>
            </w:r>
          </w:p>
        </w:tc>
      </w:tr>
      <w:tr w:rsidR="0049094C" w:rsidRPr="00F4595D" w14:paraId="288EE7BE" w14:textId="77777777" w:rsidTr="00DC73F7">
        <w:tc>
          <w:tcPr>
            <w:tcW w:w="4609" w:type="dxa"/>
          </w:tcPr>
          <w:p w14:paraId="741C66B0" w14:textId="2EE0C23F" w:rsidR="0049094C" w:rsidRPr="00F4595D" w:rsidRDefault="00D865A6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321" w:type="dxa"/>
          </w:tcPr>
          <w:p w14:paraId="009C71D1" w14:textId="77777777" w:rsidR="0049094C" w:rsidRPr="00F4595D" w:rsidRDefault="0049094C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CC7066B" w14:textId="77777777" w:rsidR="0049094C" w:rsidRPr="00F4595D" w:rsidRDefault="0049094C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A4DDFC8" w14:textId="283D3223" w:rsidR="0049094C" w:rsidRPr="00F4595D" w:rsidRDefault="00AB52A1" w:rsidP="00D86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075DD8" w:rsidRPr="00F4595D">
              <w:rPr>
                <w:rFonts w:ascii="Angsana New" w:eastAsia="MS Mincho" w:hAnsi="Angsana New"/>
                <w:sz w:val="30"/>
                <w:szCs w:val="30"/>
              </w:rPr>
              <w:t>191,69</w:t>
            </w:r>
            <w:r w:rsidR="005671F0" w:rsidRPr="00F4595D">
              <w:rPr>
                <w:rFonts w:ascii="Angsana New" w:eastAsia="MS Mincho" w:hAnsi="Angsana New"/>
                <w:sz w:val="30"/>
                <w:szCs w:val="30"/>
              </w:rPr>
              <w:t>3</w:t>
            </w:r>
          </w:p>
        </w:tc>
      </w:tr>
      <w:tr w:rsidR="000633AA" w:rsidRPr="00F4595D" w14:paraId="28140CE9" w14:textId="77777777" w:rsidTr="00DC73F7">
        <w:tc>
          <w:tcPr>
            <w:tcW w:w="4609" w:type="dxa"/>
          </w:tcPr>
          <w:p w14:paraId="23703BFE" w14:textId="2B42FC87" w:rsidR="000633AA" w:rsidRPr="00F4595D" w:rsidRDefault="003A582F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 w:hint="cs"/>
                <w:sz w:val="30"/>
                <w:szCs w:val="30"/>
                <w:cs/>
              </w:rPr>
              <w:t>ลดทุนในบริษัทย่อย</w:t>
            </w:r>
          </w:p>
        </w:tc>
        <w:tc>
          <w:tcPr>
            <w:tcW w:w="2321" w:type="dxa"/>
          </w:tcPr>
          <w:p w14:paraId="23BA578B" w14:textId="77777777" w:rsidR="000633AA" w:rsidRPr="00F4595D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3EBD21EC" w14:textId="77777777" w:rsidR="000633AA" w:rsidRPr="00F4595D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CB3DF0" w14:textId="3583954C" w:rsidR="000633AA" w:rsidRPr="00F4595D" w:rsidRDefault="00AB52A1" w:rsidP="004E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ab/>
            </w:r>
            <w:r w:rsidR="004E51AC" w:rsidRPr="00F4595D">
              <w:rPr>
                <w:rFonts w:ascii="Angsana New" w:eastAsia="MS Mincho" w:hAnsi="Angsana New"/>
                <w:sz w:val="30"/>
                <w:szCs w:val="30"/>
              </w:rPr>
              <w:t>(823,047)</w:t>
            </w:r>
          </w:p>
        </w:tc>
      </w:tr>
      <w:tr w:rsidR="000633AA" w:rsidRPr="00F4595D" w14:paraId="31AB3609" w14:textId="77777777" w:rsidTr="00DC73F7">
        <w:tc>
          <w:tcPr>
            <w:tcW w:w="4609" w:type="dxa"/>
            <w:hideMark/>
          </w:tcPr>
          <w:p w14:paraId="55C4655F" w14:textId="422C0E2D" w:rsidR="000633AA" w:rsidRPr="00F4595D" w:rsidRDefault="000633AA" w:rsidP="000633A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ณ </w:t>
            </w:r>
            <w:r w:rsidR="00370AE4" w:rsidRPr="00F4595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="00370AE4"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</w:t>
            </w:r>
            <w:r w:rsidR="008B4F86"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0 </w:t>
            </w:r>
            <w:r w:rsidR="008B4F86" w:rsidRPr="00F4595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370AE4"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2321" w:type="dxa"/>
          </w:tcPr>
          <w:p w14:paraId="6A71C972" w14:textId="77777777" w:rsidR="000633AA" w:rsidRPr="00F4595D" w:rsidRDefault="000633AA" w:rsidP="000633AA">
            <w:pPr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A4A15BF" w14:textId="77777777" w:rsidR="000633AA" w:rsidRPr="00F4595D" w:rsidRDefault="000633AA" w:rsidP="00063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00"/>
              </w:tabs>
              <w:spacing w:line="240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311979" w14:textId="14034EA5" w:rsidR="000633AA" w:rsidRPr="00F4595D" w:rsidRDefault="00AB52A1" w:rsidP="004E51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decimal" w:pos="1155"/>
                <w:tab w:val="decimal" w:pos="1868"/>
              </w:tabs>
              <w:spacing w:line="240" w:lineRule="auto"/>
              <w:ind w:right="-1003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ab/>
            </w:r>
            <w:r w:rsidR="004E51AC"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41,863,981</w:t>
            </w:r>
          </w:p>
        </w:tc>
      </w:tr>
    </w:tbl>
    <w:p w14:paraId="48506028" w14:textId="4E85AA22" w:rsidR="00C265AF" w:rsidRPr="0028679F" w:rsidRDefault="00C265AF" w:rsidP="006123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</w:rPr>
      </w:pPr>
    </w:p>
    <w:p w14:paraId="2D15A805" w14:textId="73DB1281" w:rsidR="0076647F" w:rsidRPr="00F4595D" w:rsidRDefault="00742555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595D">
        <w:rPr>
          <w:rFonts w:ascii="Angsana New" w:hAnsi="Angsana New" w:hint="cs"/>
          <w:i/>
          <w:iCs/>
          <w:sz w:val="30"/>
          <w:szCs w:val="30"/>
          <w:cs/>
        </w:rPr>
        <w:t>การเปลี่ยนชื่อบริษัทย่อยสำหรับงวดหกเดือนสิ้นสุดวันที่</w:t>
      </w:r>
      <w:r w:rsidRPr="00F459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i/>
          <w:iCs/>
          <w:sz w:val="30"/>
          <w:szCs w:val="30"/>
        </w:rPr>
        <w:t>30</w:t>
      </w:r>
      <w:r w:rsidRPr="00F459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i/>
          <w:iCs/>
          <w:sz w:val="30"/>
          <w:szCs w:val="30"/>
          <w:cs/>
        </w:rPr>
        <w:t xml:space="preserve">มิถุนายน </w:t>
      </w:r>
      <w:r w:rsidRPr="00F4595D">
        <w:rPr>
          <w:rFonts w:ascii="Angsana New" w:hAnsi="Angsana New"/>
          <w:i/>
          <w:iCs/>
          <w:sz w:val="30"/>
          <w:szCs w:val="30"/>
        </w:rPr>
        <w:t>2566</w:t>
      </w:r>
    </w:p>
    <w:p w14:paraId="00EAB20A" w14:textId="77777777" w:rsidR="0076647F" w:rsidRPr="0028679F" w:rsidRDefault="0076647F" w:rsidP="004021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cs/>
        </w:rPr>
      </w:pPr>
    </w:p>
    <w:p w14:paraId="15A807E2" w14:textId="77777777" w:rsidR="00413048" w:rsidRPr="00F4595D" w:rsidRDefault="00E35587" w:rsidP="007F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D36BC6" w:rsidRPr="00F4595D">
        <w:rPr>
          <w:rFonts w:ascii="Angsana New" w:hAnsi="Angsana New" w:hint="cs"/>
          <w:sz w:val="30"/>
          <w:szCs w:val="30"/>
          <w:cs/>
        </w:rPr>
        <w:t xml:space="preserve"> </w:t>
      </w:r>
      <w:r w:rsidR="008F3662" w:rsidRPr="00F4595D">
        <w:rPr>
          <w:rFonts w:ascii="Angsana New" w:hAnsi="Angsana New"/>
          <w:sz w:val="30"/>
          <w:szCs w:val="30"/>
        </w:rPr>
        <w:t>3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กุมภาพันธ์</w:t>
      </w:r>
      <w:r w:rsidR="00D36BC6" w:rsidRPr="00F4595D">
        <w:rPr>
          <w:rFonts w:ascii="Angsana New" w:hAnsi="Angsana New" w:hint="cs"/>
          <w:sz w:val="30"/>
          <w:szCs w:val="30"/>
          <w:cs/>
        </w:rPr>
        <w:t xml:space="preserve"> </w:t>
      </w:r>
      <w:r w:rsidR="008F3662" w:rsidRPr="00F4595D">
        <w:rPr>
          <w:rFonts w:ascii="Angsana New" w:hAnsi="Angsana New"/>
          <w:sz w:val="30"/>
          <w:szCs w:val="30"/>
        </w:rPr>
        <w:t>2566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วินเซอร์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โฮเต็ล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แบงคอก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สุขุมวิท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ลักชูรี่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2C58A3AE" w14:textId="77777777" w:rsidR="00413048" w:rsidRPr="0028679F" w:rsidRDefault="00413048" w:rsidP="007F17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62D4098" w14:textId="451BA0F6" w:rsidR="009233AB" w:rsidRPr="00F4595D" w:rsidRDefault="009233AB" w:rsidP="0092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16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>
        <w:rPr>
          <w:rFonts w:ascii="Angsana New" w:hAnsi="Angsana New"/>
          <w:sz w:val="30"/>
          <w:szCs w:val="30"/>
        </w:rPr>
        <w:t>2566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รีเทล เวิลด์ </w:t>
      </w:r>
      <w:r>
        <w:rPr>
          <w:rFonts w:ascii="Angsana New" w:hAnsi="Angsana New"/>
          <w:sz w:val="30"/>
          <w:szCs w:val="30"/>
        </w:rPr>
        <w:t>8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บางรัก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ลักชูรี่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6113D0F2" w14:textId="57EC1467" w:rsidR="009233AB" w:rsidRPr="0028679F" w:rsidRDefault="009233AB" w:rsidP="0092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6D7A90F" w14:textId="540204B5" w:rsidR="00211549" w:rsidRDefault="00211549" w:rsidP="0092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2"/>
          <w:szCs w:val="22"/>
          <w:cs/>
        </w:rPr>
      </w:pPr>
      <w:r w:rsidRPr="00F4595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2566</w:t>
      </w:r>
      <w:r>
        <w:rPr>
          <w:rFonts w:ascii="Angsana New" w:hAnsi="Angsana New" w:hint="cs"/>
          <w:sz w:val="30"/>
          <w:szCs w:val="30"/>
          <w:cs/>
        </w:rPr>
        <w:t xml:space="preserve"> บริษัท โฮเทลส์ เวิลด์ </w:t>
      </w:r>
      <w:r>
        <w:rPr>
          <w:rFonts w:ascii="Angsana New" w:hAnsi="Angsana New"/>
          <w:sz w:val="30"/>
          <w:szCs w:val="30"/>
        </w:rPr>
        <w:t xml:space="preserve">7 </w:t>
      </w:r>
      <w:r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F4595D">
        <w:rPr>
          <w:rFonts w:ascii="Angsana New" w:hAnsi="Angsana New" w:hint="cs"/>
          <w:sz w:val="30"/>
          <w:szCs w:val="30"/>
          <w:cs/>
        </w:rPr>
        <w:t>ซึ่งเป็นบริษัทย่อยได้ดำเนินการจดทะเบียนเปลี่ยนชื่อบริษัทเป็น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เอดับบลิวซี โฮเทล พร็อพเพอร์ตี แม่ปิง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กับกระทรวงพาณิชย์เป็นที่เรียบร้อยแล้ว</w:t>
      </w:r>
    </w:p>
    <w:p w14:paraId="36D75E87" w14:textId="77777777" w:rsidR="00211549" w:rsidRPr="0028679F" w:rsidRDefault="00211549" w:rsidP="009233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1498A6B5" w14:textId="77777777" w:rsidR="00EE1018" w:rsidRPr="00F4595D" w:rsidRDefault="00413048" w:rsidP="00EE10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24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พฤษภาคม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2566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เปลี่ยนชื่อบริษัทกับกระทรวงพาณิชย์เป็นที่เรียบร้อยแล้ว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รายละเอียดดังนี้</w:t>
      </w:r>
    </w:p>
    <w:p w14:paraId="1D7F7180" w14:textId="16C1E721" w:rsidR="00EE1018" w:rsidRPr="00F4595D" w:rsidRDefault="00413048" w:rsidP="00EE1018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F4595D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F459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pacing w:val="-4"/>
          <w:sz w:val="30"/>
          <w:szCs w:val="30"/>
          <w:cs/>
        </w:rPr>
        <w:t>สิริทรัพย์พัฒนา</w:t>
      </w:r>
      <w:r w:rsidRPr="00F459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pacing w:val="-4"/>
          <w:sz w:val="30"/>
          <w:szCs w:val="30"/>
        </w:rPr>
        <w:t>1</w:t>
      </w:r>
      <w:r w:rsidRPr="00F459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pacing w:val="-4"/>
          <w:sz w:val="30"/>
          <w:szCs w:val="30"/>
          <w:cs/>
        </w:rPr>
        <w:t>จำกัด</w:t>
      </w:r>
      <w:r w:rsidRPr="00F459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pacing w:val="-4"/>
          <w:sz w:val="30"/>
          <w:szCs w:val="30"/>
          <w:cs/>
        </w:rPr>
        <w:t>ได้จดทะเบียนเปลี่ยนชื่อบริษัทเป็น</w:t>
      </w:r>
      <w:r w:rsidRPr="00F459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F459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pacing w:val="-4"/>
          <w:sz w:val="30"/>
          <w:szCs w:val="30"/>
          <w:cs/>
        </w:rPr>
        <w:t>เอดับบลิวซี</w:t>
      </w:r>
      <w:r w:rsidRPr="00F459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pacing w:val="-4"/>
          <w:sz w:val="30"/>
          <w:szCs w:val="30"/>
          <w:cs/>
        </w:rPr>
        <w:t>สุรวงศ์</w:t>
      </w:r>
      <w:r w:rsidRPr="00F459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pacing w:val="-4"/>
          <w:sz w:val="30"/>
          <w:szCs w:val="30"/>
          <w:cs/>
        </w:rPr>
        <w:t>พร๊อพเพอตี้</w:t>
      </w:r>
      <w:r w:rsidRPr="00F4595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pacing w:val="-4"/>
          <w:sz w:val="30"/>
          <w:szCs w:val="30"/>
          <w:cs/>
        </w:rPr>
        <w:t>จำกัด</w:t>
      </w:r>
    </w:p>
    <w:p w14:paraId="26E3412C" w14:textId="1E0D7DF7" w:rsidR="00413048" w:rsidRPr="00F4595D" w:rsidRDefault="00413048" w:rsidP="00EE1018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ทีซีซีซีแอล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จอมเทียน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ลักชูรี่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โฮเทลล์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จอมเทียน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1B61B9C8" w14:textId="77777777" w:rsidR="00EE1018" w:rsidRPr="00F4595D" w:rsidRDefault="00413048" w:rsidP="00EE1018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ทีซีซี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พัทยา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ได้จดทะเบียนเปลี่ยนชื่อบริษัทเป็น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แอสเสท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เวิรด์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พัทยา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16637DF3" w14:textId="77777777" w:rsidR="00E251A3" w:rsidRPr="0028679F" w:rsidRDefault="00E251A3" w:rsidP="00B41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</w:rPr>
      </w:pPr>
    </w:p>
    <w:p w14:paraId="0AAF268C" w14:textId="160A3834" w:rsidR="00E251A3" w:rsidRPr="00F4595D" w:rsidRDefault="00597F55" w:rsidP="00597F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595D">
        <w:rPr>
          <w:rFonts w:ascii="Angsana New" w:hAnsi="Angsana New" w:hint="cs"/>
          <w:i/>
          <w:iCs/>
          <w:sz w:val="30"/>
          <w:szCs w:val="30"/>
          <w:cs/>
        </w:rPr>
        <w:t>การซื้อเงินลงทุนในบริษัทย่อยสำหรับงวดหกเดือนสิ้นสุดวันที่</w:t>
      </w:r>
      <w:r w:rsidRPr="00F459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i/>
          <w:iCs/>
          <w:sz w:val="30"/>
          <w:szCs w:val="30"/>
        </w:rPr>
        <w:t xml:space="preserve">30 </w:t>
      </w:r>
      <w:r w:rsidRPr="00F4595D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Pr="00F459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i/>
          <w:iCs/>
          <w:sz w:val="30"/>
          <w:szCs w:val="30"/>
        </w:rPr>
        <w:t>2566</w:t>
      </w:r>
    </w:p>
    <w:p w14:paraId="1FFD2A89" w14:textId="77777777" w:rsidR="00597F55" w:rsidRPr="0028679F" w:rsidRDefault="00597F55" w:rsidP="00B41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</w:rPr>
      </w:pPr>
    </w:p>
    <w:p w14:paraId="7048E07D" w14:textId="153D0F7A" w:rsidR="00B41383" w:rsidRPr="00F4595D" w:rsidRDefault="00B41383" w:rsidP="00B41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11 </w:t>
      </w:r>
      <w:r w:rsidRPr="00F4595D">
        <w:rPr>
          <w:rFonts w:ascii="Angsana New" w:hAnsi="Angsana New" w:hint="cs"/>
          <w:sz w:val="30"/>
          <w:szCs w:val="30"/>
          <w:cs/>
        </w:rPr>
        <w:t>พฤษภาคม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2566 </w:t>
      </w:r>
      <w:r w:rsidRPr="00F4595D">
        <w:rPr>
          <w:rFonts w:ascii="Angsana New" w:hAnsi="Angsana New" w:hint="cs"/>
          <w:sz w:val="30"/>
          <w:szCs w:val="30"/>
          <w:cs/>
        </w:rPr>
        <w:t>บริษัทและบริษัทย่อยได้ซื้อ</w:t>
      </w:r>
      <w:r w:rsidR="006E2467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 w:hint="cs"/>
          <w:sz w:val="30"/>
          <w:szCs w:val="30"/>
          <w:cs/>
        </w:rPr>
        <w:t>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7 </w:t>
      </w: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จากกิจการที่เกี่ยวข้องกัน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6E2467">
        <w:rPr>
          <w:rFonts w:ascii="Angsana New" w:hAnsi="Angsana New"/>
          <w:sz w:val="30"/>
          <w:szCs w:val="30"/>
          <w:cs/>
        </w:rPr>
        <w:br/>
      </w:r>
      <w:r w:rsidRPr="00F4595D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3,653.97 </w:t>
      </w:r>
      <w:r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6E2467">
        <w:rPr>
          <w:rFonts w:ascii="Angsana New" w:hAnsi="Angsana New" w:hint="cs"/>
          <w:sz w:val="30"/>
          <w:szCs w:val="30"/>
          <w:cs/>
        </w:rPr>
        <w:t xml:space="preserve">โดยแบ่งเป็นการซื้อเงินลงทุนในบริษัทย่อยจำนวน </w:t>
      </w:r>
      <w:r w:rsidR="006E2467">
        <w:rPr>
          <w:rFonts w:ascii="Angsana New" w:hAnsi="Angsana New"/>
          <w:sz w:val="30"/>
          <w:szCs w:val="30"/>
        </w:rPr>
        <w:t xml:space="preserve">776.37 </w:t>
      </w:r>
      <w:r w:rsidR="006E2467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E2467" w:rsidRPr="00F4595D">
        <w:rPr>
          <w:rFonts w:ascii="Angsana New" w:hAnsi="Angsana New" w:hint="cs"/>
          <w:sz w:val="30"/>
          <w:szCs w:val="30"/>
          <w:cs/>
        </w:rPr>
        <w:t>และให้บริษัทที่ถูกซื้อกู้ยืมเงินจำนวน</w:t>
      </w:r>
      <w:r w:rsidR="006E2467" w:rsidRPr="00F4595D">
        <w:rPr>
          <w:rFonts w:ascii="Angsana New" w:hAnsi="Angsana New"/>
          <w:sz w:val="30"/>
          <w:szCs w:val="30"/>
          <w:cs/>
        </w:rPr>
        <w:t xml:space="preserve"> </w:t>
      </w:r>
      <w:r w:rsidR="006E2467" w:rsidRPr="00F4595D">
        <w:rPr>
          <w:rFonts w:ascii="Angsana New" w:hAnsi="Angsana New"/>
          <w:sz w:val="30"/>
          <w:szCs w:val="30"/>
        </w:rPr>
        <w:t xml:space="preserve">2,877.60 </w:t>
      </w:r>
      <w:r w:rsidR="006E2467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6E2467">
        <w:rPr>
          <w:rFonts w:ascii="Angsana New" w:hAnsi="Angsana New" w:hint="cs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ทำให้บริษัทมีส่วนได้เสียในบริษัทดังกล่าวในสัดส่วนร้อยละ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25 </w:t>
      </w:r>
      <w:r w:rsidRPr="00F4595D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และกลุ่มบริษัทมีส่วนได้เสียในสัดส่วนร้อยละ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100 </w:t>
      </w:r>
      <w:r w:rsidRPr="00F4595D">
        <w:rPr>
          <w:rFonts w:ascii="Angsana New" w:hAnsi="Angsana New" w:hint="cs"/>
          <w:sz w:val="30"/>
          <w:szCs w:val="30"/>
          <w:cs/>
        </w:rPr>
        <w:t>โดยมีรายชื่อบริษัทดังต่อไปนี้</w:t>
      </w:r>
    </w:p>
    <w:p w14:paraId="3A5E0A75" w14:textId="77EE16E1" w:rsidR="003156A1" w:rsidRPr="00F4595D" w:rsidRDefault="003156A1" w:rsidP="0061231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pacing w:val="-4"/>
          <w:sz w:val="30"/>
          <w:szCs w:val="30"/>
          <w:cs/>
        </w:rPr>
        <w:t>วัฒ</w:t>
      </w:r>
      <w:r w:rsidRPr="00F4595D">
        <w:rPr>
          <w:rFonts w:ascii="Angsana New" w:hAnsi="Angsana New" w:hint="cs"/>
          <w:sz w:val="30"/>
          <w:szCs w:val="30"/>
          <w:cs/>
        </w:rPr>
        <w:t>นทรัพย์พัฒนา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3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44C40218" w14:textId="107A424B" w:rsidR="003156A1" w:rsidRPr="00F4595D" w:rsidRDefault="003156A1" w:rsidP="0061231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เอเชียติ๊ก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โฮเต็ล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คอลเล็คชั่น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2E913986" w14:textId="74490950" w:rsidR="003156A1" w:rsidRPr="00F4595D" w:rsidRDefault="003156A1" w:rsidP="0061231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วรรณทรัพย์พัฒนา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14588540" w14:textId="158880FA" w:rsidR="003156A1" w:rsidRPr="00F4595D" w:rsidRDefault="003156A1" w:rsidP="0061231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โฮเทลส์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เวิลด์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9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22FCAB3D" w14:textId="1F75FD8C" w:rsidR="003156A1" w:rsidRPr="00F4595D" w:rsidRDefault="003156A1" w:rsidP="0061231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รีเทล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เวิลด์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5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52420579" w14:textId="0C1A4770" w:rsidR="003156A1" w:rsidRPr="00F4595D" w:rsidRDefault="003156A1" w:rsidP="00612311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วาไรตี้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แอสเซ็ท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1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0233421B" w14:textId="792F4641" w:rsidR="004478D6" w:rsidRDefault="003156A1" w:rsidP="00E251A3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อิมม์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โฮเต็ล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เจริญกรุง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</w:p>
    <w:p w14:paraId="25A734CF" w14:textId="77777777" w:rsidR="006E2467" w:rsidRPr="0028679F" w:rsidRDefault="006E2467" w:rsidP="006E246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020"/>
        <w:jc w:val="thaiDistribute"/>
        <w:rPr>
          <w:rFonts w:ascii="Angsana New" w:hAnsi="Angsana New"/>
          <w:szCs w:val="18"/>
        </w:rPr>
      </w:pPr>
    </w:p>
    <w:p w14:paraId="56ADEAC8" w14:textId="2E335659" w:rsidR="00D36BC6" w:rsidRPr="00F4595D" w:rsidRDefault="004478D6" w:rsidP="00447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14 </w:t>
      </w:r>
      <w:r w:rsidRPr="00F4595D">
        <w:rPr>
          <w:rFonts w:ascii="Angsana New" w:hAnsi="Angsana New" w:hint="cs"/>
          <w:sz w:val="30"/>
          <w:szCs w:val="30"/>
          <w:cs/>
        </w:rPr>
        <w:t>มิถุนายน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2566  </w:t>
      </w:r>
      <w:r w:rsidRPr="00F4595D">
        <w:rPr>
          <w:rFonts w:ascii="Angsana New" w:hAnsi="Angsana New" w:hint="cs"/>
          <w:sz w:val="30"/>
          <w:szCs w:val="30"/>
          <w:cs/>
        </w:rPr>
        <w:t>บริษัทได้จดทะเบียนจัดตั้งบริษัทย่อยจำนวน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1 </w:t>
      </w: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คือ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ศาลเจ้าแม่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หม่าโจ้ว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โดยบริษัทมีทุนจดทะเบียนจำนวน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100,000 </w:t>
      </w:r>
      <w:r w:rsidRPr="00F4595D">
        <w:rPr>
          <w:rFonts w:ascii="Angsana New" w:hAnsi="Angsana New" w:hint="cs"/>
          <w:sz w:val="30"/>
          <w:szCs w:val="30"/>
          <w:cs/>
        </w:rPr>
        <w:t>บาท</w:t>
      </w:r>
      <w:r w:rsidRPr="00F4595D">
        <w:rPr>
          <w:rFonts w:ascii="Angsana New" w:hAnsi="Angsana New"/>
          <w:sz w:val="30"/>
          <w:szCs w:val="30"/>
          <w:cs/>
        </w:rPr>
        <w:t xml:space="preserve"> (</w:t>
      </w:r>
      <w:r w:rsidRPr="00F4595D">
        <w:rPr>
          <w:rFonts w:ascii="Angsana New" w:hAnsi="Angsana New" w:hint="cs"/>
          <w:sz w:val="30"/>
          <w:szCs w:val="30"/>
          <w:cs/>
        </w:rPr>
        <w:t>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10,000 </w:t>
      </w:r>
      <w:r w:rsidRPr="00F4595D">
        <w:rPr>
          <w:rFonts w:ascii="Angsana New" w:hAnsi="Angsana New" w:hint="cs"/>
          <w:sz w:val="30"/>
          <w:szCs w:val="30"/>
          <w:cs/>
        </w:rPr>
        <w:t>หุ้น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10 </w:t>
      </w:r>
      <w:r w:rsidRPr="00F4595D">
        <w:rPr>
          <w:rFonts w:ascii="Angsana New" w:hAnsi="Angsana New" w:hint="cs"/>
          <w:sz w:val="30"/>
          <w:szCs w:val="30"/>
          <w:cs/>
        </w:rPr>
        <w:t>บาท</w:t>
      </w:r>
      <w:r w:rsidRPr="00F4595D">
        <w:rPr>
          <w:rFonts w:ascii="Angsana New" w:hAnsi="Angsana New"/>
          <w:sz w:val="30"/>
          <w:szCs w:val="30"/>
          <w:cs/>
        </w:rPr>
        <w:t xml:space="preserve">) </w:t>
      </w:r>
      <w:r w:rsidRPr="00F4595D">
        <w:rPr>
          <w:rFonts w:ascii="Angsana New" w:hAnsi="Angsana New" w:hint="cs"/>
          <w:sz w:val="30"/>
          <w:szCs w:val="30"/>
          <w:cs/>
        </w:rPr>
        <w:t>ทั้งนี้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บริษัทได้มีส่วนได้เสียในบริษัทย่อยดังกล่าวในสัดส่วนร้อยละ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99.98 </w:t>
      </w:r>
      <w:r w:rsidRPr="00F4595D">
        <w:rPr>
          <w:rFonts w:ascii="Angsana New" w:hAnsi="Angsana New" w:hint="cs"/>
          <w:sz w:val="30"/>
          <w:szCs w:val="30"/>
          <w:cs/>
        </w:rPr>
        <w:t>ของทุนที่ออกและชำระแล้ว</w:t>
      </w:r>
    </w:p>
    <w:p w14:paraId="6FBA98BD" w14:textId="77777777" w:rsidR="004478D6" w:rsidRPr="0028679F" w:rsidRDefault="004478D6" w:rsidP="00447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s/>
        </w:rPr>
      </w:pPr>
    </w:p>
    <w:p w14:paraId="14505AE3" w14:textId="7FB80803" w:rsidR="00D36BC6" w:rsidRPr="00F4595D" w:rsidRDefault="0076647F" w:rsidP="0076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4595D">
        <w:rPr>
          <w:rFonts w:ascii="Angsana New" w:hAnsi="Angsana New" w:hint="cs"/>
          <w:i/>
          <w:iCs/>
          <w:sz w:val="30"/>
          <w:szCs w:val="30"/>
          <w:cs/>
        </w:rPr>
        <w:t>การลดทุนในบริษัทย่อยสำหรับ</w:t>
      </w:r>
      <w:r w:rsidR="007F17C7" w:rsidRPr="00F4595D">
        <w:rPr>
          <w:rFonts w:ascii="Angsana New" w:hAnsi="Angsana New" w:hint="cs"/>
          <w:i/>
          <w:iCs/>
          <w:sz w:val="30"/>
          <w:szCs w:val="30"/>
          <w:cs/>
        </w:rPr>
        <w:t>งวดหกเดือนสิ้นสุดวันที่</w:t>
      </w:r>
      <w:r w:rsidR="007F17C7" w:rsidRPr="00F459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87341" w:rsidRPr="00F4595D">
        <w:rPr>
          <w:rFonts w:ascii="Angsana New" w:hAnsi="Angsana New"/>
          <w:i/>
          <w:iCs/>
          <w:sz w:val="30"/>
          <w:szCs w:val="30"/>
        </w:rPr>
        <w:t>30</w:t>
      </w:r>
      <w:r w:rsidR="007F17C7" w:rsidRPr="00F459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F17C7" w:rsidRPr="00F4595D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7F17C7" w:rsidRPr="00F459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87341" w:rsidRPr="00F4595D">
        <w:rPr>
          <w:rFonts w:ascii="Angsana New" w:hAnsi="Angsana New"/>
          <w:i/>
          <w:iCs/>
          <w:sz w:val="30"/>
          <w:szCs w:val="30"/>
        </w:rPr>
        <w:t>2566</w:t>
      </w:r>
    </w:p>
    <w:p w14:paraId="78172BF8" w14:textId="77777777" w:rsidR="00387341" w:rsidRPr="0028679F" w:rsidRDefault="00387341" w:rsidP="007664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firstLine="540"/>
        <w:jc w:val="thaiDistribute"/>
        <w:rPr>
          <w:rFonts w:ascii="Angsana New" w:hAnsi="Angsana New"/>
          <w:i/>
          <w:iCs/>
        </w:rPr>
      </w:pPr>
    </w:p>
    <w:p w14:paraId="3803D4E5" w14:textId="45338E2D" w:rsidR="0076647F" w:rsidRPr="00F4595D" w:rsidRDefault="00A80FB3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4595D">
        <w:rPr>
          <w:rFonts w:ascii="Angsana New" w:hAnsi="Angsana New"/>
          <w:sz w:val="30"/>
          <w:szCs w:val="30"/>
        </w:rPr>
        <w:t xml:space="preserve">24 </w:t>
      </w:r>
      <w:r w:rsidRPr="00F4595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F4595D">
        <w:rPr>
          <w:rFonts w:ascii="Angsana New" w:hAnsi="Angsana New"/>
          <w:sz w:val="30"/>
          <w:szCs w:val="30"/>
        </w:rPr>
        <w:t xml:space="preserve">2566 </w:t>
      </w:r>
      <w:r w:rsidRPr="00F4595D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 รายละเอียดดังนี้</w:t>
      </w:r>
    </w:p>
    <w:p w14:paraId="65E22292" w14:textId="77777777" w:rsidR="00A649EC" w:rsidRPr="0028679F" w:rsidRDefault="00A649EC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cs/>
        </w:rPr>
      </w:pPr>
    </w:p>
    <w:p w14:paraId="61F6AF7F" w14:textId="53CD71FA" w:rsidR="00E35587" w:rsidRPr="00F4595D" w:rsidRDefault="004A45D5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แบงคอก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สุขุมวิท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ลักซูรี่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C30053" w:rsidRPr="00F4595D">
        <w:rPr>
          <w:rFonts w:ascii="Angsana New" w:hAnsi="Angsana New"/>
          <w:sz w:val="30"/>
          <w:szCs w:val="30"/>
        </w:rPr>
        <w:t>(</w:t>
      </w:r>
      <w:r w:rsidR="00C30053" w:rsidRPr="00F4595D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="00C30053" w:rsidRPr="00F4595D">
        <w:rPr>
          <w:rFonts w:ascii="Angsana New" w:hAnsi="Angsana New"/>
          <w:sz w:val="30"/>
          <w:szCs w:val="30"/>
          <w:cs/>
        </w:rPr>
        <w:t xml:space="preserve"> </w:t>
      </w:r>
      <w:r w:rsidR="00C30053" w:rsidRPr="00F4595D">
        <w:rPr>
          <w:rFonts w:ascii="Angsana New" w:hAnsi="Angsana New" w:hint="cs"/>
          <w:sz w:val="30"/>
          <w:szCs w:val="30"/>
          <w:cs/>
        </w:rPr>
        <w:t>วินเซอร์</w:t>
      </w:r>
      <w:r w:rsidR="00C30053" w:rsidRPr="00F4595D">
        <w:rPr>
          <w:rFonts w:ascii="Angsana New" w:hAnsi="Angsana New"/>
          <w:sz w:val="30"/>
          <w:szCs w:val="30"/>
          <w:cs/>
        </w:rPr>
        <w:t xml:space="preserve"> </w:t>
      </w:r>
      <w:r w:rsidR="00C30053" w:rsidRPr="00F4595D">
        <w:rPr>
          <w:rFonts w:ascii="Angsana New" w:hAnsi="Angsana New" w:hint="cs"/>
          <w:sz w:val="30"/>
          <w:szCs w:val="30"/>
          <w:cs/>
        </w:rPr>
        <w:t>โฮเต็ล</w:t>
      </w:r>
      <w:r w:rsidR="00C30053" w:rsidRPr="00F4595D">
        <w:rPr>
          <w:rFonts w:ascii="Angsana New" w:hAnsi="Angsana New"/>
          <w:sz w:val="30"/>
          <w:szCs w:val="30"/>
          <w:cs/>
        </w:rPr>
        <w:t xml:space="preserve"> </w:t>
      </w:r>
      <w:r w:rsidR="00C30053" w:rsidRPr="00F4595D">
        <w:rPr>
          <w:rFonts w:ascii="Angsana New" w:hAnsi="Angsana New" w:hint="cs"/>
          <w:sz w:val="30"/>
          <w:szCs w:val="30"/>
          <w:cs/>
        </w:rPr>
        <w:t>จำกัด</w:t>
      </w:r>
      <w:r w:rsidR="00C30053" w:rsidRPr="00F4595D">
        <w:rPr>
          <w:rFonts w:ascii="Angsana New" w:hAnsi="Angsana New"/>
          <w:sz w:val="30"/>
          <w:szCs w:val="30"/>
        </w:rPr>
        <w:t>)</w:t>
      </w:r>
      <w:r w:rsidR="00C30053" w:rsidRPr="00F4595D">
        <w:rPr>
          <w:rFonts w:ascii="Angsana New" w:hAnsi="Angsana New" w:hint="cs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A80FB3" w:rsidRPr="00F4595D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Pr="00F4595D">
        <w:rPr>
          <w:rFonts w:ascii="Angsana New" w:hAnsi="Angsana New" w:hint="cs"/>
          <w:sz w:val="30"/>
          <w:szCs w:val="30"/>
          <w:cs/>
        </w:rPr>
        <w:t>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915AFC" w:rsidRPr="00F4595D">
        <w:rPr>
          <w:rFonts w:ascii="Angsana New" w:hAnsi="Angsana New"/>
          <w:sz w:val="30"/>
          <w:szCs w:val="30"/>
        </w:rPr>
        <w:t>2,388.30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จากเดิม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915AFC" w:rsidRPr="00F4595D">
        <w:rPr>
          <w:rFonts w:ascii="Angsana New" w:hAnsi="Angsana New"/>
          <w:sz w:val="30"/>
          <w:szCs w:val="30"/>
        </w:rPr>
        <w:t>3,184.40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sz w:val="30"/>
          <w:szCs w:val="30"/>
          <w:cs/>
        </w:rPr>
        <w:t xml:space="preserve"> (</w:t>
      </w:r>
      <w:r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915AFC" w:rsidRPr="00F4595D">
        <w:rPr>
          <w:rFonts w:ascii="Angsana New" w:hAnsi="Angsana New"/>
          <w:sz w:val="30"/>
          <w:szCs w:val="30"/>
        </w:rPr>
        <w:t>31.84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C30053" w:rsidRPr="00F4595D">
        <w:rPr>
          <w:rFonts w:ascii="Angsana New" w:hAnsi="Angsana New"/>
          <w:sz w:val="30"/>
          <w:szCs w:val="30"/>
        </w:rPr>
        <w:t>100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บาท</w:t>
      </w:r>
      <w:r w:rsidRPr="00F4595D">
        <w:rPr>
          <w:rFonts w:ascii="Angsana New" w:hAnsi="Angsana New"/>
          <w:sz w:val="30"/>
          <w:szCs w:val="30"/>
          <w:cs/>
        </w:rPr>
        <w:t xml:space="preserve">) </w:t>
      </w:r>
      <w:r w:rsidRPr="00F4595D">
        <w:rPr>
          <w:rFonts w:ascii="Angsana New" w:hAnsi="Angsana New" w:hint="cs"/>
          <w:sz w:val="30"/>
          <w:szCs w:val="30"/>
          <w:cs/>
        </w:rPr>
        <w:t>เป็นจำนวน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C30053" w:rsidRPr="00F4595D">
        <w:rPr>
          <w:rFonts w:ascii="Angsana New" w:hAnsi="Angsana New"/>
          <w:sz w:val="30"/>
          <w:szCs w:val="30"/>
        </w:rPr>
        <w:t>796.10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sz w:val="30"/>
          <w:szCs w:val="30"/>
          <w:cs/>
        </w:rPr>
        <w:t xml:space="preserve"> (</w:t>
      </w:r>
      <w:r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C30053" w:rsidRPr="00F4595D">
        <w:rPr>
          <w:rFonts w:ascii="Angsana New" w:hAnsi="Angsana New"/>
          <w:sz w:val="30"/>
          <w:szCs w:val="30"/>
        </w:rPr>
        <w:t>7.96</w:t>
      </w:r>
      <w:r w:rsidR="00390E7A"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C30053" w:rsidRPr="00F4595D">
        <w:rPr>
          <w:rFonts w:ascii="Angsana New" w:hAnsi="Angsana New"/>
          <w:sz w:val="30"/>
          <w:szCs w:val="30"/>
        </w:rPr>
        <w:t>100</w:t>
      </w:r>
      <w:r w:rsidR="00390E7A"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บาท</w:t>
      </w:r>
      <w:r w:rsidRPr="00F4595D">
        <w:rPr>
          <w:rFonts w:ascii="Angsana New" w:hAnsi="Angsana New"/>
          <w:sz w:val="30"/>
          <w:szCs w:val="30"/>
          <w:cs/>
        </w:rPr>
        <w:t xml:space="preserve">) </w:t>
      </w:r>
      <w:r w:rsidR="00A80FB3" w:rsidRPr="00F4595D">
        <w:rPr>
          <w:rFonts w:ascii="Angsana New" w:hAnsi="Angsana New"/>
          <w:sz w:val="30"/>
          <w:szCs w:val="30"/>
          <w:cs/>
        </w:rPr>
        <w:br/>
      </w:r>
      <w:r w:rsidRPr="00F4595D">
        <w:rPr>
          <w:rFonts w:ascii="Angsana New" w:hAnsi="Angsana New" w:hint="cs"/>
          <w:sz w:val="30"/>
          <w:szCs w:val="30"/>
          <w:cs/>
        </w:rPr>
        <w:t>เพื่อ</w:t>
      </w:r>
      <w:r w:rsidR="00A80FB3" w:rsidRPr="00F4595D">
        <w:rPr>
          <w:rFonts w:ascii="Angsana New" w:hAnsi="Angsana New" w:hint="cs"/>
          <w:sz w:val="30"/>
          <w:szCs w:val="30"/>
          <w:cs/>
        </w:rPr>
        <w:t>ล้าง</w:t>
      </w:r>
      <w:r w:rsidR="0090321D" w:rsidRPr="00F4595D">
        <w:rPr>
          <w:rFonts w:ascii="Angsana New" w:hAnsi="Angsana New" w:hint="cs"/>
          <w:sz w:val="30"/>
          <w:szCs w:val="30"/>
          <w:cs/>
        </w:rPr>
        <w:t>ผลขาด</w:t>
      </w:r>
      <w:r w:rsidR="00A80FB3" w:rsidRPr="00F4595D">
        <w:rPr>
          <w:rFonts w:ascii="Angsana New" w:hAnsi="Angsana New" w:hint="cs"/>
          <w:sz w:val="30"/>
          <w:szCs w:val="30"/>
          <w:cs/>
        </w:rPr>
        <w:t>ทุนสะสม ทั้งนี้</w:t>
      </w:r>
      <w:r w:rsidR="00915AFC" w:rsidRPr="00F4595D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 w:rsidRPr="00F4595D">
        <w:rPr>
          <w:rFonts w:ascii="Angsana New" w:hAnsi="Angsana New" w:hint="cs"/>
          <w:sz w:val="30"/>
          <w:szCs w:val="30"/>
          <w:cs/>
        </w:rPr>
        <w:t>มี</w:t>
      </w:r>
      <w:r w:rsidR="00915AFC" w:rsidRPr="00F4595D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="00915AFC" w:rsidRPr="00F4595D">
        <w:rPr>
          <w:rFonts w:ascii="Angsana New" w:hAnsi="Angsana New"/>
          <w:sz w:val="30"/>
          <w:szCs w:val="30"/>
          <w:cs/>
        </w:rPr>
        <w:t xml:space="preserve"> </w:t>
      </w:r>
      <w:r w:rsidR="00915AFC" w:rsidRPr="00F4595D">
        <w:rPr>
          <w:rFonts w:ascii="Angsana New" w:hAnsi="Angsana New" w:hint="cs"/>
          <w:sz w:val="30"/>
          <w:szCs w:val="30"/>
          <w:cs/>
        </w:rPr>
        <w:t>และ</w:t>
      </w:r>
      <w:r w:rsidRPr="00F4595D">
        <w:rPr>
          <w:rFonts w:ascii="Angsana New" w:hAnsi="Angsana New" w:hint="cs"/>
          <w:sz w:val="30"/>
          <w:szCs w:val="30"/>
          <w:cs/>
        </w:rPr>
        <w:t>กลุ่มบริษัทยังคงมีส่วนได้เสีย</w:t>
      </w:r>
      <w:r w:rsidR="00A80FB3" w:rsidRPr="00F4595D">
        <w:rPr>
          <w:rFonts w:ascii="Angsana New" w:hAnsi="Angsana New"/>
          <w:sz w:val="30"/>
          <w:szCs w:val="30"/>
          <w:cs/>
        </w:rPr>
        <w:br/>
      </w:r>
      <w:r w:rsidRPr="00F4595D">
        <w:rPr>
          <w:rFonts w:ascii="Angsana New" w:hAnsi="Angsana New" w:hint="cs"/>
          <w:sz w:val="30"/>
          <w:szCs w:val="30"/>
          <w:cs/>
        </w:rPr>
        <w:t>เป็นร้อยละ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C30053" w:rsidRPr="00F4595D">
        <w:rPr>
          <w:rFonts w:ascii="Angsana New" w:hAnsi="Angsana New"/>
          <w:sz w:val="30"/>
          <w:szCs w:val="30"/>
        </w:rPr>
        <w:t>100</w:t>
      </w:r>
    </w:p>
    <w:p w14:paraId="4FB78F20" w14:textId="77777777" w:rsidR="00E35587" w:rsidRPr="0028679F" w:rsidRDefault="00E35587" w:rsidP="00E35587">
      <w:pPr>
        <w:pStyle w:val="ListParagraph"/>
        <w:rPr>
          <w:rFonts w:ascii="Angsana New" w:hAnsi="Angsana New"/>
          <w:szCs w:val="18"/>
          <w:cs/>
        </w:rPr>
      </w:pPr>
    </w:p>
    <w:p w14:paraId="514EAE7F" w14:textId="76D75731" w:rsidR="004A45D5" w:rsidRPr="00F4595D" w:rsidRDefault="00864C16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สุรวงศ์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พร๊อพเพอตี้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</w:rPr>
        <w:t xml:space="preserve"> (</w:t>
      </w:r>
      <w:r w:rsidRPr="00F4595D">
        <w:rPr>
          <w:rFonts w:ascii="Angsana New" w:hAnsi="Angsana New" w:hint="cs"/>
          <w:sz w:val="30"/>
          <w:szCs w:val="30"/>
          <w:cs/>
        </w:rPr>
        <w:t xml:space="preserve">เดิมชื่อ </w:t>
      </w:r>
      <w:r w:rsidR="004A45D5"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สิริทรัพย์พัฒนา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 w:hint="cs"/>
          <w:sz w:val="30"/>
          <w:szCs w:val="30"/>
          <w:cs/>
        </w:rPr>
        <w:t>)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A80FB3" w:rsidRPr="00F4595D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="004A45D5" w:rsidRPr="00F4595D">
        <w:rPr>
          <w:rFonts w:ascii="Angsana New" w:hAnsi="Angsana New" w:hint="cs"/>
          <w:sz w:val="30"/>
          <w:szCs w:val="30"/>
          <w:cs/>
        </w:rPr>
        <w:t>จำนวน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12</w:t>
      </w:r>
      <w:r w:rsidR="00280FEE" w:rsidRPr="00F4595D">
        <w:rPr>
          <w:rFonts w:ascii="Angsana New" w:hAnsi="Angsana New"/>
          <w:sz w:val="30"/>
          <w:szCs w:val="30"/>
        </w:rPr>
        <w:t>.00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จากเดิม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16</w:t>
      </w:r>
      <w:r w:rsidR="00280FEE" w:rsidRPr="00F4595D">
        <w:rPr>
          <w:rFonts w:ascii="Angsana New" w:hAnsi="Angsana New"/>
          <w:sz w:val="30"/>
          <w:szCs w:val="30"/>
        </w:rPr>
        <w:t>.00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(</w:t>
      </w:r>
      <w:r w:rsidR="004A45D5"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1.60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) </w:t>
      </w:r>
      <w:r w:rsidR="004A45D5" w:rsidRPr="00F4595D">
        <w:rPr>
          <w:rFonts w:ascii="Angsana New" w:hAnsi="Angsana New" w:hint="cs"/>
          <w:sz w:val="30"/>
          <w:szCs w:val="30"/>
          <w:cs/>
        </w:rPr>
        <w:t>เป็นจำนวน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4</w:t>
      </w:r>
      <w:r w:rsidR="00280FEE" w:rsidRPr="00F4595D">
        <w:rPr>
          <w:rFonts w:ascii="Angsana New" w:hAnsi="Angsana New"/>
          <w:sz w:val="30"/>
          <w:szCs w:val="30"/>
        </w:rPr>
        <w:t>.00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(</w:t>
      </w:r>
      <w:r w:rsidR="004A45D5"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0.4</w:t>
      </w:r>
      <w:r w:rsidR="00280FEE" w:rsidRPr="00F4595D">
        <w:rPr>
          <w:rFonts w:ascii="Angsana New" w:hAnsi="Angsana New"/>
          <w:sz w:val="30"/>
          <w:szCs w:val="30"/>
        </w:rPr>
        <w:t>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) </w:t>
      </w:r>
      <w:r w:rsidR="004A45D5" w:rsidRPr="00F4595D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ทั้งนี้</w:t>
      </w:r>
      <w:r w:rsidR="00875F50" w:rsidRPr="00F4595D">
        <w:rPr>
          <w:rFonts w:ascii="Angsana New" w:hAnsi="Angsana New" w:hint="cs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 w:rsidRPr="00F4595D">
        <w:rPr>
          <w:rFonts w:ascii="Angsana New" w:hAnsi="Angsana New" w:hint="cs"/>
          <w:sz w:val="30"/>
          <w:szCs w:val="30"/>
          <w:cs/>
        </w:rPr>
        <w:t>มี</w:t>
      </w:r>
      <w:r w:rsidR="004A45D5" w:rsidRPr="00F4595D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100</w:t>
      </w:r>
    </w:p>
    <w:p w14:paraId="70838253" w14:textId="77777777" w:rsidR="004A45D5" w:rsidRPr="0028679F" w:rsidRDefault="004A45D5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5098119D" w14:textId="19C18B8B" w:rsidR="004A45D5" w:rsidRPr="00F4595D" w:rsidRDefault="00864C16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ลักชูรี่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โฮเทลล์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จอมเทียน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 xml:space="preserve">จำกัด (เดิมชื่อ </w:t>
      </w:r>
      <w:r w:rsidR="004A45D5"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ทีซีซีซีแอล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จอมเทียน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 w:hint="cs"/>
          <w:sz w:val="30"/>
          <w:szCs w:val="30"/>
          <w:cs/>
        </w:rPr>
        <w:t>)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A80FB3" w:rsidRPr="00F4595D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="004A45D5" w:rsidRPr="00F4595D">
        <w:rPr>
          <w:rFonts w:ascii="Angsana New" w:hAnsi="Angsana New" w:hint="cs"/>
          <w:sz w:val="30"/>
          <w:szCs w:val="30"/>
          <w:cs/>
        </w:rPr>
        <w:t>จำนวน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 xml:space="preserve">757.50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จากเดิม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</w:t>
      </w:r>
      <w:r w:rsidR="004A45D5" w:rsidRPr="00F4595D">
        <w:rPr>
          <w:rFonts w:ascii="Angsana New" w:hAnsi="Angsana New"/>
          <w:sz w:val="30"/>
          <w:szCs w:val="30"/>
        </w:rPr>
        <w:t>,</w:t>
      </w:r>
      <w:r w:rsidR="0025152B" w:rsidRPr="00F4595D">
        <w:rPr>
          <w:rFonts w:ascii="Angsana New" w:hAnsi="Angsana New"/>
          <w:sz w:val="30"/>
          <w:szCs w:val="30"/>
        </w:rPr>
        <w:t>010</w:t>
      </w:r>
      <w:r w:rsidR="00280FEE" w:rsidRPr="00F4595D">
        <w:rPr>
          <w:rFonts w:ascii="Angsana New" w:hAnsi="Angsana New"/>
          <w:sz w:val="30"/>
          <w:szCs w:val="30"/>
        </w:rPr>
        <w:t>.00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(</w:t>
      </w:r>
      <w:r w:rsidR="004A45D5"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101</w:t>
      </w:r>
      <w:r w:rsidR="007B47E1" w:rsidRPr="00F4595D">
        <w:rPr>
          <w:rFonts w:ascii="Angsana New" w:hAnsi="Angsana New"/>
          <w:sz w:val="30"/>
          <w:szCs w:val="30"/>
        </w:rPr>
        <w:t>.00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) </w:t>
      </w:r>
      <w:r w:rsidR="004A45D5" w:rsidRPr="00F4595D">
        <w:rPr>
          <w:rFonts w:ascii="Angsana New" w:hAnsi="Angsana New" w:hint="cs"/>
          <w:sz w:val="30"/>
          <w:szCs w:val="30"/>
          <w:cs/>
        </w:rPr>
        <w:t>เป็นจำนวน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252.50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(</w:t>
      </w:r>
      <w:r w:rsidR="004A45D5"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25.25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) </w:t>
      </w:r>
      <w:r w:rsidR="00875F50" w:rsidRPr="00F4595D">
        <w:rPr>
          <w:rFonts w:ascii="Angsana New" w:hAnsi="Angsana New" w:hint="cs"/>
          <w:sz w:val="30"/>
          <w:szCs w:val="30"/>
          <w:cs/>
        </w:rPr>
        <w:t xml:space="preserve">เพื่อล้างผลขาดทุนสะสม </w:t>
      </w:r>
      <w:r w:rsidR="004A45D5" w:rsidRPr="00F4595D">
        <w:rPr>
          <w:rFonts w:ascii="Angsana New" w:hAnsi="Angsana New" w:hint="cs"/>
          <w:sz w:val="30"/>
          <w:szCs w:val="30"/>
          <w:cs/>
        </w:rPr>
        <w:t>ทั้งนี้</w:t>
      </w:r>
      <w:r w:rsidR="00875F50" w:rsidRPr="00F4595D">
        <w:rPr>
          <w:rFonts w:ascii="Angsana New" w:hAnsi="Angsana New" w:hint="cs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 w:rsidRPr="00F4595D">
        <w:rPr>
          <w:rFonts w:ascii="Angsana New" w:hAnsi="Angsana New" w:hint="cs"/>
          <w:sz w:val="30"/>
          <w:szCs w:val="30"/>
          <w:cs/>
        </w:rPr>
        <w:t>มี</w:t>
      </w:r>
      <w:r w:rsidR="004A45D5" w:rsidRPr="00F4595D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100</w:t>
      </w:r>
    </w:p>
    <w:p w14:paraId="18979C0D" w14:textId="77777777" w:rsidR="004A45D5" w:rsidRPr="0028679F" w:rsidRDefault="004A45D5" w:rsidP="00BF1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</w:rPr>
      </w:pPr>
    </w:p>
    <w:p w14:paraId="375F5D11" w14:textId="2DF371F6" w:rsidR="004A45D5" w:rsidRPr="00F4595D" w:rsidRDefault="00864C16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แอสเสท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เวิรด์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พัทยา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 xml:space="preserve">จำกัด (เดิมชื่อ </w:t>
      </w:r>
      <w:r w:rsidR="004A45D5"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ทีซีซี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พัทยา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 w:hint="cs"/>
          <w:sz w:val="30"/>
          <w:szCs w:val="30"/>
          <w:cs/>
        </w:rPr>
        <w:t>)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A80FB3" w:rsidRPr="00F4595D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="004A45D5" w:rsidRPr="00F4595D">
        <w:rPr>
          <w:rFonts w:ascii="Angsana New" w:hAnsi="Angsana New" w:hint="cs"/>
          <w:sz w:val="30"/>
          <w:szCs w:val="30"/>
          <w:cs/>
        </w:rPr>
        <w:t>จำนวน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</w:t>
      </w:r>
      <w:r w:rsidR="004A45D5" w:rsidRPr="00F4595D">
        <w:rPr>
          <w:rFonts w:ascii="Angsana New" w:hAnsi="Angsana New"/>
          <w:sz w:val="30"/>
          <w:szCs w:val="30"/>
        </w:rPr>
        <w:t>,</w:t>
      </w:r>
      <w:r w:rsidR="0025152B" w:rsidRPr="00F4595D">
        <w:rPr>
          <w:rFonts w:ascii="Angsana New" w:hAnsi="Angsana New"/>
          <w:sz w:val="30"/>
          <w:szCs w:val="30"/>
        </w:rPr>
        <w:t>500</w:t>
      </w:r>
      <w:r w:rsidR="0075201C" w:rsidRPr="00F4595D">
        <w:rPr>
          <w:rFonts w:ascii="Angsana New" w:hAnsi="Angsana New"/>
          <w:sz w:val="30"/>
          <w:szCs w:val="30"/>
        </w:rPr>
        <w:t>.00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จากเดิม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2</w:t>
      </w:r>
      <w:r w:rsidR="004A45D5" w:rsidRPr="00F4595D">
        <w:rPr>
          <w:rFonts w:ascii="Angsana New" w:hAnsi="Angsana New"/>
          <w:sz w:val="30"/>
          <w:szCs w:val="30"/>
        </w:rPr>
        <w:t>,</w:t>
      </w:r>
      <w:r w:rsidR="0025152B" w:rsidRPr="00F4595D">
        <w:rPr>
          <w:rFonts w:ascii="Angsana New" w:hAnsi="Angsana New"/>
          <w:sz w:val="30"/>
          <w:szCs w:val="30"/>
        </w:rPr>
        <w:t>000</w:t>
      </w:r>
      <w:r w:rsidR="0075201C" w:rsidRPr="00F4595D">
        <w:rPr>
          <w:rFonts w:ascii="Angsana New" w:hAnsi="Angsana New"/>
          <w:sz w:val="30"/>
          <w:szCs w:val="30"/>
        </w:rPr>
        <w:t>.00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(</w:t>
      </w:r>
      <w:r w:rsidR="004A45D5"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200</w:t>
      </w:r>
      <w:r w:rsidR="0075201C" w:rsidRPr="00F4595D">
        <w:rPr>
          <w:rFonts w:ascii="Angsana New" w:hAnsi="Angsana New"/>
          <w:sz w:val="30"/>
          <w:szCs w:val="30"/>
        </w:rPr>
        <w:t>.00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) </w:t>
      </w:r>
      <w:r w:rsidR="004A45D5" w:rsidRPr="00F4595D">
        <w:rPr>
          <w:rFonts w:ascii="Angsana New" w:hAnsi="Angsana New" w:hint="cs"/>
          <w:sz w:val="30"/>
          <w:szCs w:val="30"/>
          <w:cs/>
        </w:rPr>
        <w:t>เป็นจำนวน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50</w:t>
      </w:r>
      <w:r w:rsidR="00A01D73" w:rsidRPr="00F4595D">
        <w:rPr>
          <w:rFonts w:ascii="Angsana New" w:hAnsi="Angsana New"/>
          <w:sz w:val="30"/>
          <w:szCs w:val="30"/>
        </w:rPr>
        <w:t>0</w:t>
      </w:r>
      <w:r w:rsidR="0075201C" w:rsidRPr="00F4595D">
        <w:rPr>
          <w:rFonts w:ascii="Angsana New" w:hAnsi="Angsana New"/>
          <w:sz w:val="30"/>
          <w:szCs w:val="30"/>
        </w:rPr>
        <w:t>.00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(</w:t>
      </w:r>
      <w:r w:rsidR="004A45D5"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5</w:t>
      </w:r>
      <w:r w:rsidR="00A01D73" w:rsidRPr="00F4595D">
        <w:rPr>
          <w:rFonts w:ascii="Angsana New" w:hAnsi="Angsana New"/>
          <w:sz w:val="30"/>
          <w:szCs w:val="30"/>
        </w:rPr>
        <w:t>0</w:t>
      </w:r>
      <w:r w:rsidR="0075201C" w:rsidRPr="00F4595D">
        <w:rPr>
          <w:rFonts w:ascii="Angsana New" w:hAnsi="Angsana New"/>
          <w:sz w:val="30"/>
          <w:szCs w:val="30"/>
        </w:rPr>
        <w:t>.00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10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บาท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) </w:t>
      </w:r>
      <w:r w:rsidR="00875F50" w:rsidRPr="00F4595D">
        <w:rPr>
          <w:rFonts w:ascii="Angsana New" w:hAnsi="Angsana New" w:hint="cs"/>
          <w:sz w:val="30"/>
          <w:szCs w:val="30"/>
          <w:cs/>
        </w:rPr>
        <w:t xml:space="preserve">เพื่อล้างผลขาดทุนสะสม </w:t>
      </w:r>
      <w:r w:rsidR="004A45D5" w:rsidRPr="00F4595D">
        <w:rPr>
          <w:rFonts w:ascii="Angsana New" w:hAnsi="Angsana New" w:hint="cs"/>
          <w:sz w:val="30"/>
          <w:szCs w:val="30"/>
          <w:cs/>
        </w:rPr>
        <w:t>ทั้งนี้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 w:rsidRPr="00F4595D">
        <w:rPr>
          <w:rFonts w:ascii="Angsana New" w:hAnsi="Angsana New" w:hint="cs"/>
          <w:sz w:val="30"/>
          <w:szCs w:val="30"/>
          <w:cs/>
        </w:rPr>
        <w:t>มี</w:t>
      </w:r>
      <w:r w:rsidR="004A45D5" w:rsidRPr="00F4595D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4A45D5" w:rsidRPr="00F4595D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4A45D5"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100</w:t>
      </w:r>
    </w:p>
    <w:p w14:paraId="2531BBC1" w14:textId="4FFAE584" w:rsidR="00162AF1" w:rsidRDefault="00162AF1" w:rsidP="00E35587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โฮเทลส์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เอเชียทีค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ได้จดทะเบียนลดทุน</w:t>
      </w:r>
      <w:r w:rsidR="00A80FB3" w:rsidRPr="00F4595D">
        <w:rPr>
          <w:rFonts w:ascii="Angsana New" w:hAnsi="Angsana New" w:hint="cs"/>
          <w:sz w:val="30"/>
          <w:szCs w:val="30"/>
          <w:cs/>
        </w:rPr>
        <w:t>ที่ออกและชำระแล้ว</w:t>
      </w:r>
      <w:r w:rsidRPr="00F4595D">
        <w:rPr>
          <w:rFonts w:ascii="Angsana New" w:hAnsi="Angsana New" w:hint="cs"/>
          <w:sz w:val="30"/>
          <w:szCs w:val="30"/>
          <w:cs/>
        </w:rPr>
        <w:t>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1</w:t>
      </w:r>
      <w:r w:rsidR="0091688B" w:rsidRPr="00F4595D">
        <w:rPr>
          <w:rFonts w:ascii="Angsana New" w:hAnsi="Angsana New"/>
          <w:sz w:val="30"/>
          <w:szCs w:val="30"/>
        </w:rPr>
        <w:t>0</w:t>
      </w:r>
      <w:r w:rsidR="0025152B" w:rsidRPr="00F4595D">
        <w:rPr>
          <w:rFonts w:ascii="Angsana New" w:hAnsi="Angsana New"/>
          <w:sz w:val="30"/>
          <w:szCs w:val="30"/>
        </w:rPr>
        <w:t>0.0</w:t>
      </w:r>
      <w:r w:rsidR="0091688B" w:rsidRPr="00F4595D">
        <w:rPr>
          <w:rFonts w:ascii="Angsana New" w:hAnsi="Angsana New"/>
          <w:sz w:val="30"/>
          <w:szCs w:val="30"/>
        </w:rPr>
        <w:t>5</w:t>
      </w:r>
      <w:r w:rsidR="00556EFB" w:rsidRPr="00F4595D">
        <w:rPr>
          <w:rFonts w:ascii="Angsana New" w:hAnsi="Angsana New" w:hint="cs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จากเดิม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25152B" w:rsidRPr="00F4595D">
        <w:rPr>
          <w:rFonts w:ascii="Angsana New" w:hAnsi="Angsana New"/>
          <w:sz w:val="30"/>
          <w:szCs w:val="30"/>
        </w:rPr>
        <w:t>200.10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sz w:val="30"/>
          <w:szCs w:val="30"/>
          <w:cs/>
        </w:rPr>
        <w:t xml:space="preserve"> (</w:t>
      </w:r>
      <w:r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D1388D" w:rsidRPr="00F4595D">
        <w:rPr>
          <w:rFonts w:ascii="Angsana New" w:hAnsi="Angsana New"/>
          <w:sz w:val="30"/>
          <w:szCs w:val="30"/>
        </w:rPr>
        <w:t xml:space="preserve">20.01 </w:t>
      </w:r>
      <w:r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D1388D" w:rsidRPr="00F4595D">
        <w:rPr>
          <w:rFonts w:ascii="Angsana New" w:hAnsi="Angsana New"/>
          <w:sz w:val="30"/>
          <w:szCs w:val="30"/>
        </w:rPr>
        <w:t>10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บาท</w:t>
      </w:r>
      <w:r w:rsidRPr="00F4595D">
        <w:rPr>
          <w:rFonts w:ascii="Angsana New" w:hAnsi="Angsana New"/>
          <w:sz w:val="30"/>
          <w:szCs w:val="30"/>
          <w:cs/>
        </w:rPr>
        <w:t xml:space="preserve">) </w:t>
      </w:r>
      <w:r w:rsidRPr="00F4595D">
        <w:rPr>
          <w:rFonts w:ascii="Angsana New" w:hAnsi="Angsana New" w:hint="cs"/>
          <w:sz w:val="30"/>
          <w:szCs w:val="30"/>
          <w:cs/>
        </w:rPr>
        <w:t>เป็นจำนวน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F4028A" w:rsidRPr="00F4595D">
        <w:rPr>
          <w:rFonts w:ascii="Angsana New" w:hAnsi="Angsana New"/>
          <w:sz w:val="30"/>
          <w:szCs w:val="30"/>
        </w:rPr>
        <w:t>100.05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sz w:val="30"/>
          <w:szCs w:val="30"/>
          <w:cs/>
        </w:rPr>
        <w:t xml:space="preserve"> (</w:t>
      </w:r>
      <w:r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F4028A" w:rsidRPr="00F4595D">
        <w:rPr>
          <w:rFonts w:ascii="Angsana New" w:hAnsi="Angsana New"/>
          <w:sz w:val="30"/>
          <w:szCs w:val="30"/>
        </w:rPr>
        <w:t>10.</w:t>
      </w:r>
      <w:r w:rsidR="00FA2027" w:rsidRPr="00F4595D">
        <w:rPr>
          <w:rFonts w:ascii="Angsana New" w:hAnsi="Angsana New"/>
          <w:sz w:val="30"/>
          <w:szCs w:val="30"/>
        </w:rPr>
        <w:t>01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D1388D" w:rsidRPr="00F4595D">
        <w:rPr>
          <w:rFonts w:ascii="Angsana New" w:hAnsi="Angsana New"/>
          <w:sz w:val="30"/>
          <w:szCs w:val="30"/>
        </w:rPr>
        <w:t>10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บาท</w:t>
      </w:r>
      <w:r w:rsidRPr="00F4595D">
        <w:rPr>
          <w:rFonts w:ascii="Angsana New" w:hAnsi="Angsana New"/>
          <w:sz w:val="30"/>
          <w:szCs w:val="30"/>
          <w:cs/>
        </w:rPr>
        <w:t xml:space="preserve">) </w:t>
      </w:r>
      <w:r w:rsidRPr="00F4595D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ทั้งนี้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บริษัทยังคง</w:t>
      </w:r>
      <w:r w:rsidR="00A80FB3" w:rsidRPr="00F4595D">
        <w:rPr>
          <w:rFonts w:ascii="Angsana New" w:hAnsi="Angsana New" w:hint="cs"/>
          <w:sz w:val="30"/>
          <w:szCs w:val="30"/>
          <w:cs/>
        </w:rPr>
        <w:t>มี</w:t>
      </w:r>
      <w:r w:rsidRPr="00F4595D">
        <w:rPr>
          <w:rFonts w:ascii="Angsana New" w:hAnsi="Angsana New" w:hint="cs"/>
          <w:sz w:val="30"/>
          <w:szCs w:val="30"/>
          <w:cs/>
        </w:rPr>
        <w:t>สัดส่วนการถือหุ้นเท่าเดิม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D1388D" w:rsidRPr="00F4595D">
        <w:rPr>
          <w:rFonts w:ascii="Angsana New" w:hAnsi="Angsana New"/>
          <w:sz w:val="30"/>
          <w:szCs w:val="30"/>
        </w:rPr>
        <w:t>100</w:t>
      </w:r>
    </w:p>
    <w:p w14:paraId="6743E539" w14:textId="77777777" w:rsidR="009233AB" w:rsidRPr="00F4595D" w:rsidRDefault="009233AB" w:rsidP="009233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1020"/>
        <w:jc w:val="thaiDistribute"/>
        <w:rPr>
          <w:rFonts w:ascii="Angsana New" w:hAnsi="Angsana New"/>
          <w:sz w:val="30"/>
          <w:szCs w:val="30"/>
        </w:rPr>
      </w:pPr>
    </w:p>
    <w:p w14:paraId="45B00B26" w14:textId="64991B06" w:rsidR="00D61E6D" w:rsidRPr="00F4595D" w:rsidRDefault="00611DB6" w:rsidP="00D61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ต่อมา</w:t>
      </w:r>
      <w:r w:rsidR="00D61E6D" w:rsidRPr="00F4595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F4595D">
        <w:rPr>
          <w:rFonts w:ascii="Angsana New" w:hAnsi="Angsana New"/>
          <w:sz w:val="30"/>
          <w:szCs w:val="30"/>
        </w:rPr>
        <w:t xml:space="preserve">26 </w:t>
      </w:r>
      <w:r w:rsidRPr="00F4595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F4595D">
        <w:rPr>
          <w:rFonts w:ascii="Angsana New" w:hAnsi="Angsana New"/>
          <w:sz w:val="30"/>
          <w:szCs w:val="30"/>
        </w:rPr>
        <w:t>2566</w:t>
      </w:r>
      <w:r w:rsidR="009233AB">
        <w:rPr>
          <w:rFonts w:ascii="Angsana New" w:hAnsi="Angsana New" w:hint="cs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บริษัทย่อยทางอ้อมหลายแห่งได้ดำเนินการจดทะเบียนลดทุนที่ออกและชำระแล้วกับกระทรวงพาณิชย์เป็นที่เรียบร้อยแล้ว รายละเอียดดังนี้</w:t>
      </w:r>
    </w:p>
    <w:p w14:paraId="0DA8961C" w14:textId="77777777" w:rsidR="00D61E6D" w:rsidRPr="00F4595D" w:rsidRDefault="00D61E6D" w:rsidP="00D61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179379D4" w14:textId="159F6C8C" w:rsidR="00D61E6D" w:rsidRPr="00F4595D" w:rsidRDefault="00D61E6D" w:rsidP="00D61E6D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แบงคอก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สุขุมวิท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ลักซูรี่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(</w:t>
      </w:r>
      <w:r w:rsidRPr="00F4595D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วินเซอร์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โฮเต็ล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</w:rPr>
        <w:t>)</w:t>
      </w:r>
      <w:r w:rsidRPr="00F4595D">
        <w:rPr>
          <w:rFonts w:ascii="Angsana New" w:hAnsi="Angsana New" w:hint="cs"/>
          <w:sz w:val="30"/>
          <w:szCs w:val="30"/>
          <w:cs/>
        </w:rPr>
        <w:t xml:space="preserve"> ได้จดทะเบียนลดทุนที่ออกและชำระแล้วจำนวน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885BDF" w:rsidRPr="00F4595D">
        <w:rPr>
          <w:rFonts w:ascii="Angsana New" w:hAnsi="Angsana New"/>
          <w:sz w:val="30"/>
          <w:szCs w:val="30"/>
        </w:rPr>
        <w:t>597.10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จากเดิม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885BDF" w:rsidRPr="00F4595D">
        <w:rPr>
          <w:rFonts w:ascii="Angsana New" w:hAnsi="Angsana New"/>
          <w:sz w:val="30"/>
          <w:szCs w:val="30"/>
        </w:rPr>
        <w:t>796.10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sz w:val="30"/>
          <w:szCs w:val="30"/>
          <w:cs/>
        </w:rPr>
        <w:t xml:space="preserve"> (</w:t>
      </w:r>
      <w:r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885BDF" w:rsidRPr="00F4595D">
        <w:rPr>
          <w:rFonts w:ascii="Angsana New" w:hAnsi="Angsana New"/>
          <w:sz w:val="30"/>
          <w:szCs w:val="30"/>
        </w:rPr>
        <w:t>7.96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100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บาท</w:t>
      </w:r>
      <w:r w:rsidRPr="00F4595D">
        <w:rPr>
          <w:rFonts w:ascii="Angsana New" w:hAnsi="Angsana New"/>
          <w:sz w:val="30"/>
          <w:szCs w:val="30"/>
          <w:cs/>
        </w:rPr>
        <w:t xml:space="preserve">) </w:t>
      </w:r>
      <w:r w:rsidRPr="00F4595D">
        <w:rPr>
          <w:rFonts w:ascii="Angsana New" w:hAnsi="Angsana New" w:hint="cs"/>
          <w:sz w:val="30"/>
          <w:szCs w:val="30"/>
          <w:cs/>
        </w:rPr>
        <w:t>เป็นจำนวน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885BDF" w:rsidRPr="00F4595D">
        <w:rPr>
          <w:rFonts w:ascii="Angsana New" w:hAnsi="Angsana New"/>
          <w:sz w:val="30"/>
          <w:szCs w:val="30"/>
        </w:rPr>
        <w:t>199.00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sz w:val="30"/>
          <w:szCs w:val="30"/>
          <w:cs/>
        </w:rPr>
        <w:t xml:space="preserve"> (</w:t>
      </w:r>
      <w:r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885BDF" w:rsidRPr="00F4595D">
        <w:rPr>
          <w:rFonts w:ascii="Angsana New" w:hAnsi="Angsana New"/>
          <w:sz w:val="30"/>
          <w:szCs w:val="30"/>
        </w:rPr>
        <w:t>1.99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100 </w:t>
      </w:r>
      <w:r w:rsidRPr="00F4595D">
        <w:rPr>
          <w:rFonts w:ascii="Angsana New" w:hAnsi="Angsana New" w:hint="cs"/>
          <w:sz w:val="30"/>
          <w:szCs w:val="30"/>
          <w:cs/>
        </w:rPr>
        <w:t>บาท</w:t>
      </w:r>
      <w:r w:rsidRPr="00F4595D">
        <w:rPr>
          <w:rFonts w:ascii="Angsana New" w:hAnsi="Angsana New"/>
          <w:sz w:val="30"/>
          <w:szCs w:val="30"/>
          <w:cs/>
        </w:rPr>
        <w:t xml:space="preserve">) </w:t>
      </w:r>
      <w:r w:rsidRPr="00F4595D">
        <w:rPr>
          <w:rFonts w:ascii="Angsana New" w:hAnsi="Angsana New"/>
          <w:sz w:val="30"/>
          <w:szCs w:val="30"/>
          <w:cs/>
        </w:rPr>
        <w:br/>
      </w:r>
      <w:r w:rsidRPr="00F4595D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ทั้งนี้บริษัทยังคงมีสัดส่วนการถือหุ้นเท่าเดิม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</w:t>
      </w:r>
      <w:r w:rsidRPr="00F4595D">
        <w:rPr>
          <w:rFonts w:ascii="Angsana New" w:hAnsi="Angsana New"/>
          <w:sz w:val="30"/>
          <w:szCs w:val="30"/>
          <w:cs/>
        </w:rPr>
        <w:br/>
      </w:r>
      <w:r w:rsidRPr="00F4595D">
        <w:rPr>
          <w:rFonts w:ascii="Angsana New" w:hAnsi="Angsana New" w:hint="cs"/>
          <w:sz w:val="30"/>
          <w:szCs w:val="30"/>
          <w:cs/>
        </w:rPr>
        <w:t>เป็นร้อยละ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100</w:t>
      </w:r>
    </w:p>
    <w:p w14:paraId="0FB582B3" w14:textId="77777777" w:rsidR="00D61E6D" w:rsidRPr="00F4595D" w:rsidRDefault="00D61E6D" w:rsidP="00D61E6D">
      <w:pPr>
        <w:pStyle w:val="ListParagraph"/>
        <w:rPr>
          <w:rFonts w:ascii="Angsana New" w:hAnsi="Angsana New"/>
          <w:sz w:val="24"/>
          <w:szCs w:val="24"/>
          <w:cs/>
        </w:rPr>
      </w:pPr>
    </w:p>
    <w:p w14:paraId="4163C7D9" w14:textId="3505AF46" w:rsidR="00D61E6D" w:rsidRPr="00F4595D" w:rsidRDefault="00864C16" w:rsidP="00D61E6D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สุรวงศ์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พร๊อพเพอตี้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</w:rPr>
        <w:t xml:space="preserve"> (</w:t>
      </w:r>
      <w:r w:rsidRPr="00F4595D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สิริทรัพย์พัฒนา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1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จำกัด)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ได้จดทะเบียนลดทุนที่ออกและชำระแล้วจำนวน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885BDF" w:rsidRPr="00F4595D">
        <w:rPr>
          <w:rFonts w:ascii="Angsana New" w:hAnsi="Angsana New"/>
          <w:sz w:val="30"/>
          <w:szCs w:val="30"/>
        </w:rPr>
        <w:t>3</w:t>
      </w:r>
      <w:r w:rsidR="00D61E6D" w:rsidRPr="00F4595D">
        <w:rPr>
          <w:rFonts w:ascii="Angsana New" w:hAnsi="Angsana New"/>
          <w:sz w:val="30"/>
          <w:szCs w:val="30"/>
        </w:rPr>
        <w:t>.00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จากเดิม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885BDF" w:rsidRPr="00F4595D">
        <w:rPr>
          <w:rFonts w:ascii="Angsana New" w:hAnsi="Angsana New"/>
          <w:sz w:val="30"/>
          <w:szCs w:val="30"/>
        </w:rPr>
        <w:t>4</w:t>
      </w:r>
      <w:r w:rsidR="00D61E6D" w:rsidRPr="00F4595D">
        <w:rPr>
          <w:rFonts w:ascii="Angsana New" w:hAnsi="Angsana New"/>
          <w:sz w:val="30"/>
          <w:szCs w:val="30"/>
        </w:rPr>
        <w:t>.00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(</w:t>
      </w:r>
      <w:r w:rsidR="00D61E6D"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885BDF" w:rsidRPr="00F4595D">
        <w:rPr>
          <w:rFonts w:ascii="Angsana New" w:hAnsi="Angsana New"/>
          <w:sz w:val="30"/>
          <w:szCs w:val="30"/>
        </w:rPr>
        <w:t>0.4</w:t>
      </w:r>
      <w:r w:rsidR="00D61E6D" w:rsidRPr="00F4595D">
        <w:rPr>
          <w:rFonts w:ascii="Angsana New" w:hAnsi="Angsana New"/>
          <w:sz w:val="30"/>
          <w:szCs w:val="30"/>
        </w:rPr>
        <w:t>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/>
          <w:sz w:val="30"/>
          <w:szCs w:val="30"/>
        </w:rPr>
        <w:t>10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) </w:t>
      </w:r>
      <w:r w:rsidR="00D61E6D" w:rsidRPr="00F4595D">
        <w:rPr>
          <w:rFonts w:ascii="Angsana New" w:hAnsi="Angsana New" w:hint="cs"/>
          <w:sz w:val="30"/>
          <w:szCs w:val="30"/>
          <w:cs/>
        </w:rPr>
        <w:t>เป็นจำนวน</w:t>
      </w:r>
      <w:r w:rsidR="00885BDF" w:rsidRPr="00F4595D">
        <w:rPr>
          <w:rFonts w:ascii="Angsana New" w:hAnsi="Angsana New"/>
          <w:sz w:val="30"/>
          <w:szCs w:val="30"/>
        </w:rPr>
        <w:t xml:space="preserve"> 1</w:t>
      </w:r>
      <w:r w:rsidR="00D61E6D" w:rsidRPr="00F4595D">
        <w:rPr>
          <w:rFonts w:ascii="Angsana New" w:hAnsi="Angsana New"/>
          <w:sz w:val="30"/>
          <w:szCs w:val="30"/>
        </w:rPr>
        <w:t>.00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(</w:t>
      </w:r>
      <w:r w:rsidR="00D61E6D"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/>
          <w:sz w:val="30"/>
          <w:szCs w:val="30"/>
        </w:rPr>
        <w:t>0.</w:t>
      </w:r>
      <w:r w:rsidR="00885BDF" w:rsidRPr="00F4595D">
        <w:rPr>
          <w:rFonts w:ascii="Angsana New" w:hAnsi="Angsana New"/>
          <w:sz w:val="30"/>
          <w:szCs w:val="30"/>
        </w:rPr>
        <w:t>1</w:t>
      </w:r>
      <w:r w:rsidR="00D61E6D" w:rsidRPr="00F4595D">
        <w:rPr>
          <w:rFonts w:ascii="Angsana New" w:hAnsi="Angsana New"/>
          <w:sz w:val="30"/>
          <w:szCs w:val="30"/>
        </w:rPr>
        <w:t>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/>
          <w:sz w:val="30"/>
          <w:szCs w:val="30"/>
        </w:rPr>
        <w:t>10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) </w:t>
      </w:r>
      <w:r w:rsidR="00D61E6D" w:rsidRPr="00F4595D">
        <w:rPr>
          <w:rFonts w:ascii="Angsana New" w:hAnsi="Angsana New" w:hint="cs"/>
          <w:sz w:val="30"/>
          <w:szCs w:val="30"/>
          <w:cs/>
        </w:rPr>
        <w:t>เพื่อคืนเงินลงทุนให้แก่บริษัท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ทั้งนี้ บริษัทยังคงมีสัดส่วนการถือหุ้นเท่าเดิม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/>
          <w:sz w:val="30"/>
          <w:szCs w:val="30"/>
        </w:rPr>
        <w:t>100</w:t>
      </w:r>
    </w:p>
    <w:p w14:paraId="2BF699DD" w14:textId="77777777" w:rsidR="00D61E6D" w:rsidRPr="00F4595D" w:rsidRDefault="00D61E6D" w:rsidP="00D61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E797872" w14:textId="168C057F" w:rsidR="00D61E6D" w:rsidRPr="00F4595D" w:rsidRDefault="00864C16" w:rsidP="00D61E6D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ลักชูรี่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โฮเทลล์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จอมเทียน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 (เดิมชื่อ 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ทีซีซีซีแอล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จอมเทียน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จำกัด)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ได้จดทะเบียนลดทุนที่ออกและชำระแล้วจำนวน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885BDF" w:rsidRPr="00F4595D">
        <w:rPr>
          <w:rFonts w:ascii="Angsana New" w:hAnsi="Angsana New"/>
          <w:sz w:val="30"/>
          <w:szCs w:val="30"/>
        </w:rPr>
        <w:t>189.37</w:t>
      </w:r>
      <w:r w:rsidR="00D61E6D" w:rsidRPr="00F4595D">
        <w:rPr>
          <w:rFonts w:ascii="Angsana New" w:hAnsi="Angsana New"/>
          <w:sz w:val="30"/>
          <w:szCs w:val="30"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จากเดิม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AF2C66" w:rsidRPr="00F4595D">
        <w:rPr>
          <w:rFonts w:ascii="Angsana New" w:hAnsi="Angsana New"/>
          <w:sz w:val="30"/>
          <w:szCs w:val="30"/>
        </w:rPr>
        <w:t>252.50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(</w:t>
      </w:r>
      <w:r w:rsidR="00D61E6D"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AF2C66" w:rsidRPr="00F4595D">
        <w:rPr>
          <w:rFonts w:ascii="Angsana New" w:hAnsi="Angsana New"/>
          <w:sz w:val="30"/>
          <w:szCs w:val="30"/>
        </w:rPr>
        <w:t xml:space="preserve">25.25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/>
          <w:sz w:val="30"/>
          <w:szCs w:val="30"/>
        </w:rPr>
        <w:t>10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) </w:t>
      </w:r>
      <w:r w:rsidR="00D61E6D" w:rsidRPr="00F4595D">
        <w:rPr>
          <w:rFonts w:ascii="Angsana New" w:hAnsi="Angsana New" w:hint="cs"/>
          <w:sz w:val="30"/>
          <w:szCs w:val="30"/>
          <w:cs/>
        </w:rPr>
        <w:t>เป็นจำนวน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AF2C66" w:rsidRPr="00F4595D">
        <w:rPr>
          <w:rFonts w:ascii="Angsana New" w:hAnsi="Angsana New"/>
          <w:sz w:val="30"/>
          <w:szCs w:val="30"/>
        </w:rPr>
        <w:t xml:space="preserve">63.13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(</w:t>
      </w:r>
      <w:r w:rsidR="00D61E6D"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AF2C66" w:rsidRPr="00F4595D">
        <w:rPr>
          <w:rFonts w:ascii="Angsana New" w:hAnsi="Angsana New"/>
          <w:sz w:val="30"/>
          <w:szCs w:val="30"/>
        </w:rPr>
        <w:t>6.31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/>
          <w:sz w:val="30"/>
          <w:szCs w:val="30"/>
        </w:rPr>
        <w:t>10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) </w:t>
      </w:r>
      <w:r w:rsidR="00D61E6D" w:rsidRPr="00F4595D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 บริษัทยังคงมีสัดส่วนการถือหุ้นเท่าเดิม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/>
          <w:sz w:val="30"/>
          <w:szCs w:val="30"/>
        </w:rPr>
        <w:t>100</w:t>
      </w:r>
    </w:p>
    <w:p w14:paraId="050E79FF" w14:textId="77777777" w:rsidR="00D61E6D" w:rsidRPr="00F4595D" w:rsidRDefault="00D61E6D" w:rsidP="00D61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76AD12E" w14:textId="42472D61" w:rsidR="00D61E6D" w:rsidRPr="00F4595D" w:rsidRDefault="00144897" w:rsidP="00D61E6D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แอสเสท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เวิรด์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พัทยา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 (เดิมชื่อ 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ทีซีซี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พัทยา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จำกัด)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ได้จดทะเบียนลดทุนที่ออกและชำระแล้วจำนวน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AF2C66" w:rsidRPr="00F4595D">
        <w:rPr>
          <w:rFonts w:ascii="Angsana New" w:hAnsi="Angsana New"/>
          <w:sz w:val="30"/>
          <w:szCs w:val="30"/>
        </w:rPr>
        <w:t>375.00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จากเดิม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AF2C66" w:rsidRPr="00F4595D">
        <w:rPr>
          <w:rFonts w:ascii="Angsana New" w:hAnsi="Angsana New"/>
          <w:sz w:val="30"/>
          <w:szCs w:val="30"/>
        </w:rPr>
        <w:t>5</w:t>
      </w:r>
      <w:r w:rsidR="00D61E6D" w:rsidRPr="00F4595D">
        <w:rPr>
          <w:rFonts w:ascii="Angsana New" w:hAnsi="Angsana New"/>
          <w:sz w:val="30"/>
          <w:szCs w:val="30"/>
        </w:rPr>
        <w:t>00.00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(</w:t>
      </w:r>
      <w:r w:rsidR="00D61E6D"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AF2C66" w:rsidRPr="00F4595D">
        <w:rPr>
          <w:rFonts w:ascii="Angsana New" w:hAnsi="Angsana New"/>
          <w:sz w:val="30"/>
          <w:szCs w:val="30"/>
        </w:rPr>
        <w:t>5</w:t>
      </w:r>
      <w:r w:rsidR="00D61E6D" w:rsidRPr="00F4595D">
        <w:rPr>
          <w:rFonts w:ascii="Angsana New" w:hAnsi="Angsana New"/>
          <w:sz w:val="30"/>
          <w:szCs w:val="30"/>
        </w:rPr>
        <w:t>0.00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/>
          <w:sz w:val="30"/>
          <w:szCs w:val="30"/>
        </w:rPr>
        <w:t>10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) </w:t>
      </w:r>
      <w:r w:rsidR="00D61E6D" w:rsidRPr="00F4595D">
        <w:rPr>
          <w:rFonts w:ascii="Angsana New" w:hAnsi="Angsana New" w:hint="cs"/>
          <w:sz w:val="30"/>
          <w:szCs w:val="30"/>
          <w:cs/>
        </w:rPr>
        <w:t>เป็นจำนวน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AF2C66" w:rsidRPr="00F4595D">
        <w:rPr>
          <w:rFonts w:ascii="Angsana New" w:hAnsi="Angsana New"/>
          <w:sz w:val="30"/>
          <w:szCs w:val="30"/>
        </w:rPr>
        <w:t>125</w:t>
      </w:r>
      <w:r w:rsidR="00D61E6D" w:rsidRPr="00F4595D">
        <w:rPr>
          <w:rFonts w:ascii="Angsana New" w:hAnsi="Angsana New"/>
          <w:sz w:val="30"/>
          <w:szCs w:val="30"/>
        </w:rPr>
        <w:t>.00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(</w:t>
      </w:r>
      <w:r w:rsidR="00D61E6D" w:rsidRPr="00F4595D">
        <w:rPr>
          <w:rFonts w:ascii="Angsana New" w:hAnsi="Angsana New" w:hint="cs"/>
          <w:sz w:val="30"/>
          <w:szCs w:val="30"/>
          <w:cs/>
        </w:rPr>
        <w:t>จำนวนทั้งหมด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AF2C66" w:rsidRPr="00F4595D">
        <w:rPr>
          <w:rFonts w:ascii="Angsana New" w:hAnsi="Angsana New"/>
          <w:sz w:val="30"/>
          <w:szCs w:val="30"/>
        </w:rPr>
        <w:t>12.5</w:t>
      </w:r>
      <w:r w:rsidR="00D61E6D" w:rsidRPr="00F4595D">
        <w:rPr>
          <w:rFonts w:ascii="Angsana New" w:hAnsi="Angsana New"/>
          <w:sz w:val="30"/>
          <w:szCs w:val="30"/>
        </w:rPr>
        <w:t>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ล้านหุ้น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มูลค่าหุ้นละ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/>
          <w:sz w:val="30"/>
          <w:szCs w:val="30"/>
        </w:rPr>
        <w:t>10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บาท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) </w:t>
      </w:r>
      <w:r w:rsidR="00D61E6D" w:rsidRPr="00F4595D">
        <w:rPr>
          <w:rFonts w:ascii="Angsana New" w:hAnsi="Angsana New" w:hint="cs"/>
          <w:sz w:val="30"/>
          <w:szCs w:val="30"/>
          <w:cs/>
        </w:rPr>
        <w:t>เพื่อล้างผลขาดทุนสะสม ทั้งนี้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="00D61E6D" w:rsidRPr="00F4595D">
        <w:rPr>
          <w:rFonts w:ascii="Angsana New" w:hAnsi="Angsana New"/>
          <w:sz w:val="30"/>
          <w:szCs w:val="30"/>
          <w:cs/>
        </w:rPr>
        <w:t xml:space="preserve"> </w:t>
      </w:r>
      <w:r w:rsidR="00D61E6D" w:rsidRPr="00F4595D">
        <w:rPr>
          <w:rFonts w:ascii="Angsana New" w:hAnsi="Angsana New"/>
          <w:sz w:val="30"/>
          <w:szCs w:val="30"/>
        </w:rPr>
        <w:t>100</w:t>
      </w:r>
    </w:p>
    <w:p w14:paraId="77E78542" w14:textId="77777777" w:rsidR="00D61E6D" w:rsidRPr="00F4595D" w:rsidRDefault="00D61E6D" w:rsidP="00D61E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28651D3C" w14:textId="696E64AD" w:rsidR="00390E7A" w:rsidRPr="009233AB" w:rsidRDefault="00D61E6D" w:rsidP="003E28EB">
      <w:pPr>
        <w:pStyle w:val="ListParagraph"/>
        <w:numPr>
          <w:ilvl w:val="2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  <w:r w:rsidRPr="009233AB">
        <w:rPr>
          <w:rFonts w:ascii="Angsana New" w:hAnsi="Angsana New" w:hint="cs"/>
          <w:sz w:val="30"/>
          <w:szCs w:val="30"/>
          <w:cs/>
        </w:rPr>
        <w:t>บริษัท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โฮเทลส์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เอเชียทีค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จำกัด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ได้จดทะเบียนลดทุนที่ออกและชำระแล้วจำนวน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="0076349F" w:rsidRPr="009233AB">
        <w:rPr>
          <w:rFonts w:ascii="Angsana New" w:hAnsi="Angsana New"/>
          <w:sz w:val="30"/>
          <w:szCs w:val="30"/>
        </w:rPr>
        <w:t>75.04</w:t>
      </w:r>
      <w:r w:rsidRPr="009233AB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จากเดิม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="0076349F" w:rsidRPr="009233AB">
        <w:rPr>
          <w:rFonts w:ascii="Angsana New" w:hAnsi="Angsana New"/>
          <w:sz w:val="30"/>
          <w:szCs w:val="30"/>
        </w:rPr>
        <w:t>100.05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ล้านบาท</w:t>
      </w:r>
      <w:r w:rsidRPr="009233AB">
        <w:rPr>
          <w:rFonts w:ascii="Angsana New" w:hAnsi="Angsana New"/>
          <w:sz w:val="30"/>
          <w:szCs w:val="30"/>
          <w:cs/>
        </w:rPr>
        <w:t xml:space="preserve"> (</w:t>
      </w:r>
      <w:r w:rsidRPr="009233AB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="0076349F" w:rsidRPr="009233AB">
        <w:rPr>
          <w:rFonts w:ascii="Angsana New" w:hAnsi="Angsana New"/>
          <w:sz w:val="30"/>
          <w:szCs w:val="30"/>
        </w:rPr>
        <w:t>10</w:t>
      </w:r>
      <w:r w:rsidRPr="009233AB">
        <w:rPr>
          <w:rFonts w:ascii="Angsana New" w:hAnsi="Angsana New"/>
          <w:sz w:val="30"/>
          <w:szCs w:val="30"/>
        </w:rPr>
        <w:t xml:space="preserve">.01 </w:t>
      </w:r>
      <w:r w:rsidRPr="009233AB">
        <w:rPr>
          <w:rFonts w:ascii="Angsana New" w:hAnsi="Angsana New" w:hint="cs"/>
          <w:sz w:val="30"/>
          <w:szCs w:val="30"/>
          <w:cs/>
        </w:rPr>
        <w:t>ล้านหุ้น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/>
          <w:sz w:val="30"/>
          <w:szCs w:val="30"/>
        </w:rPr>
        <w:t>10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บาท</w:t>
      </w:r>
      <w:r w:rsidRPr="009233AB">
        <w:rPr>
          <w:rFonts w:ascii="Angsana New" w:hAnsi="Angsana New"/>
          <w:sz w:val="30"/>
          <w:szCs w:val="30"/>
          <w:cs/>
        </w:rPr>
        <w:t xml:space="preserve">) </w:t>
      </w:r>
      <w:r w:rsidRPr="009233AB">
        <w:rPr>
          <w:rFonts w:ascii="Angsana New" w:hAnsi="Angsana New" w:hint="cs"/>
          <w:sz w:val="30"/>
          <w:szCs w:val="30"/>
          <w:cs/>
        </w:rPr>
        <w:t>เป็นจำนวน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="0076349F" w:rsidRPr="009233AB">
        <w:rPr>
          <w:rFonts w:ascii="Angsana New" w:hAnsi="Angsana New"/>
          <w:sz w:val="30"/>
          <w:szCs w:val="30"/>
        </w:rPr>
        <w:t>25.01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ล้านบาท</w:t>
      </w:r>
      <w:r w:rsidRPr="009233AB">
        <w:rPr>
          <w:rFonts w:ascii="Angsana New" w:hAnsi="Angsana New"/>
          <w:sz w:val="30"/>
          <w:szCs w:val="30"/>
          <w:cs/>
        </w:rPr>
        <w:t xml:space="preserve"> (</w:t>
      </w:r>
      <w:r w:rsidRPr="009233AB">
        <w:rPr>
          <w:rFonts w:ascii="Angsana New" w:hAnsi="Angsana New" w:hint="cs"/>
          <w:sz w:val="30"/>
          <w:szCs w:val="30"/>
          <w:cs/>
        </w:rPr>
        <w:t>จำนวนทั้งหมด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="0076349F" w:rsidRPr="009233AB">
        <w:rPr>
          <w:rFonts w:ascii="Angsana New" w:hAnsi="Angsana New"/>
          <w:sz w:val="30"/>
          <w:szCs w:val="30"/>
        </w:rPr>
        <w:t>2.50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ล้านหุ้น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มูลค่าหุ้นละ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/>
          <w:sz w:val="30"/>
          <w:szCs w:val="30"/>
        </w:rPr>
        <w:t>10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บาท</w:t>
      </w:r>
      <w:r w:rsidRPr="009233AB">
        <w:rPr>
          <w:rFonts w:ascii="Angsana New" w:hAnsi="Angsana New"/>
          <w:sz w:val="30"/>
          <w:szCs w:val="30"/>
          <w:cs/>
        </w:rPr>
        <w:t xml:space="preserve">) </w:t>
      </w:r>
      <w:r w:rsidRPr="009233AB">
        <w:rPr>
          <w:rFonts w:ascii="Angsana New" w:hAnsi="Angsana New" w:hint="cs"/>
          <w:sz w:val="30"/>
          <w:szCs w:val="30"/>
          <w:cs/>
        </w:rPr>
        <w:t>เพื่อล้างผลขาดทุนสะสม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ทั้งนี้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บริษัทยังคงมีสัดส่วนการถือหุ้นเท่าเดิม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 w:hint="cs"/>
          <w:sz w:val="30"/>
          <w:szCs w:val="30"/>
          <w:cs/>
        </w:rPr>
        <w:t>และกลุ่มบริษัทยังคงมีส่วนได้เสียเป็นร้อยละ</w:t>
      </w:r>
      <w:r w:rsidRPr="009233AB">
        <w:rPr>
          <w:rFonts w:ascii="Angsana New" w:hAnsi="Angsana New"/>
          <w:sz w:val="30"/>
          <w:szCs w:val="30"/>
          <w:cs/>
        </w:rPr>
        <w:t xml:space="preserve"> </w:t>
      </w:r>
      <w:r w:rsidRPr="009233AB">
        <w:rPr>
          <w:rFonts w:ascii="Angsana New" w:hAnsi="Angsana New"/>
          <w:sz w:val="30"/>
          <w:szCs w:val="30"/>
        </w:rPr>
        <w:t>100</w:t>
      </w:r>
      <w:r w:rsidR="00390E7A" w:rsidRPr="009233AB">
        <w:rPr>
          <w:rFonts w:ascii="Angsana New" w:hAnsi="Angsana New"/>
          <w:i/>
          <w:iCs/>
          <w:sz w:val="24"/>
          <w:szCs w:val="24"/>
        </w:rPr>
        <w:br w:type="page"/>
      </w:r>
    </w:p>
    <w:p w14:paraId="557834B1" w14:textId="22BAC5E5" w:rsidR="000A1DDD" w:rsidRPr="00F4595D" w:rsidRDefault="000A1DDD" w:rsidP="004021B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F4595D">
        <w:rPr>
          <w:rFonts w:ascii="Angsana New" w:hAnsi="Angsana New" w:hint="cs"/>
          <w:b/>
          <w:bCs/>
          <w:sz w:val="30"/>
          <w:szCs w:val="30"/>
          <w:cs/>
        </w:rPr>
        <w:lastRenderedPageBreak/>
        <w:t>อสังหาริมทรัพย์เพื่อ</w:t>
      </w:r>
      <w:r w:rsidR="00E668C5" w:rsidRPr="00F4595D">
        <w:rPr>
          <w:rFonts w:ascii="Angsana New" w:hAnsi="Angsana New" w:hint="cs"/>
          <w:b/>
          <w:bCs/>
          <w:sz w:val="30"/>
          <w:szCs w:val="30"/>
          <w:cs/>
        </w:rPr>
        <w:t>ก</w:t>
      </w:r>
      <w:r w:rsidRPr="00F4595D">
        <w:rPr>
          <w:rFonts w:ascii="Angsana New" w:hAnsi="Angsana New" w:hint="cs"/>
          <w:b/>
          <w:bCs/>
          <w:sz w:val="30"/>
          <w:szCs w:val="30"/>
          <w:cs/>
        </w:rPr>
        <w:t>ารลงทุน</w:t>
      </w:r>
    </w:p>
    <w:p w14:paraId="724699B6" w14:textId="77777777" w:rsidR="005E5406" w:rsidRPr="00F4595D" w:rsidRDefault="005E5406" w:rsidP="00A948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24"/>
          <w:szCs w:val="24"/>
        </w:rPr>
      </w:pPr>
    </w:p>
    <w:tbl>
      <w:tblPr>
        <w:tblStyle w:val="TableGrid"/>
        <w:tblW w:w="9144" w:type="dxa"/>
        <w:tblInd w:w="3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4"/>
        <w:gridCol w:w="1260"/>
        <w:gridCol w:w="1800"/>
      </w:tblGrid>
      <w:tr w:rsidR="00624F9B" w:rsidRPr="00F4595D" w14:paraId="16D0EF05" w14:textId="77777777" w:rsidTr="001035E6">
        <w:trPr>
          <w:tblHeader/>
        </w:trPr>
        <w:tc>
          <w:tcPr>
            <w:tcW w:w="6084" w:type="dxa"/>
            <w:vAlign w:val="bottom"/>
          </w:tcPr>
          <w:p w14:paraId="04D8926A" w14:textId="77777777" w:rsidR="00624F9B" w:rsidRPr="00F4595D" w:rsidRDefault="00624F9B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Hlk69079709"/>
          </w:p>
        </w:tc>
        <w:tc>
          <w:tcPr>
            <w:tcW w:w="1260" w:type="dxa"/>
            <w:vAlign w:val="bottom"/>
          </w:tcPr>
          <w:p w14:paraId="0375A83B" w14:textId="77777777" w:rsidR="00624F9B" w:rsidRPr="00F4595D" w:rsidRDefault="00624F9B" w:rsidP="004021B4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623FAFB7" w14:textId="7DED79F8" w:rsidR="00624F9B" w:rsidRPr="00F4595D" w:rsidRDefault="00624F9B" w:rsidP="004021B4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2B68" w:rsidRPr="00F4595D" w14:paraId="4ADAA503" w14:textId="77777777" w:rsidTr="001035E6">
        <w:trPr>
          <w:tblHeader/>
        </w:trPr>
        <w:tc>
          <w:tcPr>
            <w:tcW w:w="6084" w:type="dxa"/>
            <w:vAlign w:val="bottom"/>
          </w:tcPr>
          <w:p w14:paraId="1C7636D0" w14:textId="77777777" w:rsidR="00AC2B68" w:rsidRPr="00F4595D" w:rsidRDefault="00AC2B68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E218461" w14:textId="77777777" w:rsidR="00AC2B68" w:rsidRPr="00F4595D" w:rsidRDefault="00AC2B68" w:rsidP="004021B4">
            <w:pPr>
              <w:spacing w:line="240" w:lineRule="auto"/>
              <w:ind w:left="547" w:hanging="622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ED3ED5C" w14:textId="77777777" w:rsidR="00AC2B68" w:rsidRPr="00F4595D" w:rsidRDefault="00AC2B68" w:rsidP="004021B4">
            <w:pPr>
              <w:spacing w:line="240" w:lineRule="auto"/>
              <w:ind w:left="337" w:hanging="15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4595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อสังหาริมทรัพย์</w:t>
            </w:r>
          </w:p>
          <w:p w14:paraId="66E06DA1" w14:textId="6345B7C3" w:rsidR="00AC2B68" w:rsidRPr="00F4595D" w:rsidRDefault="00AC2B68" w:rsidP="004021B4">
            <w:pPr>
              <w:spacing w:line="240" w:lineRule="auto"/>
              <w:ind w:left="547" w:hanging="48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เพื่อการลงทุน</w:t>
            </w:r>
          </w:p>
        </w:tc>
      </w:tr>
      <w:tr w:rsidR="00624F9B" w:rsidRPr="00F4595D" w14:paraId="6ED0E8F2" w14:textId="77777777" w:rsidTr="001035E6">
        <w:trPr>
          <w:tblHeader/>
        </w:trPr>
        <w:tc>
          <w:tcPr>
            <w:tcW w:w="6084" w:type="dxa"/>
            <w:vAlign w:val="bottom"/>
          </w:tcPr>
          <w:p w14:paraId="2A7060A4" w14:textId="77777777" w:rsidR="00624F9B" w:rsidRPr="00F4595D" w:rsidRDefault="00624F9B" w:rsidP="004021B4">
            <w:pPr>
              <w:tabs>
                <w:tab w:val="clear" w:pos="227"/>
                <w:tab w:val="left" w:pos="547"/>
              </w:tabs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4384DCB" w14:textId="5B63E941" w:rsidR="00624F9B" w:rsidRPr="00F4595D" w:rsidRDefault="00624F9B" w:rsidP="004021B4">
            <w:pPr>
              <w:spacing w:line="240" w:lineRule="auto"/>
              <w:ind w:left="547" w:right="-471" w:hanging="387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2DE17E7C" w14:textId="22444C8E" w:rsidR="00624F9B" w:rsidRPr="00F4595D" w:rsidRDefault="00624F9B" w:rsidP="004021B4">
            <w:pPr>
              <w:tabs>
                <w:tab w:val="clear" w:pos="1644"/>
                <w:tab w:val="left" w:pos="1583"/>
              </w:tabs>
              <w:spacing w:line="240" w:lineRule="auto"/>
              <w:ind w:left="250" w:firstLine="265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75FC" w:rsidRPr="00F4595D" w14:paraId="0E0426D4" w14:textId="77777777" w:rsidTr="00C318C0">
        <w:tc>
          <w:tcPr>
            <w:tcW w:w="6084" w:type="dxa"/>
            <w:vAlign w:val="bottom"/>
          </w:tcPr>
          <w:p w14:paraId="62541BA4" w14:textId="672A03CD" w:rsidR="00E175FC" w:rsidRPr="00CA796A" w:rsidRDefault="005302EC" w:rsidP="004021B4">
            <w:pPr>
              <w:spacing w:line="240" w:lineRule="auto"/>
              <w:ind w:left="337" w:hanging="27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CA796A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CA79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796A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CA79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796A">
              <w:rPr>
                <w:rFonts w:ascii="Angsana New" w:hAnsi="Angsana New"/>
                <w:sz w:val="30"/>
                <w:szCs w:val="30"/>
              </w:rPr>
              <w:t>31</w:t>
            </w:r>
            <w:r w:rsidRPr="00CA79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796A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  <w:r w:rsidRPr="00CA79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796A">
              <w:rPr>
                <w:rFonts w:ascii="Angsana New" w:hAnsi="Angsana New"/>
                <w:sz w:val="30"/>
                <w:szCs w:val="30"/>
              </w:rPr>
              <w:t>2565</w:t>
            </w:r>
            <w:r w:rsidRPr="00CA79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796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CA79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796A">
              <w:rPr>
                <w:rFonts w:ascii="Angsana New" w:hAnsi="Angsana New"/>
                <w:sz w:val="30"/>
                <w:szCs w:val="30"/>
              </w:rPr>
              <w:t>1</w:t>
            </w:r>
            <w:r w:rsidRPr="00CA79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796A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Pr="00CA79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A796A">
              <w:rPr>
                <w:rFonts w:ascii="Angsana New" w:hAnsi="Angsana New"/>
                <w:sz w:val="30"/>
                <w:szCs w:val="30"/>
              </w:rPr>
              <w:t xml:space="preserve">2566 </w:t>
            </w:r>
            <w:r w:rsidRPr="00CA796A">
              <w:rPr>
                <w:rFonts w:ascii="Angsana New" w:hAnsi="Angsana New" w:hint="cs"/>
                <w:sz w:val="30"/>
                <w:szCs w:val="30"/>
                <w:cs/>
              </w:rPr>
              <w:t>- ปรับปรุงใหม่</w:t>
            </w:r>
          </w:p>
        </w:tc>
        <w:tc>
          <w:tcPr>
            <w:tcW w:w="1260" w:type="dxa"/>
            <w:vAlign w:val="bottom"/>
          </w:tcPr>
          <w:p w14:paraId="4FB55F68" w14:textId="77777777" w:rsidR="00E175FC" w:rsidRPr="00F4595D" w:rsidRDefault="00E175FC" w:rsidP="004021B4">
            <w:pPr>
              <w:spacing w:line="240" w:lineRule="auto"/>
              <w:ind w:left="5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7C1A0A25" w14:textId="000D68CF" w:rsidR="00E175FC" w:rsidRPr="00F4595D" w:rsidRDefault="00C86EA3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cs="Angsana New"/>
                <w:sz w:val="30"/>
                <w:szCs w:val="30"/>
              </w:rPr>
              <w:t>77,906,538</w:t>
            </w:r>
          </w:p>
        </w:tc>
      </w:tr>
      <w:tr w:rsidR="0006511D" w:rsidRPr="00F4595D" w14:paraId="5F6B5381" w14:textId="77777777" w:rsidTr="00C318C0">
        <w:tc>
          <w:tcPr>
            <w:tcW w:w="6084" w:type="dxa"/>
            <w:vAlign w:val="bottom"/>
          </w:tcPr>
          <w:p w14:paraId="18D075C8" w14:textId="77777777" w:rsidR="0006511D" w:rsidRPr="00F4595D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595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043258F" w14:textId="77777777" w:rsidR="0006511D" w:rsidRPr="00F4595D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3CDED38C" w14:textId="5C2172AB" w:rsidR="0006511D" w:rsidRPr="00F4595D" w:rsidRDefault="006776E7" w:rsidP="003C4F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595D">
              <w:rPr>
                <w:rFonts w:ascii="Angsana New" w:hAnsi="Angsana New" w:cs="Angsana New"/>
                <w:sz w:val="30"/>
                <w:szCs w:val="30"/>
              </w:rPr>
              <w:t>538,992</w:t>
            </w:r>
          </w:p>
        </w:tc>
      </w:tr>
      <w:tr w:rsidR="0006511D" w:rsidRPr="00F4595D" w14:paraId="19F8642E" w14:textId="77777777" w:rsidTr="00C318C0">
        <w:tc>
          <w:tcPr>
            <w:tcW w:w="6084" w:type="dxa"/>
            <w:vAlign w:val="bottom"/>
          </w:tcPr>
          <w:p w14:paraId="7440F36A" w14:textId="77777777" w:rsidR="0006511D" w:rsidRPr="00F4595D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4595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กำไรจากการปรับปรุงมูลค่ายุติธรรม</w:t>
            </w:r>
          </w:p>
        </w:tc>
        <w:tc>
          <w:tcPr>
            <w:tcW w:w="1260" w:type="dxa"/>
            <w:vAlign w:val="bottom"/>
          </w:tcPr>
          <w:p w14:paraId="7AC711E1" w14:textId="77777777" w:rsidR="0006511D" w:rsidRPr="00F4595D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E6A6284" w14:textId="22B591B0" w:rsidR="0006511D" w:rsidRPr="00F4595D" w:rsidRDefault="00B96778" w:rsidP="004021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F4595D">
              <w:rPr>
                <w:rFonts w:ascii="Angsana New" w:hAnsi="Angsana New" w:cs="Angsana New"/>
                <w:sz w:val="30"/>
                <w:szCs w:val="30"/>
              </w:rPr>
              <w:t>2,616,386</w:t>
            </w:r>
          </w:p>
        </w:tc>
      </w:tr>
      <w:tr w:rsidR="0006511D" w:rsidRPr="00F4595D" w14:paraId="6C823245" w14:textId="77777777" w:rsidTr="001035E6">
        <w:tc>
          <w:tcPr>
            <w:tcW w:w="6084" w:type="dxa"/>
            <w:vAlign w:val="bottom"/>
          </w:tcPr>
          <w:p w14:paraId="6927F8EC" w14:textId="2A356352" w:rsidR="0006511D" w:rsidRPr="00F4595D" w:rsidRDefault="0006511D" w:rsidP="004021B4">
            <w:pPr>
              <w:spacing w:line="240" w:lineRule="auto"/>
              <w:ind w:left="337" w:hanging="27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F2733A" w:rsidRPr="00F4595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F2733A" w:rsidRPr="00F4595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370AE4" w:rsidRPr="00F4595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70AE4" w:rsidRPr="00F4595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2566</w:t>
            </w:r>
          </w:p>
        </w:tc>
        <w:tc>
          <w:tcPr>
            <w:tcW w:w="1260" w:type="dxa"/>
            <w:vAlign w:val="bottom"/>
          </w:tcPr>
          <w:p w14:paraId="3D856920" w14:textId="77777777" w:rsidR="0006511D" w:rsidRPr="00F4595D" w:rsidRDefault="0006511D" w:rsidP="004021B4">
            <w:pPr>
              <w:spacing w:line="240" w:lineRule="auto"/>
              <w:ind w:left="54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F9FC62" w14:textId="691900ED" w:rsidR="0006511D" w:rsidRPr="00C441B2" w:rsidRDefault="00E56DF6" w:rsidP="0097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spacing w:line="240" w:lineRule="auto"/>
              <w:ind w:left="-105" w:right="13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441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81,061,916</w:t>
            </w:r>
          </w:p>
        </w:tc>
      </w:tr>
      <w:bookmarkEnd w:id="0"/>
    </w:tbl>
    <w:p w14:paraId="443585C0" w14:textId="77777777" w:rsidR="00E84E1F" w:rsidRPr="00970A74" w:rsidRDefault="00E84E1F" w:rsidP="00970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p w14:paraId="06C795BE" w14:textId="679713F2" w:rsidR="00C265AF" w:rsidRPr="00F4595D" w:rsidRDefault="00C265AF" w:rsidP="001035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ในระหว่าง</w:t>
      </w:r>
      <w:r w:rsidR="00533136" w:rsidRPr="00F4595D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533136" w:rsidRPr="00F4595D">
        <w:rPr>
          <w:rFonts w:ascii="Angsana New" w:hAnsi="Angsana New"/>
          <w:sz w:val="30"/>
          <w:szCs w:val="30"/>
          <w:cs/>
        </w:rPr>
        <w:t xml:space="preserve"> </w:t>
      </w:r>
      <w:r w:rsidR="00533136" w:rsidRPr="00F4595D">
        <w:rPr>
          <w:rFonts w:ascii="Angsana New" w:hAnsi="Angsana New"/>
          <w:sz w:val="30"/>
          <w:szCs w:val="30"/>
        </w:rPr>
        <w:t>30</w:t>
      </w:r>
      <w:r w:rsidR="00533136" w:rsidRPr="00F4595D">
        <w:rPr>
          <w:rFonts w:ascii="Angsana New" w:hAnsi="Angsana New"/>
          <w:sz w:val="30"/>
          <w:szCs w:val="30"/>
          <w:cs/>
        </w:rPr>
        <w:t xml:space="preserve"> </w:t>
      </w:r>
      <w:r w:rsidR="00533136" w:rsidRPr="00F4595D">
        <w:rPr>
          <w:rFonts w:ascii="Angsana New" w:hAnsi="Angsana New" w:hint="cs"/>
          <w:sz w:val="30"/>
          <w:szCs w:val="30"/>
          <w:cs/>
        </w:rPr>
        <w:t>มิถุนายน</w:t>
      </w:r>
      <w:r w:rsidR="00533136" w:rsidRPr="00F4595D">
        <w:rPr>
          <w:rFonts w:ascii="Angsana New" w:hAnsi="Angsana New"/>
          <w:sz w:val="30"/>
          <w:szCs w:val="30"/>
          <w:cs/>
        </w:rPr>
        <w:t xml:space="preserve"> </w:t>
      </w:r>
      <w:r w:rsidR="00533136" w:rsidRPr="00F4595D">
        <w:rPr>
          <w:rFonts w:ascii="Angsana New" w:hAnsi="Angsana New"/>
          <w:sz w:val="30"/>
          <w:szCs w:val="30"/>
        </w:rPr>
        <w:t xml:space="preserve">2566 </w:t>
      </w:r>
      <w:r w:rsidRPr="00F4595D">
        <w:rPr>
          <w:rFonts w:ascii="Angsana New" w:hAnsi="Angsana New" w:hint="cs"/>
          <w:sz w:val="30"/>
          <w:szCs w:val="30"/>
          <w:cs/>
        </w:rPr>
        <w:t>กลุ่มบริษัทบันทึกค่าใช้จ่าย</w:t>
      </w:r>
      <w:r w:rsidRPr="00F4595D">
        <w:rPr>
          <w:rFonts w:ascii="Angsana New" w:hAnsi="Angsana New" w:hint="cs"/>
          <w:color w:val="000000" w:themeColor="text1"/>
          <w:sz w:val="30"/>
          <w:szCs w:val="30"/>
          <w:cs/>
        </w:rPr>
        <w:t>ในภายหลังเข้าเป็น</w:t>
      </w:r>
      <w:r w:rsidRPr="00F4595D">
        <w:rPr>
          <w:rFonts w:ascii="Angsana New" w:eastAsia="Times New Roman" w:hAnsi="Angsana New" w:hint="cs"/>
          <w:sz w:val="30"/>
          <w:szCs w:val="30"/>
          <w:cs/>
        </w:rPr>
        <w:t>ต้นทุนของสินทรัพย์ใ</w:t>
      </w:r>
      <w:r w:rsidRPr="00F4595D">
        <w:rPr>
          <w:rFonts w:ascii="Angsana New" w:hAnsi="Angsana New" w:hint="cs"/>
          <w:spacing w:val="-4"/>
          <w:sz w:val="30"/>
          <w:szCs w:val="30"/>
          <w:cs/>
        </w:rPr>
        <w:t xml:space="preserve">นงบการเงินรวมจำนวนเงิน </w:t>
      </w:r>
      <w:r w:rsidR="004A02F3">
        <w:rPr>
          <w:rFonts w:ascii="Angsana New" w:hAnsi="Angsana New"/>
          <w:color w:val="0D0D0D"/>
          <w:sz w:val="30"/>
          <w:szCs w:val="30"/>
        </w:rPr>
        <w:t>90.23</w:t>
      </w:r>
      <w:r w:rsidR="00A00D0A" w:rsidRPr="00F4595D">
        <w:rPr>
          <w:rFonts w:ascii="Angsana New" w:hAnsi="Angsana New"/>
          <w:color w:val="0D0D0D"/>
          <w:sz w:val="30"/>
          <w:szCs w:val="30"/>
        </w:rPr>
        <w:t xml:space="preserve"> </w:t>
      </w:r>
      <w:r w:rsidRPr="00F4595D">
        <w:rPr>
          <w:rFonts w:ascii="Angsana New" w:hAnsi="Angsana New" w:hint="cs"/>
          <w:color w:val="0D0D0D"/>
          <w:sz w:val="30"/>
          <w:szCs w:val="30"/>
          <w:cs/>
        </w:rPr>
        <w:t xml:space="preserve">ล้านบาท </w:t>
      </w:r>
    </w:p>
    <w:p w14:paraId="31C842B6" w14:textId="77777777" w:rsidR="00C265AF" w:rsidRPr="00970A74" w:rsidRDefault="00C265AF" w:rsidP="00970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p w14:paraId="6AF7C94D" w14:textId="15713B6B" w:rsidR="00E47680" w:rsidRPr="00F4595D" w:rsidRDefault="00370AE4" w:rsidP="00E47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ณ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วันที่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A42E9F" w:rsidRPr="00F4595D">
        <w:rPr>
          <w:rFonts w:ascii="Angsana New" w:hAnsi="Angsana New"/>
          <w:sz w:val="30"/>
          <w:szCs w:val="30"/>
        </w:rPr>
        <w:t>30</w:t>
      </w:r>
      <w:r w:rsidR="00A42E9F" w:rsidRPr="00F4595D">
        <w:rPr>
          <w:rFonts w:ascii="Angsana New" w:hAnsi="Angsana New"/>
          <w:sz w:val="30"/>
          <w:szCs w:val="30"/>
          <w:cs/>
        </w:rPr>
        <w:t xml:space="preserve"> </w:t>
      </w:r>
      <w:r w:rsidR="00A42E9F" w:rsidRPr="00F4595D">
        <w:rPr>
          <w:rFonts w:ascii="Angsana New" w:hAnsi="Angsana New" w:hint="cs"/>
          <w:sz w:val="30"/>
          <w:szCs w:val="30"/>
          <w:cs/>
        </w:rPr>
        <w:t>มิถุนายน</w:t>
      </w:r>
      <w:r w:rsidR="00A42E9F" w:rsidRPr="00F4595D">
        <w:rPr>
          <w:rFonts w:ascii="Angsana New" w:hAnsi="Angsana New"/>
          <w:sz w:val="30"/>
          <w:szCs w:val="30"/>
          <w:cs/>
        </w:rPr>
        <w:t xml:space="preserve"> </w:t>
      </w:r>
      <w:r w:rsidR="00A42E9F" w:rsidRPr="00F4595D">
        <w:rPr>
          <w:rFonts w:ascii="Angsana New" w:hAnsi="Angsana New"/>
          <w:sz w:val="30"/>
          <w:szCs w:val="30"/>
        </w:rPr>
        <w:t xml:space="preserve">2566 </w:t>
      </w:r>
      <w:r w:rsidR="00EA038F" w:rsidRPr="00F4595D">
        <w:rPr>
          <w:rFonts w:ascii="Angsana New" w:hAnsi="Angsana New" w:hint="cs"/>
          <w:sz w:val="30"/>
          <w:szCs w:val="30"/>
          <w:cs/>
        </w:rPr>
        <w:t xml:space="preserve">อสังหาริมทรัพย์เพื่อการลงทุนของกลุ่มบริษัทได้ถูกวัดมูลค่าใหม่โดยผู้ประเมินราคาอิสระด้วยวิธีมูลค่าตลาดสำหรับการใช้ประโยชน์ปัจจุบันและวิธีคิดลดกระแสเงินสดโดยใช้อัตราคิดลด </w:t>
      </w:r>
      <w:r w:rsidR="00EF2109" w:rsidRPr="00F4595D">
        <w:rPr>
          <w:rFonts w:ascii="Angsana New" w:hAnsi="Angsana New"/>
          <w:sz w:val="30"/>
          <w:szCs w:val="30"/>
        </w:rPr>
        <w:br/>
      </w:r>
      <w:r w:rsidR="00EA038F" w:rsidRPr="00F4595D">
        <w:rPr>
          <w:rFonts w:ascii="Angsana New" w:hAnsi="Angsana New" w:hint="cs"/>
          <w:sz w:val="30"/>
          <w:szCs w:val="30"/>
          <w:cs/>
        </w:rPr>
        <w:t xml:space="preserve">ซึ่งจัดลำดับมูลค่ายุติธรรมเป็นระดับ </w:t>
      </w:r>
      <w:r w:rsidR="00EA038F" w:rsidRPr="00F4595D">
        <w:rPr>
          <w:rFonts w:ascii="Angsana New" w:hAnsi="Angsana New" w:hint="cs"/>
          <w:sz w:val="30"/>
          <w:szCs w:val="30"/>
        </w:rPr>
        <w:t>3</w:t>
      </w:r>
    </w:p>
    <w:p w14:paraId="26B7278E" w14:textId="0141EA1C" w:rsidR="00E84E1F" w:rsidRPr="00970A74" w:rsidRDefault="00E84E1F" w:rsidP="00970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p w14:paraId="7FEEE016" w14:textId="5A194D96" w:rsidR="000A1DDD" w:rsidRPr="00F4595D" w:rsidRDefault="000A1DDD" w:rsidP="001035E6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F4595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0A179771" w14:textId="77777777" w:rsidR="00D60B0B" w:rsidRPr="00970A74" w:rsidRDefault="00D60B0B" w:rsidP="00970A7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p w14:paraId="6789F7D0" w14:textId="62171723" w:rsidR="00D203D4" w:rsidRPr="00F4595D" w:rsidRDefault="00D203D4" w:rsidP="00103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b/>
          <w:sz w:val="30"/>
          <w:szCs w:val="30"/>
          <w:cs/>
        </w:rPr>
        <w:t>ก</w:t>
      </w:r>
      <w:r w:rsidRPr="00F4595D">
        <w:rPr>
          <w:rFonts w:ascii="Angsana New" w:hAnsi="Angsana New" w:hint="cs"/>
          <w:sz w:val="30"/>
          <w:szCs w:val="30"/>
          <w:cs/>
        </w:rPr>
        <w:t>ารซื้อ จำหน่าย และโอนที่ดิน อาคารและอุปกรณ์และสินทรัพย์สิทธิการใช้ระหว่างงวด</w:t>
      </w:r>
      <w:r w:rsidR="00A42E9F" w:rsidRPr="00F4595D">
        <w:rPr>
          <w:rFonts w:ascii="Angsana New" w:hAnsi="Angsana New" w:hint="cs"/>
          <w:sz w:val="30"/>
          <w:szCs w:val="30"/>
          <w:cs/>
        </w:rPr>
        <w:t>หกเดือนสิ้นสุดวันที่</w:t>
      </w:r>
      <w:r w:rsidR="00A42E9F" w:rsidRPr="00F4595D">
        <w:rPr>
          <w:rFonts w:ascii="Angsana New" w:hAnsi="Angsana New"/>
          <w:sz w:val="30"/>
          <w:szCs w:val="30"/>
          <w:cs/>
        </w:rPr>
        <w:t xml:space="preserve"> </w:t>
      </w:r>
      <w:r w:rsidR="006E03FB" w:rsidRPr="00F4595D">
        <w:rPr>
          <w:rFonts w:ascii="Angsana New" w:hAnsi="Angsana New"/>
          <w:sz w:val="30"/>
          <w:szCs w:val="30"/>
        </w:rPr>
        <w:br/>
      </w:r>
      <w:r w:rsidR="00A42E9F" w:rsidRPr="00F4595D">
        <w:rPr>
          <w:rFonts w:ascii="Angsana New" w:hAnsi="Angsana New"/>
          <w:sz w:val="30"/>
          <w:szCs w:val="30"/>
        </w:rPr>
        <w:t>30</w:t>
      </w:r>
      <w:r w:rsidR="00A42E9F" w:rsidRPr="00F4595D">
        <w:rPr>
          <w:rFonts w:ascii="Angsana New" w:hAnsi="Angsana New"/>
          <w:sz w:val="30"/>
          <w:szCs w:val="30"/>
          <w:cs/>
        </w:rPr>
        <w:t xml:space="preserve"> </w:t>
      </w:r>
      <w:r w:rsidR="00A42E9F" w:rsidRPr="00F4595D">
        <w:rPr>
          <w:rFonts w:ascii="Angsana New" w:hAnsi="Angsana New" w:hint="cs"/>
          <w:sz w:val="30"/>
          <w:szCs w:val="30"/>
          <w:cs/>
        </w:rPr>
        <w:t>มิถุนายน</w:t>
      </w:r>
      <w:r w:rsidR="00A42E9F" w:rsidRPr="00F4595D">
        <w:rPr>
          <w:rFonts w:ascii="Angsana New" w:hAnsi="Angsana New"/>
          <w:sz w:val="30"/>
          <w:szCs w:val="30"/>
          <w:cs/>
        </w:rPr>
        <w:t xml:space="preserve"> </w:t>
      </w:r>
      <w:r w:rsidR="00A42E9F" w:rsidRPr="00F4595D">
        <w:rPr>
          <w:rFonts w:ascii="Angsana New" w:hAnsi="Angsana New"/>
          <w:sz w:val="30"/>
          <w:szCs w:val="30"/>
        </w:rPr>
        <w:t xml:space="preserve">2566 </w:t>
      </w:r>
      <w:r w:rsidR="00EA038F" w:rsidRPr="00F4595D">
        <w:rPr>
          <w:rFonts w:ascii="Angsana New" w:hAnsi="Angsana New" w:hint="cs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68D8B98" w14:textId="462EDEA0" w:rsidR="003B052B" w:rsidRPr="00970A74" w:rsidRDefault="003B052B" w:rsidP="001035E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119"/>
        <w:jc w:val="thaiDistribute"/>
        <w:rPr>
          <w:rFonts w:ascii="Angsana New" w:hAnsi="Angsana New"/>
          <w:sz w:val="28"/>
          <w:szCs w:val="28"/>
        </w:rPr>
      </w:pPr>
    </w:p>
    <w:tbl>
      <w:tblPr>
        <w:tblW w:w="9580" w:type="dxa"/>
        <w:tblInd w:w="44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53"/>
        <w:gridCol w:w="1618"/>
        <w:gridCol w:w="222"/>
        <w:gridCol w:w="1791"/>
        <w:gridCol w:w="249"/>
        <w:gridCol w:w="1494"/>
        <w:gridCol w:w="236"/>
        <w:gridCol w:w="1517"/>
      </w:tblGrid>
      <w:tr w:rsidR="00CE449C" w:rsidRPr="00F4595D" w14:paraId="232C6B13" w14:textId="77777777" w:rsidTr="00B83113">
        <w:trPr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19CE8" w14:textId="77777777" w:rsidR="00CE449C" w:rsidRPr="00F4595D" w:rsidRDefault="00CE449C">
            <w:pPr>
              <w:tabs>
                <w:tab w:val="clear" w:pos="3515"/>
                <w:tab w:val="left" w:pos="3312"/>
              </w:tabs>
              <w:spacing w:line="228" w:lineRule="auto"/>
              <w:ind w:right="-6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br w:type="page"/>
            </w:r>
          </w:p>
        </w:tc>
        <w:tc>
          <w:tcPr>
            <w:tcW w:w="2025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CDE51" w14:textId="77777777" w:rsidR="00CE449C" w:rsidRPr="00F4595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69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8F96" w14:textId="77777777" w:rsidR="00CE449C" w:rsidRPr="00F4595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449C" w:rsidRPr="00F4595D" w14:paraId="7EAFDD60" w14:textId="77777777" w:rsidTr="00B83113">
        <w:trPr>
          <w:trHeight w:val="423"/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47BDC" w14:textId="77777777" w:rsidR="00CE449C" w:rsidRPr="00F4595D" w:rsidRDefault="00CE449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E09D74" w14:textId="77777777" w:rsidR="00CE449C" w:rsidRPr="00F4595D" w:rsidRDefault="00CE449C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0A057922" w14:textId="77777777" w:rsidR="00CE449C" w:rsidRPr="00F4595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4C8EC" w14:textId="77777777" w:rsidR="00CE449C" w:rsidRPr="00F4595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9CC8B8" w14:textId="77777777" w:rsidR="00CE449C" w:rsidRPr="00F4595D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2ACD2385" w14:textId="77777777" w:rsidR="00CE449C" w:rsidRPr="00F4595D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AD875A4" w14:textId="77777777" w:rsidR="00CE449C" w:rsidRPr="00F4595D" w:rsidRDefault="00CE449C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7D25E3A0" w14:textId="77777777" w:rsidR="00CE449C" w:rsidRPr="00F4595D" w:rsidRDefault="00CE449C">
            <w:pPr>
              <w:pStyle w:val="BodyText"/>
              <w:spacing w:after="0" w:line="228" w:lineRule="auto"/>
              <w:ind w:left="-108" w:right="-110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30" w:type="pct"/>
            <w:vAlign w:val="bottom"/>
          </w:tcPr>
          <w:p w14:paraId="319A632B" w14:textId="77777777" w:rsidR="00CE449C" w:rsidRPr="00F4595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C2CAFB3" w14:textId="77777777" w:rsidR="00CE449C" w:rsidRPr="00F4595D" w:rsidRDefault="00CE449C">
            <w:pPr>
              <w:pStyle w:val="BodyText"/>
              <w:spacing w:after="0" w:line="228" w:lineRule="auto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การซื้อและ</w:t>
            </w:r>
          </w:p>
          <w:p w14:paraId="195D3FF2" w14:textId="77777777" w:rsidR="00CE449C" w:rsidRPr="00F4595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การโอนเข้า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AD931" w14:textId="77777777" w:rsidR="00CE449C" w:rsidRPr="00F4595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1B0213" w14:textId="77777777" w:rsidR="00CE449C" w:rsidRPr="00F4595D" w:rsidRDefault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  <w:p w14:paraId="3E2B3B24" w14:textId="77777777" w:rsidR="00CE449C" w:rsidRPr="00F4595D" w:rsidRDefault="00CE449C">
            <w:pPr>
              <w:pStyle w:val="BodyText"/>
              <w:tabs>
                <w:tab w:val="clear" w:pos="1644"/>
                <w:tab w:val="left" w:pos="1470"/>
              </w:tabs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ตัดจำหน่าย</w:t>
            </w:r>
          </w:p>
          <w:p w14:paraId="1B889C50" w14:textId="77777777" w:rsidR="00CE449C" w:rsidRPr="00F4595D" w:rsidRDefault="00CE449C">
            <w:pPr>
              <w:pStyle w:val="BodyText"/>
              <w:tabs>
                <w:tab w:val="clear" w:pos="1644"/>
              </w:tabs>
              <w:spacing w:after="0" w:line="228" w:lineRule="auto"/>
              <w:ind w:left="-108" w:right="-115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>โอนออก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/>
                <w:sz w:val="30"/>
                <w:szCs w:val="30"/>
              </w:rPr>
              <w:t>-</w:t>
            </w:r>
          </w:p>
          <w:p w14:paraId="62E17770" w14:textId="77777777" w:rsidR="00CE449C" w:rsidRPr="00F4595D" w:rsidRDefault="00CE449C">
            <w:pPr>
              <w:pStyle w:val="BodyText"/>
              <w:spacing w:after="0" w:line="228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</w:tr>
      <w:tr w:rsidR="00CE449C" w:rsidRPr="00F4595D" w14:paraId="7BB7BBD5" w14:textId="77777777" w:rsidTr="00D269BF">
        <w:trPr>
          <w:trHeight w:val="423"/>
          <w:tblHeader/>
        </w:trPr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44E2FB" w14:textId="77777777" w:rsidR="00CE449C" w:rsidRPr="00F4595D" w:rsidRDefault="00CE449C" w:rsidP="00CE449C">
            <w:pPr>
              <w:spacing w:line="22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720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D0A787" w14:textId="5AE14C2D" w:rsidR="00CE449C" w:rsidRPr="00F4595D" w:rsidRDefault="00CE449C" w:rsidP="00CE449C">
            <w:pPr>
              <w:pStyle w:val="BodyText"/>
              <w:spacing w:after="0" w:line="228" w:lineRule="auto"/>
              <w:ind w:left="-108" w:right="-285" w:hanging="23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E449C" w:rsidRPr="00F4595D" w14:paraId="1A6C19E2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27CC2C" w14:textId="77777777" w:rsidR="00CE449C" w:rsidRPr="00F4595D" w:rsidRDefault="00CE449C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D0A92D" w14:textId="1F33FF0E" w:rsidR="00CE449C" w:rsidRPr="00F4595D" w:rsidRDefault="00841F59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2,687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F6DA1F" w14:textId="77777777" w:rsidR="00CE449C" w:rsidRPr="00F4595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AA8A2" w14:textId="1E5E5CA8" w:rsidR="00CE449C" w:rsidRPr="00F4595D" w:rsidRDefault="007433C1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29C432BC" w14:textId="77777777" w:rsidR="00CE449C" w:rsidRPr="00F4595D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A14A3A" w14:textId="56B55E32" w:rsidR="00CE449C" w:rsidRPr="00F4595D" w:rsidRDefault="00633B12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979CD" w14:textId="77777777" w:rsidR="00CE449C" w:rsidRPr="00F4595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B26226" w14:textId="71EFE823" w:rsidR="00CE449C" w:rsidRPr="00F4595D" w:rsidRDefault="00A64FEB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53253" w:rsidRPr="00F4595D" w14:paraId="11C2D650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F34FD" w14:textId="6C015A14" w:rsidR="00C53253" w:rsidRPr="00F4595D" w:rsidRDefault="000821A2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 w:rsidRPr="00F4595D">
              <w:rPr>
                <w:rFonts w:ascii="Angsana New" w:hAnsi="Angsana New"/>
                <w:sz w:val="30"/>
                <w:szCs w:val="30"/>
              </w:rPr>
              <w:t>-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0A79A" w14:textId="1C9C6500" w:rsidR="00C53253" w:rsidRPr="00F4595D" w:rsidRDefault="007433C1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1,252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4A82AE" w14:textId="77777777" w:rsidR="00C53253" w:rsidRPr="00F4595D" w:rsidRDefault="00C53253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842ED8" w14:textId="656169B7" w:rsidR="00C53253" w:rsidRPr="00F4595D" w:rsidRDefault="00633B12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605E1F3" w14:textId="77777777" w:rsidR="00C53253" w:rsidRPr="00F4595D" w:rsidRDefault="00C53253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9D3B5" w14:textId="06EB8281" w:rsidR="00C53253" w:rsidRPr="00F4595D" w:rsidRDefault="00633B12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FBBBF1" w14:textId="77777777" w:rsidR="00C53253" w:rsidRPr="00F4595D" w:rsidRDefault="00C53253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5E9AF" w14:textId="5DA083DF" w:rsidR="00C53253" w:rsidRPr="00F4595D" w:rsidRDefault="00A64FEB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F4595D" w14:paraId="0B12626B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29B0EB" w14:textId="77777777" w:rsidR="00CE449C" w:rsidRPr="00F4595D" w:rsidRDefault="00CE449C" w:rsidP="00CE449C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74FB98" w14:textId="16F8811F" w:rsidR="00CE449C" w:rsidRPr="00F4595D" w:rsidRDefault="007433C1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177,189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E4AFFE" w14:textId="77777777" w:rsidR="00CE449C" w:rsidRPr="00F4595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405879" w14:textId="1410496E" w:rsidR="00CE449C" w:rsidRPr="00F4595D" w:rsidRDefault="00633B12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(20</w:t>
            </w:r>
            <w:r w:rsidR="00D61CFF">
              <w:rPr>
                <w:rFonts w:ascii="Angsana New" w:eastAsia="MS Mincho" w:hAnsi="Angsana New"/>
                <w:sz w:val="30"/>
                <w:szCs w:val="30"/>
              </w:rPr>
              <w:t>9</w:t>
            </w:r>
            <w:r w:rsidRPr="00F4595D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130" w:type="pct"/>
          </w:tcPr>
          <w:p w14:paraId="538EF272" w14:textId="77777777" w:rsidR="00CE449C" w:rsidRPr="00F4595D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1479A" w14:textId="4C4E6BCC" w:rsidR="00CE449C" w:rsidRPr="00F4595D" w:rsidRDefault="00633B12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25,692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34C4A0" w14:textId="77777777" w:rsidR="00CE449C" w:rsidRPr="00F4595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7F443" w14:textId="7388AEA2" w:rsidR="00CE449C" w:rsidRPr="00F4595D" w:rsidRDefault="00A64FEB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F4595D" w14:paraId="5120451D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565F90" w14:textId="77777777" w:rsidR="00CE449C" w:rsidRPr="00F4595D" w:rsidRDefault="00CE449C" w:rsidP="00CE449C">
            <w:pPr>
              <w:pStyle w:val="BodyText"/>
              <w:spacing w:after="0" w:line="228" w:lineRule="auto"/>
              <w:ind w:left="259" w:right="-131" w:hanging="259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lastRenderedPageBreak/>
              <w:t>เครื่องตกแต่ง ติดตั้งและอุปกรณ์สำนักงาน</w:t>
            </w:r>
          </w:p>
        </w:tc>
        <w:tc>
          <w:tcPr>
            <w:tcW w:w="84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9CF619" w14:textId="4F0DEADB" w:rsidR="00CE449C" w:rsidRPr="00F4595D" w:rsidRDefault="007433C1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127,605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99EE4D" w14:textId="77777777" w:rsidR="00CE449C" w:rsidRPr="00F4595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57FC46" w14:textId="42AA463D" w:rsidR="00CE449C" w:rsidRPr="00F4595D" w:rsidRDefault="00633B12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(2,854)</w:t>
            </w:r>
          </w:p>
        </w:tc>
        <w:tc>
          <w:tcPr>
            <w:tcW w:w="130" w:type="pct"/>
          </w:tcPr>
          <w:p w14:paraId="6D7616D1" w14:textId="77777777" w:rsidR="00CE449C" w:rsidRPr="00F4595D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924FE" w14:textId="61020888" w:rsidR="00CE449C" w:rsidRPr="00F4595D" w:rsidRDefault="00A64FEB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4,248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0CFF29" w14:textId="77777777" w:rsidR="00CE449C" w:rsidRPr="00F4595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A5AE65" w14:textId="3946FDF0" w:rsidR="00CE449C" w:rsidRPr="00F4595D" w:rsidRDefault="00A64FEB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E449C" w:rsidRPr="00F4595D" w14:paraId="62EE7FC3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83D01" w14:textId="77777777" w:rsidR="00CE449C" w:rsidRPr="00F4595D" w:rsidRDefault="00CE449C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844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93689" w14:textId="0EB3930A" w:rsidR="00CE449C" w:rsidRPr="00F4595D" w:rsidRDefault="007433C1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6,812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4E2A8B" w14:textId="77777777" w:rsidR="00CE449C" w:rsidRPr="00F4595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935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C2EB3E" w14:textId="401B5E57" w:rsidR="00CE449C" w:rsidRPr="00F4595D" w:rsidRDefault="00633B12" w:rsidP="00633B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(771)</w:t>
            </w:r>
          </w:p>
        </w:tc>
        <w:tc>
          <w:tcPr>
            <w:tcW w:w="130" w:type="pct"/>
          </w:tcPr>
          <w:p w14:paraId="20C76DB6" w14:textId="77777777" w:rsidR="00CE449C" w:rsidRPr="00F4595D" w:rsidRDefault="00CE449C" w:rsidP="00CE449C">
            <w:pPr>
              <w:pStyle w:val="BodyText"/>
              <w:tabs>
                <w:tab w:val="decimal" w:pos="1181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8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3E9D1" w14:textId="260E20ED" w:rsidR="00CE449C" w:rsidRPr="00F4595D" w:rsidRDefault="00A64FEB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DD6FB" w14:textId="77777777" w:rsidR="00CE449C" w:rsidRPr="00F4595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79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4D5624" w14:textId="0BBBA8CA" w:rsidR="00CE449C" w:rsidRPr="00F4595D" w:rsidRDefault="00A64FEB" w:rsidP="00A6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(771)</w:t>
            </w:r>
          </w:p>
        </w:tc>
      </w:tr>
      <w:tr w:rsidR="005943C2" w:rsidRPr="00F4595D" w14:paraId="5DDD8D20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123A95" w14:textId="77777777" w:rsidR="00150AE8" w:rsidRPr="00F4595D" w:rsidRDefault="00CE449C" w:rsidP="00CE449C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</w:t>
            </w:r>
          </w:p>
          <w:p w14:paraId="72A85020" w14:textId="205E3DF2" w:rsidR="00CE449C" w:rsidRPr="00F4595D" w:rsidRDefault="00150AE8" w:rsidP="00CE449C">
            <w:pPr>
              <w:pStyle w:val="BodyText"/>
              <w:spacing w:after="0" w:line="228" w:lineRule="auto"/>
              <w:ind w:left="259" w:right="-131" w:hanging="270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ab/>
            </w:r>
            <w:r w:rsidR="00CE449C" w:rsidRPr="00F4595D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  <w:r w:rsidR="00CE449C"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844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16D83B" w14:textId="03B1CD5A" w:rsidR="00CE449C" w:rsidRPr="00F4595D" w:rsidRDefault="007433C1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1,168,971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22BF9" w14:textId="77777777" w:rsidR="00CE449C" w:rsidRPr="00F4595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5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DAF71" w14:textId="7009CC4D" w:rsidR="00CE449C" w:rsidRPr="00F4595D" w:rsidRDefault="00633B12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(75,407)</w:t>
            </w:r>
          </w:p>
        </w:tc>
        <w:tc>
          <w:tcPr>
            <w:tcW w:w="130" w:type="pct"/>
          </w:tcPr>
          <w:p w14:paraId="581086E6" w14:textId="77777777" w:rsidR="00CE449C" w:rsidRPr="00F4595D" w:rsidRDefault="00CE449C" w:rsidP="00CE449C">
            <w:pPr>
              <w:pStyle w:val="BodyText"/>
              <w:spacing w:after="0" w:line="228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8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1745D8" w14:textId="7C0F649B" w:rsidR="00CE449C" w:rsidRPr="00F4595D" w:rsidRDefault="00A64FEB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35,712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F52C0" w14:textId="77777777" w:rsidR="00CE449C" w:rsidRPr="00F4595D" w:rsidRDefault="00CE449C" w:rsidP="00CE449C">
            <w:pPr>
              <w:pStyle w:val="BodyText"/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65D14" w14:textId="0D3BBD2D" w:rsidR="00CE449C" w:rsidRPr="00F4595D" w:rsidRDefault="00A64FEB" w:rsidP="00087B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line="228" w:lineRule="auto"/>
              <w:ind w:right="-1819" w:firstLine="510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5943C2" w:rsidRPr="00F4595D" w14:paraId="0FDE613D" w14:textId="77777777" w:rsidTr="00B83113">
        <w:tc>
          <w:tcPr>
            <w:tcW w:w="128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7BDBB2" w14:textId="77777777" w:rsidR="00CE449C" w:rsidRPr="00F4595D" w:rsidRDefault="00CE449C" w:rsidP="00CE449C">
            <w:pPr>
              <w:pStyle w:val="BodyText"/>
              <w:spacing w:after="0" w:line="228" w:lineRule="auto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A7F1B1" w14:textId="5E989378" w:rsidR="00CE449C" w:rsidRPr="00F4595D" w:rsidRDefault="007433C1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8"/>
              </w:tabs>
              <w:spacing w:line="228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1,484,516</w:t>
            </w:r>
          </w:p>
        </w:tc>
        <w:tc>
          <w:tcPr>
            <w:tcW w:w="11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EFC55B" w14:textId="77777777" w:rsidR="00CE449C" w:rsidRPr="00F4595D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3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72F46D" w14:textId="14029FCB" w:rsidR="00CE449C" w:rsidRPr="00F4595D" w:rsidRDefault="00633B12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(79,241)</w:t>
            </w:r>
          </w:p>
        </w:tc>
        <w:tc>
          <w:tcPr>
            <w:tcW w:w="130" w:type="pct"/>
          </w:tcPr>
          <w:p w14:paraId="6017AE32" w14:textId="77777777" w:rsidR="00CE449C" w:rsidRPr="00F4595D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left="-126"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FC2803" w14:textId="3FF6458D" w:rsidR="00CE449C" w:rsidRPr="00F4595D" w:rsidRDefault="00A64FEB" w:rsidP="00CE4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65,652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7DEBE" w14:textId="77777777" w:rsidR="00CE449C" w:rsidRPr="00F4595D" w:rsidRDefault="00CE449C" w:rsidP="00CE449C">
            <w:pPr>
              <w:pStyle w:val="BodyText"/>
              <w:tabs>
                <w:tab w:val="decimal" w:pos="1095"/>
              </w:tabs>
              <w:spacing w:after="0" w:line="228" w:lineRule="auto"/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90F57" w14:textId="3DEB76DC" w:rsidR="00CE449C" w:rsidRPr="00F4595D" w:rsidRDefault="00A64FEB" w:rsidP="00A64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1"/>
              </w:tabs>
              <w:spacing w:line="228" w:lineRule="auto"/>
              <w:ind w:right="-1819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(771)</w:t>
            </w:r>
          </w:p>
        </w:tc>
      </w:tr>
    </w:tbl>
    <w:p w14:paraId="0F1F886E" w14:textId="77777777" w:rsidR="006C40D2" w:rsidRPr="00970A74" w:rsidRDefault="006C40D2" w:rsidP="0097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2"/>
          <w:szCs w:val="22"/>
        </w:rPr>
      </w:pPr>
    </w:p>
    <w:p w14:paraId="212467B8" w14:textId="6EAF1B6F" w:rsidR="00973F33" w:rsidRPr="00F4595D" w:rsidRDefault="007C51CC" w:rsidP="007C5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D0D0D"/>
          <w:sz w:val="30"/>
          <w:szCs w:val="30"/>
        </w:rPr>
      </w:pPr>
      <w:bookmarkStart w:id="1" w:name="_Hlk70865009"/>
      <w:bookmarkStart w:id="2" w:name="_Hlk70865301"/>
      <w:r w:rsidRPr="00F4595D">
        <w:rPr>
          <w:rFonts w:ascii="Angsana New" w:hAnsi="Angsana New"/>
          <w:spacing w:val="-4"/>
          <w:sz w:val="30"/>
          <w:szCs w:val="30"/>
          <w:cs/>
        </w:rPr>
        <w:t>ต้นทุนการกู้ยืมที่เกี่ยวข้องกับการดำเนินการปรับปรุงสินทรัพย์ได้บันทึกเป็นส่วนหนึ่งของต้นทุนสินทรัพย์</w:t>
      </w:r>
      <w:r w:rsidRPr="00F4595D">
        <w:rPr>
          <w:rFonts w:ascii="Angsana New" w:hAnsi="Angsana New" w:hint="cs"/>
          <w:spacing w:val="-4"/>
          <w:sz w:val="30"/>
          <w:szCs w:val="30"/>
          <w:cs/>
        </w:rPr>
        <w:t>ใน</w:t>
      </w:r>
      <w:r w:rsidRPr="00F4595D">
        <w:rPr>
          <w:rFonts w:ascii="Angsana New" w:hAnsi="Angsana New"/>
          <w:spacing w:val="-4"/>
          <w:sz w:val="30"/>
          <w:szCs w:val="30"/>
        </w:rPr>
        <w:t xml:space="preserve">                           </w:t>
      </w:r>
      <w:r w:rsidRPr="00F4595D">
        <w:rPr>
          <w:rFonts w:ascii="Angsana New" w:hAnsi="Angsana New" w:hint="cs"/>
          <w:spacing w:val="-4"/>
          <w:sz w:val="30"/>
          <w:szCs w:val="30"/>
          <w:cs/>
        </w:rPr>
        <w:t>งบการเงินรวม</w:t>
      </w:r>
      <w:r w:rsidRPr="00F4595D">
        <w:rPr>
          <w:rFonts w:ascii="Angsana New" w:hAnsi="Angsana New"/>
          <w:spacing w:val="-4"/>
          <w:sz w:val="30"/>
          <w:szCs w:val="30"/>
          <w:cs/>
        </w:rPr>
        <w:t>จำนวน</w:t>
      </w:r>
      <w:r w:rsidRPr="00F4595D">
        <w:rPr>
          <w:rFonts w:ascii="Angsana New" w:hAnsi="Angsana New" w:hint="cs"/>
          <w:spacing w:val="-4"/>
          <w:sz w:val="30"/>
          <w:szCs w:val="30"/>
          <w:cs/>
        </w:rPr>
        <w:t>เงิน</w:t>
      </w:r>
      <w:r w:rsidRPr="00F4595D">
        <w:rPr>
          <w:rFonts w:ascii="Angsana New" w:hAnsi="Angsana New"/>
          <w:spacing w:val="-4"/>
          <w:sz w:val="30"/>
          <w:szCs w:val="30"/>
        </w:rPr>
        <w:t xml:space="preserve"> </w:t>
      </w:r>
      <w:r w:rsidR="001D2096" w:rsidRPr="00F4595D">
        <w:rPr>
          <w:rFonts w:ascii="Angsana New" w:hAnsi="Angsana New"/>
          <w:spacing w:val="-4"/>
          <w:sz w:val="30"/>
          <w:szCs w:val="30"/>
        </w:rPr>
        <w:t>260</w:t>
      </w:r>
      <w:r w:rsidR="002D679D" w:rsidRPr="00F4595D">
        <w:rPr>
          <w:rFonts w:ascii="Angsana New" w:hAnsi="Angsana New"/>
          <w:spacing w:val="-4"/>
          <w:sz w:val="30"/>
          <w:szCs w:val="30"/>
        </w:rPr>
        <w:t>.69</w:t>
      </w:r>
      <w:r w:rsidRPr="00F4595D">
        <w:rPr>
          <w:rFonts w:ascii="Angsana New" w:hAnsi="Angsana New"/>
          <w:color w:val="0D0D0D"/>
          <w:sz w:val="30"/>
          <w:szCs w:val="30"/>
        </w:rPr>
        <w:t xml:space="preserve"> </w:t>
      </w:r>
      <w:r w:rsidRPr="00F4595D">
        <w:rPr>
          <w:rFonts w:ascii="Angsana New" w:hAnsi="Angsana New" w:hint="cs"/>
          <w:color w:val="0D0D0D"/>
          <w:sz w:val="30"/>
          <w:szCs w:val="30"/>
          <w:cs/>
        </w:rPr>
        <w:t>ล้านบาท</w:t>
      </w:r>
      <w:r w:rsidR="00BC3600" w:rsidRPr="00F4595D">
        <w:rPr>
          <w:rFonts w:ascii="Angsana New" w:hAnsi="Angsana New" w:hint="cs"/>
          <w:color w:val="0D0D0D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F4595D">
        <w:rPr>
          <w:rFonts w:ascii="Angsana New" w:hAnsi="Angsana New"/>
          <w:i/>
          <w:iCs/>
          <w:color w:val="0D0D0D"/>
          <w:sz w:val="30"/>
          <w:szCs w:val="30"/>
        </w:rPr>
        <w:t>25</w:t>
      </w:r>
      <w:r w:rsidRPr="00F4595D">
        <w:rPr>
          <w:rFonts w:ascii="Angsana New" w:hAnsi="Angsana New" w:hint="cs"/>
          <w:i/>
          <w:iCs/>
          <w:color w:val="0D0D0D"/>
          <w:sz w:val="30"/>
          <w:szCs w:val="30"/>
        </w:rPr>
        <w:t>6</w:t>
      </w:r>
      <w:r w:rsidR="007F07B2" w:rsidRPr="00F4595D">
        <w:rPr>
          <w:rFonts w:ascii="Angsana New" w:hAnsi="Angsana New"/>
          <w:i/>
          <w:iCs/>
          <w:color w:val="0D0D0D"/>
          <w:sz w:val="30"/>
          <w:szCs w:val="30"/>
        </w:rPr>
        <w:t>5</w:t>
      </w:r>
      <w:r w:rsidRPr="00F4595D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="00866FDD" w:rsidRPr="00F4595D">
        <w:rPr>
          <w:rFonts w:ascii="Angsana New" w:hAnsi="Angsana New"/>
          <w:i/>
          <w:iCs/>
          <w:color w:val="0D0D0D"/>
          <w:sz w:val="30"/>
          <w:szCs w:val="30"/>
        </w:rPr>
        <w:t>89.99</w:t>
      </w:r>
      <w:r w:rsidR="007F07B2" w:rsidRPr="00F4595D">
        <w:rPr>
          <w:rFonts w:ascii="Angsana New" w:hAnsi="Angsana New"/>
          <w:i/>
          <w:iCs/>
          <w:color w:val="0D0D0D"/>
          <w:sz w:val="30"/>
          <w:szCs w:val="30"/>
        </w:rPr>
        <w:t xml:space="preserve"> </w:t>
      </w:r>
      <w:r w:rsidRPr="00F4595D">
        <w:rPr>
          <w:rFonts w:ascii="Angsana New" w:hAnsi="Angsana New" w:hint="cs"/>
          <w:i/>
          <w:iCs/>
          <w:color w:val="0D0D0D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i/>
          <w:iCs/>
          <w:color w:val="0D0D0D"/>
          <w:sz w:val="30"/>
          <w:szCs w:val="30"/>
        </w:rPr>
        <w:t xml:space="preserve">) </w:t>
      </w:r>
      <w:r w:rsidRPr="00F4595D">
        <w:rPr>
          <w:rFonts w:ascii="Angsana New" w:hAnsi="Angsana New" w:hint="cs"/>
          <w:color w:val="0D0D0D"/>
          <w:sz w:val="30"/>
          <w:szCs w:val="30"/>
          <w:cs/>
        </w:rPr>
        <w:t xml:space="preserve">มีอัตราดอกเบี้ยที่รับรู้ร้อยละ </w:t>
      </w:r>
      <w:r w:rsidR="00B6349B" w:rsidRPr="00F4595D">
        <w:rPr>
          <w:rFonts w:ascii="Angsana New" w:hAnsi="Angsana New"/>
          <w:color w:val="0D0D0D"/>
          <w:sz w:val="30"/>
          <w:szCs w:val="30"/>
        </w:rPr>
        <w:t>3.20</w:t>
      </w:r>
      <w:r w:rsidR="00271712" w:rsidRPr="00F4595D">
        <w:rPr>
          <w:rFonts w:ascii="Angsana New" w:hAnsi="Angsana New"/>
          <w:color w:val="0D0D0D"/>
          <w:sz w:val="30"/>
          <w:szCs w:val="30"/>
        </w:rPr>
        <w:t xml:space="preserve"> </w:t>
      </w:r>
      <w:r w:rsidR="00B6349B" w:rsidRPr="00F4595D">
        <w:rPr>
          <w:rFonts w:ascii="Angsana New" w:hAnsi="Angsana New"/>
          <w:color w:val="0D0D0D"/>
          <w:sz w:val="30"/>
          <w:szCs w:val="30"/>
        </w:rPr>
        <w:t>–</w:t>
      </w:r>
      <w:r w:rsidR="00271712" w:rsidRPr="00F4595D">
        <w:rPr>
          <w:rFonts w:ascii="Angsana New" w:hAnsi="Angsana New" w:hint="cs"/>
          <w:color w:val="0D0D0D"/>
          <w:sz w:val="30"/>
          <w:szCs w:val="30"/>
          <w:cs/>
        </w:rPr>
        <w:t xml:space="preserve"> </w:t>
      </w:r>
      <w:r w:rsidR="00B6349B" w:rsidRPr="00F4595D">
        <w:rPr>
          <w:rFonts w:ascii="Angsana New" w:hAnsi="Angsana New"/>
          <w:color w:val="0D0D0D"/>
          <w:sz w:val="30"/>
          <w:szCs w:val="30"/>
        </w:rPr>
        <w:t>4.62</w:t>
      </w:r>
      <w:r w:rsidRPr="00F4595D">
        <w:rPr>
          <w:rFonts w:ascii="Angsana New" w:hAnsi="Angsana New" w:hint="cs"/>
          <w:color w:val="0D0D0D"/>
          <w:sz w:val="30"/>
          <w:szCs w:val="30"/>
          <w:cs/>
        </w:rPr>
        <w:t xml:space="preserve"> ต่อปี </w:t>
      </w:r>
      <w:r w:rsidRPr="00F4595D">
        <w:rPr>
          <w:rFonts w:ascii="Angsana New" w:hAnsi="Angsana New" w:hint="cs"/>
          <w:i/>
          <w:iCs/>
          <w:color w:val="0D0D0D"/>
          <w:sz w:val="30"/>
          <w:szCs w:val="30"/>
          <w:cs/>
        </w:rPr>
        <w:t>(</w:t>
      </w:r>
      <w:r w:rsidRPr="00F4595D">
        <w:rPr>
          <w:rFonts w:ascii="Angsana New" w:hAnsi="Angsana New"/>
          <w:i/>
          <w:iCs/>
          <w:color w:val="0D0D0D"/>
          <w:sz w:val="30"/>
          <w:szCs w:val="30"/>
        </w:rPr>
        <w:t>256</w:t>
      </w:r>
      <w:r w:rsidR="007F07B2" w:rsidRPr="00F4595D">
        <w:rPr>
          <w:rFonts w:ascii="Angsana New" w:hAnsi="Angsana New"/>
          <w:i/>
          <w:iCs/>
          <w:color w:val="0D0D0D"/>
          <w:sz w:val="30"/>
          <w:szCs w:val="30"/>
        </w:rPr>
        <w:t>5</w:t>
      </w:r>
      <w:r w:rsidRPr="00F4595D">
        <w:rPr>
          <w:rFonts w:ascii="Angsana New" w:hAnsi="Angsana New"/>
          <w:i/>
          <w:iCs/>
          <w:color w:val="0D0D0D"/>
          <w:sz w:val="30"/>
          <w:szCs w:val="30"/>
        </w:rPr>
        <w:t xml:space="preserve">: </w:t>
      </w:r>
      <w:r w:rsidRPr="00F4595D">
        <w:rPr>
          <w:rFonts w:ascii="Angsana New" w:hAnsi="Angsana New" w:hint="cs"/>
          <w:i/>
          <w:iCs/>
          <w:color w:val="0D0D0D"/>
          <w:sz w:val="30"/>
          <w:szCs w:val="30"/>
          <w:cs/>
        </w:rPr>
        <w:t>ร้อยละ</w:t>
      </w:r>
      <w:r w:rsidRPr="00F4595D">
        <w:rPr>
          <w:rFonts w:ascii="Angsana New" w:hAnsi="Angsana New"/>
          <w:i/>
          <w:iCs/>
          <w:color w:val="0D0D0D"/>
          <w:sz w:val="30"/>
          <w:szCs w:val="30"/>
        </w:rPr>
        <w:t xml:space="preserve"> 2.95 </w:t>
      </w:r>
      <w:r w:rsidRPr="00F4595D">
        <w:rPr>
          <w:rFonts w:ascii="Angsana New" w:hAnsi="Angsana New" w:hint="cs"/>
          <w:i/>
          <w:iCs/>
          <w:color w:val="0D0D0D"/>
          <w:sz w:val="30"/>
          <w:szCs w:val="30"/>
          <w:cs/>
        </w:rPr>
        <w:t>ต่อปี</w:t>
      </w:r>
      <w:r w:rsidRPr="00F4595D">
        <w:rPr>
          <w:rFonts w:ascii="Angsana New" w:hAnsi="Angsana New"/>
          <w:i/>
          <w:iCs/>
          <w:color w:val="0D0D0D"/>
          <w:sz w:val="30"/>
          <w:szCs w:val="30"/>
        </w:rPr>
        <w:t>)</w:t>
      </w:r>
    </w:p>
    <w:p w14:paraId="5AD279F5" w14:textId="58BEDC55" w:rsidR="00C318C0" w:rsidRPr="00970A74" w:rsidRDefault="00C318C0" w:rsidP="0097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2"/>
          <w:szCs w:val="22"/>
          <w:cs/>
        </w:rPr>
      </w:pPr>
    </w:p>
    <w:bookmarkEnd w:id="1"/>
    <w:bookmarkEnd w:id="2"/>
    <w:p w14:paraId="36508D23" w14:textId="3FAA121D" w:rsidR="00D0156E" w:rsidRPr="00F4595D" w:rsidRDefault="00CF2BA0" w:rsidP="00D455D1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F4595D">
        <w:rPr>
          <w:rFonts w:ascii="Angsana New" w:hAnsi="Angsana New" w:hint="cs"/>
          <w:b/>
          <w:bCs/>
          <w:sz w:val="30"/>
          <w:szCs w:val="30"/>
          <w:cs/>
        </w:rPr>
        <w:t>เงินกู้ยืม</w:t>
      </w:r>
    </w:p>
    <w:p w14:paraId="5DE151E9" w14:textId="77777777" w:rsidR="00791BA3" w:rsidRPr="00970A74" w:rsidRDefault="00791BA3" w:rsidP="0097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2"/>
          <w:szCs w:val="22"/>
        </w:rPr>
      </w:pPr>
    </w:p>
    <w:p w14:paraId="56D69A6A" w14:textId="1DF25F7D" w:rsidR="00790FA1" w:rsidRPr="00F4595D" w:rsidRDefault="00790FA1" w:rsidP="005E54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F4595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</w:t>
      </w:r>
      <w:r w:rsidRPr="00F4595D">
        <w:rPr>
          <w:rFonts w:asciiTheme="majorBidi" w:hAnsiTheme="majorBidi" w:cstheme="majorBidi" w:hint="cs"/>
          <w:sz w:val="30"/>
          <w:szCs w:val="30"/>
          <w:cs/>
        </w:rPr>
        <w:t>สั้น</w:t>
      </w:r>
      <w:r w:rsidRPr="00F4595D">
        <w:rPr>
          <w:rFonts w:asciiTheme="majorBidi" w:hAnsiTheme="majorBidi" w:cstheme="majorBidi"/>
          <w:sz w:val="30"/>
          <w:szCs w:val="30"/>
          <w:cs/>
        </w:rPr>
        <w:t>จากสถาบันการเงินสำหรับ</w:t>
      </w:r>
      <w:r w:rsidR="007F07B2" w:rsidRPr="00F4595D">
        <w:rPr>
          <w:rFonts w:asciiTheme="majorBidi" w:hAnsiTheme="majorBidi" w:hint="cs"/>
          <w:sz w:val="30"/>
          <w:szCs w:val="30"/>
          <w:cs/>
        </w:rPr>
        <w:t>งวด</w:t>
      </w:r>
      <w:r w:rsidR="00505CB6" w:rsidRPr="00F4595D">
        <w:rPr>
          <w:rFonts w:asciiTheme="majorBidi" w:hAnsiTheme="majorBidi" w:hint="cs"/>
          <w:sz w:val="30"/>
          <w:szCs w:val="30"/>
          <w:cs/>
        </w:rPr>
        <w:t>หก</w:t>
      </w:r>
      <w:r w:rsidR="007F07B2" w:rsidRPr="00F4595D">
        <w:rPr>
          <w:rFonts w:asciiTheme="majorBidi" w:hAnsiTheme="majorBidi" w:hint="cs"/>
          <w:sz w:val="30"/>
          <w:szCs w:val="30"/>
          <w:cs/>
        </w:rPr>
        <w:t>เดือนสิ้นสุดวันที่</w:t>
      </w:r>
      <w:r w:rsidR="007F07B2" w:rsidRPr="00F4595D">
        <w:rPr>
          <w:rFonts w:asciiTheme="majorBidi" w:hAnsiTheme="majorBidi"/>
          <w:sz w:val="30"/>
          <w:szCs w:val="30"/>
          <w:cs/>
        </w:rPr>
        <w:t xml:space="preserve"> </w:t>
      </w:r>
      <w:r w:rsidR="00505CB6" w:rsidRPr="00F4595D">
        <w:rPr>
          <w:rFonts w:asciiTheme="majorBidi" w:hAnsiTheme="majorBidi"/>
          <w:sz w:val="30"/>
          <w:szCs w:val="30"/>
        </w:rPr>
        <w:t xml:space="preserve">30 </w:t>
      </w:r>
      <w:r w:rsidR="00505CB6" w:rsidRPr="00F4595D">
        <w:rPr>
          <w:rFonts w:asciiTheme="majorBidi" w:hAnsiTheme="majorBidi" w:hint="cs"/>
          <w:sz w:val="30"/>
          <w:szCs w:val="30"/>
          <w:cs/>
        </w:rPr>
        <w:t>มิถุนายน</w:t>
      </w:r>
      <w:r w:rsidR="007F07B2" w:rsidRPr="00F4595D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F4595D">
        <w:rPr>
          <w:rFonts w:asciiTheme="majorBidi" w:hAnsiTheme="majorBidi"/>
          <w:sz w:val="30"/>
          <w:szCs w:val="30"/>
        </w:rPr>
        <w:t>2566</w:t>
      </w:r>
      <w:r w:rsidR="007F07B2" w:rsidRPr="00F4595D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F4595D">
        <w:rPr>
          <w:rFonts w:asciiTheme="majorBidi" w:hAnsiTheme="majorBidi" w:hint="cs"/>
          <w:sz w:val="30"/>
          <w:szCs w:val="30"/>
          <w:cs/>
        </w:rPr>
        <w:t>และ</w:t>
      </w:r>
      <w:r w:rsidR="007F07B2" w:rsidRPr="00F4595D">
        <w:rPr>
          <w:rFonts w:asciiTheme="majorBidi" w:hAnsiTheme="majorBidi"/>
          <w:sz w:val="30"/>
          <w:szCs w:val="30"/>
          <w:cs/>
        </w:rPr>
        <w:t xml:space="preserve"> </w:t>
      </w:r>
      <w:r w:rsidR="007418B2" w:rsidRPr="00F4595D">
        <w:rPr>
          <w:rFonts w:asciiTheme="majorBidi" w:hAnsiTheme="majorBidi"/>
          <w:sz w:val="30"/>
          <w:szCs w:val="30"/>
        </w:rPr>
        <w:t>2565</w:t>
      </w:r>
      <w:r w:rsidR="007F07B2" w:rsidRPr="00F4595D">
        <w:rPr>
          <w:rFonts w:asciiTheme="majorBidi" w:hAnsiTheme="majorBidi"/>
          <w:sz w:val="30"/>
          <w:szCs w:val="30"/>
          <w:cs/>
        </w:rPr>
        <w:t xml:space="preserve"> </w:t>
      </w:r>
      <w:r w:rsidR="007F07B2" w:rsidRPr="00F4595D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01EEC787" w14:textId="77777777" w:rsidR="00790FA1" w:rsidRPr="00970A74" w:rsidRDefault="00790FA1" w:rsidP="0097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F30820" w:rsidRPr="00F4595D" w14:paraId="43B120F2" w14:textId="77777777" w:rsidTr="00AF2174">
        <w:tc>
          <w:tcPr>
            <w:tcW w:w="3600" w:type="dxa"/>
            <w:shd w:val="clear" w:color="auto" w:fill="auto"/>
          </w:tcPr>
          <w:p w14:paraId="45088EB8" w14:textId="77777777" w:rsidR="00F30820" w:rsidRPr="00F4595D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7457FCC3" w14:textId="77777777" w:rsidR="00F30820" w:rsidRPr="00F4595D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88AF76" w14:textId="77777777" w:rsidR="00F30820" w:rsidRPr="00F4595D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CC02DFE" w14:textId="77777777" w:rsidR="00F30820" w:rsidRPr="00F4595D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F4595D" w14:paraId="4414D934" w14:textId="77777777" w:rsidTr="00AF2174">
        <w:tc>
          <w:tcPr>
            <w:tcW w:w="3600" w:type="dxa"/>
          </w:tcPr>
          <w:p w14:paraId="7D49BC2D" w14:textId="77777777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0C50981" w14:textId="2069A888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0A56C7" w14:textId="77777777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1B003FC" w14:textId="2CF986D3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28959F68" w14:textId="77777777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0F112FDA" w14:textId="138E1CDE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21657439" w14:textId="77777777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C2860C2" w14:textId="757BC0D0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F30820" w:rsidRPr="00F4595D" w14:paraId="543D6422" w14:textId="77777777" w:rsidTr="00AF2174">
        <w:tc>
          <w:tcPr>
            <w:tcW w:w="3600" w:type="dxa"/>
          </w:tcPr>
          <w:p w14:paraId="6EDD7ADA" w14:textId="77777777" w:rsidR="00F30820" w:rsidRPr="00F4595D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41BEEAAA" w14:textId="77777777" w:rsidR="00F30820" w:rsidRPr="00F4595D" w:rsidRDefault="00F30820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4272" w:rsidRPr="00F4595D" w14:paraId="58C7EC9C" w14:textId="77777777" w:rsidTr="00AF2174">
        <w:trPr>
          <w:trHeight w:val="180"/>
        </w:trPr>
        <w:tc>
          <w:tcPr>
            <w:tcW w:w="3600" w:type="dxa"/>
          </w:tcPr>
          <w:p w14:paraId="5237472A" w14:textId="77777777" w:rsidR="00974272" w:rsidRPr="00F4595D" w:rsidRDefault="00974272" w:rsidP="0097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2DB1F5CB" w14:textId="6E45C8F1" w:rsidR="00974272" w:rsidRPr="00F4595D" w:rsidRDefault="00974272" w:rsidP="0097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5,550,000 </w:t>
            </w:r>
          </w:p>
        </w:tc>
        <w:tc>
          <w:tcPr>
            <w:tcW w:w="270" w:type="dxa"/>
          </w:tcPr>
          <w:p w14:paraId="1F2F36ED" w14:textId="77777777" w:rsidR="00974272" w:rsidRPr="00F4595D" w:rsidRDefault="00974272" w:rsidP="0097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715AF531" w14:textId="759FC6D5" w:rsidR="00974272" w:rsidRPr="00F4595D" w:rsidRDefault="00974272" w:rsidP="0001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3,812,000</w:t>
            </w:r>
          </w:p>
        </w:tc>
        <w:tc>
          <w:tcPr>
            <w:tcW w:w="270" w:type="dxa"/>
          </w:tcPr>
          <w:p w14:paraId="497D4380" w14:textId="77777777" w:rsidR="00974272" w:rsidRPr="00F4595D" w:rsidRDefault="00974272" w:rsidP="0097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65935226" w14:textId="3A6356E4" w:rsidR="00974272" w:rsidRPr="00F4595D" w:rsidRDefault="00974272" w:rsidP="0097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5,550,000 </w:t>
            </w:r>
          </w:p>
        </w:tc>
        <w:tc>
          <w:tcPr>
            <w:tcW w:w="262" w:type="dxa"/>
          </w:tcPr>
          <w:p w14:paraId="5FC37509" w14:textId="77777777" w:rsidR="00974272" w:rsidRPr="00F4595D" w:rsidRDefault="00974272" w:rsidP="0097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686DD66C" w14:textId="474EEC82" w:rsidR="00974272" w:rsidRPr="00F4595D" w:rsidRDefault="00974272" w:rsidP="0097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3,812,000 </w:t>
            </w:r>
          </w:p>
        </w:tc>
      </w:tr>
      <w:tr w:rsidR="00741052" w:rsidRPr="00F4595D" w14:paraId="6A15FB22" w14:textId="77777777" w:rsidTr="00AF2174">
        <w:trPr>
          <w:trHeight w:val="180"/>
        </w:trPr>
        <w:tc>
          <w:tcPr>
            <w:tcW w:w="3600" w:type="dxa"/>
          </w:tcPr>
          <w:p w14:paraId="08CD14C9" w14:textId="77777777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3EA31D04" w14:textId="1CEFFAF7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30,707,829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29CEC8F" w14:textId="77777777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92BF614" w14:textId="2FD450D8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8,685,000</w:t>
            </w:r>
          </w:p>
        </w:tc>
        <w:tc>
          <w:tcPr>
            <w:tcW w:w="270" w:type="dxa"/>
          </w:tcPr>
          <w:p w14:paraId="168C25B9" w14:textId="77777777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198FF67D" w14:textId="23E4519A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30,707,829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2" w:type="dxa"/>
          </w:tcPr>
          <w:p w14:paraId="42EFC970" w14:textId="77777777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40FB817" w14:textId="39D41004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8,685,000 </w:t>
            </w:r>
          </w:p>
        </w:tc>
      </w:tr>
      <w:tr w:rsidR="00741052" w:rsidRPr="00F4595D" w14:paraId="338FFC91" w14:textId="77777777" w:rsidTr="00AF2174">
        <w:trPr>
          <w:trHeight w:val="180"/>
        </w:trPr>
        <w:tc>
          <w:tcPr>
            <w:tcW w:w="3600" w:type="dxa"/>
          </w:tcPr>
          <w:p w14:paraId="68502AB4" w14:textId="77777777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83360C" w14:textId="7530944D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36,097,829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BD5176" w14:textId="77777777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43EAF34F" w14:textId="03CE022B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80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(7,500,000)</w:t>
            </w:r>
          </w:p>
        </w:tc>
        <w:tc>
          <w:tcPr>
            <w:tcW w:w="270" w:type="dxa"/>
          </w:tcPr>
          <w:p w14:paraId="2784F691" w14:textId="77777777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32F3DC7D" w14:textId="79120737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36,097,829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2" w:type="dxa"/>
          </w:tcPr>
          <w:p w14:paraId="505E69A5" w14:textId="77777777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 w:right="300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107CEA9" w14:textId="17774CA9" w:rsidR="00741052" w:rsidRPr="00F4595D" w:rsidRDefault="00741052" w:rsidP="007410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(7,500,000)</w:t>
            </w:r>
          </w:p>
        </w:tc>
      </w:tr>
      <w:tr w:rsidR="00974272" w:rsidRPr="00F4595D" w14:paraId="10FC2ED7" w14:textId="77777777" w:rsidTr="00AF2174">
        <w:trPr>
          <w:trHeight w:val="180"/>
        </w:trPr>
        <w:tc>
          <w:tcPr>
            <w:tcW w:w="3600" w:type="dxa"/>
          </w:tcPr>
          <w:p w14:paraId="35D911FB" w14:textId="697F4924" w:rsidR="00974272" w:rsidRPr="00F4595D" w:rsidRDefault="00974272" w:rsidP="0097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9392B6" w14:textId="28A3697D" w:rsidR="00974272" w:rsidRPr="00F4595D" w:rsidRDefault="00974272" w:rsidP="0097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160</w:t>
            </w:r>
            <w:r w:rsidRPr="00F459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4595D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70" w:type="dxa"/>
          </w:tcPr>
          <w:p w14:paraId="2F7049BA" w14:textId="77777777" w:rsidR="00974272" w:rsidRPr="00F4595D" w:rsidRDefault="00974272" w:rsidP="0097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01C936D8" w14:textId="781F783A" w:rsidR="00974272" w:rsidRPr="00F4595D" w:rsidRDefault="00974272" w:rsidP="000156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4595D">
              <w:rPr>
                <w:rFonts w:asciiTheme="majorBidi" w:eastAsia="MS Mincho" w:hAnsiTheme="majorBidi" w:cstheme="majorBidi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F459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4,997,000</w:t>
            </w:r>
          </w:p>
        </w:tc>
        <w:tc>
          <w:tcPr>
            <w:tcW w:w="270" w:type="dxa"/>
          </w:tcPr>
          <w:p w14:paraId="1F49C0E1" w14:textId="77777777" w:rsidR="00974272" w:rsidRPr="00F4595D" w:rsidRDefault="00974272" w:rsidP="0097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B794B5C" w14:textId="73424BAB" w:rsidR="00974272" w:rsidRPr="00F4595D" w:rsidRDefault="00974272" w:rsidP="0097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160</w:t>
            </w:r>
            <w:r w:rsidRPr="00F459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,</w:t>
            </w:r>
            <w:r w:rsidRPr="00F4595D">
              <w:rPr>
                <w:rFonts w:asciiTheme="majorBidi" w:eastAsia="MS Mincho" w:hAnsiTheme="majorBidi"/>
                <w:b/>
                <w:bCs/>
                <w:sz w:val="30"/>
                <w:szCs w:val="30"/>
                <w:cs/>
              </w:rPr>
              <w:t>000</w:t>
            </w:r>
          </w:p>
        </w:tc>
        <w:tc>
          <w:tcPr>
            <w:tcW w:w="262" w:type="dxa"/>
          </w:tcPr>
          <w:p w14:paraId="274CEE2D" w14:textId="77777777" w:rsidR="00974272" w:rsidRPr="00F4595D" w:rsidRDefault="00974272" w:rsidP="0097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4D5A0199" w14:textId="56C4B5C0" w:rsidR="00974272" w:rsidRPr="00F4595D" w:rsidRDefault="00974272" w:rsidP="00974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4,997,000</w:t>
            </w:r>
          </w:p>
        </w:tc>
      </w:tr>
    </w:tbl>
    <w:p w14:paraId="3CD1A774" w14:textId="77777777" w:rsidR="00832477" w:rsidRPr="00970A74" w:rsidRDefault="00832477" w:rsidP="00970A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530"/>
        </w:tabs>
        <w:spacing w:line="240" w:lineRule="auto"/>
        <w:ind w:left="540"/>
        <w:jc w:val="thaiDistribute"/>
        <w:rPr>
          <w:rFonts w:ascii="Angsana New" w:hAnsi="Angsana New"/>
          <w:color w:val="0D0D0D"/>
          <w:sz w:val="22"/>
          <w:szCs w:val="22"/>
          <w:cs/>
        </w:rPr>
      </w:pPr>
      <w:bookmarkStart w:id="3" w:name="_Hlk46869492"/>
    </w:p>
    <w:p w14:paraId="2518D194" w14:textId="53C283C8" w:rsidR="00BF18D3" w:rsidRPr="00F4595D" w:rsidRDefault="00832477" w:rsidP="001A18AD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F4595D">
        <w:rPr>
          <w:rFonts w:ascii="Angsana New" w:hAnsi="Angsana New"/>
          <w:sz w:val="30"/>
          <w:szCs w:val="30"/>
          <w:lang w:eastAsia="zh-CN"/>
        </w:rPr>
        <w:t xml:space="preserve">30 </w:t>
      </w:r>
      <w:r w:rsidRPr="00F4595D">
        <w:rPr>
          <w:rFonts w:ascii="Angsana New" w:hAnsi="Angsana New" w:hint="cs"/>
          <w:sz w:val="30"/>
          <w:szCs w:val="30"/>
          <w:cs/>
          <w:lang w:eastAsia="zh-CN"/>
        </w:rPr>
        <w:t xml:space="preserve">มกราคม </w:t>
      </w:r>
      <w:r w:rsidRPr="00F4595D">
        <w:rPr>
          <w:rFonts w:ascii="Angsana New" w:hAnsi="Angsana New"/>
          <w:sz w:val="30"/>
          <w:szCs w:val="30"/>
          <w:lang w:eastAsia="zh-CN"/>
        </w:rPr>
        <w:t xml:space="preserve">2566 </w:t>
      </w:r>
      <w:r w:rsidRPr="00F4595D">
        <w:rPr>
          <w:rFonts w:ascii="Angsana New" w:hAnsi="Angsana New" w:hint="cs"/>
          <w:sz w:val="30"/>
          <w:szCs w:val="30"/>
          <w:cs/>
          <w:lang w:eastAsia="zh-CN"/>
        </w:rPr>
        <w:t xml:space="preserve">บริษัทได้เข้าทำสัญญาเงินกู้ยืมระยะสั้นประเภทตั๋วสัญญาใช้เงินกับสถาบันการเงินในประเทศแห่งหนึ่งวงเงินรวม </w:t>
      </w:r>
      <w:r w:rsidRPr="00F4595D">
        <w:rPr>
          <w:rFonts w:ascii="Angsana New" w:hAnsi="Angsana New"/>
          <w:sz w:val="30"/>
          <w:szCs w:val="30"/>
          <w:lang w:eastAsia="zh-CN"/>
        </w:rPr>
        <w:t xml:space="preserve">500 </w:t>
      </w:r>
      <w:r w:rsidRPr="00F4595D">
        <w:rPr>
          <w:rFonts w:ascii="Angsana New" w:hAnsi="Angsana New" w:hint="cs"/>
          <w:sz w:val="30"/>
          <w:szCs w:val="30"/>
          <w:cs/>
          <w:lang w:eastAsia="zh-CN"/>
        </w:rPr>
        <w:t>ล้านบาท เงินกู้ยืมดังกล่าวเป็นเงินกู้ยืมที่ไม่มีหลักประกัน</w:t>
      </w:r>
      <w:r w:rsidR="00CD585E" w:rsidRPr="00F4595D">
        <w:rPr>
          <w:rFonts w:ascii="Angsana New" w:hAnsi="Angsana New" w:hint="cs"/>
          <w:sz w:val="30"/>
          <w:szCs w:val="30"/>
          <w:cs/>
          <w:lang w:eastAsia="zh-CN"/>
        </w:rPr>
        <w:t xml:space="preserve"> เพื่อใช้เป็นเงินทุนหมุนเวียนในการดำเนินงาน กำหนดชำระเงินต้นภายใน </w:t>
      </w:r>
      <w:r w:rsidR="00CD585E" w:rsidRPr="00F4595D">
        <w:rPr>
          <w:rFonts w:ascii="Angsana New" w:hAnsi="Angsana New"/>
          <w:sz w:val="30"/>
          <w:szCs w:val="30"/>
          <w:lang w:eastAsia="zh-CN"/>
        </w:rPr>
        <w:t xml:space="preserve">180 </w:t>
      </w:r>
      <w:r w:rsidR="00CD585E" w:rsidRPr="00F4595D">
        <w:rPr>
          <w:rFonts w:ascii="Angsana New" w:hAnsi="Angsana New" w:hint="cs"/>
          <w:sz w:val="30"/>
          <w:szCs w:val="30"/>
          <w:cs/>
          <w:lang w:eastAsia="zh-CN"/>
        </w:rPr>
        <w:t>วัน โดยมีอัตร</w:t>
      </w:r>
      <w:r w:rsidR="00914779" w:rsidRPr="00F4595D">
        <w:rPr>
          <w:rFonts w:ascii="Angsana New" w:hAnsi="Angsana New" w:hint="cs"/>
          <w:sz w:val="30"/>
          <w:szCs w:val="30"/>
          <w:cs/>
          <w:lang w:eastAsia="zh-CN"/>
        </w:rPr>
        <w:t>า</w:t>
      </w:r>
      <w:r w:rsidR="00CD585E" w:rsidRPr="00F4595D">
        <w:rPr>
          <w:rFonts w:ascii="Angsana New" w:hAnsi="Angsana New" w:hint="cs"/>
          <w:sz w:val="30"/>
          <w:szCs w:val="30"/>
          <w:cs/>
          <w:lang w:eastAsia="zh-CN"/>
        </w:rPr>
        <w:t>ดอกเบี้ย</w:t>
      </w:r>
      <w:r w:rsidR="00053BDE" w:rsidRPr="00F4595D">
        <w:rPr>
          <w:rFonts w:ascii="Angsana New" w:hAnsi="Angsana New" w:hint="cs"/>
          <w:sz w:val="30"/>
          <w:szCs w:val="30"/>
          <w:cs/>
          <w:lang w:eastAsia="zh-CN"/>
        </w:rPr>
        <w:t>ตามภาวะตลาดเงิน</w:t>
      </w:r>
      <w:r w:rsidR="005B7F84" w:rsidRPr="00F4595D">
        <w:rPr>
          <w:rFonts w:ascii="Angsana New" w:hAnsi="Angsana New" w:hint="cs"/>
          <w:sz w:val="30"/>
          <w:szCs w:val="30"/>
          <w:cs/>
          <w:lang w:eastAsia="zh-CN"/>
        </w:rPr>
        <w:t xml:space="preserve"> </w:t>
      </w:r>
      <w:r w:rsidR="005B7F84" w:rsidRPr="00F4595D">
        <w:rPr>
          <w:rFonts w:ascii="Angsana New" w:hAnsi="Angsana New"/>
          <w:sz w:val="30"/>
          <w:szCs w:val="30"/>
          <w:lang w:eastAsia="zh-CN"/>
        </w:rPr>
        <w:t>(Money Market Rate)</w:t>
      </w:r>
    </w:p>
    <w:p w14:paraId="6CE916F2" w14:textId="32F9DC53" w:rsidR="009E58C3" w:rsidRPr="00F4595D" w:rsidRDefault="00914779" w:rsidP="00914779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เมื่อวันที่ </w:t>
      </w:r>
      <w:r w:rsidRPr="00F4595D">
        <w:rPr>
          <w:rFonts w:ascii="Angsana New" w:hAnsi="Angsana New"/>
          <w:sz w:val="30"/>
          <w:szCs w:val="30"/>
        </w:rPr>
        <w:t>10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มีนาคม</w:t>
      </w:r>
      <w:r w:rsidRPr="00F4595D">
        <w:rPr>
          <w:rFonts w:ascii="Angsana New" w:hAnsi="Angsana New"/>
          <w:sz w:val="30"/>
          <w:szCs w:val="30"/>
        </w:rPr>
        <w:t xml:space="preserve"> 2566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บริษัทได้เข้าทำสัญญาเงินกู้ยืมเงินระยะสั้นกับสถาบันการเงินในต่างประเทศแห่งหนึ่ง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วงเงินรวมเทียบเท่า</w:t>
      </w:r>
      <w:r w:rsidRPr="00F4595D">
        <w:rPr>
          <w:rFonts w:ascii="Angsana New" w:hAnsi="Angsana New"/>
          <w:sz w:val="30"/>
          <w:szCs w:val="30"/>
        </w:rPr>
        <w:t xml:space="preserve"> 15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ล้านเหรียญ</w:t>
      </w:r>
      <w:r w:rsidR="0000323B" w:rsidRPr="00F4595D">
        <w:rPr>
          <w:rFonts w:ascii="Angsana New" w:hAnsi="Angsana New" w:hint="cs"/>
          <w:sz w:val="30"/>
          <w:szCs w:val="30"/>
          <w:cs/>
        </w:rPr>
        <w:t>สหรัฐ</w:t>
      </w:r>
      <w:r w:rsidRPr="00F4595D">
        <w:rPr>
          <w:rFonts w:ascii="Angsana New" w:hAnsi="Angsana New"/>
          <w:sz w:val="30"/>
          <w:szCs w:val="30"/>
          <w:cs/>
        </w:rPr>
        <w:t xml:space="preserve"> (</w:t>
      </w:r>
      <w:r w:rsidRPr="00F4595D">
        <w:rPr>
          <w:rFonts w:ascii="Angsana New" w:hAnsi="Angsana New"/>
          <w:sz w:val="30"/>
          <w:szCs w:val="30"/>
        </w:rPr>
        <w:t xml:space="preserve">514 </w:t>
      </w:r>
      <w:r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โดยประมาณ</w:t>
      </w:r>
      <w:r w:rsidRPr="00F4595D">
        <w:rPr>
          <w:rFonts w:ascii="Angsana New" w:hAnsi="Angsana New"/>
          <w:sz w:val="30"/>
          <w:szCs w:val="30"/>
          <w:cs/>
        </w:rPr>
        <w:t xml:space="preserve">) </w:t>
      </w:r>
      <w:r w:rsidRPr="00F4595D">
        <w:rPr>
          <w:rFonts w:ascii="Angsana New" w:hAnsi="Angsana New" w:hint="cs"/>
          <w:sz w:val="30"/>
          <w:szCs w:val="30"/>
          <w:cs/>
        </w:rPr>
        <w:t>เป็นเงินกู้ยืมที่ไม่มีหลักประกัน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โดยมีอัตราดอกเบี้ยขึ้นอยู่กับการตกลงกันระหว่างผู้กู้และธนาคารก่อนวันกู้ยืม</w:t>
      </w:r>
    </w:p>
    <w:p w14:paraId="60D3C8B4" w14:textId="77777777" w:rsidR="00914779" w:rsidRPr="00F4595D" w:rsidRDefault="00914779" w:rsidP="009E58C3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p w14:paraId="72377D0C" w14:textId="210A78CD" w:rsidR="002A2519" w:rsidRPr="00F4595D" w:rsidRDefault="002A2519" w:rsidP="001A18AD">
      <w:pPr>
        <w:tabs>
          <w:tab w:val="clear" w:pos="227"/>
          <w:tab w:val="clear" w:pos="454"/>
          <w:tab w:val="clear" w:pos="907"/>
          <w:tab w:val="left" w:pos="1170"/>
        </w:tabs>
        <w:spacing w:line="223" w:lineRule="auto"/>
        <w:ind w:left="540" w:right="119"/>
        <w:jc w:val="thaiDistribute"/>
        <w:rPr>
          <w:rFonts w:ascii="Angsana New" w:hAnsi="Angsana New"/>
          <w:sz w:val="40"/>
          <w:szCs w:val="40"/>
        </w:rPr>
      </w:pPr>
      <w:r w:rsidRPr="00F4595D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รายการเคลื่อนไหวของเงินกู้ยืมระยะยาวจากกิจการที่เกี่ยวข้องกันสำหรับ</w:t>
      </w:r>
      <w:r w:rsidR="007418B2" w:rsidRPr="00F4595D">
        <w:rPr>
          <w:rFonts w:ascii="Angsana New" w:hAnsi="Angsana New" w:hint="cs"/>
          <w:sz w:val="30"/>
          <w:szCs w:val="30"/>
          <w:cs/>
        </w:rPr>
        <w:t>งวด</w:t>
      </w:r>
      <w:r w:rsidR="000847EB" w:rsidRPr="00F4595D">
        <w:rPr>
          <w:rFonts w:ascii="Angsana New" w:hAnsi="Angsana New" w:hint="cs"/>
          <w:sz w:val="30"/>
          <w:szCs w:val="30"/>
          <w:cs/>
        </w:rPr>
        <w:t>หก</w:t>
      </w:r>
      <w:r w:rsidR="007418B2" w:rsidRPr="00F4595D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7418B2" w:rsidRPr="00F4595D">
        <w:rPr>
          <w:rFonts w:ascii="Angsana New" w:hAnsi="Angsana New"/>
          <w:sz w:val="30"/>
          <w:szCs w:val="30"/>
          <w:cs/>
        </w:rPr>
        <w:t xml:space="preserve"> </w:t>
      </w:r>
      <w:r w:rsidR="000847EB" w:rsidRPr="00F4595D">
        <w:rPr>
          <w:rFonts w:ascii="Angsana New" w:hAnsi="Angsana New"/>
          <w:sz w:val="30"/>
          <w:szCs w:val="30"/>
        </w:rPr>
        <w:t xml:space="preserve">30 </w:t>
      </w:r>
      <w:r w:rsidR="000847EB" w:rsidRPr="00F4595D">
        <w:rPr>
          <w:rFonts w:ascii="Angsana New" w:hAnsi="Angsana New" w:hint="cs"/>
          <w:sz w:val="30"/>
          <w:szCs w:val="30"/>
          <w:cs/>
        </w:rPr>
        <w:t>มิถุนายน</w:t>
      </w:r>
      <w:r w:rsidR="007418B2" w:rsidRPr="00F4595D">
        <w:rPr>
          <w:rFonts w:ascii="Angsana New" w:hAnsi="Angsana New"/>
          <w:sz w:val="30"/>
          <w:szCs w:val="30"/>
          <w:cs/>
        </w:rPr>
        <w:t xml:space="preserve"> </w:t>
      </w:r>
      <w:r w:rsidR="007418B2" w:rsidRPr="00F4595D">
        <w:rPr>
          <w:rFonts w:ascii="Angsana New" w:hAnsi="Angsana New"/>
          <w:sz w:val="30"/>
          <w:szCs w:val="30"/>
        </w:rPr>
        <w:t>2566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256</w:t>
      </w:r>
      <w:r w:rsidR="007418B2" w:rsidRPr="00F4595D">
        <w:rPr>
          <w:rFonts w:ascii="Angsana New" w:hAnsi="Angsana New"/>
          <w:sz w:val="30"/>
          <w:szCs w:val="30"/>
        </w:rPr>
        <w:t>5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55C52321" w14:textId="77777777" w:rsidR="002A2519" w:rsidRPr="00F4595D" w:rsidRDefault="002A2519" w:rsidP="002A2519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tbl>
      <w:tblPr>
        <w:tblpPr w:leftFromText="180" w:rightFromText="180" w:vertAnchor="text" w:horzAnchor="page" w:tblpX="1518" w:tblpY="56"/>
        <w:tblW w:w="9270" w:type="dxa"/>
        <w:tblLayout w:type="fixed"/>
        <w:tblLook w:val="01E0" w:firstRow="1" w:lastRow="1" w:firstColumn="1" w:lastColumn="1" w:noHBand="0" w:noVBand="0"/>
      </w:tblPr>
      <w:tblGrid>
        <w:gridCol w:w="2520"/>
        <w:gridCol w:w="1260"/>
        <w:gridCol w:w="1170"/>
        <w:gridCol w:w="270"/>
        <w:gridCol w:w="1197"/>
        <w:gridCol w:w="270"/>
        <w:gridCol w:w="1148"/>
        <w:gridCol w:w="262"/>
        <w:gridCol w:w="1173"/>
      </w:tblGrid>
      <w:tr w:rsidR="002A2519" w:rsidRPr="00F4595D" w14:paraId="5DDFE037" w14:textId="77777777" w:rsidTr="00AF2174">
        <w:trPr>
          <w:tblHeader/>
        </w:trPr>
        <w:tc>
          <w:tcPr>
            <w:tcW w:w="2520" w:type="dxa"/>
            <w:shd w:val="clear" w:color="auto" w:fill="auto"/>
          </w:tcPr>
          <w:p w14:paraId="06E186E1" w14:textId="77777777" w:rsidR="002A2519" w:rsidRPr="00F4595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0"/>
              </w:tabs>
              <w:spacing w:line="223" w:lineRule="auto"/>
              <w:ind w:left="1780"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0009B5" w14:textId="77777777" w:rsidR="002A2519" w:rsidRPr="00F4595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37" w:type="dxa"/>
            <w:gridSpan w:val="3"/>
          </w:tcPr>
          <w:p w14:paraId="3D811F6C" w14:textId="77777777" w:rsidR="002A2519" w:rsidRPr="00F4595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9F54B1" w14:textId="77777777" w:rsidR="002A2519" w:rsidRPr="00F4595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0480D7B5" w14:textId="77777777" w:rsidR="002A2519" w:rsidRPr="00F4595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59"/>
              </w:tabs>
              <w:spacing w:line="223" w:lineRule="auto"/>
              <w:ind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F4595D" w14:paraId="06E70EFA" w14:textId="77777777" w:rsidTr="00AF2174">
        <w:trPr>
          <w:tblHeader/>
        </w:trPr>
        <w:tc>
          <w:tcPr>
            <w:tcW w:w="2520" w:type="dxa"/>
          </w:tcPr>
          <w:p w14:paraId="70A99749" w14:textId="77777777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</w:t>
            </w: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51DCEA5" w14:textId="77777777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38D64FC" w14:textId="284C8792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267F79A" w14:textId="77777777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1992C9E8" w14:textId="78ADD6FD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  <w:tc>
          <w:tcPr>
            <w:tcW w:w="270" w:type="dxa"/>
            <w:shd w:val="clear" w:color="auto" w:fill="auto"/>
          </w:tcPr>
          <w:p w14:paraId="2F587F9B" w14:textId="77777777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71242B3B" w14:textId="22989AE8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br/>
              <w:t>2566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139B730B" w14:textId="77777777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4D99232B" w14:textId="45AE0E6F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br/>
              <w:t>2565</w:t>
            </w:r>
          </w:p>
        </w:tc>
      </w:tr>
      <w:tr w:rsidR="0060720B" w:rsidRPr="00F4595D" w14:paraId="788EBBE2" w14:textId="77777777" w:rsidTr="00AF2174">
        <w:trPr>
          <w:tblHeader/>
        </w:trPr>
        <w:tc>
          <w:tcPr>
            <w:tcW w:w="2520" w:type="dxa"/>
          </w:tcPr>
          <w:p w14:paraId="7BD606F3" w14:textId="77777777" w:rsidR="0060720B" w:rsidRPr="00F4595D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6"/>
              </w:tabs>
              <w:spacing w:line="223" w:lineRule="auto"/>
              <w:ind w:left="159" w:right="-108" w:hanging="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CD593C2" w14:textId="77777777" w:rsidR="0060720B" w:rsidRPr="00F4595D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926082" w14:textId="77777777" w:rsidR="0060720B" w:rsidRPr="00F4595D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728D0555" w14:textId="77777777" w:rsidR="0060720B" w:rsidRPr="00F4595D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2712913B" w14:textId="54B7AD1D" w:rsidR="0060720B" w:rsidRPr="00F4595D" w:rsidRDefault="0060720B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98" w:right="-16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E5A47F3" w14:textId="77777777" w:rsidR="0060720B" w:rsidRPr="00F4595D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3886DBA4" w14:textId="77777777" w:rsidR="0060720B" w:rsidRPr="00F4595D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28A4FC6B" w14:textId="77777777" w:rsidR="0060720B" w:rsidRPr="00F4595D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5C74668B" w14:textId="77777777" w:rsidR="0060720B" w:rsidRPr="00F4595D" w:rsidRDefault="0060720B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2"/>
              </w:tabs>
              <w:spacing w:line="22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A2519" w:rsidRPr="00F4595D" w14:paraId="219749A9" w14:textId="77777777" w:rsidTr="00AF2174">
        <w:trPr>
          <w:tblHeader/>
        </w:trPr>
        <w:tc>
          <w:tcPr>
            <w:tcW w:w="2520" w:type="dxa"/>
          </w:tcPr>
          <w:p w14:paraId="693644F0" w14:textId="77777777" w:rsidR="002A2519" w:rsidRPr="00F4595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</w:tcPr>
          <w:p w14:paraId="61FFAD43" w14:textId="77777777" w:rsidR="002A2519" w:rsidRPr="00F4595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28A6C9C5" w14:textId="77777777" w:rsidR="002A2519" w:rsidRPr="00F4595D" w:rsidRDefault="002A251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4508B" w:rsidRPr="00F4595D" w14:paraId="232F294E" w14:textId="77777777" w:rsidTr="00AF2174">
        <w:trPr>
          <w:trHeight w:val="180"/>
        </w:trPr>
        <w:tc>
          <w:tcPr>
            <w:tcW w:w="2520" w:type="dxa"/>
          </w:tcPr>
          <w:p w14:paraId="43F1899F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14:paraId="24397F91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DF993E" w14:textId="6696D1FC" w:rsidR="0074508B" w:rsidRPr="00F4595D" w:rsidRDefault="0060720B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2,842,111</w:t>
            </w:r>
          </w:p>
        </w:tc>
        <w:tc>
          <w:tcPr>
            <w:tcW w:w="270" w:type="dxa"/>
          </w:tcPr>
          <w:p w14:paraId="3906C8E0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5454FBB0" w14:textId="54C82D03" w:rsidR="0074508B" w:rsidRPr="00F4595D" w:rsidRDefault="0060720B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2,731,534</w:t>
            </w:r>
          </w:p>
        </w:tc>
        <w:tc>
          <w:tcPr>
            <w:tcW w:w="270" w:type="dxa"/>
          </w:tcPr>
          <w:p w14:paraId="5B485F42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8" w:type="dxa"/>
          </w:tcPr>
          <w:p w14:paraId="027B5C65" w14:textId="1BC5CBA4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680,238 </w:t>
            </w:r>
          </w:p>
        </w:tc>
        <w:tc>
          <w:tcPr>
            <w:tcW w:w="262" w:type="dxa"/>
          </w:tcPr>
          <w:p w14:paraId="51943401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3D9BF5BD" w14:textId="2AA0EFEA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 xml:space="preserve"> 946,668 </w:t>
            </w:r>
          </w:p>
        </w:tc>
      </w:tr>
      <w:tr w:rsidR="0074508B" w:rsidRPr="00F4595D" w14:paraId="03F1FBFF" w14:textId="77777777" w:rsidTr="005F16DA">
        <w:trPr>
          <w:trHeight w:val="180"/>
        </w:trPr>
        <w:tc>
          <w:tcPr>
            <w:tcW w:w="2520" w:type="dxa"/>
          </w:tcPr>
          <w:p w14:paraId="6350606A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กู้ยืมเพิ่ม</w:t>
            </w:r>
          </w:p>
        </w:tc>
        <w:tc>
          <w:tcPr>
            <w:tcW w:w="1260" w:type="dxa"/>
          </w:tcPr>
          <w:p w14:paraId="1D8F9C80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393BF" w14:textId="58244266" w:rsidR="0074508B" w:rsidRPr="00F4595D" w:rsidRDefault="000B7E29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16,926</w:t>
            </w:r>
          </w:p>
        </w:tc>
        <w:tc>
          <w:tcPr>
            <w:tcW w:w="270" w:type="dxa"/>
          </w:tcPr>
          <w:p w14:paraId="51F7D789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2C1471BF" w14:textId="22835BC6" w:rsidR="0074508B" w:rsidRPr="00F4595D" w:rsidRDefault="000B7E29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502,049</w:t>
            </w:r>
          </w:p>
        </w:tc>
        <w:tc>
          <w:tcPr>
            <w:tcW w:w="270" w:type="dxa"/>
          </w:tcPr>
          <w:p w14:paraId="275C7119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06B9537" w14:textId="0E220D40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159,234 </w:t>
            </w:r>
          </w:p>
        </w:tc>
        <w:tc>
          <w:tcPr>
            <w:tcW w:w="262" w:type="dxa"/>
          </w:tcPr>
          <w:p w14:paraId="5A481D3F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B96D18E" w14:textId="7B20BE4B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 xml:space="preserve"> 447,093 </w:t>
            </w:r>
          </w:p>
        </w:tc>
      </w:tr>
      <w:tr w:rsidR="0074508B" w:rsidRPr="00F4595D" w14:paraId="5A1291B2" w14:textId="77777777" w:rsidTr="005F16DA">
        <w:trPr>
          <w:trHeight w:val="180"/>
        </w:trPr>
        <w:tc>
          <w:tcPr>
            <w:tcW w:w="2520" w:type="dxa"/>
          </w:tcPr>
          <w:p w14:paraId="755D1D15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67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จ่ายชำระคืน</w:t>
            </w:r>
          </w:p>
        </w:tc>
        <w:tc>
          <w:tcPr>
            <w:tcW w:w="1260" w:type="dxa"/>
          </w:tcPr>
          <w:p w14:paraId="1031985B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AE99EC" w14:textId="2EF67DAE" w:rsidR="0074508B" w:rsidRPr="00F4595D" w:rsidRDefault="0060720B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(2,</w:t>
            </w:r>
            <w:r w:rsidR="000B7E29">
              <w:rPr>
                <w:rFonts w:ascii="Angsana New" w:eastAsia="MS Mincho" w:hAnsi="Angsana New"/>
                <w:sz w:val="30"/>
                <w:szCs w:val="30"/>
              </w:rPr>
              <w:t>859,037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53DBC9" w14:textId="77777777" w:rsidR="0074508B" w:rsidRPr="0060720B" w:rsidRDefault="0074508B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jc w:val="thaiDistribute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E237AD3" w14:textId="7C56821C" w:rsidR="0074508B" w:rsidRPr="00F4595D" w:rsidRDefault="0060720B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>
              <w:rPr>
                <w:rFonts w:ascii="Angsana New" w:eastAsia="MS Mincho" w:hAnsi="Angsana New"/>
                <w:sz w:val="30"/>
                <w:szCs w:val="30"/>
              </w:rPr>
              <w:t>(</w:t>
            </w:r>
            <w:r w:rsidR="000B7E29">
              <w:rPr>
                <w:rFonts w:ascii="Angsana New" w:eastAsia="MS Mincho" w:hAnsi="Angsana New"/>
                <w:sz w:val="30"/>
                <w:szCs w:val="30"/>
              </w:rPr>
              <w:t>526,303</w:t>
            </w:r>
            <w:r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22BAB18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704FABA1" w14:textId="4B630C58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(502,680)</w:t>
            </w:r>
          </w:p>
        </w:tc>
        <w:tc>
          <w:tcPr>
            <w:tcW w:w="262" w:type="dxa"/>
          </w:tcPr>
          <w:p w14:paraId="3B783F9E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0F2D5B41" w14:textId="32313EBB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 xml:space="preserve"> (606,626)</w:t>
            </w:r>
          </w:p>
        </w:tc>
      </w:tr>
      <w:tr w:rsidR="0074508B" w:rsidRPr="00F4595D" w14:paraId="098A8772" w14:textId="77777777" w:rsidTr="008B7454">
        <w:trPr>
          <w:trHeight w:val="180"/>
        </w:trPr>
        <w:tc>
          <w:tcPr>
            <w:tcW w:w="2520" w:type="dxa"/>
          </w:tcPr>
          <w:p w14:paraId="0019AE29" w14:textId="52720A3F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ณ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</w:tcPr>
          <w:p w14:paraId="743B0C92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85E274B" w14:textId="276CCC91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1618DF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C51ECB" w14:textId="02C55FF6" w:rsidR="0074508B" w:rsidRPr="00F4595D" w:rsidRDefault="0060720B" w:rsidP="00607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2,707,280</w:t>
            </w:r>
          </w:p>
        </w:tc>
        <w:tc>
          <w:tcPr>
            <w:tcW w:w="270" w:type="dxa"/>
          </w:tcPr>
          <w:p w14:paraId="4E3B2E48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4F6B6682" w14:textId="0DAD190F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336,792</w:t>
            </w:r>
          </w:p>
        </w:tc>
        <w:tc>
          <w:tcPr>
            <w:tcW w:w="262" w:type="dxa"/>
          </w:tcPr>
          <w:p w14:paraId="664867B6" w14:textId="77777777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2BF8CD5" w14:textId="0BC75A0F" w:rsidR="0074508B" w:rsidRPr="00F4595D" w:rsidRDefault="0074508B" w:rsidP="00745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23" w:lineRule="auto"/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787,135</w:t>
            </w:r>
          </w:p>
        </w:tc>
      </w:tr>
    </w:tbl>
    <w:p w14:paraId="2232647A" w14:textId="3230C2C8" w:rsidR="005E5406" w:rsidRPr="00F4595D" w:rsidRDefault="005E5406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  <w:cs/>
        </w:rPr>
      </w:pPr>
    </w:p>
    <w:p w14:paraId="481518DB" w14:textId="3BFE2ADB" w:rsidR="00903F76" w:rsidRPr="00F4595D" w:rsidRDefault="00903F76" w:rsidP="00903F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Theme="majorBidi" w:hAnsiTheme="majorBidi" w:cstheme="majorBidi"/>
          <w:sz w:val="30"/>
          <w:szCs w:val="30"/>
        </w:rPr>
      </w:pPr>
      <w:r w:rsidRPr="00F4595D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รายการเคลื่อนไหวของเงินกู้ยืมระยะยาวจากสถาบันการเงินสำหรับงวด</w:t>
      </w:r>
      <w:r w:rsidR="00B3288C" w:rsidRPr="00F4595D">
        <w:rPr>
          <w:rFonts w:ascii="Angsana New" w:hAnsi="Angsana New" w:hint="cs"/>
          <w:sz w:val="30"/>
          <w:szCs w:val="30"/>
          <w:cs/>
        </w:rPr>
        <w:t>หก</w:t>
      </w:r>
      <w:r w:rsidR="007418B2" w:rsidRPr="00F4595D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="007418B2" w:rsidRPr="00F4595D">
        <w:rPr>
          <w:rFonts w:ascii="Angsana New" w:hAnsi="Angsana New"/>
          <w:sz w:val="30"/>
          <w:szCs w:val="30"/>
          <w:cs/>
        </w:rPr>
        <w:t xml:space="preserve"> </w:t>
      </w:r>
      <w:r w:rsidR="00B3288C" w:rsidRPr="00F4595D">
        <w:rPr>
          <w:rFonts w:ascii="Angsana New" w:hAnsi="Angsana New"/>
          <w:sz w:val="30"/>
          <w:szCs w:val="30"/>
        </w:rPr>
        <w:t xml:space="preserve">30 </w:t>
      </w:r>
      <w:r w:rsidR="00B3288C" w:rsidRPr="00F4595D">
        <w:rPr>
          <w:rFonts w:ascii="Angsana New" w:hAnsi="Angsana New" w:hint="cs"/>
          <w:sz w:val="30"/>
          <w:szCs w:val="30"/>
          <w:cs/>
        </w:rPr>
        <w:t>มิถุนายน</w:t>
      </w:r>
      <w:r w:rsidR="007418B2" w:rsidRPr="00F4595D">
        <w:rPr>
          <w:rFonts w:ascii="Angsana New" w:hAnsi="Angsana New"/>
          <w:sz w:val="30"/>
          <w:szCs w:val="30"/>
          <w:cs/>
        </w:rPr>
        <w:t xml:space="preserve"> </w:t>
      </w:r>
      <w:r w:rsidR="007418B2" w:rsidRPr="00F4595D">
        <w:rPr>
          <w:rFonts w:ascii="Angsana New" w:hAnsi="Angsana New"/>
          <w:sz w:val="30"/>
          <w:szCs w:val="30"/>
        </w:rPr>
        <w:t xml:space="preserve">2566 </w:t>
      </w:r>
      <w:r w:rsidRPr="00F4595D">
        <w:rPr>
          <w:rFonts w:asciiTheme="majorBidi" w:hAnsiTheme="majorBidi" w:cstheme="majorBidi"/>
          <w:sz w:val="30"/>
          <w:szCs w:val="30"/>
          <w:cs/>
        </w:rPr>
        <w:t>และ</w:t>
      </w:r>
      <w:r w:rsidRPr="00F4595D">
        <w:rPr>
          <w:rFonts w:asciiTheme="majorBidi" w:hAnsiTheme="majorBidi" w:cstheme="majorBidi"/>
          <w:sz w:val="30"/>
          <w:szCs w:val="30"/>
        </w:rPr>
        <w:t xml:space="preserve"> 256</w:t>
      </w:r>
      <w:r w:rsidR="007418B2" w:rsidRPr="00F4595D">
        <w:rPr>
          <w:rFonts w:asciiTheme="majorBidi" w:hAnsiTheme="majorBidi" w:cstheme="majorBidi"/>
          <w:sz w:val="30"/>
          <w:szCs w:val="30"/>
        </w:rPr>
        <w:t>5</w:t>
      </w:r>
      <w:r w:rsidRPr="00F4595D">
        <w:rPr>
          <w:rFonts w:asciiTheme="majorBidi" w:hAnsiTheme="majorBidi" w:cstheme="majorBidi"/>
          <w:sz w:val="30"/>
          <w:szCs w:val="30"/>
        </w:rPr>
        <w:t xml:space="preserve"> </w:t>
      </w:r>
      <w:r w:rsidRPr="00F4595D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23B4BAB" w14:textId="77777777" w:rsidR="005D1A82" w:rsidRPr="00F4595D" w:rsidRDefault="005D1A82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197"/>
        <w:gridCol w:w="270"/>
        <w:gridCol w:w="1148"/>
        <w:gridCol w:w="262"/>
        <w:gridCol w:w="1173"/>
      </w:tblGrid>
      <w:tr w:rsidR="00903F76" w:rsidRPr="00F4595D" w14:paraId="5120AED9" w14:textId="77777777" w:rsidTr="00AF2174">
        <w:tc>
          <w:tcPr>
            <w:tcW w:w="3600" w:type="dxa"/>
            <w:shd w:val="clear" w:color="auto" w:fill="auto"/>
          </w:tcPr>
          <w:p w14:paraId="2D37514A" w14:textId="77777777" w:rsidR="00903F76" w:rsidRPr="00F4595D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37" w:type="dxa"/>
            <w:gridSpan w:val="3"/>
          </w:tcPr>
          <w:p w14:paraId="3E364E70" w14:textId="77777777" w:rsidR="00903F76" w:rsidRPr="00F4595D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46BEE43" w14:textId="77777777" w:rsidR="00903F76" w:rsidRPr="00F4595D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83" w:type="dxa"/>
            <w:gridSpan w:val="3"/>
          </w:tcPr>
          <w:p w14:paraId="7BA0566E" w14:textId="77777777" w:rsidR="00903F76" w:rsidRPr="00F4595D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18B2" w:rsidRPr="00F4595D" w14:paraId="0FB5BE72" w14:textId="77777777" w:rsidTr="00AF2174">
        <w:tc>
          <w:tcPr>
            <w:tcW w:w="3600" w:type="dxa"/>
          </w:tcPr>
          <w:p w14:paraId="6DE0A275" w14:textId="77777777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DC5445C" w14:textId="75C8B223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73DC5FF3" w14:textId="77777777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14:paraId="6859E802" w14:textId="194D3931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5C2682F2" w14:textId="77777777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4C7A5F2C" w14:textId="67DC0707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0DA1EBFC" w14:textId="77777777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3" w:type="dxa"/>
            <w:shd w:val="clear" w:color="auto" w:fill="auto"/>
            <w:vAlign w:val="center"/>
          </w:tcPr>
          <w:p w14:paraId="17E6E396" w14:textId="36D0BBE9" w:rsidR="007418B2" w:rsidRPr="00F4595D" w:rsidRDefault="007418B2" w:rsidP="007418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903F76" w:rsidRPr="00F4595D" w14:paraId="075DB963" w14:textId="77777777" w:rsidTr="00AF2174">
        <w:tc>
          <w:tcPr>
            <w:tcW w:w="3600" w:type="dxa"/>
          </w:tcPr>
          <w:p w14:paraId="4A57E3CB" w14:textId="77777777" w:rsidR="00903F76" w:rsidRPr="00F4595D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28CACE6B" w14:textId="77777777" w:rsidR="00903F76" w:rsidRPr="00F4595D" w:rsidRDefault="00903F7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42BE4" w:rsidRPr="00F4595D" w14:paraId="2D99C5D3" w14:textId="77777777" w:rsidTr="00AF2174">
        <w:trPr>
          <w:trHeight w:val="180"/>
        </w:trPr>
        <w:tc>
          <w:tcPr>
            <w:tcW w:w="3600" w:type="dxa"/>
          </w:tcPr>
          <w:p w14:paraId="319DCEA0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ณ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</w:tcPr>
          <w:p w14:paraId="0E0CAACB" w14:textId="088CD3E0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54,136,790 </w:t>
            </w:r>
          </w:p>
        </w:tc>
        <w:tc>
          <w:tcPr>
            <w:tcW w:w="270" w:type="dxa"/>
          </w:tcPr>
          <w:p w14:paraId="1700D8FC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1690E79C" w14:textId="277A9393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43,999,980 </w:t>
            </w:r>
          </w:p>
        </w:tc>
        <w:tc>
          <w:tcPr>
            <w:tcW w:w="270" w:type="dxa"/>
          </w:tcPr>
          <w:p w14:paraId="5011F7A7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5C56B368" w14:textId="44F94338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54,136,790 </w:t>
            </w:r>
          </w:p>
        </w:tc>
        <w:tc>
          <w:tcPr>
            <w:tcW w:w="262" w:type="dxa"/>
          </w:tcPr>
          <w:p w14:paraId="052D92A6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05F9311" w14:textId="36F0CF46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43,999,980 </w:t>
            </w:r>
          </w:p>
        </w:tc>
      </w:tr>
      <w:tr w:rsidR="00D42BE4" w:rsidRPr="00F4595D" w14:paraId="42C5E225" w14:textId="77777777" w:rsidTr="00AF2174">
        <w:trPr>
          <w:trHeight w:val="180"/>
        </w:trPr>
        <w:tc>
          <w:tcPr>
            <w:tcW w:w="3600" w:type="dxa"/>
          </w:tcPr>
          <w:p w14:paraId="7F46F089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การกู้ยืมเพิ่ม</w:t>
            </w:r>
          </w:p>
        </w:tc>
        <w:tc>
          <w:tcPr>
            <w:tcW w:w="1170" w:type="dxa"/>
          </w:tcPr>
          <w:p w14:paraId="5F86C382" w14:textId="7BD3D484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14,000,000 </w:t>
            </w:r>
          </w:p>
        </w:tc>
        <w:tc>
          <w:tcPr>
            <w:tcW w:w="270" w:type="dxa"/>
          </w:tcPr>
          <w:p w14:paraId="50074949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42936769" w14:textId="247C2806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20,500,000 </w:t>
            </w:r>
          </w:p>
        </w:tc>
        <w:tc>
          <w:tcPr>
            <w:tcW w:w="270" w:type="dxa"/>
          </w:tcPr>
          <w:p w14:paraId="2BF30495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5038F03" w14:textId="29948FB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14,000,000 </w:t>
            </w:r>
          </w:p>
        </w:tc>
        <w:tc>
          <w:tcPr>
            <w:tcW w:w="262" w:type="dxa"/>
          </w:tcPr>
          <w:p w14:paraId="1492397D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48B42A41" w14:textId="4F4C827A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20,500,000 </w:t>
            </w:r>
          </w:p>
        </w:tc>
      </w:tr>
      <w:tr w:rsidR="00D42BE4" w:rsidRPr="00F4595D" w14:paraId="446B0977" w14:textId="77777777" w:rsidTr="00AF2174">
        <w:trPr>
          <w:trHeight w:val="180"/>
        </w:trPr>
        <w:tc>
          <w:tcPr>
            <w:tcW w:w="3600" w:type="dxa"/>
          </w:tcPr>
          <w:p w14:paraId="3C8179D0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การจ่ายชำระคืน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2AE845" w14:textId="407FA46E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(3,600,000)</w:t>
            </w:r>
          </w:p>
        </w:tc>
        <w:tc>
          <w:tcPr>
            <w:tcW w:w="270" w:type="dxa"/>
          </w:tcPr>
          <w:p w14:paraId="5F1D7263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07BA1935" w14:textId="4A183BCE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(20,000,000)</w:t>
            </w:r>
          </w:p>
        </w:tc>
        <w:tc>
          <w:tcPr>
            <w:tcW w:w="270" w:type="dxa"/>
          </w:tcPr>
          <w:p w14:paraId="0965C68C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207E967E" w14:textId="435A2730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(3,600,000)</w:t>
            </w:r>
          </w:p>
        </w:tc>
        <w:tc>
          <w:tcPr>
            <w:tcW w:w="262" w:type="dxa"/>
          </w:tcPr>
          <w:p w14:paraId="33602B01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0B5E86EE" w14:textId="45365830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(20,000,000)</w:t>
            </w:r>
          </w:p>
        </w:tc>
      </w:tr>
      <w:tr w:rsidR="00D42BE4" w:rsidRPr="00F4595D" w14:paraId="3C7B6773" w14:textId="77777777" w:rsidTr="00AF2174">
        <w:trPr>
          <w:trHeight w:val="180"/>
        </w:trPr>
        <w:tc>
          <w:tcPr>
            <w:tcW w:w="3600" w:type="dxa"/>
          </w:tcPr>
          <w:p w14:paraId="5956EC20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6AD75EB" w14:textId="69CB8A25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64,536,790 </w:t>
            </w:r>
          </w:p>
        </w:tc>
        <w:tc>
          <w:tcPr>
            <w:tcW w:w="270" w:type="dxa"/>
          </w:tcPr>
          <w:p w14:paraId="7791A098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28CADA89" w14:textId="1EBB2E92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44,499,980 </w:t>
            </w:r>
          </w:p>
        </w:tc>
        <w:tc>
          <w:tcPr>
            <w:tcW w:w="270" w:type="dxa"/>
          </w:tcPr>
          <w:p w14:paraId="092E823B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5846B759" w14:textId="749E2FC1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64,536,790 </w:t>
            </w:r>
          </w:p>
        </w:tc>
        <w:tc>
          <w:tcPr>
            <w:tcW w:w="262" w:type="dxa"/>
          </w:tcPr>
          <w:p w14:paraId="2BF4A7BA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63D34E9A" w14:textId="50E2096C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 44,499,980 </w:t>
            </w:r>
          </w:p>
        </w:tc>
      </w:tr>
      <w:tr w:rsidR="00D42BE4" w:rsidRPr="00F4595D" w14:paraId="0F9750A3" w14:textId="77777777" w:rsidTr="002D15CE">
        <w:trPr>
          <w:trHeight w:val="180"/>
        </w:trPr>
        <w:tc>
          <w:tcPr>
            <w:tcW w:w="3600" w:type="dxa"/>
          </w:tcPr>
          <w:p w14:paraId="7D3AB4CC" w14:textId="73620168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หัก </w:t>
            </w: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</w:t>
            </w:r>
          </w:p>
        </w:tc>
        <w:tc>
          <w:tcPr>
            <w:tcW w:w="1170" w:type="dxa"/>
          </w:tcPr>
          <w:p w14:paraId="5036F723" w14:textId="20D6C18A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(94,852)</w:t>
            </w:r>
          </w:p>
        </w:tc>
        <w:tc>
          <w:tcPr>
            <w:tcW w:w="270" w:type="dxa"/>
          </w:tcPr>
          <w:p w14:paraId="67B3CB76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77914E39" w14:textId="0DF65DA0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23" w:lineRule="auto"/>
              <w:ind w:right="-96"/>
              <w:rPr>
                <w:rFonts w:asciiTheme="majorBidi" w:eastAsiaTheme="minorEastAsia" w:hAnsiTheme="majorBidi" w:cstheme="majorBidi"/>
                <w:sz w:val="30"/>
                <w:szCs w:val="30"/>
                <w:lang w:eastAsia="zh-CN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(122,483)</w:t>
            </w:r>
          </w:p>
        </w:tc>
        <w:tc>
          <w:tcPr>
            <w:tcW w:w="270" w:type="dxa"/>
          </w:tcPr>
          <w:p w14:paraId="1C72D12D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</w:tcPr>
          <w:p w14:paraId="7BCF778C" w14:textId="739AFEB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(94,852)</w:t>
            </w:r>
          </w:p>
        </w:tc>
        <w:tc>
          <w:tcPr>
            <w:tcW w:w="262" w:type="dxa"/>
          </w:tcPr>
          <w:p w14:paraId="612A2BA5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29D94776" w14:textId="0A9041DD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(122,483)</w:t>
            </w:r>
          </w:p>
        </w:tc>
      </w:tr>
      <w:tr w:rsidR="00D42BE4" w:rsidRPr="00F4595D" w14:paraId="4C31B514" w14:textId="77777777" w:rsidTr="00AF2174">
        <w:trPr>
          <w:trHeight w:val="180"/>
        </w:trPr>
        <w:tc>
          <w:tcPr>
            <w:tcW w:w="3600" w:type="dxa"/>
          </w:tcPr>
          <w:p w14:paraId="7BF75606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AC1924" w14:textId="2FBDB89B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64,441,938</w:t>
            </w:r>
          </w:p>
        </w:tc>
        <w:tc>
          <w:tcPr>
            <w:tcW w:w="270" w:type="dxa"/>
          </w:tcPr>
          <w:p w14:paraId="174D68C0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</w:tcPr>
          <w:p w14:paraId="0FB84C18" w14:textId="3F727AA6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44,377,497</w:t>
            </w:r>
          </w:p>
        </w:tc>
        <w:tc>
          <w:tcPr>
            <w:tcW w:w="270" w:type="dxa"/>
          </w:tcPr>
          <w:p w14:paraId="2C4BECFE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14:paraId="77CF8F8E" w14:textId="1C2A9936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64,441,938</w:t>
            </w:r>
          </w:p>
        </w:tc>
        <w:tc>
          <w:tcPr>
            <w:tcW w:w="262" w:type="dxa"/>
          </w:tcPr>
          <w:p w14:paraId="70C33F22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0D59E1A2" w14:textId="5B3B75A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44,377,497</w:t>
            </w:r>
          </w:p>
        </w:tc>
      </w:tr>
      <w:tr w:rsidR="00D42BE4" w:rsidRPr="00F4595D" w14:paraId="14A0F81F" w14:textId="77777777" w:rsidTr="00AF2174">
        <w:trPr>
          <w:trHeight w:val="180"/>
        </w:trPr>
        <w:tc>
          <w:tcPr>
            <w:tcW w:w="3600" w:type="dxa"/>
          </w:tcPr>
          <w:p w14:paraId="653C8A21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ต้นทุนทางการเงินรอตัดบัญชี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8C0EA5" w14:textId="368578B6" w:rsidR="00D42BE4" w:rsidRPr="00F4595D" w:rsidRDefault="00E074C5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(308,350)</w:t>
            </w:r>
          </w:p>
        </w:tc>
        <w:tc>
          <w:tcPr>
            <w:tcW w:w="270" w:type="dxa"/>
          </w:tcPr>
          <w:p w14:paraId="3E1AB70B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21ECF871" w14:textId="25D7FCA3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(452,742)</w:t>
            </w:r>
          </w:p>
        </w:tc>
        <w:tc>
          <w:tcPr>
            <w:tcW w:w="270" w:type="dxa"/>
          </w:tcPr>
          <w:p w14:paraId="1B03B98E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78F24065" w14:textId="26A1CBD0" w:rsidR="00D42BE4" w:rsidRPr="00F4595D" w:rsidRDefault="00E074C5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(308,350)</w:t>
            </w:r>
          </w:p>
        </w:tc>
        <w:tc>
          <w:tcPr>
            <w:tcW w:w="262" w:type="dxa"/>
          </w:tcPr>
          <w:p w14:paraId="009D4B4C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D5E459A" w14:textId="131D749E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(452,742)</w:t>
            </w:r>
          </w:p>
        </w:tc>
      </w:tr>
      <w:tr w:rsidR="00D42BE4" w:rsidRPr="00F4595D" w14:paraId="6997CF61" w14:textId="77777777" w:rsidTr="0003415D">
        <w:trPr>
          <w:trHeight w:val="180"/>
        </w:trPr>
        <w:tc>
          <w:tcPr>
            <w:tcW w:w="3600" w:type="dxa"/>
          </w:tcPr>
          <w:p w14:paraId="7D8B19D4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C6ACE74" w14:textId="2755AA47" w:rsidR="00D42BE4" w:rsidRPr="00F4595D" w:rsidRDefault="00060A0A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64,133,588</w:t>
            </w:r>
          </w:p>
        </w:tc>
        <w:tc>
          <w:tcPr>
            <w:tcW w:w="270" w:type="dxa"/>
          </w:tcPr>
          <w:p w14:paraId="087F1C79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</w:tcPr>
          <w:p w14:paraId="0F7409C1" w14:textId="7C1AC910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43</w:t>
            </w: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F4595D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924</w:t>
            </w: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F4595D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755</w:t>
            </w:r>
          </w:p>
        </w:tc>
        <w:tc>
          <w:tcPr>
            <w:tcW w:w="270" w:type="dxa"/>
          </w:tcPr>
          <w:p w14:paraId="71A6E2A3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2A5189E4" w14:textId="2CAB59A0" w:rsidR="00D42BE4" w:rsidRPr="00F4595D" w:rsidRDefault="00060A0A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64,133,588</w:t>
            </w:r>
          </w:p>
        </w:tc>
        <w:tc>
          <w:tcPr>
            <w:tcW w:w="262" w:type="dxa"/>
          </w:tcPr>
          <w:p w14:paraId="1523C147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</w:tcPr>
          <w:p w14:paraId="17BA8548" w14:textId="6C0F88EB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43</w:t>
            </w: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F4595D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924</w:t>
            </w:r>
            <w:r w:rsidRPr="00F4595D">
              <w:rPr>
                <w:rFonts w:ascii="Angsana New" w:eastAsia="MS Mincho" w:hAnsi="Angsana New"/>
                <w:sz w:val="30"/>
                <w:szCs w:val="30"/>
                <w:lang w:val="en-GB"/>
              </w:rPr>
              <w:t>,</w:t>
            </w:r>
            <w:r w:rsidRPr="00F4595D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755</w:t>
            </w:r>
          </w:p>
        </w:tc>
      </w:tr>
      <w:tr w:rsidR="00D42BE4" w:rsidRPr="00F4595D" w14:paraId="224D68B5" w14:textId="77777777" w:rsidTr="00AF2174">
        <w:trPr>
          <w:trHeight w:val="180"/>
        </w:trPr>
        <w:tc>
          <w:tcPr>
            <w:tcW w:w="3600" w:type="dxa"/>
          </w:tcPr>
          <w:p w14:paraId="33EC5F2D" w14:textId="5516324F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340" w:hanging="34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หัก</w:t>
            </w:r>
            <w:r w:rsidRPr="00F4595D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hint="cs"/>
                <w:sz w:val="30"/>
                <w:szCs w:val="30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EA6F98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E0C132C" w14:textId="361A2AD8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(9,466,660)</w:t>
            </w:r>
          </w:p>
        </w:tc>
        <w:tc>
          <w:tcPr>
            <w:tcW w:w="270" w:type="dxa"/>
          </w:tcPr>
          <w:p w14:paraId="00483FF4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14:paraId="68FC75C4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6ECA1342" w14:textId="556B85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51BDD8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45C455F8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ECDADE" w14:textId="1822DF51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(9,466,660)</w:t>
            </w:r>
          </w:p>
        </w:tc>
        <w:tc>
          <w:tcPr>
            <w:tcW w:w="262" w:type="dxa"/>
          </w:tcPr>
          <w:p w14:paraId="2C95307F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B049011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  <w:p w14:paraId="7272344D" w14:textId="691796D8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23" w:lineRule="auto"/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D42BE4" w:rsidRPr="00F4595D" w14:paraId="60C5FC55" w14:textId="77777777" w:rsidTr="00AF2174">
        <w:trPr>
          <w:trHeight w:val="180"/>
        </w:trPr>
        <w:tc>
          <w:tcPr>
            <w:tcW w:w="3600" w:type="dxa"/>
          </w:tcPr>
          <w:p w14:paraId="7E5B6DB3" w14:textId="4DD0FAC9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ณ</w:t>
            </w:r>
            <w:r w:rsidRPr="00F4595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วันที่</w:t>
            </w:r>
            <w:r w:rsidRPr="00F4595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C6993" w14:textId="43F9C20B" w:rsidR="00D42BE4" w:rsidRPr="00F4595D" w:rsidRDefault="000C6F7F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54,666,928</w:t>
            </w:r>
          </w:p>
        </w:tc>
        <w:tc>
          <w:tcPr>
            <w:tcW w:w="270" w:type="dxa"/>
          </w:tcPr>
          <w:p w14:paraId="69BAD9BB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</w:tcPr>
          <w:p w14:paraId="403FD704" w14:textId="43C027F8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F459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43,924,755</w:t>
            </w:r>
          </w:p>
        </w:tc>
        <w:tc>
          <w:tcPr>
            <w:tcW w:w="270" w:type="dxa"/>
          </w:tcPr>
          <w:p w14:paraId="6C28867F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8" w:type="dxa"/>
            <w:tcBorders>
              <w:bottom w:val="double" w:sz="4" w:space="0" w:color="auto"/>
            </w:tcBorders>
          </w:tcPr>
          <w:p w14:paraId="69BCB25E" w14:textId="08F54B20" w:rsidR="00D42BE4" w:rsidRPr="00F4595D" w:rsidRDefault="000C6F7F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54,666,928</w:t>
            </w:r>
          </w:p>
        </w:tc>
        <w:tc>
          <w:tcPr>
            <w:tcW w:w="262" w:type="dxa"/>
          </w:tcPr>
          <w:p w14:paraId="0713A049" w14:textId="77777777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16F8C5B9" w14:textId="4902BEED" w:rsidR="00D42BE4" w:rsidRPr="00F4595D" w:rsidRDefault="00D42BE4" w:rsidP="00D42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23" w:lineRule="auto"/>
              <w:ind w:right="-96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43,924,755</w:t>
            </w:r>
          </w:p>
        </w:tc>
      </w:tr>
    </w:tbl>
    <w:p w14:paraId="02764466" w14:textId="134F7FC1" w:rsidR="00A65164" w:rsidRPr="00F4595D" w:rsidRDefault="00A65164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p w14:paraId="72FA753D" w14:textId="77777777" w:rsidR="00390E7A" w:rsidRPr="00F4595D" w:rsidRDefault="0039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F4595D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BF85E52" w14:textId="7A733ECA" w:rsidR="00487A66" w:rsidRPr="00F4595D" w:rsidRDefault="00487A66" w:rsidP="0048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F4595D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การเข้าทำสัญญาแลกเปลี่ยนอัตราดอกเบี้ยกับสถาบันการเงิน</w:t>
      </w:r>
      <w:r w:rsidR="00D36BC6" w:rsidRPr="00F4595D">
        <w:rPr>
          <w:rFonts w:ascii="Angsana New" w:hAnsi="Angsana New" w:hint="cs"/>
          <w:i/>
          <w:iCs/>
          <w:sz w:val="30"/>
          <w:szCs w:val="30"/>
          <w:cs/>
        </w:rPr>
        <w:t>สำหรับงวด</w:t>
      </w:r>
      <w:r w:rsidR="00012916" w:rsidRPr="00F4595D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="00D36BC6" w:rsidRPr="00F4595D">
        <w:rPr>
          <w:rFonts w:ascii="Angsana New" w:hAnsi="Angsana New" w:hint="cs"/>
          <w:i/>
          <w:iCs/>
          <w:sz w:val="30"/>
          <w:szCs w:val="30"/>
          <w:cs/>
        </w:rPr>
        <w:t xml:space="preserve">เดือนสิ้นสุดวันที่ </w:t>
      </w:r>
      <w:r w:rsidR="00012916" w:rsidRPr="00F4595D">
        <w:rPr>
          <w:rFonts w:ascii="Angsana New" w:hAnsi="Angsana New"/>
          <w:i/>
          <w:iCs/>
          <w:sz w:val="30"/>
          <w:szCs w:val="30"/>
        </w:rPr>
        <w:t xml:space="preserve">30 </w:t>
      </w:r>
      <w:r w:rsidR="00012916" w:rsidRPr="00F4595D">
        <w:rPr>
          <w:rFonts w:ascii="Angsana New" w:hAnsi="Angsana New" w:hint="cs"/>
          <w:i/>
          <w:iCs/>
          <w:sz w:val="30"/>
          <w:szCs w:val="30"/>
          <w:cs/>
        </w:rPr>
        <w:t>มิถุนายน</w:t>
      </w:r>
      <w:r w:rsidR="00D36BC6" w:rsidRPr="00F4595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D36BC6" w:rsidRPr="00F4595D">
        <w:rPr>
          <w:rFonts w:ascii="Angsana New" w:hAnsi="Angsana New"/>
          <w:i/>
          <w:iCs/>
          <w:sz w:val="30"/>
          <w:szCs w:val="30"/>
        </w:rPr>
        <w:t>2566</w:t>
      </w:r>
    </w:p>
    <w:p w14:paraId="6C1DA576" w14:textId="77777777" w:rsidR="00487A66" w:rsidRPr="00F4595D" w:rsidRDefault="00487A66" w:rsidP="00C318C0">
      <w:pPr>
        <w:tabs>
          <w:tab w:val="clear" w:pos="454"/>
          <w:tab w:val="clear" w:pos="907"/>
          <w:tab w:val="left" w:pos="1170"/>
        </w:tabs>
        <w:spacing w:line="223" w:lineRule="auto"/>
        <w:ind w:left="810" w:right="119"/>
        <w:jc w:val="thaiDistribute"/>
        <w:rPr>
          <w:rFonts w:ascii="Angsana New" w:hAnsi="Angsana New"/>
        </w:rPr>
      </w:pPr>
    </w:p>
    <w:p w14:paraId="1DC79816" w14:textId="4D12BC6B" w:rsidR="00A87251" w:rsidRPr="00F4595D" w:rsidRDefault="00D54789" w:rsidP="00644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ในเดือน</w:t>
      </w:r>
      <w:r w:rsidR="00E84E1F" w:rsidRPr="00F4595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E84E1F" w:rsidRPr="00F4595D">
        <w:rPr>
          <w:rFonts w:ascii="Angsana New" w:hAnsi="Angsana New"/>
          <w:sz w:val="30"/>
          <w:szCs w:val="30"/>
        </w:rPr>
        <w:t>2566</w:t>
      </w:r>
      <w:r w:rsidRPr="00F4595D">
        <w:rPr>
          <w:rFonts w:ascii="Angsana New" w:hAnsi="Angsana New"/>
          <w:sz w:val="30"/>
          <w:szCs w:val="30"/>
          <w:lang w:eastAsia="zh-CN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  <w:lang w:eastAsia="zh-CN"/>
        </w:rPr>
        <w:t>บริษัทเข้าทำสัญญาแลกเปลี่ยน</w:t>
      </w:r>
      <w:r w:rsidR="00A87251" w:rsidRPr="00F4595D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="000B0A80" w:rsidRPr="00F4595D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กับสถาบันการเงินในประเทศแห่งหนึ่งสำหรับ</w:t>
      </w:r>
      <w:r w:rsidR="00C318C0" w:rsidRPr="00F4595D">
        <w:rPr>
          <w:rFonts w:ascii="Angsana New" w:hAnsi="Angsana New" w:hint="cs"/>
          <w:sz w:val="30"/>
          <w:szCs w:val="30"/>
          <w:cs/>
        </w:rPr>
        <w:t>สัญญาแล</w:t>
      </w:r>
      <w:r w:rsidR="003C6437" w:rsidRPr="00F4595D">
        <w:rPr>
          <w:rFonts w:ascii="Angsana New" w:hAnsi="Angsana New" w:hint="cs"/>
          <w:sz w:val="30"/>
          <w:szCs w:val="30"/>
          <w:cs/>
        </w:rPr>
        <w:t>ก</w:t>
      </w:r>
      <w:r w:rsidR="00C318C0" w:rsidRPr="00F4595D">
        <w:rPr>
          <w:rFonts w:ascii="Angsana New" w:hAnsi="Angsana New" w:hint="cs"/>
          <w:sz w:val="30"/>
          <w:szCs w:val="30"/>
          <w:cs/>
        </w:rPr>
        <w:t>เปลี่ยนอัตราดอกเบี้ยเดิม</w:t>
      </w:r>
      <w:r w:rsidR="00E54D0B" w:rsidRPr="00F4595D">
        <w:rPr>
          <w:rFonts w:ascii="Angsana New" w:hAnsi="Angsana New" w:hint="cs"/>
          <w:sz w:val="30"/>
          <w:szCs w:val="30"/>
          <w:cs/>
        </w:rPr>
        <w:t>จำนวน</w:t>
      </w:r>
      <w:r w:rsidR="00A87251" w:rsidRPr="00F4595D">
        <w:rPr>
          <w:rFonts w:ascii="Angsana New" w:hAnsi="Angsana New"/>
          <w:sz w:val="30"/>
          <w:szCs w:val="30"/>
        </w:rPr>
        <w:t xml:space="preserve"> </w:t>
      </w:r>
      <w:r w:rsidR="00E84E1F" w:rsidRPr="00F4595D">
        <w:rPr>
          <w:rFonts w:ascii="Angsana New" w:hAnsi="Angsana New"/>
          <w:sz w:val="30"/>
          <w:szCs w:val="30"/>
        </w:rPr>
        <w:t>2</w:t>
      </w:r>
      <w:r w:rsidR="00A87251" w:rsidRPr="00F4595D">
        <w:rPr>
          <w:rFonts w:ascii="Angsana New" w:hAnsi="Angsana New"/>
          <w:sz w:val="30"/>
          <w:szCs w:val="30"/>
        </w:rPr>
        <w:t xml:space="preserve">,000 </w:t>
      </w:r>
      <w:r w:rsidR="00A87251"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="00A87251" w:rsidRPr="00F4595D">
        <w:rPr>
          <w:rFonts w:ascii="Angsana New" w:hAnsi="Angsana New"/>
          <w:sz w:val="30"/>
          <w:szCs w:val="30"/>
          <w:cs/>
        </w:rPr>
        <w:t xml:space="preserve"> </w:t>
      </w:r>
      <w:r w:rsidR="00EE3B77" w:rsidRPr="00F4595D">
        <w:rPr>
          <w:rFonts w:ascii="Angsana New" w:hAnsi="Angsana New" w:hint="cs"/>
          <w:sz w:val="30"/>
          <w:szCs w:val="30"/>
          <w:cs/>
        </w:rPr>
        <w:t>โดยแลกเปลี่ยนอัตรา</w:t>
      </w:r>
      <w:r w:rsidR="00BE1824" w:rsidRPr="00F4595D">
        <w:rPr>
          <w:rFonts w:ascii="Angsana New" w:hAnsi="Angsana New" w:hint="cs"/>
          <w:sz w:val="30"/>
          <w:szCs w:val="30"/>
          <w:cs/>
        </w:rPr>
        <w:t>ดอกเบี้ยลอยตัวเป็น</w:t>
      </w:r>
      <w:r w:rsidR="006444E0" w:rsidRPr="00F4595D">
        <w:rPr>
          <w:rFonts w:ascii="Angsana New" w:hAnsi="Angsana New" w:hint="cs"/>
          <w:sz w:val="30"/>
          <w:szCs w:val="30"/>
          <w:cs/>
        </w:rPr>
        <w:t>อัตราดอกเบี้ย</w:t>
      </w:r>
      <w:r w:rsidR="00522066" w:rsidRPr="00F4595D">
        <w:rPr>
          <w:rFonts w:ascii="Angsana New" w:hAnsi="Angsana New" w:hint="cs"/>
          <w:sz w:val="30"/>
          <w:szCs w:val="30"/>
          <w:cs/>
        </w:rPr>
        <w:t>ค</w:t>
      </w:r>
      <w:r w:rsidR="00E54D0B" w:rsidRPr="00F4595D">
        <w:rPr>
          <w:rFonts w:ascii="Angsana New" w:hAnsi="Angsana New" w:hint="cs"/>
          <w:sz w:val="30"/>
          <w:szCs w:val="30"/>
          <w:cs/>
        </w:rPr>
        <w:t>งที่</w:t>
      </w:r>
    </w:p>
    <w:p w14:paraId="7A78FC60" w14:textId="17AD18D8" w:rsidR="00470E3C" w:rsidRPr="00F4595D" w:rsidRDefault="00470E3C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4091CC5F" w14:textId="7F889995" w:rsidR="006C0BA4" w:rsidRPr="00F4595D" w:rsidRDefault="00C318C0" w:rsidP="006C0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บริษัทได้ใช้การบัญชีป้องกันความเสี่ยง</w:t>
      </w:r>
      <w:r w:rsidR="001C2D3B" w:rsidRPr="00F4595D">
        <w:rPr>
          <w:rFonts w:ascii="Angsana New" w:hAnsi="Angsana New" w:hint="cs"/>
          <w:sz w:val="30"/>
          <w:szCs w:val="30"/>
          <w:cs/>
        </w:rPr>
        <w:t xml:space="preserve">สำหรับกระแสเงินสดของสัญญาแลกเปลี่ยนอัตราดอกเบี้ยจำนวน </w:t>
      </w:r>
      <w:r w:rsidR="00E84E1F" w:rsidRPr="00F4595D">
        <w:rPr>
          <w:rFonts w:ascii="Angsana New" w:hAnsi="Angsana New"/>
          <w:sz w:val="30"/>
          <w:szCs w:val="30"/>
        </w:rPr>
        <w:t>6</w:t>
      </w:r>
      <w:r w:rsidR="001C2D3B" w:rsidRPr="00F4595D">
        <w:rPr>
          <w:rFonts w:ascii="Angsana New" w:hAnsi="Angsana New"/>
          <w:sz w:val="30"/>
          <w:szCs w:val="30"/>
        </w:rPr>
        <w:t>,000</w:t>
      </w:r>
      <w:r w:rsidR="001C2D3B" w:rsidRPr="00F4595D">
        <w:rPr>
          <w:rFonts w:ascii="Angsana New" w:hAnsi="Angsana New" w:hint="cs"/>
          <w:sz w:val="30"/>
          <w:szCs w:val="30"/>
          <w:cs/>
        </w:rPr>
        <w:t xml:space="preserve"> ล้านบาท และรับรู้กำไรจากการป้องกันความเสี่ยงกระแสเงินสดในงบกำไรขาดทุนเบ็ดเสร็จอื่นสำหรับ</w:t>
      </w:r>
      <w:r w:rsidR="006C0BA4" w:rsidRPr="00F4595D">
        <w:rPr>
          <w:rFonts w:ascii="Angsana New" w:hAnsi="Angsana New" w:hint="cs"/>
          <w:sz w:val="30"/>
          <w:szCs w:val="30"/>
          <w:cs/>
        </w:rPr>
        <w:t>งวดสามเดือนและหกเดือนสิ้นสุดวันที่</w:t>
      </w:r>
      <w:r w:rsidR="006C0BA4" w:rsidRPr="00F4595D">
        <w:rPr>
          <w:rFonts w:ascii="Angsana New" w:hAnsi="Angsana New"/>
          <w:sz w:val="30"/>
          <w:szCs w:val="30"/>
        </w:rPr>
        <w:t xml:space="preserve"> 30</w:t>
      </w:r>
      <w:r w:rsidR="006C0BA4" w:rsidRPr="00F4595D">
        <w:rPr>
          <w:rFonts w:ascii="Angsana New" w:hAnsi="Angsana New"/>
          <w:sz w:val="30"/>
          <w:szCs w:val="30"/>
          <w:cs/>
        </w:rPr>
        <w:t xml:space="preserve"> </w:t>
      </w:r>
      <w:r w:rsidR="006C0BA4" w:rsidRPr="00F4595D">
        <w:rPr>
          <w:rFonts w:ascii="Angsana New" w:hAnsi="Angsana New" w:hint="cs"/>
          <w:sz w:val="30"/>
          <w:szCs w:val="30"/>
          <w:cs/>
        </w:rPr>
        <w:t>มิถุนายน</w:t>
      </w:r>
      <w:r w:rsidR="006C0BA4" w:rsidRPr="00F4595D">
        <w:rPr>
          <w:rFonts w:ascii="Angsana New" w:hAnsi="Angsana New"/>
          <w:sz w:val="30"/>
          <w:szCs w:val="30"/>
        </w:rPr>
        <w:t xml:space="preserve"> 2566</w:t>
      </w:r>
      <w:r w:rsidR="006C0BA4" w:rsidRPr="00F4595D">
        <w:rPr>
          <w:rFonts w:ascii="Angsana New" w:hAnsi="Angsana New"/>
          <w:sz w:val="30"/>
          <w:szCs w:val="30"/>
          <w:cs/>
        </w:rPr>
        <w:t xml:space="preserve"> </w:t>
      </w:r>
      <w:r w:rsidR="006C0BA4" w:rsidRPr="00F4595D">
        <w:rPr>
          <w:rFonts w:ascii="Angsana New" w:hAnsi="Angsana New" w:hint="cs"/>
          <w:sz w:val="30"/>
          <w:szCs w:val="30"/>
          <w:cs/>
        </w:rPr>
        <w:t>จำนวน</w:t>
      </w:r>
      <w:r w:rsidR="006C0BA4" w:rsidRPr="00F4595D">
        <w:rPr>
          <w:rFonts w:ascii="Angsana New" w:hAnsi="Angsana New"/>
          <w:sz w:val="30"/>
          <w:szCs w:val="30"/>
        </w:rPr>
        <w:t xml:space="preserve"> </w:t>
      </w:r>
      <w:r w:rsidR="00D274CA" w:rsidRPr="00F4595D">
        <w:rPr>
          <w:rFonts w:ascii="Angsana New" w:hAnsi="Angsana New"/>
          <w:sz w:val="30"/>
          <w:szCs w:val="30"/>
        </w:rPr>
        <w:t xml:space="preserve">8.87 </w:t>
      </w:r>
      <w:r w:rsidR="00711019" w:rsidRPr="00F4595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D274CA" w:rsidRPr="00F4595D">
        <w:rPr>
          <w:rFonts w:ascii="Angsana New" w:hAnsi="Angsana New" w:hint="cs"/>
          <w:sz w:val="30"/>
          <w:szCs w:val="30"/>
          <w:cs/>
        </w:rPr>
        <w:t xml:space="preserve">และ </w:t>
      </w:r>
      <w:r w:rsidR="00711019" w:rsidRPr="00F4595D">
        <w:rPr>
          <w:rFonts w:ascii="Angsana New" w:hAnsi="Angsana New"/>
          <w:sz w:val="30"/>
          <w:szCs w:val="30"/>
          <w:lang w:eastAsia="zh-CN"/>
        </w:rPr>
        <w:t>37</w:t>
      </w:r>
      <w:r w:rsidR="00593BFF" w:rsidRPr="00F4595D">
        <w:rPr>
          <w:rFonts w:ascii="Angsana New" w:hAnsi="Angsana New"/>
          <w:sz w:val="30"/>
          <w:szCs w:val="30"/>
          <w:lang w:eastAsia="zh-CN"/>
        </w:rPr>
        <w:t>.62</w:t>
      </w:r>
      <w:r w:rsidR="006C0BA4" w:rsidRPr="00F4595D">
        <w:rPr>
          <w:rFonts w:ascii="Angsana New" w:hAnsi="Angsana New"/>
          <w:sz w:val="30"/>
          <w:szCs w:val="30"/>
        </w:rPr>
        <w:t xml:space="preserve"> </w:t>
      </w:r>
      <w:r w:rsidR="006C0BA4" w:rsidRPr="00F4595D">
        <w:rPr>
          <w:rFonts w:ascii="Angsana New" w:hAnsi="Angsana New" w:hint="cs"/>
          <w:sz w:val="30"/>
          <w:szCs w:val="30"/>
          <w:cs/>
        </w:rPr>
        <w:t>ล้านบาท</w:t>
      </w:r>
    </w:p>
    <w:p w14:paraId="67CF1C13" w14:textId="77777777" w:rsidR="00923861" w:rsidRPr="00F4595D" w:rsidRDefault="00923861" w:rsidP="0092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04764CA" w14:textId="5033B0AB" w:rsidR="00923861" w:rsidRPr="00F4595D" w:rsidRDefault="00923861" w:rsidP="0092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r w:rsidRPr="00F4595D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="00A143E9" w:rsidRPr="00F4595D">
        <w:rPr>
          <w:rFonts w:ascii="Angsana New" w:hAnsi="Angsana New" w:hint="cs"/>
          <w:i/>
          <w:iCs/>
          <w:sz w:val="30"/>
          <w:szCs w:val="30"/>
          <w:cs/>
        </w:rPr>
        <w:t>เปลี่ยนแปลง</w:t>
      </w:r>
      <w:r w:rsidR="00ED7A42" w:rsidRPr="00F4595D">
        <w:rPr>
          <w:rFonts w:ascii="Angsana New" w:hAnsi="Angsana New" w:hint="cs"/>
          <w:i/>
          <w:iCs/>
          <w:sz w:val="30"/>
          <w:szCs w:val="30"/>
          <w:cs/>
        </w:rPr>
        <w:t>สัญญา</w:t>
      </w:r>
      <w:r w:rsidR="00BA62F1" w:rsidRPr="00F4595D">
        <w:rPr>
          <w:rFonts w:ascii="Angsana New" w:hAnsi="Angsana New" w:hint="cs"/>
          <w:i/>
          <w:iCs/>
          <w:sz w:val="30"/>
          <w:szCs w:val="30"/>
          <w:cs/>
        </w:rPr>
        <w:t>วง</w:t>
      </w:r>
      <w:r w:rsidR="00ED7A42" w:rsidRPr="00F4595D">
        <w:rPr>
          <w:rFonts w:ascii="Angsana New" w:hAnsi="Angsana New" w:hint="cs"/>
          <w:i/>
          <w:iCs/>
          <w:sz w:val="30"/>
          <w:szCs w:val="30"/>
          <w:cs/>
        </w:rPr>
        <w:t>เงินกู้</w:t>
      </w:r>
      <w:r w:rsidR="00A71E84" w:rsidRPr="00F4595D">
        <w:rPr>
          <w:rFonts w:ascii="Angsana New" w:hAnsi="Angsana New" w:hint="cs"/>
          <w:i/>
          <w:iCs/>
          <w:sz w:val="30"/>
          <w:szCs w:val="30"/>
          <w:cs/>
        </w:rPr>
        <w:t>ยืมเงินระยะยาว</w:t>
      </w:r>
      <w:r w:rsidRPr="00F4595D">
        <w:rPr>
          <w:rFonts w:ascii="Angsana New" w:hAnsi="Angsana New" w:hint="cs"/>
          <w:i/>
          <w:iCs/>
          <w:sz w:val="30"/>
          <w:szCs w:val="30"/>
          <w:cs/>
        </w:rPr>
        <w:t xml:space="preserve">กับสถาบันการเงินสำหรับงวดหกเดือนสิ้นสุดวันที่ </w:t>
      </w:r>
      <w:r w:rsidRPr="00F4595D">
        <w:rPr>
          <w:rFonts w:ascii="Angsana New" w:hAnsi="Angsana New"/>
          <w:i/>
          <w:iCs/>
          <w:sz w:val="30"/>
          <w:szCs w:val="30"/>
        </w:rPr>
        <w:t xml:space="preserve">30 </w:t>
      </w:r>
      <w:r w:rsidRPr="00F4595D">
        <w:rPr>
          <w:rFonts w:ascii="Angsana New" w:hAnsi="Angsana New" w:hint="cs"/>
          <w:i/>
          <w:iCs/>
          <w:sz w:val="30"/>
          <w:szCs w:val="30"/>
          <w:cs/>
        </w:rPr>
        <w:t xml:space="preserve">มิถุนายน </w:t>
      </w:r>
      <w:r w:rsidRPr="00F4595D">
        <w:rPr>
          <w:rFonts w:ascii="Angsana New" w:hAnsi="Angsana New"/>
          <w:i/>
          <w:iCs/>
          <w:sz w:val="30"/>
          <w:szCs w:val="30"/>
        </w:rPr>
        <w:t>2566</w:t>
      </w:r>
    </w:p>
    <w:p w14:paraId="2A69EAB9" w14:textId="77777777" w:rsidR="00927119" w:rsidRPr="00F4595D" w:rsidRDefault="00927119" w:rsidP="00917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right="119"/>
        <w:jc w:val="thaiDistribute"/>
        <w:rPr>
          <w:rFonts w:ascii="Angsana New" w:hAnsi="Angsana New"/>
          <w:sz w:val="30"/>
          <w:szCs w:val="30"/>
          <w:lang w:eastAsia="zh-CN"/>
        </w:rPr>
      </w:pPr>
    </w:p>
    <w:p w14:paraId="10DF7DAF" w14:textId="13D5805A" w:rsidR="00927119" w:rsidRPr="00F4595D" w:rsidRDefault="00927119" w:rsidP="006C0B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lang w:eastAsia="zh-CN"/>
        </w:rPr>
      </w:pPr>
      <w:r w:rsidRPr="00F4595D">
        <w:rPr>
          <w:rFonts w:ascii="Angsana New" w:hAnsi="Angsana New" w:hint="cs"/>
          <w:sz w:val="30"/>
          <w:szCs w:val="30"/>
          <w:cs/>
          <w:lang w:eastAsia="zh-CN"/>
        </w:rPr>
        <w:t>ในเดือนมิถุนายน</w:t>
      </w:r>
      <w:r w:rsidRPr="00F4595D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14681F" w:rsidRPr="00F4595D">
        <w:rPr>
          <w:rFonts w:ascii="Angsana New" w:hAnsi="Angsana New"/>
          <w:sz w:val="30"/>
          <w:szCs w:val="30"/>
          <w:lang w:eastAsia="zh-CN"/>
        </w:rPr>
        <w:t>2566</w:t>
      </w:r>
      <w:r w:rsidRPr="00F4595D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  <w:lang w:eastAsia="zh-CN"/>
        </w:rPr>
        <w:t>บริษัทได้ทำการเปลี่ยนแปลงข้อตกลงในสัญญาสำหรับเงินกู้ยืมระยะยาวกับสถาบันการเงินในประเทศแห่งหนึ่งจำนวน</w:t>
      </w:r>
      <w:r w:rsidR="0031189F" w:rsidRPr="00F4595D">
        <w:rPr>
          <w:rFonts w:ascii="Angsana New" w:hAnsi="Angsana New"/>
          <w:sz w:val="30"/>
          <w:szCs w:val="30"/>
          <w:lang w:eastAsia="zh-CN"/>
        </w:rPr>
        <w:t xml:space="preserve"> 2</w:t>
      </w:r>
      <w:r w:rsidRPr="00F4595D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  <w:lang w:eastAsia="zh-CN"/>
        </w:rPr>
        <w:t>ฉบับ</w:t>
      </w:r>
      <w:r w:rsidRPr="00F4595D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  <w:lang w:eastAsia="zh-CN"/>
        </w:rPr>
        <w:t>โดยแก้ไขข้อตกลงที่ต้องปฎิบัติตามในสัญญาสำหรับวงเงินกู้ยืม</w:t>
      </w:r>
      <w:r w:rsidRPr="00F4595D">
        <w:rPr>
          <w:rFonts w:ascii="Angsana New" w:hAnsi="Angsana New"/>
          <w:sz w:val="30"/>
          <w:szCs w:val="30"/>
          <w:cs/>
          <w:lang w:eastAsia="zh-CN"/>
        </w:rPr>
        <w:t xml:space="preserve"> 20</w:t>
      </w:r>
      <w:r w:rsidR="0014681F" w:rsidRPr="00F4595D">
        <w:rPr>
          <w:rFonts w:ascii="Angsana New" w:hAnsi="Angsana New"/>
          <w:sz w:val="30"/>
          <w:szCs w:val="30"/>
          <w:lang w:eastAsia="zh-CN"/>
        </w:rPr>
        <w:t>,000</w:t>
      </w:r>
      <w:r w:rsidRPr="00F4595D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  <w:lang w:eastAsia="zh-CN"/>
        </w:rPr>
        <w:t>ล้านบาท</w:t>
      </w:r>
      <w:r w:rsidRPr="00F4595D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  <w:lang w:eastAsia="zh-CN"/>
        </w:rPr>
        <w:t>และแก้ไขอัตราดอกเบี้ยจาก</w:t>
      </w:r>
      <w:r w:rsidRPr="00F4595D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hAnsi="Angsana New"/>
          <w:sz w:val="30"/>
          <w:szCs w:val="30"/>
          <w:lang w:eastAsia="zh-CN"/>
        </w:rPr>
        <w:t xml:space="preserve">THBFIX </w:t>
      </w:r>
      <w:r w:rsidRPr="00F4595D">
        <w:rPr>
          <w:rFonts w:ascii="Angsana New" w:hAnsi="Angsana New" w:hint="cs"/>
          <w:sz w:val="30"/>
          <w:szCs w:val="30"/>
          <w:cs/>
          <w:lang w:eastAsia="zh-CN"/>
        </w:rPr>
        <w:t>เป็น</w:t>
      </w:r>
      <w:r w:rsidRPr="00F4595D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hAnsi="Angsana New"/>
          <w:sz w:val="30"/>
          <w:szCs w:val="30"/>
          <w:lang w:eastAsia="zh-CN"/>
        </w:rPr>
        <w:t>THOR</w:t>
      </w:r>
      <w:r w:rsidR="00E66465">
        <w:rPr>
          <w:rFonts w:ascii="Angsana New" w:hAnsi="Angsana New" w:hint="cs"/>
          <w:sz w:val="30"/>
          <w:szCs w:val="30"/>
          <w:cs/>
          <w:lang w:eastAsia="zh-CN"/>
        </w:rPr>
        <w:t xml:space="preserve"> บวกส่วนเพิ่มต่อปี</w:t>
      </w:r>
      <w:r w:rsidRPr="00F4595D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  <w:lang w:eastAsia="zh-CN"/>
        </w:rPr>
        <w:t>และข้อตกลงที่ต้องปฎิบัติตามในสัญญาสำหรับวงเงินกู้ยืม</w:t>
      </w:r>
      <w:r w:rsidRPr="00F4595D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="00B34D51" w:rsidRPr="00F4595D">
        <w:rPr>
          <w:rFonts w:ascii="Angsana New" w:hAnsi="Angsana New"/>
          <w:sz w:val="30"/>
          <w:szCs w:val="30"/>
          <w:lang w:eastAsia="zh-CN"/>
        </w:rPr>
        <w:t>30,000</w:t>
      </w:r>
      <w:r w:rsidRPr="00F4595D">
        <w:rPr>
          <w:rFonts w:ascii="Angsana New" w:hAnsi="Angsana New"/>
          <w:sz w:val="30"/>
          <w:szCs w:val="30"/>
          <w:cs/>
          <w:lang w:eastAsia="zh-CN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  <w:lang w:eastAsia="zh-CN"/>
        </w:rPr>
        <w:t>ล้านบาท</w:t>
      </w:r>
    </w:p>
    <w:p w14:paraId="12D05471" w14:textId="345A2623" w:rsidR="001C2D3B" w:rsidRPr="00F4595D" w:rsidRDefault="001C2D3B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  <w:lang w:eastAsia="zh-CN"/>
        </w:rPr>
      </w:pPr>
    </w:p>
    <w:p w14:paraId="26E36D1B" w14:textId="1FDF3176" w:rsidR="00590682" w:rsidRPr="00F4595D" w:rsidRDefault="00590682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ตามข้อตกลงในสัญญากู้ยืมเงินระยะยาวกับสถาบันการเงินในประเทศและต่างประเทศ</w:t>
      </w:r>
      <w:r w:rsidR="00B3613E" w:rsidRPr="00F4595D">
        <w:rPr>
          <w:rFonts w:ascii="Angsana New" w:hAnsi="Angsana New" w:hint="cs"/>
          <w:sz w:val="30"/>
          <w:szCs w:val="30"/>
          <w:cs/>
        </w:rPr>
        <w:t>หลายแห่ง</w:t>
      </w:r>
      <w:r w:rsidR="00EA0AAA"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บริษัทต้องปฏิบัติตามข้อตกลงในสัญญาเงินกู้ยืมหลายประการ เช่น</w:t>
      </w:r>
    </w:p>
    <w:p w14:paraId="584484A9" w14:textId="77777777" w:rsidR="002E200F" w:rsidRPr="00F4595D" w:rsidRDefault="002E200F" w:rsidP="002E200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ดำรงสัดส่วนการถือหุ้นในบริษัทของผู้ถือหุ้น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กลุ่มสิริวัฒนภักดีไว้ไม่น้อยกว่าร้อยละ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 xml:space="preserve">50 </w:t>
      </w:r>
      <w:r w:rsidRPr="00F4595D">
        <w:rPr>
          <w:rFonts w:ascii="Angsana New" w:hAnsi="Angsana New" w:hint="cs"/>
          <w:sz w:val="30"/>
          <w:szCs w:val="30"/>
          <w:cs/>
        </w:rPr>
        <w:t>ของทุนจดทะเบียน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 xml:space="preserve">ไม่ว่าทางตรงหรือทางอ้อมตลอดระยะเวลาที่บริษัทมีภาระหนี้กับสถาบันการเงิน </w:t>
      </w:r>
    </w:p>
    <w:p w14:paraId="31796435" w14:textId="77777777" w:rsidR="00590682" w:rsidRPr="00F4595D" w:rsidRDefault="00590682" w:rsidP="007037E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 xml:space="preserve">ดำรงอัตราส่วนทางการเงินตามที่สถาบันการเงินกำหนดไว้ในสัญญากู้ยืมเงิน </w:t>
      </w:r>
    </w:p>
    <w:p w14:paraId="1906149B" w14:textId="27C83D81" w:rsidR="00590682" w:rsidRPr="00F4595D" w:rsidRDefault="00590682" w:rsidP="007037E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บริษัทและบริษัทย่อยต้องไม่ทำการโอน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ขาย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ให้เช่า จำหน่าย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หรือก่อให้เกิดภาระติดพันใดๆ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กับทรัพย์สิน</w:t>
      </w:r>
      <w:r w:rsidR="00A8647D" w:rsidRPr="00F4595D">
        <w:rPr>
          <w:rFonts w:ascii="Angsana New" w:hAnsi="Angsana New"/>
          <w:sz w:val="30"/>
          <w:szCs w:val="30"/>
        </w:rPr>
        <w:br/>
      </w:r>
      <w:r w:rsidRPr="00F4595D">
        <w:rPr>
          <w:rFonts w:ascii="Angsana New" w:hAnsi="Angsana New" w:hint="cs"/>
          <w:sz w:val="30"/>
          <w:szCs w:val="30"/>
          <w:cs/>
        </w:rPr>
        <w:t>ในเครือเว้นแต่เป็นภาระติดพันที่เกิดโดยผลของกฎหมาย หรือเกิดจากการประกอบธุรกิจในการค้าปกติของบริษัท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และ</w:t>
      </w:r>
    </w:p>
    <w:p w14:paraId="19513F80" w14:textId="18A7B3D3" w:rsidR="00590682" w:rsidRPr="00F4595D" w:rsidRDefault="00590682" w:rsidP="007037EC">
      <w:pPr>
        <w:numPr>
          <w:ilvl w:val="0"/>
          <w:numId w:val="1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900" w:right="119"/>
        <w:jc w:val="thaiDistribute"/>
        <w:rPr>
          <w:rFonts w:ascii="Angsana New" w:hAnsi="Angsana New"/>
          <w:spacing w:val="6"/>
          <w:sz w:val="30"/>
          <w:szCs w:val="30"/>
        </w:rPr>
      </w:pPr>
      <w:r w:rsidRPr="00F4595D">
        <w:rPr>
          <w:rFonts w:ascii="Angsana New" w:hAnsi="Angsana New" w:hint="cs"/>
          <w:spacing w:val="6"/>
          <w:sz w:val="30"/>
          <w:szCs w:val="30"/>
          <w:cs/>
        </w:rPr>
        <w:t>บริษัทต้องปฎิบัติตามกฎหมาย</w:t>
      </w:r>
      <w:r w:rsidRPr="00F4595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pacing w:val="6"/>
          <w:sz w:val="30"/>
          <w:szCs w:val="30"/>
          <w:cs/>
        </w:rPr>
        <w:t>กฎเกณฑ์และข้อบังคับที่เกี่ยวข้อง</w:t>
      </w:r>
      <w:r w:rsidRPr="00F4595D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pacing w:val="6"/>
          <w:sz w:val="30"/>
          <w:szCs w:val="30"/>
          <w:cs/>
        </w:rPr>
        <w:t>ที่เป็นสาระสำคัญทั้งหมดตามที่ระบุไว้ในสัญญา</w:t>
      </w:r>
    </w:p>
    <w:p w14:paraId="6A7A5202" w14:textId="77777777" w:rsidR="00EE32A3" w:rsidRPr="00F4595D" w:rsidRDefault="00EE32A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32AD7321" w14:textId="47F5C251" w:rsidR="00EE32A3" w:rsidRPr="00F4595D" w:rsidRDefault="00BA7334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4" w:name="_Hlk70501919"/>
      <w:r w:rsidRPr="00F4595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A978E5" w:rsidRPr="00F4595D">
        <w:rPr>
          <w:rFonts w:ascii="Angsana New" w:hAnsi="Angsana New"/>
          <w:sz w:val="30"/>
          <w:szCs w:val="30"/>
        </w:rPr>
        <w:t xml:space="preserve">30 </w:t>
      </w:r>
      <w:r w:rsidR="00A978E5" w:rsidRPr="00F4595D">
        <w:rPr>
          <w:rFonts w:ascii="Angsana New" w:hAnsi="Angsana New" w:hint="cs"/>
          <w:sz w:val="30"/>
          <w:szCs w:val="30"/>
          <w:cs/>
        </w:rPr>
        <w:t>มิถุนายน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EE32A3" w:rsidRPr="00F4595D">
        <w:rPr>
          <w:rFonts w:ascii="Angsana New" w:hAnsi="Angsana New"/>
          <w:sz w:val="30"/>
          <w:szCs w:val="30"/>
        </w:rPr>
        <w:t>256</w:t>
      </w:r>
      <w:r w:rsidRPr="00F4595D">
        <w:rPr>
          <w:rFonts w:ascii="Angsana New" w:hAnsi="Angsana New"/>
          <w:sz w:val="30"/>
          <w:szCs w:val="30"/>
        </w:rPr>
        <w:t>6</w:t>
      </w:r>
      <w:r w:rsidR="00EE32A3" w:rsidRPr="00F4595D">
        <w:rPr>
          <w:rFonts w:ascii="Angsana New" w:hAnsi="Angsana New"/>
          <w:sz w:val="30"/>
          <w:szCs w:val="30"/>
        </w:rPr>
        <w:t xml:space="preserve"> </w:t>
      </w:r>
      <w:r w:rsidR="00EE32A3" w:rsidRPr="00F4595D">
        <w:rPr>
          <w:rFonts w:ascii="Angsana New" w:hAnsi="Angsana New" w:hint="cs"/>
          <w:sz w:val="30"/>
          <w:szCs w:val="30"/>
          <w:cs/>
        </w:rPr>
        <w:t>กลุ่มบริษัทและบริษัทมีวงเงินสินเชื่อซึ่งยังมิได้เบิกใช้อันประกอบไปด้วยเงินกู้ยืม</w:t>
      </w:r>
      <w:r w:rsidR="00EE32A3" w:rsidRPr="00F4595D">
        <w:rPr>
          <w:rFonts w:ascii="Angsana New" w:hAnsi="Angsana New"/>
          <w:sz w:val="30"/>
          <w:szCs w:val="30"/>
          <w:cs/>
        </w:rPr>
        <w:br/>
      </w:r>
      <w:r w:rsidR="00EE32A3" w:rsidRPr="00F4595D">
        <w:rPr>
          <w:rFonts w:ascii="Angsana New" w:hAnsi="Angsana New" w:hint="cs"/>
          <w:sz w:val="30"/>
          <w:szCs w:val="30"/>
          <w:cs/>
        </w:rPr>
        <w:t xml:space="preserve">ระยะยาว เงินกู้ยืมระยะสั้น และวงเงินเบิกเกินบัญชีรวม </w:t>
      </w:r>
      <w:r w:rsidR="00066D02" w:rsidRPr="00F4595D">
        <w:rPr>
          <w:rFonts w:ascii="Angsana New" w:hAnsi="Angsana New"/>
          <w:sz w:val="30"/>
          <w:szCs w:val="30"/>
        </w:rPr>
        <w:t xml:space="preserve">11,111.23 </w:t>
      </w:r>
      <w:r w:rsidR="00EE32A3" w:rsidRPr="00F4595D">
        <w:rPr>
          <w:rFonts w:ascii="Angsana New" w:hAnsi="Angsana New" w:hint="cs"/>
          <w:sz w:val="30"/>
          <w:szCs w:val="30"/>
          <w:cs/>
        </w:rPr>
        <w:t>ล้านบาทและ</w:t>
      </w:r>
      <w:r w:rsidR="00226A83" w:rsidRPr="00F4595D">
        <w:rPr>
          <w:rFonts w:ascii="Angsana New" w:hAnsi="Angsana New"/>
          <w:sz w:val="30"/>
          <w:szCs w:val="30"/>
        </w:rPr>
        <w:t xml:space="preserve"> </w:t>
      </w:r>
      <w:r w:rsidR="00066D02" w:rsidRPr="00F4595D">
        <w:rPr>
          <w:rFonts w:ascii="Angsana New" w:hAnsi="Angsana New"/>
          <w:sz w:val="30"/>
          <w:szCs w:val="30"/>
        </w:rPr>
        <w:t>11,026.</w:t>
      </w:r>
      <w:r w:rsidR="00453D49" w:rsidRPr="00F4595D">
        <w:rPr>
          <w:rFonts w:ascii="Angsana New" w:hAnsi="Angsana New"/>
          <w:sz w:val="30"/>
          <w:szCs w:val="30"/>
        </w:rPr>
        <w:t xml:space="preserve">23 </w:t>
      </w:r>
      <w:r w:rsidR="00EE32A3" w:rsidRPr="00F4595D">
        <w:rPr>
          <w:rFonts w:ascii="Angsana New" w:hAnsi="Angsana New" w:hint="cs"/>
          <w:sz w:val="30"/>
          <w:szCs w:val="30"/>
          <w:cs/>
        </w:rPr>
        <w:t>ล้านบาท ตามลำดับ</w:t>
      </w:r>
      <w:r w:rsidR="00FB6704" w:rsidRPr="00F4595D">
        <w:rPr>
          <w:rFonts w:ascii="Angsana New" w:hAnsi="Angsana New"/>
          <w:sz w:val="30"/>
          <w:szCs w:val="30"/>
        </w:rPr>
        <w:t xml:space="preserve"> </w:t>
      </w:r>
      <w:r w:rsidR="00EE32A3" w:rsidRPr="00F4595D">
        <w:rPr>
          <w:rFonts w:ascii="Angsana New" w:hAnsi="Angsana New"/>
          <w:i/>
          <w:iCs/>
          <w:sz w:val="30"/>
          <w:szCs w:val="30"/>
        </w:rPr>
        <w:t xml:space="preserve">(31 </w:t>
      </w:r>
      <w:r w:rsidR="00EE32A3" w:rsidRPr="00F4595D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EE32A3" w:rsidRPr="00F4595D">
        <w:rPr>
          <w:rFonts w:ascii="Angsana New" w:hAnsi="Angsana New"/>
          <w:i/>
          <w:iCs/>
          <w:sz w:val="30"/>
          <w:szCs w:val="30"/>
        </w:rPr>
        <w:t>256</w:t>
      </w:r>
      <w:r w:rsidRPr="00F4595D">
        <w:rPr>
          <w:rFonts w:ascii="Angsana New" w:hAnsi="Angsana New"/>
          <w:i/>
          <w:iCs/>
          <w:sz w:val="30"/>
          <w:szCs w:val="30"/>
        </w:rPr>
        <w:t>5</w:t>
      </w:r>
      <w:r w:rsidR="00EE32A3" w:rsidRPr="00F4595D">
        <w:rPr>
          <w:rFonts w:ascii="Angsana New" w:hAnsi="Angsana New"/>
          <w:i/>
          <w:iCs/>
          <w:sz w:val="30"/>
          <w:szCs w:val="30"/>
        </w:rPr>
        <w:t xml:space="preserve">: </w:t>
      </w:r>
      <w:r w:rsidRPr="00F4595D">
        <w:rPr>
          <w:rFonts w:ascii="Angsana New" w:hAnsi="Angsana New"/>
          <w:i/>
          <w:iCs/>
          <w:sz w:val="30"/>
          <w:szCs w:val="30"/>
        </w:rPr>
        <w:t xml:space="preserve">25,084.99 </w:t>
      </w:r>
      <w:r w:rsidRPr="00F4595D">
        <w:rPr>
          <w:rFonts w:ascii="Angsana New" w:hAnsi="Angsana New" w:hint="cs"/>
          <w:i/>
          <w:iCs/>
          <w:sz w:val="30"/>
          <w:szCs w:val="30"/>
          <w:cs/>
        </w:rPr>
        <w:t>ล้านบาทและ</w:t>
      </w:r>
      <w:r w:rsidRPr="00F459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i/>
          <w:iCs/>
          <w:sz w:val="30"/>
          <w:szCs w:val="30"/>
        </w:rPr>
        <w:t xml:space="preserve">24,999.99 </w:t>
      </w:r>
      <w:r w:rsidR="00EE32A3" w:rsidRPr="00F4595D">
        <w:rPr>
          <w:rFonts w:ascii="Angsana New" w:hAnsi="Angsana New" w:hint="cs"/>
          <w:i/>
          <w:iCs/>
          <w:sz w:val="30"/>
          <w:szCs w:val="30"/>
          <w:cs/>
        </w:rPr>
        <w:t>ล้านบาท ตามลำดับ</w:t>
      </w:r>
      <w:r w:rsidR="00EE32A3" w:rsidRPr="00F4595D">
        <w:rPr>
          <w:rFonts w:ascii="Angsana New" w:hAnsi="Angsana New"/>
          <w:i/>
          <w:iCs/>
          <w:sz w:val="30"/>
          <w:szCs w:val="30"/>
        </w:rPr>
        <w:t>)</w:t>
      </w:r>
    </w:p>
    <w:p w14:paraId="17A234EF" w14:textId="7D22F3E6" w:rsidR="001C2D3B" w:rsidRPr="00F4595D" w:rsidRDefault="001C2D3B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bookmarkEnd w:id="3"/>
    <w:bookmarkEnd w:id="4"/>
    <w:p w14:paraId="1BB4CBAD" w14:textId="77777777" w:rsidR="00A60157" w:rsidRPr="00F4595D" w:rsidRDefault="00A60157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409E3937" w14:textId="77777777" w:rsidR="00A60157" w:rsidRPr="00F4595D" w:rsidRDefault="00A60157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208B8643" w14:textId="77777777" w:rsidR="00A60157" w:rsidRPr="00F4595D" w:rsidRDefault="00A60157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30F999AD" w14:textId="77777777" w:rsidR="00A60157" w:rsidRPr="00F4595D" w:rsidRDefault="00A60157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251829A8" w14:textId="77777777" w:rsidR="00A60157" w:rsidRPr="00F4595D" w:rsidRDefault="00A60157" w:rsidP="000E6E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5B15FBF9" w14:textId="3BB412BD" w:rsidR="00B30343" w:rsidRPr="00F4595D" w:rsidRDefault="00B30343" w:rsidP="00FB670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F4595D">
        <w:rPr>
          <w:rFonts w:ascii="Angsana New" w:hAnsi="Angsana New" w:hint="cs"/>
          <w:b/>
          <w:bCs/>
          <w:sz w:val="30"/>
          <w:szCs w:val="30"/>
          <w:cs/>
        </w:rPr>
        <w:lastRenderedPageBreak/>
        <w:t>การจ่ายโดยใช้หุ้นเป็นเกณฑ์</w:t>
      </w:r>
    </w:p>
    <w:p w14:paraId="7EC50EBB" w14:textId="68D31205" w:rsidR="00B30343" w:rsidRPr="00F4595D" w:rsidRDefault="00B3034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33F27BAF" w14:textId="77777777" w:rsidR="00B30343" w:rsidRPr="00F4595D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F4595D">
        <w:rPr>
          <w:rFonts w:asciiTheme="majorBidi" w:hAnsiTheme="majorBidi" w:hint="cs"/>
          <w:sz w:val="30"/>
          <w:szCs w:val="30"/>
          <w:cs/>
        </w:rPr>
        <w:t xml:space="preserve">การจ่ายโดยใช้หุ้นเป็นเกณฑ์ </w:t>
      </w:r>
      <w:r w:rsidRPr="00F4595D">
        <w:rPr>
          <w:rFonts w:asciiTheme="majorBidi" w:hAnsiTheme="majorBidi" w:hint="cs"/>
          <w:sz w:val="30"/>
          <w:szCs w:val="30"/>
        </w:rPr>
        <w:t>-</w:t>
      </w:r>
      <w:r w:rsidRPr="00F4595D">
        <w:rPr>
          <w:rFonts w:asciiTheme="majorBidi" w:hAnsiTheme="majorBidi" w:hint="cs"/>
          <w:sz w:val="30"/>
          <w:szCs w:val="30"/>
          <w:cs/>
        </w:rPr>
        <w:t xml:space="preserve"> โครงการจ่ายโบนัสในรูปแบบของหุ้นสามัญให้พนักงาน</w:t>
      </w:r>
    </w:p>
    <w:p w14:paraId="787FBF1D" w14:textId="77777777" w:rsidR="00B30343" w:rsidRPr="00F4595D" w:rsidRDefault="00B3034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3" w:lineRule="auto"/>
        <w:ind w:left="540" w:right="119"/>
        <w:jc w:val="thaiDistribute"/>
        <w:rPr>
          <w:rFonts w:ascii="Angsana New" w:hAnsi="Angsana New"/>
          <w:sz w:val="20"/>
          <w:szCs w:val="20"/>
        </w:rPr>
      </w:pPr>
    </w:p>
    <w:p w14:paraId="744910A8" w14:textId="77777777" w:rsidR="00B30343" w:rsidRPr="00F4595D" w:rsidRDefault="00B30343" w:rsidP="00543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F4595D">
        <w:rPr>
          <w:rFonts w:asciiTheme="majorBidi" w:hAnsiTheme="majorBidi" w:hint="cs"/>
          <w:sz w:val="30"/>
          <w:szCs w:val="30"/>
          <w:cs/>
        </w:rPr>
        <w:t xml:space="preserve">เมื่อวันที่ </w:t>
      </w:r>
      <w:r w:rsidRPr="00F4595D">
        <w:rPr>
          <w:rFonts w:asciiTheme="majorBidi" w:hAnsiTheme="majorBidi" w:hint="cs"/>
          <w:sz w:val="30"/>
          <w:szCs w:val="30"/>
        </w:rPr>
        <w:t>10</w:t>
      </w:r>
      <w:r w:rsidRPr="00F4595D">
        <w:rPr>
          <w:rFonts w:asciiTheme="majorBidi" w:hAnsiTheme="majorBidi" w:hint="cs"/>
          <w:sz w:val="30"/>
          <w:szCs w:val="30"/>
          <w:cs/>
        </w:rPr>
        <w:t xml:space="preserve"> กรกฎาคม </w:t>
      </w:r>
      <w:r w:rsidRPr="00F4595D">
        <w:rPr>
          <w:rFonts w:asciiTheme="majorBidi" w:hAnsiTheme="majorBidi" w:hint="cs"/>
          <w:sz w:val="30"/>
          <w:szCs w:val="30"/>
        </w:rPr>
        <w:t>2563</w:t>
      </w:r>
      <w:r w:rsidRPr="00F4595D">
        <w:rPr>
          <w:rFonts w:asciiTheme="majorBidi" w:hAnsiTheme="majorBidi" w:hint="cs"/>
          <w:sz w:val="30"/>
          <w:szCs w:val="30"/>
          <w:cs/>
        </w:rPr>
        <w:t xml:space="preserve"> ที่ประชุมสามัญผู้ถือหุ้นประจำปี </w:t>
      </w:r>
      <w:r w:rsidRPr="00F4595D">
        <w:rPr>
          <w:rFonts w:asciiTheme="majorBidi" w:hAnsiTheme="majorBidi" w:hint="cs"/>
          <w:sz w:val="30"/>
          <w:szCs w:val="30"/>
        </w:rPr>
        <w:t>2563</w:t>
      </w:r>
      <w:r w:rsidRPr="00F4595D">
        <w:rPr>
          <w:rFonts w:asciiTheme="majorBidi" w:hAnsiTheme="majorBidi" w:hint="cs"/>
          <w:sz w:val="30"/>
          <w:szCs w:val="30"/>
          <w:cs/>
        </w:rPr>
        <w:t xml:space="preserve"> ได้อนุมัติโครงการจ่ายโบนัสในรูปแบบของหุ้นสามัญให้พนักงาน (</w:t>
      </w:r>
      <w:r w:rsidRPr="00F4595D">
        <w:rPr>
          <w:rFonts w:asciiTheme="majorBidi" w:hAnsiTheme="majorBidi" w:hint="cs"/>
          <w:sz w:val="30"/>
          <w:szCs w:val="30"/>
        </w:rPr>
        <w:t>AWC Share</w:t>
      </w:r>
      <w:r w:rsidR="00367332" w:rsidRPr="00F4595D">
        <w:rPr>
          <w:rFonts w:asciiTheme="majorBidi" w:hAnsiTheme="majorBidi"/>
          <w:sz w:val="30"/>
          <w:szCs w:val="30"/>
        </w:rPr>
        <w:t>s</w:t>
      </w:r>
      <w:r w:rsidRPr="00F4595D">
        <w:rPr>
          <w:rFonts w:asciiTheme="majorBidi" w:hAnsiTheme="majorBidi" w:hint="cs"/>
          <w:sz w:val="30"/>
          <w:szCs w:val="30"/>
        </w:rPr>
        <w:t xml:space="preserve"> Plan 2020</w:t>
      </w:r>
      <w:r w:rsidRPr="00F4595D">
        <w:rPr>
          <w:rFonts w:asciiTheme="majorBidi" w:hAnsiTheme="majorBidi" w:hint="cs"/>
          <w:sz w:val="30"/>
          <w:szCs w:val="30"/>
          <w:cs/>
        </w:rPr>
        <w:t xml:space="preserve">) โดยบริษัทจะจัดสรรหุ้นเพื่อเป็นค่าตอบแทนให้แก่พนักงานซึ่งมีคุณสมบัติตามที่ได้กำหนดไว้ในแผน </w:t>
      </w:r>
      <w:r w:rsidRPr="00F4595D">
        <w:rPr>
          <w:rFonts w:asciiTheme="majorBidi" w:hAnsiTheme="majorBidi" w:hint="cs"/>
          <w:sz w:val="30"/>
          <w:szCs w:val="30"/>
        </w:rPr>
        <w:t>AWC Share</w:t>
      </w:r>
      <w:r w:rsidR="00367332" w:rsidRPr="00F4595D">
        <w:rPr>
          <w:rFonts w:asciiTheme="majorBidi" w:hAnsiTheme="majorBidi"/>
          <w:sz w:val="30"/>
          <w:szCs w:val="30"/>
        </w:rPr>
        <w:t>s</w:t>
      </w:r>
      <w:r w:rsidRPr="00F4595D">
        <w:rPr>
          <w:rFonts w:asciiTheme="majorBidi" w:hAnsiTheme="majorBidi" w:hint="cs"/>
          <w:sz w:val="30"/>
          <w:szCs w:val="30"/>
        </w:rPr>
        <w:t xml:space="preserve"> Plan 2020 </w:t>
      </w:r>
      <w:r w:rsidRPr="00F4595D">
        <w:rPr>
          <w:rFonts w:asciiTheme="majorBidi" w:hAnsiTheme="majorBidi" w:hint="cs"/>
          <w:sz w:val="30"/>
          <w:szCs w:val="30"/>
          <w:cs/>
        </w:rPr>
        <w:t>โดยกำหนดให้ผู้บริหารระดับสูงต้องเข้าร่วมโครงการ</w:t>
      </w:r>
      <w:r w:rsidRPr="00F4595D">
        <w:rPr>
          <w:rFonts w:asciiTheme="majorBidi" w:hAnsiTheme="majorBidi"/>
          <w:sz w:val="30"/>
          <w:szCs w:val="30"/>
          <w:cs/>
        </w:rPr>
        <w:t xml:space="preserve"> </w:t>
      </w:r>
      <w:r w:rsidRPr="00F4595D">
        <w:rPr>
          <w:rFonts w:asciiTheme="majorBidi" w:hAnsiTheme="majorBidi" w:hint="cs"/>
          <w:sz w:val="30"/>
          <w:szCs w:val="30"/>
          <w:cs/>
        </w:rPr>
        <w:t>ในขณะที่พนักงานในระดับอื่นสามารถเลือกที่จะเข้าร่วมโครงการได้ภายใต้เงื่อนไขที่กำหนด</w:t>
      </w:r>
    </w:p>
    <w:p w14:paraId="507C5C5E" w14:textId="77777777" w:rsidR="00A60157" w:rsidRPr="00F4595D" w:rsidRDefault="00A60157" w:rsidP="00A60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24D4CE7E" w14:textId="3210FB10" w:rsidR="00B30343" w:rsidRPr="00F4595D" w:rsidRDefault="00B30343" w:rsidP="00A601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</w:rPr>
      </w:pPr>
      <w:r w:rsidRPr="00F4595D">
        <w:rPr>
          <w:rFonts w:asciiTheme="majorBidi" w:hAnsiTheme="majorBidi" w:hint="cs"/>
          <w:sz w:val="30"/>
          <w:szCs w:val="30"/>
          <w:cs/>
        </w:rPr>
        <w:t xml:space="preserve">รายละเอียดของโครงการ </w:t>
      </w:r>
      <w:r w:rsidRPr="00F4595D">
        <w:rPr>
          <w:rFonts w:asciiTheme="majorBidi" w:hAnsiTheme="majorBidi" w:hint="cs"/>
          <w:sz w:val="30"/>
          <w:szCs w:val="30"/>
        </w:rPr>
        <w:t>AWC Share</w:t>
      </w:r>
      <w:r w:rsidR="00367332" w:rsidRPr="00F4595D">
        <w:rPr>
          <w:rFonts w:asciiTheme="majorBidi" w:hAnsiTheme="majorBidi"/>
          <w:sz w:val="30"/>
          <w:szCs w:val="30"/>
        </w:rPr>
        <w:t>s</w:t>
      </w:r>
      <w:r w:rsidRPr="00F4595D">
        <w:rPr>
          <w:rFonts w:asciiTheme="majorBidi" w:hAnsiTheme="majorBidi" w:hint="cs"/>
          <w:sz w:val="30"/>
          <w:szCs w:val="30"/>
        </w:rPr>
        <w:t xml:space="preserve"> Plan 2020 </w:t>
      </w:r>
      <w:r w:rsidRPr="00F4595D">
        <w:rPr>
          <w:rFonts w:asciiTheme="majorBidi" w:hAnsiTheme="majorBidi" w:hint="cs"/>
          <w:sz w:val="30"/>
          <w:szCs w:val="30"/>
          <w:cs/>
        </w:rPr>
        <w:t>มีดังนี้</w:t>
      </w:r>
    </w:p>
    <w:p w14:paraId="13027CEF" w14:textId="24A4ABC3" w:rsidR="00390E7A" w:rsidRPr="00F4595D" w:rsidRDefault="00390E7A" w:rsidP="005334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tbl>
      <w:tblPr>
        <w:tblW w:w="9720" w:type="dxa"/>
        <w:tblInd w:w="450" w:type="dxa"/>
        <w:tblLook w:val="04A0" w:firstRow="1" w:lastRow="0" w:firstColumn="1" w:lastColumn="0" w:noHBand="0" w:noVBand="1"/>
      </w:tblPr>
      <w:tblGrid>
        <w:gridCol w:w="3545"/>
        <w:gridCol w:w="6175"/>
      </w:tblGrid>
      <w:tr w:rsidR="00B30343" w:rsidRPr="00F4595D" w14:paraId="091D43B5" w14:textId="77777777" w:rsidTr="002B59E8">
        <w:trPr>
          <w:trHeight w:val="548"/>
        </w:trPr>
        <w:tc>
          <w:tcPr>
            <w:tcW w:w="3545" w:type="dxa"/>
            <w:hideMark/>
          </w:tcPr>
          <w:p w14:paraId="617FA966" w14:textId="77777777" w:rsidR="00B30343" w:rsidRPr="00F4595D" w:rsidRDefault="00B30343" w:rsidP="00B30343">
            <w:pPr>
              <w:pStyle w:val="ListParagraph"/>
              <w:tabs>
                <w:tab w:val="clear" w:pos="454"/>
                <w:tab w:val="clear" w:pos="680"/>
                <w:tab w:val="left" w:pos="518"/>
                <w:tab w:val="left" w:pos="608"/>
                <w:tab w:val="right" w:pos="3599"/>
              </w:tabs>
              <w:spacing w:line="256" w:lineRule="auto"/>
              <w:ind w:left="540" w:hanging="73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6175" w:type="dxa"/>
            <w:hideMark/>
          </w:tcPr>
          <w:p w14:paraId="7992A051" w14:textId="77777777" w:rsidR="00B30343" w:rsidRPr="00F4595D" w:rsidRDefault="00B30343" w:rsidP="001A7D8F">
            <w:pPr>
              <w:pStyle w:val="ListParagraph"/>
              <w:spacing w:line="256" w:lineRule="auto"/>
              <w:ind w:left="252" w:hanging="72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รายละเอียด</w:t>
            </w:r>
          </w:p>
        </w:tc>
      </w:tr>
      <w:tr w:rsidR="00B30343" w:rsidRPr="00F4595D" w14:paraId="2D94A5F3" w14:textId="77777777" w:rsidTr="002B59E8">
        <w:trPr>
          <w:trHeight w:val="378"/>
        </w:trPr>
        <w:tc>
          <w:tcPr>
            <w:tcW w:w="3545" w:type="dxa"/>
            <w:hideMark/>
          </w:tcPr>
          <w:p w14:paraId="42BB2908" w14:textId="77777777" w:rsidR="00B30343" w:rsidRPr="00F4595D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Times New Roman" w:hAnsi="Angsana New" w:hint="cs"/>
                <w:sz w:val="30"/>
                <w:szCs w:val="30"/>
                <w:cs/>
              </w:rPr>
              <w:t>อายุของโครงการต่อเนื่อง</w:t>
            </w:r>
          </w:p>
        </w:tc>
        <w:tc>
          <w:tcPr>
            <w:tcW w:w="6175" w:type="dxa"/>
            <w:hideMark/>
          </w:tcPr>
          <w:p w14:paraId="2121ED2D" w14:textId="77777777" w:rsidR="00B30343" w:rsidRPr="00F4595D" w:rsidRDefault="00B30343" w:rsidP="001A7D8F">
            <w:pPr>
              <w:pStyle w:val="ListParagraph"/>
              <w:spacing w:line="256" w:lineRule="auto"/>
              <w:ind w:left="-290" w:firstLine="540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4595D">
              <w:rPr>
                <w:rFonts w:ascii="Angsana New" w:eastAsia="Times New Roman" w:hAnsi="Angsana New" w:hint="cs"/>
                <w:sz w:val="30"/>
                <w:szCs w:val="30"/>
              </w:rPr>
              <w:t xml:space="preserve">5 </w:t>
            </w:r>
            <w:r w:rsidRPr="00F4595D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 นับจากวันที่มีการเสนอขายหุ้นสามัญเพิ่มทุนครั้งแรก</w:t>
            </w:r>
          </w:p>
        </w:tc>
      </w:tr>
      <w:tr w:rsidR="00B30343" w:rsidRPr="00F4595D" w14:paraId="405B331F" w14:textId="77777777" w:rsidTr="002B59E8">
        <w:trPr>
          <w:trHeight w:val="524"/>
        </w:trPr>
        <w:tc>
          <w:tcPr>
            <w:tcW w:w="3545" w:type="dxa"/>
            <w:hideMark/>
          </w:tcPr>
          <w:p w14:paraId="3AAF2382" w14:textId="77777777" w:rsidR="00B30343" w:rsidRPr="00F4595D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4595D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จำนวนหุ้นสามัญที่ให้พนักงานเบื้องต้น</w:t>
            </w:r>
          </w:p>
        </w:tc>
        <w:tc>
          <w:tcPr>
            <w:tcW w:w="6175" w:type="dxa"/>
            <w:hideMark/>
          </w:tcPr>
          <w:p w14:paraId="6BF20FF6" w14:textId="59EFDCEF" w:rsidR="00B30343" w:rsidRPr="00F4595D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Calibri" w:eastAsia="Calibri" w:hAnsi="Calibri" w:cs="Tahoma"/>
                <w:sz w:val="22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จำนวนรวมท</w:t>
            </w:r>
            <w:r w:rsidR="005F1E88" w:rsidRPr="00F4595D">
              <w:rPr>
                <w:rFonts w:ascii="Angsana New" w:hAnsi="Angsana New" w:hint="cs"/>
                <w:sz w:val="30"/>
                <w:szCs w:val="30"/>
                <w:cs/>
              </w:rPr>
              <w:t>ั้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งสิ้นไม่เกิน </w:t>
            </w:r>
            <w:r w:rsidRPr="00F4595D">
              <w:rPr>
                <w:rFonts w:ascii="Angsana New" w:hAnsi="Angsana New" w:hint="cs"/>
                <w:sz w:val="30"/>
                <w:szCs w:val="30"/>
              </w:rPr>
              <w:t>150,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  <w:r w:rsidRPr="00F4595D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F4595D">
              <w:rPr>
                <w:rFonts w:ascii="Angsana New" w:eastAsia="Times New Roman" w:hAnsi="Angsana New" w:hint="cs"/>
                <w:sz w:val="30"/>
                <w:szCs w:val="30"/>
              </w:rPr>
              <w:t>000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 หุ้น มูลค่าหุ้นตราไว้ หุ้นละ </w:t>
            </w:r>
            <w:r w:rsidRPr="00F4595D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 xml:space="preserve"> บาท บริษัทจะทำการเสนอขายหุ้นสามัญเพิ่มทุนเป็นโครงการต่อเนื่อง </w:t>
            </w:r>
          </w:p>
        </w:tc>
      </w:tr>
      <w:tr w:rsidR="00B30343" w:rsidRPr="00F4595D" w14:paraId="7BA3928B" w14:textId="77777777" w:rsidTr="002B59E8">
        <w:trPr>
          <w:trHeight w:val="1784"/>
        </w:trPr>
        <w:tc>
          <w:tcPr>
            <w:tcW w:w="3545" w:type="dxa"/>
            <w:hideMark/>
          </w:tcPr>
          <w:p w14:paraId="05C515B1" w14:textId="77777777" w:rsidR="00B30343" w:rsidRPr="00F4595D" w:rsidRDefault="00B30343" w:rsidP="00FB6704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6" w:lineRule="auto"/>
              <w:ind w:left="7"/>
              <w:rPr>
                <w:rFonts w:ascii="Angsana New" w:eastAsia="Times New Roman" w:hAnsi="Angsana New"/>
                <w:sz w:val="30"/>
                <w:szCs w:val="30"/>
              </w:rPr>
            </w:pPr>
            <w:r w:rsidRPr="00F4595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 </w:t>
            </w:r>
          </w:p>
        </w:tc>
        <w:tc>
          <w:tcPr>
            <w:tcW w:w="6175" w:type="dxa"/>
            <w:hideMark/>
          </w:tcPr>
          <w:p w14:paraId="74DDCA37" w14:textId="70473B63" w:rsidR="00B30343" w:rsidRPr="00F4595D" w:rsidRDefault="00B30343" w:rsidP="001A7D8F">
            <w:pPr>
              <w:pStyle w:val="ListParagraph"/>
              <w:spacing w:line="256" w:lineRule="auto"/>
              <w:ind w:left="25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F4595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ราคาเสนอขายต่อหุ้นของหุ้นให้แก่พนักงานตามโครงการ </w:t>
            </w:r>
            <w:r w:rsidRPr="00F4595D">
              <w:rPr>
                <w:rFonts w:ascii="Angsana New" w:eastAsia="Times New Roman" w:hAnsi="Angsana New" w:hint="cs"/>
                <w:sz w:val="30"/>
                <w:szCs w:val="30"/>
              </w:rPr>
              <w:t>AWC Share</w:t>
            </w:r>
            <w:r w:rsidR="00367332" w:rsidRPr="00F4595D">
              <w:rPr>
                <w:rFonts w:ascii="Angsana New" w:eastAsia="Times New Roman" w:hAnsi="Angsana New"/>
                <w:sz w:val="30"/>
                <w:szCs w:val="30"/>
              </w:rPr>
              <w:t>s</w:t>
            </w:r>
            <w:r w:rsidRPr="00F4595D">
              <w:rPr>
                <w:rFonts w:ascii="Angsana New" w:eastAsia="Times New Roman" w:hAnsi="Angsana New" w:hint="cs"/>
                <w:sz w:val="30"/>
                <w:szCs w:val="30"/>
              </w:rPr>
              <w:t xml:space="preserve"> Plan 2020</w:t>
            </w:r>
            <w:r w:rsidRPr="00F4595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จะเท่ากับราคาเฉลี่ยของราคาปิดในตลาดหลักทรัพย์แห่งประเทศไทย ในแต่ละวันทำการซื้อขายหุ้นสามัญของบริษัทย้อนหลัง </w:t>
            </w:r>
            <w:r w:rsidRPr="00F4595D">
              <w:rPr>
                <w:rFonts w:ascii="Angsana New" w:eastAsia="Times New Roman" w:hAnsi="Angsana New" w:hint="cs"/>
                <w:sz w:val="30"/>
                <w:szCs w:val="30"/>
              </w:rPr>
              <w:t>90</w:t>
            </w:r>
            <w:r w:rsidRPr="00F4595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วันปฏิทินก่อนวันที่มีการเสนอขายหุ้นสามัญเพิ่มทุนในแต่ละคร</w:t>
            </w:r>
            <w:r w:rsidR="005F1E88" w:rsidRPr="00F4595D">
              <w:rPr>
                <w:rFonts w:ascii="Angsana New" w:eastAsia="Times New Roman" w:hAnsi="Angsana New" w:hint="cs"/>
                <w:sz w:val="30"/>
                <w:szCs w:val="30"/>
                <w:cs/>
              </w:rPr>
              <w:t>ั้</w:t>
            </w:r>
            <w:r w:rsidRPr="00F4595D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ง โดยจะทยอยออกหุ้นทุกปีภายใน </w:t>
            </w:r>
            <w:r w:rsidRPr="00F4595D">
              <w:rPr>
                <w:rFonts w:ascii="Angsana New" w:eastAsia="Times New Roman" w:hAnsi="Angsana New" w:hint="cs"/>
                <w:sz w:val="30"/>
                <w:szCs w:val="30"/>
              </w:rPr>
              <w:t xml:space="preserve">3 </w:t>
            </w:r>
            <w:r w:rsidRPr="00F4595D">
              <w:rPr>
                <w:rFonts w:ascii="Angsana New" w:eastAsia="Times New Roman" w:hAnsi="Angsana New" w:hint="cs"/>
                <w:sz w:val="30"/>
                <w:szCs w:val="30"/>
                <w:cs/>
              </w:rPr>
              <w:t>ปีนับจากวันที่เสนอขายหุ้นให้แก่พนักงาน</w:t>
            </w:r>
          </w:p>
        </w:tc>
      </w:tr>
    </w:tbl>
    <w:p w14:paraId="2AB9683D" w14:textId="77777777" w:rsidR="00A56356" w:rsidRPr="00F4595D" w:rsidRDefault="00A56356" w:rsidP="00A56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2A1905F1" w14:textId="7E6E2065" w:rsidR="00E84E1F" w:rsidRPr="00F4595D" w:rsidRDefault="003A5413" w:rsidP="00390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 w:right="119" w:firstLine="9"/>
        <w:jc w:val="thaiDistribute"/>
        <w:rPr>
          <w:rFonts w:ascii="Angsana New" w:hAnsi="Angsana New"/>
          <w:i/>
          <w:iCs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สำหรับงวด</w:t>
      </w:r>
      <w:r w:rsidR="003D48E5" w:rsidRPr="00F4595D">
        <w:rPr>
          <w:rFonts w:ascii="Angsana New" w:hAnsi="Angsana New" w:hint="cs"/>
          <w:sz w:val="30"/>
          <w:szCs w:val="30"/>
          <w:cs/>
        </w:rPr>
        <w:t>หก</w:t>
      </w:r>
      <w:r w:rsidR="00BA7334" w:rsidRPr="00F4595D">
        <w:rPr>
          <w:rFonts w:ascii="Angsana New" w:hAnsi="Angsana New" w:hint="cs"/>
          <w:sz w:val="30"/>
          <w:szCs w:val="30"/>
          <w:cs/>
        </w:rPr>
        <w:t>ดือนสิ้นสุดวันที่</w:t>
      </w:r>
      <w:r w:rsidR="00BA7334" w:rsidRPr="00F4595D">
        <w:rPr>
          <w:rFonts w:ascii="Angsana New" w:hAnsi="Angsana New"/>
          <w:sz w:val="30"/>
          <w:szCs w:val="30"/>
        </w:rPr>
        <w:t xml:space="preserve"> </w:t>
      </w:r>
      <w:r w:rsidR="003D48E5" w:rsidRPr="00F4595D">
        <w:rPr>
          <w:rFonts w:ascii="Angsana New" w:hAnsi="Angsana New"/>
          <w:sz w:val="30"/>
          <w:szCs w:val="30"/>
        </w:rPr>
        <w:t xml:space="preserve">30 </w:t>
      </w:r>
      <w:r w:rsidR="003D48E5" w:rsidRPr="00F4595D">
        <w:rPr>
          <w:rFonts w:ascii="Angsana New" w:hAnsi="Angsana New" w:hint="cs"/>
          <w:sz w:val="30"/>
          <w:szCs w:val="30"/>
          <w:cs/>
        </w:rPr>
        <w:t>มิถุนายน</w:t>
      </w:r>
      <w:r w:rsidR="00BA7334"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256</w:t>
      </w:r>
      <w:r w:rsidR="00BA7334" w:rsidRPr="00F4595D">
        <w:rPr>
          <w:rFonts w:ascii="Angsana New" w:hAnsi="Angsana New"/>
          <w:sz w:val="30"/>
          <w:szCs w:val="30"/>
        </w:rPr>
        <w:t>6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กลุ่มบริษัทและบริษัทบันทึกค่าใช้จ่ายสำหรับแผนการกำหนดค่าตอบแทนพนักงานระยะยาว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924576" w:rsidRPr="00F4595D">
        <w:rPr>
          <w:rFonts w:ascii="Angsana New" w:hAnsi="Angsana New"/>
          <w:sz w:val="30"/>
          <w:szCs w:val="30"/>
        </w:rPr>
        <w:t>9.</w:t>
      </w:r>
      <w:r w:rsidR="00792E60" w:rsidRPr="00F4595D">
        <w:rPr>
          <w:rFonts w:ascii="Angsana New" w:hAnsi="Angsana New"/>
          <w:sz w:val="30"/>
          <w:szCs w:val="30"/>
        </w:rPr>
        <w:t>71</w:t>
      </w:r>
      <w:r w:rsidR="00BA7334"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663F1C" w:rsidRPr="00F4595D">
        <w:rPr>
          <w:rFonts w:ascii="Angsana New" w:hAnsi="Angsana New"/>
          <w:sz w:val="30"/>
          <w:szCs w:val="30"/>
        </w:rPr>
        <w:t>9.</w:t>
      </w:r>
      <w:r w:rsidR="00792E60" w:rsidRPr="00F4595D">
        <w:rPr>
          <w:rFonts w:ascii="Angsana New" w:hAnsi="Angsana New"/>
          <w:sz w:val="30"/>
          <w:szCs w:val="30"/>
        </w:rPr>
        <w:t>69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ตามลำดับ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i/>
          <w:iCs/>
          <w:sz w:val="30"/>
          <w:szCs w:val="30"/>
          <w:cs/>
        </w:rPr>
        <w:t>(</w:t>
      </w:r>
      <w:r w:rsidRPr="00F4595D">
        <w:rPr>
          <w:rFonts w:ascii="Angsana New" w:hAnsi="Angsana New"/>
          <w:i/>
          <w:iCs/>
          <w:sz w:val="30"/>
          <w:szCs w:val="30"/>
        </w:rPr>
        <w:t>256</w:t>
      </w:r>
      <w:r w:rsidR="00BA7334" w:rsidRPr="00F4595D">
        <w:rPr>
          <w:rFonts w:ascii="Angsana New" w:hAnsi="Angsana New"/>
          <w:i/>
          <w:iCs/>
          <w:sz w:val="30"/>
          <w:szCs w:val="30"/>
        </w:rPr>
        <w:t>5</w:t>
      </w:r>
      <w:r w:rsidRPr="00F4595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D48E5" w:rsidRPr="00F4595D">
        <w:rPr>
          <w:rFonts w:ascii="Angsana New" w:hAnsi="Angsana New"/>
          <w:i/>
          <w:iCs/>
          <w:sz w:val="30"/>
          <w:szCs w:val="30"/>
        </w:rPr>
        <w:t>7.02</w:t>
      </w:r>
      <w:r w:rsidR="00BA7334" w:rsidRPr="00F4595D">
        <w:rPr>
          <w:rFonts w:ascii="Angsana New" w:hAnsi="Angsana New"/>
          <w:i/>
          <w:iCs/>
          <w:sz w:val="30"/>
          <w:szCs w:val="30"/>
        </w:rPr>
        <w:t xml:space="preserve"> </w:t>
      </w:r>
      <w:r w:rsidR="00BA7334" w:rsidRPr="00F4595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A7334" w:rsidRPr="00F459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A7334" w:rsidRPr="00F4595D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="00BA7334" w:rsidRPr="00F459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D48E5" w:rsidRPr="00F4595D">
        <w:rPr>
          <w:rFonts w:ascii="Angsana New" w:hAnsi="Angsana New"/>
          <w:i/>
          <w:iCs/>
          <w:sz w:val="30"/>
          <w:szCs w:val="30"/>
        </w:rPr>
        <w:t>6.70</w:t>
      </w:r>
      <w:r w:rsidR="00BA7334" w:rsidRPr="00F4595D">
        <w:rPr>
          <w:rFonts w:ascii="Angsana New" w:hAnsi="Angsana New"/>
          <w:i/>
          <w:iCs/>
          <w:sz w:val="30"/>
          <w:szCs w:val="30"/>
        </w:rPr>
        <w:t xml:space="preserve"> </w:t>
      </w:r>
      <w:r w:rsidR="00BA7334" w:rsidRPr="00F4595D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BA7334" w:rsidRPr="00F4595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F4595D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14BDEE88" w14:textId="77777777" w:rsidR="00390E7A" w:rsidRPr="00F4595D" w:rsidRDefault="00390E7A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  <w:cs/>
        </w:rPr>
      </w:pPr>
    </w:p>
    <w:p w14:paraId="5BE60BCE" w14:textId="77777777" w:rsidR="00A60157" w:rsidRPr="00F4595D" w:rsidRDefault="00A60157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2D7D3256" w14:textId="77777777" w:rsidR="00A60157" w:rsidRPr="00F4595D" w:rsidRDefault="00A60157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3574E76B" w14:textId="77777777" w:rsidR="00A60157" w:rsidRPr="00F4595D" w:rsidRDefault="00A60157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5D7B3CD1" w14:textId="77777777" w:rsidR="00A60157" w:rsidRPr="00F4595D" w:rsidRDefault="00A60157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2D864D4D" w14:textId="77777777" w:rsidR="00A60157" w:rsidRPr="00F4595D" w:rsidRDefault="00A60157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653FC032" w14:textId="77777777" w:rsidR="00A60157" w:rsidRPr="00F4595D" w:rsidRDefault="00A60157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4A00657D" w14:textId="77777777" w:rsidR="00A60157" w:rsidRPr="00F4595D" w:rsidRDefault="00A60157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63858E54" w14:textId="77777777" w:rsidR="00A60157" w:rsidRPr="00F4595D" w:rsidRDefault="00A60157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6C25E626" w14:textId="77777777" w:rsidR="00A60157" w:rsidRPr="00F4595D" w:rsidRDefault="00A60157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3180B057" w14:textId="77777777" w:rsidR="00A60157" w:rsidRPr="00F4595D" w:rsidRDefault="00A60157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7985415A" w14:textId="77777777" w:rsidR="00A60157" w:rsidRPr="00F4595D" w:rsidRDefault="00A60157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2BCABE9E" w14:textId="77777777" w:rsidR="00A60157" w:rsidRPr="00F4595D" w:rsidRDefault="00A60157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31E37C7C" w14:textId="77777777" w:rsidR="00A60157" w:rsidRPr="00F4595D" w:rsidRDefault="00A60157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418F0E37" w14:textId="77777777" w:rsidR="00A60157" w:rsidRPr="00F4595D" w:rsidRDefault="00A60157" w:rsidP="002E2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  <w:cs/>
        </w:rPr>
      </w:pPr>
    </w:p>
    <w:p w14:paraId="24917937" w14:textId="2A62C47F" w:rsidR="00B30343" w:rsidRPr="00F4595D" w:rsidRDefault="00B30343" w:rsidP="00FA61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  <w:cs/>
          <w:lang w:eastAsia="en-GB"/>
        </w:rPr>
      </w:pPr>
      <w:r w:rsidRPr="00F4595D">
        <w:rPr>
          <w:rFonts w:ascii="Angsana New" w:hAnsi="Angsana New" w:hint="cs"/>
          <w:b/>
          <w:bCs/>
          <w:sz w:val="30"/>
          <w:szCs w:val="30"/>
          <w:cs/>
          <w:lang w:eastAsia="en-GB"/>
        </w:rPr>
        <w:lastRenderedPageBreak/>
        <w:t>การเสนอขายหุ้นสามัญเพิ่มทุน</w:t>
      </w:r>
      <w:r w:rsidRPr="00F4595D">
        <w:rPr>
          <w:rFonts w:ascii="Angsana New" w:hAnsi="Angsana New"/>
          <w:b/>
          <w:bCs/>
          <w:sz w:val="30"/>
          <w:szCs w:val="30"/>
          <w:lang w:eastAsia="en-GB"/>
        </w:rPr>
        <w:t xml:space="preserve"> </w:t>
      </w:r>
    </w:p>
    <w:p w14:paraId="13CE7236" w14:textId="77777777" w:rsidR="00B30343" w:rsidRPr="00F4595D" w:rsidRDefault="00B30343" w:rsidP="001C2D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tbl>
      <w:tblPr>
        <w:tblW w:w="10801" w:type="dxa"/>
        <w:tblInd w:w="-540" w:type="dxa"/>
        <w:tblLayout w:type="fixed"/>
        <w:tblLook w:val="04A0" w:firstRow="1" w:lastRow="0" w:firstColumn="1" w:lastColumn="0" w:noHBand="0" w:noVBand="1"/>
      </w:tblPr>
      <w:tblGrid>
        <w:gridCol w:w="2430"/>
        <w:gridCol w:w="757"/>
        <w:gridCol w:w="827"/>
        <w:gridCol w:w="1393"/>
        <w:gridCol w:w="263"/>
        <w:gridCol w:w="1170"/>
        <w:gridCol w:w="270"/>
        <w:gridCol w:w="1440"/>
        <w:gridCol w:w="270"/>
        <w:gridCol w:w="1981"/>
      </w:tblGrid>
      <w:tr w:rsidR="00C90CDF" w:rsidRPr="00F4595D" w14:paraId="456C9AFC" w14:textId="77777777" w:rsidTr="00FA614F">
        <w:tc>
          <w:tcPr>
            <w:tcW w:w="2430" w:type="dxa"/>
          </w:tcPr>
          <w:p w14:paraId="7BE40313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56F6C5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445E1F9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7FAD16B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C40C60B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การเสนอขายหุ้น</w:t>
            </w:r>
          </w:p>
          <w:p w14:paraId="3BFA7B79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</w:tc>
        <w:tc>
          <w:tcPr>
            <w:tcW w:w="757" w:type="dxa"/>
          </w:tcPr>
          <w:p w14:paraId="43045D18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9743E42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B8529F8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5EA7C737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9264B1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มูลค่า</w:t>
            </w:r>
          </w:p>
          <w:p w14:paraId="3C2DC0BA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ที่ตราไว้</w:t>
            </w:r>
          </w:p>
        </w:tc>
        <w:tc>
          <w:tcPr>
            <w:tcW w:w="827" w:type="dxa"/>
          </w:tcPr>
          <w:p w14:paraId="42478506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4CC70EC5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0B8E825F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52C3214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3B8A129E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ราคา</w:t>
            </w:r>
          </w:p>
          <w:p w14:paraId="3AF8F9DC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adjustRightInd w:val="0"/>
              <w:spacing w:line="240" w:lineRule="auto"/>
              <w:ind w:left="-153" w:right="-125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เสนอขาย</w:t>
            </w:r>
          </w:p>
        </w:tc>
        <w:tc>
          <w:tcPr>
            <w:tcW w:w="1393" w:type="dxa"/>
          </w:tcPr>
          <w:p w14:paraId="7C964B2E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CCF10E2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1EC77A9B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65B7513E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</w:t>
            </w:r>
          </w:p>
          <w:p w14:paraId="44B4958F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สามัญเพิ่มทุน</w:t>
            </w:r>
          </w:p>
          <w:p w14:paraId="5EDA6737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ที่เสนอขาย</w:t>
            </w:r>
          </w:p>
        </w:tc>
        <w:tc>
          <w:tcPr>
            <w:tcW w:w="263" w:type="dxa"/>
          </w:tcPr>
          <w:p w14:paraId="57F165EE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</w:tcPr>
          <w:p w14:paraId="7BB681C4" w14:textId="0DC19EAF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239D45C6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638A8349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เพิ่มทุนออกให้</w:t>
            </w:r>
          </w:p>
          <w:p w14:paraId="53DB76DD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พนักงาน</w:t>
            </w:r>
            <w:r w:rsidRPr="00F4595D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4595D">
              <w:rPr>
                <w:rFonts w:ascii="Angsana New" w:eastAsia="AngsanaNew" w:hAnsi="Angsana New"/>
                <w:sz w:val="30"/>
                <w:szCs w:val="30"/>
                <w:vertAlign w:val="superscript"/>
                <w:lang w:eastAsia="en-GB"/>
              </w:rPr>
              <w:t>(1)</w:t>
            </w:r>
          </w:p>
        </w:tc>
        <w:tc>
          <w:tcPr>
            <w:tcW w:w="270" w:type="dxa"/>
          </w:tcPr>
          <w:p w14:paraId="0CE87116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440" w:type="dxa"/>
          </w:tcPr>
          <w:p w14:paraId="256BD2FB" w14:textId="43EA41BB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จำนวนหุ้นสามัญ</w:t>
            </w:r>
          </w:p>
          <w:p w14:paraId="3489A0BB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</w:t>
            </w: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</w:t>
            </w: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</w:t>
            </w:r>
          </w:p>
          <w:p w14:paraId="1EE7EC98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ไม่ต้องออก</w:t>
            </w: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)/</w:t>
            </w: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ส่วนที่ต้องออกเพิ่ม</w:t>
            </w:r>
          </w:p>
        </w:tc>
        <w:tc>
          <w:tcPr>
            <w:tcW w:w="270" w:type="dxa"/>
          </w:tcPr>
          <w:p w14:paraId="0BA235F7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981" w:type="dxa"/>
            <w:hideMark/>
          </w:tcPr>
          <w:p w14:paraId="426C41B6" w14:textId="649D8FCA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</w:p>
          <w:p w14:paraId="4E21A953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  <w:p w14:paraId="7C69B68E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คงเหลือหุ้นสามัญ</w:t>
            </w:r>
          </w:p>
          <w:p w14:paraId="7E8D6AE1" w14:textId="77777777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เพิ่มทุนตามเงื่อนไขของ</w:t>
            </w:r>
          </w:p>
          <w:p w14:paraId="124A3F57" w14:textId="310BA8B0" w:rsidR="00C90CDF" w:rsidRPr="00F4595D" w:rsidRDefault="00C90CDF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โครงการที่ยังไม่ออก</w:t>
            </w:r>
            <w:r w:rsidRPr="00F4595D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ณ</w:t>
            </w:r>
            <w:r w:rsidRPr="00F4595D"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  <w:t xml:space="preserve"> </w:t>
            </w:r>
            <w:r w:rsidRPr="00F4595D">
              <w:rPr>
                <w:rFonts w:ascii="Angsana New" w:eastAsia="AngsanaNew" w:hAnsi="Angsana New" w:hint="eastAsia"/>
                <w:sz w:val="30"/>
                <w:szCs w:val="30"/>
                <w:cs/>
                <w:lang w:eastAsia="en-GB"/>
              </w:rPr>
              <w:t>วันที่</w:t>
            </w: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BA7334"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</w:t>
            </w:r>
            <w:r w:rsidR="00F94383"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0</w:t>
            </w:r>
            <w:r w:rsidR="00BA7334"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</w:t>
            </w:r>
            <w:r w:rsidR="00F94383"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>มิถุนายน</w:t>
            </w:r>
            <w:r w:rsidR="00BA7334" w:rsidRPr="00F4595D">
              <w:rPr>
                <w:rFonts w:ascii="Angsana New" w:eastAsia="AngsanaNew" w:hAnsi="Angsana New" w:hint="cs"/>
                <w:sz w:val="30"/>
                <w:szCs w:val="30"/>
                <w:cs/>
                <w:lang w:eastAsia="en-GB"/>
              </w:rPr>
              <w:t xml:space="preserve"> </w:t>
            </w:r>
            <w:r w:rsidR="00BA7334"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2566</w:t>
            </w:r>
          </w:p>
        </w:tc>
      </w:tr>
      <w:tr w:rsidR="00637723" w:rsidRPr="00F4595D" w14:paraId="3EDE38B3" w14:textId="77777777" w:rsidTr="003C5DA4">
        <w:trPr>
          <w:trHeight w:val="218"/>
        </w:trPr>
        <w:tc>
          <w:tcPr>
            <w:tcW w:w="2430" w:type="dxa"/>
          </w:tcPr>
          <w:p w14:paraId="7282A018" w14:textId="77777777" w:rsidR="00637723" w:rsidRPr="00F4595D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584" w:type="dxa"/>
            <w:gridSpan w:val="2"/>
            <w:hideMark/>
          </w:tcPr>
          <w:p w14:paraId="1B66764D" w14:textId="77777777" w:rsidR="00637723" w:rsidRPr="00F4595D" w:rsidRDefault="00637723" w:rsidP="001A7D8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F4595D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บาท</w:t>
            </w:r>
            <w:r w:rsidRPr="00F4595D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/</w:t>
            </w:r>
            <w:r w:rsidRPr="00F4595D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หุ้น</w:t>
            </w:r>
            <w:r w:rsidRPr="00F4595D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6787" w:type="dxa"/>
            <w:gridSpan w:val="7"/>
          </w:tcPr>
          <w:p w14:paraId="44D51D9F" w14:textId="2D295C9F" w:rsidR="00637723" w:rsidRPr="00F4595D" w:rsidRDefault="00637723" w:rsidP="006377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(</w:t>
            </w:r>
            <w:r w:rsidRPr="00F4595D">
              <w:rPr>
                <w:rFonts w:ascii="Angsana New" w:eastAsia="AngsanaNew" w:hAnsi="Angsana New" w:hint="cs"/>
                <w:i/>
                <w:iCs/>
                <w:sz w:val="30"/>
                <w:szCs w:val="30"/>
                <w:cs/>
                <w:lang w:eastAsia="en-GB"/>
              </w:rPr>
              <w:t>พันหุ้น</w:t>
            </w:r>
            <w:r w:rsidRPr="00F4595D">
              <w:rPr>
                <w:rFonts w:ascii="Angsana New" w:eastAsia="AngsanaNew" w:hAnsi="Angsana New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195520" w:rsidRPr="00F4595D" w14:paraId="4E4A6B35" w14:textId="0EC2064D" w:rsidTr="003829F6">
        <w:trPr>
          <w:trHeight w:val="207"/>
        </w:trPr>
        <w:tc>
          <w:tcPr>
            <w:tcW w:w="2430" w:type="dxa"/>
            <w:shd w:val="clear" w:color="auto" w:fill="auto"/>
            <w:hideMark/>
          </w:tcPr>
          <w:p w14:paraId="6E31FFFE" w14:textId="49689498" w:rsidR="00195520" w:rsidRPr="00F4595D" w:rsidRDefault="00195520" w:rsidP="00195520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AWC Shares Plan Tranche 1</w:t>
            </w:r>
          </w:p>
        </w:tc>
        <w:tc>
          <w:tcPr>
            <w:tcW w:w="757" w:type="dxa"/>
            <w:shd w:val="clear" w:color="auto" w:fill="auto"/>
          </w:tcPr>
          <w:p w14:paraId="4073625C" w14:textId="22148AEB" w:rsidR="00195520" w:rsidRPr="00F4595D" w:rsidRDefault="00DB7140" w:rsidP="00195520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259146A1" w14:textId="4C4DAE94" w:rsidR="00195520" w:rsidRPr="00F4595D" w:rsidRDefault="00482ACA" w:rsidP="00195520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4.60</w:t>
            </w:r>
          </w:p>
        </w:tc>
        <w:tc>
          <w:tcPr>
            <w:tcW w:w="1393" w:type="dxa"/>
            <w:shd w:val="clear" w:color="auto" w:fill="auto"/>
          </w:tcPr>
          <w:p w14:paraId="514F54D8" w14:textId="7D5A038B" w:rsidR="00195520" w:rsidRPr="00F4595D" w:rsidRDefault="00482ACA" w:rsidP="00482ACA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2,685</w:t>
            </w:r>
          </w:p>
        </w:tc>
        <w:tc>
          <w:tcPr>
            <w:tcW w:w="263" w:type="dxa"/>
            <w:shd w:val="clear" w:color="auto" w:fill="auto"/>
          </w:tcPr>
          <w:p w14:paraId="2B37584D" w14:textId="77777777" w:rsidR="00195520" w:rsidRPr="00F4595D" w:rsidRDefault="00195520" w:rsidP="00482ACA">
            <w:pPr>
              <w:tabs>
                <w:tab w:val="clear" w:pos="227"/>
                <w:tab w:val="clear" w:pos="454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6B76D1CF" w14:textId="2586FC68" w:rsidR="00195520" w:rsidRPr="00F4595D" w:rsidRDefault="00482ACA" w:rsidP="00482ACA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(1,429)</w:t>
            </w:r>
          </w:p>
        </w:tc>
        <w:tc>
          <w:tcPr>
            <w:tcW w:w="270" w:type="dxa"/>
            <w:shd w:val="clear" w:color="auto" w:fill="auto"/>
          </w:tcPr>
          <w:p w14:paraId="361298C9" w14:textId="77777777" w:rsidR="00195520" w:rsidRPr="00F4595D" w:rsidRDefault="00195520" w:rsidP="00482AC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26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485BEF41" w14:textId="46EF19FF" w:rsidR="00195520" w:rsidRPr="00F4595D" w:rsidRDefault="00482ACA" w:rsidP="00980B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97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(597)</w:t>
            </w:r>
          </w:p>
        </w:tc>
        <w:tc>
          <w:tcPr>
            <w:tcW w:w="270" w:type="dxa"/>
            <w:shd w:val="clear" w:color="auto" w:fill="auto"/>
          </w:tcPr>
          <w:p w14:paraId="6A4B693E" w14:textId="77777777" w:rsidR="00195520" w:rsidRPr="00F4595D" w:rsidRDefault="00195520" w:rsidP="00482ACA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left" w:pos="1465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09F6709A" w14:textId="3E399671" w:rsidR="00195520" w:rsidRPr="00F4595D" w:rsidRDefault="00482ACA" w:rsidP="00482ACA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424"/>
              </w:tabs>
              <w:autoSpaceDE w:val="0"/>
              <w:autoSpaceDN w:val="0"/>
              <w:adjustRightInd w:val="0"/>
              <w:spacing w:line="240" w:lineRule="auto"/>
              <w:ind w:right="330" w:firstLine="610"/>
              <w:jc w:val="right"/>
              <w:rPr>
                <w:rFonts w:ascii="Angsana New" w:eastAsia="AngsanaNew" w:hAnsi="Angsana New"/>
                <w:sz w:val="30"/>
                <w:szCs w:val="30"/>
                <w:cs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659 </w:t>
            </w:r>
          </w:p>
        </w:tc>
      </w:tr>
      <w:tr w:rsidR="00346277" w:rsidRPr="00F4595D" w14:paraId="4EC3A576" w14:textId="77777777" w:rsidTr="003829F6">
        <w:tc>
          <w:tcPr>
            <w:tcW w:w="2430" w:type="dxa"/>
            <w:shd w:val="clear" w:color="auto" w:fill="auto"/>
          </w:tcPr>
          <w:p w14:paraId="6A8D2F61" w14:textId="4C195A7E" w:rsidR="00346277" w:rsidRPr="00F4595D" w:rsidRDefault="00346277" w:rsidP="00346277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AWC Shares Plan Tranche 2</w:t>
            </w:r>
          </w:p>
        </w:tc>
        <w:tc>
          <w:tcPr>
            <w:tcW w:w="757" w:type="dxa"/>
            <w:shd w:val="clear" w:color="auto" w:fill="auto"/>
          </w:tcPr>
          <w:p w14:paraId="455F92ED" w14:textId="35DE2A5E" w:rsidR="00346277" w:rsidRPr="00F4595D" w:rsidRDefault="00346277" w:rsidP="00346277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7E945D25" w14:textId="7507EE4B" w:rsidR="00346277" w:rsidRPr="00F4595D" w:rsidRDefault="00482ACA" w:rsidP="00346277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4.60</w:t>
            </w:r>
          </w:p>
        </w:tc>
        <w:tc>
          <w:tcPr>
            <w:tcW w:w="1393" w:type="dxa"/>
            <w:shd w:val="clear" w:color="auto" w:fill="auto"/>
          </w:tcPr>
          <w:p w14:paraId="1CC6467C" w14:textId="19655CD9" w:rsidR="00346277" w:rsidRPr="00F4595D" w:rsidRDefault="00482ACA" w:rsidP="00482ACA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2,989</w:t>
            </w:r>
          </w:p>
        </w:tc>
        <w:tc>
          <w:tcPr>
            <w:tcW w:w="263" w:type="dxa"/>
            <w:shd w:val="clear" w:color="auto" w:fill="auto"/>
          </w:tcPr>
          <w:p w14:paraId="000CDB71" w14:textId="77777777" w:rsidR="00346277" w:rsidRPr="00F4595D" w:rsidRDefault="00346277" w:rsidP="00482ACA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7D8AC834" w14:textId="468DE12C" w:rsidR="00346277" w:rsidRPr="00F4595D" w:rsidRDefault="00482ACA" w:rsidP="00482ACA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(914)</w:t>
            </w:r>
          </w:p>
        </w:tc>
        <w:tc>
          <w:tcPr>
            <w:tcW w:w="270" w:type="dxa"/>
            <w:shd w:val="clear" w:color="auto" w:fill="auto"/>
          </w:tcPr>
          <w:p w14:paraId="6E20FF7C" w14:textId="77777777" w:rsidR="00346277" w:rsidRPr="00F4595D" w:rsidRDefault="00346277" w:rsidP="00482AC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502F65D4" w14:textId="5DC52DDE" w:rsidR="00346277" w:rsidRPr="00F4595D" w:rsidRDefault="00482ACA" w:rsidP="00980B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left" w:pos="97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(436)</w:t>
            </w:r>
          </w:p>
        </w:tc>
        <w:tc>
          <w:tcPr>
            <w:tcW w:w="270" w:type="dxa"/>
            <w:shd w:val="clear" w:color="auto" w:fill="auto"/>
          </w:tcPr>
          <w:p w14:paraId="36BC297D" w14:textId="77777777" w:rsidR="00346277" w:rsidRPr="00F4595D" w:rsidRDefault="00346277" w:rsidP="00482ACA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shd w:val="clear" w:color="auto" w:fill="auto"/>
          </w:tcPr>
          <w:p w14:paraId="4562686E" w14:textId="424D4983" w:rsidR="00346277" w:rsidRPr="00F4595D" w:rsidRDefault="00482ACA" w:rsidP="00482ACA">
            <w:pPr>
              <w:tabs>
                <w:tab w:val="clear" w:pos="227"/>
                <w:tab w:val="clear" w:pos="454"/>
                <w:tab w:val="clear" w:pos="164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right="330" w:firstLine="61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1,639 </w:t>
            </w:r>
          </w:p>
        </w:tc>
      </w:tr>
      <w:tr w:rsidR="000611E9" w:rsidRPr="00F4595D" w14:paraId="79021BD2" w14:textId="77777777" w:rsidTr="003829F6">
        <w:tc>
          <w:tcPr>
            <w:tcW w:w="2430" w:type="dxa"/>
            <w:shd w:val="clear" w:color="auto" w:fill="auto"/>
          </w:tcPr>
          <w:p w14:paraId="0677644C" w14:textId="1828BB7F" w:rsidR="003829F6" w:rsidRPr="00F4595D" w:rsidRDefault="00DA7B2C" w:rsidP="00346277">
            <w:pPr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AWC Shares Plan Tranche 3</w:t>
            </w:r>
          </w:p>
        </w:tc>
        <w:tc>
          <w:tcPr>
            <w:tcW w:w="757" w:type="dxa"/>
            <w:shd w:val="clear" w:color="auto" w:fill="auto"/>
          </w:tcPr>
          <w:p w14:paraId="2D4F647E" w14:textId="74A8D41F" w:rsidR="003829F6" w:rsidRPr="00F4595D" w:rsidRDefault="00DA7B2C" w:rsidP="00346277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1.00</w:t>
            </w:r>
          </w:p>
        </w:tc>
        <w:tc>
          <w:tcPr>
            <w:tcW w:w="827" w:type="dxa"/>
            <w:shd w:val="clear" w:color="auto" w:fill="auto"/>
          </w:tcPr>
          <w:p w14:paraId="59CF080B" w14:textId="4441C9C9" w:rsidR="003829F6" w:rsidRPr="00F4595D" w:rsidRDefault="00103641" w:rsidP="00346277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4.82</w:t>
            </w:r>
          </w:p>
        </w:tc>
        <w:tc>
          <w:tcPr>
            <w:tcW w:w="1393" w:type="dxa"/>
            <w:tcBorders>
              <w:bottom w:val="single" w:sz="4" w:space="0" w:color="auto"/>
            </w:tcBorders>
            <w:shd w:val="clear" w:color="auto" w:fill="auto"/>
          </w:tcPr>
          <w:p w14:paraId="767478C4" w14:textId="1C095459" w:rsidR="003829F6" w:rsidRPr="00F4595D" w:rsidRDefault="00482ACA" w:rsidP="00482ACA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3,579</w:t>
            </w:r>
          </w:p>
        </w:tc>
        <w:tc>
          <w:tcPr>
            <w:tcW w:w="263" w:type="dxa"/>
            <w:shd w:val="clear" w:color="auto" w:fill="auto"/>
          </w:tcPr>
          <w:p w14:paraId="6D49F12F" w14:textId="77777777" w:rsidR="003829F6" w:rsidRPr="00F4595D" w:rsidRDefault="003829F6" w:rsidP="00482ACA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8B68D30" w14:textId="132FB84F" w:rsidR="003829F6" w:rsidRPr="00970A74" w:rsidRDefault="00970A74" w:rsidP="0097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970A74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5340AF" w14:textId="77777777" w:rsidR="003829F6" w:rsidRPr="00F4595D" w:rsidRDefault="003829F6" w:rsidP="00482AC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1147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E52FAB" w14:textId="51C977EE" w:rsidR="003829F6" w:rsidRPr="00F4595D" w:rsidRDefault="00F72724" w:rsidP="00980B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06"/>
                <w:tab w:val="left" w:pos="97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6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(77)</w:t>
            </w:r>
          </w:p>
        </w:tc>
        <w:tc>
          <w:tcPr>
            <w:tcW w:w="270" w:type="dxa"/>
            <w:shd w:val="clear" w:color="auto" w:fill="auto"/>
          </w:tcPr>
          <w:p w14:paraId="4562B8DE" w14:textId="77777777" w:rsidR="003829F6" w:rsidRPr="00F4595D" w:rsidRDefault="003829F6" w:rsidP="00482ACA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ind w:firstLine="160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  <w:shd w:val="clear" w:color="auto" w:fill="auto"/>
          </w:tcPr>
          <w:p w14:paraId="775AFF53" w14:textId="68370FAE" w:rsidR="003829F6" w:rsidRPr="00F4595D" w:rsidRDefault="00482ACA" w:rsidP="00482ACA">
            <w:pPr>
              <w:tabs>
                <w:tab w:val="clear" w:pos="227"/>
                <w:tab w:val="clear" w:pos="454"/>
                <w:tab w:val="clear" w:pos="164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right="330" w:firstLine="610"/>
              <w:jc w:val="right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 xml:space="preserve"> 3,</w:t>
            </w:r>
            <w:r w:rsidR="001C51FE" w:rsidRPr="00F4595D">
              <w:rPr>
                <w:rFonts w:ascii="Angsana New" w:eastAsia="AngsanaNew" w:hAnsi="Angsana New"/>
                <w:sz w:val="30"/>
                <w:szCs w:val="30"/>
                <w:lang w:eastAsia="en-GB"/>
              </w:rPr>
              <w:t>502</w:t>
            </w:r>
          </w:p>
        </w:tc>
      </w:tr>
      <w:tr w:rsidR="00701BE6" w:rsidRPr="00F4595D" w14:paraId="35DCE310" w14:textId="77777777" w:rsidTr="00E16170">
        <w:tc>
          <w:tcPr>
            <w:tcW w:w="2430" w:type="dxa"/>
            <w:shd w:val="clear" w:color="auto" w:fill="auto"/>
          </w:tcPr>
          <w:p w14:paraId="381691D9" w14:textId="75FFAD22" w:rsidR="00195520" w:rsidRPr="00F4595D" w:rsidRDefault="00195520" w:rsidP="00195520">
            <w:pPr>
              <w:ind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AngsanaNew" w:hAnsi="Angsan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757" w:type="dxa"/>
            <w:shd w:val="clear" w:color="auto" w:fill="auto"/>
          </w:tcPr>
          <w:p w14:paraId="54E61051" w14:textId="77777777" w:rsidR="00195520" w:rsidRPr="00F4595D" w:rsidRDefault="00195520" w:rsidP="00195520">
            <w:pPr>
              <w:tabs>
                <w:tab w:val="clear" w:pos="227"/>
                <w:tab w:val="decimal" w:pos="39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827" w:type="dxa"/>
            <w:shd w:val="clear" w:color="auto" w:fill="auto"/>
          </w:tcPr>
          <w:p w14:paraId="190CCF24" w14:textId="77777777" w:rsidR="00195520" w:rsidRPr="00F4595D" w:rsidRDefault="00195520" w:rsidP="00195520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35825" w14:textId="642B65E9" w:rsidR="00195520" w:rsidRPr="00F4595D" w:rsidRDefault="00482ACA" w:rsidP="00482ACA">
            <w:pPr>
              <w:tabs>
                <w:tab w:val="clear" w:pos="227"/>
                <w:tab w:val="clear" w:pos="454"/>
                <w:tab w:val="clear" w:pos="907"/>
                <w:tab w:val="decimal" w:pos="531"/>
                <w:tab w:val="left" w:pos="880"/>
                <w:tab w:val="decimal" w:pos="1010"/>
              </w:tabs>
              <w:autoSpaceDE w:val="0"/>
              <w:autoSpaceDN w:val="0"/>
              <w:adjustRightInd w:val="0"/>
              <w:spacing w:line="240" w:lineRule="auto"/>
              <w:ind w:right="1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4595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9,253</w:t>
            </w:r>
          </w:p>
        </w:tc>
        <w:tc>
          <w:tcPr>
            <w:tcW w:w="263" w:type="dxa"/>
            <w:shd w:val="clear" w:color="auto" w:fill="auto"/>
          </w:tcPr>
          <w:p w14:paraId="48DA2CA7" w14:textId="77777777" w:rsidR="00195520" w:rsidRPr="00F4595D" w:rsidRDefault="00195520" w:rsidP="00482ACA">
            <w:pPr>
              <w:tabs>
                <w:tab w:val="clear" w:pos="227"/>
                <w:tab w:val="clear" w:pos="45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firstLine="334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094288" w14:textId="559C7C4F" w:rsidR="00195520" w:rsidRPr="00F4595D" w:rsidRDefault="00482ACA" w:rsidP="00482ACA">
            <w:pPr>
              <w:tabs>
                <w:tab w:val="clear" w:pos="227"/>
                <w:tab w:val="clear" w:pos="454"/>
                <w:tab w:val="clear" w:pos="907"/>
                <w:tab w:val="left" w:pos="0"/>
                <w:tab w:val="decimal" w:pos="531"/>
                <w:tab w:val="left" w:pos="880"/>
              </w:tabs>
              <w:autoSpaceDE w:val="0"/>
              <w:autoSpaceDN w:val="0"/>
              <w:adjustRightInd w:val="0"/>
              <w:spacing w:line="240" w:lineRule="auto"/>
              <w:ind w:firstLine="7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(2,343)</w:t>
            </w:r>
          </w:p>
        </w:tc>
        <w:tc>
          <w:tcPr>
            <w:tcW w:w="270" w:type="dxa"/>
            <w:shd w:val="clear" w:color="auto" w:fill="auto"/>
          </w:tcPr>
          <w:p w14:paraId="37C25B91" w14:textId="77777777" w:rsidR="00195520" w:rsidRPr="00F4595D" w:rsidRDefault="00195520" w:rsidP="00482ACA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4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4A3300" w14:textId="325F6420" w:rsidR="00195520" w:rsidRPr="00F4595D" w:rsidRDefault="00482ACA" w:rsidP="00980B40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  <w:tab w:val="decimal" w:pos="743"/>
                <w:tab w:val="left" w:pos="970"/>
                <w:tab w:val="decimal" w:pos="1060"/>
              </w:tabs>
              <w:autoSpaceDE w:val="0"/>
              <w:autoSpaceDN w:val="0"/>
              <w:adjustRightInd w:val="0"/>
              <w:spacing w:line="240" w:lineRule="auto"/>
              <w:ind w:right="162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  <w:r w:rsidRPr="00F4595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(1,</w:t>
            </w:r>
            <w:r w:rsidR="001C51FE" w:rsidRPr="00F4595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110</w:t>
            </w:r>
            <w:r w:rsidRPr="00F4595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0417FD7" w14:textId="77777777" w:rsidR="00195520" w:rsidRPr="00F4595D" w:rsidRDefault="00195520" w:rsidP="00482ACA">
            <w:pPr>
              <w:tabs>
                <w:tab w:val="clear" w:pos="227"/>
                <w:tab w:val="clear" w:pos="454"/>
                <w:tab w:val="clear" w:pos="1644"/>
                <w:tab w:val="decimal" w:pos="531"/>
                <w:tab w:val="decimal" w:pos="16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934771" w14:textId="52331265" w:rsidR="00195520" w:rsidRPr="00F4595D" w:rsidRDefault="00482ACA" w:rsidP="00870554">
            <w:pPr>
              <w:tabs>
                <w:tab w:val="clear" w:pos="227"/>
                <w:tab w:val="clear" w:pos="454"/>
                <w:tab w:val="clear" w:pos="1644"/>
                <w:tab w:val="decimal" w:pos="531"/>
              </w:tabs>
              <w:autoSpaceDE w:val="0"/>
              <w:autoSpaceDN w:val="0"/>
              <w:adjustRightInd w:val="0"/>
              <w:spacing w:line="240" w:lineRule="auto"/>
              <w:ind w:right="330" w:firstLine="610"/>
              <w:jc w:val="right"/>
              <w:rPr>
                <w:rFonts w:ascii="Angsana New" w:eastAsia="AngsanaNew" w:hAnsi="Angsana New"/>
                <w:b/>
                <w:bCs/>
                <w:sz w:val="30"/>
                <w:szCs w:val="30"/>
                <w:cs/>
                <w:lang w:eastAsia="en-GB"/>
              </w:rPr>
            </w:pPr>
            <w:r w:rsidRPr="00F4595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 xml:space="preserve"> </w:t>
            </w:r>
            <w:r w:rsidR="00870554" w:rsidRPr="00F4595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5,8</w:t>
            </w:r>
            <w:r w:rsidR="001C51FE" w:rsidRPr="00F4595D">
              <w:rPr>
                <w:rFonts w:ascii="Angsana New" w:eastAsia="AngsanaNew" w:hAnsi="Angsana New"/>
                <w:b/>
                <w:bCs/>
                <w:sz w:val="30"/>
                <w:szCs w:val="30"/>
                <w:lang w:eastAsia="en-GB"/>
              </w:rPr>
              <w:t>00</w:t>
            </w:r>
          </w:p>
        </w:tc>
      </w:tr>
    </w:tbl>
    <w:p w14:paraId="5BFB47B4" w14:textId="77777777" w:rsidR="00C769E9" w:rsidRPr="0060720B" w:rsidRDefault="00C769E9" w:rsidP="00607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</w:rPr>
      </w:pPr>
    </w:p>
    <w:p w14:paraId="4735A07E" w14:textId="0072EA61" w:rsidR="00390E7A" w:rsidRPr="00D361ED" w:rsidRDefault="00D361ED" w:rsidP="00D361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AngsanaNew" w:hAnsi="Angsana New"/>
          <w:sz w:val="30"/>
          <w:szCs w:val="30"/>
          <w:lang w:eastAsia="en-GB"/>
        </w:rPr>
      </w:pPr>
      <w:r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ab/>
      </w:r>
      <w:r w:rsidR="00215174" w:rsidRPr="00D361ED">
        <w:rPr>
          <w:rFonts w:ascii="Angsana New" w:eastAsia="AngsanaNew" w:hAnsi="Angsana New"/>
          <w:sz w:val="30"/>
          <w:szCs w:val="30"/>
          <w:vertAlign w:val="superscript"/>
          <w:lang w:eastAsia="en-GB"/>
        </w:rPr>
        <w:t>(1)</w:t>
      </w:r>
      <w:r w:rsidR="00215174" w:rsidRPr="00D361ED">
        <w:rPr>
          <w:rFonts w:ascii="Angsana New" w:eastAsia="AngsanaNew" w:hAnsi="Angsana New"/>
          <w:sz w:val="30"/>
          <w:szCs w:val="30"/>
          <w:lang w:eastAsia="en-GB"/>
        </w:rPr>
        <w:t xml:space="preserve"> </w:t>
      </w:r>
      <w:r w:rsidR="00B30343" w:rsidRPr="00D361ED">
        <w:rPr>
          <w:rFonts w:ascii="Angsana New" w:eastAsia="AngsanaNew" w:hAnsi="Angsana New" w:hint="cs"/>
          <w:sz w:val="30"/>
          <w:szCs w:val="30"/>
          <w:cs/>
          <w:lang w:eastAsia="en-GB"/>
        </w:rPr>
        <w:t>บริษัทจะทยอยออกหุ้นทุกปีภายใน</w:t>
      </w:r>
      <w:r w:rsidR="00B30343" w:rsidRPr="00D361ED">
        <w:rPr>
          <w:rFonts w:ascii="Angsana New" w:eastAsia="AngsanaNew" w:hAnsi="Angsana New"/>
          <w:sz w:val="30"/>
          <w:szCs w:val="30"/>
          <w:lang w:eastAsia="en-GB"/>
        </w:rPr>
        <w:t xml:space="preserve"> 3 </w:t>
      </w:r>
      <w:r w:rsidR="00B30343" w:rsidRPr="00D361ED">
        <w:rPr>
          <w:rFonts w:ascii="Angsana New" w:eastAsia="AngsanaNew" w:hAnsi="Angsana New" w:hint="cs"/>
          <w:sz w:val="30"/>
          <w:szCs w:val="30"/>
          <w:cs/>
          <w:lang w:eastAsia="en-GB"/>
        </w:rPr>
        <w:t>ปี นับแต่ปีที่มีการเสนอขายหุ้น</w:t>
      </w:r>
    </w:p>
    <w:p w14:paraId="18E496FE" w14:textId="77777777" w:rsidR="0060720B" w:rsidRPr="0060720B" w:rsidRDefault="0060720B" w:rsidP="0060720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Times New Roman" w:hAnsi="Angsana New"/>
          <w:sz w:val="22"/>
        </w:rPr>
      </w:pPr>
    </w:p>
    <w:p w14:paraId="2CA94840" w14:textId="6134BC7B" w:rsidR="00844C5B" w:rsidRPr="00F4595D" w:rsidRDefault="00844C5B" w:rsidP="00FA614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</w:rPr>
      </w:pPr>
      <w:r w:rsidRPr="00F4595D">
        <w:rPr>
          <w:rFonts w:ascii="Angsana New" w:hAnsi="Angsana New" w:hint="cs"/>
          <w:b/>
          <w:bCs/>
          <w:sz w:val="30"/>
          <w:szCs w:val="30"/>
          <w:cs/>
        </w:rPr>
        <w:t>ทุนเรือนหุ้น</w:t>
      </w:r>
    </w:p>
    <w:p w14:paraId="61836FAA" w14:textId="0A5FBB81" w:rsidR="007C69B1" w:rsidRPr="00F4595D" w:rsidRDefault="007C69B1" w:rsidP="002F5734">
      <w:pPr>
        <w:pStyle w:val="ListParagraph"/>
        <w:ind w:left="540"/>
        <w:jc w:val="thaiDistribute"/>
        <w:rPr>
          <w:rFonts w:ascii="Angsana New" w:eastAsia="Times New Roman" w:hAnsi="Angsana New"/>
          <w:sz w:val="22"/>
        </w:rPr>
      </w:pPr>
    </w:p>
    <w:tbl>
      <w:tblPr>
        <w:tblW w:w="9420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2979"/>
        <w:gridCol w:w="810"/>
        <w:gridCol w:w="1170"/>
        <w:gridCol w:w="243"/>
        <w:gridCol w:w="1198"/>
        <w:gridCol w:w="383"/>
        <w:gridCol w:w="1203"/>
        <w:gridCol w:w="236"/>
        <w:gridCol w:w="1198"/>
      </w:tblGrid>
      <w:tr w:rsidR="007C69B1" w:rsidRPr="00F4595D" w14:paraId="70989FD4" w14:textId="77777777" w:rsidTr="00517683">
        <w:trPr>
          <w:tblHeader/>
        </w:trPr>
        <w:tc>
          <w:tcPr>
            <w:tcW w:w="2979" w:type="dxa"/>
          </w:tcPr>
          <w:p w14:paraId="5ED3A7EC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78DDF54D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611" w:type="dxa"/>
            <w:gridSpan w:val="3"/>
            <w:tcBorders>
              <w:bottom w:val="single" w:sz="4" w:space="0" w:color="auto"/>
            </w:tcBorders>
          </w:tcPr>
          <w:p w14:paraId="761892BD" w14:textId="17901134" w:rsidR="007C69B1" w:rsidRPr="00F4595D" w:rsidRDefault="00A3244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7814" w:rsidRPr="00F4595D"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383" w:type="dxa"/>
          </w:tcPr>
          <w:p w14:paraId="27C261F6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637" w:type="dxa"/>
            <w:gridSpan w:val="3"/>
            <w:tcBorders>
              <w:bottom w:val="single" w:sz="4" w:space="0" w:color="auto"/>
            </w:tcBorders>
          </w:tcPr>
          <w:p w14:paraId="6734D33C" w14:textId="0827641C" w:rsidR="007C69B1" w:rsidRPr="00F4595D" w:rsidRDefault="00A32449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256</w:t>
            </w:r>
            <w:r w:rsidR="008D7814" w:rsidRPr="00F4595D">
              <w:rPr>
                <w:rFonts w:ascii="Angsana New" w:eastAsia="MS Mincho" w:hAnsi="Angsana New"/>
                <w:sz w:val="30"/>
                <w:szCs w:val="30"/>
              </w:rPr>
              <w:t>5</w:t>
            </w:r>
          </w:p>
        </w:tc>
      </w:tr>
      <w:tr w:rsidR="007C69B1" w:rsidRPr="00F4595D" w14:paraId="6F63E035" w14:textId="77777777" w:rsidTr="00517683">
        <w:trPr>
          <w:tblHeader/>
        </w:trPr>
        <w:tc>
          <w:tcPr>
            <w:tcW w:w="2979" w:type="dxa"/>
          </w:tcPr>
          <w:p w14:paraId="2A386B99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28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1848F7E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581B67A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C426121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5994FDA9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383" w:type="dxa"/>
          </w:tcPr>
          <w:p w14:paraId="43D431F5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</w:tcPr>
          <w:p w14:paraId="3E8D5D9E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04D5987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427075CC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7C69B1" w:rsidRPr="00F4595D" w14:paraId="3E4F815B" w14:textId="77777777" w:rsidTr="00517683">
        <w:trPr>
          <w:tblHeader/>
        </w:trPr>
        <w:tc>
          <w:tcPr>
            <w:tcW w:w="2979" w:type="dxa"/>
          </w:tcPr>
          <w:p w14:paraId="659D4DEF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5EC3AD41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631" w:type="dxa"/>
            <w:gridSpan w:val="7"/>
          </w:tcPr>
          <w:p w14:paraId="13DA71E1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</w:t>
            </w:r>
            <w:r w:rsidRPr="00F4595D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595D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 xml:space="preserve">หุ้น / </w:t>
            </w:r>
            <w:r w:rsidRPr="00F4595D">
              <w:rPr>
                <w:rFonts w:ascii="Angsana New" w:eastAsia="MS Mincho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595D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C69B1" w:rsidRPr="00F4595D" w14:paraId="3A783925" w14:textId="77777777" w:rsidTr="00517683">
        <w:tc>
          <w:tcPr>
            <w:tcW w:w="2979" w:type="dxa"/>
          </w:tcPr>
          <w:p w14:paraId="0B2257E1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810" w:type="dxa"/>
          </w:tcPr>
          <w:p w14:paraId="3F9201B8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58C569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B9A379E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98" w:type="dxa"/>
          </w:tcPr>
          <w:p w14:paraId="16548683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3B90876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2C866B8A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D84A5A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3A92187" w14:textId="77777777" w:rsidR="007C69B1" w:rsidRPr="00F4595D" w:rsidRDefault="007C69B1" w:rsidP="00D84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A1457" w:rsidRPr="00F4595D" w14:paraId="1DA8A8CD" w14:textId="77777777" w:rsidTr="00517683">
        <w:tc>
          <w:tcPr>
            <w:tcW w:w="2979" w:type="dxa"/>
          </w:tcPr>
          <w:p w14:paraId="355AB1F4" w14:textId="304AD5C1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ind w:left="155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Pr="00F4595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F4595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F4595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7369B54E" w14:textId="77777777" w:rsidR="001A1457" w:rsidRPr="00F4595D" w:rsidRDefault="001A1457" w:rsidP="001A145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95D5F1B" w14:textId="391AAEBA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43" w:type="dxa"/>
          </w:tcPr>
          <w:p w14:paraId="4E166CB1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4D54B2FE" w14:textId="4FADEDE9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383" w:type="dxa"/>
          </w:tcPr>
          <w:p w14:paraId="45639B4E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</w:tcPr>
          <w:p w14:paraId="1949E1CB" w14:textId="40155AC6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  <w:tc>
          <w:tcPr>
            <w:tcW w:w="236" w:type="dxa"/>
          </w:tcPr>
          <w:p w14:paraId="4267F626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295ADBA2" w14:textId="398923A6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32,150,000</w:t>
            </w:r>
          </w:p>
        </w:tc>
      </w:tr>
      <w:tr w:rsidR="001A1457" w:rsidRPr="00F4595D" w14:paraId="75DE98A9" w14:textId="77777777" w:rsidTr="00517683">
        <w:tc>
          <w:tcPr>
            <w:tcW w:w="2979" w:type="dxa"/>
          </w:tcPr>
          <w:p w14:paraId="784CAAB1" w14:textId="77777777" w:rsidR="001A1457" w:rsidRPr="00F4595D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810" w:type="dxa"/>
          </w:tcPr>
          <w:p w14:paraId="303D5278" w14:textId="77777777" w:rsidR="001A1457" w:rsidRPr="00F4595D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70" w:type="dxa"/>
          </w:tcPr>
          <w:p w14:paraId="3B919D56" w14:textId="77777777" w:rsidR="001A1457" w:rsidRPr="00F4595D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43" w:type="dxa"/>
          </w:tcPr>
          <w:p w14:paraId="5C4DBA9E" w14:textId="77777777" w:rsidR="001A1457" w:rsidRPr="00F4595D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CFD1917" w14:textId="77777777" w:rsidR="001A1457" w:rsidRPr="00F4595D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383" w:type="dxa"/>
          </w:tcPr>
          <w:p w14:paraId="04B84B18" w14:textId="77777777" w:rsidR="001A1457" w:rsidRPr="00F4595D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  <w:cs/>
              </w:rPr>
            </w:pPr>
          </w:p>
        </w:tc>
        <w:tc>
          <w:tcPr>
            <w:tcW w:w="1203" w:type="dxa"/>
          </w:tcPr>
          <w:p w14:paraId="2D2592FD" w14:textId="77777777" w:rsidR="001A1457" w:rsidRPr="00F4595D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236" w:type="dxa"/>
          </w:tcPr>
          <w:p w14:paraId="1584C164" w14:textId="77777777" w:rsidR="001A1457" w:rsidRPr="00F4595D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  <w:tc>
          <w:tcPr>
            <w:tcW w:w="1198" w:type="dxa"/>
          </w:tcPr>
          <w:p w14:paraId="20FBC5C3" w14:textId="77777777" w:rsidR="001A1457" w:rsidRPr="00F4595D" w:rsidRDefault="001A1457" w:rsidP="001A1457">
            <w:pPr>
              <w:pStyle w:val="ListParagraph"/>
              <w:ind w:left="540"/>
              <w:jc w:val="thaiDistribute"/>
              <w:rPr>
                <w:rFonts w:ascii="Angsana New" w:eastAsia="Times New Roman" w:hAnsi="Angsana New"/>
                <w:sz w:val="22"/>
              </w:rPr>
            </w:pPr>
          </w:p>
        </w:tc>
      </w:tr>
      <w:tr w:rsidR="001A1457" w:rsidRPr="00F4595D" w14:paraId="2DCD3C59" w14:textId="77777777" w:rsidTr="00517683">
        <w:tc>
          <w:tcPr>
            <w:tcW w:w="2979" w:type="dxa"/>
          </w:tcPr>
          <w:p w14:paraId="77A7CE2C" w14:textId="1377DD9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F4595D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810" w:type="dxa"/>
          </w:tcPr>
          <w:p w14:paraId="7B9D7321" w14:textId="77777777" w:rsidR="001A1457" w:rsidRPr="00F4595D" w:rsidRDefault="001A1457" w:rsidP="001A145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56B0A6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28" w:lineRule="auto"/>
              <w:ind w:left="-129" w:right="-1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2C3AD4B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17DBD9AF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683AD455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3F09ED7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A6F67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</w:tcPr>
          <w:p w14:paraId="78609F53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1A1457" w:rsidRPr="00F4595D" w14:paraId="2FA28A1A" w14:textId="77777777" w:rsidTr="00517683">
        <w:tc>
          <w:tcPr>
            <w:tcW w:w="2979" w:type="dxa"/>
          </w:tcPr>
          <w:p w14:paraId="292ABA5E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ณ วันที่ </w:t>
            </w:r>
            <w:r w:rsidRPr="00F4595D">
              <w:rPr>
                <w:rFonts w:ascii="Angsana New" w:eastAsia="MS Mincho" w:hAnsi="Angsana New"/>
                <w:sz w:val="30"/>
                <w:szCs w:val="30"/>
              </w:rPr>
              <w:t>1</w:t>
            </w:r>
            <w:r w:rsidRPr="00F4595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0" w:type="dxa"/>
          </w:tcPr>
          <w:p w14:paraId="673C60DE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25D11BF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77E91D9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6DADF3EB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383" w:type="dxa"/>
          </w:tcPr>
          <w:p w14:paraId="45736027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763C93A7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CF9658F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56B9C40A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1A1457" w:rsidRPr="00F4595D" w14:paraId="64CFAD68" w14:textId="77777777" w:rsidTr="00517683">
        <w:tc>
          <w:tcPr>
            <w:tcW w:w="2979" w:type="dxa"/>
          </w:tcPr>
          <w:p w14:paraId="0998D274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46CE58CC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</w:tcPr>
          <w:p w14:paraId="75316DD6" w14:textId="5E8CE36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32,000,771</w:t>
            </w:r>
          </w:p>
        </w:tc>
        <w:tc>
          <w:tcPr>
            <w:tcW w:w="243" w:type="dxa"/>
          </w:tcPr>
          <w:p w14:paraId="044FA1E2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7E020761" w14:textId="5DFCC580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32,000,771</w:t>
            </w:r>
          </w:p>
        </w:tc>
        <w:tc>
          <w:tcPr>
            <w:tcW w:w="383" w:type="dxa"/>
          </w:tcPr>
          <w:p w14:paraId="2EE221DB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</w:tcPr>
          <w:p w14:paraId="34398DB9" w14:textId="1D18FAD5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  <w:tc>
          <w:tcPr>
            <w:tcW w:w="236" w:type="dxa"/>
          </w:tcPr>
          <w:p w14:paraId="1EFED0C5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</w:tcPr>
          <w:p w14:paraId="309BD1E3" w14:textId="6BDF7261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32,000,000</w:t>
            </w:r>
          </w:p>
        </w:tc>
      </w:tr>
      <w:tr w:rsidR="001A1457" w:rsidRPr="00F4595D" w14:paraId="59B99EC8" w14:textId="77777777" w:rsidTr="00517683">
        <w:tc>
          <w:tcPr>
            <w:tcW w:w="2979" w:type="dxa"/>
          </w:tcPr>
          <w:p w14:paraId="0E3C549D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 w:hint="cs"/>
                <w:sz w:val="30"/>
                <w:szCs w:val="30"/>
                <w:cs/>
              </w:rPr>
              <w:t>ออกหุ้นให้พนักงาน</w:t>
            </w:r>
          </w:p>
        </w:tc>
        <w:tc>
          <w:tcPr>
            <w:tcW w:w="810" w:type="dxa"/>
          </w:tcPr>
          <w:p w14:paraId="3B86B8BE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6A2338" w14:textId="4531AC98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  <w:tc>
          <w:tcPr>
            <w:tcW w:w="243" w:type="dxa"/>
          </w:tcPr>
          <w:p w14:paraId="14D5FF27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</w:tcPr>
          <w:p w14:paraId="70AA2C8B" w14:textId="1DB72F0B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1,572</w:t>
            </w:r>
          </w:p>
        </w:tc>
        <w:tc>
          <w:tcPr>
            <w:tcW w:w="383" w:type="dxa"/>
          </w:tcPr>
          <w:p w14:paraId="4B7BC53C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664A68A2" w14:textId="679FDC50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  <w:tc>
          <w:tcPr>
            <w:tcW w:w="236" w:type="dxa"/>
            <w:shd w:val="clear" w:color="auto" w:fill="auto"/>
          </w:tcPr>
          <w:p w14:paraId="4F9D06E3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</w:tcPr>
          <w:p w14:paraId="561E0BDA" w14:textId="66D7B4BE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28" w:lineRule="auto"/>
              <w:ind w:left="-108"/>
              <w:rPr>
                <w:rFonts w:ascii="Angsana New" w:eastAsia="MS Mincho" w:hAnsi="Angsana New"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sz w:val="30"/>
                <w:szCs w:val="30"/>
              </w:rPr>
              <w:t>771</w:t>
            </w:r>
          </w:p>
        </w:tc>
      </w:tr>
      <w:tr w:rsidR="001A1457" w:rsidRPr="00F4595D" w14:paraId="41021CB9" w14:textId="77777777" w:rsidTr="00517683">
        <w:trPr>
          <w:trHeight w:val="404"/>
        </w:trPr>
        <w:tc>
          <w:tcPr>
            <w:tcW w:w="2979" w:type="dxa"/>
          </w:tcPr>
          <w:p w14:paraId="410D50C6" w14:textId="48AFCBF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 xml:space="preserve">30 </w:t>
            </w:r>
            <w:r w:rsidRPr="00F4595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/</w:t>
            </w:r>
            <w:r w:rsidRPr="00F4595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31</w:t>
            </w:r>
            <w:r w:rsidRPr="00F4595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10" w:type="dxa"/>
          </w:tcPr>
          <w:p w14:paraId="36E087E8" w14:textId="77777777" w:rsidR="001A1457" w:rsidRPr="00F4595D" w:rsidRDefault="001A1457" w:rsidP="001A145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CAB029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20D50FC7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</w:tcPr>
          <w:p w14:paraId="28CB1AF0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12D53445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1842EEB2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ACBDBE8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</w:tcPr>
          <w:p w14:paraId="59C04ACA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28" w:lineRule="auto"/>
              <w:ind w:lef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1A1457" w:rsidRPr="00F4595D" w14:paraId="14283FA0" w14:textId="77777777" w:rsidTr="00517683">
        <w:tc>
          <w:tcPr>
            <w:tcW w:w="2979" w:type="dxa"/>
          </w:tcPr>
          <w:p w14:paraId="0914A9EC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28" w:lineRule="auto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- หุ้นสามัญ</w:t>
            </w:r>
          </w:p>
        </w:tc>
        <w:tc>
          <w:tcPr>
            <w:tcW w:w="810" w:type="dxa"/>
          </w:tcPr>
          <w:p w14:paraId="78C7657F" w14:textId="77777777" w:rsidR="001A1457" w:rsidRPr="00F4595D" w:rsidRDefault="001A1457" w:rsidP="001A1457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left="-108" w:right="-90"/>
              <w:jc w:val="center"/>
              <w:outlineLvl w:val="7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8DC422" w14:textId="17947B16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43" w:type="dxa"/>
          </w:tcPr>
          <w:p w14:paraId="1DA9FDBB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</w:tcPr>
          <w:p w14:paraId="1D77BD50" w14:textId="3642B669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383" w:type="dxa"/>
          </w:tcPr>
          <w:p w14:paraId="15A65964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203" w:type="dxa"/>
            <w:tcBorders>
              <w:bottom w:val="double" w:sz="4" w:space="0" w:color="auto"/>
            </w:tcBorders>
            <w:shd w:val="clear" w:color="auto" w:fill="auto"/>
          </w:tcPr>
          <w:p w14:paraId="29C01511" w14:textId="2964137A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3"/>
              </w:tabs>
              <w:spacing w:line="228" w:lineRule="auto"/>
              <w:ind w:left="-129" w:right="1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32,000,771</w:t>
            </w:r>
          </w:p>
        </w:tc>
        <w:tc>
          <w:tcPr>
            <w:tcW w:w="236" w:type="dxa"/>
            <w:shd w:val="clear" w:color="auto" w:fill="auto"/>
          </w:tcPr>
          <w:p w14:paraId="48F4E872" w14:textId="77777777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228" w:lineRule="auto"/>
              <w:ind w:left="-129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8" w:type="dxa"/>
            <w:tcBorders>
              <w:bottom w:val="double" w:sz="4" w:space="0" w:color="auto"/>
            </w:tcBorders>
            <w:shd w:val="clear" w:color="auto" w:fill="auto"/>
          </w:tcPr>
          <w:p w14:paraId="76862AE3" w14:textId="31DE3D75" w:rsidR="001A1457" w:rsidRPr="00F4595D" w:rsidRDefault="001A1457" w:rsidP="001A1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28" w:lineRule="auto"/>
              <w:ind w:left="-129" w:right="-10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32,000,771</w:t>
            </w:r>
          </w:p>
        </w:tc>
      </w:tr>
    </w:tbl>
    <w:p w14:paraId="6A70605D" w14:textId="77777777" w:rsidR="002F5734" w:rsidRPr="00F4595D" w:rsidRDefault="002F5734" w:rsidP="002F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40"/>
        <w:rPr>
          <w:rFonts w:ascii="Angsana New" w:hAnsi="Angsana New"/>
          <w:b/>
          <w:bCs/>
          <w:sz w:val="16"/>
          <w:szCs w:val="16"/>
        </w:rPr>
      </w:pPr>
    </w:p>
    <w:p w14:paraId="4F872B53" w14:textId="5562FA84" w:rsidR="000950DE" w:rsidRPr="00F4595D" w:rsidRDefault="00E4660E" w:rsidP="00A805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  <w:tab w:val="left" w:pos="9990"/>
        </w:tabs>
        <w:spacing w:line="228" w:lineRule="auto"/>
        <w:ind w:left="540" w:right="119"/>
        <w:jc w:val="thaiDistribute"/>
        <w:rPr>
          <w:rFonts w:ascii="Angsana New" w:hAnsi="Angsana New"/>
          <w:sz w:val="30"/>
          <w:szCs w:val="30"/>
          <w:cs/>
        </w:rPr>
        <w:sectPr w:rsidR="000950DE" w:rsidRPr="00F4595D" w:rsidSect="005F349E">
          <w:headerReference w:type="default" r:id="rId18"/>
          <w:pgSz w:w="11909" w:h="16834" w:code="9"/>
          <w:pgMar w:top="691" w:right="1152" w:bottom="576" w:left="1152" w:header="720" w:footer="720" w:gutter="0"/>
          <w:pgNumType w:start="24"/>
          <w:cols w:space="708"/>
          <w:titlePg/>
          <w:docGrid w:linePitch="360"/>
        </w:sectPr>
      </w:pPr>
      <w:r w:rsidRPr="00F4595D">
        <w:rPr>
          <w:rFonts w:ascii="Angsana New" w:hAnsi="Angsana New" w:hint="cs"/>
          <w:sz w:val="30"/>
          <w:szCs w:val="30"/>
          <w:cs/>
        </w:rPr>
        <w:t>ใน</w:t>
      </w:r>
      <w:r w:rsidR="008918AF" w:rsidRPr="00F4595D">
        <w:rPr>
          <w:rFonts w:ascii="Angsana New" w:hAnsi="Angsana New" w:hint="cs"/>
          <w:sz w:val="30"/>
          <w:szCs w:val="30"/>
          <w:cs/>
        </w:rPr>
        <w:t>ระหว่างงวด</w:t>
      </w:r>
      <w:r w:rsidR="009176FC" w:rsidRPr="00F4595D">
        <w:rPr>
          <w:rFonts w:ascii="Angsana New" w:hAnsi="Angsana New" w:hint="cs"/>
          <w:sz w:val="30"/>
          <w:szCs w:val="30"/>
          <w:cs/>
        </w:rPr>
        <w:t>หก</w:t>
      </w:r>
      <w:r w:rsidR="008918AF" w:rsidRPr="00F4595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918AF" w:rsidRPr="00F4595D">
        <w:rPr>
          <w:rFonts w:ascii="Angsana New" w:hAnsi="Angsana New"/>
          <w:sz w:val="30"/>
          <w:szCs w:val="30"/>
        </w:rPr>
        <w:t>3</w:t>
      </w:r>
      <w:r w:rsidR="009176FC" w:rsidRPr="00F4595D">
        <w:rPr>
          <w:rFonts w:ascii="Angsana New" w:hAnsi="Angsana New"/>
          <w:sz w:val="30"/>
          <w:szCs w:val="30"/>
        </w:rPr>
        <w:t xml:space="preserve">0 </w:t>
      </w:r>
      <w:r w:rsidR="009176FC" w:rsidRPr="00F4595D">
        <w:rPr>
          <w:rFonts w:ascii="Angsana New" w:hAnsi="Angsana New" w:hint="cs"/>
          <w:sz w:val="30"/>
          <w:szCs w:val="30"/>
          <w:cs/>
        </w:rPr>
        <w:t>มิถุนายน</w:t>
      </w:r>
      <w:r w:rsidR="008918AF" w:rsidRPr="00F4595D">
        <w:rPr>
          <w:rFonts w:ascii="Angsana New" w:hAnsi="Angsana New" w:hint="cs"/>
          <w:sz w:val="30"/>
          <w:szCs w:val="30"/>
          <w:cs/>
        </w:rPr>
        <w:t xml:space="preserve"> </w:t>
      </w:r>
      <w:r w:rsidR="008918AF" w:rsidRPr="00F4595D">
        <w:rPr>
          <w:rFonts w:ascii="Angsana New" w:hAnsi="Angsana New"/>
          <w:sz w:val="30"/>
          <w:szCs w:val="30"/>
        </w:rPr>
        <w:t>2566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7C69B1" w:rsidRPr="00F4595D">
        <w:rPr>
          <w:rFonts w:ascii="Angsana New" w:hAnsi="Angsana New" w:hint="cs"/>
          <w:sz w:val="30"/>
          <w:szCs w:val="30"/>
          <w:cs/>
        </w:rPr>
        <w:t>บริษัทได้ออกหุ้นสามัญเพิ่มทุนตามโครงการ</w:t>
      </w:r>
      <w:r w:rsidR="007C69B1" w:rsidRPr="00F4595D">
        <w:rPr>
          <w:rFonts w:ascii="Angsana New" w:hAnsi="Angsana New"/>
          <w:sz w:val="30"/>
          <w:szCs w:val="30"/>
          <w:cs/>
        </w:rPr>
        <w:t xml:space="preserve"> </w:t>
      </w:r>
      <w:r w:rsidR="007C69B1" w:rsidRPr="00F4595D">
        <w:rPr>
          <w:rFonts w:ascii="Angsana New" w:hAnsi="Angsana New"/>
          <w:sz w:val="30"/>
          <w:szCs w:val="30"/>
        </w:rPr>
        <w:t>AWC Share</w:t>
      </w:r>
      <w:r w:rsidR="00367332" w:rsidRPr="00F4595D">
        <w:rPr>
          <w:rFonts w:ascii="Angsana New" w:hAnsi="Angsana New"/>
          <w:sz w:val="30"/>
          <w:szCs w:val="30"/>
        </w:rPr>
        <w:t>s</w:t>
      </w:r>
      <w:r w:rsidR="007C69B1" w:rsidRPr="00F4595D">
        <w:rPr>
          <w:rFonts w:ascii="Angsana New" w:hAnsi="Angsana New"/>
          <w:sz w:val="30"/>
          <w:szCs w:val="30"/>
        </w:rPr>
        <w:t xml:space="preserve"> Plan Tranch</w:t>
      </w:r>
      <w:r w:rsidR="00B92FA1" w:rsidRPr="00F4595D">
        <w:rPr>
          <w:rFonts w:ascii="Angsana New" w:hAnsi="Angsana New"/>
          <w:sz w:val="30"/>
          <w:szCs w:val="30"/>
        </w:rPr>
        <w:t>e</w:t>
      </w:r>
      <w:r w:rsidR="00AB2E26" w:rsidRPr="00F4595D">
        <w:rPr>
          <w:rFonts w:ascii="Angsana New" w:hAnsi="Angsana New"/>
          <w:sz w:val="30"/>
          <w:szCs w:val="30"/>
        </w:rPr>
        <w:t xml:space="preserve"> </w:t>
      </w:r>
      <w:r w:rsidR="007C69B1" w:rsidRPr="00F4595D">
        <w:rPr>
          <w:rFonts w:ascii="Angsana New" w:hAnsi="Angsana New"/>
          <w:sz w:val="30"/>
          <w:szCs w:val="30"/>
        </w:rPr>
        <w:t>1</w:t>
      </w:r>
      <w:r w:rsidR="00723925"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AWC Shares Plan Tranche 2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ให้แก่พนักงานจำนวน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2D7126" w:rsidRPr="00F4595D">
        <w:rPr>
          <w:rFonts w:ascii="Angsana New" w:hAnsi="Angsana New"/>
          <w:sz w:val="30"/>
          <w:szCs w:val="30"/>
        </w:rPr>
        <w:t>658,600</w:t>
      </w:r>
      <w:r w:rsidR="00742062" w:rsidRPr="00F4595D">
        <w:rPr>
          <w:rFonts w:ascii="Angsana New" w:hAnsi="Angsana New"/>
          <w:sz w:val="30"/>
          <w:szCs w:val="30"/>
        </w:rPr>
        <w:t xml:space="preserve"> </w:t>
      </w:r>
      <w:r w:rsidR="00020959" w:rsidRPr="00F4595D">
        <w:rPr>
          <w:rFonts w:ascii="Angsana New" w:hAnsi="Angsana New" w:hint="cs"/>
          <w:sz w:val="30"/>
          <w:szCs w:val="30"/>
          <w:cs/>
        </w:rPr>
        <w:t xml:space="preserve">หุ้น </w:t>
      </w:r>
      <w:r w:rsidRPr="00F4595D">
        <w:rPr>
          <w:rFonts w:ascii="Angsana New" w:hAnsi="Angsana New" w:hint="cs"/>
          <w:sz w:val="30"/>
          <w:szCs w:val="30"/>
          <w:cs/>
        </w:rPr>
        <w:t>และ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6612EA" w:rsidRPr="00F4595D">
        <w:rPr>
          <w:rFonts w:ascii="Angsana New" w:hAnsi="Angsana New"/>
          <w:sz w:val="30"/>
          <w:szCs w:val="30"/>
        </w:rPr>
        <w:t>914,000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หุ้น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ตามลำดับ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7C69B1" w:rsidRPr="00F4595D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="007C69B1" w:rsidRPr="00F4595D">
        <w:rPr>
          <w:rFonts w:ascii="Angsana New" w:hAnsi="Angsana New"/>
          <w:sz w:val="30"/>
          <w:szCs w:val="30"/>
          <w:cs/>
        </w:rPr>
        <w:t xml:space="preserve"> </w:t>
      </w:r>
      <w:r w:rsidR="007C69B1" w:rsidRPr="00F4595D">
        <w:rPr>
          <w:rFonts w:ascii="Angsana New" w:hAnsi="Angsana New"/>
          <w:sz w:val="30"/>
          <w:szCs w:val="30"/>
        </w:rPr>
        <w:t xml:space="preserve">1 </w:t>
      </w:r>
      <w:r w:rsidR="007C69B1" w:rsidRPr="00F4595D">
        <w:rPr>
          <w:rFonts w:ascii="Angsana New" w:hAnsi="Angsana New" w:hint="cs"/>
          <w:sz w:val="30"/>
          <w:szCs w:val="30"/>
          <w:cs/>
        </w:rPr>
        <w:t>บาท</w:t>
      </w:r>
      <w:r w:rsidR="00723925" w:rsidRPr="00F4595D">
        <w:rPr>
          <w:rFonts w:ascii="Angsana New" w:hAnsi="Angsana New"/>
          <w:sz w:val="30"/>
          <w:szCs w:val="30"/>
        </w:rPr>
        <w:t xml:space="preserve"> </w:t>
      </w:r>
      <w:r w:rsidR="00723925" w:rsidRPr="00F4595D">
        <w:rPr>
          <w:rFonts w:ascii="Angsana New" w:hAnsi="Angsana New" w:hint="cs"/>
          <w:sz w:val="30"/>
          <w:szCs w:val="30"/>
          <w:cs/>
        </w:rPr>
        <w:t>ซึ่งบริษัทได้จดทะเบียนเพิ่มทุนกับกระทรวงพาณิชย์แล้ว</w:t>
      </w:r>
      <w:r w:rsidR="00723925" w:rsidRPr="00F4595D">
        <w:rPr>
          <w:rFonts w:ascii="Angsana New" w:hAnsi="Angsana New"/>
          <w:sz w:val="30"/>
          <w:szCs w:val="30"/>
          <w:cs/>
        </w:rPr>
        <w:t xml:space="preserve"> </w:t>
      </w:r>
      <w:r w:rsidR="00723925" w:rsidRPr="00F4595D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723925" w:rsidRPr="00F4595D">
        <w:rPr>
          <w:rFonts w:ascii="Angsana New" w:hAnsi="Angsana New"/>
          <w:sz w:val="30"/>
          <w:szCs w:val="30"/>
        </w:rPr>
        <w:t xml:space="preserve"> </w:t>
      </w:r>
      <w:r w:rsidR="00723925" w:rsidRPr="00F4595D">
        <w:rPr>
          <w:rFonts w:ascii="Angsana New" w:hAnsi="Angsana New" w:hint="cs"/>
          <w:sz w:val="30"/>
          <w:szCs w:val="30"/>
          <w:cs/>
        </w:rPr>
        <w:t>9</w:t>
      </w:r>
      <w:r w:rsidR="00723925" w:rsidRPr="00F4595D">
        <w:rPr>
          <w:rFonts w:ascii="Angsana New" w:hAnsi="Angsana New"/>
          <w:sz w:val="30"/>
          <w:szCs w:val="30"/>
        </w:rPr>
        <w:t xml:space="preserve"> </w:t>
      </w:r>
      <w:r w:rsidR="00723925" w:rsidRPr="00F4595D">
        <w:rPr>
          <w:rFonts w:ascii="Angsana New" w:hAnsi="Angsana New" w:hint="cs"/>
          <w:sz w:val="30"/>
          <w:szCs w:val="30"/>
          <w:cs/>
        </w:rPr>
        <w:t>มีนาคม</w:t>
      </w:r>
      <w:r w:rsidR="00723925" w:rsidRPr="00F4595D">
        <w:rPr>
          <w:rFonts w:ascii="Angsana New" w:hAnsi="Angsana New"/>
          <w:sz w:val="30"/>
          <w:szCs w:val="30"/>
          <w:cs/>
        </w:rPr>
        <w:t xml:space="preserve"> </w:t>
      </w:r>
      <w:r w:rsidR="00723925" w:rsidRPr="00F4595D">
        <w:rPr>
          <w:rFonts w:ascii="Angsana New" w:hAnsi="Angsana New"/>
          <w:sz w:val="30"/>
          <w:szCs w:val="30"/>
        </w:rPr>
        <w:t>2566</w:t>
      </w:r>
    </w:p>
    <w:p w14:paraId="03806E4C" w14:textId="77777777" w:rsidR="00003739" w:rsidRPr="00F4595D" w:rsidRDefault="00003739" w:rsidP="00FA614F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28" w:lineRule="auto"/>
        <w:ind w:hanging="540"/>
        <w:rPr>
          <w:rFonts w:ascii="Angsana New" w:hAnsi="Angsana New"/>
          <w:b/>
          <w:bCs/>
          <w:sz w:val="30"/>
          <w:szCs w:val="30"/>
          <w:cs/>
        </w:rPr>
      </w:pPr>
      <w:r w:rsidRPr="00F4595D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ส่วนงานดำเนินงาน</w:t>
      </w:r>
    </w:p>
    <w:p w14:paraId="13555D25" w14:textId="77777777" w:rsidR="00003739" w:rsidRPr="00F4595D" w:rsidRDefault="00003739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0F95E6E6" w14:textId="1B61D5D7" w:rsidR="008A779A" w:rsidRPr="00F4595D" w:rsidRDefault="00630618" w:rsidP="009C2F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F4595D">
        <w:rPr>
          <w:rFonts w:ascii="Angsana New" w:hAnsi="Angsana New"/>
          <w:b/>
          <w:bCs/>
          <w:i/>
          <w:iCs/>
          <w:sz w:val="28"/>
          <w:szCs w:val="28"/>
          <w:cs/>
        </w:rPr>
        <w:t>ข้อมูล</w:t>
      </w:r>
      <w:r w:rsidR="00AA28EE" w:rsidRPr="00F4595D">
        <w:rPr>
          <w:rFonts w:ascii="Angsana New" w:hAnsi="Angsana New"/>
          <w:b/>
          <w:bCs/>
          <w:i/>
          <w:iCs/>
          <w:sz w:val="28"/>
          <w:szCs w:val="28"/>
          <w:cs/>
        </w:rPr>
        <w:t>เกี่ยวกับ</w:t>
      </w:r>
      <w:r w:rsidR="00D17040" w:rsidRPr="00F4595D">
        <w:rPr>
          <w:rFonts w:ascii="Angsana New" w:hAnsi="Angsana New"/>
          <w:b/>
          <w:bCs/>
          <w:i/>
          <w:iCs/>
          <w:sz w:val="28"/>
          <w:szCs w:val="28"/>
          <w:cs/>
        </w:rPr>
        <w:t>ส่วนงาน</w:t>
      </w:r>
      <w:r w:rsidRPr="00F4595D">
        <w:rPr>
          <w:rFonts w:ascii="Angsana New" w:hAnsi="Angsana New"/>
          <w:b/>
          <w:bCs/>
          <w:i/>
          <w:iCs/>
          <w:sz w:val="28"/>
          <w:szCs w:val="28"/>
          <w:cs/>
        </w:rPr>
        <w:t>ที่รายงาน</w:t>
      </w:r>
    </w:p>
    <w:tbl>
      <w:tblPr>
        <w:tblW w:w="145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1260"/>
        <w:gridCol w:w="180"/>
        <w:gridCol w:w="1260"/>
        <w:gridCol w:w="180"/>
        <w:gridCol w:w="19"/>
        <w:gridCol w:w="1241"/>
        <w:gridCol w:w="180"/>
        <w:gridCol w:w="1259"/>
        <w:gridCol w:w="181"/>
        <w:gridCol w:w="1170"/>
        <w:gridCol w:w="180"/>
        <w:gridCol w:w="1260"/>
        <w:gridCol w:w="270"/>
        <w:gridCol w:w="1170"/>
        <w:gridCol w:w="180"/>
        <w:gridCol w:w="1350"/>
      </w:tblGrid>
      <w:tr w:rsidR="00C15066" w:rsidRPr="00F4595D" w14:paraId="270D76B5" w14:textId="77777777" w:rsidTr="00AF2174">
        <w:trPr>
          <w:cantSplit/>
          <w:trHeight w:val="70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7603A31" w14:textId="77777777" w:rsidR="00C15066" w:rsidRPr="00F4595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40" w:type="dxa"/>
            <w:gridSpan w:val="16"/>
            <w:vAlign w:val="bottom"/>
          </w:tcPr>
          <w:p w14:paraId="31A521C6" w14:textId="77777777" w:rsidR="00C15066" w:rsidRPr="00F4595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F4595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ง</w:t>
            </w:r>
            <w:r w:rsidRPr="00F4595D">
              <w:rPr>
                <w:rFonts w:ascii="Angsana New" w:hAnsi="Angsana New" w:hint="cs"/>
                <w:bCs/>
                <w:sz w:val="28"/>
                <w:szCs w:val="28"/>
                <w:cs/>
              </w:rPr>
              <w:t>บการเงินรวม</w:t>
            </w:r>
          </w:p>
        </w:tc>
      </w:tr>
      <w:tr w:rsidR="00C15066" w:rsidRPr="00F4595D" w14:paraId="435B9258" w14:textId="77777777" w:rsidTr="00AF2174">
        <w:trPr>
          <w:cantSplit/>
          <w:trHeight w:val="62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4A8FC60F" w14:textId="19EAF4A3" w:rsidR="00C15066" w:rsidRPr="00F4595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="005A0C88" w:rsidRPr="00F459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เดือนสิ้นสุดวันที่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8AE1228" w14:textId="77777777" w:rsidR="00C15066" w:rsidRPr="00F4595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F4595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</w:t>
            </w:r>
            <w:r w:rsidRPr="00F4595D">
              <w:rPr>
                <w:rFonts w:ascii="Angsana New" w:hAnsi="Angsana New" w:hint="cs"/>
                <w:bCs/>
                <w:sz w:val="28"/>
                <w:szCs w:val="28"/>
                <w:cs/>
              </w:rPr>
              <w:t>้</w:t>
            </w:r>
            <w:r w:rsidRPr="00F4595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บริการธุรกิจโรงแรมและ</w:t>
            </w:r>
          </w:p>
          <w:p w14:paraId="18FB40CE" w14:textId="77777777" w:rsidR="00C15066" w:rsidRPr="00F4595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F4595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79F1E21E" w14:textId="77777777" w:rsidR="00C15066" w:rsidRPr="00F4595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99" w:type="dxa"/>
            <w:gridSpan w:val="4"/>
            <w:vAlign w:val="bottom"/>
          </w:tcPr>
          <w:p w14:paraId="4F7C9D72" w14:textId="77777777" w:rsidR="00C15066" w:rsidRPr="00F4595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F4595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ให้เช่าและให้บริการ</w:t>
            </w:r>
          </w:p>
          <w:p w14:paraId="7AB104B0" w14:textId="77777777" w:rsidR="00C15066" w:rsidRPr="00F4595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F4595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อาคารพาณิชยกรรม</w:t>
            </w:r>
          </w:p>
        </w:tc>
        <w:tc>
          <w:tcPr>
            <w:tcW w:w="181" w:type="dxa"/>
            <w:vAlign w:val="bottom"/>
          </w:tcPr>
          <w:p w14:paraId="740DD1D0" w14:textId="77777777" w:rsidR="00C15066" w:rsidRPr="00F4595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51371EC2" w14:textId="77777777" w:rsidR="00C15066" w:rsidRPr="00F4595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</w:p>
          <w:p w14:paraId="4AA3DE9A" w14:textId="77777777" w:rsidR="00C15066" w:rsidRPr="00F4595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  <w:r w:rsidRPr="00F4595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0B9FA9E4" w14:textId="77777777" w:rsidR="00C15066" w:rsidRPr="00F4595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0745518B" w14:textId="77777777" w:rsidR="00C15066" w:rsidRPr="00F4595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  <w:lang w:val="en-GB"/>
              </w:rPr>
            </w:pPr>
            <w:r w:rsidRPr="00F4595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รวมส่วนงาน</w:t>
            </w:r>
          </w:p>
          <w:p w14:paraId="09560071" w14:textId="77777777" w:rsidR="00C15066" w:rsidRPr="00F4595D" w:rsidRDefault="00C15066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lang w:val="en-GB"/>
              </w:rPr>
            </w:pPr>
            <w:r w:rsidRPr="00F4595D">
              <w:rPr>
                <w:rFonts w:ascii="Angsana New" w:hAnsi="Angsana New" w:hint="cs"/>
                <w:bCs/>
                <w:sz w:val="28"/>
                <w:szCs w:val="28"/>
                <w:cs/>
                <w:lang w:val="en-GB"/>
              </w:rPr>
              <w:t>ที่รายงาน</w:t>
            </w:r>
          </w:p>
        </w:tc>
      </w:tr>
      <w:tr w:rsidR="008D7814" w:rsidRPr="00F4595D" w14:paraId="3994557C" w14:textId="77777777" w:rsidTr="00AF2174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2B0A02A7" w14:textId="1BF5F118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</w:t>
            </w:r>
            <w:r w:rsidR="00997EFE" w:rsidRPr="00F4595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997EFE" w:rsidRPr="00F459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147B7D" w14:textId="74284829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459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3ED23471" w14:textId="77777777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1329836" w14:textId="709F1196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4595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2D061C32" w14:textId="77777777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5E747611" w14:textId="077F1E77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459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34E24417" w14:textId="77777777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675AFEFE" w14:textId="1D6C3005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4595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1" w:type="dxa"/>
          </w:tcPr>
          <w:p w14:paraId="28F551E8" w14:textId="77777777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6653FFE1" w14:textId="4F786056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459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3F8C4955" w14:textId="77777777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03E61F9E" w14:textId="28BE6D1B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4595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0" w:type="dxa"/>
          </w:tcPr>
          <w:p w14:paraId="2E57ACCB" w14:textId="77777777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748CAAA7" w14:textId="508AABBE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  <w:lang w:val="en-GB" w:bidi="ar-SA"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4595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vAlign w:val="center"/>
          </w:tcPr>
          <w:p w14:paraId="537BD0BD" w14:textId="77777777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5003B71B" w14:textId="4C1A6CDD" w:rsidR="008D7814" w:rsidRPr="00F4595D" w:rsidRDefault="008D7814" w:rsidP="008D78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256</w:t>
            </w:r>
            <w:r w:rsidRPr="00F4595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11756C" w:rsidRPr="00F4595D" w14:paraId="74FD25BD" w14:textId="77777777" w:rsidTr="00AF2174">
        <w:trPr>
          <w:cantSplit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bottom"/>
          </w:tcPr>
          <w:p w14:paraId="5E33CF0B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49ABEE7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3F9A5898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F458D4C" w14:textId="30ECF548" w:rsidR="0011756C" w:rsidRPr="00F4595D" w:rsidRDefault="003B0B83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4A4A5A6D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17BDBD2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27ACC110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center"/>
          </w:tcPr>
          <w:p w14:paraId="29773803" w14:textId="058C21B1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1" w:type="dxa"/>
          </w:tcPr>
          <w:p w14:paraId="5DACA394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430C5276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AC44FB5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832C099" w14:textId="51877E74" w:rsidR="0011756C" w:rsidRPr="00F4595D" w:rsidRDefault="003B0B83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7E13925B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FE2B906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" w:type="dxa"/>
            <w:vAlign w:val="center"/>
          </w:tcPr>
          <w:p w14:paraId="47E100B5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1DE4FE51" w14:textId="0499CA03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F4595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11756C" w:rsidRPr="00F4595D" w14:paraId="26A9EC62" w14:textId="77777777" w:rsidTr="00AF2174">
        <w:trPr>
          <w:cantSplit/>
          <w:tblHeader/>
        </w:trPr>
        <w:tc>
          <w:tcPr>
            <w:tcW w:w="3240" w:type="dxa"/>
          </w:tcPr>
          <w:p w14:paraId="54D2DAAD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40" w:type="dxa"/>
            <w:gridSpan w:val="16"/>
            <w:shd w:val="clear" w:color="auto" w:fill="auto"/>
            <w:vAlign w:val="center"/>
          </w:tcPr>
          <w:p w14:paraId="381C099F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F459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1756C" w:rsidRPr="00F4595D" w14:paraId="1F8A3F49" w14:textId="77777777" w:rsidTr="00AF2174">
        <w:trPr>
          <w:cantSplit/>
          <w:trHeight w:val="236"/>
        </w:trPr>
        <w:tc>
          <w:tcPr>
            <w:tcW w:w="3240" w:type="dxa"/>
          </w:tcPr>
          <w:p w14:paraId="5FDE3A59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ข้อมูลตามส่วนงานดำเนินงาน</w:t>
            </w:r>
          </w:p>
        </w:tc>
        <w:tc>
          <w:tcPr>
            <w:tcW w:w="1260" w:type="dxa"/>
          </w:tcPr>
          <w:p w14:paraId="6B7164DC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783747C6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7BC980DF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7C61D448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</w:tcPr>
          <w:p w14:paraId="5019D64D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A3F2377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</w:tcPr>
          <w:p w14:paraId="33403764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81" w:type="dxa"/>
            <w:vAlign w:val="bottom"/>
          </w:tcPr>
          <w:p w14:paraId="4199C2C8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42D24920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84C1BA2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ACCC282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5C4ED8F4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57E5FFC7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2D9247CA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</w:tcPr>
          <w:p w14:paraId="5FD8E9B2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276E3B" w:rsidRPr="00F4595D" w14:paraId="75D5A505" w14:textId="77777777" w:rsidTr="00C57890">
        <w:trPr>
          <w:cantSplit/>
          <w:trHeight w:val="236"/>
        </w:trPr>
        <w:tc>
          <w:tcPr>
            <w:tcW w:w="3240" w:type="dxa"/>
          </w:tcPr>
          <w:p w14:paraId="15AAA365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4E4B254B" w14:textId="42728D7F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5,008,373 </w:t>
            </w:r>
          </w:p>
        </w:tc>
        <w:tc>
          <w:tcPr>
            <w:tcW w:w="180" w:type="dxa"/>
            <w:vAlign w:val="bottom"/>
          </w:tcPr>
          <w:p w14:paraId="33E292A7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620D36F" w14:textId="18A6F83C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2,208,559 </w:t>
            </w:r>
          </w:p>
        </w:tc>
        <w:tc>
          <w:tcPr>
            <w:tcW w:w="199" w:type="dxa"/>
            <w:gridSpan w:val="2"/>
            <w:vAlign w:val="bottom"/>
          </w:tcPr>
          <w:p w14:paraId="045BF6BC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715409E" w14:textId="174B11A1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1,781,442 </w:t>
            </w:r>
          </w:p>
        </w:tc>
        <w:tc>
          <w:tcPr>
            <w:tcW w:w="180" w:type="dxa"/>
            <w:vAlign w:val="bottom"/>
          </w:tcPr>
          <w:p w14:paraId="655CE1AF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374AF32E" w14:textId="3440F470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1,556,274 </w:t>
            </w:r>
          </w:p>
        </w:tc>
        <w:tc>
          <w:tcPr>
            <w:tcW w:w="181" w:type="dxa"/>
            <w:vAlign w:val="bottom"/>
          </w:tcPr>
          <w:p w14:paraId="5160082C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265F5E" w14:textId="3EBA4AD8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7257BC2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14097674" w14:textId="31ED573C" w:rsidR="00276E3B" w:rsidRPr="00F4595D" w:rsidRDefault="00AE24E1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A1203BA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025CA44" w14:textId="3203FBBF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6,789,815 </w:t>
            </w:r>
          </w:p>
        </w:tc>
        <w:tc>
          <w:tcPr>
            <w:tcW w:w="180" w:type="dxa"/>
            <w:vAlign w:val="bottom"/>
          </w:tcPr>
          <w:p w14:paraId="34CD686C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2BC948" w14:textId="42C46914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3,764,833 </w:t>
            </w:r>
          </w:p>
        </w:tc>
      </w:tr>
      <w:tr w:rsidR="00276E3B" w:rsidRPr="00F4595D" w14:paraId="7F1EC935" w14:textId="77777777">
        <w:trPr>
          <w:cantSplit/>
          <w:trHeight w:val="236"/>
        </w:trPr>
        <w:tc>
          <w:tcPr>
            <w:tcW w:w="3240" w:type="dxa"/>
          </w:tcPr>
          <w:p w14:paraId="2028B72A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550793F5" w14:textId="3FAB1FEC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16,477 </w:t>
            </w:r>
          </w:p>
        </w:tc>
        <w:tc>
          <w:tcPr>
            <w:tcW w:w="180" w:type="dxa"/>
            <w:vAlign w:val="bottom"/>
          </w:tcPr>
          <w:p w14:paraId="1EC405B5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11BB337" w14:textId="588DE4B2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11,046 </w:t>
            </w:r>
          </w:p>
        </w:tc>
        <w:tc>
          <w:tcPr>
            <w:tcW w:w="199" w:type="dxa"/>
            <w:gridSpan w:val="2"/>
            <w:vAlign w:val="bottom"/>
          </w:tcPr>
          <w:p w14:paraId="7EB7233D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2CFC854" w14:textId="35F0060F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107,895 </w:t>
            </w:r>
          </w:p>
        </w:tc>
        <w:tc>
          <w:tcPr>
            <w:tcW w:w="180" w:type="dxa"/>
            <w:vAlign w:val="bottom"/>
          </w:tcPr>
          <w:p w14:paraId="08453162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61844189" w14:textId="3AEE397D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76,308 </w:t>
            </w:r>
          </w:p>
        </w:tc>
        <w:tc>
          <w:tcPr>
            <w:tcW w:w="181" w:type="dxa"/>
            <w:vAlign w:val="bottom"/>
          </w:tcPr>
          <w:p w14:paraId="29D302CE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F1F711B" w14:textId="6D381D94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(124,372)</w:t>
            </w:r>
          </w:p>
        </w:tc>
        <w:tc>
          <w:tcPr>
            <w:tcW w:w="180" w:type="dxa"/>
          </w:tcPr>
          <w:p w14:paraId="1442CB3D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7BA000" w14:textId="7EBC3413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/>
                <w:sz w:val="28"/>
                <w:szCs w:val="28"/>
                <w:cs/>
              </w:rPr>
              <w:t>(87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4595D">
              <w:rPr>
                <w:rFonts w:asciiTheme="majorBidi" w:hAnsiTheme="majorBidi"/>
                <w:sz w:val="28"/>
                <w:szCs w:val="28"/>
                <w:cs/>
              </w:rPr>
              <w:t>354)</w:t>
            </w:r>
          </w:p>
        </w:tc>
        <w:tc>
          <w:tcPr>
            <w:tcW w:w="270" w:type="dxa"/>
          </w:tcPr>
          <w:p w14:paraId="5EB60CB8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12DE31" w14:textId="5DDDA59B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3E2AE21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3F07E6" w14:textId="03FFFE1C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</w:tr>
      <w:tr w:rsidR="00276E3B" w:rsidRPr="00F4595D" w14:paraId="32542346" w14:textId="77777777">
        <w:trPr>
          <w:cantSplit/>
        </w:trPr>
        <w:tc>
          <w:tcPr>
            <w:tcW w:w="3240" w:type="dxa"/>
          </w:tcPr>
          <w:p w14:paraId="5B1A0178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B74551" w14:textId="22F471F5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5,024,850 </w:t>
            </w:r>
          </w:p>
        </w:tc>
        <w:tc>
          <w:tcPr>
            <w:tcW w:w="180" w:type="dxa"/>
            <w:vAlign w:val="bottom"/>
          </w:tcPr>
          <w:p w14:paraId="04EAFD69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6085579" w14:textId="568B64C4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2,219,605 </w:t>
            </w:r>
          </w:p>
        </w:tc>
        <w:tc>
          <w:tcPr>
            <w:tcW w:w="199" w:type="dxa"/>
            <w:gridSpan w:val="2"/>
            <w:vAlign w:val="bottom"/>
          </w:tcPr>
          <w:p w14:paraId="48C3E2DD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1DE3254F" w14:textId="54254C9B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1,889,337 </w:t>
            </w:r>
          </w:p>
        </w:tc>
        <w:tc>
          <w:tcPr>
            <w:tcW w:w="180" w:type="dxa"/>
            <w:vAlign w:val="bottom"/>
          </w:tcPr>
          <w:p w14:paraId="2E1B0631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</w:tcPr>
          <w:p w14:paraId="5DC94C02" w14:textId="6020513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1,632,582 </w:t>
            </w:r>
          </w:p>
        </w:tc>
        <w:tc>
          <w:tcPr>
            <w:tcW w:w="181" w:type="dxa"/>
            <w:vAlign w:val="bottom"/>
          </w:tcPr>
          <w:p w14:paraId="0E75CA23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7D85949" w14:textId="1CD3B9BE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(124,372)</w:t>
            </w:r>
          </w:p>
        </w:tc>
        <w:tc>
          <w:tcPr>
            <w:tcW w:w="180" w:type="dxa"/>
          </w:tcPr>
          <w:p w14:paraId="21E624AE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519F4EA" w14:textId="7043FCF8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(87</w:t>
            </w: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595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354)</w:t>
            </w:r>
          </w:p>
        </w:tc>
        <w:tc>
          <w:tcPr>
            <w:tcW w:w="270" w:type="dxa"/>
          </w:tcPr>
          <w:p w14:paraId="1FD57659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B29F6CB" w14:textId="1B270646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6,789,815 </w:t>
            </w:r>
          </w:p>
        </w:tc>
        <w:tc>
          <w:tcPr>
            <w:tcW w:w="180" w:type="dxa"/>
            <w:vAlign w:val="bottom"/>
          </w:tcPr>
          <w:p w14:paraId="73EDA801" w14:textId="77777777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F531B88" w14:textId="0EC4237C" w:rsidR="00276E3B" w:rsidRPr="00F4595D" w:rsidRDefault="00276E3B" w:rsidP="00276E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3,764,833 </w:t>
            </w:r>
          </w:p>
        </w:tc>
      </w:tr>
      <w:tr w:rsidR="00446C41" w:rsidRPr="00F4595D" w14:paraId="12903736" w14:textId="77777777" w:rsidTr="00AF2174">
        <w:trPr>
          <w:cantSplit/>
        </w:trPr>
        <w:tc>
          <w:tcPr>
            <w:tcW w:w="3240" w:type="dxa"/>
          </w:tcPr>
          <w:p w14:paraId="60D9F970" w14:textId="77777777" w:rsidR="00446C41" w:rsidRPr="00F4595D" w:rsidRDefault="00446C41" w:rsidP="00446C41">
            <w:pPr>
              <w:spacing w:line="144" w:lineRule="auto"/>
              <w:ind w:right="-79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254322B1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B96B473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F955293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E8DD774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428F2EF8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A09B1EB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30FB4556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329FBA3A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34B80F93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43A3F57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99CA448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2957100F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C0FE83E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94D4F5D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EA8F83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6B108D" w:rsidRPr="00F4595D" w14:paraId="6C6B5621" w14:textId="77777777" w:rsidTr="00E21DD1">
        <w:trPr>
          <w:cantSplit/>
        </w:trPr>
        <w:tc>
          <w:tcPr>
            <w:tcW w:w="3240" w:type="dxa"/>
          </w:tcPr>
          <w:p w14:paraId="41A2C2F2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60" w:type="dxa"/>
          </w:tcPr>
          <w:p w14:paraId="1C1D9DD3" w14:textId="1F1C056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738 </w:t>
            </w:r>
          </w:p>
        </w:tc>
        <w:tc>
          <w:tcPr>
            <w:tcW w:w="180" w:type="dxa"/>
            <w:vAlign w:val="bottom"/>
          </w:tcPr>
          <w:p w14:paraId="373C6E50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60B18E" w14:textId="1107F88B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23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99" w:type="dxa"/>
            <w:gridSpan w:val="2"/>
            <w:vAlign w:val="bottom"/>
          </w:tcPr>
          <w:p w14:paraId="2C885ACC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060FFF28" w14:textId="79D6A1D8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4,622 </w:t>
            </w:r>
          </w:p>
        </w:tc>
        <w:tc>
          <w:tcPr>
            <w:tcW w:w="180" w:type="dxa"/>
            <w:vAlign w:val="bottom"/>
          </w:tcPr>
          <w:p w14:paraId="2EBC5A1A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0AD9769C" w14:textId="3A0BC1E5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5,79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14:paraId="53A7E602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2FC26D" w14:textId="701A53B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242B86D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4A9E591" w14:textId="3D0A986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3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             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4D8DFD1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0F1D61" w14:textId="5A858A3F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5,360 </w:t>
            </w:r>
          </w:p>
        </w:tc>
        <w:tc>
          <w:tcPr>
            <w:tcW w:w="180" w:type="dxa"/>
            <w:vAlign w:val="bottom"/>
          </w:tcPr>
          <w:p w14:paraId="01E704E2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B30249" w14:textId="50158321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6,031 </w:t>
            </w:r>
          </w:p>
        </w:tc>
      </w:tr>
      <w:tr w:rsidR="006B108D" w:rsidRPr="00F4595D" w14:paraId="457E950C" w14:textId="77777777" w:rsidTr="00896B0E">
        <w:trPr>
          <w:cantSplit/>
        </w:trPr>
        <w:tc>
          <w:tcPr>
            <w:tcW w:w="3240" w:type="dxa"/>
          </w:tcPr>
          <w:p w14:paraId="6CD415E3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1F58A6DE" w14:textId="6923F48A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2,453 </w:t>
            </w:r>
          </w:p>
        </w:tc>
        <w:tc>
          <w:tcPr>
            <w:tcW w:w="180" w:type="dxa"/>
            <w:vAlign w:val="bottom"/>
          </w:tcPr>
          <w:p w14:paraId="270660CD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ABC5D42" w14:textId="16E248F3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18,744 </w:t>
            </w:r>
          </w:p>
        </w:tc>
        <w:tc>
          <w:tcPr>
            <w:tcW w:w="199" w:type="dxa"/>
            <w:gridSpan w:val="2"/>
            <w:vAlign w:val="bottom"/>
          </w:tcPr>
          <w:p w14:paraId="67527D13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</w:tcPr>
          <w:p w14:paraId="62952268" w14:textId="048F3562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15,739 </w:t>
            </w:r>
          </w:p>
        </w:tc>
        <w:tc>
          <w:tcPr>
            <w:tcW w:w="180" w:type="dxa"/>
            <w:vAlign w:val="bottom"/>
          </w:tcPr>
          <w:p w14:paraId="0E55EE30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</w:tcPr>
          <w:p w14:paraId="119F6B53" w14:textId="60F57D05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20,419 </w:t>
            </w:r>
          </w:p>
        </w:tc>
        <w:tc>
          <w:tcPr>
            <w:tcW w:w="181" w:type="dxa"/>
            <w:vAlign w:val="bottom"/>
          </w:tcPr>
          <w:p w14:paraId="2BE5185C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E446A9" w14:textId="18BE1FA9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E1C31">
              <w:rPr>
                <w:rFonts w:asciiTheme="majorBidi" w:hAnsiTheme="majorBidi" w:cstheme="majorBidi"/>
                <w:sz w:val="28"/>
                <w:szCs w:val="28"/>
              </w:rPr>
              <w:t>(397)</w:t>
            </w:r>
          </w:p>
        </w:tc>
        <w:tc>
          <w:tcPr>
            <w:tcW w:w="180" w:type="dxa"/>
          </w:tcPr>
          <w:p w14:paraId="66776E93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D9EB8D" w14:textId="0B6CFAC3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/>
                <w:sz w:val="28"/>
                <w:szCs w:val="28"/>
                <w:cs/>
              </w:rPr>
              <w:t>(355)</w:t>
            </w:r>
          </w:p>
        </w:tc>
        <w:tc>
          <w:tcPr>
            <w:tcW w:w="270" w:type="dxa"/>
          </w:tcPr>
          <w:p w14:paraId="592E3426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936AEC" w14:textId="238131FE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17,795</w:t>
            </w: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1E79C6C3" w14:textId="77777777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CAF750" w14:textId="562EA72A" w:rsidR="006B108D" w:rsidRPr="00F4595D" w:rsidRDefault="006B108D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38,808 </w:t>
            </w:r>
          </w:p>
        </w:tc>
      </w:tr>
      <w:tr w:rsidR="00AE24E1" w:rsidRPr="00F4595D" w14:paraId="437620F4" w14:textId="77777777" w:rsidTr="00C57890">
        <w:trPr>
          <w:cantSplit/>
        </w:trPr>
        <w:tc>
          <w:tcPr>
            <w:tcW w:w="3240" w:type="dxa"/>
          </w:tcPr>
          <w:p w14:paraId="2428D729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8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กำไรจากการเปลี่ยนแปลงมูลค่ายุติธรรมของอสังหาริมทรัพย์เพื่อการลงทุน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D464262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427" w:firstLine="899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D305A7" w14:textId="3B6D90DA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427" w:firstLine="89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80" w:type="dxa"/>
            <w:vAlign w:val="bottom"/>
          </w:tcPr>
          <w:p w14:paraId="338CB5A1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DE781F1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20B2C9" w14:textId="4570E673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99" w:type="dxa"/>
            <w:gridSpan w:val="2"/>
            <w:vAlign w:val="bottom"/>
          </w:tcPr>
          <w:p w14:paraId="5977A5EE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786307B9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E257E4A" w14:textId="5C1DA580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2,616,386 </w:t>
            </w:r>
          </w:p>
        </w:tc>
        <w:tc>
          <w:tcPr>
            <w:tcW w:w="180" w:type="dxa"/>
            <w:vAlign w:val="bottom"/>
          </w:tcPr>
          <w:p w14:paraId="5F6ACD20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</w:tcPr>
          <w:p w14:paraId="6EC28B5D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C94670" w14:textId="3869614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2,536,510 </w:t>
            </w:r>
          </w:p>
        </w:tc>
        <w:tc>
          <w:tcPr>
            <w:tcW w:w="181" w:type="dxa"/>
            <w:vAlign w:val="bottom"/>
          </w:tcPr>
          <w:p w14:paraId="32A001D7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51A919C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737610" w14:textId="4879D62F" w:rsidR="00AE24E1" w:rsidRPr="00F4595D" w:rsidRDefault="00AE24E1" w:rsidP="003049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B851F4D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C040B5E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0E9E7F" w14:textId="1234DCA2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33997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987915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C252C52" w14:textId="1B46CFA4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2,616,386 </w:t>
            </w:r>
          </w:p>
        </w:tc>
        <w:tc>
          <w:tcPr>
            <w:tcW w:w="180" w:type="dxa"/>
            <w:vAlign w:val="bottom"/>
          </w:tcPr>
          <w:p w14:paraId="19223729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2F3257" w14:textId="77777777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0AACC8D" w14:textId="4AA320D4" w:rsidR="00AE24E1" w:rsidRPr="00F4595D" w:rsidRDefault="00AE24E1" w:rsidP="00AE24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sz w:val="28"/>
                <w:szCs w:val="28"/>
              </w:rPr>
              <w:t xml:space="preserve"> 2,536,510 </w:t>
            </w:r>
          </w:p>
        </w:tc>
      </w:tr>
      <w:tr w:rsidR="00446C41" w:rsidRPr="00F4595D" w14:paraId="25A5B2A0" w14:textId="77777777" w:rsidTr="00AF2174">
        <w:trPr>
          <w:cantSplit/>
        </w:trPr>
        <w:tc>
          <w:tcPr>
            <w:tcW w:w="3240" w:type="dxa"/>
          </w:tcPr>
          <w:p w14:paraId="25DB016A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รวมรายได้และรายได้อื่น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D21201" w14:textId="168CEFB7" w:rsidR="00446C41" w:rsidRPr="00F4595D" w:rsidRDefault="001D3CF2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10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5,028,041</w:t>
            </w:r>
          </w:p>
        </w:tc>
        <w:tc>
          <w:tcPr>
            <w:tcW w:w="180" w:type="dxa"/>
            <w:vAlign w:val="bottom"/>
          </w:tcPr>
          <w:p w14:paraId="5F0989AD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F39F79" w14:textId="52495FEA" w:rsidR="00446C41" w:rsidRPr="00F4595D" w:rsidRDefault="00351753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</w:t>
            </w: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595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238</w:t>
            </w: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595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581</w:t>
            </w:r>
          </w:p>
        </w:tc>
        <w:tc>
          <w:tcPr>
            <w:tcW w:w="199" w:type="dxa"/>
            <w:gridSpan w:val="2"/>
            <w:vAlign w:val="bottom"/>
          </w:tcPr>
          <w:p w14:paraId="1C398E78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B5D32" w14:textId="3F084E7D" w:rsidR="00446C41" w:rsidRPr="00F4595D" w:rsidRDefault="00AD5A37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563764"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26,084</w:t>
            </w:r>
          </w:p>
        </w:tc>
        <w:tc>
          <w:tcPr>
            <w:tcW w:w="180" w:type="dxa"/>
            <w:vAlign w:val="bottom"/>
          </w:tcPr>
          <w:p w14:paraId="1FD32B92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B42CE" w14:textId="79D139F8" w:rsidR="00446C41" w:rsidRPr="00F4595D" w:rsidRDefault="00AC1CDD" w:rsidP="003517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4</w:t>
            </w: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595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195</w:t>
            </w: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595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3</w:t>
            </w:r>
            <w:r w:rsidR="003049FA">
              <w:rPr>
                <w:rFonts w:asciiTheme="majorBidi" w:hAnsiTheme="majorBidi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81" w:type="dxa"/>
            <w:vAlign w:val="bottom"/>
          </w:tcPr>
          <w:p w14:paraId="137E863F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F0D536" w14:textId="6C2C7389" w:rsidR="00446C41" w:rsidRPr="00F4595D" w:rsidRDefault="00AD5A37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</w:t>
            </w:r>
            <w:r w:rsidR="00446D3E"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124,</w:t>
            </w:r>
            <w:r w:rsidR="00FE1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  <w:r w:rsidR="00446D3E"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80" w:type="dxa"/>
          </w:tcPr>
          <w:p w14:paraId="6D305D8B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1911C" w14:textId="5C0F5E60" w:rsidR="00446C41" w:rsidRPr="00F4595D" w:rsidRDefault="00FC65CE" w:rsidP="006B1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4595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(87</w:t>
            </w: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B108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709</w:t>
            </w:r>
            <w:r w:rsidRPr="00F4595D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</w:tcPr>
          <w:p w14:paraId="4CA8C380" w14:textId="77777777" w:rsidR="00446C41" w:rsidRPr="00F4595D" w:rsidRDefault="00446C41" w:rsidP="00446C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34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60E7BC" w14:textId="6A3AD0F9" w:rsidR="00446C41" w:rsidRPr="00F4595D" w:rsidRDefault="003049FA" w:rsidP="00AD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049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9,429,</w:t>
            </w:r>
            <w:r w:rsidR="00FE1C3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356</w:t>
            </w:r>
          </w:p>
        </w:tc>
        <w:tc>
          <w:tcPr>
            <w:tcW w:w="180" w:type="dxa"/>
            <w:vAlign w:val="bottom"/>
          </w:tcPr>
          <w:p w14:paraId="7DA6CFCA" w14:textId="77777777" w:rsidR="00446C41" w:rsidRPr="00F4595D" w:rsidRDefault="00446C41" w:rsidP="00AD5A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E76F1" w14:textId="29EDD7E1" w:rsidR="00446C41" w:rsidRPr="00F4595D" w:rsidRDefault="00FC65CE" w:rsidP="00FC6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349" w:hanging="7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6</w:t>
            </w: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346</w:t>
            </w: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F4595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18</w:t>
            </w:r>
            <w:r w:rsidR="003049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  <w:tr w:rsidR="0011756C" w:rsidRPr="00F4595D" w14:paraId="23427773" w14:textId="77777777" w:rsidTr="00AF2174">
        <w:trPr>
          <w:cantSplit/>
        </w:trPr>
        <w:tc>
          <w:tcPr>
            <w:tcW w:w="3240" w:type="dxa"/>
          </w:tcPr>
          <w:p w14:paraId="60C26B01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D8FFF20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83B2878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08C6620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536ADFF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0DBDD759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46FB1E4A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vAlign w:val="bottom"/>
          </w:tcPr>
          <w:p w14:paraId="2AC5D620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1" w:type="dxa"/>
            <w:vAlign w:val="bottom"/>
          </w:tcPr>
          <w:p w14:paraId="02B449EB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9846A00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E37398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BD666C8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31FB51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7834B95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02F78865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6D384881" w14:textId="77777777" w:rsidR="0011756C" w:rsidRPr="00F4595D" w:rsidRDefault="0011756C" w:rsidP="00117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left="-79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5959" w:rsidRPr="00F4595D" w14:paraId="02CA0E1E" w14:textId="77777777" w:rsidTr="00C57890">
        <w:trPr>
          <w:cantSplit/>
        </w:trPr>
        <w:tc>
          <w:tcPr>
            <w:tcW w:w="3240" w:type="dxa"/>
          </w:tcPr>
          <w:p w14:paraId="47ED47A0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lastRenderedPageBreak/>
              <w:t>กำไร (ขาดทุน) ตามส่วนงานก่อนหักภาษีเงินได้</w:t>
            </w:r>
          </w:p>
        </w:tc>
        <w:tc>
          <w:tcPr>
            <w:tcW w:w="1260" w:type="dxa"/>
            <w:vAlign w:val="bottom"/>
          </w:tcPr>
          <w:p w14:paraId="74E19E96" w14:textId="2FE1CE43" w:rsidR="000E5959" w:rsidRPr="00F4595D" w:rsidRDefault="00AE54BC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432,865</w:t>
            </w:r>
          </w:p>
        </w:tc>
        <w:tc>
          <w:tcPr>
            <w:tcW w:w="180" w:type="dxa"/>
            <w:vAlign w:val="bottom"/>
          </w:tcPr>
          <w:p w14:paraId="0E8DDC0D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733FA66D" w14:textId="6BA07052" w:rsidR="000E5959" w:rsidRPr="00F4595D" w:rsidRDefault="002E639D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(1,124,90</w:t>
            </w:r>
            <w:r w:rsidR="00B7591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</w:t>
            </w: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99" w:type="dxa"/>
            <w:gridSpan w:val="2"/>
            <w:vAlign w:val="bottom"/>
          </w:tcPr>
          <w:p w14:paraId="6BE09D47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41" w:type="dxa"/>
            <w:vAlign w:val="bottom"/>
          </w:tcPr>
          <w:p w14:paraId="22FEAC66" w14:textId="7A383FA3" w:rsidR="000E5959" w:rsidRPr="00F4595D" w:rsidRDefault="00AE54BC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2,436,957</w:t>
            </w:r>
          </w:p>
        </w:tc>
        <w:tc>
          <w:tcPr>
            <w:tcW w:w="180" w:type="dxa"/>
            <w:vAlign w:val="bottom"/>
          </w:tcPr>
          <w:p w14:paraId="1F28856C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59" w:type="dxa"/>
            <w:vAlign w:val="bottom"/>
          </w:tcPr>
          <w:p w14:paraId="709334D5" w14:textId="34B50066" w:rsidR="000E5959" w:rsidRPr="00F4595D" w:rsidRDefault="006A752E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2,708,289</w:t>
            </w:r>
          </w:p>
        </w:tc>
        <w:tc>
          <w:tcPr>
            <w:tcW w:w="181" w:type="dxa"/>
            <w:vAlign w:val="bottom"/>
          </w:tcPr>
          <w:p w14:paraId="5A5EBCD9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7F7FB934" w14:textId="4E60BE7E" w:rsidR="000E5959" w:rsidRPr="00F4595D" w:rsidRDefault="00374676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(53,031)</w:t>
            </w:r>
          </w:p>
        </w:tc>
        <w:tc>
          <w:tcPr>
            <w:tcW w:w="180" w:type="dxa"/>
          </w:tcPr>
          <w:p w14:paraId="61F10111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260" w:type="dxa"/>
            <w:vAlign w:val="bottom"/>
          </w:tcPr>
          <w:p w14:paraId="4C9AB84C" w14:textId="5043BD1B" w:rsidR="000E5959" w:rsidRPr="00F4595D" w:rsidRDefault="006A752E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(34,518)</w:t>
            </w:r>
          </w:p>
        </w:tc>
        <w:tc>
          <w:tcPr>
            <w:tcW w:w="270" w:type="dxa"/>
          </w:tcPr>
          <w:p w14:paraId="669D0EDA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170" w:type="dxa"/>
            <w:vAlign w:val="bottom"/>
          </w:tcPr>
          <w:p w14:paraId="324FB9D5" w14:textId="323D6688" w:rsidR="000E5959" w:rsidRPr="00F4595D" w:rsidRDefault="00374676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2,816,791</w:t>
            </w:r>
          </w:p>
        </w:tc>
        <w:tc>
          <w:tcPr>
            <w:tcW w:w="180" w:type="dxa"/>
            <w:vAlign w:val="bottom"/>
          </w:tcPr>
          <w:p w14:paraId="3798E4CA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</w:tc>
        <w:tc>
          <w:tcPr>
            <w:tcW w:w="1350" w:type="dxa"/>
            <w:vAlign w:val="bottom"/>
          </w:tcPr>
          <w:p w14:paraId="7F8DED00" w14:textId="34BB899E" w:rsidR="000E5959" w:rsidRPr="00F4595D" w:rsidRDefault="00AD0185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2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AD018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1,548,86</w:t>
            </w:r>
            <w:r w:rsidR="00B7591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5</w:t>
            </w:r>
          </w:p>
        </w:tc>
      </w:tr>
      <w:tr w:rsidR="000E5959" w:rsidRPr="00F4595D" w14:paraId="7CAEED67" w14:textId="77777777" w:rsidTr="00C57890">
        <w:trPr>
          <w:cantSplit/>
        </w:trPr>
        <w:tc>
          <w:tcPr>
            <w:tcW w:w="3240" w:type="dxa"/>
          </w:tcPr>
          <w:p w14:paraId="1C8C44C8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44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C3762C2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3D47C81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09B9140B" w14:textId="0E491B13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1C429FCC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2F9189F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932587C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4B798D40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1" w:type="dxa"/>
            <w:vAlign w:val="bottom"/>
          </w:tcPr>
          <w:p w14:paraId="112CA1ED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784CB41F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1A6FDDA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6E655FF2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270" w:type="dxa"/>
          </w:tcPr>
          <w:p w14:paraId="421EB941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FB5D3A6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D854365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C776D75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144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</w:tr>
      <w:tr w:rsidR="000E5959" w:rsidRPr="00F4595D" w14:paraId="48CBD57E" w14:textId="77777777" w:rsidTr="00B355C7">
        <w:trPr>
          <w:cantSplit/>
        </w:trPr>
        <w:tc>
          <w:tcPr>
            <w:tcW w:w="3240" w:type="dxa"/>
            <w:shd w:val="clear" w:color="auto" w:fill="auto"/>
            <w:vAlign w:val="bottom"/>
          </w:tcPr>
          <w:p w14:paraId="5DD688B2" w14:textId="17D4F0E0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16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 xml:space="preserve">สินทรัพย์ส่วนงาน ณ วันที่ </w:t>
            </w:r>
            <w:r w:rsidRPr="00F459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มิถุนายน/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F4595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0A46ED4F" w14:textId="49A180E4" w:rsidR="000E5959" w:rsidRPr="00F4595D" w:rsidRDefault="0091791A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82,785,352</w:t>
            </w:r>
          </w:p>
        </w:tc>
        <w:tc>
          <w:tcPr>
            <w:tcW w:w="180" w:type="dxa"/>
            <w:vAlign w:val="bottom"/>
          </w:tcPr>
          <w:p w14:paraId="5E0A9E9A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8736EE8" w14:textId="1C6FDA4F" w:rsidR="000E5959" w:rsidRPr="00F4595D" w:rsidRDefault="007562F7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val="en-GB" w:eastAsia="zh-CN"/>
              </w:rPr>
              <w:t>82,226,060</w:t>
            </w:r>
          </w:p>
        </w:tc>
        <w:tc>
          <w:tcPr>
            <w:tcW w:w="199" w:type="dxa"/>
            <w:gridSpan w:val="2"/>
            <w:vAlign w:val="bottom"/>
          </w:tcPr>
          <w:p w14:paraId="5F72A8E0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CC5771C" w14:textId="05482E50" w:rsidR="000E5959" w:rsidRPr="00F4595D" w:rsidRDefault="0091791A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83,349,143</w:t>
            </w:r>
          </w:p>
        </w:tc>
        <w:tc>
          <w:tcPr>
            <w:tcW w:w="180" w:type="dxa"/>
            <w:vAlign w:val="bottom"/>
          </w:tcPr>
          <w:p w14:paraId="4E774FED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5242205F" w14:textId="2DA77F57" w:rsidR="000E5959" w:rsidRPr="00F4595D" w:rsidRDefault="007A03E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173" w:firstLine="104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80,338,402</w:t>
            </w:r>
          </w:p>
        </w:tc>
        <w:tc>
          <w:tcPr>
            <w:tcW w:w="181" w:type="dxa"/>
            <w:vAlign w:val="bottom"/>
          </w:tcPr>
          <w:p w14:paraId="4DE0BE38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</w:tcPr>
          <w:p w14:paraId="3901D950" w14:textId="77777777" w:rsidR="007A0A0A" w:rsidRPr="00F4595D" w:rsidRDefault="007A0A0A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</w:p>
          <w:p w14:paraId="6BEB9A0E" w14:textId="387456B7" w:rsidR="000E5959" w:rsidRPr="00F4595D" w:rsidRDefault="00D1130C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(443,3</w:t>
            </w:r>
            <w:r w:rsidR="00AD018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47</w:t>
            </w: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488200A6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6F2F5E" w14:textId="43BFB2BB" w:rsidR="000E5959" w:rsidRPr="00F4595D" w:rsidRDefault="007A03E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(384,216)</w:t>
            </w:r>
          </w:p>
        </w:tc>
        <w:tc>
          <w:tcPr>
            <w:tcW w:w="270" w:type="dxa"/>
          </w:tcPr>
          <w:p w14:paraId="39793125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795F25FD" w14:textId="70BF9D8D" w:rsidR="000E5959" w:rsidRPr="00F4595D" w:rsidRDefault="00D1130C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165,691,1</w:t>
            </w:r>
            <w:r w:rsidR="00AD018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48</w:t>
            </w:r>
          </w:p>
        </w:tc>
        <w:tc>
          <w:tcPr>
            <w:tcW w:w="180" w:type="dxa"/>
            <w:vAlign w:val="bottom"/>
          </w:tcPr>
          <w:p w14:paraId="52415B09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04E597D" w14:textId="1B174959" w:rsidR="000E5959" w:rsidRPr="00F4595D" w:rsidRDefault="008005DD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172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162,180,246</w:t>
            </w:r>
          </w:p>
        </w:tc>
      </w:tr>
      <w:tr w:rsidR="000E5959" w:rsidRPr="00F4595D" w14:paraId="71FEAFED" w14:textId="77777777" w:rsidTr="00B355C7">
        <w:trPr>
          <w:cantSplit/>
          <w:trHeight w:val="693"/>
        </w:trPr>
        <w:tc>
          <w:tcPr>
            <w:tcW w:w="3240" w:type="dxa"/>
            <w:shd w:val="clear" w:color="auto" w:fill="auto"/>
            <w:vAlign w:val="bottom"/>
          </w:tcPr>
          <w:p w14:paraId="4ECA2EBF" w14:textId="7282BD35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="Angsana New" w:hAnsi="Angsana New"/>
                <w:sz w:val="28"/>
                <w:szCs w:val="28"/>
              </w:rPr>
            </w:pP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 xml:space="preserve">หนี้สินส่วนงาน ณ วันที่ </w:t>
            </w:r>
            <w:r w:rsidRPr="00F4595D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F4595D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F4595D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4595D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3D702569" w14:textId="04AF95A1" w:rsidR="000E5959" w:rsidRPr="00F4595D" w:rsidRDefault="00D1130C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46,798,145</w:t>
            </w:r>
          </w:p>
        </w:tc>
        <w:tc>
          <w:tcPr>
            <w:tcW w:w="180" w:type="dxa"/>
            <w:vAlign w:val="bottom"/>
          </w:tcPr>
          <w:p w14:paraId="125806B0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60543BC" w14:textId="7EB05E3C" w:rsidR="000E5959" w:rsidRPr="00F4595D" w:rsidRDefault="007A03E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45,673,188</w:t>
            </w:r>
          </w:p>
        </w:tc>
        <w:tc>
          <w:tcPr>
            <w:tcW w:w="199" w:type="dxa"/>
            <w:gridSpan w:val="2"/>
            <w:vAlign w:val="bottom"/>
          </w:tcPr>
          <w:p w14:paraId="23046D2C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7BDCFDB5" w14:textId="47571D10" w:rsidR="000E5959" w:rsidRPr="00F4595D" w:rsidRDefault="00D1130C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64,708,633</w:t>
            </w:r>
          </w:p>
        </w:tc>
        <w:tc>
          <w:tcPr>
            <w:tcW w:w="180" w:type="dxa"/>
            <w:vAlign w:val="bottom"/>
          </w:tcPr>
          <w:p w14:paraId="67FE08F4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59" w:type="dxa"/>
            <w:vAlign w:val="bottom"/>
          </w:tcPr>
          <w:p w14:paraId="17AA70C1" w14:textId="6456F22C" w:rsidR="000E5959" w:rsidRPr="00F4595D" w:rsidRDefault="007A03E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right="-263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63,263,988</w:t>
            </w:r>
          </w:p>
        </w:tc>
        <w:tc>
          <w:tcPr>
            <w:tcW w:w="181" w:type="dxa"/>
            <w:vAlign w:val="bottom"/>
          </w:tcPr>
          <w:p w14:paraId="00B4561D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1583A47" w14:textId="102AC66C" w:rsidR="000E5959" w:rsidRPr="00F4595D" w:rsidRDefault="007A0A0A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(94,</w:t>
            </w:r>
            <w:r w:rsidR="00AD018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390</w:t>
            </w: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)</w:t>
            </w:r>
          </w:p>
        </w:tc>
        <w:tc>
          <w:tcPr>
            <w:tcW w:w="180" w:type="dxa"/>
          </w:tcPr>
          <w:p w14:paraId="50C081EC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8517743" w14:textId="641EFB0C" w:rsidR="000E5959" w:rsidRPr="00F4595D" w:rsidRDefault="007A03E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(77,683)</w:t>
            </w:r>
          </w:p>
        </w:tc>
        <w:tc>
          <w:tcPr>
            <w:tcW w:w="270" w:type="dxa"/>
          </w:tcPr>
          <w:p w14:paraId="185932D0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30FF1780" w14:textId="3F2B1B0E" w:rsidR="000E5959" w:rsidRPr="00F4595D" w:rsidRDefault="007A0A0A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111,412,3</w:t>
            </w:r>
            <w:r w:rsidR="00AD0185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88</w:t>
            </w:r>
          </w:p>
        </w:tc>
        <w:tc>
          <w:tcPr>
            <w:tcW w:w="180" w:type="dxa"/>
            <w:vAlign w:val="bottom"/>
          </w:tcPr>
          <w:p w14:paraId="45355D58" w14:textId="77777777" w:rsidR="000E5959" w:rsidRPr="00F4595D" w:rsidRDefault="000E5959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2B4ADCA0" w14:textId="0C00CD09" w:rsidR="000E5959" w:rsidRPr="00F4595D" w:rsidRDefault="008005DD" w:rsidP="000E59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pacing w:line="240" w:lineRule="auto"/>
              <w:ind w:right="-262"/>
              <w:rPr>
                <w:rFonts w:ascii="Angsana New" w:hAnsi="Angsana New"/>
                <w:color w:val="000000"/>
                <w:sz w:val="28"/>
                <w:szCs w:val="28"/>
                <w:cs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28"/>
                <w:szCs w:val="28"/>
                <w:lang w:eastAsia="zh-CN"/>
              </w:rPr>
              <w:t>108,859,493</w:t>
            </w:r>
          </w:p>
        </w:tc>
      </w:tr>
    </w:tbl>
    <w:p w14:paraId="52B01414" w14:textId="77777777" w:rsidR="00C15066" w:rsidRPr="00F4595D" w:rsidRDefault="00C15066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57013ACD" w14:textId="6539BA1D" w:rsidR="00C15066" w:rsidRPr="00F4595D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72A5DD19" w14:textId="601FFDDE" w:rsidR="00C15066" w:rsidRPr="00F4595D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465B1C2B" w14:textId="77777777" w:rsidR="00C15066" w:rsidRPr="00F4595D" w:rsidRDefault="00C15066" w:rsidP="001E0E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04C7AD92" w14:textId="77777777" w:rsidR="001E0E8E" w:rsidRPr="00F4595D" w:rsidRDefault="001E0E8E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p w14:paraId="0CC0F1E5" w14:textId="77777777" w:rsidR="008A779A" w:rsidRPr="00F4595D" w:rsidRDefault="008A779A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10C8BBF" w14:textId="77777777" w:rsidR="008A779A" w:rsidRPr="00F4595D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395A0903" w14:textId="77777777" w:rsidR="008A779A" w:rsidRPr="00F4595D" w:rsidRDefault="008A779A" w:rsidP="0018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E187DC6" w14:textId="77777777" w:rsidR="008A779A" w:rsidRPr="00F4595D" w:rsidRDefault="008A779A" w:rsidP="00E338E3">
      <w:pPr>
        <w:framePr w:w="14461" w:wrap="auto" w:hAnchor="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8A779A" w:rsidRPr="00F4595D" w:rsidSect="00FA614F">
          <w:headerReference w:type="first" r:id="rId19"/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tbl>
      <w:tblPr>
        <w:tblW w:w="9090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620"/>
        <w:gridCol w:w="178"/>
        <w:gridCol w:w="1526"/>
        <w:gridCol w:w="6"/>
      </w:tblGrid>
      <w:tr w:rsidR="00C15066" w:rsidRPr="00F4595D" w14:paraId="0D4A03EC" w14:textId="77777777" w:rsidTr="00C15066">
        <w:trPr>
          <w:gridAfter w:val="1"/>
          <w:wAfter w:w="6" w:type="dxa"/>
          <w:cantSplit/>
          <w:trHeight w:val="144"/>
          <w:tblHeader/>
        </w:trPr>
        <w:tc>
          <w:tcPr>
            <w:tcW w:w="5760" w:type="dxa"/>
            <w:shd w:val="clear" w:color="auto" w:fill="auto"/>
            <w:vAlign w:val="bottom"/>
          </w:tcPr>
          <w:p w14:paraId="6C529A7B" w14:textId="7E6BEE50" w:rsidR="00C15066" w:rsidRPr="00F4595D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rPr>
                <w:rFonts w:asciiTheme="majorBidi" w:hAnsiTheme="majorBidi" w:cstheme="majorBidi"/>
                <w:color w:val="0000FF"/>
                <w:sz w:val="30"/>
                <w:szCs w:val="30"/>
              </w:rPr>
            </w:pPr>
            <w:r w:rsidRPr="00F459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การกระทบยอดกำไรหรือขาดทุนของส่วนงานที่รายงาน</w:t>
            </w:r>
            <w:r w:rsidRPr="00F4595D">
              <w:rPr>
                <w:rFonts w:ascii="Angsana New" w:hAnsi="Angsana New" w:cs="Angsana New"/>
                <w:b/>
                <w:bCs/>
                <w:color w:val="0000FF"/>
                <w:sz w:val="30"/>
                <w:szCs w:val="30"/>
                <w:lang w:val="th-TH"/>
              </w:rPr>
              <w:t xml:space="preserve"> </w:t>
            </w:r>
          </w:p>
        </w:tc>
        <w:tc>
          <w:tcPr>
            <w:tcW w:w="3324" w:type="dxa"/>
            <w:gridSpan w:val="3"/>
          </w:tcPr>
          <w:p w14:paraId="37FD58F2" w14:textId="77777777" w:rsidR="00C15066" w:rsidRPr="00F4595D" w:rsidRDefault="00C15066" w:rsidP="00AF21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595D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F4595D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C15066" w:rsidRPr="00F4595D" w14:paraId="7C50EAB5" w14:textId="77777777" w:rsidTr="00C15066">
        <w:trPr>
          <w:cantSplit/>
          <w:trHeight w:val="144"/>
          <w:tblHeader/>
        </w:trPr>
        <w:tc>
          <w:tcPr>
            <w:tcW w:w="5760" w:type="dxa"/>
            <w:vAlign w:val="bottom"/>
          </w:tcPr>
          <w:p w14:paraId="6B853D90" w14:textId="166C3F7D" w:rsidR="00C15066" w:rsidRPr="00F4595D" w:rsidRDefault="00A2191F" w:rsidP="00A2191F">
            <w:pPr>
              <w:spacing w:line="216" w:lineRule="auto"/>
              <w:ind w:left="1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ก่อนหักภาษีเงินได้</w:t>
            </w:r>
            <w:r w:rsidR="00C15066" w:rsidRPr="00F45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647157" w:rsidRPr="00F459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งวดหกเดือนสิ้นสุดวันที่</w:t>
            </w:r>
            <w:r w:rsidR="00647157" w:rsidRPr="00F4595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30 </w:t>
            </w:r>
            <w:r w:rsidR="00647157" w:rsidRPr="00F4595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620" w:type="dxa"/>
          </w:tcPr>
          <w:p w14:paraId="7197AC6E" w14:textId="517B71E5" w:rsidR="00C15066" w:rsidRPr="00F4595D" w:rsidRDefault="00C15066" w:rsidP="00AF21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256</w:t>
            </w:r>
            <w:r w:rsidR="008D7814" w:rsidRPr="00F459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8" w:type="dxa"/>
          </w:tcPr>
          <w:p w14:paraId="62BEE02F" w14:textId="77777777" w:rsidR="00C15066" w:rsidRPr="00F4595D" w:rsidRDefault="00C15066" w:rsidP="00AF2174">
            <w:pPr>
              <w:pStyle w:val="acctfourfigures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</w:tcPr>
          <w:p w14:paraId="4FAB5E63" w14:textId="695560C5" w:rsidR="00C15066" w:rsidRPr="00F4595D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256</w:t>
            </w:r>
            <w:r w:rsidR="008D7814" w:rsidRPr="00F4595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8D7814" w:rsidRPr="00F4595D" w14:paraId="44DE9E70" w14:textId="77777777" w:rsidTr="00BC528F">
        <w:trPr>
          <w:cantSplit/>
          <w:trHeight w:val="144"/>
          <w:tblHeader/>
        </w:trPr>
        <w:tc>
          <w:tcPr>
            <w:tcW w:w="5760" w:type="dxa"/>
            <w:vAlign w:val="bottom"/>
          </w:tcPr>
          <w:p w14:paraId="06F9623D" w14:textId="77777777" w:rsidR="008D7814" w:rsidRPr="00F4595D" w:rsidRDefault="008D7814" w:rsidP="00AF2174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center"/>
          </w:tcPr>
          <w:p w14:paraId="283A7888" w14:textId="77777777" w:rsidR="008D7814" w:rsidRPr="00F4595D" w:rsidRDefault="008D7814" w:rsidP="00AF217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78" w:type="dxa"/>
            <w:vAlign w:val="center"/>
          </w:tcPr>
          <w:p w14:paraId="662EBFFD" w14:textId="77777777" w:rsidR="008D7814" w:rsidRPr="00F4595D" w:rsidRDefault="008D7814" w:rsidP="00AF2174">
            <w:pPr>
              <w:pStyle w:val="acctfourfigures"/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  <w:vAlign w:val="center"/>
          </w:tcPr>
          <w:p w14:paraId="2A882ACC" w14:textId="3F009F60" w:rsidR="008D7814" w:rsidRPr="00BC528F" w:rsidRDefault="008D7814" w:rsidP="00BC528F">
            <w:pPr>
              <w:tabs>
                <w:tab w:val="clear" w:pos="680"/>
                <w:tab w:val="left" w:pos="540"/>
              </w:tabs>
              <w:spacing w:line="168" w:lineRule="auto"/>
              <w:ind w:right="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(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F459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C15066" w:rsidRPr="00F4595D" w14:paraId="20383CBB" w14:textId="77777777" w:rsidTr="00C15066">
        <w:trPr>
          <w:gridAfter w:val="1"/>
          <w:wAfter w:w="6" w:type="dxa"/>
          <w:cantSplit/>
          <w:trHeight w:val="144"/>
          <w:tblHeader/>
        </w:trPr>
        <w:tc>
          <w:tcPr>
            <w:tcW w:w="5760" w:type="dxa"/>
            <w:vAlign w:val="bottom"/>
          </w:tcPr>
          <w:p w14:paraId="63B38BD3" w14:textId="77777777" w:rsidR="00C15066" w:rsidRPr="00F4595D" w:rsidRDefault="00C15066" w:rsidP="00AF2174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3"/>
          </w:tcPr>
          <w:p w14:paraId="7A0801C1" w14:textId="77777777" w:rsidR="00C15066" w:rsidRPr="00F4595D" w:rsidRDefault="00C15066" w:rsidP="00AF2174">
            <w:pPr>
              <w:pStyle w:val="acctfourfigures"/>
              <w:tabs>
                <w:tab w:val="clear" w:pos="765"/>
              </w:tabs>
              <w:spacing w:line="216" w:lineRule="auto"/>
              <w:ind w:left="-75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F459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4595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E0EB5" w:rsidRPr="00F4595D" w14:paraId="70E24014" w14:textId="77777777">
        <w:trPr>
          <w:cantSplit/>
          <w:trHeight w:val="144"/>
        </w:trPr>
        <w:tc>
          <w:tcPr>
            <w:tcW w:w="5760" w:type="dxa"/>
          </w:tcPr>
          <w:p w14:paraId="287E8FE7" w14:textId="77777777" w:rsidR="00FE0EB5" w:rsidRPr="00F4595D" w:rsidRDefault="00FE0EB5" w:rsidP="00FE0EB5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ส่วนงานที่รายงาน</w:t>
            </w:r>
          </w:p>
        </w:tc>
        <w:tc>
          <w:tcPr>
            <w:tcW w:w="1620" w:type="dxa"/>
            <w:vAlign w:val="bottom"/>
          </w:tcPr>
          <w:p w14:paraId="1A634CB7" w14:textId="2912F964" w:rsidR="00FE0EB5" w:rsidRPr="00F4595D" w:rsidRDefault="00FE0EB5" w:rsidP="00FE0E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2,816,791</w:t>
            </w:r>
          </w:p>
        </w:tc>
        <w:tc>
          <w:tcPr>
            <w:tcW w:w="178" w:type="dxa"/>
            <w:vAlign w:val="bottom"/>
          </w:tcPr>
          <w:p w14:paraId="6E82BA01" w14:textId="77777777" w:rsidR="00FE0EB5" w:rsidRPr="00F4595D" w:rsidRDefault="00FE0EB5" w:rsidP="00FE0EB5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2" w:type="dxa"/>
            <w:gridSpan w:val="2"/>
            <w:vAlign w:val="bottom"/>
          </w:tcPr>
          <w:p w14:paraId="2826BB0A" w14:textId="767DA9AE" w:rsidR="00FE0EB5" w:rsidRPr="00F4595D" w:rsidRDefault="00FE0EB5" w:rsidP="00FE0EB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1,548,86</w:t>
            </w:r>
            <w:r w:rsidR="00B7591D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5</w:t>
            </w:r>
          </w:p>
        </w:tc>
      </w:tr>
      <w:tr w:rsidR="00B37AA5" w:rsidRPr="00F4595D" w14:paraId="612B43E8" w14:textId="77777777" w:rsidTr="00C15066">
        <w:trPr>
          <w:cantSplit/>
          <w:trHeight w:val="60"/>
        </w:trPr>
        <w:tc>
          <w:tcPr>
            <w:tcW w:w="5760" w:type="dxa"/>
          </w:tcPr>
          <w:p w14:paraId="32C12A1D" w14:textId="77777777" w:rsidR="00B37AA5" w:rsidRPr="00F4595D" w:rsidRDefault="00B37AA5" w:rsidP="00B37AA5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ส่วนงานอื่น</w:t>
            </w:r>
          </w:p>
        </w:tc>
        <w:tc>
          <w:tcPr>
            <w:tcW w:w="1620" w:type="dxa"/>
          </w:tcPr>
          <w:p w14:paraId="37797546" w14:textId="30520433" w:rsidR="00B37AA5" w:rsidRPr="00F4595D" w:rsidRDefault="00B37AA5" w:rsidP="00B37AA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 w:rsidRPr="00F4595D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  <w:r w:rsidR="00AD0185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472,743</w:t>
            </w:r>
            <w:r w:rsidRPr="00F4595D"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 xml:space="preserve"> </w:t>
            </w:r>
          </w:p>
        </w:tc>
        <w:tc>
          <w:tcPr>
            <w:tcW w:w="178" w:type="dxa"/>
            <w:vAlign w:val="bottom"/>
          </w:tcPr>
          <w:p w14:paraId="4994D6FF" w14:textId="77777777" w:rsidR="00B37AA5" w:rsidRPr="00F4595D" w:rsidRDefault="00B37AA5" w:rsidP="00B37AA5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2" w:type="dxa"/>
            <w:gridSpan w:val="2"/>
          </w:tcPr>
          <w:p w14:paraId="6E08C2EF" w14:textId="77C1EF42" w:rsidR="00B37AA5" w:rsidRPr="00F4595D" w:rsidRDefault="00AD0185" w:rsidP="00B37AA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415,971</w:t>
            </w:r>
          </w:p>
        </w:tc>
      </w:tr>
      <w:tr w:rsidR="00B37AA5" w:rsidRPr="00F4595D" w14:paraId="1679A9DB" w14:textId="77777777" w:rsidTr="00C15066">
        <w:trPr>
          <w:cantSplit/>
          <w:trHeight w:val="60"/>
        </w:trPr>
        <w:tc>
          <w:tcPr>
            <w:tcW w:w="5760" w:type="dxa"/>
          </w:tcPr>
          <w:p w14:paraId="16C803BA" w14:textId="4D468E6C" w:rsidR="00B37AA5" w:rsidRPr="00F4595D" w:rsidRDefault="00B37AA5" w:rsidP="00B37AA5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ตัดรายการกำไรระหว่างส่วนงาน</w:t>
            </w:r>
          </w:p>
        </w:tc>
        <w:tc>
          <w:tcPr>
            <w:tcW w:w="1620" w:type="dxa"/>
          </w:tcPr>
          <w:p w14:paraId="1243C03A" w14:textId="003A3C39" w:rsidR="00B37AA5" w:rsidRPr="00F4595D" w:rsidRDefault="00AD0185" w:rsidP="00B7591D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70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(22,227)</w:t>
            </w:r>
          </w:p>
        </w:tc>
        <w:tc>
          <w:tcPr>
            <w:tcW w:w="178" w:type="dxa"/>
            <w:vAlign w:val="bottom"/>
          </w:tcPr>
          <w:p w14:paraId="4C3239C0" w14:textId="77777777" w:rsidR="00B37AA5" w:rsidRPr="00F4595D" w:rsidRDefault="00B37AA5" w:rsidP="00B37AA5">
            <w:pPr>
              <w:pStyle w:val="acctfourfigures"/>
              <w:spacing w:line="216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32" w:type="dxa"/>
            <w:gridSpan w:val="2"/>
          </w:tcPr>
          <w:p w14:paraId="3DDE5BEF" w14:textId="0AF4574E" w:rsidR="00B37AA5" w:rsidRPr="00F4595D" w:rsidRDefault="00AD0185" w:rsidP="00B37AA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eastAsia="zh-CN"/>
              </w:rPr>
              <w:t>9</w:t>
            </w:r>
          </w:p>
        </w:tc>
      </w:tr>
      <w:tr w:rsidR="005D6A09" w:rsidRPr="00F4595D" w14:paraId="0DB38286" w14:textId="77777777">
        <w:trPr>
          <w:cantSplit/>
          <w:trHeight w:val="144"/>
        </w:trPr>
        <w:tc>
          <w:tcPr>
            <w:tcW w:w="5760" w:type="dxa"/>
          </w:tcPr>
          <w:p w14:paraId="37F2CAF8" w14:textId="77777777" w:rsidR="005D6A09" w:rsidRPr="00F4595D" w:rsidRDefault="005D6A09" w:rsidP="005D6A09">
            <w:pPr>
              <w:spacing w:line="216" w:lineRule="auto"/>
              <w:ind w:left="175" w:hanging="1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8615A9E" w14:textId="0E19BF06" w:rsidR="005D6A09" w:rsidRPr="008C64E3" w:rsidRDefault="005D6A09" w:rsidP="005D6A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C64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3,267,307 </w:t>
            </w:r>
          </w:p>
        </w:tc>
        <w:tc>
          <w:tcPr>
            <w:tcW w:w="178" w:type="dxa"/>
          </w:tcPr>
          <w:p w14:paraId="49DE4706" w14:textId="77777777" w:rsidR="005D6A09" w:rsidRPr="008C64E3" w:rsidRDefault="005D6A09" w:rsidP="005D6A09">
            <w:pPr>
              <w:pStyle w:val="acctfourfigures"/>
              <w:spacing w:line="216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57931C" w14:textId="0BD24A81" w:rsidR="005D6A09" w:rsidRPr="008C64E3" w:rsidRDefault="005D6A09" w:rsidP="005D6A09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16" w:lineRule="auto"/>
              <w:ind w:right="136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</w:pPr>
            <w:r w:rsidRPr="008C64E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eastAsia="zh-CN"/>
              </w:rPr>
              <w:t xml:space="preserve">1,964,845 </w:t>
            </w:r>
          </w:p>
        </w:tc>
      </w:tr>
    </w:tbl>
    <w:p w14:paraId="3AA31124" w14:textId="77777777" w:rsidR="00C15066" w:rsidRPr="00F4595D" w:rsidRDefault="00C15066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sz w:val="30"/>
          <w:szCs w:val="30"/>
        </w:rPr>
      </w:pPr>
    </w:p>
    <w:p w14:paraId="416E7449" w14:textId="3AACD92C" w:rsidR="005C2BCB" w:rsidRPr="00F4595D" w:rsidRDefault="005C2BCB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F4595D">
        <w:rPr>
          <w:rFonts w:ascii="Angsana New" w:hAnsi="Angsana New"/>
          <w:color w:val="000000" w:themeColor="text1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F4595D">
        <w:rPr>
          <w:rFonts w:ascii="Angsana New" w:hAnsi="Angsana New"/>
          <w:color w:val="000000" w:themeColor="text1"/>
          <w:sz w:val="30"/>
          <w:szCs w:val="30"/>
          <w:cs/>
        </w:rPr>
        <w:br/>
        <w:t>ค่าบริหารงาน</w:t>
      </w:r>
      <w:r w:rsidRPr="00F4595D">
        <w:rPr>
          <w:rFonts w:ascii="Angsana New" w:hAnsi="Angsana New" w:hint="cs"/>
          <w:color w:val="000000" w:themeColor="text1"/>
          <w:sz w:val="30"/>
          <w:szCs w:val="30"/>
          <w:cs/>
        </w:rPr>
        <w:t xml:space="preserve"> รายไ</w:t>
      </w:r>
      <w:r w:rsidRPr="00F4595D">
        <w:rPr>
          <w:rFonts w:ascii="Angsana New" w:hAnsi="Angsana New"/>
          <w:color w:val="000000" w:themeColor="text1"/>
          <w:sz w:val="30"/>
          <w:szCs w:val="30"/>
          <w:cs/>
        </w:rPr>
        <w:t>ด</w:t>
      </w:r>
      <w:r w:rsidRPr="00F4595D">
        <w:rPr>
          <w:rFonts w:ascii="Angsana New" w:hAnsi="Angsana New" w:hint="cs"/>
          <w:color w:val="000000" w:themeColor="text1"/>
          <w:sz w:val="30"/>
          <w:szCs w:val="30"/>
          <w:cs/>
        </w:rPr>
        <w:t>้ด</w:t>
      </w:r>
      <w:r w:rsidRPr="00F4595D">
        <w:rPr>
          <w:rFonts w:ascii="Angsana New" w:hAnsi="Angsana New"/>
          <w:color w:val="000000" w:themeColor="text1"/>
          <w:sz w:val="30"/>
          <w:szCs w:val="30"/>
          <w:cs/>
        </w:rPr>
        <w:t>อกเบี้ย ต้นทุนค่าบริหารงาน และต้นทุนทางการเงินเป็นหลัก</w:t>
      </w:r>
    </w:p>
    <w:p w14:paraId="665B9575" w14:textId="77777777" w:rsidR="00F44145" w:rsidRPr="00F4595D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sz w:val="30"/>
          <w:szCs w:val="30"/>
        </w:rPr>
      </w:pPr>
    </w:p>
    <w:tbl>
      <w:tblPr>
        <w:tblW w:w="9065" w:type="dxa"/>
        <w:tblInd w:w="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7"/>
        <w:gridCol w:w="1669"/>
        <w:gridCol w:w="239"/>
        <w:gridCol w:w="1460"/>
      </w:tblGrid>
      <w:tr w:rsidR="00F44145" w:rsidRPr="00F4595D" w14:paraId="154C470B" w14:textId="77777777" w:rsidTr="00C53378">
        <w:trPr>
          <w:tblHeader/>
        </w:trPr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6281867D" w14:textId="77777777" w:rsidR="00F44145" w:rsidRPr="00F4595D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1E115336" w14:textId="4866D474" w:rsidR="00F44145" w:rsidRPr="00F4595D" w:rsidRDefault="00842BCF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9B20461" w14:textId="77777777" w:rsidR="00F44145" w:rsidRPr="00F4595D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D5EB4D5" w14:textId="77777777" w:rsidR="00F44145" w:rsidRPr="00F4595D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44145" w:rsidRPr="00F4595D" w14:paraId="4E2F42B0" w14:textId="77777777" w:rsidTr="00C53378">
        <w:trPr>
          <w:tblHeader/>
        </w:trPr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2A4E278C" w14:textId="77777777" w:rsidR="00F44145" w:rsidRPr="00F4595D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134FE254" w14:textId="5DED24DB" w:rsidR="00F44145" w:rsidRPr="00F4595D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</w:t>
            </w:r>
            <w:r w:rsidR="008D7814" w:rsidRPr="00F4595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AAA7A64" w14:textId="77777777" w:rsidR="00F44145" w:rsidRPr="00F4595D" w:rsidRDefault="00F44145" w:rsidP="00AF2174">
            <w:pPr>
              <w:tabs>
                <w:tab w:val="clear" w:pos="227"/>
                <w:tab w:val="clear" w:pos="680"/>
                <w:tab w:val="left" w:pos="15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79265246" w14:textId="78ABB314" w:rsidR="00F44145" w:rsidRPr="00F4595D" w:rsidRDefault="00F44145" w:rsidP="00AF2174">
            <w:pPr>
              <w:tabs>
                <w:tab w:val="clear" w:pos="680"/>
                <w:tab w:val="left" w:pos="540"/>
              </w:tabs>
              <w:spacing w:line="168" w:lineRule="auto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</w:t>
            </w:r>
            <w:r w:rsidR="008D7814" w:rsidRPr="00F4595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B0B83" w:rsidRPr="00F4595D" w14:paraId="5F2851FD" w14:textId="77777777" w:rsidTr="00BC528F">
        <w:trPr>
          <w:tblHeader/>
        </w:trPr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736CB465" w14:textId="77777777" w:rsidR="003B0B83" w:rsidRPr="00F4595D" w:rsidRDefault="003B0B83" w:rsidP="00AF2174">
            <w:pPr>
              <w:tabs>
                <w:tab w:val="clear" w:pos="680"/>
                <w:tab w:val="left" w:pos="540"/>
              </w:tabs>
              <w:spacing w:line="168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5187A5" w14:textId="77777777" w:rsidR="003B0B83" w:rsidRPr="00F4595D" w:rsidRDefault="003B0B83" w:rsidP="00AF2174">
            <w:pPr>
              <w:tabs>
                <w:tab w:val="clear" w:pos="680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CD8FA5" w14:textId="77777777" w:rsidR="003B0B83" w:rsidRPr="00F4595D" w:rsidRDefault="003B0B83" w:rsidP="00AF2174">
            <w:pPr>
              <w:tabs>
                <w:tab w:val="clear" w:pos="227"/>
                <w:tab w:val="clear" w:pos="680"/>
                <w:tab w:val="left" w:pos="15"/>
                <w:tab w:val="left" w:pos="540"/>
              </w:tabs>
              <w:spacing w:line="168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C8A74" w14:textId="28DE4C8D" w:rsidR="003B0B83" w:rsidRPr="00CA796A" w:rsidRDefault="003B0B83" w:rsidP="00AF2174">
            <w:pPr>
              <w:tabs>
                <w:tab w:val="clear" w:pos="680"/>
                <w:tab w:val="left" w:pos="540"/>
              </w:tabs>
              <w:spacing w:line="168" w:lineRule="auto"/>
              <w:ind w:right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A796A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</w:tr>
      <w:tr w:rsidR="00F44145" w:rsidRPr="00F4595D" w14:paraId="042FEE47" w14:textId="77777777" w:rsidTr="00C53378">
        <w:trPr>
          <w:tblHeader/>
        </w:trPr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061E2C23" w14:textId="77777777" w:rsidR="00F44145" w:rsidRPr="00F4595D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36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8FF828" w14:textId="77777777" w:rsidR="00F44145" w:rsidRPr="00F4595D" w:rsidRDefault="00F44145" w:rsidP="00AF2174">
            <w:pPr>
              <w:tabs>
                <w:tab w:val="clear" w:pos="680"/>
                <w:tab w:val="left" w:pos="540"/>
              </w:tabs>
              <w:spacing w:line="192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44145" w:rsidRPr="00F4595D" w14:paraId="06A5EF94" w14:textId="77777777" w:rsidTr="00C53378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3DD4C1CE" w14:textId="77777777" w:rsidR="00F44145" w:rsidRPr="00F4595D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</w:tcPr>
          <w:p w14:paraId="261BD587" w14:textId="77777777" w:rsidR="00F44145" w:rsidRPr="00F4595D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4DB5FC8" w14:textId="77777777" w:rsidR="00F44145" w:rsidRPr="00F4595D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3EF636ED" w14:textId="77777777" w:rsidR="00F44145" w:rsidRPr="00F4595D" w:rsidRDefault="00F44145" w:rsidP="00AF2174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4E56" w:rsidRPr="00F4595D" w14:paraId="6D4152C7" w14:textId="77777777" w:rsidTr="006B35A4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26E4AD33" w14:textId="77777777" w:rsidR="00414E56" w:rsidRPr="00F4595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54C5A" w14:textId="037F17C0" w:rsidR="00414E56" w:rsidRPr="00F4595D" w:rsidRDefault="0016554F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165,691,1</w:t>
            </w:r>
            <w:r w:rsidR="00B7591D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EF5D4" w14:textId="77777777" w:rsidR="00414E56" w:rsidRPr="00F4595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9BDC1" w14:textId="7D25351F" w:rsidR="00414E56" w:rsidRPr="00F4595D" w:rsidRDefault="008005DD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7591D">
              <w:rPr>
                <w:rFonts w:ascii="Angsana New" w:hAnsi="Angsana New"/>
                <w:sz w:val="30"/>
                <w:szCs w:val="30"/>
              </w:rPr>
              <w:t>162,180,246</w:t>
            </w:r>
          </w:p>
        </w:tc>
      </w:tr>
      <w:tr w:rsidR="00853630" w:rsidRPr="00F4595D" w14:paraId="0CEFB960" w14:textId="77777777" w:rsidTr="006B35A4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7E1188EF" w14:textId="77777777" w:rsidR="00853630" w:rsidRPr="00F4595D" w:rsidRDefault="00853630" w:rsidP="00853630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F47B7" w14:textId="741ABC0C" w:rsidR="00853630" w:rsidRPr="00F4595D" w:rsidRDefault="00853630" w:rsidP="00853630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137,469,</w:t>
            </w:r>
            <w:r w:rsidR="00B7591D">
              <w:rPr>
                <w:rFonts w:ascii="Angsana New" w:hAnsi="Angsana New"/>
                <w:sz w:val="30"/>
                <w:szCs w:val="30"/>
              </w:rPr>
              <w:t>125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EF9F2" w14:textId="77777777" w:rsidR="00853630" w:rsidRPr="00F4595D" w:rsidRDefault="00853630" w:rsidP="00853630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770CF" w14:textId="4092D90C" w:rsidR="00853630" w:rsidRPr="00F4595D" w:rsidRDefault="00853630" w:rsidP="00B7591D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 133,12</w:t>
            </w:r>
            <w:r w:rsidR="00B7591D">
              <w:rPr>
                <w:rFonts w:ascii="Angsana New" w:hAnsi="Angsana New"/>
                <w:sz w:val="30"/>
                <w:szCs w:val="30"/>
              </w:rPr>
              <w:t>7,469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853630" w:rsidRPr="00F4595D" w14:paraId="50AC6367" w14:textId="77777777" w:rsidTr="006B35A4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63A75B3C" w14:textId="366514B8" w:rsidR="00853630" w:rsidRPr="00F4595D" w:rsidRDefault="00853630" w:rsidP="00853630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63F1F4" w14:textId="6291EDB9" w:rsidR="00853630" w:rsidRPr="00F4595D" w:rsidRDefault="00853630" w:rsidP="00B7591D">
            <w:pPr>
              <w:pStyle w:val="acctfourfigures"/>
              <w:tabs>
                <w:tab w:val="clear" w:pos="765"/>
                <w:tab w:val="decimal" w:pos="74"/>
                <w:tab w:val="decimal" w:pos="1642"/>
              </w:tabs>
              <w:spacing w:line="216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(137,122,</w:t>
            </w:r>
            <w:r w:rsidR="00B7591D">
              <w:rPr>
                <w:rFonts w:ascii="Angsana New" w:hAnsi="Angsana New"/>
                <w:sz w:val="30"/>
                <w:szCs w:val="30"/>
              </w:rPr>
              <w:t>318</w:t>
            </w:r>
            <w:r w:rsidRPr="00F459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5D95B" w14:textId="77777777" w:rsidR="00853630" w:rsidRPr="00F4595D" w:rsidRDefault="00853630" w:rsidP="00853630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B06F59" w14:textId="70ADE4B2" w:rsidR="00853630" w:rsidRPr="00F4595D" w:rsidRDefault="00853630" w:rsidP="00B7591D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(</w:t>
            </w:r>
            <w:r w:rsidR="00B7591D">
              <w:rPr>
                <w:rFonts w:ascii="Angsana New" w:hAnsi="Angsana New"/>
                <w:sz w:val="30"/>
                <w:szCs w:val="30"/>
              </w:rPr>
              <w:t>133,171,063)</w:t>
            </w:r>
          </w:p>
        </w:tc>
      </w:tr>
      <w:tr w:rsidR="00BF6DE0" w:rsidRPr="00F4595D" w14:paraId="29A82099" w14:textId="77777777" w:rsidTr="006B35A4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006E377F" w14:textId="77777777" w:rsidR="00BF6DE0" w:rsidRPr="00F4595D" w:rsidRDefault="00BF6DE0" w:rsidP="00BF6DE0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53A4C8" w14:textId="3D9EF0AC" w:rsidR="00BF6DE0" w:rsidRPr="00F4595D" w:rsidRDefault="00BF6DE0" w:rsidP="00BF6DE0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166,037,955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5557C" w14:textId="77777777" w:rsidR="00BF6DE0" w:rsidRPr="00F4595D" w:rsidRDefault="00BF6DE0" w:rsidP="00BF6DE0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70D70AC" w14:textId="5F51997D" w:rsidR="00BF6DE0" w:rsidRPr="00F4595D" w:rsidRDefault="00EA7EC4" w:rsidP="00BF6DE0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162,136,</w:t>
            </w:r>
            <w:r w:rsidR="000375CB" w:rsidRPr="00F4595D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</w:tr>
      <w:tr w:rsidR="00414E56" w:rsidRPr="00F4595D" w14:paraId="0E23AA51" w14:textId="77777777" w:rsidTr="006B35A4">
        <w:trPr>
          <w:trHeight w:hRule="exact" w:val="147"/>
        </w:trPr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31F74435" w14:textId="77777777" w:rsidR="00414E56" w:rsidRPr="00F4595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068B0" w14:textId="77777777" w:rsidR="00414E56" w:rsidRPr="00F4595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D1410" w14:textId="77777777" w:rsidR="00414E56" w:rsidRPr="00F4595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B7617C" w14:textId="77777777" w:rsidR="00414E56" w:rsidRPr="00F4595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414E56" w:rsidRPr="00F4595D" w14:paraId="2D834D20" w14:textId="77777777" w:rsidTr="006B35A4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094997DB" w14:textId="77777777" w:rsidR="00414E56" w:rsidRPr="00F4595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36966" w14:textId="77777777" w:rsidR="00414E56" w:rsidRPr="00F4595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F5AC8" w14:textId="77777777" w:rsidR="00414E56" w:rsidRPr="00F4595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A4D46" w14:textId="77777777" w:rsidR="00414E56" w:rsidRPr="00F4595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14E56" w:rsidRPr="00F4595D" w14:paraId="21FEF6D1" w14:textId="77777777" w:rsidTr="006B35A4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21327E2C" w14:textId="77777777" w:rsidR="00414E56" w:rsidRPr="00F4595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F24A5" w14:textId="146B6C77" w:rsidR="00414E56" w:rsidRPr="00F4595D" w:rsidRDefault="0016554F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111,412,</w:t>
            </w:r>
            <w:r w:rsidR="00B7591D">
              <w:rPr>
                <w:rFonts w:ascii="Angsana New" w:hAnsi="Angsana New"/>
                <w:sz w:val="30"/>
                <w:szCs w:val="30"/>
              </w:rPr>
              <w:t>388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CD8C6F" w14:textId="77777777" w:rsidR="00414E56" w:rsidRPr="00F4595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14489" w14:textId="38A59705" w:rsidR="00414E56" w:rsidRPr="00F4595D" w:rsidRDefault="0001327D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108,859,493</w:t>
            </w:r>
          </w:p>
        </w:tc>
      </w:tr>
      <w:tr w:rsidR="00C73CEE" w:rsidRPr="00F4595D" w14:paraId="3A3EFBC0" w14:textId="77777777" w:rsidTr="006B35A4"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4D4F687F" w14:textId="77777777" w:rsidR="00C73CEE" w:rsidRPr="00F4595D" w:rsidRDefault="00C73CEE" w:rsidP="00C73CEE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8AF4B" w14:textId="7727BAB1" w:rsidR="00C73CEE" w:rsidRPr="00F4595D" w:rsidRDefault="00C73CEE" w:rsidP="00C73CEE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65,434,041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19C450" w14:textId="77777777" w:rsidR="00C73CEE" w:rsidRPr="00F4595D" w:rsidRDefault="00C73CEE" w:rsidP="00C73CEE">
            <w:pPr>
              <w:tabs>
                <w:tab w:val="clear" w:pos="680"/>
                <w:tab w:val="left" w:pos="54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CF27B" w14:textId="6B9AE045" w:rsidR="00C73CEE" w:rsidRPr="00F4595D" w:rsidRDefault="00B039BA" w:rsidP="00C73CEE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60,</w:t>
            </w:r>
            <w:r w:rsidR="00B7591D">
              <w:rPr>
                <w:rFonts w:ascii="Angsana New" w:hAnsi="Angsana New"/>
                <w:sz w:val="30"/>
                <w:szCs w:val="30"/>
              </w:rPr>
              <w:t>569,382</w:t>
            </w:r>
          </w:p>
        </w:tc>
      </w:tr>
      <w:tr w:rsidR="00C73CEE" w:rsidRPr="00F4595D" w14:paraId="4CA70579" w14:textId="77777777" w:rsidTr="006B35A4">
        <w:trPr>
          <w:trHeight w:val="218"/>
        </w:trPr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1D4CCEE4" w14:textId="38752CF7" w:rsidR="00C73CEE" w:rsidRPr="00F4595D" w:rsidRDefault="00C73CEE" w:rsidP="00C73CEE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ตัดรายการระหว่างส่วนงาน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9D37A" w14:textId="2B3056AF" w:rsidR="00C73CEE" w:rsidRPr="00F4595D" w:rsidRDefault="00C73CEE" w:rsidP="00C73CEE">
            <w:pPr>
              <w:tabs>
                <w:tab w:val="clear" w:pos="680"/>
                <w:tab w:val="left" w:pos="540"/>
                <w:tab w:val="left" w:pos="1086"/>
              </w:tabs>
              <w:spacing w:line="230" w:lineRule="auto"/>
              <w:ind w:right="2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(95,476,6</w:t>
            </w:r>
            <w:r w:rsidR="00B7591D">
              <w:rPr>
                <w:rFonts w:ascii="Angsana New" w:hAnsi="Angsana New"/>
                <w:sz w:val="30"/>
                <w:szCs w:val="30"/>
              </w:rPr>
              <w:t>92</w:t>
            </w:r>
            <w:r w:rsidRPr="00F459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2B035" w14:textId="77777777" w:rsidR="00C73CEE" w:rsidRPr="00F4595D" w:rsidRDefault="00C73CEE" w:rsidP="00C73CEE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340"/>
                <w:tab w:val="left" w:pos="540"/>
                <w:tab w:val="left" w:pos="700"/>
                <w:tab w:val="left" w:pos="1060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EC6A2" w14:textId="75EDD661" w:rsidR="00C73CEE" w:rsidRPr="00F4595D" w:rsidRDefault="00B039BA" w:rsidP="00C73CEE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3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(90,</w:t>
            </w:r>
            <w:r w:rsidR="00B7591D">
              <w:rPr>
                <w:rFonts w:ascii="Angsana New" w:hAnsi="Angsana New"/>
                <w:sz w:val="30"/>
                <w:szCs w:val="30"/>
              </w:rPr>
              <w:t>911,879</w:t>
            </w:r>
            <w:r w:rsidRPr="00F459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14E56" w:rsidRPr="00F4595D" w14:paraId="26FA6561" w14:textId="77777777" w:rsidTr="006B35A4">
        <w:trPr>
          <w:trHeight w:val="136"/>
        </w:trPr>
        <w:tc>
          <w:tcPr>
            <w:tcW w:w="5697" w:type="dxa"/>
            <w:tcBorders>
              <w:top w:val="nil"/>
              <w:left w:val="nil"/>
              <w:bottom w:val="nil"/>
              <w:right w:val="nil"/>
            </w:tcBorders>
          </w:tcPr>
          <w:p w14:paraId="3E89DDE1" w14:textId="77777777" w:rsidR="00414E56" w:rsidRPr="00F4595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ind w:left="1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A11E24B" w14:textId="33F3769E" w:rsidR="00414E56" w:rsidRPr="00F4595D" w:rsidRDefault="00C73CEE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81,369,737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3441E" w14:textId="77777777" w:rsidR="00414E56" w:rsidRPr="00F4595D" w:rsidRDefault="00414E56" w:rsidP="00414E56">
            <w:pPr>
              <w:tabs>
                <w:tab w:val="clear" w:pos="680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F909D2" w14:textId="2682E68D" w:rsidR="00414E56" w:rsidRPr="00F4595D" w:rsidRDefault="001018C7" w:rsidP="00414E56">
            <w:pPr>
              <w:tabs>
                <w:tab w:val="clear" w:pos="680"/>
                <w:tab w:val="left" w:pos="540"/>
              </w:tabs>
              <w:spacing w:line="23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78,516,</w:t>
            </w:r>
            <w:r w:rsidR="0018147C" w:rsidRPr="00F4595D">
              <w:rPr>
                <w:rFonts w:ascii="Angsana New" w:hAnsi="Angsana New"/>
                <w:b/>
                <w:bCs/>
                <w:sz w:val="30"/>
                <w:szCs w:val="30"/>
              </w:rPr>
              <w:t>99</w:t>
            </w:r>
            <w:r w:rsidR="00B20B5F" w:rsidRPr="00F4595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</w:tbl>
    <w:p w14:paraId="4425CFAF" w14:textId="77777777" w:rsidR="00F44145" w:rsidRPr="00F4595D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6F0FF488" w14:textId="72056CCD" w:rsidR="00F44145" w:rsidRPr="00F4595D" w:rsidRDefault="00F44145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  <w:r w:rsidRPr="00F4595D">
        <w:rPr>
          <w:rFonts w:ascii="Angsana New" w:hAnsi="Angsana New" w:hint="cs"/>
          <w:sz w:val="30"/>
          <w:szCs w:val="30"/>
          <w:cs/>
        </w:rPr>
        <w:t>สินทรัพย์และหนี้สินที่ไม่ได้ปันส่วนเป็นของบริษัทที่ดำเนินธุรกิจการลงทุนโดยประกอบด้วยเงินลงทุนใน</w:t>
      </w:r>
      <w:r w:rsidR="00C3117F" w:rsidRPr="00F4595D">
        <w:rPr>
          <w:rFonts w:ascii="Angsana New" w:hAnsi="Angsana New"/>
          <w:sz w:val="30"/>
          <w:szCs w:val="30"/>
        </w:rPr>
        <w:br/>
      </w:r>
      <w:r w:rsidRPr="00F4595D">
        <w:rPr>
          <w:rFonts w:ascii="Angsana New" w:hAnsi="Angsana New" w:hint="cs"/>
          <w:sz w:val="30"/>
          <w:szCs w:val="30"/>
          <w:cs/>
        </w:rPr>
        <w:t>บริษัทย่อย เงินให้กู้ยืม และเงินกู้ยืม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เป็นหลัก</w:t>
      </w:r>
    </w:p>
    <w:p w14:paraId="69C00314" w14:textId="77777777" w:rsidR="00892884" w:rsidRPr="00F4595D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  <w:cs/>
        </w:rPr>
      </w:pPr>
    </w:p>
    <w:p w14:paraId="0642F8E0" w14:textId="18D4C545" w:rsidR="00892884" w:rsidRPr="00F4595D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30"/>
          <w:szCs w:val="30"/>
        </w:rPr>
      </w:pPr>
      <w:r w:rsidRPr="00F4595D">
        <w:rPr>
          <w:rFonts w:ascii="Angsana New" w:hAnsi="Angsana New"/>
          <w:b/>
          <w:bCs/>
          <w:sz w:val="30"/>
          <w:szCs w:val="30"/>
          <w:cs/>
        </w:rPr>
        <w:t>ส่วนงานภูมิศาสตร์</w:t>
      </w:r>
    </w:p>
    <w:p w14:paraId="52525E59" w14:textId="77777777" w:rsidR="00892884" w:rsidRPr="00F4595D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3CFA6648" w14:textId="02F68890" w:rsidR="00892884" w:rsidRPr="00F4595D" w:rsidRDefault="00892884" w:rsidP="00C150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 w:hanging="90"/>
        <w:jc w:val="thaiDistribute"/>
        <w:rPr>
          <w:rFonts w:ascii="Angsana New" w:hAnsi="Angsana New"/>
          <w:spacing w:val="-6"/>
          <w:sz w:val="30"/>
          <w:szCs w:val="30"/>
        </w:rPr>
      </w:pPr>
      <w:r w:rsidRPr="00F4595D">
        <w:rPr>
          <w:rFonts w:ascii="Angsana New" w:hAnsi="Angsana New"/>
          <w:sz w:val="30"/>
          <w:szCs w:val="30"/>
        </w:rPr>
        <w:tab/>
      </w:r>
      <w:r w:rsidRPr="00F4595D">
        <w:rPr>
          <w:rFonts w:ascii="Angsana New" w:hAnsi="Angsana New"/>
          <w:spacing w:val="-6"/>
          <w:sz w:val="30"/>
          <w:szCs w:val="30"/>
          <w:cs/>
        </w:rPr>
        <w:t>กลุ่มบริษัทดำเนินธุรกิจเฉพาะในประเทศเท่านั้น</w:t>
      </w:r>
      <w:r w:rsidRPr="00F459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pacing w:val="-6"/>
          <w:sz w:val="30"/>
          <w:szCs w:val="30"/>
          <w:cs/>
        </w:rPr>
        <w:t>ไม่มีรายได้จากต่างประเทศหรือสินทรัพย์ในต่างประเทศที่มี</w:t>
      </w:r>
      <w:r w:rsidRPr="00F4595D">
        <w:rPr>
          <w:rFonts w:ascii="Angsana New" w:hAnsi="Angsana New" w:hint="cs"/>
          <w:spacing w:val="-6"/>
          <w:sz w:val="30"/>
          <w:szCs w:val="30"/>
          <w:cs/>
        </w:rPr>
        <w:t>ส</w:t>
      </w:r>
      <w:r w:rsidRPr="00F4595D">
        <w:rPr>
          <w:rFonts w:ascii="Angsana New" w:hAnsi="Angsana New"/>
          <w:spacing w:val="-6"/>
          <w:sz w:val="30"/>
          <w:szCs w:val="30"/>
          <w:cs/>
        </w:rPr>
        <w:t>าระสำคัญ</w:t>
      </w:r>
      <w:r w:rsidRPr="00F4595D">
        <w:rPr>
          <w:rFonts w:ascii="Angsana New" w:hAnsi="Angsana New" w:hint="cs"/>
          <w:spacing w:val="-6"/>
          <w:sz w:val="30"/>
          <w:szCs w:val="30"/>
          <w:cs/>
        </w:rPr>
        <w:t xml:space="preserve">  กลุ่มบริษัทไม่มีรายได้จากลูกค้ารายใหญ่ในสัดส่วนร้อยละ </w:t>
      </w:r>
      <w:r w:rsidRPr="00F4595D">
        <w:rPr>
          <w:rFonts w:ascii="Angsana New" w:hAnsi="Angsana New"/>
          <w:spacing w:val="-6"/>
          <w:sz w:val="30"/>
          <w:szCs w:val="30"/>
        </w:rPr>
        <w:t xml:space="preserve">10 </w:t>
      </w:r>
      <w:r w:rsidRPr="00F4595D">
        <w:rPr>
          <w:rFonts w:ascii="Angsana New" w:hAnsi="Angsana New" w:hint="cs"/>
          <w:spacing w:val="-6"/>
          <w:sz w:val="30"/>
          <w:szCs w:val="30"/>
          <w:cs/>
        </w:rPr>
        <w:t xml:space="preserve">หรือมากกว่าจากรายได้รวมของกลุ่มบริษัท </w:t>
      </w:r>
    </w:p>
    <w:p w14:paraId="4E38E60C" w14:textId="7A08EA74" w:rsidR="00DC794B" w:rsidRPr="00F4595D" w:rsidRDefault="00DC794B" w:rsidP="003A0194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F4595D">
        <w:rPr>
          <w:rFonts w:ascii="Angsana New" w:hAnsi="Angsana New"/>
          <w:b/>
          <w:bCs/>
          <w:sz w:val="30"/>
          <w:szCs w:val="30"/>
          <w:cs/>
        </w:rPr>
        <w:lastRenderedPageBreak/>
        <w:t>ภาษีเงินได้</w:t>
      </w:r>
    </w:p>
    <w:p w14:paraId="01E7CB71" w14:textId="77777777" w:rsidR="006B1550" w:rsidRPr="00F4595D" w:rsidRDefault="006B1550" w:rsidP="007F642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p w14:paraId="47552C69" w14:textId="13ED32EC" w:rsidR="00F518F3" w:rsidRPr="00F4595D" w:rsidRDefault="007836BA" w:rsidP="00F518F3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</w:pPr>
      <w:r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C93BB2" w:rsidRPr="00F4595D">
        <w:rPr>
          <w:rFonts w:ascii="Angsana New" w:eastAsia="Angsana New" w:hAnsi="Angsana New"/>
          <w:sz w:val="30"/>
          <w:szCs w:val="30"/>
          <w:cs/>
          <w:lang w:val="th"/>
        </w:rPr>
        <w:br/>
      </w:r>
      <w:r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ถ่วง</w:t>
      </w:r>
      <w:r w:rsidRPr="00F4595D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น้ำหนักที่คาดไว้สำหรับปีทางการเงินเต็มปีที่ใช้กับรายได้ก่อนภาษีของงวดระหว่างกาล</w:t>
      </w:r>
      <w:r w:rsidRPr="00F4595D">
        <w:rPr>
          <w:rFonts w:ascii="Angsana New" w:eastAsia="Angsana New" w:hAnsi="Angsana New"/>
          <w:spacing w:val="12"/>
          <w:sz w:val="30"/>
          <w:szCs w:val="30"/>
          <w:cs/>
          <w:lang w:val="th"/>
        </w:rPr>
        <w:t xml:space="preserve"> </w:t>
      </w:r>
      <w:r w:rsidRPr="00F4595D">
        <w:rPr>
          <w:rFonts w:ascii="Angsana New" w:eastAsia="Angsana New" w:hAnsi="Angsana New" w:hint="cs"/>
          <w:spacing w:val="12"/>
          <w:sz w:val="30"/>
          <w:szCs w:val="30"/>
          <w:cs/>
          <w:lang w:val="th"/>
        </w:rPr>
        <w:t>อัตราภาษีเงินได้ที่แท้จริง</w:t>
      </w:r>
      <w:r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ของกลุ่มบริษัทและบริษัทในการดำเนินงานต่อเนื่องเป็น</w:t>
      </w:r>
      <w:r w:rsidR="00F518F3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ระยะเวลาสามเดือนสิ้นสุดวันที่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br/>
      </w:r>
      <w:r w:rsidR="00F518F3" w:rsidRPr="00F4595D">
        <w:rPr>
          <w:rFonts w:ascii="Angsana New" w:eastAsia="Angsana New" w:hAnsi="Angsana New"/>
          <w:sz w:val="30"/>
          <w:szCs w:val="30"/>
        </w:rPr>
        <w:t>30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มิถุนายน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/>
          <w:sz w:val="30"/>
          <w:szCs w:val="30"/>
        </w:rPr>
        <w:t>2566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คือ ร้อยละ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A0B45" w:rsidRPr="00F4595D">
        <w:rPr>
          <w:rFonts w:ascii="Angsana New" w:eastAsia="Angsana New" w:hAnsi="Angsana New"/>
          <w:sz w:val="30"/>
          <w:szCs w:val="30"/>
        </w:rPr>
        <w:t>19.63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และร้อยละ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3A0B45" w:rsidRPr="00F4595D">
        <w:rPr>
          <w:rFonts w:ascii="Angsana New" w:eastAsia="Angsana New" w:hAnsi="Angsana New"/>
          <w:sz w:val="30"/>
          <w:szCs w:val="30"/>
        </w:rPr>
        <w:t>5.51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ตามลำดับ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(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</w:rPr>
        <w:t>2565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: </w:t>
      </w:r>
      <w:r w:rsidR="00F518F3" w:rsidRPr="00F4595D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ร้อยละ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</w:rPr>
        <w:t>19.</w:t>
      </w:r>
      <w:r w:rsidR="003A0B45" w:rsidRPr="00F4595D">
        <w:rPr>
          <w:rFonts w:ascii="Angsana New" w:eastAsia="Angsana New" w:hAnsi="Angsana New"/>
          <w:i/>
          <w:iCs/>
          <w:sz w:val="30"/>
          <w:szCs w:val="30"/>
        </w:rPr>
        <w:t>89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F518F3" w:rsidRPr="00F4595D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และร้อยละ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</w:rPr>
        <w:t xml:space="preserve">20.44 </w:t>
      </w:r>
      <w:r w:rsidR="00F518F3" w:rsidRPr="00F4595D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  <w:r w:rsidR="00F518F3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และสำหรับรอบระยะเวลาหกเดือนสิ้นสุดวันที่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/>
          <w:sz w:val="30"/>
          <w:szCs w:val="30"/>
        </w:rPr>
        <w:t>30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มิถุนายน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/>
          <w:sz w:val="30"/>
          <w:szCs w:val="30"/>
        </w:rPr>
        <w:t>2566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คือร้อยละ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E30261" w:rsidRPr="00F4595D">
        <w:rPr>
          <w:rFonts w:ascii="Angsana New" w:eastAsia="Angsana New" w:hAnsi="Angsana New"/>
          <w:sz w:val="30"/>
          <w:szCs w:val="30"/>
        </w:rPr>
        <w:t>20.10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และ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ร้อยละ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AE7033" w:rsidRPr="00F4595D">
        <w:rPr>
          <w:rFonts w:ascii="Angsana New" w:eastAsia="Angsana New" w:hAnsi="Angsana New"/>
          <w:sz w:val="30"/>
          <w:szCs w:val="30"/>
        </w:rPr>
        <w:t>10.82</w:t>
      </w:r>
      <w:r w:rsidR="00F518F3"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ตามลำดับ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(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</w:rPr>
        <w:t>2565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: </w:t>
      </w:r>
      <w:r w:rsidR="00F518F3" w:rsidRPr="00F4595D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ร้อยละ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</w:rPr>
        <w:t>19.</w:t>
      </w:r>
      <w:r w:rsidR="00C57890" w:rsidRPr="00F4595D">
        <w:rPr>
          <w:rFonts w:ascii="Angsana New" w:eastAsia="Angsana New" w:hAnsi="Angsana New"/>
          <w:i/>
          <w:iCs/>
          <w:sz w:val="30"/>
          <w:szCs w:val="30"/>
        </w:rPr>
        <w:t>93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</w:rPr>
        <w:t xml:space="preserve"> </w:t>
      </w:r>
      <w:r w:rsidR="00F518F3" w:rsidRPr="00F4595D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และร้อยละ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</w:rPr>
        <w:t xml:space="preserve">20.29 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 xml:space="preserve"> </w:t>
      </w:r>
      <w:r w:rsidR="00F518F3" w:rsidRPr="00F4595D">
        <w:rPr>
          <w:rFonts w:ascii="Angsana New" w:eastAsia="Angsana New" w:hAnsi="Angsana New" w:hint="cs"/>
          <w:i/>
          <w:iCs/>
          <w:sz w:val="30"/>
          <w:szCs w:val="30"/>
          <w:cs/>
          <w:lang w:val="th"/>
        </w:rPr>
        <w:t>ตามลำดับ</w:t>
      </w:r>
      <w:r w:rsidR="00F518F3" w:rsidRPr="00F4595D">
        <w:rPr>
          <w:rFonts w:ascii="Angsana New" w:eastAsia="Angsana New" w:hAnsi="Angsana New"/>
          <w:i/>
          <w:iCs/>
          <w:sz w:val="30"/>
          <w:szCs w:val="30"/>
          <w:cs/>
          <w:lang w:val="th"/>
        </w:rPr>
        <w:t>)</w:t>
      </w:r>
    </w:p>
    <w:p w14:paraId="724CC412" w14:textId="29958CBE" w:rsidR="004C515A" w:rsidRPr="00F4595D" w:rsidRDefault="004C515A" w:rsidP="00F518F3">
      <w:pPr>
        <w:tabs>
          <w:tab w:val="clear" w:pos="907"/>
          <w:tab w:val="left" w:pos="540"/>
          <w:tab w:val="left" w:pos="720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  <w:cs/>
        </w:rPr>
      </w:pPr>
    </w:p>
    <w:p w14:paraId="647D9FF1" w14:textId="15A0763D" w:rsidR="00AD6EDB" w:rsidRPr="00F4595D" w:rsidRDefault="00AD6EDB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eastAsia="Angsana New" w:hAnsi="Angsana New"/>
          <w:sz w:val="30"/>
          <w:szCs w:val="30"/>
          <w:lang w:val="th"/>
        </w:rPr>
      </w:pPr>
      <w:r w:rsidRPr="00F4595D">
        <w:rPr>
          <w:rFonts w:ascii="Angsana New" w:eastAsia="Angsana New" w:hAnsi="Angsana New"/>
          <w:sz w:val="30"/>
          <w:szCs w:val="30"/>
          <w:cs/>
          <w:lang w:val="th"/>
        </w:rPr>
        <w:t xml:space="preserve">บริษัทได้รับอนุมัติจากกรมสรรพากรให้ได้รับสิทธิประโยชน์ตามพระราชกฤษฎีกาออกตามความในประมวลรัษฎากรว่าด้วยการลดอัตราและยกเว้นรัษฎากรฉบับที่ </w:t>
      </w:r>
      <w:r w:rsidRPr="00F4595D">
        <w:rPr>
          <w:rFonts w:ascii="Angsana New" w:eastAsia="Angsana New" w:hAnsi="Angsana New"/>
          <w:sz w:val="30"/>
          <w:szCs w:val="30"/>
          <w:lang w:val="th"/>
        </w:rPr>
        <w:t xml:space="preserve">674 </w:t>
      </w:r>
      <w:r w:rsidRPr="00F4595D">
        <w:rPr>
          <w:rFonts w:ascii="Angsana New" w:eastAsia="Angsana New" w:hAnsi="Angsana New"/>
          <w:sz w:val="30"/>
          <w:szCs w:val="30"/>
          <w:cs/>
          <w:lang w:val="th"/>
        </w:rPr>
        <w:t>พ.ศ.</w:t>
      </w:r>
      <w:r w:rsidR="00C93BB2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F4595D">
        <w:rPr>
          <w:rFonts w:ascii="Angsana New" w:eastAsia="Angsana New" w:hAnsi="Angsana New"/>
          <w:sz w:val="30"/>
          <w:szCs w:val="30"/>
        </w:rPr>
        <w:t>2561</w:t>
      </w:r>
      <w:r w:rsidRPr="00F4595D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Pr="00F4595D">
        <w:rPr>
          <w:rFonts w:ascii="Angsana New" w:eastAsia="Angsana New" w:hAnsi="Angsana New"/>
          <w:sz w:val="30"/>
          <w:szCs w:val="30"/>
          <w:cs/>
          <w:lang w:val="th"/>
        </w:rPr>
        <w:t>ในฐานะที่เป็นศูนย์กลางธุรกิจระหว่างประเทศ สิทธิประโยชน์ที่ได้รับประกอบด้วยการได้รับยกเว้นภาษีเงินได้ที่ได้จากการประกอบกิจการการค้าที่เกี่ยวข้องโดยมีกำหนดเวลา</w:t>
      </w:r>
      <w:r w:rsidR="00C93BB2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C93BB2" w:rsidRPr="00F4595D">
        <w:rPr>
          <w:rFonts w:ascii="Angsana New" w:eastAsia="Angsana New" w:hAnsi="Angsana New"/>
          <w:sz w:val="30"/>
          <w:szCs w:val="30"/>
        </w:rPr>
        <w:t>15</w:t>
      </w:r>
      <w:r w:rsidR="000C778B" w:rsidRPr="00F4595D">
        <w:rPr>
          <w:rFonts w:ascii="Angsana New" w:eastAsia="Angsana New" w:hAnsi="Angsana New"/>
          <w:sz w:val="30"/>
          <w:szCs w:val="30"/>
          <w:lang w:val="th"/>
        </w:rPr>
        <w:t xml:space="preserve"> </w:t>
      </w:r>
      <w:r w:rsidR="000C778B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>ปี</w:t>
      </w:r>
      <w:r w:rsidRPr="00F4595D">
        <w:rPr>
          <w:rFonts w:ascii="Angsana New" w:eastAsia="Angsana New" w:hAnsi="Angsana New"/>
          <w:sz w:val="30"/>
          <w:szCs w:val="30"/>
          <w:cs/>
          <w:lang w:val="th"/>
        </w:rPr>
        <w:t>เริ่มตั้งแต่วันที่</w:t>
      </w:r>
      <w:r w:rsidR="000C778B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 </w:t>
      </w:r>
      <w:r w:rsidR="000C778B" w:rsidRPr="00F4595D">
        <w:rPr>
          <w:rFonts w:ascii="Angsana New" w:eastAsia="Angsana New" w:hAnsi="Angsana New"/>
          <w:sz w:val="30"/>
          <w:szCs w:val="30"/>
          <w:lang w:val="th"/>
        </w:rPr>
        <w:t xml:space="preserve">1 </w:t>
      </w:r>
      <w:r w:rsidR="000C778B" w:rsidRPr="00F4595D">
        <w:rPr>
          <w:rFonts w:ascii="Angsana New" w:eastAsia="Angsana New" w:hAnsi="Angsana New" w:hint="cs"/>
          <w:sz w:val="30"/>
          <w:szCs w:val="30"/>
          <w:cs/>
          <w:lang w:val="th"/>
        </w:rPr>
        <w:t xml:space="preserve">มกราคม </w:t>
      </w:r>
      <w:r w:rsidR="000C778B" w:rsidRPr="00F4595D">
        <w:rPr>
          <w:rFonts w:ascii="Angsana New" w:eastAsia="Angsana New" w:hAnsi="Angsana New"/>
          <w:sz w:val="30"/>
          <w:szCs w:val="30"/>
          <w:lang w:val="th"/>
        </w:rPr>
        <w:t>2566</w:t>
      </w:r>
      <w:r w:rsidRPr="00F4595D">
        <w:rPr>
          <w:rFonts w:ascii="Angsana New" w:eastAsia="Angsana New" w:hAnsi="Angsana New"/>
          <w:sz w:val="30"/>
          <w:szCs w:val="30"/>
          <w:lang w:val="th"/>
        </w:rPr>
        <w:t xml:space="preserve">  </w:t>
      </w:r>
      <w:r w:rsidRPr="00F4595D">
        <w:rPr>
          <w:rFonts w:ascii="Angsana New" w:eastAsia="Angsana New" w:hAnsi="Angsana New"/>
          <w:sz w:val="30"/>
          <w:szCs w:val="30"/>
          <w:cs/>
          <w:lang w:val="th"/>
        </w:rPr>
        <w:t>เนื่องจากเป็นกิจการที่ได้รับสิทธิประโยชน์ทางภาษี บริษัทจะต้องปฎิบัติตามเงื่อนไขและข้อกำหนดที่เกี่ยวข้องกับการเป็นศูนย์กลางธุรกิจระหว่างประเทศ</w:t>
      </w:r>
    </w:p>
    <w:p w14:paraId="069FDF7D" w14:textId="77777777" w:rsidR="00AD6EDB" w:rsidRPr="00F4595D" w:rsidRDefault="00AD6EDB" w:rsidP="006B15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  <w:cs/>
        </w:rPr>
      </w:pPr>
    </w:p>
    <w:p w14:paraId="0D3F6F79" w14:textId="746FE409" w:rsidR="006B1550" w:rsidRPr="00F4595D" w:rsidRDefault="006B1550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  <w:cs/>
        </w:rPr>
      </w:pPr>
      <w:r w:rsidRPr="00F4595D">
        <w:rPr>
          <w:rFonts w:ascii="Angsana New" w:hAnsi="Angsana New" w:hint="cs"/>
          <w:b/>
          <w:bCs/>
          <w:sz w:val="30"/>
          <w:szCs w:val="30"/>
          <w:cs/>
        </w:rPr>
        <w:t>กำไรต่อหุ้น</w:t>
      </w:r>
    </w:p>
    <w:p w14:paraId="77DE286E" w14:textId="77777777" w:rsidR="00DC794B" w:rsidRPr="00F4595D" w:rsidRDefault="00DC794B" w:rsidP="00CA5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p w14:paraId="2AD91DEB" w14:textId="008CC88A" w:rsidR="006B1550" w:rsidRPr="00F4595D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595D">
        <w:rPr>
          <w:rFonts w:ascii="Angsana New" w:hAnsi="Angsana New"/>
          <w:b/>
          <w:bCs/>
          <w:i/>
          <w:iCs/>
          <w:sz w:val="30"/>
          <w:szCs w:val="30"/>
          <w:cs/>
        </w:rPr>
        <w:t>กำไรต่อหุ้นขั้นพื้นฐาน</w:t>
      </w:r>
    </w:p>
    <w:p w14:paraId="665D860D" w14:textId="77777777" w:rsidR="006B1550" w:rsidRPr="00F4595D" w:rsidRDefault="006B1550" w:rsidP="00CA5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p w14:paraId="2CEC9E14" w14:textId="5499B976" w:rsidR="006B1550" w:rsidRPr="00F4595D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171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/>
          <w:sz w:val="30"/>
          <w:szCs w:val="30"/>
          <w:cs/>
        </w:rPr>
        <w:t>กำไรต่อหุ้นขั้นพื้นฐานสำหรับ</w:t>
      </w:r>
      <w:r w:rsidRPr="00F4595D">
        <w:rPr>
          <w:rFonts w:ascii="Angsana New" w:hAnsi="Angsana New" w:hint="cs"/>
          <w:sz w:val="30"/>
          <w:szCs w:val="30"/>
          <w:cs/>
        </w:rPr>
        <w:t>งวด</w:t>
      </w:r>
      <w:r w:rsidR="00F518F3" w:rsidRPr="00F4595D">
        <w:rPr>
          <w:rFonts w:ascii="Angsana New" w:hAnsi="Angsana New" w:hint="cs"/>
          <w:sz w:val="30"/>
          <w:szCs w:val="30"/>
          <w:cs/>
        </w:rPr>
        <w:t>หก</w:t>
      </w:r>
      <w:r w:rsidRPr="00F4595D">
        <w:rPr>
          <w:rFonts w:ascii="Angsana New" w:hAnsi="Angsana New" w:hint="cs"/>
          <w:sz w:val="30"/>
          <w:szCs w:val="30"/>
          <w:cs/>
        </w:rPr>
        <w:t>เดือน</w:t>
      </w:r>
      <w:r w:rsidRPr="00F4595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518F3" w:rsidRPr="00F4595D">
        <w:rPr>
          <w:rFonts w:ascii="Angsana New" w:hAnsi="Angsana New"/>
          <w:sz w:val="30"/>
          <w:szCs w:val="30"/>
        </w:rPr>
        <w:t xml:space="preserve">30 </w:t>
      </w:r>
      <w:r w:rsidR="00F518F3" w:rsidRPr="00F4595D">
        <w:rPr>
          <w:rFonts w:ascii="Angsana New" w:hAnsi="Angsana New" w:hint="cs"/>
          <w:sz w:val="30"/>
          <w:szCs w:val="30"/>
          <w:cs/>
        </w:rPr>
        <w:t>มิถุนายน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256</w:t>
      </w:r>
      <w:r w:rsidR="007F008A" w:rsidRPr="00F4595D">
        <w:rPr>
          <w:rFonts w:ascii="Angsana New" w:hAnsi="Angsana New"/>
          <w:sz w:val="30"/>
          <w:szCs w:val="30"/>
        </w:rPr>
        <w:t xml:space="preserve">6 </w:t>
      </w:r>
      <w:r w:rsidRPr="00F4595D">
        <w:rPr>
          <w:rFonts w:ascii="Angsana New" w:hAnsi="Angsana New"/>
          <w:sz w:val="30"/>
          <w:szCs w:val="30"/>
          <w:cs/>
        </w:rPr>
        <w:t xml:space="preserve">และ </w:t>
      </w:r>
      <w:r w:rsidRPr="00F4595D">
        <w:rPr>
          <w:rFonts w:ascii="Angsana New" w:hAnsi="Angsana New"/>
          <w:sz w:val="30"/>
          <w:szCs w:val="30"/>
        </w:rPr>
        <w:t>256</w:t>
      </w:r>
      <w:r w:rsidR="007F008A" w:rsidRPr="00F4595D">
        <w:rPr>
          <w:rFonts w:ascii="Angsana New" w:hAnsi="Angsana New"/>
          <w:sz w:val="30"/>
          <w:szCs w:val="30"/>
        </w:rPr>
        <w:t>5</w:t>
      </w:r>
      <w:r w:rsidRPr="00F4595D">
        <w:rPr>
          <w:rFonts w:ascii="Angsana New" w:hAnsi="Angsana New"/>
          <w:sz w:val="30"/>
          <w:szCs w:val="30"/>
        </w:rPr>
        <w:t xml:space="preserve"> </w:t>
      </w:r>
      <w:r w:rsidRPr="00F4595D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Pr="00F4595D">
        <w:rPr>
          <w:rFonts w:ascii="Angsana New" w:hAnsi="Angsana New" w:hint="cs"/>
          <w:sz w:val="30"/>
          <w:szCs w:val="30"/>
          <w:cs/>
        </w:rPr>
        <w:t>งวด</w:t>
      </w:r>
      <w:r w:rsidRPr="00F4595D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F4595D">
        <w:rPr>
          <w:rFonts w:ascii="Angsana New" w:hAnsi="Angsana New" w:hint="cs"/>
          <w:sz w:val="30"/>
          <w:szCs w:val="30"/>
          <w:cs/>
        </w:rPr>
        <w:t>งวด</w:t>
      </w:r>
      <w:r w:rsidRPr="00F4595D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0AC5F2AD" w14:textId="77777777" w:rsidR="006D5A6D" w:rsidRPr="00F4595D" w:rsidRDefault="006D5A6D" w:rsidP="00CA50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630"/>
        <w:jc w:val="thaiDistribute"/>
        <w:rPr>
          <w:rFonts w:ascii="Angsana New" w:hAnsi="Angsana New"/>
          <w:sz w:val="20"/>
          <w:szCs w:val="20"/>
        </w:rPr>
      </w:pPr>
    </w:p>
    <w:tbl>
      <w:tblPr>
        <w:tblW w:w="9855" w:type="dxa"/>
        <w:tblInd w:w="558" w:type="dxa"/>
        <w:tblLook w:val="0000" w:firstRow="0" w:lastRow="0" w:firstColumn="0" w:lastColumn="0" w:noHBand="0" w:noVBand="0"/>
      </w:tblPr>
      <w:tblGrid>
        <w:gridCol w:w="3791"/>
        <w:gridCol w:w="1298"/>
        <w:gridCol w:w="269"/>
        <w:gridCol w:w="1260"/>
        <w:gridCol w:w="269"/>
        <w:gridCol w:w="1259"/>
        <w:gridCol w:w="269"/>
        <w:gridCol w:w="1440"/>
      </w:tblGrid>
      <w:tr w:rsidR="00A32449" w:rsidRPr="00F4595D" w14:paraId="7A698909" w14:textId="77777777" w:rsidTr="002112B3">
        <w:trPr>
          <w:tblHeader/>
        </w:trPr>
        <w:tc>
          <w:tcPr>
            <w:tcW w:w="3791" w:type="dxa"/>
          </w:tcPr>
          <w:p w14:paraId="5E7285A9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7" w:type="dxa"/>
            <w:gridSpan w:val="3"/>
          </w:tcPr>
          <w:p w14:paraId="6A7E7AA2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11339BAE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68" w:type="dxa"/>
            <w:gridSpan w:val="3"/>
          </w:tcPr>
          <w:p w14:paraId="03E81B3C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2449" w:rsidRPr="00F4595D" w14:paraId="13D1A768" w14:textId="77777777" w:rsidTr="002112B3">
        <w:trPr>
          <w:tblHeader/>
        </w:trPr>
        <w:tc>
          <w:tcPr>
            <w:tcW w:w="3791" w:type="dxa"/>
          </w:tcPr>
          <w:p w14:paraId="3DBB1FF9" w14:textId="32BC32D3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25D44"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="007F008A"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7F008A"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518F3"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518F3"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8" w:type="dxa"/>
          </w:tcPr>
          <w:p w14:paraId="4EC6571E" w14:textId="0E5BAF9D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</w:t>
            </w:r>
            <w:r w:rsidR="007F008A" w:rsidRPr="00F4595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2A08F490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9B09E9" w14:textId="44ACA38C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</w:t>
            </w:r>
            <w:r w:rsidR="007F008A" w:rsidRPr="00F4595D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69" w:type="dxa"/>
          </w:tcPr>
          <w:p w14:paraId="3AD80211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0BD41887" w14:textId="7670FEDB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</w:t>
            </w:r>
            <w:r w:rsidR="007F008A" w:rsidRPr="00F4595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69" w:type="dxa"/>
          </w:tcPr>
          <w:p w14:paraId="62BD980E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E7F46F3" w14:textId="3177839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</w:t>
            </w:r>
            <w:r w:rsidR="007F008A" w:rsidRPr="00F4595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7F008A" w:rsidRPr="00F4595D" w14:paraId="5C4749A7" w14:textId="77777777" w:rsidTr="002112B3">
        <w:trPr>
          <w:tblHeader/>
        </w:trPr>
        <w:tc>
          <w:tcPr>
            <w:tcW w:w="3791" w:type="dxa"/>
          </w:tcPr>
          <w:p w14:paraId="2CF81B4A" w14:textId="77777777" w:rsidR="007F008A" w:rsidRPr="00F4595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8" w:type="dxa"/>
          </w:tcPr>
          <w:p w14:paraId="453BB6E1" w14:textId="77777777" w:rsidR="007F008A" w:rsidRPr="00F4595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EE3BD24" w14:textId="77777777" w:rsidR="007F008A" w:rsidRPr="00F4595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DBDB08" w14:textId="278389E9" w:rsidR="007F008A" w:rsidRPr="00F4595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(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F459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0A6E8A4A" w14:textId="77777777" w:rsidR="007F008A" w:rsidRPr="00F4595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59" w:type="dxa"/>
          </w:tcPr>
          <w:p w14:paraId="4DBBFE31" w14:textId="77777777" w:rsidR="007F008A" w:rsidRPr="00F4595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40137851" w14:textId="77777777" w:rsidR="007F008A" w:rsidRPr="00F4595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FB7F16" w14:textId="77777777" w:rsidR="007F008A" w:rsidRPr="00F4595D" w:rsidRDefault="007F008A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32449" w:rsidRPr="00F4595D" w14:paraId="6B865957" w14:textId="77777777" w:rsidTr="002112B3">
        <w:trPr>
          <w:tblHeader/>
        </w:trPr>
        <w:tc>
          <w:tcPr>
            <w:tcW w:w="3791" w:type="dxa"/>
          </w:tcPr>
          <w:p w14:paraId="6D0FED10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4" w:type="dxa"/>
            <w:gridSpan w:val="7"/>
          </w:tcPr>
          <w:p w14:paraId="17066611" w14:textId="77777777" w:rsidR="00A32449" w:rsidRPr="00F4595D" w:rsidRDefault="00A32449" w:rsidP="00AF2174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A32449" w:rsidRPr="00F4595D" w14:paraId="1F4A5B4E" w14:textId="77777777" w:rsidTr="001B6783">
        <w:tc>
          <w:tcPr>
            <w:tcW w:w="3791" w:type="dxa"/>
          </w:tcPr>
          <w:p w14:paraId="1C1E3D2B" w14:textId="5556AF0C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right="-16" w:hanging="145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1298" w:type="dxa"/>
            <w:shd w:val="clear" w:color="auto" w:fill="auto"/>
          </w:tcPr>
          <w:p w14:paraId="4F1D5716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33A2D73C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927F663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5D23E26B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44B21463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EC4FAEB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65DB0B38" w14:textId="77777777" w:rsidR="00A32449" w:rsidRPr="00F4595D" w:rsidRDefault="00A32449" w:rsidP="00AF21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175ED" w:rsidRPr="00F4595D" w14:paraId="6F26B2EC" w14:textId="77777777" w:rsidTr="001B6783">
        <w:tc>
          <w:tcPr>
            <w:tcW w:w="3791" w:type="dxa"/>
          </w:tcPr>
          <w:p w14:paraId="029D91C3" w14:textId="77777777" w:rsidR="007175ED" w:rsidRPr="00F4595D" w:rsidRDefault="007175ED" w:rsidP="00717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(ขั้นพื้นฐาน)</w:t>
            </w:r>
          </w:p>
        </w:tc>
        <w:tc>
          <w:tcPr>
            <w:tcW w:w="1298" w:type="dxa"/>
            <w:tcBorders>
              <w:bottom w:val="double" w:sz="4" w:space="0" w:color="auto"/>
            </w:tcBorders>
            <w:shd w:val="clear" w:color="auto" w:fill="auto"/>
          </w:tcPr>
          <w:p w14:paraId="71ED91D2" w14:textId="7AF58936" w:rsidR="007175ED" w:rsidRPr="00F4595D" w:rsidRDefault="00AE63CE" w:rsidP="00717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  <w:tab w:val="decimal" w:pos="972"/>
              </w:tabs>
              <w:spacing w:line="240" w:lineRule="auto"/>
              <w:ind w:left="-108" w:right="-42" w:firstLine="3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2,543,771</w:t>
            </w:r>
            <w:r w:rsidR="007175ED"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42001708" w14:textId="77777777" w:rsidR="007175ED" w:rsidRPr="00F4595D" w:rsidRDefault="007175ED" w:rsidP="00717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880747C" w14:textId="654C7461" w:rsidR="007175ED" w:rsidRPr="00F4595D" w:rsidRDefault="00CF5009" w:rsidP="00717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1,421,574</w:t>
            </w:r>
            <w:r w:rsidR="007175ED"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13018614" w14:textId="77777777" w:rsidR="007175ED" w:rsidRPr="00F4595D" w:rsidRDefault="007175ED" w:rsidP="00717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</w:tcPr>
          <w:p w14:paraId="3C815640" w14:textId="5E5BBF96" w:rsidR="007175ED" w:rsidRPr="00F4595D" w:rsidRDefault="00CF5009" w:rsidP="00717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421,404</w:t>
            </w:r>
            <w:r w:rsidR="007175ED"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48D6BCCD" w14:textId="77777777" w:rsidR="007175ED" w:rsidRPr="00F4595D" w:rsidRDefault="007175ED" w:rsidP="00717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7115DF5C" w14:textId="677AD62F" w:rsidR="007175ED" w:rsidRPr="00F4595D" w:rsidRDefault="00CF5009" w:rsidP="007175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331,575</w:t>
            </w:r>
          </w:p>
        </w:tc>
      </w:tr>
      <w:tr w:rsidR="003A24C8" w:rsidRPr="00F4595D" w14:paraId="0E493E6C" w14:textId="77777777" w:rsidTr="001B6783">
        <w:tc>
          <w:tcPr>
            <w:tcW w:w="3791" w:type="dxa"/>
          </w:tcPr>
          <w:p w14:paraId="3AAAF428" w14:textId="77777777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298" w:type="dxa"/>
            <w:tcBorders>
              <w:top w:val="double" w:sz="4" w:space="0" w:color="auto"/>
            </w:tcBorders>
            <w:shd w:val="clear" w:color="auto" w:fill="auto"/>
          </w:tcPr>
          <w:p w14:paraId="4B657613" w14:textId="7FF6D29E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32,000,771 </w:t>
            </w:r>
          </w:p>
        </w:tc>
        <w:tc>
          <w:tcPr>
            <w:tcW w:w="269" w:type="dxa"/>
            <w:shd w:val="clear" w:color="auto" w:fill="auto"/>
          </w:tcPr>
          <w:p w14:paraId="0E6FA50D" w14:textId="77777777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C1B97A5" w14:textId="4841A8F8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32,000,771 </w:t>
            </w:r>
          </w:p>
        </w:tc>
        <w:tc>
          <w:tcPr>
            <w:tcW w:w="269" w:type="dxa"/>
            <w:shd w:val="clear" w:color="auto" w:fill="auto"/>
          </w:tcPr>
          <w:p w14:paraId="7995906C" w14:textId="77777777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</w:tcPr>
          <w:p w14:paraId="79D26642" w14:textId="19FC0DA9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32,000,771 </w:t>
            </w:r>
          </w:p>
        </w:tc>
        <w:tc>
          <w:tcPr>
            <w:tcW w:w="269" w:type="dxa"/>
            <w:shd w:val="clear" w:color="auto" w:fill="auto"/>
          </w:tcPr>
          <w:p w14:paraId="17A9E8E4" w14:textId="77777777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6C58307E" w14:textId="4C2DE203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32,000,771 </w:t>
            </w:r>
          </w:p>
        </w:tc>
      </w:tr>
      <w:tr w:rsidR="003A24C8" w:rsidRPr="00F4595D" w14:paraId="7D781F42" w14:textId="77777777" w:rsidTr="001B6783">
        <w:tc>
          <w:tcPr>
            <w:tcW w:w="3791" w:type="dxa"/>
          </w:tcPr>
          <w:p w14:paraId="2AEC7766" w14:textId="77777777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หุ้นที่ออกจำหน่าย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shd w:val="clear" w:color="auto" w:fill="auto"/>
          </w:tcPr>
          <w:p w14:paraId="4CAD4671" w14:textId="4F2E2263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1,572 </w:t>
            </w:r>
          </w:p>
        </w:tc>
        <w:tc>
          <w:tcPr>
            <w:tcW w:w="269" w:type="dxa"/>
            <w:shd w:val="clear" w:color="auto" w:fill="auto"/>
          </w:tcPr>
          <w:p w14:paraId="2E743458" w14:textId="77777777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B08DEE6" w14:textId="278A00E4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1,572 </w:t>
            </w:r>
          </w:p>
        </w:tc>
        <w:tc>
          <w:tcPr>
            <w:tcW w:w="269" w:type="dxa"/>
            <w:shd w:val="clear" w:color="auto" w:fill="auto"/>
          </w:tcPr>
          <w:p w14:paraId="5E5BE99B" w14:textId="77777777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071DC72A" w14:textId="7450EF3C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1,572 </w:t>
            </w:r>
          </w:p>
        </w:tc>
        <w:tc>
          <w:tcPr>
            <w:tcW w:w="269" w:type="dxa"/>
            <w:shd w:val="clear" w:color="auto" w:fill="auto"/>
          </w:tcPr>
          <w:p w14:paraId="1C6E404C" w14:textId="77777777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A55343" w14:textId="19CE2969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9"/>
              </w:tabs>
              <w:spacing w:line="240" w:lineRule="auto"/>
              <w:ind w:left="-108" w:right="-109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1,572 </w:t>
            </w:r>
          </w:p>
        </w:tc>
      </w:tr>
      <w:tr w:rsidR="00F518F3" w:rsidRPr="00F4595D" w14:paraId="054783F3" w14:textId="77777777" w:rsidTr="001B6783">
        <w:tc>
          <w:tcPr>
            <w:tcW w:w="3791" w:type="dxa"/>
          </w:tcPr>
          <w:p w14:paraId="045412BA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</w:t>
            </w:r>
          </w:p>
          <w:p w14:paraId="285F24D7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ถ่วงน้ำหนัก (ขั้นพื้นฐาน)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5B132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65151994" w14:textId="7C78C2ED" w:rsidR="003A24C8" w:rsidRPr="00F4595D" w:rsidRDefault="003A24C8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69" w:type="dxa"/>
            <w:shd w:val="clear" w:color="auto" w:fill="auto"/>
          </w:tcPr>
          <w:p w14:paraId="75833BEC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09ECDE" w14:textId="77777777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69EC1EC" w14:textId="25D0F457" w:rsidR="00F518F3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69" w:type="dxa"/>
            <w:shd w:val="clear" w:color="auto" w:fill="auto"/>
          </w:tcPr>
          <w:p w14:paraId="538257DF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A7277" w14:textId="77777777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4A71D762" w14:textId="4946164C" w:rsidR="00F518F3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32,002,343</w:t>
            </w:r>
          </w:p>
        </w:tc>
        <w:tc>
          <w:tcPr>
            <w:tcW w:w="269" w:type="dxa"/>
            <w:shd w:val="clear" w:color="auto" w:fill="auto"/>
          </w:tcPr>
          <w:p w14:paraId="0C60AE7C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5E3BE" w14:textId="77777777" w:rsidR="003A24C8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74128364" w14:textId="531EB721" w:rsidR="00F518F3" w:rsidRPr="00F4595D" w:rsidRDefault="003A24C8" w:rsidP="003A24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32,002,343</w:t>
            </w:r>
          </w:p>
        </w:tc>
      </w:tr>
      <w:tr w:rsidR="00F518F3" w:rsidRPr="00F4595D" w14:paraId="44AF23FA" w14:textId="77777777" w:rsidTr="001B6783">
        <w:tc>
          <w:tcPr>
            <w:tcW w:w="3791" w:type="dxa"/>
          </w:tcPr>
          <w:p w14:paraId="239DB50E" w14:textId="75287C49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37A144" w14:textId="3EDCF59D" w:rsidR="00F518F3" w:rsidRPr="00F4595D" w:rsidRDefault="00AE63CE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0.0795</w:t>
            </w:r>
          </w:p>
        </w:tc>
        <w:tc>
          <w:tcPr>
            <w:tcW w:w="269" w:type="dxa"/>
            <w:shd w:val="clear" w:color="auto" w:fill="auto"/>
          </w:tcPr>
          <w:p w14:paraId="15329CF9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BCCC41" w14:textId="78F6EC77" w:rsidR="00F518F3" w:rsidRPr="00F4595D" w:rsidRDefault="004E1CC6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20"/>
              </w:tabs>
              <w:spacing w:line="240" w:lineRule="auto"/>
              <w:ind w:left="-108" w:right="5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CF50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69" w:type="dxa"/>
            <w:shd w:val="clear" w:color="auto" w:fill="auto"/>
          </w:tcPr>
          <w:p w14:paraId="52F4C49C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277D33" w14:textId="1EAB859F" w:rsidR="00F518F3" w:rsidRPr="00F4595D" w:rsidRDefault="004E1CC6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CF50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</w:p>
        </w:tc>
        <w:tc>
          <w:tcPr>
            <w:tcW w:w="269" w:type="dxa"/>
            <w:shd w:val="clear" w:color="auto" w:fill="auto"/>
          </w:tcPr>
          <w:p w14:paraId="6CFACFE9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071B4C" w14:textId="011F6683" w:rsidR="00F518F3" w:rsidRPr="00F4595D" w:rsidRDefault="004E1CC6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CF50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</w:p>
        </w:tc>
      </w:tr>
    </w:tbl>
    <w:p w14:paraId="42564312" w14:textId="10A1980E" w:rsidR="006B1550" w:rsidRPr="00F4595D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595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กำไรต่อหุ้นปรับลด</w:t>
      </w:r>
    </w:p>
    <w:p w14:paraId="0257E88D" w14:textId="77777777" w:rsidR="006B1550" w:rsidRPr="00F4595D" w:rsidRDefault="006B1550" w:rsidP="006B15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30E3B7E" w14:textId="4A897172" w:rsidR="006B1550" w:rsidRPr="00F4595D" w:rsidRDefault="006B1550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F4595D">
        <w:rPr>
          <w:rFonts w:ascii="Angsana New" w:hAnsi="Angsana New"/>
          <w:sz w:val="30"/>
          <w:szCs w:val="30"/>
          <w:cs/>
        </w:rPr>
        <w:t>กำไรต่อหุ้นปรับลดสำหรับ</w:t>
      </w:r>
      <w:r w:rsidRPr="00F4595D">
        <w:rPr>
          <w:rFonts w:ascii="Angsana New" w:hAnsi="Angsana New" w:hint="cs"/>
          <w:sz w:val="30"/>
          <w:szCs w:val="30"/>
          <w:cs/>
        </w:rPr>
        <w:t>งวด</w:t>
      </w:r>
      <w:r w:rsidR="00F518F3" w:rsidRPr="00F4595D">
        <w:rPr>
          <w:rFonts w:ascii="Angsana New" w:hAnsi="Angsana New" w:hint="cs"/>
          <w:sz w:val="30"/>
          <w:szCs w:val="30"/>
          <w:cs/>
        </w:rPr>
        <w:t>หกเดือน</w:t>
      </w:r>
      <w:r w:rsidR="00F518F3" w:rsidRPr="00F4595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F518F3" w:rsidRPr="00F4595D">
        <w:rPr>
          <w:rFonts w:ascii="Angsana New" w:hAnsi="Angsana New"/>
          <w:sz w:val="30"/>
          <w:szCs w:val="30"/>
        </w:rPr>
        <w:t xml:space="preserve">30 </w:t>
      </w:r>
      <w:r w:rsidR="00F518F3" w:rsidRPr="00F4595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7F008A" w:rsidRPr="00F4595D">
        <w:rPr>
          <w:rFonts w:ascii="Angsana New" w:hAnsi="Angsana New"/>
          <w:sz w:val="30"/>
          <w:szCs w:val="30"/>
        </w:rPr>
        <w:t xml:space="preserve">2566 </w:t>
      </w:r>
      <w:r w:rsidR="007F008A" w:rsidRPr="00F4595D">
        <w:rPr>
          <w:rFonts w:ascii="Angsana New" w:hAnsi="Angsana New"/>
          <w:sz w:val="30"/>
          <w:szCs w:val="30"/>
          <w:cs/>
        </w:rPr>
        <w:t xml:space="preserve">และ </w:t>
      </w:r>
      <w:r w:rsidR="007F008A" w:rsidRPr="00F4595D">
        <w:rPr>
          <w:rFonts w:ascii="Angsana New" w:hAnsi="Angsana New"/>
          <w:sz w:val="30"/>
          <w:szCs w:val="30"/>
        </w:rPr>
        <w:t xml:space="preserve">2565 </w:t>
      </w:r>
      <w:r w:rsidRPr="00F4595D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8A2034" w:rsidRPr="00F4595D">
        <w:rPr>
          <w:rFonts w:ascii="Angsana New" w:hAnsi="Angsana New" w:hint="cs"/>
          <w:sz w:val="30"/>
          <w:szCs w:val="30"/>
          <w:cs/>
        </w:rPr>
        <w:t>งวด</w:t>
      </w:r>
      <w:r w:rsidRPr="00F4595D">
        <w:rPr>
          <w:rFonts w:ascii="Angsana New" w:hAnsi="Angsana New"/>
          <w:sz w:val="30"/>
          <w:szCs w:val="30"/>
          <w:cs/>
        </w:rPr>
        <w:t>ที่เป็นส่วนของผู้ถือหุ้นสามัญของบริษัทและจำนวนหุ้นสามัญที่ออกจำหน่ายแล้วระหว่าง</w:t>
      </w:r>
      <w:r w:rsidRPr="00F4595D">
        <w:rPr>
          <w:rFonts w:ascii="Angsana New" w:hAnsi="Angsana New" w:hint="cs"/>
          <w:sz w:val="30"/>
          <w:szCs w:val="30"/>
          <w:cs/>
        </w:rPr>
        <w:t>งวด</w:t>
      </w:r>
      <w:r w:rsidRPr="00F4595D">
        <w:rPr>
          <w:rFonts w:ascii="Angsana New" w:hAnsi="Angsana New"/>
          <w:sz w:val="30"/>
          <w:szCs w:val="30"/>
          <w:cs/>
        </w:rPr>
        <w:t xml:space="preserve"> หลังจากที่ได้ปรับปรุงผลกระทบของหุ้นปรับลด ดังนี้</w:t>
      </w:r>
      <w:r w:rsidRPr="00F4595D">
        <w:rPr>
          <w:rFonts w:ascii="Angsana New" w:hAnsi="Angsana New"/>
          <w:sz w:val="30"/>
          <w:szCs w:val="30"/>
        </w:rPr>
        <w:t xml:space="preserve"> </w:t>
      </w:r>
    </w:p>
    <w:p w14:paraId="0EE46CD4" w14:textId="77777777" w:rsidR="00C3526F" w:rsidRPr="00F4595D" w:rsidRDefault="00C3526F" w:rsidP="00DB7D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840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ook w:val="0000" w:firstRow="0" w:lastRow="0" w:firstColumn="0" w:lastColumn="0" w:noHBand="0" w:noVBand="0"/>
      </w:tblPr>
      <w:tblGrid>
        <w:gridCol w:w="3813"/>
        <w:gridCol w:w="1169"/>
        <w:gridCol w:w="269"/>
        <w:gridCol w:w="1177"/>
        <w:gridCol w:w="269"/>
        <w:gridCol w:w="1207"/>
        <w:gridCol w:w="269"/>
        <w:gridCol w:w="1259"/>
      </w:tblGrid>
      <w:tr w:rsidR="00C10B45" w:rsidRPr="00F4595D" w14:paraId="30904701" w14:textId="77777777" w:rsidTr="00176927">
        <w:trPr>
          <w:tblHeader/>
        </w:trPr>
        <w:tc>
          <w:tcPr>
            <w:tcW w:w="3813" w:type="dxa"/>
          </w:tcPr>
          <w:p w14:paraId="1F33DEFA" w14:textId="77777777" w:rsidR="00C10B45" w:rsidRPr="00F4595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bookmarkStart w:id="5" w:name="_Hlk38930071"/>
          </w:p>
        </w:tc>
        <w:tc>
          <w:tcPr>
            <w:tcW w:w="2615" w:type="dxa"/>
            <w:gridSpan w:val="3"/>
          </w:tcPr>
          <w:p w14:paraId="23FDCE0D" w14:textId="77777777" w:rsidR="00C10B45" w:rsidRPr="00F4595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AD68929" w14:textId="77777777" w:rsidR="00C10B45" w:rsidRPr="00F4595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35" w:type="dxa"/>
            <w:gridSpan w:val="3"/>
          </w:tcPr>
          <w:p w14:paraId="7358CBD3" w14:textId="77777777" w:rsidR="00C10B45" w:rsidRPr="00F4595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08A" w:rsidRPr="00F4595D" w14:paraId="0C40A231" w14:textId="77777777" w:rsidTr="00176927">
        <w:trPr>
          <w:tblHeader/>
        </w:trPr>
        <w:tc>
          <w:tcPr>
            <w:tcW w:w="3813" w:type="dxa"/>
          </w:tcPr>
          <w:p w14:paraId="2A00B3D4" w14:textId="14167C8E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725D44"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518F3"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F518F3"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69" w:type="dxa"/>
          </w:tcPr>
          <w:p w14:paraId="77FF83E9" w14:textId="76A550A8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</w:tcPr>
          <w:p w14:paraId="20746ED1" w14:textId="77777777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2DCC146E" w14:textId="03843AE5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093884E6" w14:textId="77777777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584F233A" w14:textId="1C6B1BD3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69" w:type="dxa"/>
          </w:tcPr>
          <w:p w14:paraId="6F074055" w14:textId="77777777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043BFC09" w14:textId="163F3917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7F008A" w:rsidRPr="00F4595D" w14:paraId="1DE1E012" w14:textId="77777777" w:rsidTr="00176927">
        <w:trPr>
          <w:tblHeader/>
        </w:trPr>
        <w:tc>
          <w:tcPr>
            <w:tcW w:w="3813" w:type="dxa"/>
          </w:tcPr>
          <w:p w14:paraId="706A7B3E" w14:textId="77777777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1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9" w:type="dxa"/>
          </w:tcPr>
          <w:p w14:paraId="4006FF6C" w14:textId="77777777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67819C7C" w14:textId="77777777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25D4179" w14:textId="5D669173" w:rsidR="007F008A" w:rsidRPr="00F4595D" w:rsidRDefault="002E1708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0" w:right="-14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(</w:t>
            </w:r>
            <w:r w:rsidR="007F008A" w:rsidRPr="00F459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="007F008A" w:rsidRPr="00F459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69" w:type="dxa"/>
          </w:tcPr>
          <w:p w14:paraId="7EA5A588" w14:textId="77777777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7" w:type="dxa"/>
          </w:tcPr>
          <w:p w14:paraId="33CC45DF" w14:textId="77777777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3EA15268" w14:textId="77777777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4DE323D1" w14:textId="77777777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9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0B45" w:rsidRPr="00F4595D" w14:paraId="03C1E8E2" w14:textId="77777777" w:rsidTr="00176927">
        <w:trPr>
          <w:tblHeader/>
        </w:trPr>
        <w:tc>
          <w:tcPr>
            <w:tcW w:w="3813" w:type="dxa"/>
          </w:tcPr>
          <w:p w14:paraId="269AD8C4" w14:textId="77777777" w:rsidR="00C10B45" w:rsidRPr="00F4595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619" w:type="dxa"/>
            <w:gridSpan w:val="7"/>
          </w:tcPr>
          <w:p w14:paraId="1D7A9C11" w14:textId="77777777" w:rsidR="00C10B45" w:rsidRPr="00F4595D" w:rsidRDefault="00C10B45" w:rsidP="00757131">
            <w:pPr>
              <w:tabs>
                <w:tab w:val="decimal" w:pos="792"/>
              </w:tabs>
              <w:spacing w:line="240" w:lineRule="auto"/>
              <w:ind w:left="-74" w:right="-1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หุ้น)</w:t>
            </w:r>
          </w:p>
        </w:tc>
      </w:tr>
      <w:tr w:rsidR="00C10B45" w:rsidRPr="00F4595D" w14:paraId="12A3AE5F" w14:textId="77777777" w:rsidTr="00176927">
        <w:tc>
          <w:tcPr>
            <w:tcW w:w="3813" w:type="dxa"/>
          </w:tcPr>
          <w:p w14:paraId="410FDC20" w14:textId="10252A0B" w:rsidR="00C10B45" w:rsidRPr="00F4595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</w:t>
            </w:r>
          </w:p>
        </w:tc>
        <w:tc>
          <w:tcPr>
            <w:tcW w:w="1169" w:type="dxa"/>
          </w:tcPr>
          <w:p w14:paraId="187C900B" w14:textId="77777777" w:rsidR="00C10B45" w:rsidRPr="00F4595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7DAEB65B" w14:textId="77777777" w:rsidR="00C10B45" w:rsidRPr="00F4595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7" w:type="dxa"/>
          </w:tcPr>
          <w:p w14:paraId="3296C263" w14:textId="77777777" w:rsidR="00C10B45" w:rsidRPr="00F4595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5CAC1738" w14:textId="77777777" w:rsidR="00C10B45" w:rsidRPr="00F4595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07" w:type="dxa"/>
          </w:tcPr>
          <w:p w14:paraId="5103B594" w14:textId="77777777" w:rsidR="00C10B45" w:rsidRPr="00F4595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</w:tcPr>
          <w:p w14:paraId="1659E0BC" w14:textId="77777777" w:rsidR="00C10B45" w:rsidRPr="00F4595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</w:tcPr>
          <w:p w14:paraId="110F4A57" w14:textId="77777777" w:rsidR="00C10B45" w:rsidRPr="00F4595D" w:rsidRDefault="00C10B45" w:rsidP="00757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5009" w:rsidRPr="00F4595D" w14:paraId="428BD4CE" w14:textId="77777777" w:rsidTr="00176927">
        <w:tc>
          <w:tcPr>
            <w:tcW w:w="3813" w:type="dxa"/>
          </w:tcPr>
          <w:p w14:paraId="2C651FEB" w14:textId="77777777" w:rsidR="00CF5009" w:rsidRPr="00F4595D" w:rsidRDefault="00CF5009" w:rsidP="00CF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  สามัญของบริษัท (ปรับลด)</w:t>
            </w: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3E86570F" w14:textId="3F04E57E" w:rsidR="00CF5009" w:rsidRPr="00F4595D" w:rsidRDefault="00AE63CE" w:rsidP="00CF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1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2,543,771</w:t>
            </w:r>
            <w:r w:rsidR="00CF5009"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42C6A860" w14:textId="77777777" w:rsidR="00CF5009" w:rsidRPr="00F4595D" w:rsidRDefault="00CF5009" w:rsidP="00CF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</w:tcPr>
          <w:p w14:paraId="5A36411E" w14:textId="62F1B0FD" w:rsidR="00CF5009" w:rsidRPr="00F4595D" w:rsidRDefault="00CF5009" w:rsidP="00CF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0"/>
              </w:tabs>
              <w:spacing w:line="240" w:lineRule="auto"/>
              <w:ind w:left="-135" w:right="40" w:firstLine="6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1,421,574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6E6CF85C" w14:textId="77777777" w:rsidR="00CF5009" w:rsidRPr="00F4595D" w:rsidRDefault="00CF5009" w:rsidP="00CF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double" w:sz="4" w:space="0" w:color="auto"/>
            </w:tcBorders>
          </w:tcPr>
          <w:p w14:paraId="6580C0CE" w14:textId="7636A7C9" w:rsidR="00CF5009" w:rsidRPr="00F4595D" w:rsidRDefault="00CF5009" w:rsidP="00CF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421,404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</w:tcPr>
          <w:p w14:paraId="17718185" w14:textId="77777777" w:rsidR="00CF5009" w:rsidRPr="00F4595D" w:rsidRDefault="00CF5009" w:rsidP="00CF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double" w:sz="4" w:space="0" w:color="auto"/>
            </w:tcBorders>
          </w:tcPr>
          <w:p w14:paraId="78828742" w14:textId="24A771C8" w:rsidR="00CF5009" w:rsidRPr="00F4595D" w:rsidRDefault="00CF5009" w:rsidP="00CF50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35" w:firstLine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331,575</w:t>
            </w:r>
          </w:p>
        </w:tc>
      </w:tr>
      <w:tr w:rsidR="00040AA7" w:rsidRPr="00F4595D" w14:paraId="65A5E6AE" w14:textId="77777777" w:rsidTr="00176927">
        <w:tc>
          <w:tcPr>
            <w:tcW w:w="3813" w:type="dxa"/>
          </w:tcPr>
          <w:p w14:paraId="096FB6FC" w14:textId="77777777" w:rsidR="00040AA7" w:rsidRPr="00F4595D" w:rsidRDefault="00040AA7" w:rsidP="0004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จำนวนหุ้นสามัญ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69" w:type="dxa"/>
            <w:tcBorders>
              <w:top w:val="double" w:sz="4" w:space="0" w:color="auto"/>
            </w:tcBorders>
          </w:tcPr>
          <w:p w14:paraId="1DCB945A" w14:textId="78D4FA10" w:rsidR="00040AA7" w:rsidRPr="00F4595D" w:rsidRDefault="00040AA7" w:rsidP="0004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32,002,343 </w:t>
            </w:r>
          </w:p>
        </w:tc>
        <w:tc>
          <w:tcPr>
            <w:tcW w:w="269" w:type="dxa"/>
          </w:tcPr>
          <w:p w14:paraId="2606FA04" w14:textId="77777777" w:rsidR="00040AA7" w:rsidRPr="00F4595D" w:rsidRDefault="00040AA7" w:rsidP="0004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double" w:sz="4" w:space="0" w:color="auto"/>
            </w:tcBorders>
          </w:tcPr>
          <w:p w14:paraId="74B24391" w14:textId="46FC667B" w:rsidR="00040AA7" w:rsidRPr="00F4595D" w:rsidRDefault="00040AA7" w:rsidP="0004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39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32,002,343 </w:t>
            </w:r>
          </w:p>
        </w:tc>
        <w:tc>
          <w:tcPr>
            <w:tcW w:w="269" w:type="dxa"/>
          </w:tcPr>
          <w:p w14:paraId="75D702E4" w14:textId="77777777" w:rsidR="00040AA7" w:rsidRPr="00F4595D" w:rsidRDefault="00040AA7" w:rsidP="0004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double" w:sz="4" w:space="0" w:color="auto"/>
            </w:tcBorders>
          </w:tcPr>
          <w:p w14:paraId="5496D059" w14:textId="5ADB9FE4" w:rsidR="00040AA7" w:rsidRPr="00F4595D" w:rsidRDefault="00040AA7" w:rsidP="0004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32,002,343 </w:t>
            </w:r>
          </w:p>
        </w:tc>
        <w:tc>
          <w:tcPr>
            <w:tcW w:w="269" w:type="dxa"/>
          </w:tcPr>
          <w:p w14:paraId="38C3D959" w14:textId="77777777" w:rsidR="00040AA7" w:rsidRPr="00F4595D" w:rsidRDefault="00040AA7" w:rsidP="0004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</w:tcPr>
          <w:p w14:paraId="4C75FE34" w14:textId="136348C0" w:rsidR="00040AA7" w:rsidRPr="00F4595D" w:rsidRDefault="00040AA7" w:rsidP="00040A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35" w:right="70" w:firstLine="13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 xml:space="preserve"> 32,002,343 </w:t>
            </w:r>
          </w:p>
        </w:tc>
      </w:tr>
      <w:tr w:rsidR="00F518F3" w:rsidRPr="00F4595D" w14:paraId="0F0DAFAF" w14:textId="77777777" w:rsidTr="00382A80">
        <w:tc>
          <w:tcPr>
            <w:tcW w:w="3813" w:type="dxa"/>
          </w:tcPr>
          <w:p w14:paraId="288FA097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ผลกระทบจากแผนการกำหนด</w:t>
            </w:r>
          </w:p>
        </w:tc>
        <w:tc>
          <w:tcPr>
            <w:tcW w:w="1169" w:type="dxa"/>
            <w:shd w:val="clear" w:color="auto" w:fill="auto"/>
          </w:tcPr>
          <w:p w14:paraId="2910929B" w14:textId="2EDCB05E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7BD4FE4D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shd w:val="clear" w:color="auto" w:fill="auto"/>
          </w:tcPr>
          <w:p w14:paraId="352CC071" w14:textId="4365AE4E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10DF7B42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shd w:val="clear" w:color="auto" w:fill="auto"/>
          </w:tcPr>
          <w:p w14:paraId="68883C09" w14:textId="1B4F11AC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shd w:val="clear" w:color="auto" w:fill="auto"/>
          </w:tcPr>
          <w:p w14:paraId="4D7413CA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shd w:val="clear" w:color="auto" w:fill="auto"/>
          </w:tcPr>
          <w:p w14:paraId="79280326" w14:textId="25CF4321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35" w:right="-16" w:firstLine="13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518F3" w:rsidRPr="00F4595D" w14:paraId="4DF197C3" w14:textId="77777777" w:rsidTr="00382A80">
        <w:tc>
          <w:tcPr>
            <w:tcW w:w="3813" w:type="dxa"/>
          </w:tcPr>
          <w:p w14:paraId="1B198F30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>ค่าตอบแทนพนักงานระยะยาว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</w:tcPr>
          <w:p w14:paraId="3E96EA45" w14:textId="785EC2AF" w:rsidR="00F518F3" w:rsidRPr="00F4595D" w:rsidRDefault="00FE2737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7,497</w:t>
            </w:r>
          </w:p>
        </w:tc>
        <w:tc>
          <w:tcPr>
            <w:tcW w:w="269" w:type="dxa"/>
            <w:shd w:val="clear" w:color="auto" w:fill="auto"/>
          </w:tcPr>
          <w:p w14:paraId="3EA63DFF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shd w:val="clear" w:color="auto" w:fill="auto"/>
          </w:tcPr>
          <w:p w14:paraId="0AA52CD1" w14:textId="32939D89" w:rsidR="00F518F3" w:rsidRPr="00F4595D" w:rsidRDefault="00B41E99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98" w:firstLine="33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5,750</w:t>
            </w:r>
          </w:p>
        </w:tc>
        <w:tc>
          <w:tcPr>
            <w:tcW w:w="269" w:type="dxa"/>
            <w:shd w:val="clear" w:color="auto" w:fill="auto"/>
          </w:tcPr>
          <w:p w14:paraId="7DB504D8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auto"/>
          </w:tcPr>
          <w:p w14:paraId="2487D825" w14:textId="7CDD54F0" w:rsidR="00F518F3" w:rsidRPr="00F4595D" w:rsidRDefault="00FE2737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7,497</w:t>
            </w:r>
          </w:p>
        </w:tc>
        <w:tc>
          <w:tcPr>
            <w:tcW w:w="269" w:type="dxa"/>
            <w:shd w:val="clear" w:color="auto" w:fill="auto"/>
          </w:tcPr>
          <w:p w14:paraId="0A7BB8B8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auto"/>
          </w:tcPr>
          <w:p w14:paraId="476A23F0" w14:textId="4D850F80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35" w:right="-16" w:firstLine="135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5,750</w:t>
            </w:r>
          </w:p>
        </w:tc>
      </w:tr>
      <w:tr w:rsidR="00F518F3" w:rsidRPr="00F4595D" w14:paraId="0D7929BF" w14:textId="77777777" w:rsidTr="00382A80">
        <w:tc>
          <w:tcPr>
            <w:tcW w:w="3813" w:type="dxa"/>
            <w:shd w:val="clear" w:color="auto" w:fill="auto"/>
          </w:tcPr>
          <w:p w14:paraId="4857EB0E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16268" w14:textId="2257DD0F" w:rsidR="00F518F3" w:rsidRPr="00F4595D" w:rsidRDefault="00FE2737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32,009,840</w:t>
            </w:r>
          </w:p>
        </w:tc>
        <w:tc>
          <w:tcPr>
            <w:tcW w:w="269" w:type="dxa"/>
            <w:shd w:val="clear" w:color="auto" w:fill="auto"/>
          </w:tcPr>
          <w:p w14:paraId="34892652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8FD90E" w14:textId="11FDAA0E" w:rsidR="00F518F3" w:rsidRPr="00F4595D" w:rsidRDefault="00FE2737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55"/>
              </w:tabs>
              <w:spacing w:line="240" w:lineRule="auto"/>
              <w:ind w:left="-135" w:right="39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32,008,093</w:t>
            </w:r>
          </w:p>
        </w:tc>
        <w:tc>
          <w:tcPr>
            <w:tcW w:w="269" w:type="dxa"/>
            <w:shd w:val="clear" w:color="auto" w:fill="auto"/>
          </w:tcPr>
          <w:p w14:paraId="0586A995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247526" w14:textId="609B7A2A" w:rsidR="00F518F3" w:rsidRPr="00F4595D" w:rsidRDefault="00FE2737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32,009,840</w:t>
            </w:r>
          </w:p>
        </w:tc>
        <w:tc>
          <w:tcPr>
            <w:tcW w:w="269" w:type="dxa"/>
            <w:shd w:val="clear" w:color="auto" w:fill="auto"/>
          </w:tcPr>
          <w:p w14:paraId="03AEF93E" w14:textId="77777777" w:rsidR="00F518F3" w:rsidRPr="00F4595D" w:rsidRDefault="00F518F3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C691B" w14:textId="553B6FD1" w:rsidR="00F518F3" w:rsidRPr="00F4595D" w:rsidRDefault="00FE2737" w:rsidP="00F51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35" w:right="-16" w:firstLine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32,008,093</w:t>
            </w:r>
          </w:p>
        </w:tc>
      </w:tr>
      <w:tr w:rsidR="00AE63CE" w:rsidRPr="00F4595D" w14:paraId="297D9107" w14:textId="77777777" w:rsidTr="00382A80">
        <w:tc>
          <w:tcPr>
            <w:tcW w:w="3813" w:type="dxa"/>
            <w:shd w:val="clear" w:color="auto" w:fill="auto"/>
          </w:tcPr>
          <w:p w14:paraId="7C433E4E" w14:textId="04E07571" w:rsidR="00AE63CE" w:rsidRPr="00F4595D" w:rsidRDefault="00AE63CE" w:rsidP="00AE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กำไรต่อหุ้น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ปรับลด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  <w:r w:rsidRPr="00F459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A1FD6" w14:textId="35C06613" w:rsidR="00AE63CE" w:rsidRPr="00F4595D" w:rsidRDefault="00AE63CE" w:rsidP="00AE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0.0795</w:t>
            </w:r>
          </w:p>
        </w:tc>
        <w:tc>
          <w:tcPr>
            <w:tcW w:w="269" w:type="dxa"/>
            <w:shd w:val="clear" w:color="auto" w:fill="auto"/>
          </w:tcPr>
          <w:p w14:paraId="116424FE" w14:textId="77777777" w:rsidR="00AE63CE" w:rsidRPr="00F4595D" w:rsidRDefault="00AE63CE" w:rsidP="00AE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BEC5B" w14:textId="40DB58A2" w:rsidR="00AE63CE" w:rsidRPr="00F4595D" w:rsidRDefault="00AE63CE" w:rsidP="00AE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40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0.0</w:t>
            </w:r>
            <w:r w:rsidR="00350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7AD72EDB" w14:textId="77777777" w:rsidR="00AE63CE" w:rsidRPr="00F4595D" w:rsidRDefault="00AE63CE" w:rsidP="00AE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2D728F" w14:textId="1C0F1569" w:rsidR="00AE63CE" w:rsidRPr="00F4595D" w:rsidRDefault="00AE63CE" w:rsidP="00AE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0.0</w:t>
            </w:r>
            <w:r w:rsidR="00350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132</w:t>
            </w: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69" w:type="dxa"/>
            <w:shd w:val="clear" w:color="auto" w:fill="auto"/>
          </w:tcPr>
          <w:p w14:paraId="66909A1C" w14:textId="77777777" w:rsidR="00AE63CE" w:rsidRPr="00F4595D" w:rsidRDefault="00AE63CE" w:rsidP="00AE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6" w:firstLine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50CEC" w14:textId="645F996F" w:rsidR="00AE63CE" w:rsidRPr="00F4595D" w:rsidRDefault="00AE63CE" w:rsidP="00AE6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35" w:firstLine="2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</w:t>
            </w:r>
            <w:r w:rsidR="00350A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104</w:t>
            </w:r>
          </w:p>
        </w:tc>
      </w:tr>
    </w:tbl>
    <w:p w14:paraId="08F5779D" w14:textId="77777777" w:rsidR="00C10B45" w:rsidRPr="00F4595D" w:rsidRDefault="00C10B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200ED26C" w14:textId="3BF347BD" w:rsidR="005628B5" w:rsidRPr="00F4595D" w:rsidRDefault="005628B5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F4595D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3872E48F" w14:textId="77777777" w:rsidR="005628B5" w:rsidRPr="00F4595D" w:rsidRDefault="005628B5" w:rsidP="00562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/>
        <w:rPr>
          <w:rFonts w:ascii="Angsana New" w:hAnsi="Angsana New"/>
          <w:b/>
          <w:bCs/>
          <w:sz w:val="30"/>
          <w:szCs w:val="30"/>
        </w:rPr>
      </w:pPr>
    </w:p>
    <w:tbl>
      <w:tblPr>
        <w:tblW w:w="9378" w:type="dxa"/>
        <w:tblInd w:w="558" w:type="dxa"/>
        <w:tblLook w:val="04A0" w:firstRow="1" w:lastRow="0" w:firstColumn="1" w:lastColumn="0" w:noHBand="0" w:noVBand="1"/>
      </w:tblPr>
      <w:tblGrid>
        <w:gridCol w:w="2862"/>
        <w:gridCol w:w="1800"/>
        <w:gridCol w:w="1908"/>
        <w:gridCol w:w="1278"/>
        <w:gridCol w:w="236"/>
        <w:gridCol w:w="1294"/>
      </w:tblGrid>
      <w:tr w:rsidR="00423011" w:rsidRPr="00F4595D" w:rsidDel="00D43E7A" w14:paraId="448E26C8" w14:textId="77777777" w:rsidTr="00C57890">
        <w:trPr>
          <w:tblHeader/>
        </w:trPr>
        <w:tc>
          <w:tcPr>
            <w:tcW w:w="2862" w:type="dxa"/>
            <w:shd w:val="clear" w:color="auto" w:fill="auto"/>
            <w:vAlign w:val="bottom"/>
          </w:tcPr>
          <w:p w14:paraId="4880AFFE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0BEC8821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08" w:type="dxa"/>
            <w:shd w:val="clear" w:color="auto" w:fill="auto"/>
            <w:vAlign w:val="bottom"/>
          </w:tcPr>
          <w:p w14:paraId="0C2F2033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06F2FF93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shd w:val="clear" w:color="auto" w:fill="auto"/>
            <w:vAlign w:val="bottom"/>
          </w:tcPr>
          <w:p w14:paraId="334362F9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3B38C99E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C9B801A" w14:textId="77777777" w:rsidR="00423011" w:rsidRPr="00F4595D" w:rsidDel="00D43E7A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423011" w:rsidRPr="00F4595D" w14:paraId="56E953BE" w14:textId="77777777" w:rsidTr="00C57890">
        <w:trPr>
          <w:tblHeader/>
        </w:trPr>
        <w:tc>
          <w:tcPr>
            <w:tcW w:w="2862" w:type="dxa"/>
            <w:shd w:val="clear" w:color="auto" w:fill="auto"/>
          </w:tcPr>
          <w:p w14:paraId="1C72AF7C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76C2DFF1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2D160DB9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8" w:type="dxa"/>
            <w:shd w:val="clear" w:color="auto" w:fill="auto"/>
          </w:tcPr>
          <w:p w14:paraId="42193EB6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5D87910D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34D47DC2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23011" w:rsidRPr="00F4595D" w14:paraId="759EFCAA" w14:textId="77777777" w:rsidTr="00C57890">
        <w:tc>
          <w:tcPr>
            <w:tcW w:w="2862" w:type="dxa"/>
            <w:shd w:val="clear" w:color="auto" w:fill="auto"/>
          </w:tcPr>
          <w:p w14:paraId="503E78D0" w14:textId="1466BBC0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59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F4595D">
              <w:rPr>
                <w:rFonts w:ascii="Angsana New" w:hAnsi="Angsana New"/>
                <w:i/>
                <w:iCs/>
                <w:sz w:val="30"/>
                <w:szCs w:val="30"/>
              </w:rPr>
              <w:t>256</w:t>
            </w: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6</w:t>
            </w:r>
          </w:p>
        </w:tc>
        <w:tc>
          <w:tcPr>
            <w:tcW w:w="1800" w:type="dxa"/>
            <w:shd w:val="clear" w:color="auto" w:fill="auto"/>
          </w:tcPr>
          <w:p w14:paraId="07ADA6C5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  <w:shd w:val="clear" w:color="auto" w:fill="auto"/>
          </w:tcPr>
          <w:p w14:paraId="2BE399ED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8" w:type="dxa"/>
            <w:shd w:val="clear" w:color="auto" w:fill="auto"/>
          </w:tcPr>
          <w:p w14:paraId="5594E214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B1EFF5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shd w:val="clear" w:color="auto" w:fill="auto"/>
          </w:tcPr>
          <w:p w14:paraId="044F69EB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011" w:rsidRPr="00F4595D" w14:paraId="4B20E213" w14:textId="77777777" w:rsidTr="00C57890">
        <w:tc>
          <w:tcPr>
            <w:tcW w:w="2862" w:type="dxa"/>
            <w:shd w:val="clear" w:color="auto" w:fill="auto"/>
          </w:tcPr>
          <w:p w14:paraId="6F4FEA9C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00" w:type="dxa"/>
            <w:shd w:val="clear" w:color="auto" w:fill="auto"/>
          </w:tcPr>
          <w:p w14:paraId="67E84F64" w14:textId="5FDA9A09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/>
                <w:sz w:val="30"/>
                <w:szCs w:val="30"/>
              </w:rPr>
              <w:t>2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>เ</w:t>
            </w: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มษายน</w:t>
            </w:r>
            <w:r w:rsidRPr="00F4595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4595D">
              <w:rPr>
                <w:rFonts w:ascii="Angsana New" w:hAnsi="Angsana New"/>
                <w:sz w:val="30"/>
                <w:szCs w:val="30"/>
              </w:rPr>
              <w:t>256</w:t>
            </w:r>
            <w:r w:rsidR="00333434" w:rsidRPr="00F4595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908" w:type="dxa"/>
            <w:shd w:val="clear" w:color="auto" w:fill="auto"/>
          </w:tcPr>
          <w:p w14:paraId="563A9EBF" w14:textId="1A2E51AB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พฤษภาคม</w:t>
            </w:r>
            <w:r w:rsidRPr="00F4595D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333434" w:rsidRPr="00F4595D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278" w:type="dxa"/>
            <w:tcBorders>
              <w:bottom w:val="double" w:sz="4" w:space="0" w:color="auto"/>
            </w:tcBorders>
            <w:shd w:val="clear" w:color="auto" w:fill="auto"/>
          </w:tcPr>
          <w:p w14:paraId="21E8E30D" w14:textId="1831F67B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GB" w:eastAsia="th-TH"/>
              </w:rPr>
              <w:t>0.</w:t>
            </w:r>
            <w:r w:rsidR="00333434" w:rsidRPr="00F4595D">
              <w:rPr>
                <w:rFonts w:ascii="Angsana New" w:hAnsi="Angsana New" w:hint="cs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032</w:t>
            </w:r>
          </w:p>
        </w:tc>
        <w:tc>
          <w:tcPr>
            <w:tcW w:w="236" w:type="dxa"/>
            <w:shd w:val="clear" w:color="auto" w:fill="auto"/>
          </w:tcPr>
          <w:p w14:paraId="7E5B1F25" w14:textId="77777777" w:rsidR="00423011" w:rsidRPr="00F4595D" w:rsidRDefault="00423011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  <w:shd w:val="clear" w:color="auto" w:fill="auto"/>
          </w:tcPr>
          <w:p w14:paraId="08C6BBD7" w14:textId="7DD49637" w:rsidR="00423011" w:rsidRPr="00F4595D" w:rsidRDefault="000E5C88" w:rsidP="00C57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/>
                <w:b/>
                <w:bCs/>
                <w:sz w:val="30"/>
                <w:szCs w:val="30"/>
              </w:rPr>
              <w:t>1,024,033</w:t>
            </w:r>
          </w:p>
        </w:tc>
      </w:tr>
    </w:tbl>
    <w:p w14:paraId="78D298DE" w14:textId="77777777" w:rsidR="005628B5" w:rsidRPr="00F4595D" w:rsidRDefault="005628B5" w:rsidP="00562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/>
        <w:rPr>
          <w:rFonts w:ascii="Angsana New" w:hAnsi="Angsana New"/>
          <w:b/>
          <w:bCs/>
          <w:sz w:val="30"/>
          <w:szCs w:val="30"/>
        </w:rPr>
      </w:pPr>
    </w:p>
    <w:p w14:paraId="647B7145" w14:textId="77777777" w:rsidR="00A775BD" w:rsidRPr="00F4595D" w:rsidRDefault="00A775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F4595D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C459FEE" w14:textId="2B011B27" w:rsidR="00FF342C" w:rsidRPr="00F4595D" w:rsidRDefault="00FF342C" w:rsidP="00B900D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189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F4595D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</w:p>
    <w:p w14:paraId="35A267B1" w14:textId="77777777" w:rsidR="005C2BCB" w:rsidRPr="00F4595D" w:rsidRDefault="005C2BCB" w:rsidP="000D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7255677" w14:textId="458FB869" w:rsidR="00D735D2" w:rsidRPr="00F4595D" w:rsidRDefault="00D735D2" w:rsidP="00784E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595D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bookmarkEnd w:id="5"/>
    <w:p w14:paraId="7E72DCF5" w14:textId="77777777" w:rsidR="00D735D2" w:rsidRPr="00F4595D" w:rsidRDefault="00D735D2" w:rsidP="000D1E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493AE329" w14:textId="39504DB4" w:rsidR="005C2BCB" w:rsidRPr="00F4595D" w:rsidRDefault="005C2BCB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4595D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021638" w:rsidRPr="00F4595D">
        <w:rPr>
          <w:rFonts w:asciiTheme="majorBidi" w:hAnsiTheme="majorBidi" w:cstheme="majorBidi"/>
          <w:sz w:val="30"/>
          <w:szCs w:val="30"/>
        </w:rPr>
        <w:br/>
      </w:r>
      <w:r w:rsidRPr="00F4595D">
        <w:rPr>
          <w:rFonts w:asciiTheme="majorBidi" w:hAnsiTheme="majorBidi" w:cstheme="majorBidi"/>
          <w:sz w:val="30"/>
          <w:szCs w:val="30"/>
          <w:cs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B1846F8" w14:textId="77777777" w:rsidR="003019E3" w:rsidRPr="00F4595D" w:rsidRDefault="003019E3" w:rsidP="005C2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19E3" w:rsidRPr="00F4595D" w:rsidSect="003019E3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titlePg/>
          <w:docGrid w:linePitch="360"/>
        </w:sectPr>
      </w:pP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6"/>
        <w:gridCol w:w="1562"/>
        <w:gridCol w:w="1625"/>
        <w:gridCol w:w="1712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44"/>
      </w:tblGrid>
      <w:tr w:rsidR="00BB2F63" w:rsidRPr="00F4595D" w14:paraId="1038452B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1063713B" w14:textId="2F311310" w:rsidR="001263DE" w:rsidRPr="00F4595D" w:rsidRDefault="00AF467A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79" w:type="pct"/>
            <w:gridSpan w:val="2"/>
            <w:vAlign w:val="bottom"/>
          </w:tcPr>
          <w:p w14:paraId="51FBA1F3" w14:textId="77777777" w:rsidR="001263DE" w:rsidRPr="00F4595D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5" w:type="pct"/>
            <w:gridSpan w:val="12"/>
            <w:vAlign w:val="bottom"/>
          </w:tcPr>
          <w:p w14:paraId="3D80C5FD" w14:textId="77777777" w:rsidR="001263DE" w:rsidRPr="00F4595D" w:rsidRDefault="001263D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4595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601FB5" w:rsidRPr="00F4595D" w14:paraId="0D132EDF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9C23652" w14:textId="77777777" w:rsidR="00E43605" w:rsidRPr="00F4595D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0AAACE5F" w14:textId="77777777" w:rsidR="00E43605" w:rsidRPr="00F4595D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4"/>
            <w:vAlign w:val="bottom"/>
          </w:tcPr>
          <w:p w14:paraId="55BBB92C" w14:textId="77777777" w:rsidR="00E43605" w:rsidRPr="00F4595D" w:rsidRDefault="00E43605" w:rsidP="00502EE1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459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1DBBC2B3" w14:textId="77777777" w:rsidR="00E43605" w:rsidRPr="00F4595D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47290E37" w14:textId="77777777" w:rsidR="00E43605" w:rsidRPr="00F4595D" w:rsidRDefault="00E43605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F4595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F351B4" w:rsidRPr="00F4595D" w14:paraId="40AB6033" w14:textId="77777777" w:rsidTr="000252DA">
        <w:trPr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33F9E127" w14:textId="379E3487" w:rsidR="00F351B4" w:rsidRPr="00F4595D" w:rsidRDefault="00F351B4" w:rsidP="00301E91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D772B5" w:rsidRPr="00F459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D772B5" w:rsidRPr="00F4595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มิถุนายน</w:t>
            </w:r>
            <w:r w:rsidR="007F008A" w:rsidRPr="00F4595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 </w:t>
            </w:r>
            <w:r w:rsidR="007F008A" w:rsidRPr="00F459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bottom"/>
          </w:tcPr>
          <w:p w14:paraId="143F5B3B" w14:textId="052A06EC" w:rsidR="00F351B4" w:rsidRPr="00F4595D" w:rsidRDefault="00204C49" w:rsidP="00991CE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F4595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="00F351B4"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="00F351B4" w:rsidRPr="00F4595D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="00F351B4"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="00F351B4" w:rsidRPr="00F4595D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="00F351B4" w:rsidRPr="00F4595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9B938A" w14:textId="65F01D1D" w:rsidR="00F351B4" w:rsidRPr="00F4595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7FC4F" w14:textId="6C660E52" w:rsidR="00F351B4" w:rsidRPr="00F4595D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เครื่องมือ</w:t>
            </w:r>
            <w:r w:rsidR="00204C49" w:rsidRPr="00F4595D">
              <w:rPr>
                <w:rFonts w:ascii="Angsana New" w:hAnsi="Angsana New" w:hint="cs"/>
                <w:sz w:val="26"/>
                <w:szCs w:val="26"/>
                <w:cs/>
              </w:rPr>
              <w:t>ทางการเงิน</w:t>
            </w:r>
            <w:r w:rsidR="00204C49" w:rsidRPr="00F459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17411B" w14:textId="7010DBE2" w:rsidR="00F351B4" w:rsidRPr="00F4595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6929A3EA" w14:textId="77777777" w:rsidR="00F351B4" w:rsidRPr="00F4595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D8232A1" w14:textId="3F4C9124" w:rsidR="00F351B4" w:rsidRPr="00F4595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4595D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6DD368A" w14:textId="77777777" w:rsidR="00F351B4" w:rsidRPr="00F4595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6F81FCE9" w14:textId="0F99C343" w:rsidR="00F351B4" w:rsidRPr="00F4595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4595D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8D059FF" w14:textId="77777777" w:rsidR="00F351B4" w:rsidRPr="00F4595D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C198672" w14:textId="1444E691" w:rsidR="00F351B4" w:rsidRPr="00F4595D" w:rsidRDefault="00F351B4" w:rsidP="005C2BCB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F4595D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1A479217" w14:textId="77777777" w:rsidR="00F351B4" w:rsidRPr="00F4595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BC4B8E" w14:textId="758CED4D" w:rsidR="00F351B4" w:rsidRPr="00F4595D" w:rsidRDefault="00F351B4" w:rsidP="005C2BCB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B2F63" w:rsidRPr="00F4595D" w14:paraId="48475C94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099667A9" w14:textId="77777777" w:rsidR="00502EE1" w:rsidRPr="00F4595D" w:rsidRDefault="00502EE1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6A137DC8" w14:textId="77777777" w:rsidR="00502EE1" w:rsidRPr="00F4595D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2"/>
          </w:tcPr>
          <w:p w14:paraId="08CD5520" w14:textId="77777777" w:rsidR="00502EE1" w:rsidRPr="00F4595D" w:rsidRDefault="00502EE1" w:rsidP="00502EE1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4595D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F4595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F4595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F351B4" w:rsidRPr="00F4595D" w14:paraId="389CADF9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4B77D31" w14:textId="5F545879" w:rsidR="00F351B4" w:rsidRPr="00F4595D" w:rsidRDefault="00966A4E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="00F351B4" w:rsidRPr="00F459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3E4AC26D" w14:textId="77777777" w:rsidR="00F351B4" w:rsidRPr="00F4595D" w:rsidRDefault="00F351B4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511B2BA" w14:textId="77777777" w:rsidR="00F351B4" w:rsidRPr="00F4595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3026F53" w14:textId="77777777" w:rsidR="00F351B4" w:rsidRPr="00F4595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2F759041" w14:textId="188A23F5" w:rsidR="00F351B4" w:rsidRPr="00F4595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2BE3EE" w14:textId="77777777" w:rsidR="00F351B4" w:rsidRPr="00F4595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AD404E4" w14:textId="77777777" w:rsidR="00F351B4" w:rsidRPr="00F4595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2CC7A17" w14:textId="77777777" w:rsidR="00F351B4" w:rsidRPr="00F4595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974A756" w14:textId="77777777" w:rsidR="00F351B4" w:rsidRPr="00F4595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B44660F" w14:textId="77777777" w:rsidR="00F351B4" w:rsidRPr="00F4595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A0C22CC" w14:textId="77777777" w:rsidR="00F351B4" w:rsidRPr="00F4595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E9F9B50" w14:textId="77777777" w:rsidR="00F351B4" w:rsidRPr="00F4595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2C16368A" w14:textId="77777777" w:rsidR="00F351B4" w:rsidRPr="00F4595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6B3703E1" w14:textId="77777777" w:rsidR="00F351B4" w:rsidRPr="00F4595D" w:rsidRDefault="00F351B4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32B9C" w:rsidRPr="00F4595D" w14:paraId="0373D8D2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BD18D61" w14:textId="386A6133" w:rsidR="00532B9C" w:rsidRPr="00F4595D" w:rsidRDefault="00532B9C" w:rsidP="00532B9C">
            <w:pPr>
              <w:spacing w:line="228" w:lineRule="auto"/>
              <w:ind w:left="162" w:right="-90" w:hanging="176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4595D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79" w:type="pct"/>
            <w:gridSpan w:val="2"/>
          </w:tcPr>
          <w:p w14:paraId="3129CF08" w14:textId="77777777" w:rsidR="00532B9C" w:rsidRPr="00F4595D" w:rsidRDefault="00532B9C" w:rsidP="00532B9C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61F819E1" w14:textId="77777777" w:rsidR="005845FF" w:rsidRPr="00F4595D" w:rsidRDefault="005845FF" w:rsidP="005845FF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BF82513" w14:textId="0605C6CD" w:rsidR="00FB6ED5" w:rsidRPr="00F4595D" w:rsidRDefault="005845FF" w:rsidP="005845FF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22F17810" w14:textId="77777777" w:rsidR="00532B9C" w:rsidRPr="00F4595D" w:rsidRDefault="00532B9C" w:rsidP="00532B9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9B30219" w14:textId="2497D3AF" w:rsidR="00532B9C" w:rsidRPr="00F4595D" w:rsidRDefault="005845FF" w:rsidP="00532B9C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596FCB9F" w14:textId="77777777" w:rsidR="00532B9C" w:rsidRPr="00F4595D" w:rsidRDefault="00532B9C" w:rsidP="00FD2441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3645BC4" w14:textId="1D75B113" w:rsidR="00532B9C" w:rsidRPr="00F4595D" w:rsidRDefault="00D65FB8" w:rsidP="00FD2441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20,206</w:t>
            </w:r>
          </w:p>
        </w:tc>
        <w:tc>
          <w:tcPr>
            <w:tcW w:w="419" w:type="pct"/>
            <w:shd w:val="clear" w:color="auto" w:fill="auto"/>
          </w:tcPr>
          <w:p w14:paraId="77EB95FE" w14:textId="77777777" w:rsidR="004E1DCB" w:rsidRPr="00F4595D" w:rsidRDefault="004E1DCB" w:rsidP="004E1DCB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0C212A26" w14:textId="23E633CD" w:rsidR="00532B9C" w:rsidRPr="00F4595D" w:rsidRDefault="004E1DCB" w:rsidP="00532B9C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20,206</w:t>
            </w:r>
          </w:p>
        </w:tc>
        <w:tc>
          <w:tcPr>
            <w:tcW w:w="89" w:type="pct"/>
          </w:tcPr>
          <w:p w14:paraId="6F5AB344" w14:textId="77777777" w:rsidR="00532B9C" w:rsidRPr="00F4595D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CF29089" w14:textId="77777777" w:rsidR="00532B9C" w:rsidRPr="00F4595D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059C3224" w14:textId="409FB6EE" w:rsidR="00532B9C" w:rsidRPr="00F4595D" w:rsidRDefault="005845FF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43C3B0F" w14:textId="77777777" w:rsidR="00532B9C" w:rsidRPr="00F4595D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1E428A99" w14:textId="77777777" w:rsidR="00532B9C" w:rsidRPr="00F4595D" w:rsidRDefault="00532B9C" w:rsidP="00532B9C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5B2A031" w14:textId="79CBD20A" w:rsidR="00532B9C" w:rsidRPr="00F4595D" w:rsidRDefault="005845FF" w:rsidP="005845F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0B8474D" w14:textId="77777777" w:rsidR="00532B9C" w:rsidRPr="00F4595D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8F61E03" w14:textId="77777777" w:rsidR="00532B9C" w:rsidRPr="00F4595D" w:rsidRDefault="00532B9C" w:rsidP="00532B9C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8942419" w14:textId="049DE381" w:rsidR="00532B9C" w:rsidRPr="00F4595D" w:rsidRDefault="00D824A5" w:rsidP="005845FF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20,346</w:t>
            </w:r>
          </w:p>
        </w:tc>
        <w:tc>
          <w:tcPr>
            <w:tcW w:w="89" w:type="pct"/>
            <w:vAlign w:val="bottom"/>
          </w:tcPr>
          <w:p w14:paraId="7639A5BA" w14:textId="77777777" w:rsidR="00532B9C" w:rsidRPr="00F4595D" w:rsidRDefault="00532B9C" w:rsidP="00532B9C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6EB9A046" w14:textId="77777777" w:rsidR="00D824A5" w:rsidRPr="00F4595D" w:rsidRDefault="00D824A5" w:rsidP="00D824A5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C97B7D3" w14:textId="62468E45" w:rsidR="00532B9C" w:rsidRPr="00F4595D" w:rsidRDefault="00D824A5" w:rsidP="00532B9C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20,346</w:t>
            </w:r>
          </w:p>
        </w:tc>
      </w:tr>
      <w:tr w:rsidR="00FB6ED5" w:rsidRPr="00F4595D" w14:paraId="75DAACD0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7D796679" w14:textId="5C6FD387" w:rsidR="00FB6ED5" w:rsidRPr="00F4595D" w:rsidRDefault="00FB6ED5" w:rsidP="00FB6ED5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F4595D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355D2931" w14:textId="77777777" w:rsidR="00FB6ED5" w:rsidRPr="00F4595D" w:rsidRDefault="00FB6ED5" w:rsidP="00FB6ED5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C1A210A" w14:textId="77777777" w:rsidR="00FB6ED5" w:rsidRPr="00F4595D" w:rsidRDefault="00FB6ED5" w:rsidP="00FB6ED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20212BE" w14:textId="7A451157" w:rsidR="00FB6ED5" w:rsidRPr="00F4595D" w:rsidRDefault="004E1DCB" w:rsidP="00FB6ED5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48,992</w:t>
            </w:r>
          </w:p>
        </w:tc>
        <w:tc>
          <w:tcPr>
            <w:tcW w:w="540" w:type="pct"/>
            <w:shd w:val="clear" w:color="auto" w:fill="auto"/>
          </w:tcPr>
          <w:p w14:paraId="7F483DC9" w14:textId="77777777" w:rsidR="00FB6ED5" w:rsidRPr="00F4595D" w:rsidRDefault="00FB6ED5" w:rsidP="00FB6ED5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95E9FA" w14:textId="11774F1E" w:rsidR="00FB6ED5" w:rsidRPr="00F4595D" w:rsidRDefault="005845FF" w:rsidP="00FB6ED5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3DA64471" w14:textId="77777777" w:rsidR="00FB6ED5" w:rsidRPr="00F4595D" w:rsidRDefault="00FB6ED5" w:rsidP="00FD2441">
            <w:pPr>
              <w:pStyle w:val="acctfourfigures"/>
              <w:tabs>
                <w:tab w:val="clear" w:pos="765"/>
                <w:tab w:val="decimal" w:pos="882"/>
                <w:tab w:val="decimal" w:pos="133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3DE552" w14:textId="46C4D1C9" w:rsidR="00FB6ED5" w:rsidRPr="00F4595D" w:rsidRDefault="00CF5009" w:rsidP="00FD2441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845FF" w:rsidRPr="00F459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3D7D7E25" w14:textId="77777777" w:rsidR="004E1DCB" w:rsidRPr="00F4595D" w:rsidRDefault="004E1DCB" w:rsidP="004E1DCB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F938242" w14:textId="5081EC99" w:rsidR="00FB6ED5" w:rsidRPr="00F4595D" w:rsidRDefault="00AB3272" w:rsidP="00FB6ED5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48,992</w:t>
            </w:r>
          </w:p>
        </w:tc>
        <w:tc>
          <w:tcPr>
            <w:tcW w:w="89" w:type="pct"/>
          </w:tcPr>
          <w:p w14:paraId="18F90767" w14:textId="77777777" w:rsidR="00FB6ED5" w:rsidRPr="00F4595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00680EF" w14:textId="77777777" w:rsidR="00FB6ED5" w:rsidRPr="00F4595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49DC3B3" w14:textId="748D2B2F" w:rsidR="00FB6ED5" w:rsidRPr="00F4595D" w:rsidRDefault="005845FF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369763B" w14:textId="77777777" w:rsidR="00FB6ED5" w:rsidRPr="00F4595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09858111" w14:textId="77777777" w:rsidR="00AB3272" w:rsidRPr="00F4595D" w:rsidRDefault="00AB3272" w:rsidP="00FB6ED5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FE984DC" w14:textId="1F25D5BD" w:rsidR="00FB6ED5" w:rsidRPr="00F4595D" w:rsidRDefault="00AB3272" w:rsidP="00FB6ED5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48,992</w:t>
            </w:r>
          </w:p>
        </w:tc>
        <w:tc>
          <w:tcPr>
            <w:tcW w:w="90" w:type="pct"/>
            <w:vAlign w:val="bottom"/>
          </w:tcPr>
          <w:p w14:paraId="0C9AB415" w14:textId="77777777" w:rsidR="00FB6ED5" w:rsidRPr="00F4595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BED73A9" w14:textId="77777777" w:rsidR="00FB6ED5" w:rsidRPr="00F4595D" w:rsidRDefault="00FB6ED5" w:rsidP="00FB6E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5FB3A09" w14:textId="1F7AF236" w:rsidR="00FB6ED5" w:rsidRPr="00F4595D" w:rsidRDefault="005845FF" w:rsidP="00FB6ED5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31EE2BC9" w14:textId="77777777" w:rsidR="00FB6ED5" w:rsidRPr="00F4595D" w:rsidRDefault="00FB6ED5" w:rsidP="00FB6ED5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912808F" w14:textId="7D040AF8" w:rsidR="00FB6ED5" w:rsidRPr="00F4595D" w:rsidRDefault="00AB3272" w:rsidP="00FB6ED5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48,992</w:t>
            </w:r>
          </w:p>
        </w:tc>
      </w:tr>
      <w:tr w:rsidR="00966A4E" w:rsidRPr="00F4595D" w14:paraId="17107210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3E48F8F" w14:textId="77777777" w:rsidR="00966A4E" w:rsidRPr="00F4595D" w:rsidRDefault="00966A4E" w:rsidP="00502EE1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3264461B" w14:textId="77777777" w:rsidR="00966A4E" w:rsidRPr="00F4595D" w:rsidRDefault="00966A4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BE23587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402C4CF7" w14:textId="77777777" w:rsidR="00966A4E" w:rsidRPr="00F4595D" w:rsidRDefault="00966A4E" w:rsidP="00BD0FE7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7E918029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2EEE9C55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12F0310A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395FD0A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C192925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C4C5956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80C43D6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9932B81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0DF8C7A3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1C0F6E8A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6A4E" w:rsidRPr="00F4595D" w14:paraId="01708D9D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115FF26C" w14:textId="6F13546F" w:rsidR="00966A4E" w:rsidRPr="00F4595D" w:rsidRDefault="00966A4E" w:rsidP="00966A4E">
            <w:pPr>
              <w:spacing w:line="228" w:lineRule="auto"/>
              <w:ind w:left="-14" w:right="-90" w:hanging="4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28E3E43D" w14:textId="77777777" w:rsidR="00966A4E" w:rsidRPr="00F4595D" w:rsidRDefault="00966A4E" w:rsidP="00502EE1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9B7CB2E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AFA8771" w14:textId="77777777" w:rsidR="00966A4E" w:rsidRPr="00F4595D" w:rsidRDefault="00966A4E" w:rsidP="00BD0FE7">
            <w:pPr>
              <w:pStyle w:val="acctfourfigures"/>
              <w:tabs>
                <w:tab w:val="clear" w:pos="765"/>
                <w:tab w:val="decimal" w:pos="59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9" w:type="pct"/>
            <w:shd w:val="clear" w:color="auto" w:fill="auto"/>
          </w:tcPr>
          <w:p w14:paraId="682ACAD2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CB3D326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" w:type="pct"/>
          </w:tcPr>
          <w:p w14:paraId="29B8321F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A679685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13063C31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13FEF67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3CD026D3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86E2F6B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61DC947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4FBF857B" w14:textId="77777777" w:rsidR="00966A4E" w:rsidRPr="00F4595D" w:rsidRDefault="00966A4E" w:rsidP="00502EE1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37653D" w:rsidRPr="00F4595D" w14:paraId="760C8C3A" w14:textId="77777777" w:rsidTr="00417C8C">
        <w:trPr>
          <w:trHeight w:val="70"/>
          <w:tblHeader/>
        </w:trPr>
        <w:tc>
          <w:tcPr>
            <w:tcW w:w="837" w:type="pct"/>
            <w:shd w:val="clear" w:color="auto" w:fill="auto"/>
          </w:tcPr>
          <w:p w14:paraId="6DCAFE33" w14:textId="7AB1D0BA" w:rsidR="0037653D" w:rsidRPr="00F4595D" w:rsidRDefault="0037653D" w:rsidP="0037653D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9" w:type="pct"/>
            <w:gridSpan w:val="2"/>
          </w:tcPr>
          <w:p w14:paraId="1F86D514" w14:textId="77777777" w:rsidR="0037653D" w:rsidRPr="00F4595D" w:rsidRDefault="0037653D" w:rsidP="0037653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D47BDB1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639E11FB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2A91F22" w14:textId="0444F716" w:rsidR="0037653D" w:rsidRPr="00F4595D" w:rsidRDefault="0037653D" w:rsidP="0037653D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64C7BAEA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67560A9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7D1C1E09" w14:textId="5D5A9E7D" w:rsidR="0037653D" w:rsidRPr="00F4595D" w:rsidRDefault="0037653D" w:rsidP="0037653D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AB9326F" w14:textId="0966858B" w:rsidR="0037653D" w:rsidRPr="00F4595D" w:rsidRDefault="0037653D" w:rsidP="0037653D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9,466,660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DD0AD34" w14:textId="3D1DD513" w:rsidR="0037653D" w:rsidRPr="00F4595D" w:rsidRDefault="0037653D" w:rsidP="0037653D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9,466,660</w:t>
            </w:r>
          </w:p>
        </w:tc>
        <w:tc>
          <w:tcPr>
            <w:tcW w:w="89" w:type="pct"/>
            <w:vAlign w:val="bottom"/>
          </w:tcPr>
          <w:p w14:paraId="79919EC5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93CA376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16105D71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6284E792" w14:textId="16579B98" w:rsidR="0037653D" w:rsidRPr="00F4595D" w:rsidRDefault="0037653D" w:rsidP="0037653D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1FB4BD8F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39F8D2C3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7DA100A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3D8D18A" w14:textId="19BA53B1" w:rsidR="0037653D" w:rsidRPr="00F4595D" w:rsidRDefault="0037653D" w:rsidP="0037653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5FEB9CFB" w14:textId="77777777" w:rsidR="0037653D" w:rsidRPr="00F4595D" w:rsidRDefault="0037653D" w:rsidP="0037653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CF24124" w14:textId="57474BE6" w:rsidR="0037653D" w:rsidRPr="00F4595D" w:rsidRDefault="0037653D" w:rsidP="0037653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Theme="majorBidi" w:hAnsiTheme="majorBidi" w:cstheme="majorBidi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9,488,993</w:t>
            </w:r>
          </w:p>
        </w:tc>
        <w:tc>
          <w:tcPr>
            <w:tcW w:w="89" w:type="pct"/>
            <w:vAlign w:val="bottom"/>
          </w:tcPr>
          <w:p w14:paraId="24B9FADD" w14:textId="77777777" w:rsidR="0037653D" w:rsidRPr="00F4595D" w:rsidRDefault="0037653D" w:rsidP="0037653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0DD9C2A2" w14:textId="5536376F" w:rsidR="0037653D" w:rsidRPr="00F4595D" w:rsidRDefault="0037653D" w:rsidP="0037653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9,488,993</w:t>
            </w:r>
          </w:p>
        </w:tc>
      </w:tr>
      <w:tr w:rsidR="0037653D" w:rsidRPr="00F4595D" w14:paraId="3D674E2C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A6C82EE" w14:textId="2C8509A4" w:rsidR="0037653D" w:rsidRPr="00F4595D" w:rsidRDefault="0037653D" w:rsidP="0037653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0FE7DA07" w14:textId="77777777" w:rsidR="0037653D" w:rsidRPr="00F4595D" w:rsidRDefault="0037653D" w:rsidP="0037653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17D59ED8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CA3F1CB" w14:textId="7AC7AC9D" w:rsidR="0037653D" w:rsidRPr="00F4595D" w:rsidRDefault="0037653D" w:rsidP="0037653D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87FDBE0" w14:textId="0D7053AC" w:rsidR="0037653D" w:rsidRPr="00F4595D" w:rsidRDefault="0037653D" w:rsidP="0037653D">
            <w:pPr>
              <w:pStyle w:val="acctfourfigures"/>
              <w:tabs>
                <w:tab w:val="clear" w:pos="765"/>
                <w:tab w:val="decimal" w:pos="115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F4595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(58</w:t>
            </w:r>
            <w:r w:rsidRPr="00F459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F4595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062)</w:t>
            </w:r>
          </w:p>
        </w:tc>
        <w:tc>
          <w:tcPr>
            <w:tcW w:w="569" w:type="pct"/>
            <w:shd w:val="clear" w:color="auto" w:fill="auto"/>
          </w:tcPr>
          <w:p w14:paraId="2F94A389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C230620" w14:textId="4D3330D9" w:rsidR="0037653D" w:rsidRPr="00F4595D" w:rsidRDefault="0037653D" w:rsidP="0037653D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54,724,990</w:t>
            </w:r>
          </w:p>
        </w:tc>
        <w:tc>
          <w:tcPr>
            <w:tcW w:w="419" w:type="pct"/>
            <w:shd w:val="clear" w:color="auto" w:fill="auto"/>
          </w:tcPr>
          <w:p w14:paraId="73AA24A9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AEED18" w14:textId="46EF40B4" w:rsidR="0037653D" w:rsidRPr="00F4595D" w:rsidRDefault="0037653D" w:rsidP="0037653D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54,666,928</w:t>
            </w:r>
          </w:p>
        </w:tc>
        <w:tc>
          <w:tcPr>
            <w:tcW w:w="89" w:type="pct"/>
            <w:vAlign w:val="bottom"/>
          </w:tcPr>
          <w:p w14:paraId="4FCA61BF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DF8E258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214C6C9" w14:textId="60101C63" w:rsidR="0037653D" w:rsidRPr="00F4595D" w:rsidRDefault="0037653D" w:rsidP="0037653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121AE42A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651DFAAC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CAFDC40" w14:textId="4A268A3A" w:rsidR="0037653D" w:rsidRPr="00F4595D" w:rsidRDefault="0037653D" w:rsidP="0037653D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1A1578B" w14:textId="77777777" w:rsidR="0037653D" w:rsidRPr="00F4595D" w:rsidRDefault="0037653D" w:rsidP="0037653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6FA8898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5A85699" w14:textId="0C7FC42E" w:rsidR="0037653D" w:rsidRPr="00F4595D" w:rsidRDefault="0037653D" w:rsidP="0037653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55,155,984</w:t>
            </w:r>
          </w:p>
        </w:tc>
        <w:tc>
          <w:tcPr>
            <w:tcW w:w="89" w:type="pct"/>
            <w:vAlign w:val="bottom"/>
          </w:tcPr>
          <w:p w14:paraId="360F0306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4E62C0A7" w14:textId="77777777" w:rsidR="0037653D" w:rsidRPr="00F4595D" w:rsidRDefault="0037653D" w:rsidP="0037653D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F3D60B" w14:textId="3D85932C" w:rsidR="0037653D" w:rsidRPr="00F4595D" w:rsidRDefault="0037653D" w:rsidP="0037653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55,155,984</w:t>
            </w:r>
          </w:p>
        </w:tc>
      </w:tr>
      <w:tr w:rsidR="00F351B4" w:rsidRPr="00F4595D" w14:paraId="7AE1176B" w14:textId="77777777" w:rsidTr="006E10E0">
        <w:trPr>
          <w:trHeight w:val="729"/>
          <w:tblHeader/>
        </w:trPr>
        <w:tc>
          <w:tcPr>
            <w:tcW w:w="837" w:type="pct"/>
            <w:shd w:val="clear" w:color="auto" w:fill="auto"/>
            <w:vAlign w:val="bottom"/>
          </w:tcPr>
          <w:p w14:paraId="466C419A" w14:textId="542ACD20" w:rsidR="00F351B4" w:rsidRPr="00F4595D" w:rsidRDefault="0073301F" w:rsidP="006E10E0">
            <w:pPr>
              <w:spacing w:line="228" w:lineRule="auto"/>
              <w:ind w:left="162" w:right="-90" w:hanging="176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E10E0">
              <w:rPr>
                <w:rFonts w:ascii="Angsana New" w:hAnsi="Angsana New" w:hint="cs"/>
                <w:sz w:val="26"/>
                <w:szCs w:val="26"/>
                <w:cs/>
              </w:rPr>
              <w:t>หนี</w:t>
            </w:r>
            <w:r w:rsidR="006E10E0" w:rsidRPr="006E10E0">
              <w:rPr>
                <w:rFonts w:ascii="Angsana New" w:hAnsi="Angsana New" w:hint="cs"/>
                <w:sz w:val="26"/>
                <w:szCs w:val="26"/>
                <w:cs/>
              </w:rPr>
              <w:t>้</w:t>
            </w:r>
            <w:r w:rsidRPr="006E10E0">
              <w:rPr>
                <w:rFonts w:ascii="Angsana New" w:hAnsi="Angsana New" w:hint="cs"/>
                <w:sz w:val="26"/>
                <w:szCs w:val="26"/>
                <w:cs/>
              </w:rPr>
              <w:t>สิน</w:t>
            </w:r>
            <w:r w:rsidRPr="006E10E0">
              <w:rPr>
                <w:rFonts w:ascii="Angsana New" w:hAnsi="Angsana New"/>
                <w:sz w:val="26"/>
                <w:szCs w:val="26"/>
                <w:cs/>
              </w:rPr>
              <w:t>อนุพันธ์</w:t>
            </w:r>
            <w:r w:rsidRPr="006E10E0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E10E0">
              <w:rPr>
                <w:rFonts w:ascii="Angsana New" w:hAnsi="Angsana New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421D88B0" w14:textId="77777777" w:rsidR="00F351B4" w:rsidRPr="00F4595D" w:rsidRDefault="00F351B4" w:rsidP="00991CE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2119651" w14:textId="44BF7583" w:rsidR="00F351B4" w:rsidRPr="00F4595D" w:rsidRDefault="0073301F" w:rsidP="0073301F">
            <w:pPr>
              <w:pStyle w:val="acctfourfigures"/>
              <w:tabs>
                <w:tab w:val="clear" w:pos="765"/>
                <w:tab w:val="decimal" w:pos="10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58,062</w:t>
            </w:r>
          </w:p>
        </w:tc>
        <w:tc>
          <w:tcPr>
            <w:tcW w:w="540" w:type="pct"/>
            <w:shd w:val="clear" w:color="auto" w:fill="auto"/>
          </w:tcPr>
          <w:p w14:paraId="4FBC0752" w14:textId="77777777" w:rsidR="0073301F" w:rsidRPr="00F4595D" w:rsidRDefault="0073301F" w:rsidP="0073301F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7C054C0" w14:textId="7B71B31F" w:rsidR="00F351B4" w:rsidRPr="00F4595D" w:rsidRDefault="0073301F" w:rsidP="00AE63CE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shd w:val="clear" w:color="auto" w:fill="auto"/>
          </w:tcPr>
          <w:p w14:paraId="07BD0E64" w14:textId="77777777" w:rsidR="0073301F" w:rsidRPr="00F4595D" w:rsidRDefault="0073301F" w:rsidP="006D0B3F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8033DA" w14:textId="7ADDD862" w:rsidR="00F351B4" w:rsidRPr="00F4595D" w:rsidRDefault="0073301F" w:rsidP="006D0B3F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952048A" w14:textId="3D1D9A4C" w:rsidR="00F351B4" w:rsidRPr="00F4595D" w:rsidRDefault="0073301F" w:rsidP="00E92A8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58,062</w:t>
            </w:r>
          </w:p>
        </w:tc>
        <w:tc>
          <w:tcPr>
            <w:tcW w:w="89" w:type="pct"/>
            <w:vAlign w:val="bottom"/>
          </w:tcPr>
          <w:p w14:paraId="3A8513E0" w14:textId="77777777" w:rsidR="00F351B4" w:rsidRPr="00F4595D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E307208" w14:textId="77777777" w:rsidR="00FE260E" w:rsidRPr="00F4595D" w:rsidRDefault="00FE260E" w:rsidP="00FE260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1E5847E0" w14:textId="439352B4" w:rsidR="00F351B4" w:rsidRPr="00F4595D" w:rsidRDefault="00FE260E" w:rsidP="006D0B3F">
            <w:pPr>
              <w:pStyle w:val="acctfourfigures"/>
              <w:tabs>
                <w:tab w:val="clear" w:pos="765"/>
                <w:tab w:val="decimal" w:pos="610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BCA2B80" w14:textId="77777777" w:rsidR="00F351B4" w:rsidRPr="00F4595D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55F3A025" w14:textId="1D1BCC45" w:rsidR="00F351B4" w:rsidRPr="00F4595D" w:rsidRDefault="00150D8B" w:rsidP="006D0B3F">
            <w:pPr>
              <w:pStyle w:val="acctfourfigures"/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58,062</w:t>
            </w:r>
          </w:p>
        </w:tc>
        <w:tc>
          <w:tcPr>
            <w:tcW w:w="90" w:type="pct"/>
            <w:vAlign w:val="bottom"/>
          </w:tcPr>
          <w:p w14:paraId="7E5392B0" w14:textId="77777777" w:rsidR="00F351B4" w:rsidRPr="00F4595D" w:rsidRDefault="00F351B4" w:rsidP="00991CE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72F75AD" w14:textId="2EF48600" w:rsidR="00F351B4" w:rsidRPr="00F4595D" w:rsidRDefault="00555255" w:rsidP="00F00903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22C264E9" w14:textId="77777777" w:rsidR="00F351B4" w:rsidRPr="00F4595D" w:rsidRDefault="00F351B4" w:rsidP="00991CE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16A60A2D" w14:textId="24991DB2" w:rsidR="00F351B4" w:rsidRPr="00F4595D" w:rsidRDefault="00555255" w:rsidP="007D1D09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58,062</w:t>
            </w:r>
          </w:p>
        </w:tc>
      </w:tr>
    </w:tbl>
    <w:p w14:paraId="696D58AD" w14:textId="77777777" w:rsidR="000252DA" w:rsidRPr="00F4595D" w:rsidRDefault="000252DA">
      <w:r w:rsidRPr="00F4595D">
        <w:br w:type="page"/>
      </w: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6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44"/>
      </w:tblGrid>
      <w:tr w:rsidR="000252DA" w:rsidRPr="00F4595D" w14:paraId="0EFB34F4" w14:textId="77777777" w:rsidTr="00C57890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5880DD9" w14:textId="77777777" w:rsidR="000252DA" w:rsidRPr="00F4595D" w:rsidRDefault="000252DA" w:rsidP="00C57890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79" w:type="pct"/>
            <w:gridSpan w:val="2"/>
            <w:vAlign w:val="bottom"/>
          </w:tcPr>
          <w:p w14:paraId="5F883052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5" w:type="pct"/>
            <w:gridSpan w:val="13"/>
            <w:vAlign w:val="bottom"/>
          </w:tcPr>
          <w:p w14:paraId="06B2A89D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4595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252DA" w:rsidRPr="00F4595D" w14:paraId="34CA1B15" w14:textId="77777777" w:rsidTr="00C57890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62B24AB" w14:textId="77777777" w:rsidR="000252DA" w:rsidRPr="00F4595D" w:rsidRDefault="000252DA" w:rsidP="00C57890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79" w:type="pct"/>
            <w:gridSpan w:val="2"/>
            <w:vAlign w:val="bottom"/>
          </w:tcPr>
          <w:p w14:paraId="502A9E85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0E102B76" w14:textId="77777777" w:rsidR="000252DA" w:rsidRPr="00F4595D" w:rsidRDefault="000252DA" w:rsidP="00C57890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459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1D600ADC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9" w:type="pct"/>
            <w:gridSpan w:val="7"/>
            <w:tcBorders>
              <w:bottom w:val="single" w:sz="4" w:space="0" w:color="auto"/>
            </w:tcBorders>
            <w:vAlign w:val="bottom"/>
          </w:tcPr>
          <w:p w14:paraId="088D6E38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F4595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252DA" w:rsidRPr="00F4595D" w14:paraId="2E23CEC3" w14:textId="77777777" w:rsidTr="00C57890">
        <w:trPr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487DCC12" w14:textId="68F95C5C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459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Pr="00F4595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ธันวาคม</w:t>
            </w:r>
            <w:r w:rsidRPr="00F459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459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31" w:type="pct"/>
            <w:gridSpan w:val="2"/>
            <w:tcBorders>
              <w:top w:val="single" w:sz="4" w:space="0" w:color="auto"/>
            </w:tcBorders>
            <w:vAlign w:val="bottom"/>
          </w:tcPr>
          <w:p w14:paraId="1D0AA768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F4595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F4595D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F4595D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F4595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50498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DFD74" w14:textId="77777777" w:rsidR="000252DA" w:rsidRPr="00F4595D" w:rsidRDefault="000252DA" w:rsidP="00C57890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13ADB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1E3BDD2B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79A08CE4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4595D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F49F19A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72C674A3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4595D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42758D4C" w14:textId="77777777" w:rsidR="000252DA" w:rsidRPr="00F4595D" w:rsidRDefault="000252DA" w:rsidP="00C57890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32BA6EA8" w14:textId="77777777" w:rsidR="000252DA" w:rsidRPr="00F4595D" w:rsidRDefault="000252DA" w:rsidP="00C57890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F4595D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3533F8E6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E06F8A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252DA" w:rsidRPr="00F4595D" w14:paraId="33EB21D6" w14:textId="77777777" w:rsidTr="00C57890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2EBFC936" w14:textId="77777777" w:rsidR="000252DA" w:rsidRPr="00F4595D" w:rsidRDefault="000252DA" w:rsidP="00C57890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0E96E334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5" w:type="pct"/>
            <w:gridSpan w:val="13"/>
          </w:tcPr>
          <w:p w14:paraId="4D96F969" w14:textId="77777777" w:rsidR="000252DA" w:rsidRPr="00F4595D" w:rsidRDefault="000252DA" w:rsidP="00C57890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4595D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F4595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F4595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7F008A" w:rsidRPr="00F4595D" w14:paraId="567213AE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8D320DF" w14:textId="726F01B2" w:rsidR="007F008A" w:rsidRPr="00F4595D" w:rsidRDefault="007F008A" w:rsidP="007F008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F459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79" w:type="pct"/>
            <w:gridSpan w:val="2"/>
          </w:tcPr>
          <w:p w14:paraId="36A0DF62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4A67A4F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11AEFC06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0107250F" w14:textId="4BC093C0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0A2570BE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962D6A8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D1C1C3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D032603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CD62891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EDF16AC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758FB6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1C17210C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3E5B7A5D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F4595D" w14:paraId="4C48F9B6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660A4879" w14:textId="27A0F7E3" w:rsidR="007F008A" w:rsidRPr="00F4595D" w:rsidRDefault="007F008A" w:rsidP="007F008A">
            <w:pPr>
              <w:spacing w:line="228" w:lineRule="auto"/>
              <w:ind w:left="160" w:right="-90" w:hanging="16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F4595D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79" w:type="pct"/>
            <w:gridSpan w:val="2"/>
          </w:tcPr>
          <w:p w14:paraId="338B4763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1326EA8D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13E7D5B" w14:textId="5700CEC1" w:rsidR="007F008A" w:rsidRPr="00F4595D" w:rsidRDefault="007F008A" w:rsidP="00AD3A2B">
            <w:pPr>
              <w:pStyle w:val="acctfourfigures"/>
              <w:tabs>
                <w:tab w:val="clear" w:pos="765"/>
                <w:tab w:val="decimal" w:pos="118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540" w:type="pct"/>
            <w:shd w:val="clear" w:color="auto" w:fill="auto"/>
          </w:tcPr>
          <w:p w14:paraId="5508B068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55BBE1C" w14:textId="49646E02" w:rsidR="007F008A" w:rsidRPr="00F4595D" w:rsidRDefault="007F008A" w:rsidP="008918AF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2CDD0F9B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B991EE6" w14:textId="37AC6EB9" w:rsidR="007F008A" w:rsidRPr="00F4595D" w:rsidRDefault="007F008A" w:rsidP="008918AF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6D2078A2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4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C4343FA" w14:textId="11C0DF5B" w:rsidR="007F008A" w:rsidRPr="00F4595D" w:rsidRDefault="007F008A" w:rsidP="00CF5009">
            <w:pPr>
              <w:pStyle w:val="acctfourfigures"/>
              <w:tabs>
                <w:tab w:val="clear" w:pos="765"/>
                <w:tab w:val="decimal" w:pos="97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89" w:type="pct"/>
          </w:tcPr>
          <w:p w14:paraId="3B93D9A3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F456D51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321119F5" w14:textId="157F8C4D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51D9A61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9363193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6BB854ED" w14:textId="0F18B8CF" w:rsidR="007F008A" w:rsidRPr="00F4595D" w:rsidRDefault="007F008A" w:rsidP="008918AF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90" w:type="pct"/>
          </w:tcPr>
          <w:p w14:paraId="199EF233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42769FF6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1BE49CD" w14:textId="5BE37423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7C21E495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3FEB3F67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B4B214A" w14:textId="3EEC2058" w:rsidR="007F008A" w:rsidRPr="00F4595D" w:rsidRDefault="007F008A" w:rsidP="008918AF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</w:tr>
      <w:tr w:rsidR="007F008A" w:rsidRPr="00F4595D" w14:paraId="56BA2521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2A5972FC" w14:textId="77777777" w:rsidR="007F008A" w:rsidRPr="00F4595D" w:rsidRDefault="007F008A" w:rsidP="000A49AE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79" w:type="pct"/>
            <w:gridSpan w:val="2"/>
          </w:tcPr>
          <w:p w14:paraId="449CF541" w14:textId="77777777" w:rsidR="007F008A" w:rsidRPr="00F4595D" w:rsidRDefault="007F008A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547991EF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56E05710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7778E776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74549439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6BC7405F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5FD6B7B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61127F8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0B375094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41AFE6D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A9F926E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56C1894F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59BD8592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F4595D" w14:paraId="45ABF26B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D595F47" w14:textId="78A1F6A1" w:rsidR="007F008A" w:rsidRPr="00F4595D" w:rsidRDefault="007F008A" w:rsidP="000A49AE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79" w:type="pct"/>
            <w:gridSpan w:val="2"/>
          </w:tcPr>
          <w:p w14:paraId="78A907E6" w14:textId="77777777" w:rsidR="007F008A" w:rsidRPr="00F4595D" w:rsidRDefault="007F008A" w:rsidP="000A49AE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07A0EBFC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4389C58A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" w:type="pct"/>
            <w:shd w:val="clear" w:color="auto" w:fill="auto"/>
          </w:tcPr>
          <w:p w14:paraId="176C124E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21" w:type="pct"/>
            <w:gridSpan w:val="2"/>
            <w:shd w:val="clear" w:color="auto" w:fill="auto"/>
          </w:tcPr>
          <w:p w14:paraId="280705A4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0702D1C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A7F5E6A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3560124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7576ACD9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4D1FAD0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68FF2AC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B5DAD04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</w:tcPr>
          <w:p w14:paraId="13C347F3" w14:textId="77777777" w:rsidR="007F008A" w:rsidRPr="00F4595D" w:rsidRDefault="007F008A" w:rsidP="000A49AE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F4595D" w14:paraId="3DF0DC56" w14:textId="77777777" w:rsidTr="000252DA">
        <w:trPr>
          <w:trHeight w:val="70"/>
          <w:tblHeader/>
        </w:trPr>
        <w:tc>
          <w:tcPr>
            <w:tcW w:w="837" w:type="pct"/>
            <w:shd w:val="clear" w:color="auto" w:fill="auto"/>
          </w:tcPr>
          <w:p w14:paraId="7169E881" w14:textId="77A8A0AB" w:rsidR="007F008A" w:rsidRPr="00F4595D" w:rsidRDefault="00C679CE" w:rsidP="007F008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79" w:type="pct"/>
            <w:gridSpan w:val="2"/>
          </w:tcPr>
          <w:p w14:paraId="07098518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1343904F" w14:textId="4ABEBEFD" w:rsidR="007F008A" w:rsidRPr="00F4595D" w:rsidRDefault="007F008A" w:rsidP="007F008A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203EF15" w14:textId="47457710" w:rsidR="007F008A" w:rsidRPr="00F4595D" w:rsidRDefault="007F008A" w:rsidP="008918AF">
            <w:pPr>
              <w:pStyle w:val="acctfourfigures"/>
              <w:tabs>
                <w:tab w:val="clear" w:pos="765"/>
                <w:tab w:val="decimal" w:pos="7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0BF7BDF1" w14:textId="3B1BA295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  <w:tab w:val="left" w:pos="1239"/>
                <w:tab w:val="left" w:pos="1329"/>
                <w:tab w:val="left" w:pos="1581"/>
              </w:tabs>
              <w:spacing w:line="228" w:lineRule="auto"/>
              <w:ind w:left="-43" w:right="-86" w:firstLine="569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A3E7AB4" w14:textId="5A52E507" w:rsidR="007F008A" w:rsidRPr="00F4595D" w:rsidRDefault="007F008A" w:rsidP="007F008A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316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89" w:type="pct"/>
            <w:vAlign w:val="bottom"/>
          </w:tcPr>
          <w:p w14:paraId="09F60F0E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92AD3FE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4B806370" w14:textId="77777777" w:rsidR="004B10C5" w:rsidRPr="00F4595D" w:rsidRDefault="004B10C5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  <w:p w14:paraId="3FAC4063" w14:textId="01DB0CA2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4E2EE790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48C18B44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1BACB4A" w14:textId="77777777" w:rsidR="004B10C5" w:rsidRPr="00F4595D" w:rsidRDefault="004B10C5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87651BB" w14:textId="6EF9D705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E2A6BA4" w14:textId="77777777" w:rsidR="007F008A" w:rsidRPr="00F4595D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C706464" w14:textId="695EB918" w:rsidR="007F008A" w:rsidRPr="00F4595D" w:rsidRDefault="007F008A" w:rsidP="007F008A">
            <w:pPr>
              <w:pStyle w:val="acctfourfigures"/>
              <w:tabs>
                <w:tab w:val="clear" w:pos="765"/>
                <w:tab w:val="decimal" w:pos="788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  <w:tc>
          <w:tcPr>
            <w:tcW w:w="89" w:type="pct"/>
            <w:vAlign w:val="bottom"/>
          </w:tcPr>
          <w:p w14:paraId="2EC84D3C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5547C8D8" w14:textId="14351104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</w:tr>
      <w:tr w:rsidR="007F008A" w:rsidRPr="00F4595D" w14:paraId="039D3060" w14:textId="77777777" w:rsidTr="000252DA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5C41AF39" w14:textId="4AB1E70E" w:rsidR="007F008A" w:rsidRPr="00F4595D" w:rsidRDefault="007F008A" w:rsidP="007F008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จากสถาบันการเงิน</w:t>
            </w:r>
          </w:p>
        </w:tc>
        <w:tc>
          <w:tcPr>
            <w:tcW w:w="79" w:type="pct"/>
            <w:gridSpan w:val="2"/>
          </w:tcPr>
          <w:p w14:paraId="5EEC11B2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16FBA66" w14:textId="26A6418B" w:rsidR="007F008A" w:rsidRPr="00F4595D" w:rsidRDefault="007F008A" w:rsidP="00CA505F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890D7DF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564EA1A3" w14:textId="37B633CB" w:rsidR="007F008A" w:rsidRPr="00F4595D" w:rsidRDefault="007F008A" w:rsidP="007F008A">
            <w:pPr>
              <w:pStyle w:val="acctfourfigures"/>
              <w:tabs>
                <w:tab w:val="clear" w:pos="765"/>
                <w:tab w:val="decimal" w:pos="97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36,790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219BC81A" w14:textId="34B48954" w:rsidR="007F008A" w:rsidRPr="00F4595D" w:rsidRDefault="007F008A" w:rsidP="00C042D7">
            <w:pPr>
              <w:tabs>
                <w:tab w:val="clear" w:pos="907"/>
                <w:tab w:val="left" w:pos="600"/>
                <w:tab w:val="decimal" w:pos="871"/>
                <w:tab w:val="left" w:pos="1087"/>
              </w:tabs>
              <w:spacing w:line="228" w:lineRule="auto"/>
              <w:ind w:left="-43" w:right="-86" w:firstLine="373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="Angsana New" w:hAnsi="Angsana New"/>
                <w:sz w:val="26"/>
                <w:szCs w:val="26"/>
              </w:rPr>
              <w:t>53,011,021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05857C6" w14:textId="1B9A98B5" w:rsidR="007F008A" w:rsidRPr="00F4595D" w:rsidRDefault="007F008A" w:rsidP="007F008A">
            <w:pPr>
              <w:pStyle w:val="acctfourfigures"/>
              <w:tabs>
                <w:tab w:val="clear" w:pos="765"/>
                <w:tab w:val="left" w:pos="878"/>
                <w:tab w:val="decimal" w:pos="1240"/>
              </w:tabs>
              <w:spacing w:line="228" w:lineRule="auto"/>
              <w:ind w:left="316" w:right="-86" w:hanging="112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53,047,811</w:t>
            </w:r>
          </w:p>
        </w:tc>
        <w:tc>
          <w:tcPr>
            <w:tcW w:w="89" w:type="pct"/>
            <w:vAlign w:val="bottom"/>
          </w:tcPr>
          <w:p w14:paraId="082C27F7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B1C29B7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2105EAE6" w14:textId="22792182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B114DEC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1E744CD" w14:textId="5A18EA94" w:rsidR="007F008A" w:rsidRPr="00F4595D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047663C" w14:textId="77777777" w:rsidR="007F008A" w:rsidRPr="00F4595D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64A0754E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6"/>
                <w:szCs w:val="26"/>
              </w:rPr>
            </w:pPr>
          </w:p>
          <w:p w14:paraId="4E29C5A4" w14:textId="7AC10B2C" w:rsidR="007F008A" w:rsidRPr="00F4595D" w:rsidRDefault="007F008A" w:rsidP="007F008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53,400,809</w:t>
            </w:r>
          </w:p>
        </w:tc>
        <w:tc>
          <w:tcPr>
            <w:tcW w:w="89" w:type="pct"/>
            <w:vAlign w:val="bottom"/>
          </w:tcPr>
          <w:p w14:paraId="3390071D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74398C5A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376D9FEE" w14:textId="5ECA5B38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/>
              </w:rPr>
              <w:t>53,400,809</w:t>
            </w:r>
          </w:p>
        </w:tc>
      </w:tr>
      <w:tr w:rsidR="00C042D7" w:rsidRPr="00F4595D" w14:paraId="08F9D258" w14:textId="77777777" w:rsidTr="00856BB3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3A0F2408" w14:textId="2B18DED1" w:rsidR="00C042D7" w:rsidRPr="00F4595D" w:rsidRDefault="00C042D7" w:rsidP="00C042D7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4595D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F459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79" w:type="pct"/>
            <w:gridSpan w:val="2"/>
          </w:tcPr>
          <w:p w14:paraId="71E619D9" w14:textId="77777777" w:rsidR="00C042D7" w:rsidRPr="00F4595D" w:rsidRDefault="00C042D7" w:rsidP="00C042D7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37A9CF5" w14:textId="09F2854F" w:rsidR="00C042D7" w:rsidRPr="00F4595D" w:rsidRDefault="00C042D7" w:rsidP="00C042D7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37F0E178" w14:textId="77777777" w:rsidR="00C042D7" w:rsidRPr="00F4595D" w:rsidRDefault="00C042D7" w:rsidP="00C042D7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E4380C" w14:textId="2F069428" w:rsidR="00C042D7" w:rsidRPr="00F4595D" w:rsidRDefault="00C042D7" w:rsidP="00C042D7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2A6E9B06" w14:textId="77777777" w:rsidR="00C042D7" w:rsidRPr="00F4595D" w:rsidRDefault="00C042D7" w:rsidP="00C042D7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47046C" w14:textId="475854B4" w:rsidR="00C042D7" w:rsidRPr="00F4595D" w:rsidRDefault="00C042D7" w:rsidP="00C042D7">
            <w:pPr>
              <w:tabs>
                <w:tab w:val="clear" w:pos="907"/>
                <w:tab w:val="left" w:pos="600"/>
                <w:tab w:val="decimal" w:pos="968"/>
              </w:tabs>
              <w:spacing w:line="228" w:lineRule="auto"/>
              <w:ind w:left="-43" w:right="-86" w:firstLine="471"/>
              <w:rPr>
                <w:rFonts w:ascii="Angsana New" w:hAnsi="Angsana New"/>
                <w:sz w:val="26"/>
                <w:szCs w:val="26"/>
              </w:rPr>
            </w:pPr>
            <w:r w:rsidRPr="00C042D7">
              <w:rPr>
                <w:rFonts w:ascii="Angsana New" w:hAnsi="Angsana New"/>
                <w:sz w:val="26"/>
                <w:szCs w:val="26"/>
              </w:rPr>
              <w:t>2,8</w:t>
            </w:r>
            <w:r w:rsidR="00A27D87">
              <w:rPr>
                <w:rFonts w:ascii="Angsana New" w:hAnsi="Angsana New"/>
                <w:sz w:val="26"/>
                <w:szCs w:val="26"/>
              </w:rPr>
              <w:t>42,11</w:t>
            </w:r>
            <w:r w:rsidR="00BA5E9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50D046F" w14:textId="77777777" w:rsidR="00C042D7" w:rsidRPr="00C042D7" w:rsidRDefault="00C042D7" w:rsidP="00C042D7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left="-43" w:right="-86" w:firstLine="19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815178" w14:textId="459CA25E" w:rsidR="00C042D7" w:rsidRPr="00C042D7" w:rsidRDefault="00C042D7" w:rsidP="00A27D87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79" w:firstLine="193"/>
              <w:rPr>
                <w:rFonts w:asciiTheme="majorBidi" w:hAnsiTheme="majorBidi" w:cstheme="majorBidi"/>
                <w:sz w:val="26"/>
                <w:szCs w:val="26"/>
              </w:rPr>
            </w:pPr>
            <w:r w:rsidRPr="00C042D7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A27D87" w:rsidRPr="00C042D7">
              <w:rPr>
                <w:rFonts w:ascii="Angsana New" w:hAnsi="Angsana New"/>
                <w:sz w:val="26"/>
                <w:szCs w:val="26"/>
              </w:rPr>
              <w:t xml:space="preserve"> 8</w:t>
            </w:r>
            <w:r w:rsidR="00A27D87">
              <w:rPr>
                <w:rFonts w:ascii="Angsana New" w:hAnsi="Angsana New"/>
                <w:sz w:val="26"/>
                <w:szCs w:val="26"/>
              </w:rPr>
              <w:t>42,11</w:t>
            </w:r>
            <w:r w:rsidR="00BA5E97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9" w:type="pct"/>
            <w:vAlign w:val="bottom"/>
          </w:tcPr>
          <w:p w14:paraId="121F1ED8" w14:textId="77777777" w:rsidR="00C042D7" w:rsidRPr="00C042D7" w:rsidRDefault="00C042D7" w:rsidP="00C042D7">
            <w:pPr>
              <w:pStyle w:val="acctfourfigures"/>
              <w:tabs>
                <w:tab w:val="clear" w:pos="765"/>
                <w:tab w:val="decimal" w:pos="595"/>
                <w:tab w:val="decimal" w:pos="970"/>
              </w:tabs>
              <w:spacing w:line="228" w:lineRule="auto"/>
              <w:ind w:left="316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19FEC7C" w14:textId="77777777" w:rsidR="00C042D7" w:rsidRPr="00F4595D" w:rsidRDefault="00C042D7" w:rsidP="00C042D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4EEF0B6D" w14:textId="1F403288" w:rsidR="00C042D7" w:rsidRPr="00F4595D" w:rsidRDefault="00C042D7" w:rsidP="00C042D7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43962EF6" w14:textId="77777777" w:rsidR="00C042D7" w:rsidRPr="00F4595D" w:rsidRDefault="00C042D7" w:rsidP="00C042D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3946F74" w14:textId="7CDF4B04" w:rsidR="00C042D7" w:rsidRPr="00F4595D" w:rsidRDefault="00C042D7" w:rsidP="00C042D7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2084980C" w14:textId="77777777" w:rsidR="00C042D7" w:rsidRPr="00F4595D" w:rsidRDefault="00C042D7" w:rsidP="00C042D7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9C9D536" w14:textId="0A974A4E" w:rsidR="00C042D7" w:rsidRPr="00F4595D" w:rsidRDefault="00C042D7" w:rsidP="00C042D7">
            <w:pPr>
              <w:pStyle w:val="acctfourfigures"/>
              <w:tabs>
                <w:tab w:val="clear" w:pos="765"/>
                <w:tab w:val="decimal" w:pos="786"/>
              </w:tabs>
              <w:spacing w:line="228" w:lineRule="auto"/>
              <w:ind w:left="-43" w:right="-86" w:firstLine="109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 w:rsidR="001A3472">
              <w:rPr>
                <w:rFonts w:asciiTheme="majorBidi" w:hAnsiTheme="majorBidi" w:cstheme="majorBidi"/>
                <w:sz w:val="26"/>
                <w:szCs w:val="26"/>
              </w:rPr>
              <w:t>888,861</w:t>
            </w:r>
          </w:p>
        </w:tc>
        <w:tc>
          <w:tcPr>
            <w:tcW w:w="89" w:type="pct"/>
            <w:vAlign w:val="bottom"/>
          </w:tcPr>
          <w:p w14:paraId="6F052BB7" w14:textId="77777777" w:rsidR="00C042D7" w:rsidRPr="00F4595D" w:rsidRDefault="00C042D7" w:rsidP="00C042D7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13" w:type="pct"/>
            <w:shd w:val="clear" w:color="auto" w:fill="auto"/>
            <w:vAlign w:val="bottom"/>
          </w:tcPr>
          <w:p w14:paraId="346B070A" w14:textId="6158F7AB" w:rsidR="00C042D7" w:rsidRPr="00F4595D" w:rsidRDefault="001A3472" w:rsidP="00C042D7">
            <w:pPr>
              <w:pStyle w:val="acctfourfigures"/>
              <w:tabs>
                <w:tab w:val="clear" w:pos="765"/>
                <w:tab w:val="decimal" w:pos="105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888,861</w:t>
            </w:r>
          </w:p>
        </w:tc>
      </w:tr>
    </w:tbl>
    <w:p w14:paraId="7DB34BB7" w14:textId="626CA1CA" w:rsidR="001F767D" w:rsidRPr="00F4595D" w:rsidRDefault="001F76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1B768517" w14:textId="77777777" w:rsidR="00A0077D" w:rsidRPr="00F4595D" w:rsidRDefault="00A0077D">
      <w:r w:rsidRPr="00F4595D">
        <w:br w:type="page"/>
      </w: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9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32"/>
        <w:gridCol w:w="9"/>
      </w:tblGrid>
      <w:tr w:rsidR="001F767D" w:rsidRPr="00F4595D" w14:paraId="75EB5351" w14:textId="77777777" w:rsidTr="00A0077D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006B3528" w14:textId="62C0D9F5" w:rsidR="001F767D" w:rsidRPr="00F4595D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80" w:type="pct"/>
            <w:gridSpan w:val="2"/>
            <w:vAlign w:val="bottom"/>
          </w:tcPr>
          <w:p w14:paraId="2BE2F003" w14:textId="77777777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4" w:type="pct"/>
            <w:gridSpan w:val="14"/>
            <w:vAlign w:val="bottom"/>
          </w:tcPr>
          <w:p w14:paraId="3C1E6A93" w14:textId="548AE081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4595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="00577BB4" w:rsidRPr="00F4595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1F767D" w:rsidRPr="00F4595D" w14:paraId="3DB16D95" w14:textId="77777777" w:rsidTr="00A0077D">
        <w:trPr>
          <w:trHeight w:val="261"/>
          <w:tblHeader/>
        </w:trPr>
        <w:tc>
          <w:tcPr>
            <w:tcW w:w="837" w:type="pct"/>
            <w:shd w:val="clear" w:color="auto" w:fill="auto"/>
            <w:vAlign w:val="bottom"/>
          </w:tcPr>
          <w:p w14:paraId="5FE83EB6" w14:textId="77777777" w:rsidR="001F767D" w:rsidRPr="00F4595D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6BBAC8B8" w14:textId="77777777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77B33DAA" w14:textId="77777777" w:rsidR="001F767D" w:rsidRPr="00F4595D" w:rsidRDefault="001F767D" w:rsidP="00432F73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459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3251A8A8" w14:textId="77777777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8" w:type="pct"/>
            <w:gridSpan w:val="8"/>
            <w:tcBorders>
              <w:bottom w:val="single" w:sz="4" w:space="0" w:color="auto"/>
            </w:tcBorders>
            <w:vAlign w:val="bottom"/>
          </w:tcPr>
          <w:p w14:paraId="01BFFF4A" w14:textId="77777777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F4595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1F767D" w:rsidRPr="00F4595D" w14:paraId="455AF381" w14:textId="77777777" w:rsidTr="00A0077D">
        <w:trPr>
          <w:gridAfter w:val="1"/>
          <w:wAfter w:w="3" w:type="pct"/>
          <w:trHeight w:val="261"/>
          <w:tblHeader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5AC5D3B5" w14:textId="32E2B94C" w:rsidR="001F767D" w:rsidRPr="00F4595D" w:rsidRDefault="007F008A" w:rsidP="00432F73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086510" w:rsidRPr="00F459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086510" w:rsidRPr="00F4595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มิถุนายน </w:t>
            </w:r>
            <w:r w:rsidR="00086510" w:rsidRPr="00F459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7257AAC8" w14:textId="38584967" w:rsidR="001F767D" w:rsidRPr="00F4595D" w:rsidRDefault="00204C49" w:rsidP="00432F73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F4595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F4595D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F4595D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F4595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3FA74E" w14:textId="77777777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21D80" w14:textId="7EE71C29" w:rsidR="001F767D" w:rsidRPr="00F4595D" w:rsidRDefault="00204C49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3279E3" w14:textId="77777777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3C7AD0C2" w14:textId="77777777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4EA76D67" w14:textId="77777777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4595D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081CFAD6" w14:textId="77777777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5ACFA53A" w14:textId="77777777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4595D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6B0298D4" w14:textId="77777777" w:rsidR="001F767D" w:rsidRPr="00F4595D" w:rsidRDefault="001F767D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5DADF965" w14:textId="77777777" w:rsidR="001F767D" w:rsidRPr="00F4595D" w:rsidRDefault="001F767D" w:rsidP="00432F73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F4595D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7645859C" w14:textId="77777777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39D6B" w14:textId="77777777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F767D" w:rsidRPr="00F4595D" w14:paraId="677C76A8" w14:textId="77777777" w:rsidTr="00A0077D">
        <w:trPr>
          <w:trHeight w:val="261"/>
          <w:tblHeader/>
        </w:trPr>
        <w:tc>
          <w:tcPr>
            <w:tcW w:w="837" w:type="pct"/>
            <w:shd w:val="clear" w:color="auto" w:fill="auto"/>
          </w:tcPr>
          <w:p w14:paraId="4D3C6957" w14:textId="77777777" w:rsidR="001F767D" w:rsidRPr="00F4595D" w:rsidRDefault="001F767D" w:rsidP="00432F73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21A20167" w14:textId="77777777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4" w:type="pct"/>
            <w:gridSpan w:val="14"/>
          </w:tcPr>
          <w:p w14:paraId="5F1C9B3E" w14:textId="77777777" w:rsidR="001F767D" w:rsidRPr="00F4595D" w:rsidRDefault="001F767D" w:rsidP="00432F7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4595D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F4595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F4595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1F767D" w:rsidRPr="00F4595D" w14:paraId="3CA46B5B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2CE102C5" w14:textId="5F180F56" w:rsidR="001F767D" w:rsidRPr="00F4595D" w:rsidRDefault="001F767D" w:rsidP="001F767D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" w:type="pct"/>
            <w:gridSpan w:val="2"/>
          </w:tcPr>
          <w:p w14:paraId="4F33FD15" w14:textId="77777777" w:rsidR="001F767D" w:rsidRPr="00F4595D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1880ED57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251DECDD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08148DFD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1797E320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38F10FA7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2F24905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73E80600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73B2F41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249090D4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910E20A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77BC8F58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17D40A86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767D" w:rsidRPr="00F4595D" w14:paraId="0D5C0AC7" w14:textId="77777777" w:rsidTr="00417C8C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0AB75023" w14:textId="62E7789F" w:rsidR="001F767D" w:rsidRPr="00F4595D" w:rsidRDefault="00301330" w:rsidP="001F767D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4595D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0" w:type="pct"/>
            <w:gridSpan w:val="2"/>
          </w:tcPr>
          <w:p w14:paraId="358A0C88" w14:textId="77777777" w:rsidR="001F767D" w:rsidRPr="00F4595D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ADE0BF3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C0F91A1" w14:textId="737D2BE3" w:rsidR="001F767D" w:rsidRPr="00F4595D" w:rsidRDefault="00EF6BD4" w:rsidP="00CA505F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24098FAA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4C528742" w14:textId="1DD92B53" w:rsidR="001F767D" w:rsidRPr="00F4595D" w:rsidRDefault="00EF6BD4" w:rsidP="00F46581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</w:tcPr>
          <w:p w14:paraId="2F5FDC54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51BCA8B" w14:textId="654D26B5" w:rsidR="001F767D" w:rsidRPr="00F4595D" w:rsidRDefault="0090236B" w:rsidP="00CA5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90"/>
              </w:tabs>
              <w:spacing w:line="228" w:lineRule="auto"/>
              <w:ind w:left="-43" w:right="-86" w:firstLine="463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94,402,816</w:t>
            </w:r>
          </w:p>
        </w:tc>
        <w:tc>
          <w:tcPr>
            <w:tcW w:w="419" w:type="pct"/>
            <w:shd w:val="clear" w:color="auto" w:fill="auto"/>
          </w:tcPr>
          <w:p w14:paraId="562C1AC8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6635E89F" w14:textId="29AC9DFA" w:rsidR="00975D49" w:rsidRPr="00F4595D" w:rsidRDefault="0090236B" w:rsidP="002F4BAB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94,402,816</w:t>
            </w:r>
          </w:p>
        </w:tc>
        <w:tc>
          <w:tcPr>
            <w:tcW w:w="89" w:type="pct"/>
          </w:tcPr>
          <w:p w14:paraId="3D2A0975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2F18AB4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10B9A459" w14:textId="3763051E" w:rsidR="001F767D" w:rsidRPr="00F4595D" w:rsidRDefault="00EF6BD4" w:rsidP="0088022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3CE2B1D0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6CC80EC3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FCC5D57" w14:textId="51EB37E3" w:rsidR="001F767D" w:rsidRPr="00F4595D" w:rsidRDefault="00EF6BD4" w:rsidP="00704A8F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E25B835" w14:textId="77777777" w:rsidR="001F767D" w:rsidRPr="00F4595D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7CBF2C8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818AEC8" w14:textId="7441AC2E" w:rsidR="001F767D" w:rsidRPr="00F4595D" w:rsidRDefault="0090236B" w:rsidP="00704A8F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95,603,682</w:t>
            </w:r>
          </w:p>
        </w:tc>
        <w:tc>
          <w:tcPr>
            <w:tcW w:w="89" w:type="pct"/>
            <w:vAlign w:val="bottom"/>
          </w:tcPr>
          <w:p w14:paraId="75F60D36" w14:textId="77777777" w:rsidR="001F767D" w:rsidRPr="00F4595D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10763F1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B65D9A8" w14:textId="0BE3DC96" w:rsidR="001F767D" w:rsidRPr="00F4595D" w:rsidRDefault="0090236B" w:rsidP="001F76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95,603,682</w:t>
            </w:r>
          </w:p>
        </w:tc>
      </w:tr>
      <w:tr w:rsidR="005A1688" w:rsidRPr="00F4595D" w14:paraId="75310691" w14:textId="77777777" w:rsidTr="00466DA2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653DE83E" w14:textId="4E4DE64F" w:rsidR="005A1688" w:rsidRPr="00F4595D" w:rsidRDefault="005A1688" w:rsidP="005A1688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F4595D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13037774" w14:textId="77777777" w:rsidR="005A1688" w:rsidRPr="00F4595D" w:rsidRDefault="005A1688" w:rsidP="005A1688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309002B5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70A6A52" w14:textId="1FC4B04C" w:rsidR="005A1688" w:rsidRPr="00F4595D" w:rsidRDefault="00EF6BD4" w:rsidP="00F46581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48,992</w:t>
            </w:r>
          </w:p>
        </w:tc>
        <w:tc>
          <w:tcPr>
            <w:tcW w:w="540" w:type="pct"/>
            <w:shd w:val="clear" w:color="auto" w:fill="auto"/>
          </w:tcPr>
          <w:p w14:paraId="57AC2594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59D82B6" w14:textId="022A9408" w:rsidR="005A1688" w:rsidRPr="00F4595D" w:rsidRDefault="00EF6BD4" w:rsidP="00CA505F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</w:tcPr>
          <w:p w14:paraId="367DB4A6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882"/>
                <w:tab w:val="decimal" w:pos="133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AC5F6C" w14:textId="0F881190" w:rsidR="005A1688" w:rsidRPr="00F4595D" w:rsidRDefault="00EF6BD4" w:rsidP="00704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2166FD7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DD5B43C" w14:textId="61CD8397" w:rsidR="0074510F" w:rsidRPr="00F4595D" w:rsidRDefault="00EF6BD4" w:rsidP="00F46581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48,992</w:t>
            </w:r>
          </w:p>
        </w:tc>
        <w:tc>
          <w:tcPr>
            <w:tcW w:w="89" w:type="pct"/>
          </w:tcPr>
          <w:p w14:paraId="1A704155" w14:textId="77777777" w:rsidR="005A1688" w:rsidRPr="00F4595D" w:rsidRDefault="005A1688" w:rsidP="005A16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243E14B2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5F87240E" w14:textId="7CACA629" w:rsidR="00D511D5" w:rsidRPr="00F4595D" w:rsidRDefault="00EF6BD4" w:rsidP="005A1688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5E7F268B" w14:textId="77777777" w:rsidR="005A1688" w:rsidRPr="00F4595D" w:rsidRDefault="005A1688" w:rsidP="005A168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066F6743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4EF68D32" w14:textId="7AD92C42" w:rsidR="00D511D5" w:rsidRPr="00F4595D" w:rsidRDefault="00EF6BD4" w:rsidP="00704A8F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48,992</w:t>
            </w:r>
          </w:p>
        </w:tc>
        <w:tc>
          <w:tcPr>
            <w:tcW w:w="90" w:type="pct"/>
            <w:vAlign w:val="bottom"/>
          </w:tcPr>
          <w:p w14:paraId="639383D0" w14:textId="77777777" w:rsidR="005A1688" w:rsidRPr="00F4595D" w:rsidRDefault="005A1688" w:rsidP="005A1688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883E5A5" w14:textId="77777777" w:rsidR="00EF6BD4" w:rsidRPr="00F4595D" w:rsidRDefault="00EF6BD4" w:rsidP="00EF6BD4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D34BBCC" w14:textId="770DECF0" w:rsidR="00D511D5" w:rsidRPr="00F4595D" w:rsidRDefault="00EF6BD4" w:rsidP="00704A8F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5B1556E7" w14:textId="77777777" w:rsidR="005A1688" w:rsidRPr="00F4595D" w:rsidRDefault="005A1688" w:rsidP="005A1688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CB3B4EE" w14:textId="6C47B915" w:rsidR="00D511D5" w:rsidRPr="00F4595D" w:rsidRDefault="00EF6BD4" w:rsidP="00704A8F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48,992</w:t>
            </w:r>
          </w:p>
        </w:tc>
      </w:tr>
      <w:tr w:rsidR="001F767D" w:rsidRPr="00F4595D" w14:paraId="1421E9BA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1F163ACE" w14:textId="2B6CFD08" w:rsidR="001F767D" w:rsidRPr="00F4595D" w:rsidRDefault="001F767D" w:rsidP="001F767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32DAA164" w14:textId="77777777" w:rsidR="001F767D" w:rsidRPr="00F4595D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86E47C8" w14:textId="160726ED" w:rsidR="001F767D" w:rsidRPr="00F4595D" w:rsidRDefault="001F767D" w:rsidP="001F767D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09C47DF4" w14:textId="24BA316F" w:rsidR="001F767D" w:rsidRPr="00F4595D" w:rsidRDefault="001F767D" w:rsidP="001F767D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220B941" w14:textId="5F17879B" w:rsidR="001F767D" w:rsidRPr="00F4595D" w:rsidRDefault="001F767D" w:rsidP="001F767D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4C6FD49E" w14:textId="7529C92C" w:rsidR="001F767D" w:rsidRPr="00F4595D" w:rsidRDefault="001F767D" w:rsidP="001F767D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93CA1B6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614CE09" w14:textId="5E90D434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731001F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DDE585C" w14:textId="31F9FDF8" w:rsidR="001F767D" w:rsidRPr="00F4595D" w:rsidRDefault="001F767D" w:rsidP="001F767D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5F0BCFA" w14:textId="77777777" w:rsidR="001F767D" w:rsidRPr="00F4595D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F8EB0E5" w14:textId="41F01247" w:rsidR="001F767D" w:rsidRPr="00F4595D" w:rsidRDefault="001F767D" w:rsidP="001F767D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024EE25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3D1010B" w14:textId="0A56E085" w:rsidR="001F767D" w:rsidRPr="00F4595D" w:rsidRDefault="001F767D" w:rsidP="001F76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F767D" w:rsidRPr="00F4595D" w14:paraId="69737B1E" w14:textId="77777777" w:rsidTr="001F767D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410392B" w14:textId="5B5377D4" w:rsidR="001F767D" w:rsidRPr="00F4595D" w:rsidRDefault="001F767D" w:rsidP="001F767D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2D6E1418" w14:textId="77777777" w:rsidR="001F767D" w:rsidRPr="00F4595D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73059EBA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39A746BF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151ECEB" w14:textId="77777777" w:rsidR="001F767D" w:rsidRPr="00F4595D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1EFAE3EA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1A065B1B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0E1DF26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743A5B17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DC57A96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BFCD431" w14:textId="77777777" w:rsidR="001F767D" w:rsidRPr="00F4595D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D650D7A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38C2EB92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8D4093F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E0B46" w:rsidRPr="00F4595D" w14:paraId="7A366284" w14:textId="77777777" w:rsidTr="00417C8C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6A71D366" w14:textId="041990E8" w:rsidR="009E0B46" w:rsidRPr="00F4595D" w:rsidRDefault="009E0B46" w:rsidP="009E0B46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0" w:type="pct"/>
            <w:gridSpan w:val="2"/>
          </w:tcPr>
          <w:p w14:paraId="2BC7DE20" w14:textId="77777777" w:rsidR="009E0B46" w:rsidRPr="00F4595D" w:rsidRDefault="009E0B46" w:rsidP="009E0B4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24C14A38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649110D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DA144F2" w14:textId="5C1FE25F" w:rsidR="009E0B46" w:rsidRPr="00F4595D" w:rsidRDefault="009E0B46" w:rsidP="009E0B46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767DC9D0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52B41497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EDED128" w14:textId="6186D193" w:rsidR="009E0B46" w:rsidRPr="00F4595D" w:rsidRDefault="009E0B46" w:rsidP="009E0B46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50AABD1" w14:textId="3187ED14" w:rsidR="009E0B46" w:rsidRPr="00F4595D" w:rsidRDefault="009E0B46" w:rsidP="00CF5009">
            <w:pPr>
              <w:tabs>
                <w:tab w:val="decimal" w:pos="595"/>
                <w:tab w:val="left" w:pos="1059"/>
              </w:tabs>
              <w:spacing w:line="228" w:lineRule="auto"/>
              <w:ind w:left="-43" w:right="-86" w:firstLine="562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lang w:eastAsia="zh-CN"/>
              </w:rPr>
              <w:t>9,466,660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56E6B48" w14:textId="5BA39D01" w:rsidR="009E0B46" w:rsidRPr="00F4595D" w:rsidRDefault="009E0B46" w:rsidP="009E0B46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9,466,660</w:t>
            </w:r>
          </w:p>
        </w:tc>
        <w:tc>
          <w:tcPr>
            <w:tcW w:w="89" w:type="pct"/>
            <w:vAlign w:val="bottom"/>
          </w:tcPr>
          <w:p w14:paraId="58169ABF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D36E8D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D44F8A2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763B794F" w14:textId="4A03176C" w:rsidR="009E0B46" w:rsidRPr="00F4595D" w:rsidRDefault="009E0B46" w:rsidP="009E0B4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62A9C96D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52261564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A0F851B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6A15302" w14:textId="6072263D" w:rsidR="009E0B46" w:rsidRPr="00F4595D" w:rsidRDefault="009E0B46" w:rsidP="009E0B46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15FA4999" w14:textId="77777777" w:rsidR="009E0B46" w:rsidRPr="00F4595D" w:rsidRDefault="009E0B46" w:rsidP="009E0B46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DE62C34" w14:textId="12D67E31" w:rsidR="009E0B46" w:rsidRPr="00F4595D" w:rsidRDefault="009E0B46" w:rsidP="009E0B46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9,488,993</w:t>
            </w:r>
          </w:p>
        </w:tc>
        <w:tc>
          <w:tcPr>
            <w:tcW w:w="89" w:type="pct"/>
            <w:vAlign w:val="bottom"/>
          </w:tcPr>
          <w:p w14:paraId="423A9484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5C606CAF" w14:textId="163BF6C1" w:rsidR="009E0B46" w:rsidRPr="00F4595D" w:rsidRDefault="009E0B46" w:rsidP="009E0B4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9,488,993</w:t>
            </w:r>
          </w:p>
        </w:tc>
      </w:tr>
      <w:tr w:rsidR="009E0B46" w:rsidRPr="00F4595D" w14:paraId="72100722" w14:textId="77777777" w:rsidTr="00417C8C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5BF92113" w14:textId="26133DBE" w:rsidR="009E0B46" w:rsidRPr="00F4595D" w:rsidRDefault="009E0B46" w:rsidP="009E0B46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F4595D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0" w:type="pct"/>
            <w:gridSpan w:val="2"/>
          </w:tcPr>
          <w:p w14:paraId="7F76BCED" w14:textId="77777777" w:rsidR="009E0B46" w:rsidRPr="00F4595D" w:rsidRDefault="009E0B46" w:rsidP="009E0B46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44DEDCA1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093AC6F0" w14:textId="34C2F4DD" w:rsidR="009E0B46" w:rsidRPr="00F4595D" w:rsidRDefault="009E0B46" w:rsidP="009E0B46">
            <w:pPr>
              <w:pStyle w:val="acctfourfigures"/>
              <w:tabs>
                <w:tab w:val="clear" w:pos="765"/>
                <w:tab w:val="decimal" w:pos="82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2EEE9BF6" w14:textId="3859F593" w:rsidR="009E0B46" w:rsidRPr="00F4595D" w:rsidRDefault="00CF5009" w:rsidP="00CF5009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eastAsia="zh-CN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             </w:t>
            </w:r>
            <w:r w:rsidR="009E0B46" w:rsidRPr="00F4595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(58</w:t>
            </w:r>
            <w:r w:rsidR="009E0B46" w:rsidRPr="00F4595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9E0B46" w:rsidRPr="00F4595D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062)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567" w:type="pct"/>
            <w:shd w:val="clear" w:color="auto" w:fill="auto"/>
          </w:tcPr>
          <w:p w14:paraId="78815ADC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1330"/>
              </w:tabs>
              <w:spacing w:line="228" w:lineRule="auto"/>
              <w:ind w:right="-86"/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</w:pPr>
          </w:p>
          <w:p w14:paraId="12E1FDBE" w14:textId="1587949F" w:rsidR="009E0B46" w:rsidRPr="00F4595D" w:rsidRDefault="009E0B46" w:rsidP="009E0B46">
            <w:pPr>
              <w:pStyle w:val="acctfourfigures"/>
              <w:tabs>
                <w:tab w:val="clear" w:pos="765"/>
              </w:tabs>
              <w:spacing w:line="228" w:lineRule="auto"/>
              <w:ind w:left="-43" w:right="-86" w:firstLine="46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lang w:val="en-US" w:eastAsia="zh-CN"/>
              </w:rPr>
              <w:t>54,724,990</w:t>
            </w:r>
          </w:p>
        </w:tc>
        <w:tc>
          <w:tcPr>
            <w:tcW w:w="421" w:type="pct"/>
            <w:gridSpan w:val="2"/>
            <w:shd w:val="clear" w:color="auto" w:fill="auto"/>
          </w:tcPr>
          <w:p w14:paraId="52E20961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D01F8B" w14:textId="448EA408" w:rsidR="009E0B46" w:rsidRPr="00F4595D" w:rsidRDefault="009E0B46" w:rsidP="009E0B46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54,666,928</w:t>
            </w:r>
          </w:p>
        </w:tc>
        <w:tc>
          <w:tcPr>
            <w:tcW w:w="89" w:type="pct"/>
            <w:vAlign w:val="bottom"/>
          </w:tcPr>
          <w:p w14:paraId="0556CFD9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3FEF27C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6E705BB9" w14:textId="66A9390A" w:rsidR="009E0B46" w:rsidRPr="00F4595D" w:rsidRDefault="009E0B46" w:rsidP="009E0B4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677BB943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4E22293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107F3402" w14:textId="125529DC" w:rsidR="009E0B46" w:rsidRPr="00F4595D" w:rsidRDefault="009E0B46" w:rsidP="009E0B4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AFADD15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6E76AE85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005CDA" w14:textId="5A121562" w:rsidR="009E0B46" w:rsidRPr="00F4595D" w:rsidRDefault="009E0B46" w:rsidP="009E0B46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55,155,984</w:t>
            </w:r>
          </w:p>
        </w:tc>
        <w:tc>
          <w:tcPr>
            <w:tcW w:w="89" w:type="pct"/>
            <w:vAlign w:val="bottom"/>
          </w:tcPr>
          <w:p w14:paraId="79F6D229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47B7BC42" w14:textId="77777777" w:rsidR="009E0B46" w:rsidRPr="00F4595D" w:rsidRDefault="009E0B46" w:rsidP="009E0B46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E96D3A" w14:textId="6EBDFB21" w:rsidR="009E0B46" w:rsidRPr="00F4595D" w:rsidRDefault="009E0B46" w:rsidP="009E0B46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55,155,984</w:t>
            </w:r>
          </w:p>
        </w:tc>
      </w:tr>
      <w:tr w:rsidR="002112B3" w:rsidRPr="00F4595D" w14:paraId="78D9268A" w14:textId="77777777" w:rsidTr="00417C8C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6BEEA4FA" w14:textId="0D3B638A" w:rsidR="002112B3" w:rsidRPr="00F4595D" w:rsidRDefault="007F008A" w:rsidP="002112B3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4595D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F459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0" w:type="pct"/>
            <w:gridSpan w:val="2"/>
          </w:tcPr>
          <w:p w14:paraId="3D3BEDF3" w14:textId="77777777" w:rsidR="002112B3" w:rsidRPr="00F4595D" w:rsidRDefault="002112B3" w:rsidP="002112B3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3F24691B" w14:textId="5695E02F" w:rsidR="002112B3" w:rsidRPr="00F4595D" w:rsidRDefault="00900058" w:rsidP="00CA505F">
            <w:pPr>
              <w:pStyle w:val="acctfourfigures"/>
              <w:tabs>
                <w:tab w:val="clear" w:pos="765"/>
                <w:tab w:val="decimal" w:pos="82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540" w:type="pct"/>
            <w:shd w:val="clear" w:color="auto" w:fill="auto"/>
          </w:tcPr>
          <w:p w14:paraId="0F4EE2D3" w14:textId="77777777" w:rsidR="00900058" w:rsidRPr="00F4595D" w:rsidRDefault="00900058" w:rsidP="00900058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2E104E0" w14:textId="606082AE" w:rsidR="002112B3" w:rsidRPr="00F4595D" w:rsidRDefault="00900058" w:rsidP="00CA505F">
            <w:pPr>
              <w:pStyle w:val="acctfourfigures"/>
              <w:tabs>
                <w:tab w:val="clear" w:pos="765"/>
                <w:tab w:val="decimal" w:pos="88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718238BB" w14:textId="77777777" w:rsidR="00900058" w:rsidRPr="00F4595D" w:rsidRDefault="00900058" w:rsidP="0090005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D84FDEF" w14:textId="3EE85B18" w:rsidR="002112B3" w:rsidRPr="00F4595D" w:rsidRDefault="00900058" w:rsidP="00CA505F">
            <w:pPr>
              <w:tabs>
                <w:tab w:val="clear" w:pos="907"/>
                <w:tab w:val="clear" w:pos="1644"/>
                <w:tab w:val="decimal" w:pos="781"/>
                <w:tab w:val="left" w:pos="1051"/>
                <w:tab w:val="left" w:pos="1591"/>
              </w:tabs>
              <w:spacing w:line="228" w:lineRule="auto"/>
              <w:ind w:right="-105" w:firstLine="601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336,792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15450C6" w14:textId="77777777" w:rsidR="00900058" w:rsidRPr="00F4595D" w:rsidRDefault="00900058" w:rsidP="00900058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0E9DB4" w14:textId="4AABAAC0" w:rsidR="002112B3" w:rsidRPr="00F4595D" w:rsidRDefault="00900058" w:rsidP="00CA505F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336,792</w:t>
            </w:r>
          </w:p>
        </w:tc>
        <w:tc>
          <w:tcPr>
            <w:tcW w:w="89" w:type="pct"/>
            <w:vAlign w:val="bottom"/>
          </w:tcPr>
          <w:p w14:paraId="75C4E119" w14:textId="77777777" w:rsidR="002112B3" w:rsidRPr="00F4595D" w:rsidRDefault="002112B3" w:rsidP="002112B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1250D674" w14:textId="77777777" w:rsidR="00900058" w:rsidRPr="00F4595D" w:rsidRDefault="00900058" w:rsidP="00900058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1CFC6CB4" w14:textId="423FCA2D" w:rsidR="002112B3" w:rsidRPr="00F4595D" w:rsidRDefault="00900058" w:rsidP="002112B3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1AE2E92B" w14:textId="77777777" w:rsidR="002112B3" w:rsidRPr="00F4595D" w:rsidRDefault="002112B3" w:rsidP="002112B3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0E17DDCE" w14:textId="33484B55" w:rsidR="002112B3" w:rsidRPr="00F4595D" w:rsidRDefault="00EC448C" w:rsidP="00EC448C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44A4F0BE" w14:textId="77777777" w:rsidR="002112B3" w:rsidRPr="00F4595D" w:rsidRDefault="002112B3" w:rsidP="002112B3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6B478C0" w14:textId="3432A7A4" w:rsidR="002112B3" w:rsidRPr="00F4595D" w:rsidRDefault="00EC448C" w:rsidP="00EC448C">
            <w:pPr>
              <w:pStyle w:val="acctfourfigures"/>
              <w:tabs>
                <w:tab w:val="clear" w:pos="765"/>
                <w:tab w:val="decimal" w:pos="949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326,796</w:t>
            </w:r>
          </w:p>
        </w:tc>
        <w:tc>
          <w:tcPr>
            <w:tcW w:w="89" w:type="pct"/>
            <w:vAlign w:val="bottom"/>
          </w:tcPr>
          <w:p w14:paraId="54891B6A" w14:textId="77777777" w:rsidR="002112B3" w:rsidRPr="00F4595D" w:rsidRDefault="002112B3" w:rsidP="002112B3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AED9E28" w14:textId="512DF121" w:rsidR="002112B3" w:rsidRPr="00F4595D" w:rsidRDefault="00900058" w:rsidP="002112B3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326,796</w:t>
            </w:r>
          </w:p>
        </w:tc>
      </w:tr>
      <w:tr w:rsidR="001F767D" w:rsidRPr="00F4595D" w14:paraId="65738A60" w14:textId="77777777" w:rsidTr="00417C8C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3DA87D4F" w14:textId="139C8FB4" w:rsidR="001F767D" w:rsidRPr="00F4595D" w:rsidRDefault="0090236B" w:rsidP="001F767D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หนี</w:t>
            </w:r>
            <w:r w:rsidR="006E10E0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้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</w:t>
            </w: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F4595D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03DC1F3D" w14:textId="77777777" w:rsidR="001F767D" w:rsidRPr="00F4595D" w:rsidRDefault="001F767D" w:rsidP="001F767D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EA70AFA" w14:textId="2BA522C1" w:rsidR="001F767D" w:rsidRPr="00F4595D" w:rsidRDefault="0090236B" w:rsidP="001F767D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  <w:t>58,062</w:t>
            </w:r>
          </w:p>
        </w:tc>
        <w:tc>
          <w:tcPr>
            <w:tcW w:w="540" w:type="pct"/>
            <w:shd w:val="clear" w:color="auto" w:fill="auto"/>
          </w:tcPr>
          <w:p w14:paraId="79330ECA" w14:textId="77777777" w:rsidR="0090236B" w:rsidRPr="00F4595D" w:rsidRDefault="0090236B" w:rsidP="0090236B">
            <w:pPr>
              <w:pStyle w:val="acctfourfigures"/>
              <w:tabs>
                <w:tab w:val="clear" w:pos="765"/>
                <w:tab w:val="decimal" w:pos="972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95CEBEA" w14:textId="36CB62EE" w:rsidR="001F767D" w:rsidRPr="00F4595D" w:rsidRDefault="0090236B" w:rsidP="001F767D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567" w:type="pct"/>
            <w:shd w:val="clear" w:color="auto" w:fill="auto"/>
          </w:tcPr>
          <w:p w14:paraId="339F0E91" w14:textId="77777777" w:rsidR="0090236B" w:rsidRPr="00F4595D" w:rsidRDefault="0090236B" w:rsidP="0090236B">
            <w:pPr>
              <w:pStyle w:val="acctfourfigures"/>
              <w:tabs>
                <w:tab w:val="clear" w:pos="765"/>
                <w:tab w:val="decimal" w:pos="1060"/>
              </w:tabs>
              <w:spacing w:line="228" w:lineRule="auto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D35AB4" w14:textId="77FE9CCD" w:rsidR="001F767D" w:rsidRPr="00F4595D" w:rsidRDefault="0090236B" w:rsidP="001F767D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334B9E68" w14:textId="7DD2534A" w:rsidR="001F767D" w:rsidRPr="00F4595D" w:rsidRDefault="0090236B" w:rsidP="0090236B">
            <w:pPr>
              <w:pStyle w:val="acctfourfigures"/>
              <w:tabs>
                <w:tab w:val="clear" w:pos="765"/>
                <w:tab w:val="decimal" w:pos="97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58,062</w:t>
            </w:r>
          </w:p>
        </w:tc>
        <w:tc>
          <w:tcPr>
            <w:tcW w:w="89" w:type="pct"/>
            <w:vAlign w:val="bottom"/>
          </w:tcPr>
          <w:p w14:paraId="7708CEA6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8D2309A" w14:textId="77777777" w:rsidR="0090236B" w:rsidRPr="00F4595D" w:rsidRDefault="0090236B" w:rsidP="0090236B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7ECB276" w14:textId="029F3B06" w:rsidR="001F767D" w:rsidRPr="00F4595D" w:rsidRDefault="0090236B" w:rsidP="001F767D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  <w:vAlign w:val="bottom"/>
          </w:tcPr>
          <w:p w14:paraId="3E8731F5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63945CB8" w14:textId="31A7F5B3" w:rsidR="001F767D" w:rsidRPr="00F4595D" w:rsidRDefault="0090236B" w:rsidP="001F767D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58,062</w:t>
            </w:r>
          </w:p>
        </w:tc>
        <w:tc>
          <w:tcPr>
            <w:tcW w:w="90" w:type="pct"/>
            <w:vAlign w:val="bottom"/>
          </w:tcPr>
          <w:p w14:paraId="4DB5DB14" w14:textId="77777777" w:rsidR="001F767D" w:rsidRPr="00F4595D" w:rsidRDefault="001F767D" w:rsidP="001F767D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4A27F1B" w14:textId="1389A76E" w:rsidR="001F767D" w:rsidRPr="00F4595D" w:rsidRDefault="0090236B" w:rsidP="001F767D">
            <w:pPr>
              <w:pStyle w:val="acctfourfigures"/>
              <w:tabs>
                <w:tab w:val="clear" w:pos="765"/>
                <w:tab w:val="decimal" w:pos="68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  <w:vAlign w:val="bottom"/>
          </w:tcPr>
          <w:p w14:paraId="78F31DC6" w14:textId="77777777" w:rsidR="001F767D" w:rsidRPr="00F4595D" w:rsidRDefault="001F767D" w:rsidP="001F767D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21CA3582" w14:textId="22E8D173" w:rsidR="001F767D" w:rsidRPr="00F4595D" w:rsidRDefault="0090236B" w:rsidP="001F767D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58,062</w:t>
            </w:r>
          </w:p>
        </w:tc>
      </w:tr>
    </w:tbl>
    <w:p w14:paraId="2D14FAA7" w14:textId="77777777" w:rsidR="001F767D" w:rsidRPr="00F4595D" w:rsidRDefault="001F767D"/>
    <w:p w14:paraId="1BBC38FD" w14:textId="7527EE2C" w:rsidR="00A0077D" w:rsidRPr="00F4595D" w:rsidRDefault="00A00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 w:rsidRPr="00F4595D">
        <w:br w:type="page"/>
      </w:r>
    </w:p>
    <w:tbl>
      <w:tblPr>
        <w:tblW w:w="4833" w:type="pct"/>
        <w:tblInd w:w="542" w:type="dxa"/>
        <w:tblLayout w:type="fixed"/>
        <w:tblLook w:val="04A0" w:firstRow="1" w:lastRow="0" w:firstColumn="1" w:lastColumn="0" w:noHBand="0" w:noVBand="1"/>
      </w:tblPr>
      <w:tblGrid>
        <w:gridCol w:w="2518"/>
        <w:gridCol w:w="201"/>
        <w:gridCol w:w="39"/>
        <w:gridCol w:w="1562"/>
        <w:gridCol w:w="1625"/>
        <w:gridCol w:w="1706"/>
        <w:gridCol w:w="6"/>
        <w:gridCol w:w="1261"/>
        <w:gridCol w:w="268"/>
        <w:gridCol w:w="1171"/>
        <w:gridCol w:w="271"/>
        <w:gridCol w:w="1168"/>
        <w:gridCol w:w="271"/>
        <w:gridCol w:w="1171"/>
        <w:gridCol w:w="268"/>
        <w:gridCol w:w="1532"/>
        <w:gridCol w:w="9"/>
      </w:tblGrid>
      <w:tr w:rsidR="007F008A" w:rsidRPr="00F4595D" w14:paraId="039FABA0" w14:textId="77777777" w:rsidTr="007F008A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18C6AA15" w14:textId="77777777" w:rsidR="007F008A" w:rsidRPr="00F4595D" w:rsidRDefault="007F008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4595D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80" w:type="pct"/>
            <w:gridSpan w:val="2"/>
            <w:vAlign w:val="bottom"/>
          </w:tcPr>
          <w:p w14:paraId="18779F87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084" w:type="pct"/>
            <w:gridSpan w:val="14"/>
            <w:vAlign w:val="bottom"/>
          </w:tcPr>
          <w:p w14:paraId="402FC4DA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4595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F4595D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7F008A" w:rsidRPr="00F4595D" w14:paraId="0AEE0E7B" w14:textId="77777777" w:rsidTr="007F008A">
        <w:trPr>
          <w:trHeight w:val="261"/>
        </w:trPr>
        <w:tc>
          <w:tcPr>
            <w:tcW w:w="837" w:type="pct"/>
            <w:shd w:val="clear" w:color="auto" w:fill="auto"/>
            <w:vAlign w:val="bottom"/>
          </w:tcPr>
          <w:p w14:paraId="1F87D718" w14:textId="77777777" w:rsidR="007F008A" w:rsidRPr="00F4595D" w:rsidRDefault="007F008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80" w:type="pct"/>
            <w:gridSpan w:val="2"/>
            <w:vAlign w:val="bottom"/>
          </w:tcPr>
          <w:p w14:paraId="39536F83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047" w:type="pct"/>
            <w:gridSpan w:val="5"/>
            <w:vAlign w:val="bottom"/>
          </w:tcPr>
          <w:p w14:paraId="50E9CC7B" w14:textId="77777777" w:rsidR="007F008A" w:rsidRPr="00F4595D" w:rsidRDefault="007F008A">
            <w:pPr>
              <w:spacing w:line="228" w:lineRule="auto"/>
              <w:ind w:left="73" w:right="-90"/>
              <w:jc w:val="center"/>
              <w:rPr>
                <w:rFonts w:ascii="Angsana New" w:hAnsi="Angsana New"/>
                <w:sz w:val="26"/>
                <w:szCs w:val="26"/>
                <w:lang w:bidi="ar-SA"/>
              </w:rPr>
            </w:pPr>
            <w:r w:rsidRPr="00F4595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89" w:type="pct"/>
          </w:tcPr>
          <w:p w14:paraId="345666FF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8" w:type="pct"/>
            <w:gridSpan w:val="8"/>
            <w:tcBorders>
              <w:bottom w:val="single" w:sz="4" w:space="0" w:color="auto"/>
            </w:tcBorders>
            <w:vAlign w:val="bottom"/>
          </w:tcPr>
          <w:p w14:paraId="71BA1615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</w:pPr>
            <w:r w:rsidRPr="00F4595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7F008A" w:rsidRPr="00F4595D" w14:paraId="06B747B4" w14:textId="77777777" w:rsidTr="007F008A">
        <w:trPr>
          <w:gridAfter w:val="1"/>
          <w:wAfter w:w="3" w:type="pct"/>
          <w:trHeight w:val="261"/>
        </w:trPr>
        <w:tc>
          <w:tcPr>
            <w:tcW w:w="904" w:type="pct"/>
            <w:gridSpan w:val="2"/>
            <w:shd w:val="clear" w:color="auto" w:fill="auto"/>
            <w:vAlign w:val="bottom"/>
          </w:tcPr>
          <w:p w14:paraId="69AE390E" w14:textId="7F7523F0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105" w:right="-142" w:firstLine="105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F459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F4595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  <w:r w:rsidRPr="00F459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F4595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</w:tcBorders>
            <w:vAlign w:val="bottom"/>
          </w:tcPr>
          <w:p w14:paraId="5BCFCD03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9" w:firstLine="44"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F4595D">
              <w:rPr>
                <w:rFonts w:ascii="Angsana New" w:hAnsi="Angsana New" w:cs="Angsana New"/>
                <w:sz w:val="26"/>
                <w:szCs w:val="26"/>
                <w:lang w:bidi="th-TH"/>
              </w:rPr>
              <w:t xml:space="preserve"> -</w:t>
            </w:r>
            <w:r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เครื่องมือที่</w:t>
            </w:r>
            <w:r w:rsidRPr="00F4595D">
              <w:rPr>
                <w:rFonts w:ascii="Angsana New" w:hAnsi="Angsana New" w:cs="Angsana New"/>
                <w:sz w:val="26"/>
                <w:szCs w:val="26"/>
                <w:cs/>
              </w:rPr>
              <w:t>ใช้</w:t>
            </w:r>
            <w:r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ใน</w:t>
            </w:r>
            <w:r w:rsidRPr="00F4595D">
              <w:rPr>
                <w:rFonts w:ascii="Angsana New" w:hAnsi="Angsana New" w:cs="Angsana New"/>
                <w:sz w:val="26"/>
                <w:szCs w:val="26"/>
                <w:cs/>
              </w:rPr>
              <w:t>การป้องกัน</w:t>
            </w:r>
            <w:r w:rsidRPr="00F4595D"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5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8E0C1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595D">
              <w:rPr>
                <w:rFonts w:ascii="Angsana New" w:hAnsi="Angsana New" w:cs="Angsana New" w:hint="cs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5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31ED5" w14:textId="77777777" w:rsidR="007F008A" w:rsidRPr="00F4595D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เครื่องมือทางการเงิน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ที่วัดมูลค่าด้วย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2BF99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9" w:type="pct"/>
          </w:tcPr>
          <w:p w14:paraId="1E8D31D7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29BDD61B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4595D">
              <w:rPr>
                <w:rFonts w:ascii="Angsana New" w:hAnsi="Angsana New" w:cs="Angsana New"/>
                <w:sz w:val="26"/>
                <w:szCs w:val="26"/>
              </w:rPr>
              <w:t xml:space="preserve"> 1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72CB8AD8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059A73CA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ระดับ</w:t>
            </w:r>
            <w:r w:rsidRPr="00F4595D">
              <w:rPr>
                <w:rFonts w:ascii="Angsana New" w:hAnsi="Angsana New" w:cs="Angsana New"/>
                <w:sz w:val="26"/>
                <w:szCs w:val="26"/>
              </w:rPr>
              <w:t xml:space="preserve"> 2</w:t>
            </w:r>
          </w:p>
        </w:tc>
        <w:tc>
          <w:tcPr>
            <w:tcW w:w="90" w:type="pct"/>
            <w:tcBorders>
              <w:top w:val="single" w:sz="4" w:space="0" w:color="auto"/>
            </w:tcBorders>
          </w:tcPr>
          <w:p w14:paraId="1158AE7A" w14:textId="77777777" w:rsidR="007F008A" w:rsidRPr="00F4595D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vAlign w:val="bottom"/>
          </w:tcPr>
          <w:p w14:paraId="122A4A9A" w14:textId="77777777" w:rsidR="007F008A" w:rsidRPr="00F4595D" w:rsidRDefault="007F008A">
            <w:pPr>
              <w:spacing w:line="228" w:lineRule="auto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="Angsana New" w:hAnsi="Angsana New"/>
                <w:sz w:val="26"/>
                <w:szCs w:val="26"/>
                <w:cs/>
              </w:rPr>
              <w:t>ระดับ</w:t>
            </w:r>
            <w:r w:rsidRPr="00F4595D">
              <w:rPr>
                <w:rFonts w:ascii="Angsana New" w:hAnsi="Angsana New"/>
                <w:sz w:val="26"/>
                <w:szCs w:val="26"/>
              </w:rPr>
              <w:t xml:space="preserve"> 3</w:t>
            </w:r>
          </w:p>
        </w:tc>
        <w:tc>
          <w:tcPr>
            <w:tcW w:w="89" w:type="pct"/>
            <w:tcBorders>
              <w:top w:val="single" w:sz="4" w:space="0" w:color="auto"/>
            </w:tcBorders>
          </w:tcPr>
          <w:p w14:paraId="7B7CA5F9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82BDA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7F008A" w:rsidRPr="00F4595D" w14:paraId="7F551CF6" w14:textId="77777777" w:rsidTr="007F008A">
        <w:trPr>
          <w:trHeight w:val="261"/>
        </w:trPr>
        <w:tc>
          <w:tcPr>
            <w:tcW w:w="837" w:type="pct"/>
            <w:shd w:val="clear" w:color="auto" w:fill="auto"/>
          </w:tcPr>
          <w:p w14:paraId="40468175" w14:textId="77777777" w:rsidR="007F008A" w:rsidRPr="00F4595D" w:rsidRDefault="007F008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6BE140C4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084" w:type="pct"/>
            <w:gridSpan w:val="14"/>
          </w:tcPr>
          <w:p w14:paraId="3B7E822F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</w:pPr>
            <w:r w:rsidRPr="00F4595D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F4595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val="en-US" w:bidi="th-TH"/>
              </w:rPr>
              <w:t>พัน</w:t>
            </w:r>
            <w:r w:rsidRPr="00F4595D">
              <w:rPr>
                <w:rFonts w:ascii="Angsana New" w:hAnsi="Angsana New" w:cs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7F008A" w:rsidRPr="00F4595D" w14:paraId="43C17E07" w14:textId="77777777" w:rsidTr="007F008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F450C0A" w14:textId="77777777" w:rsidR="007F008A" w:rsidRPr="00F4595D" w:rsidRDefault="007F008A">
            <w:pPr>
              <w:spacing w:line="228" w:lineRule="auto"/>
              <w:ind w:left="-14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" w:type="pct"/>
            <w:gridSpan w:val="2"/>
          </w:tcPr>
          <w:p w14:paraId="16EBD372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</w:tcPr>
          <w:p w14:paraId="701B80F9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0" w:type="pct"/>
            <w:shd w:val="clear" w:color="auto" w:fill="auto"/>
          </w:tcPr>
          <w:p w14:paraId="6A2FB203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</w:tcPr>
          <w:p w14:paraId="42CD0A1C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</w:tcPr>
          <w:p w14:paraId="4F09B906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430C07C0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F923228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669B0777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647A3F63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</w:tcPr>
          <w:p w14:paraId="40DEAD07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9A0CD3F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</w:tcPr>
          <w:p w14:paraId="68EEAC59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2756B098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F4595D" w14:paraId="1B27C436" w14:textId="77777777" w:rsidTr="007F008A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710C9EF8" w14:textId="77777777" w:rsidR="007F008A" w:rsidRPr="00F4595D" w:rsidRDefault="007F008A" w:rsidP="007F008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4595D">
              <w:rPr>
                <w:rFonts w:ascii="Angsana New" w:hAnsi="Angsana New"/>
                <w:sz w:val="26"/>
                <w:szCs w:val="26"/>
                <w:cs/>
              </w:rPr>
              <w:t>เงินให้กู้ยืม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80" w:type="pct"/>
            <w:gridSpan w:val="2"/>
          </w:tcPr>
          <w:p w14:paraId="0C3B746D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5FEE3577" w14:textId="48D2D62A" w:rsidR="007F008A" w:rsidRPr="00F4595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5085F517" w14:textId="5B6EE2B9" w:rsidR="007F008A" w:rsidRPr="00F4595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3E184B8C" w14:textId="47FCA866" w:rsidR="007F008A" w:rsidRPr="00F4595D" w:rsidRDefault="007F008A" w:rsidP="00CA505F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="Angsana New" w:hAnsi="Angsana New"/>
                <w:sz w:val="26"/>
                <w:szCs w:val="26"/>
              </w:rPr>
              <w:t>89,280,054</w:t>
            </w:r>
          </w:p>
        </w:tc>
        <w:tc>
          <w:tcPr>
            <w:tcW w:w="419" w:type="pct"/>
            <w:shd w:val="clear" w:color="auto" w:fill="auto"/>
          </w:tcPr>
          <w:p w14:paraId="42D53F0D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</w:p>
          <w:p w14:paraId="45170BAE" w14:textId="09E0A214" w:rsidR="007F008A" w:rsidRPr="00F4595D" w:rsidRDefault="007F008A" w:rsidP="007F008A">
            <w:pPr>
              <w:pStyle w:val="acctfourfigures"/>
              <w:tabs>
                <w:tab w:val="clear" w:pos="765"/>
                <w:tab w:val="left" w:pos="1035"/>
                <w:tab w:val="decimal" w:pos="1246"/>
              </w:tabs>
              <w:spacing w:line="228" w:lineRule="auto"/>
              <w:ind w:left="-43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89,280,054</w:t>
            </w:r>
          </w:p>
        </w:tc>
        <w:tc>
          <w:tcPr>
            <w:tcW w:w="89" w:type="pct"/>
            <w:vAlign w:val="bottom"/>
          </w:tcPr>
          <w:p w14:paraId="2027F98A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09B69044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389CE91E" w14:textId="3BC9409E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6A7F066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32C0C4EA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3BE645B" w14:textId="284F24D8" w:rsidR="007F008A" w:rsidRPr="00F4595D" w:rsidRDefault="007F008A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A1CAEBB" w14:textId="77777777" w:rsidR="007F008A" w:rsidRPr="00F4595D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7F453227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</w:p>
          <w:p w14:paraId="19681434" w14:textId="1CA21182" w:rsidR="007F008A" w:rsidRPr="00F4595D" w:rsidRDefault="007F008A" w:rsidP="007F008A">
            <w:pPr>
              <w:pStyle w:val="acctfourfigures"/>
              <w:tabs>
                <w:tab w:val="clear" w:pos="765"/>
                <w:tab w:val="decimal" w:pos="868"/>
                <w:tab w:val="left" w:pos="958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88,831,962</w:t>
            </w:r>
          </w:p>
        </w:tc>
        <w:tc>
          <w:tcPr>
            <w:tcW w:w="89" w:type="pct"/>
            <w:vAlign w:val="bottom"/>
          </w:tcPr>
          <w:p w14:paraId="48DBC151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10866E23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319423A2" w14:textId="103BFA40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88,831,962</w:t>
            </w:r>
          </w:p>
        </w:tc>
      </w:tr>
      <w:tr w:rsidR="007F008A" w:rsidRPr="00F4595D" w14:paraId="5F6DC58E" w14:textId="77777777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5F9F1499" w14:textId="77777777" w:rsidR="007F008A" w:rsidRPr="00F4595D" w:rsidRDefault="007F008A" w:rsidP="007F008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สินทรัพย์</w:t>
            </w: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อนุพันธ์</w:t>
            </w:r>
            <w:r w:rsidRPr="00F4595D">
              <w:rPr>
                <w:rFonts w:ascii="Angsana New" w:hAnsi="Angsana New"/>
                <w:sz w:val="26"/>
                <w:szCs w:val="26"/>
                <w:lang w:val="en-GB"/>
              </w:rPr>
              <w:t xml:space="preserve"> - 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0" w:type="pct"/>
            <w:gridSpan w:val="2"/>
          </w:tcPr>
          <w:p w14:paraId="74E60845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67FC324E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37D84557" w14:textId="5122B7FF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02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/>
              </w:rPr>
              <w:t>39,292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7EE8E142" w14:textId="3BF98D6D" w:rsidR="007F008A" w:rsidRPr="00F4595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6FB355A1" w14:textId="77777777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716AC31" w14:textId="4DE8E2D2" w:rsidR="007F008A" w:rsidRPr="00F4595D" w:rsidRDefault="007F008A" w:rsidP="007F00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60"/>
              </w:tabs>
              <w:spacing w:line="228" w:lineRule="auto"/>
              <w:ind w:left="-43" w:right="-86" w:firstLine="2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419" w:type="pct"/>
            <w:shd w:val="clear" w:color="auto" w:fill="auto"/>
          </w:tcPr>
          <w:p w14:paraId="7A526A54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</w:p>
          <w:p w14:paraId="4BD8C085" w14:textId="46C602C4" w:rsidR="007F008A" w:rsidRPr="00F4595D" w:rsidRDefault="007F008A" w:rsidP="007F008A">
            <w:pPr>
              <w:pStyle w:val="acctfourfigures"/>
              <w:tabs>
                <w:tab w:val="clear" w:pos="765"/>
                <w:tab w:val="decimal" w:pos="960"/>
              </w:tabs>
              <w:spacing w:line="228" w:lineRule="auto"/>
              <w:ind w:left="-43" w:right="-102" w:firstLine="19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89" w:type="pct"/>
            <w:vAlign w:val="bottom"/>
          </w:tcPr>
          <w:p w14:paraId="555E9DA9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3564E28F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</w:pPr>
          </w:p>
          <w:p w14:paraId="29D33317" w14:textId="7A545B1E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eastAsia="zh-CN" w:bidi="th-TH"/>
              </w:rPr>
              <w:t>-</w:t>
            </w:r>
          </w:p>
        </w:tc>
        <w:tc>
          <w:tcPr>
            <w:tcW w:w="90" w:type="pct"/>
          </w:tcPr>
          <w:p w14:paraId="265BB2E7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11387F91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6EB0E94" w14:textId="3F82A648" w:rsidR="007F008A" w:rsidRPr="00F4595D" w:rsidRDefault="007F008A" w:rsidP="007F008A">
            <w:pPr>
              <w:pStyle w:val="acctfourfigures"/>
              <w:tabs>
                <w:tab w:val="clear" w:pos="765"/>
                <w:tab w:val="decimal" w:pos="78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  <w:tc>
          <w:tcPr>
            <w:tcW w:w="90" w:type="pct"/>
          </w:tcPr>
          <w:p w14:paraId="229B0242" w14:textId="77777777" w:rsidR="007F008A" w:rsidRPr="00F4595D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1231F25F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FB26430" w14:textId="212BF4AA" w:rsidR="007F008A" w:rsidRPr="00F4595D" w:rsidRDefault="007F008A" w:rsidP="007F008A">
            <w:pPr>
              <w:pStyle w:val="acctfourfigures"/>
              <w:tabs>
                <w:tab w:val="clear" w:pos="765"/>
                <w:tab w:val="decimal" w:pos="690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89" w:type="pct"/>
          </w:tcPr>
          <w:p w14:paraId="69BA407B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</w:tcPr>
          <w:p w14:paraId="2E55E28B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29488D9F" w14:textId="2FE0BE99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39,292</w:t>
            </w:r>
          </w:p>
        </w:tc>
      </w:tr>
      <w:tr w:rsidR="007F008A" w:rsidRPr="00F4595D" w14:paraId="68AA8BB9" w14:textId="77777777" w:rsidTr="007F008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1140CCA7" w14:textId="77777777" w:rsidR="007F008A" w:rsidRPr="00F4595D" w:rsidRDefault="007F008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80" w:type="pct"/>
            <w:gridSpan w:val="2"/>
          </w:tcPr>
          <w:p w14:paraId="7DF7E401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9F2E331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100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660286C5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91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09F927B5" w14:textId="77777777" w:rsidR="007F008A" w:rsidRPr="00F4595D" w:rsidRDefault="007F008A">
            <w:pPr>
              <w:tabs>
                <w:tab w:val="clear" w:pos="907"/>
                <w:tab w:val="decimal" w:pos="871"/>
                <w:tab w:val="left" w:pos="1051"/>
              </w:tabs>
              <w:spacing w:line="228" w:lineRule="auto"/>
              <w:ind w:left="-43" w:right="-86" w:firstLine="79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36751310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1246"/>
              </w:tabs>
              <w:spacing w:line="228" w:lineRule="auto"/>
              <w:ind w:left="-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4690B27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0CDDB5CE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8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094631F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47AB7A72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77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8854D9E" w14:textId="77777777" w:rsidR="007F008A" w:rsidRPr="00F4595D" w:rsidRDefault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CFF76F2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7F8305DD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6084FB53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F4595D" w14:paraId="2B8E11DF" w14:textId="77777777" w:rsidTr="007F008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71BF199C" w14:textId="77777777" w:rsidR="007F008A" w:rsidRPr="00F4595D" w:rsidRDefault="007F008A">
            <w:pPr>
              <w:spacing w:line="228" w:lineRule="auto"/>
              <w:ind w:left="180" w:hanging="180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F4595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" w:type="pct"/>
            <w:gridSpan w:val="2"/>
          </w:tcPr>
          <w:p w14:paraId="4B467AF8" w14:textId="77777777" w:rsidR="007F008A" w:rsidRPr="00F4595D" w:rsidRDefault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69E85B53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8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</w:p>
        </w:tc>
        <w:tc>
          <w:tcPr>
            <w:tcW w:w="540" w:type="pct"/>
            <w:shd w:val="clear" w:color="auto" w:fill="auto"/>
            <w:vAlign w:val="bottom"/>
          </w:tcPr>
          <w:p w14:paraId="12047A30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6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50D040A7" w14:textId="77777777" w:rsidR="007F008A" w:rsidRPr="00F4595D" w:rsidRDefault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04D2FDE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83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0C323264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CC3D887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345"/>
              </w:tabs>
              <w:spacing w:line="228" w:lineRule="auto"/>
              <w:ind w:right="-86" w:firstLine="62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056A7B6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176C9D8D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684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CE4F90D" w14:textId="77777777" w:rsidR="007F008A" w:rsidRPr="00F4595D" w:rsidRDefault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37332CDD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65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" w:type="pct"/>
            <w:vAlign w:val="bottom"/>
          </w:tcPr>
          <w:p w14:paraId="414CEEBB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F6F4A9C" w14:textId="77777777" w:rsidR="007F008A" w:rsidRPr="00F4595D" w:rsidRDefault="007F008A">
            <w:pPr>
              <w:pStyle w:val="acctfourfigures"/>
              <w:tabs>
                <w:tab w:val="clear" w:pos="765"/>
                <w:tab w:val="decimal" w:pos="883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F008A" w:rsidRPr="00F4595D" w14:paraId="1689B93A" w14:textId="77777777" w:rsidTr="007F008A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045071A1" w14:textId="0C54E798" w:rsidR="007F008A" w:rsidRPr="00F4595D" w:rsidRDefault="00C679CE" w:rsidP="007F008A">
            <w:pPr>
              <w:spacing w:line="228" w:lineRule="auto"/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0" w:type="pct"/>
            <w:gridSpan w:val="2"/>
          </w:tcPr>
          <w:p w14:paraId="1D23EA42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05DEA55F" w14:textId="7F42CEEE" w:rsidR="007F008A" w:rsidRPr="00F4595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eastAsia="zh-CN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497AD440" w14:textId="41096DDB" w:rsidR="007F008A" w:rsidRPr="00F4595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9" w:type="pct"/>
            <w:gridSpan w:val="2"/>
            <w:shd w:val="clear" w:color="auto" w:fill="auto"/>
            <w:vAlign w:val="bottom"/>
          </w:tcPr>
          <w:p w14:paraId="082D7192" w14:textId="21C84BE5" w:rsidR="007F008A" w:rsidRPr="00F4595D" w:rsidRDefault="007F008A" w:rsidP="00E42DA1">
            <w:pPr>
              <w:tabs>
                <w:tab w:val="decimal" w:pos="595"/>
                <w:tab w:val="left" w:pos="1107"/>
              </w:tabs>
              <w:spacing w:line="228" w:lineRule="auto"/>
              <w:ind w:left="-43" w:right="-86" w:firstLine="797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26AAB1B" w14:textId="1C1441CC" w:rsidR="007F008A" w:rsidRPr="00F4595D" w:rsidRDefault="007F008A" w:rsidP="00E42DA1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/>
                <w:sz w:val="26"/>
                <w:szCs w:val="26"/>
              </w:rPr>
              <w:t>666,660</w:t>
            </w:r>
          </w:p>
        </w:tc>
        <w:tc>
          <w:tcPr>
            <w:tcW w:w="89" w:type="pct"/>
            <w:vAlign w:val="bottom"/>
          </w:tcPr>
          <w:p w14:paraId="61330612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</w:tcPr>
          <w:p w14:paraId="502CEC07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</w:p>
          <w:p w14:paraId="37D09CA8" w14:textId="77777777" w:rsidR="004B10C5" w:rsidRPr="00F4595D" w:rsidRDefault="004B10C5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</w:p>
          <w:p w14:paraId="7D7CC384" w14:textId="220BBFFA" w:rsidR="007F008A" w:rsidRPr="00F4595D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right="-912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36659D22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</w:tcPr>
          <w:p w14:paraId="2EED50DF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60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56FB6521" w14:textId="77777777" w:rsidR="004B10C5" w:rsidRPr="00F4595D" w:rsidRDefault="004B10C5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  <w:p w14:paraId="7349F6B1" w14:textId="5916B3C5" w:rsidR="007F008A" w:rsidRPr="00F4595D" w:rsidRDefault="007F008A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789E03B" w14:textId="77777777" w:rsidR="007F008A" w:rsidRPr="00F4595D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7F6C220E" w14:textId="150DA5A8" w:rsidR="007F008A" w:rsidRPr="00F4595D" w:rsidRDefault="007F008A" w:rsidP="007F008A">
            <w:pPr>
              <w:pStyle w:val="acctfourfigures"/>
              <w:tabs>
                <w:tab w:val="clear" w:pos="765"/>
                <w:tab w:val="decimal" w:pos="94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  <w:tc>
          <w:tcPr>
            <w:tcW w:w="89" w:type="pct"/>
            <w:vAlign w:val="bottom"/>
          </w:tcPr>
          <w:p w14:paraId="72635F34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69485249" w14:textId="4798D015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662,268</w:t>
            </w:r>
          </w:p>
        </w:tc>
      </w:tr>
      <w:tr w:rsidR="007F008A" w:rsidRPr="00F4595D" w14:paraId="753587BF" w14:textId="77777777">
        <w:trPr>
          <w:gridAfter w:val="1"/>
          <w:wAfter w:w="3" w:type="pct"/>
          <w:trHeight w:val="261"/>
        </w:trPr>
        <w:tc>
          <w:tcPr>
            <w:tcW w:w="837" w:type="pct"/>
            <w:shd w:val="clear" w:color="auto" w:fill="auto"/>
          </w:tcPr>
          <w:p w14:paraId="3C939F77" w14:textId="77777777" w:rsidR="007F008A" w:rsidRPr="00F4595D" w:rsidRDefault="007F008A" w:rsidP="007F008A">
            <w:pPr>
              <w:spacing w:line="228" w:lineRule="auto"/>
              <w:ind w:left="157" w:right="-90" w:hanging="157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เงินกู้ยืม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ระยะยาว</w:t>
            </w: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จากสถาบัน</w:t>
            </w:r>
            <w:r w:rsidRPr="00F4595D">
              <w:rPr>
                <w:rFonts w:ascii="Angsana New" w:hAnsi="Angsana New"/>
                <w:sz w:val="26"/>
                <w:szCs w:val="26"/>
                <w:lang w:val="en-GB"/>
              </w:rPr>
              <w:br/>
            </w:r>
            <w:r w:rsidRPr="00F4595D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การเงิน</w:t>
            </w:r>
          </w:p>
        </w:tc>
        <w:tc>
          <w:tcPr>
            <w:tcW w:w="80" w:type="pct"/>
            <w:gridSpan w:val="2"/>
          </w:tcPr>
          <w:p w14:paraId="06597751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31432529" w14:textId="4C739C5B" w:rsidR="007F008A" w:rsidRPr="00F4595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0A422A06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1146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  <w:p w14:paraId="77F55B5A" w14:textId="2752EF4A" w:rsidR="007F008A" w:rsidRPr="00F4595D" w:rsidRDefault="007F008A" w:rsidP="00CA505F">
            <w:pPr>
              <w:pStyle w:val="acctfourfigures"/>
              <w:tabs>
                <w:tab w:val="clear" w:pos="765"/>
                <w:tab w:val="decimal" w:pos="105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36,790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1ABE7426" w14:textId="33B2ABD2" w:rsidR="007F008A" w:rsidRPr="00F4595D" w:rsidRDefault="007F008A" w:rsidP="00CA505F">
            <w:pPr>
              <w:pStyle w:val="acctfourfigures"/>
              <w:tabs>
                <w:tab w:val="clear" w:pos="765"/>
                <w:tab w:val="decimal" w:pos="1321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/>
                <w:sz w:val="26"/>
                <w:szCs w:val="26"/>
              </w:rPr>
              <w:t>53,011,021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177A9160" w14:textId="68766B22" w:rsidR="007F008A" w:rsidRPr="00F4595D" w:rsidRDefault="007F008A" w:rsidP="00CA505F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53,047,</w:t>
            </w:r>
            <w:r w:rsidRPr="00F4595D">
              <w:rPr>
                <w:rFonts w:ascii="Angsana New" w:hAnsi="Angsana New"/>
                <w:sz w:val="26"/>
                <w:szCs w:val="26"/>
              </w:rPr>
              <w:t>811</w:t>
            </w:r>
          </w:p>
        </w:tc>
        <w:tc>
          <w:tcPr>
            <w:tcW w:w="89" w:type="pct"/>
            <w:vAlign w:val="bottom"/>
          </w:tcPr>
          <w:p w14:paraId="5427D2DC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21F8DB02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16D12A99" w14:textId="62F6A58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715BFFE7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71753654" w14:textId="2B392906" w:rsidR="007F008A" w:rsidRPr="00F4595D" w:rsidRDefault="007F008A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38B226A2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AE7A41F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870"/>
              </w:tabs>
              <w:spacing w:line="228" w:lineRule="auto"/>
              <w:ind w:left="-43" w:right="-192"/>
              <w:rPr>
                <w:rFonts w:ascii="Angsana New" w:hAnsi="Angsana New" w:cs="Angsana New"/>
                <w:sz w:val="26"/>
                <w:szCs w:val="26"/>
              </w:rPr>
            </w:pPr>
          </w:p>
          <w:p w14:paraId="2580E0E8" w14:textId="3390040B" w:rsidR="007F008A" w:rsidRPr="00F4595D" w:rsidRDefault="007F008A" w:rsidP="007F008A">
            <w:pPr>
              <w:pStyle w:val="acctfourfigures"/>
              <w:tabs>
                <w:tab w:val="clear" w:pos="765"/>
                <w:tab w:val="decimal" w:pos="948"/>
              </w:tabs>
              <w:spacing w:line="228" w:lineRule="auto"/>
              <w:ind w:left="-43" w:right="-86" w:firstLine="1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53,400,809</w:t>
            </w:r>
          </w:p>
        </w:tc>
        <w:tc>
          <w:tcPr>
            <w:tcW w:w="89" w:type="pct"/>
            <w:vAlign w:val="bottom"/>
          </w:tcPr>
          <w:p w14:paraId="5C40E5C4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36F7D81D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  <w:p w14:paraId="40BB86F7" w14:textId="5D2A9A43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50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/>
              </w:rPr>
              <w:t>53,400,809</w:t>
            </w:r>
          </w:p>
        </w:tc>
      </w:tr>
      <w:tr w:rsidR="007F008A" w:rsidRPr="00F4595D" w14:paraId="023BA8DA" w14:textId="77777777">
        <w:trPr>
          <w:gridAfter w:val="1"/>
          <w:wAfter w:w="3" w:type="pct"/>
          <w:trHeight w:val="70"/>
        </w:trPr>
        <w:tc>
          <w:tcPr>
            <w:tcW w:w="837" w:type="pct"/>
            <w:shd w:val="clear" w:color="auto" w:fill="auto"/>
          </w:tcPr>
          <w:p w14:paraId="21A5984F" w14:textId="77777777" w:rsidR="007F008A" w:rsidRPr="00F4595D" w:rsidRDefault="007F008A" w:rsidP="007F008A">
            <w:pPr>
              <w:spacing w:line="228" w:lineRule="auto"/>
              <w:ind w:left="160" w:right="-9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4595D">
              <w:rPr>
                <w:rFonts w:ascii="Angsana New" w:hAnsi="Angsana New"/>
                <w:sz w:val="26"/>
                <w:szCs w:val="26"/>
                <w:cs/>
              </w:rPr>
              <w:t>เงินกู้ยืม</w:t>
            </w:r>
            <w:r w:rsidRPr="00F4595D">
              <w:rPr>
                <w:rFonts w:ascii="Angsana New" w:hAnsi="Angsana New" w:hint="cs"/>
                <w:sz w:val="26"/>
                <w:szCs w:val="26"/>
                <w:cs/>
              </w:rPr>
              <w:t>ระยะยาวจาก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t>กิจการที่</w:t>
            </w:r>
            <w:r w:rsidRPr="00F4595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595D">
              <w:rPr>
                <w:rFonts w:ascii="Angsana New" w:hAnsi="Angsana New"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0" w:type="pct"/>
            <w:gridSpan w:val="2"/>
          </w:tcPr>
          <w:p w14:paraId="68D0D428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519" w:type="pct"/>
            <w:vAlign w:val="bottom"/>
          </w:tcPr>
          <w:p w14:paraId="2E67EAFC" w14:textId="466CF25A" w:rsidR="007F008A" w:rsidRPr="00F4595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540" w:type="pct"/>
            <w:shd w:val="clear" w:color="auto" w:fill="auto"/>
            <w:vAlign w:val="bottom"/>
          </w:tcPr>
          <w:p w14:paraId="63AE80F7" w14:textId="5C9A43C1" w:rsidR="007F008A" w:rsidRPr="00F4595D" w:rsidRDefault="007F008A" w:rsidP="00CA505F">
            <w:pPr>
              <w:pStyle w:val="acctfourfigures"/>
              <w:tabs>
                <w:tab w:val="clear" w:pos="765"/>
                <w:tab w:val="decimal" w:pos="789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567" w:type="pct"/>
            <w:shd w:val="clear" w:color="auto" w:fill="auto"/>
            <w:vAlign w:val="bottom"/>
          </w:tcPr>
          <w:p w14:paraId="38965F25" w14:textId="252633E2" w:rsidR="007F008A" w:rsidRPr="00F4595D" w:rsidRDefault="007F008A" w:rsidP="00CA505F">
            <w:pPr>
              <w:tabs>
                <w:tab w:val="clear" w:pos="907"/>
                <w:tab w:val="decimal" w:pos="595"/>
              </w:tabs>
              <w:spacing w:line="228" w:lineRule="auto"/>
              <w:ind w:left="-43" w:right="-86" w:firstLine="797"/>
              <w:rPr>
                <w:rFonts w:ascii="Angsana New" w:hAnsi="Angsana New"/>
                <w:sz w:val="26"/>
                <w:szCs w:val="26"/>
              </w:rPr>
            </w:pPr>
            <w:r w:rsidRPr="00F4595D">
              <w:rPr>
                <w:rFonts w:ascii="Angsana New" w:hAnsi="Angsana New"/>
                <w:sz w:val="26"/>
                <w:szCs w:val="26"/>
              </w:rPr>
              <w:t>680,238</w:t>
            </w:r>
          </w:p>
        </w:tc>
        <w:tc>
          <w:tcPr>
            <w:tcW w:w="421" w:type="pct"/>
            <w:gridSpan w:val="2"/>
            <w:shd w:val="clear" w:color="auto" w:fill="auto"/>
            <w:vAlign w:val="bottom"/>
          </w:tcPr>
          <w:p w14:paraId="7BCCD8FE" w14:textId="45A126BD" w:rsidR="007F008A" w:rsidRPr="00F4595D" w:rsidRDefault="007F008A" w:rsidP="00CA505F">
            <w:pPr>
              <w:pStyle w:val="acctfourfigures"/>
              <w:tabs>
                <w:tab w:val="clear" w:pos="765"/>
                <w:tab w:val="decimal" w:pos="966"/>
              </w:tabs>
              <w:spacing w:line="228" w:lineRule="auto"/>
              <w:ind w:left="-43" w:right="-86" w:firstLine="19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680,238</w:t>
            </w:r>
          </w:p>
        </w:tc>
        <w:tc>
          <w:tcPr>
            <w:tcW w:w="89" w:type="pct"/>
          </w:tcPr>
          <w:p w14:paraId="7CAD7E35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5257FEFE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1"/>
              <w:rPr>
                <w:rFonts w:ascii="Angsana New" w:hAnsi="Angsana New" w:cs="Angsana New"/>
                <w:sz w:val="26"/>
                <w:szCs w:val="26"/>
              </w:rPr>
            </w:pPr>
          </w:p>
          <w:p w14:paraId="26CFB3DD" w14:textId="14DE4A6A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1904" w:firstLine="553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0933DB76" w14:textId="77777777" w:rsidR="007F008A" w:rsidRPr="00F4595D" w:rsidRDefault="007F008A" w:rsidP="007F008A">
            <w:pPr>
              <w:pStyle w:val="acctfourfigures"/>
              <w:tabs>
                <w:tab w:val="clear" w:pos="765"/>
                <w:tab w:val="decimal" w:pos="59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88" w:type="pct"/>
            <w:vAlign w:val="bottom"/>
          </w:tcPr>
          <w:p w14:paraId="2576FDDC" w14:textId="2ED98CD1" w:rsidR="007F008A" w:rsidRPr="00F4595D" w:rsidRDefault="007F008A" w:rsidP="00CA505F">
            <w:pPr>
              <w:pStyle w:val="acctfourfigures"/>
              <w:tabs>
                <w:tab w:val="clear" w:pos="765"/>
                <w:tab w:val="decimal" w:pos="50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90" w:type="pct"/>
            <w:vAlign w:val="bottom"/>
          </w:tcPr>
          <w:p w14:paraId="60F5990B" w14:textId="77777777" w:rsidR="007F008A" w:rsidRPr="00F4595D" w:rsidRDefault="007F008A" w:rsidP="007F008A">
            <w:pPr>
              <w:tabs>
                <w:tab w:val="decimal" w:pos="595"/>
              </w:tabs>
              <w:spacing w:line="228" w:lineRule="auto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9" w:type="pct"/>
            <w:vAlign w:val="bottom"/>
          </w:tcPr>
          <w:p w14:paraId="48FD16B5" w14:textId="6AFBEC44" w:rsidR="007F008A" w:rsidRPr="00F4595D" w:rsidRDefault="007F008A" w:rsidP="00A0077D">
            <w:pPr>
              <w:pStyle w:val="acctfourfigures"/>
              <w:tabs>
                <w:tab w:val="clear" w:pos="765"/>
                <w:tab w:val="decimal" w:pos="950"/>
              </w:tabs>
              <w:spacing w:line="228" w:lineRule="auto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642,749</w:t>
            </w:r>
          </w:p>
        </w:tc>
        <w:tc>
          <w:tcPr>
            <w:tcW w:w="89" w:type="pct"/>
            <w:vAlign w:val="bottom"/>
          </w:tcPr>
          <w:p w14:paraId="305D042F" w14:textId="77777777" w:rsidR="007F008A" w:rsidRPr="00F4595D" w:rsidRDefault="007F008A" w:rsidP="007F008A">
            <w:pPr>
              <w:pStyle w:val="acctfourfigures"/>
              <w:tabs>
                <w:tab w:val="clear" w:pos="765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09" w:type="pct"/>
            <w:shd w:val="clear" w:color="auto" w:fill="auto"/>
            <w:vAlign w:val="bottom"/>
          </w:tcPr>
          <w:p w14:paraId="7B763E29" w14:textId="5DA3CB56" w:rsidR="007F008A" w:rsidRPr="00F4595D" w:rsidRDefault="007F008A" w:rsidP="007F008A">
            <w:pPr>
              <w:pStyle w:val="acctfourfigures"/>
              <w:tabs>
                <w:tab w:val="clear" w:pos="765"/>
                <w:tab w:val="decimal" w:pos="1048"/>
              </w:tabs>
              <w:spacing w:line="228" w:lineRule="auto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F4595D">
              <w:rPr>
                <w:rFonts w:ascii="Angsana New" w:hAnsi="Angsana New" w:cs="Angsana New"/>
                <w:sz w:val="26"/>
                <w:szCs w:val="26"/>
              </w:rPr>
              <w:t>642,749</w:t>
            </w:r>
          </w:p>
        </w:tc>
      </w:tr>
    </w:tbl>
    <w:p w14:paraId="424D4664" w14:textId="77777777" w:rsidR="00E42A77" w:rsidRPr="00F4595D" w:rsidRDefault="00E42A77">
      <w:pPr>
        <w:rPr>
          <w:cs/>
        </w:rPr>
        <w:sectPr w:rsidR="00E42A77" w:rsidRPr="00F4595D" w:rsidSect="003019E3">
          <w:headerReference w:type="default" r:id="rId23"/>
          <w:headerReference w:type="first" r:id="rId24"/>
          <w:pgSz w:w="16834" w:h="11909" w:orient="landscape" w:code="9"/>
          <w:pgMar w:top="1152" w:right="691" w:bottom="1152" w:left="576" w:header="720" w:footer="720" w:gutter="0"/>
          <w:cols w:space="720"/>
          <w:titlePg/>
          <w:docGrid w:linePitch="360"/>
        </w:sectPr>
      </w:pPr>
    </w:p>
    <w:tbl>
      <w:tblPr>
        <w:tblW w:w="9174" w:type="dxa"/>
        <w:tblInd w:w="456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14"/>
        <w:gridCol w:w="192"/>
        <w:gridCol w:w="992"/>
        <w:gridCol w:w="180"/>
        <w:gridCol w:w="1096"/>
        <w:gridCol w:w="178"/>
        <w:gridCol w:w="902"/>
        <w:gridCol w:w="180"/>
        <w:gridCol w:w="1140"/>
      </w:tblGrid>
      <w:tr w:rsidR="00DB40B3" w:rsidRPr="00F4595D" w14:paraId="029D40B8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21732A8" w14:textId="77777777" w:rsidR="00DB40B3" w:rsidRPr="00F4595D" w:rsidRDefault="00DB40B3" w:rsidP="00AF2174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F45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 xml:space="preserve">ผลขาดทุนด้านเครดิตที่คาดว่าจะเกิดขึ้น </w:t>
            </w:r>
          </w:p>
        </w:tc>
        <w:tc>
          <w:tcPr>
            <w:tcW w:w="192" w:type="dxa"/>
          </w:tcPr>
          <w:p w14:paraId="4EFEF9F2" w14:textId="77777777" w:rsidR="00DB40B3" w:rsidRPr="00F4595D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26C7AB7C" w14:textId="77777777" w:rsidR="00DB40B3" w:rsidRPr="00F4595D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F4595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</w:rPr>
              <w:t>งบการเงินรวม</w:t>
            </w:r>
            <w:r w:rsidRPr="00F4595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78" w:type="dxa"/>
          </w:tcPr>
          <w:p w14:paraId="550A741C" w14:textId="77777777" w:rsidR="00DB40B3" w:rsidRPr="00F4595D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222" w:type="dxa"/>
            <w:gridSpan w:val="3"/>
            <w:vAlign w:val="bottom"/>
          </w:tcPr>
          <w:p w14:paraId="0D153BA1" w14:textId="77777777" w:rsidR="00DB40B3" w:rsidRPr="00F4595D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F4595D"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  <w:t xml:space="preserve"> </w:t>
            </w:r>
          </w:p>
        </w:tc>
      </w:tr>
      <w:tr w:rsidR="00DB40B3" w:rsidRPr="00F4595D" w14:paraId="7524286D" w14:textId="77777777" w:rsidTr="005113A6">
        <w:trPr>
          <w:cantSplit/>
          <w:tblHeader/>
        </w:trPr>
        <w:tc>
          <w:tcPr>
            <w:tcW w:w="4314" w:type="dxa"/>
            <w:shd w:val="clear" w:color="auto" w:fill="auto"/>
            <w:vAlign w:val="bottom"/>
          </w:tcPr>
          <w:p w14:paraId="65C89348" w14:textId="139DDF8C" w:rsidR="00DB40B3" w:rsidRPr="00F4595D" w:rsidRDefault="00DB40B3" w:rsidP="00AF21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086510" w:rsidRPr="00F459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F45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="00086510" w:rsidRPr="00F45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086510" w:rsidRPr="00F459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="007F008A" w:rsidRPr="00F459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7F008A" w:rsidRPr="00F4595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2" w:type="dxa"/>
            <w:shd w:val="clear" w:color="auto" w:fill="auto"/>
          </w:tcPr>
          <w:p w14:paraId="5AC71317" w14:textId="77777777" w:rsidR="00DB40B3" w:rsidRPr="00F4595D" w:rsidDel="005916DC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2343359" w14:textId="77777777" w:rsidR="00DB40B3" w:rsidRPr="00F4595D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A29694" w14:textId="77777777" w:rsidR="00DB40B3" w:rsidRPr="00F4595D" w:rsidRDefault="00DB40B3" w:rsidP="00AF217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  <w:shd w:val="clear" w:color="auto" w:fill="auto"/>
            <w:vAlign w:val="bottom"/>
          </w:tcPr>
          <w:p w14:paraId="43777CEA" w14:textId="77777777" w:rsidR="00DB40B3" w:rsidRPr="00F4595D" w:rsidRDefault="00DB40B3" w:rsidP="00AF217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8" w:type="dxa"/>
            <w:shd w:val="clear" w:color="auto" w:fill="auto"/>
          </w:tcPr>
          <w:p w14:paraId="59FFEBFB" w14:textId="77777777" w:rsidR="00DB40B3" w:rsidRPr="00F4595D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  <w:shd w:val="clear" w:color="auto" w:fill="auto"/>
            <w:vAlign w:val="bottom"/>
          </w:tcPr>
          <w:p w14:paraId="4A0CE741" w14:textId="77777777" w:rsidR="00DB40B3" w:rsidRPr="00F4595D" w:rsidRDefault="00DB40B3" w:rsidP="00AF2174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10981B" w14:textId="77777777" w:rsidR="00DB40B3" w:rsidRPr="00F4595D" w:rsidRDefault="00DB40B3" w:rsidP="00AF2174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3A82870" w14:textId="77777777" w:rsidR="00DB40B3" w:rsidRPr="00F4595D" w:rsidRDefault="00DB40B3" w:rsidP="00AF2174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4595D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B40B3" w:rsidRPr="00F4595D" w14:paraId="2F4C9D5D" w14:textId="77777777" w:rsidTr="00B022C9">
        <w:trPr>
          <w:cantSplit/>
          <w:tblHeader/>
        </w:trPr>
        <w:tc>
          <w:tcPr>
            <w:tcW w:w="4314" w:type="dxa"/>
            <w:vAlign w:val="bottom"/>
            <w:hideMark/>
          </w:tcPr>
          <w:p w14:paraId="072FD257" w14:textId="77777777" w:rsidR="00DB40B3" w:rsidRPr="00F4595D" w:rsidRDefault="00DB40B3" w:rsidP="00AF217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92" w:type="dxa"/>
          </w:tcPr>
          <w:p w14:paraId="50A50715" w14:textId="77777777" w:rsidR="00DB40B3" w:rsidRPr="00F4595D" w:rsidRDefault="00DB40B3" w:rsidP="00AF217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660D824C" w14:textId="3941115F" w:rsidR="00DB40B3" w:rsidRPr="00F4595D" w:rsidRDefault="002B0E8F" w:rsidP="00AF217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  <w:lang w:val="en-US" w:bidi="th-TH"/>
              </w:rPr>
            </w:pPr>
            <w:r w:rsidRPr="00F4595D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6116" w:rsidRPr="00F4595D" w14:paraId="75285F1C" w14:textId="77777777" w:rsidTr="00B022C9">
        <w:trPr>
          <w:cantSplit/>
        </w:trPr>
        <w:tc>
          <w:tcPr>
            <w:tcW w:w="4314" w:type="dxa"/>
          </w:tcPr>
          <w:p w14:paraId="293DC703" w14:textId="77777777" w:rsidR="00416116" w:rsidRPr="00F4595D" w:rsidRDefault="00416116" w:rsidP="00416116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92" w:type="dxa"/>
          </w:tcPr>
          <w:p w14:paraId="420889D8" w14:textId="77777777" w:rsidR="00416116" w:rsidRPr="00F4595D" w:rsidRDefault="00416116" w:rsidP="00416116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14:paraId="5C9CEF72" w14:textId="32CE01F6" w:rsidR="00416116" w:rsidRPr="00F4595D" w:rsidRDefault="00232EA7" w:rsidP="00925D9D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  <w:lang w:val="en-US" w:eastAsia="zh-CN" w:bidi="th-TH"/>
              </w:rPr>
              <w:t>-</w:t>
            </w:r>
          </w:p>
        </w:tc>
        <w:tc>
          <w:tcPr>
            <w:tcW w:w="180" w:type="dxa"/>
          </w:tcPr>
          <w:p w14:paraId="0B9AC94D" w14:textId="77777777" w:rsidR="00416116" w:rsidRPr="00F4595D" w:rsidRDefault="00416116" w:rsidP="004161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6" w:type="dxa"/>
          </w:tcPr>
          <w:p w14:paraId="4C293D21" w14:textId="2059DF08" w:rsidR="00416116" w:rsidRPr="00F4595D" w:rsidRDefault="00232EA7" w:rsidP="00925D9D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(7,793)</w:t>
            </w:r>
          </w:p>
        </w:tc>
        <w:tc>
          <w:tcPr>
            <w:tcW w:w="178" w:type="dxa"/>
          </w:tcPr>
          <w:p w14:paraId="651AF0A1" w14:textId="77777777" w:rsidR="00416116" w:rsidRPr="00F4595D" w:rsidRDefault="00416116" w:rsidP="004161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2" w:type="dxa"/>
          </w:tcPr>
          <w:p w14:paraId="558E41EE" w14:textId="242DFBDB" w:rsidR="00416116" w:rsidRPr="00F4595D" w:rsidRDefault="00232EA7" w:rsidP="00416116">
            <w:pPr>
              <w:pStyle w:val="acctfourfigures"/>
              <w:tabs>
                <w:tab w:val="clear" w:pos="765"/>
                <w:tab w:val="decimal" w:pos="478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4D842173" w14:textId="77777777" w:rsidR="00416116" w:rsidRPr="00F4595D" w:rsidRDefault="00416116" w:rsidP="004161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0" w:type="dxa"/>
          </w:tcPr>
          <w:p w14:paraId="61041862" w14:textId="1323D0F6" w:rsidR="00416116" w:rsidRPr="00F4595D" w:rsidRDefault="00232EA7" w:rsidP="00416116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8092683" w14:textId="77777777" w:rsidR="00DB40B3" w:rsidRPr="00F4595D" w:rsidRDefault="00DB40B3" w:rsidP="006B1550">
      <w:pPr>
        <w:pStyle w:val="block"/>
        <w:spacing w:after="0" w:line="240" w:lineRule="auto"/>
        <w:ind w:left="540" w:right="-7"/>
        <w:jc w:val="both"/>
        <w:rPr>
          <w:rFonts w:asciiTheme="majorBidi" w:hAnsiTheme="majorBidi" w:cstheme="majorBidi"/>
          <w:sz w:val="30"/>
          <w:szCs w:val="30"/>
          <w:cs/>
          <w:lang w:val="en-US" w:bidi="th-TH"/>
        </w:rPr>
      </w:pPr>
    </w:p>
    <w:p w14:paraId="1DCF2347" w14:textId="4ADB34BC" w:rsidR="00441BBA" w:rsidRPr="00F4595D" w:rsidRDefault="00441BBA" w:rsidP="00DA46E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F4595D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F4595D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F4595D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2E8918D6" w14:textId="77777777" w:rsidR="00441BBA" w:rsidRPr="00F4595D" w:rsidRDefault="00441BBA" w:rsidP="00441B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450"/>
        </w:tabs>
        <w:spacing w:line="240" w:lineRule="auto"/>
        <w:ind w:left="-90" w:hanging="90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78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120"/>
        <w:gridCol w:w="1349"/>
        <w:gridCol w:w="248"/>
        <w:gridCol w:w="1461"/>
      </w:tblGrid>
      <w:tr w:rsidR="00441BBA" w:rsidRPr="00F4595D" w14:paraId="126E8751" w14:textId="77777777" w:rsidTr="00CE6FB0">
        <w:trPr>
          <w:cantSplit/>
          <w:trHeight w:val="60"/>
          <w:tblHeader/>
        </w:trPr>
        <w:tc>
          <w:tcPr>
            <w:tcW w:w="3334" w:type="pct"/>
            <w:vAlign w:val="bottom"/>
          </w:tcPr>
          <w:p w14:paraId="5C8A8C80" w14:textId="77777777" w:rsidR="00441BBA" w:rsidRPr="00F4595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  <w:p w14:paraId="4A3D04A2" w14:textId="1CA63DCB" w:rsidR="00441BBA" w:rsidRPr="00F4595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A53CD7"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A53CD7"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A53CD7" w:rsidRPr="00F459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35" w:type="pct"/>
          </w:tcPr>
          <w:p w14:paraId="21E7978A" w14:textId="77777777" w:rsidR="007261C0" w:rsidRPr="00F4595D" w:rsidRDefault="007261C0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4CAD570F" w14:textId="77777777" w:rsidR="00441BBA" w:rsidRPr="00F4595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30F1B0B1" w14:textId="77777777" w:rsidR="00441BBA" w:rsidRPr="00F4595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431452C3" w14:textId="77777777" w:rsidR="005407B6" w:rsidRPr="00F4595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7DB7E238" w14:textId="77777777" w:rsidR="00441BBA" w:rsidRPr="00F4595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41BBA" w:rsidRPr="00F4595D" w14:paraId="6477BC0E" w14:textId="77777777" w:rsidTr="00CE6FB0">
        <w:trPr>
          <w:cantSplit/>
          <w:trHeight w:val="420"/>
          <w:tblHeader/>
        </w:trPr>
        <w:tc>
          <w:tcPr>
            <w:tcW w:w="3334" w:type="pct"/>
          </w:tcPr>
          <w:p w14:paraId="3549E367" w14:textId="77777777" w:rsidR="00441BBA" w:rsidRPr="00F4595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66" w:type="pct"/>
            <w:gridSpan w:val="3"/>
          </w:tcPr>
          <w:p w14:paraId="6EA5AA00" w14:textId="77777777" w:rsidR="00441BBA" w:rsidRPr="00F4595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41BBA" w:rsidRPr="00F4595D" w14:paraId="5C10582F" w14:textId="77777777" w:rsidTr="00CE6FB0">
        <w:trPr>
          <w:trHeight w:val="420"/>
        </w:trPr>
        <w:tc>
          <w:tcPr>
            <w:tcW w:w="3334" w:type="pct"/>
          </w:tcPr>
          <w:p w14:paraId="6076613E" w14:textId="77777777" w:rsidR="00441BBA" w:rsidRPr="00F4595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5" w:type="pct"/>
          </w:tcPr>
          <w:p w14:paraId="387D608A" w14:textId="77777777" w:rsidR="00441BBA" w:rsidRPr="00F4595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3CED5FE1" w14:textId="77777777" w:rsidR="00441BBA" w:rsidRPr="00F4595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79841B18" w14:textId="77777777" w:rsidR="00441BBA" w:rsidRPr="00F4595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BBA" w:rsidRPr="00F4595D" w14:paraId="56036F81" w14:textId="77777777" w:rsidTr="00CE6FB0">
        <w:trPr>
          <w:trHeight w:val="420"/>
        </w:trPr>
        <w:tc>
          <w:tcPr>
            <w:tcW w:w="3334" w:type="pct"/>
          </w:tcPr>
          <w:p w14:paraId="7A13F5A3" w14:textId="77777777" w:rsidR="00441BBA" w:rsidRPr="00F4595D" w:rsidRDefault="00441BBA" w:rsidP="00F50B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5" w:type="pct"/>
          </w:tcPr>
          <w:p w14:paraId="6AC36400" w14:textId="77777777" w:rsidR="00441BBA" w:rsidRPr="00F4595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</w:tcPr>
          <w:p w14:paraId="64E04284" w14:textId="77777777" w:rsidR="00441BBA" w:rsidRPr="00F4595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96" w:type="pct"/>
          </w:tcPr>
          <w:p w14:paraId="0A64BF16" w14:textId="77777777" w:rsidR="00441BBA" w:rsidRPr="00F4595D" w:rsidRDefault="00441BBA" w:rsidP="00F50B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30E2" w:rsidRPr="00F4595D" w14:paraId="33294360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29BC0D8" w14:textId="290E6DF0" w:rsidR="000D30E2" w:rsidRPr="00F4595D" w:rsidRDefault="000D30E2" w:rsidP="000D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5" w:type="pct"/>
            <w:shd w:val="clear" w:color="auto" w:fill="auto"/>
          </w:tcPr>
          <w:p w14:paraId="6C41E8DF" w14:textId="1ED264D5" w:rsidR="000D30E2" w:rsidRPr="00F4595D" w:rsidRDefault="00C60CFF" w:rsidP="00C6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1,480,526</w:t>
            </w:r>
          </w:p>
        </w:tc>
        <w:tc>
          <w:tcPr>
            <w:tcW w:w="135" w:type="pct"/>
            <w:shd w:val="clear" w:color="auto" w:fill="auto"/>
          </w:tcPr>
          <w:p w14:paraId="378F9B03" w14:textId="77777777" w:rsidR="000D30E2" w:rsidRPr="00F4595D" w:rsidRDefault="000D30E2" w:rsidP="00C6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1B3AA06D" w14:textId="1241F113" w:rsidR="000D30E2" w:rsidRPr="00F4595D" w:rsidRDefault="00C60CFF" w:rsidP="000D3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36,071</w:t>
            </w:r>
          </w:p>
        </w:tc>
      </w:tr>
      <w:tr w:rsidR="000D30E2" w:rsidRPr="00F4595D" w14:paraId="76C0ABC1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0A822E" w14:textId="70D8BD7F" w:rsidR="000D30E2" w:rsidRPr="00F4595D" w:rsidRDefault="000D30E2" w:rsidP="000D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35" w:type="pct"/>
            <w:shd w:val="clear" w:color="auto" w:fill="auto"/>
          </w:tcPr>
          <w:p w14:paraId="1B31036B" w14:textId="48B1C518" w:rsidR="000D30E2" w:rsidRPr="00F4595D" w:rsidRDefault="002A6CB9" w:rsidP="00C6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400,350</w:t>
            </w:r>
          </w:p>
        </w:tc>
        <w:tc>
          <w:tcPr>
            <w:tcW w:w="135" w:type="pct"/>
            <w:shd w:val="clear" w:color="auto" w:fill="auto"/>
          </w:tcPr>
          <w:p w14:paraId="425CD824" w14:textId="77777777" w:rsidR="000D30E2" w:rsidRPr="00F4595D" w:rsidRDefault="000D30E2" w:rsidP="00C6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shd w:val="clear" w:color="auto" w:fill="auto"/>
          </w:tcPr>
          <w:p w14:paraId="7EDCC6B9" w14:textId="0FC1A0C9" w:rsidR="000D30E2" w:rsidRPr="00F4595D" w:rsidRDefault="00C60CFF" w:rsidP="000D3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D30E2" w:rsidRPr="00F4595D" w14:paraId="043418EE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1ED18C2" w14:textId="45EAA713" w:rsidR="000D30E2" w:rsidRPr="00F4595D" w:rsidRDefault="000D30E2" w:rsidP="000D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735" w:type="pct"/>
            <w:shd w:val="clear" w:color="auto" w:fill="auto"/>
          </w:tcPr>
          <w:p w14:paraId="0FDBBBD9" w14:textId="09C86675" w:rsidR="000D30E2" w:rsidRPr="00F4595D" w:rsidRDefault="00C60CFF" w:rsidP="00C6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A6CB9">
              <w:rPr>
                <w:rFonts w:asciiTheme="majorBidi" w:hAnsiTheme="majorBidi" w:cstheme="majorBidi"/>
                <w:sz w:val="30"/>
                <w:szCs w:val="30"/>
              </w:rPr>
              <w:t>3,152</w:t>
            </w:r>
          </w:p>
        </w:tc>
        <w:tc>
          <w:tcPr>
            <w:tcW w:w="135" w:type="pct"/>
            <w:shd w:val="clear" w:color="auto" w:fill="auto"/>
          </w:tcPr>
          <w:p w14:paraId="7BC2207C" w14:textId="77777777" w:rsidR="000D30E2" w:rsidRPr="00F4595D" w:rsidRDefault="000D30E2" w:rsidP="00C6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14:paraId="61653F23" w14:textId="00AE67A2" w:rsidR="000D30E2" w:rsidRPr="00F4595D" w:rsidRDefault="00C60CFF" w:rsidP="000D3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10,895</w:t>
            </w:r>
          </w:p>
        </w:tc>
      </w:tr>
      <w:tr w:rsidR="000D30E2" w:rsidRPr="00F4595D" w14:paraId="2C1E5D5C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5889F164" w14:textId="77777777" w:rsidR="000D30E2" w:rsidRPr="00F4595D" w:rsidRDefault="000D30E2" w:rsidP="000D3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E60EB" w14:textId="796A062A" w:rsidR="000D30E2" w:rsidRPr="00F4595D" w:rsidRDefault="00E13884" w:rsidP="000D30E2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0" w:right="-2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1,90</w:t>
            </w:r>
            <w:r w:rsidR="002A6C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4,028</w:t>
            </w:r>
          </w:p>
        </w:tc>
        <w:tc>
          <w:tcPr>
            <w:tcW w:w="135" w:type="pct"/>
            <w:shd w:val="clear" w:color="auto" w:fill="auto"/>
          </w:tcPr>
          <w:p w14:paraId="3FD8FE2C" w14:textId="77777777" w:rsidR="000D30E2" w:rsidRPr="00F4595D" w:rsidRDefault="000D30E2" w:rsidP="000D30E2">
            <w:pPr>
              <w:pStyle w:val="BodyText"/>
              <w:tabs>
                <w:tab w:val="decimal" w:pos="788"/>
                <w:tab w:val="decimal" w:pos="962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9BBFEB" w14:textId="528082DF" w:rsidR="000D30E2" w:rsidRPr="00F4595D" w:rsidRDefault="00E13884" w:rsidP="000D30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46,96</w:t>
            </w:r>
            <w:r w:rsidR="000C5401" w:rsidRPr="00F459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CD4D87" w:rsidRPr="00F4595D" w14:paraId="73537CE9" w14:textId="77777777" w:rsidTr="00CE6FB0">
        <w:tc>
          <w:tcPr>
            <w:tcW w:w="3334" w:type="pct"/>
          </w:tcPr>
          <w:p w14:paraId="044196A5" w14:textId="77777777" w:rsidR="00CD4D87" w:rsidRPr="00F4595D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35" w:type="pct"/>
          </w:tcPr>
          <w:p w14:paraId="633CF169" w14:textId="77777777" w:rsidR="00CD4D87" w:rsidRPr="00F4595D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34062F33" w14:textId="77777777" w:rsidR="00CD4D87" w:rsidRPr="00F4595D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6C4D7A23" w14:textId="77777777" w:rsidR="00CD4D87" w:rsidRPr="00F4595D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4D87" w:rsidRPr="00F4595D" w14:paraId="2B843ABF" w14:textId="77777777" w:rsidTr="00CE6FB0">
        <w:trPr>
          <w:trHeight w:val="420"/>
        </w:trPr>
        <w:tc>
          <w:tcPr>
            <w:tcW w:w="3334" w:type="pct"/>
          </w:tcPr>
          <w:p w14:paraId="64EBDB92" w14:textId="77777777" w:rsidR="00CD4D87" w:rsidRPr="00F4595D" w:rsidRDefault="00CD4D87" w:rsidP="00CD4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5" w:type="pct"/>
          </w:tcPr>
          <w:p w14:paraId="475363A7" w14:textId="77777777" w:rsidR="00CD4D87" w:rsidRPr="00F4595D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" w:type="pct"/>
          </w:tcPr>
          <w:p w14:paraId="6522E1EC" w14:textId="77777777" w:rsidR="00CD4D87" w:rsidRPr="00F4595D" w:rsidRDefault="00CD4D87" w:rsidP="00CD4D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</w:tcPr>
          <w:p w14:paraId="0641F5ED" w14:textId="77777777" w:rsidR="00CD4D87" w:rsidRPr="00F4595D" w:rsidRDefault="00CD4D87" w:rsidP="0010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  <w:tab w:val="decimal" w:pos="1155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216786" w:rsidRPr="00F4595D" w14:paraId="1204E467" w14:textId="77777777" w:rsidTr="00CE6FB0">
        <w:trPr>
          <w:trHeight w:val="420"/>
        </w:trPr>
        <w:tc>
          <w:tcPr>
            <w:tcW w:w="3334" w:type="pct"/>
          </w:tcPr>
          <w:p w14:paraId="40CC2DB2" w14:textId="482F95DD" w:rsidR="00216786" w:rsidRPr="00F4595D" w:rsidRDefault="00216786" w:rsidP="0021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สัญญาที่ปรึกษางานออกแบบ</w:t>
            </w:r>
          </w:p>
        </w:tc>
        <w:tc>
          <w:tcPr>
            <w:tcW w:w="735" w:type="pct"/>
          </w:tcPr>
          <w:p w14:paraId="7401EC8A" w14:textId="472E2E9F" w:rsidR="00216786" w:rsidRPr="00F4595D" w:rsidRDefault="00C60CFF" w:rsidP="00C6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1,511,</w:t>
            </w:r>
            <w:r w:rsidR="002A6CB9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08DC5309" w14:textId="77777777" w:rsidR="00216786" w:rsidRPr="00F4595D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76A3F23" w14:textId="6E4B9411" w:rsidR="00216786" w:rsidRPr="00F4595D" w:rsidRDefault="00C60CFF" w:rsidP="0070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 w:rsidR="00310212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216786" w:rsidRPr="00F4595D" w14:paraId="467909AF" w14:textId="77777777" w:rsidTr="00CE6FB0">
        <w:trPr>
          <w:trHeight w:val="420"/>
        </w:trPr>
        <w:tc>
          <w:tcPr>
            <w:tcW w:w="3334" w:type="pct"/>
          </w:tcPr>
          <w:p w14:paraId="617BC3CF" w14:textId="787CCD19" w:rsidR="00216786" w:rsidRPr="00F4595D" w:rsidRDefault="00216786" w:rsidP="0021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5" w:type="pct"/>
          </w:tcPr>
          <w:p w14:paraId="6413D38F" w14:textId="1BD9AED8" w:rsidR="00216786" w:rsidRPr="00F4595D" w:rsidRDefault="00C60CFF" w:rsidP="00C6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7153B8"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52</w:t>
            </w:r>
            <w:r w:rsidRPr="00F4595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7153B8" w:rsidRPr="00F4595D">
              <w:rPr>
                <w:rFonts w:asciiTheme="majorBidi" w:hAnsiTheme="majorBidi" w:cstheme="majorBidi" w:hint="cs"/>
                <w:sz w:val="30"/>
                <w:szCs w:val="30"/>
                <w:cs/>
              </w:rPr>
              <w:t>336</w:t>
            </w:r>
          </w:p>
        </w:tc>
        <w:tc>
          <w:tcPr>
            <w:tcW w:w="135" w:type="pct"/>
          </w:tcPr>
          <w:p w14:paraId="67A7FC59" w14:textId="77777777" w:rsidR="00216786" w:rsidRPr="00F4595D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288D5A6" w14:textId="3AB94440" w:rsidR="00216786" w:rsidRPr="00F4595D" w:rsidRDefault="00C60CFF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16,645</w:t>
            </w:r>
          </w:p>
        </w:tc>
      </w:tr>
      <w:tr w:rsidR="00216786" w:rsidRPr="00F4595D" w14:paraId="3ACFDD62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0ACE8D54" w14:textId="53BE6C2D" w:rsidR="00216786" w:rsidRPr="00F4595D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F4595D">
              <w:rPr>
                <w:rFonts w:ascii="Angsana New" w:hAnsi="Angsana New" w:hint="cs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35" w:type="pct"/>
          </w:tcPr>
          <w:p w14:paraId="31107E1F" w14:textId="62AB34CE" w:rsidR="00216786" w:rsidRPr="00F4595D" w:rsidRDefault="00C60CFF" w:rsidP="00C6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166,694</w:t>
            </w:r>
          </w:p>
        </w:tc>
        <w:tc>
          <w:tcPr>
            <w:tcW w:w="135" w:type="pct"/>
          </w:tcPr>
          <w:p w14:paraId="60C3445A" w14:textId="77777777" w:rsidR="00216786" w:rsidRPr="00F4595D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3E220969" w14:textId="4FF65027" w:rsidR="00216786" w:rsidRPr="00F4595D" w:rsidRDefault="00C60CFF" w:rsidP="0070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6786" w:rsidRPr="00F4595D" w14:paraId="58CC708B" w14:textId="77777777" w:rsidTr="00CE6FB0">
        <w:trPr>
          <w:trHeight w:val="420"/>
        </w:trPr>
        <w:tc>
          <w:tcPr>
            <w:tcW w:w="3334" w:type="pct"/>
            <w:shd w:val="clear" w:color="auto" w:fill="auto"/>
          </w:tcPr>
          <w:p w14:paraId="43902FCC" w14:textId="1B0CFEC7" w:rsidR="00216786" w:rsidRPr="00F4595D" w:rsidRDefault="00216786" w:rsidP="0021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 w:hint="cs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35" w:type="pct"/>
            <w:shd w:val="clear" w:color="auto" w:fill="FFFFFF"/>
          </w:tcPr>
          <w:p w14:paraId="0D86859F" w14:textId="5D15AC1C" w:rsidR="00216786" w:rsidRPr="00F4595D" w:rsidRDefault="00C60CFF" w:rsidP="00C60C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37,788</w:t>
            </w:r>
          </w:p>
        </w:tc>
        <w:tc>
          <w:tcPr>
            <w:tcW w:w="135" w:type="pct"/>
            <w:vAlign w:val="bottom"/>
          </w:tcPr>
          <w:p w14:paraId="7CC0D670" w14:textId="77777777" w:rsidR="00216786" w:rsidRPr="00F4595D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6" w:type="pct"/>
          </w:tcPr>
          <w:p w14:paraId="0CEF70F0" w14:textId="06B722A8" w:rsidR="00216786" w:rsidRPr="00F4595D" w:rsidRDefault="00C60CFF" w:rsidP="00704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F459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16786" w:rsidRPr="00F4595D" w14:paraId="03510D12" w14:textId="77777777" w:rsidTr="00CE6FB0">
        <w:trPr>
          <w:trHeight w:val="420"/>
        </w:trPr>
        <w:tc>
          <w:tcPr>
            <w:tcW w:w="3334" w:type="pct"/>
          </w:tcPr>
          <w:p w14:paraId="360657AB" w14:textId="77777777" w:rsidR="00216786" w:rsidRPr="00F4595D" w:rsidRDefault="00216786" w:rsidP="002167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F4595D">
              <w:rPr>
                <w:rFonts w:ascii="Angsana New" w:eastAsia="MS Mincho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C5E066D" w14:textId="54A3917F" w:rsidR="00216786" w:rsidRPr="00F4595D" w:rsidRDefault="00E13884" w:rsidP="00216786">
            <w:pPr>
              <w:pStyle w:val="TOC7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8"/>
              </w:tabs>
              <w:spacing w:line="240" w:lineRule="auto"/>
              <w:ind w:left="0" w:right="-2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zh-CN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2,0</w:t>
            </w:r>
            <w:r w:rsidR="007153B8" w:rsidRPr="00F459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zh-CN"/>
              </w:rPr>
              <w:t>6</w:t>
            </w:r>
            <w:r w:rsidR="002A6CB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</w:t>
            </w: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="002A6CB9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245</w:t>
            </w:r>
          </w:p>
        </w:tc>
        <w:tc>
          <w:tcPr>
            <w:tcW w:w="135" w:type="pct"/>
            <w:vAlign w:val="bottom"/>
          </w:tcPr>
          <w:p w14:paraId="2E294C21" w14:textId="77777777" w:rsidR="00216786" w:rsidRPr="00F4595D" w:rsidRDefault="00216786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</w:tcPr>
          <w:p w14:paraId="015A613D" w14:textId="4586B47B" w:rsidR="00216786" w:rsidRPr="00F4595D" w:rsidRDefault="00E13884" w:rsidP="002167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F4595D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17,54</w:t>
            </w:r>
            <w:r w:rsidR="0031021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</w:t>
            </w:r>
          </w:p>
        </w:tc>
      </w:tr>
    </w:tbl>
    <w:p w14:paraId="6B745702" w14:textId="77777777" w:rsidR="00740C07" w:rsidRPr="00F4595D" w:rsidRDefault="00740C07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7AB150D5" w14:textId="77777777" w:rsidR="00575B61" w:rsidRPr="00F4595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  <w:cs/>
        </w:rPr>
      </w:pPr>
      <w:r w:rsidRPr="00F4595D">
        <w:rPr>
          <w:rFonts w:ascii="Angsana New" w:eastAsia="MS Mincho" w:hAnsi="Angsana New"/>
          <w:i/>
          <w:iCs/>
          <w:sz w:val="30"/>
          <w:szCs w:val="30"/>
          <w:cs/>
        </w:rPr>
        <w:t>สัญญา</w:t>
      </w:r>
      <w:r w:rsidRPr="00F4595D">
        <w:rPr>
          <w:rFonts w:ascii="Angsana New" w:eastAsia="MS Mincho" w:hAnsi="Angsana New" w:hint="cs"/>
          <w:i/>
          <w:iCs/>
          <w:sz w:val="30"/>
          <w:szCs w:val="30"/>
          <w:cs/>
        </w:rPr>
        <w:t xml:space="preserve">ค้ำประกัน </w:t>
      </w:r>
    </w:p>
    <w:p w14:paraId="7F770252" w14:textId="77777777" w:rsidR="00575B61" w:rsidRPr="00F4595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13A1093D" w14:textId="3A1FD7BB" w:rsidR="00304017" w:rsidRPr="00F4595D" w:rsidRDefault="00304017" w:rsidP="003040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F4595D">
        <w:rPr>
          <w:rFonts w:ascii="Angsana New" w:eastAsia="MS Mincho" w:hAnsi="Angsana New" w:hint="cs"/>
          <w:sz w:val="30"/>
          <w:szCs w:val="30"/>
          <w:cs/>
        </w:rPr>
        <w:t>กลุ่มบริษัทได้ทำสัญญาวงเงินค้ำประกันกับสถาบันการเงินในประเทศหลายแห่ง วงเงินรวม</w:t>
      </w:r>
      <w:r w:rsidRPr="00F4595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4595D">
        <w:rPr>
          <w:rFonts w:ascii="Angsana New" w:eastAsia="MS Mincho" w:hAnsi="Angsana New"/>
          <w:sz w:val="30"/>
          <w:szCs w:val="30"/>
        </w:rPr>
        <w:t xml:space="preserve">205.30 </w:t>
      </w:r>
      <w:r w:rsidRPr="00F4595D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F4595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4595D">
        <w:rPr>
          <w:rFonts w:ascii="Angsana New" w:eastAsia="MS Mincho" w:hAnsi="Angsana New" w:hint="cs"/>
          <w:sz w:val="30"/>
          <w:szCs w:val="30"/>
          <w:cs/>
        </w:rPr>
        <w:t>เพื่อใช้เป็นหลักค้ำประกันการใช้ไฟฟ้าของแต่ละโครงการของกลุ่มบริษัท</w:t>
      </w:r>
      <w:r w:rsidRPr="00F4595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4595D">
        <w:rPr>
          <w:rFonts w:ascii="Angsana New" w:eastAsia="MS Mincho" w:hAnsi="Angsana New" w:hint="cs"/>
          <w:sz w:val="30"/>
          <w:szCs w:val="30"/>
          <w:cs/>
        </w:rPr>
        <w:t>ณ</w:t>
      </w:r>
      <w:r w:rsidRPr="00F4595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F4595D">
        <w:rPr>
          <w:rFonts w:ascii="Angsana New" w:eastAsia="MS Mincho" w:hAnsi="Angsana New" w:hint="cs"/>
          <w:sz w:val="30"/>
          <w:szCs w:val="30"/>
          <w:cs/>
        </w:rPr>
        <w:t>วันที่</w:t>
      </w:r>
      <w:r w:rsidRPr="00F4595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53CD7" w:rsidRPr="00F4595D">
        <w:rPr>
          <w:rFonts w:ascii="Angsana New" w:eastAsia="MS Mincho" w:hAnsi="Angsana New"/>
          <w:sz w:val="30"/>
          <w:szCs w:val="30"/>
        </w:rPr>
        <w:t xml:space="preserve">30 </w:t>
      </w:r>
      <w:r w:rsidR="00A53CD7" w:rsidRPr="00F4595D">
        <w:rPr>
          <w:rFonts w:ascii="Angsana New" w:eastAsia="MS Mincho" w:hAnsi="Angsana New" w:hint="cs"/>
          <w:sz w:val="30"/>
          <w:szCs w:val="30"/>
          <w:cs/>
        </w:rPr>
        <w:t xml:space="preserve">มิถุนายน </w:t>
      </w:r>
      <w:r w:rsidR="00A53CD7" w:rsidRPr="00F4595D">
        <w:rPr>
          <w:rFonts w:ascii="Angsana New" w:eastAsia="MS Mincho" w:hAnsi="Angsana New"/>
          <w:sz w:val="30"/>
          <w:szCs w:val="30"/>
        </w:rPr>
        <w:t>2566</w:t>
      </w:r>
      <w:r w:rsidRPr="00F4595D">
        <w:rPr>
          <w:rFonts w:ascii="Angsana New" w:eastAsia="MS Mincho" w:hAnsi="Angsana New"/>
          <w:sz w:val="30"/>
          <w:szCs w:val="30"/>
        </w:rPr>
        <w:t xml:space="preserve"> </w:t>
      </w:r>
      <w:r w:rsidRPr="00F4595D">
        <w:rPr>
          <w:rFonts w:ascii="Angsana New" w:eastAsia="MS Mincho" w:hAnsi="Angsana New" w:hint="cs"/>
          <w:sz w:val="30"/>
          <w:szCs w:val="30"/>
          <w:cs/>
        </w:rPr>
        <w:t>กลุ่มบริษัทมี</w:t>
      </w:r>
      <w:r w:rsidRPr="00F4595D">
        <w:rPr>
          <w:rFonts w:ascii="Angsana New" w:eastAsia="MS Mincho" w:hAnsi="Angsana New"/>
          <w:sz w:val="30"/>
          <w:szCs w:val="30"/>
          <w:cs/>
        </w:rPr>
        <w:br/>
      </w:r>
      <w:r w:rsidRPr="00F4595D">
        <w:rPr>
          <w:rFonts w:ascii="Angsana New" w:eastAsia="MS Mincho" w:hAnsi="Angsana New" w:hint="cs"/>
          <w:sz w:val="30"/>
          <w:szCs w:val="30"/>
          <w:cs/>
        </w:rPr>
        <w:t>ภาระผูกพันจากสัญญาค้ำประกันทั้งสิ้นจำนวน</w:t>
      </w:r>
      <w:r w:rsidRPr="00F4595D">
        <w:rPr>
          <w:rFonts w:ascii="Angsana New" w:eastAsia="MS Mincho" w:hAnsi="Angsana New"/>
          <w:sz w:val="30"/>
          <w:szCs w:val="30"/>
        </w:rPr>
        <w:t xml:space="preserve"> </w:t>
      </w:r>
      <w:r w:rsidR="000F0034" w:rsidRPr="00F4595D">
        <w:rPr>
          <w:rFonts w:ascii="Angsana New" w:eastAsiaTheme="minorEastAsia" w:hAnsi="Angsana New"/>
          <w:sz w:val="30"/>
          <w:szCs w:val="30"/>
          <w:lang w:eastAsia="zh-CN"/>
        </w:rPr>
        <w:t>161.99</w:t>
      </w:r>
      <w:r w:rsidR="00A53CD7" w:rsidRPr="00F4595D">
        <w:rPr>
          <w:rFonts w:asciiTheme="majorBidi" w:hAnsiTheme="majorBidi" w:cstheme="majorBidi"/>
          <w:sz w:val="30"/>
          <w:szCs w:val="30"/>
        </w:rPr>
        <w:t xml:space="preserve"> </w:t>
      </w:r>
      <w:r w:rsidRPr="00F4595D">
        <w:rPr>
          <w:rFonts w:ascii="Angsana New" w:eastAsia="MS Mincho" w:hAnsi="Angsana New" w:hint="cs"/>
          <w:sz w:val="30"/>
          <w:szCs w:val="30"/>
          <w:cs/>
        </w:rPr>
        <w:t>ล้านบาท</w:t>
      </w:r>
    </w:p>
    <w:p w14:paraId="23EC2FF8" w14:textId="77777777" w:rsidR="00246D63" w:rsidRPr="00F4595D" w:rsidRDefault="00246D63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36F90986" w14:textId="44772510" w:rsidR="00FD3795" w:rsidRPr="00F4595D" w:rsidRDefault="00FD37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i/>
          <w:iCs/>
          <w:sz w:val="30"/>
          <w:szCs w:val="30"/>
          <w:cs/>
        </w:rPr>
      </w:pPr>
      <w:r w:rsidRPr="00F4595D">
        <w:rPr>
          <w:rFonts w:ascii="Angsana New" w:eastAsia="MS Mincho" w:hAnsi="Angsana New"/>
          <w:i/>
          <w:iCs/>
          <w:sz w:val="30"/>
          <w:szCs w:val="30"/>
          <w:cs/>
        </w:rPr>
        <w:br w:type="page"/>
      </w:r>
    </w:p>
    <w:p w14:paraId="0AEF17A6" w14:textId="77777777" w:rsidR="00575B61" w:rsidRPr="00F4595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F4595D">
        <w:rPr>
          <w:rFonts w:ascii="Angsana New" w:eastAsia="MS Mincho" w:hAnsi="Angsana New"/>
          <w:i/>
          <w:iCs/>
          <w:sz w:val="30"/>
          <w:szCs w:val="30"/>
          <w:cs/>
        </w:rPr>
        <w:lastRenderedPageBreak/>
        <w:t>สัญญาบริการ</w:t>
      </w:r>
    </w:p>
    <w:p w14:paraId="116AF71A" w14:textId="77777777" w:rsidR="00575B61" w:rsidRPr="00F4595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</w:p>
    <w:p w14:paraId="4F9651F9" w14:textId="77777777" w:rsidR="00575B61" w:rsidRPr="00F4595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F4595D">
        <w:rPr>
          <w:rFonts w:ascii="Angsana New" w:eastAsia="MS Mincho" w:hAnsi="Angsana New"/>
          <w:sz w:val="30"/>
          <w:szCs w:val="30"/>
          <w:cs/>
        </w:rPr>
        <w:t xml:space="preserve">กลุ่มบริษัทได้ทำสัญญาบริการกับบริษัทในประเทศหลายแห่ง เกี่ยวกับการบริการสาธารณูปโภคต่างๆ โดยมีกำหนดระยะเวลา </w:t>
      </w:r>
      <w:r w:rsidRPr="00F4595D">
        <w:rPr>
          <w:rFonts w:ascii="Angsana New" w:eastAsia="MS Mincho" w:hAnsi="Angsana New"/>
          <w:sz w:val="30"/>
          <w:szCs w:val="30"/>
        </w:rPr>
        <w:t xml:space="preserve">1 </w:t>
      </w:r>
      <w:r w:rsidRPr="00F4595D">
        <w:rPr>
          <w:rFonts w:ascii="Angsana New" w:eastAsia="MS Mincho" w:hAnsi="Angsana New"/>
          <w:sz w:val="30"/>
          <w:szCs w:val="30"/>
          <w:cs/>
        </w:rPr>
        <w:t xml:space="preserve">ถึง </w:t>
      </w:r>
      <w:r w:rsidR="000D4C0B" w:rsidRPr="00F4595D">
        <w:rPr>
          <w:rFonts w:ascii="Angsana New" w:eastAsia="MS Mincho" w:hAnsi="Angsana New"/>
          <w:sz w:val="30"/>
          <w:szCs w:val="30"/>
        </w:rPr>
        <w:t>5</w:t>
      </w:r>
      <w:r w:rsidRPr="00F4595D">
        <w:rPr>
          <w:rFonts w:ascii="Angsana New" w:eastAsia="MS Mincho" w:hAnsi="Angsana New"/>
          <w:sz w:val="30"/>
          <w:szCs w:val="30"/>
        </w:rPr>
        <w:t xml:space="preserve"> </w:t>
      </w:r>
      <w:r w:rsidRPr="00F4595D">
        <w:rPr>
          <w:rFonts w:ascii="Angsana New" w:eastAsia="MS Mincho" w:hAnsi="Angsana New"/>
          <w:sz w:val="30"/>
          <w:szCs w:val="30"/>
          <w:cs/>
        </w:rPr>
        <w:t>ปี ทั้งนี้ กลุ่มบริษัทต้องจ่ายค่าบริการเป็นรายเดือนตามอัตราที่ระบุไว้ในสัญญา</w:t>
      </w:r>
    </w:p>
    <w:p w14:paraId="54D399C5" w14:textId="77777777" w:rsidR="00575B61" w:rsidRPr="00F4595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</w:p>
    <w:p w14:paraId="54BEEC03" w14:textId="77777777" w:rsidR="00575B61" w:rsidRPr="00F4595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eastAsia="MS Mincho" w:hAnsi="Angsana New"/>
          <w:i/>
          <w:iCs/>
          <w:sz w:val="30"/>
          <w:szCs w:val="30"/>
        </w:rPr>
      </w:pPr>
      <w:r w:rsidRPr="00F4595D">
        <w:rPr>
          <w:rFonts w:ascii="Angsana New" w:eastAsia="MS Mincho" w:hAnsi="Angsana New"/>
          <w:i/>
          <w:iCs/>
          <w:sz w:val="30"/>
          <w:szCs w:val="30"/>
          <w:cs/>
        </w:rPr>
        <w:t>สัญญาบริหารโรงแรม</w:t>
      </w:r>
      <w:r w:rsidRPr="00F4595D">
        <w:rPr>
          <w:rFonts w:ascii="Angsana New" w:eastAsia="MS Mincho" w:hAnsi="Angsana New"/>
          <w:i/>
          <w:iCs/>
          <w:sz w:val="30"/>
          <w:szCs w:val="30"/>
        </w:rPr>
        <w:br/>
      </w:r>
    </w:p>
    <w:p w14:paraId="3B7119F0" w14:textId="77777777" w:rsidR="00575B61" w:rsidRPr="00F4595D" w:rsidRDefault="00575B61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F4595D">
        <w:rPr>
          <w:rFonts w:ascii="Angsana New" w:eastAsia="MS Mincho" w:hAnsi="Angsana New" w:hint="cs"/>
          <w:sz w:val="30"/>
          <w:szCs w:val="30"/>
          <w:cs/>
        </w:rPr>
        <w:t>บริษัทย่อยหลายแห่งได้ทำสัญญา</w:t>
      </w:r>
      <w:r w:rsidRPr="00F4595D">
        <w:rPr>
          <w:rFonts w:ascii="Angsana New" w:eastAsia="MS Mincho" w:hAnsi="Angsana New"/>
          <w:sz w:val="30"/>
          <w:szCs w:val="30"/>
          <w:cs/>
        </w:rPr>
        <w:t>รับบริการงานด้านบริหารงานกับบริษัทผู้บริหารโรงแรมหลายแห่งซึ่งจะให้บริการด้านการบริหารงานและงานด้านการตลาดแก่บริษัท</w:t>
      </w:r>
      <w:r w:rsidR="00FE3D51" w:rsidRPr="00F4595D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F4595D">
        <w:rPr>
          <w:rFonts w:ascii="Angsana New" w:eastAsia="MS Mincho" w:hAnsi="Angsana New"/>
          <w:sz w:val="30"/>
          <w:szCs w:val="30"/>
          <w:cs/>
        </w:rPr>
        <w:t xml:space="preserve"> สัญญาดังกล่าวมีกำหนดระยะเวลาตั้งแต่ </w:t>
      </w:r>
      <w:r w:rsidRPr="00F4595D">
        <w:rPr>
          <w:rFonts w:ascii="Angsana New" w:eastAsia="MS Mincho" w:hAnsi="Angsana New"/>
          <w:sz w:val="30"/>
          <w:szCs w:val="30"/>
        </w:rPr>
        <w:t>10</w:t>
      </w:r>
      <w:r w:rsidRPr="00F4595D">
        <w:rPr>
          <w:rFonts w:ascii="Angsana New" w:eastAsia="MS Mincho" w:hAnsi="Angsana New"/>
          <w:sz w:val="30"/>
          <w:szCs w:val="30"/>
          <w:cs/>
        </w:rPr>
        <w:t xml:space="preserve"> ถึง </w:t>
      </w:r>
      <w:r w:rsidRPr="00F4595D">
        <w:rPr>
          <w:rFonts w:ascii="Angsana New" w:eastAsia="MS Mincho" w:hAnsi="Angsana New"/>
          <w:sz w:val="30"/>
          <w:szCs w:val="30"/>
        </w:rPr>
        <w:t>20</w:t>
      </w:r>
      <w:r w:rsidRPr="00F4595D">
        <w:rPr>
          <w:rFonts w:ascii="Angsana New" w:eastAsia="MS Mincho" w:hAnsi="Angsana New"/>
          <w:sz w:val="30"/>
          <w:szCs w:val="30"/>
          <w:cs/>
        </w:rPr>
        <w:t xml:space="preserve"> ปี </w:t>
      </w:r>
      <w:r w:rsidRPr="00F4595D">
        <w:rPr>
          <w:rFonts w:ascii="Angsana New" w:eastAsia="MS Mincho" w:hAnsi="Angsana New"/>
          <w:sz w:val="30"/>
          <w:szCs w:val="30"/>
          <w:cs/>
        </w:rPr>
        <w:br/>
        <w:t>และสามารถต่ออายุสัญญาได้ตามที่กำหนดไว้ในสัญญา โดยบริษัท</w:t>
      </w:r>
      <w:r w:rsidR="00015789" w:rsidRPr="00F4595D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F4595D">
        <w:rPr>
          <w:rFonts w:ascii="Angsana New" w:eastAsia="MS Mincho" w:hAnsi="Angsana New"/>
          <w:sz w:val="30"/>
          <w:szCs w:val="30"/>
          <w:cs/>
        </w:rPr>
        <w:t>มีภาระผูกพันที่จะต้องจ่ายค่าธรรมเนียมบริหารและค่าส่วนแบ่งการตลาดตามเกณฑ์ที่ระบุไว้ในสัญญ</w:t>
      </w:r>
      <w:r w:rsidRPr="00F4595D">
        <w:rPr>
          <w:rFonts w:ascii="Angsana New" w:eastAsia="MS Mincho" w:hAnsi="Angsana New" w:hint="cs"/>
          <w:sz w:val="30"/>
          <w:szCs w:val="30"/>
          <w:cs/>
        </w:rPr>
        <w:t>า</w:t>
      </w:r>
    </w:p>
    <w:p w14:paraId="7CFCE6C6" w14:textId="77777777" w:rsidR="00902DB5" w:rsidRPr="00F4595D" w:rsidRDefault="00902DB5" w:rsidP="00575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679353C3" w14:textId="77777777" w:rsidR="00425E97" w:rsidRPr="00F4595D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F4595D">
        <w:rPr>
          <w:rFonts w:ascii="Angsana New" w:hAnsi="Angsana New"/>
          <w:i/>
          <w:iCs/>
          <w:snapToGrid w:val="0"/>
          <w:sz w:val="30"/>
          <w:szCs w:val="30"/>
          <w:cs/>
          <w:lang w:eastAsia="th-TH"/>
        </w:rPr>
        <w:t>สัญญาที่ปรึกษางานออกแบบ</w:t>
      </w:r>
    </w:p>
    <w:p w14:paraId="1A01551B" w14:textId="77777777" w:rsidR="00425E97" w:rsidRPr="00F4595D" w:rsidRDefault="00425E97" w:rsidP="00425E97">
      <w:pPr>
        <w:spacing w:line="240" w:lineRule="auto"/>
        <w:ind w:left="540" w:right="63"/>
        <w:jc w:val="both"/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</w:pPr>
    </w:p>
    <w:p w14:paraId="402AAA8D" w14:textId="77777777" w:rsidR="00425E97" w:rsidRPr="00F4595D" w:rsidRDefault="00425E97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F459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</w:t>
      </w:r>
      <w:r w:rsidR="00015789" w:rsidRPr="00F459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ย่อยหลายแห่ง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ได้ทำสัญญาที่ปรึกษางานออกแบบกับบริษัทในประเ</w:t>
      </w:r>
      <w:r w:rsidR="00284A32" w:rsidRPr="00F459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ทศ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และต่างประเทศหลายแห่งเกี่ยวกับการออกแบบงานสถาปัตยกรรมสำหรับโรงแรม โดยบริษัท</w:t>
      </w:r>
      <w:r w:rsidR="00015789" w:rsidRPr="00F459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ย่อย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มีภาระผูกพันที่ต้องจ่ายค่าที่ปรึกษางานออกแบบตามอัตราและระยะเวลาที่กำหนดในสัญญา</w:t>
      </w:r>
    </w:p>
    <w:p w14:paraId="3FDDB079" w14:textId="77777777" w:rsidR="00C0031A" w:rsidRPr="00F4595D" w:rsidRDefault="00C0031A" w:rsidP="00425E9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36C7F636" w14:textId="77777777" w:rsidR="00C0031A" w:rsidRPr="00F4595D" w:rsidRDefault="00C0031A" w:rsidP="00C0031A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F4595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36611F" w:rsidRPr="00F4595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 xml:space="preserve">ก่อสร้าง ปรับปรุง </w:t>
      </w:r>
      <w:r w:rsidR="00110E7B" w:rsidRPr="00F4595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และ</w:t>
      </w:r>
      <w:r w:rsidR="0036611F" w:rsidRPr="00F4595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ตกแต่งภายในพื้นที่และอาคาร</w:t>
      </w:r>
      <w:r w:rsidR="0036611F" w:rsidRPr="00F4595D">
        <w:rPr>
          <w:rFonts w:ascii="Angsana New" w:hAnsi="Angsana New"/>
          <w:i/>
          <w:iCs/>
          <w:snapToGrid w:val="0"/>
          <w:sz w:val="30"/>
          <w:szCs w:val="30"/>
          <w:cs/>
          <w:lang w:val="en-GB" w:eastAsia="th-TH"/>
        </w:rPr>
        <w:t xml:space="preserve"> </w:t>
      </w:r>
    </w:p>
    <w:p w14:paraId="303D50CE" w14:textId="77777777" w:rsidR="00C0031A" w:rsidRPr="00F4595D" w:rsidRDefault="00C0031A" w:rsidP="00C0031A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pacing w:val="-4"/>
          <w:sz w:val="30"/>
          <w:szCs w:val="30"/>
          <w:lang w:val="en-GB" w:eastAsia="th-TH"/>
        </w:rPr>
      </w:pPr>
    </w:p>
    <w:p w14:paraId="3B51CAD9" w14:textId="77777777" w:rsidR="00C0031A" w:rsidRPr="00F4595D" w:rsidRDefault="000A3EE4" w:rsidP="00021638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บริษัทย่อยหลายแห่ง</w:t>
      </w:r>
      <w:r w:rsidR="00C0031A"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ได้ทำสัญญา</w:t>
      </w:r>
      <w:r w:rsidR="00110E7B"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ก่อสร้าง</w:t>
      </w:r>
      <w:r w:rsidR="00110E7B" w:rsidRPr="00F4595D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ปรับปรุง</w:t>
      </w:r>
      <w:r w:rsidR="00110E7B" w:rsidRPr="00F4595D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110E7B"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และตกแต่งภายในพื้นที่และอาคาร</w:t>
      </w:r>
      <w:r w:rsidR="00110E7B" w:rsidRPr="00F4595D">
        <w:rPr>
          <w:rFonts w:ascii="Angsana New" w:hAnsi="Angsana New"/>
          <w:snapToGrid w:val="0"/>
          <w:spacing w:val="-4"/>
          <w:sz w:val="30"/>
          <w:szCs w:val="30"/>
          <w:cs/>
          <w:lang w:val="en-GB" w:eastAsia="th-TH"/>
        </w:rPr>
        <w:t xml:space="preserve"> </w:t>
      </w:r>
      <w:r w:rsidR="00C0031A"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กับบริษัทในประเทศหลา</w:t>
      </w:r>
      <w:r w:rsidR="00021638"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ย</w:t>
      </w:r>
      <w:r w:rsidR="00C0031A" w:rsidRPr="00F4595D">
        <w:rPr>
          <w:rFonts w:ascii="Angsana New" w:hAnsi="Angsana New" w:hint="cs"/>
          <w:snapToGrid w:val="0"/>
          <w:spacing w:val="-4"/>
          <w:sz w:val="30"/>
          <w:szCs w:val="30"/>
          <w:cs/>
          <w:lang w:val="en-GB" w:eastAsia="th-TH"/>
        </w:rPr>
        <w:t>แห่ง</w:t>
      </w:r>
      <w:r w:rsidR="00C0031A"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โดย</w:t>
      </w:r>
      <w:r w:rsidRPr="00F459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</w:t>
      </w:r>
      <w:r w:rsidR="00C0031A"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มีภาระผูกพันที่ต้องจ่าย</w:t>
      </w:r>
      <w:r w:rsidR="002A24AB"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ค่าบริการ</w:t>
      </w:r>
      <w:r w:rsidR="00C0031A" w:rsidRPr="00F4595D">
        <w:rPr>
          <w:rFonts w:ascii="Angsana New" w:hAnsi="Angsana New" w:hint="cs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4BDFC2C5" w14:textId="77777777" w:rsidR="00D5341E" w:rsidRPr="00F4595D" w:rsidRDefault="00D534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</w:p>
    <w:p w14:paraId="5A2F24A3" w14:textId="77777777" w:rsidR="000A3EE4" w:rsidRPr="00F4595D" w:rsidRDefault="000A3EE4" w:rsidP="000A3EE4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napToGrid w:val="0"/>
          <w:sz w:val="30"/>
          <w:szCs w:val="30"/>
          <w:lang w:val="en-GB" w:eastAsia="th-TH"/>
        </w:rPr>
      </w:pPr>
      <w:r w:rsidRPr="00F4595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สัญญา</w:t>
      </w:r>
      <w:r w:rsidR="00673FE9" w:rsidRPr="00F4595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พัฒนา</w:t>
      </w:r>
      <w:r w:rsidRPr="00F4595D">
        <w:rPr>
          <w:rFonts w:ascii="Angsana New" w:hAnsi="Angsana New" w:hint="cs"/>
          <w:i/>
          <w:iCs/>
          <w:snapToGrid w:val="0"/>
          <w:sz w:val="30"/>
          <w:szCs w:val="30"/>
          <w:cs/>
          <w:lang w:val="en-GB" w:eastAsia="th-TH"/>
        </w:rPr>
        <w:t>โปรแกรมคอมพิวเตอร์</w:t>
      </w:r>
    </w:p>
    <w:p w14:paraId="5D9D5D73" w14:textId="77777777" w:rsidR="000A3EE4" w:rsidRPr="00F4595D" w:rsidRDefault="000A3EE4" w:rsidP="00914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155"/>
        <w:jc w:val="both"/>
        <w:rPr>
          <w:rFonts w:ascii="Angsana New" w:eastAsia="MS Mincho" w:hAnsi="Angsana New"/>
          <w:sz w:val="24"/>
          <w:szCs w:val="24"/>
        </w:rPr>
      </w:pPr>
    </w:p>
    <w:p w14:paraId="7916F59E" w14:textId="77777777" w:rsidR="00304017" w:rsidRPr="00F4595D" w:rsidRDefault="00304017" w:rsidP="00304017">
      <w:pPr>
        <w:spacing w:line="240" w:lineRule="auto"/>
        <w:ind w:left="540" w:right="63"/>
        <w:jc w:val="thaiDistribute"/>
        <w:rPr>
          <w:rFonts w:ascii="Angsana New" w:hAnsi="Angsana New"/>
          <w:snapToGrid w:val="0"/>
          <w:sz w:val="30"/>
          <w:szCs w:val="30"/>
          <w:lang w:val="en-GB" w:eastAsia="th-TH"/>
        </w:rPr>
      </w:pPr>
      <w:r w:rsidRPr="00F4595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บริษัทได้ทำสัญญาพัฒนาโปรแกรมคอมพิวเตอร์กับบริษัทในประเทศแห่งหนึ่งเกี่ยวกับการพัฒนาโปรแกรมคอมพิวเตอร์ โดยบริษัทมีภาระผูกพันที่ต้องจ่ายค่า</w:t>
      </w:r>
      <w:r w:rsidRPr="00F4595D">
        <w:rPr>
          <w:rFonts w:ascii="Angsana New" w:eastAsia="MS Mincho" w:hAnsi="Angsana New"/>
          <w:sz w:val="30"/>
          <w:szCs w:val="30"/>
          <w:cs/>
        </w:rPr>
        <w:t>บริการ</w:t>
      </w:r>
      <w:r w:rsidRPr="00F4595D">
        <w:rPr>
          <w:rFonts w:ascii="Angsana New" w:hAnsi="Angsana New"/>
          <w:snapToGrid w:val="0"/>
          <w:sz w:val="30"/>
          <w:szCs w:val="30"/>
          <w:cs/>
          <w:lang w:val="en-GB" w:eastAsia="th-TH"/>
        </w:rPr>
        <w:t>ตามอัตราและระยะเวลาที่กำหนดในสัญญา</w:t>
      </w:r>
    </w:p>
    <w:p w14:paraId="0E1A19C7" w14:textId="7EA9D70D" w:rsidR="00E63640" w:rsidRDefault="00E636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24"/>
          <w:szCs w:val="24"/>
          <w:cs/>
        </w:rPr>
      </w:pPr>
      <w:r>
        <w:rPr>
          <w:rFonts w:ascii="Angsana New" w:eastAsia="MS Mincho" w:hAnsi="Angsana New"/>
          <w:sz w:val="24"/>
          <w:szCs w:val="24"/>
          <w:cs/>
        </w:rPr>
        <w:br w:type="page"/>
      </w:r>
    </w:p>
    <w:p w14:paraId="18B4C6B3" w14:textId="1DB3E2EA" w:rsidR="00670143" w:rsidRPr="00F4595D" w:rsidRDefault="11E0AC14" w:rsidP="00DA46E7">
      <w:pPr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28" w:lineRule="auto"/>
        <w:ind w:left="990" w:hanging="990"/>
        <w:rPr>
          <w:rFonts w:ascii="Angsana New" w:hAnsi="Angsana New"/>
          <w:b/>
          <w:bCs/>
          <w:sz w:val="30"/>
          <w:szCs w:val="30"/>
        </w:rPr>
      </w:pPr>
      <w:r w:rsidRPr="00F4595D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17F95077" w14:textId="77777777" w:rsidR="0013047A" w:rsidRPr="00F4595D" w:rsidRDefault="0013047A" w:rsidP="009147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 w:right="155"/>
        <w:jc w:val="both"/>
        <w:rPr>
          <w:rFonts w:ascii="Angsana New" w:eastAsia="MS Mincho" w:hAnsi="Angsana New"/>
          <w:sz w:val="24"/>
          <w:szCs w:val="24"/>
        </w:rPr>
      </w:pPr>
    </w:p>
    <w:p w14:paraId="5DD16AD5" w14:textId="5712A400" w:rsidR="0049736B" w:rsidRPr="00F4595D" w:rsidRDefault="00B321D9" w:rsidP="0049736B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95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การเข้าทำสัญญา</w:t>
      </w:r>
      <w:r w:rsidR="0049736B" w:rsidRPr="00F4595D">
        <w:rPr>
          <w:rFonts w:ascii="Angsana New" w:hAnsi="Angsana New" w:hint="cs"/>
          <w:i/>
          <w:iCs/>
          <w:color w:val="000000"/>
          <w:sz w:val="30"/>
          <w:szCs w:val="30"/>
          <w:cs/>
        </w:rPr>
        <w:t>เงินกู้ยืมระยะยาว</w:t>
      </w:r>
      <w:r w:rsidR="00C042D7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กับ</w:t>
      </w:r>
      <w:r w:rsidR="0049736B" w:rsidRPr="00F4595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สถาบันการเงินในประเทศ</w:t>
      </w:r>
      <w:r w:rsidR="0049736B" w:rsidRPr="00F4595D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</w:p>
    <w:p w14:paraId="45FC5B60" w14:textId="77777777" w:rsidR="0049736B" w:rsidRPr="00F4595D" w:rsidRDefault="0049736B" w:rsidP="0049736B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F41BFC0" w14:textId="0B40F4CD" w:rsidR="0049736B" w:rsidRPr="00F4595D" w:rsidRDefault="0049736B" w:rsidP="00CF36FC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47631D" w:rsidRPr="00F4595D">
        <w:rPr>
          <w:rFonts w:ascii="Angsana New" w:hAnsi="Angsana New"/>
          <w:color w:val="000000"/>
          <w:sz w:val="30"/>
          <w:szCs w:val="30"/>
          <w:lang w:eastAsia="zh-CN"/>
        </w:rPr>
        <w:t>3</w:t>
      </w:r>
      <w:r w:rsidRPr="00F4595D">
        <w:rPr>
          <w:rFonts w:ascii="Angsana New" w:hAnsi="Angsana New"/>
          <w:color w:val="000000"/>
          <w:sz w:val="30"/>
          <w:szCs w:val="30"/>
        </w:rPr>
        <w:t xml:space="preserve"> </w:t>
      </w:r>
      <w:r w:rsidRPr="00F4595D">
        <w:rPr>
          <w:rFonts w:ascii="Angsana New" w:hAnsi="Angsana New" w:hint="cs"/>
          <w:color w:val="000000"/>
          <w:sz w:val="30"/>
          <w:szCs w:val="30"/>
          <w:cs/>
        </w:rPr>
        <w:t xml:space="preserve">กรกฎาคม </w:t>
      </w:r>
      <w:r w:rsidRPr="00F4595D">
        <w:rPr>
          <w:rFonts w:ascii="Angsana New" w:hAnsi="Angsana New"/>
          <w:color w:val="000000"/>
          <w:sz w:val="30"/>
          <w:szCs w:val="30"/>
        </w:rPr>
        <w:t>2566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03E93" w:rsidRPr="00F4595D">
        <w:rPr>
          <w:rFonts w:ascii="Angsana New" w:hAnsi="Angsana New" w:hint="cs"/>
          <w:color w:val="000000"/>
          <w:sz w:val="30"/>
          <w:szCs w:val="30"/>
          <w:cs/>
        </w:rPr>
        <w:t>บริษัทเข้าทำสัญญาเงินกู้ยืมกับสถาบันการเงินในประเทศแห่งหนึ่ง</w:t>
      </w:r>
      <w:r w:rsidR="00003E93" w:rsidRPr="00F459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217F6" w:rsidRPr="00F4595D">
        <w:rPr>
          <w:rFonts w:ascii="Angsana New" w:hAnsi="Angsana New" w:hint="cs"/>
          <w:color w:val="000000"/>
          <w:sz w:val="30"/>
          <w:szCs w:val="30"/>
          <w:cs/>
        </w:rPr>
        <w:t>วงเงินรวม</w:t>
      </w:r>
      <w:r w:rsidR="005B630A" w:rsidRPr="00F4595D">
        <w:rPr>
          <w:rFonts w:ascii="Angsana New" w:hAnsi="Angsana New"/>
          <w:color w:val="000000"/>
          <w:sz w:val="30"/>
          <w:szCs w:val="30"/>
        </w:rPr>
        <w:t xml:space="preserve"> 20,000</w:t>
      </w:r>
      <w:r w:rsidR="00003E93" w:rsidRPr="00F459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03E93" w:rsidRPr="00F4595D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="0082419B" w:rsidRPr="00F4595D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ED5B32" w:rsidRPr="00F4595D">
        <w:rPr>
          <w:rFonts w:ascii="Angsana New" w:hAnsi="Angsana New" w:hint="cs"/>
          <w:color w:val="000000"/>
          <w:sz w:val="30"/>
          <w:szCs w:val="30"/>
          <w:cs/>
        </w:rPr>
        <w:t xml:space="preserve">โดยมีอัตราดอกเบี้ยที่ </w:t>
      </w:r>
      <w:r w:rsidR="00ED5B32" w:rsidRPr="00F4595D">
        <w:rPr>
          <w:rFonts w:ascii="Angsana New" w:hAnsi="Angsana New"/>
          <w:color w:val="000000"/>
          <w:sz w:val="30"/>
          <w:szCs w:val="30"/>
          <w:lang w:eastAsia="zh-CN"/>
        </w:rPr>
        <w:t>THOR</w:t>
      </w:r>
      <w:r w:rsidR="00E66465">
        <w:rPr>
          <w:rFonts w:ascii="Angsana New" w:hAnsi="Angsana New"/>
          <w:color w:val="000000"/>
          <w:sz w:val="30"/>
          <w:szCs w:val="30"/>
          <w:lang w:eastAsia="zh-CN"/>
        </w:rPr>
        <w:t xml:space="preserve"> </w:t>
      </w:r>
      <w:r w:rsidR="00E66465">
        <w:rPr>
          <w:rFonts w:ascii="Angsana New" w:hAnsi="Angsana New" w:hint="cs"/>
          <w:color w:val="000000"/>
          <w:sz w:val="30"/>
          <w:szCs w:val="30"/>
          <w:cs/>
          <w:lang w:eastAsia="zh-CN"/>
        </w:rPr>
        <w:t>บวกส่วนเพิ่มต่อปี</w:t>
      </w:r>
      <w:r w:rsidR="00CF36FC" w:rsidRPr="00F4595D">
        <w:rPr>
          <w:rFonts w:ascii="Angsana New" w:hAnsi="Angsana New"/>
          <w:color w:val="000000"/>
          <w:sz w:val="30"/>
          <w:szCs w:val="30"/>
          <w:lang w:eastAsia="zh-CN"/>
        </w:rPr>
        <w:t xml:space="preserve"> </w:t>
      </w:r>
      <w:r w:rsidR="00003E93" w:rsidRPr="00F4595D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="00C37205" w:rsidRPr="00F4595D">
        <w:rPr>
          <w:rFonts w:ascii="Angsana New" w:hAnsi="Angsana New" w:hint="cs"/>
          <w:color w:val="000000"/>
          <w:sz w:val="30"/>
          <w:szCs w:val="30"/>
          <w:cs/>
        </w:rPr>
        <w:t>กำหนดชำระคืน</w:t>
      </w:r>
      <w:r w:rsidR="00003E93" w:rsidRPr="00F4595D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="00A42562" w:rsidRPr="00F4595D">
        <w:rPr>
          <w:rFonts w:ascii="Angsana New" w:hAnsi="Angsana New" w:hint="cs"/>
          <w:color w:val="000000"/>
          <w:sz w:val="30"/>
          <w:szCs w:val="30"/>
          <w:cs/>
        </w:rPr>
        <w:t>เดือนธันวาคม</w:t>
      </w:r>
      <w:r w:rsidR="00003E93" w:rsidRPr="00F459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F36FC" w:rsidRPr="00F4595D">
        <w:rPr>
          <w:rFonts w:ascii="Angsana New" w:hAnsi="Angsana New"/>
          <w:color w:val="000000"/>
          <w:sz w:val="30"/>
          <w:szCs w:val="30"/>
        </w:rPr>
        <w:t>2569</w:t>
      </w:r>
      <w:r w:rsidR="00003E93" w:rsidRPr="00F459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03E93" w:rsidRPr="00F4595D">
        <w:rPr>
          <w:rFonts w:ascii="Angsana New" w:hAnsi="Angsana New" w:hint="cs"/>
          <w:color w:val="000000"/>
          <w:sz w:val="30"/>
          <w:szCs w:val="30"/>
          <w:cs/>
        </w:rPr>
        <w:t>เงินกู้ยืมดังกล่าวมีวัตถุประสงค์</w:t>
      </w:r>
      <w:r w:rsidR="00CF36FC" w:rsidRPr="00F4595D">
        <w:rPr>
          <w:rFonts w:ascii="Angsana New" w:hAnsi="Angsana New" w:hint="cs"/>
          <w:color w:val="000000"/>
          <w:sz w:val="30"/>
          <w:szCs w:val="30"/>
          <w:cs/>
        </w:rPr>
        <w:t>เพื่อ</w:t>
      </w:r>
      <w:r w:rsidR="00003E93" w:rsidRPr="00F4595D">
        <w:rPr>
          <w:rFonts w:ascii="Angsana New" w:hAnsi="Angsana New" w:hint="cs"/>
          <w:color w:val="000000"/>
          <w:sz w:val="30"/>
          <w:szCs w:val="30"/>
          <w:cs/>
        </w:rPr>
        <w:t>พัฒนาโครงการ</w:t>
      </w:r>
    </w:p>
    <w:p w14:paraId="2A678495" w14:textId="10E9FF0B" w:rsidR="0049736B" w:rsidRDefault="0049736B" w:rsidP="00721875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BEA0EFA" w14:textId="73FA84C2" w:rsidR="00790B90" w:rsidRDefault="00790B90" w:rsidP="00721875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sz w:val="30"/>
          <w:szCs w:val="30"/>
        </w:rPr>
      </w:pPr>
      <w:r w:rsidRPr="00E11762">
        <w:rPr>
          <w:rFonts w:ascii="Angsana New" w:hAnsi="Angsana New" w:hint="cs"/>
          <w:i/>
          <w:iCs/>
          <w:sz w:val="30"/>
          <w:szCs w:val="30"/>
          <w:cs/>
        </w:rPr>
        <w:t>การควบรวมกิจการของบริษัทย่อย</w:t>
      </w:r>
    </w:p>
    <w:p w14:paraId="6CC3EF3A" w14:textId="047D71BD" w:rsidR="00790B90" w:rsidRPr="00790B90" w:rsidRDefault="00790B90" w:rsidP="00721875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383D3E07" w14:textId="67BE54D6" w:rsidR="00790B90" w:rsidRDefault="00790B90" w:rsidP="00790B90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790B90">
        <w:rPr>
          <w:rFonts w:ascii="Angsana New" w:hAnsi="Angsana New" w:hint="cs"/>
          <w:sz w:val="30"/>
          <w:szCs w:val="30"/>
          <w:cs/>
        </w:rPr>
        <w:t>เมื่อวันที่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3 </w:t>
      </w:r>
      <w:r w:rsidRPr="00790B90">
        <w:rPr>
          <w:rFonts w:ascii="Angsana New" w:hAnsi="Angsana New" w:hint="cs"/>
          <w:sz w:val="30"/>
          <w:szCs w:val="30"/>
          <w:cs/>
        </w:rPr>
        <w:t>กรกฎาคม</w:t>
      </w:r>
      <w:r>
        <w:rPr>
          <w:rFonts w:ascii="Angsana New" w:hAnsi="Angsana New"/>
          <w:sz w:val="30"/>
          <w:szCs w:val="30"/>
        </w:rPr>
        <w:t xml:space="preserve"> 2566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บริษัท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ทีซีซี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โฮเทลคอลเล็คชั่น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จำกัด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ซึ่งเป็นบริษัทย่อยทางอ้อมได้ดำเนินการ</w:t>
      </w:r>
      <w:r>
        <w:rPr>
          <w:rFonts w:ascii="Angsana New" w:hAnsi="Angsana New"/>
          <w:sz w:val="30"/>
          <w:szCs w:val="30"/>
        </w:rPr>
        <w:br/>
      </w:r>
      <w:r w:rsidRPr="00790B90">
        <w:rPr>
          <w:rFonts w:ascii="Angsana New" w:hAnsi="Angsana New" w:hint="cs"/>
          <w:sz w:val="30"/>
          <w:szCs w:val="30"/>
          <w:cs/>
        </w:rPr>
        <w:t>จดทะเบียนควบรวมบริษัทกับบริษัทย่อยของบริษัท</w:t>
      </w:r>
      <w:r w:rsidR="00472A36">
        <w:rPr>
          <w:rFonts w:ascii="Angsana New" w:hAnsi="Angsana New" w:hint="cs"/>
          <w:sz w:val="30"/>
          <w:szCs w:val="30"/>
          <w:cs/>
        </w:rPr>
        <w:t>ย่อยทางอ้อม</w:t>
      </w:r>
      <w:r w:rsidRPr="00790B90">
        <w:rPr>
          <w:rFonts w:ascii="Angsana New" w:hAnsi="Angsana New" w:hint="cs"/>
          <w:sz w:val="30"/>
          <w:szCs w:val="30"/>
          <w:cs/>
        </w:rPr>
        <w:t>ต่อกระทรวงพาณิชย์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บริษัทที่ถูกควบรวมมีดังนี้</w:t>
      </w:r>
    </w:p>
    <w:p w14:paraId="3BC6E14B" w14:textId="77777777" w:rsidR="00790B90" w:rsidRPr="00790B90" w:rsidRDefault="00790B90" w:rsidP="00790B90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1EA68E9B" w14:textId="488A3479" w:rsidR="00790B90" w:rsidRPr="00790B90" w:rsidRDefault="00790B90" w:rsidP="00790B90">
      <w:pPr>
        <w:pStyle w:val="ListParagraph"/>
        <w:numPr>
          <w:ilvl w:val="0"/>
          <w:numId w:val="24"/>
        </w:numPr>
        <w:spacing w:line="240" w:lineRule="auto"/>
        <w:ind w:left="990" w:right="63" w:hanging="450"/>
        <w:jc w:val="thaiDistribute"/>
        <w:rPr>
          <w:rFonts w:ascii="Angsana New" w:hAnsi="Angsana New"/>
          <w:sz w:val="30"/>
          <w:szCs w:val="30"/>
        </w:rPr>
      </w:pPr>
      <w:r w:rsidRPr="00790B90">
        <w:rPr>
          <w:rFonts w:ascii="Angsana New" w:hAnsi="Angsana New" w:hint="cs"/>
          <w:sz w:val="30"/>
          <w:szCs w:val="30"/>
          <w:cs/>
        </w:rPr>
        <w:t>บริษัท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จรุงเศรษฐ์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จำกัด</w:t>
      </w:r>
    </w:p>
    <w:p w14:paraId="4834EE58" w14:textId="25EB23F5" w:rsidR="00790B90" w:rsidRPr="00790B90" w:rsidRDefault="00790B90" w:rsidP="00790B90">
      <w:pPr>
        <w:pStyle w:val="ListParagraph"/>
        <w:numPr>
          <w:ilvl w:val="0"/>
          <w:numId w:val="24"/>
        </w:numPr>
        <w:spacing w:line="240" w:lineRule="auto"/>
        <w:ind w:left="990" w:right="63" w:hanging="450"/>
        <w:jc w:val="thaiDistribute"/>
        <w:rPr>
          <w:rFonts w:ascii="Angsana New" w:hAnsi="Angsana New"/>
          <w:sz w:val="30"/>
          <w:szCs w:val="30"/>
        </w:rPr>
      </w:pPr>
      <w:r w:rsidRPr="00790B90">
        <w:rPr>
          <w:rFonts w:ascii="Angsana New" w:hAnsi="Angsana New" w:hint="cs"/>
          <w:sz w:val="30"/>
          <w:szCs w:val="30"/>
          <w:cs/>
        </w:rPr>
        <w:t>บริษัท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นิวมาร์เก็ต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เอ็นเตอร์ไพร์ส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จำกัด</w:t>
      </w:r>
    </w:p>
    <w:p w14:paraId="27DFFE03" w14:textId="48CF3842" w:rsidR="00790B90" w:rsidRPr="00790B90" w:rsidRDefault="00790B90" w:rsidP="00790B90">
      <w:pPr>
        <w:pStyle w:val="ListParagraph"/>
        <w:numPr>
          <w:ilvl w:val="0"/>
          <w:numId w:val="24"/>
        </w:numPr>
        <w:spacing w:line="240" w:lineRule="auto"/>
        <w:ind w:left="990" w:right="63" w:hanging="450"/>
        <w:jc w:val="thaiDistribute"/>
        <w:rPr>
          <w:rFonts w:ascii="Angsana New" w:hAnsi="Angsana New"/>
          <w:sz w:val="30"/>
          <w:szCs w:val="30"/>
        </w:rPr>
      </w:pPr>
      <w:r w:rsidRPr="00790B90">
        <w:rPr>
          <w:rFonts w:ascii="Angsana New" w:hAnsi="Angsana New" w:hint="cs"/>
          <w:sz w:val="30"/>
          <w:szCs w:val="30"/>
          <w:cs/>
        </w:rPr>
        <w:t>บริษัท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วรรณวนา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ดีเวลลอปเม้นท์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จำกัด</w:t>
      </w:r>
    </w:p>
    <w:p w14:paraId="14646C28" w14:textId="50AE160A" w:rsidR="00790B90" w:rsidRPr="00790B90" w:rsidRDefault="00790B90" w:rsidP="00790B90">
      <w:pPr>
        <w:pStyle w:val="ListParagraph"/>
        <w:numPr>
          <w:ilvl w:val="0"/>
          <w:numId w:val="24"/>
        </w:numPr>
        <w:spacing w:line="240" w:lineRule="auto"/>
        <w:ind w:left="990" w:right="63" w:hanging="450"/>
        <w:jc w:val="thaiDistribute"/>
        <w:rPr>
          <w:rFonts w:ascii="Angsana New" w:hAnsi="Angsana New"/>
          <w:sz w:val="30"/>
          <w:szCs w:val="30"/>
        </w:rPr>
      </w:pPr>
      <w:r w:rsidRPr="00790B90">
        <w:rPr>
          <w:rFonts w:ascii="Angsana New" w:hAnsi="Angsana New" w:hint="cs"/>
          <w:sz w:val="30"/>
          <w:szCs w:val="30"/>
          <w:cs/>
        </w:rPr>
        <w:t>บริษัท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ภุมริน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รีสอร์ท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แอนด์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สปา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จำกัด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และ</w:t>
      </w:r>
    </w:p>
    <w:p w14:paraId="751FEEA2" w14:textId="41906436" w:rsidR="00790B90" w:rsidRPr="00790B90" w:rsidRDefault="00790B90" w:rsidP="00790B90">
      <w:pPr>
        <w:pStyle w:val="ListParagraph"/>
        <w:numPr>
          <w:ilvl w:val="0"/>
          <w:numId w:val="24"/>
        </w:numPr>
        <w:spacing w:line="240" w:lineRule="auto"/>
        <w:ind w:left="990" w:right="63" w:hanging="450"/>
        <w:jc w:val="thaiDistribute"/>
        <w:rPr>
          <w:rFonts w:ascii="Angsana New" w:hAnsi="Angsana New"/>
          <w:sz w:val="30"/>
          <w:szCs w:val="30"/>
        </w:rPr>
      </w:pPr>
      <w:r w:rsidRPr="00790B90">
        <w:rPr>
          <w:rFonts w:ascii="Angsana New" w:hAnsi="Angsana New" w:hint="cs"/>
          <w:sz w:val="30"/>
          <w:szCs w:val="30"/>
          <w:cs/>
        </w:rPr>
        <w:t>บริษัท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พีซฟูล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เอ็นเตอร์ไพร์ส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จำกัด</w:t>
      </w:r>
    </w:p>
    <w:p w14:paraId="6512AEAA" w14:textId="77777777" w:rsidR="00790B90" w:rsidRPr="00790B90" w:rsidRDefault="00790B90" w:rsidP="00790B90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5B810D11" w14:textId="4CB007A3" w:rsidR="00790B90" w:rsidRPr="00790B90" w:rsidRDefault="00790B90" w:rsidP="00790B90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790B90">
        <w:rPr>
          <w:rFonts w:ascii="Angsana New" w:hAnsi="Angsana New" w:hint="cs"/>
          <w:sz w:val="30"/>
          <w:szCs w:val="30"/>
          <w:cs/>
        </w:rPr>
        <w:t>ภายหลังการควบรวม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บริษัท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ทีซีซี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โฮเทลคอลเล็คชั่น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จำกัด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ยังคงมีสภาพเป็นนิติบุคคลและใช้ชื่อบริษัทเป็น</w:t>
      </w:r>
      <w:r>
        <w:rPr>
          <w:rFonts w:ascii="Angsana New" w:hAnsi="Angsana New"/>
          <w:sz w:val="30"/>
          <w:szCs w:val="30"/>
          <w:cs/>
        </w:rPr>
        <w:br/>
      </w:r>
      <w:r w:rsidRPr="00790B90">
        <w:rPr>
          <w:rFonts w:ascii="Angsana New" w:hAnsi="Angsana New" w:hint="cs"/>
          <w:sz w:val="30"/>
          <w:szCs w:val="30"/>
          <w:cs/>
        </w:rPr>
        <w:t>บริษัท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ทีซีซี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โฮเทลคอลเล็คชั่น</w:t>
      </w:r>
      <w:r w:rsidRPr="00790B90">
        <w:rPr>
          <w:rFonts w:ascii="Angsana New" w:hAnsi="Angsana New"/>
          <w:sz w:val="30"/>
          <w:szCs w:val="30"/>
          <w:cs/>
        </w:rPr>
        <w:t xml:space="preserve"> </w:t>
      </w:r>
      <w:r w:rsidRPr="00790B90">
        <w:rPr>
          <w:rFonts w:ascii="Angsana New" w:hAnsi="Angsana New" w:hint="cs"/>
          <w:sz w:val="30"/>
          <w:szCs w:val="30"/>
          <w:cs/>
        </w:rPr>
        <w:t>จำกัด</w:t>
      </w:r>
    </w:p>
    <w:p w14:paraId="0B22E937" w14:textId="77777777" w:rsidR="00790B90" w:rsidRPr="00790B90" w:rsidRDefault="00790B90" w:rsidP="00721875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74CE02C6" w14:textId="6865F4A6" w:rsidR="00721875" w:rsidRPr="00F4595D" w:rsidRDefault="00721875" w:rsidP="00721875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95D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การลดทุนในบริษัทย่อย </w:t>
      </w:r>
    </w:p>
    <w:p w14:paraId="42F38E2B" w14:textId="77777777" w:rsidR="00721875" w:rsidRPr="00790B90" w:rsidRDefault="00721875" w:rsidP="00721875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22EEA4A7" w14:textId="1149BF45" w:rsidR="00721875" w:rsidRPr="00F4595D" w:rsidRDefault="00721875" w:rsidP="00721875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9B6393" w:rsidRPr="00F4595D">
        <w:rPr>
          <w:rFonts w:ascii="Angsana New" w:hAnsi="Angsana New"/>
          <w:color w:val="000000"/>
          <w:sz w:val="30"/>
          <w:szCs w:val="30"/>
        </w:rPr>
        <w:t xml:space="preserve">6 </w:t>
      </w:r>
      <w:r w:rsidR="00D559CE" w:rsidRPr="00F4595D">
        <w:rPr>
          <w:rFonts w:ascii="Angsana New" w:hAnsi="Angsana New" w:hint="cs"/>
          <w:color w:val="000000"/>
          <w:sz w:val="30"/>
          <w:szCs w:val="30"/>
          <w:cs/>
        </w:rPr>
        <w:t xml:space="preserve">กรกฎาคม </w:t>
      </w:r>
      <w:r w:rsidR="00D559CE" w:rsidRPr="00F4595D">
        <w:rPr>
          <w:rFonts w:ascii="Angsana New" w:hAnsi="Angsana New"/>
          <w:color w:val="000000"/>
          <w:sz w:val="30"/>
          <w:szCs w:val="30"/>
        </w:rPr>
        <w:t>2566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 บริษัทย่อยทางอ้อมหลายแห่งได้จดทะเบียนลดทุนที่ออกและช</w:t>
      </w:r>
      <w:r w:rsidR="00D559CE"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4595D">
        <w:rPr>
          <w:rFonts w:ascii="Angsana New" w:hAnsi="Angsana New"/>
          <w:color w:val="000000"/>
          <w:sz w:val="30"/>
          <w:szCs w:val="30"/>
          <w:cs/>
        </w:rPr>
        <w:t>ระแล้วต่อ</w:t>
      </w:r>
      <w:r w:rsidR="00D559CE" w:rsidRPr="00F4595D">
        <w:rPr>
          <w:rFonts w:ascii="Angsana New" w:hAnsi="Angsana New" w:hint="cs"/>
          <w:color w:val="000000"/>
          <w:sz w:val="30"/>
          <w:szCs w:val="30"/>
          <w:cs/>
        </w:rPr>
        <w:t xml:space="preserve">         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กระทรวงพาณิชย์ รายละเอียดดังนี้ </w:t>
      </w:r>
    </w:p>
    <w:p w14:paraId="66552D2E" w14:textId="77777777" w:rsidR="00721875" w:rsidRPr="00790B90" w:rsidRDefault="00721875" w:rsidP="00721875">
      <w:pPr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</w:p>
    <w:p w14:paraId="3C8C78DB" w14:textId="405064BD" w:rsidR="00721875" w:rsidRPr="00F4595D" w:rsidRDefault="00507D34" w:rsidP="00721875">
      <w:pPr>
        <w:pStyle w:val="ListParagraph"/>
        <w:numPr>
          <w:ilvl w:val="0"/>
          <w:numId w:val="22"/>
        </w:numPr>
        <w:spacing w:line="240" w:lineRule="auto"/>
        <w:ind w:left="90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แบงคอก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สุขุมวิท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ลักซูรี่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(</w:t>
      </w:r>
      <w:r w:rsidRPr="00F4595D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วินเซอร์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โฮเต็ล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</w:rPr>
        <w:t>)</w:t>
      </w:r>
      <w:r w:rsidRPr="00F4595D">
        <w:rPr>
          <w:rFonts w:ascii="Angsana New" w:hAnsi="Angsana New" w:hint="cs"/>
          <w:sz w:val="30"/>
          <w:szCs w:val="30"/>
          <w:cs/>
        </w:rPr>
        <w:t xml:space="preserve"> ได้จดทะเบียนลดทุนที่ออกและชำระแล้วจากจำนวน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260369" w:rsidRPr="00F4595D">
        <w:rPr>
          <w:rFonts w:ascii="Angsana New" w:hAnsi="Angsana New"/>
          <w:color w:val="000000"/>
          <w:sz w:val="30"/>
          <w:szCs w:val="30"/>
        </w:rPr>
        <w:t>199</w:t>
      </w:r>
      <w:r w:rsidR="00721875"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ล้านบาท (จ</w:t>
      </w:r>
      <w:r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721875" w:rsidRPr="00F4595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260369" w:rsidRPr="00F4595D">
        <w:rPr>
          <w:rFonts w:ascii="Angsana New" w:hAnsi="Angsana New"/>
          <w:color w:val="000000"/>
          <w:sz w:val="30"/>
          <w:szCs w:val="30"/>
        </w:rPr>
        <w:t>1.99</w:t>
      </w:r>
      <w:r w:rsidR="00721875"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ล้านหุ้น มูลค่าหุ้นละ </w:t>
      </w:r>
      <w:r w:rsidR="00721875" w:rsidRPr="00F4595D">
        <w:rPr>
          <w:rFonts w:ascii="Angsana New" w:hAnsi="Angsana New"/>
          <w:color w:val="000000"/>
          <w:sz w:val="30"/>
          <w:szCs w:val="30"/>
        </w:rPr>
        <w:t>100</w:t>
      </w:r>
      <w:r w:rsidR="00721875" w:rsidRPr="00F4595D">
        <w:rPr>
          <w:rFonts w:ascii="Angsana New" w:hAnsi="Angsana New"/>
          <w:color w:val="000000"/>
          <w:sz w:val="30"/>
          <w:szCs w:val="30"/>
          <w:cs/>
        </w:rPr>
        <w:t xml:space="preserve"> บาท) เป็นจ</w:t>
      </w:r>
      <w:r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721875" w:rsidRPr="00F4595D">
        <w:rPr>
          <w:rFonts w:ascii="Angsana New" w:hAnsi="Angsana New"/>
          <w:color w:val="000000"/>
          <w:sz w:val="30"/>
          <w:szCs w:val="30"/>
          <w:cs/>
        </w:rPr>
        <w:t xml:space="preserve">นวนเงิน </w:t>
      </w:r>
      <w:r w:rsidR="00260369" w:rsidRPr="00F4595D">
        <w:rPr>
          <w:rFonts w:ascii="Angsana New" w:hAnsi="Angsana New"/>
          <w:color w:val="000000"/>
          <w:sz w:val="30"/>
          <w:szCs w:val="30"/>
        </w:rPr>
        <w:t>49</w:t>
      </w:r>
      <w:r w:rsidR="00721875" w:rsidRPr="00F4595D">
        <w:rPr>
          <w:rFonts w:ascii="Angsana New" w:hAnsi="Angsana New"/>
          <w:color w:val="000000"/>
          <w:sz w:val="30"/>
          <w:szCs w:val="30"/>
        </w:rPr>
        <w:t>.</w:t>
      </w:r>
      <w:r w:rsidR="00260369" w:rsidRPr="00F4595D">
        <w:rPr>
          <w:rFonts w:ascii="Angsana New" w:hAnsi="Angsana New"/>
          <w:color w:val="000000"/>
          <w:sz w:val="30"/>
          <w:szCs w:val="30"/>
        </w:rPr>
        <w:t>75</w:t>
      </w:r>
      <w:r w:rsidR="00721875"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ล้านบาท (จ</w:t>
      </w:r>
      <w:r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721875" w:rsidRPr="00F4595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260369" w:rsidRPr="00F4595D">
        <w:rPr>
          <w:rFonts w:ascii="Angsana New" w:hAnsi="Angsana New"/>
          <w:color w:val="000000"/>
          <w:sz w:val="30"/>
          <w:szCs w:val="30"/>
        </w:rPr>
        <w:t>0.50</w:t>
      </w:r>
      <w:r w:rsidR="00721875"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ล้านหุ้น มูลค่าหุ้นละ </w:t>
      </w:r>
      <w:r w:rsidR="00721875" w:rsidRPr="00F4595D">
        <w:rPr>
          <w:rFonts w:ascii="Angsana New" w:hAnsi="Angsana New"/>
          <w:color w:val="000000"/>
          <w:sz w:val="30"/>
          <w:szCs w:val="30"/>
        </w:rPr>
        <w:t>100</w:t>
      </w:r>
      <w:r w:rsidR="00721875" w:rsidRPr="00F4595D">
        <w:rPr>
          <w:rFonts w:ascii="Angsana New" w:hAnsi="Angsana New"/>
          <w:color w:val="000000"/>
          <w:sz w:val="30"/>
          <w:szCs w:val="30"/>
          <w:cs/>
        </w:rPr>
        <w:t xml:space="preserve"> บาท) </w:t>
      </w:r>
    </w:p>
    <w:p w14:paraId="6A5C00C6" w14:textId="21E78DA5" w:rsidR="00721875" w:rsidRPr="00F4595D" w:rsidRDefault="002218F6" w:rsidP="00721875">
      <w:pPr>
        <w:pStyle w:val="ListParagraph"/>
        <w:numPr>
          <w:ilvl w:val="0"/>
          <w:numId w:val="22"/>
        </w:numPr>
        <w:spacing w:line="240" w:lineRule="auto"/>
        <w:ind w:left="90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lastRenderedPageBreak/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เอดับบลิวซี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สุรวงศ์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พร๊อพเพอตี้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</w:rPr>
        <w:t xml:space="preserve"> (</w:t>
      </w:r>
      <w:r w:rsidRPr="00F4595D">
        <w:rPr>
          <w:rFonts w:ascii="Angsana New" w:hAnsi="Angsana New" w:hint="cs"/>
          <w:sz w:val="30"/>
          <w:szCs w:val="30"/>
          <w:cs/>
        </w:rPr>
        <w:t>เดิมชื่อ 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สิริทรัพย์พัฒนา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/>
          <w:sz w:val="30"/>
          <w:szCs w:val="30"/>
        </w:rPr>
        <w:t>1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จำกัด)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ได้จดทะเบียนลดทุนที่ออกและชำระแล้วจากจำนวน</w:t>
      </w:r>
      <w:r w:rsidR="00721875" w:rsidRPr="00F459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E4847" w:rsidRPr="00F4595D">
        <w:rPr>
          <w:rFonts w:ascii="Angsana New" w:hAnsi="Angsana New"/>
          <w:color w:val="000000"/>
          <w:sz w:val="30"/>
          <w:szCs w:val="30"/>
        </w:rPr>
        <w:t>1.00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ล้านบาท (จ</w:t>
      </w:r>
      <w:r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BE4847" w:rsidRPr="00F4595D">
        <w:rPr>
          <w:rFonts w:ascii="Angsana New" w:hAnsi="Angsana New"/>
          <w:color w:val="000000"/>
          <w:sz w:val="30"/>
          <w:szCs w:val="30"/>
        </w:rPr>
        <w:t>0.10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ล้านหุ้น มูลค่าหุ้นละ </w:t>
      </w:r>
      <w:r w:rsidRPr="00F4595D">
        <w:rPr>
          <w:rFonts w:ascii="Angsana New" w:hAnsi="Angsana New"/>
          <w:color w:val="000000"/>
          <w:sz w:val="30"/>
          <w:szCs w:val="30"/>
        </w:rPr>
        <w:t>10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 บาท) เป็นจ</w:t>
      </w:r>
      <w:r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นวนเงิน </w:t>
      </w:r>
      <w:r w:rsidR="00BE4847" w:rsidRPr="00F4595D">
        <w:rPr>
          <w:rFonts w:ascii="Angsana New" w:hAnsi="Angsana New"/>
          <w:color w:val="000000"/>
          <w:sz w:val="30"/>
          <w:szCs w:val="30"/>
        </w:rPr>
        <w:t>0.</w:t>
      </w:r>
      <w:r w:rsidR="00BE4847" w:rsidRPr="00FF7D6A">
        <w:rPr>
          <w:rFonts w:ascii="Angsana New" w:hAnsi="Angsana New"/>
          <w:color w:val="000000"/>
          <w:sz w:val="30"/>
          <w:szCs w:val="30"/>
        </w:rPr>
        <w:t>26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ล้านบาท (จ</w:t>
      </w:r>
      <w:r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BE4847" w:rsidRPr="00F4595D">
        <w:rPr>
          <w:rFonts w:ascii="Angsana New" w:hAnsi="Angsana New"/>
          <w:color w:val="000000"/>
          <w:sz w:val="30"/>
          <w:szCs w:val="30"/>
        </w:rPr>
        <w:t>0.03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ล้านหุ้น มูลค่าหุ้นละ </w:t>
      </w:r>
      <w:r w:rsidRPr="00F4595D">
        <w:rPr>
          <w:rFonts w:ascii="Angsana New" w:hAnsi="Angsana New"/>
          <w:color w:val="000000"/>
          <w:sz w:val="30"/>
          <w:szCs w:val="30"/>
        </w:rPr>
        <w:t>10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 บาท)</w:t>
      </w:r>
    </w:p>
    <w:p w14:paraId="7504601E" w14:textId="66E06F3A" w:rsidR="00721875" w:rsidRPr="00F4595D" w:rsidRDefault="008A733F" w:rsidP="00721875">
      <w:pPr>
        <w:pStyle w:val="ListParagraph"/>
        <w:numPr>
          <w:ilvl w:val="0"/>
          <w:numId w:val="22"/>
        </w:numPr>
        <w:spacing w:line="240" w:lineRule="auto"/>
        <w:ind w:left="90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ลักชูรี่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โฮเทลล์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จอมเทียน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 (เดิมชื่อ 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ทีซีซีซีแอล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จอมเทียน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จำกัด)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ได้จดทะเบียนลดทุนที่ออกและชำระแล้วจากจำนวน</w:t>
      </w:r>
      <w:r w:rsidR="00721875" w:rsidRPr="00F4595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64C5F" w:rsidRPr="00F4595D">
        <w:rPr>
          <w:rFonts w:ascii="Angsana New" w:hAnsi="Angsana New"/>
          <w:color w:val="000000"/>
          <w:sz w:val="30"/>
          <w:szCs w:val="30"/>
        </w:rPr>
        <w:t>63.13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ล้านบาท (จ</w:t>
      </w:r>
      <w:r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664C5F" w:rsidRPr="00F4595D">
        <w:rPr>
          <w:rFonts w:ascii="Angsana New" w:hAnsi="Angsana New"/>
          <w:color w:val="000000"/>
          <w:sz w:val="30"/>
          <w:szCs w:val="30"/>
        </w:rPr>
        <w:t>6.</w:t>
      </w:r>
      <w:r w:rsidR="00935516" w:rsidRPr="00F4595D">
        <w:rPr>
          <w:rFonts w:ascii="Angsana New" w:hAnsi="Angsana New"/>
          <w:color w:val="000000"/>
          <w:sz w:val="30"/>
          <w:szCs w:val="30"/>
        </w:rPr>
        <w:t>31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ล้านหุ้น มูลค่าหุ้นละ </w:t>
      </w:r>
      <w:r w:rsidRPr="00F4595D">
        <w:rPr>
          <w:rFonts w:ascii="Angsana New" w:hAnsi="Angsana New"/>
          <w:color w:val="000000"/>
          <w:sz w:val="30"/>
          <w:szCs w:val="30"/>
        </w:rPr>
        <w:t>10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 บาท) เป็นจ</w:t>
      </w:r>
      <w:r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นวนเงิน </w:t>
      </w:r>
      <w:r w:rsidRPr="00F4595D">
        <w:rPr>
          <w:rFonts w:ascii="Angsana New" w:hAnsi="Angsana New"/>
          <w:color w:val="000000"/>
          <w:sz w:val="30"/>
          <w:szCs w:val="30"/>
        </w:rPr>
        <w:t>1</w:t>
      </w:r>
      <w:r w:rsidR="00545FBE" w:rsidRPr="00F4595D">
        <w:rPr>
          <w:rFonts w:ascii="Angsana New" w:hAnsi="Angsana New"/>
          <w:color w:val="000000"/>
          <w:sz w:val="30"/>
          <w:szCs w:val="30"/>
        </w:rPr>
        <w:t>5.78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ล้านบาท (จ</w:t>
      </w:r>
      <w:r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Pr="00F4595D">
        <w:rPr>
          <w:rFonts w:ascii="Angsana New" w:hAnsi="Angsana New"/>
          <w:color w:val="000000"/>
          <w:sz w:val="30"/>
          <w:szCs w:val="30"/>
        </w:rPr>
        <w:t>1</w:t>
      </w:r>
      <w:r w:rsidR="00545FBE" w:rsidRPr="00F4595D">
        <w:rPr>
          <w:rFonts w:ascii="Angsana New" w:hAnsi="Angsana New"/>
          <w:color w:val="000000"/>
          <w:sz w:val="30"/>
          <w:szCs w:val="30"/>
        </w:rPr>
        <w:t>.58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ล้านหุ้น มูลค่าหุ้นละ </w:t>
      </w:r>
      <w:r w:rsidRPr="00F4595D">
        <w:rPr>
          <w:rFonts w:ascii="Angsana New" w:hAnsi="Angsana New"/>
          <w:color w:val="000000"/>
          <w:sz w:val="30"/>
          <w:szCs w:val="30"/>
        </w:rPr>
        <w:t>10</w:t>
      </w:r>
      <w:r w:rsidRPr="00F4595D">
        <w:rPr>
          <w:rFonts w:ascii="Angsana New" w:hAnsi="Angsana New"/>
          <w:color w:val="000000"/>
          <w:sz w:val="30"/>
          <w:szCs w:val="30"/>
          <w:cs/>
        </w:rPr>
        <w:t xml:space="preserve"> บาท)</w:t>
      </w:r>
    </w:p>
    <w:p w14:paraId="28F384CD" w14:textId="7257FEF3" w:rsidR="00721875" w:rsidRPr="00F4595D" w:rsidRDefault="0071563A" w:rsidP="00721875">
      <w:pPr>
        <w:pStyle w:val="ListParagraph"/>
        <w:numPr>
          <w:ilvl w:val="0"/>
          <w:numId w:val="22"/>
        </w:numPr>
        <w:spacing w:line="240" w:lineRule="auto"/>
        <w:ind w:left="90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แอสเสท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เวิรด์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พัทยา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 (เดิมชื่อ 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ทีซีซี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พัทยา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จำกัด)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ได้จดทะเบียนลดทุนที่ออกและชำระแล้วจากจำนวน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C117D4" w:rsidRPr="00F4595D">
        <w:rPr>
          <w:rFonts w:ascii="Angsana New" w:hAnsi="Angsana New"/>
          <w:color w:val="000000"/>
          <w:sz w:val="30"/>
          <w:szCs w:val="30"/>
        </w:rPr>
        <w:t>125.00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ล้านบาท (จ</w:t>
      </w:r>
      <w:r w:rsidR="008A733F"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C117D4" w:rsidRPr="00F4595D">
        <w:rPr>
          <w:rFonts w:ascii="Angsana New" w:hAnsi="Angsana New"/>
          <w:color w:val="000000"/>
          <w:sz w:val="30"/>
          <w:szCs w:val="30"/>
        </w:rPr>
        <w:t>12.50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ล้านหุ้น มูลค่าหุ้นละ </w:t>
      </w:r>
      <w:r w:rsidR="008A733F" w:rsidRPr="00F4595D">
        <w:rPr>
          <w:rFonts w:ascii="Angsana New" w:hAnsi="Angsana New"/>
          <w:color w:val="000000"/>
          <w:sz w:val="30"/>
          <w:szCs w:val="30"/>
        </w:rPr>
        <w:t>10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 บาท) เป็นจ</w:t>
      </w:r>
      <w:r w:rsidR="008A733F"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นวนเงิน </w:t>
      </w:r>
      <w:r w:rsidR="00C117D4" w:rsidRPr="00F4595D">
        <w:rPr>
          <w:rFonts w:ascii="Angsana New" w:hAnsi="Angsana New"/>
          <w:color w:val="000000"/>
          <w:sz w:val="30"/>
          <w:szCs w:val="30"/>
        </w:rPr>
        <w:t>31.25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ล้านบาท (จ</w:t>
      </w:r>
      <w:r w:rsidR="008A733F"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C117D4" w:rsidRPr="00F4595D">
        <w:rPr>
          <w:rFonts w:ascii="Angsana New" w:hAnsi="Angsana New"/>
          <w:color w:val="000000"/>
          <w:sz w:val="30"/>
          <w:szCs w:val="30"/>
        </w:rPr>
        <w:t>3.13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ล้านหุ้น มูลค่าหุ้นละ </w:t>
      </w:r>
      <w:r w:rsidR="008A733F" w:rsidRPr="00F4595D">
        <w:rPr>
          <w:rFonts w:ascii="Angsana New" w:hAnsi="Angsana New"/>
          <w:color w:val="000000"/>
          <w:sz w:val="30"/>
          <w:szCs w:val="30"/>
        </w:rPr>
        <w:t>10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 บาท)</w:t>
      </w:r>
    </w:p>
    <w:p w14:paraId="53614C28" w14:textId="52868A7D" w:rsidR="00721875" w:rsidRDefault="007E3985" w:rsidP="00721875">
      <w:pPr>
        <w:pStyle w:val="ListParagraph"/>
        <w:numPr>
          <w:ilvl w:val="0"/>
          <w:numId w:val="22"/>
        </w:numPr>
        <w:spacing w:line="240" w:lineRule="auto"/>
        <w:ind w:left="90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F4595D">
        <w:rPr>
          <w:rFonts w:ascii="Angsana New" w:hAnsi="Angsana New" w:hint="cs"/>
          <w:sz w:val="30"/>
          <w:szCs w:val="30"/>
          <w:cs/>
        </w:rPr>
        <w:t>บริษัท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โฮเทลส์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เอเชียทีค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จำกัด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Pr="00F4595D">
        <w:rPr>
          <w:rFonts w:ascii="Angsana New" w:hAnsi="Angsana New" w:hint="cs"/>
          <w:sz w:val="30"/>
          <w:szCs w:val="30"/>
          <w:cs/>
        </w:rPr>
        <w:t>ได้จดทะเบียนลดทุนที่ออกและชำระแล้วจากจำนวน</w:t>
      </w:r>
      <w:r w:rsidRPr="00F4595D">
        <w:rPr>
          <w:rFonts w:ascii="Angsana New" w:hAnsi="Angsana New"/>
          <w:sz w:val="30"/>
          <w:szCs w:val="30"/>
          <w:cs/>
        </w:rPr>
        <w:t xml:space="preserve"> </w:t>
      </w:r>
      <w:r w:rsidR="00C117D4" w:rsidRPr="00F4595D">
        <w:rPr>
          <w:rFonts w:ascii="Angsana New" w:hAnsi="Angsana New"/>
          <w:color w:val="000000"/>
          <w:sz w:val="30"/>
          <w:szCs w:val="30"/>
        </w:rPr>
        <w:t>25.01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ล้านบาท (จ</w:t>
      </w:r>
      <w:r w:rsidR="008A733F"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C117D4" w:rsidRPr="00F4595D">
        <w:rPr>
          <w:rFonts w:ascii="Angsana New" w:hAnsi="Angsana New"/>
          <w:color w:val="000000"/>
          <w:sz w:val="30"/>
          <w:szCs w:val="30"/>
        </w:rPr>
        <w:t>2.50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ล้านหุ้น มูลค่าหุ้นละ </w:t>
      </w:r>
      <w:r w:rsidR="008A733F" w:rsidRPr="00F4595D">
        <w:rPr>
          <w:rFonts w:ascii="Angsana New" w:hAnsi="Angsana New"/>
          <w:color w:val="000000"/>
          <w:sz w:val="30"/>
          <w:szCs w:val="30"/>
        </w:rPr>
        <w:t>10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 บาท) เป็นจ</w:t>
      </w:r>
      <w:r w:rsidR="008A733F"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นวนเงิน </w:t>
      </w:r>
      <w:r w:rsidR="00C117D4" w:rsidRPr="00F4595D">
        <w:rPr>
          <w:rFonts w:ascii="Angsana New" w:hAnsi="Angsana New"/>
          <w:color w:val="000000"/>
          <w:sz w:val="30"/>
          <w:szCs w:val="30"/>
        </w:rPr>
        <w:t>6.</w:t>
      </w:r>
      <w:r w:rsidR="00FF7D6A">
        <w:rPr>
          <w:rFonts w:ascii="Angsana New" w:hAnsi="Angsana New"/>
          <w:color w:val="000000"/>
          <w:sz w:val="30"/>
          <w:szCs w:val="30"/>
        </w:rPr>
        <w:t>50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ล้านบาท (จ</w:t>
      </w:r>
      <w:r w:rsidR="008A733F" w:rsidRPr="00F4595D">
        <w:rPr>
          <w:rFonts w:ascii="Angsana New" w:hAnsi="Angsana New" w:hint="cs"/>
          <w:color w:val="000000"/>
          <w:sz w:val="30"/>
          <w:szCs w:val="30"/>
          <w:cs/>
        </w:rPr>
        <w:t>ำ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นวน </w:t>
      </w:r>
      <w:r w:rsidR="00C117D4" w:rsidRPr="00F4595D">
        <w:rPr>
          <w:rFonts w:ascii="Angsana New" w:hAnsi="Angsana New"/>
          <w:color w:val="000000"/>
          <w:sz w:val="30"/>
          <w:szCs w:val="30"/>
        </w:rPr>
        <w:t>0.6</w:t>
      </w:r>
      <w:r w:rsidR="00FF7D6A">
        <w:rPr>
          <w:rFonts w:ascii="Angsana New" w:hAnsi="Angsana New"/>
          <w:color w:val="000000"/>
          <w:sz w:val="30"/>
          <w:szCs w:val="30"/>
        </w:rPr>
        <w:t>5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 ล้านหุ้น มูลค่าหุ้นละ </w:t>
      </w:r>
      <w:r w:rsidR="008A733F" w:rsidRPr="00F4595D">
        <w:rPr>
          <w:rFonts w:ascii="Angsana New" w:hAnsi="Angsana New"/>
          <w:color w:val="000000"/>
          <w:sz w:val="30"/>
          <w:szCs w:val="30"/>
        </w:rPr>
        <w:t>10</w:t>
      </w:r>
      <w:r w:rsidR="008A733F" w:rsidRPr="00F4595D">
        <w:rPr>
          <w:rFonts w:ascii="Angsana New" w:hAnsi="Angsana New"/>
          <w:color w:val="000000"/>
          <w:sz w:val="30"/>
          <w:szCs w:val="30"/>
          <w:cs/>
        </w:rPr>
        <w:t xml:space="preserve"> บาท)</w:t>
      </w:r>
    </w:p>
    <w:p w14:paraId="04A37ED5" w14:textId="4CF85539" w:rsidR="00DB09DD" w:rsidRDefault="00DB09DD" w:rsidP="000E0DEE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0D6ADE2" w14:textId="77777777" w:rsidR="00DB09DD" w:rsidRPr="00B70DF7" w:rsidRDefault="00DB09DD" w:rsidP="00DB09DD">
      <w:pPr>
        <w:pStyle w:val="NormalWeb"/>
        <w:shd w:val="clear" w:color="auto" w:fill="FFFFFF"/>
        <w:spacing w:before="0" w:beforeAutospacing="0" w:after="0" w:afterAutospacing="0"/>
        <w:ind w:left="540"/>
        <w:jc w:val="thaiDistribute"/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</w:pPr>
      <w:r w:rsidRPr="00B70DF7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ทั้งนี้ บริษัทยังคงมีสัดส่วนการถือหุ้นเท่าเดิม</w:t>
      </w:r>
      <w:r w:rsidRPr="00B70DF7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70DF7">
        <w:rPr>
          <w:rFonts w:ascii="Angsana New" w:eastAsia="DengXian" w:hAnsi="Angsana New" w:cs="Angsana New" w:hint="cs"/>
          <w:snapToGrid w:val="0"/>
          <w:sz w:val="30"/>
          <w:szCs w:val="30"/>
          <w:cs/>
          <w:lang w:val="en-GB" w:eastAsia="th-TH"/>
        </w:rPr>
        <w:t>และกลุ่มบริษัทยังคงมีส่วนได้เสียเป็นร้อยละ</w:t>
      </w:r>
      <w:r w:rsidRPr="00B70DF7">
        <w:rPr>
          <w:rFonts w:ascii="Angsana New" w:eastAsia="DengXian" w:hAnsi="Angsana New" w:cs="Angsana New"/>
          <w:snapToGrid w:val="0"/>
          <w:sz w:val="30"/>
          <w:szCs w:val="30"/>
          <w:cs/>
          <w:lang w:val="en-GB" w:eastAsia="th-TH"/>
        </w:rPr>
        <w:t xml:space="preserve"> </w:t>
      </w:r>
      <w:r w:rsidRPr="00B70DF7">
        <w:rPr>
          <w:rFonts w:ascii="Angsana New" w:eastAsia="DengXian" w:hAnsi="Angsana New" w:cs="Angsana New"/>
          <w:snapToGrid w:val="0"/>
          <w:sz w:val="30"/>
          <w:szCs w:val="30"/>
          <w:lang w:val="en-GB" w:eastAsia="th-TH"/>
        </w:rPr>
        <w:t>100</w:t>
      </w:r>
    </w:p>
    <w:p w14:paraId="6DEA4E9C" w14:textId="77777777" w:rsidR="00DB09DD" w:rsidRPr="000E0DEE" w:rsidRDefault="00DB09DD" w:rsidP="000E0DEE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FF4FC3F" w14:textId="77777777" w:rsidR="0031078F" w:rsidRDefault="0031078F" w:rsidP="0031078F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8310D4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การเข้าทำสัญญาเงินกู้ยืมระยะสั้น</w:t>
      </w:r>
      <w:r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กับ</w:t>
      </w:r>
      <w:r w:rsidRPr="00F4595D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สถาบันการเงินในประเทศ</w:t>
      </w:r>
    </w:p>
    <w:p w14:paraId="5B050E02" w14:textId="77777777" w:rsidR="008310D4" w:rsidRPr="000E0DEE" w:rsidRDefault="008310D4" w:rsidP="008310D4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5D0EE6A" w14:textId="1EBCE41D" w:rsidR="008310D4" w:rsidRPr="008310D4" w:rsidRDefault="008310D4" w:rsidP="008310D4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8310D4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8310D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24</w:t>
      </w:r>
      <w:r w:rsidRPr="008310D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10D4">
        <w:rPr>
          <w:rFonts w:ascii="Angsana New" w:hAnsi="Angsana New" w:hint="cs"/>
          <w:color w:val="000000"/>
          <w:sz w:val="30"/>
          <w:szCs w:val="30"/>
          <w:cs/>
        </w:rPr>
        <w:t>กรกฎาคม</w:t>
      </w:r>
      <w:r w:rsidRPr="008310D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2566</w:t>
      </w:r>
      <w:r w:rsidRPr="008310D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10D4">
        <w:rPr>
          <w:rFonts w:ascii="Angsana New" w:hAnsi="Angsana New" w:hint="cs"/>
          <w:color w:val="000000"/>
          <w:sz w:val="30"/>
          <w:szCs w:val="30"/>
          <w:cs/>
        </w:rPr>
        <w:t>บริษัทได้เข้าทำสัญญาเงินกู้ยืมระยะสั้นประเภทตั๋วสัญญาใช้เงินกับสถาบันการเงินในประเทศแห่งหนึ่ง</w:t>
      </w:r>
      <w:r w:rsidRPr="008310D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10D4">
        <w:rPr>
          <w:rFonts w:ascii="Angsana New" w:hAnsi="Angsana New" w:hint="cs"/>
          <w:color w:val="000000"/>
          <w:sz w:val="30"/>
          <w:szCs w:val="30"/>
          <w:cs/>
        </w:rPr>
        <w:t>วงเงินรวม</w:t>
      </w:r>
      <w:r w:rsidRPr="008310D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 xml:space="preserve">1,000.00 </w:t>
      </w:r>
      <w:r w:rsidRPr="008310D4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8310D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10D4">
        <w:rPr>
          <w:rFonts w:ascii="Angsana New" w:hAnsi="Angsana New" w:hint="cs"/>
          <w:color w:val="000000"/>
          <w:sz w:val="30"/>
          <w:szCs w:val="30"/>
          <w:cs/>
        </w:rPr>
        <w:t>เงินกู้ยืมดังกล่าวเป็นเงินกู้ยืมที่ไม่มีหลักประกัน</w:t>
      </w:r>
      <w:r w:rsidRPr="008310D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10D4">
        <w:rPr>
          <w:rFonts w:ascii="Angsana New" w:hAnsi="Angsana New" w:hint="cs"/>
          <w:color w:val="000000"/>
          <w:sz w:val="30"/>
          <w:szCs w:val="30"/>
          <w:cs/>
        </w:rPr>
        <w:t>เพื่อใช้เป็นทุนหมุนเวียนในการดำเ</w:t>
      </w:r>
      <w:r w:rsidR="00CA796A">
        <w:rPr>
          <w:rFonts w:ascii="Angsana New" w:hAnsi="Angsana New" w:hint="cs"/>
          <w:color w:val="000000"/>
          <w:sz w:val="30"/>
          <w:szCs w:val="30"/>
          <w:cs/>
        </w:rPr>
        <w:t>นิ</w:t>
      </w:r>
      <w:r w:rsidRPr="008310D4">
        <w:rPr>
          <w:rFonts w:ascii="Angsana New" w:hAnsi="Angsana New" w:hint="cs"/>
          <w:color w:val="000000"/>
          <w:sz w:val="30"/>
          <w:szCs w:val="30"/>
          <w:cs/>
        </w:rPr>
        <w:t>นงาน</w:t>
      </w:r>
      <w:r w:rsidRPr="008310D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10D4">
        <w:rPr>
          <w:rFonts w:ascii="Angsana New" w:hAnsi="Angsana New" w:hint="cs"/>
          <w:color w:val="000000"/>
          <w:sz w:val="30"/>
          <w:szCs w:val="30"/>
          <w:cs/>
        </w:rPr>
        <w:t>กำหนดชำระเงินต้นภายใน</w:t>
      </w:r>
      <w:r w:rsidRPr="008310D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t>180</w:t>
      </w:r>
      <w:r w:rsidRPr="008310D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10D4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 w:rsidRPr="008310D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310D4">
        <w:rPr>
          <w:rFonts w:ascii="Angsana New" w:hAnsi="Angsana New" w:hint="cs"/>
          <w:color w:val="000000"/>
          <w:sz w:val="30"/>
          <w:szCs w:val="30"/>
          <w:cs/>
        </w:rPr>
        <w:t>โดยมีอัตราดอกเบี้ยตามราคาตลาด</w:t>
      </w:r>
    </w:p>
    <w:p w14:paraId="7B573351" w14:textId="77777777" w:rsidR="008310D4" w:rsidRPr="008310D4" w:rsidRDefault="008310D4" w:rsidP="008310D4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9F3DBD7" w14:textId="77777777" w:rsidR="00267CCE" w:rsidRPr="004016A6" w:rsidRDefault="00267CCE" w:rsidP="00267CCE">
      <w:pPr>
        <w:spacing w:line="240" w:lineRule="auto"/>
        <w:ind w:left="540" w:right="63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4016A6">
        <w:rPr>
          <w:rFonts w:ascii="Angsana New" w:hAnsi="Angsana New" w:hint="cs"/>
          <w:i/>
          <w:iCs/>
          <w:color w:val="000000"/>
          <w:sz w:val="30"/>
          <w:szCs w:val="30"/>
          <w:cs/>
        </w:rPr>
        <w:t>การเข้าทำสัญญาซื้อขายหุ้นกับกิจการที่เกี่ยวข้องกัน</w:t>
      </w:r>
    </w:p>
    <w:p w14:paraId="59F20E0C" w14:textId="77777777" w:rsidR="00267CCE" w:rsidRPr="00267CCE" w:rsidRDefault="00267CCE" w:rsidP="00267CCE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011FB7" w14:textId="63FEDB3B" w:rsidR="00267CCE" w:rsidRPr="008310D4" w:rsidRDefault="00267CCE" w:rsidP="00267CCE">
      <w:pPr>
        <w:spacing w:line="240" w:lineRule="auto"/>
        <w:ind w:left="540" w:right="63"/>
        <w:jc w:val="thaiDistribute"/>
        <w:rPr>
          <w:rFonts w:ascii="Angsana New" w:hAnsi="Angsana New"/>
          <w:color w:val="000000"/>
          <w:sz w:val="30"/>
          <w:szCs w:val="30"/>
        </w:rPr>
      </w:pPr>
      <w:r w:rsidRPr="00267CCE">
        <w:rPr>
          <w:rFonts w:ascii="Angsana New" w:hAnsi="Angsana New" w:hint="cs"/>
          <w:color w:val="000000"/>
          <w:sz w:val="30"/>
          <w:szCs w:val="30"/>
          <w:cs/>
        </w:rPr>
        <w:t>ในที่ประชุมวิสามัญผู้ถือหุ้นเมื่อวันที่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/>
          <w:color w:val="000000"/>
          <w:sz w:val="30"/>
          <w:szCs w:val="30"/>
        </w:rPr>
        <w:t xml:space="preserve">26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กรกฎาคม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/>
          <w:color w:val="000000"/>
          <w:sz w:val="30"/>
          <w:szCs w:val="30"/>
        </w:rPr>
        <w:t xml:space="preserve">2566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ผู้ถือหุ้นมีมติอนุมัติการเข้าซื้อหุ้นสามัญในบริษัท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พลาซ่า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แอทธินี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จำกัด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คิดเป็นส่วนได้เสียร้อยละ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/>
          <w:color w:val="000000"/>
          <w:sz w:val="30"/>
          <w:szCs w:val="30"/>
        </w:rPr>
        <w:t xml:space="preserve">100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ของหุ้นที่ออกและชำระแล้วจากกิจการที่เกี่ยวข้องกัน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เพื่อให้ได้มา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กิจการโรงแรมพลาซ่า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แอทธินี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นิวยอร์ก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และอาคารทาวน์เฮ้าส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รวมเป็นจำนวนเงินประมาณ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/>
          <w:color w:val="000000"/>
          <w:sz w:val="30"/>
          <w:szCs w:val="30"/>
        </w:rPr>
        <w:t xml:space="preserve">7,789.00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และในวันเดียวกัน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กลุ่มบริษัทได้เข้าทำสัญญาซื้อขายหุ้นกับกิจการที่เกี่ยวข้องกัน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โดยมีมูลค่าการเข้าซื้อหุ้นขั้นต้นเป็นจำนวนเงิน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/>
          <w:color w:val="000000"/>
          <w:sz w:val="30"/>
          <w:szCs w:val="30"/>
        </w:rPr>
        <w:t xml:space="preserve">1,402.00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หรือร้อยละ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/>
          <w:color w:val="000000"/>
          <w:sz w:val="30"/>
          <w:szCs w:val="30"/>
        </w:rPr>
        <w:t xml:space="preserve">18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ของหุ้นที่ออกและชำระแล้ว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และตกลงจะเข้าซื้อหุ้นส่วนที่เหลือภายในระยะเวลา</w:t>
      </w:r>
      <w:r w:rsidRPr="00267CC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760BF">
        <w:rPr>
          <w:rFonts w:ascii="Angsana New" w:hAnsi="Angsana New"/>
          <w:color w:val="000000"/>
          <w:sz w:val="30"/>
          <w:szCs w:val="30"/>
        </w:rPr>
        <w:t>10</w:t>
      </w:r>
      <w:r w:rsidRPr="00267CCE">
        <w:rPr>
          <w:rFonts w:ascii="Angsana New" w:hAnsi="Angsana New"/>
          <w:color w:val="000000"/>
          <w:sz w:val="30"/>
          <w:szCs w:val="30"/>
        </w:rPr>
        <w:t xml:space="preserve"> </w:t>
      </w:r>
      <w:r w:rsidRPr="00267CCE">
        <w:rPr>
          <w:rFonts w:ascii="Angsana New" w:hAnsi="Angsana New" w:hint="cs"/>
          <w:color w:val="000000"/>
          <w:sz w:val="30"/>
          <w:szCs w:val="30"/>
          <w:cs/>
        </w:rPr>
        <w:t>ปีนับจากวันที่ทำสัญญา</w:t>
      </w:r>
    </w:p>
    <w:sectPr w:rsidR="00267CCE" w:rsidRPr="008310D4" w:rsidSect="00AE463C">
      <w:headerReference w:type="default" r:id="rId25"/>
      <w:headerReference w:type="first" r:id="rId26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CBECE" w14:textId="77777777" w:rsidR="00695076" w:rsidRDefault="00695076">
      <w:r>
        <w:separator/>
      </w:r>
    </w:p>
  </w:endnote>
  <w:endnote w:type="continuationSeparator" w:id="0">
    <w:p w14:paraId="7DFF3355" w14:textId="77777777" w:rsidR="00695076" w:rsidRDefault="00695076">
      <w:r>
        <w:continuationSeparator/>
      </w:r>
    </w:p>
  </w:endnote>
  <w:endnote w:type="continuationNotice" w:id="1">
    <w:p w14:paraId="27C5B3A8" w14:textId="77777777" w:rsidR="00695076" w:rsidRDefault="0069507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6B5D4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87CED68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EA40F" w14:textId="6CC387D3" w:rsidR="0084374E" w:rsidRPr="00675514" w:rsidRDefault="00675514" w:rsidP="00675514">
    <w:pPr>
      <w:pStyle w:val="Footer"/>
      <w:jc w:val="center"/>
      <w:rPr>
        <w:rFonts w:ascii="Angsana New" w:hAnsi="Angsana New"/>
        <w:sz w:val="30"/>
        <w:szCs w:val="30"/>
      </w:rPr>
    </w:pPr>
    <w:r w:rsidRPr="00675514">
      <w:rPr>
        <w:rFonts w:ascii="Angsana New" w:hAnsi="Angsana New" w:hint="cs"/>
        <w:sz w:val="30"/>
        <w:szCs w:val="30"/>
      </w:rPr>
      <w:fldChar w:fldCharType="begin"/>
    </w:r>
    <w:r w:rsidRPr="00675514">
      <w:rPr>
        <w:rFonts w:ascii="Angsana New" w:hAnsi="Angsana New" w:hint="cs"/>
        <w:sz w:val="30"/>
        <w:szCs w:val="30"/>
      </w:rPr>
      <w:instrText xml:space="preserve"> PAGE   \* MERGEFORMAT </w:instrText>
    </w:r>
    <w:r w:rsidRPr="00675514">
      <w:rPr>
        <w:rFonts w:ascii="Angsana New" w:hAnsi="Angsana New" w:hint="cs"/>
        <w:sz w:val="30"/>
        <w:szCs w:val="30"/>
      </w:rPr>
      <w:fldChar w:fldCharType="separate"/>
    </w:r>
    <w:r w:rsidRPr="00675514">
      <w:rPr>
        <w:rFonts w:ascii="Angsana New" w:hAnsi="Angsana New" w:hint="cs"/>
        <w:noProof/>
        <w:sz w:val="30"/>
        <w:szCs w:val="30"/>
      </w:rPr>
      <w:t>2</w:t>
    </w:r>
    <w:r w:rsidRPr="00675514">
      <w:rPr>
        <w:rFonts w:ascii="Angsana New" w:hAnsi="Angsana New" w:hint="cs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0897A" w14:textId="77777777" w:rsidR="0078349B" w:rsidRPr="00CE24D0" w:rsidRDefault="0078349B" w:rsidP="00CF1A4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E24D0">
      <w:rPr>
        <w:rStyle w:val="PageNumber"/>
        <w:rFonts w:ascii="Angsana New" w:hAnsi="Angsana New"/>
        <w:sz w:val="30"/>
        <w:szCs w:val="30"/>
      </w:rPr>
      <w:fldChar w:fldCharType="begin"/>
    </w:r>
    <w:r w:rsidRPr="00CE24D0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E24D0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71</w:t>
    </w:r>
    <w:r w:rsidRPr="00CE24D0">
      <w:rPr>
        <w:rStyle w:val="PageNumber"/>
        <w:rFonts w:ascii="Angsana New" w:hAnsi="Angsana New"/>
        <w:sz w:val="30"/>
        <w:szCs w:val="30"/>
      </w:rPr>
      <w:fldChar w:fldCharType="end"/>
    </w:r>
  </w:p>
  <w:p w14:paraId="281705E2" w14:textId="77777777" w:rsidR="0078349B" w:rsidRPr="00AC7B7C" w:rsidRDefault="0078349B" w:rsidP="00CF1A4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02"/>
      </w:tabs>
      <w:rPr>
        <w:rFonts w:ascii="Angsana New" w:hAnsi="Angsana New"/>
        <w:i/>
        <w:iCs/>
        <w:sz w:val="28"/>
        <w:szCs w:val="28"/>
        <w:cs/>
      </w:rPr>
    </w:pPr>
    <w:r>
      <w:rPr>
        <w:rFonts w:ascii="Angsana New" w:hAnsi="Angsana New"/>
        <w:i/>
        <w:iCs/>
        <w:sz w:val="28"/>
        <w:szCs w:val="28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FDF42" w14:textId="77777777" w:rsidR="0078349B" w:rsidRPr="007916B1" w:rsidRDefault="0078349B" w:rsidP="00A52CA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7916B1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7916B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70</w:t>
    </w:r>
    <w:r w:rsidRPr="007916B1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8C4A7CA" w14:textId="77777777" w:rsidR="0078349B" w:rsidRPr="002F7024" w:rsidRDefault="0078349B" w:rsidP="0090682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B4BF6" w14:textId="77777777" w:rsidR="00695076" w:rsidRDefault="00695076">
      <w:r>
        <w:separator/>
      </w:r>
    </w:p>
  </w:footnote>
  <w:footnote w:type="continuationSeparator" w:id="0">
    <w:p w14:paraId="2B0FD135" w14:textId="77777777" w:rsidR="00695076" w:rsidRDefault="00695076">
      <w:r>
        <w:continuationSeparator/>
      </w:r>
    </w:p>
  </w:footnote>
  <w:footnote w:type="continuationNotice" w:id="1">
    <w:p w14:paraId="6FBB18F4" w14:textId="77777777" w:rsidR="00695076" w:rsidRDefault="0069507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E9EE5" w14:textId="77777777" w:rsidR="008323B8" w:rsidRPr="00BA2BC9" w:rsidRDefault="008323B8" w:rsidP="008330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4527501" w14:textId="77777777" w:rsidR="008323B8" w:rsidRDefault="008323B8" w:rsidP="0083302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4D0625D4" w14:textId="77777777" w:rsidR="00646FB9" w:rsidRPr="008D22B2" w:rsidRDefault="00646FB9" w:rsidP="0083302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FA8FA36" w14:textId="77777777" w:rsidR="0078349B" w:rsidRPr="008D22B2" w:rsidRDefault="0078349B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16AA2E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28B6739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7C810A8" w14:textId="77777777" w:rsidR="008F0F83" w:rsidRPr="008D22B2" w:rsidRDefault="008F0F83" w:rsidP="008F0F8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47FC589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24FC5" w14:textId="77777777" w:rsidR="00280C0B" w:rsidRPr="00C050EC" w:rsidRDefault="00280C0B" w:rsidP="0083302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C050EC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C050EC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C050EC">
      <w:rPr>
        <w:rFonts w:ascii="Angsana New" w:hAnsi="Angsana New"/>
        <w:b/>
        <w:bCs/>
        <w:sz w:val="32"/>
        <w:szCs w:val="32"/>
      </w:rPr>
      <w:t>(</w:t>
    </w:r>
    <w:r w:rsidRPr="00C050EC">
      <w:rPr>
        <w:rFonts w:ascii="Angsana New" w:hAnsi="Angsana New" w:hint="cs"/>
        <w:b/>
        <w:bCs/>
        <w:sz w:val="32"/>
        <w:szCs w:val="32"/>
        <w:cs/>
      </w:rPr>
      <w:t>มหาชน</w:t>
    </w:r>
    <w:r w:rsidRPr="00C050EC">
      <w:rPr>
        <w:rFonts w:ascii="Angsana New" w:hAnsi="Angsana New"/>
        <w:b/>
        <w:bCs/>
        <w:sz w:val="32"/>
        <w:szCs w:val="32"/>
      </w:rPr>
      <w:t>)</w:t>
    </w:r>
    <w:r w:rsidRPr="00C050EC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B1F24" w14:textId="77777777" w:rsidR="00280C0B" w:rsidRDefault="00280C0B" w:rsidP="0083302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2D564C34" w14:textId="5F3D426F" w:rsidR="006076DD" w:rsidRPr="008D22B2" w:rsidRDefault="00487F85" w:rsidP="0083302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 w:rsidR="006076DD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="006076DD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="006076DD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076DD"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="006076DD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076DD"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="006076DD"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="006076DD" w:rsidRPr="009E3FA4">
      <w:rPr>
        <w:rFonts w:ascii="Angsana New" w:hAnsi="Angsana New" w:cs="Angsana New"/>
        <w:sz w:val="32"/>
        <w:szCs w:val="32"/>
        <w:lang w:val="en-US" w:bidi="th-TH"/>
      </w:rPr>
      <w:t>256</w:t>
    </w:r>
    <w:r w:rsidR="006076DD">
      <w:rPr>
        <w:rFonts w:ascii="Angsana New" w:hAnsi="Angsana New" w:cs="Angsana New"/>
        <w:sz w:val="32"/>
        <w:szCs w:val="32"/>
        <w:lang w:val="en-US" w:bidi="th-TH"/>
      </w:rPr>
      <w:t>6</w:t>
    </w:r>
    <w:r w:rsidR="006076DD"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="006076DD"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4DABE739" w14:textId="62B63809" w:rsidR="00280C0B" w:rsidRPr="0084374E" w:rsidRDefault="00280C0B" w:rsidP="006076DD">
    <w:pPr>
      <w:pStyle w:val="acctmainheading"/>
      <w:spacing w:after="0" w:line="240" w:lineRule="atLeast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D983" w14:textId="77777777" w:rsidR="0040032D" w:rsidRPr="00BA2BC9" w:rsidRDefault="0040032D" w:rsidP="004003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firstLine="706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7025DC4" w14:textId="77777777" w:rsidR="0040032D" w:rsidRDefault="0040032D" w:rsidP="0040032D">
    <w:pPr>
      <w:pStyle w:val="acctmainheading"/>
      <w:spacing w:after="0" w:line="240" w:lineRule="atLeast"/>
      <w:ind w:firstLine="706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0D4069C" w14:textId="77777777" w:rsidR="0040032D" w:rsidRPr="008D22B2" w:rsidRDefault="0040032D" w:rsidP="0040032D">
    <w:pPr>
      <w:pStyle w:val="acctmainheading"/>
      <w:spacing w:after="0" w:line="240" w:lineRule="atLeast"/>
      <w:ind w:firstLine="706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410E89C8" w14:textId="77777777" w:rsidR="0040032D" w:rsidRPr="008D22B2" w:rsidRDefault="0040032D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8FCCD" w14:textId="77777777" w:rsidR="0040032D" w:rsidRPr="00BA2BC9" w:rsidRDefault="0040032D" w:rsidP="0040032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C06F866" w14:textId="77777777" w:rsidR="0040032D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7274362C" w14:textId="77777777" w:rsidR="0040032D" w:rsidRPr="008D22B2" w:rsidRDefault="0040032D" w:rsidP="0040032D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6F4F1D02" w14:textId="77777777" w:rsidR="0040032D" w:rsidRPr="008D22B2" w:rsidRDefault="0040032D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CFD35" w14:textId="77777777" w:rsidR="00C15066" w:rsidRPr="00BA2BC9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1BAC81A" w14:textId="77777777" w:rsidR="00C15066" w:rsidRDefault="00C1506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7E41744" w14:textId="77777777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EB392BD" w14:textId="77777777" w:rsidR="0078349B" w:rsidRPr="00333087" w:rsidRDefault="0078349B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0A90" w14:textId="77777777" w:rsidR="008323B8" w:rsidRPr="00BA2BC9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5D471C37" w14:textId="77777777" w:rsidR="008323B8" w:rsidRDefault="008323B8" w:rsidP="00DF06A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5D5FD9" w14:textId="77777777" w:rsidR="00646FB9" w:rsidRPr="008D22B2" w:rsidRDefault="00646FB9" w:rsidP="00646FB9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06E45EA6" w14:textId="77777777" w:rsidR="0078349B" w:rsidRDefault="0078349B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50E2C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53D676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680D715" w14:textId="77777777" w:rsidR="008F0F83" w:rsidRPr="008D22B2" w:rsidRDefault="008F0F83" w:rsidP="008F0F83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30BEDDE3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868486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3496CE84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D32E0FF" w14:textId="77777777" w:rsidR="00646FB9" w:rsidRPr="008D22B2" w:rsidRDefault="00646FB9" w:rsidP="00646FB9">
    <w:pPr>
      <w:pStyle w:val="acctmainheading"/>
      <w:spacing w:after="0" w:line="240" w:lineRule="atLeast"/>
      <w:ind w:firstLine="540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1C53277F" w14:textId="77777777" w:rsidR="00C81CA6" w:rsidRPr="00333087" w:rsidRDefault="00C81CA6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  <w:lang w:bidi="ar-SA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3DD2B" w14:textId="77777777" w:rsidR="00C81CA6" w:rsidRPr="00BA2BC9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BA2BC9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BA2BC9"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 w:rsidRPr="00BA2BC9">
      <w:rPr>
        <w:rFonts w:ascii="Angsana New" w:hAnsi="Angsana New"/>
        <w:b/>
        <w:bCs/>
        <w:sz w:val="32"/>
        <w:szCs w:val="32"/>
      </w:rPr>
      <w:t>(</w:t>
    </w:r>
    <w:r w:rsidRPr="00BA2BC9">
      <w:rPr>
        <w:rFonts w:ascii="Angsana New" w:hAnsi="Angsana New" w:hint="cs"/>
        <w:b/>
        <w:bCs/>
        <w:sz w:val="32"/>
        <w:szCs w:val="32"/>
        <w:cs/>
      </w:rPr>
      <w:t>มหาชน</w:t>
    </w:r>
    <w:r w:rsidRPr="00BA2BC9">
      <w:rPr>
        <w:rFonts w:ascii="Angsana New" w:hAnsi="Angsana New"/>
        <w:b/>
        <w:bCs/>
        <w:sz w:val="32"/>
        <w:szCs w:val="32"/>
      </w:rPr>
      <w:t>)</w:t>
    </w:r>
    <w:r w:rsidRPr="00BA2BC9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77589881" w14:textId="77777777" w:rsidR="00C81CA6" w:rsidRDefault="00C81CA6" w:rsidP="00C81CA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70"/>
      </w:tabs>
      <w:jc w:val="both"/>
      <w:rPr>
        <w:rFonts w:ascii="Angsana New" w:hAnsi="Angsana New"/>
        <w:b/>
        <w:bCs/>
        <w:sz w:val="32"/>
        <w:szCs w:val="32"/>
      </w:rPr>
    </w:pPr>
    <w:r w:rsidRPr="00DF06A4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133B036" w14:textId="77777777" w:rsidR="008F0F83" w:rsidRPr="008D22B2" w:rsidRDefault="008F0F83" w:rsidP="008F0F8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BA2BC9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งวดสามเดือน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และหกเดือนสิ้นสุดวันที่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30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532C4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มิถุนายน</w:t>
    </w:r>
    <w:r w:rsidRPr="009532C4"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</w:t>
    </w:r>
    <w:r w:rsidRPr="009E3FA4">
      <w:rPr>
        <w:rFonts w:ascii="Angsana New" w:hAnsi="Angsana New" w:cs="Angsana New"/>
        <w:sz w:val="32"/>
        <w:szCs w:val="32"/>
        <w:lang w:val="en-US" w:bidi="th-TH"/>
      </w:rPr>
      <w:t>256</w:t>
    </w:r>
    <w:r>
      <w:rPr>
        <w:rFonts w:ascii="Angsana New" w:hAnsi="Angsana New" w:cs="Angsana New"/>
        <w:sz w:val="32"/>
        <w:szCs w:val="32"/>
        <w:lang w:val="en-US" w:bidi="th-TH"/>
      </w:rPr>
      <w:t>6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44E0919E" w14:textId="77777777" w:rsidR="00C81CA6" w:rsidRDefault="00C81CA6" w:rsidP="00B7523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firstLine="630"/>
      <w:rPr>
        <w:rFonts w:ascii="Angsana New" w:hAnsi="Angsana New"/>
        <w:bCs/>
        <w:sz w:val="32"/>
        <w:szCs w:val="32"/>
        <w:lang w:val="en-GB"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672"/>
        </w:tabs>
        <w:ind w:left="167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29E6209D"/>
    <w:multiLevelType w:val="hybridMultilevel"/>
    <w:tmpl w:val="C57840E6"/>
    <w:lvl w:ilvl="0" w:tplc="DBC0E2D2">
      <w:start w:val="7"/>
      <w:numFmt w:val="bullet"/>
      <w:lvlText w:val="-"/>
      <w:lvlJc w:val="left"/>
      <w:pPr>
        <w:ind w:left="1287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503F50BC"/>
    <w:multiLevelType w:val="hybridMultilevel"/>
    <w:tmpl w:val="C3E82DF6"/>
    <w:lvl w:ilvl="0" w:tplc="184CA34A">
      <w:start w:val="1"/>
      <w:numFmt w:val="bullet"/>
      <w:lvlText w:val=""/>
      <w:lvlJc w:val="center"/>
      <w:pPr>
        <w:ind w:left="187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7" w15:restartNumberingAfterBreak="0">
    <w:nsid w:val="510159A5"/>
    <w:multiLevelType w:val="hybridMultilevel"/>
    <w:tmpl w:val="080AD392"/>
    <w:lvl w:ilvl="0" w:tplc="4240EA96">
      <w:start w:val="1"/>
      <w:numFmt w:val="bullet"/>
      <w:lvlText w:val=""/>
      <w:lvlJc w:val="center"/>
      <w:pPr>
        <w:ind w:left="180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52166222"/>
    <w:multiLevelType w:val="hybridMultilevel"/>
    <w:tmpl w:val="0494E364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54D64E6A"/>
    <w:multiLevelType w:val="hybridMultilevel"/>
    <w:tmpl w:val="BABAFA44"/>
    <w:lvl w:ilvl="0" w:tplc="0E7AAB5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F411BA1"/>
    <w:multiLevelType w:val="hybridMultilevel"/>
    <w:tmpl w:val="3F5C1194"/>
    <w:lvl w:ilvl="0" w:tplc="DBC0E2D2">
      <w:start w:val="7"/>
      <w:numFmt w:val="bullet"/>
      <w:lvlText w:val="-"/>
      <w:lvlJc w:val="left"/>
      <w:pPr>
        <w:ind w:left="1350" w:hanging="360"/>
      </w:pPr>
      <w:rPr>
        <w:rFonts w:ascii="Angsana New" w:eastAsia="Times New Roman" w:hAnsi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603170A1"/>
    <w:multiLevelType w:val="hybridMultilevel"/>
    <w:tmpl w:val="1CB8145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4AE1113"/>
    <w:multiLevelType w:val="hybridMultilevel"/>
    <w:tmpl w:val="0DB41134"/>
    <w:lvl w:ilvl="0" w:tplc="2D92A590">
      <w:start w:val="1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3" w:hanging="360"/>
      </w:pPr>
    </w:lvl>
    <w:lvl w:ilvl="2" w:tplc="0409001B" w:tentative="1">
      <w:start w:val="1"/>
      <w:numFmt w:val="lowerRoman"/>
      <w:lvlText w:val="%3."/>
      <w:lvlJc w:val="right"/>
      <w:pPr>
        <w:ind w:left="2723" w:hanging="180"/>
      </w:pPr>
    </w:lvl>
    <w:lvl w:ilvl="3" w:tplc="0409000F" w:tentative="1">
      <w:start w:val="1"/>
      <w:numFmt w:val="decimal"/>
      <w:lvlText w:val="%4."/>
      <w:lvlJc w:val="left"/>
      <w:pPr>
        <w:ind w:left="3443" w:hanging="360"/>
      </w:pPr>
    </w:lvl>
    <w:lvl w:ilvl="4" w:tplc="04090019" w:tentative="1">
      <w:start w:val="1"/>
      <w:numFmt w:val="lowerLetter"/>
      <w:lvlText w:val="%5."/>
      <w:lvlJc w:val="left"/>
      <w:pPr>
        <w:ind w:left="4163" w:hanging="360"/>
      </w:pPr>
    </w:lvl>
    <w:lvl w:ilvl="5" w:tplc="0409001B" w:tentative="1">
      <w:start w:val="1"/>
      <w:numFmt w:val="lowerRoman"/>
      <w:lvlText w:val="%6."/>
      <w:lvlJc w:val="right"/>
      <w:pPr>
        <w:ind w:left="4883" w:hanging="180"/>
      </w:pPr>
    </w:lvl>
    <w:lvl w:ilvl="6" w:tplc="0409000F" w:tentative="1">
      <w:start w:val="1"/>
      <w:numFmt w:val="decimal"/>
      <w:lvlText w:val="%7."/>
      <w:lvlJc w:val="left"/>
      <w:pPr>
        <w:ind w:left="5603" w:hanging="360"/>
      </w:pPr>
    </w:lvl>
    <w:lvl w:ilvl="7" w:tplc="04090019" w:tentative="1">
      <w:start w:val="1"/>
      <w:numFmt w:val="lowerLetter"/>
      <w:lvlText w:val="%8."/>
      <w:lvlJc w:val="left"/>
      <w:pPr>
        <w:ind w:left="6323" w:hanging="360"/>
      </w:pPr>
    </w:lvl>
    <w:lvl w:ilvl="8" w:tplc="0409001B" w:tentative="1">
      <w:start w:val="1"/>
      <w:numFmt w:val="lowerRoman"/>
      <w:lvlText w:val="%9."/>
      <w:lvlJc w:val="right"/>
      <w:pPr>
        <w:ind w:left="7043" w:hanging="180"/>
      </w:pPr>
    </w:lvl>
  </w:abstractNum>
  <w:num w:numId="1" w16cid:durableId="72701424">
    <w:abstractNumId w:val="6"/>
  </w:num>
  <w:num w:numId="2" w16cid:durableId="887961311">
    <w:abstractNumId w:val="5"/>
  </w:num>
  <w:num w:numId="3" w16cid:durableId="474226300">
    <w:abstractNumId w:val="9"/>
  </w:num>
  <w:num w:numId="4" w16cid:durableId="1795443737">
    <w:abstractNumId w:val="7"/>
  </w:num>
  <w:num w:numId="5" w16cid:durableId="520704059">
    <w:abstractNumId w:val="8"/>
  </w:num>
  <w:num w:numId="6" w16cid:durableId="583144204">
    <w:abstractNumId w:val="3"/>
  </w:num>
  <w:num w:numId="7" w16cid:durableId="175004796">
    <w:abstractNumId w:val="2"/>
  </w:num>
  <w:num w:numId="8" w16cid:durableId="576090692">
    <w:abstractNumId w:val="0"/>
  </w:num>
  <w:num w:numId="9" w16cid:durableId="1324242064">
    <w:abstractNumId w:val="1"/>
  </w:num>
  <w:num w:numId="10" w16cid:durableId="439492456">
    <w:abstractNumId w:val="4"/>
  </w:num>
  <w:num w:numId="11" w16cid:durableId="955916450">
    <w:abstractNumId w:val="14"/>
  </w:num>
  <w:num w:numId="12" w16cid:durableId="1155100608">
    <w:abstractNumId w:val="11"/>
  </w:num>
  <w:num w:numId="13" w16cid:durableId="1265921519">
    <w:abstractNumId w:val="22"/>
  </w:num>
  <w:num w:numId="14" w16cid:durableId="1290935523">
    <w:abstractNumId w:val="13"/>
  </w:num>
  <w:num w:numId="15" w16cid:durableId="981886655">
    <w:abstractNumId w:val="15"/>
  </w:num>
  <w:num w:numId="16" w16cid:durableId="736633362">
    <w:abstractNumId w:val="10"/>
  </w:num>
  <w:num w:numId="17" w16cid:durableId="1216431051">
    <w:abstractNumId w:val="23"/>
  </w:num>
  <w:num w:numId="18" w16cid:durableId="1832941182">
    <w:abstractNumId w:val="17"/>
  </w:num>
  <w:num w:numId="19" w16cid:durableId="1603609294">
    <w:abstractNumId w:val="16"/>
  </w:num>
  <w:num w:numId="20" w16cid:durableId="799765472">
    <w:abstractNumId w:val="20"/>
  </w:num>
  <w:num w:numId="21" w16cid:durableId="629163680">
    <w:abstractNumId w:val="12"/>
  </w:num>
  <w:num w:numId="22" w16cid:durableId="86119911">
    <w:abstractNumId w:val="21"/>
  </w:num>
  <w:num w:numId="23" w16cid:durableId="307589430">
    <w:abstractNumId w:val="19"/>
  </w:num>
  <w:num w:numId="24" w16cid:durableId="1092120692">
    <w:abstractNumId w:val="18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0CE"/>
    <w:rsid w:val="000001B7"/>
    <w:rsid w:val="00000221"/>
    <w:rsid w:val="0000050B"/>
    <w:rsid w:val="00000911"/>
    <w:rsid w:val="00000DF2"/>
    <w:rsid w:val="00000FB1"/>
    <w:rsid w:val="000012A2"/>
    <w:rsid w:val="00001385"/>
    <w:rsid w:val="000013B2"/>
    <w:rsid w:val="0000142E"/>
    <w:rsid w:val="000014C8"/>
    <w:rsid w:val="0000164F"/>
    <w:rsid w:val="0000173D"/>
    <w:rsid w:val="000017AB"/>
    <w:rsid w:val="000018DB"/>
    <w:rsid w:val="00001A62"/>
    <w:rsid w:val="00001B39"/>
    <w:rsid w:val="00002008"/>
    <w:rsid w:val="000025B6"/>
    <w:rsid w:val="000026AE"/>
    <w:rsid w:val="000029DA"/>
    <w:rsid w:val="00002AD8"/>
    <w:rsid w:val="000031D7"/>
    <w:rsid w:val="00003227"/>
    <w:rsid w:val="0000323B"/>
    <w:rsid w:val="00003389"/>
    <w:rsid w:val="000034AA"/>
    <w:rsid w:val="000035E3"/>
    <w:rsid w:val="0000361A"/>
    <w:rsid w:val="00003652"/>
    <w:rsid w:val="00003739"/>
    <w:rsid w:val="00003786"/>
    <w:rsid w:val="00003D19"/>
    <w:rsid w:val="00003E93"/>
    <w:rsid w:val="00003EEC"/>
    <w:rsid w:val="00003F98"/>
    <w:rsid w:val="0000425B"/>
    <w:rsid w:val="0000450C"/>
    <w:rsid w:val="00004631"/>
    <w:rsid w:val="0000481B"/>
    <w:rsid w:val="00004962"/>
    <w:rsid w:val="00004ADB"/>
    <w:rsid w:val="00004C86"/>
    <w:rsid w:val="00004E84"/>
    <w:rsid w:val="0000505C"/>
    <w:rsid w:val="00005233"/>
    <w:rsid w:val="0000524B"/>
    <w:rsid w:val="00005360"/>
    <w:rsid w:val="00005628"/>
    <w:rsid w:val="00005682"/>
    <w:rsid w:val="0000573A"/>
    <w:rsid w:val="000058C7"/>
    <w:rsid w:val="000058F6"/>
    <w:rsid w:val="00005A6E"/>
    <w:rsid w:val="00005B3B"/>
    <w:rsid w:val="00005E54"/>
    <w:rsid w:val="00005F60"/>
    <w:rsid w:val="0000614A"/>
    <w:rsid w:val="00006283"/>
    <w:rsid w:val="000062F0"/>
    <w:rsid w:val="0000644B"/>
    <w:rsid w:val="00006499"/>
    <w:rsid w:val="000065C4"/>
    <w:rsid w:val="00006C56"/>
    <w:rsid w:val="00006D16"/>
    <w:rsid w:val="00006D88"/>
    <w:rsid w:val="00006DD5"/>
    <w:rsid w:val="00007083"/>
    <w:rsid w:val="000071A5"/>
    <w:rsid w:val="00007389"/>
    <w:rsid w:val="000073C7"/>
    <w:rsid w:val="000076F5"/>
    <w:rsid w:val="00007746"/>
    <w:rsid w:val="00007A09"/>
    <w:rsid w:val="00007B7F"/>
    <w:rsid w:val="00007C5B"/>
    <w:rsid w:val="00007F2F"/>
    <w:rsid w:val="00007F57"/>
    <w:rsid w:val="00007F68"/>
    <w:rsid w:val="00007F79"/>
    <w:rsid w:val="0001002F"/>
    <w:rsid w:val="000100E3"/>
    <w:rsid w:val="00010187"/>
    <w:rsid w:val="0001025E"/>
    <w:rsid w:val="000103A8"/>
    <w:rsid w:val="000103EA"/>
    <w:rsid w:val="000105C4"/>
    <w:rsid w:val="00010A1C"/>
    <w:rsid w:val="00010AA3"/>
    <w:rsid w:val="00010B2D"/>
    <w:rsid w:val="00010BF5"/>
    <w:rsid w:val="00010D18"/>
    <w:rsid w:val="00010E8E"/>
    <w:rsid w:val="00010EE3"/>
    <w:rsid w:val="00010F2D"/>
    <w:rsid w:val="00010FD4"/>
    <w:rsid w:val="00011114"/>
    <w:rsid w:val="00011383"/>
    <w:rsid w:val="00011511"/>
    <w:rsid w:val="000117AE"/>
    <w:rsid w:val="00011A36"/>
    <w:rsid w:val="00011A3E"/>
    <w:rsid w:val="00011BD7"/>
    <w:rsid w:val="00011E6E"/>
    <w:rsid w:val="0001215B"/>
    <w:rsid w:val="00012211"/>
    <w:rsid w:val="00012241"/>
    <w:rsid w:val="00012295"/>
    <w:rsid w:val="00012304"/>
    <w:rsid w:val="00012415"/>
    <w:rsid w:val="0001249B"/>
    <w:rsid w:val="000125D2"/>
    <w:rsid w:val="00012733"/>
    <w:rsid w:val="000127EE"/>
    <w:rsid w:val="0001280D"/>
    <w:rsid w:val="0001281E"/>
    <w:rsid w:val="00012916"/>
    <w:rsid w:val="0001292F"/>
    <w:rsid w:val="00013168"/>
    <w:rsid w:val="00013229"/>
    <w:rsid w:val="0001327D"/>
    <w:rsid w:val="0001352D"/>
    <w:rsid w:val="000136F5"/>
    <w:rsid w:val="00013740"/>
    <w:rsid w:val="0001383D"/>
    <w:rsid w:val="000138FD"/>
    <w:rsid w:val="00013945"/>
    <w:rsid w:val="000139CC"/>
    <w:rsid w:val="00013B03"/>
    <w:rsid w:val="00013BD6"/>
    <w:rsid w:val="00013C25"/>
    <w:rsid w:val="00013DB4"/>
    <w:rsid w:val="00013EB3"/>
    <w:rsid w:val="00013F7D"/>
    <w:rsid w:val="00013F98"/>
    <w:rsid w:val="0001407B"/>
    <w:rsid w:val="00014121"/>
    <w:rsid w:val="00014186"/>
    <w:rsid w:val="00014241"/>
    <w:rsid w:val="000142D1"/>
    <w:rsid w:val="000144C7"/>
    <w:rsid w:val="00014756"/>
    <w:rsid w:val="000147B2"/>
    <w:rsid w:val="00014ADE"/>
    <w:rsid w:val="00014D5F"/>
    <w:rsid w:val="00014D93"/>
    <w:rsid w:val="000150ED"/>
    <w:rsid w:val="0001511C"/>
    <w:rsid w:val="00015241"/>
    <w:rsid w:val="0001524C"/>
    <w:rsid w:val="00015327"/>
    <w:rsid w:val="0001568C"/>
    <w:rsid w:val="00015734"/>
    <w:rsid w:val="00015773"/>
    <w:rsid w:val="00015789"/>
    <w:rsid w:val="0001579E"/>
    <w:rsid w:val="00015886"/>
    <w:rsid w:val="00015BCB"/>
    <w:rsid w:val="00015F48"/>
    <w:rsid w:val="000160C4"/>
    <w:rsid w:val="0001616C"/>
    <w:rsid w:val="000162E5"/>
    <w:rsid w:val="00016378"/>
    <w:rsid w:val="000164F6"/>
    <w:rsid w:val="000164FD"/>
    <w:rsid w:val="00016583"/>
    <w:rsid w:val="000165E5"/>
    <w:rsid w:val="00016611"/>
    <w:rsid w:val="0001665D"/>
    <w:rsid w:val="000166F6"/>
    <w:rsid w:val="00016752"/>
    <w:rsid w:val="0001689D"/>
    <w:rsid w:val="00016AFB"/>
    <w:rsid w:val="00016B39"/>
    <w:rsid w:val="00016BB1"/>
    <w:rsid w:val="00016D8B"/>
    <w:rsid w:val="00016E05"/>
    <w:rsid w:val="00017071"/>
    <w:rsid w:val="000171EE"/>
    <w:rsid w:val="00017219"/>
    <w:rsid w:val="00017530"/>
    <w:rsid w:val="000175F5"/>
    <w:rsid w:val="00017648"/>
    <w:rsid w:val="000179E7"/>
    <w:rsid w:val="000179FB"/>
    <w:rsid w:val="00017A0D"/>
    <w:rsid w:val="00017B72"/>
    <w:rsid w:val="00017B97"/>
    <w:rsid w:val="00017BFB"/>
    <w:rsid w:val="00017FB8"/>
    <w:rsid w:val="00020331"/>
    <w:rsid w:val="000204CD"/>
    <w:rsid w:val="000204E6"/>
    <w:rsid w:val="00020593"/>
    <w:rsid w:val="000207E3"/>
    <w:rsid w:val="000208D9"/>
    <w:rsid w:val="00020959"/>
    <w:rsid w:val="000209B1"/>
    <w:rsid w:val="000209F7"/>
    <w:rsid w:val="00020BF2"/>
    <w:rsid w:val="00020CD5"/>
    <w:rsid w:val="00020E0D"/>
    <w:rsid w:val="00020F7C"/>
    <w:rsid w:val="00020F96"/>
    <w:rsid w:val="000211C9"/>
    <w:rsid w:val="00021638"/>
    <w:rsid w:val="0002168F"/>
    <w:rsid w:val="000216D4"/>
    <w:rsid w:val="000216DC"/>
    <w:rsid w:val="00021B5D"/>
    <w:rsid w:val="00021C35"/>
    <w:rsid w:val="00021C87"/>
    <w:rsid w:val="00021D0E"/>
    <w:rsid w:val="00021E0B"/>
    <w:rsid w:val="00021E20"/>
    <w:rsid w:val="00021EB1"/>
    <w:rsid w:val="00021FB2"/>
    <w:rsid w:val="000221BA"/>
    <w:rsid w:val="0002244C"/>
    <w:rsid w:val="000228A7"/>
    <w:rsid w:val="0002290B"/>
    <w:rsid w:val="00022B08"/>
    <w:rsid w:val="00022B98"/>
    <w:rsid w:val="00022E03"/>
    <w:rsid w:val="00022E4A"/>
    <w:rsid w:val="00022FB7"/>
    <w:rsid w:val="0002308A"/>
    <w:rsid w:val="0002311B"/>
    <w:rsid w:val="0002313A"/>
    <w:rsid w:val="00023338"/>
    <w:rsid w:val="000233D1"/>
    <w:rsid w:val="00023527"/>
    <w:rsid w:val="000236AD"/>
    <w:rsid w:val="0002390A"/>
    <w:rsid w:val="00023970"/>
    <w:rsid w:val="000239D0"/>
    <w:rsid w:val="00023B49"/>
    <w:rsid w:val="00023F1D"/>
    <w:rsid w:val="00024006"/>
    <w:rsid w:val="0002408E"/>
    <w:rsid w:val="0002428F"/>
    <w:rsid w:val="000246AF"/>
    <w:rsid w:val="00024741"/>
    <w:rsid w:val="00024797"/>
    <w:rsid w:val="0002485D"/>
    <w:rsid w:val="000248ED"/>
    <w:rsid w:val="00024976"/>
    <w:rsid w:val="00024AD9"/>
    <w:rsid w:val="00024CEE"/>
    <w:rsid w:val="00024D29"/>
    <w:rsid w:val="00024F42"/>
    <w:rsid w:val="00024F50"/>
    <w:rsid w:val="00025006"/>
    <w:rsid w:val="00025291"/>
    <w:rsid w:val="000252DA"/>
    <w:rsid w:val="00025310"/>
    <w:rsid w:val="00025352"/>
    <w:rsid w:val="000254DB"/>
    <w:rsid w:val="0002559B"/>
    <w:rsid w:val="000256A5"/>
    <w:rsid w:val="00025735"/>
    <w:rsid w:val="00025941"/>
    <w:rsid w:val="00025945"/>
    <w:rsid w:val="00025CF5"/>
    <w:rsid w:val="00025DAB"/>
    <w:rsid w:val="00025E7A"/>
    <w:rsid w:val="000262E2"/>
    <w:rsid w:val="00026531"/>
    <w:rsid w:val="0002656A"/>
    <w:rsid w:val="00026709"/>
    <w:rsid w:val="00026715"/>
    <w:rsid w:val="0002674C"/>
    <w:rsid w:val="00026B1A"/>
    <w:rsid w:val="00026B75"/>
    <w:rsid w:val="00026BB6"/>
    <w:rsid w:val="00026BE1"/>
    <w:rsid w:val="00026CE7"/>
    <w:rsid w:val="00026D60"/>
    <w:rsid w:val="00026DAA"/>
    <w:rsid w:val="0002700E"/>
    <w:rsid w:val="0002713F"/>
    <w:rsid w:val="00027166"/>
    <w:rsid w:val="00027195"/>
    <w:rsid w:val="00027245"/>
    <w:rsid w:val="000275FE"/>
    <w:rsid w:val="0002770C"/>
    <w:rsid w:val="000277DA"/>
    <w:rsid w:val="000279C1"/>
    <w:rsid w:val="00027B72"/>
    <w:rsid w:val="00027E5C"/>
    <w:rsid w:val="000302E8"/>
    <w:rsid w:val="0003047C"/>
    <w:rsid w:val="00030637"/>
    <w:rsid w:val="000306CD"/>
    <w:rsid w:val="00030893"/>
    <w:rsid w:val="00030902"/>
    <w:rsid w:val="00030BBF"/>
    <w:rsid w:val="00030ED3"/>
    <w:rsid w:val="000310D3"/>
    <w:rsid w:val="0003114D"/>
    <w:rsid w:val="0003122F"/>
    <w:rsid w:val="000312BE"/>
    <w:rsid w:val="00031619"/>
    <w:rsid w:val="00031726"/>
    <w:rsid w:val="0003176E"/>
    <w:rsid w:val="0003185C"/>
    <w:rsid w:val="00031A08"/>
    <w:rsid w:val="00031B1F"/>
    <w:rsid w:val="00031B4C"/>
    <w:rsid w:val="00031C37"/>
    <w:rsid w:val="00031D33"/>
    <w:rsid w:val="00031F8D"/>
    <w:rsid w:val="000320A2"/>
    <w:rsid w:val="000322D6"/>
    <w:rsid w:val="0003231A"/>
    <w:rsid w:val="00032346"/>
    <w:rsid w:val="000324B9"/>
    <w:rsid w:val="00032701"/>
    <w:rsid w:val="00032821"/>
    <w:rsid w:val="00032918"/>
    <w:rsid w:val="00032AB2"/>
    <w:rsid w:val="00032BBF"/>
    <w:rsid w:val="00032C68"/>
    <w:rsid w:val="00032D67"/>
    <w:rsid w:val="00032DA2"/>
    <w:rsid w:val="00032DD3"/>
    <w:rsid w:val="00032F61"/>
    <w:rsid w:val="00033077"/>
    <w:rsid w:val="0003341D"/>
    <w:rsid w:val="0003348A"/>
    <w:rsid w:val="000335A7"/>
    <w:rsid w:val="00033676"/>
    <w:rsid w:val="000336BE"/>
    <w:rsid w:val="000336F1"/>
    <w:rsid w:val="0003374D"/>
    <w:rsid w:val="0003398B"/>
    <w:rsid w:val="00033B18"/>
    <w:rsid w:val="00033C9A"/>
    <w:rsid w:val="00033D14"/>
    <w:rsid w:val="0003415D"/>
    <w:rsid w:val="000342DC"/>
    <w:rsid w:val="00034301"/>
    <w:rsid w:val="00034623"/>
    <w:rsid w:val="000348BD"/>
    <w:rsid w:val="00034954"/>
    <w:rsid w:val="00034A07"/>
    <w:rsid w:val="00034BB8"/>
    <w:rsid w:val="00034C10"/>
    <w:rsid w:val="00034CEA"/>
    <w:rsid w:val="00034DA2"/>
    <w:rsid w:val="00034F99"/>
    <w:rsid w:val="00034F9B"/>
    <w:rsid w:val="0003501E"/>
    <w:rsid w:val="00035027"/>
    <w:rsid w:val="00035259"/>
    <w:rsid w:val="0003554B"/>
    <w:rsid w:val="0003564F"/>
    <w:rsid w:val="000356A9"/>
    <w:rsid w:val="000356BA"/>
    <w:rsid w:val="00035902"/>
    <w:rsid w:val="0003597E"/>
    <w:rsid w:val="000359BE"/>
    <w:rsid w:val="000359C7"/>
    <w:rsid w:val="000359EC"/>
    <w:rsid w:val="00035DD2"/>
    <w:rsid w:val="00035F3B"/>
    <w:rsid w:val="00035F3D"/>
    <w:rsid w:val="00035F6D"/>
    <w:rsid w:val="00036177"/>
    <w:rsid w:val="000361D4"/>
    <w:rsid w:val="000361D8"/>
    <w:rsid w:val="00036245"/>
    <w:rsid w:val="000364B9"/>
    <w:rsid w:val="000364E2"/>
    <w:rsid w:val="00036505"/>
    <w:rsid w:val="000368C8"/>
    <w:rsid w:val="00036A99"/>
    <w:rsid w:val="00036BEC"/>
    <w:rsid w:val="0003704C"/>
    <w:rsid w:val="00037177"/>
    <w:rsid w:val="00037223"/>
    <w:rsid w:val="000374FD"/>
    <w:rsid w:val="000375CB"/>
    <w:rsid w:val="000376D6"/>
    <w:rsid w:val="000379EE"/>
    <w:rsid w:val="000379F7"/>
    <w:rsid w:val="00037BBB"/>
    <w:rsid w:val="00037C28"/>
    <w:rsid w:val="00037C5B"/>
    <w:rsid w:val="00037CDD"/>
    <w:rsid w:val="00037E3B"/>
    <w:rsid w:val="00037EFD"/>
    <w:rsid w:val="00037F1A"/>
    <w:rsid w:val="00037FEC"/>
    <w:rsid w:val="0004002E"/>
    <w:rsid w:val="0004012D"/>
    <w:rsid w:val="000402BD"/>
    <w:rsid w:val="000403EA"/>
    <w:rsid w:val="0004044A"/>
    <w:rsid w:val="00040976"/>
    <w:rsid w:val="00040A75"/>
    <w:rsid w:val="00040AA7"/>
    <w:rsid w:val="00040BDF"/>
    <w:rsid w:val="00040BF1"/>
    <w:rsid w:val="00040F11"/>
    <w:rsid w:val="00040FF7"/>
    <w:rsid w:val="00041115"/>
    <w:rsid w:val="00041233"/>
    <w:rsid w:val="000413F1"/>
    <w:rsid w:val="0004164F"/>
    <w:rsid w:val="000417AD"/>
    <w:rsid w:val="000419B9"/>
    <w:rsid w:val="00041B29"/>
    <w:rsid w:val="00041BA1"/>
    <w:rsid w:val="00041BB9"/>
    <w:rsid w:val="00041E6E"/>
    <w:rsid w:val="00041EB6"/>
    <w:rsid w:val="0004206D"/>
    <w:rsid w:val="00042286"/>
    <w:rsid w:val="000422F4"/>
    <w:rsid w:val="000423AF"/>
    <w:rsid w:val="000423F9"/>
    <w:rsid w:val="00042734"/>
    <w:rsid w:val="0004274A"/>
    <w:rsid w:val="00042806"/>
    <w:rsid w:val="00042966"/>
    <w:rsid w:val="000429D6"/>
    <w:rsid w:val="00042AD7"/>
    <w:rsid w:val="00042AF3"/>
    <w:rsid w:val="00042B40"/>
    <w:rsid w:val="00042BA5"/>
    <w:rsid w:val="00042CCB"/>
    <w:rsid w:val="00042EE6"/>
    <w:rsid w:val="000434EE"/>
    <w:rsid w:val="00043843"/>
    <w:rsid w:val="00043A5B"/>
    <w:rsid w:val="00043B5A"/>
    <w:rsid w:val="00043D28"/>
    <w:rsid w:val="00043E2A"/>
    <w:rsid w:val="00043E35"/>
    <w:rsid w:val="00044391"/>
    <w:rsid w:val="0004444F"/>
    <w:rsid w:val="00044584"/>
    <w:rsid w:val="000447C9"/>
    <w:rsid w:val="000449B1"/>
    <w:rsid w:val="00044CE5"/>
    <w:rsid w:val="00044DE5"/>
    <w:rsid w:val="00044E3E"/>
    <w:rsid w:val="00045035"/>
    <w:rsid w:val="0004524A"/>
    <w:rsid w:val="000453BA"/>
    <w:rsid w:val="000454D9"/>
    <w:rsid w:val="0004554D"/>
    <w:rsid w:val="00045568"/>
    <w:rsid w:val="0004591E"/>
    <w:rsid w:val="00045D7E"/>
    <w:rsid w:val="00045ECF"/>
    <w:rsid w:val="00045ED5"/>
    <w:rsid w:val="000460AD"/>
    <w:rsid w:val="000460EC"/>
    <w:rsid w:val="000461CA"/>
    <w:rsid w:val="000462AA"/>
    <w:rsid w:val="000463C2"/>
    <w:rsid w:val="00046541"/>
    <w:rsid w:val="000465F4"/>
    <w:rsid w:val="00046629"/>
    <w:rsid w:val="00046696"/>
    <w:rsid w:val="0004687D"/>
    <w:rsid w:val="00046A76"/>
    <w:rsid w:val="00046ABD"/>
    <w:rsid w:val="00046F13"/>
    <w:rsid w:val="00046F76"/>
    <w:rsid w:val="00047125"/>
    <w:rsid w:val="00047389"/>
    <w:rsid w:val="000473B6"/>
    <w:rsid w:val="00047798"/>
    <w:rsid w:val="00047C73"/>
    <w:rsid w:val="00047D8B"/>
    <w:rsid w:val="00047F21"/>
    <w:rsid w:val="0005014A"/>
    <w:rsid w:val="00050471"/>
    <w:rsid w:val="00050482"/>
    <w:rsid w:val="00050578"/>
    <w:rsid w:val="000505E2"/>
    <w:rsid w:val="00050744"/>
    <w:rsid w:val="000507A4"/>
    <w:rsid w:val="00050828"/>
    <w:rsid w:val="0005091A"/>
    <w:rsid w:val="00050932"/>
    <w:rsid w:val="00050A62"/>
    <w:rsid w:val="00050B5D"/>
    <w:rsid w:val="00050BE7"/>
    <w:rsid w:val="00050C53"/>
    <w:rsid w:val="00050EDE"/>
    <w:rsid w:val="00050FBB"/>
    <w:rsid w:val="00051009"/>
    <w:rsid w:val="000511BB"/>
    <w:rsid w:val="00051285"/>
    <w:rsid w:val="0005138C"/>
    <w:rsid w:val="0005146F"/>
    <w:rsid w:val="00051699"/>
    <w:rsid w:val="0005184E"/>
    <w:rsid w:val="000519E4"/>
    <w:rsid w:val="00051A48"/>
    <w:rsid w:val="00051ACA"/>
    <w:rsid w:val="00051CFE"/>
    <w:rsid w:val="00051D83"/>
    <w:rsid w:val="0005208D"/>
    <w:rsid w:val="00052192"/>
    <w:rsid w:val="00052332"/>
    <w:rsid w:val="0005237F"/>
    <w:rsid w:val="0005238B"/>
    <w:rsid w:val="000525E9"/>
    <w:rsid w:val="00052608"/>
    <w:rsid w:val="0005263D"/>
    <w:rsid w:val="000526C2"/>
    <w:rsid w:val="00052738"/>
    <w:rsid w:val="000527EE"/>
    <w:rsid w:val="00052A8A"/>
    <w:rsid w:val="00052ABD"/>
    <w:rsid w:val="00052D7C"/>
    <w:rsid w:val="00052E98"/>
    <w:rsid w:val="00053015"/>
    <w:rsid w:val="000532E3"/>
    <w:rsid w:val="000534FE"/>
    <w:rsid w:val="00053685"/>
    <w:rsid w:val="00053710"/>
    <w:rsid w:val="00053733"/>
    <w:rsid w:val="00053BDE"/>
    <w:rsid w:val="00053D6E"/>
    <w:rsid w:val="00053DDD"/>
    <w:rsid w:val="00053E50"/>
    <w:rsid w:val="00053EA2"/>
    <w:rsid w:val="000541CB"/>
    <w:rsid w:val="0005425D"/>
    <w:rsid w:val="00054312"/>
    <w:rsid w:val="00054400"/>
    <w:rsid w:val="00054588"/>
    <w:rsid w:val="0005460B"/>
    <w:rsid w:val="000547B8"/>
    <w:rsid w:val="00054AB0"/>
    <w:rsid w:val="00054B87"/>
    <w:rsid w:val="00054D35"/>
    <w:rsid w:val="00054DB4"/>
    <w:rsid w:val="00054DFF"/>
    <w:rsid w:val="00054E7C"/>
    <w:rsid w:val="00054F5F"/>
    <w:rsid w:val="00054FD8"/>
    <w:rsid w:val="000551D7"/>
    <w:rsid w:val="00055357"/>
    <w:rsid w:val="000554B8"/>
    <w:rsid w:val="000554F9"/>
    <w:rsid w:val="00055844"/>
    <w:rsid w:val="00055970"/>
    <w:rsid w:val="00055E46"/>
    <w:rsid w:val="00055E69"/>
    <w:rsid w:val="00055F6A"/>
    <w:rsid w:val="00056027"/>
    <w:rsid w:val="00056175"/>
    <w:rsid w:val="000561AA"/>
    <w:rsid w:val="000562D9"/>
    <w:rsid w:val="000563D0"/>
    <w:rsid w:val="00056547"/>
    <w:rsid w:val="000568CF"/>
    <w:rsid w:val="0005699E"/>
    <w:rsid w:val="000569FE"/>
    <w:rsid w:val="00056B3D"/>
    <w:rsid w:val="00056C32"/>
    <w:rsid w:val="00057122"/>
    <w:rsid w:val="000573B0"/>
    <w:rsid w:val="00057A15"/>
    <w:rsid w:val="00057ACB"/>
    <w:rsid w:val="00057C03"/>
    <w:rsid w:val="00057D30"/>
    <w:rsid w:val="00057DCB"/>
    <w:rsid w:val="00057E0B"/>
    <w:rsid w:val="000601D8"/>
    <w:rsid w:val="000602DB"/>
    <w:rsid w:val="00060476"/>
    <w:rsid w:val="000604DC"/>
    <w:rsid w:val="000604E0"/>
    <w:rsid w:val="0006058D"/>
    <w:rsid w:val="00060600"/>
    <w:rsid w:val="000607DE"/>
    <w:rsid w:val="000608B3"/>
    <w:rsid w:val="00060918"/>
    <w:rsid w:val="00060A0A"/>
    <w:rsid w:val="00060A3E"/>
    <w:rsid w:val="00060C4D"/>
    <w:rsid w:val="00060C54"/>
    <w:rsid w:val="00060CB4"/>
    <w:rsid w:val="00060DFF"/>
    <w:rsid w:val="000611E9"/>
    <w:rsid w:val="000612BE"/>
    <w:rsid w:val="0006142C"/>
    <w:rsid w:val="0006147F"/>
    <w:rsid w:val="00061BD7"/>
    <w:rsid w:val="00061E9C"/>
    <w:rsid w:val="00061FFE"/>
    <w:rsid w:val="00062182"/>
    <w:rsid w:val="000621D9"/>
    <w:rsid w:val="000625CF"/>
    <w:rsid w:val="000625DB"/>
    <w:rsid w:val="00062600"/>
    <w:rsid w:val="00062645"/>
    <w:rsid w:val="0006274E"/>
    <w:rsid w:val="0006284F"/>
    <w:rsid w:val="0006294B"/>
    <w:rsid w:val="00062A86"/>
    <w:rsid w:val="00062B11"/>
    <w:rsid w:val="00062CA1"/>
    <w:rsid w:val="00062E18"/>
    <w:rsid w:val="00062F31"/>
    <w:rsid w:val="000632AA"/>
    <w:rsid w:val="000632AF"/>
    <w:rsid w:val="000632DB"/>
    <w:rsid w:val="00063387"/>
    <w:rsid w:val="000633AA"/>
    <w:rsid w:val="00063562"/>
    <w:rsid w:val="000638A0"/>
    <w:rsid w:val="00063E9C"/>
    <w:rsid w:val="00063F1B"/>
    <w:rsid w:val="00063FB4"/>
    <w:rsid w:val="000640E4"/>
    <w:rsid w:val="00064142"/>
    <w:rsid w:val="00064642"/>
    <w:rsid w:val="0006465E"/>
    <w:rsid w:val="000646BE"/>
    <w:rsid w:val="000647AA"/>
    <w:rsid w:val="000647B3"/>
    <w:rsid w:val="000647F8"/>
    <w:rsid w:val="000648D5"/>
    <w:rsid w:val="0006490A"/>
    <w:rsid w:val="00064996"/>
    <w:rsid w:val="000649A0"/>
    <w:rsid w:val="00064D98"/>
    <w:rsid w:val="00064F7D"/>
    <w:rsid w:val="0006511D"/>
    <w:rsid w:val="000651A1"/>
    <w:rsid w:val="000654D3"/>
    <w:rsid w:val="00065A5B"/>
    <w:rsid w:val="00065F3B"/>
    <w:rsid w:val="00066212"/>
    <w:rsid w:val="000662C9"/>
    <w:rsid w:val="00066625"/>
    <w:rsid w:val="000668A7"/>
    <w:rsid w:val="00066A80"/>
    <w:rsid w:val="00066BF1"/>
    <w:rsid w:val="00066D02"/>
    <w:rsid w:val="00066DA8"/>
    <w:rsid w:val="00066DEF"/>
    <w:rsid w:val="00066E16"/>
    <w:rsid w:val="00066EF6"/>
    <w:rsid w:val="00066FA2"/>
    <w:rsid w:val="0006702F"/>
    <w:rsid w:val="00067062"/>
    <w:rsid w:val="0006716F"/>
    <w:rsid w:val="00067334"/>
    <w:rsid w:val="000674A8"/>
    <w:rsid w:val="0006761C"/>
    <w:rsid w:val="0006764D"/>
    <w:rsid w:val="00067689"/>
    <w:rsid w:val="00067795"/>
    <w:rsid w:val="0006791F"/>
    <w:rsid w:val="0006799D"/>
    <w:rsid w:val="000679A3"/>
    <w:rsid w:val="00067C17"/>
    <w:rsid w:val="00067DBE"/>
    <w:rsid w:val="00070050"/>
    <w:rsid w:val="00070054"/>
    <w:rsid w:val="00070174"/>
    <w:rsid w:val="00070600"/>
    <w:rsid w:val="0007075F"/>
    <w:rsid w:val="000707D9"/>
    <w:rsid w:val="00070827"/>
    <w:rsid w:val="000709CB"/>
    <w:rsid w:val="00070AF7"/>
    <w:rsid w:val="00070BC3"/>
    <w:rsid w:val="00070BC6"/>
    <w:rsid w:val="00070BCA"/>
    <w:rsid w:val="00070CA0"/>
    <w:rsid w:val="00070D5A"/>
    <w:rsid w:val="00070DCC"/>
    <w:rsid w:val="00070EDE"/>
    <w:rsid w:val="000711A0"/>
    <w:rsid w:val="0007125F"/>
    <w:rsid w:val="000712AB"/>
    <w:rsid w:val="0007141F"/>
    <w:rsid w:val="00071555"/>
    <w:rsid w:val="000716E6"/>
    <w:rsid w:val="000718B3"/>
    <w:rsid w:val="00071A21"/>
    <w:rsid w:val="00071ADA"/>
    <w:rsid w:val="00071B43"/>
    <w:rsid w:val="00071E45"/>
    <w:rsid w:val="00071E61"/>
    <w:rsid w:val="00071F15"/>
    <w:rsid w:val="00071F73"/>
    <w:rsid w:val="00071FE8"/>
    <w:rsid w:val="0007213A"/>
    <w:rsid w:val="00072357"/>
    <w:rsid w:val="00072492"/>
    <w:rsid w:val="00072682"/>
    <w:rsid w:val="00072922"/>
    <w:rsid w:val="00072AB7"/>
    <w:rsid w:val="00072C13"/>
    <w:rsid w:val="00072CDE"/>
    <w:rsid w:val="00073009"/>
    <w:rsid w:val="000730A5"/>
    <w:rsid w:val="00073176"/>
    <w:rsid w:val="000734F3"/>
    <w:rsid w:val="000735C9"/>
    <w:rsid w:val="000737E4"/>
    <w:rsid w:val="000737E9"/>
    <w:rsid w:val="00073898"/>
    <w:rsid w:val="00073940"/>
    <w:rsid w:val="000739DE"/>
    <w:rsid w:val="00073A56"/>
    <w:rsid w:val="00073A73"/>
    <w:rsid w:val="00073D5C"/>
    <w:rsid w:val="00073F55"/>
    <w:rsid w:val="0007407B"/>
    <w:rsid w:val="00074147"/>
    <w:rsid w:val="00074279"/>
    <w:rsid w:val="000742BA"/>
    <w:rsid w:val="00074398"/>
    <w:rsid w:val="000744DC"/>
    <w:rsid w:val="00074513"/>
    <w:rsid w:val="000745C5"/>
    <w:rsid w:val="00074735"/>
    <w:rsid w:val="000749A4"/>
    <w:rsid w:val="00074AC1"/>
    <w:rsid w:val="00074B3F"/>
    <w:rsid w:val="00074D88"/>
    <w:rsid w:val="00074E5F"/>
    <w:rsid w:val="000752A6"/>
    <w:rsid w:val="00075313"/>
    <w:rsid w:val="00075958"/>
    <w:rsid w:val="00075A7C"/>
    <w:rsid w:val="00075AE5"/>
    <w:rsid w:val="00075B3B"/>
    <w:rsid w:val="00075C24"/>
    <w:rsid w:val="00075DD8"/>
    <w:rsid w:val="00075E44"/>
    <w:rsid w:val="00076205"/>
    <w:rsid w:val="000764B2"/>
    <w:rsid w:val="0007655A"/>
    <w:rsid w:val="000766B2"/>
    <w:rsid w:val="00076709"/>
    <w:rsid w:val="00076768"/>
    <w:rsid w:val="00076A05"/>
    <w:rsid w:val="00076A6C"/>
    <w:rsid w:val="00076DEC"/>
    <w:rsid w:val="00076E7D"/>
    <w:rsid w:val="00076EFB"/>
    <w:rsid w:val="000771EA"/>
    <w:rsid w:val="000774CE"/>
    <w:rsid w:val="00077784"/>
    <w:rsid w:val="000777BB"/>
    <w:rsid w:val="000779AC"/>
    <w:rsid w:val="00077A02"/>
    <w:rsid w:val="00077C11"/>
    <w:rsid w:val="00077C97"/>
    <w:rsid w:val="00077CAF"/>
    <w:rsid w:val="00077E06"/>
    <w:rsid w:val="00077F3F"/>
    <w:rsid w:val="000801CF"/>
    <w:rsid w:val="00080206"/>
    <w:rsid w:val="0008042B"/>
    <w:rsid w:val="000804C7"/>
    <w:rsid w:val="00080546"/>
    <w:rsid w:val="00080553"/>
    <w:rsid w:val="000806C0"/>
    <w:rsid w:val="00080900"/>
    <w:rsid w:val="00080B3B"/>
    <w:rsid w:val="00080B9D"/>
    <w:rsid w:val="00080D5A"/>
    <w:rsid w:val="00080F97"/>
    <w:rsid w:val="00080FBC"/>
    <w:rsid w:val="000814ED"/>
    <w:rsid w:val="00081560"/>
    <w:rsid w:val="00081568"/>
    <w:rsid w:val="00081695"/>
    <w:rsid w:val="000816C8"/>
    <w:rsid w:val="0008171F"/>
    <w:rsid w:val="00081854"/>
    <w:rsid w:val="00081954"/>
    <w:rsid w:val="00081ACC"/>
    <w:rsid w:val="00081BFB"/>
    <w:rsid w:val="00081CE3"/>
    <w:rsid w:val="00081F9C"/>
    <w:rsid w:val="00081FC8"/>
    <w:rsid w:val="0008213E"/>
    <w:rsid w:val="000821A2"/>
    <w:rsid w:val="00082224"/>
    <w:rsid w:val="0008223A"/>
    <w:rsid w:val="00082352"/>
    <w:rsid w:val="0008236C"/>
    <w:rsid w:val="000823A8"/>
    <w:rsid w:val="0008243C"/>
    <w:rsid w:val="00082455"/>
    <w:rsid w:val="000825F9"/>
    <w:rsid w:val="00082873"/>
    <w:rsid w:val="000828A0"/>
    <w:rsid w:val="000828B0"/>
    <w:rsid w:val="00082C3E"/>
    <w:rsid w:val="00082C4D"/>
    <w:rsid w:val="00082ED0"/>
    <w:rsid w:val="000832C3"/>
    <w:rsid w:val="000833B7"/>
    <w:rsid w:val="00083470"/>
    <w:rsid w:val="00083921"/>
    <w:rsid w:val="00083CA4"/>
    <w:rsid w:val="00083CD7"/>
    <w:rsid w:val="00083D52"/>
    <w:rsid w:val="00083EDC"/>
    <w:rsid w:val="0008409C"/>
    <w:rsid w:val="00084149"/>
    <w:rsid w:val="000843FA"/>
    <w:rsid w:val="000844EB"/>
    <w:rsid w:val="00084513"/>
    <w:rsid w:val="00084651"/>
    <w:rsid w:val="000847EB"/>
    <w:rsid w:val="00084A23"/>
    <w:rsid w:val="00084A2D"/>
    <w:rsid w:val="00084F2E"/>
    <w:rsid w:val="0008503A"/>
    <w:rsid w:val="00085107"/>
    <w:rsid w:val="000852F2"/>
    <w:rsid w:val="00085400"/>
    <w:rsid w:val="00085638"/>
    <w:rsid w:val="00085686"/>
    <w:rsid w:val="0008584C"/>
    <w:rsid w:val="00085892"/>
    <w:rsid w:val="00085951"/>
    <w:rsid w:val="000859B9"/>
    <w:rsid w:val="00085CD9"/>
    <w:rsid w:val="00085F5E"/>
    <w:rsid w:val="00085FD2"/>
    <w:rsid w:val="0008635C"/>
    <w:rsid w:val="00086361"/>
    <w:rsid w:val="000863FA"/>
    <w:rsid w:val="00086414"/>
    <w:rsid w:val="00086510"/>
    <w:rsid w:val="00086757"/>
    <w:rsid w:val="0008678B"/>
    <w:rsid w:val="000867AA"/>
    <w:rsid w:val="000867F8"/>
    <w:rsid w:val="00086D70"/>
    <w:rsid w:val="00086DC1"/>
    <w:rsid w:val="00086E2A"/>
    <w:rsid w:val="00086F20"/>
    <w:rsid w:val="00086F77"/>
    <w:rsid w:val="00086FCF"/>
    <w:rsid w:val="0008713E"/>
    <w:rsid w:val="00087143"/>
    <w:rsid w:val="00087344"/>
    <w:rsid w:val="00087347"/>
    <w:rsid w:val="00087836"/>
    <w:rsid w:val="00087963"/>
    <w:rsid w:val="000879E9"/>
    <w:rsid w:val="00087B0E"/>
    <w:rsid w:val="00087B45"/>
    <w:rsid w:val="00087DDC"/>
    <w:rsid w:val="00090095"/>
    <w:rsid w:val="0009019D"/>
    <w:rsid w:val="000901FE"/>
    <w:rsid w:val="00090233"/>
    <w:rsid w:val="000903BB"/>
    <w:rsid w:val="000904F7"/>
    <w:rsid w:val="00090846"/>
    <w:rsid w:val="00090D3A"/>
    <w:rsid w:val="00090D9E"/>
    <w:rsid w:val="00091033"/>
    <w:rsid w:val="00091042"/>
    <w:rsid w:val="00091066"/>
    <w:rsid w:val="0009108D"/>
    <w:rsid w:val="00091382"/>
    <w:rsid w:val="0009154D"/>
    <w:rsid w:val="000915C3"/>
    <w:rsid w:val="000915D6"/>
    <w:rsid w:val="000915E4"/>
    <w:rsid w:val="000916E4"/>
    <w:rsid w:val="000917D6"/>
    <w:rsid w:val="00091B75"/>
    <w:rsid w:val="00091B7F"/>
    <w:rsid w:val="00091C5F"/>
    <w:rsid w:val="00091D89"/>
    <w:rsid w:val="00091F4C"/>
    <w:rsid w:val="00092033"/>
    <w:rsid w:val="0009217D"/>
    <w:rsid w:val="00092360"/>
    <w:rsid w:val="000928A3"/>
    <w:rsid w:val="00092944"/>
    <w:rsid w:val="00092FB6"/>
    <w:rsid w:val="0009312D"/>
    <w:rsid w:val="000932ED"/>
    <w:rsid w:val="0009333E"/>
    <w:rsid w:val="00093389"/>
    <w:rsid w:val="00093431"/>
    <w:rsid w:val="00093736"/>
    <w:rsid w:val="000937B4"/>
    <w:rsid w:val="00093921"/>
    <w:rsid w:val="000939C9"/>
    <w:rsid w:val="00093F51"/>
    <w:rsid w:val="0009400D"/>
    <w:rsid w:val="0009417A"/>
    <w:rsid w:val="0009419B"/>
    <w:rsid w:val="000941D9"/>
    <w:rsid w:val="00094447"/>
    <w:rsid w:val="000945CD"/>
    <w:rsid w:val="000946D8"/>
    <w:rsid w:val="000946FA"/>
    <w:rsid w:val="0009472E"/>
    <w:rsid w:val="00094909"/>
    <w:rsid w:val="00094A94"/>
    <w:rsid w:val="00094BD7"/>
    <w:rsid w:val="00094BD8"/>
    <w:rsid w:val="00094C0F"/>
    <w:rsid w:val="00094D3F"/>
    <w:rsid w:val="000950D5"/>
    <w:rsid w:val="000950DE"/>
    <w:rsid w:val="0009518B"/>
    <w:rsid w:val="000951B7"/>
    <w:rsid w:val="00095259"/>
    <w:rsid w:val="0009529D"/>
    <w:rsid w:val="00095397"/>
    <w:rsid w:val="000953BB"/>
    <w:rsid w:val="000954B5"/>
    <w:rsid w:val="000954E2"/>
    <w:rsid w:val="000955C9"/>
    <w:rsid w:val="000955D0"/>
    <w:rsid w:val="00095A5B"/>
    <w:rsid w:val="00095C4B"/>
    <w:rsid w:val="00095CA7"/>
    <w:rsid w:val="00095F7A"/>
    <w:rsid w:val="00096216"/>
    <w:rsid w:val="000964A6"/>
    <w:rsid w:val="000965E3"/>
    <w:rsid w:val="00096658"/>
    <w:rsid w:val="000966F6"/>
    <w:rsid w:val="00096A81"/>
    <w:rsid w:val="00096B72"/>
    <w:rsid w:val="00096B77"/>
    <w:rsid w:val="00096BA2"/>
    <w:rsid w:val="00096CD8"/>
    <w:rsid w:val="00096D61"/>
    <w:rsid w:val="00096E27"/>
    <w:rsid w:val="00096FDB"/>
    <w:rsid w:val="00096FF5"/>
    <w:rsid w:val="00097188"/>
    <w:rsid w:val="000972D1"/>
    <w:rsid w:val="00097448"/>
    <w:rsid w:val="0009745D"/>
    <w:rsid w:val="0009754A"/>
    <w:rsid w:val="0009782D"/>
    <w:rsid w:val="000978AE"/>
    <w:rsid w:val="00097D91"/>
    <w:rsid w:val="00097F4E"/>
    <w:rsid w:val="00097FC6"/>
    <w:rsid w:val="000A004E"/>
    <w:rsid w:val="000A019F"/>
    <w:rsid w:val="000A0413"/>
    <w:rsid w:val="000A05C9"/>
    <w:rsid w:val="000A071C"/>
    <w:rsid w:val="000A080C"/>
    <w:rsid w:val="000A0840"/>
    <w:rsid w:val="000A08CF"/>
    <w:rsid w:val="000A09C1"/>
    <w:rsid w:val="000A0C50"/>
    <w:rsid w:val="000A0CB3"/>
    <w:rsid w:val="000A0F37"/>
    <w:rsid w:val="000A0FDB"/>
    <w:rsid w:val="000A11AF"/>
    <w:rsid w:val="000A13F7"/>
    <w:rsid w:val="000A14B5"/>
    <w:rsid w:val="000A15E3"/>
    <w:rsid w:val="000A1608"/>
    <w:rsid w:val="000A16BF"/>
    <w:rsid w:val="000A1720"/>
    <w:rsid w:val="000A1773"/>
    <w:rsid w:val="000A19F8"/>
    <w:rsid w:val="000A1A37"/>
    <w:rsid w:val="000A1CDD"/>
    <w:rsid w:val="000A1CFB"/>
    <w:rsid w:val="000A1DDD"/>
    <w:rsid w:val="000A1EC8"/>
    <w:rsid w:val="000A1F70"/>
    <w:rsid w:val="000A206A"/>
    <w:rsid w:val="000A21CF"/>
    <w:rsid w:val="000A22DF"/>
    <w:rsid w:val="000A232B"/>
    <w:rsid w:val="000A234D"/>
    <w:rsid w:val="000A26F6"/>
    <w:rsid w:val="000A2721"/>
    <w:rsid w:val="000A2777"/>
    <w:rsid w:val="000A279E"/>
    <w:rsid w:val="000A2836"/>
    <w:rsid w:val="000A2861"/>
    <w:rsid w:val="000A2D5D"/>
    <w:rsid w:val="000A2E86"/>
    <w:rsid w:val="000A30FC"/>
    <w:rsid w:val="000A32AC"/>
    <w:rsid w:val="000A3329"/>
    <w:rsid w:val="000A3C06"/>
    <w:rsid w:val="000A3E00"/>
    <w:rsid w:val="000A3EE4"/>
    <w:rsid w:val="000A4040"/>
    <w:rsid w:val="000A4090"/>
    <w:rsid w:val="000A4322"/>
    <w:rsid w:val="000A4759"/>
    <w:rsid w:val="000A4795"/>
    <w:rsid w:val="000A47A1"/>
    <w:rsid w:val="000A4813"/>
    <w:rsid w:val="000A483C"/>
    <w:rsid w:val="000A49AE"/>
    <w:rsid w:val="000A49B4"/>
    <w:rsid w:val="000A49E7"/>
    <w:rsid w:val="000A4A0D"/>
    <w:rsid w:val="000A4C16"/>
    <w:rsid w:val="000A4E6D"/>
    <w:rsid w:val="000A503F"/>
    <w:rsid w:val="000A50D3"/>
    <w:rsid w:val="000A544F"/>
    <w:rsid w:val="000A5516"/>
    <w:rsid w:val="000A5542"/>
    <w:rsid w:val="000A55D7"/>
    <w:rsid w:val="000A5690"/>
    <w:rsid w:val="000A56D8"/>
    <w:rsid w:val="000A5771"/>
    <w:rsid w:val="000A598F"/>
    <w:rsid w:val="000A5B3A"/>
    <w:rsid w:val="000A5C4E"/>
    <w:rsid w:val="000A5CAB"/>
    <w:rsid w:val="000A5E99"/>
    <w:rsid w:val="000A62A0"/>
    <w:rsid w:val="000A630F"/>
    <w:rsid w:val="000A63A9"/>
    <w:rsid w:val="000A67F8"/>
    <w:rsid w:val="000A6821"/>
    <w:rsid w:val="000A6A51"/>
    <w:rsid w:val="000A6BE2"/>
    <w:rsid w:val="000A6C45"/>
    <w:rsid w:val="000A6DAD"/>
    <w:rsid w:val="000A6EA9"/>
    <w:rsid w:val="000A7163"/>
    <w:rsid w:val="000A730B"/>
    <w:rsid w:val="000A7317"/>
    <w:rsid w:val="000A732F"/>
    <w:rsid w:val="000A7569"/>
    <w:rsid w:val="000A757F"/>
    <w:rsid w:val="000A7603"/>
    <w:rsid w:val="000A7657"/>
    <w:rsid w:val="000A7D4E"/>
    <w:rsid w:val="000A7E06"/>
    <w:rsid w:val="000A7F88"/>
    <w:rsid w:val="000A7FA6"/>
    <w:rsid w:val="000A7FBC"/>
    <w:rsid w:val="000B00CD"/>
    <w:rsid w:val="000B02BF"/>
    <w:rsid w:val="000B0609"/>
    <w:rsid w:val="000B0A80"/>
    <w:rsid w:val="000B0CC4"/>
    <w:rsid w:val="000B0D4B"/>
    <w:rsid w:val="000B0EF3"/>
    <w:rsid w:val="000B1068"/>
    <w:rsid w:val="000B1069"/>
    <w:rsid w:val="000B10CE"/>
    <w:rsid w:val="000B10E0"/>
    <w:rsid w:val="000B10E3"/>
    <w:rsid w:val="000B1286"/>
    <w:rsid w:val="000B12FC"/>
    <w:rsid w:val="000B13F1"/>
    <w:rsid w:val="000B1498"/>
    <w:rsid w:val="000B14D8"/>
    <w:rsid w:val="000B1551"/>
    <w:rsid w:val="000B1683"/>
    <w:rsid w:val="000B1748"/>
    <w:rsid w:val="000B18C6"/>
    <w:rsid w:val="000B1A80"/>
    <w:rsid w:val="000B1A8E"/>
    <w:rsid w:val="000B1ACE"/>
    <w:rsid w:val="000B1B3B"/>
    <w:rsid w:val="000B1BA0"/>
    <w:rsid w:val="000B1BF2"/>
    <w:rsid w:val="000B1C17"/>
    <w:rsid w:val="000B1CF1"/>
    <w:rsid w:val="000B1D4E"/>
    <w:rsid w:val="000B1E61"/>
    <w:rsid w:val="000B1E66"/>
    <w:rsid w:val="000B1FF0"/>
    <w:rsid w:val="000B200A"/>
    <w:rsid w:val="000B2041"/>
    <w:rsid w:val="000B20DA"/>
    <w:rsid w:val="000B2188"/>
    <w:rsid w:val="000B2291"/>
    <w:rsid w:val="000B22AD"/>
    <w:rsid w:val="000B232C"/>
    <w:rsid w:val="000B23BA"/>
    <w:rsid w:val="000B243C"/>
    <w:rsid w:val="000B26D4"/>
    <w:rsid w:val="000B278B"/>
    <w:rsid w:val="000B2B32"/>
    <w:rsid w:val="000B2BE0"/>
    <w:rsid w:val="000B2C53"/>
    <w:rsid w:val="000B2C7C"/>
    <w:rsid w:val="000B2EE3"/>
    <w:rsid w:val="000B2F10"/>
    <w:rsid w:val="000B3172"/>
    <w:rsid w:val="000B31B3"/>
    <w:rsid w:val="000B35A7"/>
    <w:rsid w:val="000B3730"/>
    <w:rsid w:val="000B3780"/>
    <w:rsid w:val="000B378F"/>
    <w:rsid w:val="000B3843"/>
    <w:rsid w:val="000B3AD5"/>
    <w:rsid w:val="000B409C"/>
    <w:rsid w:val="000B41D2"/>
    <w:rsid w:val="000B4241"/>
    <w:rsid w:val="000B424A"/>
    <w:rsid w:val="000B4285"/>
    <w:rsid w:val="000B431C"/>
    <w:rsid w:val="000B4374"/>
    <w:rsid w:val="000B43B6"/>
    <w:rsid w:val="000B4481"/>
    <w:rsid w:val="000B46FB"/>
    <w:rsid w:val="000B4796"/>
    <w:rsid w:val="000B4847"/>
    <w:rsid w:val="000B4933"/>
    <w:rsid w:val="000B495E"/>
    <w:rsid w:val="000B4A2D"/>
    <w:rsid w:val="000B4A7F"/>
    <w:rsid w:val="000B4A8E"/>
    <w:rsid w:val="000B4B31"/>
    <w:rsid w:val="000B4B6F"/>
    <w:rsid w:val="000B4BFD"/>
    <w:rsid w:val="000B4EC0"/>
    <w:rsid w:val="000B506D"/>
    <w:rsid w:val="000B5075"/>
    <w:rsid w:val="000B52E4"/>
    <w:rsid w:val="000B5376"/>
    <w:rsid w:val="000B5799"/>
    <w:rsid w:val="000B598F"/>
    <w:rsid w:val="000B5A4A"/>
    <w:rsid w:val="000B5C8D"/>
    <w:rsid w:val="000B5F0A"/>
    <w:rsid w:val="000B5F36"/>
    <w:rsid w:val="000B5FB4"/>
    <w:rsid w:val="000B60C6"/>
    <w:rsid w:val="000B60D8"/>
    <w:rsid w:val="000B62C0"/>
    <w:rsid w:val="000B66A3"/>
    <w:rsid w:val="000B687F"/>
    <w:rsid w:val="000B69B1"/>
    <w:rsid w:val="000B69EE"/>
    <w:rsid w:val="000B6A5A"/>
    <w:rsid w:val="000B6D43"/>
    <w:rsid w:val="000B6D8D"/>
    <w:rsid w:val="000B6DE0"/>
    <w:rsid w:val="000B70D9"/>
    <w:rsid w:val="000B726B"/>
    <w:rsid w:val="000B72F4"/>
    <w:rsid w:val="000B769A"/>
    <w:rsid w:val="000B7703"/>
    <w:rsid w:val="000B77A1"/>
    <w:rsid w:val="000B78DB"/>
    <w:rsid w:val="000B7950"/>
    <w:rsid w:val="000B79B1"/>
    <w:rsid w:val="000B7A01"/>
    <w:rsid w:val="000B7E29"/>
    <w:rsid w:val="000C0163"/>
    <w:rsid w:val="000C0192"/>
    <w:rsid w:val="000C054A"/>
    <w:rsid w:val="000C05D8"/>
    <w:rsid w:val="000C08C9"/>
    <w:rsid w:val="000C095E"/>
    <w:rsid w:val="000C0986"/>
    <w:rsid w:val="000C0AC3"/>
    <w:rsid w:val="000C0BB6"/>
    <w:rsid w:val="000C0DD7"/>
    <w:rsid w:val="000C0E6A"/>
    <w:rsid w:val="000C0E6F"/>
    <w:rsid w:val="000C0EE1"/>
    <w:rsid w:val="000C0FC1"/>
    <w:rsid w:val="000C1271"/>
    <w:rsid w:val="000C12AC"/>
    <w:rsid w:val="000C1428"/>
    <w:rsid w:val="000C1472"/>
    <w:rsid w:val="000C1BC9"/>
    <w:rsid w:val="000C1DE8"/>
    <w:rsid w:val="000C21A4"/>
    <w:rsid w:val="000C2531"/>
    <w:rsid w:val="000C2568"/>
    <w:rsid w:val="000C2710"/>
    <w:rsid w:val="000C27DC"/>
    <w:rsid w:val="000C27E3"/>
    <w:rsid w:val="000C2864"/>
    <w:rsid w:val="000C29E5"/>
    <w:rsid w:val="000C2A84"/>
    <w:rsid w:val="000C2B17"/>
    <w:rsid w:val="000C2B19"/>
    <w:rsid w:val="000C2C5D"/>
    <w:rsid w:val="000C2D80"/>
    <w:rsid w:val="000C320E"/>
    <w:rsid w:val="000C342C"/>
    <w:rsid w:val="000C3562"/>
    <w:rsid w:val="000C3587"/>
    <w:rsid w:val="000C3782"/>
    <w:rsid w:val="000C38F0"/>
    <w:rsid w:val="000C3B07"/>
    <w:rsid w:val="000C3D60"/>
    <w:rsid w:val="000C3DB4"/>
    <w:rsid w:val="000C3FBE"/>
    <w:rsid w:val="000C401E"/>
    <w:rsid w:val="000C429D"/>
    <w:rsid w:val="000C4354"/>
    <w:rsid w:val="000C44FC"/>
    <w:rsid w:val="000C4625"/>
    <w:rsid w:val="000C48DE"/>
    <w:rsid w:val="000C4BD0"/>
    <w:rsid w:val="000C4BE1"/>
    <w:rsid w:val="000C4D7D"/>
    <w:rsid w:val="000C4DC3"/>
    <w:rsid w:val="000C4DE5"/>
    <w:rsid w:val="000C4E42"/>
    <w:rsid w:val="000C4F5D"/>
    <w:rsid w:val="000C5180"/>
    <w:rsid w:val="000C525B"/>
    <w:rsid w:val="000C5401"/>
    <w:rsid w:val="000C5700"/>
    <w:rsid w:val="000C58B2"/>
    <w:rsid w:val="000C58C4"/>
    <w:rsid w:val="000C596B"/>
    <w:rsid w:val="000C59E1"/>
    <w:rsid w:val="000C5A7A"/>
    <w:rsid w:val="000C5E76"/>
    <w:rsid w:val="000C5EA5"/>
    <w:rsid w:val="000C6217"/>
    <w:rsid w:val="000C6281"/>
    <w:rsid w:val="000C662B"/>
    <w:rsid w:val="000C6955"/>
    <w:rsid w:val="000C6D2C"/>
    <w:rsid w:val="000C6E7D"/>
    <w:rsid w:val="000C6F7F"/>
    <w:rsid w:val="000C74CC"/>
    <w:rsid w:val="000C7587"/>
    <w:rsid w:val="000C778B"/>
    <w:rsid w:val="000C7878"/>
    <w:rsid w:val="000C799A"/>
    <w:rsid w:val="000C7B6F"/>
    <w:rsid w:val="000C7E3C"/>
    <w:rsid w:val="000D03B6"/>
    <w:rsid w:val="000D043D"/>
    <w:rsid w:val="000D0487"/>
    <w:rsid w:val="000D0493"/>
    <w:rsid w:val="000D04BD"/>
    <w:rsid w:val="000D04D1"/>
    <w:rsid w:val="000D062E"/>
    <w:rsid w:val="000D067A"/>
    <w:rsid w:val="000D0755"/>
    <w:rsid w:val="000D07C0"/>
    <w:rsid w:val="000D0899"/>
    <w:rsid w:val="000D09F8"/>
    <w:rsid w:val="000D0A35"/>
    <w:rsid w:val="000D0A4A"/>
    <w:rsid w:val="000D0B16"/>
    <w:rsid w:val="000D0EDE"/>
    <w:rsid w:val="000D11D0"/>
    <w:rsid w:val="000D11E2"/>
    <w:rsid w:val="000D12B1"/>
    <w:rsid w:val="000D130D"/>
    <w:rsid w:val="000D1446"/>
    <w:rsid w:val="000D14BC"/>
    <w:rsid w:val="000D157C"/>
    <w:rsid w:val="000D171B"/>
    <w:rsid w:val="000D1720"/>
    <w:rsid w:val="000D17BF"/>
    <w:rsid w:val="000D1869"/>
    <w:rsid w:val="000D1A74"/>
    <w:rsid w:val="000D1C7D"/>
    <w:rsid w:val="000D1E8D"/>
    <w:rsid w:val="000D1EA0"/>
    <w:rsid w:val="000D1FBD"/>
    <w:rsid w:val="000D20FE"/>
    <w:rsid w:val="000D21AC"/>
    <w:rsid w:val="000D21D5"/>
    <w:rsid w:val="000D23B0"/>
    <w:rsid w:val="000D23F6"/>
    <w:rsid w:val="000D24E6"/>
    <w:rsid w:val="000D29A6"/>
    <w:rsid w:val="000D2C3A"/>
    <w:rsid w:val="000D2CBA"/>
    <w:rsid w:val="000D2E95"/>
    <w:rsid w:val="000D2F9A"/>
    <w:rsid w:val="000D3062"/>
    <w:rsid w:val="000D3086"/>
    <w:rsid w:val="000D30E2"/>
    <w:rsid w:val="000D3212"/>
    <w:rsid w:val="000D362B"/>
    <w:rsid w:val="000D380F"/>
    <w:rsid w:val="000D3829"/>
    <w:rsid w:val="000D382E"/>
    <w:rsid w:val="000D38D0"/>
    <w:rsid w:val="000D3A36"/>
    <w:rsid w:val="000D3AE0"/>
    <w:rsid w:val="000D3BD2"/>
    <w:rsid w:val="000D3C2D"/>
    <w:rsid w:val="000D3F52"/>
    <w:rsid w:val="000D4054"/>
    <w:rsid w:val="000D40B9"/>
    <w:rsid w:val="000D415C"/>
    <w:rsid w:val="000D442E"/>
    <w:rsid w:val="000D4705"/>
    <w:rsid w:val="000D4748"/>
    <w:rsid w:val="000D4A50"/>
    <w:rsid w:val="000D4ACD"/>
    <w:rsid w:val="000D4C01"/>
    <w:rsid w:val="000D4C0B"/>
    <w:rsid w:val="000D4D7F"/>
    <w:rsid w:val="000D4EFB"/>
    <w:rsid w:val="000D50F2"/>
    <w:rsid w:val="000D52EA"/>
    <w:rsid w:val="000D5638"/>
    <w:rsid w:val="000D57C9"/>
    <w:rsid w:val="000D587B"/>
    <w:rsid w:val="000D58B3"/>
    <w:rsid w:val="000D58BE"/>
    <w:rsid w:val="000D5BF3"/>
    <w:rsid w:val="000D5D3A"/>
    <w:rsid w:val="000D5D4A"/>
    <w:rsid w:val="000D5FF2"/>
    <w:rsid w:val="000D60EC"/>
    <w:rsid w:val="000D63C6"/>
    <w:rsid w:val="000D6498"/>
    <w:rsid w:val="000D65CE"/>
    <w:rsid w:val="000D6A7E"/>
    <w:rsid w:val="000D6BE9"/>
    <w:rsid w:val="000D6D71"/>
    <w:rsid w:val="000D6F3A"/>
    <w:rsid w:val="000D6FAA"/>
    <w:rsid w:val="000D6FEF"/>
    <w:rsid w:val="000D7010"/>
    <w:rsid w:val="000D7216"/>
    <w:rsid w:val="000D7272"/>
    <w:rsid w:val="000D7425"/>
    <w:rsid w:val="000D7446"/>
    <w:rsid w:val="000D7461"/>
    <w:rsid w:val="000D748A"/>
    <w:rsid w:val="000D7843"/>
    <w:rsid w:val="000D7B40"/>
    <w:rsid w:val="000D7D25"/>
    <w:rsid w:val="000D7E3D"/>
    <w:rsid w:val="000E018E"/>
    <w:rsid w:val="000E03BB"/>
    <w:rsid w:val="000E0555"/>
    <w:rsid w:val="000E073B"/>
    <w:rsid w:val="000E078B"/>
    <w:rsid w:val="000E07A4"/>
    <w:rsid w:val="000E08CC"/>
    <w:rsid w:val="000E093B"/>
    <w:rsid w:val="000E0A01"/>
    <w:rsid w:val="000E0AB5"/>
    <w:rsid w:val="000E0AD5"/>
    <w:rsid w:val="000E0B11"/>
    <w:rsid w:val="000E0C25"/>
    <w:rsid w:val="000E0C7C"/>
    <w:rsid w:val="000E0DEE"/>
    <w:rsid w:val="000E0E9F"/>
    <w:rsid w:val="000E0EEB"/>
    <w:rsid w:val="000E0FB8"/>
    <w:rsid w:val="000E10DC"/>
    <w:rsid w:val="000E1137"/>
    <w:rsid w:val="000E1931"/>
    <w:rsid w:val="000E1ADA"/>
    <w:rsid w:val="000E1B3C"/>
    <w:rsid w:val="000E1BA4"/>
    <w:rsid w:val="000E1CE3"/>
    <w:rsid w:val="000E1F6F"/>
    <w:rsid w:val="000E2061"/>
    <w:rsid w:val="000E2186"/>
    <w:rsid w:val="000E28F1"/>
    <w:rsid w:val="000E2AA7"/>
    <w:rsid w:val="000E2B57"/>
    <w:rsid w:val="000E2C6D"/>
    <w:rsid w:val="000E2D0A"/>
    <w:rsid w:val="000E2E78"/>
    <w:rsid w:val="000E2EE8"/>
    <w:rsid w:val="000E2EFB"/>
    <w:rsid w:val="000E3006"/>
    <w:rsid w:val="000E30B9"/>
    <w:rsid w:val="000E31D2"/>
    <w:rsid w:val="000E33CA"/>
    <w:rsid w:val="000E35E8"/>
    <w:rsid w:val="000E363D"/>
    <w:rsid w:val="000E37DF"/>
    <w:rsid w:val="000E38AD"/>
    <w:rsid w:val="000E3937"/>
    <w:rsid w:val="000E39CD"/>
    <w:rsid w:val="000E3AC4"/>
    <w:rsid w:val="000E3ADC"/>
    <w:rsid w:val="000E3AE7"/>
    <w:rsid w:val="000E3F3D"/>
    <w:rsid w:val="000E3F98"/>
    <w:rsid w:val="000E409A"/>
    <w:rsid w:val="000E413F"/>
    <w:rsid w:val="000E4151"/>
    <w:rsid w:val="000E419E"/>
    <w:rsid w:val="000E421D"/>
    <w:rsid w:val="000E4265"/>
    <w:rsid w:val="000E4366"/>
    <w:rsid w:val="000E4398"/>
    <w:rsid w:val="000E44CA"/>
    <w:rsid w:val="000E4594"/>
    <w:rsid w:val="000E475E"/>
    <w:rsid w:val="000E4913"/>
    <w:rsid w:val="000E4939"/>
    <w:rsid w:val="000E4B37"/>
    <w:rsid w:val="000E4B8A"/>
    <w:rsid w:val="000E4C8C"/>
    <w:rsid w:val="000E4DC8"/>
    <w:rsid w:val="000E4E35"/>
    <w:rsid w:val="000E4EBA"/>
    <w:rsid w:val="000E4F9C"/>
    <w:rsid w:val="000E5138"/>
    <w:rsid w:val="000E542C"/>
    <w:rsid w:val="000E5939"/>
    <w:rsid w:val="000E5959"/>
    <w:rsid w:val="000E598F"/>
    <w:rsid w:val="000E5A08"/>
    <w:rsid w:val="000E5A52"/>
    <w:rsid w:val="000E5B29"/>
    <w:rsid w:val="000E5C88"/>
    <w:rsid w:val="000E5E7B"/>
    <w:rsid w:val="000E6498"/>
    <w:rsid w:val="000E64E6"/>
    <w:rsid w:val="000E64F9"/>
    <w:rsid w:val="000E654D"/>
    <w:rsid w:val="000E66F7"/>
    <w:rsid w:val="000E68C6"/>
    <w:rsid w:val="000E6D3C"/>
    <w:rsid w:val="000E6E7C"/>
    <w:rsid w:val="000E7107"/>
    <w:rsid w:val="000E71ED"/>
    <w:rsid w:val="000E765C"/>
    <w:rsid w:val="000E770D"/>
    <w:rsid w:val="000E77E0"/>
    <w:rsid w:val="000E79B9"/>
    <w:rsid w:val="000E7A96"/>
    <w:rsid w:val="000E7BCE"/>
    <w:rsid w:val="000E7C3F"/>
    <w:rsid w:val="000E7C5A"/>
    <w:rsid w:val="000E7D0C"/>
    <w:rsid w:val="000F0034"/>
    <w:rsid w:val="000F02D9"/>
    <w:rsid w:val="000F03E7"/>
    <w:rsid w:val="000F0540"/>
    <w:rsid w:val="000F069F"/>
    <w:rsid w:val="000F07DF"/>
    <w:rsid w:val="000F09A9"/>
    <w:rsid w:val="000F0A22"/>
    <w:rsid w:val="000F0AC3"/>
    <w:rsid w:val="000F0AF4"/>
    <w:rsid w:val="000F0E60"/>
    <w:rsid w:val="000F0EC3"/>
    <w:rsid w:val="000F1056"/>
    <w:rsid w:val="000F135D"/>
    <w:rsid w:val="000F15F9"/>
    <w:rsid w:val="000F1780"/>
    <w:rsid w:val="000F17EB"/>
    <w:rsid w:val="000F1FC1"/>
    <w:rsid w:val="000F200D"/>
    <w:rsid w:val="000F2063"/>
    <w:rsid w:val="000F2288"/>
    <w:rsid w:val="000F22D6"/>
    <w:rsid w:val="000F2349"/>
    <w:rsid w:val="000F25D9"/>
    <w:rsid w:val="000F25E1"/>
    <w:rsid w:val="000F26A7"/>
    <w:rsid w:val="000F2741"/>
    <w:rsid w:val="000F2780"/>
    <w:rsid w:val="000F27C6"/>
    <w:rsid w:val="000F2853"/>
    <w:rsid w:val="000F2972"/>
    <w:rsid w:val="000F298F"/>
    <w:rsid w:val="000F2ADE"/>
    <w:rsid w:val="000F2B01"/>
    <w:rsid w:val="000F2EA5"/>
    <w:rsid w:val="000F2ED0"/>
    <w:rsid w:val="000F2FD4"/>
    <w:rsid w:val="000F3267"/>
    <w:rsid w:val="000F32DB"/>
    <w:rsid w:val="000F3477"/>
    <w:rsid w:val="000F3725"/>
    <w:rsid w:val="000F3870"/>
    <w:rsid w:val="000F387E"/>
    <w:rsid w:val="000F3A0E"/>
    <w:rsid w:val="000F3A17"/>
    <w:rsid w:val="000F3B67"/>
    <w:rsid w:val="000F3BB5"/>
    <w:rsid w:val="000F3EB2"/>
    <w:rsid w:val="000F4137"/>
    <w:rsid w:val="000F4159"/>
    <w:rsid w:val="000F4632"/>
    <w:rsid w:val="000F4761"/>
    <w:rsid w:val="000F4926"/>
    <w:rsid w:val="000F4962"/>
    <w:rsid w:val="000F49BE"/>
    <w:rsid w:val="000F49CC"/>
    <w:rsid w:val="000F49EC"/>
    <w:rsid w:val="000F4C59"/>
    <w:rsid w:val="000F4CDF"/>
    <w:rsid w:val="000F4E9F"/>
    <w:rsid w:val="000F4F1B"/>
    <w:rsid w:val="000F4F95"/>
    <w:rsid w:val="000F5322"/>
    <w:rsid w:val="000F5359"/>
    <w:rsid w:val="000F55E1"/>
    <w:rsid w:val="000F56E2"/>
    <w:rsid w:val="000F5729"/>
    <w:rsid w:val="000F5801"/>
    <w:rsid w:val="000F589B"/>
    <w:rsid w:val="000F58BC"/>
    <w:rsid w:val="000F5A0A"/>
    <w:rsid w:val="000F5B55"/>
    <w:rsid w:val="000F5BC7"/>
    <w:rsid w:val="000F5D03"/>
    <w:rsid w:val="000F5D9A"/>
    <w:rsid w:val="000F5E9B"/>
    <w:rsid w:val="000F6395"/>
    <w:rsid w:val="000F65C6"/>
    <w:rsid w:val="000F6774"/>
    <w:rsid w:val="000F682C"/>
    <w:rsid w:val="000F68BA"/>
    <w:rsid w:val="000F691A"/>
    <w:rsid w:val="000F6A52"/>
    <w:rsid w:val="000F6BDD"/>
    <w:rsid w:val="000F6C0A"/>
    <w:rsid w:val="000F6CC9"/>
    <w:rsid w:val="000F7074"/>
    <w:rsid w:val="000F70B2"/>
    <w:rsid w:val="000F714B"/>
    <w:rsid w:val="000F72C2"/>
    <w:rsid w:val="000F7423"/>
    <w:rsid w:val="000F760B"/>
    <w:rsid w:val="000F7636"/>
    <w:rsid w:val="000F76A4"/>
    <w:rsid w:val="000F7B49"/>
    <w:rsid w:val="000F7E19"/>
    <w:rsid w:val="000F7F3F"/>
    <w:rsid w:val="000F7FB3"/>
    <w:rsid w:val="0010009C"/>
    <w:rsid w:val="001000E1"/>
    <w:rsid w:val="001001BD"/>
    <w:rsid w:val="001002BE"/>
    <w:rsid w:val="001002F0"/>
    <w:rsid w:val="00100539"/>
    <w:rsid w:val="0010068B"/>
    <w:rsid w:val="001009DC"/>
    <w:rsid w:val="00100D95"/>
    <w:rsid w:val="00101020"/>
    <w:rsid w:val="00101355"/>
    <w:rsid w:val="001013C3"/>
    <w:rsid w:val="001017BC"/>
    <w:rsid w:val="001018C7"/>
    <w:rsid w:val="00101FB2"/>
    <w:rsid w:val="00102038"/>
    <w:rsid w:val="001020A3"/>
    <w:rsid w:val="0010223B"/>
    <w:rsid w:val="0010227C"/>
    <w:rsid w:val="001025F6"/>
    <w:rsid w:val="00102775"/>
    <w:rsid w:val="001029BD"/>
    <w:rsid w:val="00102BF0"/>
    <w:rsid w:val="00102C97"/>
    <w:rsid w:val="00102CFE"/>
    <w:rsid w:val="00103068"/>
    <w:rsid w:val="001031A1"/>
    <w:rsid w:val="001032B4"/>
    <w:rsid w:val="0010343F"/>
    <w:rsid w:val="001034BB"/>
    <w:rsid w:val="001035E6"/>
    <w:rsid w:val="00103641"/>
    <w:rsid w:val="00103828"/>
    <w:rsid w:val="0010387B"/>
    <w:rsid w:val="0010391D"/>
    <w:rsid w:val="00103BFC"/>
    <w:rsid w:val="00103C40"/>
    <w:rsid w:val="00103C8B"/>
    <w:rsid w:val="00103D84"/>
    <w:rsid w:val="00103DE3"/>
    <w:rsid w:val="00103E4D"/>
    <w:rsid w:val="00103E5D"/>
    <w:rsid w:val="00104483"/>
    <w:rsid w:val="00104678"/>
    <w:rsid w:val="001047E6"/>
    <w:rsid w:val="00104868"/>
    <w:rsid w:val="00104A86"/>
    <w:rsid w:val="00104B7D"/>
    <w:rsid w:val="00104BF1"/>
    <w:rsid w:val="00104C47"/>
    <w:rsid w:val="00104D2E"/>
    <w:rsid w:val="00104E31"/>
    <w:rsid w:val="00105005"/>
    <w:rsid w:val="0010511D"/>
    <w:rsid w:val="001051BB"/>
    <w:rsid w:val="001052A0"/>
    <w:rsid w:val="0010537A"/>
    <w:rsid w:val="001053B9"/>
    <w:rsid w:val="00105611"/>
    <w:rsid w:val="0010594B"/>
    <w:rsid w:val="00105BCD"/>
    <w:rsid w:val="00105DD0"/>
    <w:rsid w:val="00105EB5"/>
    <w:rsid w:val="00105EFD"/>
    <w:rsid w:val="001060F3"/>
    <w:rsid w:val="00106162"/>
    <w:rsid w:val="0010618F"/>
    <w:rsid w:val="00106289"/>
    <w:rsid w:val="001066CA"/>
    <w:rsid w:val="0010671A"/>
    <w:rsid w:val="0010674E"/>
    <w:rsid w:val="0010677D"/>
    <w:rsid w:val="001068B6"/>
    <w:rsid w:val="00106901"/>
    <w:rsid w:val="00106A08"/>
    <w:rsid w:val="00106A34"/>
    <w:rsid w:val="00106B89"/>
    <w:rsid w:val="00106DB5"/>
    <w:rsid w:val="00106EFA"/>
    <w:rsid w:val="00106FE4"/>
    <w:rsid w:val="00107037"/>
    <w:rsid w:val="00107250"/>
    <w:rsid w:val="00107460"/>
    <w:rsid w:val="001079A9"/>
    <w:rsid w:val="00107C13"/>
    <w:rsid w:val="00107CC7"/>
    <w:rsid w:val="00107FAB"/>
    <w:rsid w:val="0011034D"/>
    <w:rsid w:val="00110463"/>
    <w:rsid w:val="00110574"/>
    <w:rsid w:val="00110730"/>
    <w:rsid w:val="00110A33"/>
    <w:rsid w:val="00110B9D"/>
    <w:rsid w:val="00110C32"/>
    <w:rsid w:val="00110D9E"/>
    <w:rsid w:val="00110E6E"/>
    <w:rsid w:val="00110E7B"/>
    <w:rsid w:val="0011112D"/>
    <w:rsid w:val="0011124A"/>
    <w:rsid w:val="001112CF"/>
    <w:rsid w:val="00111531"/>
    <w:rsid w:val="00111734"/>
    <w:rsid w:val="0011184D"/>
    <w:rsid w:val="00111CDD"/>
    <w:rsid w:val="00111CFE"/>
    <w:rsid w:val="00111E83"/>
    <w:rsid w:val="00111FDE"/>
    <w:rsid w:val="0011219F"/>
    <w:rsid w:val="001122B2"/>
    <w:rsid w:val="001124F9"/>
    <w:rsid w:val="00112550"/>
    <w:rsid w:val="001125B1"/>
    <w:rsid w:val="00112646"/>
    <w:rsid w:val="0011281D"/>
    <w:rsid w:val="00112889"/>
    <w:rsid w:val="00112A9C"/>
    <w:rsid w:val="00112D1C"/>
    <w:rsid w:val="00112F16"/>
    <w:rsid w:val="00112F82"/>
    <w:rsid w:val="0011362C"/>
    <w:rsid w:val="001138EF"/>
    <w:rsid w:val="00113919"/>
    <w:rsid w:val="00113932"/>
    <w:rsid w:val="001139AF"/>
    <w:rsid w:val="00113AEA"/>
    <w:rsid w:val="00113B22"/>
    <w:rsid w:val="00113BDC"/>
    <w:rsid w:val="00113C1E"/>
    <w:rsid w:val="00113C5E"/>
    <w:rsid w:val="00113EC0"/>
    <w:rsid w:val="00113F6E"/>
    <w:rsid w:val="00114118"/>
    <w:rsid w:val="001141EE"/>
    <w:rsid w:val="00114323"/>
    <w:rsid w:val="0011448E"/>
    <w:rsid w:val="001145D4"/>
    <w:rsid w:val="00114628"/>
    <w:rsid w:val="0011474E"/>
    <w:rsid w:val="00114B87"/>
    <w:rsid w:val="00114C17"/>
    <w:rsid w:val="00114E63"/>
    <w:rsid w:val="001150DD"/>
    <w:rsid w:val="00115470"/>
    <w:rsid w:val="001154BD"/>
    <w:rsid w:val="001155B1"/>
    <w:rsid w:val="0011566A"/>
    <w:rsid w:val="001157C0"/>
    <w:rsid w:val="00115D7D"/>
    <w:rsid w:val="00115DE2"/>
    <w:rsid w:val="00115E63"/>
    <w:rsid w:val="001160D9"/>
    <w:rsid w:val="001160EB"/>
    <w:rsid w:val="0011617D"/>
    <w:rsid w:val="001161D7"/>
    <w:rsid w:val="001162AC"/>
    <w:rsid w:val="0011631E"/>
    <w:rsid w:val="0011637B"/>
    <w:rsid w:val="001163CB"/>
    <w:rsid w:val="00116484"/>
    <w:rsid w:val="001165FA"/>
    <w:rsid w:val="00116710"/>
    <w:rsid w:val="001167B0"/>
    <w:rsid w:val="001167C2"/>
    <w:rsid w:val="001169AC"/>
    <w:rsid w:val="00116CA5"/>
    <w:rsid w:val="00116D85"/>
    <w:rsid w:val="00116DA2"/>
    <w:rsid w:val="00116EB4"/>
    <w:rsid w:val="00117453"/>
    <w:rsid w:val="0011756C"/>
    <w:rsid w:val="001177F4"/>
    <w:rsid w:val="00117806"/>
    <w:rsid w:val="00117CD8"/>
    <w:rsid w:val="00120100"/>
    <w:rsid w:val="0012012D"/>
    <w:rsid w:val="0012054F"/>
    <w:rsid w:val="001205DF"/>
    <w:rsid w:val="001206EC"/>
    <w:rsid w:val="00120A9F"/>
    <w:rsid w:val="00120AAC"/>
    <w:rsid w:val="00120D94"/>
    <w:rsid w:val="00120E67"/>
    <w:rsid w:val="00120E9F"/>
    <w:rsid w:val="00120EC5"/>
    <w:rsid w:val="00121116"/>
    <w:rsid w:val="00121153"/>
    <w:rsid w:val="00121313"/>
    <w:rsid w:val="00121427"/>
    <w:rsid w:val="00121545"/>
    <w:rsid w:val="0012156C"/>
    <w:rsid w:val="001216A4"/>
    <w:rsid w:val="00121744"/>
    <w:rsid w:val="001217CD"/>
    <w:rsid w:val="00121B28"/>
    <w:rsid w:val="00121B8F"/>
    <w:rsid w:val="00121CA1"/>
    <w:rsid w:val="00121CB0"/>
    <w:rsid w:val="00121D7C"/>
    <w:rsid w:val="00121D86"/>
    <w:rsid w:val="00121EB6"/>
    <w:rsid w:val="0012209B"/>
    <w:rsid w:val="00122438"/>
    <w:rsid w:val="001225E0"/>
    <w:rsid w:val="00122B1A"/>
    <w:rsid w:val="00122DE1"/>
    <w:rsid w:val="00122E2F"/>
    <w:rsid w:val="00122F23"/>
    <w:rsid w:val="00123228"/>
    <w:rsid w:val="0012359B"/>
    <w:rsid w:val="00123789"/>
    <w:rsid w:val="001238F1"/>
    <w:rsid w:val="00123935"/>
    <w:rsid w:val="00123A1E"/>
    <w:rsid w:val="00123A2C"/>
    <w:rsid w:val="00123B9C"/>
    <w:rsid w:val="00123C99"/>
    <w:rsid w:val="00123D38"/>
    <w:rsid w:val="00123E7E"/>
    <w:rsid w:val="0012403F"/>
    <w:rsid w:val="001242D3"/>
    <w:rsid w:val="00124368"/>
    <w:rsid w:val="001243E4"/>
    <w:rsid w:val="0012444E"/>
    <w:rsid w:val="00124572"/>
    <w:rsid w:val="00124A24"/>
    <w:rsid w:val="00124A32"/>
    <w:rsid w:val="00124AEF"/>
    <w:rsid w:val="00124B2F"/>
    <w:rsid w:val="00124B97"/>
    <w:rsid w:val="00124D8C"/>
    <w:rsid w:val="00124DB2"/>
    <w:rsid w:val="00124DF4"/>
    <w:rsid w:val="001250BF"/>
    <w:rsid w:val="0012523B"/>
    <w:rsid w:val="00125325"/>
    <w:rsid w:val="001254C6"/>
    <w:rsid w:val="00125669"/>
    <w:rsid w:val="00125696"/>
    <w:rsid w:val="001256A9"/>
    <w:rsid w:val="001256BA"/>
    <w:rsid w:val="00125715"/>
    <w:rsid w:val="00125769"/>
    <w:rsid w:val="00125B43"/>
    <w:rsid w:val="00125C9F"/>
    <w:rsid w:val="00125E1C"/>
    <w:rsid w:val="0012602A"/>
    <w:rsid w:val="0012622C"/>
    <w:rsid w:val="001263DE"/>
    <w:rsid w:val="00126528"/>
    <w:rsid w:val="001266D0"/>
    <w:rsid w:val="0012686D"/>
    <w:rsid w:val="0012691E"/>
    <w:rsid w:val="00126A85"/>
    <w:rsid w:val="00126B46"/>
    <w:rsid w:val="00126BB8"/>
    <w:rsid w:val="00126E57"/>
    <w:rsid w:val="0012707B"/>
    <w:rsid w:val="0012732C"/>
    <w:rsid w:val="001275C6"/>
    <w:rsid w:val="0012763A"/>
    <w:rsid w:val="00127848"/>
    <w:rsid w:val="00127856"/>
    <w:rsid w:val="00127906"/>
    <w:rsid w:val="001279CB"/>
    <w:rsid w:val="00127B40"/>
    <w:rsid w:val="00127BD5"/>
    <w:rsid w:val="00127D96"/>
    <w:rsid w:val="00127E38"/>
    <w:rsid w:val="001300B6"/>
    <w:rsid w:val="001300DE"/>
    <w:rsid w:val="001303A8"/>
    <w:rsid w:val="001303FD"/>
    <w:rsid w:val="0013041B"/>
    <w:rsid w:val="00130446"/>
    <w:rsid w:val="0013047A"/>
    <w:rsid w:val="00130483"/>
    <w:rsid w:val="001304C7"/>
    <w:rsid w:val="0013051B"/>
    <w:rsid w:val="0013053D"/>
    <w:rsid w:val="00130558"/>
    <w:rsid w:val="00130599"/>
    <w:rsid w:val="001305AA"/>
    <w:rsid w:val="00130839"/>
    <w:rsid w:val="001308BD"/>
    <w:rsid w:val="001308D9"/>
    <w:rsid w:val="001309C6"/>
    <w:rsid w:val="00130A33"/>
    <w:rsid w:val="00130AFA"/>
    <w:rsid w:val="00130B4C"/>
    <w:rsid w:val="00130C1D"/>
    <w:rsid w:val="00130C1F"/>
    <w:rsid w:val="00130C49"/>
    <w:rsid w:val="00130D2B"/>
    <w:rsid w:val="00130D37"/>
    <w:rsid w:val="001311C3"/>
    <w:rsid w:val="00131238"/>
    <w:rsid w:val="001313BF"/>
    <w:rsid w:val="001313FD"/>
    <w:rsid w:val="001316DD"/>
    <w:rsid w:val="001316F3"/>
    <w:rsid w:val="00131759"/>
    <w:rsid w:val="0013185F"/>
    <w:rsid w:val="00131876"/>
    <w:rsid w:val="001318B1"/>
    <w:rsid w:val="00131B58"/>
    <w:rsid w:val="00131B66"/>
    <w:rsid w:val="00131BB1"/>
    <w:rsid w:val="00131FD8"/>
    <w:rsid w:val="001320D5"/>
    <w:rsid w:val="00132257"/>
    <w:rsid w:val="001322BF"/>
    <w:rsid w:val="00132378"/>
    <w:rsid w:val="001323A0"/>
    <w:rsid w:val="001324E7"/>
    <w:rsid w:val="00132733"/>
    <w:rsid w:val="00132874"/>
    <w:rsid w:val="001328DF"/>
    <w:rsid w:val="001329A7"/>
    <w:rsid w:val="00132B5C"/>
    <w:rsid w:val="00132BEE"/>
    <w:rsid w:val="0013304E"/>
    <w:rsid w:val="001330B6"/>
    <w:rsid w:val="00133286"/>
    <w:rsid w:val="00133299"/>
    <w:rsid w:val="00133337"/>
    <w:rsid w:val="001333FC"/>
    <w:rsid w:val="00133472"/>
    <w:rsid w:val="001336F6"/>
    <w:rsid w:val="001338F2"/>
    <w:rsid w:val="00133A9B"/>
    <w:rsid w:val="00133C4A"/>
    <w:rsid w:val="00133D0D"/>
    <w:rsid w:val="00133D67"/>
    <w:rsid w:val="00134237"/>
    <w:rsid w:val="0013447D"/>
    <w:rsid w:val="001346D7"/>
    <w:rsid w:val="0013480D"/>
    <w:rsid w:val="001348C7"/>
    <w:rsid w:val="00134A4A"/>
    <w:rsid w:val="00134B29"/>
    <w:rsid w:val="00134BC0"/>
    <w:rsid w:val="00134BF2"/>
    <w:rsid w:val="00134E86"/>
    <w:rsid w:val="00134F62"/>
    <w:rsid w:val="001353DF"/>
    <w:rsid w:val="00135410"/>
    <w:rsid w:val="00135447"/>
    <w:rsid w:val="00135531"/>
    <w:rsid w:val="00135570"/>
    <w:rsid w:val="001355AF"/>
    <w:rsid w:val="00135691"/>
    <w:rsid w:val="001356CD"/>
    <w:rsid w:val="001358E0"/>
    <w:rsid w:val="00135B5E"/>
    <w:rsid w:val="00135E13"/>
    <w:rsid w:val="00135F0C"/>
    <w:rsid w:val="00135F8B"/>
    <w:rsid w:val="00136098"/>
    <w:rsid w:val="00136217"/>
    <w:rsid w:val="00136339"/>
    <w:rsid w:val="0013636D"/>
    <w:rsid w:val="001364B0"/>
    <w:rsid w:val="00136629"/>
    <w:rsid w:val="001366B4"/>
    <w:rsid w:val="001366CC"/>
    <w:rsid w:val="0013678A"/>
    <w:rsid w:val="001367FC"/>
    <w:rsid w:val="00136878"/>
    <w:rsid w:val="0013693B"/>
    <w:rsid w:val="00136941"/>
    <w:rsid w:val="00136C26"/>
    <w:rsid w:val="001370F4"/>
    <w:rsid w:val="0013711F"/>
    <w:rsid w:val="0013718F"/>
    <w:rsid w:val="00137546"/>
    <w:rsid w:val="00137811"/>
    <w:rsid w:val="001378C0"/>
    <w:rsid w:val="0013790F"/>
    <w:rsid w:val="0013798A"/>
    <w:rsid w:val="001379FE"/>
    <w:rsid w:val="00137B4B"/>
    <w:rsid w:val="00137B5E"/>
    <w:rsid w:val="00137D2F"/>
    <w:rsid w:val="00140107"/>
    <w:rsid w:val="001402BF"/>
    <w:rsid w:val="00140526"/>
    <w:rsid w:val="00140810"/>
    <w:rsid w:val="00140A34"/>
    <w:rsid w:val="00140A59"/>
    <w:rsid w:val="00140A87"/>
    <w:rsid w:val="00140CC0"/>
    <w:rsid w:val="00140D40"/>
    <w:rsid w:val="00140F28"/>
    <w:rsid w:val="00140F4B"/>
    <w:rsid w:val="00141441"/>
    <w:rsid w:val="001414F5"/>
    <w:rsid w:val="001415FA"/>
    <w:rsid w:val="00141861"/>
    <w:rsid w:val="00141990"/>
    <w:rsid w:val="00141A17"/>
    <w:rsid w:val="00141A63"/>
    <w:rsid w:val="00141AC1"/>
    <w:rsid w:val="00141BAA"/>
    <w:rsid w:val="00141BEB"/>
    <w:rsid w:val="00141FBD"/>
    <w:rsid w:val="00142047"/>
    <w:rsid w:val="001424E2"/>
    <w:rsid w:val="00142523"/>
    <w:rsid w:val="001425C0"/>
    <w:rsid w:val="00142862"/>
    <w:rsid w:val="001428A7"/>
    <w:rsid w:val="001428B6"/>
    <w:rsid w:val="00142A41"/>
    <w:rsid w:val="00142A5B"/>
    <w:rsid w:val="00142C35"/>
    <w:rsid w:val="00142F02"/>
    <w:rsid w:val="00142F90"/>
    <w:rsid w:val="00142FB4"/>
    <w:rsid w:val="001430A7"/>
    <w:rsid w:val="0014311F"/>
    <w:rsid w:val="001431E8"/>
    <w:rsid w:val="00143439"/>
    <w:rsid w:val="0014350C"/>
    <w:rsid w:val="00143764"/>
    <w:rsid w:val="001437BD"/>
    <w:rsid w:val="0014390A"/>
    <w:rsid w:val="00143987"/>
    <w:rsid w:val="00143B8E"/>
    <w:rsid w:val="00143C96"/>
    <w:rsid w:val="00143CDA"/>
    <w:rsid w:val="00143E83"/>
    <w:rsid w:val="0014436F"/>
    <w:rsid w:val="00144897"/>
    <w:rsid w:val="00144B30"/>
    <w:rsid w:val="00144D5B"/>
    <w:rsid w:val="001451A2"/>
    <w:rsid w:val="0014542C"/>
    <w:rsid w:val="00145510"/>
    <w:rsid w:val="001455FB"/>
    <w:rsid w:val="00145601"/>
    <w:rsid w:val="00145745"/>
    <w:rsid w:val="0014579B"/>
    <w:rsid w:val="00145911"/>
    <w:rsid w:val="00145BA8"/>
    <w:rsid w:val="001461A3"/>
    <w:rsid w:val="001461E3"/>
    <w:rsid w:val="0014633E"/>
    <w:rsid w:val="001465DC"/>
    <w:rsid w:val="0014677C"/>
    <w:rsid w:val="001467AC"/>
    <w:rsid w:val="0014681F"/>
    <w:rsid w:val="0014682B"/>
    <w:rsid w:val="0014693A"/>
    <w:rsid w:val="001469E6"/>
    <w:rsid w:val="00146B3B"/>
    <w:rsid w:val="00146D9D"/>
    <w:rsid w:val="00146E21"/>
    <w:rsid w:val="00146E84"/>
    <w:rsid w:val="00146FC4"/>
    <w:rsid w:val="0014709F"/>
    <w:rsid w:val="0014714A"/>
    <w:rsid w:val="001472D4"/>
    <w:rsid w:val="001474A4"/>
    <w:rsid w:val="001477E9"/>
    <w:rsid w:val="001477FD"/>
    <w:rsid w:val="0014796C"/>
    <w:rsid w:val="00147B76"/>
    <w:rsid w:val="00150189"/>
    <w:rsid w:val="00150248"/>
    <w:rsid w:val="00150316"/>
    <w:rsid w:val="00150380"/>
    <w:rsid w:val="00150455"/>
    <w:rsid w:val="0015048A"/>
    <w:rsid w:val="001504F7"/>
    <w:rsid w:val="0015060E"/>
    <w:rsid w:val="001509F3"/>
    <w:rsid w:val="00150A4A"/>
    <w:rsid w:val="00150AC6"/>
    <w:rsid w:val="00150AE8"/>
    <w:rsid w:val="00150BB2"/>
    <w:rsid w:val="00150C8C"/>
    <w:rsid w:val="00150D8B"/>
    <w:rsid w:val="00150DF8"/>
    <w:rsid w:val="00151379"/>
    <w:rsid w:val="00151411"/>
    <w:rsid w:val="00151D07"/>
    <w:rsid w:val="00151F34"/>
    <w:rsid w:val="00152182"/>
    <w:rsid w:val="00152197"/>
    <w:rsid w:val="001521A5"/>
    <w:rsid w:val="001521BA"/>
    <w:rsid w:val="00152229"/>
    <w:rsid w:val="0015267A"/>
    <w:rsid w:val="001526BB"/>
    <w:rsid w:val="00152A91"/>
    <w:rsid w:val="00152D70"/>
    <w:rsid w:val="00152FB9"/>
    <w:rsid w:val="00152FCD"/>
    <w:rsid w:val="001530D3"/>
    <w:rsid w:val="0015312A"/>
    <w:rsid w:val="001532B0"/>
    <w:rsid w:val="00153421"/>
    <w:rsid w:val="001534BA"/>
    <w:rsid w:val="0015365D"/>
    <w:rsid w:val="00153728"/>
    <w:rsid w:val="00153A06"/>
    <w:rsid w:val="00153B63"/>
    <w:rsid w:val="00153E1D"/>
    <w:rsid w:val="00153E36"/>
    <w:rsid w:val="00153F35"/>
    <w:rsid w:val="00154149"/>
    <w:rsid w:val="00154163"/>
    <w:rsid w:val="001541B1"/>
    <w:rsid w:val="001543CA"/>
    <w:rsid w:val="001543E0"/>
    <w:rsid w:val="0015446D"/>
    <w:rsid w:val="001545FC"/>
    <w:rsid w:val="00154658"/>
    <w:rsid w:val="0015484B"/>
    <w:rsid w:val="00154871"/>
    <w:rsid w:val="0015489B"/>
    <w:rsid w:val="001549E8"/>
    <w:rsid w:val="00154A1B"/>
    <w:rsid w:val="00154A5D"/>
    <w:rsid w:val="00154A65"/>
    <w:rsid w:val="00154B40"/>
    <w:rsid w:val="00154F70"/>
    <w:rsid w:val="001550F4"/>
    <w:rsid w:val="0015518A"/>
    <w:rsid w:val="00155269"/>
    <w:rsid w:val="001554B5"/>
    <w:rsid w:val="001555BC"/>
    <w:rsid w:val="0015576A"/>
    <w:rsid w:val="001557A1"/>
    <w:rsid w:val="0015580B"/>
    <w:rsid w:val="00155871"/>
    <w:rsid w:val="00155E84"/>
    <w:rsid w:val="00155EB7"/>
    <w:rsid w:val="00155EBC"/>
    <w:rsid w:val="001560BE"/>
    <w:rsid w:val="001562CB"/>
    <w:rsid w:val="0015637C"/>
    <w:rsid w:val="00156382"/>
    <w:rsid w:val="001565F5"/>
    <w:rsid w:val="00156E00"/>
    <w:rsid w:val="00157093"/>
    <w:rsid w:val="0015722F"/>
    <w:rsid w:val="00157278"/>
    <w:rsid w:val="001572E9"/>
    <w:rsid w:val="0015730F"/>
    <w:rsid w:val="0015767F"/>
    <w:rsid w:val="00157741"/>
    <w:rsid w:val="001577E9"/>
    <w:rsid w:val="00160007"/>
    <w:rsid w:val="00160059"/>
    <w:rsid w:val="00160100"/>
    <w:rsid w:val="00160219"/>
    <w:rsid w:val="00160329"/>
    <w:rsid w:val="00160369"/>
    <w:rsid w:val="001603CF"/>
    <w:rsid w:val="0016042D"/>
    <w:rsid w:val="001607DC"/>
    <w:rsid w:val="00160A2C"/>
    <w:rsid w:val="00160A35"/>
    <w:rsid w:val="00160AF2"/>
    <w:rsid w:val="00160CAA"/>
    <w:rsid w:val="00160CD8"/>
    <w:rsid w:val="00160E6C"/>
    <w:rsid w:val="00160F60"/>
    <w:rsid w:val="00161101"/>
    <w:rsid w:val="00161176"/>
    <w:rsid w:val="001612AB"/>
    <w:rsid w:val="00161303"/>
    <w:rsid w:val="001613DD"/>
    <w:rsid w:val="00161467"/>
    <w:rsid w:val="001614BF"/>
    <w:rsid w:val="00161659"/>
    <w:rsid w:val="00161704"/>
    <w:rsid w:val="00161732"/>
    <w:rsid w:val="00161791"/>
    <w:rsid w:val="001617B6"/>
    <w:rsid w:val="00161801"/>
    <w:rsid w:val="001618BF"/>
    <w:rsid w:val="001619DE"/>
    <w:rsid w:val="001619E0"/>
    <w:rsid w:val="00161C81"/>
    <w:rsid w:val="00161DDA"/>
    <w:rsid w:val="00161EB6"/>
    <w:rsid w:val="00161FA5"/>
    <w:rsid w:val="00162020"/>
    <w:rsid w:val="00162094"/>
    <w:rsid w:val="001620E5"/>
    <w:rsid w:val="001622BB"/>
    <w:rsid w:val="00162333"/>
    <w:rsid w:val="00162440"/>
    <w:rsid w:val="001624AC"/>
    <w:rsid w:val="001627C9"/>
    <w:rsid w:val="001627FC"/>
    <w:rsid w:val="0016284E"/>
    <w:rsid w:val="0016294C"/>
    <w:rsid w:val="0016298D"/>
    <w:rsid w:val="00162AF1"/>
    <w:rsid w:val="00162B58"/>
    <w:rsid w:val="00162C42"/>
    <w:rsid w:val="00162DD0"/>
    <w:rsid w:val="00162DF3"/>
    <w:rsid w:val="001631D8"/>
    <w:rsid w:val="00163377"/>
    <w:rsid w:val="00163459"/>
    <w:rsid w:val="00163464"/>
    <w:rsid w:val="00163750"/>
    <w:rsid w:val="0016392C"/>
    <w:rsid w:val="00163D8D"/>
    <w:rsid w:val="00163F04"/>
    <w:rsid w:val="001640A0"/>
    <w:rsid w:val="00164413"/>
    <w:rsid w:val="001645DC"/>
    <w:rsid w:val="001649BD"/>
    <w:rsid w:val="001649C5"/>
    <w:rsid w:val="001649D7"/>
    <w:rsid w:val="00164D08"/>
    <w:rsid w:val="00164F8E"/>
    <w:rsid w:val="001650E3"/>
    <w:rsid w:val="0016517C"/>
    <w:rsid w:val="0016527A"/>
    <w:rsid w:val="001652DE"/>
    <w:rsid w:val="001653AA"/>
    <w:rsid w:val="001653EC"/>
    <w:rsid w:val="0016554F"/>
    <w:rsid w:val="001656D2"/>
    <w:rsid w:val="00165703"/>
    <w:rsid w:val="001659B3"/>
    <w:rsid w:val="00165AA9"/>
    <w:rsid w:val="00165D74"/>
    <w:rsid w:val="00165E2D"/>
    <w:rsid w:val="00165E9A"/>
    <w:rsid w:val="00165FEC"/>
    <w:rsid w:val="00166276"/>
    <w:rsid w:val="0016645E"/>
    <w:rsid w:val="001664A3"/>
    <w:rsid w:val="0016652E"/>
    <w:rsid w:val="00166700"/>
    <w:rsid w:val="001668A3"/>
    <w:rsid w:val="001668C9"/>
    <w:rsid w:val="00166971"/>
    <w:rsid w:val="00166B2F"/>
    <w:rsid w:val="00166B91"/>
    <w:rsid w:val="00166F9B"/>
    <w:rsid w:val="001671AB"/>
    <w:rsid w:val="001672C5"/>
    <w:rsid w:val="001672EA"/>
    <w:rsid w:val="001673CB"/>
    <w:rsid w:val="0016747E"/>
    <w:rsid w:val="00167482"/>
    <w:rsid w:val="001679F1"/>
    <w:rsid w:val="00167BAE"/>
    <w:rsid w:val="00167BE5"/>
    <w:rsid w:val="00167C57"/>
    <w:rsid w:val="00167C9A"/>
    <w:rsid w:val="00167D91"/>
    <w:rsid w:val="00167DEA"/>
    <w:rsid w:val="00167F17"/>
    <w:rsid w:val="00170370"/>
    <w:rsid w:val="00170474"/>
    <w:rsid w:val="001704AF"/>
    <w:rsid w:val="00170543"/>
    <w:rsid w:val="0017058C"/>
    <w:rsid w:val="0017077E"/>
    <w:rsid w:val="001709D8"/>
    <w:rsid w:val="00170F32"/>
    <w:rsid w:val="00170F48"/>
    <w:rsid w:val="00170FE6"/>
    <w:rsid w:val="001710A9"/>
    <w:rsid w:val="0017118E"/>
    <w:rsid w:val="00171256"/>
    <w:rsid w:val="00171436"/>
    <w:rsid w:val="001715E5"/>
    <w:rsid w:val="00171676"/>
    <w:rsid w:val="001719CD"/>
    <w:rsid w:val="00171C23"/>
    <w:rsid w:val="00171F74"/>
    <w:rsid w:val="0017209C"/>
    <w:rsid w:val="0017254E"/>
    <w:rsid w:val="0017272F"/>
    <w:rsid w:val="001727BC"/>
    <w:rsid w:val="00172A2E"/>
    <w:rsid w:val="00172BD0"/>
    <w:rsid w:val="001730A8"/>
    <w:rsid w:val="0017311F"/>
    <w:rsid w:val="00173167"/>
    <w:rsid w:val="0017317D"/>
    <w:rsid w:val="001731E5"/>
    <w:rsid w:val="001735A8"/>
    <w:rsid w:val="00173641"/>
    <w:rsid w:val="001737F1"/>
    <w:rsid w:val="001738CC"/>
    <w:rsid w:val="00173994"/>
    <w:rsid w:val="00173C08"/>
    <w:rsid w:val="00173D5A"/>
    <w:rsid w:val="00173E01"/>
    <w:rsid w:val="00173E38"/>
    <w:rsid w:val="00173EF3"/>
    <w:rsid w:val="00173FA7"/>
    <w:rsid w:val="0017406F"/>
    <w:rsid w:val="0017421C"/>
    <w:rsid w:val="00174446"/>
    <w:rsid w:val="0017452A"/>
    <w:rsid w:val="00174626"/>
    <w:rsid w:val="001747E0"/>
    <w:rsid w:val="00174EC9"/>
    <w:rsid w:val="00174EFF"/>
    <w:rsid w:val="0017517E"/>
    <w:rsid w:val="001752BA"/>
    <w:rsid w:val="0017535F"/>
    <w:rsid w:val="0017539E"/>
    <w:rsid w:val="001753ED"/>
    <w:rsid w:val="0017546B"/>
    <w:rsid w:val="00175596"/>
    <w:rsid w:val="00175610"/>
    <w:rsid w:val="00175892"/>
    <w:rsid w:val="001759EB"/>
    <w:rsid w:val="00175B5E"/>
    <w:rsid w:val="00175C3E"/>
    <w:rsid w:val="00175DF2"/>
    <w:rsid w:val="00175F91"/>
    <w:rsid w:val="0017610D"/>
    <w:rsid w:val="00176135"/>
    <w:rsid w:val="001762A7"/>
    <w:rsid w:val="00176325"/>
    <w:rsid w:val="001763AB"/>
    <w:rsid w:val="001763EB"/>
    <w:rsid w:val="0017689E"/>
    <w:rsid w:val="001768F9"/>
    <w:rsid w:val="00176927"/>
    <w:rsid w:val="00176C77"/>
    <w:rsid w:val="00176CC5"/>
    <w:rsid w:val="00176DA0"/>
    <w:rsid w:val="00176E43"/>
    <w:rsid w:val="00176E4C"/>
    <w:rsid w:val="001770E6"/>
    <w:rsid w:val="001771B1"/>
    <w:rsid w:val="00177229"/>
    <w:rsid w:val="001772A8"/>
    <w:rsid w:val="00177414"/>
    <w:rsid w:val="0017744B"/>
    <w:rsid w:val="00177810"/>
    <w:rsid w:val="00177B94"/>
    <w:rsid w:val="00177CDF"/>
    <w:rsid w:val="00180029"/>
    <w:rsid w:val="00180067"/>
    <w:rsid w:val="001803E0"/>
    <w:rsid w:val="0018057D"/>
    <w:rsid w:val="001805DB"/>
    <w:rsid w:val="00180673"/>
    <w:rsid w:val="0018071F"/>
    <w:rsid w:val="00180727"/>
    <w:rsid w:val="001809DA"/>
    <w:rsid w:val="00180ADF"/>
    <w:rsid w:val="00180B53"/>
    <w:rsid w:val="00180B99"/>
    <w:rsid w:val="00180B9A"/>
    <w:rsid w:val="00180D38"/>
    <w:rsid w:val="00180E68"/>
    <w:rsid w:val="00180F59"/>
    <w:rsid w:val="0018124B"/>
    <w:rsid w:val="0018147C"/>
    <w:rsid w:val="00181544"/>
    <w:rsid w:val="001815BA"/>
    <w:rsid w:val="001815D9"/>
    <w:rsid w:val="00181790"/>
    <w:rsid w:val="001817AD"/>
    <w:rsid w:val="0018197D"/>
    <w:rsid w:val="001819E4"/>
    <w:rsid w:val="00181DF2"/>
    <w:rsid w:val="0018211F"/>
    <w:rsid w:val="001821EA"/>
    <w:rsid w:val="00182274"/>
    <w:rsid w:val="001824FA"/>
    <w:rsid w:val="001825DF"/>
    <w:rsid w:val="001826BF"/>
    <w:rsid w:val="00182743"/>
    <w:rsid w:val="00182807"/>
    <w:rsid w:val="0018299B"/>
    <w:rsid w:val="00182BBC"/>
    <w:rsid w:val="001830BA"/>
    <w:rsid w:val="001831A2"/>
    <w:rsid w:val="00183221"/>
    <w:rsid w:val="0018350A"/>
    <w:rsid w:val="00183590"/>
    <w:rsid w:val="0018364D"/>
    <w:rsid w:val="00183744"/>
    <w:rsid w:val="0018392F"/>
    <w:rsid w:val="00183B14"/>
    <w:rsid w:val="00183D50"/>
    <w:rsid w:val="00183F4E"/>
    <w:rsid w:val="001840E0"/>
    <w:rsid w:val="001841C9"/>
    <w:rsid w:val="0018456B"/>
    <w:rsid w:val="001847A9"/>
    <w:rsid w:val="001848F6"/>
    <w:rsid w:val="0018493E"/>
    <w:rsid w:val="00184986"/>
    <w:rsid w:val="001849FF"/>
    <w:rsid w:val="00184C3F"/>
    <w:rsid w:val="00184DB3"/>
    <w:rsid w:val="0018508F"/>
    <w:rsid w:val="001851B1"/>
    <w:rsid w:val="0018536D"/>
    <w:rsid w:val="001853B1"/>
    <w:rsid w:val="0018543E"/>
    <w:rsid w:val="00185636"/>
    <w:rsid w:val="00185692"/>
    <w:rsid w:val="001856B9"/>
    <w:rsid w:val="00185DBE"/>
    <w:rsid w:val="00185E75"/>
    <w:rsid w:val="00185EDB"/>
    <w:rsid w:val="00186307"/>
    <w:rsid w:val="001865C1"/>
    <w:rsid w:val="00186793"/>
    <w:rsid w:val="001869C6"/>
    <w:rsid w:val="00186B07"/>
    <w:rsid w:val="00186C20"/>
    <w:rsid w:val="00186C3B"/>
    <w:rsid w:val="00186C55"/>
    <w:rsid w:val="00186D36"/>
    <w:rsid w:val="00186ED0"/>
    <w:rsid w:val="001873FC"/>
    <w:rsid w:val="0018781D"/>
    <w:rsid w:val="00187954"/>
    <w:rsid w:val="00187968"/>
    <w:rsid w:val="00187982"/>
    <w:rsid w:val="00187B43"/>
    <w:rsid w:val="001902DA"/>
    <w:rsid w:val="001902E7"/>
    <w:rsid w:val="00190537"/>
    <w:rsid w:val="001905AF"/>
    <w:rsid w:val="0019095D"/>
    <w:rsid w:val="00190AEE"/>
    <w:rsid w:val="00190CEC"/>
    <w:rsid w:val="00190F28"/>
    <w:rsid w:val="00191019"/>
    <w:rsid w:val="00191320"/>
    <w:rsid w:val="001913D0"/>
    <w:rsid w:val="001913D3"/>
    <w:rsid w:val="001916A2"/>
    <w:rsid w:val="00191905"/>
    <w:rsid w:val="00191B2E"/>
    <w:rsid w:val="00191BEE"/>
    <w:rsid w:val="00191C77"/>
    <w:rsid w:val="00191CB0"/>
    <w:rsid w:val="00191CB2"/>
    <w:rsid w:val="00191D21"/>
    <w:rsid w:val="00191DE0"/>
    <w:rsid w:val="00191E06"/>
    <w:rsid w:val="00191EBA"/>
    <w:rsid w:val="00191EEF"/>
    <w:rsid w:val="0019203C"/>
    <w:rsid w:val="001920F0"/>
    <w:rsid w:val="001922EE"/>
    <w:rsid w:val="00192527"/>
    <w:rsid w:val="00192611"/>
    <w:rsid w:val="00192818"/>
    <w:rsid w:val="0019291C"/>
    <w:rsid w:val="00192AC2"/>
    <w:rsid w:val="00192DBF"/>
    <w:rsid w:val="00192E97"/>
    <w:rsid w:val="001931AC"/>
    <w:rsid w:val="00193299"/>
    <w:rsid w:val="0019339E"/>
    <w:rsid w:val="00193550"/>
    <w:rsid w:val="001935C5"/>
    <w:rsid w:val="001937B6"/>
    <w:rsid w:val="00193946"/>
    <w:rsid w:val="0019396A"/>
    <w:rsid w:val="00193A3C"/>
    <w:rsid w:val="00193A82"/>
    <w:rsid w:val="00193BEE"/>
    <w:rsid w:val="00193CF2"/>
    <w:rsid w:val="00193FC9"/>
    <w:rsid w:val="0019415F"/>
    <w:rsid w:val="0019432F"/>
    <w:rsid w:val="00194427"/>
    <w:rsid w:val="001945B4"/>
    <w:rsid w:val="001945EB"/>
    <w:rsid w:val="0019474E"/>
    <w:rsid w:val="001947A4"/>
    <w:rsid w:val="001947B8"/>
    <w:rsid w:val="001947CC"/>
    <w:rsid w:val="0019499C"/>
    <w:rsid w:val="001949CC"/>
    <w:rsid w:val="00194D51"/>
    <w:rsid w:val="00194DA0"/>
    <w:rsid w:val="00194E8D"/>
    <w:rsid w:val="001950A9"/>
    <w:rsid w:val="00195101"/>
    <w:rsid w:val="00195236"/>
    <w:rsid w:val="00195514"/>
    <w:rsid w:val="00195520"/>
    <w:rsid w:val="00195593"/>
    <w:rsid w:val="001956BC"/>
    <w:rsid w:val="00195857"/>
    <w:rsid w:val="00195876"/>
    <w:rsid w:val="001958E5"/>
    <w:rsid w:val="00195BC3"/>
    <w:rsid w:val="00195BF8"/>
    <w:rsid w:val="00195C2B"/>
    <w:rsid w:val="00195D17"/>
    <w:rsid w:val="00195D2D"/>
    <w:rsid w:val="00195DD0"/>
    <w:rsid w:val="00195ECB"/>
    <w:rsid w:val="001962EA"/>
    <w:rsid w:val="0019630C"/>
    <w:rsid w:val="001965A7"/>
    <w:rsid w:val="001965D1"/>
    <w:rsid w:val="001966FF"/>
    <w:rsid w:val="00196831"/>
    <w:rsid w:val="001968C9"/>
    <w:rsid w:val="00196974"/>
    <w:rsid w:val="001969FD"/>
    <w:rsid w:val="00196B16"/>
    <w:rsid w:val="00196BCD"/>
    <w:rsid w:val="00196C80"/>
    <w:rsid w:val="00197151"/>
    <w:rsid w:val="00197272"/>
    <w:rsid w:val="001974C8"/>
    <w:rsid w:val="00197514"/>
    <w:rsid w:val="001975DF"/>
    <w:rsid w:val="0019762F"/>
    <w:rsid w:val="001977E6"/>
    <w:rsid w:val="00197A17"/>
    <w:rsid w:val="00197ACC"/>
    <w:rsid w:val="00197B5D"/>
    <w:rsid w:val="00197D2B"/>
    <w:rsid w:val="00197D51"/>
    <w:rsid w:val="00197F0D"/>
    <w:rsid w:val="001A0031"/>
    <w:rsid w:val="001A05BD"/>
    <w:rsid w:val="001A05DD"/>
    <w:rsid w:val="001A066B"/>
    <w:rsid w:val="001A0A9F"/>
    <w:rsid w:val="001A0B90"/>
    <w:rsid w:val="001A0D4C"/>
    <w:rsid w:val="001A110F"/>
    <w:rsid w:val="001A1450"/>
    <w:rsid w:val="001A1457"/>
    <w:rsid w:val="001A145F"/>
    <w:rsid w:val="001A14FB"/>
    <w:rsid w:val="001A157C"/>
    <w:rsid w:val="001A163E"/>
    <w:rsid w:val="001A1797"/>
    <w:rsid w:val="001A17B9"/>
    <w:rsid w:val="001A18AD"/>
    <w:rsid w:val="001A196F"/>
    <w:rsid w:val="001A1ADF"/>
    <w:rsid w:val="001A1C0D"/>
    <w:rsid w:val="001A1F80"/>
    <w:rsid w:val="001A2025"/>
    <w:rsid w:val="001A2106"/>
    <w:rsid w:val="001A2117"/>
    <w:rsid w:val="001A2378"/>
    <w:rsid w:val="001A2641"/>
    <w:rsid w:val="001A268A"/>
    <w:rsid w:val="001A26E4"/>
    <w:rsid w:val="001A2C1C"/>
    <w:rsid w:val="001A2C4A"/>
    <w:rsid w:val="001A2C77"/>
    <w:rsid w:val="001A2D35"/>
    <w:rsid w:val="001A2E21"/>
    <w:rsid w:val="001A30D4"/>
    <w:rsid w:val="001A33A6"/>
    <w:rsid w:val="001A3472"/>
    <w:rsid w:val="001A37C2"/>
    <w:rsid w:val="001A3829"/>
    <w:rsid w:val="001A3A95"/>
    <w:rsid w:val="001A3CED"/>
    <w:rsid w:val="001A3F0F"/>
    <w:rsid w:val="001A40C2"/>
    <w:rsid w:val="001A41DF"/>
    <w:rsid w:val="001A43B4"/>
    <w:rsid w:val="001A4666"/>
    <w:rsid w:val="001A47A9"/>
    <w:rsid w:val="001A4952"/>
    <w:rsid w:val="001A4997"/>
    <w:rsid w:val="001A4B88"/>
    <w:rsid w:val="001A4BB9"/>
    <w:rsid w:val="001A4FC0"/>
    <w:rsid w:val="001A4FC2"/>
    <w:rsid w:val="001A4FF8"/>
    <w:rsid w:val="001A514A"/>
    <w:rsid w:val="001A5194"/>
    <w:rsid w:val="001A5232"/>
    <w:rsid w:val="001A5396"/>
    <w:rsid w:val="001A5552"/>
    <w:rsid w:val="001A5CEF"/>
    <w:rsid w:val="001A5F37"/>
    <w:rsid w:val="001A5FFD"/>
    <w:rsid w:val="001A6020"/>
    <w:rsid w:val="001A613C"/>
    <w:rsid w:val="001A619C"/>
    <w:rsid w:val="001A62E6"/>
    <w:rsid w:val="001A6633"/>
    <w:rsid w:val="001A6727"/>
    <w:rsid w:val="001A67B9"/>
    <w:rsid w:val="001A6B16"/>
    <w:rsid w:val="001A6E70"/>
    <w:rsid w:val="001A6E7B"/>
    <w:rsid w:val="001A6F28"/>
    <w:rsid w:val="001A71C3"/>
    <w:rsid w:val="001A7273"/>
    <w:rsid w:val="001A741F"/>
    <w:rsid w:val="001A768A"/>
    <w:rsid w:val="001A78BF"/>
    <w:rsid w:val="001A799B"/>
    <w:rsid w:val="001A7A8A"/>
    <w:rsid w:val="001A7B4D"/>
    <w:rsid w:val="001A7D8F"/>
    <w:rsid w:val="001A7EA0"/>
    <w:rsid w:val="001A7F12"/>
    <w:rsid w:val="001A7FF7"/>
    <w:rsid w:val="001B0081"/>
    <w:rsid w:val="001B016A"/>
    <w:rsid w:val="001B0261"/>
    <w:rsid w:val="001B04FF"/>
    <w:rsid w:val="001B055A"/>
    <w:rsid w:val="001B0721"/>
    <w:rsid w:val="001B0945"/>
    <w:rsid w:val="001B0DFA"/>
    <w:rsid w:val="001B0EC8"/>
    <w:rsid w:val="001B0FED"/>
    <w:rsid w:val="001B1274"/>
    <w:rsid w:val="001B13B0"/>
    <w:rsid w:val="001B1482"/>
    <w:rsid w:val="001B1495"/>
    <w:rsid w:val="001B14DE"/>
    <w:rsid w:val="001B1500"/>
    <w:rsid w:val="001B1574"/>
    <w:rsid w:val="001B163E"/>
    <w:rsid w:val="001B176F"/>
    <w:rsid w:val="001B185D"/>
    <w:rsid w:val="001B18FD"/>
    <w:rsid w:val="001B1905"/>
    <w:rsid w:val="001B1947"/>
    <w:rsid w:val="001B1A19"/>
    <w:rsid w:val="001B1A91"/>
    <w:rsid w:val="001B1AD8"/>
    <w:rsid w:val="001B1B37"/>
    <w:rsid w:val="001B1BEE"/>
    <w:rsid w:val="001B1D0F"/>
    <w:rsid w:val="001B1D18"/>
    <w:rsid w:val="001B1DF7"/>
    <w:rsid w:val="001B1E80"/>
    <w:rsid w:val="001B204D"/>
    <w:rsid w:val="001B22B4"/>
    <w:rsid w:val="001B268A"/>
    <w:rsid w:val="001B26B9"/>
    <w:rsid w:val="001B2A05"/>
    <w:rsid w:val="001B2B33"/>
    <w:rsid w:val="001B2C46"/>
    <w:rsid w:val="001B2EE2"/>
    <w:rsid w:val="001B3010"/>
    <w:rsid w:val="001B3270"/>
    <w:rsid w:val="001B3404"/>
    <w:rsid w:val="001B3437"/>
    <w:rsid w:val="001B34A1"/>
    <w:rsid w:val="001B35FE"/>
    <w:rsid w:val="001B3612"/>
    <w:rsid w:val="001B3746"/>
    <w:rsid w:val="001B37CA"/>
    <w:rsid w:val="001B3948"/>
    <w:rsid w:val="001B39CE"/>
    <w:rsid w:val="001B3AAB"/>
    <w:rsid w:val="001B3CD5"/>
    <w:rsid w:val="001B3DA7"/>
    <w:rsid w:val="001B3FF0"/>
    <w:rsid w:val="001B41C9"/>
    <w:rsid w:val="001B41F0"/>
    <w:rsid w:val="001B4279"/>
    <w:rsid w:val="001B44DC"/>
    <w:rsid w:val="001B44E9"/>
    <w:rsid w:val="001B4529"/>
    <w:rsid w:val="001B458A"/>
    <w:rsid w:val="001B46BF"/>
    <w:rsid w:val="001B4832"/>
    <w:rsid w:val="001B4846"/>
    <w:rsid w:val="001B48EA"/>
    <w:rsid w:val="001B49D8"/>
    <w:rsid w:val="001B49E9"/>
    <w:rsid w:val="001B4A0F"/>
    <w:rsid w:val="001B4B11"/>
    <w:rsid w:val="001B4C44"/>
    <w:rsid w:val="001B4C47"/>
    <w:rsid w:val="001B4DA9"/>
    <w:rsid w:val="001B4F07"/>
    <w:rsid w:val="001B505C"/>
    <w:rsid w:val="001B5221"/>
    <w:rsid w:val="001B532D"/>
    <w:rsid w:val="001B53CE"/>
    <w:rsid w:val="001B548B"/>
    <w:rsid w:val="001B583C"/>
    <w:rsid w:val="001B5ADD"/>
    <w:rsid w:val="001B5E83"/>
    <w:rsid w:val="001B62E4"/>
    <w:rsid w:val="001B6314"/>
    <w:rsid w:val="001B64F3"/>
    <w:rsid w:val="001B65FA"/>
    <w:rsid w:val="001B6783"/>
    <w:rsid w:val="001B685F"/>
    <w:rsid w:val="001B6AD0"/>
    <w:rsid w:val="001B6B19"/>
    <w:rsid w:val="001B6DD8"/>
    <w:rsid w:val="001B6F21"/>
    <w:rsid w:val="001B71F7"/>
    <w:rsid w:val="001B7360"/>
    <w:rsid w:val="001B737B"/>
    <w:rsid w:val="001B7556"/>
    <w:rsid w:val="001B757E"/>
    <w:rsid w:val="001B75A1"/>
    <w:rsid w:val="001B76CF"/>
    <w:rsid w:val="001B7811"/>
    <w:rsid w:val="001B7A41"/>
    <w:rsid w:val="001B7BC0"/>
    <w:rsid w:val="001B7CAB"/>
    <w:rsid w:val="001C0021"/>
    <w:rsid w:val="001C0111"/>
    <w:rsid w:val="001C01CB"/>
    <w:rsid w:val="001C02C0"/>
    <w:rsid w:val="001C044E"/>
    <w:rsid w:val="001C07A5"/>
    <w:rsid w:val="001C0977"/>
    <w:rsid w:val="001C09AE"/>
    <w:rsid w:val="001C0ABD"/>
    <w:rsid w:val="001C0B45"/>
    <w:rsid w:val="001C0B96"/>
    <w:rsid w:val="001C1020"/>
    <w:rsid w:val="001C10B2"/>
    <w:rsid w:val="001C10DA"/>
    <w:rsid w:val="001C1288"/>
    <w:rsid w:val="001C1338"/>
    <w:rsid w:val="001C13E7"/>
    <w:rsid w:val="001C143E"/>
    <w:rsid w:val="001C1654"/>
    <w:rsid w:val="001C16AC"/>
    <w:rsid w:val="001C1B27"/>
    <w:rsid w:val="001C1C6E"/>
    <w:rsid w:val="001C2151"/>
    <w:rsid w:val="001C22CB"/>
    <w:rsid w:val="001C2326"/>
    <w:rsid w:val="001C2547"/>
    <w:rsid w:val="001C2962"/>
    <w:rsid w:val="001C2A06"/>
    <w:rsid w:val="001C2B01"/>
    <w:rsid w:val="001C2D3B"/>
    <w:rsid w:val="001C3021"/>
    <w:rsid w:val="001C31DD"/>
    <w:rsid w:val="001C3207"/>
    <w:rsid w:val="001C3259"/>
    <w:rsid w:val="001C340C"/>
    <w:rsid w:val="001C344D"/>
    <w:rsid w:val="001C375D"/>
    <w:rsid w:val="001C3A10"/>
    <w:rsid w:val="001C3AA2"/>
    <w:rsid w:val="001C3D68"/>
    <w:rsid w:val="001C3E03"/>
    <w:rsid w:val="001C3EAF"/>
    <w:rsid w:val="001C4217"/>
    <w:rsid w:val="001C424C"/>
    <w:rsid w:val="001C43CE"/>
    <w:rsid w:val="001C4600"/>
    <w:rsid w:val="001C4868"/>
    <w:rsid w:val="001C4918"/>
    <w:rsid w:val="001C4932"/>
    <w:rsid w:val="001C49A8"/>
    <w:rsid w:val="001C4A02"/>
    <w:rsid w:val="001C4BDD"/>
    <w:rsid w:val="001C4FBF"/>
    <w:rsid w:val="001C50B4"/>
    <w:rsid w:val="001C51FE"/>
    <w:rsid w:val="001C5269"/>
    <w:rsid w:val="001C52F5"/>
    <w:rsid w:val="001C54E2"/>
    <w:rsid w:val="001C550F"/>
    <w:rsid w:val="001C5685"/>
    <w:rsid w:val="001C58FA"/>
    <w:rsid w:val="001C595E"/>
    <w:rsid w:val="001C5A49"/>
    <w:rsid w:val="001C5BB2"/>
    <w:rsid w:val="001C5E91"/>
    <w:rsid w:val="001C5ED2"/>
    <w:rsid w:val="001C5F5B"/>
    <w:rsid w:val="001C5F89"/>
    <w:rsid w:val="001C6057"/>
    <w:rsid w:val="001C642A"/>
    <w:rsid w:val="001C6616"/>
    <w:rsid w:val="001C668D"/>
    <w:rsid w:val="001C673B"/>
    <w:rsid w:val="001C67CC"/>
    <w:rsid w:val="001C686D"/>
    <w:rsid w:val="001C68B0"/>
    <w:rsid w:val="001C69BD"/>
    <w:rsid w:val="001C69FA"/>
    <w:rsid w:val="001C6A00"/>
    <w:rsid w:val="001C6BD7"/>
    <w:rsid w:val="001C72A9"/>
    <w:rsid w:val="001C7337"/>
    <w:rsid w:val="001C73B1"/>
    <w:rsid w:val="001C73EB"/>
    <w:rsid w:val="001C745C"/>
    <w:rsid w:val="001C750E"/>
    <w:rsid w:val="001C755A"/>
    <w:rsid w:val="001C7585"/>
    <w:rsid w:val="001C784A"/>
    <w:rsid w:val="001C7852"/>
    <w:rsid w:val="001C7B5F"/>
    <w:rsid w:val="001C7BD0"/>
    <w:rsid w:val="001D0144"/>
    <w:rsid w:val="001D0A6C"/>
    <w:rsid w:val="001D0C11"/>
    <w:rsid w:val="001D0E2A"/>
    <w:rsid w:val="001D0E8F"/>
    <w:rsid w:val="001D11E5"/>
    <w:rsid w:val="001D13BD"/>
    <w:rsid w:val="001D1809"/>
    <w:rsid w:val="001D1BA9"/>
    <w:rsid w:val="001D1C34"/>
    <w:rsid w:val="001D1F8E"/>
    <w:rsid w:val="001D2096"/>
    <w:rsid w:val="001D20D3"/>
    <w:rsid w:val="001D2122"/>
    <w:rsid w:val="001D2169"/>
    <w:rsid w:val="001D2209"/>
    <w:rsid w:val="001D2230"/>
    <w:rsid w:val="001D22B7"/>
    <w:rsid w:val="001D233C"/>
    <w:rsid w:val="001D24C9"/>
    <w:rsid w:val="001D2763"/>
    <w:rsid w:val="001D2AD8"/>
    <w:rsid w:val="001D2BA9"/>
    <w:rsid w:val="001D2CBF"/>
    <w:rsid w:val="001D2EAF"/>
    <w:rsid w:val="001D3012"/>
    <w:rsid w:val="001D3094"/>
    <w:rsid w:val="001D31F2"/>
    <w:rsid w:val="001D32DC"/>
    <w:rsid w:val="001D338D"/>
    <w:rsid w:val="001D33BE"/>
    <w:rsid w:val="001D3418"/>
    <w:rsid w:val="001D34A1"/>
    <w:rsid w:val="001D362E"/>
    <w:rsid w:val="001D36F5"/>
    <w:rsid w:val="001D3A58"/>
    <w:rsid w:val="001D3C16"/>
    <w:rsid w:val="001D3CCA"/>
    <w:rsid w:val="001D3CD5"/>
    <w:rsid w:val="001D3CF2"/>
    <w:rsid w:val="001D3F62"/>
    <w:rsid w:val="001D4114"/>
    <w:rsid w:val="001D456F"/>
    <w:rsid w:val="001D45FB"/>
    <w:rsid w:val="001D46E8"/>
    <w:rsid w:val="001D4D7A"/>
    <w:rsid w:val="001D4D94"/>
    <w:rsid w:val="001D4EB4"/>
    <w:rsid w:val="001D4F2A"/>
    <w:rsid w:val="001D4FB7"/>
    <w:rsid w:val="001D5154"/>
    <w:rsid w:val="001D5250"/>
    <w:rsid w:val="001D52E6"/>
    <w:rsid w:val="001D530E"/>
    <w:rsid w:val="001D5435"/>
    <w:rsid w:val="001D5550"/>
    <w:rsid w:val="001D57DA"/>
    <w:rsid w:val="001D592C"/>
    <w:rsid w:val="001D59FA"/>
    <w:rsid w:val="001D5AAA"/>
    <w:rsid w:val="001D5B4C"/>
    <w:rsid w:val="001D5BBB"/>
    <w:rsid w:val="001D5BDE"/>
    <w:rsid w:val="001D5D9B"/>
    <w:rsid w:val="001D5E8A"/>
    <w:rsid w:val="001D5EB4"/>
    <w:rsid w:val="001D5F70"/>
    <w:rsid w:val="001D6150"/>
    <w:rsid w:val="001D61F7"/>
    <w:rsid w:val="001D6335"/>
    <w:rsid w:val="001D65E2"/>
    <w:rsid w:val="001D693E"/>
    <w:rsid w:val="001D6CAF"/>
    <w:rsid w:val="001D6D97"/>
    <w:rsid w:val="001D70C0"/>
    <w:rsid w:val="001D72E1"/>
    <w:rsid w:val="001D7565"/>
    <w:rsid w:val="001D75C0"/>
    <w:rsid w:val="001D790D"/>
    <w:rsid w:val="001D7943"/>
    <w:rsid w:val="001D7975"/>
    <w:rsid w:val="001D79C9"/>
    <w:rsid w:val="001D7C91"/>
    <w:rsid w:val="001E02CA"/>
    <w:rsid w:val="001E0473"/>
    <w:rsid w:val="001E04CB"/>
    <w:rsid w:val="001E066E"/>
    <w:rsid w:val="001E069F"/>
    <w:rsid w:val="001E06B7"/>
    <w:rsid w:val="001E06EE"/>
    <w:rsid w:val="001E06FD"/>
    <w:rsid w:val="001E08BB"/>
    <w:rsid w:val="001E08D8"/>
    <w:rsid w:val="001E0B57"/>
    <w:rsid w:val="001E0C02"/>
    <w:rsid w:val="001E0DEC"/>
    <w:rsid w:val="001E0E8E"/>
    <w:rsid w:val="001E0EFB"/>
    <w:rsid w:val="001E0F9A"/>
    <w:rsid w:val="001E14A6"/>
    <w:rsid w:val="001E18DB"/>
    <w:rsid w:val="001E1B42"/>
    <w:rsid w:val="001E1BE8"/>
    <w:rsid w:val="001E2483"/>
    <w:rsid w:val="001E24AC"/>
    <w:rsid w:val="001E26BA"/>
    <w:rsid w:val="001E26D0"/>
    <w:rsid w:val="001E2C32"/>
    <w:rsid w:val="001E2F3C"/>
    <w:rsid w:val="001E2F41"/>
    <w:rsid w:val="001E2F47"/>
    <w:rsid w:val="001E33F5"/>
    <w:rsid w:val="001E3495"/>
    <w:rsid w:val="001E3505"/>
    <w:rsid w:val="001E3562"/>
    <w:rsid w:val="001E3809"/>
    <w:rsid w:val="001E38B9"/>
    <w:rsid w:val="001E38CA"/>
    <w:rsid w:val="001E3924"/>
    <w:rsid w:val="001E3B29"/>
    <w:rsid w:val="001E3C05"/>
    <w:rsid w:val="001E3D50"/>
    <w:rsid w:val="001E4063"/>
    <w:rsid w:val="001E4130"/>
    <w:rsid w:val="001E443B"/>
    <w:rsid w:val="001E4AB2"/>
    <w:rsid w:val="001E4B97"/>
    <w:rsid w:val="001E4CFD"/>
    <w:rsid w:val="001E4DA8"/>
    <w:rsid w:val="001E4E4C"/>
    <w:rsid w:val="001E4EAF"/>
    <w:rsid w:val="001E4F61"/>
    <w:rsid w:val="001E53F9"/>
    <w:rsid w:val="001E5572"/>
    <w:rsid w:val="001E567A"/>
    <w:rsid w:val="001E5754"/>
    <w:rsid w:val="001E578C"/>
    <w:rsid w:val="001E5804"/>
    <w:rsid w:val="001E5AA6"/>
    <w:rsid w:val="001E5ADD"/>
    <w:rsid w:val="001E5B36"/>
    <w:rsid w:val="001E5C67"/>
    <w:rsid w:val="001E5DBB"/>
    <w:rsid w:val="001E5EB4"/>
    <w:rsid w:val="001E5EB9"/>
    <w:rsid w:val="001E6016"/>
    <w:rsid w:val="001E607A"/>
    <w:rsid w:val="001E609E"/>
    <w:rsid w:val="001E61ED"/>
    <w:rsid w:val="001E6481"/>
    <w:rsid w:val="001E64A5"/>
    <w:rsid w:val="001E67AF"/>
    <w:rsid w:val="001E67F9"/>
    <w:rsid w:val="001E6D27"/>
    <w:rsid w:val="001E6D4A"/>
    <w:rsid w:val="001E71DF"/>
    <w:rsid w:val="001E71ED"/>
    <w:rsid w:val="001E746B"/>
    <w:rsid w:val="001E75AE"/>
    <w:rsid w:val="001E78C4"/>
    <w:rsid w:val="001E79A1"/>
    <w:rsid w:val="001E79F5"/>
    <w:rsid w:val="001E7A48"/>
    <w:rsid w:val="001E7F36"/>
    <w:rsid w:val="001E7F9F"/>
    <w:rsid w:val="001F007E"/>
    <w:rsid w:val="001F026A"/>
    <w:rsid w:val="001F02A8"/>
    <w:rsid w:val="001F032C"/>
    <w:rsid w:val="001F0536"/>
    <w:rsid w:val="001F0644"/>
    <w:rsid w:val="001F064A"/>
    <w:rsid w:val="001F08A0"/>
    <w:rsid w:val="001F08A1"/>
    <w:rsid w:val="001F08ED"/>
    <w:rsid w:val="001F0953"/>
    <w:rsid w:val="001F0ACE"/>
    <w:rsid w:val="001F0B18"/>
    <w:rsid w:val="001F0B63"/>
    <w:rsid w:val="001F0B6E"/>
    <w:rsid w:val="001F0D56"/>
    <w:rsid w:val="001F0ED9"/>
    <w:rsid w:val="001F1170"/>
    <w:rsid w:val="001F13F4"/>
    <w:rsid w:val="001F1494"/>
    <w:rsid w:val="001F1750"/>
    <w:rsid w:val="001F177B"/>
    <w:rsid w:val="001F1873"/>
    <w:rsid w:val="001F19CC"/>
    <w:rsid w:val="001F19D6"/>
    <w:rsid w:val="001F1A4F"/>
    <w:rsid w:val="001F1B64"/>
    <w:rsid w:val="001F1B8A"/>
    <w:rsid w:val="001F1BD2"/>
    <w:rsid w:val="001F1D81"/>
    <w:rsid w:val="001F1F2A"/>
    <w:rsid w:val="001F20AC"/>
    <w:rsid w:val="001F2361"/>
    <w:rsid w:val="001F2ACF"/>
    <w:rsid w:val="001F2D36"/>
    <w:rsid w:val="001F2D39"/>
    <w:rsid w:val="001F2D52"/>
    <w:rsid w:val="001F3282"/>
    <w:rsid w:val="001F328F"/>
    <w:rsid w:val="001F34C8"/>
    <w:rsid w:val="001F3530"/>
    <w:rsid w:val="001F36EC"/>
    <w:rsid w:val="001F3776"/>
    <w:rsid w:val="001F377B"/>
    <w:rsid w:val="001F3782"/>
    <w:rsid w:val="001F3A7A"/>
    <w:rsid w:val="001F3CB3"/>
    <w:rsid w:val="001F3E3A"/>
    <w:rsid w:val="001F3F81"/>
    <w:rsid w:val="001F3FD4"/>
    <w:rsid w:val="001F40D7"/>
    <w:rsid w:val="001F4106"/>
    <w:rsid w:val="001F4130"/>
    <w:rsid w:val="001F419B"/>
    <w:rsid w:val="001F41DF"/>
    <w:rsid w:val="001F428F"/>
    <w:rsid w:val="001F42C4"/>
    <w:rsid w:val="001F4380"/>
    <w:rsid w:val="001F4395"/>
    <w:rsid w:val="001F4461"/>
    <w:rsid w:val="001F46A2"/>
    <w:rsid w:val="001F4D82"/>
    <w:rsid w:val="001F4E7B"/>
    <w:rsid w:val="001F5057"/>
    <w:rsid w:val="001F5163"/>
    <w:rsid w:val="001F5176"/>
    <w:rsid w:val="001F517B"/>
    <w:rsid w:val="001F521A"/>
    <w:rsid w:val="001F5549"/>
    <w:rsid w:val="001F57E1"/>
    <w:rsid w:val="001F58EB"/>
    <w:rsid w:val="001F5A5E"/>
    <w:rsid w:val="001F5CF4"/>
    <w:rsid w:val="001F62B0"/>
    <w:rsid w:val="001F631C"/>
    <w:rsid w:val="001F644D"/>
    <w:rsid w:val="001F6479"/>
    <w:rsid w:val="001F6516"/>
    <w:rsid w:val="001F66C7"/>
    <w:rsid w:val="001F6889"/>
    <w:rsid w:val="001F6A6A"/>
    <w:rsid w:val="001F6B03"/>
    <w:rsid w:val="001F6C53"/>
    <w:rsid w:val="001F7017"/>
    <w:rsid w:val="001F70DF"/>
    <w:rsid w:val="001F712E"/>
    <w:rsid w:val="001F720B"/>
    <w:rsid w:val="001F721D"/>
    <w:rsid w:val="001F7428"/>
    <w:rsid w:val="001F744C"/>
    <w:rsid w:val="001F750E"/>
    <w:rsid w:val="001F767D"/>
    <w:rsid w:val="001F77C6"/>
    <w:rsid w:val="001F77FC"/>
    <w:rsid w:val="001F788F"/>
    <w:rsid w:val="001F78A8"/>
    <w:rsid w:val="001F78AB"/>
    <w:rsid w:val="001F78AD"/>
    <w:rsid w:val="001F7935"/>
    <w:rsid w:val="001F7A42"/>
    <w:rsid w:val="001F7B29"/>
    <w:rsid w:val="001F7BF7"/>
    <w:rsid w:val="001F7C1B"/>
    <w:rsid w:val="001F7CA3"/>
    <w:rsid w:val="001F7EE5"/>
    <w:rsid w:val="002000AC"/>
    <w:rsid w:val="00200156"/>
    <w:rsid w:val="00200200"/>
    <w:rsid w:val="002003C9"/>
    <w:rsid w:val="00200414"/>
    <w:rsid w:val="0020047E"/>
    <w:rsid w:val="00200541"/>
    <w:rsid w:val="00200884"/>
    <w:rsid w:val="00200B80"/>
    <w:rsid w:val="00200EB6"/>
    <w:rsid w:val="002014AA"/>
    <w:rsid w:val="00201545"/>
    <w:rsid w:val="002015F1"/>
    <w:rsid w:val="00201AF9"/>
    <w:rsid w:val="00201B88"/>
    <w:rsid w:val="00201EC2"/>
    <w:rsid w:val="00201EE2"/>
    <w:rsid w:val="00201F22"/>
    <w:rsid w:val="00202067"/>
    <w:rsid w:val="00202251"/>
    <w:rsid w:val="00202345"/>
    <w:rsid w:val="00202346"/>
    <w:rsid w:val="0020240D"/>
    <w:rsid w:val="002024EE"/>
    <w:rsid w:val="002027B5"/>
    <w:rsid w:val="002028C2"/>
    <w:rsid w:val="00202A50"/>
    <w:rsid w:val="00202DDA"/>
    <w:rsid w:val="00202EA2"/>
    <w:rsid w:val="00202FDF"/>
    <w:rsid w:val="002031B4"/>
    <w:rsid w:val="00203576"/>
    <w:rsid w:val="002039A0"/>
    <w:rsid w:val="00203AA8"/>
    <w:rsid w:val="00203B32"/>
    <w:rsid w:val="00203CC7"/>
    <w:rsid w:val="00203E1D"/>
    <w:rsid w:val="00203F21"/>
    <w:rsid w:val="002040EC"/>
    <w:rsid w:val="0020425F"/>
    <w:rsid w:val="0020436B"/>
    <w:rsid w:val="002043CA"/>
    <w:rsid w:val="0020458D"/>
    <w:rsid w:val="0020492C"/>
    <w:rsid w:val="00204A38"/>
    <w:rsid w:val="00204AB6"/>
    <w:rsid w:val="00204B60"/>
    <w:rsid w:val="00204C49"/>
    <w:rsid w:val="00204C57"/>
    <w:rsid w:val="00204D55"/>
    <w:rsid w:val="00204DC2"/>
    <w:rsid w:val="00204EF1"/>
    <w:rsid w:val="00204F6D"/>
    <w:rsid w:val="00205060"/>
    <w:rsid w:val="00205178"/>
    <w:rsid w:val="0020531A"/>
    <w:rsid w:val="00205505"/>
    <w:rsid w:val="00205527"/>
    <w:rsid w:val="002055ED"/>
    <w:rsid w:val="00205669"/>
    <w:rsid w:val="00205759"/>
    <w:rsid w:val="002057B5"/>
    <w:rsid w:val="00205AC7"/>
    <w:rsid w:val="00205B72"/>
    <w:rsid w:val="00205E0F"/>
    <w:rsid w:val="002060C9"/>
    <w:rsid w:val="00206511"/>
    <w:rsid w:val="00206551"/>
    <w:rsid w:val="0020656B"/>
    <w:rsid w:val="002067CD"/>
    <w:rsid w:val="002068A7"/>
    <w:rsid w:val="00206904"/>
    <w:rsid w:val="00206B0D"/>
    <w:rsid w:val="00206B81"/>
    <w:rsid w:val="00206C49"/>
    <w:rsid w:val="00206DD0"/>
    <w:rsid w:val="00206EA5"/>
    <w:rsid w:val="00207113"/>
    <w:rsid w:val="002073BC"/>
    <w:rsid w:val="002075E5"/>
    <w:rsid w:val="00207764"/>
    <w:rsid w:val="0020788E"/>
    <w:rsid w:val="00207927"/>
    <w:rsid w:val="002079C0"/>
    <w:rsid w:val="00207A24"/>
    <w:rsid w:val="00207A72"/>
    <w:rsid w:val="00207B07"/>
    <w:rsid w:val="00207B5F"/>
    <w:rsid w:val="00207CB7"/>
    <w:rsid w:val="00207DA2"/>
    <w:rsid w:val="00207F20"/>
    <w:rsid w:val="00210082"/>
    <w:rsid w:val="002101A3"/>
    <w:rsid w:val="002101A5"/>
    <w:rsid w:val="0021030E"/>
    <w:rsid w:val="002104D1"/>
    <w:rsid w:val="002106A3"/>
    <w:rsid w:val="00210702"/>
    <w:rsid w:val="00210762"/>
    <w:rsid w:val="0021092D"/>
    <w:rsid w:val="00210A23"/>
    <w:rsid w:val="00210A7F"/>
    <w:rsid w:val="00210CA8"/>
    <w:rsid w:val="00210ECF"/>
    <w:rsid w:val="002110EE"/>
    <w:rsid w:val="00211159"/>
    <w:rsid w:val="002111C7"/>
    <w:rsid w:val="002112B3"/>
    <w:rsid w:val="00211507"/>
    <w:rsid w:val="00211549"/>
    <w:rsid w:val="002117AF"/>
    <w:rsid w:val="002119E7"/>
    <w:rsid w:val="00211A1E"/>
    <w:rsid w:val="00211C24"/>
    <w:rsid w:val="00211D01"/>
    <w:rsid w:val="00211E62"/>
    <w:rsid w:val="00211ECA"/>
    <w:rsid w:val="002121EE"/>
    <w:rsid w:val="002125C1"/>
    <w:rsid w:val="002127EE"/>
    <w:rsid w:val="002128B9"/>
    <w:rsid w:val="00212C3B"/>
    <w:rsid w:val="00213170"/>
    <w:rsid w:val="00213323"/>
    <w:rsid w:val="00213522"/>
    <w:rsid w:val="0021354B"/>
    <w:rsid w:val="00213599"/>
    <w:rsid w:val="0021365E"/>
    <w:rsid w:val="0021391F"/>
    <w:rsid w:val="00213994"/>
    <w:rsid w:val="002139C4"/>
    <w:rsid w:val="00213AAD"/>
    <w:rsid w:val="00213B33"/>
    <w:rsid w:val="00213BC9"/>
    <w:rsid w:val="00213C2D"/>
    <w:rsid w:val="00213D91"/>
    <w:rsid w:val="00213E5E"/>
    <w:rsid w:val="00213F2B"/>
    <w:rsid w:val="00213F7A"/>
    <w:rsid w:val="00214110"/>
    <w:rsid w:val="00214435"/>
    <w:rsid w:val="002147FE"/>
    <w:rsid w:val="00214D1A"/>
    <w:rsid w:val="00214D7A"/>
    <w:rsid w:val="00214EA3"/>
    <w:rsid w:val="0021502B"/>
    <w:rsid w:val="00215174"/>
    <w:rsid w:val="0021519D"/>
    <w:rsid w:val="00215343"/>
    <w:rsid w:val="00215454"/>
    <w:rsid w:val="00215473"/>
    <w:rsid w:val="002154C8"/>
    <w:rsid w:val="0021567F"/>
    <w:rsid w:val="002157EC"/>
    <w:rsid w:val="002158AC"/>
    <w:rsid w:val="00215A36"/>
    <w:rsid w:val="00215CD5"/>
    <w:rsid w:val="00215D2D"/>
    <w:rsid w:val="00215DDA"/>
    <w:rsid w:val="00215E00"/>
    <w:rsid w:val="002161BC"/>
    <w:rsid w:val="002161C6"/>
    <w:rsid w:val="00216341"/>
    <w:rsid w:val="00216579"/>
    <w:rsid w:val="00216620"/>
    <w:rsid w:val="002166E1"/>
    <w:rsid w:val="00216786"/>
    <w:rsid w:val="002169EA"/>
    <w:rsid w:val="00216B70"/>
    <w:rsid w:val="00216C74"/>
    <w:rsid w:val="00216C80"/>
    <w:rsid w:val="00216CB1"/>
    <w:rsid w:val="00216CD2"/>
    <w:rsid w:val="00216D85"/>
    <w:rsid w:val="00216D8B"/>
    <w:rsid w:val="00216FB1"/>
    <w:rsid w:val="00217093"/>
    <w:rsid w:val="00217454"/>
    <w:rsid w:val="002176A3"/>
    <w:rsid w:val="0021773C"/>
    <w:rsid w:val="00217783"/>
    <w:rsid w:val="00217B43"/>
    <w:rsid w:val="00217C02"/>
    <w:rsid w:val="00217DA7"/>
    <w:rsid w:val="00217E20"/>
    <w:rsid w:val="00217F27"/>
    <w:rsid w:val="0022016E"/>
    <w:rsid w:val="0022042B"/>
    <w:rsid w:val="002207B0"/>
    <w:rsid w:val="00220801"/>
    <w:rsid w:val="00220819"/>
    <w:rsid w:val="0022090D"/>
    <w:rsid w:val="0022097C"/>
    <w:rsid w:val="002209DA"/>
    <w:rsid w:val="00220A5E"/>
    <w:rsid w:val="00220C80"/>
    <w:rsid w:val="002212C7"/>
    <w:rsid w:val="002212CC"/>
    <w:rsid w:val="00221431"/>
    <w:rsid w:val="00221538"/>
    <w:rsid w:val="0022177D"/>
    <w:rsid w:val="002217E9"/>
    <w:rsid w:val="002218F6"/>
    <w:rsid w:val="002219F0"/>
    <w:rsid w:val="00221A01"/>
    <w:rsid w:val="00221B1D"/>
    <w:rsid w:val="00221CEC"/>
    <w:rsid w:val="002220E0"/>
    <w:rsid w:val="00222557"/>
    <w:rsid w:val="00222618"/>
    <w:rsid w:val="00222625"/>
    <w:rsid w:val="00222691"/>
    <w:rsid w:val="002226C8"/>
    <w:rsid w:val="002227ED"/>
    <w:rsid w:val="00222877"/>
    <w:rsid w:val="0022291D"/>
    <w:rsid w:val="00222A01"/>
    <w:rsid w:val="00222A67"/>
    <w:rsid w:val="00222BDA"/>
    <w:rsid w:val="00222C1B"/>
    <w:rsid w:val="00222D1C"/>
    <w:rsid w:val="00222E14"/>
    <w:rsid w:val="00222F05"/>
    <w:rsid w:val="00222FDA"/>
    <w:rsid w:val="00223020"/>
    <w:rsid w:val="00223108"/>
    <w:rsid w:val="00223769"/>
    <w:rsid w:val="0022385A"/>
    <w:rsid w:val="00223AB3"/>
    <w:rsid w:val="00223ADD"/>
    <w:rsid w:val="00224141"/>
    <w:rsid w:val="0022427C"/>
    <w:rsid w:val="0022463E"/>
    <w:rsid w:val="0022465F"/>
    <w:rsid w:val="002246A5"/>
    <w:rsid w:val="002247B0"/>
    <w:rsid w:val="002247D3"/>
    <w:rsid w:val="002248AC"/>
    <w:rsid w:val="002249E5"/>
    <w:rsid w:val="00224A42"/>
    <w:rsid w:val="00224F71"/>
    <w:rsid w:val="00224FC6"/>
    <w:rsid w:val="0022506E"/>
    <w:rsid w:val="002250EB"/>
    <w:rsid w:val="0022548C"/>
    <w:rsid w:val="0022563E"/>
    <w:rsid w:val="00225C74"/>
    <w:rsid w:val="00225D25"/>
    <w:rsid w:val="00225F5E"/>
    <w:rsid w:val="00225F71"/>
    <w:rsid w:val="00225F73"/>
    <w:rsid w:val="0022628A"/>
    <w:rsid w:val="002262FA"/>
    <w:rsid w:val="002262FE"/>
    <w:rsid w:val="0022659E"/>
    <w:rsid w:val="00226720"/>
    <w:rsid w:val="00226A5A"/>
    <w:rsid w:val="00226A83"/>
    <w:rsid w:val="00226AD6"/>
    <w:rsid w:val="00226C10"/>
    <w:rsid w:val="00226CF1"/>
    <w:rsid w:val="00226D58"/>
    <w:rsid w:val="00226DAE"/>
    <w:rsid w:val="00226DDD"/>
    <w:rsid w:val="00226F06"/>
    <w:rsid w:val="002270BC"/>
    <w:rsid w:val="00227388"/>
    <w:rsid w:val="00227886"/>
    <w:rsid w:val="002278B9"/>
    <w:rsid w:val="00227A59"/>
    <w:rsid w:val="00227AFA"/>
    <w:rsid w:val="00227B75"/>
    <w:rsid w:val="00227BD8"/>
    <w:rsid w:val="00227FAB"/>
    <w:rsid w:val="002300C8"/>
    <w:rsid w:val="00230137"/>
    <w:rsid w:val="00230203"/>
    <w:rsid w:val="0023046C"/>
    <w:rsid w:val="002305EF"/>
    <w:rsid w:val="002307E4"/>
    <w:rsid w:val="002309A8"/>
    <w:rsid w:val="002309E7"/>
    <w:rsid w:val="00230A04"/>
    <w:rsid w:val="00230AD4"/>
    <w:rsid w:val="00230CDB"/>
    <w:rsid w:val="00230D59"/>
    <w:rsid w:val="002311BA"/>
    <w:rsid w:val="00231535"/>
    <w:rsid w:val="002315F1"/>
    <w:rsid w:val="0023170F"/>
    <w:rsid w:val="00231926"/>
    <w:rsid w:val="0023193F"/>
    <w:rsid w:val="00231C58"/>
    <w:rsid w:val="00232157"/>
    <w:rsid w:val="002321BD"/>
    <w:rsid w:val="00232320"/>
    <w:rsid w:val="00232575"/>
    <w:rsid w:val="00232579"/>
    <w:rsid w:val="00232580"/>
    <w:rsid w:val="00232662"/>
    <w:rsid w:val="0023289A"/>
    <w:rsid w:val="00232B28"/>
    <w:rsid w:val="00232BE0"/>
    <w:rsid w:val="00232C9C"/>
    <w:rsid w:val="00232D7F"/>
    <w:rsid w:val="00232EA7"/>
    <w:rsid w:val="00232F3A"/>
    <w:rsid w:val="00233085"/>
    <w:rsid w:val="0023316C"/>
    <w:rsid w:val="00233259"/>
    <w:rsid w:val="00233382"/>
    <w:rsid w:val="002333AC"/>
    <w:rsid w:val="002333FC"/>
    <w:rsid w:val="0023342D"/>
    <w:rsid w:val="0023355B"/>
    <w:rsid w:val="0023375D"/>
    <w:rsid w:val="00233764"/>
    <w:rsid w:val="002337A5"/>
    <w:rsid w:val="0023389E"/>
    <w:rsid w:val="002339D3"/>
    <w:rsid w:val="00233CE2"/>
    <w:rsid w:val="00233F08"/>
    <w:rsid w:val="0023425C"/>
    <w:rsid w:val="0023431C"/>
    <w:rsid w:val="002343DF"/>
    <w:rsid w:val="002344EE"/>
    <w:rsid w:val="00234849"/>
    <w:rsid w:val="00234888"/>
    <w:rsid w:val="00234B63"/>
    <w:rsid w:val="00234D12"/>
    <w:rsid w:val="00234EAF"/>
    <w:rsid w:val="00234FBA"/>
    <w:rsid w:val="00235032"/>
    <w:rsid w:val="0023518A"/>
    <w:rsid w:val="002353EA"/>
    <w:rsid w:val="00235465"/>
    <w:rsid w:val="00235543"/>
    <w:rsid w:val="002355BB"/>
    <w:rsid w:val="0023578A"/>
    <w:rsid w:val="00235927"/>
    <w:rsid w:val="00235BFE"/>
    <w:rsid w:val="00235D13"/>
    <w:rsid w:val="00235D78"/>
    <w:rsid w:val="0023632C"/>
    <w:rsid w:val="002363F9"/>
    <w:rsid w:val="00236495"/>
    <w:rsid w:val="00236664"/>
    <w:rsid w:val="002367F3"/>
    <w:rsid w:val="0023685D"/>
    <w:rsid w:val="00236874"/>
    <w:rsid w:val="002368D6"/>
    <w:rsid w:val="00236A53"/>
    <w:rsid w:val="00236B36"/>
    <w:rsid w:val="00236B5A"/>
    <w:rsid w:val="00236C4E"/>
    <w:rsid w:val="00236CBD"/>
    <w:rsid w:val="002371CF"/>
    <w:rsid w:val="002372B7"/>
    <w:rsid w:val="002372E1"/>
    <w:rsid w:val="00237350"/>
    <w:rsid w:val="002373A4"/>
    <w:rsid w:val="00237436"/>
    <w:rsid w:val="002374D6"/>
    <w:rsid w:val="002375CF"/>
    <w:rsid w:val="002376C2"/>
    <w:rsid w:val="00237847"/>
    <w:rsid w:val="002378B7"/>
    <w:rsid w:val="002378C6"/>
    <w:rsid w:val="00237BB4"/>
    <w:rsid w:val="00237BBC"/>
    <w:rsid w:val="00237D8A"/>
    <w:rsid w:val="0024010F"/>
    <w:rsid w:val="0024028B"/>
    <w:rsid w:val="00240291"/>
    <w:rsid w:val="002402DB"/>
    <w:rsid w:val="00240345"/>
    <w:rsid w:val="00240366"/>
    <w:rsid w:val="002405C8"/>
    <w:rsid w:val="00240760"/>
    <w:rsid w:val="0024076D"/>
    <w:rsid w:val="00240825"/>
    <w:rsid w:val="0024098B"/>
    <w:rsid w:val="00240CC1"/>
    <w:rsid w:val="00240D7A"/>
    <w:rsid w:val="00240DB1"/>
    <w:rsid w:val="00240ECE"/>
    <w:rsid w:val="00240ED2"/>
    <w:rsid w:val="00240EF5"/>
    <w:rsid w:val="0024109E"/>
    <w:rsid w:val="002411A1"/>
    <w:rsid w:val="00241578"/>
    <w:rsid w:val="00241763"/>
    <w:rsid w:val="002417D7"/>
    <w:rsid w:val="00241993"/>
    <w:rsid w:val="00241BC8"/>
    <w:rsid w:val="00241DF9"/>
    <w:rsid w:val="00241F34"/>
    <w:rsid w:val="0024206F"/>
    <w:rsid w:val="00242171"/>
    <w:rsid w:val="00242339"/>
    <w:rsid w:val="00242446"/>
    <w:rsid w:val="0024254D"/>
    <w:rsid w:val="002425CA"/>
    <w:rsid w:val="002426C6"/>
    <w:rsid w:val="002426D9"/>
    <w:rsid w:val="00242BF0"/>
    <w:rsid w:val="00242DBA"/>
    <w:rsid w:val="00242DCE"/>
    <w:rsid w:val="00242FE3"/>
    <w:rsid w:val="002433AD"/>
    <w:rsid w:val="00243604"/>
    <w:rsid w:val="002436BE"/>
    <w:rsid w:val="00243790"/>
    <w:rsid w:val="00243A04"/>
    <w:rsid w:val="00243AD1"/>
    <w:rsid w:val="00243B72"/>
    <w:rsid w:val="00243BD8"/>
    <w:rsid w:val="00243C35"/>
    <w:rsid w:val="00243C3E"/>
    <w:rsid w:val="00243D39"/>
    <w:rsid w:val="00244252"/>
    <w:rsid w:val="00244343"/>
    <w:rsid w:val="002443E1"/>
    <w:rsid w:val="002445C2"/>
    <w:rsid w:val="00244992"/>
    <w:rsid w:val="002449D6"/>
    <w:rsid w:val="00244AF5"/>
    <w:rsid w:val="00244B70"/>
    <w:rsid w:val="00244C36"/>
    <w:rsid w:val="00244CEB"/>
    <w:rsid w:val="00244DDE"/>
    <w:rsid w:val="00244ED4"/>
    <w:rsid w:val="00244EF2"/>
    <w:rsid w:val="00244F60"/>
    <w:rsid w:val="00245070"/>
    <w:rsid w:val="002451C8"/>
    <w:rsid w:val="0024529A"/>
    <w:rsid w:val="002452AC"/>
    <w:rsid w:val="00245369"/>
    <w:rsid w:val="00245499"/>
    <w:rsid w:val="002455D2"/>
    <w:rsid w:val="0024564B"/>
    <w:rsid w:val="0024581D"/>
    <w:rsid w:val="002459FA"/>
    <w:rsid w:val="00245A8E"/>
    <w:rsid w:val="00245D2E"/>
    <w:rsid w:val="00245DCE"/>
    <w:rsid w:val="00245FDF"/>
    <w:rsid w:val="00246296"/>
    <w:rsid w:val="002463EE"/>
    <w:rsid w:val="00246B41"/>
    <w:rsid w:val="00246D4A"/>
    <w:rsid w:val="00246D63"/>
    <w:rsid w:val="00246E89"/>
    <w:rsid w:val="0024701E"/>
    <w:rsid w:val="00247111"/>
    <w:rsid w:val="00247232"/>
    <w:rsid w:val="0024725A"/>
    <w:rsid w:val="002472CF"/>
    <w:rsid w:val="0024755F"/>
    <w:rsid w:val="00247677"/>
    <w:rsid w:val="002476AB"/>
    <w:rsid w:val="002479DC"/>
    <w:rsid w:val="00247CC1"/>
    <w:rsid w:val="00247D9E"/>
    <w:rsid w:val="00247E0C"/>
    <w:rsid w:val="00247E52"/>
    <w:rsid w:val="00247F10"/>
    <w:rsid w:val="002502D6"/>
    <w:rsid w:val="0025033E"/>
    <w:rsid w:val="0025044C"/>
    <w:rsid w:val="00250472"/>
    <w:rsid w:val="0025085F"/>
    <w:rsid w:val="002509A3"/>
    <w:rsid w:val="002509FD"/>
    <w:rsid w:val="00250B99"/>
    <w:rsid w:val="00250BEA"/>
    <w:rsid w:val="00250F35"/>
    <w:rsid w:val="00251020"/>
    <w:rsid w:val="0025107C"/>
    <w:rsid w:val="00251251"/>
    <w:rsid w:val="00251327"/>
    <w:rsid w:val="0025141C"/>
    <w:rsid w:val="0025146C"/>
    <w:rsid w:val="0025152B"/>
    <w:rsid w:val="00251691"/>
    <w:rsid w:val="0025170E"/>
    <w:rsid w:val="002517D4"/>
    <w:rsid w:val="00251A01"/>
    <w:rsid w:val="00251B35"/>
    <w:rsid w:val="00251C32"/>
    <w:rsid w:val="00251C7A"/>
    <w:rsid w:val="00251CBF"/>
    <w:rsid w:val="00251CC2"/>
    <w:rsid w:val="00251CC9"/>
    <w:rsid w:val="00251CCA"/>
    <w:rsid w:val="00251CFA"/>
    <w:rsid w:val="00251F9A"/>
    <w:rsid w:val="00251FCD"/>
    <w:rsid w:val="00252033"/>
    <w:rsid w:val="0025223B"/>
    <w:rsid w:val="00252276"/>
    <w:rsid w:val="0025230A"/>
    <w:rsid w:val="002523A2"/>
    <w:rsid w:val="00252403"/>
    <w:rsid w:val="002526D8"/>
    <w:rsid w:val="0025275A"/>
    <w:rsid w:val="00252783"/>
    <w:rsid w:val="002528B9"/>
    <w:rsid w:val="002529A7"/>
    <w:rsid w:val="00252A65"/>
    <w:rsid w:val="00252ADB"/>
    <w:rsid w:val="00252BC5"/>
    <w:rsid w:val="00252CB6"/>
    <w:rsid w:val="00252E02"/>
    <w:rsid w:val="00253295"/>
    <w:rsid w:val="00253501"/>
    <w:rsid w:val="0025381D"/>
    <w:rsid w:val="00253AC4"/>
    <w:rsid w:val="00253AC7"/>
    <w:rsid w:val="00253D54"/>
    <w:rsid w:val="0025402C"/>
    <w:rsid w:val="00254049"/>
    <w:rsid w:val="002540BE"/>
    <w:rsid w:val="00254129"/>
    <w:rsid w:val="002542F5"/>
    <w:rsid w:val="00254719"/>
    <w:rsid w:val="0025472E"/>
    <w:rsid w:val="00254E3E"/>
    <w:rsid w:val="00255223"/>
    <w:rsid w:val="00255285"/>
    <w:rsid w:val="002553A2"/>
    <w:rsid w:val="002553F6"/>
    <w:rsid w:val="002554B5"/>
    <w:rsid w:val="00255540"/>
    <w:rsid w:val="00255853"/>
    <w:rsid w:val="00255A97"/>
    <w:rsid w:val="00255AA5"/>
    <w:rsid w:val="00255AE4"/>
    <w:rsid w:val="00255C71"/>
    <w:rsid w:val="00255CFC"/>
    <w:rsid w:val="00255E58"/>
    <w:rsid w:val="00255E8C"/>
    <w:rsid w:val="00256002"/>
    <w:rsid w:val="002560D2"/>
    <w:rsid w:val="00256170"/>
    <w:rsid w:val="00256309"/>
    <w:rsid w:val="00256571"/>
    <w:rsid w:val="002567FC"/>
    <w:rsid w:val="00256AAE"/>
    <w:rsid w:val="00256C4E"/>
    <w:rsid w:val="00256E6C"/>
    <w:rsid w:val="00256EAE"/>
    <w:rsid w:val="002575F7"/>
    <w:rsid w:val="00257739"/>
    <w:rsid w:val="0025788D"/>
    <w:rsid w:val="0025795C"/>
    <w:rsid w:val="002579A9"/>
    <w:rsid w:val="00257A02"/>
    <w:rsid w:val="00257B0B"/>
    <w:rsid w:val="00257B29"/>
    <w:rsid w:val="00257C03"/>
    <w:rsid w:val="002601EA"/>
    <w:rsid w:val="00260369"/>
    <w:rsid w:val="0026055E"/>
    <w:rsid w:val="00260588"/>
    <w:rsid w:val="002606B5"/>
    <w:rsid w:val="0026073F"/>
    <w:rsid w:val="002609CF"/>
    <w:rsid w:val="00260EDD"/>
    <w:rsid w:val="0026101D"/>
    <w:rsid w:val="00261050"/>
    <w:rsid w:val="00261182"/>
    <w:rsid w:val="002611D0"/>
    <w:rsid w:val="002611EA"/>
    <w:rsid w:val="00261469"/>
    <w:rsid w:val="002614A4"/>
    <w:rsid w:val="0026193E"/>
    <w:rsid w:val="00261958"/>
    <w:rsid w:val="00261A56"/>
    <w:rsid w:val="00261C0E"/>
    <w:rsid w:val="00261DB3"/>
    <w:rsid w:val="002623BD"/>
    <w:rsid w:val="002625C8"/>
    <w:rsid w:val="00262660"/>
    <w:rsid w:val="002626C5"/>
    <w:rsid w:val="002626FC"/>
    <w:rsid w:val="002628B4"/>
    <w:rsid w:val="00262BA9"/>
    <w:rsid w:val="00262D3E"/>
    <w:rsid w:val="00262D9A"/>
    <w:rsid w:val="00262F4F"/>
    <w:rsid w:val="00262FE5"/>
    <w:rsid w:val="002630BA"/>
    <w:rsid w:val="00263138"/>
    <w:rsid w:val="00263197"/>
    <w:rsid w:val="002634B3"/>
    <w:rsid w:val="002636E1"/>
    <w:rsid w:val="00263926"/>
    <w:rsid w:val="00263934"/>
    <w:rsid w:val="00263C61"/>
    <w:rsid w:val="00263D1F"/>
    <w:rsid w:val="00263D87"/>
    <w:rsid w:val="00263E46"/>
    <w:rsid w:val="00263F60"/>
    <w:rsid w:val="002642B1"/>
    <w:rsid w:val="002647D0"/>
    <w:rsid w:val="0026489A"/>
    <w:rsid w:val="00264AD6"/>
    <w:rsid w:val="00264BEA"/>
    <w:rsid w:val="00264C5F"/>
    <w:rsid w:val="00264D68"/>
    <w:rsid w:val="00264E2F"/>
    <w:rsid w:val="0026520A"/>
    <w:rsid w:val="002652FA"/>
    <w:rsid w:val="002652FB"/>
    <w:rsid w:val="0026534B"/>
    <w:rsid w:val="00265354"/>
    <w:rsid w:val="0026548D"/>
    <w:rsid w:val="002654E3"/>
    <w:rsid w:val="002655EB"/>
    <w:rsid w:val="00265663"/>
    <w:rsid w:val="00265982"/>
    <w:rsid w:val="00265AAB"/>
    <w:rsid w:val="00265E4E"/>
    <w:rsid w:val="00265F22"/>
    <w:rsid w:val="00265F44"/>
    <w:rsid w:val="00265FDA"/>
    <w:rsid w:val="0026606B"/>
    <w:rsid w:val="0026625C"/>
    <w:rsid w:val="00266264"/>
    <w:rsid w:val="0026673B"/>
    <w:rsid w:val="00266783"/>
    <w:rsid w:val="00266859"/>
    <w:rsid w:val="002668AC"/>
    <w:rsid w:val="00266A62"/>
    <w:rsid w:val="00266AB0"/>
    <w:rsid w:val="00266AEE"/>
    <w:rsid w:val="00266D22"/>
    <w:rsid w:val="00266E41"/>
    <w:rsid w:val="00266E5A"/>
    <w:rsid w:val="0026703F"/>
    <w:rsid w:val="002670DB"/>
    <w:rsid w:val="0026712F"/>
    <w:rsid w:val="00267264"/>
    <w:rsid w:val="002673D0"/>
    <w:rsid w:val="002675D0"/>
    <w:rsid w:val="00267652"/>
    <w:rsid w:val="00267690"/>
    <w:rsid w:val="002676F5"/>
    <w:rsid w:val="00267954"/>
    <w:rsid w:val="00267B41"/>
    <w:rsid w:val="00267CCE"/>
    <w:rsid w:val="00267D1F"/>
    <w:rsid w:val="00267E27"/>
    <w:rsid w:val="00267E75"/>
    <w:rsid w:val="0027034A"/>
    <w:rsid w:val="002703F2"/>
    <w:rsid w:val="00270529"/>
    <w:rsid w:val="002705D4"/>
    <w:rsid w:val="002706F1"/>
    <w:rsid w:val="0027081F"/>
    <w:rsid w:val="00270823"/>
    <w:rsid w:val="00270B3B"/>
    <w:rsid w:val="00270F7F"/>
    <w:rsid w:val="00271009"/>
    <w:rsid w:val="00271117"/>
    <w:rsid w:val="002711EE"/>
    <w:rsid w:val="00271408"/>
    <w:rsid w:val="0027144B"/>
    <w:rsid w:val="002715C6"/>
    <w:rsid w:val="00271712"/>
    <w:rsid w:val="00271766"/>
    <w:rsid w:val="0027198A"/>
    <w:rsid w:val="00271A39"/>
    <w:rsid w:val="00271AB5"/>
    <w:rsid w:val="00271B17"/>
    <w:rsid w:val="00271B66"/>
    <w:rsid w:val="00271E7C"/>
    <w:rsid w:val="00271EB6"/>
    <w:rsid w:val="00271ED5"/>
    <w:rsid w:val="00272192"/>
    <w:rsid w:val="00272333"/>
    <w:rsid w:val="002725B5"/>
    <w:rsid w:val="00272692"/>
    <w:rsid w:val="002727F6"/>
    <w:rsid w:val="00272810"/>
    <w:rsid w:val="0027281E"/>
    <w:rsid w:val="00272831"/>
    <w:rsid w:val="002728B2"/>
    <w:rsid w:val="00272AEE"/>
    <w:rsid w:val="00272BA4"/>
    <w:rsid w:val="00272CAB"/>
    <w:rsid w:val="00272D69"/>
    <w:rsid w:val="00272E94"/>
    <w:rsid w:val="00272F28"/>
    <w:rsid w:val="002730DC"/>
    <w:rsid w:val="002731FA"/>
    <w:rsid w:val="00273287"/>
    <w:rsid w:val="002732C4"/>
    <w:rsid w:val="0027335F"/>
    <w:rsid w:val="002735A5"/>
    <w:rsid w:val="002737D0"/>
    <w:rsid w:val="002737EC"/>
    <w:rsid w:val="00273914"/>
    <w:rsid w:val="00273952"/>
    <w:rsid w:val="00273BEF"/>
    <w:rsid w:val="00273D99"/>
    <w:rsid w:val="00273E1A"/>
    <w:rsid w:val="00273E29"/>
    <w:rsid w:val="002744FD"/>
    <w:rsid w:val="002745CD"/>
    <w:rsid w:val="00274853"/>
    <w:rsid w:val="00274AA1"/>
    <w:rsid w:val="00274AEA"/>
    <w:rsid w:val="00274C16"/>
    <w:rsid w:val="00274EEA"/>
    <w:rsid w:val="0027502C"/>
    <w:rsid w:val="0027523C"/>
    <w:rsid w:val="00275277"/>
    <w:rsid w:val="002759BE"/>
    <w:rsid w:val="00275D7C"/>
    <w:rsid w:val="00276017"/>
    <w:rsid w:val="00276029"/>
    <w:rsid w:val="002760B2"/>
    <w:rsid w:val="00276133"/>
    <w:rsid w:val="002762E6"/>
    <w:rsid w:val="0027641D"/>
    <w:rsid w:val="00276445"/>
    <w:rsid w:val="00276878"/>
    <w:rsid w:val="002768F5"/>
    <w:rsid w:val="00276AFF"/>
    <w:rsid w:val="00276B30"/>
    <w:rsid w:val="00276B61"/>
    <w:rsid w:val="00276BAD"/>
    <w:rsid w:val="00276D70"/>
    <w:rsid w:val="00276E3B"/>
    <w:rsid w:val="00276EA6"/>
    <w:rsid w:val="00276F13"/>
    <w:rsid w:val="00276FEF"/>
    <w:rsid w:val="002771E1"/>
    <w:rsid w:val="0027725A"/>
    <w:rsid w:val="00277266"/>
    <w:rsid w:val="002773E5"/>
    <w:rsid w:val="0027754C"/>
    <w:rsid w:val="00277717"/>
    <w:rsid w:val="002777F3"/>
    <w:rsid w:val="00277838"/>
    <w:rsid w:val="00277B52"/>
    <w:rsid w:val="00277C6A"/>
    <w:rsid w:val="00277D90"/>
    <w:rsid w:val="00277D9A"/>
    <w:rsid w:val="00277E90"/>
    <w:rsid w:val="00277FE4"/>
    <w:rsid w:val="00280079"/>
    <w:rsid w:val="0028015D"/>
    <w:rsid w:val="0028018D"/>
    <w:rsid w:val="0028023F"/>
    <w:rsid w:val="0028028E"/>
    <w:rsid w:val="00280314"/>
    <w:rsid w:val="0028033B"/>
    <w:rsid w:val="00280847"/>
    <w:rsid w:val="0028087D"/>
    <w:rsid w:val="00280A40"/>
    <w:rsid w:val="00280B96"/>
    <w:rsid w:val="00280C0B"/>
    <w:rsid w:val="00280C4D"/>
    <w:rsid w:val="00280D38"/>
    <w:rsid w:val="00280DDA"/>
    <w:rsid w:val="00280F4B"/>
    <w:rsid w:val="00280FEE"/>
    <w:rsid w:val="0028124C"/>
    <w:rsid w:val="002817BF"/>
    <w:rsid w:val="002818F9"/>
    <w:rsid w:val="00281DDA"/>
    <w:rsid w:val="00281E5B"/>
    <w:rsid w:val="00281FC1"/>
    <w:rsid w:val="00282168"/>
    <w:rsid w:val="00282186"/>
    <w:rsid w:val="002823BF"/>
    <w:rsid w:val="002823FB"/>
    <w:rsid w:val="002825BA"/>
    <w:rsid w:val="002825D0"/>
    <w:rsid w:val="00282620"/>
    <w:rsid w:val="00282684"/>
    <w:rsid w:val="00282A89"/>
    <w:rsid w:val="00282AA7"/>
    <w:rsid w:val="00282ACF"/>
    <w:rsid w:val="00282B00"/>
    <w:rsid w:val="00282B33"/>
    <w:rsid w:val="00282B6F"/>
    <w:rsid w:val="00282C05"/>
    <w:rsid w:val="00282E3D"/>
    <w:rsid w:val="00282E99"/>
    <w:rsid w:val="00282FBD"/>
    <w:rsid w:val="002831DC"/>
    <w:rsid w:val="0028330E"/>
    <w:rsid w:val="0028331B"/>
    <w:rsid w:val="00283345"/>
    <w:rsid w:val="0028375B"/>
    <w:rsid w:val="00283760"/>
    <w:rsid w:val="00283B66"/>
    <w:rsid w:val="00283BCF"/>
    <w:rsid w:val="00283E27"/>
    <w:rsid w:val="0028406D"/>
    <w:rsid w:val="002840C1"/>
    <w:rsid w:val="00284203"/>
    <w:rsid w:val="00284235"/>
    <w:rsid w:val="00284710"/>
    <w:rsid w:val="002849AA"/>
    <w:rsid w:val="00284A32"/>
    <w:rsid w:val="00284DAF"/>
    <w:rsid w:val="00284F60"/>
    <w:rsid w:val="00285030"/>
    <w:rsid w:val="0028503B"/>
    <w:rsid w:val="00285072"/>
    <w:rsid w:val="00285100"/>
    <w:rsid w:val="0028517A"/>
    <w:rsid w:val="0028523F"/>
    <w:rsid w:val="002852B2"/>
    <w:rsid w:val="002854A0"/>
    <w:rsid w:val="0028558E"/>
    <w:rsid w:val="002856A6"/>
    <w:rsid w:val="0028570F"/>
    <w:rsid w:val="00285801"/>
    <w:rsid w:val="002859E4"/>
    <w:rsid w:val="00285AB8"/>
    <w:rsid w:val="00285D5F"/>
    <w:rsid w:val="00285E19"/>
    <w:rsid w:val="00286258"/>
    <w:rsid w:val="00286335"/>
    <w:rsid w:val="00286475"/>
    <w:rsid w:val="00286580"/>
    <w:rsid w:val="00286585"/>
    <w:rsid w:val="002866FF"/>
    <w:rsid w:val="0028679F"/>
    <w:rsid w:val="00286922"/>
    <w:rsid w:val="00286930"/>
    <w:rsid w:val="00286A3E"/>
    <w:rsid w:val="00286A6D"/>
    <w:rsid w:val="00286BCA"/>
    <w:rsid w:val="00286C26"/>
    <w:rsid w:val="00286E97"/>
    <w:rsid w:val="00287194"/>
    <w:rsid w:val="002871B8"/>
    <w:rsid w:val="002871F6"/>
    <w:rsid w:val="002872C0"/>
    <w:rsid w:val="002872D0"/>
    <w:rsid w:val="002873C8"/>
    <w:rsid w:val="0028745C"/>
    <w:rsid w:val="002874D7"/>
    <w:rsid w:val="0028763A"/>
    <w:rsid w:val="00287A70"/>
    <w:rsid w:val="00287BF5"/>
    <w:rsid w:val="00287E57"/>
    <w:rsid w:val="00287F8C"/>
    <w:rsid w:val="00287FDB"/>
    <w:rsid w:val="00290012"/>
    <w:rsid w:val="0029028B"/>
    <w:rsid w:val="00290561"/>
    <w:rsid w:val="00290821"/>
    <w:rsid w:val="002909D1"/>
    <w:rsid w:val="002909F9"/>
    <w:rsid w:val="00290A6C"/>
    <w:rsid w:val="00290F60"/>
    <w:rsid w:val="00291022"/>
    <w:rsid w:val="0029148F"/>
    <w:rsid w:val="00291644"/>
    <w:rsid w:val="00291831"/>
    <w:rsid w:val="00291A09"/>
    <w:rsid w:val="00291C22"/>
    <w:rsid w:val="00291D3A"/>
    <w:rsid w:val="00291D47"/>
    <w:rsid w:val="00291D91"/>
    <w:rsid w:val="00291DAD"/>
    <w:rsid w:val="00291E15"/>
    <w:rsid w:val="0029200C"/>
    <w:rsid w:val="002922E6"/>
    <w:rsid w:val="00292303"/>
    <w:rsid w:val="00292311"/>
    <w:rsid w:val="002924EE"/>
    <w:rsid w:val="00292872"/>
    <w:rsid w:val="0029298E"/>
    <w:rsid w:val="002929FD"/>
    <w:rsid w:val="00292C35"/>
    <w:rsid w:val="00292D6F"/>
    <w:rsid w:val="00292EDB"/>
    <w:rsid w:val="00292F4E"/>
    <w:rsid w:val="00292FBF"/>
    <w:rsid w:val="00293065"/>
    <w:rsid w:val="002931F4"/>
    <w:rsid w:val="00293336"/>
    <w:rsid w:val="0029333F"/>
    <w:rsid w:val="00293359"/>
    <w:rsid w:val="002933F5"/>
    <w:rsid w:val="00293744"/>
    <w:rsid w:val="00293AD1"/>
    <w:rsid w:val="00293AD8"/>
    <w:rsid w:val="00293BAF"/>
    <w:rsid w:val="00293C31"/>
    <w:rsid w:val="00293D44"/>
    <w:rsid w:val="00293F54"/>
    <w:rsid w:val="00293FCD"/>
    <w:rsid w:val="00294147"/>
    <w:rsid w:val="002942AC"/>
    <w:rsid w:val="00294384"/>
    <w:rsid w:val="00294435"/>
    <w:rsid w:val="00294635"/>
    <w:rsid w:val="00294874"/>
    <w:rsid w:val="002948E2"/>
    <w:rsid w:val="002948FA"/>
    <w:rsid w:val="00294916"/>
    <w:rsid w:val="002949D0"/>
    <w:rsid w:val="002949E0"/>
    <w:rsid w:val="00294A8B"/>
    <w:rsid w:val="00294F7A"/>
    <w:rsid w:val="0029504D"/>
    <w:rsid w:val="00295260"/>
    <w:rsid w:val="0029533C"/>
    <w:rsid w:val="0029535B"/>
    <w:rsid w:val="002953A9"/>
    <w:rsid w:val="0029555E"/>
    <w:rsid w:val="002955B9"/>
    <w:rsid w:val="00295952"/>
    <w:rsid w:val="00295B74"/>
    <w:rsid w:val="00295BA9"/>
    <w:rsid w:val="00295CD7"/>
    <w:rsid w:val="00295DA2"/>
    <w:rsid w:val="00295E32"/>
    <w:rsid w:val="00295F96"/>
    <w:rsid w:val="002962A0"/>
    <w:rsid w:val="002962F5"/>
    <w:rsid w:val="002964E0"/>
    <w:rsid w:val="002965CB"/>
    <w:rsid w:val="0029663A"/>
    <w:rsid w:val="00296674"/>
    <w:rsid w:val="002967A1"/>
    <w:rsid w:val="002969B6"/>
    <w:rsid w:val="00296AC6"/>
    <w:rsid w:val="00296AC7"/>
    <w:rsid w:val="00296CC7"/>
    <w:rsid w:val="00296CE9"/>
    <w:rsid w:val="00296E32"/>
    <w:rsid w:val="00296EBE"/>
    <w:rsid w:val="00296FA5"/>
    <w:rsid w:val="00296FC2"/>
    <w:rsid w:val="00297073"/>
    <w:rsid w:val="002974B9"/>
    <w:rsid w:val="002975DE"/>
    <w:rsid w:val="00297670"/>
    <w:rsid w:val="00297817"/>
    <w:rsid w:val="00297892"/>
    <w:rsid w:val="00297B72"/>
    <w:rsid w:val="00297EC0"/>
    <w:rsid w:val="002A0034"/>
    <w:rsid w:val="002A00C1"/>
    <w:rsid w:val="002A0302"/>
    <w:rsid w:val="002A0671"/>
    <w:rsid w:val="002A078E"/>
    <w:rsid w:val="002A07C5"/>
    <w:rsid w:val="002A0A19"/>
    <w:rsid w:val="002A0AFE"/>
    <w:rsid w:val="002A0B6F"/>
    <w:rsid w:val="002A0CB4"/>
    <w:rsid w:val="002A0CE2"/>
    <w:rsid w:val="002A0D04"/>
    <w:rsid w:val="002A1172"/>
    <w:rsid w:val="002A117A"/>
    <w:rsid w:val="002A16DC"/>
    <w:rsid w:val="002A17B7"/>
    <w:rsid w:val="002A1851"/>
    <w:rsid w:val="002A1864"/>
    <w:rsid w:val="002A187C"/>
    <w:rsid w:val="002A1906"/>
    <w:rsid w:val="002A1A80"/>
    <w:rsid w:val="002A1C25"/>
    <w:rsid w:val="002A1C6C"/>
    <w:rsid w:val="002A1DF4"/>
    <w:rsid w:val="002A1EE5"/>
    <w:rsid w:val="002A1F6E"/>
    <w:rsid w:val="002A213E"/>
    <w:rsid w:val="002A21A6"/>
    <w:rsid w:val="002A241A"/>
    <w:rsid w:val="002A242D"/>
    <w:rsid w:val="002A24AB"/>
    <w:rsid w:val="002A2519"/>
    <w:rsid w:val="002A251C"/>
    <w:rsid w:val="002A257D"/>
    <w:rsid w:val="002A27E6"/>
    <w:rsid w:val="002A28D7"/>
    <w:rsid w:val="002A2A88"/>
    <w:rsid w:val="002A2D37"/>
    <w:rsid w:val="002A2FCA"/>
    <w:rsid w:val="002A33F5"/>
    <w:rsid w:val="002A3609"/>
    <w:rsid w:val="002A3909"/>
    <w:rsid w:val="002A3AF5"/>
    <w:rsid w:val="002A3C8F"/>
    <w:rsid w:val="002A3FC2"/>
    <w:rsid w:val="002A41F1"/>
    <w:rsid w:val="002A45E0"/>
    <w:rsid w:val="002A48C8"/>
    <w:rsid w:val="002A4951"/>
    <w:rsid w:val="002A4A3B"/>
    <w:rsid w:val="002A4B99"/>
    <w:rsid w:val="002A4BC3"/>
    <w:rsid w:val="002A4E81"/>
    <w:rsid w:val="002A4E98"/>
    <w:rsid w:val="002A5160"/>
    <w:rsid w:val="002A51A2"/>
    <w:rsid w:val="002A524B"/>
    <w:rsid w:val="002A52A3"/>
    <w:rsid w:val="002A5465"/>
    <w:rsid w:val="002A5623"/>
    <w:rsid w:val="002A5640"/>
    <w:rsid w:val="002A5ACA"/>
    <w:rsid w:val="002A5BB5"/>
    <w:rsid w:val="002A5C3E"/>
    <w:rsid w:val="002A5DA7"/>
    <w:rsid w:val="002A5DE5"/>
    <w:rsid w:val="002A5E64"/>
    <w:rsid w:val="002A5EC6"/>
    <w:rsid w:val="002A5F7C"/>
    <w:rsid w:val="002A60D7"/>
    <w:rsid w:val="002A614B"/>
    <w:rsid w:val="002A6276"/>
    <w:rsid w:val="002A63A4"/>
    <w:rsid w:val="002A69B9"/>
    <w:rsid w:val="002A6B30"/>
    <w:rsid w:val="002A6B72"/>
    <w:rsid w:val="002A6CB9"/>
    <w:rsid w:val="002A6D0C"/>
    <w:rsid w:val="002A6F84"/>
    <w:rsid w:val="002A6FE1"/>
    <w:rsid w:val="002A70C5"/>
    <w:rsid w:val="002A70DD"/>
    <w:rsid w:val="002A71D3"/>
    <w:rsid w:val="002A74E6"/>
    <w:rsid w:val="002A753D"/>
    <w:rsid w:val="002A774A"/>
    <w:rsid w:val="002A7A3C"/>
    <w:rsid w:val="002A7AE3"/>
    <w:rsid w:val="002A7B71"/>
    <w:rsid w:val="002B00C1"/>
    <w:rsid w:val="002B0163"/>
    <w:rsid w:val="002B0183"/>
    <w:rsid w:val="002B037A"/>
    <w:rsid w:val="002B0443"/>
    <w:rsid w:val="002B04E4"/>
    <w:rsid w:val="002B04E8"/>
    <w:rsid w:val="002B067E"/>
    <w:rsid w:val="002B089E"/>
    <w:rsid w:val="002B08E1"/>
    <w:rsid w:val="002B0932"/>
    <w:rsid w:val="002B099F"/>
    <w:rsid w:val="002B0C43"/>
    <w:rsid w:val="002B0C4A"/>
    <w:rsid w:val="002B0CCA"/>
    <w:rsid w:val="002B0E8F"/>
    <w:rsid w:val="002B10CA"/>
    <w:rsid w:val="002B11B2"/>
    <w:rsid w:val="002B1296"/>
    <w:rsid w:val="002B1325"/>
    <w:rsid w:val="002B161E"/>
    <w:rsid w:val="002B16E1"/>
    <w:rsid w:val="002B1A8F"/>
    <w:rsid w:val="002B1BA6"/>
    <w:rsid w:val="002B1C2B"/>
    <w:rsid w:val="002B1CCC"/>
    <w:rsid w:val="002B1D71"/>
    <w:rsid w:val="002B1E12"/>
    <w:rsid w:val="002B1EA4"/>
    <w:rsid w:val="002B2010"/>
    <w:rsid w:val="002B20A9"/>
    <w:rsid w:val="002B2115"/>
    <w:rsid w:val="002B224A"/>
    <w:rsid w:val="002B2603"/>
    <w:rsid w:val="002B2675"/>
    <w:rsid w:val="002B2983"/>
    <w:rsid w:val="002B2B68"/>
    <w:rsid w:val="002B2CFD"/>
    <w:rsid w:val="002B2EC4"/>
    <w:rsid w:val="002B2ECA"/>
    <w:rsid w:val="002B2EF8"/>
    <w:rsid w:val="002B2F31"/>
    <w:rsid w:val="002B3003"/>
    <w:rsid w:val="002B335D"/>
    <w:rsid w:val="002B3473"/>
    <w:rsid w:val="002B34F2"/>
    <w:rsid w:val="002B39D8"/>
    <w:rsid w:val="002B3C56"/>
    <w:rsid w:val="002B3C89"/>
    <w:rsid w:val="002B3C8A"/>
    <w:rsid w:val="002B3DC3"/>
    <w:rsid w:val="002B4226"/>
    <w:rsid w:val="002B479C"/>
    <w:rsid w:val="002B48B7"/>
    <w:rsid w:val="002B49AF"/>
    <w:rsid w:val="002B4A0B"/>
    <w:rsid w:val="002B4CBF"/>
    <w:rsid w:val="002B4DEB"/>
    <w:rsid w:val="002B4F2C"/>
    <w:rsid w:val="002B508A"/>
    <w:rsid w:val="002B51DB"/>
    <w:rsid w:val="002B52DC"/>
    <w:rsid w:val="002B53AB"/>
    <w:rsid w:val="002B5400"/>
    <w:rsid w:val="002B5420"/>
    <w:rsid w:val="002B5437"/>
    <w:rsid w:val="002B5700"/>
    <w:rsid w:val="002B572A"/>
    <w:rsid w:val="002B59E8"/>
    <w:rsid w:val="002B59FB"/>
    <w:rsid w:val="002B5A02"/>
    <w:rsid w:val="002B5AA8"/>
    <w:rsid w:val="002B5B22"/>
    <w:rsid w:val="002B5CB0"/>
    <w:rsid w:val="002B5D20"/>
    <w:rsid w:val="002B5EBF"/>
    <w:rsid w:val="002B5EEF"/>
    <w:rsid w:val="002B608E"/>
    <w:rsid w:val="002B60D7"/>
    <w:rsid w:val="002B6295"/>
    <w:rsid w:val="002B657D"/>
    <w:rsid w:val="002B6780"/>
    <w:rsid w:val="002B680F"/>
    <w:rsid w:val="002B6A7A"/>
    <w:rsid w:val="002B6A9F"/>
    <w:rsid w:val="002B6AC1"/>
    <w:rsid w:val="002B6AF6"/>
    <w:rsid w:val="002B6B28"/>
    <w:rsid w:val="002B6E29"/>
    <w:rsid w:val="002B6EAD"/>
    <w:rsid w:val="002B6FA4"/>
    <w:rsid w:val="002B6FC4"/>
    <w:rsid w:val="002B71F3"/>
    <w:rsid w:val="002B71F9"/>
    <w:rsid w:val="002B7293"/>
    <w:rsid w:val="002B72B8"/>
    <w:rsid w:val="002B73E6"/>
    <w:rsid w:val="002B7561"/>
    <w:rsid w:val="002B7679"/>
    <w:rsid w:val="002B76E5"/>
    <w:rsid w:val="002B777F"/>
    <w:rsid w:val="002B7BB7"/>
    <w:rsid w:val="002B7BF0"/>
    <w:rsid w:val="002B7CBD"/>
    <w:rsid w:val="002B7FE3"/>
    <w:rsid w:val="002C016B"/>
    <w:rsid w:val="002C023D"/>
    <w:rsid w:val="002C02F7"/>
    <w:rsid w:val="002C03DE"/>
    <w:rsid w:val="002C03F4"/>
    <w:rsid w:val="002C0484"/>
    <w:rsid w:val="002C05BE"/>
    <w:rsid w:val="002C072D"/>
    <w:rsid w:val="002C0A7E"/>
    <w:rsid w:val="002C0AD9"/>
    <w:rsid w:val="002C0C79"/>
    <w:rsid w:val="002C0D3F"/>
    <w:rsid w:val="002C0DC7"/>
    <w:rsid w:val="002C0F5C"/>
    <w:rsid w:val="002C0FED"/>
    <w:rsid w:val="002C102B"/>
    <w:rsid w:val="002C14F1"/>
    <w:rsid w:val="002C1785"/>
    <w:rsid w:val="002C181C"/>
    <w:rsid w:val="002C18D7"/>
    <w:rsid w:val="002C1990"/>
    <w:rsid w:val="002C19CA"/>
    <w:rsid w:val="002C1A3B"/>
    <w:rsid w:val="002C1B38"/>
    <w:rsid w:val="002C1C4E"/>
    <w:rsid w:val="002C1D7C"/>
    <w:rsid w:val="002C20D4"/>
    <w:rsid w:val="002C20D8"/>
    <w:rsid w:val="002C2114"/>
    <w:rsid w:val="002C24C1"/>
    <w:rsid w:val="002C26F7"/>
    <w:rsid w:val="002C2776"/>
    <w:rsid w:val="002C29C0"/>
    <w:rsid w:val="002C2AC0"/>
    <w:rsid w:val="002C2CA7"/>
    <w:rsid w:val="002C2CD1"/>
    <w:rsid w:val="002C2DA3"/>
    <w:rsid w:val="002C2F6A"/>
    <w:rsid w:val="002C306E"/>
    <w:rsid w:val="002C324C"/>
    <w:rsid w:val="002C3343"/>
    <w:rsid w:val="002C35F3"/>
    <w:rsid w:val="002C36EB"/>
    <w:rsid w:val="002C38DA"/>
    <w:rsid w:val="002C3900"/>
    <w:rsid w:val="002C3908"/>
    <w:rsid w:val="002C3AAE"/>
    <w:rsid w:val="002C3B8D"/>
    <w:rsid w:val="002C3BA2"/>
    <w:rsid w:val="002C3C92"/>
    <w:rsid w:val="002C3DA3"/>
    <w:rsid w:val="002C400C"/>
    <w:rsid w:val="002C4216"/>
    <w:rsid w:val="002C43CE"/>
    <w:rsid w:val="002C443E"/>
    <w:rsid w:val="002C45F4"/>
    <w:rsid w:val="002C464B"/>
    <w:rsid w:val="002C4716"/>
    <w:rsid w:val="002C47BA"/>
    <w:rsid w:val="002C4800"/>
    <w:rsid w:val="002C482E"/>
    <w:rsid w:val="002C4A4A"/>
    <w:rsid w:val="002C4ACD"/>
    <w:rsid w:val="002C4C21"/>
    <w:rsid w:val="002C4C26"/>
    <w:rsid w:val="002C4D39"/>
    <w:rsid w:val="002C4DFD"/>
    <w:rsid w:val="002C4FF6"/>
    <w:rsid w:val="002C5224"/>
    <w:rsid w:val="002C5259"/>
    <w:rsid w:val="002C5262"/>
    <w:rsid w:val="002C5348"/>
    <w:rsid w:val="002C53BA"/>
    <w:rsid w:val="002C53C6"/>
    <w:rsid w:val="002C5416"/>
    <w:rsid w:val="002C5480"/>
    <w:rsid w:val="002C54B6"/>
    <w:rsid w:val="002C55FD"/>
    <w:rsid w:val="002C585B"/>
    <w:rsid w:val="002C5A69"/>
    <w:rsid w:val="002C5CED"/>
    <w:rsid w:val="002C5DD7"/>
    <w:rsid w:val="002C612C"/>
    <w:rsid w:val="002C627A"/>
    <w:rsid w:val="002C632C"/>
    <w:rsid w:val="002C63F2"/>
    <w:rsid w:val="002C6422"/>
    <w:rsid w:val="002C644F"/>
    <w:rsid w:val="002C6758"/>
    <w:rsid w:val="002C687E"/>
    <w:rsid w:val="002C6D54"/>
    <w:rsid w:val="002C6DE0"/>
    <w:rsid w:val="002C6F52"/>
    <w:rsid w:val="002C6FF9"/>
    <w:rsid w:val="002C709F"/>
    <w:rsid w:val="002C71AF"/>
    <w:rsid w:val="002C720F"/>
    <w:rsid w:val="002C74BA"/>
    <w:rsid w:val="002C7661"/>
    <w:rsid w:val="002C7738"/>
    <w:rsid w:val="002C7B24"/>
    <w:rsid w:val="002C7C45"/>
    <w:rsid w:val="002C7D96"/>
    <w:rsid w:val="002C7DF8"/>
    <w:rsid w:val="002C7E0B"/>
    <w:rsid w:val="002C7FD5"/>
    <w:rsid w:val="002D019C"/>
    <w:rsid w:val="002D02F2"/>
    <w:rsid w:val="002D053E"/>
    <w:rsid w:val="002D061B"/>
    <w:rsid w:val="002D0726"/>
    <w:rsid w:val="002D09BB"/>
    <w:rsid w:val="002D0A1C"/>
    <w:rsid w:val="002D0F67"/>
    <w:rsid w:val="002D10A5"/>
    <w:rsid w:val="002D1121"/>
    <w:rsid w:val="002D117E"/>
    <w:rsid w:val="002D1277"/>
    <w:rsid w:val="002D129C"/>
    <w:rsid w:val="002D14AD"/>
    <w:rsid w:val="002D15CE"/>
    <w:rsid w:val="002D1831"/>
    <w:rsid w:val="002D1885"/>
    <w:rsid w:val="002D1BA2"/>
    <w:rsid w:val="002D1BB5"/>
    <w:rsid w:val="002D1C49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731"/>
    <w:rsid w:val="002D2837"/>
    <w:rsid w:val="002D28CB"/>
    <w:rsid w:val="002D28D0"/>
    <w:rsid w:val="002D2A77"/>
    <w:rsid w:val="002D2A7D"/>
    <w:rsid w:val="002D2B48"/>
    <w:rsid w:val="002D2D17"/>
    <w:rsid w:val="002D2DA6"/>
    <w:rsid w:val="002D2E3F"/>
    <w:rsid w:val="002D2E79"/>
    <w:rsid w:val="002D3165"/>
    <w:rsid w:val="002D3586"/>
    <w:rsid w:val="002D35BF"/>
    <w:rsid w:val="002D367C"/>
    <w:rsid w:val="002D3D62"/>
    <w:rsid w:val="002D3D85"/>
    <w:rsid w:val="002D40F0"/>
    <w:rsid w:val="002D452F"/>
    <w:rsid w:val="002D4A17"/>
    <w:rsid w:val="002D4AB8"/>
    <w:rsid w:val="002D4BEF"/>
    <w:rsid w:val="002D4D60"/>
    <w:rsid w:val="002D4DFD"/>
    <w:rsid w:val="002D4F39"/>
    <w:rsid w:val="002D4F9F"/>
    <w:rsid w:val="002D5075"/>
    <w:rsid w:val="002D50C6"/>
    <w:rsid w:val="002D52D0"/>
    <w:rsid w:val="002D52DD"/>
    <w:rsid w:val="002D543C"/>
    <w:rsid w:val="002D551C"/>
    <w:rsid w:val="002D55B3"/>
    <w:rsid w:val="002D55B6"/>
    <w:rsid w:val="002D560A"/>
    <w:rsid w:val="002D564B"/>
    <w:rsid w:val="002D5975"/>
    <w:rsid w:val="002D5B4E"/>
    <w:rsid w:val="002D5FF6"/>
    <w:rsid w:val="002D5FFC"/>
    <w:rsid w:val="002D618E"/>
    <w:rsid w:val="002D620E"/>
    <w:rsid w:val="002D6365"/>
    <w:rsid w:val="002D671F"/>
    <w:rsid w:val="002D679D"/>
    <w:rsid w:val="002D6909"/>
    <w:rsid w:val="002D6ABA"/>
    <w:rsid w:val="002D6B00"/>
    <w:rsid w:val="002D6CA8"/>
    <w:rsid w:val="002D6CC9"/>
    <w:rsid w:val="002D6DA9"/>
    <w:rsid w:val="002D6DC8"/>
    <w:rsid w:val="002D6F82"/>
    <w:rsid w:val="002D7083"/>
    <w:rsid w:val="002D70A2"/>
    <w:rsid w:val="002D7126"/>
    <w:rsid w:val="002D717B"/>
    <w:rsid w:val="002D7367"/>
    <w:rsid w:val="002D739D"/>
    <w:rsid w:val="002D76F2"/>
    <w:rsid w:val="002D77FB"/>
    <w:rsid w:val="002D77FF"/>
    <w:rsid w:val="002D7887"/>
    <w:rsid w:val="002D7A3F"/>
    <w:rsid w:val="002D7AF8"/>
    <w:rsid w:val="002D7D99"/>
    <w:rsid w:val="002E0041"/>
    <w:rsid w:val="002E023F"/>
    <w:rsid w:val="002E02C1"/>
    <w:rsid w:val="002E0706"/>
    <w:rsid w:val="002E0864"/>
    <w:rsid w:val="002E10B3"/>
    <w:rsid w:val="002E1114"/>
    <w:rsid w:val="002E111A"/>
    <w:rsid w:val="002E1215"/>
    <w:rsid w:val="002E13FE"/>
    <w:rsid w:val="002E1708"/>
    <w:rsid w:val="002E17FC"/>
    <w:rsid w:val="002E1978"/>
    <w:rsid w:val="002E1BAA"/>
    <w:rsid w:val="002E1D3F"/>
    <w:rsid w:val="002E200F"/>
    <w:rsid w:val="002E2155"/>
    <w:rsid w:val="002E21E1"/>
    <w:rsid w:val="002E23BA"/>
    <w:rsid w:val="002E2484"/>
    <w:rsid w:val="002E273F"/>
    <w:rsid w:val="002E2A20"/>
    <w:rsid w:val="002E2A6F"/>
    <w:rsid w:val="002E2C72"/>
    <w:rsid w:val="002E2E32"/>
    <w:rsid w:val="002E2F7A"/>
    <w:rsid w:val="002E2FAA"/>
    <w:rsid w:val="002E323E"/>
    <w:rsid w:val="002E330D"/>
    <w:rsid w:val="002E33E7"/>
    <w:rsid w:val="002E33EE"/>
    <w:rsid w:val="002E345B"/>
    <w:rsid w:val="002E3580"/>
    <w:rsid w:val="002E366B"/>
    <w:rsid w:val="002E3676"/>
    <w:rsid w:val="002E36F5"/>
    <w:rsid w:val="002E3A89"/>
    <w:rsid w:val="002E3AA0"/>
    <w:rsid w:val="002E3AC3"/>
    <w:rsid w:val="002E3B04"/>
    <w:rsid w:val="002E3B46"/>
    <w:rsid w:val="002E3D0C"/>
    <w:rsid w:val="002E3DA0"/>
    <w:rsid w:val="002E3DD6"/>
    <w:rsid w:val="002E3E62"/>
    <w:rsid w:val="002E4018"/>
    <w:rsid w:val="002E4091"/>
    <w:rsid w:val="002E4162"/>
    <w:rsid w:val="002E4286"/>
    <w:rsid w:val="002E428C"/>
    <w:rsid w:val="002E4297"/>
    <w:rsid w:val="002E437B"/>
    <w:rsid w:val="002E461C"/>
    <w:rsid w:val="002E46E1"/>
    <w:rsid w:val="002E479E"/>
    <w:rsid w:val="002E489B"/>
    <w:rsid w:val="002E4B37"/>
    <w:rsid w:val="002E4B57"/>
    <w:rsid w:val="002E4C13"/>
    <w:rsid w:val="002E4CB0"/>
    <w:rsid w:val="002E4FCC"/>
    <w:rsid w:val="002E5195"/>
    <w:rsid w:val="002E519B"/>
    <w:rsid w:val="002E540D"/>
    <w:rsid w:val="002E5410"/>
    <w:rsid w:val="002E5479"/>
    <w:rsid w:val="002E59B7"/>
    <w:rsid w:val="002E5E79"/>
    <w:rsid w:val="002E5E85"/>
    <w:rsid w:val="002E61AB"/>
    <w:rsid w:val="002E629A"/>
    <w:rsid w:val="002E62D0"/>
    <w:rsid w:val="002E6364"/>
    <w:rsid w:val="002E639D"/>
    <w:rsid w:val="002E63A6"/>
    <w:rsid w:val="002E650C"/>
    <w:rsid w:val="002E65D0"/>
    <w:rsid w:val="002E6632"/>
    <w:rsid w:val="002E6759"/>
    <w:rsid w:val="002E682E"/>
    <w:rsid w:val="002E68AF"/>
    <w:rsid w:val="002E69CC"/>
    <w:rsid w:val="002E6A8A"/>
    <w:rsid w:val="002E6D1D"/>
    <w:rsid w:val="002E6D6B"/>
    <w:rsid w:val="002E6E7C"/>
    <w:rsid w:val="002E6FFD"/>
    <w:rsid w:val="002E70E7"/>
    <w:rsid w:val="002E71E0"/>
    <w:rsid w:val="002E72B5"/>
    <w:rsid w:val="002E7314"/>
    <w:rsid w:val="002E73B8"/>
    <w:rsid w:val="002E7451"/>
    <w:rsid w:val="002E7543"/>
    <w:rsid w:val="002E77FE"/>
    <w:rsid w:val="002E7AD7"/>
    <w:rsid w:val="002E7F8C"/>
    <w:rsid w:val="002F00F9"/>
    <w:rsid w:val="002F01E6"/>
    <w:rsid w:val="002F0382"/>
    <w:rsid w:val="002F050C"/>
    <w:rsid w:val="002F06BE"/>
    <w:rsid w:val="002F0BD7"/>
    <w:rsid w:val="002F0E0F"/>
    <w:rsid w:val="002F0E5C"/>
    <w:rsid w:val="002F0EAC"/>
    <w:rsid w:val="002F0F04"/>
    <w:rsid w:val="002F11B7"/>
    <w:rsid w:val="002F1319"/>
    <w:rsid w:val="002F13E2"/>
    <w:rsid w:val="002F1466"/>
    <w:rsid w:val="002F16A7"/>
    <w:rsid w:val="002F177D"/>
    <w:rsid w:val="002F18C2"/>
    <w:rsid w:val="002F1988"/>
    <w:rsid w:val="002F1A24"/>
    <w:rsid w:val="002F1B3F"/>
    <w:rsid w:val="002F1ED6"/>
    <w:rsid w:val="002F20E9"/>
    <w:rsid w:val="002F22EE"/>
    <w:rsid w:val="002F253B"/>
    <w:rsid w:val="002F270E"/>
    <w:rsid w:val="002F2AE4"/>
    <w:rsid w:val="002F2B2B"/>
    <w:rsid w:val="002F2BB6"/>
    <w:rsid w:val="002F2E58"/>
    <w:rsid w:val="002F2F1A"/>
    <w:rsid w:val="002F33B3"/>
    <w:rsid w:val="002F3437"/>
    <w:rsid w:val="002F3508"/>
    <w:rsid w:val="002F3603"/>
    <w:rsid w:val="002F37A2"/>
    <w:rsid w:val="002F37B3"/>
    <w:rsid w:val="002F38E7"/>
    <w:rsid w:val="002F3B04"/>
    <w:rsid w:val="002F3B93"/>
    <w:rsid w:val="002F3BCA"/>
    <w:rsid w:val="002F3BF7"/>
    <w:rsid w:val="002F4116"/>
    <w:rsid w:val="002F4145"/>
    <w:rsid w:val="002F418B"/>
    <w:rsid w:val="002F41C7"/>
    <w:rsid w:val="002F42CE"/>
    <w:rsid w:val="002F467B"/>
    <w:rsid w:val="002F47D9"/>
    <w:rsid w:val="002F47F1"/>
    <w:rsid w:val="002F4898"/>
    <w:rsid w:val="002F48B4"/>
    <w:rsid w:val="002F4BAB"/>
    <w:rsid w:val="002F4C37"/>
    <w:rsid w:val="002F548D"/>
    <w:rsid w:val="002F56FA"/>
    <w:rsid w:val="002F5734"/>
    <w:rsid w:val="002F5828"/>
    <w:rsid w:val="002F5A1E"/>
    <w:rsid w:val="002F5F4B"/>
    <w:rsid w:val="002F6189"/>
    <w:rsid w:val="002F6210"/>
    <w:rsid w:val="002F62DA"/>
    <w:rsid w:val="002F64A6"/>
    <w:rsid w:val="002F66DE"/>
    <w:rsid w:val="002F68AB"/>
    <w:rsid w:val="002F6908"/>
    <w:rsid w:val="002F69C7"/>
    <w:rsid w:val="002F6A29"/>
    <w:rsid w:val="002F6AB5"/>
    <w:rsid w:val="002F6C6D"/>
    <w:rsid w:val="002F6E28"/>
    <w:rsid w:val="002F6FB7"/>
    <w:rsid w:val="002F7024"/>
    <w:rsid w:val="002F705B"/>
    <w:rsid w:val="002F7117"/>
    <w:rsid w:val="002F7203"/>
    <w:rsid w:val="002F7270"/>
    <w:rsid w:val="002F7287"/>
    <w:rsid w:val="002F7399"/>
    <w:rsid w:val="002F73C1"/>
    <w:rsid w:val="002F7499"/>
    <w:rsid w:val="002F76C1"/>
    <w:rsid w:val="002F7736"/>
    <w:rsid w:val="002F77CE"/>
    <w:rsid w:val="002F7816"/>
    <w:rsid w:val="002F7A8C"/>
    <w:rsid w:val="002F7B6D"/>
    <w:rsid w:val="002F7CF5"/>
    <w:rsid w:val="002F7D85"/>
    <w:rsid w:val="002F7F0C"/>
    <w:rsid w:val="002F7F39"/>
    <w:rsid w:val="003003B1"/>
    <w:rsid w:val="00300433"/>
    <w:rsid w:val="00300872"/>
    <w:rsid w:val="00300955"/>
    <w:rsid w:val="00300A8E"/>
    <w:rsid w:val="00300AF8"/>
    <w:rsid w:val="00300B3A"/>
    <w:rsid w:val="00300BB2"/>
    <w:rsid w:val="00300BC6"/>
    <w:rsid w:val="00300C16"/>
    <w:rsid w:val="00300D6F"/>
    <w:rsid w:val="00300EAB"/>
    <w:rsid w:val="00301040"/>
    <w:rsid w:val="00301074"/>
    <w:rsid w:val="003010CD"/>
    <w:rsid w:val="00301330"/>
    <w:rsid w:val="00301444"/>
    <w:rsid w:val="003015BE"/>
    <w:rsid w:val="003016F8"/>
    <w:rsid w:val="003017EA"/>
    <w:rsid w:val="0030180B"/>
    <w:rsid w:val="003019E3"/>
    <w:rsid w:val="003019E6"/>
    <w:rsid w:val="00301A74"/>
    <w:rsid w:val="00301B22"/>
    <w:rsid w:val="00301B34"/>
    <w:rsid w:val="00301E85"/>
    <w:rsid w:val="00301E91"/>
    <w:rsid w:val="00301F22"/>
    <w:rsid w:val="00301F5C"/>
    <w:rsid w:val="00301F76"/>
    <w:rsid w:val="00302408"/>
    <w:rsid w:val="0030244E"/>
    <w:rsid w:val="0030257B"/>
    <w:rsid w:val="00302758"/>
    <w:rsid w:val="003027D0"/>
    <w:rsid w:val="00302AF9"/>
    <w:rsid w:val="00302B57"/>
    <w:rsid w:val="00302D96"/>
    <w:rsid w:val="00302E58"/>
    <w:rsid w:val="00302F1C"/>
    <w:rsid w:val="00302FBF"/>
    <w:rsid w:val="003030BF"/>
    <w:rsid w:val="003030FB"/>
    <w:rsid w:val="0030324D"/>
    <w:rsid w:val="00303383"/>
    <w:rsid w:val="00303493"/>
    <w:rsid w:val="003034A8"/>
    <w:rsid w:val="003034F1"/>
    <w:rsid w:val="003036F3"/>
    <w:rsid w:val="003038FB"/>
    <w:rsid w:val="00303A01"/>
    <w:rsid w:val="00303C2B"/>
    <w:rsid w:val="00303CAD"/>
    <w:rsid w:val="00304000"/>
    <w:rsid w:val="00304017"/>
    <w:rsid w:val="0030466C"/>
    <w:rsid w:val="003047D8"/>
    <w:rsid w:val="0030495F"/>
    <w:rsid w:val="003049FA"/>
    <w:rsid w:val="003049FD"/>
    <w:rsid w:val="00304A4E"/>
    <w:rsid w:val="00304A86"/>
    <w:rsid w:val="00304C89"/>
    <w:rsid w:val="00304CFB"/>
    <w:rsid w:val="00304DDC"/>
    <w:rsid w:val="0030522F"/>
    <w:rsid w:val="00305414"/>
    <w:rsid w:val="00305593"/>
    <w:rsid w:val="003055AA"/>
    <w:rsid w:val="003055EC"/>
    <w:rsid w:val="003056FC"/>
    <w:rsid w:val="00305768"/>
    <w:rsid w:val="003057AA"/>
    <w:rsid w:val="003057F0"/>
    <w:rsid w:val="003057FE"/>
    <w:rsid w:val="00305A08"/>
    <w:rsid w:val="00305B7B"/>
    <w:rsid w:val="00305C34"/>
    <w:rsid w:val="00305E11"/>
    <w:rsid w:val="00305EFD"/>
    <w:rsid w:val="0030606A"/>
    <w:rsid w:val="00306370"/>
    <w:rsid w:val="00306480"/>
    <w:rsid w:val="003064AF"/>
    <w:rsid w:val="003064DA"/>
    <w:rsid w:val="00306616"/>
    <w:rsid w:val="00306665"/>
    <w:rsid w:val="00306936"/>
    <w:rsid w:val="00306AAD"/>
    <w:rsid w:val="00306B05"/>
    <w:rsid w:val="00306D23"/>
    <w:rsid w:val="00306D42"/>
    <w:rsid w:val="00306DAE"/>
    <w:rsid w:val="00306E30"/>
    <w:rsid w:val="00307156"/>
    <w:rsid w:val="0030715D"/>
    <w:rsid w:val="00307204"/>
    <w:rsid w:val="003073DD"/>
    <w:rsid w:val="003074CF"/>
    <w:rsid w:val="00307670"/>
    <w:rsid w:val="00307714"/>
    <w:rsid w:val="00307926"/>
    <w:rsid w:val="003079B8"/>
    <w:rsid w:val="00307A0C"/>
    <w:rsid w:val="00307A5D"/>
    <w:rsid w:val="00307A76"/>
    <w:rsid w:val="00307C0D"/>
    <w:rsid w:val="00307DA4"/>
    <w:rsid w:val="00307F7F"/>
    <w:rsid w:val="00310100"/>
    <w:rsid w:val="003101C2"/>
    <w:rsid w:val="00310212"/>
    <w:rsid w:val="003105B9"/>
    <w:rsid w:val="00310688"/>
    <w:rsid w:val="0031078F"/>
    <w:rsid w:val="003108B1"/>
    <w:rsid w:val="00310987"/>
    <w:rsid w:val="0031107E"/>
    <w:rsid w:val="00311501"/>
    <w:rsid w:val="003115B2"/>
    <w:rsid w:val="003115E0"/>
    <w:rsid w:val="0031189F"/>
    <w:rsid w:val="00311907"/>
    <w:rsid w:val="00311ACD"/>
    <w:rsid w:val="00311CE3"/>
    <w:rsid w:val="00311D51"/>
    <w:rsid w:val="00311D7C"/>
    <w:rsid w:val="00311D92"/>
    <w:rsid w:val="00311EA5"/>
    <w:rsid w:val="00311EB0"/>
    <w:rsid w:val="00311F1E"/>
    <w:rsid w:val="00311F64"/>
    <w:rsid w:val="00312181"/>
    <w:rsid w:val="003121A1"/>
    <w:rsid w:val="00312240"/>
    <w:rsid w:val="003123A6"/>
    <w:rsid w:val="00312475"/>
    <w:rsid w:val="003124AD"/>
    <w:rsid w:val="00312636"/>
    <w:rsid w:val="0031280F"/>
    <w:rsid w:val="003129A7"/>
    <w:rsid w:val="00312A46"/>
    <w:rsid w:val="00312C93"/>
    <w:rsid w:val="00312CE0"/>
    <w:rsid w:val="00312DDD"/>
    <w:rsid w:val="00312EA6"/>
    <w:rsid w:val="00312FB1"/>
    <w:rsid w:val="00312FD4"/>
    <w:rsid w:val="0031316F"/>
    <w:rsid w:val="0031322A"/>
    <w:rsid w:val="00313484"/>
    <w:rsid w:val="003139AE"/>
    <w:rsid w:val="00313D06"/>
    <w:rsid w:val="00313D65"/>
    <w:rsid w:val="00313DBD"/>
    <w:rsid w:val="003144C0"/>
    <w:rsid w:val="0031469E"/>
    <w:rsid w:val="003148E6"/>
    <w:rsid w:val="00314A9A"/>
    <w:rsid w:val="00314D93"/>
    <w:rsid w:val="00314E8F"/>
    <w:rsid w:val="003150ED"/>
    <w:rsid w:val="00315202"/>
    <w:rsid w:val="0031544F"/>
    <w:rsid w:val="00315590"/>
    <w:rsid w:val="003155BC"/>
    <w:rsid w:val="003156A1"/>
    <w:rsid w:val="003157A4"/>
    <w:rsid w:val="003157FF"/>
    <w:rsid w:val="00315C2D"/>
    <w:rsid w:val="00315F5A"/>
    <w:rsid w:val="00315F74"/>
    <w:rsid w:val="00315F81"/>
    <w:rsid w:val="00315FC4"/>
    <w:rsid w:val="00316224"/>
    <w:rsid w:val="003163A8"/>
    <w:rsid w:val="0031647F"/>
    <w:rsid w:val="00316667"/>
    <w:rsid w:val="003167E7"/>
    <w:rsid w:val="0031681C"/>
    <w:rsid w:val="0031696E"/>
    <w:rsid w:val="00316A48"/>
    <w:rsid w:val="00316A4D"/>
    <w:rsid w:val="00316B4C"/>
    <w:rsid w:val="00316EF4"/>
    <w:rsid w:val="00316FE1"/>
    <w:rsid w:val="00317004"/>
    <w:rsid w:val="0031702E"/>
    <w:rsid w:val="003170F0"/>
    <w:rsid w:val="003170FD"/>
    <w:rsid w:val="00317205"/>
    <w:rsid w:val="003173BE"/>
    <w:rsid w:val="0031745B"/>
    <w:rsid w:val="00317511"/>
    <w:rsid w:val="003176D9"/>
    <w:rsid w:val="0031771F"/>
    <w:rsid w:val="003179E5"/>
    <w:rsid w:val="00317D0E"/>
    <w:rsid w:val="00317E38"/>
    <w:rsid w:val="003200BD"/>
    <w:rsid w:val="003200F2"/>
    <w:rsid w:val="0032011C"/>
    <w:rsid w:val="0032027D"/>
    <w:rsid w:val="00320291"/>
    <w:rsid w:val="00320372"/>
    <w:rsid w:val="0032052A"/>
    <w:rsid w:val="003206DF"/>
    <w:rsid w:val="00320708"/>
    <w:rsid w:val="0032071B"/>
    <w:rsid w:val="00320728"/>
    <w:rsid w:val="003207A1"/>
    <w:rsid w:val="003207AA"/>
    <w:rsid w:val="0032085F"/>
    <w:rsid w:val="0032095B"/>
    <w:rsid w:val="00320A99"/>
    <w:rsid w:val="00320B9C"/>
    <w:rsid w:val="00320BFD"/>
    <w:rsid w:val="00320CF6"/>
    <w:rsid w:val="00320D52"/>
    <w:rsid w:val="00321017"/>
    <w:rsid w:val="00321057"/>
    <w:rsid w:val="0032142A"/>
    <w:rsid w:val="003217EE"/>
    <w:rsid w:val="0032190A"/>
    <w:rsid w:val="00321A46"/>
    <w:rsid w:val="00321F55"/>
    <w:rsid w:val="00321F81"/>
    <w:rsid w:val="00321F9F"/>
    <w:rsid w:val="003220E1"/>
    <w:rsid w:val="00322196"/>
    <w:rsid w:val="003221F0"/>
    <w:rsid w:val="0032226A"/>
    <w:rsid w:val="003223A5"/>
    <w:rsid w:val="00322433"/>
    <w:rsid w:val="003224A6"/>
    <w:rsid w:val="0032250F"/>
    <w:rsid w:val="0032258C"/>
    <w:rsid w:val="00322782"/>
    <w:rsid w:val="003227B9"/>
    <w:rsid w:val="00322883"/>
    <w:rsid w:val="003229BD"/>
    <w:rsid w:val="00322A4F"/>
    <w:rsid w:val="00322AB8"/>
    <w:rsid w:val="00322BCA"/>
    <w:rsid w:val="00322D02"/>
    <w:rsid w:val="00322DD2"/>
    <w:rsid w:val="00322EE0"/>
    <w:rsid w:val="00322FE1"/>
    <w:rsid w:val="00323133"/>
    <w:rsid w:val="003232DD"/>
    <w:rsid w:val="0032363F"/>
    <w:rsid w:val="00323895"/>
    <w:rsid w:val="0032389B"/>
    <w:rsid w:val="003239A1"/>
    <w:rsid w:val="00323B11"/>
    <w:rsid w:val="00323BEF"/>
    <w:rsid w:val="00323E83"/>
    <w:rsid w:val="003242CB"/>
    <w:rsid w:val="003243AB"/>
    <w:rsid w:val="003243F5"/>
    <w:rsid w:val="00324418"/>
    <w:rsid w:val="003244A3"/>
    <w:rsid w:val="00324541"/>
    <w:rsid w:val="00324910"/>
    <w:rsid w:val="0032493B"/>
    <w:rsid w:val="00324974"/>
    <w:rsid w:val="003249B3"/>
    <w:rsid w:val="003249F6"/>
    <w:rsid w:val="00324C66"/>
    <w:rsid w:val="00324DBC"/>
    <w:rsid w:val="00324E13"/>
    <w:rsid w:val="00325402"/>
    <w:rsid w:val="003255DC"/>
    <w:rsid w:val="00325679"/>
    <w:rsid w:val="003256BC"/>
    <w:rsid w:val="00325723"/>
    <w:rsid w:val="00325786"/>
    <w:rsid w:val="003257AA"/>
    <w:rsid w:val="003258EA"/>
    <w:rsid w:val="003259F1"/>
    <w:rsid w:val="00325A15"/>
    <w:rsid w:val="00325AB3"/>
    <w:rsid w:val="00326137"/>
    <w:rsid w:val="00326341"/>
    <w:rsid w:val="003263BD"/>
    <w:rsid w:val="00326686"/>
    <w:rsid w:val="003269C7"/>
    <w:rsid w:val="00326A1D"/>
    <w:rsid w:val="00326AC2"/>
    <w:rsid w:val="00326C9A"/>
    <w:rsid w:val="00326F89"/>
    <w:rsid w:val="0032729F"/>
    <w:rsid w:val="0032734C"/>
    <w:rsid w:val="0032747C"/>
    <w:rsid w:val="0032748C"/>
    <w:rsid w:val="00327614"/>
    <w:rsid w:val="00327647"/>
    <w:rsid w:val="00327789"/>
    <w:rsid w:val="0032781F"/>
    <w:rsid w:val="0032787E"/>
    <w:rsid w:val="00327949"/>
    <w:rsid w:val="00327C3C"/>
    <w:rsid w:val="00327DC6"/>
    <w:rsid w:val="00327F7C"/>
    <w:rsid w:val="00327FF4"/>
    <w:rsid w:val="00330015"/>
    <w:rsid w:val="0033010F"/>
    <w:rsid w:val="0033032F"/>
    <w:rsid w:val="003303BE"/>
    <w:rsid w:val="003303F3"/>
    <w:rsid w:val="0033066A"/>
    <w:rsid w:val="003306C3"/>
    <w:rsid w:val="0033073B"/>
    <w:rsid w:val="00330AF6"/>
    <w:rsid w:val="00330B38"/>
    <w:rsid w:val="00330E39"/>
    <w:rsid w:val="00330F60"/>
    <w:rsid w:val="00330F81"/>
    <w:rsid w:val="0033107C"/>
    <w:rsid w:val="00331195"/>
    <w:rsid w:val="00331226"/>
    <w:rsid w:val="00331652"/>
    <w:rsid w:val="0033170E"/>
    <w:rsid w:val="00331AEA"/>
    <w:rsid w:val="00331B49"/>
    <w:rsid w:val="00331B66"/>
    <w:rsid w:val="00331BCE"/>
    <w:rsid w:val="00331C65"/>
    <w:rsid w:val="00331DF0"/>
    <w:rsid w:val="00331EF8"/>
    <w:rsid w:val="00331FB9"/>
    <w:rsid w:val="003321AA"/>
    <w:rsid w:val="0033229B"/>
    <w:rsid w:val="003325B4"/>
    <w:rsid w:val="003325D8"/>
    <w:rsid w:val="0033272F"/>
    <w:rsid w:val="00332789"/>
    <w:rsid w:val="0033281F"/>
    <w:rsid w:val="00332898"/>
    <w:rsid w:val="00332AB1"/>
    <w:rsid w:val="00332BD1"/>
    <w:rsid w:val="00332BF9"/>
    <w:rsid w:val="00332D7D"/>
    <w:rsid w:val="00332DDE"/>
    <w:rsid w:val="00332E8C"/>
    <w:rsid w:val="00332F7A"/>
    <w:rsid w:val="003332C8"/>
    <w:rsid w:val="00333434"/>
    <w:rsid w:val="003336E5"/>
    <w:rsid w:val="00333847"/>
    <w:rsid w:val="00333AA7"/>
    <w:rsid w:val="00333B17"/>
    <w:rsid w:val="00333B27"/>
    <w:rsid w:val="00333B62"/>
    <w:rsid w:val="00333CC5"/>
    <w:rsid w:val="00333DDB"/>
    <w:rsid w:val="00333E13"/>
    <w:rsid w:val="00333E3D"/>
    <w:rsid w:val="00333FC0"/>
    <w:rsid w:val="00334014"/>
    <w:rsid w:val="00334102"/>
    <w:rsid w:val="0033445E"/>
    <w:rsid w:val="003345F3"/>
    <w:rsid w:val="00334646"/>
    <w:rsid w:val="003346AD"/>
    <w:rsid w:val="00334798"/>
    <w:rsid w:val="003347E2"/>
    <w:rsid w:val="003349A5"/>
    <w:rsid w:val="00334A7B"/>
    <w:rsid w:val="00334AE8"/>
    <w:rsid w:val="00334D10"/>
    <w:rsid w:val="00334E54"/>
    <w:rsid w:val="0033502E"/>
    <w:rsid w:val="0033513E"/>
    <w:rsid w:val="0033515B"/>
    <w:rsid w:val="00335331"/>
    <w:rsid w:val="00335478"/>
    <w:rsid w:val="003354C6"/>
    <w:rsid w:val="0033566D"/>
    <w:rsid w:val="00335746"/>
    <w:rsid w:val="00335CCB"/>
    <w:rsid w:val="00335D7C"/>
    <w:rsid w:val="00335DC5"/>
    <w:rsid w:val="00335F1F"/>
    <w:rsid w:val="00335F52"/>
    <w:rsid w:val="00335FDE"/>
    <w:rsid w:val="00336119"/>
    <w:rsid w:val="0033623F"/>
    <w:rsid w:val="003362E8"/>
    <w:rsid w:val="00336389"/>
    <w:rsid w:val="003365B5"/>
    <w:rsid w:val="003368F3"/>
    <w:rsid w:val="0033698F"/>
    <w:rsid w:val="003369EC"/>
    <w:rsid w:val="00336BCD"/>
    <w:rsid w:val="00336E0F"/>
    <w:rsid w:val="00337045"/>
    <w:rsid w:val="0033708A"/>
    <w:rsid w:val="0033723E"/>
    <w:rsid w:val="0033738C"/>
    <w:rsid w:val="00337399"/>
    <w:rsid w:val="003373BF"/>
    <w:rsid w:val="003373C4"/>
    <w:rsid w:val="0033743C"/>
    <w:rsid w:val="0033753F"/>
    <w:rsid w:val="0033776E"/>
    <w:rsid w:val="00337888"/>
    <w:rsid w:val="003378AA"/>
    <w:rsid w:val="0033793F"/>
    <w:rsid w:val="003379D4"/>
    <w:rsid w:val="00337B71"/>
    <w:rsid w:val="00337CB3"/>
    <w:rsid w:val="00337D2A"/>
    <w:rsid w:val="00337D52"/>
    <w:rsid w:val="00340053"/>
    <w:rsid w:val="00340274"/>
    <w:rsid w:val="00340286"/>
    <w:rsid w:val="003405B3"/>
    <w:rsid w:val="003405C2"/>
    <w:rsid w:val="00340690"/>
    <w:rsid w:val="0034069F"/>
    <w:rsid w:val="00340994"/>
    <w:rsid w:val="00340AAC"/>
    <w:rsid w:val="00340B1E"/>
    <w:rsid w:val="00340B7E"/>
    <w:rsid w:val="00340D11"/>
    <w:rsid w:val="00340EBD"/>
    <w:rsid w:val="00341125"/>
    <w:rsid w:val="003411CD"/>
    <w:rsid w:val="00341266"/>
    <w:rsid w:val="00341376"/>
    <w:rsid w:val="0034146E"/>
    <w:rsid w:val="003414E7"/>
    <w:rsid w:val="00341513"/>
    <w:rsid w:val="00341581"/>
    <w:rsid w:val="00341592"/>
    <w:rsid w:val="003415C1"/>
    <w:rsid w:val="00341626"/>
    <w:rsid w:val="00341656"/>
    <w:rsid w:val="003419B7"/>
    <w:rsid w:val="00341C80"/>
    <w:rsid w:val="00341C8F"/>
    <w:rsid w:val="00341CFF"/>
    <w:rsid w:val="00341F03"/>
    <w:rsid w:val="00341F23"/>
    <w:rsid w:val="00342196"/>
    <w:rsid w:val="00342244"/>
    <w:rsid w:val="00342455"/>
    <w:rsid w:val="00342578"/>
    <w:rsid w:val="00342641"/>
    <w:rsid w:val="00342662"/>
    <w:rsid w:val="00342771"/>
    <w:rsid w:val="0034282A"/>
    <w:rsid w:val="00342865"/>
    <w:rsid w:val="00342AAA"/>
    <w:rsid w:val="00342D7F"/>
    <w:rsid w:val="00342EFF"/>
    <w:rsid w:val="0034302A"/>
    <w:rsid w:val="003430E0"/>
    <w:rsid w:val="00343380"/>
    <w:rsid w:val="0034350F"/>
    <w:rsid w:val="0034355A"/>
    <w:rsid w:val="003435A0"/>
    <w:rsid w:val="003435F5"/>
    <w:rsid w:val="00343754"/>
    <w:rsid w:val="00343807"/>
    <w:rsid w:val="00343A75"/>
    <w:rsid w:val="00343EA7"/>
    <w:rsid w:val="00343F13"/>
    <w:rsid w:val="00343FE8"/>
    <w:rsid w:val="003442B3"/>
    <w:rsid w:val="003442FD"/>
    <w:rsid w:val="0034446D"/>
    <w:rsid w:val="00344574"/>
    <w:rsid w:val="003445BB"/>
    <w:rsid w:val="003445C2"/>
    <w:rsid w:val="0034464F"/>
    <w:rsid w:val="003446B3"/>
    <w:rsid w:val="003446B8"/>
    <w:rsid w:val="003446F0"/>
    <w:rsid w:val="00344706"/>
    <w:rsid w:val="00344A99"/>
    <w:rsid w:val="00344D4C"/>
    <w:rsid w:val="00344DAD"/>
    <w:rsid w:val="00344DBD"/>
    <w:rsid w:val="00344E03"/>
    <w:rsid w:val="00344E60"/>
    <w:rsid w:val="0034506E"/>
    <w:rsid w:val="0034516E"/>
    <w:rsid w:val="003451C8"/>
    <w:rsid w:val="003453B0"/>
    <w:rsid w:val="00345417"/>
    <w:rsid w:val="003454EF"/>
    <w:rsid w:val="00345652"/>
    <w:rsid w:val="003456CA"/>
    <w:rsid w:val="003457F0"/>
    <w:rsid w:val="003458ED"/>
    <w:rsid w:val="003458F7"/>
    <w:rsid w:val="00345913"/>
    <w:rsid w:val="0034595E"/>
    <w:rsid w:val="003459A5"/>
    <w:rsid w:val="00345A31"/>
    <w:rsid w:val="00345BA1"/>
    <w:rsid w:val="00345BC7"/>
    <w:rsid w:val="00345BEE"/>
    <w:rsid w:val="00345C1F"/>
    <w:rsid w:val="00345C43"/>
    <w:rsid w:val="00345C86"/>
    <w:rsid w:val="00345DD7"/>
    <w:rsid w:val="00345E15"/>
    <w:rsid w:val="00346277"/>
    <w:rsid w:val="0034632B"/>
    <w:rsid w:val="003463F2"/>
    <w:rsid w:val="0034648D"/>
    <w:rsid w:val="0034651A"/>
    <w:rsid w:val="00346701"/>
    <w:rsid w:val="00346739"/>
    <w:rsid w:val="0034675F"/>
    <w:rsid w:val="00346815"/>
    <w:rsid w:val="0034689B"/>
    <w:rsid w:val="00346F7C"/>
    <w:rsid w:val="00346FF6"/>
    <w:rsid w:val="00347274"/>
    <w:rsid w:val="00347292"/>
    <w:rsid w:val="003473D0"/>
    <w:rsid w:val="00347443"/>
    <w:rsid w:val="003474F7"/>
    <w:rsid w:val="00347500"/>
    <w:rsid w:val="0034750D"/>
    <w:rsid w:val="003475BE"/>
    <w:rsid w:val="003475FA"/>
    <w:rsid w:val="00347878"/>
    <w:rsid w:val="00347A54"/>
    <w:rsid w:val="00347AD7"/>
    <w:rsid w:val="00347BF8"/>
    <w:rsid w:val="00347F40"/>
    <w:rsid w:val="003500A0"/>
    <w:rsid w:val="003500FA"/>
    <w:rsid w:val="0035013A"/>
    <w:rsid w:val="003502A6"/>
    <w:rsid w:val="0035036D"/>
    <w:rsid w:val="00350389"/>
    <w:rsid w:val="003503C7"/>
    <w:rsid w:val="00350402"/>
    <w:rsid w:val="003504DA"/>
    <w:rsid w:val="00350667"/>
    <w:rsid w:val="0035083D"/>
    <w:rsid w:val="00350993"/>
    <w:rsid w:val="003509E8"/>
    <w:rsid w:val="003509F5"/>
    <w:rsid w:val="00350AF3"/>
    <w:rsid w:val="00350B1F"/>
    <w:rsid w:val="00350DC4"/>
    <w:rsid w:val="00350EF1"/>
    <w:rsid w:val="00350F94"/>
    <w:rsid w:val="00350FE9"/>
    <w:rsid w:val="003510DB"/>
    <w:rsid w:val="00351351"/>
    <w:rsid w:val="00351423"/>
    <w:rsid w:val="003514B5"/>
    <w:rsid w:val="00351647"/>
    <w:rsid w:val="00351753"/>
    <w:rsid w:val="00351C1F"/>
    <w:rsid w:val="00351C3F"/>
    <w:rsid w:val="00351DB7"/>
    <w:rsid w:val="00351F25"/>
    <w:rsid w:val="00351FD8"/>
    <w:rsid w:val="0035207F"/>
    <w:rsid w:val="003520A5"/>
    <w:rsid w:val="003522C1"/>
    <w:rsid w:val="003522EC"/>
    <w:rsid w:val="00352412"/>
    <w:rsid w:val="00352647"/>
    <w:rsid w:val="003526DB"/>
    <w:rsid w:val="0035281C"/>
    <w:rsid w:val="00352851"/>
    <w:rsid w:val="003529A3"/>
    <w:rsid w:val="00352B2C"/>
    <w:rsid w:val="00352EE5"/>
    <w:rsid w:val="0035309E"/>
    <w:rsid w:val="00353442"/>
    <w:rsid w:val="00353A9D"/>
    <w:rsid w:val="00353B28"/>
    <w:rsid w:val="00353B6D"/>
    <w:rsid w:val="00353BE8"/>
    <w:rsid w:val="00353D96"/>
    <w:rsid w:val="00353DAE"/>
    <w:rsid w:val="00353F19"/>
    <w:rsid w:val="003540F8"/>
    <w:rsid w:val="00354305"/>
    <w:rsid w:val="0035437C"/>
    <w:rsid w:val="0035438F"/>
    <w:rsid w:val="003543DE"/>
    <w:rsid w:val="0035440C"/>
    <w:rsid w:val="0035458B"/>
    <w:rsid w:val="003545F7"/>
    <w:rsid w:val="00354745"/>
    <w:rsid w:val="00354950"/>
    <w:rsid w:val="0035498B"/>
    <w:rsid w:val="00354B19"/>
    <w:rsid w:val="00354CF3"/>
    <w:rsid w:val="00354EE5"/>
    <w:rsid w:val="0035513E"/>
    <w:rsid w:val="003554E0"/>
    <w:rsid w:val="00355591"/>
    <w:rsid w:val="003556FD"/>
    <w:rsid w:val="0035574C"/>
    <w:rsid w:val="0035578D"/>
    <w:rsid w:val="003558F8"/>
    <w:rsid w:val="003558FE"/>
    <w:rsid w:val="00355973"/>
    <w:rsid w:val="00355993"/>
    <w:rsid w:val="00355AA0"/>
    <w:rsid w:val="00355B6B"/>
    <w:rsid w:val="00355C72"/>
    <w:rsid w:val="00355CCF"/>
    <w:rsid w:val="00355DA8"/>
    <w:rsid w:val="00355E4F"/>
    <w:rsid w:val="00356473"/>
    <w:rsid w:val="00356496"/>
    <w:rsid w:val="0035659B"/>
    <w:rsid w:val="00356830"/>
    <w:rsid w:val="00356AA6"/>
    <w:rsid w:val="00356E17"/>
    <w:rsid w:val="003570BA"/>
    <w:rsid w:val="003571A5"/>
    <w:rsid w:val="0035757A"/>
    <w:rsid w:val="003575C0"/>
    <w:rsid w:val="00357B1A"/>
    <w:rsid w:val="00357BE8"/>
    <w:rsid w:val="00357C71"/>
    <w:rsid w:val="00357C7B"/>
    <w:rsid w:val="00357CC2"/>
    <w:rsid w:val="00357E12"/>
    <w:rsid w:val="00360118"/>
    <w:rsid w:val="00360182"/>
    <w:rsid w:val="00360184"/>
    <w:rsid w:val="003601DC"/>
    <w:rsid w:val="00360266"/>
    <w:rsid w:val="00360329"/>
    <w:rsid w:val="00360359"/>
    <w:rsid w:val="00360433"/>
    <w:rsid w:val="0036046E"/>
    <w:rsid w:val="003609DA"/>
    <w:rsid w:val="00360B18"/>
    <w:rsid w:val="00360FC4"/>
    <w:rsid w:val="00361271"/>
    <w:rsid w:val="003613F0"/>
    <w:rsid w:val="00361625"/>
    <w:rsid w:val="00361746"/>
    <w:rsid w:val="0036183E"/>
    <w:rsid w:val="00361888"/>
    <w:rsid w:val="0036199E"/>
    <w:rsid w:val="00361BB6"/>
    <w:rsid w:val="00361D3F"/>
    <w:rsid w:val="00361EAE"/>
    <w:rsid w:val="00361ED7"/>
    <w:rsid w:val="00361F4F"/>
    <w:rsid w:val="00361F6C"/>
    <w:rsid w:val="0036200B"/>
    <w:rsid w:val="00362053"/>
    <w:rsid w:val="003620F3"/>
    <w:rsid w:val="00362173"/>
    <w:rsid w:val="00362796"/>
    <w:rsid w:val="003627EE"/>
    <w:rsid w:val="00362826"/>
    <w:rsid w:val="0036288B"/>
    <w:rsid w:val="003628DD"/>
    <w:rsid w:val="00362944"/>
    <w:rsid w:val="00362C63"/>
    <w:rsid w:val="00362D32"/>
    <w:rsid w:val="00362EEA"/>
    <w:rsid w:val="00362EF6"/>
    <w:rsid w:val="00362F33"/>
    <w:rsid w:val="00362FC5"/>
    <w:rsid w:val="003630DD"/>
    <w:rsid w:val="003630DE"/>
    <w:rsid w:val="0036315D"/>
    <w:rsid w:val="003631CC"/>
    <w:rsid w:val="00363328"/>
    <w:rsid w:val="0036338A"/>
    <w:rsid w:val="0036338F"/>
    <w:rsid w:val="003633BC"/>
    <w:rsid w:val="003635C2"/>
    <w:rsid w:val="00363633"/>
    <w:rsid w:val="0036368C"/>
    <w:rsid w:val="0036371D"/>
    <w:rsid w:val="0036372B"/>
    <w:rsid w:val="003637CC"/>
    <w:rsid w:val="00363803"/>
    <w:rsid w:val="0036387A"/>
    <w:rsid w:val="003638F6"/>
    <w:rsid w:val="003639FB"/>
    <w:rsid w:val="00363B42"/>
    <w:rsid w:val="00363C6C"/>
    <w:rsid w:val="00363F83"/>
    <w:rsid w:val="003640A7"/>
    <w:rsid w:val="00364474"/>
    <w:rsid w:val="003646E4"/>
    <w:rsid w:val="0036472D"/>
    <w:rsid w:val="0036474A"/>
    <w:rsid w:val="00364A00"/>
    <w:rsid w:val="00364BEC"/>
    <w:rsid w:val="00364D8E"/>
    <w:rsid w:val="00364D9E"/>
    <w:rsid w:val="00364E29"/>
    <w:rsid w:val="00365001"/>
    <w:rsid w:val="003650BF"/>
    <w:rsid w:val="003652DF"/>
    <w:rsid w:val="003655B6"/>
    <w:rsid w:val="003655BC"/>
    <w:rsid w:val="0036570B"/>
    <w:rsid w:val="00365FD3"/>
    <w:rsid w:val="003660AA"/>
    <w:rsid w:val="003660F6"/>
    <w:rsid w:val="0036611F"/>
    <w:rsid w:val="00366372"/>
    <w:rsid w:val="003664D0"/>
    <w:rsid w:val="003664D7"/>
    <w:rsid w:val="003664E0"/>
    <w:rsid w:val="003664F2"/>
    <w:rsid w:val="00366513"/>
    <w:rsid w:val="0036668F"/>
    <w:rsid w:val="0036673A"/>
    <w:rsid w:val="00366865"/>
    <w:rsid w:val="0036686B"/>
    <w:rsid w:val="00366E12"/>
    <w:rsid w:val="00366FF2"/>
    <w:rsid w:val="00367072"/>
    <w:rsid w:val="003672C8"/>
    <w:rsid w:val="00367332"/>
    <w:rsid w:val="00367355"/>
    <w:rsid w:val="003676F9"/>
    <w:rsid w:val="00367875"/>
    <w:rsid w:val="0036789A"/>
    <w:rsid w:val="00367A04"/>
    <w:rsid w:val="00367AD9"/>
    <w:rsid w:val="00367AE7"/>
    <w:rsid w:val="00367CA0"/>
    <w:rsid w:val="00367E4E"/>
    <w:rsid w:val="00370018"/>
    <w:rsid w:val="0037001D"/>
    <w:rsid w:val="0037018B"/>
    <w:rsid w:val="0037046D"/>
    <w:rsid w:val="0037055C"/>
    <w:rsid w:val="003705EA"/>
    <w:rsid w:val="00370631"/>
    <w:rsid w:val="0037068B"/>
    <w:rsid w:val="0037083B"/>
    <w:rsid w:val="0037088D"/>
    <w:rsid w:val="00370AE4"/>
    <w:rsid w:val="00370BF7"/>
    <w:rsid w:val="00370CB6"/>
    <w:rsid w:val="00371456"/>
    <w:rsid w:val="003714EC"/>
    <w:rsid w:val="0037155F"/>
    <w:rsid w:val="003715A0"/>
    <w:rsid w:val="00371889"/>
    <w:rsid w:val="00371A01"/>
    <w:rsid w:val="00371B2D"/>
    <w:rsid w:val="00371B66"/>
    <w:rsid w:val="00371DBC"/>
    <w:rsid w:val="00371E2A"/>
    <w:rsid w:val="00371FFB"/>
    <w:rsid w:val="003721DE"/>
    <w:rsid w:val="00372556"/>
    <w:rsid w:val="0037286F"/>
    <w:rsid w:val="00372983"/>
    <w:rsid w:val="0037298D"/>
    <w:rsid w:val="003729D0"/>
    <w:rsid w:val="00372A4A"/>
    <w:rsid w:val="00372C48"/>
    <w:rsid w:val="00372CBF"/>
    <w:rsid w:val="00372E51"/>
    <w:rsid w:val="00372E5E"/>
    <w:rsid w:val="00372ED8"/>
    <w:rsid w:val="00372F51"/>
    <w:rsid w:val="003731C3"/>
    <w:rsid w:val="003732D3"/>
    <w:rsid w:val="00373609"/>
    <w:rsid w:val="003738A8"/>
    <w:rsid w:val="00373D7C"/>
    <w:rsid w:val="00373DDF"/>
    <w:rsid w:val="003740DE"/>
    <w:rsid w:val="00374125"/>
    <w:rsid w:val="0037435D"/>
    <w:rsid w:val="00374676"/>
    <w:rsid w:val="00374847"/>
    <w:rsid w:val="00374864"/>
    <w:rsid w:val="00374871"/>
    <w:rsid w:val="003749F1"/>
    <w:rsid w:val="00374B8D"/>
    <w:rsid w:val="00374BB3"/>
    <w:rsid w:val="00374BF8"/>
    <w:rsid w:val="00374FCE"/>
    <w:rsid w:val="003752DC"/>
    <w:rsid w:val="00375421"/>
    <w:rsid w:val="0037553D"/>
    <w:rsid w:val="003759EA"/>
    <w:rsid w:val="00375E99"/>
    <w:rsid w:val="00375F0C"/>
    <w:rsid w:val="0037609E"/>
    <w:rsid w:val="003760C3"/>
    <w:rsid w:val="003762F7"/>
    <w:rsid w:val="00376513"/>
    <w:rsid w:val="0037652D"/>
    <w:rsid w:val="0037653D"/>
    <w:rsid w:val="00376740"/>
    <w:rsid w:val="00376750"/>
    <w:rsid w:val="00376754"/>
    <w:rsid w:val="00376B81"/>
    <w:rsid w:val="00376BAC"/>
    <w:rsid w:val="00376CE2"/>
    <w:rsid w:val="00376D07"/>
    <w:rsid w:val="003774F7"/>
    <w:rsid w:val="00377502"/>
    <w:rsid w:val="00377506"/>
    <w:rsid w:val="0037773E"/>
    <w:rsid w:val="00377AA1"/>
    <w:rsid w:val="00377B17"/>
    <w:rsid w:val="00377CEA"/>
    <w:rsid w:val="00377D6C"/>
    <w:rsid w:val="0038037C"/>
    <w:rsid w:val="00380501"/>
    <w:rsid w:val="0038068C"/>
    <w:rsid w:val="0038078D"/>
    <w:rsid w:val="00380B70"/>
    <w:rsid w:val="00380CE4"/>
    <w:rsid w:val="00380D5E"/>
    <w:rsid w:val="00380DBB"/>
    <w:rsid w:val="00380DF5"/>
    <w:rsid w:val="00380F62"/>
    <w:rsid w:val="00380F98"/>
    <w:rsid w:val="00381187"/>
    <w:rsid w:val="00381259"/>
    <w:rsid w:val="003813A5"/>
    <w:rsid w:val="00381587"/>
    <w:rsid w:val="00381594"/>
    <w:rsid w:val="00381623"/>
    <w:rsid w:val="00381646"/>
    <w:rsid w:val="00381706"/>
    <w:rsid w:val="003819C6"/>
    <w:rsid w:val="00381AE8"/>
    <w:rsid w:val="00381CAF"/>
    <w:rsid w:val="00381E29"/>
    <w:rsid w:val="00382324"/>
    <w:rsid w:val="003824C5"/>
    <w:rsid w:val="0038256D"/>
    <w:rsid w:val="00382860"/>
    <w:rsid w:val="00382934"/>
    <w:rsid w:val="003829E2"/>
    <w:rsid w:val="003829F6"/>
    <w:rsid w:val="00382A80"/>
    <w:rsid w:val="00382EE6"/>
    <w:rsid w:val="00382FC1"/>
    <w:rsid w:val="00382FE0"/>
    <w:rsid w:val="00382FF0"/>
    <w:rsid w:val="0038355D"/>
    <w:rsid w:val="003837AE"/>
    <w:rsid w:val="003838B3"/>
    <w:rsid w:val="00383B74"/>
    <w:rsid w:val="00383F11"/>
    <w:rsid w:val="00383F81"/>
    <w:rsid w:val="00383F9B"/>
    <w:rsid w:val="00384189"/>
    <w:rsid w:val="00384268"/>
    <w:rsid w:val="003842B0"/>
    <w:rsid w:val="003846B7"/>
    <w:rsid w:val="003847F5"/>
    <w:rsid w:val="0038494E"/>
    <w:rsid w:val="00384C95"/>
    <w:rsid w:val="00384F3A"/>
    <w:rsid w:val="00384F78"/>
    <w:rsid w:val="00384FE7"/>
    <w:rsid w:val="003853FE"/>
    <w:rsid w:val="00385479"/>
    <w:rsid w:val="0038550F"/>
    <w:rsid w:val="003857AC"/>
    <w:rsid w:val="00385B22"/>
    <w:rsid w:val="00385BC3"/>
    <w:rsid w:val="00385BD4"/>
    <w:rsid w:val="00386172"/>
    <w:rsid w:val="003862AA"/>
    <w:rsid w:val="003863C0"/>
    <w:rsid w:val="003864F8"/>
    <w:rsid w:val="0038662E"/>
    <w:rsid w:val="003867E2"/>
    <w:rsid w:val="003868A8"/>
    <w:rsid w:val="00386A62"/>
    <w:rsid w:val="00386B9A"/>
    <w:rsid w:val="00386F68"/>
    <w:rsid w:val="0038700C"/>
    <w:rsid w:val="0038705B"/>
    <w:rsid w:val="0038709F"/>
    <w:rsid w:val="00387189"/>
    <w:rsid w:val="00387341"/>
    <w:rsid w:val="00387445"/>
    <w:rsid w:val="0038745B"/>
    <w:rsid w:val="0038750E"/>
    <w:rsid w:val="00387545"/>
    <w:rsid w:val="003875D5"/>
    <w:rsid w:val="0038764E"/>
    <w:rsid w:val="00387B6E"/>
    <w:rsid w:val="00387BAB"/>
    <w:rsid w:val="00387CC5"/>
    <w:rsid w:val="00390153"/>
    <w:rsid w:val="0039029C"/>
    <w:rsid w:val="003902CE"/>
    <w:rsid w:val="00390346"/>
    <w:rsid w:val="0039047F"/>
    <w:rsid w:val="0039051A"/>
    <w:rsid w:val="003905EC"/>
    <w:rsid w:val="0039066E"/>
    <w:rsid w:val="0039087B"/>
    <w:rsid w:val="0039090C"/>
    <w:rsid w:val="00390C01"/>
    <w:rsid w:val="00390C9F"/>
    <w:rsid w:val="00390D52"/>
    <w:rsid w:val="00390DEB"/>
    <w:rsid w:val="00390E7A"/>
    <w:rsid w:val="00390FB9"/>
    <w:rsid w:val="00390FD0"/>
    <w:rsid w:val="00390FF2"/>
    <w:rsid w:val="00391147"/>
    <w:rsid w:val="003912A9"/>
    <w:rsid w:val="003912C8"/>
    <w:rsid w:val="00391790"/>
    <w:rsid w:val="00391841"/>
    <w:rsid w:val="00391B38"/>
    <w:rsid w:val="00391CB1"/>
    <w:rsid w:val="00391CC2"/>
    <w:rsid w:val="00391D4F"/>
    <w:rsid w:val="00391DC4"/>
    <w:rsid w:val="00391FA1"/>
    <w:rsid w:val="0039234D"/>
    <w:rsid w:val="0039291A"/>
    <w:rsid w:val="00392C5F"/>
    <w:rsid w:val="00392D49"/>
    <w:rsid w:val="00392E6D"/>
    <w:rsid w:val="00392EBA"/>
    <w:rsid w:val="00393028"/>
    <w:rsid w:val="0039310D"/>
    <w:rsid w:val="00393611"/>
    <w:rsid w:val="00393666"/>
    <w:rsid w:val="00393749"/>
    <w:rsid w:val="00393784"/>
    <w:rsid w:val="003937BA"/>
    <w:rsid w:val="00393810"/>
    <w:rsid w:val="00393842"/>
    <w:rsid w:val="00393866"/>
    <w:rsid w:val="00393A33"/>
    <w:rsid w:val="00393A8B"/>
    <w:rsid w:val="00393B4B"/>
    <w:rsid w:val="00393BBC"/>
    <w:rsid w:val="00393D44"/>
    <w:rsid w:val="00393E83"/>
    <w:rsid w:val="00393FA0"/>
    <w:rsid w:val="00394061"/>
    <w:rsid w:val="0039417D"/>
    <w:rsid w:val="00394370"/>
    <w:rsid w:val="003946A8"/>
    <w:rsid w:val="003946F6"/>
    <w:rsid w:val="0039472F"/>
    <w:rsid w:val="0039478A"/>
    <w:rsid w:val="00394B8F"/>
    <w:rsid w:val="00394BD9"/>
    <w:rsid w:val="00394D9C"/>
    <w:rsid w:val="00394E9A"/>
    <w:rsid w:val="00394EFC"/>
    <w:rsid w:val="00394F10"/>
    <w:rsid w:val="00394FB9"/>
    <w:rsid w:val="00395005"/>
    <w:rsid w:val="00395281"/>
    <w:rsid w:val="00395300"/>
    <w:rsid w:val="00395354"/>
    <w:rsid w:val="003953A3"/>
    <w:rsid w:val="003953CD"/>
    <w:rsid w:val="00395446"/>
    <w:rsid w:val="003955B4"/>
    <w:rsid w:val="003957F4"/>
    <w:rsid w:val="0039582B"/>
    <w:rsid w:val="00395880"/>
    <w:rsid w:val="003958D9"/>
    <w:rsid w:val="00395A1F"/>
    <w:rsid w:val="00395D1B"/>
    <w:rsid w:val="00395F6E"/>
    <w:rsid w:val="00395F7E"/>
    <w:rsid w:val="003962A1"/>
    <w:rsid w:val="003962BF"/>
    <w:rsid w:val="00396315"/>
    <w:rsid w:val="00396348"/>
    <w:rsid w:val="003963F8"/>
    <w:rsid w:val="00396401"/>
    <w:rsid w:val="00396515"/>
    <w:rsid w:val="00396520"/>
    <w:rsid w:val="00396557"/>
    <w:rsid w:val="0039663F"/>
    <w:rsid w:val="003968CE"/>
    <w:rsid w:val="0039697F"/>
    <w:rsid w:val="00396A15"/>
    <w:rsid w:val="00396AB4"/>
    <w:rsid w:val="00396CED"/>
    <w:rsid w:val="00396DEE"/>
    <w:rsid w:val="00396F9F"/>
    <w:rsid w:val="0039701D"/>
    <w:rsid w:val="00397216"/>
    <w:rsid w:val="00397322"/>
    <w:rsid w:val="0039758D"/>
    <w:rsid w:val="003975C8"/>
    <w:rsid w:val="003978BA"/>
    <w:rsid w:val="00397A42"/>
    <w:rsid w:val="00397A83"/>
    <w:rsid w:val="00397BFC"/>
    <w:rsid w:val="00397D5C"/>
    <w:rsid w:val="00397F99"/>
    <w:rsid w:val="00397FF9"/>
    <w:rsid w:val="003A011F"/>
    <w:rsid w:val="003A0167"/>
    <w:rsid w:val="003A0194"/>
    <w:rsid w:val="003A01EC"/>
    <w:rsid w:val="003A031F"/>
    <w:rsid w:val="003A0364"/>
    <w:rsid w:val="003A04CD"/>
    <w:rsid w:val="003A065A"/>
    <w:rsid w:val="003A09E3"/>
    <w:rsid w:val="003A0A34"/>
    <w:rsid w:val="003A0B45"/>
    <w:rsid w:val="003A0D99"/>
    <w:rsid w:val="003A0FF0"/>
    <w:rsid w:val="003A102A"/>
    <w:rsid w:val="003A1078"/>
    <w:rsid w:val="003A1262"/>
    <w:rsid w:val="003A146A"/>
    <w:rsid w:val="003A14DD"/>
    <w:rsid w:val="003A157F"/>
    <w:rsid w:val="003A1609"/>
    <w:rsid w:val="003A1852"/>
    <w:rsid w:val="003A1891"/>
    <w:rsid w:val="003A194A"/>
    <w:rsid w:val="003A1A8B"/>
    <w:rsid w:val="003A1D02"/>
    <w:rsid w:val="003A201A"/>
    <w:rsid w:val="003A2027"/>
    <w:rsid w:val="003A204A"/>
    <w:rsid w:val="003A205B"/>
    <w:rsid w:val="003A20A6"/>
    <w:rsid w:val="003A21E3"/>
    <w:rsid w:val="003A2394"/>
    <w:rsid w:val="003A2402"/>
    <w:rsid w:val="003A24C8"/>
    <w:rsid w:val="003A2660"/>
    <w:rsid w:val="003A2670"/>
    <w:rsid w:val="003A2BE1"/>
    <w:rsid w:val="003A2C3A"/>
    <w:rsid w:val="003A2D4C"/>
    <w:rsid w:val="003A2E23"/>
    <w:rsid w:val="003A2F25"/>
    <w:rsid w:val="003A2FF7"/>
    <w:rsid w:val="003A3013"/>
    <w:rsid w:val="003A329F"/>
    <w:rsid w:val="003A3653"/>
    <w:rsid w:val="003A36A3"/>
    <w:rsid w:val="003A372D"/>
    <w:rsid w:val="003A3743"/>
    <w:rsid w:val="003A3943"/>
    <w:rsid w:val="003A399A"/>
    <w:rsid w:val="003A39E9"/>
    <w:rsid w:val="003A3F8A"/>
    <w:rsid w:val="003A430E"/>
    <w:rsid w:val="003A43F8"/>
    <w:rsid w:val="003A47C1"/>
    <w:rsid w:val="003A4895"/>
    <w:rsid w:val="003A48FA"/>
    <w:rsid w:val="003A495F"/>
    <w:rsid w:val="003A4AF9"/>
    <w:rsid w:val="003A4B16"/>
    <w:rsid w:val="003A4BD1"/>
    <w:rsid w:val="003A4CD2"/>
    <w:rsid w:val="003A4DA8"/>
    <w:rsid w:val="003A4DF9"/>
    <w:rsid w:val="003A4E9A"/>
    <w:rsid w:val="003A5158"/>
    <w:rsid w:val="003A520A"/>
    <w:rsid w:val="003A5413"/>
    <w:rsid w:val="003A559F"/>
    <w:rsid w:val="003A582D"/>
    <w:rsid w:val="003A582F"/>
    <w:rsid w:val="003A5974"/>
    <w:rsid w:val="003A5986"/>
    <w:rsid w:val="003A5C5B"/>
    <w:rsid w:val="003A5E61"/>
    <w:rsid w:val="003A6005"/>
    <w:rsid w:val="003A618C"/>
    <w:rsid w:val="003A63A8"/>
    <w:rsid w:val="003A66BA"/>
    <w:rsid w:val="003A687D"/>
    <w:rsid w:val="003A6933"/>
    <w:rsid w:val="003A6A58"/>
    <w:rsid w:val="003A6B1C"/>
    <w:rsid w:val="003A6BBF"/>
    <w:rsid w:val="003A6BC5"/>
    <w:rsid w:val="003A6BEE"/>
    <w:rsid w:val="003A6C09"/>
    <w:rsid w:val="003A6D0F"/>
    <w:rsid w:val="003A6E4B"/>
    <w:rsid w:val="003A6E9C"/>
    <w:rsid w:val="003A6EC1"/>
    <w:rsid w:val="003A6FBB"/>
    <w:rsid w:val="003A6FF1"/>
    <w:rsid w:val="003A7018"/>
    <w:rsid w:val="003A72F1"/>
    <w:rsid w:val="003A736C"/>
    <w:rsid w:val="003A7415"/>
    <w:rsid w:val="003A755B"/>
    <w:rsid w:val="003A7568"/>
    <w:rsid w:val="003A774C"/>
    <w:rsid w:val="003A7854"/>
    <w:rsid w:val="003A78DF"/>
    <w:rsid w:val="003A7ADB"/>
    <w:rsid w:val="003A7BE3"/>
    <w:rsid w:val="003A7CF4"/>
    <w:rsid w:val="003A7E29"/>
    <w:rsid w:val="003A7E5B"/>
    <w:rsid w:val="003A7EBD"/>
    <w:rsid w:val="003A7F37"/>
    <w:rsid w:val="003B011E"/>
    <w:rsid w:val="003B038E"/>
    <w:rsid w:val="003B04A1"/>
    <w:rsid w:val="003B052B"/>
    <w:rsid w:val="003B0593"/>
    <w:rsid w:val="003B06B6"/>
    <w:rsid w:val="003B071B"/>
    <w:rsid w:val="003B0B83"/>
    <w:rsid w:val="003B101E"/>
    <w:rsid w:val="003B1148"/>
    <w:rsid w:val="003B11DC"/>
    <w:rsid w:val="003B12CC"/>
    <w:rsid w:val="003B15AF"/>
    <w:rsid w:val="003B178F"/>
    <w:rsid w:val="003B17A7"/>
    <w:rsid w:val="003B197A"/>
    <w:rsid w:val="003B1CBC"/>
    <w:rsid w:val="003B1E74"/>
    <w:rsid w:val="003B1EDF"/>
    <w:rsid w:val="003B2038"/>
    <w:rsid w:val="003B2584"/>
    <w:rsid w:val="003B264B"/>
    <w:rsid w:val="003B28B0"/>
    <w:rsid w:val="003B2B86"/>
    <w:rsid w:val="003B2D00"/>
    <w:rsid w:val="003B2DFC"/>
    <w:rsid w:val="003B2FCE"/>
    <w:rsid w:val="003B30E3"/>
    <w:rsid w:val="003B31CF"/>
    <w:rsid w:val="003B3781"/>
    <w:rsid w:val="003B3882"/>
    <w:rsid w:val="003B39CB"/>
    <w:rsid w:val="003B39E2"/>
    <w:rsid w:val="003B3B9F"/>
    <w:rsid w:val="003B3C99"/>
    <w:rsid w:val="003B3CD1"/>
    <w:rsid w:val="003B3DEE"/>
    <w:rsid w:val="003B3E1D"/>
    <w:rsid w:val="003B4116"/>
    <w:rsid w:val="003B428B"/>
    <w:rsid w:val="003B437D"/>
    <w:rsid w:val="003B44DB"/>
    <w:rsid w:val="003B474A"/>
    <w:rsid w:val="003B49BF"/>
    <w:rsid w:val="003B4A3D"/>
    <w:rsid w:val="003B4BAC"/>
    <w:rsid w:val="003B4D3D"/>
    <w:rsid w:val="003B4D5E"/>
    <w:rsid w:val="003B4DBD"/>
    <w:rsid w:val="003B4F8D"/>
    <w:rsid w:val="003B50E4"/>
    <w:rsid w:val="003B5150"/>
    <w:rsid w:val="003B53A5"/>
    <w:rsid w:val="003B5518"/>
    <w:rsid w:val="003B5853"/>
    <w:rsid w:val="003B5B83"/>
    <w:rsid w:val="003B5E33"/>
    <w:rsid w:val="003B6099"/>
    <w:rsid w:val="003B60BF"/>
    <w:rsid w:val="003B61C5"/>
    <w:rsid w:val="003B61D5"/>
    <w:rsid w:val="003B64E7"/>
    <w:rsid w:val="003B6532"/>
    <w:rsid w:val="003B65D4"/>
    <w:rsid w:val="003B6772"/>
    <w:rsid w:val="003B67EC"/>
    <w:rsid w:val="003B6C03"/>
    <w:rsid w:val="003B6E71"/>
    <w:rsid w:val="003B6F2C"/>
    <w:rsid w:val="003B7053"/>
    <w:rsid w:val="003B7234"/>
    <w:rsid w:val="003B7715"/>
    <w:rsid w:val="003B77CC"/>
    <w:rsid w:val="003B77EB"/>
    <w:rsid w:val="003B78A2"/>
    <w:rsid w:val="003B78F7"/>
    <w:rsid w:val="003B7A14"/>
    <w:rsid w:val="003B7C6C"/>
    <w:rsid w:val="003B7C94"/>
    <w:rsid w:val="003B7CFD"/>
    <w:rsid w:val="003B7D63"/>
    <w:rsid w:val="003B7DE0"/>
    <w:rsid w:val="003C010A"/>
    <w:rsid w:val="003C0640"/>
    <w:rsid w:val="003C06AB"/>
    <w:rsid w:val="003C0794"/>
    <w:rsid w:val="003C07F9"/>
    <w:rsid w:val="003C0916"/>
    <w:rsid w:val="003C0A69"/>
    <w:rsid w:val="003C0AAB"/>
    <w:rsid w:val="003C0AAC"/>
    <w:rsid w:val="003C0DF1"/>
    <w:rsid w:val="003C0EF6"/>
    <w:rsid w:val="003C1000"/>
    <w:rsid w:val="003C10F7"/>
    <w:rsid w:val="003C1345"/>
    <w:rsid w:val="003C14E5"/>
    <w:rsid w:val="003C1570"/>
    <w:rsid w:val="003C162E"/>
    <w:rsid w:val="003C1782"/>
    <w:rsid w:val="003C1835"/>
    <w:rsid w:val="003C1AF8"/>
    <w:rsid w:val="003C1B38"/>
    <w:rsid w:val="003C1CCF"/>
    <w:rsid w:val="003C1EFB"/>
    <w:rsid w:val="003C1F51"/>
    <w:rsid w:val="003C1FD9"/>
    <w:rsid w:val="003C20A3"/>
    <w:rsid w:val="003C21DB"/>
    <w:rsid w:val="003C224E"/>
    <w:rsid w:val="003C2616"/>
    <w:rsid w:val="003C2637"/>
    <w:rsid w:val="003C29E4"/>
    <w:rsid w:val="003C2A77"/>
    <w:rsid w:val="003C2BEE"/>
    <w:rsid w:val="003C2CC9"/>
    <w:rsid w:val="003C2CE9"/>
    <w:rsid w:val="003C2CF6"/>
    <w:rsid w:val="003C2E69"/>
    <w:rsid w:val="003C30F2"/>
    <w:rsid w:val="003C3199"/>
    <w:rsid w:val="003C327C"/>
    <w:rsid w:val="003C3320"/>
    <w:rsid w:val="003C33D0"/>
    <w:rsid w:val="003C33D5"/>
    <w:rsid w:val="003C3499"/>
    <w:rsid w:val="003C3742"/>
    <w:rsid w:val="003C3CB0"/>
    <w:rsid w:val="003C3D1F"/>
    <w:rsid w:val="003C3DD0"/>
    <w:rsid w:val="003C3EE8"/>
    <w:rsid w:val="003C3F5F"/>
    <w:rsid w:val="003C41E8"/>
    <w:rsid w:val="003C42DA"/>
    <w:rsid w:val="003C440E"/>
    <w:rsid w:val="003C4508"/>
    <w:rsid w:val="003C45CC"/>
    <w:rsid w:val="003C4607"/>
    <w:rsid w:val="003C4938"/>
    <w:rsid w:val="003C49AA"/>
    <w:rsid w:val="003C4CCF"/>
    <w:rsid w:val="003C4D4E"/>
    <w:rsid w:val="003C4DC4"/>
    <w:rsid w:val="003C4E0A"/>
    <w:rsid w:val="003C4F04"/>
    <w:rsid w:val="003C4F76"/>
    <w:rsid w:val="003C4F90"/>
    <w:rsid w:val="003C545A"/>
    <w:rsid w:val="003C54E6"/>
    <w:rsid w:val="003C5587"/>
    <w:rsid w:val="003C57BD"/>
    <w:rsid w:val="003C5DA4"/>
    <w:rsid w:val="003C5F1D"/>
    <w:rsid w:val="003C6026"/>
    <w:rsid w:val="003C63B5"/>
    <w:rsid w:val="003C6435"/>
    <w:rsid w:val="003C6437"/>
    <w:rsid w:val="003C659E"/>
    <w:rsid w:val="003C65FF"/>
    <w:rsid w:val="003C669F"/>
    <w:rsid w:val="003C66B9"/>
    <w:rsid w:val="003C6950"/>
    <w:rsid w:val="003C6974"/>
    <w:rsid w:val="003C69D5"/>
    <w:rsid w:val="003C6AE7"/>
    <w:rsid w:val="003C6B57"/>
    <w:rsid w:val="003C6B73"/>
    <w:rsid w:val="003C6DF9"/>
    <w:rsid w:val="003C7056"/>
    <w:rsid w:val="003C7196"/>
    <w:rsid w:val="003C71CD"/>
    <w:rsid w:val="003C7388"/>
    <w:rsid w:val="003C7470"/>
    <w:rsid w:val="003C7495"/>
    <w:rsid w:val="003C7638"/>
    <w:rsid w:val="003C774C"/>
    <w:rsid w:val="003C78B9"/>
    <w:rsid w:val="003C7980"/>
    <w:rsid w:val="003C79CF"/>
    <w:rsid w:val="003C7CFC"/>
    <w:rsid w:val="003C7D30"/>
    <w:rsid w:val="003C7E05"/>
    <w:rsid w:val="003C7E29"/>
    <w:rsid w:val="003C7EC1"/>
    <w:rsid w:val="003C7F67"/>
    <w:rsid w:val="003D0064"/>
    <w:rsid w:val="003D013E"/>
    <w:rsid w:val="003D0387"/>
    <w:rsid w:val="003D0450"/>
    <w:rsid w:val="003D056B"/>
    <w:rsid w:val="003D060E"/>
    <w:rsid w:val="003D06F5"/>
    <w:rsid w:val="003D08DF"/>
    <w:rsid w:val="003D0995"/>
    <w:rsid w:val="003D09AD"/>
    <w:rsid w:val="003D0B83"/>
    <w:rsid w:val="003D0BC3"/>
    <w:rsid w:val="003D0D5C"/>
    <w:rsid w:val="003D0DC2"/>
    <w:rsid w:val="003D0FBB"/>
    <w:rsid w:val="003D107B"/>
    <w:rsid w:val="003D155C"/>
    <w:rsid w:val="003D166C"/>
    <w:rsid w:val="003D1970"/>
    <w:rsid w:val="003D1A14"/>
    <w:rsid w:val="003D1A42"/>
    <w:rsid w:val="003D1A78"/>
    <w:rsid w:val="003D1B31"/>
    <w:rsid w:val="003D1CA9"/>
    <w:rsid w:val="003D1D8D"/>
    <w:rsid w:val="003D2063"/>
    <w:rsid w:val="003D20AA"/>
    <w:rsid w:val="003D221F"/>
    <w:rsid w:val="003D2283"/>
    <w:rsid w:val="003D245D"/>
    <w:rsid w:val="003D251F"/>
    <w:rsid w:val="003D2533"/>
    <w:rsid w:val="003D25A4"/>
    <w:rsid w:val="003D25B0"/>
    <w:rsid w:val="003D263E"/>
    <w:rsid w:val="003D2772"/>
    <w:rsid w:val="003D2839"/>
    <w:rsid w:val="003D2A66"/>
    <w:rsid w:val="003D2BA9"/>
    <w:rsid w:val="003D2EFD"/>
    <w:rsid w:val="003D2F78"/>
    <w:rsid w:val="003D2F9E"/>
    <w:rsid w:val="003D2FEB"/>
    <w:rsid w:val="003D3173"/>
    <w:rsid w:val="003D3423"/>
    <w:rsid w:val="003D3556"/>
    <w:rsid w:val="003D36EB"/>
    <w:rsid w:val="003D3869"/>
    <w:rsid w:val="003D389E"/>
    <w:rsid w:val="003D38A1"/>
    <w:rsid w:val="003D38AE"/>
    <w:rsid w:val="003D3B8C"/>
    <w:rsid w:val="003D3C1D"/>
    <w:rsid w:val="003D3E11"/>
    <w:rsid w:val="003D3F55"/>
    <w:rsid w:val="003D406F"/>
    <w:rsid w:val="003D40F6"/>
    <w:rsid w:val="003D43DF"/>
    <w:rsid w:val="003D43F1"/>
    <w:rsid w:val="003D4476"/>
    <w:rsid w:val="003D4493"/>
    <w:rsid w:val="003D459E"/>
    <w:rsid w:val="003D4645"/>
    <w:rsid w:val="003D48E5"/>
    <w:rsid w:val="003D48E7"/>
    <w:rsid w:val="003D4ACC"/>
    <w:rsid w:val="003D4B97"/>
    <w:rsid w:val="003D4B9E"/>
    <w:rsid w:val="003D4E92"/>
    <w:rsid w:val="003D4F7F"/>
    <w:rsid w:val="003D502F"/>
    <w:rsid w:val="003D506D"/>
    <w:rsid w:val="003D53FD"/>
    <w:rsid w:val="003D5ACF"/>
    <w:rsid w:val="003D5B5B"/>
    <w:rsid w:val="003D5BFF"/>
    <w:rsid w:val="003D5C98"/>
    <w:rsid w:val="003D5CF8"/>
    <w:rsid w:val="003D6036"/>
    <w:rsid w:val="003D60D0"/>
    <w:rsid w:val="003D6111"/>
    <w:rsid w:val="003D6185"/>
    <w:rsid w:val="003D6258"/>
    <w:rsid w:val="003D6380"/>
    <w:rsid w:val="003D6644"/>
    <w:rsid w:val="003D664D"/>
    <w:rsid w:val="003D6660"/>
    <w:rsid w:val="003D6676"/>
    <w:rsid w:val="003D6AE2"/>
    <w:rsid w:val="003D6CCA"/>
    <w:rsid w:val="003D6CE2"/>
    <w:rsid w:val="003D6D4C"/>
    <w:rsid w:val="003D6D85"/>
    <w:rsid w:val="003D6D95"/>
    <w:rsid w:val="003D70C1"/>
    <w:rsid w:val="003D71CF"/>
    <w:rsid w:val="003D72B6"/>
    <w:rsid w:val="003D72BB"/>
    <w:rsid w:val="003D7336"/>
    <w:rsid w:val="003D7709"/>
    <w:rsid w:val="003D786C"/>
    <w:rsid w:val="003D7ABE"/>
    <w:rsid w:val="003D7CD0"/>
    <w:rsid w:val="003D7EBD"/>
    <w:rsid w:val="003D7F81"/>
    <w:rsid w:val="003D7FDE"/>
    <w:rsid w:val="003E004A"/>
    <w:rsid w:val="003E014B"/>
    <w:rsid w:val="003E0166"/>
    <w:rsid w:val="003E027F"/>
    <w:rsid w:val="003E0666"/>
    <w:rsid w:val="003E0744"/>
    <w:rsid w:val="003E0C25"/>
    <w:rsid w:val="003E1077"/>
    <w:rsid w:val="003E116C"/>
    <w:rsid w:val="003E11D2"/>
    <w:rsid w:val="003E1290"/>
    <w:rsid w:val="003E13AC"/>
    <w:rsid w:val="003E1408"/>
    <w:rsid w:val="003E1704"/>
    <w:rsid w:val="003E1757"/>
    <w:rsid w:val="003E17C5"/>
    <w:rsid w:val="003E17DE"/>
    <w:rsid w:val="003E1807"/>
    <w:rsid w:val="003E193E"/>
    <w:rsid w:val="003E1A1D"/>
    <w:rsid w:val="003E1D7B"/>
    <w:rsid w:val="003E1E13"/>
    <w:rsid w:val="003E2306"/>
    <w:rsid w:val="003E247F"/>
    <w:rsid w:val="003E2494"/>
    <w:rsid w:val="003E2B98"/>
    <w:rsid w:val="003E2D99"/>
    <w:rsid w:val="003E2DE9"/>
    <w:rsid w:val="003E2E4D"/>
    <w:rsid w:val="003E378E"/>
    <w:rsid w:val="003E392F"/>
    <w:rsid w:val="003E3A5E"/>
    <w:rsid w:val="003E3D2C"/>
    <w:rsid w:val="003E3F74"/>
    <w:rsid w:val="003E408B"/>
    <w:rsid w:val="003E4227"/>
    <w:rsid w:val="003E43B8"/>
    <w:rsid w:val="003E4531"/>
    <w:rsid w:val="003E466E"/>
    <w:rsid w:val="003E4735"/>
    <w:rsid w:val="003E47A8"/>
    <w:rsid w:val="003E4941"/>
    <w:rsid w:val="003E4C40"/>
    <w:rsid w:val="003E4C94"/>
    <w:rsid w:val="003E4EEB"/>
    <w:rsid w:val="003E527C"/>
    <w:rsid w:val="003E527F"/>
    <w:rsid w:val="003E5441"/>
    <w:rsid w:val="003E5754"/>
    <w:rsid w:val="003E57FA"/>
    <w:rsid w:val="003E5820"/>
    <w:rsid w:val="003E5821"/>
    <w:rsid w:val="003E5BE1"/>
    <w:rsid w:val="003E5D91"/>
    <w:rsid w:val="003E6003"/>
    <w:rsid w:val="003E6078"/>
    <w:rsid w:val="003E62A5"/>
    <w:rsid w:val="003E62CF"/>
    <w:rsid w:val="003E648E"/>
    <w:rsid w:val="003E666B"/>
    <w:rsid w:val="003E6795"/>
    <w:rsid w:val="003E6A55"/>
    <w:rsid w:val="003E6B10"/>
    <w:rsid w:val="003E6B4C"/>
    <w:rsid w:val="003E6B9E"/>
    <w:rsid w:val="003E6BF9"/>
    <w:rsid w:val="003E6E8D"/>
    <w:rsid w:val="003E6E9C"/>
    <w:rsid w:val="003E70D8"/>
    <w:rsid w:val="003E72F3"/>
    <w:rsid w:val="003E753E"/>
    <w:rsid w:val="003E76BC"/>
    <w:rsid w:val="003E79B6"/>
    <w:rsid w:val="003E7C8A"/>
    <w:rsid w:val="003E7D33"/>
    <w:rsid w:val="003E7F61"/>
    <w:rsid w:val="003F01B4"/>
    <w:rsid w:val="003F0283"/>
    <w:rsid w:val="003F02F7"/>
    <w:rsid w:val="003F065E"/>
    <w:rsid w:val="003F085D"/>
    <w:rsid w:val="003F0D59"/>
    <w:rsid w:val="003F0EA9"/>
    <w:rsid w:val="003F0F6F"/>
    <w:rsid w:val="003F1068"/>
    <w:rsid w:val="003F11DA"/>
    <w:rsid w:val="003F1517"/>
    <w:rsid w:val="003F16BC"/>
    <w:rsid w:val="003F1712"/>
    <w:rsid w:val="003F198E"/>
    <w:rsid w:val="003F1B35"/>
    <w:rsid w:val="003F1D43"/>
    <w:rsid w:val="003F1E1B"/>
    <w:rsid w:val="003F1FB0"/>
    <w:rsid w:val="003F1FFA"/>
    <w:rsid w:val="003F2016"/>
    <w:rsid w:val="003F2471"/>
    <w:rsid w:val="003F2507"/>
    <w:rsid w:val="003F2864"/>
    <w:rsid w:val="003F297E"/>
    <w:rsid w:val="003F2A26"/>
    <w:rsid w:val="003F2A55"/>
    <w:rsid w:val="003F2B74"/>
    <w:rsid w:val="003F2C2F"/>
    <w:rsid w:val="003F2CB3"/>
    <w:rsid w:val="003F2D4D"/>
    <w:rsid w:val="003F2DAB"/>
    <w:rsid w:val="003F2F09"/>
    <w:rsid w:val="003F3208"/>
    <w:rsid w:val="003F32EE"/>
    <w:rsid w:val="003F3405"/>
    <w:rsid w:val="003F35ED"/>
    <w:rsid w:val="003F3674"/>
    <w:rsid w:val="003F381E"/>
    <w:rsid w:val="003F3B5C"/>
    <w:rsid w:val="003F3BD5"/>
    <w:rsid w:val="003F3C74"/>
    <w:rsid w:val="003F3E29"/>
    <w:rsid w:val="003F4013"/>
    <w:rsid w:val="003F413D"/>
    <w:rsid w:val="003F4494"/>
    <w:rsid w:val="003F49C2"/>
    <w:rsid w:val="003F49F7"/>
    <w:rsid w:val="003F4AB1"/>
    <w:rsid w:val="003F4DB9"/>
    <w:rsid w:val="003F4E48"/>
    <w:rsid w:val="003F4EC6"/>
    <w:rsid w:val="003F4F9E"/>
    <w:rsid w:val="003F5227"/>
    <w:rsid w:val="003F542B"/>
    <w:rsid w:val="003F54BA"/>
    <w:rsid w:val="003F56FC"/>
    <w:rsid w:val="003F5B44"/>
    <w:rsid w:val="003F5C03"/>
    <w:rsid w:val="003F5D13"/>
    <w:rsid w:val="003F5E4A"/>
    <w:rsid w:val="003F5F19"/>
    <w:rsid w:val="003F60B4"/>
    <w:rsid w:val="003F61B9"/>
    <w:rsid w:val="003F6338"/>
    <w:rsid w:val="003F6609"/>
    <w:rsid w:val="003F68BC"/>
    <w:rsid w:val="003F699D"/>
    <w:rsid w:val="003F6C2C"/>
    <w:rsid w:val="003F6CCB"/>
    <w:rsid w:val="003F6D33"/>
    <w:rsid w:val="003F7160"/>
    <w:rsid w:val="003F7186"/>
    <w:rsid w:val="003F7403"/>
    <w:rsid w:val="003F78B9"/>
    <w:rsid w:val="003F78C6"/>
    <w:rsid w:val="003F7B39"/>
    <w:rsid w:val="003F7B88"/>
    <w:rsid w:val="003F7C23"/>
    <w:rsid w:val="003F7CD2"/>
    <w:rsid w:val="003F7CF1"/>
    <w:rsid w:val="003F7D0D"/>
    <w:rsid w:val="003F7E4E"/>
    <w:rsid w:val="003F7E92"/>
    <w:rsid w:val="0040009D"/>
    <w:rsid w:val="00400311"/>
    <w:rsid w:val="0040032D"/>
    <w:rsid w:val="004005B5"/>
    <w:rsid w:val="0040067A"/>
    <w:rsid w:val="004007A0"/>
    <w:rsid w:val="00400908"/>
    <w:rsid w:val="0040090C"/>
    <w:rsid w:val="00400AAB"/>
    <w:rsid w:val="00400C27"/>
    <w:rsid w:val="00400C80"/>
    <w:rsid w:val="00400CD3"/>
    <w:rsid w:val="00400DB8"/>
    <w:rsid w:val="00400F4A"/>
    <w:rsid w:val="0040114C"/>
    <w:rsid w:val="00401210"/>
    <w:rsid w:val="0040125C"/>
    <w:rsid w:val="00401354"/>
    <w:rsid w:val="0040145F"/>
    <w:rsid w:val="004014D5"/>
    <w:rsid w:val="0040153D"/>
    <w:rsid w:val="004016A6"/>
    <w:rsid w:val="004017A6"/>
    <w:rsid w:val="00401897"/>
    <w:rsid w:val="00401A0B"/>
    <w:rsid w:val="00401A1B"/>
    <w:rsid w:val="00401BFF"/>
    <w:rsid w:val="00401C57"/>
    <w:rsid w:val="00401DF6"/>
    <w:rsid w:val="00401EB8"/>
    <w:rsid w:val="004020B9"/>
    <w:rsid w:val="004021B4"/>
    <w:rsid w:val="004023CB"/>
    <w:rsid w:val="004024E4"/>
    <w:rsid w:val="004025B5"/>
    <w:rsid w:val="00402703"/>
    <w:rsid w:val="0040282B"/>
    <w:rsid w:val="00402864"/>
    <w:rsid w:val="00402984"/>
    <w:rsid w:val="00402A1B"/>
    <w:rsid w:val="00402BB1"/>
    <w:rsid w:val="00402C36"/>
    <w:rsid w:val="00402EA3"/>
    <w:rsid w:val="00402EBA"/>
    <w:rsid w:val="004033F6"/>
    <w:rsid w:val="004036AB"/>
    <w:rsid w:val="00403ACB"/>
    <w:rsid w:val="00403C55"/>
    <w:rsid w:val="00403C7E"/>
    <w:rsid w:val="00403C9E"/>
    <w:rsid w:val="00403CF5"/>
    <w:rsid w:val="0040417B"/>
    <w:rsid w:val="0040434A"/>
    <w:rsid w:val="00404458"/>
    <w:rsid w:val="004044F8"/>
    <w:rsid w:val="00404508"/>
    <w:rsid w:val="00404838"/>
    <w:rsid w:val="0040483E"/>
    <w:rsid w:val="00404DD4"/>
    <w:rsid w:val="00404E3F"/>
    <w:rsid w:val="00404E43"/>
    <w:rsid w:val="00404F65"/>
    <w:rsid w:val="00404FBF"/>
    <w:rsid w:val="00405034"/>
    <w:rsid w:val="00405130"/>
    <w:rsid w:val="00405417"/>
    <w:rsid w:val="004054A5"/>
    <w:rsid w:val="00405C81"/>
    <w:rsid w:val="00405F4A"/>
    <w:rsid w:val="004060E9"/>
    <w:rsid w:val="00406197"/>
    <w:rsid w:val="00406662"/>
    <w:rsid w:val="004066E0"/>
    <w:rsid w:val="00406914"/>
    <w:rsid w:val="00406970"/>
    <w:rsid w:val="004069B6"/>
    <w:rsid w:val="00406C49"/>
    <w:rsid w:val="00406CE6"/>
    <w:rsid w:val="00406DD1"/>
    <w:rsid w:val="00406F20"/>
    <w:rsid w:val="0040706C"/>
    <w:rsid w:val="004070CB"/>
    <w:rsid w:val="004074E7"/>
    <w:rsid w:val="004075BC"/>
    <w:rsid w:val="0040772E"/>
    <w:rsid w:val="00407822"/>
    <w:rsid w:val="004078B8"/>
    <w:rsid w:val="00407971"/>
    <w:rsid w:val="00407A59"/>
    <w:rsid w:val="004100F9"/>
    <w:rsid w:val="004101DE"/>
    <w:rsid w:val="004102CF"/>
    <w:rsid w:val="00410504"/>
    <w:rsid w:val="0041064D"/>
    <w:rsid w:val="0041071D"/>
    <w:rsid w:val="004108A5"/>
    <w:rsid w:val="00410B45"/>
    <w:rsid w:val="00410D1F"/>
    <w:rsid w:val="00410E1F"/>
    <w:rsid w:val="00410E40"/>
    <w:rsid w:val="0041104B"/>
    <w:rsid w:val="0041114F"/>
    <w:rsid w:val="0041123E"/>
    <w:rsid w:val="004112E5"/>
    <w:rsid w:val="004114CC"/>
    <w:rsid w:val="0041162D"/>
    <w:rsid w:val="00411742"/>
    <w:rsid w:val="0041175E"/>
    <w:rsid w:val="004117A3"/>
    <w:rsid w:val="0041198E"/>
    <w:rsid w:val="00411A64"/>
    <w:rsid w:val="00411BB7"/>
    <w:rsid w:val="00411BB9"/>
    <w:rsid w:val="00411E7F"/>
    <w:rsid w:val="00411F05"/>
    <w:rsid w:val="00412082"/>
    <w:rsid w:val="004120B7"/>
    <w:rsid w:val="00412306"/>
    <w:rsid w:val="0041243B"/>
    <w:rsid w:val="0041251A"/>
    <w:rsid w:val="00412631"/>
    <w:rsid w:val="00412790"/>
    <w:rsid w:val="00412795"/>
    <w:rsid w:val="00412841"/>
    <w:rsid w:val="00412868"/>
    <w:rsid w:val="00412919"/>
    <w:rsid w:val="0041297E"/>
    <w:rsid w:val="00412993"/>
    <w:rsid w:val="00412F69"/>
    <w:rsid w:val="00413048"/>
    <w:rsid w:val="004130D0"/>
    <w:rsid w:val="0041330E"/>
    <w:rsid w:val="00413348"/>
    <w:rsid w:val="0041338D"/>
    <w:rsid w:val="004134AA"/>
    <w:rsid w:val="0041351B"/>
    <w:rsid w:val="004135C5"/>
    <w:rsid w:val="004136BB"/>
    <w:rsid w:val="004136CD"/>
    <w:rsid w:val="00413833"/>
    <w:rsid w:val="0041386E"/>
    <w:rsid w:val="0041393E"/>
    <w:rsid w:val="004139A2"/>
    <w:rsid w:val="004139C3"/>
    <w:rsid w:val="00413A3A"/>
    <w:rsid w:val="00413D14"/>
    <w:rsid w:val="00413DFB"/>
    <w:rsid w:val="00414155"/>
    <w:rsid w:val="0041423D"/>
    <w:rsid w:val="004142CE"/>
    <w:rsid w:val="00414345"/>
    <w:rsid w:val="004146C5"/>
    <w:rsid w:val="0041484B"/>
    <w:rsid w:val="00414889"/>
    <w:rsid w:val="004149F2"/>
    <w:rsid w:val="00414A74"/>
    <w:rsid w:val="00414C6D"/>
    <w:rsid w:val="00414E39"/>
    <w:rsid w:val="00414E56"/>
    <w:rsid w:val="00414E5D"/>
    <w:rsid w:val="00414E64"/>
    <w:rsid w:val="0041506F"/>
    <w:rsid w:val="00415133"/>
    <w:rsid w:val="0041525C"/>
    <w:rsid w:val="00415394"/>
    <w:rsid w:val="004153AB"/>
    <w:rsid w:val="00415533"/>
    <w:rsid w:val="004155E6"/>
    <w:rsid w:val="004157D3"/>
    <w:rsid w:val="00415905"/>
    <w:rsid w:val="0041593B"/>
    <w:rsid w:val="00415C9D"/>
    <w:rsid w:val="00415CD6"/>
    <w:rsid w:val="00415CE8"/>
    <w:rsid w:val="00415E65"/>
    <w:rsid w:val="00415F96"/>
    <w:rsid w:val="0041608B"/>
    <w:rsid w:val="00416116"/>
    <w:rsid w:val="0041625D"/>
    <w:rsid w:val="0041634B"/>
    <w:rsid w:val="0041650B"/>
    <w:rsid w:val="0041656C"/>
    <w:rsid w:val="00416690"/>
    <w:rsid w:val="004166AA"/>
    <w:rsid w:val="00416943"/>
    <w:rsid w:val="00416A3D"/>
    <w:rsid w:val="00416ACD"/>
    <w:rsid w:val="00416E96"/>
    <w:rsid w:val="004170D4"/>
    <w:rsid w:val="004172B8"/>
    <w:rsid w:val="0041738B"/>
    <w:rsid w:val="0041759F"/>
    <w:rsid w:val="004175A6"/>
    <w:rsid w:val="004175C9"/>
    <w:rsid w:val="00417989"/>
    <w:rsid w:val="004179F3"/>
    <w:rsid w:val="00417A42"/>
    <w:rsid w:val="00417BCA"/>
    <w:rsid w:val="00417C0A"/>
    <w:rsid w:val="00417C8C"/>
    <w:rsid w:val="00417CE5"/>
    <w:rsid w:val="00417EC1"/>
    <w:rsid w:val="00420057"/>
    <w:rsid w:val="0042017B"/>
    <w:rsid w:val="0042019D"/>
    <w:rsid w:val="00420239"/>
    <w:rsid w:val="00420468"/>
    <w:rsid w:val="0042080B"/>
    <w:rsid w:val="00420A85"/>
    <w:rsid w:val="00420C77"/>
    <w:rsid w:val="00420CB9"/>
    <w:rsid w:val="00420D11"/>
    <w:rsid w:val="00420D5E"/>
    <w:rsid w:val="00421120"/>
    <w:rsid w:val="004213C8"/>
    <w:rsid w:val="0042140B"/>
    <w:rsid w:val="004215E7"/>
    <w:rsid w:val="00421601"/>
    <w:rsid w:val="0042182C"/>
    <w:rsid w:val="00421966"/>
    <w:rsid w:val="004219B6"/>
    <w:rsid w:val="004219C5"/>
    <w:rsid w:val="00421D32"/>
    <w:rsid w:val="00421ECC"/>
    <w:rsid w:val="00422124"/>
    <w:rsid w:val="004224B0"/>
    <w:rsid w:val="004226A6"/>
    <w:rsid w:val="0042271B"/>
    <w:rsid w:val="0042283B"/>
    <w:rsid w:val="00422C84"/>
    <w:rsid w:val="00422C92"/>
    <w:rsid w:val="00422CE5"/>
    <w:rsid w:val="00422D73"/>
    <w:rsid w:val="00422DA0"/>
    <w:rsid w:val="00422E71"/>
    <w:rsid w:val="00423011"/>
    <w:rsid w:val="00423027"/>
    <w:rsid w:val="0042309C"/>
    <w:rsid w:val="004233A5"/>
    <w:rsid w:val="0042343B"/>
    <w:rsid w:val="0042364A"/>
    <w:rsid w:val="004236BB"/>
    <w:rsid w:val="004238CE"/>
    <w:rsid w:val="00423937"/>
    <w:rsid w:val="00423B1D"/>
    <w:rsid w:val="00423CF8"/>
    <w:rsid w:val="00423FD8"/>
    <w:rsid w:val="00424064"/>
    <w:rsid w:val="0042411F"/>
    <w:rsid w:val="004245E4"/>
    <w:rsid w:val="004246B6"/>
    <w:rsid w:val="004247D8"/>
    <w:rsid w:val="00424860"/>
    <w:rsid w:val="00424864"/>
    <w:rsid w:val="00424952"/>
    <w:rsid w:val="0042496B"/>
    <w:rsid w:val="00424D33"/>
    <w:rsid w:val="00424E81"/>
    <w:rsid w:val="00424F5F"/>
    <w:rsid w:val="00424FDC"/>
    <w:rsid w:val="0042531B"/>
    <w:rsid w:val="00425686"/>
    <w:rsid w:val="00425754"/>
    <w:rsid w:val="004257AE"/>
    <w:rsid w:val="004258BD"/>
    <w:rsid w:val="00425998"/>
    <w:rsid w:val="004259D2"/>
    <w:rsid w:val="00425BC6"/>
    <w:rsid w:val="00425E97"/>
    <w:rsid w:val="00425F77"/>
    <w:rsid w:val="00425FD1"/>
    <w:rsid w:val="0042619A"/>
    <w:rsid w:val="004262DB"/>
    <w:rsid w:val="00426439"/>
    <w:rsid w:val="004268CC"/>
    <w:rsid w:val="00426E1B"/>
    <w:rsid w:val="0042703F"/>
    <w:rsid w:val="004270C0"/>
    <w:rsid w:val="00427127"/>
    <w:rsid w:val="004271B8"/>
    <w:rsid w:val="00427411"/>
    <w:rsid w:val="0042747D"/>
    <w:rsid w:val="004274BD"/>
    <w:rsid w:val="004275E9"/>
    <w:rsid w:val="0042791D"/>
    <w:rsid w:val="004279BC"/>
    <w:rsid w:val="00427B3A"/>
    <w:rsid w:val="00427BCA"/>
    <w:rsid w:val="00427D16"/>
    <w:rsid w:val="00427E07"/>
    <w:rsid w:val="00427FDB"/>
    <w:rsid w:val="004300CD"/>
    <w:rsid w:val="004301B9"/>
    <w:rsid w:val="004306E7"/>
    <w:rsid w:val="0043081F"/>
    <w:rsid w:val="004308BD"/>
    <w:rsid w:val="004308C4"/>
    <w:rsid w:val="004308C9"/>
    <w:rsid w:val="00430A18"/>
    <w:rsid w:val="00430AA6"/>
    <w:rsid w:val="00430D0C"/>
    <w:rsid w:val="00431256"/>
    <w:rsid w:val="004312BF"/>
    <w:rsid w:val="004313C7"/>
    <w:rsid w:val="00431592"/>
    <w:rsid w:val="0043165C"/>
    <w:rsid w:val="00431767"/>
    <w:rsid w:val="00431A75"/>
    <w:rsid w:val="00431A79"/>
    <w:rsid w:val="00431B24"/>
    <w:rsid w:val="00431F6B"/>
    <w:rsid w:val="00431F90"/>
    <w:rsid w:val="00432038"/>
    <w:rsid w:val="004320CF"/>
    <w:rsid w:val="0043216A"/>
    <w:rsid w:val="004321D2"/>
    <w:rsid w:val="004322B5"/>
    <w:rsid w:val="00432510"/>
    <w:rsid w:val="0043257A"/>
    <w:rsid w:val="00432640"/>
    <w:rsid w:val="004326CC"/>
    <w:rsid w:val="004327C1"/>
    <w:rsid w:val="004327C5"/>
    <w:rsid w:val="00432874"/>
    <w:rsid w:val="00432920"/>
    <w:rsid w:val="00432974"/>
    <w:rsid w:val="004329CD"/>
    <w:rsid w:val="00432B0A"/>
    <w:rsid w:val="00432C3B"/>
    <w:rsid w:val="00432ECF"/>
    <w:rsid w:val="00432F73"/>
    <w:rsid w:val="00432FB8"/>
    <w:rsid w:val="004330E9"/>
    <w:rsid w:val="00433279"/>
    <w:rsid w:val="004332F9"/>
    <w:rsid w:val="0043349D"/>
    <w:rsid w:val="0043387E"/>
    <w:rsid w:val="00433954"/>
    <w:rsid w:val="004339AB"/>
    <w:rsid w:val="004339FB"/>
    <w:rsid w:val="00433A4E"/>
    <w:rsid w:val="00433A82"/>
    <w:rsid w:val="00433AB3"/>
    <w:rsid w:val="00433BCF"/>
    <w:rsid w:val="00433CC6"/>
    <w:rsid w:val="00433D30"/>
    <w:rsid w:val="00433F07"/>
    <w:rsid w:val="00434054"/>
    <w:rsid w:val="00434334"/>
    <w:rsid w:val="00434545"/>
    <w:rsid w:val="004347F4"/>
    <w:rsid w:val="00434B32"/>
    <w:rsid w:val="00434C50"/>
    <w:rsid w:val="00434CC0"/>
    <w:rsid w:val="00434E30"/>
    <w:rsid w:val="00434E83"/>
    <w:rsid w:val="0043515D"/>
    <w:rsid w:val="00435413"/>
    <w:rsid w:val="00435419"/>
    <w:rsid w:val="0043543A"/>
    <w:rsid w:val="0043577D"/>
    <w:rsid w:val="0043578E"/>
    <w:rsid w:val="00435830"/>
    <w:rsid w:val="00435999"/>
    <w:rsid w:val="00435B9A"/>
    <w:rsid w:val="00435C88"/>
    <w:rsid w:val="00435EB1"/>
    <w:rsid w:val="00435FED"/>
    <w:rsid w:val="00436253"/>
    <w:rsid w:val="00436287"/>
    <w:rsid w:val="004362BF"/>
    <w:rsid w:val="004364A7"/>
    <w:rsid w:val="00436549"/>
    <w:rsid w:val="004366A1"/>
    <w:rsid w:val="00436720"/>
    <w:rsid w:val="0043679B"/>
    <w:rsid w:val="00436AA0"/>
    <w:rsid w:val="00436AC1"/>
    <w:rsid w:val="00436B7B"/>
    <w:rsid w:val="00436C2C"/>
    <w:rsid w:val="00436F6E"/>
    <w:rsid w:val="00436FFF"/>
    <w:rsid w:val="0043714B"/>
    <w:rsid w:val="00437320"/>
    <w:rsid w:val="0043753F"/>
    <w:rsid w:val="0043785E"/>
    <w:rsid w:val="00437A1E"/>
    <w:rsid w:val="0044009F"/>
    <w:rsid w:val="00440174"/>
    <w:rsid w:val="004403D4"/>
    <w:rsid w:val="004406CD"/>
    <w:rsid w:val="004408DB"/>
    <w:rsid w:val="00440AFA"/>
    <w:rsid w:val="00440D5E"/>
    <w:rsid w:val="00441243"/>
    <w:rsid w:val="004412DE"/>
    <w:rsid w:val="00441564"/>
    <w:rsid w:val="004416CE"/>
    <w:rsid w:val="00441756"/>
    <w:rsid w:val="00441BBA"/>
    <w:rsid w:val="00441DAD"/>
    <w:rsid w:val="00442146"/>
    <w:rsid w:val="00442271"/>
    <w:rsid w:val="004424C0"/>
    <w:rsid w:val="00442676"/>
    <w:rsid w:val="00442A49"/>
    <w:rsid w:val="00442ACD"/>
    <w:rsid w:val="00442B12"/>
    <w:rsid w:val="00442D1A"/>
    <w:rsid w:val="00442D51"/>
    <w:rsid w:val="00442DC8"/>
    <w:rsid w:val="00443054"/>
    <w:rsid w:val="004432C3"/>
    <w:rsid w:val="0044332F"/>
    <w:rsid w:val="00443421"/>
    <w:rsid w:val="004434FB"/>
    <w:rsid w:val="0044359D"/>
    <w:rsid w:val="004435CF"/>
    <w:rsid w:val="0044377F"/>
    <w:rsid w:val="004437D9"/>
    <w:rsid w:val="00443AAA"/>
    <w:rsid w:val="00443DBF"/>
    <w:rsid w:val="00444012"/>
    <w:rsid w:val="0044441E"/>
    <w:rsid w:val="00444444"/>
    <w:rsid w:val="004445D6"/>
    <w:rsid w:val="0044470B"/>
    <w:rsid w:val="0044473C"/>
    <w:rsid w:val="004447A9"/>
    <w:rsid w:val="00444A73"/>
    <w:rsid w:val="00444B6D"/>
    <w:rsid w:val="00444BBB"/>
    <w:rsid w:val="00444BE2"/>
    <w:rsid w:val="00444BEC"/>
    <w:rsid w:val="00444C7D"/>
    <w:rsid w:val="00444D4C"/>
    <w:rsid w:val="00444D71"/>
    <w:rsid w:val="00444E00"/>
    <w:rsid w:val="00444F14"/>
    <w:rsid w:val="00444F2C"/>
    <w:rsid w:val="0044519E"/>
    <w:rsid w:val="004451B4"/>
    <w:rsid w:val="00445334"/>
    <w:rsid w:val="0044546D"/>
    <w:rsid w:val="004456DC"/>
    <w:rsid w:val="00445917"/>
    <w:rsid w:val="004459E0"/>
    <w:rsid w:val="00445A7F"/>
    <w:rsid w:val="00445C10"/>
    <w:rsid w:val="00445CDE"/>
    <w:rsid w:val="00445D19"/>
    <w:rsid w:val="004460B2"/>
    <w:rsid w:val="0044622F"/>
    <w:rsid w:val="00446245"/>
    <w:rsid w:val="0044643E"/>
    <w:rsid w:val="00446784"/>
    <w:rsid w:val="00446985"/>
    <w:rsid w:val="00446B84"/>
    <w:rsid w:val="00446C41"/>
    <w:rsid w:val="00446C61"/>
    <w:rsid w:val="00446CE8"/>
    <w:rsid w:val="00446D3E"/>
    <w:rsid w:val="00447045"/>
    <w:rsid w:val="004470C0"/>
    <w:rsid w:val="0044726B"/>
    <w:rsid w:val="00447361"/>
    <w:rsid w:val="004477B4"/>
    <w:rsid w:val="004478D6"/>
    <w:rsid w:val="004479DE"/>
    <w:rsid w:val="00447A64"/>
    <w:rsid w:val="00447A7B"/>
    <w:rsid w:val="00447C5B"/>
    <w:rsid w:val="00447CF5"/>
    <w:rsid w:val="00447D57"/>
    <w:rsid w:val="00447EE8"/>
    <w:rsid w:val="004500C0"/>
    <w:rsid w:val="0045011D"/>
    <w:rsid w:val="004501C2"/>
    <w:rsid w:val="00450223"/>
    <w:rsid w:val="0045033B"/>
    <w:rsid w:val="004503C5"/>
    <w:rsid w:val="0045048F"/>
    <w:rsid w:val="0045063A"/>
    <w:rsid w:val="0045083D"/>
    <w:rsid w:val="00450871"/>
    <w:rsid w:val="00450A0A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9F2"/>
    <w:rsid w:val="00451AE0"/>
    <w:rsid w:val="00451B51"/>
    <w:rsid w:val="00451F5E"/>
    <w:rsid w:val="00451FA5"/>
    <w:rsid w:val="0045214D"/>
    <w:rsid w:val="00452250"/>
    <w:rsid w:val="0045225D"/>
    <w:rsid w:val="004522AF"/>
    <w:rsid w:val="004522B8"/>
    <w:rsid w:val="0045233A"/>
    <w:rsid w:val="004523E8"/>
    <w:rsid w:val="00452462"/>
    <w:rsid w:val="004524D5"/>
    <w:rsid w:val="0045259C"/>
    <w:rsid w:val="00452718"/>
    <w:rsid w:val="004527FA"/>
    <w:rsid w:val="0045299A"/>
    <w:rsid w:val="00452E35"/>
    <w:rsid w:val="00452F2A"/>
    <w:rsid w:val="00453410"/>
    <w:rsid w:val="0045343E"/>
    <w:rsid w:val="004535C7"/>
    <w:rsid w:val="00453674"/>
    <w:rsid w:val="00453819"/>
    <w:rsid w:val="0045387A"/>
    <w:rsid w:val="00453AF0"/>
    <w:rsid w:val="00453B22"/>
    <w:rsid w:val="00453B44"/>
    <w:rsid w:val="00453D49"/>
    <w:rsid w:val="00453E5F"/>
    <w:rsid w:val="00453FCC"/>
    <w:rsid w:val="00453FD1"/>
    <w:rsid w:val="00453FF9"/>
    <w:rsid w:val="004542A9"/>
    <w:rsid w:val="004542CE"/>
    <w:rsid w:val="004545D1"/>
    <w:rsid w:val="0045496C"/>
    <w:rsid w:val="00454A65"/>
    <w:rsid w:val="00455028"/>
    <w:rsid w:val="004550A6"/>
    <w:rsid w:val="00455106"/>
    <w:rsid w:val="0045536B"/>
    <w:rsid w:val="00455542"/>
    <w:rsid w:val="00455660"/>
    <w:rsid w:val="0045567A"/>
    <w:rsid w:val="0045570E"/>
    <w:rsid w:val="00455728"/>
    <w:rsid w:val="004557BD"/>
    <w:rsid w:val="00455967"/>
    <w:rsid w:val="00455A6A"/>
    <w:rsid w:val="00455B8B"/>
    <w:rsid w:val="00455C13"/>
    <w:rsid w:val="00455C41"/>
    <w:rsid w:val="00455DEA"/>
    <w:rsid w:val="00455E77"/>
    <w:rsid w:val="00455E8E"/>
    <w:rsid w:val="00455E94"/>
    <w:rsid w:val="00455F76"/>
    <w:rsid w:val="00456211"/>
    <w:rsid w:val="004563C0"/>
    <w:rsid w:val="004564F4"/>
    <w:rsid w:val="00456581"/>
    <w:rsid w:val="00456A8E"/>
    <w:rsid w:val="00456AC6"/>
    <w:rsid w:val="00456B42"/>
    <w:rsid w:val="004570F0"/>
    <w:rsid w:val="004571D2"/>
    <w:rsid w:val="0045722B"/>
    <w:rsid w:val="00457263"/>
    <w:rsid w:val="004572F7"/>
    <w:rsid w:val="004573B2"/>
    <w:rsid w:val="004573B5"/>
    <w:rsid w:val="004574A1"/>
    <w:rsid w:val="00457621"/>
    <w:rsid w:val="0045769F"/>
    <w:rsid w:val="0045771B"/>
    <w:rsid w:val="0045775F"/>
    <w:rsid w:val="00457761"/>
    <w:rsid w:val="0045776B"/>
    <w:rsid w:val="0045781E"/>
    <w:rsid w:val="00457CA8"/>
    <w:rsid w:val="00457E73"/>
    <w:rsid w:val="00457EFE"/>
    <w:rsid w:val="0046030D"/>
    <w:rsid w:val="0046049B"/>
    <w:rsid w:val="00460675"/>
    <w:rsid w:val="004607A2"/>
    <w:rsid w:val="00460A48"/>
    <w:rsid w:val="00460A97"/>
    <w:rsid w:val="00460AD0"/>
    <w:rsid w:val="00460B30"/>
    <w:rsid w:val="00460B3F"/>
    <w:rsid w:val="00460B54"/>
    <w:rsid w:val="00460BA8"/>
    <w:rsid w:val="00460E78"/>
    <w:rsid w:val="00460F78"/>
    <w:rsid w:val="00460FC8"/>
    <w:rsid w:val="00460FCE"/>
    <w:rsid w:val="00461002"/>
    <w:rsid w:val="0046100C"/>
    <w:rsid w:val="00461140"/>
    <w:rsid w:val="0046119E"/>
    <w:rsid w:val="0046127D"/>
    <w:rsid w:val="00461324"/>
    <w:rsid w:val="00461338"/>
    <w:rsid w:val="004613C5"/>
    <w:rsid w:val="004614AE"/>
    <w:rsid w:val="00461566"/>
    <w:rsid w:val="0046161D"/>
    <w:rsid w:val="004617ED"/>
    <w:rsid w:val="0046180A"/>
    <w:rsid w:val="00461913"/>
    <w:rsid w:val="0046199A"/>
    <w:rsid w:val="004619BC"/>
    <w:rsid w:val="00461A07"/>
    <w:rsid w:val="00461BB3"/>
    <w:rsid w:val="00461E5F"/>
    <w:rsid w:val="00461FAE"/>
    <w:rsid w:val="0046258C"/>
    <w:rsid w:val="004629D3"/>
    <w:rsid w:val="00462A3C"/>
    <w:rsid w:val="00462A69"/>
    <w:rsid w:val="00462F12"/>
    <w:rsid w:val="00462F58"/>
    <w:rsid w:val="004630EF"/>
    <w:rsid w:val="004630FF"/>
    <w:rsid w:val="00463119"/>
    <w:rsid w:val="00463215"/>
    <w:rsid w:val="0046327E"/>
    <w:rsid w:val="004632CB"/>
    <w:rsid w:val="00463479"/>
    <w:rsid w:val="00463502"/>
    <w:rsid w:val="004638DB"/>
    <w:rsid w:val="004639EA"/>
    <w:rsid w:val="00463B86"/>
    <w:rsid w:val="00463CC1"/>
    <w:rsid w:val="00463DE6"/>
    <w:rsid w:val="00463ECF"/>
    <w:rsid w:val="0046406C"/>
    <w:rsid w:val="004640D0"/>
    <w:rsid w:val="00464102"/>
    <w:rsid w:val="00464169"/>
    <w:rsid w:val="00464291"/>
    <w:rsid w:val="004644E0"/>
    <w:rsid w:val="004646D9"/>
    <w:rsid w:val="00464F30"/>
    <w:rsid w:val="00465035"/>
    <w:rsid w:val="00465182"/>
    <w:rsid w:val="00465353"/>
    <w:rsid w:val="00465693"/>
    <w:rsid w:val="0046576D"/>
    <w:rsid w:val="00465C9C"/>
    <w:rsid w:val="00465E30"/>
    <w:rsid w:val="00466115"/>
    <w:rsid w:val="0046641E"/>
    <w:rsid w:val="0046666B"/>
    <w:rsid w:val="0046684D"/>
    <w:rsid w:val="004669D8"/>
    <w:rsid w:val="00466BCA"/>
    <w:rsid w:val="00466BD6"/>
    <w:rsid w:val="00466DA2"/>
    <w:rsid w:val="00466E87"/>
    <w:rsid w:val="00466F13"/>
    <w:rsid w:val="004670FB"/>
    <w:rsid w:val="00467469"/>
    <w:rsid w:val="004674FB"/>
    <w:rsid w:val="00467557"/>
    <w:rsid w:val="00467775"/>
    <w:rsid w:val="00467A24"/>
    <w:rsid w:val="00467A2F"/>
    <w:rsid w:val="00467B16"/>
    <w:rsid w:val="00467D05"/>
    <w:rsid w:val="00467EDF"/>
    <w:rsid w:val="00470183"/>
    <w:rsid w:val="00470304"/>
    <w:rsid w:val="004705F1"/>
    <w:rsid w:val="0047067E"/>
    <w:rsid w:val="004708BE"/>
    <w:rsid w:val="00470C14"/>
    <w:rsid w:val="00470C8F"/>
    <w:rsid w:val="00470D4D"/>
    <w:rsid w:val="00470E3C"/>
    <w:rsid w:val="00470F4F"/>
    <w:rsid w:val="0047105F"/>
    <w:rsid w:val="00471084"/>
    <w:rsid w:val="0047115E"/>
    <w:rsid w:val="00471196"/>
    <w:rsid w:val="004711CC"/>
    <w:rsid w:val="00471365"/>
    <w:rsid w:val="00471525"/>
    <w:rsid w:val="00471560"/>
    <w:rsid w:val="004718F6"/>
    <w:rsid w:val="00471A08"/>
    <w:rsid w:val="00471AA7"/>
    <w:rsid w:val="00471CAC"/>
    <w:rsid w:val="00471D5A"/>
    <w:rsid w:val="00471EB7"/>
    <w:rsid w:val="00471EBA"/>
    <w:rsid w:val="00471ED2"/>
    <w:rsid w:val="00471F16"/>
    <w:rsid w:val="004720D3"/>
    <w:rsid w:val="0047210E"/>
    <w:rsid w:val="00472311"/>
    <w:rsid w:val="00472424"/>
    <w:rsid w:val="0047257C"/>
    <w:rsid w:val="00472762"/>
    <w:rsid w:val="00472883"/>
    <w:rsid w:val="004728C4"/>
    <w:rsid w:val="00472A36"/>
    <w:rsid w:val="00472AE6"/>
    <w:rsid w:val="00472D6B"/>
    <w:rsid w:val="00472DE8"/>
    <w:rsid w:val="00472EA9"/>
    <w:rsid w:val="00472F08"/>
    <w:rsid w:val="00472F34"/>
    <w:rsid w:val="00473265"/>
    <w:rsid w:val="004733F0"/>
    <w:rsid w:val="00473615"/>
    <w:rsid w:val="00473743"/>
    <w:rsid w:val="004739C7"/>
    <w:rsid w:val="00473AEE"/>
    <w:rsid w:val="00473CF8"/>
    <w:rsid w:val="00473D95"/>
    <w:rsid w:val="00473DFB"/>
    <w:rsid w:val="00473FE1"/>
    <w:rsid w:val="004740A0"/>
    <w:rsid w:val="0047455E"/>
    <w:rsid w:val="00474892"/>
    <w:rsid w:val="004748BA"/>
    <w:rsid w:val="004748E0"/>
    <w:rsid w:val="00474A28"/>
    <w:rsid w:val="00474C4A"/>
    <w:rsid w:val="00474D88"/>
    <w:rsid w:val="00474DB6"/>
    <w:rsid w:val="00474E78"/>
    <w:rsid w:val="00474F2F"/>
    <w:rsid w:val="00474F9E"/>
    <w:rsid w:val="0047506E"/>
    <w:rsid w:val="004751B0"/>
    <w:rsid w:val="004752C8"/>
    <w:rsid w:val="004755E7"/>
    <w:rsid w:val="00475666"/>
    <w:rsid w:val="00475798"/>
    <w:rsid w:val="004757E1"/>
    <w:rsid w:val="00475857"/>
    <w:rsid w:val="00475970"/>
    <w:rsid w:val="00475BC9"/>
    <w:rsid w:val="00475C83"/>
    <w:rsid w:val="00475CF4"/>
    <w:rsid w:val="00475D15"/>
    <w:rsid w:val="00475DCF"/>
    <w:rsid w:val="00475E97"/>
    <w:rsid w:val="00475F0E"/>
    <w:rsid w:val="00475F86"/>
    <w:rsid w:val="0047604A"/>
    <w:rsid w:val="004761C4"/>
    <w:rsid w:val="004762A9"/>
    <w:rsid w:val="0047631D"/>
    <w:rsid w:val="00476387"/>
    <w:rsid w:val="0047640A"/>
    <w:rsid w:val="0047647B"/>
    <w:rsid w:val="004766CC"/>
    <w:rsid w:val="00476B34"/>
    <w:rsid w:val="00476D15"/>
    <w:rsid w:val="00476EB9"/>
    <w:rsid w:val="00477232"/>
    <w:rsid w:val="004773FF"/>
    <w:rsid w:val="004775BC"/>
    <w:rsid w:val="004775CC"/>
    <w:rsid w:val="00477603"/>
    <w:rsid w:val="0047771B"/>
    <w:rsid w:val="0047774C"/>
    <w:rsid w:val="00477944"/>
    <w:rsid w:val="00477A43"/>
    <w:rsid w:val="00477B31"/>
    <w:rsid w:val="00477B5D"/>
    <w:rsid w:val="00477C44"/>
    <w:rsid w:val="00477DE5"/>
    <w:rsid w:val="00477F15"/>
    <w:rsid w:val="00477F88"/>
    <w:rsid w:val="00480143"/>
    <w:rsid w:val="00480493"/>
    <w:rsid w:val="0048062B"/>
    <w:rsid w:val="00480654"/>
    <w:rsid w:val="00480849"/>
    <w:rsid w:val="00480A78"/>
    <w:rsid w:val="00480C6A"/>
    <w:rsid w:val="00480C77"/>
    <w:rsid w:val="00480CDD"/>
    <w:rsid w:val="00480D0B"/>
    <w:rsid w:val="00480E2B"/>
    <w:rsid w:val="00480EF3"/>
    <w:rsid w:val="00480F14"/>
    <w:rsid w:val="00481179"/>
    <w:rsid w:val="004812A1"/>
    <w:rsid w:val="004815A2"/>
    <w:rsid w:val="0048179C"/>
    <w:rsid w:val="00481893"/>
    <w:rsid w:val="00481A83"/>
    <w:rsid w:val="00481C26"/>
    <w:rsid w:val="00482026"/>
    <w:rsid w:val="004824E0"/>
    <w:rsid w:val="004824E5"/>
    <w:rsid w:val="004826EA"/>
    <w:rsid w:val="0048273C"/>
    <w:rsid w:val="0048278A"/>
    <w:rsid w:val="00482824"/>
    <w:rsid w:val="00482ACA"/>
    <w:rsid w:val="00482CAF"/>
    <w:rsid w:val="00482E4E"/>
    <w:rsid w:val="00482E86"/>
    <w:rsid w:val="00482F1E"/>
    <w:rsid w:val="00482F28"/>
    <w:rsid w:val="00482FC1"/>
    <w:rsid w:val="00483128"/>
    <w:rsid w:val="004831D7"/>
    <w:rsid w:val="00483384"/>
    <w:rsid w:val="004833E1"/>
    <w:rsid w:val="00483456"/>
    <w:rsid w:val="00483573"/>
    <w:rsid w:val="00483727"/>
    <w:rsid w:val="00483ABC"/>
    <w:rsid w:val="00483B59"/>
    <w:rsid w:val="00483D7D"/>
    <w:rsid w:val="00483E4D"/>
    <w:rsid w:val="00483E83"/>
    <w:rsid w:val="004840EC"/>
    <w:rsid w:val="00484155"/>
    <w:rsid w:val="00484276"/>
    <w:rsid w:val="004842EB"/>
    <w:rsid w:val="004844D9"/>
    <w:rsid w:val="00484978"/>
    <w:rsid w:val="00484AD4"/>
    <w:rsid w:val="00484C79"/>
    <w:rsid w:val="00484C8C"/>
    <w:rsid w:val="00484D2E"/>
    <w:rsid w:val="00485066"/>
    <w:rsid w:val="00485252"/>
    <w:rsid w:val="00485498"/>
    <w:rsid w:val="00485557"/>
    <w:rsid w:val="004857F9"/>
    <w:rsid w:val="00485AF4"/>
    <w:rsid w:val="00485BBB"/>
    <w:rsid w:val="00485BF3"/>
    <w:rsid w:val="00485D4E"/>
    <w:rsid w:val="00485E08"/>
    <w:rsid w:val="00485E71"/>
    <w:rsid w:val="0048620D"/>
    <w:rsid w:val="0048623A"/>
    <w:rsid w:val="00486245"/>
    <w:rsid w:val="00486489"/>
    <w:rsid w:val="0048649D"/>
    <w:rsid w:val="004865F3"/>
    <w:rsid w:val="0048699E"/>
    <w:rsid w:val="00486A51"/>
    <w:rsid w:val="00486C86"/>
    <w:rsid w:val="00486C94"/>
    <w:rsid w:val="004874F8"/>
    <w:rsid w:val="00487601"/>
    <w:rsid w:val="004876A1"/>
    <w:rsid w:val="00487A66"/>
    <w:rsid w:val="00487AA4"/>
    <w:rsid w:val="00487C12"/>
    <w:rsid w:val="00487CE6"/>
    <w:rsid w:val="00487E1A"/>
    <w:rsid w:val="00487F85"/>
    <w:rsid w:val="00490291"/>
    <w:rsid w:val="004903C4"/>
    <w:rsid w:val="004905F6"/>
    <w:rsid w:val="00490737"/>
    <w:rsid w:val="00490765"/>
    <w:rsid w:val="0049094C"/>
    <w:rsid w:val="0049094E"/>
    <w:rsid w:val="00490992"/>
    <w:rsid w:val="00490A21"/>
    <w:rsid w:val="00490A46"/>
    <w:rsid w:val="00490A5E"/>
    <w:rsid w:val="00490A98"/>
    <w:rsid w:val="00490BD6"/>
    <w:rsid w:val="00490C55"/>
    <w:rsid w:val="00490D53"/>
    <w:rsid w:val="00490E0E"/>
    <w:rsid w:val="00490FC9"/>
    <w:rsid w:val="00491124"/>
    <w:rsid w:val="0049124C"/>
    <w:rsid w:val="00491270"/>
    <w:rsid w:val="0049138E"/>
    <w:rsid w:val="004913F0"/>
    <w:rsid w:val="0049145A"/>
    <w:rsid w:val="00491719"/>
    <w:rsid w:val="004917CF"/>
    <w:rsid w:val="00491BB7"/>
    <w:rsid w:val="00491C32"/>
    <w:rsid w:val="00491EA3"/>
    <w:rsid w:val="00491EF6"/>
    <w:rsid w:val="00491F31"/>
    <w:rsid w:val="00492024"/>
    <w:rsid w:val="00492422"/>
    <w:rsid w:val="00492506"/>
    <w:rsid w:val="00492599"/>
    <w:rsid w:val="00492825"/>
    <w:rsid w:val="0049284C"/>
    <w:rsid w:val="00492B82"/>
    <w:rsid w:val="00492B9B"/>
    <w:rsid w:val="00492BCA"/>
    <w:rsid w:val="00492C65"/>
    <w:rsid w:val="00492CB2"/>
    <w:rsid w:val="00492D4E"/>
    <w:rsid w:val="00492D93"/>
    <w:rsid w:val="00492FB0"/>
    <w:rsid w:val="0049300E"/>
    <w:rsid w:val="00493022"/>
    <w:rsid w:val="00493026"/>
    <w:rsid w:val="0049313B"/>
    <w:rsid w:val="004933D7"/>
    <w:rsid w:val="00493591"/>
    <w:rsid w:val="0049381C"/>
    <w:rsid w:val="00493B0C"/>
    <w:rsid w:val="00493B44"/>
    <w:rsid w:val="00493C8F"/>
    <w:rsid w:val="00493CD2"/>
    <w:rsid w:val="00493DF8"/>
    <w:rsid w:val="00493EB5"/>
    <w:rsid w:val="00493EB6"/>
    <w:rsid w:val="00493EE9"/>
    <w:rsid w:val="004940C1"/>
    <w:rsid w:val="004941C4"/>
    <w:rsid w:val="00494306"/>
    <w:rsid w:val="00494411"/>
    <w:rsid w:val="0049449F"/>
    <w:rsid w:val="004944FD"/>
    <w:rsid w:val="00494503"/>
    <w:rsid w:val="00494659"/>
    <w:rsid w:val="00494755"/>
    <w:rsid w:val="00494ABE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6A7"/>
    <w:rsid w:val="00495721"/>
    <w:rsid w:val="004959C6"/>
    <w:rsid w:val="00495B39"/>
    <w:rsid w:val="00495C03"/>
    <w:rsid w:val="00495C2E"/>
    <w:rsid w:val="00495CDD"/>
    <w:rsid w:val="00495F56"/>
    <w:rsid w:val="00496054"/>
    <w:rsid w:val="00496071"/>
    <w:rsid w:val="00496466"/>
    <w:rsid w:val="0049649C"/>
    <w:rsid w:val="00496634"/>
    <w:rsid w:val="0049674D"/>
    <w:rsid w:val="0049698A"/>
    <w:rsid w:val="004969C0"/>
    <w:rsid w:val="00496AD3"/>
    <w:rsid w:val="00496B83"/>
    <w:rsid w:val="00496B9A"/>
    <w:rsid w:val="00496BC6"/>
    <w:rsid w:val="00496BC9"/>
    <w:rsid w:val="00496C5C"/>
    <w:rsid w:val="00496D01"/>
    <w:rsid w:val="00496DB9"/>
    <w:rsid w:val="00496DC5"/>
    <w:rsid w:val="00496DD7"/>
    <w:rsid w:val="004970D6"/>
    <w:rsid w:val="0049716D"/>
    <w:rsid w:val="0049736B"/>
    <w:rsid w:val="004979A2"/>
    <w:rsid w:val="00497A6C"/>
    <w:rsid w:val="00497BF2"/>
    <w:rsid w:val="00497D04"/>
    <w:rsid w:val="00497D4D"/>
    <w:rsid w:val="00497D57"/>
    <w:rsid w:val="00497DFD"/>
    <w:rsid w:val="00497FF5"/>
    <w:rsid w:val="004A002F"/>
    <w:rsid w:val="004A00D1"/>
    <w:rsid w:val="004A01BD"/>
    <w:rsid w:val="004A01D9"/>
    <w:rsid w:val="004A02CE"/>
    <w:rsid w:val="004A02F3"/>
    <w:rsid w:val="004A0455"/>
    <w:rsid w:val="004A049F"/>
    <w:rsid w:val="004A07E8"/>
    <w:rsid w:val="004A0994"/>
    <w:rsid w:val="004A0C34"/>
    <w:rsid w:val="004A0CC0"/>
    <w:rsid w:val="004A0DD0"/>
    <w:rsid w:val="004A0DFE"/>
    <w:rsid w:val="004A0FD4"/>
    <w:rsid w:val="004A0FE4"/>
    <w:rsid w:val="004A11EC"/>
    <w:rsid w:val="004A1226"/>
    <w:rsid w:val="004A13B2"/>
    <w:rsid w:val="004A1449"/>
    <w:rsid w:val="004A1689"/>
    <w:rsid w:val="004A182F"/>
    <w:rsid w:val="004A18EF"/>
    <w:rsid w:val="004A1AF9"/>
    <w:rsid w:val="004A1C16"/>
    <w:rsid w:val="004A1C67"/>
    <w:rsid w:val="004A1CDC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17"/>
    <w:rsid w:val="004A2881"/>
    <w:rsid w:val="004A28C0"/>
    <w:rsid w:val="004A2906"/>
    <w:rsid w:val="004A295B"/>
    <w:rsid w:val="004A2F89"/>
    <w:rsid w:val="004A3267"/>
    <w:rsid w:val="004A3305"/>
    <w:rsid w:val="004A33C8"/>
    <w:rsid w:val="004A33E1"/>
    <w:rsid w:val="004A34A2"/>
    <w:rsid w:val="004A351E"/>
    <w:rsid w:val="004A3675"/>
    <w:rsid w:val="004A37D9"/>
    <w:rsid w:val="004A3AD2"/>
    <w:rsid w:val="004A3B65"/>
    <w:rsid w:val="004A3BF5"/>
    <w:rsid w:val="004A3EF1"/>
    <w:rsid w:val="004A3F56"/>
    <w:rsid w:val="004A407C"/>
    <w:rsid w:val="004A40A6"/>
    <w:rsid w:val="004A45D5"/>
    <w:rsid w:val="004A4EAE"/>
    <w:rsid w:val="004A5BC3"/>
    <w:rsid w:val="004A5BFC"/>
    <w:rsid w:val="004A5FE9"/>
    <w:rsid w:val="004A6005"/>
    <w:rsid w:val="004A62DD"/>
    <w:rsid w:val="004A653C"/>
    <w:rsid w:val="004A6634"/>
    <w:rsid w:val="004A67D3"/>
    <w:rsid w:val="004A6CF6"/>
    <w:rsid w:val="004A7039"/>
    <w:rsid w:val="004A7096"/>
    <w:rsid w:val="004A73A9"/>
    <w:rsid w:val="004A7443"/>
    <w:rsid w:val="004A77B6"/>
    <w:rsid w:val="004A7905"/>
    <w:rsid w:val="004A796F"/>
    <w:rsid w:val="004A7A2D"/>
    <w:rsid w:val="004A7B68"/>
    <w:rsid w:val="004A7B95"/>
    <w:rsid w:val="004A7DEA"/>
    <w:rsid w:val="004B0039"/>
    <w:rsid w:val="004B01C2"/>
    <w:rsid w:val="004B030B"/>
    <w:rsid w:val="004B05D2"/>
    <w:rsid w:val="004B06A5"/>
    <w:rsid w:val="004B07C0"/>
    <w:rsid w:val="004B084D"/>
    <w:rsid w:val="004B0BFF"/>
    <w:rsid w:val="004B0D43"/>
    <w:rsid w:val="004B0DF2"/>
    <w:rsid w:val="004B0E57"/>
    <w:rsid w:val="004B10C5"/>
    <w:rsid w:val="004B12AB"/>
    <w:rsid w:val="004B1305"/>
    <w:rsid w:val="004B133A"/>
    <w:rsid w:val="004B1423"/>
    <w:rsid w:val="004B14AC"/>
    <w:rsid w:val="004B14B9"/>
    <w:rsid w:val="004B14FA"/>
    <w:rsid w:val="004B16EB"/>
    <w:rsid w:val="004B19F2"/>
    <w:rsid w:val="004B1CC3"/>
    <w:rsid w:val="004B1DF6"/>
    <w:rsid w:val="004B2193"/>
    <w:rsid w:val="004B229B"/>
    <w:rsid w:val="004B239B"/>
    <w:rsid w:val="004B25D2"/>
    <w:rsid w:val="004B2804"/>
    <w:rsid w:val="004B2B34"/>
    <w:rsid w:val="004B2B95"/>
    <w:rsid w:val="004B2E24"/>
    <w:rsid w:val="004B2E92"/>
    <w:rsid w:val="004B2FC7"/>
    <w:rsid w:val="004B30D4"/>
    <w:rsid w:val="004B31F5"/>
    <w:rsid w:val="004B32F6"/>
    <w:rsid w:val="004B3615"/>
    <w:rsid w:val="004B364C"/>
    <w:rsid w:val="004B3719"/>
    <w:rsid w:val="004B3AB6"/>
    <w:rsid w:val="004B3F66"/>
    <w:rsid w:val="004B425D"/>
    <w:rsid w:val="004B42FA"/>
    <w:rsid w:val="004B4324"/>
    <w:rsid w:val="004B4571"/>
    <w:rsid w:val="004B45D5"/>
    <w:rsid w:val="004B4717"/>
    <w:rsid w:val="004B4C47"/>
    <w:rsid w:val="004B4DAC"/>
    <w:rsid w:val="004B4DAF"/>
    <w:rsid w:val="004B4EAF"/>
    <w:rsid w:val="004B4F72"/>
    <w:rsid w:val="004B4FB7"/>
    <w:rsid w:val="004B4FCA"/>
    <w:rsid w:val="004B4FFF"/>
    <w:rsid w:val="004B536A"/>
    <w:rsid w:val="004B5429"/>
    <w:rsid w:val="004B5488"/>
    <w:rsid w:val="004B54B3"/>
    <w:rsid w:val="004B54B7"/>
    <w:rsid w:val="004B566B"/>
    <w:rsid w:val="004B5702"/>
    <w:rsid w:val="004B5956"/>
    <w:rsid w:val="004B5B54"/>
    <w:rsid w:val="004B5B69"/>
    <w:rsid w:val="004B5B97"/>
    <w:rsid w:val="004B5BC0"/>
    <w:rsid w:val="004B5C81"/>
    <w:rsid w:val="004B5CA7"/>
    <w:rsid w:val="004B5D81"/>
    <w:rsid w:val="004B5F00"/>
    <w:rsid w:val="004B61C3"/>
    <w:rsid w:val="004B65DA"/>
    <w:rsid w:val="004B6742"/>
    <w:rsid w:val="004B689B"/>
    <w:rsid w:val="004B69AF"/>
    <w:rsid w:val="004B6B6A"/>
    <w:rsid w:val="004B6D7E"/>
    <w:rsid w:val="004B6EBE"/>
    <w:rsid w:val="004B731D"/>
    <w:rsid w:val="004B73D5"/>
    <w:rsid w:val="004B7433"/>
    <w:rsid w:val="004B75BF"/>
    <w:rsid w:val="004B7668"/>
    <w:rsid w:val="004B7672"/>
    <w:rsid w:val="004B76C4"/>
    <w:rsid w:val="004B784D"/>
    <w:rsid w:val="004B7A13"/>
    <w:rsid w:val="004B7B3F"/>
    <w:rsid w:val="004B7E5F"/>
    <w:rsid w:val="004B7F96"/>
    <w:rsid w:val="004B7FA5"/>
    <w:rsid w:val="004C0016"/>
    <w:rsid w:val="004C00D3"/>
    <w:rsid w:val="004C040D"/>
    <w:rsid w:val="004C041D"/>
    <w:rsid w:val="004C060D"/>
    <w:rsid w:val="004C0868"/>
    <w:rsid w:val="004C0955"/>
    <w:rsid w:val="004C09BA"/>
    <w:rsid w:val="004C0A7C"/>
    <w:rsid w:val="004C0BCD"/>
    <w:rsid w:val="004C0BD1"/>
    <w:rsid w:val="004C1141"/>
    <w:rsid w:val="004C1166"/>
    <w:rsid w:val="004C1176"/>
    <w:rsid w:val="004C12F8"/>
    <w:rsid w:val="004C141D"/>
    <w:rsid w:val="004C1754"/>
    <w:rsid w:val="004C179C"/>
    <w:rsid w:val="004C1807"/>
    <w:rsid w:val="004C18C8"/>
    <w:rsid w:val="004C1A21"/>
    <w:rsid w:val="004C1AB9"/>
    <w:rsid w:val="004C1B1A"/>
    <w:rsid w:val="004C1B73"/>
    <w:rsid w:val="004C1C38"/>
    <w:rsid w:val="004C1D7D"/>
    <w:rsid w:val="004C1F69"/>
    <w:rsid w:val="004C20CA"/>
    <w:rsid w:val="004C2651"/>
    <w:rsid w:val="004C26C3"/>
    <w:rsid w:val="004C2814"/>
    <w:rsid w:val="004C29D5"/>
    <w:rsid w:val="004C2A06"/>
    <w:rsid w:val="004C2A3B"/>
    <w:rsid w:val="004C2A3C"/>
    <w:rsid w:val="004C2B93"/>
    <w:rsid w:val="004C2DB8"/>
    <w:rsid w:val="004C2F5D"/>
    <w:rsid w:val="004C2FCE"/>
    <w:rsid w:val="004C3339"/>
    <w:rsid w:val="004C34FE"/>
    <w:rsid w:val="004C3805"/>
    <w:rsid w:val="004C381A"/>
    <w:rsid w:val="004C38A7"/>
    <w:rsid w:val="004C3BD3"/>
    <w:rsid w:val="004C3C64"/>
    <w:rsid w:val="004C3DC3"/>
    <w:rsid w:val="004C3E89"/>
    <w:rsid w:val="004C4129"/>
    <w:rsid w:val="004C4335"/>
    <w:rsid w:val="004C433A"/>
    <w:rsid w:val="004C43D4"/>
    <w:rsid w:val="004C43DB"/>
    <w:rsid w:val="004C44B9"/>
    <w:rsid w:val="004C465F"/>
    <w:rsid w:val="004C4808"/>
    <w:rsid w:val="004C4899"/>
    <w:rsid w:val="004C48B9"/>
    <w:rsid w:val="004C4AB6"/>
    <w:rsid w:val="004C4C53"/>
    <w:rsid w:val="004C4CD9"/>
    <w:rsid w:val="004C4E85"/>
    <w:rsid w:val="004C4F8A"/>
    <w:rsid w:val="004C5083"/>
    <w:rsid w:val="004C50D1"/>
    <w:rsid w:val="004C515A"/>
    <w:rsid w:val="004C5160"/>
    <w:rsid w:val="004C5172"/>
    <w:rsid w:val="004C52AE"/>
    <w:rsid w:val="004C5301"/>
    <w:rsid w:val="004C5382"/>
    <w:rsid w:val="004C5570"/>
    <w:rsid w:val="004C5861"/>
    <w:rsid w:val="004C588D"/>
    <w:rsid w:val="004C5CE9"/>
    <w:rsid w:val="004C5DC4"/>
    <w:rsid w:val="004C5E30"/>
    <w:rsid w:val="004C61EB"/>
    <w:rsid w:val="004C62BD"/>
    <w:rsid w:val="004C65E3"/>
    <w:rsid w:val="004C6655"/>
    <w:rsid w:val="004C6697"/>
    <w:rsid w:val="004C6848"/>
    <w:rsid w:val="004C6865"/>
    <w:rsid w:val="004C68B1"/>
    <w:rsid w:val="004C6918"/>
    <w:rsid w:val="004C6A7B"/>
    <w:rsid w:val="004C6A8F"/>
    <w:rsid w:val="004C6B19"/>
    <w:rsid w:val="004C6BCF"/>
    <w:rsid w:val="004C6D66"/>
    <w:rsid w:val="004C6DDD"/>
    <w:rsid w:val="004C6E7F"/>
    <w:rsid w:val="004C6FCD"/>
    <w:rsid w:val="004C6FF8"/>
    <w:rsid w:val="004C709C"/>
    <w:rsid w:val="004C75F1"/>
    <w:rsid w:val="004C7665"/>
    <w:rsid w:val="004C7819"/>
    <w:rsid w:val="004C7857"/>
    <w:rsid w:val="004C7874"/>
    <w:rsid w:val="004C7971"/>
    <w:rsid w:val="004C7C2D"/>
    <w:rsid w:val="004C7C41"/>
    <w:rsid w:val="004C7D8C"/>
    <w:rsid w:val="004C7EAE"/>
    <w:rsid w:val="004C7ECB"/>
    <w:rsid w:val="004D0073"/>
    <w:rsid w:val="004D02EF"/>
    <w:rsid w:val="004D036E"/>
    <w:rsid w:val="004D042D"/>
    <w:rsid w:val="004D048F"/>
    <w:rsid w:val="004D0518"/>
    <w:rsid w:val="004D0526"/>
    <w:rsid w:val="004D05BA"/>
    <w:rsid w:val="004D05FE"/>
    <w:rsid w:val="004D067C"/>
    <w:rsid w:val="004D0692"/>
    <w:rsid w:val="004D0769"/>
    <w:rsid w:val="004D0854"/>
    <w:rsid w:val="004D09CA"/>
    <w:rsid w:val="004D09E5"/>
    <w:rsid w:val="004D0B04"/>
    <w:rsid w:val="004D0D79"/>
    <w:rsid w:val="004D0E8F"/>
    <w:rsid w:val="004D0EA1"/>
    <w:rsid w:val="004D0F24"/>
    <w:rsid w:val="004D0FCA"/>
    <w:rsid w:val="004D10AF"/>
    <w:rsid w:val="004D10B1"/>
    <w:rsid w:val="004D10E8"/>
    <w:rsid w:val="004D1102"/>
    <w:rsid w:val="004D1294"/>
    <w:rsid w:val="004D151A"/>
    <w:rsid w:val="004D15D6"/>
    <w:rsid w:val="004D1611"/>
    <w:rsid w:val="004D16AF"/>
    <w:rsid w:val="004D1869"/>
    <w:rsid w:val="004D1A0C"/>
    <w:rsid w:val="004D1CE1"/>
    <w:rsid w:val="004D1CE4"/>
    <w:rsid w:val="004D2205"/>
    <w:rsid w:val="004D23FB"/>
    <w:rsid w:val="004D25BC"/>
    <w:rsid w:val="004D25FC"/>
    <w:rsid w:val="004D2675"/>
    <w:rsid w:val="004D2688"/>
    <w:rsid w:val="004D27E4"/>
    <w:rsid w:val="004D2873"/>
    <w:rsid w:val="004D2A3B"/>
    <w:rsid w:val="004D2BD1"/>
    <w:rsid w:val="004D2C4E"/>
    <w:rsid w:val="004D2D18"/>
    <w:rsid w:val="004D2D63"/>
    <w:rsid w:val="004D2ECA"/>
    <w:rsid w:val="004D2EE0"/>
    <w:rsid w:val="004D2F0A"/>
    <w:rsid w:val="004D304D"/>
    <w:rsid w:val="004D31B6"/>
    <w:rsid w:val="004D336D"/>
    <w:rsid w:val="004D33EA"/>
    <w:rsid w:val="004D3534"/>
    <w:rsid w:val="004D356B"/>
    <w:rsid w:val="004D382B"/>
    <w:rsid w:val="004D390F"/>
    <w:rsid w:val="004D3AA1"/>
    <w:rsid w:val="004D3B8D"/>
    <w:rsid w:val="004D3BC7"/>
    <w:rsid w:val="004D3F3E"/>
    <w:rsid w:val="004D402B"/>
    <w:rsid w:val="004D40C7"/>
    <w:rsid w:val="004D416D"/>
    <w:rsid w:val="004D433A"/>
    <w:rsid w:val="004D4377"/>
    <w:rsid w:val="004D44EA"/>
    <w:rsid w:val="004D453F"/>
    <w:rsid w:val="004D454D"/>
    <w:rsid w:val="004D458A"/>
    <w:rsid w:val="004D462E"/>
    <w:rsid w:val="004D4833"/>
    <w:rsid w:val="004D4981"/>
    <w:rsid w:val="004D4A96"/>
    <w:rsid w:val="004D4C1B"/>
    <w:rsid w:val="004D4D05"/>
    <w:rsid w:val="004D4D08"/>
    <w:rsid w:val="004D4D1D"/>
    <w:rsid w:val="004D4E12"/>
    <w:rsid w:val="004D50D6"/>
    <w:rsid w:val="004D51B1"/>
    <w:rsid w:val="004D5609"/>
    <w:rsid w:val="004D5660"/>
    <w:rsid w:val="004D5788"/>
    <w:rsid w:val="004D5993"/>
    <w:rsid w:val="004D5A3F"/>
    <w:rsid w:val="004D5B10"/>
    <w:rsid w:val="004D5B99"/>
    <w:rsid w:val="004D5ED7"/>
    <w:rsid w:val="004D5F1A"/>
    <w:rsid w:val="004D6033"/>
    <w:rsid w:val="004D6535"/>
    <w:rsid w:val="004D656C"/>
    <w:rsid w:val="004D66AA"/>
    <w:rsid w:val="004D66CD"/>
    <w:rsid w:val="004D67F4"/>
    <w:rsid w:val="004D680D"/>
    <w:rsid w:val="004D68AE"/>
    <w:rsid w:val="004D69A9"/>
    <w:rsid w:val="004D700C"/>
    <w:rsid w:val="004D703E"/>
    <w:rsid w:val="004D72DB"/>
    <w:rsid w:val="004D739A"/>
    <w:rsid w:val="004D73F9"/>
    <w:rsid w:val="004D7500"/>
    <w:rsid w:val="004D796C"/>
    <w:rsid w:val="004D79AE"/>
    <w:rsid w:val="004D7E23"/>
    <w:rsid w:val="004E0091"/>
    <w:rsid w:val="004E02C9"/>
    <w:rsid w:val="004E036E"/>
    <w:rsid w:val="004E067A"/>
    <w:rsid w:val="004E08D3"/>
    <w:rsid w:val="004E090F"/>
    <w:rsid w:val="004E0949"/>
    <w:rsid w:val="004E098C"/>
    <w:rsid w:val="004E0997"/>
    <w:rsid w:val="004E0A5B"/>
    <w:rsid w:val="004E0A79"/>
    <w:rsid w:val="004E0B9A"/>
    <w:rsid w:val="004E0D3E"/>
    <w:rsid w:val="004E0EF7"/>
    <w:rsid w:val="004E1006"/>
    <w:rsid w:val="004E1057"/>
    <w:rsid w:val="004E113A"/>
    <w:rsid w:val="004E11F5"/>
    <w:rsid w:val="004E13F9"/>
    <w:rsid w:val="004E147B"/>
    <w:rsid w:val="004E19C7"/>
    <w:rsid w:val="004E1C34"/>
    <w:rsid w:val="004E1C9E"/>
    <w:rsid w:val="004E1CC6"/>
    <w:rsid w:val="004E1DCB"/>
    <w:rsid w:val="004E1E02"/>
    <w:rsid w:val="004E1E09"/>
    <w:rsid w:val="004E1F1A"/>
    <w:rsid w:val="004E2110"/>
    <w:rsid w:val="004E21B7"/>
    <w:rsid w:val="004E21DD"/>
    <w:rsid w:val="004E2266"/>
    <w:rsid w:val="004E25EA"/>
    <w:rsid w:val="004E2638"/>
    <w:rsid w:val="004E26FF"/>
    <w:rsid w:val="004E2818"/>
    <w:rsid w:val="004E290F"/>
    <w:rsid w:val="004E29D8"/>
    <w:rsid w:val="004E2AD7"/>
    <w:rsid w:val="004E2B26"/>
    <w:rsid w:val="004E2B50"/>
    <w:rsid w:val="004E2E9D"/>
    <w:rsid w:val="004E304C"/>
    <w:rsid w:val="004E320B"/>
    <w:rsid w:val="004E32C9"/>
    <w:rsid w:val="004E3422"/>
    <w:rsid w:val="004E348D"/>
    <w:rsid w:val="004E37DE"/>
    <w:rsid w:val="004E39BC"/>
    <w:rsid w:val="004E3A30"/>
    <w:rsid w:val="004E3B7B"/>
    <w:rsid w:val="004E3C3C"/>
    <w:rsid w:val="004E3C3F"/>
    <w:rsid w:val="004E3EA5"/>
    <w:rsid w:val="004E4135"/>
    <w:rsid w:val="004E41F6"/>
    <w:rsid w:val="004E44D2"/>
    <w:rsid w:val="004E4687"/>
    <w:rsid w:val="004E477E"/>
    <w:rsid w:val="004E47E4"/>
    <w:rsid w:val="004E488D"/>
    <w:rsid w:val="004E49F0"/>
    <w:rsid w:val="004E4AD7"/>
    <w:rsid w:val="004E4B56"/>
    <w:rsid w:val="004E4CFE"/>
    <w:rsid w:val="004E4D08"/>
    <w:rsid w:val="004E4D8E"/>
    <w:rsid w:val="004E4F65"/>
    <w:rsid w:val="004E4FB0"/>
    <w:rsid w:val="004E4FFB"/>
    <w:rsid w:val="004E51A9"/>
    <w:rsid w:val="004E51AC"/>
    <w:rsid w:val="004E5266"/>
    <w:rsid w:val="004E5454"/>
    <w:rsid w:val="004E54A8"/>
    <w:rsid w:val="004E54DA"/>
    <w:rsid w:val="004E55BC"/>
    <w:rsid w:val="004E5865"/>
    <w:rsid w:val="004E5AD6"/>
    <w:rsid w:val="004E5BB5"/>
    <w:rsid w:val="004E61DC"/>
    <w:rsid w:val="004E6594"/>
    <w:rsid w:val="004E685F"/>
    <w:rsid w:val="004E6B80"/>
    <w:rsid w:val="004E6CD7"/>
    <w:rsid w:val="004E6D82"/>
    <w:rsid w:val="004E6DE3"/>
    <w:rsid w:val="004E6E59"/>
    <w:rsid w:val="004E6F4E"/>
    <w:rsid w:val="004E7004"/>
    <w:rsid w:val="004E7185"/>
    <w:rsid w:val="004E75F5"/>
    <w:rsid w:val="004E76CD"/>
    <w:rsid w:val="004E7716"/>
    <w:rsid w:val="004E78B5"/>
    <w:rsid w:val="004E7967"/>
    <w:rsid w:val="004E7B4A"/>
    <w:rsid w:val="004E7B5E"/>
    <w:rsid w:val="004E7E49"/>
    <w:rsid w:val="004E7EC7"/>
    <w:rsid w:val="004E7FC8"/>
    <w:rsid w:val="004E7FE4"/>
    <w:rsid w:val="004F0023"/>
    <w:rsid w:val="004F002B"/>
    <w:rsid w:val="004F04B0"/>
    <w:rsid w:val="004F04B8"/>
    <w:rsid w:val="004F0698"/>
    <w:rsid w:val="004F0860"/>
    <w:rsid w:val="004F08C4"/>
    <w:rsid w:val="004F08DF"/>
    <w:rsid w:val="004F09F4"/>
    <w:rsid w:val="004F0A29"/>
    <w:rsid w:val="004F0A65"/>
    <w:rsid w:val="004F0F86"/>
    <w:rsid w:val="004F102B"/>
    <w:rsid w:val="004F1042"/>
    <w:rsid w:val="004F1216"/>
    <w:rsid w:val="004F12A8"/>
    <w:rsid w:val="004F13DC"/>
    <w:rsid w:val="004F17B5"/>
    <w:rsid w:val="004F18C2"/>
    <w:rsid w:val="004F196B"/>
    <w:rsid w:val="004F19E0"/>
    <w:rsid w:val="004F19E8"/>
    <w:rsid w:val="004F1BF5"/>
    <w:rsid w:val="004F1C94"/>
    <w:rsid w:val="004F1D13"/>
    <w:rsid w:val="004F1EDB"/>
    <w:rsid w:val="004F20FB"/>
    <w:rsid w:val="004F20FC"/>
    <w:rsid w:val="004F2123"/>
    <w:rsid w:val="004F215E"/>
    <w:rsid w:val="004F226B"/>
    <w:rsid w:val="004F2310"/>
    <w:rsid w:val="004F231B"/>
    <w:rsid w:val="004F2475"/>
    <w:rsid w:val="004F2528"/>
    <w:rsid w:val="004F259C"/>
    <w:rsid w:val="004F27D7"/>
    <w:rsid w:val="004F290F"/>
    <w:rsid w:val="004F2A17"/>
    <w:rsid w:val="004F2AA4"/>
    <w:rsid w:val="004F2B15"/>
    <w:rsid w:val="004F2CBF"/>
    <w:rsid w:val="004F2CCD"/>
    <w:rsid w:val="004F2DCC"/>
    <w:rsid w:val="004F2E1F"/>
    <w:rsid w:val="004F2F1C"/>
    <w:rsid w:val="004F3027"/>
    <w:rsid w:val="004F323A"/>
    <w:rsid w:val="004F33ED"/>
    <w:rsid w:val="004F3436"/>
    <w:rsid w:val="004F356C"/>
    <w:rsid w:val="004F367B"/>
    <w:rsid w:val="004F381F"/>
    <w:rsid w:val="004F384C"/>
    <w:rsid w:val="004F38CD"/>
    <w:rsid w:val="004F3B40"/>
    <w:rsid w:val="004F3BDF"/>
    <w:rsid w:val="004F3D1C"/>
    <w:rsid w:val="004F3E7B"/>
    <w:rsid w:val="004F3EF4"/>
    <w:rsid w:val="004F43EE"/>
    <w:rsid w:val="004F4419"/>
    <w:rsid w:val="004F463E"/>
    <w:rsid w:val="004F471B"/>
    <w:rsid w:val="004F4721"/>
    <w:rsid w:val="004F49D6"/>
    <w:rsid w:val="004F4AC5"/>
    <w:rsid w:val="004F4B32"/>
    <w:rsid w:val="004F4DE6"/>
    <w:rsid w:val="004F4E4C"/>
    <w:rsid w:val="004F4E59"/>
    <w:rsid w:val="004F4E8C"/>
    <w:rsid w:val="004F4F2A"/>
    <w:rsid w:val="004F4F48"/>
    <w:rsid w:val="004F510E"/>
    <w:rsid w:val="004F530B"/>
    <w:rsid w:val="004F53BF"/>
    <w:rsid w:val="004F5441"/>
    <w:rsid w:val="004F5B40"/>
    <w:rsid w:val="004F5DD3"/>
    <w:rsid w:val="004F5E2D"/>
    <w:rsid w:val="004F5F23"/>
    <w:rsid w:val="004F5F80"/>
    <w:rsid w:val="004F5FED"/>
    <w:rsid w:val="004F6106"/>
    <w:rsid w:val="004F615E"/>
    <w:rsid w:val="004F61DE"/>
    <w:rsid w:val="004F61FB"/>
    <w:rsid w:val="004F6201"/>
    <w:rsid w:val="004F62CF"/>
    <w:rsid w:val="004F6468"/>
    <w:rsid w:val="004F64A6"/>
    <w:rsid w:val="004F6680"/>
    <w:rsid w:val="004F6772"/>
    <w:rsid w:val="004F678D"/>
    <w:rsid w:val="004F6838"/>
    <w:rsid w:val="004F68F4"/>
    <w:rsid w:val="004F6964"/>
    <w:rsid w:val="004F6A79"/>
    <w:rsid w:val="004F6C51"/>
    <w:rsid w:val="004F6C62"/>
    <w:rsid w:val="004F6FA8"/>
    <w:rsid w:val="004F709A"/>
    <w:rsid w:val="004F70B3"/>
    <w:rsid w:val="004F72D1"/>
    <w:rsid w:val="004F72D4"/>
    <w:rsid w:val="004F737C"/>
    <w:rsid w:val="004F748D"/>
    <w:rsid w:val="004F759E"/>
    <w:rsid w:val="004F7B10"/>
    <w:rsid w:val="004F7C16"/>
    <w:rsid w:val="004F7DED"/>
    <w:rsid w:val="0050009F"/>
    <w:rsid w:val="0050014E"/>
    <w:rsid w:val="005004C9"/>
    <w:rsid w:val="00500590"/>
    <w:rsid w:val="005007CA"/>
    <w:rsid w:val="00500878"/>
    <w:rsid w:val="00500975"/>
    <w:rsid w:val="00500C2F"/>
    <w:rsid w:val="00500C7C"/>
    <w:rsid w:val="00501403"/>
    <w:rsid w:val="005015FA"/>
    <w:rsid w:val="005016E7"/>
    <w:rsid w:val="00501838"/>
    <w:rsid w:val="0050189B"/>
    <w:rsid w:val="005018BA"/>
    <w:rsid w:val="00501DEA"/>
    <w:rsid w:val="00501F95"/>
    <w:rsid w:val="00502329"/>
    <w:rsid w:val="0050273A"/>
    <w:rsid w:val="00502B46"/>
    <w:rsid w:val="00502CC4"/>
    <w:rsid w:val="00502EE1"/>
    <w:rsid w:val="00502F80"/>
    <w:rsid w:val="00503054"/>
    <w:rsid w:val="00503290"/>
    <w:rsid w:val="0050333C"/>
    <w:rsid w:val="0050336A"/>
    <w:rsid w:val="005036CF"/>
    <w:rsid w:val="005037DA"/>
    <w:rsid w:val="0050382A"/>
    <w:rsid w:val="0050389D"/>
    <w:rsid w:val="00503DB1"/>
    <w:rsid w:val="00503DBA"/>
    <w:rsid w:val="00503E35"/>
    <w:rsid w:val="00503EA2"/>
    <w:rsid w:val="00503EEF"/>
    <w:rsid w:val="00503F10"/>
    <w:rsid w:val="0050404E"/>
    <w:rsid w:val="0050414F"/>
    <w:rsid w:val="00504575"/>
    <w:rsid w:val="00504747"/>
    <w:rsid w:val="00504B2A"/>
    <w:rsid w:val="00504BC5"/>
    <w:rsid w:val="00504D58"/>
    <w:rsid w:val="00504F10"/>
    <w:rsid w:val="00504F20"/>
    <w:rsid w:val="00504FA2"/>
    <w:rsid w:val="00505016"/>
    <w:rsid w:val="005050A4"/>
    <w:rsid w:val="0050513A"/>
    <w:rsid w:val="00505A0F"/>
    <w:rsid w:val="00505B61"/>
    <w:rsid w:val="00505CB6"/>
    <w:rsid w:val="0050617C"/>
    <w:rsid w:val="0050626E"/>
    <w:rsid w:val="00506513"/>
    <w:rsid w:val="005067B2"/>
    <w:rsid w:val="00506837"/>
    <w:rsid w:val="005069BC"/>
    <w:rsid w:val="00506C5E"/>
    <w:rsid w:val="00506D24"/>
    <w:rsid w:val="00506E67"/>
    <w:rsid w:val="00507274"/>
    <w:rsid w:val="00507287"/>
    <w:rsid w:val="005072BB"/>
    <w:rsid w:val="005072ED"/>
    <w:rsid w:val="005073B0"/>
    <w:rsid w:val="0050751B"/>
    <w:rsid w:val="0050753B"/>
    <w:rsid w:val="005077BA"/>
    <w:rsid w:val="005077D9"/>
    <w:rsid w:val="00507903"/>
    <w:rsid w:val="00507AE6"/>
    <w:rsid w:val="00507D34"/>
    <w:rsid w:val="00507E10"/>
    <w:rsid w:val="005100DF"/>
    <w:rsid w:val="005102FB"/>
    <w:rsid w:val="0051041C"/>
    <w:rsid w:val="00510452"/>
    <w:rsid w:val="0051048A"/>
    <w:rsid w:val="005104AF"/>
    <w:rsid w:val="0051076A"/>
    <w:rsid w:val="0051082B"/>
    <w:rsid w:val="00510842"/>
    <w:rsid w:val="00510B97"/>
    <w:rsid w:val="00510C7F"/>
    <w:rsid w:val="00510D22"/>
    <w:rsid w:val="00510DF9"/>
    <w:rsid w:val="00510E0B"/>
    <w:rsid w:val="00510E72"/>
    <w:rsid w:val="00510ECC"/>
    <w:rsid w:val="00510F17"/>
    <w:rsid w:val="00511119"/>
    <w:rsid w:val="005113A6"/>
    <w:rsid w:val="005115E4"/>
    <w:rsid w:val="00511641"/>
    <w:rsid w:val="0051180F"/>
    <w:rsid w:val="005118D8"/>
    <w:rsid w:val="00511A1C"/>
    <w:rsid w:val="00511BD3"/>
    <w:rsid w:val="00511C83"/>
    <w:rsid w:val="00511DF2"/>
    <w:rsid w:val="00511E1D"/>
    <w:rsid w:val="00511F3A"/>
    <w:rsid w:val="0051221B"/>
    <w:rsid w:val="00512221"/>
    <w:rsid w:val="0051234D"/>
    <w:rsid w:val="00512385"/>
    <w:rsid w:val="00512762"/>
    <w:rsid w:val="00512B00"/>
    <w:rsid w:val="00512D66"/>
    <w:rsid w:val="00512E14"/>
    <w:rsid w:val="00512F71"/>
    <w:rsid w:val="005130E3"/>
    <w:rsid w:val="005132F0"/>
    <w:rsid w:val="005133A5"/>
    <w:rsid w:val="005134EF"/>
    <w:rsid w:val="0051366E"/>
    <w:rsid w:val="00513D36"/>
    <w:rsid w:val="00513DC8"/>
    <w:rsid w:val="00513E46"/>
    <w:rsid w:val="00513E7C"/>
    <w:rsid w:val="00514031"/>
    <w:rsid w:val="005140AE"/>
    <w:rsid w:val="00514283"/>
    <w:rsid w:val="005142BE"/>
    <w:rsid w:val="005146DE"/>
    <w:rsid w:val="0051495B"/>
    <w:rsid w:val="00514998"/>
    <w:rsid w:val="005149D9"/>
    <w:rsid w:val="00514A09"/>
    <w:rsid w:val="00514B55"/>
    <w:rsid w:val="00514BFA"/>
    <w:rsid w:val="00514C39"/>
    <w:rsid w:val="00514DBA"/>
    <w:rsid w:val="00514E74"/>
    <w:rsid w:val="005150F1"/>
    <w:rsid w:val="00515259"/>
    <w:rsid w:val="005152EA"/>
    <w:rsid w:val="00515740"/>
    <w:rsid w:val="00515807"/>
    <w:rsid w:val="0051591E"/>
    <w:rsid w:val="00515C28"/>
    <w:rsid w:val="00515CB6"/>
    <w:rsid w:val="00515FB7"/>
    <w:rsid w:val="0051603C"/>
    <w:rsid w:val="00516184"/>
    <w:rsid w:val="005162B0"/>
    <w:rsid w:val="005162F9"/>
    <w:rsid w:val="00516831"/>
    <w:rsid w:val="00516C1F"/>
    <w:rsid w:val="00516DA3"/>
    <w:rsid w:val="00516DBF"/>
    <w:rsid w:val="00516E1B"/>
    <w:rsid w:val="00516F99"/>
    <w:rsid w:val="00516FC5"/>
    <w:rsid w:val="00517230"/>
    <w:rsid w:val="0051734F"/>
    <w:rsid w:val="0051766F"/>
    <w:rsid w:val="00517683"/>
    <w:rsid w:val="00517A1A"/>
    <w:rsid w:val="00517C6A"/>
    <w:rsid w:val="00517CA6"/>
    <w:rsid w:val="00517D6F"/>
    <w:rsid w:val="005201E1"/>
    <w:rsid w:val="0052041B"/>
    <w:rsid w:val="005205FA"/>
    <w:rsid w:val="005208A6"/>
    <w:rsid w:val="0052090A"/>
    <w:rsid w:val="005209F8"/>
    <w:rsid w:val="00520B02"/>
    <w:rsid w:val="00520B7B"/>
    <w:rsid w:val="00520BFE"/>
    <w:rsid w:val="00520DDA"/>
    <w:rsid w:val="005210E9"/>
    <w:rsid w:val="005210F3"/>
    <w:rsid w:val="005212A0"/>
    <w:rsid w:val="00521473"/>
    <w:rsid w:val="005218AD"/>
    <w:rsid w:val="0052191C"/>
    <w:rsid w:val="00521D48"/>
    <w:rsid w:val="00521ED1"/>
    <w:rsid w:val="00522066"/>
    <w:rsid w:val="00522125"/>
    <w:rsid w:val="0052229D"/>
    <w:rsid w:val="0052235E"/>
    <w:rsid w:val="005223C5"/>
    <w:rsid w:val="005225E4"/>
    <w:rsid w:val="0052262C"/>
    <w:rsid w:val="00522695"/>
    <w:rsid w:val="00522784"/>
    <w:rsid w:val="005227FC"/>
    <w:rsid w:val="00522817"/>
    <w:rsid w:val="005229E9"/>
    <w:rsid w:val="00522A2C"/>
    <w:rsid w:val="00522C87"/>
    <w:rsid w:val="00522DB5"/>
    <w:rsid w:val="00522DE1"/>
    <w:rsid w:val="00523123"/>
    <w:rsid w:val="0052321B"/>
    <w:rsid w:val="005235A6"/>
    <w:rsid w:val="0052366A"/>
    <w:rsid w:val="00523820"/>
    <w:rsid w:val="00523840"/>
    <w:rsid w:val="005238D2"/>
    <w:rsid w:val="00523CB8"/>
    <w:rsid w:val="00523D20"/>
    <w:rsid w:val="00523D2D"/>
    <w:rsid w:val="00523D6E"/>
    <w:rsid w:val="00523D8F"/>
    <w:rsid w:val="005240C9"/>
    <w:rsid w:val="005240ED"/>
    <w:rsid w:val="0052427A"/>
    <w:rsid w:val="0052434A"/>
    <w:rsid w:val="00524364"/>
    <w:rsid w:val="005244B8"/>
    <w:rsid w:val="00524559"/>
    <w:rsid w:val="005249B6"/>
    <w:rsid w:val="00524AA0"/>
    <w:rsid w:val="00524B7F"/>
    <w:rsid w:val="00524BFB"/>
    <w:rsid w:val="00524D2A"/>
    <w:rsid w:val="00524F3C"/>
    <w:rsid w:val="00524F7F"/>
    <w:rsid w:val="00525029"/>
    <w:rsid w:val="00525319"/>
    <w:rsid w:val="005254E2"/>
    <w:rsid w:val="005254F0"/>
    <w:rsid w:val="005254F8"/>
    <w:rsid w:val="005257AA"/>
    <w:rsid w:val="005258F2"/>
    <w:rsid w:val="00525967"/>
    <w:rsid w:val="00525AF3"/>
    <w:rsid w:val="00525B7C"/>
    <w:rsid w:val="00525CCC"/>
    <w:rsid w:val="00525D95"/>
    <w:rsid w:val="00525E77"/>
    <w:rsid w:val="00526078"/>
    <w:rsid w:val="005260F4"/>
    <w:rsid w:val="0052652C"/>
    <w:rsid w:val="00526539"/>
    <w:rsid w:val="00526596"/>
    <w:rsid w:val="00526642"/>
    <w:rsid w:val="00526D36"/>
    <w:rsid w:val="00526DED"/>
    <w:rsid w:val="00526E7D"/>
    <w:rsid w:val="00527104"/>
    <w:rsid w:val="00527132"/>
    <w:rsid w:val="005271AF"/>
    <w:rsid w:val="005271FE"/>
    <w:rsid w:val="005273CF"/>
    <w:rsid w:val="005276B5"/>
    <w:rsid w:val="00527711"/>
    <w:rsid w:val="00527844"/>
    <w:rsid w:val="00527869"/>
    <w:rsid w:val="0052798E"/>
    <w:rsid w:val="00527C7D"/>
    <w:rsid w:val="00527E40"/>
    <w:rsid w:val="00527E74"/>
    <w:rsid w:val="00527EE0"/>
    <w:rsid w:val="00527F3F"/>
    <w:rsid w:val="00530291"/>
    <w:rsid w:val="005302A4"/>
    <w:rsid w:val="005302EC"/>
    <w:rsid w:val="00530410"/>
    <w:rsid w:val="0053042E"/>
    <w:rsid w:val="0053043C"/>
    <w:rsid w:val="0053067E"/>
    <w:rsid w:val="00530904"/>
    <w:rsid w:val="00530910"/>
    <w:rsid w:val="0053093B"/>
    <w:rsid w:val="00530BFB"/>
    <w:rsid w:val="00530CE4"/>
    <w:rsid w:val="00530D6B"/>
    <w:rsid w:val="00530E3B"/>
    <w:rsid w:val="00530EFC"/>
    <w:rsid w:val="00530F5A"/>
    <w:rsid w:val="005310C0"/>
    <w:rsid w:val="0053114B"/>
    <w:rsid w:val="005311E1"/>
    <w:rsid w:val="00531217"/>
    <w:rsid w:val="005312A6"/>
    <w:rsid w:val="0053145D"/>
    <w:rsid w:val="005314F7"/>
    <w:rsid w:val="0053173A"/>
    <w:rsid w:val="0053175D"/>
    <w:rsid w:val="005317A6"/>
    <w:rsid w:val="00531DA3"/>
    <w:rsid w:val="00531FC1"/>
    <w:rsid w:val="005321A0"/>
    <w:rsid w:val="005321B9"/>
    <w:rsid w:val="0053223C"/>
    <w:rsid w:val="0053237E"/>
    <w:rsid w:val="00532462"/>
    <w:rsid w:val="00532738"/>
    <w:rsid w:val="005327AD"/>
    <w:rsid w:val="00532A06"/>
    <w:rsid w:val="00532A94"/>
    <w:rsid w:val="00532B9C"/>
    <w:rsid w:val="00532C4F"/>
    <w:rsid w:val="00532CF0"/>
    <w:rsid w:val="00532D0A"/>
    <w:rsid w:val="00532E15"/>
    <w:rsid w:val="00532E24"/>
    <w:rsid w:val="00532E67"/>
    <w:rsid w:val="005330D6"/>
    <w:rsid w:val="00533136"/>
    <w:rsid w:val="00533220"/>
    <w:rsid w:val="005332DB"/>
    <w:rsid w:val="005332F7"/>
    <w:rsid w:val="00533430"/>
    <w:rsid w:val="00533458"/>
    <w:rsid w:val="00533580"/>
    <w:rsid w:val="005336B8"/>
    <w:rsid w:val="0053394D"/>
    <w:rsid w:val="005339BA"/>
    <w:rsid w:val="00533B2D"/>
    <w:rsid w:val="00533B34"/>
    <w:rsid w:val="00533C31"/>
    <w:rsid w:val="00533C55"/>
    <w:rsid w:val="00533D34"/>
    <w:rsid w:val="00533D69"/>
    <w:rsid w:val="00533E99"/>
    <w:rsid w:val="00533F14"/>
    <w:rsid w:val="0053404A"/>
    <w:rsid w:val="00534178"/>
    <w:rsid w:val="00534303"/>
    <w:rsid w:val="005348B5"/>
    <w:rsid w:val="00534921"/>
    <w:rsid w:val="005349D1"/>
    <w:rsid w:val="005349FA"/>
    <w:rsid w:val="00534E5C"/>
    <w:rsid w:val="00535011"/>
    <w:rsid w:val="00535021"/>
    <w:rsid w:val="005350C7"/>
    <w:rsid w:val="0053521D"/>
    <w:rsid w:val="0053526F"/>
    <w:rsid w:val="00535394"/>
    <w:rsid w:val="005354FC"/>
    <w:rsid w:val="00535617"/>
    <w:rsid w:val="00535644"/>
    <w:rsid w:val="0053567E"/>
    <w:rsid w:val="005356FD"/>
    <w:rsid w:val="00535AA6"/>
    <w:rsid w:val="00535B43"/>
    <w:rsid w:val="00535B6A"/>
    <w:rsid w:val="00535C9D"/>
    <w:rsid w:val="00535CFA"/>
    <w:rsid w:val="00535DEE"/>
    <w:rsid w:val="00536084"/>
    <w:rsid w:val="00536263"/>
    <w:rsid w:val="0053630D"/>
    <w:rsid w:val="005363D8"/>
    <w:rsid w:val="005364F3"/>
    <w:rsid w:val="00536533"/>
    <w:rsid w:val="00536607"/>
    <w:rsid w:val="00536736"/>
    <w:rsid w:val="005369E3"/>
    <w:rsid w:val="00536A64"/>
    <w:rsid w:val="00536A82"/>
    <w:rsid w:val="00536B76"/>
    <w:rsid w:val="00536C75"/>
    <w:rsid w:val="00536ED1"/>
    <w:rsid w:val="0053707D"/>
    <w:rsid w:val="0053717C"/>
    <w:rsid w:val="005372F1"/>
    <w:rsid w:val="00537579"/>
    <w:rsid w:val="00537666"/>
    <w:rsid w:val="00537767"/>
    <w:rsid w:val="00537A73"/>
    <w:rsid w:val="00537AE2"/>
    <w:rsid w:val="00537C76"/>
    <w:rsid w:val="00537CB4"/>
    <w:rsid w:val="00537D08"/>
    <w:rsid w:val="00537DFB"/>
    <w:rsid w:val="0054020F"/>
    <w:rsid w:val="00540502"/>
    <w:rsid w:val="005405BD"/>
    <w:rsid w:val="00540688"/>
    <w:rsid w:val="005407B1"/>
    <w:rsid w:val="005407B6"/>
    <w:rsid w:val="0054087F"/>
    <w:rsid w:val="00540946"/>
    <w:rsid w:val="00540A60"/>
    <w:rsid w:val="00540B00"/>
    <w:rsid w:val="00540F98"/>
    <w:rsid w:val="0054100F"/>
    <w:rsid w:val="00541043"/>
    <w:rsid w:val="00541069"/>
    <w:rsid w:val="005410D4"/>
    <w:rsid w:val="005412EA"/>
    <w:rsid w:val="00541340"/>
    <w:rsid w:val="0054141C"/>
    <w:rsid w:val="005414F6"/>
    <w:rsid w:val="00541591"/>
    <w:rsid w:val="0054162D"/>
    <w:rsid w:val="00541632"/>
    <w:rsid w:val="00541821"/>
    <w:rsid w:val="00541832"/>
    <w:rsid w:val="00541984"/>
    <w:rsid w:val="005419C8"/>
    <w:rsid w:val="00541BA4"/>
    <w:rsid w:val="00541C2F"/>
    <w:rsid w:val="00541EC1"/>
    <w:rsid w:val="00542064"/>
    <w:rsid w:val="00542458"/>
    <w:rsid w:val="00542579"/>
    <w:rsid w:val="0054265F"/>
    <w:rsid w:val="00542826"/>
    <w:rsid w:val="005429A0"/>
    <w:rsid w:val="005429D4"/>
    <w:rsid w:val="00542A11"/>
    <w:rsid w:val="00542E62"/>
    <w:rsid w:val="005430CB"/>
    <w:rsid w:val="00543230"/>
    <w:rsid w:val="005432E9"/>
    <w:rsid w:val="005433AA"/>
    <w:rsid w:val="005434E3"/>
    <w:rsid w:val="00543630"/>
    <w:rsid w:val="005436A1"/>
    <w:rsid w:val="005438F0"/>
    <w:rsid w:val="00543A26"/>
    <w:rsid w:val="00543AE1"/>
    <w:rsid w:val="00543B38"/>
    <w:rsid w:val="00543C17"/>
    <w:rsid w:val="00543D95"/>
    <w:rsid w:val="00544013"/>
    <w:rsid w:val="005440C3"/>
    <w:rsid w:val="0054412D"/>
    <w:rsid w:val="005441D6"/>
    <w:rsid w:val="005441FD"/>
    <w:rsid w:val="005442E6"/>
    <w:rsid w:val="00544317"/>
    <w:rsid w:val="00544357"/>
    <w:rsid w:val="00544501"/>
    <w:rsid w:val="00544695"/>
    <w:rsid w:val="00544762"/>
    <w:rsid w:val="0054476B"/>
    <w:rsid w:val="0054496B"/>
    <w:rsid w:val="00544A1B"/>
    <w:rsid w:val="00544A22"/>
    <w:rsid w:val="00544B7B"/>
    <w:rsid w:val="00544D61"/>
    <w:rsid w:val="00544E33"/>
    <w:rsid w:val="00544F12"/>
    <w:rsid w:val="00544F30"/>
    <w:rsid w:val="00545178"/>
    <w:rsid w:val="0054579A"/>
    <w:rsid w:val="005457FA"/>
    <w:rsid w:val="00545ADA"/>
    <w:rsid w:val="00545BD9"/>
    <w:rsid w:val="00545CB1"/>
    <w:rsid w:val="00545FBE"/>
    <w:rsid w:val="005460E9"/>
    <w:rsid w:val="005461E5"/>
    <w:rsid w:val="005463A7"/>
    <w:rsid w:val="00546576"/>
    <w:rsid w:val="0054663C"/>
    <w:rsid w:val="00546661"/>
    <w:rsid w:val="00546752"/>
    <w:rsid w:val="00546811"/>
    <w:rsid w:val="00546826"/>
    <w:rsid w:val="00546984"/>
    <w:rsid w:val="00546EC5"/>
    <w:rsid w:val="00546F9C"/>
    <w:rsid w:val="00546FF2"/>
    <w:rsid w:val="00547019"/>
    <w:rsid w:val="005472DD"/>
    <w:rsid w:val="005473FB"/>
    <w:rsid w:val="005474A5"/>
    <w:rsid w:val="00547562"/>
    <w:rsid w:val="00547616"/>
    <w:rsid w:val="00547667"/>
    <w:rsid w:val="005479A0"/>
    <w:rsid w:val="00547A9A"/>
    <w:rsid w:val="00547C96"/>
    <w:rsid w:val="00547CE7"/>
    <w:rsid w:val="00547D76"/>
    <w:rsid w:val="00547E96"/>
    <w:rsid w:val="00550217"/>
    <w:rsid w:val="005502D4"/>
    <w:rsid w:val="00550321"/>
    <w:rsid w:val="005503E7"/>
    <w:rsid w:val="005506D6"/>
    <w:rsid w:val="005507A7"/>
    <w:rsid w:val="00550834"/>
    <w:rsid w:val="00550A68"/>
    <w:rsid w:val="00550C05"/>
    <w:rsid w:val="00550C07"/>
    <w:rsid w:val="00550FEE"/>
    <w:rsid w:val="00551033"/>
    <w:rsid w:val="00551589"/>
    <w:rsid w:val="00551606"/>
    <w:rsid w:val="00551707"/>
    <w:rsid w:val="005518D2"/>
    <w:rsid w:val="00551A80"/>
    <w:rsid w:val="00551B08"/>
    <w:rsid w:val="00551BE6"/>
    <w:rsid w:val="00551D28"/>
    <w:rsid w:val="00551E28"/>
    <w:rsid w:val="00551E87"/>
    <w:rsid w:val="00551FDB"/>
    <w:rsid w:val="0055224E"/>
    <w:rsid w:val="005523FD"/>
    <w:rsid w:val="00552412"/>
    <w:rsid w:val="005525DA"/>
    <w:rsid w:val="005525F6"/>
    <w:rsid w:val="00552676"/>
    <w:rsid w:val="0055273D"/>
    <w:rsid w:val="005527D4"/>
    <w:rsid w:val="005527F5"/>
    <w:rsid w:val="005528DE"/>
    <w:rsid w:val="0055298C"/>
    <w:rsid w:val="00552A8D"/>
    <w:rsid w:val="00552B8F"/>
    <w:rsid w:val="00552BA9"/>
    <w:rsid w:val="00552CB9"/>
    <w:rsid w:val="00552E89"/>
    <w:rsid w:val="00552F68"/>
    <w:rsid w:val="00553184"/>
    <w:rsid w:val="005534EA"/>
    <w:rsid w:val="005537F0"/>
    <w:rsid w:val="005539FA"/>
    <w:rsid w:val="00553AEA"/>
    <w:rsid w:val="00553CDB"/>
    <w:rsid w:val="00553D2D"/>
    <w:rsid w:val="00553DD9"/>
    <w:rsid w:val="00553FB1"/>
    <w:rsid w:val="005543C1"/>
    <w:rsid w:val="0055447A"/>
    <w:rsid w:val="0055448B"/>
    <w:rsid w:val="00554758"/>
    <w:rsid w:val="00554886"/>
    <w:rsid w:val="00554951"/>
    <w:rsid w:val="00554B31"/>
    <w:rsid w:val="00554C76"/>
    <w:rsid w:val="00554CE7"/>
    <w:rsid w:val="00554DB3"/>
    <w:rsid w:val="00554E52"/>
    <w:rsid w:val="00554EC2"/>
    <w:rsid w:val="00554F3E"/>
    <w:rsid w:val="00555069"/>
    <w:rsid w:val="005551A6"/>
    <w:rsid w:val="00555255"/>
    <w:rsid w:val="00555266"/>
    <w:rsid w:val="00555310"/>
    <w:rsid w:val="005553EE"/>
    <w:rsid w:val="005553F6"/>
    <w:rsid w:val="00555400"/>
    <w:rsid w:val="00555490"/>
    <w:rsid w:val="00555672"/>
    <w:rsid w:val="0055575A"/>
    <w:rsid w:val="0055577B"/>
    <w:rsid w:val="005559A8"/>
    <w:rsid w:val="005559F5"/>
    <w:rsid w:val="00555A65"/>
    <w:rsid w:val="00555ABB"/>
    <w:rsid w:val="00555AC2"/>
    <w:rsid w:val="00555CBC"/>
    <w:rsid w:val="00555DD3"/>
    <w:rsid w:val="00555E52"/>
    <w:rsid w:val="005562BA"/>
    <w:rsid w:val="00556320"/>
    <w:rsid w:val="00556499"/>
    <w:rsid w:val="00556549"/>
    <w:rsid w:val="0055688B"/>
    <w:rsid w:val="005569B1"/>
    <w:rsid w:val="00556EED"/>
    <w:rsid w:val="00556EFB"/>
    <w:rsid w:val="00556F4D"/>
    <w:rsid w:val="0055707C"/>
    <w:rsid w:val="005570D9"/>
    <w:rsid w:val="005570DC"/>
    <w:rsid w:val="0055731D"/>
    <w:rsid w:val="0055742E"/>
    <w:rsid w:val="0055743D"/>
    <w:rsid w:val="005574AA"/>
    <w:rsid w:val="00557547"/>
    <w:rsid w:val="00557553"/>
    <w:rsid w:val="00557894"/>
    <w:rsid w:val="00557D7A"/>
    <w:rsid w:val="00557DF4"/>
    <w:rsid w:val="00557F6F"/>
    <w:rsid w:val="00560030"/>
    <w:rsid w:val="0056020A"/>
    <w:rsid w:val="005602C0"/>
    <w:rsid w:val="005607DB"/>
    <w:rsid w:val="0056085A"/>
    <w:rsid w:val="00560867"/>
    <w:rsid w:val="0056086E"/>
    <w:rsid w:val="005608C8"/>
    <w:rsid w:val="0056096B"/>
    <w:rsid w:val="00560A01"/>
    <w:rsid w:val="00560A61"/>
    <w:rsid w:val="00560B71"/>
    <w:rsid w:val="00560EE2"/>
    <w:rsid w:val="0056109B"/>
    <w:rsid w:val="00561139"/>
    <w:rsid w:val="005612E1"/>
    <w:rsid w:val="005614FD"/>
    <w:rsid w:val="00561575"/>
    <w:rsid w:val="00561653"/>
    <w:rsid w:val="00561C9E"/>
    <w:rsid w:val="00561F5C"/>
    <w:rsid w:val="00561F94"/>
    <w:rsid w:val="00561FEB"/>
    <w:rsid w:val="00562121"/>
    <w:rsid w:val="0056248B"/>
    <w:rsid w:val="00562601"/>
    <w:rsid w:val="00562651"/>
    <w:rsid w:val="00562742"/>
    <w:rsid w:val="005628B5"/>
    <w:rsid w:val="005628E2"/>
    <w:rsid w:val="00562912"/>
    <w:rsid w:val="00562A3A"/>
    <w:rsid w:val="00562ABF"/>
    <w:rsid w:val="00562B4D"/>
    <w:rsid w:val="00562D56"/>
    <w:rsid w:val="00563319"/>
    <w:rsid w:val="00563678"/>
    <w:rsid w:val="00563758"/>
    <w:rsid w:val="00563762"/>
    <w:rsid w:val="00563764"/>
    <w:rsid w:val="0056399C"/>
    <w:rsid w:val="00563A50"/>
    <w:rsid w:val="00563AAE"/>
    <w:rsid w:val="00563CB9"/>
    <w:rsid w:val="00563E52"/>
    <w:rsid w:val="00563E58"/>
    <w:rsid w:val="00563EDC"/>
    <w:rsid w:val="005641EE"/>
    <w:rsid w:val="00564278"/>
    <w:rsid w:val="0056468F"/>
    <w:rsid w:val="00564971"/>
    <w:rsid w:val="00564C2B"/>
    <w:rsid w:val="00564D13"/>
    <w:rsid w:val="00565350"/>
    <w:rsid w:val="005654BE"/>
    <w:rsid w:val="00565536"/>
    <w:rsid w:val="00565740"/>
    <w:rsid w:val="005657DD"/>
    <w:rsid w:val="00565AF1"/>
    <w:rsid w:val="00565B1C"/>
    <w:rsid w:val="00565BC8"/>
    <w:rsid w:val="00565DBD"/>
    <w:rsid w:val="005660A5"/>
    <w:rsid w:val="00566121"/>
    <w:rsid w:val="005665F5"/>
    <w:rsid w:val="0056681B"/>
    <w:rsid w:val="0056699C"/>
    <w:rsid w:val="00566E9A"/>
    <w:rsid w:val="00566ECB"/>
    <w:rsid w:val="00566EEE"/>
    <w:rsid w:val="00566F29"/>
    <w:rsid w:val="00566F99"/>
    <w:rsid w:val="0056700F"/>
    <w:rsid w:val="005670B4"/>
    <w:rsid w:val="005671F0"/>
    <w:rsid w:val="005671FB"/>
    <w:rsid w:val="00567213"/>
    <w:rsid w:val="00567235"/>
    <w:rsid w:val="00567263"/>
    <w:rsid w:val="0056737E"/>
    <w:rsid w:val="00567728"/>
    <w:rsid w:val="0056775B"/>
    <w:rsid w:val="005679FE"/>
    <w:rsid w:val="00567A3C"/>
    <w:rsid w:val="00567A72"/>
    <w:rsid w:val="00567ADE"/>
    <w:rsid w:val="00567B01"/>
    <w:rsid w:val="00567BF2"/>
    <w:rsid w:val="00567C00"/>
    <w:rsid w:val="00567E24"/>
    <w:rsid w:val="00567E45"/>
    <w:rsid w:val="00567EF8"/>
    <w:rsid w:val="00567F3E"/>
    <w:rsid w:val="00570022"/>
    <w:rsid w:val="00570117"/>
    <w:rsid w:val="0057038B"/>
    <w:rsid w:val="005703B9"/>
    <w:rsid w:val="005703EB"/>
    <w:rsid w:val="005704A3"/>
    <w:rsid w:val="005704B2"/>
    <w:rsid w:val="00570523"/>
    <w:rsid w:val="0057053B"/>
    <w:rsid w:val="005706FE"/>
    <w:rsid w:val="00570716"/>
    <w:rsid w:val="0057080E"/>
    <w:rsid w:val="0057080F"/>
    <w:rsid w:val="0057085D"/>
    <w:rsid w:val="00570A09"/>
    <w:rsid w:val="00570A34"/>
    <w:rsid w:val="00570A71"/>
    <w:rsid w:val="00570A8E"/>
    <w:rsid w:val="00570ABA"/>
    <w:rsid w:val="00570BE3"/>
    <w:rsid w:val="00570BEE"/>
    <w:rsid w:val="00570D03"/>
    <w:rsid w:val="00570D42"/>
    <w:rsid w:val="00570ED9"/>
    <w:rsid w:val="00570EE6"/>
    <w:rsid w:val="005710C2"/>
    <w:rsid w:val="005710F0"/>
    <w:rsid w:val="00571168"/>
    <w:rsid w:val="00571252"/>
    <w:rsid w:val="00571268"/>
    <w:rsid w:val="005712EF"/>
    <w:rsid w:val="0057141B"/>
    <w:rsid w:val="00571475"/>
    <w:rsid w:val="00571740"/>
    <w:rsid w:val="005717D4"/>
    <w:rsid w:val="00571AD2"/>
    <w:rsid w:val="00571BAB"/>
    <w:rsid w:val="00571BF0"/>
    <w:rsid w:val="00571C4E"/>
    <w:rsid w:val="0057203E"/>
    <w:rsid w:val="0057207E"/>
    <w:rsid w:val="00572294"/>
    <w:rsid w:val="0057249C"/>
    <w:rsid w:val="00572578"/>
    <w:rsid w:val="0057266E"/>
    <w:rsid w:val="00572761"/>
    <w:rsid w:val="00572766"/>
    <w:rsid w:val="00572773"/>
    <w:rsid w:val="005727F2"/>
    <w:rsid w:val="005728C2"/>
    <w:rsid w:val="005728CC"/>
    <w:rsid w:val="005728FF"/>
    <w:rsid w:val="00572D11"/>
    <w:rsid w:val="00572D72"/>
    <w:rsid w:val="0057306F"/>
    <w:rsid w:val="00573150"/>
    <w:rsid w:val="00573227"/>
    <w:rsid w:val="0057325D"/>
    <w:rsid w:val="005733AA"/>
    <w:rsid w:val="005733FA"/>
    <w:rsid w:val="00573580"/>
    <w:rsid w:val="005735F1"/>
    <w:rsid w:val="00573A13"/>
    <w:rsid w:val="00573BFB"/>
    <w:rsid w:val="00573E0D"/>
    <w:rsid w:val="00573E93"/>
    <w:rsid w:val="00574010"/>
    <w:rsid w:val="0057416A"/>
    <w:rsid w:val="0057428A"/>
    <w:rsid w:val="0057429A"/>
    <w:rsid w:val="00574343"/>
    <w:rsid w:val="0057456C"/>
    <w:rsid w:val="00574575"/>
    <w:rsid w:val="00574613"/>
    <w:rsid w:val="00574797"/>
    <w:rsid w:val="0057480A"/>
    <w:rsid w:val="00574B3E"/>
    <w:rsid w:val="00574B76"/>
    <w:rsid w:val="00574C0E"/>
    <w:rsid w:val="00574E02"/>
    <w:rsid w:val="00574EB5"/>
    <w:rsid w:val="00574FB5"/>
    <w:rsid w:val="005753EF"/>
    <w:rsid w:val="00575448"/>
    <w:rsid w:val="005755A7"/>
    <w:rsid w:val="00575716"/>
    <w:rsid w:val="0057573D"/>
    <w:rsid w:val="00575797"/>
    <w:rsid w:val="005757D3"/>
    <w:rsid w:val="0057587C"/>
    <w:rsid w:val="005758A0"/>
    <w:rsid w:val="00575962"/>
    <w:rsid w:val="00575A34"/>
    <w:rsid w:val="00575B61"/>
    <w:rsid w:val="00575D3C"/>
    <w:rsid w:val="00575DA2"/>
    <w:rsid w:val="00575FAE"/>
    <w:rsid w:val="00576127"/>
    <w:rsid w:val="005761F6"/>
    <w:rsid w:val="005762F5"/>
    <w:rsid w:val="00576413"/>
    <w:rsid w:val="0057648B"/>
    <w:rsid w:val="00576558"/>
    <w:rsid w:val="00576A1C"/>
    <w:rsid w:val="00576ADA"/>
    <w:rsid w:val="00576AF5"/>
    <w:rsid w:val="00576BCC"/>
    <w:rsid w:val="00576C62"/>
    <w:rsid w:val="00576D4C"/>
    <w:rsid w:val="00576EF2"/>
    <w:rsid w:val="005770A5"/>
    <w:rsid w:val="00577401"/>
    <w:rsid w:val="005777E8"/>
    <w:rsid w:val="0057795C"/>
    <w:rsid w:val="005779A1"/>
    <w:rsid w:val="005779C2"/>
    <w:rsid w:val="005779D2"/>
    <w:rsid w:val="00577AC8"/>
    <w:rsid w:val="00577AD4"/>
    <w:rsid w:val="00577BB4"/>
    <w:rsid w:val="00577CE0"/>
    <w:rsid w:val="00577E14"/>
    <w:rsid w:val="00577E96"/>
    <w:rsid w:val="00577FAB"/>
    <w:rsid w:val="0058038C"/>
    <w:rsid w:val="005806A3"/>
    <w:rsid w:val="0058084A"/>
    <w:rsid w:val="005808A6"/>
    <w:rsid w:val="00580C87"/>
    <w:rsid w:val="00580DAE"/>
    <w:rsid w:val="00580EA5"/>
    <w:rsid w:val="00580F86"/>
    <w:rsid w:val="00581059"/>
    <w:rsid w:val="00581156"/>
    <w:rsid w:val="00581654"/>
    <w:rsid w:val="0058180B"/>
    <w:rsid w:val="005818B5"/>
    <w:rsid w:val="005819E2"/>
    <w:rsid w:val="00581B63"/>
    <w:rsid w:val="00581BB9"/>
    <w:rsid w:val="00581EF1"/>
    <w:rsid w:val="00582044"/>
    <w:rsid w:val="0058215D"/>
    <w:rsid w:val="0058218A"/>
    <w:rsid w:val="005821DB"/>
    <w:rsid w:val="005821E1"/>
    <w:rsid w:val="005821FD"/>
    <w:rsid w:val="0058222E"/>
    <w:rsid w:val="00582268"/>
    <w:rsid w:val="0058230A"/>
    <w:rsid w:val="00582380"/>
    <w:rsid w:val="00582703"/>
    <w:rsid w:val="0058290E"/>
    <w:rsid w:val="0058295D"/>
    <w:rsid w:val="00582AF5"/>
    <w:rsid w:val="00582C60"/>
    <w:rsid w:val="00582D77"/>
    <w:rsid w:val="00582D84"/>
    <w:rsid w:val="005830B8"/>
    <w:rsid w:val="00583118"/>
    <w:rsid w:val="0058318B"/>
    <w:rsid w:val="0058318C"/>
    <w:rsid w:val="00583544"/>
    <w:rsid w:val="005836E6"/>
    <w:rsid w:val="005836ED"/>
    <w:rsid w:val="005837AA"/>
    <w:rsid w:val="00583DEB"/>
    <w:rsid w:val="00583E3A"/>
    <w:rsid w:val="00583EEA"/>
    <w:rsid w:val="00584230"/>
    <w:rsid w:val="005843B6"/>
    <w:rsid w:val="005843C1"/>
    <w:rsid w:val="0058459C"/>
    <w:rsid w:val="005845FF"/>
    <w:rsid w:val="00584979"/>
    <w:rsid w:val="00584A86"/>
    <w:rsid w:val="00584ADD"/>
    <w:rsid w:val="00584DD0"/>
    <w:rsid w:val="00584EAD"/>
    <w:rsid w:val="00584F45"/>
    <w:rsid w:val="00585254"/>
    <w:rsid w:val="00585281"/>
    <w:rsid w:val="00585455"/>
    <w:rsid w:val="00585516"/>
    <w:rsid w:val="00585841"/>
    <w:rsid w:val="005858D1"/>
    <w:rsid w:val="005858F1"/>
    <w:rsid w:val="005859BE"/>
    <w:rsid w:val="00585AC2"/>
    <w:rsid w:val="00585BB6"/>
    <w:rsid w:val="00585E85"/>
    <w:rsid w:val="00585F4D"/>
    <w:rsid w:val="00585FC2"/>
    <w:rsid w:val="00586061"/>
    <w:rsid w:val="005860DB"/>
    <w:rsid w:val="0058625A"/>
    <w:rsid w:val="005862A8"/>
    <w:rsid w:val="005863EE"/>
    <w:rsid w:val="0058673E"/>
    <w:rsid w:val="005867A1"/>
    <w:rsid w:val="005868DB"/>
    <w:rsid w:val="00586951"/>
    <w:rsid w:val="00586A29"/>
    <w:rsid w:val="00586B18"/>
    <w:rsid w:val="00586E45"/>
    <w:rsid w:val="00587221"/>
    <w:rsid w:val="00587597"/>
    <w:rsid w:val="00587661"/>
    <w:rsid w:val="00587735"/>
    <w:rsid w:val="005877B0"/>
    <w:rsid w:val="00587C7E"/>
    <w:rsid w:val="00587D43"/>
    <w:rsid w:val="00587F7C"/>
    <w:rsid w:val="0059045D"/>
    <w:rsid w:val="005905EC"/>
    <w:rsid w:val="0059063C"/>
    <w:rsid w:val="00590658"/>
    <w:rsid w:val="00590682"/>
    <w:rsid w:val="00590870"/>
    <w:rsid w:val="00590C9E"/>
    <w:rsid w:val="00590E12"/>
    <w:rsid w:val="00590E5A"/>
    <w:rsid w:val="005910CF"/>
    <w:rsid w:val="00591138"/>
    <w:rsid w:val="00591148"/>
    <w:rsid w:val="0059128C"/>
    <w:rsid w:val="00591386"/>
    <w:rsid w:val="005913D0"/>
    <w:rsid w:val="00591593"/>
    <w:rsid w:val="005915F3"/>
    <w:rsid w:val="00591AB4"/>
    <w:rsid w:val="00591B0F"/>
    <w:rsid w:val="00591B53"/>
    <w:rsid w:val="00591C44"/>
    <w:rsid w:val="00591C69"/>
    <w:rsid w:val="00591E95"/>
    <w:rsid w:val="00591EDC"/>
    <w:rsid w:val="0059214E"/>
    <w:rsid w:val="00592498"/>
    <w:rsid w:val="0059249B"/>
    <w:rsid w:val="005924FA"/>
    <w:rsid w:val="00592652"/>
    <w:rsid w:val="005926D0"/>
    <w:rsid w:val="005929DB"/>
    <w:rsid w:val="00592B60"/>
    <w:rsid w:val="00592BEB"/>
    <w:rsid w:val="00592DEC"/>
    <w:rsid w:val="00592DF0"/>
    <w:rsid w:val="00592FC9"/>
    <w:rsid w:val="00593384"/>
    <w:rsid w:val="0059344F"/>
    <w:rsid w:val="00593610"/>
    <w:rsid w:val="00593832"/>
    <w:rsid w:val="00593BFF"/>
    <w:rsid w:val="00593E23"/>
    <w:rsid w:val="00593EF3"/>
    <w:rsid w:val="00593F89"/>
    <w:rsid w:val="0059407C"/>
    <w:rsid w:val="0059429B"/>
    <w:rsid w:val="005943C2"/>
    <w:rsid w:val="005946F4"/>
    <w:rsid w:val="00594E12"/>
    <w:rsid w:val="0059517B"/>
    <w:rsid w:val="0059558A"/>
    <w:rsid w:val="00595849"/>
    <w:rsid w:val="00595D51"/>
    <w:rsid w:val="00595D77"/>
    <w:rsid w:val="00596009"/>
    <w:rsid w:val="005960F3"/>
    <w:rsid w:val="005961AE"/>
    <w:rsid w:val="00596364"/>
    <w:rsid w:val="005964BC"/>
    <w:rsid w:val="0059659E"/>
    <w:rsid w:val="0059665B"/>
    <w:rsid w:val="00596671"/>
    <w:rsid w:val="005969DB"/>
    <w:rsid w:val="00596CFB"/>
    <w:rsid w:val="00596E19"/>
    <w:rsid w:val="00597024"/>
    <w:rsid w:val="0059713C"/>
    <w:rsid w:val="0059717D"/>
    <w:rsid w:val="00597180"/>
    <w:rsid w:val="005972A4"/>
    <w:rsid w:val="005972AA"/>
    <w:rsid w:val="00597340"/>
    <w:rsid w:val="0059740A"/>
    <w:rsid w:val="005976E9"/>
    <w:rsid w:val="00597737"/>
    <w:rsid w:val="00597776"/>
    <w:rsid w:val="0059794D"/>
    <w:rsid w:val="00597AC0"/>
    <w:rsid w:val="00597DED"/>
    <w:rsid w:val="00597F55"/>
    <w:rsid w:val="005A0499"/>
    <w:rsid w:val="005A055C"/>
    <w:rsid w:val="005A05A7"/>
    <w:rsid w:val="005A05C9"/>
    <w:rsid w:val="005A062E"/>
    <w:rsid w:val="005A064E"/>
    <w:rsid w:val="005A0662"/>
    <w:rsid w:val="005A0C67"/>
    <w:rsid w:val="005A0C73"/>
    <w:rsid w:val="005A0C88"/>
    <w:rsid w:val="005A0CE6"/>
    <w:rsid w:val="005A0D4D"/>
    <w:rsid w:val="005A0FAB"/>
    <w:rsid w:val="005A106B"/>
    <w:rsid w:val="005A10F5"/>
    <w:rsid w:val="005A114E"/>
    <w:rsid w:val="005A12D6"/>
    <w:rsid w:val="005A141F"/>
    <w:rsid w:val="005A1460"/>
    <w:rsid w:val="005A1498"/>
    <w:rsid w:val="005A14CF"/>
    <w:rsid w:val="005A155C"/>
    <w:rsid w:val="005A1623"/>
    <w:rsid w:val="005A1688"/>
    <w:rsid w:val="005A1A07"/>
    <w:rsid w:val="005A1B84"/>
    <w:rsid w:val="005A1C33"/>
    <w:rsid w:val="005A1C56"/>
    <w:rsid w:val="005A1DF0"/>
    <w:rsid w:val="005A1F79"/>
    <w:rsid w:val="005A2186"/>
    <w:rsid w:val="005A23B3"/>
    <w:rsid w:val="005A23B6"/>
    <w:rsid w:val="005A23F0"/>
    <w:rsid w:val="005A2583"/>
    <w:rsid w:val="005A2634"/>
    <w:rsid w:val="005A26D8"/>
    <w:rsid w:val="005A26E9"/>
    <w:rsid w:val="005A272F"/>
    <w:rsid w:val="005A28D2"/>
    <w:rsid w:val="005A298E"/>
    <w:rsid w:val="005A299A"/>
    <w:rsid w:val="005A2C06"/>
    <w:rsid w:val="005A2C90"/>
    <w:rsid w:val="005A2D74"/>
    <w:rsid w:val="005A30FF"/>
    <w:rsid w:val="005A330F"/>
    <w:rsid w:val="005A3408"/>
    <w:rsid w:val="005A3452"/>
    <w:rsid w:val="005A3A03"/>
    <w:rsid w:val="005A3BE7"/>
    <w:rsid w:val="005A3D46"/>
    <w:rsid w:val="005A3E89"/>
    <w:rsid w:val="005A3ED9"/>
    <w:rsid w:val="005A3F9A"/>
    <w:rsid w:val="005A4130"/>
    <w:rsid w:val="005A4381"/>
    <w:rsid w:val="005A44F1"/>
    <w:rsid w:val="005A474F"/>
    <w:rsid w:val="005A48BF"/>
    <w:rsid w:val="005A499E"/>
    <w:rsid w:val="005A49F2"/>
    <w:rsid w:val="005A4B5E"/>
    <w:rsid w:val="005A4BA3"/>
    <w:rsid w:val="005A4C44"/>
    <w:rsid w:val="005A4CC3"/>
    <w:rsid w:val="005A4DA4"/>
    <w:rsid w:val="005A4F06"/>
    <w:rsid w:val="005A56A2"/>
    <w:rsid w:val="005A56F6"/>
    <w:rsid w:val="005A573D"/>
    <w:rsid w:val="005A5746"/>
    <w:rsid w:val="005A5946"/>
    <w:rsid w:val="005A5BFE"/>
    <w:rsid w:val="005A5C5A"/>
    <w:rsid w:val="005A5D21"/>
    <w:rsid w:val="005A5E59"/>
    <w:rsid w:val="005A5FC4"/>
    <w:rsid w:val="005A6060"/>
    <w:rsid w:val="005A6088"/>
    <w:rsid w:val="005A60B2"/>
    <w:rsid w:val="005A6127"/>
    <w:rsid w:val="005A61E1"/>
    <w:rsid w:val="005A63CA"/>
    <w:rsid w:val="005A65ED"/>
    <w:rsid w:val="005A6631"/>
    <w:rsid w:val="005A6643"/>
    <w:rsid w:val="005A6704"/>
    <w:rsid w:val="005A68F1"/>
    <w:rsid w:val="005A694A"/>
    <w:rsid w:val="005A695B"/>
    <w:rsid w:val="005A6A33"/>
    <w:rsid w:val="005A6ACB"/>
    <w:rsid w:val="005A6BD6"/>
    <w:rsid w:val="005A6BD8"/>
    <w:rsid w:val="005A6D49"/>
    <w:rsid w:val="005A6DB6"/>
    <w:rsid w:val="005A6E00"/>
    <w:rsid w:val="005A6ED3"/>
    <w:rsid w:val="005A7341"/>
    <w:rsid w:val="005A7499"/>
    <w:rsid w:val="005A74AF"/>
    <w:rsid w:val="005A74BD"/>
    <w:rsid w:val="005A76A2"/>
    <w:rsid w:val="005A781B"/>
    <w:rsid w:val="005A7B30"/>
    <w:rsid w:val="005A7B97"/>
    <w:rsid w:val="005A7F3D"/>
    <w:rsid w:val="005B0041"/>
    <w:rsid w:val="005B0261"/>
    <w:rsid w:val="005B028C"/>
    <w:rsid w:val="005B02CD"/>
    <w:rsid w:val="005B0351"/>
    <w:rsid w:val="005B041A"/>
    <w:rsid w:val="005B05A3"/>
    <w:rsid w:val="005B0656"/>
    <w:rsid w:val="005B0695"/>
    <w:rsid w:val="005B072A"/>
    <w:rsid w:val="005B07E6"/>
    <w:rsid w:val="005B1013"/>
    <w:rsid w:val="005B1125"/>
    <w:rsid w:val="005B11E7"/>
    <w:rsid w:val="005B1412"/>
    <w:rsid w:val="005B1632"/>
    <w:rsid w:val="005B1680"/>
    <w:rsid w:val="005B169B"/>
    <w:rsid w:val="005B1B58"/>
    <w:rsid w:val="005B1D81"/>
    <w:rsid w:val="005B1E19"/>
    <w:rsid w:val="005B1EC7"/>
    <w:rsid w:val="005B2070"/>
    <w:rsid w:val="005B28D7"/>
    <w:rsid w:val="005B297D"/>
    <w:rsid w:val="005B2A18"/>
    <w:rsid w:val="005B2A43"/>
    <w:rsid w:val="005B2A44"/>
    <w:rsid w:val="005B2B8C"/>
    <w:rsid w:val="005B2D8E"/>
    <w:rsid w:val="005B3012"/>
    <w:rsid w:val="005B310E"/>
    <w:rsid w:val="005B31FC"/>
    <w:rsid w:val="005B324D"/>
    <w:rsid w:val="005B32A4"/>
    <w:rsid w:val="005B35E9"/>
    <w:rsid w:val="005B3674"/>
    <w:rsid w:val="005B367B"/>
    <w:rsid w:val="005B394E"/>
    <w:rsid w:val="005B3C3C"/>
    <w:rsid w:val="005B3DD0"/>
    <w:rsid w:val="005B3F74"/>
    <w:rsid w:val="005B4011"/>
    <w:rsid w:val="005B4133"/>
    <w:rsid w:val="005B41CB"/>
    <w:rsid w:val="005B4615"/>
    <w:rsid w:val="005B46C1"/>
    <w:rsid w:val="005B4881"/>
    <w:rsid w:val="005B48C0"/>
    <w:rsid w:val="005B48D6"/>
    <w:rsid w:val="005B48F9"/>
    <w:rsid w:val="005B49B1"/>
    <w:rsid w:val="005B4A43"/>
    <w:rsid w:val="005B4CDC"/>
    <w:rsid w:val="005B4F16"/>
    <w:rsid w:val="005B509E"/>
    <w:rsid w:val="005B50A0"/>
    <w:rsid w:val="005B5261"/>
    <w:rsid w:val="005B52FD"/>
    <w:rsid w:val="005B5464"/>
    <w:rsid w:val="005B55AB"/>
    <w:rsid w:val="005B55EA"/>
    <w:rsid w:val="005B56D6"/>
    <w:rsid w:val="005B56E8"/>
    <w:rsid w:val="005B5827"/>
    <w:rsid w:val="005B5A7C"/>
    <w:rsid w:val="005B5A7D"/>
    <w:rsid w:val="005B5D69"/>
    <w:rsid w:val="005B5EF7"/>
    <w:rsid w:val="005B601E"/>
    <w:rsid w:val="005B6094"/>
    <w:rsid w:val="005B630A"/>
    <w:rsid w:val="005B6367"/>
    <w:rsid w:val="005B6418"/>
    <w:rsid w:val="005B6629"/>
    <w:rsid w:val="005B666B"/>
    <w:rsid w:val="005B675C"/>
    <w:rsid w:val="005B68B9"/>
    <w:rsid w:val="005B6ABF"/>
    <w:rsid w:val="005B6BCC"/>
    <w:rsid w:val="005B6C31"/>
    <w:rsid w:val="005B6CA8"/>
    <w:rsid w:val="005B6CC0"/>
    <w:rsid w:val="005B6D03"/>
    <w:rsid w:val="005B6F45"/>
    <w:rsid w:val="005B7029"/>
    <w:rsid w:val="005B7183"/>
    <w:rsid w:val="005B72C7"/>
    <w:rsid w:val="005B7367"/>
    <w:rsid w:val="005B73A2"/>
    <w:rsid w:val="005B7A11"/>
    <w:rsid w:val="005B7A35"/>
    <w:rsid w:val="005B7B6D"/>
    <w:rsid w:val="005B7C59"/>
    <w:rsid w:val="005B7C89"/>
    <w:rsid w:val="005B7F84"/>
    <w:rsid w:val="005C005C"/>
    <w:rsid w:val="005C0196"/>
    <w:rsid w:val="005C027F"/>
    <w:rsid w:val="005C02CE"/>
    <w:rsid w:val="005C02CF"/>
    <w:rsid w:val="005C0453"/>
    <w:rsid w:val="005C058F"/>
    <w:rsid w:val="005C0783"/>
    <w:rsid w:val="005C09DF"/>
    <w:rsid w:val="005C09E3"/>
    <w:rsid w:val="005C0C38"/>
    <w:rsid w:val="005C0C86"/>
    <w:rsid w:val="005C0CA1"/>
    <w:rsid w:val="005C0E01"/>
    <w:rsid w:val="005C1392"/>
    <w:rsid w:val="005C14C5"/>
    <w:rsid w:val="005C19F4"/>
    <w:rsid w:val="005C1B13"/>
    <w:rsid w:val="005C1CE9"/>
    <w:rsid w:val="005C1DAE"/>
    <w:rsid w:val="005C1E02"/>
    <w:rsid w:val="005C1ECE"/>
    <w:rsid w:val="005C234A"/>
    <w:rsid w:val="005C252C"/>
    <w:rsid w:val="005C2533"/>
    <w:rsid w:val="005C2540"/>
    <w:rsid w:val="005C25DA"/>
    <w:rsid w:val="005C26C9"/>
    <w:rsid w:val="005C276F"/>
    <w:rsid w:val="005C2983"/>
    <w:rsid w:val="005C2A81"/>
    <w:rsid w:val="005C2B20"/>
    <w:rsid w:val="005C2BCB"/>
    <w:rsid w:val="005C2DFE"/>
    <w:rsid w:val="005C2F56"/>
    <w:rsid w:val="005C3082"/>
    <w:rsid w:val="005C3798"/>
    <w:rsid w:val="005C383A"/>
    <w:rsid w:val="005C3898"/>
    <w:rsid w:val="005C3953"/>
    <w:rsid w:val="005C3AAD"/>
    <w:rsid w:val="005C3CD9"/>
    <w:rsid w:val="005C3D12"/>
    <w:rsid w:val="005C3E57"/>
    <w:rsid w:val="005C4092"/>
    <w:rsid w:val="005C4181"/>
    <w:rsid w:val="005C428C"/>
    <w:rsid w:val="005C42F4"/>
    <w:rsid w:val="005C42FF"/>
    <w:rsid w:val="005C4316"/>
    <w:rsid w:val="005C468A"/>
    <w:rsid w:val="005C4871"/>
    <w:rsid w:val="005C49F7"/>
    <w:rsid w:val="005C4BFF"/>
    <w:rsid w:val="005C4D75"/>
    <w:rsid w:val="005C4DAC"/>
    <w:rsid w:val="005C4DDA"/>
    <w:rsid w:val="005C4E2A"/>
    <w:rsid w:val="005C4F76"/>
    <w:rsid w:val="005C506A"/>
    <w:rsid w:val="005C50AF"/>
    <w:rsid w:val="005C5214"/>
    <w:rsid w:val="005C552D"/>
    <w:rsid w:val="005C5751"/>
    <w:rsid w:val="005C579F"/>
    <w:rsid w:val="005C5AAC"/>
    <w:rsid w:val="005C5C54"/>
    <w:rsid w:val="005C5D64"/>
    <w:rsid w:val="005C5DBF"/>
    <w:rsid w:val="005C611A"/>
    <w:rsid w:val="005C62AD"/>
    <w:rsid w:val="005C62C5"/>
    <w:rsid w:val="005C631B"/>
    <w:rsid w:val="005C633C"/>
    <w:rsid w:val="005C639F"/>
    <w:rsid w:val="005C63B0"/>
    <w:rsid w:val="005C6684"/>
    <w:rsid w:val="005C6904"/>
    <w:rsid w:val="005C69EB"/>
    <w:rsid w:val="005C6DD8"/>
    <w:rsid w:val="005C7107"/>
    <w:rsid w:val="005C711F"/>
    <w:rsid w:val="005C716E"/>
    <w:rsid w:val="005C7219"/>
    <w:rsid w:val="005C725C"/>
    <w:rsid w:val="005C740F"/>
    <w:rsid w:val="005C7716"/>
    <w:rsid w:val="005C7A91"/>
    <w:rsid w:val="005C7BF5"/>
    <w:rsid w:val="005C7CF8"/>
    <w:rsid w:val="005D007D"/>
    <w:rsid w:val="005D01F0"/>
    <w:rsid w:val="005D01F5"/>
    <w:rsid w:val="005D0224"/>
    <w:rsid w:val="005D049B"/>
    <w:rsid w:val="005D04C7"/>
    <w:rsid w:val="005D07CD"/>
    <w:rsid w:val="005D0A50"/>
    <w:rsid w:val="005D0C2A"/>
    <w:rsid w:val="005D0DA1"/>
    <w:rsid w:val="005D0E9E"/>
    <w:rsid w:val="005D0ED9"/>
    <w:rsid w:val="005D106C"/>
    <w:rsid w:val="005D1191"/>
    <w:rsid w:val="005D1317"/>
    <w:rsid w:val="005D13C7"/>
    <w:rsid w:val="005D13CC"/>
    <w:rsid w:val="005D1626"/>
    <w:rsid w:val="005D1628"/>
    <w:rsid w:val="005D1679"/>
    <w:rsid w:val="005D174F"/>
    <w:rsid w:val="005D17B9"/>
    <w:rsid w:val="005D1889"/>
    <w:rsid w:val="005D1A82"/>
    <w:rsid w:val="005D1BDC"/>
    <w:rsid w:val="005D1C08"/>
    <w:rsid w:val="005D1D0D"/>
    <w:rsid w:val="005D1D2A"/>
    <w:rsid w:val="005D1D37"/>
    <w:rsid w:val="005D1DA8"/>
    <w:rsid w:val="005D1E74"/>
    <w:rsid w:val="005D1FC5"/>
    <w:rsid w:val="005D20B4"/>
    <w:rsid w:val="005D20EA"/>
    <w:rsid w:val="005D22B7"/>
    <w:rsid w:val="005D231E"/>
    <w:rsid w:val="005D2480"/>
    <w:rsid w:val="005D24E2"/>
    <w:rsid w:val="005D2507"/>
    <w:rsid w:val="005D27B3"/>
    <w:rsid w:val="005D2899"/>
    <w:rsid w:val="005D2937"/>
    <w:rsid w:val="005D2998"/>
    <w:rsid w:val="005D2C39"/>
    <w:rsid w:val="005D2F96"/>
    <w:rsid w:val="005D30A1"/>
    <w:rsid w:val="005D313B"/>
    <w:rsid w:val="005D3245"/>
    <w:rsid w:val="005D3413"/>
    <w:rsid w:val="005D348C"/>
    <w:rsid w:val="005D3607"/>
    <w:rsid w:val="005D3B22"/>
    <w:rsid w:val="005D3FDE"/>
    <w:rsid w:val="005D3FF9"/>
    <w:rsid w:val="005D4084"/>
    <w:rsid w:val="005D40FE"/>
    <w:rsid w:val="005D416C"/>
    <w:rsid w:val="005D439A"/>
    <w:rsid w:val="005D4447"/>
    <w:rsid w:val="005D44F2"/>
    <w:rsid w:val="005D46BE"/>
    <w:rsid w:val="005D46C3"/>
    <w:rsid w:val="005D497D"/>
    <w:rsid w:val="005D4A2B"/>
    <w:rsid w:val="005D4DF2"/>
    <w:rsid w:val="005D4E7C"/>
    <w:rsid w:val="005D5085"/>
    <w:rsid w:val="005D5145"/>
    <w:rsid w:val="005D537E"/>
    <w:rsid w:val="005D553E"/>
    <w:rsid w:val="005D556B"/>
    <w:rsid w:val="005D5609"/>
    <w:rsid w:val="005D5610"/>
    <w:rsid w:val="005D56FC"/>
    <w:rsid w:val="005D575C"/>
    <w:rsid w:val="005D580B"/>
    <w:rsid w:val="005D588D"/>
    <w:rsid w:val="005D5BB8"/>
    <w:rsid w:val="005D5C4F"/>
    <w:rsid w:val="005D5E02"/>
    <w:rsid w:val="005D5ED3"/>
    <w:rsid w:val="005D60C4"/>
    <w:rsid w:val="005D611B"/>
    <w:rsid w:val="005D642E"/>
    <w:rsid w:val="005D656A"/>
    <w:rsid w:val="005D66D7"/>
    <w:rsid w:val="005D690E"/>
    <w:rsid w:val="005D6A09"/>
    <w:rsid w:val="005D6C3A"/>
    <w:rsid w:val="005D6C73"/>
    <w:rsid w:val="005D6EE1"/>
    <w:rsid w:val="005D6F1A"/>
    <w:rsid w:val="005D7151"/>
    <w:rsid w:val="005D71D0"/>
    <w:rsid w:val="005D72D3"/>
    <w:rsid w:val="005D7493"/>
    <w:rsid w:val="005D7541"/>
    <w:rsid w:val="005D756E"/>
    <w:rsid w:val="005D775A"/>
    <w:rsid w:val="005D79DE"/>
    <w:rsid w:val="005D7B51"/>
    <w:rsid w:val="005D7D6F"/>
    <w:rsid w:val="005D7F73"/>
    <w:rsid w:val="005E002A"/>
    <w:rsid w:val="005E006A"/>
    <w:rsid w:val="005E00F8"/>
    <w:rsid w:val="005E0226"/>
    <w:rsid w:val="005E034D"/>
    <w:rsid w:val="005E03AE"/>
    <w:rsid w:val="005E03F3"/>
    <w:rsid w:val="005E0686"/>
    <w:rsid w:val="005E0892"/>
    <w:rsid w:val="005E09A0"/>
    <w:rsid w:val="005E09A1"/>
    <w:rsid w:val="005E0A1D"/>
    <w:rsid w:val="005E0B05"/>
    <w:rsid w:val="005E0C34"/>
    <w:rsid w:val="005E0D86"/>
    <w:rsid w:val="005E0E55"/>
    <w:rsid w:val="005E0F39"/>
    <w:rsid w:val="005E0F47"/>
    <w:rsid w:val="005E0F6E"/>
    <w:rsid w:val="005E1006"/>
    <w:rsid w:val="005E117E"/>
    <w:rsid w:val="005E1313"/>
    <w:rsid w:val="005E1449"/>
    <w:rsid w:val="005E1779"/>
    <w:rsid w:val="005E1856"/>
    <w:rsid w:val="005E1ADF"/>
    <w:rsid w:val="005E1BA3"/>
    <w:rsid w:val="005E1F2C"/>
    <w:rsid w:val="005E1FDC"/>
    <w:rsid w:val="005E23F1"/>
    <w:rsid w:val="005E243B"/>
    <w:rsid w:val="005E250A"/>
    <w:rsid w:val="005E25B0"/>
    <w:rsid w:val="005E275A"/>
    <w:rsid w:val="005E2A2D"/>
    <w:rsid w:val="005E2A4E"/>
    <w:rsid w:val="005E2A96"/>
    <w:rsid w:val="005E2AA7"/>
    <w:rsid w:val="005E2BAF"/>
    <w:rsid w:val="005E2C8F"/>
    <w:rsid w:val="005E2DEE"/>
    <w:rsid w:val="005E2F59"/>
    <w:rsid w:val="005E2F8D"/>
    <w:rsid w:val="005E3204"/>
    <w:rsid w:val="005E336F"/>
    <w:rsid w:val="005E34ED"/>
    <w:rsid w:val="005E3642"/>
    <w:rsid w:val="005E3712"/>
    <w:rsid w:val="005E37D6"/>
    <w:rsid w:val="005E39E5"/>
    <w:rsid w:val="005E3A81"/>
    <w:rsid w:val="005E3C14"/>
    <w:rsid w:val="005E3D36"/>
    <w:rsid w:val="005E3E0E"/>
    <w:rsid w:val="005E3E23"/>
    <w:rsid w:val="005E3F20"/>
    <w:rsid w:val="005E3F5A"/>
    <w:rsid w:val="005E41FB"/>
    <w:rsid w:val="005E4201"/>
    <w:rsid w:val="005E425B"/>
    <w:rsid w:val="005E42CA"/>
    <w:rsid w:val="005E4503"/>
    <w:rsid w:val="005E468C"/>
    <w:rsid w:val="005E46C8"/>
    <w:rsid w:val="005E4EA9"/>
    <w:rsid w:val="005E4F08"/>
    <w:rsid w:val="005E4FBA"/>
    <w:rsid w:val="005E50E1"/>
    <w:rsid w:val="005E51A5"/>
    <w:rsid w:val="005E5269"/>
    <w:rsid w:val="005E5312"/>
    <w:rsid w:val="005E5406"/>
    <w:rsid w:val="005E554B"/>
    <w:rsid w:val="005E55A8"/>
    <w:rsid w:val="005E563B"/>
    <w:rsid w:val="005E56CF"/>
    <w:rsid w:val="005E56EA"/>
    <w:rsid w:val="005E576C"/>
    <w:rsid w:val="005E5874"/>
    <w:rsid w:val="005E5A28"/>
    <w:rsid w:val="005E5A50"/>
    <w:rsid w:val="005E5A73"/>
    <w:rsid w:val="005E5EF1"/>
    <w:rsid w:val="005E5F2D"/>
    <w:rsid w:val="005E60BE"/>
    <w:rsid w:val="005E60E3"/>
    <w:rsid w:val="005E6267"/>
    <w:rsid w:val="005E638D"/>
    <w:rsid w:val="005E6533"/>
    <w:rsid w:val="005E6581"/>
    <w:rsid w:val="005E669F"/>
    <w:rsid w:val="005E679A"/>
    <w:rsid w:val="005E681C"/>
    <w:rsid w:val="005E6906"/>
    <w:rsid w:val="005E7184"/>
    <w:rsid w:val="005E7379"/>
    <w:rsid w:val="005E74E5"/>
    <w:rsid w:val="005E758B"/>
    <w:rsid w:val="005E7644"/>
    <w:rsid w:val="005E78E3"/>
    <w:rsid w:val="005E7A34"/>
    <w:rsid w:val="005E7A4E"/>
    <w:rsid w:val="005E7C9B"/>
    <w:rsid w:val="005E7CA4"/>
    <w:rsid w:val="005E7CC1"/>
    <w:rsid w:val="005E7D2D"/>
    <w:rsid w:val="005F01E4"/>
    <w:rsid w:val="005F01EB"/>
    <w:rsid w:val="005F03E8"/>
    <w:rsid w:val="005F04D9"/>
    <w:rsid w:val="005F0528"/>
    <w:rsid w:val="005F0652"/>
    <w:rsid w:val="005F0797"/>
    <w:rsid w:val="005F084A"/>
    <w:rsid w:val="005F0B80"/>
    <w:rsid w:val="005F0FA8"/>
    <w:rsid w:val="005F109D"/>
    <w:rsid w:val="005F10F4"/>
    <w:rsid w:val="005F151E"/>
    <w:rsid w:val="005F1593"/>
    <w:rsid w:val="005F15A6"/>
    <w:rsid w:val="005F164B"/>
    <w:rsid w:val="005F16DA"/>
    <w:rsid w:val="005F1A80"/>
    <w:rsid w:val="005F1AC8"/>
    <w:rsid w:val="005F1B2C"/>
    <w:rsid w:val="005F1D14"/>
    <w:rsid w:val="005F1E88"/>
    <w:rsid w:val="005F1EFD"/>
    <w:rsid w:val="005F211A"/>
    <w:rsid w:val="005F22C6"/>
    <w:rsid w:val="005F22E1"/>
    <w:rsid w:val="005F2463"/>
    <w:rsid w:val="005F2574"/>
    <w:rsid w:val="005F25C2"/>
    <w:rsid w:val="005F274F"/>
    <w:rsid w:val="005F282F"/>
    <w:rsid w:val="005F2847"/>
    <w:rsid w:val="005F2900"/>
    <w:rsid w:val="005F29F2"/>
    <w:rsid w:val="005F2A30"/>
    <w:rsid w:val="005F2D26"/>
    <w:rsid w:val="005F2DC5"/>
    <w:rsid w:val="005F2EF2"/>
    <w:rsid w:val="005F2FC3"/>
    <w:rsid w:val="005F314F"/>
    <w:rsid w:val="005F3274"/>
    <w:rsid w:val="005F349E"/>
    <w:rsid w:val="005F352C"/>
    <w:rsid w:val="005F370E"/>
    <w:rsid w:val="005F39C9"/>
    <w:rsid w:val="005F3A11"/>
    <w:rsid w:val="005F3A12"/>
    <w:rsid w:val="005F3BFB"/>
    <w:rsid w:val="005F3D18"/>
    <w:rsid w:val="005F3E5C"/>
    <w:rsid w:val="005F412A"/>
    <w:rsid w:val="005F41CC"/>
    <w:rsid w:val="005F429C"/>
    <w:rsid w:val="005F43CF"/>
    <w:rsid w:val="005F4512"/>
    <w:rsid w:val="005F45E3"/>
    <w:rsid w:val="005F4648"/>
    <w:rsid w:val="005F46E3"/>
    <w:rsid w:val="005F475B"/>
    <w:rsid w:val="005F4941"/>
    <w:rsid w:val="005F4A15"/>
    <w:rsid w:val="005F4AFB"/>
    <w:rsid w:val="005F4B0E"/>
    <w:rsid w:val="005F4BDB"/>
    <w:rsid w:val="005F4D66"/>
    <w:rsid w:val="005F4F1F"/>
    <w:rsid w:val="005F4F30"/>
    <w:rsid w:val="005F50E0"/>
    <w:rsid w:val="005F5296"/>
    <w:rsid w:val="005F52C2"/>
    <w:rsid w:val="005F52E0"/>
    <w:rsid w:val="005F543D"/>
    <w:rsid w:val="005F54E3"/>
    <w:rsid w:val="005F59DE"/>
    <w:rsid w:val="005F5BB4"/>
    <w:rsid w:val="005F5C71"/>
    <w:rsid w:val="005F5F35"/>
    <w:rsid w:val="005F5FF8"/>
    <w:rsid w:val="005F632D"/>
    <w:rsid w:val="005F6680"/>
    <w:rsid w:val="005F669A"/>
    <w:rsid w:val="005F66DF"/>
    <w:rsid w:val="005F6854"/>
    <w:rsid w:val="005F6DD5"/>
    <w:rsid w:val="005F6E8C"/>
    <w:rsid w:val="005F6F75"/>
    <w:rsid w:val="005F707F"/>
    <w:rsid w:val="005F73F8"/>
    <w:rsid w:val="005F7462"/>
    <w:rsid w:val="005F7505"/>
    <w:rsid w:val="005F750A"/>
    <w:rsid w:val="005F758A"/>
    <w:rsid w:val="005F76B5"/>
    <w:rsid w:val="005F775F"/>
    <w:rsid w:val="005F79E4"/>
    <w:rsid w:val="005F7A50"/>
    <w:rsid w:val="005F7C3D"/>
    <w:rsid w:val="005F7D3D"/>
    <w:rsid w:val="005F7D81"/>
    <w:rsid w:val="005F7DC4"/>
    <w:rsid w:val="005F7DD8"/>
    <w:rsid w:val="005F7E5F"/>
    <w:rsid w:val="005F7ECF"/>
    <w:rsid w:val="006001C0"/>
    <w:rsid w:val="006003E9"/>
    <w:rsid w:val="0060040B"/>
    <w:rsid w:val="0060041B"/>
    <w:rsid w:val="00600995"/>
    <w:rsid w:val="006009ED"/>
    <w:rsid w:val="00600BBF"/>
    <w:rsid w:val="00600C16"/>
    <w:rsid w:val="00600C8F"/>
    <w:rsid w:val="00600D19"/>
    <w:rsid w:val="00600F7D"/>
    <w:rsid w:val="00601066"/>
    <w:rsid w:val="0060107F"/>
    <w:rsid w:val="006010A7"/>
    <w:rsid w:val="00601270"/>
    <w:rsid w:val="00601344"/>
    <w:rsid w:val="006013DB"/>
    <w:rsid w:val="00601408"/>
    <w:rsid w:val="0060159F"/>
    <w:rsid w:val="0060175A"/>
    <w:rsid w:val="006017EE"/>
    <w:rsid w:val="00601850"/>
    <w:rsid w:val="006018DD"/>
    <w:rsid w:val="006019C1"/>
    <w:rsid w:val="00601A3A"/>
    <w:rsid w:val="00601AB5"/>
    <w:rsid w:val="00601C85"/>
    <w:rsid w:val="00601EA0"/>
    <w:rsid w:val="00601EF7"/>
    <w:rsid w:val="00601FB5"/>
    <w:rsid w:val="006020AD"/>
    <w:rsid w:val="00602190"/>
    <w:rsid w:val="00602197"/>
    <w:rsid w:val="0060222D"/>
    <w:rsid w:val="006022BA"/>
    <w:rsid w:val="0060248D"/>
    <w:rsid w:val="00602614"/>
    <w:rsid w:val="0060265F"/>
    <w:rsid w:val="00602986"/>
    <w:rsid w:val="00602B94"/>
    <w:rsid w:val="00602CB5"/>
    <w:rsid w:val="00602CC5"/>
    <w:rsid w:val="00602D58"/>
    <w:rsid w:val="00602E4E"/>
    <w:rsid w:val="00602E62"/>
    <w:rsid w:val="006031AE"/>
    <w:rsid w:val="0060327A"/>
    <w:rsid w:val="00603284"/>
    <w:rsid w:val="006034D1"/>
    <w:rsid w:val="00603773"/>
    <w:rsid w:val="00603921"/>
    <w:rsid w:val="00603BC1"/>
    <w:rsid w:val="00603C09"/>
    <w:rsid w:val="00603EE0"/>
    <w:rsid w:val="0060431E"/>
    <w:rsid w:val="00604470"/>
    <w:rsid w:val="0060465D"/>
    <w:rsid w:val="0060466A"/>
    <w:rsid w:val="00604693"/>
    <w:rsid w:val="00604885"/>
    <w:rsid w:val="006049AB"/>
    <w:rsid w:val="00604A36"/>
    <w:rsid w:val="00604B6C"/>
    <w:rsid w:val="00604E0D"/>
    <w:rsid w:val="00604E44"/>
    <w:rsid w:val="006050C6"/>
    <w:rsid w:val="00605239"/>
    <w:rsid w:val="00605247"/>
    <w:rsid w:val="006054B1"/>
    <w:rsid w:val="006055E9"/>
    <w:rsid w:val="006056D8"/>
    <w:rsid w:val="0060582B"/>
    <w:rsid w:val="0060596F"/>
    <w:rsid w:val="00605975"/>
    <w:rsid w:val="00605F57"/>
    <w:rsid w:val="00606079"/>
    <w:rsid w:val="006060BA"/>
    <w:rsid w:val="00606101"/>
    <w:rsid w:val="0060624A"/>
    <w:rsid w:val="00606261"/>
    <w:rsid w:val="006063E3"/>
    <w:rsid w:val="006063FC"/>
    <w:rsid w:val="006064E0"/>
    <w:rsid w:val="00606557"/>
    <w:rsid w:val="0060655B"/>
    <w:rsid w:val="00606633"/>
    <w:rsid w:val="00606775"/>
    <w:rsid w:val="0060680C"/>
    <w:rsid w:val="0060686F"/>
    <w:rsid w:val="006069CD"/>
    <w:rsid w:val="00606B1E"/>
    <w:rsid w:val="00606C68"/>
    <w:rsid w:val="00606D33"/>
    <w:rsid w:val="0060705F"/>
    <w:rsid w:val="0060720B"/>
    <w:rsid w:val="0060726F"/>
    <w:rsid w:val="006073B3"/>
    <w:rsid w:val="006074F3"/>
    <w:rsid w:val="006076DD"/>
    <w:rsid w:val="00607819"/>
    <w:rsid w:val="00607848"/>
    <w:rsid w:val="00607997"/>
    <w:rsid w:val="00607A77"/>
    <w:rsid w:val="00607AFD"/>
    <w:rsid w:val="00607DA6"/>
    <w:rsid w:val="00607F54"/>
    <w:rsid w:val="006102F9"/>
    <w:rsid w:val="006103EA"/>
    <w:rsid w:val="00610686"/>
    <w:rsid w:val="006109C5"/>
    <w:rsid w:val="00610D3A"/>
    <w:rsid w:val="00610DE1"/>
    <w:rsid w:val="00610F0A"/>
    <w:rsid w:val="006110C9"/>
    <w:rsid w:val="006110E9"/>
    <w:rsid w:val="006111EE"/>
    <w:rsid w:val="006112BB"/>
    <w:rsid w:val="006113E0"/>
    <w:rsid w:val="00611468"/>
    <w:rsid w:val="006114CC"/>
    <w:rsid w:val="006115C6"/>
    <w:rsid w:val="006117A6"/>
    <w:rsid w:val="00611AB0"/>
    <w:rsid w:val="00611DB6"/>
    <w:rsid w:val="00611F13"/>
    <w:rsid w:val="006122B1"/>
    <w:rsid w:val="00612311"/>
    <w:rsid w:val="00612353"/>
    <w:rsid w:val="00612440"/>
    <w:rsid w:val="006125E1"/>
    <w:rsid w:val="006127F0"/>
    <w:rsid w:val="00612A2A"/>
    <w:rsid w:val="00612B1A"/>
    <w:rsid w:val="00612B27"/>
    <w:rsid w:val="00612CE6"/>
    <w:rsid w:val="00612DD5"/>
    <w:rsid w:val="00612DDD"/>
    <w:rsid w:val="00612E5C"/>
    <w:rsid w:val="00612F78"/>
    <w:rsid w:val="00613035"/>
    <w:rsid w:val="00613038"/>
    <w:rsid w:val="00613148"/>
    <w:rsid w:val="006131A0"/>
    <w:rsid w:val="00613304"/>
    <w:rsid w:val="00613392"/>
    <w:rsid w:val="006134EE"/>
    <w:rsid w:val="00613542"/>
    <w:rsid w:val="0061359E"/>
    <w:rsid w:val="006135B5"/>
    <w:rsid w:val="006138D9"/>
    <w:rsid w:val="0061393E"/>
    <w:rsid w:val="00613D12"/>
    <w:rsid w:val="00613EFF"/>
    <w:rsid w:val="00613FE3"/>
    <w:rsid w:val="0061401F"/>
    <w:rsid w:val="006144E8"/>
    <w:rsid w:val="00614789"/>
    <w:rsid w:val="006147F7"/>
    <w:rsid w:val="00614990"/>
    <w:rsid w:val="00614AB7"/>
    <w:rsid w:val="00614CCB"/>
    <w:rsid w:val="00614EE3"/>
    <w:rsid w:val="006154AE"/>
    <w:rsid w:val="00615553"/>
    <w:rsid w:val="006157F8"/>
    <w:rsid w:val="0061597E"/>
    <w:rsid w:val="00615B86"/>
    <w:rsid w:val="00615C80"/>
    <w:rsid w:val="00615D91"/>
    <w:rsid w:val="006160C5"/>
    <w:rsid w:val="006161C7"/>
    <w:rsid w:val="006167B3"/>
    <w:rsid w:val="00616A94"/>
    <w:rsid w:val="00616AF2"/>
    <w:rsid w:val="00616CEB"/>
    <w:rsid w:val="00616DB8"/>
    <w:rsid w:val="00616E1B"/>
    <w:rsid w:val="00616ED2"/>
    <w:rsid w:val="00616F8D"/>
    <w:rsid w:val="00616FA5"/>
    <w:rsid w:val="00616FA7"/>
    <w:rsid w:val="0061714F"/>
    <w:rsid w:val="00617362"/>
    <w:rsid w:val="006173CE"/>
    <w:rsid w:val="00617482"/>
    <w:rsid w:val="006174B4"/>
    <w:rsid w:val="006175D9"/>
    <w:rsid w:val="0061784B"/>
    <w:rsid w:val="0061786B"/>
    <w:rsid w:val="006178D1"/>
    <w:rsid w:val="00617A6E"/>
    <w:rsid w:val="00617B9A"/>
    <w:rsid w:val="00617C16"/>
    <w:rsid w:val="00617D31"/>
    <w:rsid w:val="00617DC8"/>
    <w:rsid w:val="00617F83"/>
    <w:rsid w:val="0062009F"/>
    <w:rsid w:val="006200F6"/>
    <w:rsid w:val="006205C1"/>
    <w:rsid w:val="006205FF"/>
    <w:rsid w:val="006206B2"/>
    <w:rsid w:val="00620771"/>
    <w:rsid w:val="0062094E"/>
    <w:rsid w:val="00620A14"/>
    <w:rsid w:val="00620A8A"/>
    <w:rsid w:val="00620CD8"/>
    <w:rsid w:val="00620D59"/>
    <w:rsid w:val="00620DF0"/>
    <w:rsid w:val="00620E3E"/>
    <w:rsid w:val="00620E49"/>
    <w:rsid w:val="00620EE6"/>
    <w:rsid w:val="00620EEC"/>
    <w:rsid w:val="00620F28"/>
    <w:rsid w:val="00620FCE"/>
    <w:rsid w:val="00621170"/>
    <w:rsid w:val="0062134C"/>
    <w:rsid w:val="006213E3"/>
    <w:rsid w:val="00621649"/>
    <w:rsid w:val="006216FB"/>
    <w:rsid w:val="00621866"/>
    <w:rsid w:val="00621A62"/>
    <w:rsid w:val="00621B8A"/>
    <w:rsid w:val="00621DFA"/>
    <w:rsid w:val="006220D5"/>
    <w:rsid w:val="00622127"/>
    <w:rsid w:val="00622192"/>
    <w:rsid w:val="00622195"/>
    <w:rsid w:val="0062227A"/>
    <w:rsid w:val="006222C4"/>
    <w:rsid w:val="006223A5"/>
    <w:rsid w:val="0062243A"/>
    <w:rsid w:val="00622465"/>
    <w:rsid w:val="0062257D"/>
    <w:rsid w:val="0062270F"/>
    <w:rsid w:val="006227EC"/>
    <w:rsid w:val="006228C7"/>
    <w:rsid w:val="006229C9"/>
    <w:rsid w:val="00622B5A"/>
    <w:rsid w:val="00622D72"/>
    <w:rsid w:val="00622E9A"/>
    <w:rsid w:val="00622FF8"/>
    <w:rsid w:val="006232EA"/>
    <w:rsid w:val="006232FE"/>
    <w:rsid w:val="00623385"/>
    <w:rsid w:val="00623690"/>
    <w:rsid w:val="006236E8"/>
    <w:rsid w:val="00623800"/>
    <w:rsid w:val="0062386E"/>
    <w:rsid w:val="0062393D"/>
    <w:rsid w:val="006239B6"/>
    <w:rsid w:val="00623BC4"/>
    <w:rsid w:val="00623BEC"/>
    <w:rsid w:val="00623DBA"/>
    <w:rsid w:val="00624328"/>
    <w:rsid w:val="00624364"/>
    <w:rsid w:val="00624595"/>
    <w:rsid w:val="006245FC"/>
    <w:rsid w:val="006246B3"/>
    <w:rsid w:val="006249B3"/>
    <w:rsid w:val="006249CD"/>
    <w:rsid w:val="00624A19"/>
    <w:rsid w:val="00624B1F"/>
    <w:rsid w:val="00624B7E"/>
    <w:rsid w:val="00624BC1"/>
    <w:rsid w:val="00624F9B"/>
    <w:rsid w:val="006253AA"/>
    <w:rsid w:val="006255ED"/>
    <w:rsid w:val="00625626"/>
    <w:rsid w:val="00625806"/>
    <w:rsid w:val="0062590E"/>
    <w:rsid w:val="006259AA"/>
    <w:rsid w:val="00625AC9"/>
    <w:rsid w:val="00625C2F"/>
    <w:rsid w:val="00625E7C"/>
    <w:rsid w:val="00626140"/>
    <w:rsid w:val="0062614D"/>
    <w:rsid w:val="006265DB"/>
    <w:rsid w:val="00626641"/>
    <w:rsid w:val="00626746"/>
    <w:rsid w:val="0062682A"/>
    <w:rsid w:val="0062682D"/>
    <w:rsid w:val="00626A8A"/>
    <w:rsid w:val="00626AAF"/>
    <w:rsid w:val="00626AC4"/>
    <w:rsid w:val="00626AEA"/>
    <w:rsid w:val="00626BD4"/>
    <w:rsid w:val="00626E39"/>
    <w:rsid w:val="00626FF8"/>
    <w:rsid w:val="00627018"/>
    <w:rsid w:val="00627023"/>
    <w:rsid w:val="0062707C"/>
    <w:rsid w:val="00627139"/>
    <w:rsid w:val="00627197"/>
    <w:rsid w:val="00627284"/>
    <w:rsid w:val="00627314"/>
    <w:rsid w:val="00627377"/>
    <w:rsid w:val="0062743F"/>
    <w:rsid w:val="0062748F"/>
    <w:rsid w:val="006276DF"/>
    <w:rsid w:val="00627797"/>
    <w:rsid w:val="006277B9"/>
    <w:rsid w:val="00627A27"/>
    <w:rsid w:val="00627BAA"/>
    <w:rsid w:val="00627CFE"/>
    <w:rsid w:val="00627D86"/>
    <w:rsid w:val="00627DD8"/>
    <w:rsid w:val="00627E76"/>
    <w:rsid w:val="00630033"/>
    <w:rsid w:val="006305DA"/>
    <w:rsid w:val="00630618"/>
    <w:rsid w:val="00630805"/>
    <w:rsid w:val="006308F0"/>
    <w:rsid w:val="00630CA7"/>
    <w:rsid w:val="00630CB0"/>
    <w:rsid w:val="00630DDC"/>
    <w:rsid w:val="00630E31"/>
    <w:rsid w:val="00630E9C"/>
    <w:rsid w:val="00631000"/>
    <w:rsid w:val="00631003"/>
    <w:rsid w:val="0063107C"/>
    <w:rsid w:val="0063111D"/>
    <w:rsid w:val="0063112C"/>
    <w:rsid w:val="00631168"/>
    <w:rsid w:val="00631513"/>
    <w:rsid w:val="0063152A"/>
    <w:rsid w:val="006315FA"/>
    <w:rsid w:val="006316F6"/>
    <w:rsid w:val="00631825"/>
    <w:rsid w:val="00631869"/>
    <w:rsid w:val="006319F7"/>
    <w:rsid w:val="00631A4E"/>
    <w:rsid w:val="00631B69"/>
    <w:rsid w:val="00631BD0"/>
    <w:rsid w:val="00631F44"/>
    <w:rsid w:val="006322AD"/>
    <w:rsid w:val="0063231A"/>
    <w:rsid w:val="0063234A"/>
    <w:rsid w:val="0063243C"/>
    <w:rsid w:val="00632710"/>
    <w:rsid w:val="006327E4"/>
    <w:rsid w:val="00632926"/>
    <w:rsid w:val="00632993"/>
    <w:rsid w:val="00632A10"/>
    <w:rsid w:val="00632A44"/>
    <w:rsid w:val="00632A85"/>
    <w:rsid w:val="00632E64"/>
    <w:rsid w:val="00632EC7"/>
    <w:rsid w:val="006330A0"/>
    <w:rsid w:val="00633150"/>
    <w:rsid w:val="0063339C"/>
    <w:rsid w:val="006334C6"/>
    <w:rsid w:val="00633592"/>
    <w:rsid w:val="006336DC"/>
    <w:rsid w:val="00633A02"/>
    <w:rsid w:val="00633A73"/>
    <w:rsid w:val="00633B02"/>
    <w:rsid w:val="00633B12"/>
    <w:rsid w:val="00633CF0"/>
    <w:rsid w:val="006340F2"/>
    <w:rsid w:val="0063412F"/>
    <w:rsid w:val="00634856"/>
    <w:rsid w:val="006348CD"/>
    <w:rsid w:val="006348D6"/>
    <w:rsid w:val="00634D20"/>
    <w:rsid w:val="00634E31"/>
    <w:rsid w:val="00634F26"/>
    <w:rsid w:val="00635074"/>
    <w:rsid w:val="00635077"/>
    <w:rsid w:val="00635111"/>
    <w:rsid w:val="006351C0"/>
    <w:rsid w:val="0063520A"/>
    <w:rsid w:val="00635291"/>
    <w:rsid w:val="006353E0"/>
    <w:rsid w:val="0063555A"/>
    <w:rsid w:val="006355EB"/>
    <w:rsid w:val="00635783"/>
    <w:rsid w:val="006358B7"/>
    <w:rsid w:val="00635956"/>
    <w:rsid w:val="0063597B"/>
    <w:rsid w:val="00635BAC"/>
    <w:rsid w:val="00635DFD"/>
    <w:rsid w:val="00635FCE"/>
    <w:rsid w:val="00636246"/>
    <w:rsid w:val="006364E9"/>
    <w:rsid w:val="0063651E"/>
    <w:rsid w:val="00636537"/>
    <w:rsid w:val="00636541"/>
    <w:rsid w:val="00636652"/>
    <w:rsid w:val="0063665A"/>
    <w:rsid w:val="006367C4"/>
    <w:rsid w:val="006368AC"/>
    <w:rsid w:val="006368FC"/>
    <w:rsid w:val="00636A0E"/>
    <w:rsid w:val="00636FB4"/>
    <w:rsid w:val="006371A7"/>
    <w:rsid w:val="006374E4"/>
    <w:rsid w:val="006376F1"/>
    <w:rsid w:val="00637723"/>
    <w:rsid w:val="006377CE"/>
    <w:rsid w:val="006377F8"/>
    <w:rsid w:val="0063785D"/>
    <w:rsid w:val="00637961"/>
    <w:rsid w:val="006379BC"/>
    <w:rsid w:val="00637AE7"/>
    <w:rsid w:val="00637B3F"/>
    <w:rsid w:val="00637DF2"/>
    <w:rsid w:val="00637EE8"/>
    <w:rsid w:val="00637F3C"/>
    <w:rsid w:val="00640145"/>
    <w:rsid w:val="006403C5"/>
    <w:rsid w:val="00640718"/>
    <w:rsid w:val="00640A1B"/>
    <w:rsid w:val="00640A65"/>
    <w:rsid w:val="00640BE6"/>
    <w:rsid w:val="00640C31"/>
    <w:rsid w:val="00640C83"/>
    <w:rsid w:val="00640F24"/>
    <w:rsid w:val="0064113B"/>
    <w:rsid w:val="006411CF"/>
    <w:rsid w:val="00641322"/>
    <w:rsid w:val="0064146C"/>
    <w:rsid w:val="006414A5"/>
    <w:rsid w:val="00641558"/>
    <w:rsid w:val="006415F4"/>
    <w:rsid w:val="006418D7"/>
    <w:rsid w:val="00641A91"/>
    <w:rsid w:val="00641AE5"/>
    <w:rsid w:val="00641B39"/>
    <w:rsid w:val="00641B5F"/>
    <w:rsid w:val="00641C0F"/>
    <w:rsid w:val="00641C76"/>
    <w:rsid w:val="00641D96"/>
    <w:rsid w:val="006420A5"/>
    <w:rsid w:val="0064212E"/>
    <w:rsid w:val="00642221"/>
    <w:rsid w:val="006423CA"/>
    <w:rsid w:val="0064265F"/>
    <w:rsid w:val="0064271C"/>
    <w:rsid w:val="00642847"/>
    <w:rsid w:val="00642945"/>
    <w:rsid w:val="00642A08"/>
    <w:rsid w:val="00642D91"/>
    <w:rsid w:val="00642E56"/>
    <w:rsid w:val="00642E98"/>
    <w:rsid w:val="00642ED1"/>
    <w:rsid w:val="0064305B"/>
    <w:rsid w:val="00643087"/>
    <w:rsid w:val="0064328D"/>
    <w:rsid w:val="006432EF"/>
    <w:rsid w:val="00643325"/>
    <w:rsid w:val="00643374"/>
    <w:rsid w:val="0064345C"/>
    <w:rsid w:val="006434F5"/>
    <w:rsid w:val="00643941"/>
    <w:rsid w:val="00643A8C"/>
    <w:rsid w:val="00643C26"/>
    <w:rsid w:val="00643E65"/>
    <w:rsid w:val="00644127"/>
    <w:rsid w:val="006444E0"/>
    <w:rsid w:val="006445CE"/>
    <w:rsid w:val="00644749"/>
    <w:rsid w:val="006447D2"/>
    <w:rsid w:val="00644882"/>
    <w:rsid w:val="006449C2"/>
    <w:rsid w:val="00644B8A"/>
    <w:rsid w:val="00644C8E"/>
    <w:rsid w:val="00644CED"/>
    <w:rsid w:val="00644DE4"/>
    <w:rsid w:val="00645064"/>
    <w:rsid w:val="0064511E"/>
    <w:rsid w:val="006451A9"/>
    <w:rsid w:val="00645348"/>
    <w:rsid w:val="0064534C"/>
    <w:rsid w:val="006453D7"/>
    <w:rsid w:val="00645471"/>
    <w:rsid w:val="0064556F"/>
    <w:rsid w:val="006457BC"/>
    <w:rsid w:val="00645822"/>
    <w:rsid w:val="00645959"/>
    <w:rsid w:val="006459EF"/>
    <w:rsid w:val="00645AEA"/>
    <w:rsid w:val="00645B8F"/>
    <w:rsid w:val="00645BAC"/>
    <w:rsid w:val="00645C99"/>
    <w:rsid w:val="00645D91"/>
    <w:rsid w:val="00645F8F"/>
    <w:rsid w:val="006460F0"/>
    <w:rsid w:val="006461B0"/>
    <w:rsid w:val="00646223"/>
    <w:rsid w:val="00646334"/>
    <w:rsid w:val="00646501"/>
    <w:rsid w:val="006466BE"/>
    <w:rsid w:val="006467D8"/>
    <w:rsid w:val="006468BC"/>
    <w:rsid w:val="00646AB1"/>
    <w:rsid w:val="00646ACB"/>
    <w:rsid w:val="00646ADE"/>
    <w:rsid w:val="00646C0E"/>
    <w:rsid w:val="00646D58"/>
    <w:rsid w:val="00646DE8"/>
    <w:rsid w:val="00646DEA"/>
    <w:rsid w:val="00646E2C"/>
    <w:rsid w:val="00646EF2"/>
    <w:rsid w:val="00646F2E"/>
    <w:rsid w:val="00646FB9"/>
    <w:rsid w:val="00647113"/>
    <w:rsid w:val="0064714B"/>
    <w:rsid w:val="00647157"/>
    <w:rsid w:val="006473DB"/>
    <w:rsid w:val="0064764B"/>
    <w:rsid w:val="00647878"/>
    <w:rsid w:val="00647BED"/>
    <w:rsid w:val="00647D4E"/>
    <w:rsid w:val="00647E59"/>
    <w:rsid w:val="0065010F"/>
    <w:rsid w:val="006502D2"/>
    <w:rsid w:val="006503D9"/>
    <w:rsid w:val="00650403"/>
    <w:rsid w:val="00650416"/>
    <w:rsid w:val="006504CD"/>
    <w:rsid w:val="00650562"/>
    <w:rsid w:val="00650736"/>
    <w:rsid w:val="00650744"/>
    <w:rsid w:val="00650871"/>
    <w:rsid w:val="006508B7"/>
    <w:rsid w:val="00650AC3"/>
    <w:rsid w:val="00650D2B"/>
    <w:rsid w:val="00650D91"/>
    <w:rsid w:val="00650EE9"/>
    <w:rsid w:val="00650F88"/>
    <w:rsid w:val="00650FF3"/>
    <w:rsid w:val="0065118C"/>
    <w:rsid w:val="00651228"/>
    <w:rsid w:val="00651235"/>
    <w:rsid w:val="00651484"/>
    <w:rsid w:val="0065166D"/>
    <w:rsid w:val="006517FA"/>
    <w:rsid w:val="006518AE"/>
    <w:rsid w:val="006519A1"/>
    <w:rsid w:val="00651C0B"/>
    <w:rsid w:val="00651E5E"/>
    <w:rsid w:val="00651F12"/>
    <w:rsid w:val="006520A2"/>
    <w:rsid w:val="006524C0"/>
    <w:rsid w:val="00652592"/>
    <w:rsid w:val="00652E68"/>
    <w:rsid w:val="00652F13"/>
    <w:rsid w:val="006530CB"/>
    <w:rsid w:val="0065317A"/>
    <w:rsid w:val="006531CF"/>
    <w:rsid w:val="0065326E"/>
    <w:rsid w:val="006533D3"/>
    <w:rsid w:val="006534C7"/>
    <w:rsid w:val="00653654"/>
    <w:rsid w:val="00653659"/>
    <w:rsid w:val="006536F1"/>
    <w:rsid w:val="006537B7"/>
    <w:rsid w:val="00653A07"/>
    <w:rsid w:val="00653AA6"/>
    <w:rsid w:val="00653B6A"/>
    <w:rsid w:val="00653C46"/>
    <w:rsid w:val="00653D2E"/>
    <w:rsid w:val="00653DDC"/>
    <w:rsid w:val="00653FA2"/>
    <w:rsid w:val="00653FEB"/>
    <w:rsid w:val="00654056"/>
    <w:rsid w:val="0065418F"/>
    <w:rsid w:val="006541B3"/>
    <w:rsid w:val="0065424B"/>
    <w:rsid w:val="006543A8"/>
    <w:rsid w:val="00654401"/>
    <w:rsid w:val="006548C5"/>
    <w:rsid w:val="00654BE2"/>
    <w:rsid w:val="00654DFE"/>
    <w:rsid w:val="006553C2"/>
    <w:rsid w:val="006553F3"/>
    <w:rsid w:val="006555C5"/>
    <w:rsid w:val="006557C0"/>
    <w:rsid w:val="006558FB"/>
    <w:rsid w:val="006559CC"/>
    <w:rsid w:val="00655A1D"/>
    <w:rsid w:val="00655A22"/>
    <w:rsid w:val="00655A8E"/>
    <w:rsid w:val="00655DE8"/>
    <w:rsid w:val="00655E11"/>
    <w:rsid w:val="00656035"/>
    <w:rsid w:val="006560E1"/>
    <w:rsid w:val="006562FC"/>
    <w:rsid w:val="006565B6"/>
    <w:rsid w:val="00656776"/>
    <w:rsid w:val="00656778"/>
    <w:rsid w:val="006567D2"/>
    <w:rsid w:val="00656C22"/>
    <w:rsid w:val="00656CB0"/>
    <w:rsid w:val="00656CE2"/>
    <w:rsid w:val="00656D10"/>
    <w:rsid w:val="00656EDB"/>
    <w:rsid w:val="00656FD6"/>
    <w:rsid w:val="00657135"/>
    <w:rsid w:val="0065732D"/>
    <w:rsid w:val="0065736F"/>
    <w:rsid w:val="006576F5"/>
    <w:rsid w:val="006577D3"/>
    <w:rsid w:val="006577E2"/>
    <w:rsid w:val="00657881"/>
    <w:rsid w:val="006578C6"/>
    <w:rsid w:val="0065794A"/>
    <w:rsid w:val="00657AB4"/>
    <w:rsid w:val="00657C20"/>
    <w:rsid w:val="00657DFE"/>
    <w:rsid w:val="006600B2"/>
    <w:rsid w:val="006604BF"/>
    <w:rsid w:val="006605FB"/>
    <w:rsid w:val="00660676"/>
    <w:rsid w:val="006606D2"/>
    <w:rsid w:val="00660786"/>
    <w:rsid w:val="00660917"/>
    <w:rsid w:val="00660B4B"/>
    <w:rsid w:val="00660C41"/>
    <w:rsid w:val="00661209"/>
    <w:rsid w:val="006612CB"/>
    <w:rsid w:val="006612EA"/>
    <w:rsid w:val="006614B9"/>
    <w:rsid w:val="0066179A"/>
    <w:rsid w:val="00661833"/>
    <w:rsid w:val="0066186C"/>
    <w:rsid w:val="00661A5A"/>
    <w:rsid w:val="00661E55"/>
    <w:rsid w:val="00661EEB"/>
    <w:rsid w:val="0066211A"/>
    <w:rsid w:val="00662230"/>
    <w:rsid w:val="00662367"/>
    <w:rsid w:val="0066243D"/>
    <w:rsid w:val="0066265F"/>
    <w:rsid w:val="006626D4"/>
    <w:rsid w:val="0066270D"/>
    <w:rsid w:val="00662AB3"/>
    <w:rsid w:val="00662B0E"/>
    <w:rsid w:val="00662E71"/>
    <w:rsid w:val="0066325D"/>
    <w:rsid w:val="006632AD"/>
    <w:rsid w:val="00663425"/>
    <w:rsid w:val="006637F0"/>
    <w:rsid w:val="00663800"/>
    <w:rsid w:val="006638FE"/>
    <w:rsid w:val="006639B3"/>
    <w:rsid w:val="00663A27"/>
    <w:rsid w:val="00663A5C"/>
    <w:rsid w:val="00663B85"/>
    <w:rsid w:val="00663B8A"/>
    <w:rsid w:val="00663E23"/>
    <w:rsid w:val="00663ECD"/>
    <w:rsid w:val="00663F1C"/>
    <w:rsid w:val="00664034"/>
    <w:rsid w:val="00664049"/>
    <w:rsid w:val="0066404F"/>
    <w:rsid w:val="00664091"/>
    <w:rsid w:val="00664147"/>
    <w:rsid w:val="00664193"/>
    <w:rsid w:val="006641E4"/>
    <w:rsid w:val="00664224"/>
    <w:rsid w:val="00664238"/>
    <w:rsid w:val="00664256"/>
    <w:rsid w:val="0066429E"/>
    <w:rsid w:val="00664522"/>
    <w:rsid w:val="00664558"/>
    <w:rsid w:val="006648BD"/>
    <w:rsid w:val="00664A3D"/>
    <w:rsid w:val="00664AF0"/>
    <w:rsid w:val="00664C1E"/>
    <w:rsid w:val="00664C5F"/>
    <w:rsid w:val="00664D7B"/>
    <w:rsid w:val="00664DC5"/>
    <w:rsid w:val="00664F7E"/>
    <w:rsid w:val="006650AB"/>
    <w:rsid w:val="00665561"/>
    <w:rsid w:val="006658AD"/>
    <w:rsid w:val="006658CD"/>
    <w:rsid w:val="0066591C"/>
    <w:rsid w:val="00665A31"/>
    <w:rsid w:val="00665A7D"/>
    <w:rsid w:val="00665AB6"/>
    <w:rsid w:val="00665C47"/>
    <w:rsid w:val="00665E64"/>
    <w:rsid w:val="00666079"/>
    <w:rsid w:val="00666363"/>
    <w:rsid w:val="0066645E"/>
    <w:rsid w:val="00666530"/>
    <w:rsid w:val="00666626"/>
    <w:rsid w:val="006668D2"/>
    <w:rsid w:val="00666BF6"/>
    <w:rsid w:val="00666E26"/>
    <w:rsid w:val="00666E41"/>
    <w:rsid w:val="00666E61"/>
    <w:rsid w:val="00666E63"/>
    <w:rsid w:val="0066700A"/>
    <w:rsid w:val="00667021"/>
    <w:rsid w:val="0066711E"/>
    <w:rsid w:val="00667233"/>
    <w:rsid w:val="00667299"/>
    <w:rsid w:val="00667391"/>
    <w:rsid w:val="0066746F"/>
    <w:rsid w:val="00667517"/>
    <w:rsid w:val="00667645"/>
    <w:rsid w:val="00667E75"/>
    <w:rsid w:val="006700AE"/>
    <w:rsid w:val="0067010E"/>
    <w:rsid w:val="00670143"/>
    <w:rsid w:val="006701E5"/>
    <w:rsid w:val="006701F3"/>
    <w:rsid w:val="00670206"/>
    <w:rsid w:val="00670390"/>
    <w:rsid w:val="006704A5"/>
    <w:rsid w:val="0067072F"/>
    <w:rsid w:val="00670784"/>
    <w:rsid w:val="00670797"/>
    <w:rsid w:val="00670998"/>
    <w:rsid w:val="00670B30"/>
    <w:rsid w:val="00670C03"/>
    <w:rsid w:val="00670CA9"/>
    <w:rsid w:val="00670D02"/>
    <w:rsid w:val="00670DBA"/>
    <w:rsid w:val="00670E6C"/>
    <w:rsid w:val="006712A3"/>
    <w:rsid w:val="00671652"/>
    <w:rsid w:val="0067167D"/>
    <w:rsid w:val="00671699"/>
    <w:rsid w:val="006716BA"/>
    <w:rsid w:val="0067178D"/>
    <w:rsid w:val="006717F2"/>
    <w:rsid w:val="006717FE"/>
    <w:rsid w:val="006718CA"/>
    <w:rsid w:val="00671AC7"/>
    <w:rsid w:val="00671EB2"/>
    <w:rsid w:val="00672094"/>
    <w:rsid w:val="006720DF"/>
    <w:rsid w:val="00672253"/>
    <w:rsid w:val="006722C2"/>
    <w:rsid w:val="006723B6"/>
    <w:rsid w:val="006725EE"/>
    <w:rsid w:val="006728D2"/>
    <w:rsid w:val="00672A08"/>
    <w:rsid w:val="00672A50"/>
    <w:rsid w:val="00672AB2"/>
    <w:rsid w:val="00672CC4"/>
    <w:rsid w:val="00672D7C"/>
    <w:rsid w:val="00672E3F"/>
    <w:rsid w:val="00672E4E"/>
    <w:rsid w:val="00672FAA"/>
    <w:rsid w:val="00673126"/>
    <w:rsid w:val="006733E4"/>
    <w:rsid w:val="00673493"/>
    <w:rsid w:val="006737F7"/>
    <w:rsid w:val="006738BC"/>
    <w:rsid w:val="00673976"/>
    <w:rsid w:val="00673A7B"/>
    <w:rsid w:val="00673D8F"/>
    <w:rsid w:val="00673D9F"/>
    <w:rsid w:val="00673FE9"/>
    <w:rsid w:val="00674003"/>
    <w:rsid w:val="00674023"/>
    <w:rsid w:val="0067423E"/>
    <w:rsid w:val="00674414"/>
    <w:rsid w:val="006744BD"/>
    <w:rsid w:val="00674516"/>
    <w:rsid w:val="006747DE"/>
    <w:rsid w:val="006749A4"/>
    <w:rsid w:val="00674B49"/>
    <w:rsid w:val="0067500C"/>
    <w:rsid w:val="00675054"/>
    <w:rsid w:val="00675113"/>
    <w:rsid w:val="006751F3"/>
    <w:rsid w:val="0067523E"/>
    <w:rsid w:val="00675305"/>
    <w:rsid w:val="006754DA"/>
    <w:rsid w:val="00675514"/>
    <w:rsid w:val="00675637"/>
    <w:rsid w:val="006756FC"/>
    <w:rsid w:val="00675704"/>
    <w:rsid w:val="006757AE"/>
    <w:rsid w:val="00675AC3"/>
    <w:rsid w:val="00675B3F"/>
    <w:rsid w:val="00675C5D"/>
    <w:rsid w:val="00675C89"/>
    <w:rsid w:val="00675CE2"/>
    <w:rsid w:val="00675F48"/>
    <w:rsid w:val="00675F88"/>
    <w:rsid w:val="0067604D"/>
    <w:rsid w:val="006760BF"/>
    <w:rsid w:val="0067613E"/>
    <w:rsid w:val="0067650A"/>
    <w:rsid w:val="006767B5"/>
    <w:rsid w:val="006767C3"/>
    <w:rsid w:val="006768CB"/>
    <w:rsid w:val="006769D2"/>
    <w:rsid w:val="006769E9"/>
    <w:rsid w:val="00676AE9"/>
    <w:rsid w:val="00676B5C"/>
    <w:rsid w:val="00676B5F"/>
    <w:rsid w:val="00676C51"/>
    <w:rsid w:val="00676E0E"/>
    <w:rsid w:val="00676F07"/>
    <w:rsid w:val="00676F62"/>
    <w:rsid w:val="006770D6"/>
    <w:rsid w:val="006776E7"/>
    <w:rsid w:val="00677701"/>
    <w:rsid w:val="00677816"/>
    <w:rsid w:val="00677828"/>
    <w:rsid w:val="00677967"/>
    <w:rsid w:val="00677A06"/>
    <w:rsid w:val="00677DD3"/>
    <w:rsid w:val="00677DE1"/>
    <w:rsid w:val="00677E3A"/>
    <w:rsid w:val="00680047"/>
    <w:rsid w:val="00680143"/>
    <w:rsid w:val="006801C4"/>
    <w:rsid w:val="00680371"/>
    <w:rsid w:val="00680377"/>
    <w:rsid w:val="006804B6"/>
    <w:rsid w:val="006805C8"/>
    <w:rsid w:val="006805EF"/>
    <w:rsid w:val="00680729"/>
    <w:rsid w:val="006807B0"/>
    <w:rsid w:val="006807ED"/>
    <w:rsid w:val="006808A1"/>
    <w:rsid w:val="00680CC6"/>
    <w:rsid w:val="00680DBF"/>
    <w:rsid w:val="00680DC8"/>
    <w:rsid w:val="00680FF0"/>
    <w:rsid w:val="0068128D"/>
    <w:rsid w:val="006812E8"/>
    <w:rsid w:val="0068161C"/>
    <w:rsid w:val="0068164B"/>
    <w:rsid w:val="006816D3"/>
    <w:rsid w:val="006817C3"/>
    <w:rsid w:val="0068185E"/>
    <w:rsid w:val="00681AA1"/>
    <w:rsid w:val="00681B93"/>
    <w:rsid w:val="00681EAE"/>
    <w:rsid w:val="00681FB8"/>
    <w:rsid w:val="00682166"/>
    <w:rsid w:val="006821FF"/>
    <w:rsid w:val="00682321"/>
    <w:rsid w:val="0068244E"/>
    <w:rsid w:val="006824F3"/>
    <w:rsid w:val="006825E4"/>
    <w:rsid w:val="00682657"/>
    <w:rsid w:val="00682662"/>
    <w:rsid w:val="006827D1"/>
    <w:rsid w:val="006828E1"/>
    <w:rsid w:val="00682C08"/>
    <w:rsid w:val="00682DA2"/>
    <w:rsid w:val="00683111"/>
    <w:rsid w:val="00683335"/>
    <w:rsid w:val="0068334F"/>
    <w:rsid w:val="006835BD"/>
    <w:rsid w:val="00683602"/>
    <w:rsid w:val="00683634"/>
    <w:rsid w:val="00683B4C"/>
    <w:rsid w:val="00683C53"/>
    <w:rsid w:val="00683E7B"/>
    <w:rsid w:val="00683F39"/>
    <w:rsid w:val="00683F63"/>
    <w:rsid w:val="0068407A"/>
    <w:rsid w:val="006841ED"/>
    <w:rsid w:val="00684257"/>
    <w:rsid w:val="006842AD"/>
    <w:rsid w:val="00684322"/>
    <w:rsid w:val="00684543"/>
    <w:rsid w:val="006845BE"/>
    <w:rsid w:val="00684803"/>
    <w:rsid w:val="00684896"/>
    <w:rsid w:val="006849BF"/>
    <w:rsid w:val="006849E1"/>
    <w:rsid w:val="00684ACD"/>
    <w:rsid w:val="00684CFB"/>
    <w:rsid w:val="00684EC9"/>
    <w:rsid w:val="0068500D"/>
    <w:rsid w:val="0068519D"/>
    <w:rsid w:val="006851D7"/>
    <w:rsid w:val="0068522B"/>
    <w:rsid w:val="006852D0"/>
    <w:rsid w:val="00685383"/>
    <w:rsid w:val="006853EB"/>
    <w:rsid w:val="00685487"/>
    <w:rsid w:val="006854D4"/>
    <w:rsid w:val="00685689"/>
    <w:rsid w:val="00685698"/>
    <w:rsid w:val="00685915"/>
    <w:rsid w:val="006859AC"/>
    <w:rsid w:val="00685D4C"/>
    <w:rsid w:val="00685E9A"/>
    <w:rsid w:val="00686062"/>
    <w:rsid w:val="006862E3"/>
    <w:rsid w:val="0068630F"/>
    <w:rsid w:val="00686337"/>
    <w:rsid w:val="0068638E"/>
    <w:rsid w:val="006863A1"/>
    <w:rsid w:val="006864FF"/>
    <w:rsid w:val="00686B28"/>
    <w:rsid w:val="00686BF0"/>
    <w:rsid w:val="00686CDB"/>
    <w:rsid w:val="00686D02"/>
    <w:rsid w:val="00686E7B"/>
    <w:rsid w:val="006871E2"/>
    <w:rsid w:val="006873E4"/>
    <w:rsid w:val="00687439"/>
    <w:rsid w:val="006874FB"/>
    <w:rsid w:val="00687794"/>
    <w:rsid w:val="00687896"/>
    <w:rsid w:val="00687981"/>
    <w:rsid w:val="00687A3D"/>
    <w:rsid w:val="00687A44"/>
    <w:rsid w:val="00687CF0"/>
    <w:rsid w:val="00687D81"/>
    <w:rsid w:val="00687DD5"/>
    <w:rsid w:val="00687DF0"/>
    <w:rsid w:val="00687F22"/>
    <w:rsid w:val="00687FCD"/>
    <w:rsid w:val="00690133"/>
    <w:rsid w:val="00690247"/>
    <w:rsid w:val="00690329"/>
    <w:rsid w:val="006903B4"/>
    <w:rsid w:val="0069047C"/>
    <w:rsid w:val="006906F7"/>
    <w:rsid w:val="0069074F"/>
    <w:rsid w:val="00690752"/>
    <w:rsid w:val="00690907"/>
    <w:rsid w:val="006909FB"/>
    <w:rsid w:val="00690A6F"/>
    <w:rsid w:val="00690A86"/>
    <w:rsid w:val="00690C62"/>
    <w:rsid w:val="00690CEB"/>
    <w:rsid w:val="00690FBE"/>
    <w:rsid w:val="006910AF"/>
    <w:rsid w:val="0069114D"/>
    <w:rsid w:val="0069141F"/>
    <w:rsid w:val="0069147D"/>
    <w:rsid w:val="006914FA"/>
    <w:rsid w:val="00691583"/>
    <w:rsid w:val="0069175B"/>
    <w:rsid w:val="00691866"/>
    <w:rsid w:val="00691A9A"/>
    <w:rsid w:val="00691AF1"/>
    <w:rsid w:val="00691B21"/>
    <w:rsid w:val="00691B73"/>
    <w:rsid w:val="00691BD5"/>
    <w:rsid w:val="00691DF2"/>
    <w:rsid w:val="00691EB1"/>
    <w:rsid w:val="00691EED"/>
    <w:rsid w:val="006920B8"/>
    <w:rsid w:val="00692321"/>
    <w:rsid w:val="00692403"/>
    <w:rsid w:val="00692467"/>
    <w:rsid w:val="006924C1"/>
    <w:rsid w:val="006925D9"/>
    <w:rsid w:val="00692640"/>
    <w:rsid w:val="0069284E"/>
    <w:rsid w:val="0069291B"/>
    <w:rsid w:val="00692B53"/>
    <w:rsid w:val="00692D2B"/>
    <w:rsid w:val="00692D37"/>
    <w:rsid w:val="00693267"/>
    <w:rsid w:val="0069331B"/>
    <w:rsid w:val="00693472"/>
    <w:rsid w:val="006934CF"/>
    <w:rsid w:val="00693511"/>
    <w:rsid w:val="006935C0"/>
    <w:rsid w:val="0069368E"/>
    <w:rsid w:val="00693793"/>
    <w:rsid w:val="006939EE"/>
    <w:rsid w:val="00693A23"/>
    <w:rsid w:val="00693A67"/>
    <w:rsid w:val="00693A85"/>
    <w:rsid w:val="00693C94"/>
    <w:rsid w:val="00693D0D"/>
    <w:rsid w:val="00693D32"/>
    <w:rsid w:val="00693DE1"/>
    <w:rsid w:val="00693F68"/>
    <w:rsid w:val="00694467"/>
    <w:rsid w:val="0069455E"/>
    <w:rsid w:val="006946D3"/>
    <w:rsid w:val="006946F0"/>
    <w:rsid w:val="00694716"/>
    <w:rsid w:val="006949B2"/>
    <w:rsid w:val="006949C1"/>
    <w:rsid w:val="00694A70"/>
    <w:rsid w:val="00694D2D"/>
    <w:rsid w:val="00694DD6"/>
    <w:rsid w:val="0069506F"/>
    <w:rsid w:val="00695076"/>
    <w:rsid w:val="006950F8"/>
    <w:rsid w:val="00695216"/>
    <w:rsid w:val="00695414"/>
    <w:rsid w:val="00695D73"/>
    <w:rsid w:val="00695E46"/>
    <w:rsid w:val="00695E7C"/>
    <w:rsid w:val="006961B4"/>
    <w:rsid w:val="006964D7"/>
    <w:rsid w:val="006964F7"/>
    <w:rsid w:val="006966A7"/>
    <w:rsid w:val="00696892"/>
    <w:rsid w:val="006968A8"/>
    <w:rsid w:val="006968D8"/>
    <w:rsid w:val="00696B98"/>
    <w:rsid w:val="00696C04"/>
    <w:rsid w:val="00696E39"/>
    <w:rsid w:val="00696E87"/>
    <w:rsid w:val="00696E9C"/>
    <w:rsid w:val="00696F58"/>
    <w:rsid w:val="006971F0"/>
    <w:rsid w:val="0069741E"/>
    <w:rsid w:val="0069759A"/>
    <w:rsid w:val="006975C5"/>
    <w:rsid w:val="006975D9"/>
    <w:rsid w:val="0069797B"/>
    <w:rsid w:val="00697ABC"/>
    <w:rsid w:val="00697BAF"/>
    <w:rsid w:val="00697D5C"/>
    <w:rsid w:val="006A0437"/>
    <w:rsid w:val="006A05EE"/>
    <w:rsid w:val="006A06EF"/>
    <w:rsid w:val="006A072E"/>
    <w:rsid w:val="006A080B"/>
    <w:rsid w:val="006A0AAB"/>
    <w:rsid w:val="006A0D48"/>
    <w:rsid w:val="006A0DFB"/>
    <w:rsid w:val="006A0E08"/>
    <w:rsid w:val="006A0E88"/>
    <w:rsid w:val="006A10B3"/>
    <w:rsid w:val="006A1104"/>
    <w:rsid w:val="006A1113"/>
    <w:rsid w:val="006A12A0"/>
    <w:rsid w:val="006A14CA"/>
    <w:rsid w:val="006A1542"/>
    <w:rsid w:val="006A16AE"/>
    <w:rsid w:val="006A174E"/>
    <w:rsid w:val="006A17EE"/>
    <w:rsid w:val="006A1937"/>
    <w:rsid w:val="006A1AAE"/>
    <w:rsid w:val="006A1B16"/>
    <w:rsid w:val="006A1D7B"/>
    <w:rsid w:val="006A2180"/>
    <w:rsid w:val="006A2189"/>
    <w:rsid w:val="006A2987"/>
    <w:rsid w:val="006A2B27"/>
    <w:rsid w:val="006A2CD4"/>
    <w:rsid w:val="006A2FC0"/>
    <w:rsid w:val="006A308F"/>
    <w:rsid w:val="006A321D"/>
    <w:rsid w:val="006A3316"/>
    <w:rsid w:val="006A3432"/>
    <w:rsid w:val="006A34CE"/>
    <w:rsid w:val="006A3A3D"/>
    <w:rsid w:val="006A3C6B"/>
    <w:rsid w:val="006A3F24"/>
    <w:rsid w:val="006A4142"/>
    <w:rsid w:val="006A4341"/>
    <w:rsid w:val="006A43D0"/>
    <w:rsid w:val="006A44F3"/>
    <w:rsid w:val="006A46E6"/>
    <w:rsid w:val="006A4806"/>
    <w:rsid w:val="006A4815"/>
    <w:rsid w:val="006A4A3A"/>
    <w:rsid w:val="006A4B7A"/>
    <w:rsid w:val="006A51AD"/>
    <w:rsid w:val="006A534A"/>
    <w:rsid w:val="006A542E"/>
    <w:rsid w:val="006A5500"/>
    <w:rsid w:val="006A5754"/>
    <w:rsid w:val="006A57A7"/>
    <w:rsid w:val="006A5ACC"/>
    <w:rsid w:val="006A5C1F"/>
    <w:rsid w:val="006A5C7E"/>
    <w:rsid w:val="006A5FB8"/>
    <w:rsid w:val="006A641F"/>
    <w:rsid w:val="006A6451"/>
    <w:rsid w:val="006A65FD"/>
    <w:rsid w:val="006A6623"/>
    <w:rsid w:val="006A676C"/>
    <w:rsid w:val="006A6A77"/>
    <w:rsid w:val="006A6D20"/>
    <w:rsid w:val="006A6EC6"/>
    <w:rsid w:val="006A6FF0"/>
    <w:rsid w:val="006A6FF5"/>
    <w:rsid w:val="006A7135"/>
    <w:rsid w:val="006A7146"/>
    <w:rsid w:val="006A7201"/>
    <w:rsid w:val="006A74DC"/>
    <w:rsid w:val="006A752E"/>
    <w:rsid w:val="006A76A3"/>
    <w:rsid w:val="006A773B"/>
    <w:rsid w:val="006A789E"/>
    <w:rsid w:val="006A78C2"/>
    <w:rsid w:val="006A78DC"/>
    <w:rsid w:val="006A7D0A"/>
    <w:rsid w:val="006B0158"/>
    <w:rsid w:val="006B01E2"/>
    <w:rsid w:val="006B0325"/>
    <w:rsid w:val="006B03F3"/>
    <w:rsid w:val="006B055A"/>
    <w:rsid w:val="006B05AC"/>
    <w:rsid w:val="006B0975"/>
    <w:rsid w:val="006B0BDD"/>
    <w:rsid w:val="006B1076"/>
    <w:rsid w:val="006B108D"/>
    <w:rsid w:val="006B11AD"/>
    <w:rsid w:val="006B11B9"/>
    <w:rsid w:val="006B1252"/>
    <w:rsid w:val="006B1398"/>
    <w:rsid w:val="006B1399"/>
    <w:rsid w:val="006B14DD"/>
    <w:rsid w:val="006B1522"/>
    <w:rsid w:val="006B1550"/>
    <w:rsid w:val="006B15E2"/>
    <w:rsid w:val="006B162E"/>
    <w:rsid w:val="006B19F3"/>
    <w:rsid w:val="006B1B5F"/>
    <w:rsid w:val="006B1BF1"/>
    <w:rsid w:val="006B1D20"/>
    <w:rsid w:val="006B1DA4"/>
    <w:rsid w:val="006B1EF0"/>
    <w:rsid w:val="006B2064"/>
    <w:rsid w:val="006B2154"/>
    <w:rsid w:val="006B2241"/>
    <w:rsid w:val="006B225E"/>
    <w:rsid w:val="006B245B"/>
    <w:rsid w:val="006B2517"/>
    <w:rsid w:val="006B25B7"/>
    <w:rsid w:val="006B25CB"/>
    <w:rsid w:val="006B26B0"/>
    <w:rsid w:val="006B2751"/>
    <w:rsid w:val="006B2792"/>
    <w:rsid w:val="006B2864"/>
    <w:rsid w:val="006B2B6C"/>
    <w:rsid w:val="006B2C93"/>
    <w:rsid w:val="006B2E24"/>
    <w:rsid w:val="006B2E45"/>
    <w:rsid w:val="006B2EFD"/>
    <w:rsid w:val="006B2F35"/>
    <w:rsid w:val="006B3070"/>
    <w:rsid w:val="006B30AA"/>
    <w:rsid w:val="006B3167"/>
    <w:rsid w:val="006B325D"/>
    <w:rsid w:val="006B34C1"/>
    <w:rsid w:val="006B354E"/>
    <w:rsid w:val="006B3585"/>
    <w:rsid w:val="006B35A4"/>
    <w:rsid w:val="006B367C"/>
    <w:rsid w:val="006B388F"/>
    <w:rsid w:val="006B390A"/>
    <w:rsid w:val="006B3BE9"/>
    <w:rsid w:val="006B3C8B"/>
    <w:rsid w:val="006B3DB5"/>
    <w:rsid w:val="006B4056"/>
    <w:rsid w:val="006B43BE"/>
    <w:rsid w:val="006B4533"/>
    <w:rsid w:val="006B4634"/>
    <w:rsid w:val="006B4671"/>
    <w:rsid w:val="006B47B0"/>
    <w:rsid w:val="006B497B"/>
    <w:rsid w:val="006B4B0B"/>
    <w:rsid w:val="006B4BC7"/>
    <w:rsid w:val="006B4C87"/>
    <w:rsid w:val="006B4CC0"/>
    <w:rsid w:val="006B5166"/>
    <w:rsid w:val="006B522E"/>
    <w:rsid w:val="006B5338"/>
    <w:rsid w:val="006B5357"/>
    <w:rsid w:val="006B55C6"/>
    <w:rsid w:val="006B570F"/>
    <w:rsid w:val="006B5772"/>
    <w:rsid w:val="006B57A4"/>
    <w:rsid w:val="006B57E4"/>
    <w:rsid w:val="006B5995"/>
    <w:rsid w:val="006B59BD"/>
    <w:rsid w:val="006B5CE7"/>
    <w:rsid w:val="006B5D0C"/>
    <w:rsid w:val="006B5DA2"/>
    <w:rsid w:val="006B6018"/>
    <w:rsid w:val="006B607C"/>
    <w:rsid w:val="006B60F7"/>
    <w:rsid w:val="006B61F8"/>
    <w:rsid w:val="006B64A3"/>
    <w:rsid w:val="006B651F"/>
    <w:rsid w:val="006B65D3"/>
    <w:rsid w:val="006B66F5"/>
    <w:rsid w:val="006B6952"/>
    <w:rsid w:val="006B6975"/>
    <w:rsid w:val="006B6A4F"/>
    <w:rsid w:val="006B6B77"/>
    <w:rsid w:val="006B6D6F"/>
    <w:rsid w:val="006B6E1F"/>
    <w:rsid w:val="006B70BB"/>
    <w:rsid w:val="006B7166"/>
    <w:rsid w:val="006B7181"/>
    <w:rsid w:val="006B7224"/>
    <w:rsid w:val="006B73ED"/>
    <w:rsid w:val="006B74F0"/>
    <w:rsid w:val="006B76F1"/>
    <w:rsid w:val="006B77D8"/>
    <w:rsid w:val="006B7827"/>
    <w:rsid w:val="006B784F"/>
    <w:rsid w:val="006B785E"/>
    <w:rsid w:val="006B7A02"/>
    <w:rsid w:val="006B7C1A"/>
    <w:rsid w:val="006B7C74"/>
    <w:rsid w:val="006B7D0A"/>
    <w:rsid w:val="006C0080"/>
    <w:rsid w:val="006C0240"/>
    <w:rsid w:val="006C0521"/>
    <w:rsid w:val="006C05A1"/>
    <w:rsid w:val="006C0637"/>
    <w:rsid w:val="006C064B"/>
    <w:rsid w:val="006C083B"/>
    <w:rsid w:val="006C0927"/>
    <w:rsid w:val="006C0B3C"/>
    <w:rsid w:val="006C0BA4"/>
    <w:rsid w:val="006C0C73"/>
    <w:rsid w:val="006C0E29"/>
    <w:rsid w:val="006C0E9E"/>
    <w:rsid w:val="006C0EFD"/>
    <w:rsid w:val="006C0FDF"/>
    <w:rsid w:val="006C1057"/>
    <w:rsid w:val="006C1391"/>
    <w:rsid w:val="006C147C"/>
    <w:rsid w:val="006C1629"/>
    <w:rsid w:val="006C17E7"/>
    <w:rsid w:val="006C1814"/>
    <w:rsid w:val="006C1B40"/>
    <w:rsid w:val="006C1BA4"/>
    <w:rsid w:val="006C1C2C"/>
    <w:rsid w:val="006C1CDF"/>
    <w:rsid w:val="006C1D57"/>
    <w:rsid w:val="006C1EE2"/>
    <w:rsid w:val="006C1FFA"/>
    <w:rsid w:val="006C23FC"/>
    <w:rsid w:val="006C253B"/>
    <w:rsid w:val="006C2617"/>
    <w:rsid w:val="006C2731"/>
    <w:rsid w:val="006C281E"/>
    <w:rsid w:val="006C296E"/>
    <w:rsid w:val="006C2A66"/>
    <w:rsid w:val="006C2B8A"/>
    <w:rsid w:val="006C2C97"/>
    <w:rsid w:val="006C2D2B"/>
    <w:rsid w:val="006C2D46"/>
    <w:rsid w:val="006C311B"/>
    <w:rsid w:val="006C33DF"/>
    <w:rsid w:val="006C3417"/>
    <w:rsid w:val="006C3433"/>
    <w:rsid w:val="006C38EA"/>
    <w:rsid w:val="006C39B0"/>
    <w:rsid w:val="006C3A1A"/>
    <w:rsid w:val="006C3CFD"/>
    <w:rsid w:val="006C3EF7"/>
    <w:rsid w:val="006C40D2"/>
    <w:rsid w:val="006C4106"/>
    <w:rsid w:val="006C4341"/>
    <w:rsid w:val="006C452B"/>
    <w:rsid w:val="006C47F5"/>
    <w:rsid w:val="006C492A"/>
    <w:rsid w:val="006C4B11"/>
    <w:rsid w:val="006C4B68"/>
    <w:rsid w:val="006C4D1C"/>
    <w:rsid w:val="006C4DF2"/>
    <w:rsid w:val="006C51D6"/>
    <w:rsid w:val="006C54BE"/>
    <w:rsid w:val="006C563E"/>
    <w:rsid w:val="006C57DD"/>
    <w:rsid w:val="006C5964"/>
    <w:rsid w:val="006C5ACC"/>
    <w:rsid w:val="006C5D52"/>
    <w:rsid w:val="006C5E11"/>
    <w:rsid w:val="006C5E13"/>
    <w:rsid w:val="006C6024"/>
    <w:rsid w:val="006C6036"/>
    <w:rsid w:val="006C60E7"/>
    <w:rsid w:val="006C63F5"/>
    <w:rsid w:val="006C64B7"/>
    <w:rsid w:val="006C6521"/>
    <w:rsid w:val="006C6618"/>
    <w:rsid w:val="006C6920"/>
    <w:rsid w:val="006C69AB"/>
    <w:rsid w:val="006C6A12"/>
    <w:rsid w:val="006C6B7B"/>
    <w:rsid w:val="006C6C3F"/>
    <w:rsid w:val="006C6C5E"/>
    <w:rsid w:val="006C6D4B"/>
    <w:rsid w:val="006C6E2E"/>
    <w:rsid w:val="006C703F"/>
    <w:rsid w:val="006C712F"/>
    <w:rsid w:val="006C73F9"/>
    <w:rsid w:val="006C7487"/>
    <w:rsid w:val="006C751B"/>
    <w:rsid w:val="006C7731"/>
    <w:rsid w:val="006C7819"/>
    <w:rsid w:val="006C7859"/>
    <w:rsid w:val="006C791B"/>
    <w:rsid w:val="006C7A5A"/>
    <w:rsid w:val="006C7AAA"/>
    <w:rsid w:val="006C7B57"/>
    <w:rsid w:val="006C7DDB"/>
    <w:rsid w:val="006C7FC0"/>
    <w:rsid w:val="006D01D0"/>
    <w:rsid w:val="006D02D0"/>
    <w:rsid w:val="006D0548"/>
    <w:rsid w:val="006D075F"/>
    <w:rsid w:val="006D0B21"/>
    <w:rsid w:val="006D0B3F"/>
    <w:rsid w:val="006D0D04"/>
    <w:rsid w:val="006D0DAB"/>
    <w:rsid w:val="006D0EFA"/>
    <w:rsid w:val="006D1167"/>
    <w:rsid w:val="006D11BF"/>
    <w:rsid w:val="006D11F8"/>
    <w:rsid w:val="006D128F"/>
    <w:rsid w:val="006D12A7"/>
    <w:rsid w:val="006D13B4"/>
    <w:rsid w:val="006D1401"/>
    <w:rsid w:val="006D16DC"/>
    <w:rsid w:val="006D1722"/>
    <w:rsid w:val="006D18CC"/>
    <w:rsid w:val="006D19F0"/>
    <w:rsid w:val="006D1A5F"/>
    <w:rsid w:val="006D1B21"/>
    <w:rsid w:val="006D1BE3"/>
    <w:rsid w:val="006D1C24"/>
    <w:rsid w:val="006D1D14"/>
    <w:rsid w:val="006D1D57"/>
    <w:rsid w:val="006D1E88"/>
    <w:rsid w:val="006D1F08"/>
    <w:rsid w:val="006D20BD"/>
    <w:rsid w:val="006D21AB"/>
    <w:rsid w:val="006D2331"/>
    <w:rsid w:val="006D23F1"/>
    <w:rsid w:val="006D24AB"/>
    <w:rsid w:val="006D2519"/>
    <w:rsid w:val="006D2588"/>
    <w:rsid w:val="006D2BC4"/>
    <w:rsid w:val="006D2D4A"/>
    <w:rsid w:val="006D2D7B"/>
    <w:rsid w:val="006D2FFF"/>
    <w:rsid w:val="006D31A2"/>
    <w:rsid w:val="006D35CB"/>
    <w:rsid w:val="006D35E0"/>
    <w:rsid w:val="006D38B7"/>
    <w:rsid w:val="006D391F"/>
    <w:rsid w:val="006D3ACC"/>
    <w:rsid w:val="006D3B71"/>
    <w:rsid w:val="006D3ECD"/>
    <w:rsid w:val="006D3F90"/>
    <w:rsid w:val="006D44A0"/>
    <w:rsid w:val="006D47D9"/>
    <w:rsid w:val="006D48CD"/>
    <w:rsid w:val="006D4BCB"/>
    <w:rsid w:val="006D4D50"/>
    <w:rsid w:val="006D4DEA"/>
    <w:rsid w:val="006D4EB7"/>
    <w:rsid w:val="006D4F23"/>
    <w:rsid w:val="006D5010"/>
    <w:rsid w:val="006D508D"/>
    <w:rsid w:val="006D5113"/>
    <w:rsid w:val="006D51B7"/>
    <w:rsid w:val="006D558E"/>
    <w:rsid w:val="006D559F"/>
    <w:rsid w:val="006D5751"/>
    <w:rsid w:val="006D585A"/>
    <w:rsid w:val="006D599F"/>
    <w:rsid w:val="006D5A6D"/>
    <w:rsid w:val="006D5ACE"/>
    <w:rsid w:val="006D6074"/>
    <w:rsid w:val="006D6187"/>
    <w:rsid w:val="006D6220"/>
    <w:rsid w:val="006D6461"/>
    <w:rsid w:val="006D654D"/>
    <w:rsid w:val="006D6762"/>
    <w:rsid w:val="006D67E5"/>
    <w:rsid w:val="006D68D0"/>
    <w:rsid w:val="006D69AB"/>
    <w:rsid w:val="006D6A9B"/>
    <w:rsid w:val="006D6C0D"/>
    <w:rsid w:val="006D6C45"/>
    <w:rsid w:val="006D6EA8"/>
    <w:rsid w:val="006D6F97"/>
    <w:rsid w:val="006D702B"/>
    <w:rsid w:val="006D70C3"/>
    <w:rsid w:val="006D70D8"/>
    <w:rsid w:val="006D71C0"/>
    <w:rsid w:val="006D71CC"/>
    <w:rsid w:val="006D7411"/>
    <w:rsid w:val="006D750E"/>
    <w:rsid w:val="006D75C8"/>
    <w:rsid w:val="006D767D"/>
    <w:rsid w:val="006D76A8"/>
    <w:rsid w:val="006D78FA"/>
    <w:rsid w:val="006D7A5F"/>
    <w:rsid w:val="006D7D72"/>
    <w:rsid w:val="006D7FF3"/>
    <w:rsid w:val="006E00DA"/>
    <w:rsid w:val="006E0142"/>
    <w:rsid w:val="006E0302"/>
    <w:rsid w:val="006E03EB"/>
    <w:rsid w:val="006E03FB"/>
    <w:rsid w:val="006E052E"/>
    <w:rsid w:val="006E0655"/>
    <w:rsid w:val="006E079C"/>
    <w:rsid w:val="006E0823"/>
    <w:rsid w:val="006E0877"/>
    <w:rsid w:val="006E0AF7"/>
    <w:rsid w:val="006E0D05"/>
    <w:rsid w:val="006E0F4A"/>
    <w:rsid w:val="006E0FAF"/>
    <w:rsid w:val="006E10E0"/>
    <w:rsid w:val="006E113E"/>
    <w:rsid w:val="006E1633"/>
    <w:rsid w:val="006E16AE"/>
    <w:rsid w:val="006E170A"/>
    <w:rsid w:val="006E171F"/>
    <w:rsid w:val="006E194B"/>
    <w:rsid w:val="006E19ED"/>
    <w:rsid w:val="006E1A2A"/>
    <w:rsid w:val="006E1BEA"/>
    <w:rsid w:val="006E1FFB"/>
    <w:rsid w:val="006E2000"/>
    <w:rsid w:val="006E205C"/>
    <w:rsid w:val="006E20AF"/>
    <w:rsid w:val="006E222B"/>
    <w:rsid w:val="006E225F"/>
    <w:rsid w:val="006E23E2"/>
    <w:rsid w:val="006E2467"/>
    <w:rsid w:val="006E25B0"/>
    <w:rsid w:val="006E25E2"/>
    <w:rsid w:val="006E2703"/>
    <w:rsid w:val="006E2759"/>
    <w:rsid w:val="006E27B2"/>
    <w:rsid w:val="006E2B16"/>
    <w:rsid w:val="006E2C0C"/>
    <w:rsid w:val="006E2CD3"/>
    <w:rsid w:val="006E2E86"/>
    <w:rsid w:val="006E3261"/>
    <w:rsid w:val="006E332F"/>
    <w:rsid w:val="006E373E"/>
    <w:rsid w:val="006E392A"/>
    <w:rsid w:val="006E39B6"/>
    <w:rsid w:val="006E3AA2"/>
    <w:rsid w:val="006E3AA6"/>
    <w:rsid w:val="006E3E4B"/>
    <w:rsid w:val="006E3F2C"/>
    <w:rsid w:val="006E4238"/>
    <w:rsid w:val="006E4389"/>
    <w:rsid w:val="006E4408"/>
    <w:rsid w:val="006E4451"/>
    <w:rsid w:val="006E4666"/>
    <w:rsid w:val="006E47EC"/>
    <w:rsid w:val="006E4936"/>
    <w:rsid w:val="006E4A9A"/>
    <w:rsid w:val="006E4B5B"/>
    <w:rsid w:val="006E4B98"/>
    <w:rsid w:val="006E4C48"/>
    <w:rsid w:val="006E504D"/>
    <w:rsid w:val="006E5060"/>
    <w:rsid w:val="006E5198"/>
    <w:rsid w:val="006E51DD"/>
    <w:rsid w:val="006E5375"/>
    <w:rsid w:val="006E53C7"/>
    <w:rsid w:val="006E5495"/>
    <w:rsid w:val="006E55CE"/>
    <w:rsid w:val="006E5722"/>
    <w:rsid w:val="006E594F"/>
    <w:rsid w:val="006E5B40"/>
    <w:rsid w:val="006E5C56"/>
    <w:rsid w:val="006E5F92"/>
    <w:rsid w:val="006E640D"/>
    <w:rsid w:val="006E6422"/>
    <w:rsid w:val="006E674A"/>
    <w:rsid w:val="006E67C6"/>
    <w:rsid w:val="006E6A41"/>
    <w:rsid w:val="006E6B25"/>
    <w:rsid w:val="006E6CFA"/>
    <w:rsid w:val="006E6E57"/>
    <w:rsid w:val="006E6EDD"/>
    <w:rsid w:val="006E6F21"/>
    <w:rsid w:val="006E70C1"/>
    <w:rsid w:val="006E70DA"/>
    <w:rsid w:val="006E72CB"/>
    <w:rsid w:val="006E7344"/>
    <w:rsid w:val="006E7432"/>
    <w:rsid w:val="006E763F"/>
    <w:rsid w:val="006E7680"/>
    <w:rsid w:val="006E76C6"/>
    <w:rsid w:val="006E76CA"/>
    <w:rsid w:val="006E773A"/>
    <w:rsid w:val="006E7833"/>
    <w:rsid w:val="006E7880"/>
    <w:rsid w:val="006E78EA"/>
    <w:rsid w:val="006E7B5E"/>
    <w:rsid w:val="006E7DED"/>
    <w:rsid w:val="006E7EF0"/>
    <w:rsid w:val="006E7FDA"/>
    <w:rsid w:val="006F00BE"/>
    <w:rsid w:val="006F00EF"/>
    <w:rsid w:val="006F02DD"/>
    <w:rsid w:val="006F0474"/>
    <w:rsid w:val="006F048A"/>
    <w:rsid w:val="006F04A5"/>
    <w:rsid w:val="006F05B0"/>
    <w:rsid w:val="006F05D2"/>
    <w:rsid w:val="006F0624"/>
    <w:rsid w:val="006F0655"/>
    <w:rsid w:val="006F07C1"/>
    <w:rsid w:val="006F0899"/>
    <w:rsid w:val="006F09EF"/>
    <w:rsid w:val="006F09FA"/>
    <w:rsid w:val="006F0C64"/>
    <w:rsid w:val="006F0CAD"/>
    <w:rsid w:val="006F0DD7"/>
    <w:rsid w:val="006F0E0D"/>
    <w:rsid w:val="006F0E4C"/>
    <w:rsid w:val="006F0F8B"/>
    <w:rsid w:val="006F10F5"/>
    <w:rsid w:val="006F1184"/>
    <w:rsid w:val="006F12A3"/>
    <w:rsid w:val="006F1352"/>
    <w:rsid w:val="006F1430"/>
    <w:rsid w:val="006F143F"/>
    <w:rsid w:val="006F1460"/>
    <w:rsid w:val="006F16E3"/>
    <w:rsid w:val="006F1737"/>
    <w:rsid w:val="006F17B7"/>
    <w:rsid w:val="006F1B19"/>
    <w:rsid w:val="006F1BE7"/>
    <w:rsid w:val="006F1FBE"/>
    <w:rsid w:val="006F1FF3"/>
    <w:rsid w:val="006F20D1"/>
    <w:rsid w:val="006F2192"/>
    <w:rsid w:val="006F2235"/>
    <w:rsid w:val="006F22E0"/>
    <w:rsid w:val="006F2642"/>
    <w:rsid w:val="006F279A"/>
    <w:rsid w:val="006F27B2"/>
    <w:rsid w:val="006F2F28"/>
    <w:rsid w:val="006F2FE3"/>
    <w:rsid w:val="006F326F"/>
    <w:rsid w:val="006F3482"/>
    <w:rsid w:val="006F34ED"/>
    <w:rsid w:val="006F378C"/>
    <w:rsid w:val="006F37E7"/>
    <w:rsid w:val="006F3AED"/>
    <w:rsid w:val="006F3B43"/>
    <w:rsid w:val="006F3BDD"/>
    <w:rsid w:val="006F3F40"/>
    <w:rsid w:val="006F3FCE"/>
    <w:rsid w:val="006F44CA"/>
    <w:rsid w:val="006F4538"/>
    <w:rsid w:val="006F4684"/>
    <w:rsid w:val="006F47A3"/>
    <w:rsid w:val="006F47CF"/>
    <w:rsid w:val="006F481D"/>
    <w:rsid w:val="006F48D1"/>
    <w:rsid w:val="006F4931"/>
    <w:rsid w:val="006F4954"/>
    <w:rsid w:val="006F4A4A"/>
    <w:rsid w:val="006F4B6E"/>
    <w:rsid w:val="006F4C15"/>
    <w:rsid w:val="006F4C57"/>
    <w:rsid w:val="006F4F8C"/>
    <w:rsid w:val="006F5436"/>
    <w:rsid w:val="006F54B6"/>
    <w:rsid w:val="006F5563"/>
    <w:rsid w:val="006F55A7"/>
    <w:rsid w:val="006F5620"/>
    <w:rsid w:val="006F56F7"/>
    <w:rsid w:val="006F57C6"/>
    <w:rsid w:val="006F5A24"/>
    <w:rsid w:val="006F5BC4"/>
    <w:rsid w:val="006F5C06"/>
    <w:rsid w:val="006F5F16"/>
    <w:rsid w:val="006F5FDB"/>
    <w:rsid w:val="006F60BA"/>
    <w:rsid w:val="006F6177"/>
    <w:rsid w:val="006F620F"/>
    <w:rsid w:val="006F6370"/>
    <w:rsid w:val="006F63AC"/>
    <w:rsid w:val="006F63F9"/>
    <w:rsid w:val="006F667F"/>
    <w:rsid w:val="006F6773"/>
    <w:rsid w:val="006F677A"/>
    <w:rsid w:val="006F6853"/>
    <w:rsid w:val="006F6882"/>
    <w:rsid w:val="006F6A4A"/>
    <w:rsid w:val="006F6A4F"/>
    <w:rsid w:val="006F6BA6"/>
    <w:rsid w:val="006F6CF5"/>
    <w:rsid w:val="006F6D6E"/>
    <w:rsid w:val="006F6EB8"/>
    <w:rsid w:val="006F6FBA"/>
    <w:rsid w:val="006F6FDE"/>
    <w:rsid w:val="006F6FF3"/>
    <w:rsid w:val="006F7124"/>
    <w:rsid w:val="006F7230"/>
    <w:rsid w:val="006F73F7"/>
    <w:rsid w:val="006F7673"/>
    <w:rsid w:val="006F792F"/>
    <w:rsid w:val="006F7D1B"/>
    <w:rsid w:val="006F7ECD"/>
    <w:rsid w:val="006F7F47"/>
    <w:rsid w:val="006F7FB7"/>
    <w:rsid w:val="00700220"/>
    <w:rsid w:val="00700303"/>
    <w:rsid w:val="00700354"/>
    <w:rsid w:val="007003C0"/>
    <w:rsid w:val="00700443"/>
    <w:rsid w:val="0070048B"/>
    <w:rsid w:val="00700797"/>
    <w:rsid w:val="00700A2D"/>
    <w:rsid w:val="00700D73"/>
    <w:rsid w:val="00700F44"/>
    <w:rsid w:val="00700FC7"/>
    <w:rsid w:val="00701033"/>
    <w:rsid w:val="0070123B"/>
    <w:rsid w:val="00701400"/>
    <w:rsid w:val="00701498"/>
    <w:rsid w:val="00701575"/>
    <w:rsid w:val="00701595"/>
    <w:rsid w:val="00701707"/>
    <w:rsid w:val="00701718"/>
    <w:rsid w:val="00701773"/>
    <w:rsid w:val="00701A3E"/>
    <w:rsid w:val="00701A77"/>
    <w:rsid w:val="00701A87"/>
    <w:rsid w:val="00701BE6"/>
    <w:rsid w:val="00701C6E"/>
    <w:rsid w:val="00701D72"/>
    <w:rsid w:val="0070268A"/>
    <w:rsid w:val="007028AC"/>
    <w:rsid w:val="007028E1"/>
    <w:rsid w:val="007029A6"/>
    <w:rsid w:val="007029E1"/>
    <w:rsid w:val="00702C93"/>
    <w:rsid w:val="00702CF2"/>
    <w:rsid w:val="00702D85"/>
    <w:rsid w:val="00702F53"/>
    <w:rsid w:val="00702FB1"/>
    <w:rsid w:val="00702FF2"/>
    <w:rsid w:val="0070307A"/>
    <w:rsid w:val="007033D3"/>
    <w:rsid w:val="00703744"/>
    <w:rsid w:val="007037EC"/>
    <w:rsid w:val="007039FD"/>
    <w:rsid w:val="00703A84"/>
    <w:rsid w:val="00703A85"/>
    <w:rsid w:val="00703AB3"/>
    <w:rsid w:val="00703C39"/>
    <w:rsid w:val="00703C84"/>
    <w:rsid w:val="00703F43"/>
    <w:rsid w:val="00703F92"/>
    <w:rsid w:val="007041C3"/>
    <w:rsid w:val="00704296"/>
    <w:rsid w:val="0070434F"/>
    <w:rsid w:val="0070437F"/>
    <w:rsid w:val="0070438A"/>
    <w:rsid w:val="007049A4"/>
    <w:rsid w:val="00704A8F"/>
    <w:rsid w:val="00704BD6"/>
    <w:rsid w:val="00704C88"/>
    <w:rsid w:val="00704D0B"/>
    <w:rsid w:val="00704E2E"/>
    <w:rsid w:val="00705036"/>
    <w:rsid w:val="00705268"/>
    <w:rsid w:val="00705901"/>
    <w:rsid w:val="00705A89"/>
    <w:rsid w:val="00705B6C"/>
    <w:rsid w:val="00705D39"/>
    <w:rsid w:val="007060C6"/>
    <w:rsid w:val="00706113"/>
    <w:rsid w:val="0070616D"/>
    <w:rsid w:val="007061C1"/>
    <w:rsid w:val="00706350"/>
    <w:rsid w:val="00706575"/>
    <w:rsid w:val="007068A1"/>
    <w:rsid w:val="007068E3"/>
    <w:rsid w:val="007069B8"/>
    <w:rsid w:val="007069D0"/>
    <w:rsid w:val="00706A71"/>
    <w:rsid w:val="00706A92"/>
    <w:rsid w:val="00706B2F"/>
    <w:rsid w:val="00706B39"/>
    <w:rsid w:val="00706D74"/>
    <w:rsid w:val="00706D78"/>
    <w:rsid w:val="0070702E"/>
    <w:rsid w:val="0070704C"/>
    <w:rsid w:val="00707134"/>
    <w:rsid w:val="00707412"/>
    <w:rsid w:val="00707C81"/>
    <w:rsid w:val="00707D64"/>
    <w:rsid w:val="00707F93"/>
    <w:rsid w:val="0071008F"/>
    <w:rsid w:val="0071018B"/>
    <w:rsid w:val="007102B0"/>
    <w:rsid w:val="007102DD"/>
    <w:rsid w:val="007103EF"/>
    <w:rsid w:val="00710425"/>
    <w:rsid w:val="007104A2"/>
    <w:rsid w:val="00710609"/>
    <w:rsid w:val="007107EA"/>
    <w:rsid w:val="007108DE"/>
    <w:rsid w:val="00710962"/>
    <w:rsid w:val="00710997"/>
    <w:rsid w:val="00710C73"/>
    <w:rsid w:val="00710C77"/>
    <w:rsid w:val="00710CB4"/>
    <w:rsid w:val="00710EE6"/>
    <w:rsid w:val="00710F4B"/>
    <w:rsid w:val="00711019"/>
    <w:rsid w:val="00711021"/>
    <w:rsid w:val="00711279"/>
    <w:rsid w:val="00711327"/>
    <w:rsid w:val="0071143D"/>
    <w:rsid w:val="00711448"/>
    <w:rsid w:val="00711451"/>
    <w:rsid w:val="00711577"/>
    <w:rsid w:val="0071176C"/>
    <w:rsid w:val="00711815"/>
    <w:rsid w:val="007118BB"/>
    <w:rsid w:val="00711C16"/>
    <w:rsid w:val="00711C2C"/>
    <w:rsid w:val="00711C35"/>
    <w:rsid w:val="00712034"/>
    <w:rsid w:val="00712221"/>
    <w:rsid w:val="0071222C"/>
    <w:rsid w:val="007122D5"/>
    <w:rsid w:val="007122FE"/>
    <w:rsid w:val="0071244A"/>
    <w:rsid w:val="00712542"/>
    <w:rsid w:val="00712563"/>
    <w:rsid w:val="00712622"/>
    <w:rsid w:val="0071265E"/>
    <w:rsid w:val="0071288C"/>
    <w:rsid w:val="0071299B"/>
    <w:rsid w:val="007129E8"/>
    <w:rsid w:val="007129FF"/>
    <w:rsid w:val="00712D33"/>
    <w:rsid w:val="00712DB4"/>
    <w:rsid w:val="00712ED8"/>
    <w:rsid w:val="00712F34"/>
    <w:rsid w:val="00712F7B"/>
    <w:rsid w:val="00712FFA"/>
    <w:rsid w:val="00713084"/>
    <w:rsid w:val="0071330A"/>
    <w:rsid w:val="007133E8"/>
    <w:rsid w:val="00713446"/>
    <w:rsid w:val="00713A64"/>
    <w:rsid w:val="00713AAA"/>
    <w:rsid w:val="00713D71"/>
    <w:rsid w:val="00713D92"/>
    <w:rsid w:val="00713E6D"/>
    <w:rsid w:val="00713E91"/>
    <w:rsid w:val="007141E8"/>
    <w:rsid w:val="00714254"/>
    <w:rsid w:val="00714281"/>
    <w:rsid w:val="007142C5"/>
    <w:rsid w:val="00714349"/>
    <w:rsid w:val="00714436"/>
    <w:rsid w:val="007145A4"/>
    <w:rsid w:val="0071464B"/>
    <w:rsid w:val="007146AE"/>
    <w:rsid w:val="0071471C"/>
    <w:rsid w:val="0071479F"/>
    <w:rsid w:val="00714A00"/>
    <w:rsid w:val="00714A2E"/>
    <w:rsid w:val="00714AA3"/>
    <w:rsid w:val="00714C84"/>
    <w:rsid w:val="00714E99"/>
    <w:rsid w:val="00715000"/>
    <w:rsid w:val="00715027"/>
    <w:rsid w:val="007152F6"/>
    <w:rsid w:val="007153B8"/>
    <w:rsid w:val="00715478"/>
    <w:rsid w:val="007154EE"/>
    <w:rsid w:val="00715526"/>
    <w:rsid w:val="00715551"/>
    <w:rsid w:val="00715580"/>
    <w:rsid w:val="007155BA"/>
    <w:rsid w:val="007155E0"/>
    <w:rsid w:val="00715630"/>
    <w:rsid w:val="00715636"/>
    <w:rsid w:val="0071563A"/>
    <w:rsid w:val="0071578D"/>
    <w:rsid w:val="007159BA"/>
    <w:rsid w:val="00715A30"/>
    <w:rsid w:val="00715B23"/>
    <w:rsid w:val="00715C91"/>
    <w:rsid w:val="00715E34"/>
    <w:rsid w:val="00715E40"/>
    <w:rsid w:val="00715F6E"/>
    <w:rsid w:val="007160C1"/>
    <w:rsid w:val="00716186"/>
    <w:rsid w:val="00716501"/>
    <w:rsid w:val="007165CC"/>
    <w:rsid w:val="007167DF"/>
    <w:rsid w:val="00716AE5"/>
    <w:rsid w:val="00716F60"/>
    <w:rsid w:val="00716F96"/>
    <w:rsid w:val="0071710D"/>
    <w:rsid w:val="00717263"/>
    <w:rsid w:val="0071731B"/>
    <w:rsid w:val="0071738C"/>
    <w:rsid w:val="007173DF"/>
    <w:rsid w:val="007174D7"/>
    <w:rsid w:val="007175ED"/>
    <w:rsid w:val="00717611"/>
    <w:rsid w:val="00717675"/>
    <w:rsid w:val="0071769F"/>
    <w:rsid w:val="007177A8"/>
    <w:rsid w:val="00717816"/>
    <w:rsid w:val="00717D46"/>
    <w:rsid w:val="00717D4D"/>
    <w:rsid w:val="00717D74"/>
    <w:rsid w:val="00717D79"/>
    <w:rsid w:val="00717DE5"/>
    <w:rsid w:val="00717F60"/>
    <w:rsid w:val="00720520"/>
    <w:rsid w:val="00720658"/>
    <w:rsid w:val="007206A7"/>
    <w:rsid w:val="00720831"/>
    <w:rsid w:val="0072099E"/>
    <w:rsid w:val="00720B2E"/>
    <w:rsid w:val="00720B8B"/>
    <w:rsid w:val="00720D3B"/>
    <w:rsid w:val="00720F2B"/>
    <w:rsid w:val="00721166"/>
    <w:rsid w:val="007213ED"/>
    <w:rsid w:val="0072147A"/>
    <w:rsid w:val="007217F6"/>
    <w:rsid w:val="00721875"/>
    <w:rsid w:val="00721925"/>
    <w:rsid w:val="00721973"/>
    <w:rsid w:val="00721AB6"/>
    <w:rsid w:val="00721B36"/>
    <w:rsid w:val="00722055"/>
    <w:rsid w:val="007221CC"/>
    <w:rsid w:val="007221DF"/>
    <w:rsid w:val="00722478"/>
    <w:rsid w:val="007224EC"/>
    <w:rsid w:val="0072256D"/>
    <w:rsid w:val="007227D1"/>
    <w:rsid w:val="00722A05"/>
    <w:rsid w:val="00722D50"/>
    <w:rsid w:val="00722E93"/>
    <w:rsid w:val="00722FAE"/>
    <w:rsid w:val="00723214"/>
    <w:rsid w:val="00723316"/>
    <w:rsid w:val="007233A9"/>
    <w:rsid w:val="00723448"/>
    <w:rsid w:val="00723563"/>
    <w:rsid w:val="007235AD"/>
    <w:rsid w:val="00723704"/>
    <w:rsid w:val="0072380C"/>
    <w:rsid w:val="00723925"/>
    <w:rsid w:val="00723C61"/>
    <w:rsid w:val="00723D91"/>
    <w:rsid w:val="00723FB4"/>
    <w:rsid w:val="00724156"/>
    <w:rsid w:val="007241C8"/>
    <w:rsid w:val="007242C7"/>
    <w:rsid w:val="0072433B"/>
    <w:rsid w:val="007244F1"/>
    <w:rsid w:val="00724584"/>
    <w:rsid w:val="007245C6"/>
    <w:rsid w:val="007245E0"/>
    <w:rsid w:val="00724626"/>
    <w:rsid w:val="00724764"/>
    <w:rsid w:val="007247AC"/>
    <w:rsid w:val="007248DB"/>
    <w:rsid w:val="00724C90"/>
    <w:rsid w:val="00724DE3"/>
    <w:rsid w:val="00724ECA"/>
    <w:rsid w:val="00724F33"/>
    <w:rsid w:val="00725222"/>
    <w:rsid w:val="00725274"/>
    <w:rsid w:val="00725644"/>
    <w:rsid w:val="00725C09"/>
    <w:rsid w:val="00725D44"/>
    <w:rsid w:val="00725D59"/>
    <w:rsid w:val="00725D92"/>
    <w:rsid w:val="00725DB4"/>
    <w:rsid w:val="00725EA9"/>
    <w:rsid w:val="00725F71"/>
    <w:rsid w:val="0072612F"/>
    <w:rsid w:val="007261C0"/>
    <w:rsid w:val="00726282"/>
    <w:rsid w:val="0072628A"/>
    <w:rsid w:val="00726534"/>
    <w:rsid w:val="0072658D"/>
    <w:rsid w:val="007265C5"/>
    <w:rsid w:val="007265D0"/>
    <w:rsid w:val="007266C1"/>
    <w:rsid w:val="00726790"/>
    <w:rsid w:val="00726943"/>
    <w:rsid w:val="00726C55"/>
    <w:rsid w:val="00726F2E"/>
    <w:rsid w:val="0072708E"/>
    <w:rsid w:val="007270E6"/>
    <w:rsid w:val="00727228"/>
    <w:rsid w:val="007272AF"/>
    <w:rsid w:val="007273DC"/>
    <w:rsid w:val="00727413"/>
    <w:rsid w:val="0072765C"/>
    <w:rsid w:val="00727B3D"/>
    <w:rsid w:val="00727B9B"/>
    <w:rsid w:val="00727C4A"/>
    <w:rsid w:val="00727E38"/>
    <w:rsid w:val="00727FF6"/>
    <w:rsid w:val="00730009"/>
    <w:rsid w:val="0073007E"/>
    <w:rsid w:val="00730091"/>
    <w:rsid w:val="007302FF"/>
    <w:rsid w:val="00730361"/>
    <w:rsid w:val="007304D0"/>
    <w:rsid w:val="0073097E"/>
    <w:rsid w:val="00730995"/>
    <w:rsid w:val="00730A16"/>
    <w:rsid w:val="00730B93"/>
    <w:rsid w:val="00730D10"/>
    <w:rsid w:val="00730EF4"/>
    <w:rsid w:val="007310FB"/>
    <w:rsid w:val="00731260"/>
    <w:rsid w:val="007318D9"/>
    <w:rsid w:val="007319C8"/>
    <w:rsid w:val="00731AA1"/>
    <w:rsid w:val="00731D72"/>
    <w:rsid w:val="00731D86"/>
    <w:rsid w:val="00731DEB"/>
    <w:rsid w:val="00731DFA"/>
    <w:rsid w:val="007321D0"/>
    <w:rsid w:val="0073251D"/>
    <w:rsid w:val="00732743"/>
    <w:rsid w:val="007328FD"/>
    <w:rsid w:val="00732C36"/>
    <w:rsid w:val="00732C8F"/>
    <w:rsid w:val="00732C94"/>
    <w:rsid w:val="00732C99"/>
    <w:rsid w:val="00732D77"/>
    <w:rsid w:val="00732D79"/>
    <w:rsid w:val="00732D8F"/>
    <w:rsid w:val="00732F01"/>
    <w:rsid w:val="00732FBE"/>
    <w:rsid w:val="0073301F"/>
    <w:rsid w:val="007330CF"/>
    <w:rsid w:val="007331A4"/>
    <w:rsid w:val="00733247"/>
    <w:rsid w:val="007334A4"/>
    <w:rsid w:val="00733595"/>
    <w:rsid w:val="00733750"/>
    <w:rsid w:val="00733817"/>
    <w:rsid w:val="007338A1"/>
    <w:rsid w:val="00733B46"/>
    <w:rsid w:val="00733DDF"/>
    <w:rsid w:val="00733FD1"/>
    <w:rsid w:val="007340E7"/>
    <w:rsid w:val="0073410B"/>
    <w:rsid w:val="007342CE"/>
    <w:rsid w:val="00734377"/>
    <w:rsid w:val="007345B4"/>
    <w:rsid w:val="007346BB"/>
    <w:rsid w:val="0073477F"/>
    <w:rsid w:val="00734911"/>
    <w:rsid w:val="00734997"/>
    <w:rsid w:val="00734A4C"/>
    <w:rsid w:val="00734B15"/>
    <w:rsid w:val="00734B5F"/>
    <w:rsid w:val="00734B75"/>
    <w:rsid w:val="00734B8E"/>
    <w:rsid w:val="00734C23"/>
    <w:rsid w:val="00734EB9"/>
    <w:rsid w:val="00734FD9"/>
    <w:rsid w:val="007350C4"/>
    <w:rsid w:val="0073514A"/>
    <w:rsid w:val="007351E6"/>
    <w:rsid w:val="0073522C"/>
    <w:rsid w:val="007352AC"/>
    <w:rsid w:val="007352C6"/>
    <w:rsid w:val="00735547"/>
    <w:rsid w:val="007355A7"/>
    <w:rsid w:val="0073564A"/>
    <w:rsid w:val="0073568E"/>
    <w:rsid w:val="007358C4"/>
    <w:rsid w:val="007359A9"/>
    <w:rsid w:val="00735A0B"/>
    <w:rsid w:val="00735A1A"/>
    <w:rsid w:val="00735BC9"/>
    <w:rsid w:val="00735C92"/>
    <w:rsid w:val="00735E7F"/>
    <w:rsid w:val="00735EDD"/>
    <w:rsid w:val="00735FF8"/>
    <w:rsid w:val="007361AB"/>
    <w:rsid w:val="00736216"/>
    <w:rsid w:val="007362DB"/>
    <w:rsid w:val="00736338"/>
    <w:rsid w:val="00736376"/>
    <w:rsid w:val="007363C7"/>
    <w:rsid w:val="00736511"/>
    <w:rsid w:val="00736603"/>
    <w:rsid w:val="00736688"/>
    <w:rsid w:val="0073670E"/>
    <w:rsid w:val="00736A64"/>
    <w:rsid w:val="00736B87"/>
    <w:rsid w:val="00736BC4"/>
    <w:rsid w:val="00736C2B"/>
    <w:rsid w:val="00736E30"/>
    <w:rsid w:val="00737435"/>
    <w:rsid w:val="00737520"/>
    <w:rsid w:val="007377E0"/>
    <w:rsid w:val="007378F1"/>
    <w:rsid w:val="00737986"/>
    <w:rsid w:val="007379AB"/>
    <w:rsid w:val="00737D92"/>
    <w:rsid w:val="00737E94"/>
    <w:rsid w:val="00737FCA"/>
    <w:rsid w:val="0074000F"/>
    <w:rsid w:val="00740285"/>
    <w:rsid w:val="00740311"/>
    <w:rsid w:val="00740584"/>
    <w:rsid w:val="00740701"/>
    <w:rsid w:val="0074075B"/>
    <w:rsid w:val="007408DD"/>
    <w:rsid w:val="00740B84"/>
    <w:rsid w:val="00740BD8"/>
    <w:rsid w:val="00740C07"/>
    <w:rsid w:val="00740D46"/>
    <w:rsid w:val="00740EC7"/>
    <w:rsid w:val="00740F52"/>
    <w:rsid w:val="00740F6C"/>
    <w:rsid w:val="00741052"/>
    <w:rsid w:val="007410D5"/>
    <w:rsid w:val="00741183"/>
    <w:rsid w:val="007415C5"/>
    <w:rsid w:val="007415F1"/>
    <w:rsid w:val="00741761"/>
    <w:rsid w:val="00741859"/>
    <w:rsid w:val="007418B2"/>
    <w:rsid w:val="00741A44"/>
    <w:rsid w:val="00741C03"/>
    <w:rsid w:val="00741E6F"/>
    <w:rsid w:val="00741FAC"/>
    <w:rsid w:val="00741FED"/>
    <w:rsid w:val="00742062"/>
    <w:rsid w:val="007424CB"/>
    <w:rsid w:val="00742555"/>
    <w:rsid w:val="007429EA"/>
    <w:rsid w:val="00742D0C"/>
    <w:rsid w:val="00742D11"/>
    <w:rsid w:val="00742D5F"/>
    <w:rsid w:val="00742E0C"/>
    <w:rsid w:val="00742E20"/>
    <w:rsid w:val="00742F40"/>
    <w:rsid w:val="00742F55"/>
    <w:rsid w:val="00743232"/>
    <w:rsid w:val="007432A1"/>
    <w:rsid w:val="00743315"/>
    <w:rsid w:val="00743367"/>
    <w:rsid w:val="007433C1"/>
    <w:rsid w:val="007437E0"/>
    <w:rsid w:val="00743B5B"/>
    <w:rsid w:val="00743BB6"/>
    <w:rsid w:val="00743C2B"/>
    <w:rsid w:val="00743DB7"/>
    <w:rsid w:val="00743DDD"/>
    <w:rsid w:val="00743FF8"/>
    <w:rsid w:val="0074417F"/>
    <w:rsid w:val="00744399"/>
    <w:rsid w:val="00744490"/>
    <w:rsid w:val="00744554"/>
    <w:rsid w:val="007445D7"/>
    <w:rsid w:val="00744619"/>
    <w:rsid w:val="00744A59"/>
    <w:rsid w:val="00744ABE"/>
    <w:rsid w:val="00744C40"/>
    <w:rsid w:val="00744D59"/>
    <w:rsid w:val="00744E79"/>
    <w:rsid w:val="00744F71"/>
    <w:rsid w:val="0074501B"/>
    <w:rsid w:val="0074508B"/>
    <w:rsid w:val="00745097"/>
    <w:rsid w:val="0074510F"/>
    <w:rsid w:val="00745137"/>
    <w:rsid w:val="00745168"/>
    <w:rsid w:val="007452A3"/>
    <w:rsid w:val="00745413"/>
    <w:rsid w:val="007456AF"/>
    <w:rsid w:val="0074593F"/>
    <w:rsid w:val="00745B1A"/>
    <w:rsid w:val="00745B4B"/>
    <w:rsid w:val="00745E10"/>
    <w:rsid w:val="00745EB9"/>
    <w:rsid w:val="00745F04"/>
    <w:rsid w:val="0074619F"/>
    <w:rsid w:val="0074624D"/>
    <w:rsid w:val="00746261"/>
    <w:rsid w:val="007462F6"/>
    <w:rsid w:val="00746373"/>
    <w:rsid w:val="0074679E"/>
    <w:rsid w:val="007467A0"/>
    <w:rsid w:val="0074690A"/>
    <w:rsid w:val="00746AA2"/>
    <w:rsid w:val="00746AB2"/>
    <w:rsid w:val="00746B4A"/>
    <w:rsid w:val="00746BBA"/>
    <w:rsid w:val="00746E5D"/>
    <w:rsid w:val="00746F1B"/>
    <w:rsid w:val="00746F48"/>
    <w:rsid w:val="007470B3"/>
    <w:rsid w:val="007471CB"/>
    <w:rsid w:val="00747384"/>
    <w:rsid w:val="00747708"/>
    <w:rsid w:val="007477AD"/>
    <w:rsid w:val="0074785A"/>
    <w:rsid w:val="007479C7"/>
    <w:rsid w:val="00747A62"/>
    <w:rsid w:val="00747EDE"/>
    <w:rsid w:val="007500EE"/>
    <w:rsid w:val="007500EF"/>
    <w:rsid w:val="00750321"/>
    <w:rsid w:val="007505E6"/>
    <w:rsid w:val="007508A7"/>
    <w:rsid w:val="0075097B"/>
    <w:rsid w:val="00750A25"/>
    <w:rsid w:val="00750A40"/>
    <w:rsid w:val="00750CE5"/>
    <w:rsid w:val="00750DAD"/>
    <w:rsid w:val="00750F4C"/>
    <w:rsid w:val="00750F70"/>
    <w:rsid w:val="00750FBE"/>
    <w:rsid w:val="00751033"/>
    <w:rsid w:val="00751167"/>
    <w:rsid w:val="00751325"/>
    <w:rsid w:val="007514AD"/>
    <w:rsid w:val="00751699"/>
    <w:rsid w:val="00751719"/>
    <w:rsid w:val="00751761"/>
    <w:rsid w:val="007517DF"/>
    <w:rsid w:val="00751811"/>
    <w:rsid w:val="007518B2"/>
    <w:rsid w:val="00751958"/>
    <w:rsid w:val="00751988"/>
    <w:rsid w:val="007519E0"/>
    <w:rsid w:val="00751AEA"/>
    <w:rsid w:val="00751BA2"/>
    <w:rsid w:val="00751C43"/>
    <w:rsid w:val="00751EB1"/>
    <w:rsid w:val="00751FFA"/>
    <w:rsid w:val="0075201C"/>
    <w:rsid w:val="00752089"/>
    <w:rsid w:val="007520C7"/>
    <w:rsid w:val="00752139"/>
    <w:rsid w:val="0075216B"/>
    <w:rsid w:val="007524D8"/>
    <w:rsid w:val="00752675"/>
    <w:rsid w:val="00752676"/>
    <w:rsid w:val="007526D8"/>
    <w:rsid w:val="0075273B"/>
    <w:rsid w:val="007527A3"/>
    <w:rsid w:val="007527AE"/>
    <w:rsid w:val="007527D6"/>
    <w:rsid w:val="00752805"/>
    <w:rsid w:val="00752B3C"/>
    <w:rsid w:val="00752B6D"/>
    <w:rsid w:val="00752D8E"/>
    <w:rsid w:val="00752E06"/>
    <w:rsid w:val="00752E90"/>
    <w:rsid w:val="00752EAE"/>
    <w:rsid w:val="00752FC5"/>
    <w:rsid w:val="00752FEC"/>
    <w:rsid w:val="007530D0"/>
    <w:rsid w:val="007531A9"/>
    <w:rsid w:val="0075329B"/>
    <w:rsid w:val="00753509"/>
    <w:rsid w:val="00753969"/>
    <w:rsid w:val="00753B1A"/>
    <w:rsid w:val="00753C51"/>
    <w:rsid w:val="00753C93"/>
    <w:rsid w:val="00753E64"/>
    <w:rsid w:val="00753EC1"/>
    <w:rsid w:val="00754086"/>
    <w:rsid w:val="0075435E"/>
    <w:rsid w:val="0075446B"/>
    <w:rsid w:val="007548A8"/>
    <w:rsid w:val="0075495C"/>
    <w:rsid w:val="00754A1C"/>
    <w:rsid w:val="00754A6C"/>
    <w:rsid w:val="00754B17"/>
    <w:rsid w:val="00754BF7"/>
    <w:rsid w:val="00754C2B"/>
    <w:rsid w:val="00754C8B"/>
    <w:rsid w:val="00755028"/>
    <w:rsid w:val="0075502E"/>
    <w:rsid w:val="00755243"/>
    <w:rsid w:val="00755255"/>
    <w:rsid w:val="007552EF"/>
    <w:rsid w:val="0075563F"/>
    <w:rsid w:val="00755761"/>
    <w:rsid w:val="00755868"/>
    <w:rsid w:val="007558C9"/>
    <w:rsid w:val="007558CC"/>
    <w:rsid w:val="00755970"/>
    <w:rsid w:val="0075598C"/>
    <w:rsid w:val="00755D23"/>
    <w:rsid w:val="00756088"/>
    <w:rsid w:val="007562F7"/>
    <w:rsid w:val="007564AB"/>
    <w:rsid w:val="007564EA"/>
    <w:rsid w:val="00756618"/>
    <w:rsid w:val="0075671D"/>
    <w:rsid w:val="0075675A"/>
    <w:rsid w:val="00756840"/>
    <w:rsid w:val="00756A15"/>
    <w:rsid w:val="00756AAE"/>
    <w:rsid w:val="00756B68"/>
    <w:rsid w:val="00756C2E"/>
    <w:rsid w:val="00756EE9"/>
    <w:rsid w:val="00756F72"/>
    <w:rsid w:val="00756FAE"/>
    <w:rsid w:val="0075704B"/>
    <w:rsid w:val="00757131"/>
    <w:rsid w:val="00757171"/>
    <w:rsid w:val="0075725C"/>
    <w:rsid w:val="00757353"/>
    <w:rsid w:val="007576B6"/>
    <w:rsid w:val="0075773E"/>
    <w:rsid w:val="0075793F"/>
    <w:rsid w:val="00757B1A"/>
    <w:rsid w:val="00757BCC"/>
    <w:rsid w:val="00757CF7"/>
    <w:rsid w:val="00757D26"/>
    <w:rsid w:val="00757D4C"/>
    <w:rsid w:val="00757DD6"/>
    <w:rsid w:val="00757E10"/>
    <w:rsid w:val="00757EC5"/>
    <w:rsid w:val="00757F74"/>
    <w:rsid w:val="00757FA9"/>
    <w:rsid w:val="00760300"/>
    <w:rsid w:val="00760388"/>
    <w:rsid w:val="007605C3"/>
    <w:rsid w:val="0076090A"/>
    <w:rsid w:val="00760AE3"/>
    <w:rsid w:val="00760B5F"/>
    <w:rsid w:val="00760CA1"/>
    <w:rsid w:val="00760DA6"/>
    <w:rsid w:val="00760DBE"/>
    <w:rsid w:val="0076144D"/>
    <w:rsid w:val="007616B2"/>
    <w:rsid w:val="00761733"/>
    <w:rsid w:val="0076192C"/>
    <w:rsid w:val="00761A30"/>
    <w:rsid w:val="00761B1B"/>
    <w:rsid w:val="00761D49"/>
    <w:rsid w:val="00761D56"/>
    <w:rsid w:val="00761E0B"/>
    <w:rsid w:val="00761F0C"/>
    <w:rsid w:val="0076200D"/>
    <w:rsid w:val="00762077"/>
    <w:rsid w:val="00762288"/>
    <w:rsid w:val="007624B2"/>
    <w:rsid w:val="007625FC"/>
    <w:rsid w:val="00762679"/>
    <w:rsid w:val="007629D0"/>
    <w:rsid w:val="00762B97"/>
    <w:rsid w:val="00762C23"/>
    <w:rsid w:val="00763261"/>
    <w:rsid w:val="00763307"/>
    <w:rsid w:val="0076332B"/>
    <w:rsid w:val="00763340"/>
    <w:rsid w:val="007633C6"/>
    <w:rsid w:val="0076348F"/>
    <w:rsid w:val="0076349F"/>
    <w:rsid w:val="0076371C"/>
    <w:rsid w:val="007637D3"/>
    <w:rsid w:val="0076383F"/>
    <w:rsid w:val="00763C64"/>
    <w:rsid w:val="00763EB6"/>
    <w:rsid w:val="00763FFD"/>
    <w:rsid w:val="00764042"/>
    <w:rsid w:val="007641F2"/>
    <w:rsid w:val="00764210"/>
    <w:rsid w:val="0076426E"/>
    <w:rsid w:val="007642DA"/>
    <w:rsid w:val="007643B7"/>
    <w:rsid w:val="0076440C"/>
    <w:rsid w:val="00764457"/>
    <w:rsid w:val="0076457F"/>
    <w:rsid w:val="007646BF"/>
    <w:rsid w:val="007647C3"/>
    <w:rsid w:val="007648BE"/>
    <w:rsid w:val="0076494E"/>
    <w:rsid w:val="00764A62"/>
    <w:rsid w:val="00764B92"/>
    <w:rsid w:val="00764BCD"/>
    <w:rsid w:val="00764C21"/>
    <w:rsid w:val="00764C8F"/>
    <w:rsid w:val="00764D76"/>
    <w:rsid w:val="00764EB1"/>
    <w:rsid w:val="00764ECC"/>
    <w:rsid w:val="00764FB6"/>
    <w:rsid w:val="00765023"/>
    <w:rsid w:val="0076503B"/>
    <w:rsid w:val="0076507C"/>
    <w:rsid w:val="00765163"/>
    <w:rsid w:val="007653D2"/>
    <w:rsid w:val="00765401"/>
    <w:rsid w:val="007654DB"/>
    <w:rsid w:val="0076554D"/>
    <w:rsid w:val="00765654"/>
    <w:rsid w:val="00765802"/>
    <w:rsid w:val="00765945"/>
    <w:rsid w:val="007659BF"/>
    <w:rsid w:val="00765A0C"/>
    <w:rsid w:val="00765B36"/>
    <w:rsid w:val="00765C55"/>
    <w:rsid w:val="00765EA5"/>
    <w:rsid w:val="00765F09"/>
    <w:rsid w:val="00765F5B"/>
    <w:rsid w:val="00766084"/>
    <w:rsid w:val="007662E4"/>
    <w:rsid w:val="0076647F"/>
    <w:rsid w:val="0076665B"/>
    <w:rsid w:val="007666CD"/>
    <w:rsid w:val="00766716"/>
    <w:rsid w:val="00766988"/>
    <w:rsid w:val="00766A9E"/>
    <w:rsid w:val="00766C92"/>
    <w:rsid w:val="00766DBA"/>
    <w:rsid w:val="00766ECC"/>
    <w:rsid w:val="00766F1F"/>
    <w:rsid w:val="00766F34"/>
    <w:rsid w:val="00766F45"/>
    <w:rsid w:val="00767130"/>
    <w:rsid w:val="007672E1"/>
    <w:rsid w:val="007673FC"/>
    <w:rsid w:val="007675DB"/>
    <w:rsid w:val="00767ACD"/>
    <w:rsid w:val="00767AFB"/>
    <w:rsid w:val="00767B4A"/>
    <w:rsid w:val="00767B96"/>
    <w:rsid w:val="00767D8C"/>
    <w:rsid w:val="00767D93"/>
    <w:rsid w:val="00770298"/>
    <w:rsid w:val="0077046F"/>
    <w:rsid w:val="0077049D"/>
    <w:rsid w:val="00770912"/>
    <w:rsid w:val="00770998"/>
    <w:rsid w:val="00770AE7"/>
    <w:rsid w:val="00770BE6"/>
    <w:rsid w:val="00770D7F"/>
    <w:rsid w:val="00770DB5"/>
    <w:rsid w:val="00770DDF"/>
    <w:rsid w:val="00770F1F"/>
    <w:rsid w:val="00770FEA"/>
    <w:rsid w:val="00770FFC"/>
    <w:rsid w:val="00771029"/>
    <w:rsid w:val="0077117A"/>
    <w:rsid w:val="007711C2"/>
    <w:rsid w:val="00771483"/>
    <w:rsid w:val="00771574"/>
    <w:rsid w:val="007715ED"/>
    <w:rsid w:val="0077165E"/>
    <w:rsid w:val="0077166D"/>
    <w:rsid w:val="00771764"/>
    <w:rsid w:val="007719B1"/>
    <w:rsid w:val="00771B70"/>
    <w:rsid w:val="00771C74"/>
    <w:rsid w:val="00771D9D"/>
    <w:rsid w:val="00771EC3"/>
    <w:rsid w:val="00771EEC"/>
    <w:rsid w:val="00771F31"/>
    <w:rsid w:val="00771F90"/>
    <w:rsid w:val="0077244C"/>
    <w:rsid w:val="00772602"/>
    <w:rsid w:val="00772656"/>
    <w:rsid w:val="00772765"/>
    <w:rsid w:val="007727E2"/>
    <w:rsid w:val="007728AF"/>
    <w:rsid w:val="00772A51"/>
    <w:rsid w:val="00772D72"/>
    <w:rsid w:val="00772E6C"/>
    <w:rsid w:val="00772EB5"/>
    <w:rsid w:val="00772EE9"/>
    <w:rsid w:val="00772F70"/>
    <w:rsid w:val="00772FAD"/>
    <w:rsid w:val="00772FE5"/>
    <w:rsid w:val="00772FE8"/>
    <w:rsid w:val="00773040"/>
    <w:rsid w:val="007732CE"/>
    <w:rsid w:val="00773452"/>
    <w:rsid w:val="0077346F"/>
    <w:rsid w:val="0077353F"/>
    <w:rsid w:val="007736B3"/>
    <w:rsid w:val="00773776"/>
    <w:rsid w:val="007738D2"/>
    <w:rsid w:val="00773BE2"/>
    <w:rsid w:val="00773E70"/>
    <w:rsid w:val="0077408D"/>
    <w:rsid w:val="00774220"/>
    <w:rsid w:val="0077459A"/>
    <w:rsid w:val="00774627"/>
    <w:rsid w:val="007747F6"/>
    <w:rsid w:val="00774A0E"/>
    <w:rsid w:val="00774A54"/>
    <w:rsid w:val="00774BB2"/>
    <w:rsid w:val="00774BE8"/>
    <w:rsid w:val="00774C19"/>
    <w:rsid w:val="00774CE3"/>
    <w:rsid w:val="00774D6B"/>
    <w:rsid w:val="00774EF7"/>
    <w:rsid w:val="00774FA1"/>
    <w:rsid w:val="0077500B"/>
    <w:rsid w:val="007751D3"/>
    <w:rsid w:val="00775463"/>
    <w:rsid w:val="00775724"/>
    <w:rsid w:val="00775821"/>
    <w:rsid w:val="0077584C"/>
    <w:rsid w:val="0077589A"/>
    <w:rsid w:val="007759FB"/>
    <w:rsid w:val="007759FE"/>
    <w:rsid w:val="00775A12"/>
    <w:rsid w:val="00775A24"/>
    <w:rsid w:val="00775B05"/>
    <w:rsid w:val="00775CF8"/>
    <w:rsid w:val="00776145"/>
    <w:rsid w:val="0077619B"/>
    <w:rsid w:val="00776265"/>
    <w:rsid w:val="007764A6"/>
    <w:rsid w:val="007766D1"/>
    <w:rsid w:val="007768AE"/>
    <w:rsid w:val="00776D31"/>
    <w:rsid w:val="00776D99"/>
    <w:rsid w:val="00776DB1"/>
    <w:rsid w:val="00776E71"/>
    <w:rsid w:val="00776E8F"/>
    <w:rsid w:val="00776F70"/>
    <w:rsid w:val="00776FE4"/>
    <w:rsid w:val="00777050"/>
    <w:rsid w:val="0077705E"/>
    <w:rsid w:val="00777107"/>
    <w:rsid w:val="00777174"/>
    <w:rsid w:val="00777193"/>
    <w:rsid w:val="007771E2"/>
    <w:rsid w:val="0077723F"/>
    <w:rsid w:val="007772B0"/>
    <w:rsid w:val="00777393"/>
    <w:rsid w:val="007773E1"/>
    <w:rsid w:val="0077750C"/>
    <w:rsid w:val="0077783C"/>
    <w:rsid w:val="0077787B"/>
    <w:rsid w:val="007779E8"/>
    <w:rsid w:val="00777DFE"/>
    <w:rsid w:val="0078002C"/>
    <w:rsid w:val="0078010F"/>
    <w:rsid w:val="007801F3"/>
    <w:rsid w:val="00780494"/>
    <w:rsid w:val="007805AB"/>
    <w:rsid w:val="007805F6"/>
    <w:rsid w:val="00780922"/>
    <w:rsid w:val="00780BA8"/>
    <w:rsid w:val="00780D21"/>
    <w:rsid w:val="00780DFC"/>
    <w:rsid w:val="007814D2"/>
    <w:rsid w:val="00781527"/>
    <w:rsid w:val="007815C8"/>
    <w:rsid w:val="00781837"/>
    <w:rsid w:val="007818E8"/>
    <w:rsid w:val="00781978"/>
    <w:rsid w:val="00781BB0"/>
    <w:rsid w:val="00781D68"/>
    <w:rsid w:val="00781E32"/>
    <w:rsid w:val="00782080"/>
    <w:rsid w:val="007820A3"/>
    <w:rsid w:val="007821D7"/>
    <w:rsid w:val="007821E2"/>
    <w:rsid w:val="007824DA"/>
    <w:rsid w:val="00782512"/>
    <w:rsid w:val="0078255C"/>
    <w:rsid w:val="0078292C"/>
    <w:rsid w:val="007829A7"/>
    <w:rsid w:val="007829FC"/>
    <w:rsid w:val="00782D24"/>
    <w:rsid w:val="00782E71"/>
    <w:rsid w:val="00782F30"/>
    <w:rsid w:val="0078307B"/>
    <w:rsid w:val="007830A6"/>
    <w:rsid w:val="00783164"/>
    <w:rsid w:val="00783287"/>
    <w:rsid w:val="00783295"/>
    <w:rsid w:val="00783312"/>
    <w:rsid w:val="007833BC"/>
    <w:rsid w:val="0078349B"/>
    <w:rsid w:val="0078350B"/>
    <w:rsid w:val="0078354A"/>
    <w:rsid w:val="007836BA"/>
    <w:rsid w:val="00783816"/>
    <w:rsid w:val="00783BE3"/>
    <w:rsid w:val="00783D0A"/>
    <w:rsid w:val="00783EE7"/>
    <w:rsid w:val="00783FEE"/>
    <w:rsid w:val="00784076"/>
    <w:rsid w:val="007840B7"/>
    <w:rsid w:val="0078423C"/>
    <w:rsid w:val="007842B7"/>
    <w:rsid w:val="00784500"/>
    <w:rsid w:val="007845D9"/>
    <w:rsid w:val="00784682"/>
    <w:rsid w:val="00784C98"/>
    <w:rsid w:val="00784D20"/>
    <w:rsid w:val="00784E54"/>
    <w:rsid w:val="00784E94"/>
    <w:rsid w:val="00784EA1"/>
    <w:rsid w:val="00785096"/>
    <w:rsid w:val="0078509E"/>
    <w:rsid w:val="007850D3"/>
    <w:rsid w:val="007857CA"/>
    <w:rsid w:val="0078580E"/>
    <w:rsid w:val="00785963"/>
    <w:rsid w:val="00785981"/>
    <w:rsid w:val="00785AAC"/>
    <w:rsid w:val="00785D88"/>
    <w:rsid w:val="00785EBD"/>
    <w:rsid w:val="00786074"/>
    <w:rsid w:val="007865B0"/>
    <w:rsid w:val="007866D4"/>
    <w:rsid w:val="007867BA"/>
    <w:rsid w:val="007867E5"/>
    <w:rsid w:val="007868B0"/>
    <w:rsid w:val="00786905"/>
    <w:rsid w:val="007869AA"/>
    <w:rsid w:val="007869E6"/>
    <w:rsid w:val="00786AD5"/>
    <w:rsid w:val="007870B5"/>
    <w:rsid w:val="007870C2"/>
    <w:rsid w:val="007871CF"/>
    <w:rsid w:val="00787214"/>
    <w:rsid w:val="007873E2"/>
    <w:rsid w:val="007873E3"/>
    <w:rsid w:val="007874AF"/>
    <w:rsid w:val="007875ED"/>
    <w:rsid w:val="007876DD"/>
    <w:rsid w:val="007876EA"/>
    <w:rsid w:val="007878AE"/>
    <w:rsid w:val="0078790C"/>
    <w:rsid w:val="00787C7C"/>
    <w:rsid w:val="00787EC6"/>
    <w:rsid w:val="00790050"/>
    <w:rsid w:val="00790465"/>
    <w:rsid w:val="0079054A"/>
    <w:rsid w:val="00790857"/>
    <w:rsid w:val="00790B85"/>
    <w:rsid w:val="00790B90"/>
    <w:rsid w:val="00790BA3"/>
    <w:rsid w:val="00790C7D"/>
    <w:rsid w:val="00790D9F"/>
    <w:rsid w:val="00790E08"/>
    <w:rsid w:val="00790FA1"/>
    <w:rsid w:val="00791084"/>
    <w:rsid w:val="0079109D"/>
    <w:rsid w:val="007910AD"/>
    <w:rsid w:val="0079112F"/>
    <w:rsid w:val="00791131"/>
    <w:rsid w:val="00791457"/>
    <w:rsid w:val="007917C3"/>
    <w:rsid w:val="00791B0F"/>
    <w:rsid w:val="00791B1B"/>
    <w:rsid w:val="00791BA3"/>
    <w:rsid w:val="00791D9B"/>
    <w:rsid w:val="00791EFF"/>
    <w:rsid w:val="00791FB9"/>
    <w:rsid w:val="00792387"/>
    <w:rsid w:val="007927E0"/>
    <w:rsid w:val="0079280B"/>
    <w:rsid w:val="00792810"/>
    <w:rsid w:val="007928DE"/>
    <w:rsid w:val="00792902"/>
    <w:rsid w:val="00792E60"/>
    <w:rsid w:val="00792EA1"/>
    <w:rsid w:val="00793402"/>
    <w:rsid w:val="007935D3"/>
    <w:rsid w:val="007936B6"/>
    <w:rsid w:val="007938A2"/>
    <w:rsid w:val="0079392A"/>
    <w:rsid w:val="00793976"/>
    <w:rsid w:val="007939C1"/>
    <w:rsid w:val="007939FB"/>
    <w:rsid w:val="00793F1D"/>
    <w:rsid w:val="00794334"/>
    <w:rsid w:val="00794349"/>
    <w:rsid w:val="00794391"/>
    <w:rsid w:val="007944F9"/>
    <w:rsid w:val="0079488A"/>
    <w:rsid w:val="00794981"/>
    <w:rsid w:val="00794C19"/>
    <w:rsid w:val="00794D9C"/>
    <w:rsid w:val="00794E86"/>
    <w:rsid w:val="00794FE6"/>
    <w:rsid w:val="00795103"/>
    <w:rsid w:val="0079510A"/>
    <w:rsid w:val="007951C9"/>
    <w:rsid w:val="007951F7"/>
    <w:rsid w:val="007956FB"/>
    <w:rsid w:val="00795704"/>
    <w:rsid w:val="00795742"/>
    <w:rsid w:val="0079592E"/>
    <w:rsid w:val="00796537"/>
    <w:rsid w:val="00796567"/>
    <w:rsid w:val="00796653"/>
    <w:rsid w:val="00796767"/>
    <w:rsid w:val="007967DD"/>
    <w:rsid w:val="007967E4"/>
    <w:rsid w:val="00796812"/>
    <w:rsid w:val="00796A0B"/>
    <w:rsid w:val="00796A72"/>
    <w:rsid w:val="00796DEB"/>
    <w:rsid w:val="00797183"/>
    <w:rsid w:val="007971F8"/>
    <w:rsid w:val="0079733C"/>
    <w:rsid w:val="00797401"/>
    <w:rsid w:val="0079742F"/>
    <w:rsid w:val="007974F9"/>
    <w:rsid w:val="007975DB"/>
    <w:rsid w:val="00797619"/>
    <w:rsid w:val="007976CE"/>
    <w:rsid w:val="0079778C"/>
    <w:rsid w:val="007977F3"/>
    <w:rsid w:val="00797837"/>
    <w:rsid w:val="00797855"/>
    <w:rsid w:val="007978C9"/>
    <w:rsid w:val="00797B84"/>
    <w:rsid w:val="00797F82"/>
    <w:rsid w:val="007A004D"/>
    <w:rsid w:val="007A03E9"/>
    <w:rsid w:val="007A0610"/>
    <w:rsid w:val="007A0688"/>
    <w:rsid w:val="007A06EC"/>
    <w:rsid w:val="007A07D5"/>
    <w:rsid w:val="007A07DB"/>
    <w:rsid w:val="007A0805"/>
    <w:rsid w:val="007A0914"/>
    <w:rsid w:val="007A0944"/>
    <w:rsid w:val="007A0A0A"/>
    <w:rsid w:val="007A0D7B"/>
    <w:rsid w:val="007A10B6"/>
    <w:rsid w:val="007A1242"/>
    <w:rsid w:val="007A12D0"/>
    <w:rsid w:val="007A12F5"/>
    <w:rsid w:val="007A1420"/>
    <w:rsid w:val="007A14BF"/>
    <w:rsid w:val="007A1591"/>
    <w:rsid w:val="007A1616"/>
    <w:rsid w:val="007A172C"/>
    <w:rsid w:val="007A1899"/>
    <w:rsid w:val="007A1AC3"/>
    <w:rsid w:val="007A1B59"/>
    <w:rsid w:val="007A1B5C"/>
    <w:rsid w:val="007A1D6A"/>
    <w:rsid w:val="007A1DE3"/>
    <w:rsid w:val="007A210E"/>
    <w:rsid w:val="007A2393"/>
    <w:rsid w:val="007A23D6"/>
    <w:rsid w:val="007A2427"/>
    <w:rsid w:val="007A24A5"/>
    <w:rsid w:val="007A26C2"/>
    <w:rsid w:val="007A27EC"/>
    <w:rsid w:val="007A2CA6"/>
    <w:rsid w:val="007A2E3A"/>
    <w:rsid w:val="007A2E66"/>
    <w:rsid w:val="007A2E84"/>
    <w:rsid w:val="007A2EA1"/>
    <w:rsid w:val="007A2EA9"/>
    <w:rsid w:val="007A301A"/>
    <w:rsid w:val="007A3153"/>
    <w:rsid w:val="007A316F"/>
    <w:rsid w:val="007A360F"/>
    <w:rsid w:val="007A3790"/>
    <w:rsid w:val="007A385E"/>
    <w:rsid w:val="007A3904"/>
    <w:rsid w:val="007A3D08"/>
    <w:rsid w:val="007A3F8C"/>
    <w:rsid w:val="007A403A"/>
    <w:rsid w:val="007A40CF"/>
    <w:rsid w:val="007A423C"/>
    <w:rsid w:val="007A4276"/>
    <w:rsid w:val="007A43E9"/>
    <w:rsid w:val="007A4485"/>
    <w:rsid w:val="007A44A7"/>
    <w:rsid w:val="007A4625"/>
    <w:rsid w:val="007A4640"/>
    <w:rsid w:val="007A47A0"/>
    <w:rsid w:val="007A4823"/>
    <w:rsid w:val="007A498D"/>
    <w:rsid w:val="007A4A7C"/>
    <w:rsid w:val="007A4CCD"/>
    <w:rsid w:val="007A4D91"/>
    <w:rsid w:val="007A4E62"/>
    <w:rsid w:val="007A513E"/>
    <w:rsid w:val="007A551C"/>
    <w:rsid w:val="007A5AAC"/>
    <w:rsid w:val="007A5ABA"/>
    <w:rsid w:val="007A5B43"/>
    <w:rsid w:val="007A5D9F"/>
    <w:rsid w:val="007A609F"/>
    <w:rsid w:val="007A6360"/>
    <w:rsid w:val="007A64F4"/>
    <w:rsid w:val="007A661B"/>
    <w:rsid w:val="007A662C"/>
    <w:rsid w:val="007A66E5"/>
    <w:rsid w:val="007A6706"/>
    <w:rsid w:val="007A6752"/>
    <w:rsid w:val="007A68D1"/>
    <w:rsid w:val="007A6916"/>
    <w:rsid w:val="007A6B21"/>
    <w:rsid w:val="007A6C83"/>
    <w:rsid w:val="007A6D2F"/>
    <w:rsid w:val="007A6F05"/>
    <w:rsid w:val="007A6F6F"/>
    <w:rsid w:val="007A70FE"/>
    <w:rsid w:val="007A7115"/>
    <w:rsid w:val="007A729F"/>
    <w:rsid w:val="007A73DA"/>
    <w:rsid w:val="007A74D2"/>
    <w:rsid w:val="007A75CD"/>
    <w:rsid w:val="007A76F8"/>
    <w:rsid w:val="007A77D1"/>
    <w:rsid w:val="007B0294"/>
    <w:rsid w:val="007B0466"/>
    <w:rsid w:val="007B0AE0"/>
    <w:rsid w:val="007B0BEE"/>
    <w:rsid w:val="007B0C77"/>
    <w:rsid w:val="007B0DF6"/>
    <w:rsid w:val="007B0F2A"/>
    <w:rsid w:val="007B0FFB"/>
    <w:rsid w:val="007B11DF"/>
    <w:rsid w:val="007B11E6"/>
    <w:rsid w:val="007B128A"/>
    <w:rsid w:val="007B133A"/>
    <w:rsid w:val="007B13F3"/>
    <w:rsid w:val="007B16C3"/>
    <w:rsid w:val="007B17F2"/>
    <w:rsid w:val="007B19A4"/>
    <w:rsid w:val="007B19B3"/>
    <w:rsid w:val="007B208B"/>
    <w:rsid w:val="007B21BA"/>
    <w:rsid w:val="007B2231"/>
    <w:rsid w:val="007B2271"/>
    <w:rsid w:val="007B23ED"/>
    <w:rsid w:val="007B2507"/>
    <w:rsid w:val="007B269B"/>
    <w:rsid w:val="007B2729"/>
    <w:rsid w:val="007B2A96"/>
    <w:rsid w:val="007B2BAD"/>
    <w:rsid w:val="007B2CEA"/>
    <w:rsid w:val="007B2DAA"/>
    <w:rsid w:val="007B2E52"/>
    <w:rsid w:val="007B2EC3"/>
    <w:rsid w:val="007B2EF3"/>
    <w:rsid w:val="007B300D"/>
    <w:rsid w:val="007B311E"/>
    <w:rsid w:val="007B3222"/>
    <w:rsid w:val="007B3251"/>
    <w:rsid w:val="007B328C"/>
    <w:rsid w:val="007B32D5"/>
    <w:rsid w:val="007B3558"/>
    <w:rsid w:val="007B37EB"/>
    <w:rsid w:val="007B37F2"/>
    <w:rsid w:val="007B38B5"/>
    <w:rsid w:val="007B38D9"/>
    <w:rsid w:val="007B3993"/>
    <w:rsid w:val="007B3ADA"/>
    <w:rsid w:val="007B3C16"/>
    <w:rsid w:val="007B3C1D"/>
    <w:rsid w:val="007B3D4F"/>
    <w:rsid w:val="007B3DF0"/>
    <w:rsid w:val="007B3E11"/>
    <w:rsid w:val="007B3E55"/>
    <w:rsid w:val="007B3E7C"/>
    <w:rsid w:val="007B3F0D"/>
    <w:rsid w:val="007B4088"/>
    <w:rsid w:val="007B408D"/>
    <w:rsid w:val="007B4355"/>
    <w:rsid w:val="007B4560"/>
    <w:rsid w:val="007B45E4"/>
    <w:rsid w:val="007B4620"/>
    <w:rsid w:val="007B47E1"/>
    <w:rsid w:val="007B4916"/>
    <w:rsid w:val="007B49C6"/>
    <w:rsid w:val="007B4A61"/>
    <w:rsid w:val="007B4B31"/>
    <w:rsid w:val="007B4F0B"/>
    <w:rsid w:val="007B5051"/>
    <w:rsid w:val="007B5455"/>
    <w:rsid w:val="007B5618"/>
    <w:rsid w:val="007B561E"/>
    <w:rsid w:val="007B58F9"/>
    <w:rsid w:val="007B5AAE"/>
    <w:rsid w:val="007B5D7B"/>
    <w:rsid w:val="007B5D92"/>
    <w:rsid w:val="007B5DC1"/>
    <w:rsid w:val="007B5E76"/>
    <w:rsid w:val="007B5F06"/>
    <w:rsid w:val="007B5F90"/>
    <w:rsid w:val="007B615B"/>
    <w:rsid w:val="007B62F6"/>
    <w:rsid w:val="007B6394"/>
    <w:rsid w:val="007B65E3"/>
    <w:rsid w:val="007B671E"/>
    <w:rsid w:val="007B6867"/>
    <w:rsid w:val="007B68E4"/>
    <w:rsid w:val="007B69AE"/>
    <w:rsid w:val="007B69F1"/>
    <w:rsid w:val="007B69FE"/>
    <w:rsid w:val="007B6B73"/>
    <w:rsid w:val="007B6B74"/>
    <w:rsid w:val="007B6CAA"/>
    <w:rsid w:val="007B6DE0"/>
    <w:rsid w:val="007B6E62"/>
    <w:rsid w:val="007B6F87"/>
    <w:rsid w:val="007B715D"/>
    <w:rsid w:val="007B725B"/>
    <w:rsid w:val="007B73F9"/>
    <w:rsid w:val="007B75B4"/>
    <w:rsid w:val="007B762F"/>
    <w:rsid w:val="007B7AF1"/>
    <w:rsid w:val="007B7BCE"/>
    <w:rsid w:val="007B7BE4"/>
    <w:rsid w:val="007C0422"/>
    <w:rsid w:val="007C07D2"/>
    <w:rsid w:val="007C07E6"/>
    <w:rsid w:val="007C084F"/>
    <w:rsid w:val="007C08D2"/>
    <w:rsid w:val="007C08D5"/>
    <w:rsid w:val="007C0AD6"/>
    <w:rsid w:val="007C0DBE"/>
    <w:rsid w:val="007C0F12"/>
    <w:rsid w:val="007C13F7"/>
    <w:rsid w:val="007C1574"/>
    <w:rsid w:val="007C165B"/>
    <w:rsid w:val="007C1695"/>
    <w:rsid w:val="007C1791"/>
    <w:rsid w:val="007C1BA3"/>
    <w:rsid w:val="007C1C2C"/>
    <w:rsid w:val="007C1C76"/>
    <w:rsid w:val="007C1CE0"/>
    <w:rsid w:val="007C1F62"/>
    <w:rsid w:val="007C20F2"/>
    <w:rsid w:val="007C245E"/>
    <w:rsid w:val="007C270D"/>
    <w:rsid w:val="007C2715"/>
    <w:rsid w:val="007C2751"/>
    <w:rsid w:val="007C2847"/>
    <w:rsid w:val="007C2BE1"/>
    <w:rsid w:val="007C2F73"/>
    <w:rsid w:val="007C2FAD"/>
    <w:rsid w:val="007C2FDD"/>
    <w:rsid w:val="007C3176"/>
    <w:rsid w:val="007C34D3"/>
    <w:rsid w:val="007C3514"/>
    <w:rsid w:val="007C3526"/>
    <w:rsid w:val="007C3534"/>
    <w:rsid w:val="007C353D"/>
    <w:rsid w:val="007C36A1"/>
    <w:rsid w:val="007C378C"/>
    <w:rsid w:val="007C3950"/>
    <w:rsid w:val="007C3AB8"/>
    <w:rsid w:val="007C3C47"/>
    <w:rsid w:val="007C3C68"/>
    <w:rsid w:val="007C3EB0"/>
    <w:rsid w:val="007C3FCA"/>
    <w:rsid w:val="007C3FFF"/>
    <w:rsid w:val="007C4033"/>
    <w:rsid w:val="007C4453"/>
    <w:rsid w:val="007C4499"/>
    <w:rsid w:val="007C44FA"/>
    <w:rsid w:val="007C456E"/>
    <w:rsid w:val="007C49F2"/>
    <w:rsid w:val="007C4AA8"/>
    <w:rsid w:val="007C4C7D"/>
    <w:rsid w:val="007C4D51"/>
    <w:rsid w:val="007C4DBA"/>
    <w:rsid w:val="007C507D"/>
    <w:rsid w:val="007C51CC"/>
    <w:rsid w:val="007C560B"/>
    <w:rsid w:val="007C566D"/>
    <w:rsid w:val="007C56FC"/>
    <w:rsid w:val="007C58E3"/>
    <w:rsid w:val="007C5908"/>
    <w:rsid w:val="007C5992"/>
    <w:rsid w:val="007C5A3B"/>
    <w:rsid w:val="007C5A64"/>
    <w:rsid w:val="007C5B81"/>
    <w:rsid w:val="007C5C24"/>
    <w:rsid w:val="007C5CAD"/>
    <w:rsid w:val="007C5E32"/>
    <w:rsid w:val="007C6027"/>
    <w:rsid w:val="007C64C6"/>
    <w:rsid w:val="007C6536"/>
    <w:rsid w:val="007C6707"/>
    <w:rsid w:val="007C6754"/>
    <w:rsid w:val="007C688E"/>
    <w:rsid w:val="007C6998"/>
    <w:rsid w:val="007C69B1"/>
    <w:rsid w:val="007C6A24"/>
    <w:rsid w:val="007C6BD4"/>
    <w:rsid w:val="007C6C9B"/>
    <w:rsid w:val="007C6E11"/>
    <w:rsid w:val="007C6E55"/>
    <w:rsid w:val="007C6F52"/>
    <w:rsid w:val="007C70DC"/>
    <w:rsid w:val="007C714A"/>
    <w:rsid w:val="007C7289"/>
    <w:rsid w:val="007C777C"/>
    <w:rsid w:val="007C7D26"/>
    <w:rsid w:val="007C7D8F"/>
    <w:rsid w:val="007C7E5F"/>
    <w:rsid w:val="007C7F0F"/>
    <w:rsid w:val="007C7FD1"/>
    <w:rsid w:val="007D014B"/>
    <w:rsid w:val="007D0164"/>
    <w:rsid w:val="007D01A3"/>
    <w:rsid w:val="007D04EB"/>
    <w:rsid w:val="007D056E"/>
    <w:rsid w:val="007D08A8"/>
    <w:rsid w:val="007D0CD7"/>
    <w:rsid w:val="007D0EBE"/>
    <w:rsid w:val="007D0EF8"/>
    <w:rsid w:val="007D1014"/>
    <w:rsid w:val="007D1083"/>
    <w:rsid w:val="007D1172"/>
    <w:rsid w:val="007D14BC"/>
    <w:rsid w:val="007D1545"/>
    <w:rsid w:val="007D16C8"/>
    <w:rsid w:val="007D1913"/>
    <w:rsid w:val="007D192D"/>
    <w:rsid w:val="007D1983"/>
    <w:rsid w:val="007D19AE"/>
    <w:rsid w:val="007D1C80"/>
    <w:rsid w:val="007D1D09"/>
    <w:rsid w:val="007D1F01"/>
    <w:rsid w:val="007D1F20"/>
    <w:rsid w:val="007D21EA"/>
    <w:rsid w:val="007D2482"/>
    <w:rsid w:val="007D24D1"/>
    <w:rsid w:val="007D2547"/>
    <w:rsid w:val="007D2803"/>
    <w:rsid w:val="007D2B3C"/>
    <w:rsid w:val="007D2C49"/>
    <w:rsid w:val="007D2D69"/>
    <w:rsid w:val="007D2E41"/>
    <w:rsid w:val="007D2E79"/>
    <w:rsid w:val="007D2F29"/>
    <w:rsid w:val="007D309A"/>
    <w:rsid w:val="007D34BA"/>
    <w:rsid w:val="007D3578"/>
    <w:rsid w:val="007D388C"/>
    <w:rsid w:val="007D3BD9"/>
    <w:rsid w:val="007D3D01"/>
    <w:rsid w:val="007D3E38"/>
    <w:rsid w:val="007D3EAE"/>
    <w:rsid w:val="007D3F4E"/>
    <w:rsid w:val="007D3F83"/>
    <w:rsid w:val="007D4128"/>
    <w:rsid w:val="007D4151"/>
    <w:rsid w:val="007D42A5"/>
    <w:rsid w:val="007D433C"/>
    <w:rsid w:val="007D4435"/>
    <w:rsid w:val="007D45C1"/>
    <w:rsid w:val="007D486D"/>
    <w:rsid w:val="007D4980"/>
    <w:rsid w:val="007D4B80"/>
    <w:rsid w:val="007D4B9B"/>
    <w:rsid w:val="007D4BEE"/>
    <w:rsid w:val="007D4CB3"/>
    <w:rsid w:val="007D4EA1"/>
    <w:rsid w:val="007D5148"/>
    <w:rsid w:val="007D5195"/>
    <w:rsid w:val="007D52CB"/>
    <w:rsid w:val="007D5364"/>
    <w:rsid w:val="007D54B2"/>
    <w:rsid w:val="007D5565"/>
    <w:rsid w:val="007D5708"/>
    <w:rsid w:val="007D5925"/>
    <w:rsid w:val="007D59E5"/>
    <w:rsid w:val="007D5A51"/>
    <w:rsid w:val="007D5A5A"/>
    <w:rsid w:val="007D5A97"/>
    <w:rsid w:val="007D5C24"/>
    <w:rsid w:val="007D5EB7"/>
    <w:rsid w:val="007D5EF9"/>
    <w:rsid w:val="007D621F"/>
    <w:rsid w:val="007D6353"/>
    <w:rsid w:val="007D6566"/>
    <w:rsid w:val="007D666A"/>
    <w:rsid w:val="007D677D"/>
    <w:rsid w:val="007D6915"/>
    <w:rsid w:val="007D6965"/>
    <w:rsid w:val="007D6B82"/>
    <w:rsid w:val="007D6C22"/>
    <w:rsid w:val="007D6E0A"/>
    <w:rsid w:val="007D6EDB"/>
    <w:rsid w:val="007D738E"/>
    <w:rsid w:val="007D73DF"/>
    <w:rsid w:val="007D74CD"/>
    <w:rsid w:val="007D7732"/>
    <w:rsid w:val="007D7910"/>
    <w:rsid w:val="007D7A43"/>
    <w:rsid w:val="007D7B75"/>
    <w:rsid w:val="007D7C28"/>
    <w:rsid w:val="007D7C37"/>
    <w:rsid w:val="007D7E66"/>
    <w:rsid w:val="007D7F03"/>
    <w:rsid w:val="007D7FF0"/>
    <w:rsid w:val="007E029A"/>
    <w:rsid w:val="007E02C4"/>
    <w:rsid w:val="007E03A3"/>
    <w:rsid w:val="007E03AC"/>
    <w:rsid w:val="007E08F3"/>
    <w:rsid w:val="007E0B05"/>
    <w:rsid w:val="007E0C3B"/>
    <w:rsid w:val="007E0EE9"/>
    <w:rsid w:val="007E0F4E"/>
    <w:rsid w:val="007E114F"/>
    <w:rsid w:val="007E116D"/>
    <w:rsid w:val="007E138E"/>
    <w:rsid w:val="007E142A"/>
    <w:rsid w:val="007E144F"/>
    <w:rsid w:val="007E15B7"/>
    <w:rsid w:val="007E15E4"/>
    <w:rsid w:val="007E1752"/>
    <w:rsid w:val="007E1A36"/>
    <w:rsid w:val="007E1AD8"/>
    <w:rsid w:val="007E1D3B"/>
    <w:rsid w:val="007E1D6F"/>
    <w:rsid w:val="007E1E88"/>
    <w:rsid w:val="007E2004"/>
    <w:rsid w:val="007E21A5"/>
    <w:rsid w:val="007E22DF"/>
    <w:rsid w:val="007E2330"/>
    <w:rsid w:val="007E23F8"/>
    <w:rsid w:val="007E2589"/>
    <w:rsid w:val="007E2952"/>
    <w:rsid w:val="007E297C"/>
    <w:rsid w:val="007E2984"/>
    <w:rsid w:val="007E2996"/>
    <w:rsid w:val="007E2A80"/>
    <w:rsid w:val="007E2D0E"/>
    <w:rsid w:val="007E30F8"/>
    <w:rsid w:val="007E312E"/>
    <w:rsid w:val="007E32DA"/>
    <w:rsid w:val="007E382C"/>
    <w:rsid w:val="007E38DA"/>
    <w:rsid w:val="007E3985"/>
    <w:rsid w:val="007E3A3A"/>
    <w:rsid w:val="007E3B77"/>
    <w:rsid w:val="007E3BB5"/>
    <w:rsid w:val="007E3C4D"/>
    <w:rsid w:val="007E3D50"/>
    <w:rsid w:val="007E3FBB"/>
    <w:rsid w:val="007E4050"/>
    <w:rsid w:val="007E41A9"/>
    <w:rsid w:val="007E41E1"/>
    <w:rsid w:val="007E41F7"/>
    <w:rsid w:val="007E4423"/>
    <w:rsid w:val="007E452E"/>
    <w:rsid w:val="007E4611"/>
    <w:rsid w:val="007E4690"/>
    <w:rsid w:val="007E4E15"/>
    <w:rsid w:val="007E4F5C"/>
    <w:rsid w:val="007E4FA6"/>
    <w:rsid w:val="007E521C"/>
    <w:rsid w:val="007E5386"/>
    <w:rsid w:val="007E53F6"/>
    <w:rsid w:val="007E5690"/>
    <w:rsid w:val="007E58C6"/>
    <w:rsid w:val="007E590A"/>
    <w:rsid w:val="007E59E9"/>
    <w:rsid w:val="007E5C02"/>
    <w:rsid w:val="007E5C5B"/>
    <w:rsid w:val="007E5D4C"/>
    <w:rsid w:val="007E5ED4"/>
    <w:rsid w:val="007E6096"/>
    <w:rsid w:val="007E611A"/>
    <w:rsid w:val="007E644D"/>
    <w:rsid w:val="007E6580"/>
    <w:rsid w:val="007E69BB"/>
    <w:rsid w:val="007E6B27"/>
    <w:rsid w:val="007E6B6F"/>
    <w:rsid w:val="007E6EC5"/>
    <w:rsid w:val="007E7092"/>
    <w:rsid w:val="007E70C3"/>
    <w:rsid w:val="007E71BC"/>
    <w:rsid w:val="007E7540"/>
    <w:rsid w:val="007E7A41"/>
    <w:rsid w:val="007E7A6A"/>
    <w:rsid w:val="007E7D04"/>
    <w:rsid w:val="007E7E13"/>
    <w:rsid w:val="007E7E7A"/>
    <w:rsid w:val="007E7EF0"/>
    <w:rsid w:val="007E7F2E"/>
    <w:rsid w:val="007F008A"/>
    <w:rsid w:val="007F00C7"/>
    <w:rsid w:val="007F00D7"/>
    <w:rsid w:val="007F0103"/>
    <w:rsid w:val="007F0162"/>
    <w:rsid w:val="007F0226"/>
    <w:rsid w:val="007F07B2"/>
    <w:rsid w:val="007F0A42"/>
    <w:rsid w:val="007F0C6E"/>
    <w:rsid w:val="007F0CC0"/>
    <w:rsid w:val="007F0E1B"/>
    <w:rsid w:val="007F0E2B"/>
    <w:rsid w:val="007F0F4A"/>
    <w:rsid w:val="007F11F3"/>
    <w:rsid w:val="007F138A"/>
    <w:rsid w:val="007F153E"/>
    <w:rsid w:val="007F16FD"/>
    <w:rsid w:val="007F17C7"/>
    <w:rsid w:val="007F18C4"/>
    <w:rsid w:val="007F19B4"/>
    <w:rsid w:val="007F1B3F"/>
    <w:rsid w:val="007F1C72"/>
    <w:rsid w:val="007F1C9F"/>
    <w:rsid w:val="007F1D18"/>
    <w:rsid w:val="007F1D7F"/>
    <w:rsid w:val="007F1EB5"/>
    <w:rsid w:val="007F2290"/>
    <w:rsid w:val="007F25A8"/>
    <w:rsid w:val="007F26C3"/>
    <w:rsid w:val="007F274D"/>
    <w:rsid w:val="007F28F1"/>
    <w:rsid w:val="007F2ABB"/>
    <w:rsid w:val="007F2C25"/>
    <w:rsid w:val="007F2CAA"/>
    <w:rsid w:val="007F2ECF"/>
    <w:rsid w:val="007F2F8D"/>
    <w:rsid w:val="007F3425"/>
    <w:rsid w:val="007F350A"/>
    <w:rsid w:val="007F35A4"/>
    <w:rsid w:val="007F365F"/>
    <w:rsid w:val="007F3833"/>
    <w:rsid w:val="007F38C2"/>
    <w:rsid w:val="007F3C2D"/>
    <w:rsid w:val="007F3C34"/>
    <w:rsid w:val="007F3D91"/>
    <w:rsid w:val="007F3DA4"/>
    <w:rsid w:val="007F3EBD"/>
    <w:rsid w:val="007F43D5"/>
    <w:rsid w:val="007F441E"/>
    <w:rsid w:val="007F4435"/>
    <w:rsid w:val="007F44F7"/>
    <w:rsid w:val="007F4586"/>
    <w:rsid w:val="007F458B"/>
    <w:rsid w:val="007F46B3"/>
    <w:rsid w:val="007F4711"/>
    <w:rsid w:val="007F48FF"/>
    <w:rsid w:val="007F499E"/>
    <w:rsid w:val="007F4AA0"/>
    <w:rsid w:val="007F4B49"/>
    <w:rsid w:val="007F4BDA"/>
    <w:rsid w:val="007F4C36"/>
    <w:rsid w:val="007F4EBA"/>
    <w:rsid w:val="007F4F2B"/>
    <w:rsid w:val="007F4FD7"/>
    <w:rsid w:val="007F503C"/>
    <w:rsid w:val="007F5143"/>
    <w:rsid w:val="007F51D6"/>
    <w:rsid w:val="007F5337"/>
    <w:rsid w:val="007F5514"/>
    <w:rsid w:val="007F5830"/>
    <w:rsid w:val="007F597D"/>
    <w:rsid w:val="007F5A4A"/>
    <w:rsid w:val="007F5C47"/>
    <w:rsid w:val="007F5E57"/>
    <w:rsid w:val="007F5E7F"/>
    <w:rsid w:val="007F6007"/>
    <w:rsid w:val="007F60C2"/>
    <w:rsid w:val="007F6429"/>
    <w:rsid w:val="007F6978"/>
    <w:rsid w:val="007F6C3F"/>
    <w:rsid w:val="007F6CA9"/>
    <w:rsid w:val="007F6CCA"/>
    <w:rsid w:val="007F6E61"/>
    <w:rsid w:val="007F6E69"/>
    <w:rsid w:val="007F6FD1"/>
    <w:rsid w:val="007F7034"/>
    <w:rsid w:val="007F704F"/>
    <w:rsid w:val="007F74DB"/>
    <w:rsid w:val="007F76FF"/>
    <w:rsid w:val="007F78D0"/>
    <w:rsid w:val="007F7969"/>
    <w:rsid w:val="007F7B2D"/>
    <w:rsid w:val="007F7B44"/>
    <w:rsid w:val="007F7E07"/>
    <w:rsid w:val="007F7E35"/>
    <w:rsid w:val="00800019"/>
    <w:rsid w:val="00800106"/>
    <w:rsid w:val="008003FF"/>
    <w:rsid w:val="00800410"/>
    <w:rsid w:val="00800491"/>
    <w:rsid w:val="008004A7"/>
    <w:rsid w:val="008004AD"/>
    <w:rsid w:val="008005DD"/>
    <w:rsid w:val="0080065C"/>
    <w:rsid w:val="008007B1"/>
    <w:rsid w:val="008008A8"/>
    <w:rsid w:val="00800C8D"/>
    <w:rsid w:val="00800CEC"/>
    <w:rsid w:val="0080128B"/>
    <w:rsid w:val="00801304"/>
    <w:rsid w:val="00801356"/>
    <w:rsid w:val="00801503"/>
    <w:rsid w:val="0080152A"/>
    <w:rsid w:val="00801543"/>
    <w:rsid w:val="00801639"/>
    <w:rsid w:val="00801698"/>
    <w:rsid w:val="0080175E"/>
    <w:rsid w:val="00801A08"/>
    <w:rsid w:val="00801AA7"/>
    <w:rsid w:val="00801ABC"/>
    <w:rsid w:val="00801B08"/>
    <w:rsid w:val="00801B25"/>
    <w:rsid w:val="00801BC2"/>
    <w:rsid w:val="00801F6A"/>
    <w:rsid w:val="00801FCA"/>
    <w:rsid w:val="0080201D"/>
    <w:rsid w:val="008021B3"/>
    <w:rsid w:val="008024A6"/>
    <w:rsid w:val="008025C0"/>
    <w:rsid w:val="0080291A"/>
    <w:rsid w:val="00802B64"/>
    <w:rsid w:val="00802F56"/>
    <w:rsid w:val="00802FD3"/>
    <w:rsid w:val="0080320C"/>
    <w:rsid w:val="00803421"/>
    <w:rsid w:val="008035B7"/>
    <w:rsid w:val="008036CD"/>
    <w:rsid w:val="00803769"/>
    <w:rsid w:val="0080392D"/>
    <w:rsid w:val="00803993"/>
    <w:rsid w:val="00803E64"/>
    <w:rsid w:val="00803FAC"/>
    <w:rsid w:val="00804303"/>
    <w:rsid w:val="00804420"/>
    <w:rsid w:val="00804650"/>
    <w:rsid w:val="00804B8F"/>
    <w:rsid w:val="00804B99"/>
    <w:rsid w:val="00804BFA"/>
    <w:rsid w:val="00804C3C"/>
    <w:rsid w:val="00804CE0"/>
    <w:rsid w:val="00805355"/>
    <w:rsid w:val="008053A4"/>
    <w:rsid w:val="008053CF"/>
    <w:rsid w:val="00805443"/>
    <w:rsid w:val="00805531"/>
    <w:rsid w:val="00805532"/>
    <w:rsid w:val="00805670"/>
    <w:rsid w:val="008057B2"/>
    <w:rsid w:val="008057C0"/>
    <w:rsid w:val="008057C1"/>
    <w:rsid w:val="008059B1"/>
    <w:rsid w:val="00805C29"/>
    <w:rsid w:val="00805E24"/>
    <w:rsid w:val="00805E60"/>
    <w:rsid w:val="00805E8B"/>
    <w:rsid w:val="00805EFB"/>
    <w:rsid w:val="00805F13"/>
    <w:rsid w:val="008060EF"/>
    <w:rsid w:val="00806412"/>
    <w:rsid w:val="00806526"/>
    <w:rsid w:val="00806598"/>
    <w:rsid w:val="008065C5"/>
    <w:rsid w:val="00806819"/>
    <w:rsid w:val="00806896"/>
    <w:rsid w:val="008069AA"/>
    <w:rsid w:val="00806B87"/>
    <w:rsid w:val="00806B99"/>
    <w:rsid w:val="00806D69"/>
    <w:rsid w:val="00806DDB"/>
    <w:rsid w:val="00806DF8"/>
    <w:rsid w:val="0080733F"/>
    <w:rsid w:val="0080743F"/>
    <w:rsid w:val="00807663"/>
    <w:rsid w:val="00807830"/>
    <w:rsid w:val="008078E1"/>
    <w:rsid w:val="008079B5"/>
    <w:rsid w:val="008079CC"/>
    <w:rsid w:val="00807A75"/>
    <w:rsid w:val="00807B44"/>
    <w:rsid w:val="00807E5B"/>
    <w:rsid w:val="00810142"/>
    <w:rsid w:val="0081066C"/>
    <w:rsid w:val="008106BA"/>
    <w:rsid w:val="008107EC"/>
    <w:rsid w:val="00810887"/>
    <w:rsid w:val="00810BD9"/>
    <w:rsid w:val="00810BDD"/>
    <w:rsid w:val="00810BEF"/>
    <w:rsid w:val="00810C87"/>
    <w:rsid w:val="00810CA5"/>
    <w:rsid w:val="00810D60"/>
    <w:rsid w:val="00810F07"/>
    <w:rsid w:val="00810FE2"/>
    <w:rsid w:val="00811099"/>
    <w:rsid w:val="008110A6"/>
    <w:rsid w:val="008110AB"/>
    <w:rsid w:val="0081110E"/>
    <w:rsid w:val="0081111E"/>
    <w:rsid w:val="008111AB"/>
    <w:rsid w:val="0081157F"/>
    <w:rsid w:val="008116D6"/>
    <w:rsid w:val="00811708"/>
    <w:rsid w:val="008119E7"/>
    <w:rsid w:val="00811C1A"/>
    <w:rsid w:val="00811EC9"/>
    <w:rsid w:val="00811ED5"/>
    <w:rsid w:val="00811EEE"/>
    <w:rsid w:val="008120F5"/>
    <w:rsid w:val="0081215E"/>
    <w:rsid w:val="00812371"/>
    <w:rsid w:val="008124E1"/>
    <w:rsid w:val="0081255A"/>
    <w:rsid w:val="00812987"/>
    <w:rsid w:val="00812B08"/>
    <w:rsid w:val="00812B91"/>
    <w:rsid w:val="00812CA4"/>
    <w:rsid w:val="00812EBD"/>
    <w:rsid w:val="00813014"/>
    <w:rsid w:val="00813038"/>
    <w:rsid w:val="008136B7"/>
    <w:rsid w:val="008139A9"/>
    <w:rsid w:val="00813A22"/>
    <w:rsid w:val="00813ACB"/>
    <w:rsid w:val="00813BAD"/>
    <w:rsid w:val="00813BE9"/>
    <w:rsid w:val="00813C47"/>
    <w:rsid w:val="00813F31"/>
    <w:rsid w:val="00814013"/>
    <w:rsid w:val="00814056"/>
    <w:rsid w:val="0081428C"/>
    <w:rsid w:val="008144B9"/>
    <w:rsid w:val="00814520"/>
    <w:rsid w:val="008146DA"/>
    <w:rsid w:val="008146EA"/>
    <w:rsid w:val="00814A3F"/>
    <w:rsid w:val="00814AE0"/>
    <w:rsid w:val="00814BEA"/>
    <w:rsid w:val="00814BF7"/>
    <w:rsid w:val="00814D5C"/>
    <w:rsid w:val="00814DA9"/>
    <w:rsid w:val="00814EA3"/>
    <w:rsid w:val="00815175"/>
    <w:rsid w:val="008151B4"/>
    <w:rsid w:val="00815288"/>
    <w:rsid w:val="008153EC"/>
    <w:rsid w:val="008154CB"/>
    <w:rsid w:val="008156E2"/>
    <w:rsid w:val="00815930"/>
    <w:rsid w:val="00815931"/>
    <w:rsid w:val="00815989"/>
    <w:rsid w:val="008159A8"/>
    <w:rsid w:val="00815BA9"/>
    <w:rsid w:val="00815BBC"/>
    <w:rsid w:val="00815C02"/>
    <w:rsid w:val="00815C92"/>
    <w:rsid w:val="00815D37"/>
    <w:rsid w:val="00816340"/>
    <w:rsid w:val="00816407"/>
    <w:rsid w:val="00816494"/>
    <w:rsid w:val="008165BF"/>
    <w:rsid w:val="0081671F"/>
    <w:rsid w:val="0081675C"/>
    <w:rsid w:val="00816851"/>
    <w:rsid w:val="00816953"/>
    <w:rsid w:val="00816B3B"/>
    <w:rsid w:val="00816B78"/>
    <w:rsid w:val="00816C1F"/>
    <w:rsid w:val="00816C55"/>
    <w:rsid w:val="00816FF3"/>
    <w:rsid w:val="0081701D"/>
    <w:rsid w:val="00817051"/>
    <w:rsid w:val="00817223"/>
    <w:rsid w:val="00817419"/>
    <w:rsid w:val="008175F6"/>
    <w:rsid w:val="00817687"/>
    <w:rsid w:val="00817955"/>
    <w:rsid w:val="00817985"/>
    <w:rsid w:val="008179D9"/>
    <w:rsid w:val="008179DD"/>
    <w:rsid w:val="00817AE9"/>
    <w:rsid w:val="00817B66"/>
    <w:rsid w:val="00817DA8"/>
    <w:rsid w:val="00817F2F"/>
    <w:rsid w:val="00817FEB"/>
    <w:rsid w:val="0082000E"/>
    <w:rsid w:val="00820438"/>
    <w:rsid w:val="00820661"/>
    <w:rsid w:val="008206BB"/>
    <w:rsid w:val="00820732"/>
    <w:rsid w:val="00820756"/>
    <w:rsid w:val="00820868"/>
    <w:rsid w:val="00820887"/>
    <w:rsid w:val="00820896"/>
    <w:rsid w:val="00820AFD"/>
    <w:rsid w:val="00820B07"/>
    <w:rsid w:val="00820B98"/>
    <w:rsid w:val="00820E36"/>
    <w:rsid w:val="00820ECF"/>
    <w:rsid w:val="0082103B"/>
    <w:rsid w:val="008210D9"/>
    <w:rsid w:val="008214A1"/>
    <w:rsid w:val="00821512"/>
    <w:rsid w:val="0082152A"/>
    <w:rsid w:val="0082159B"/>
    <w:rsid w:val="00821676"/>
    <w:rsid w:val="008216C4"/>
    <w:rsid w:val="00821910"/>
    <w:rsid w:val="0082196C"/>
    <w:rsid w:val="00821A37"/>
    <w:rsid w:val="00821C9B"/>
    <w:rsid w:val="00821FFC"/>
    <w:rsid w:val="008220EB"/>
    <w:rsid w:val="008221C3"/>
    <w:rsid w:val="0082223E"/>
    <w:rsid w:val="0082239F"/>
    <w:rsid w:val="008223CF"/>
    <w:rsid w:val="00822673"/>
    <w:rsid w:val="00822836"/>
    <w:rsid w:val="00822B12"/>
    <w:rsid w:val="00822B3A"/>
    <w:rsid w:val="00822B96"/>
    <w:rsid w:val="00822C19"/>
    <w:rsid w:val="00822C4D"/>
    <w:rsid w:val="00822D20"/>
    <w:rsid w:val="00822E41"/>
    <w:rsid w:val="00822E7C"/>
    <w:rsid w:val="00822E8C"/>
    <w:rsid w:val="00822EDE"/>
    <w:rsid w:val="00823070"/>
    <w:rsid w:val="0082321B"/>
    <w:rsid w:val="008232E1"/>
    <w:rsid w:val="00823363"/>
    <w:rsid w:val="008233F0"/>
    <w:rsid w:val="008235AF"/>
    <w:rsid w:val="008235DC"/>
    <w:rsid w:val="008236FD"/>
    <w:rsid w:val="00823754"/>
    <w:rsid w:val="00823802"/>
    <w:rsid w:val="00823E13"/>
    <w:rsid w:val="00823E32"/>
    <w:rsid w:val="00823E6C"/>
    <w:rsid w:val="00823F1D"/>
    <w:rsid w:val="00823FD2"/>
    <w:rsid w:val="0082419B"/>
    <w:rsid w:val="00824309"/>
    <w:rsid w:val="00824467"/>
    <w:rsid w:val="008246D7"/>
    <w:rsid w:val="00824889"/>
    <w:rsid w:val="00824931"/>
    <w:rsid w:val="00824946"/>
    <w:rsid w:val="00824CA0"/>
    <w:rsid w:val="00824DEA"/>
    <w:rsid w:val="00824E0B"/>
    <w:rsid w:val="00824E53"/>
    <w:rsid w:val="00825163"/>
    <w:rsid w:val="008251D8"/>
    <w:rsid w:val="008252E3"/>
    <w:rsid w:val="008252EA"/>
    <w:rsid w:val="0082530D"/>
    <w:rsid w:val="0082538B"/>
    <w:rsid w:val="008254C2"/>
    <w:rsid w:val="008256A0"/>
    <w:rsid w:val="008257ED"/>
    <w:rsid w:val="00825816"/>
    <w:rsid w:val="00825882"/>
    <w:rsid w:val="008258CD"/>
    <w:rsid w:val="00825AF7"/>
    <w:rsid w:val="00825F30"/>
    <w:rsid w:val="0082605D"/>
    <w:rsid w:val="00826077"/>
    <w:rsid w:val="008262D4"/>
    <w:rsid w:val="00826583"/>
    <w:rsid w:val="00826701"/>
    <w:rsid w:val="008268DC"/>
    <w:rsid w:val="00826D4D"/>
    <w:rsid w:val="00826EC5"/>
    <w:rsid w:val="00826F15"/>
    <w:rsid w:val="008273B9"/>
    <w:rsid w:val="008278DE"/>
    <w:rsid w:val="00827981"/>
    <w:rsid w:val="0082799C"/>
    <w:rsid w:val="008279D0"/>
    <w:rsid w:val="008279DC"/>
    <w:rsid w:val="00827B89"/>
    <w:rsid w:val="00827BAA"/>
    <w:rsid w:val="00827C99"/>
    <w:rsid w:val="008300B0"/>
    <w:rsid w:val="008301AB"/>
    <w:rsid w:val="00830225"/>
    <w:rsid w:val="0083043E"/>
    <w:rsid w:val="00830471"/>
    <w:rsid w:val="008305D2"/>
    <w:rsid w:val="0083062A"/>
    <w:rsid w:val="0083063E"/>
    <w:rsid w:val="0083069A"/>
    <w:rsid w:val="00830716"/>
    <w:rsid w:val="0083075C"/>
    <w:rsid w:val="00830891"/>
    <w:rsid w:val="00830983"/>
    <w:rsid w:val="008309FD"/>
    <w:rsid w:val="00830AE2"/>
    <w:rsid w:val="00830B13"/>
    <w:rsid w:val="00830B5A"/>
    <w:rsid w:val="00830B63"/>
    <w:rsid w:val="00830E62"/>
    <w:rsid w:val="00830E6B"/>
    <w:rsid w:val="00830F66"/>
    <w:rsid w:val="00831042"/>
    <w:rsid w:val="00831043"/>
    <w:rsid w:val="008310D4"/>
    <w:rsid w:val="00831386"/>
    <w:rsid w:val="0083138A"/>
    <w:rsid w:val="008313C1"/>
    <w:rsid w:val="00831481"/>
    <w:rsid w:val="008314C4"/>
    <w:rsid w:val="0083168D"/>
    <w:rsid w:val="00831744"/>
    <w:rsid w:val="008317E1"/>
    <w:rsid w:val="00831AA9"/>
    <w:rsid w:val="00831B24"/>
    <w:rsid w:val="00831C1D"/>
    <w:rsid w:val="00831D55"/>
    <w:rsid w:val="00831D68"/>
    <w:rsid w:val="00831D8F"/>
    <w:rsid w:val="00831FBF"/>
    <w:rsid w:val="008320E4"/>
    <w:rsid w:val="008321F1"/>
    <w:rsid w:val="0083224A"/>
    <w:rsid w:val="008322E2"/>
    <w:rsid w:val="008323B8"/>
    <w:rsid w:val="00832477"/>
    <w:rsid w:val="00832488"/>
    <w:rsid w:val="00832497"/>
    <w:rsid w:val="008326F6"/>
    <w:rsid w:val="008328E9"/>
    <w:rsid w:val="00832972"/>
    <w:rsid w:val="00832AA4"/>
    <w:rsid w:val="00832DE1"/>
    <w:rsid w:val="00832F6F"/>
    <w:rsid w:val="00832FAF"/>
    <w:rsid w:val="00832FD4"/>
    <w:rsid w:val="00833027"/>
    <w:rsid w:val="0083322F"/>
    <w:rsid w:val="00833377"/>
    <w:rsid w:val="008333C4"/>
    <w:rsid w:val="00833481"/>
    <w:rsid w:val="008336ED"/>
    <w:rsid w:val="0083374E"/>
    <w:rsid w:val="0083375B"/>
    <w:rsid w:val="00833762"/>
    <w:rsid w:val="008338DB"/>
    <w:rsid w:val="008339D3"/>
    <w:rsid w:val="00833AAC"/>
    <w:rsid w:val="00833B5B"/>
    <w:rsid w:val="00833C27"/>
    <w:rsid w:val="00833E1F"/>
    <w:rsid w:val="00833F67"/>
    <w:rsid w:val="00833F72"/>
    <w:rsid w:val="00834023"/>
    <w:rsid w:val="008340EA"/>
    <w:rsid w:val="00834191"/>
    <w:rsid w:val="0083421D"/>
    <w:rsid w:val="00834366"/>
    <w:rsid w:val="008347CA"/>
    <w:rsid w:val="008347D5"/>
    <w:rsid w:val="00834823"/>
    <w:rsid w:val="00834878"/>
    <w:rsid w:val="00834A0D"/>
    <w:rsid w:val="00834B1A"/>
    <w:rsid w:val="00834B7F"/>
    <w:rsid w:val="00834C44"/>
    <w:rsid w:val="00834CB2"/>
    <w:rsid w:val="008351F3"/>
    <w:rsid w:val="00835253"/>
    <w:rsid w:val="008353A2"/>
    <w:rsid w:val="00835550"/>
    <w:rsid w:val="00835662"/>
    <w:rsid w:val="00835780"/>
    <w:rsid w:val="008358BE"/>
    <w:rsid w:val="00835B7F"/>
    <w:rsid w:val="00836159"/>
    <w:rsid w:val="00836438"/>
    <w:rsid w:val="0083650E"/>
    <w:rsid w:val="008366DA"/>
    <w:rsid w:val="00836838"/>
    <w:rsid w:val="00836B43"/>
    <w:rsid w:val="00836BBD"/>
    <w:rsid w:val="00836C3B"/>
    <w:rsid w:val="00836E7A"/>
    <w:rsid w:val="008370B0"/>
    <w:rsid w:val="00837397"/>
    <w:rsid w:val="0083743F"/>
    <w:rsid w:val="0083758E"/>
    <w:rsid w:val="00837611"/>
    <w:rsid w:val="00837764"/>
    <w:rsid w:val="008377C7"/>
    <w:rsid w:val="00837CFB"/>
    <w:rsid w:val="00837DA3"/>
    <w:rsid w:val="00837DE8"/>
    <w:rsid w:val="00837E29"/>
    <w:rsid w:val="008403E5"/>
    <w:rsid w:val="00840486"/>
    <w:rsid w:val="008408EC"/>
    <w:rsid w:val="00841025"/>
    <w:rsid w:val="00841032"/>
    <w:rsid w:val="008410FE"/>
    <w:rsid w:val="00841531"/>
    <w:rsid w:val="008416B6"/>
    <w:rsid w:val="008416CB"/>
    <w:rsid w:val="00841719"/>
    <w:rsid w:val="008418BF"/>
    <w:rsid w:val="00841A7A"/>
    <w:rsid w:val="00841B6D"/>
    <w:rsid w:val="00841CDF"/>
    <w:rsid w:val="00841F1D"/>
    <w:rsid w:val="00841F59"/>
    <w:rsid w:val="00842038"/>
    <w:rsid w:val="008423E6"/>
    <w:rsid w:val="008426DE"/>
    <w:rsid w:val="00842758"/>
    <w:rsid w:val="00842A88"/>
    <w:rsid w:val="00842A9E"/>
    <w:rsid w:val="00842B0B"/>
    <w:rsid w:val="00842B0E"/>
    <w:rsid w:val="00842BCF"/>
    <w:rsid w:val="00842C47"/>
    <w:rsid w:val="00843194"/>
    <w:rsid w:val="00843385"/>
    <w:rsid w:val="0084374E"/>
    <w:rsid w:val="00843B64"/>
    <w:rsid w:val="00843CE6"/>
    <w:rsid w:val="00843DD8"/>
    <w:rsid w:val="00843DE0"/>
    <w:rsid w:val="00843E4A"/>
    <w:rsid w:val="00843E84"/>
    <w:rsid w:val="00843F52"/>
    <w:rsid w:val="00844064"/>
    <w:rsid w:val="00844151"/>
    <w:rsid w:val="00844242"/>
    <w:rsid w:val="00844301"/>
    <w:rsid w:val="008445D1"/>
    <w:rsid w:val="00844C5B"/>
    <w:rsid w:val="00844C85"/>
    <w:rsid w:val="00844E91"/>
    <w:rsid w:val="00844E9E"/>
    <w:rsid w:val="0084506F"/>
    <w:rsid w:val="00845171"/>
    <w:rsid w:val="00845284"/>
    <w:rsid w:val="008455CD"/>
    <w:rsid w:val="0084573C"/>
    <w:rsid w:val="008457FF"/>
    <w:rsid w:val="008458B7"/>
    <w:rsid w:val="00845C77"/>
    <w:rsid w:val="00845D15"/>
    <w:rsid w:val="00845D31"/>
    <w:rsid w:val="00845EB5"/>
    <w:rsid w:val="0084623E"/>
    <w:rsid w:val="008462C1"/>
    <w:rsid w:val="008463CF"/>
    <w:rsid w:val="008463ED"/>
    <w:rsid w:val="00846512"/>
    <w:rsid w:val="0084660E"/>
    <w:rsid w:val="00846684"/>
    <w:rsid w:val="008466EF"/>
    <w:rsid w:val="00846C30"/>
    <w:rsid w:val="00846C73"/>
    <w:rsid w:val="00846FDF"/>
    <w:rsid w:val="00847267"/>
    <w:rsid w:val="0084743B"/>
    <w:rsid w:val="0084773F"/>
    <w:rsid w:val="008477FF"/>
    <w:rsid w:val="0084780F"/>
    <w:rsid w:val="00847820"/>
    <w:rsid w:val="00847853"/>
    <w:rsid w:val="0084785D"/>
    <w:rsid w:val="0084797B"/>
    <w:rsid w:val="00847D11"/>
    <w:rsid w:val="00847DC2"/>
    <w:rsid w:val="00847E02"/>
    <w:rsid w:val="00847E42"/>
    <w:rsid w:val="00850268"/>
    <w:rsid w:val="008502AC"/>
    <w:rsid w:val="00850477"/>
    <w:rsid w:val="0085047D"/>
    <w:rsid w:val="0085047E"/>
    <w:rsid w:val="008504F0"/>
    <w:rsid w:val="00850633"/>
    <w:rsid w:val="00850667"/>
    <w:rsid w:val="00850699"/>
    <w:rsid w:val="0085072F"/>
    <w:rsid w:val="008507FC"/>
    <w:rsid w:val="008508B6"/>
    <w:rsid w:val="0085091E"/>
    <w:rsid w:val="00850BBF"/>
    <w:rsid w:val="00850C29"/>
    <w:rsid w:val="00850D7D"/>
    <w:rsid w:val="00850DF0"/>
    <w:rsid w:val="00850E3D"/>
    <w:rsid w:val="00850E4A"/>
    <w:rsid w:val="00850E91"/>
    <w:rsid w:val="00850EA8"/>
    <w:rsid w:val="00850F16"/>
    <w:rsid w:val="00850FEE"/>
    <w:rsid w:val="00851177"/>
    <w:rsid w:val="00851243"/>
    <w:rsid w:val="0085146C"/>
    <w:rsid w:val="00851868"/>
    <w:rsid w:val="00851948"/>
    <w:rsid w:val="00851B56"/>
    <w:rsid w:val="00851CEA"/>
    <w:rsid w:val="00851D82"/>
    <w:rsid w:val="00851DB2"/>
    <w:rsid w:val="00851DE0"/>
    <w:rsid w:val="00851EB4"/>
    <w:rsid w:val="008521AC"/>
    <w:rsid w:val="008521F1"/>
    <w:rsid w:val="0085228C"/>
    <w:rsid w:val="008522AE"/>
    <w:rsid w:val="00852886"/>
    <w:rsid w:val="00852CC4"/>
    <w:rsid w:val="00852D17"/>
    <w:rsid w:val="00852D5F"/>
    <w:rsid w:val="00852DB7"/>
    <w:rsid w:val="00852DFB"/>
    <w:rsid w:val="00852EF2"/>
    <w:rsid w:val="00852F1B"/>
    <w:rsid w:val="00853094"/>
    <w:rsid w:val="00853132"/>
    <w:rsid w:val="0085313D"/>
    <w:rsid w:val="00853171"/>
    <w:rsid w:val="008531D6"/>
    <w:rsid w:val="00853222"/>
    <w:rsid w:val="008532C5"/>
    <w:rsid w:val="008535E8"/>
    <w:rsid w:val="00853630"/>
    <w:rsid w:val="00853A8C"/>
    <w:rsid w:val="00853C84"/>
    <w:rsid w:val="00853DDC"/>
    <w:rsid w:val="00853F08"/>
    <w:rsid w:val="008543E9"/>
    <w:rsid w:val="00854595"/>
    <w:rsid w:val="008545DD"/>
    <w:rsid w:val="00854643"/>
    <w:rsid w:val="00854760"/>
    <w:rsid w:val="008548A1"/>
    <w:rsid w:val="00854FED"/>
    <w:rsid w:val="0085514B"/>
    <w:rsid w:val="008552C8"/>
    <w:rsid w:val="00855320"/>
    <w:rsid w:val="008553C2"/>
    <w:rsid w:val="008553D0"/>
    <w:rsid w:val="0085544B"/>
    <w:rsid w:val="008557AE"/>
    <w:rsid w:val="00855A64"/>
    <w:rsid w:val="00855BB8"/>
    <w:rsid w:val="00855C32"/>
    <w:rsid w:val="008560B2"/>
    <w:rsid w:val="00856180"/>
    <w:rsid w:val="008563BC"/>
    <w:rsid w:val="008563C8"/>
    <w:rsid w:val="008563D2"/>
    <w:rsid w:val="00856481"/>
    <w:rsid w:val="008564A5"/>
    <w:rsid w:val="00856569"/>
    <w:rsid w:val="00856643"/>
    <w:rsid w:val="008566BC"/>
    <w:rsid w:val="0085678A"/>
    <w:rsid w:val="00856848"/>
    <w:rsid w:val="008568F2"/>
    <w:rsid w:val="00856A35"/>
    <w:rsid w:val="00856AD6"/>
    <w:rsid w:val="00856C33"/>
    <w:rsid w:val="00856E93"/>
    <w:rsid w:val="00856EB2"/>
    <w:rsid w:val="00857033"/>
    <w:rsid w:val="008572FF"/>
    <w:rsid w:val="00857552"/>
    <w:rsid w:val="00857564"/>
    <w:rsid w:val="008578F8"/>
    <w:rsid w:val="00857BED"/>
    <w:rsid w:val="00857C8B"/>
    <w:rsid w:val="00857E2B"/>
    <w:rsid w:val="008604EF"/>
    <w:rsid w:val="00860570"/>
    <w:rsid w:val="00860588"/>
    <w:rsid w:val="00860683"/>
    <w:rsid w:val="00860799"/>
    <w:rsid w:val="00860987"/>
    <w:rsid w:val="0086098E"/>
    <w:rsid w:val="008609E3"/>
    <w:rsid w:val="00860BF4"/>
    <w:rsid w:val="00860C65"/>
    <w:rsid w:val="00860DA4"/>
    <w:rsid w:val="00860EB1"/>
    <w:rsid w:val="0086102F"/>
    <w:rsid w:val="008610C5"/>
    <w:rsid w:val="008615B9"/>
    <w:rsid w:val="00861816"/>
    <w:rsid w:val="00861835"/>
    <w:rsid w:val="008618AD"/>
    <w:rsid w:val="00861A0C"/>
    <w:rsid w:val="00861B9B"/>
    <w:rsid w:val="00861DAA"/>
    <w:rsid w:val="00861F9E"/>
    <w:rsid w:val="00861FCD"/>
    <w:rsid w:val="008620ED"/>
    <w:rsid w:val="008620F6"/>
    <w:rsid w:val="00862366"/>
    <w:rsid w:val="008623B0"/>
    <w:rsid w:val="008623E1"/>
    <w:rsid w:val="008626BC"/>
    <w:rsid w:val="0086295C"/>
    <w:rsid w:val="00862A86"/>
    <w:rsid w:val="00862B30"/>
    <w:rsid w:val="00862C88"/>
    <w:rsid w:val="00862D66"/>
    <w:rsid w:val="00862F28"/>
    <w:rsid w:val="00863026"/>
    <w:rsid w:val="008631E0"/>
    <w:rsid w:val="008631EA"/>
    <w:rsid w:val="0086320E"/>
    <w:rsid w:val="00863641"/>
    <w:rsid w:val="008636CA"/>
    <w:rsid w:val="008636D3"/>
    <w:rsid w:val="0086386E"/>
    <w:rsid w:val="0086388B"/>
    <w:rsid w:val="00863AD0"/>
    <w:rsid w:val="00863C0E"/>
    <w:rsid w:val="00863CBE"/>
    <w:rsid w:val="00863D2F"/>
    <w:rsid w:val="00863DFE"/>
    <w:rsid w:val="00863E84"/>
    <w:rsid w:val="008640A0"/>
    <w:rsid w:val="008640DC"/>
    <w:rsid w:val="00864197"/>
    <w:rsid w:val="00864211"/>
    <w:rsid w:val="008643A7"/>
    <w:rsid w:val="008644BA"/>
    <w:rsid w:val="008644F8"/>
    <w:rsid w:val="0086468C"/>
    <w:rsid w:val="008647DB"/>
    <w:rsid w:val="00864876"/>
    <w:rsid w:val="008649AA"/>
    <w:rsid w:val="00864C16"/>
    <w:rsid w:val="00864C2C"/>
    <w:rsid w:val="00864D09"/>
    <w:rsid w:val="00864D45"/>
    <w:rsid w:val="00864E79"/>
    <w:rsid w:val="00864EE4"/>
    <w:rsid w:val="00864F2B"/>
    <w:rsid w:val="0086511E"/>
    <w:rsid w:val="00865284"/>
    <w:rsid w:val="00865540"/>
    <w:rsid w:val="0086559C"/>
    <w:rsid w:val="008655D5"/>
    <w:rsid w:val="00865669"/>
    <w:rsid w:val="008656DE"/>
    <w:rsid w:val="00865803"/>
    <w:rsid w:val="00865868"/>
    <w:rsid w:val="00865895"/>
    <w:rsid w:val="0086589B"/>
    <w:rsid w:val="008658E7"/>
    <w:rsid w:val="00865903"/>
    <w:rsid w:val="00865D5C"/>
    <w:rsid w:val="00865E86"/>
    <w:rsid w:val="00865F17"/>
    <w:rsid w:val="00865F48"/>
    <w:rsid w:val="00865F9E"/>
    <w:rsid w:val="008661EB"/>
    <w:rsid w:val="008661F9"/>
    <w:rsid w:val="00866408"/>
    <w:rsid w:val="00866638"/>
    <w:rsid w:val="00866682"/>
    <w:rsid w:val="00866737"/>
    <w:rsid w:val="008667E2"/>
    <w:rsid w:val="00866813"/>
    <w:rsid w:val="00866941"/>
    <w:rsid w:val="0086696E"/>
    <w:rsid w:val="00866993"/>
    <w:rsid w:val="00866AB3"/>
    <w:rsid w:val="00866DCF"/>
    <w:rsid w:val="00866F34"/>
    <w:rsid w:val="00866FDD"/>
    <w:rsid w:val="008670D7"/>
    <w:rsid w:val="00867122"/>
    <w:rsid w:val="0086717F"/>
    <w:rsid w:val="00867212"/>
    <w:rsid w:val="00867351"/>
    <w:rsid w:val="0086747B"/>
    <w:rsid w:val="008674BF"/>
    <w:rsid w:val="008674D9"/>
    <w:rsid w:val="008674F8"/>
    <w:rsid w:val="0086794A"/>
    <w:rsid w:val="00867C5D"/>
    <w:rsid w:val="00867D27"/>
    <w:rsid w:val="00867EBE"/>
    <w:rsid w:val="00867F73"/>
    <w:rsid w:val="00870060"/>
    <w:rsid w:val="00870103"/>
    <w:rsid w:val="00870384"/>
    <w:rsid w:val="008703B7"/>
    <w:rsid w:val="00870554"/>
    <w:rsid w:val="00870A1A"/>
    <w:rsid w:val="00870C36"/>
    <w:rsid w:val="00870C5C"/>
    <w:rsid w:val="00870C73"/>
    <w:rsid w:val="00870C79"/>
    <w:rsid w:val="00870F2C"/>
    <w:rsid w:val="008710C1"/>
    <w:rsid w:val="00871165"/>
    <w:rsid w:val="00871191"/>
    <w:rsid w:val="008712B8"/>
    <w:rsid w:val="00871432"/>
    <w:rsid w:val="00871492"/>
    <w:rsid w:val="00871760"/>
    <w:rsid w:val="00871917"/>
    <w:rsid w:val="0087197F"/>
    <w:rsid w:val="00871A68"/>
    <w:rsid w:val="00871A99"/>
    <w:rsid w:val="00871C80"/>
    <w:rsid w:val="0087217D"/>
    <w:rsid w:val="008722BD"/>
    <w:rsid w:val="00872388"/>
    <w:rsid w:val="00872408"/>
    <w:rsid w:val="00872661"/>
    <w:rsid w:val="008727A1"/>
    <w:rsid w:val="00872C34"/>
    <w:rsid w:val="00872CCA"/>
    <w:rsid w:val="00872D31"/>
    <w:rsid w:val="00872E42"/>
    <w:rsid w:val="00873164"/>
    <w:rsid w:val="00873309"/>
    <w:rsid w:val="00873333"/>
    <w:rsid w:val="008734A4"/>
    <w:rsid w:val="008734DA"/>
    <w:rsid w:val="008736D7"/>
    <w:rsid w:val="00873744"/>
    <w:rsid w:val="00873799"/>
    <w:rsid w:val="00873936"/>
    <w:rsid w:val="00873A43"/>
    <w:rsid w:val="00873B33"/>
    <w:rsid w:val="00873D90"/>
    <w:rsid w:val="00873FFB"/>
    <w:rsid w:val="00874095"/>
    <w:rsid w:val="008740BE"/>
    <w:rsid w:val="0087427F"/>
    <w:rsid w:val="008742D4"/>
    <w:rsid w:val="008742E3"/>
    <w:rsid w:val="0087448B"/>
    <w:rsid w:val="0087458B"/>
    <w:rsid w:val="00874610"/>
    <w:rsid w:val="00874682"/>
    <w:rsid w:val="0087473A"/>
    <w:rsid w:val="00874784"/>
    <w:rsid w:val="008747C7"/>
    <w:rsid w:val="0087491C"/>
    <w:rsid w:val="00874B18"/>
    <w:rsid w:val="00874CFB"/>
    <w:rsid w:val="00874D95"/>
    <w:rsid w:val="008751EA"/>
    <w:rsid w:val="008752BA"/>
    <w:rsid w:val="008753CD"/>
    <w:rsid w:val="008753FC"/>
    <w:rsid w:val="008757E3"/>
    <w:rsid w:val="008759E9"/>
    <w:rsid w:val="00875A57"/>
    <w:rsid w:val="00875F50"/>
    <w:rsid w:val="00876004"/>
    <w:rsid w:val="0087603B"/>
    <w:rsid w:val="00876467"/>
    <w:rsid w:val="00876535"/>
    <w:rsid w:val="0087660B"/>
    <w:rsid w:val="0087674C"/>
    <w:rsid w:val="008768CB"/>
    <w:rsid w:val="00876988"/>
    <w:rsid w:val="008769CF"/>
    <w:rsid w:val="00876A86"/>
    <w:rsid w:val="00876A8B"/>
    <w:rsid w:val="00876BF0"/>
    <w:rsid w:val="00876C9E"/>
    <w:rsid w:val="00876CCD"/>
    <w:rsid w:val="00876DF2"/>
    <w:rsid w:val="00876E0E"/>
    <w:rsid w:val="00876F0F"/>
    <w:rsid w:val="00876F1A"/>
    <w:rsid w:val="00876F2B"/>
    <w:rsid w:val="008771E6"/>
    <w:rsid w:val="0087729D"/>
    <w:rsid w:val="008772F4"/>
    <w:rsid w:val="008773C8"/>
    <w:rsid w:val="00877441"/>
    <w:rsid w:val="00877535"/>
    <w:rsid w:val="008776EF"/>
    <w:rsid w:val="008777D5"/>
    <w:rsid w:val="00877810"/>
    <w:rsid w:val="00877905"/>
    <w:rsid w:val="00877A08"/>
    <w:rsid w:val="00877B83"/>
    <w:rsid w:val="00877BE4"/>
    <w:rsid w:val="00877C75"/>
    <w:rsid w:val="00877C86"/>
    <w:rsid w:val="00877EE3"/>
    <w:rsid w:val="00880178"/>
    <w:rsid w:val="00880223"/>
    <w:rsid w:val="0088032C"/>
    <w:rsid w:val="00880597"/>
    <w:rsid w:val="0088068C"/>
    <w:rsid w:val="008807AF"/>
    <w:rsid w:val="00880858"/>
    <w:rsid w:val="00880B81"/>
    <w:rsid w:val="00880C8D"/>
    <w:rsid w:val="00880CD9"/>
    <w:rsid w:val="00880D72"/>
    <w:rsid w:val="00881114"/>
    <w:rsid w:val="008813B1"/>
    <w:rsid w:val="008813D6"/>
    <w:rsid w:val="00881737"/>
    <w:rsid w:val="008817F4"/>
    <w:rsid w:val="00881826"/>
    <w:rsid w:val="0088185E"/>
    <w:rsid w:val="008819E1"/>
    <w:rsid w:val="00881B57"/>
    <w:rsid w:val="00881B65"/>
    <w:rsid w:val="00881D09"/>
    <w:rsid w:val="00882104"/>
    <w:rsid w:val="0088221E"/>
    <w:rsid w:val="008822E5"/>
    <w:rsid w:val="008823B2"/>
    <w:rsid w:val="008823F4"/>
    <w:rsid w:val="008824AD"/>
    <w:rsid w:val="00882527"/>
    <w:rsid w:val="0088289D"/>
    <w:rsid w:val="00882A35"/>
    <w:rsid w:val="00882A6F"/>
    <w:rsid w:val="00882BA5"/>
    <w:rsid w:val="00882CB5"/>
    <w:rsid w:val="0088336E"/>
    <w:rsid w:val="0088344D"/>
    <w:rsid w:val="0088359A"/>
    <w:rsid w:val="00883650"/>
    <w:rsid w:val="00883651"/>
    <w:rsid w:val="00883663"/>
    <w:rsid w:val="0088397A"/>
    <w:rsid w:val="0088398F"/>
    <w:rsid w:val="00883A7B"/>
    <w:rsid w:val="00883ADC"/>
    <w:rsid w:val="00883B30"/>
    <w:rsid w:val="00883C6A"/>
    <w:rsid w:val="00883DB4"/>
    <w:rsid w:val="00883E19"/>
    <w:rsid w:val="00884072"/>
    <w:rsid w:val="00884373"/>
    <w:rsid w:val="008843E0"/>
    <w:rsid w:val="0088445E"/>
    <w:rsid w:val="00884489"/>
    <w:rsid w:val="008845C4"/>
    <w:rsid w:val="0088468E"/>
    <w:rsid w:val="008848D4"/>
    <w:rsid w:val="00884A85"/>
    <w:rsid w:val="00884B8F"/>
    <w:rsid w:val="00884C8A"/>
    <w:rsid w:val="00884EF0"/>
    <w:rsid w:val="00884F2A"/>
    <w:rsid w:val="00884F44"/>
    <w:rsid w:val="00884F83"/>
    <w:rsid w:val="008851BE"/>
    <w:rsid w:val="008851F1"/>
    <w:rsid w:val="0088520A"/>
    <w:rsid w:val="0088523F"/>
    <w:rsid w:val="008852FB"/>
    <w:rsid w:val="00885349"/>
    <w:rsid w:val="00885504"/>
    <w:rsid w:val="008858CA"/>
    <w:rsid w:val="00885A8C"/>
    <w:rsid w:val="00885BC1"/>
    <w:rsid w:val="00885BDF"/>
    <w:rsid w:val="00885DF3"/>
    <w:rsid w:val="00886208"/>
    <w:rsid w:val="0088673F"/>
    <w:rsid w:val="008868B9"/>
    <w:rsid w:val="0088693E"/>
    <w:rsid w:val="008872FD"/>
    <w:rsid w:val="00887369"/>
    <w:rsid w:val="00887771"/>
    <w:rsid w:val="008877BC"/>
    <w:rsid w:val="008877E5"/>
    <w:rsid w:val="0088780B"/>
    <w:rsid w:val="00887957"/>
    <w:rsid w:val="00887A69"/>
    <w:rsid w:val="00887B65"/>
    <w:rsid w:val="00887C50"/>
    <w:rsid w:val="00887F5E"/>
    <w:rsid w:val="00887F76"/>
    <w:rsid w:val="00890177"/>
    <w:rsid w:val="00890181"/>
    <w:rsid w:val="00890427"/>
    <w:rsid w:val="008904FE"/>
    <w:rsid w:val="0089050B"/>
    <w:rsid w:val="0089057A"/>
    <w:rsid w:val="0089060A"/>
    <w:rsid w:val="00890644"/>
    <w:rsid w:val="00890666"/>
    <w:rsid w:val="008906A1"/>
    <w:rsid w:val="0089077E"/>
    <w:rsid w:val="00890823"/>
    <w:rsid w:val="008908C0"/>
    <w:rsid w:val="00890A65"/>
    <w:rsid w:val="00890AD1"/>
    <w:rsid w:val="00890E62"/>
    <w:rsid w:val="00891150"/>
    <w:rsid w:val="008911FF"/>
    <w:rsid w:val="00891225"/>
    <w:rsid w:val="008913C0"/>
    <w:rsid w:val="00891894"/>
    <w:rsid w:val="008918AF"/>
    <w:rsid w:val="00891983"/>
    <w:rsid w:val="00891A10"/>
    <w:rsid w:val="00891A7A"/>
    <w:rsid w:val="00891B02"/>
    <w:rsid w:val="00891CBE"/>
    <w:rsid w:val="00891FC9"/>
    <w:rsid w:val="00892049"/>
    <w:rsid w:val="0089268E"/>
    <w:rsid w:val="0089271A"/>
    <w:rsid w:val="00892778"/>
    <w:rsid w:val="008927AD"/>
    <w:rsid w:val="00892884"/>
    <w:rsid w:val="008928E8"/>
    <w:rsid w:val="00892913"/>
    <w:rsid w:val="00892959"/>
    <w:rsid w:val="00892A47"/>
    <w:rsid w:val="00892B20"/>
    <w:rsid w:val="00892B7E"/>
    <w:rsid w:val="00892CCE"/>
    <w:rsid w:val="00892F5C"/>
    <w:rsid w:val="0089300E"/>
    <w:rsid w:val="00893086"/>
    <w:rsid w:val="00893459"/>
    <w:rsid w:val="0089368A"/>
    <w:rsid w:val="00893728"/>
    <w:rsid w:val="00893828"/>
    <w:rsid w:val="008938FF"/>
    <w:rsid w:val="00893C48"/>
    <w:rsid w:val="00893F85"/>
    <w:rsid w:val="008942B3"/>
    <w:rsid w:val="00894414"/>
    <w:rsid w:val="00894421"/>
    <w:rsid w:val="00894469"/>
    <w:rsid w:val="0089456A"/>
    <w:rsid w:val="008946CB"/>
    <w:rsid w:val="008948DE"/>
    <w:rsid w:val="00894B03"/>
    <w:rsid w:val="00894CF7"/>
    <w:rsid w:val="00894D8B"/>
    <w:rsid w:val="00894DD1"/>
    <w:rsid w:val="00894FF7"/>
    <w:rsid w:val="00894FFF"/>
    <w:rsid w:val="008950C0"/>
    <w:rsid w:val="0089513B"/>
    <w:rsid w:val="008953E3"/>
    <w:rsid w:val="008954CC"/>
    <w:rsid w:val="008958B6"/>
    <w:rsid w:val="00895AB2"/>
    <w:rsid w:val="00895BB9"/>
    <w:rsid w:val="00895EAC"/>
    <w:rsid w:val="00896141"/>
    <w:rsid w:val="00896209"/>
    <w:rsid w:val="008962A3"/>
    <w:rsid w:val="0089637B"/>
    <w:rsid w:val="008963D7"/>
    <w:rsid w:val="00896507"/>
    <w:rsid w:val="008965E9"/>
    <w:rsid w:val="008966F7"/>
    <w:rsid w:val="00896782"/>
    <w:rsid w:val="00896B69"/>
    <w:rsid w:val="00896B72"/>
    <w:rsid w:val="00896C72"/>
    <w:rsid w:val="00896EF0"/>
    <w:rsid w:val="00896F05"/>
    <w:rsid w:val="00897082"/>
    <w:rsid w:val="008971AF"/>
    <w:rsid w:val="00897213"/>
    <w:rsid w:val="00897270"/>
    <w:rsid w:val="00897372"/>
    <w:rsid w:val="008976B7"/>
    <w:rsid w:val="008977FC"/>
    <w:rsid w:val="00897C6E"/>
    <w:rsid w:val="00897D47"/>
    <w:rsid w:val="008A0019"/>
    <w:rsid w:val="008A003E"/>
    <w:rsid w:val="008A0063"/>
    <w:rsid w:val="008A00E0"/>
    <w:rsid w:val="008A00E5"/>
    <w:rsid w:val="008A01D7"/>
    <w:rsid w:val="008A0222"/>
    <w:rsid w:val="008A0569"/>
    <w:rsid w:val="008A05FF"/>
    <w:rsid w:val="008A06E4"/>
    <w:rsid w:val="008A08A0"/>
    <w:rsid w:val="008A0941"/>
    <w:rsid w:val="008A0AA8"/>
    <w:rsid w:val="008A0C85"/>
    <w:rsid w:val="008A1000"/>
    <w:rsid w:val="008A1020"/>
    <w:rsid w:val="008A1057"/>
    <w:rsid w:val="008A113B"/>
    <w:rsid w:val="008A11D5"/>
    <w:rsid w:val="008A1439"/>
    <w:rsid w:val="008A1457"/>
    <w:rsid w:val="008A14D5"/>
    <w:rsid w:val="008A1B81"/>
    <w:rsid w:val="008A1C20"/>
    <w:rsid w:val="008A1D43"/>
    <w:rsid w:val="008A1E10"/>
    <w:rsid w:val="008A1FC7"/>
    <w:rsid w:val="008A2028"/>
    <w:rsid w:val="008A2034"/>
    <w:rsid w:val="008A217D"/>
    <w:rsid w:val="008A220C"/>
    <w:rsid w:val="008A2501"/>
    <w:rsid w:val="008A2892"/>
    <w:rsid w:val="008A29A3"/>
    <w:rsid w:val="008A29C9"/>
    <w:rsid w:val="008A2AF4"/>
    <w:rsid w:val="008A2BF7"/>
    <w:rsid w:val="008A2C56"/>
    <w:rsid w:val="008A2F8F"/>
    <w:rsid w:val="008A2FAD"/>
    <w:rsid w:val="008A3204"/>
    <w:rsid w:val="008A3320"/>
    <w:rsid w:val="008A34A8"/>
    <w:rsid w:val="008A37B9"/>
    <w:rsid w:val="008A389D"/>
    <w:rsid w:val="008A38F6"/>
    <w:rsid w:val="008A391F"/>
    <w:rsid w:val="008A395D"/>
    <w:rsid w:val="008A39A7"/>
    <w:rsid w:val="008A39AB"/>
    <w:rsid w:val="008A3A6D"/>
    <w:rsid w:val="008A3B1B"/>
    <w:rsid w:val="008A3DEA"/>
    <w:rsid w:val="008A3F23"/>
    <w:rsid w:val="008A3F70"/>
    <w:rsid w:val="008A4032"/>
    <w:rsid w:val="008A40B0"/>
    <w:rsid w:val="008A41C0"/>
    <w:rsid w:val="008A42D9"/>
    <w:rsid w:val="008A4379"/>
    <w:rsid w:val="008A4385"/>
    <w:rsid w:val="008A44B6"/>
    <w:rsid w:val="008A48E7"/>
    <w:rsid w:val="008A4B18"/>
    <w:rsid w:val="008A4B8A"/>
    <w:rsid w:val="008A4CBF"/>
    <w:rsid w:val="008A4D3D"/>
    <w:rsid w:val="008A4F5E"/>
    <w:rsid w:val="008A516A"/>
    <w:rsid w:val="008A523B"/>
    <w:rsid w:val="008A536F"/>
    <w:rsid w:val="008A5406"/>
    <w:rsid w:val="008A54AD"/>
    <w:rsid w:val="008A550C"/>
    <w:rsid w:val="008A5519"/>
    <w:rsid w:val="008A55A2"/>
    <w:rsid w:val="008A5CA5"/>
    <w:rsid w:val="008A5CBC"/>
    <w:rsid w:val="008A5D6A"/>
    <w:rsid w:val="008A5E87"/>
    <w:rsid w:val="008A5EA9"/>
    <w:rsid w:val="008A5FE5"/>
    <w:rsid w:val="008A6194"/>
    <w:rsid w:val="008A61DD"/>
    <w:rsid w:val="008A63D8"/>
    <w:rsid w:val="008A63EB"/>
    <w:rsid w:val="008A65FB"/>
    <w:rsid w:val="008A6A2B"/>
    <w:rsid w:val="008A6BBD"/>
    <w:rsid w:val="008A6C14"/>
    <w:rsid w:val="008A6CA1"/>
    <w:rsid w:val="008A6D2B"/>
    <w:rsid w:val="008A6E37"/>
    <w:rsid w:val="008A6F9D"/>
    <w:rsid w:val="008A717B"/>
    <w:rsid w:val="008A71DC"/>
    <w:rsid w:val="008A728A"/>
    <w:rsid w:val="008A7309"/>
    <w:rsid w:val="008A733F"/>
    <w:rsid w:val="008A7363"/>
    <w:rsid w:val="008A7415"/>
    <w:rsid w:val="008A779A"/>
    <w:rsid w:val="008A77C1"/>
    <w:rsid w:val="008A7900"/>
    <w:rsid w:val="008A7B7D"/>
    <w:rsid w:val="008A7F6D"/>
    <w:rsid w:val="008B0176"/>
    <w:rsid w:val="008B0320"/>
    <w:rsid w:val="008B077E"/>
    <w:rsid w:val="008B08A4"/>
    <w:rsid w:val="008B0BBE"/>
    <w:rsid w:val="008B0C1F"/>
    <w:rsid w:val="008B0C84"/>
    <w:rsid w:val="008B0E5F"/>
    <w:rsid w:val="008B11AA"/>
    <w:rsid w:val="008B12A8"/>
    <w:rsid w:val="008B1451"/>
    <w:rsid w:val="008B176B"/>
    <w:rsid w:val="008B17BD"/>
    <w:rsid w:val="008B1E58"/>
    <w:rsid w:val="008B1F0B"/>
    <w:rsid w:val="008B2133"/>
    <w:rsid w:val="008B22E1"/>
    <w:rsid w:val="008B231F"/>
    <w:rsid w:val="008B236A"/>
    <w:rsid w:val="008B2377"/>
    <w:rsid w:val="008B2411"/>
    <w:rsid w:val="008B261B"/>
    <w:rsid w:val="008B272E"/>
    <w:rsid w:val="008B2795"/>
    <w:rsid w:val="008B286E"/>
    <w:rsid w:val="008B2A11"/>
    <w:rsid w:val="008B2A38"/>
    <w:rsid w:val="008B2BBD"/>
    <w:rsid w:val="008B2CB7"/>
    <w:rsid w:val="008B2DF0"/>
    <w:rsid w:val="008B2EDC"/>
    <w:rsid w:val="008B3092"/>
    <w:rsid w:val="008B30C8"/>
    <w:rsid w:val="008B310F"/>
    <w:rsid w:val="008B355D"/>
    <w:rsid w:val="008B3561"/>
    <w:rsid w:val="008B39AB"/>
    <w:rsid w:val="008B3BBA"/>
    <w:rsid w:val="008B3C2A"/>
    <w:rsid w:val="008B3C2B"/>
    <w:rsid w:val="008B3E27"/>
    <w:rsid w:val="008B40CD"/>
    <w:rsid w:val="008B4266"/>
    <w:rsid w:val="008B42CB"/>
    <w:rsid w:val="008B439E"/>
    <w:rsid w:val="008B43C4"/>
    <w:rsid w:val="008B457F"/>
    <w:rsid w:val="008B4645"/>
    <w:rsid w:val="008B483F"/>
    <w:rsid w:val="008B4964"/>
    <w:rsid w:val="008B4B30"/>
    <w:rsid w:val="008B4EBA"/>
    <w:rsid w:val="008B4EFE"/>
    <w:rsid w:val="008B4F86"/>
    <w:rsid w:val="008B5071"/>
    <w:rsid w:val="008B5208"/>
    <w:rsid w:val="008B5260"/>
    <w:rsid w:val="008B55EC"/>
    <w:rsid w:val="008B5A4B"/>
    <w:rsid w:val="008B5A56"/>
    <w:rsid w:val="008B5A6B"/>
    <w:rsid w:val="008B5B7A"/>
    <w:rsid w:val="008B5BFA"/>
    <w:rsid w:val="008B5C8D"/>
    <w:rsid w:val="008B5D36"/>
    <w:rsid w:val="008B5D68"/>
    <w:rsid w:val="008B5E08"/>
    <w:rsid w:val="008B5F86"/>
    <w:rsid w:val="008B6009"/>
    <w:rsid w:val="008B6108"/>
    <w:rsid w:val="008B61B4"/>
    <w:rsid w:val="008B6418"/>
    <w:rsid w:val="008B644A"/>
    <w:rsid w:val="008B6537"/>
    <w:rsid w:val="008B6550"/>
    <w:rsid w:val="008B65ED"/>
    <w:rsid w:val="008B6648"/>
    <w:rsid w:val="008B6785"/>
    <w:rsid w:val="008B67A2"/>
    <w:rsid w:val="008B6864"/>
    <w:rsid w:val="008B6865"/>
    <w:rsid w:val="008B68D7"/>
    <w:rsid w:val="008B68EE"/>
    <w:rsid w:val="008B6909"/>
    <w:rsid w:val="008B6A02"/>
    <w:rsid w:val="008B6A0A"/>
    <w:rsid w:val="008B6FFF"/>
    <w:rsid w:val="008B70E4"/>
    <w:rsid w:val="008B72C3"/>
    <w:rsid w:val="008B72C7"/>
    <w:rsid w:val="008B72CF"/>
    <w:rsid w:val="008B7454"/>
    <w:rsid w:val="008B7695"/>
    <w:rsid w:val="008B7716"/>
    <w:rsid w:val="008B777E"/>
    <w:rsid w:val="008B7810"/>
    <w:rsid w:val="008B7A19"/>
    <w:rsid w:val="008B7A78"/>
    <w:rsid w:val="008B7BA1"/>
    <w:rsid w:val="008B7BC3"/>
    <w:rsid w:val="008B7CF9"/>
    <w:rsid w:val="008B7D66"/>
    <w:rsid w:val="008C0275"/>
    <w:rsid w:val="008C02E4"/>
    <w:rsid w:val="008C0467"/>
    <w:rsid w:val="008C055F"/>
    <w:rsid w:val="008C0705"/>
    <w:rsid w:val="008C0773"/>
    <w:rsid w:val="008C0AE9"/>
    <w:rsid w:val="008C0BFA"/>
    <w:rsid w:val="008C0C71"/>
    <w:rsid w:val="008C0EFE"/>
    <w:rsid w:val="008C0F4D"/>
    <w:rsid w:val="008C1279"/>
    <w:rsid w:val="008C1516"/>
    <w:rsid w:val="008C158B"/>
    <w:rsid w:val="008C15CC"/>
    <w:rsid w:val="008C15DD"/>
    <w:rsid w:val="008C1A73"/>
    <w:rsid w:val="008C1C0E"/>
    <w:rsid w:val="008C1DBC"/>
    <w:rsid w:val="008C1E6D"/>
    <w:rsid w:val="008C1F32"/>
    <w:rsid w:val="008C1FBD"/>
    <w:rsid w:val="008C21BE"/>
    <w:rsid w:val="008C225C"/>
    <w:rsid w:val="008C2286"/>
    <w:rsid w:val="008C2829"/>
    <w:rsid w:val="008C28E5"/>
    <w:rsid w:val="008C2A9C"/>
    <w:rsid w:val="008C2B37"/>
    <w:rsid w:val="008C2BC6"/>
    <w:rsid w:val="008C2C0F"/>
    <w:rsid w:val="008C2C3B"/>
    <w:rsid w:val="008C31BE"/>
    <w:rsid w:val="008C32CE"/>
    <w:rsid w:val="008C33CB"/>
    <w:rsid w:val="008C34D2"/>
    <w:rsid w:val="008C352D"/>
    <w:rsid w:val="008C3A55"/>
    <w:rsid w:val="008C3D99"/>
    <w:rsid w:val="008C3DEF"/>
    <w:rsid w:val="008C3E64"/>
    <w:rsid w:val="008C3FB9"/>
    <w:rsid w:val="008C44DB"/>
    <w:rsid w:val="008C46A5"/>
    <w:rsid w:val="008C4819"/>
    <w:rsid w:val="008C48CE"/>
    <w:rsid w:val="008C494C"/>
    <w:rsid w:val="008C4991"/>
    <w:rsid w:val="008C4B3A"/>
    <w:rsid w:val="008C4C18"/>
    <w:rsid w:val="008C4C9C"/>
    <w:rsid w:val="008C4E0F"/>
    <w:rsid w:val="008C4E47"/>
    <w:rsid w:val="008C4E97"/>
    <w:rsid w:val="008C4FD9"/>
    <w:rsid w:val="008C5532"/>
    <w:rsid w:val="008C567C"/>
    <w:rsid w:val="008C57D6"/>
    <w:rsid w:val="008C57EB"/>
    <w:rsid w:val="008C580D"/>
    <w:rsid w:val="008C5848"/>
    <w:rsid w:val="008C5B8E"/>
    <w:rsid w:val="008C5BAB"/>
    <w:rsid w:val="008C5C7E"/>
    <w:rsid w:val="008C5FF6"/>
    <w:rsid w:val="008C61DD"/>
    <w:rsid w:val="008C64E3"/>
    <w:rsid w:val="008C65A7"/>
    <w:rsid w:val="008C679A"/>
    <w:rsid w:val="008C680C"/>
    <w:rsid w:val="008C6825"/>
    <w:rsid w:val="008C6893"/>
    <w:rsid w:val="008C6970"/>
    <w:rsid w:val="008C6A8B"/>
    <w:rsid w:val="008C6B03"/>
    <w:rsid w:val="008C6D1E"/>
    <w:rsid w:val="008C6D5B"/>
    <w:rsid w:val="008C6DBF"/>
    <w:rsid w:val="008C6DDC"/>
    <w:rsid w:val="008C6E2F"/>
    <w:rsid w:val="008C6EBC"/>
    <w:rsid w:val="008C711B"/>
    <w:rsid w:val="008C71B6"/>
    <w:rsid w:val="008C764B"/>
    <w:rsid w:val="008C7786"/>
    <w:rsid w:val="008C7914"/>
    <w:rsid w:val="008C7D00"/>
    <w:rsid w:val="008C7DE9"/>
    <w:rsid w:val="008C7E90"/>
    <w:rsid w:val="008C7EE8"/>
    <w:rsid w:val="008C7F62"/>
    <w:rsid w:val="008D004A"/>
    <w:rsid w:val="008D00A6"/>
    <w:rsid w:val="008D00BE"/>
    <w:rsid w:val="008D0254"/>
    <w:rsid w:val="008D07EC"/>
    <w:rsid w:val="008D089B"/>
    <w:rsid w:val="008D08C3"/>
    <w:rsid w:val="008D0BDF"/>
    <w:rsid w:val="008D0CB1"/>
    <w:rsid w:val="008D1110"/>
    <w:rsid w:val="008D1173"/>
    <w:rsid w:val="008D149D"/>
    <w:rsid w:val="008D1583"/>
    <w:rsid w:val="008D159C"/>
    <w:rsid w:val="008D17AE"/>
    <w:rsid w:val="008D18F5"/>
    <w:rsid w:val="008D1986"/>
    <w:rsid w:val="008D1B5F"/>
    <w:rsid w:val="008D1D7D"/>
    <w:rsid w:val="008D2015"/>
    <w:rsid w:val="008D2287"/>
    <w:rsid w:val="008D22B2"/>
    <w:rsid w:val="008D230D"/>
    <w:rsid w:val="008D2337"/>
    <w:rsid w:val="008D23BA"/>
    <w:rsid w:val="008D240B"/>
    <w:rsid w:val="008D2687"/>
    <w:rsid w:val="008D286E"/>
    <w:rsid w:val="008D2AE3"/>
    <w:rsid w:val="008D2CEF"/>
    <w:rsid w:val="008D3080"/>
    <w:rsid w:val="008D30EA"/>
    <w:rsid w:val="008D32C4"/>
    <w:rsid w:val="008D373C"/>
    <w:rsid w:val="008D37E5"/>
    <w:rsid w:val="008D3956"/>
    <w:rsid w:val="008D3AE8"/>
    <w:rsid w:val="008D3C3B"/>
    <w:rsid w:val="008D3C98"/>
    <w:rsid w:val="008D3DAC"/>
    <w:rsid w:val="008D3E5F"/>
    <w:rsid w:val="008D3EB8"/>
    <w:rsid w:val="008D3FE2"/>
    <w:rsid w:val="008D4275"/>
    <w:rsid w:val="008D42A1"/>
    <w:rsid w:val="008D43C9"/>
    <w:rsid w:val="008D4470"/>
    <w:rsid w:val="008D4572"/>
    <w:rsid w:val="008D4573"/>
    <w:rsid w:val="008D459F"/>
    <w:rsid w:val="008D45C7"/>
    <w:rsid w:val="008D4702"/>
    <w:rsid w:val="008D47CA"/>
    <w:rsid w:val="008D47DD"/>
    <w:rsid w:val="008D4832"/>
    <w:rsid w:val="008D494A"/>
    <w:rsid w:val="008D4DC7"/>
    <w:rsid w:val="008D4E2B"/>
    <w:rsid w:val="008D4F9E"/>
    <w:rsid w:val="008D54B5"/>
    <w:rsid w:val="008D5598"/>
    <w:rsid w:val="008D5CE7"/>
    <w:rsid w:val="008D5E33"/>
    <w:rsid w:val="008D5E9E"/>
    <w:rsid w:val="008D608C"/>
    <w:rsid w:val="008D60B2"/>
    <w:rsid w:val="008D622F"/>
    <w:rsid w:val="008D625B"/>
    <w:rsid w:val="008D634E"/>
    <w:rsid w:val="008D645B"/>
    <w:rsid w:val="008D6561"/>
    <w:rsid w:val="008D6583"/>
    <w:rsid w:val="008D666D"/>
    <w:rsid w:val="008D6ADE"/>
    <w:rsid w:val="008D6B5A"/>
    <w:rsid w:val="008D6C9A"/>
    <w:rsid w:val="008D6D41"/>
    <w:rsid w:val="008D6EAB"/>
    <w:rsid w:val="008D6EC9"/>
    <w:rsid w:val="008D6F4A"/>
    <w:rsid w:val="008D7036"/>
    <w:rsid w:val="008D70CF"/>
    <w:rsid w:val="008D70DB"/>
    <w:rsid w:val="008D70FC"/>
    <w:rsid w:val="008D7183"/>
    <w:rsid w:val="008D71CF"/>
    <w:rsid w:val="008D774E"/>
    <w:rsid w:val="008D7814"/>
    <w:rsid w:val="008D7AF9"/>
    <w:rsid w:val="008D7B35"/>
    <w:rsid w:val="008D7C28"/>
    <w:rsid w:val="008D7CCE"/>
    <w:rsid w:val="008E0089"/>
    <w:rsid w:val="008E0492"/>
    <w:rsid w:val="008E0697"/>
    <w:rsid w:val="008E0704"/>
    <w:rsid w:val="008E0749"/>
    <w:rsid w:val="008E086C"/>
    <w:rsid w:val="008E09BF"/>
    <w:rsid w:val="008E0A38"/>
    <w:rsid w:val="008E0A44"/>
    <w:rsid w:val="008E0BB3"/>
    <w:rsid w:val="008E0D04"/>
    <w:rsid w:val="008E0E58"/>
    <w:rsid w:val="008E0FBD"/>
    <w:rsid w:val="008E10FB"/>
    <w:rsid w:val="008E139A"/>
    <w:rsid w:val="008E13FF"/>
    <w:rsid w:val="008E15AB"/>
    <w:rsid w:val="008E1A72"/>
    <w:rsid w:val="008E1B01"/>
    <w:rsid w:val="008E1C1E"/>
    <w:rsid w:val="008E1D68"/>
    <w:rsid w:val="008E1E73"/>
    <w:rsid w:val="008E1F12"/>
    <w:rsid w:val="008E1FFA"/>
    <w:rsid w:val="008E22B9"/>
    <w:rsid w:val="008E23D5"/>
    <w:rsid w:val="008E23E6"/>
    <w:rsid w:val="008E2636"/>
    <w:rsid w:val="008E27DB"/>
    <w:rsid w:val="008E283B"/>
    <w:rsid w:val="008E28CF"/>
    <w:rsid w:val="008E2ACF"/>
    <w:rsid w:val="008E2AD3"/>
    <w:rsid w:val="008E2B5D"/>
    <w:rsid w:val="008E2BA0"/>
    <w:rsid w:val="008E2E78"/>
    <w:rsid w:val="008E32C8"/>
    <w:rsid w:val="008E348D"/>
    <w:rsid w:val="008E34D7"/>
    <w:rsid w:val="008E3616"/>
    <w:rsid w:val="008E3747"/>
    <w:rsid w:val="008E3A62"/>
    <w:rsid w:val="008E3BF9"/>
    <w:rsid w:val="008E410F"/>
    <w:rsid w:val="008E429F"/>
    <w:rsid w:val="008E42AA"/>
    <w:rsid w:val="008E435C"/>
    <w:rsid w:val="008E44F4"/>
    <w:rsid w:val="008E46AE"/>
    <w:rsid w:val="008E4740"/>
    <w:rsid w:val="008E4789"/>
    <w:rsid w:val="008E4B10"/>
    <w:rsid w:val="008E4BC2"/>
    <w:rsid w:val="008E4CFE"/>
    <w:rsid w:val="008E4E09"/>
    <w:rsid w:val="008E4E2F"/>
    <w:rsid w:val="008E4E33"/>
    <w:rsid w:val="008E4F21"/>
    <w:rsid w:val="008E4F5E"/>
    <w:rsid w:val="008E4FD7"/>
    <w:rsid w:val="008E5063"/>
    <w:rsid w:val="008E507C"/>
    <w:rsid w:val="008E5189"/>
    <w:rsid w:val="008E51BB"/>
    <w:rsid w:val="008E52CF"/>
    <w:rsid w:val="008E5481"/>
    <w:rsid w:val="008E557F"/>
    <w:rsid w:val="008E57AC"/>
    <w:rsid w:val="008E58E2"/>
    <w:rsid w:val="008E592D"/>
    <w:rsid w:val="008E5997"/>
    <w:rsid w:val="008E5A86"/>
    <w:rsid w:val="008E5C42"/>
    <w:rsid w:val="008E5E5C"/>
    <w:rsid w:val="008E5ECF"/>
    <w:rsid w:val="008E5FF1"/>
    <w:rsid w:val="008E6300"/>
    <w:rsid w:val="008E6395"/>
    <w:rsid w:val="008E6422"/>
    <w:rsid w:val="008E6552"/>
    <w:rsid w:val="008E6619"/>
    <w:rsid w:val="008E67EF"/>
    <w:rsid w:val="008E6847"/>
    <w:rsid w:val="008E6875"/>
    <w:rsid w:val="008E68EB"/>
    <w:rsid w:val="008E6EEC"/>
    <w:rsid w:val="008E6F79"/>
    <w:rsid w:val="008E6FD1"/>
    <w:rsid w:val="008E6FFD"/>
    <w:rsid w:val="008E7096"/>
    <w:rsid w:val="008E77CA"/>
    <w:rsid w:val="008E7868"/>
    <w:rsid w:val="008E7978"/>
    <w:rsid w:val="008E79E4"/>
    <w:rsid w:val="008E7A0C"/>
    <w:rsid w:val="008F0268"/>
    <w:rsid w:val="008F0309"/>
    <w:rsid w:val="008F0328"/>
    <w:rsid w:val="008F03DD"/>
    <w:rsid w:val="008F0431"/>
    <w:rsid w:val="008F046C"/>
    <w:rsid w:val="008F0761"/>
    <w:rsid w:val="008F0A86"/>
    <w:rsid w:val="008F0AFF"/>
    <w:rsid w:val="008F0B33"/>
    <w:rsid w:val="008F0DAE"/>
    <w:rsid w:val="008F0F45"/>
    <w:rsid w:val="008F0F83"/>
    <w:rsid w:val="008F1135"/>
    <w:rsid w:val="008F1333"/>
    <w:rsid w:val="008F1550"/>
    <w:rsid w:val="008F172F"/>
    <w:rsid w:val="008F17DB"/>
    <w:rsid w:val="008F17F7"/>
    <w:rsid w:val="008F18F7"/>
    <w:rsid w:val="008F19BB"/>
    <w:rsid w:val="008F1B23"/>
    <w:rsid w:val="008F1C32"/>
    <w:rsid w:val="008F1C51"/>
    <w:rsid w:val="008F20C7"/>
    <w:rsid w:val="008F211D"/>
    <w:rsid w:val="008F243D"/>
    <w:rsid w:val="008F26FB"/>
    <w:rsid w:val="008F291F"/>
    <w:rsid w:val="008F2943"/>
    <w:rsid w:val="008F296A"/>
    <w:rsid w:val="008F2A62"/>
    <w:rsid w:val="008F2ABA"/>
    <w:rsid w:val="008F2BF4"/>
    <w:rsid w:val="008F2E26"/>
    <w:rsid w:val="008F300A"/>
    <w:rsid w:val="008F31B5"/>
    <w:rsid w:val="008F3275"/>
    <w:rsid w:val="008F3449"/>
    <w:rsid w:val="008F35D3"/>
    <w:rsid w:val="008F363C"/>
    <w:rsid w:val="008F3662"/>
    <w:rsid w:val="008F38EF"/>
    <w:rsid w:val="008F3B37"/>
    <w:rsid w:val="008F3CED"/>
    <w:rsid w:val="008F3DBB"/>
    <w:rsid w:val="008F4097"/>
    <w:rsid w:val="008F40D6"/>
    <w:rsid w:val="008F423F"/>
    <w:rsid w:val="008F4395"/>
    <w:rsid w:val="008F441F"/>
    <w:rsid w:val="008F4475"/>
    <w:rsid w:val="008F44E6"/>
    <w:rsid w:val="008F459C"/>
    <w:rsid w:val="008F463D"/>
    <w:rsid w:val="008F4729"/>
    <w:rsid w:val="008F4749"/>
    <w:rsid w:val="008F482D"/>
    <w:rsid w:val="008F485C"/>
    <w:rsid w:val="008F49B3"/>
    <w:rsid w:val="008F4A42"/>
    <w:rsid w:val="008F4AD6"/>
    <w:rsid w:val="008F4E13"/>
    <w:rsid w:val="008F4EA2"/>
    <w:rsid w:val="008F52CE"/>
    <w:rsid w:val="008F5381"/>
    <w:rsid w:val="008F53B8"/>
    <w:rsid w:val="008F55DE"/>
    <w:rsid w:val="008F5649"/>
    <w:rsid w:val="008F599F"/>
    <w:rsid w:val="008F5C02"/>
    <w:rsid w:val="008F5D23"/>
    <w:rsid w:val="008F601C"/>
    <w:rsid w:val="008F616E"/>
    <w:rsid w:val="008F624E"/>
    <w:rsid w:val="008F6434"/>
    <w:rsid w:val="008F6579"/>
    <w:rsid w:val="008F65AE"/>
    <w:rsid w:val="008F65B4"/>
    <w:rsid w:val="008F65FF"/>
    <w:rsid w:val="008F675C"/>
    <w:rsid w:val="008F67C7"/>
    <w:rsid w:val="008F6824"/>
    <w:rsid w:val="008F69EA"/>
    <w:rsid w:val="008F69EE"/>
    <w:rsid w:val="008F6C90"/>
    <w:rsid w:val="008F6FFB"/>
    <w:rsid w:val="008F70B4"/>
    <w:rsid w:val="008F7171"/>
    <w:rsid w:val="008F7316"/>
    <w:rsid w:val="008F731C"/>
    <w:rsid w:val="008F75EF"/>
    <w:rsid w:val="008F7732"/>
    <w:rsid w:val="008F780F"/>
    <w:rsid w:val="008F788B"/>
    <w:rsid w:val="008F79E8"/>
    <w:rsid w:val="008F7C64"/>
    <w:rsid w:val="008F7E18"/>
    <w:rsid w:val="008F7EBF"/>
    <w:rsid w:val="008F7EE4"/>
    <w:rsid w:val="008F7EFA"/>
    <w:rsid w:val="008F7FD7"/>
    <w:rsid w:val="00900058"/>
    <w:rsid w:val="0090020A"/>
    <w:rsid w:val="00900573"/>
    <w:rsid w:val="00900B3F"/>
    <w:rsid w:val="00900BBE"/>
    <w:rsid w:val="00900BE8"/>
    <w:rsid w:val="00900FA0"/>
    <w:rsid w:val="0090102E"/>
    <w:rsid w:val="009010F9"/>
    <w:rsid w:val="0090120B"/>
    <w:rsid w:val="00901242"/>
    <w:rsid w:val="00901279"/>
    <w:rsid w:val="0090138B"/>
    <w:rsid w:val="009013F3"/>
    <w:rsid w:val="00901491"/>
    <w:rsid w:val="009016C5"/>
    <w:rsid w:val="0090170D"/>
    <w:rsid w:val="00901986"/>
    <w:rsid w:val="00901AB6"/>
    <w:rsid w:val="00901B99"/>
    <w:rsid w:val="00902125"/>
    <w:rsid w:val="00902301"/>
    <w:rsid w:val="0090236B"/>
    <w:rsid w:val="009028E9"/>
    <w:rsid w:val="00902B8F"/>
    <w:rsid w:val="00902D35"/>
    <w:rsid w:val="00902D9B"/>
    <w:rsid w:val="00902DB5"/>
    <w:rsid w:val="00902FEA"/>
    <w:rsid w:val="009030A8"/>
    <w:rsid w:val="00903146"/>
    <w:rsid w:val="0090320D"/>
    <w:rsid w:val="0090321D"/>
    <w:rsid w:val="0090348B"/>
    <w:rsid w:val="009036C9"/>
    <w:rsid w:val="009037BD"/>
    <w:rsid w:val="00903817"/>
    <w:rsid w:val="00903870"/>
    <w:rsid w:val="00903A55"/>
    <w:rsid w:val="00903AD5"/>
    <w:rsid w:val="00903B65"/>
    <w:rsid w:val="00903E4F"/>
    <w:rsid w:val="00903E6C"/>
    <w:rsid w:val="00903EE2"/>
    <w:rsid w:val="00903F3D"/>
    <w:rsid w:val="00903F71"/>
    <w:rsid w:val="00903F76"/>
    <w:rsid w:val="00904000"/>
    <w:rsid w:val="009041CC"/>
    <w:rsid w:val="009042AC"/>
    <w:rsid w:val="009042D3"/>
    <w:rsid w:val="009045A4"/>
    <w:rsid w:val="009045AA"/>
    <w:rsid w:val="009046EE"/>
    <w:rsid w:val="00904846"/>
    <w:rsid w:val="009048D5"/>
    <w:rsid w:val="00904A4C"/>
    <w:rsid w:val="00904AD7"/>
    <w:rsid w:val="00904B54"/>
    <w:rsid w:val="00904BAA"/>
    <w:rsid w:val="00904E95"/>
    <w:rsid w:val="00904F0A"/>
    <w:rsid w:val="00904FD2"/>
    <w:rsid w:val="009052EA"/>
    <w:rsid w:val="00905395"/>
    <w:rsid w:val="009053DD"/>
    <w:rsid w:val="009056DA"/>
    <w:rsid w:val="0090574C"/>
    <w:rsid w:val="00905767"/>
    <w:rsid w:val="009057D8"/>
    <w:rsid w:val="009057E9"/>
    <w:rsid w:val="009057EE"/>
    <w:rsid w:val="00905860"/>
    <w:rsid w:val="0090587B"/>
    <w:rsid w:val="00905A37"/>
    <w:rsid w:val="00905C0C"/>
    <w:rsid w:val="00905D54"/>
    <w:rsid w:val="00905FA3"/>
    <w:rsid w:val="00906005"/>
    <w:rsid w:val="009060D4"/>
    <w:rsid w:val="00906192"/>
    <w:rsid w:val="009062D9"/>
    <w:rsid w:val="009062E6"/>
    <w:rsid w:val="00906378"/>
    <w:rsid w:val="009066DC"/>
    <w:rsid w:val="00906702"/>
    <w:rsid w:val="0090674D"/>
    <w:rsid w:val="00906829"/>
    <w:rsid w:val="0090687C"/>
    <w:rsid w:val="0090687F"/>
    <w:rsid w:val="00906934"/>
    <w:rsid w:val="00906A0E"/>
    <w:rsid w:val="00906A8B"/>
    <w:rsid w:val="00906CB3"/>
    <w:rsid w:val="00906D7D"/>
    <w:rsid w:val="00906F9E"/>
    <w:rsid w:val="0090703B"/>
    <w:rsid w:val="009070A8"/>
    <w:rsid w:val="00907349"/>
    <w:rsid w:val="009074F7"/>
    <w:rsid w:val="00907638"/>
    <w:rsid w:val="009076E4"/>
    <w:rsid w:val="009078AB"/>
    <w:rsid w:val="00907962"/>
    <w:rsid w:val="00907E9D"/>
    <w:rsid w:val="0091049D"/>
    <w:rsid w:val="009104FF"/>
    <w:rsid w:val="00910702"/>
    <w:rsid w:val="00910934"/>
    <w:rsid w:val="00910AA1"/>
    <w:rsid w:val="00910B68"/>
    <w:rsid w:val="00910B71"/>
    <w:rsid w:val="00910C81"/>
    <w:rsid w:val="00910D5F"/>
    <w:rsid w:val="009110A0"/>
    <w:rsid w:val="009110E9"/>
    <w:rsid w:val="0091135E"/>
    <w:rsid w:val="009113B4"/>
    <w:rsid w:val="009113EE"/>
    <w:rsid w:val="00911562"/>
    <w:rsid w:val="00911583"/>
    <w:rsid w:val="00911619"/>
    <w:rsid w:val="00911802"/>
    <w:rsid w:val="00911893"/>
    <w:rsid w:val="00911A63"/>
    <w:rsid w:val="009120B6"/>
    <w:rsid w:val="009121AA"/>
    <w:rsid w:val="00912219"/>
    <w:rsid w:val="009123C1"/>
    <w:rsid w:val="009123E2"/>
    <w:rsid w:val="00912541"/>
    <w:rsid w:val="00912698"/>
    <w:rsid w:val="009126C1"/>
    <w:rsid w:val="0091278E"/>
    <w:rsid w:val="00912A0C"/>
    <w:rsid w:val="00912A14"/>
    <w:rsid w:val="00912A37"/>
    <w:rsid w:val="00912A7A"/>
    <w:rsid w:val="00912ACD"/>
    <w:rsid w:val="00912F11"/>
    <w:rsid w:val="00912FC7"/>
    <w:rsid w:val="00912FFD"/>
    <w:rsid w:val="00913041"/>
    <w:rsid w:val="00913058"/>
    <w:rsid w:val="009130FE"/>
    <w:rsid w:val="0091348E"/>
    <w:rsid w:val="0091362E"/>
    <w:rsid w:val="00913894"/>
    <w:rsid w:val="009138F3"/>
    <w:rsid w:val="0091396B"/>
    <w:rsid w:val="009139B2"/>
    <w:rsid w:val="00913AD6"/>
    <w:rsid w:val="00913E30"/>
    <w:rsid w:val="0091408C"/>
    <w:rsid w:val="009140C8"/>
    <w:rsid w:val="0091420F"/>
    <w:rsid w:val="0091425A"/>
    <w:rsid w:val="009145A9"/>
    <w:rsid w:val="00914779"/>
    <w:rsid w:val="009147D3"/>
    <w:rsid w:val="00914C7B"/>
    <w:rsid w:val="00914D75"/>
    <w:rsid w:val="00914D8A"/>
    <w:rsid w:val="00915034"/>
    <w:rsid w:val="0091518F"/>
    <w:rsid w:val="0091526A"/>
    <w:rsid w:val="0091529D"/>
    <w:rsid w:val="00915832"/>
    <w:rsid w:val="00915863"/>
    <w:rsid w:val="009158B7"/>
    <w:rsid w:val="009158CF"/>
    <w:rsid w:val="009158DC"/>
    <w:rsid w:val="00915AFC"/>
    <w:rsid w:val="00915C46"/>
    <w:rsid w:val="00915CF7"/>
    <w:rsid w:val="00915D07"/>
    <w:rsid w:val="00915D15"/>
    <w:rsid w:val="00915D49"/>
    <w:rsid w:val="00915D79"/>
    <w:rsid w:val="00915EAF"/>
    <w:rsid w:val="009165B3"/>
    <w:rsid w:val="00916608"/>
    <w:rsid w:val="0091663E"/>
    <w:rsid w:val="00916677"/>
    <w:rsid w:val="009166A1"/>
    <w:rsid w:val="009166C3"/>
    <w:rsid w:val="0091685C"/>
    <w:rsid w:val="0091688B"/>
    <w:rsid w:val="00916A82"/>
    <w:rsid w:val="00916A95"/>
    <w:rsid w:val="00916B47"/>
    <w:rsid w:val="00916DEC"/>
    <w:rsid w:val="00916EE9"/>
    <w:rsid w:val="00916FFC"/>
    <w:rsid w:val="0091721A"/>
    <w:rsid w:val="009172B3"/>
    <w:rsid w:val="0091752F"/>
    <w:rsid w:val="009176E3"/>
    <w:rsid w:val="009176FC"/>
    <w:rsid w:val="0091791A"/>
    <w:rsid w:val="00917A7C"/>
    <w:rsid w:val="00917D18"/>
    <w:rsid w:val="00917E38"/>
    <w:rsid w:val="00917F96"/>
    <w:rsid w:val="009200E2"/>
    <w:rsid w:val="009201B7"/>
    <w:rsid w:val="009201F6"/>
    <w:rsid w:val="009203CB"/>
    <w:rsid w:val="009204C9"/>
    <w:rsid w:val="0092067F"/>
    <w:rsid w:val="00920772"/>
    <w:rsid w:val="00920840"/>
    <w:rsid w:val="00920C9D"/>
    <w:rsid w:val="00920D39"/>
    <w:rsid w:val="00920D83"/>
    <w:rsid w:val="00920E4C"/>
    <w:rsid w:val="00920E8B"/>
    <w:rsid w:val="00921388"/>
    <w:rsid w:val="009213D7"/>
    <w:rsid w:val="009214BE"/>
    <w:rsid w:val="009214CA"/>
    <w:rsid w:val="009217AC"/>
    <w:rsid w:val="009217B1"/>
    <w:rsid w:val="0092191F"/>
    <w:rsid w:val="009219B6"/>
    <w:rsid w:val="00921BBA"/>
    <w:rsid w:val="00921E29"/>
    <w:rsid w:val="00921EED"/>
    <w:rsid w:val="0092206D"/>
    <w:rsid w:val="0092216D"/>
    <w:rsid w:val="0092223A"/>
    <w:rsid w:val="0092253E"/>
    <w:rsid w:val="00922700"/>
    <w:rsid w:val="00922771"/>
    <w:rsid w:val="0092297F"/>
    <w:rsid w:val="009229B1"/>
    <w:rsid w:val="00922B1B"/>
    <w:rsid w:val="00922D44"/>
    <w:rsid w:val="00923176"/>
    <w:rsid w:val="00923183"/>
    <w:rsid w:val="009231B4"/>
    <w:rsid w:val="00923364"/>
    <w:rsid w:val="009233AB"/>
    <w:rsid w:val="00923832"/>
    <w:rsid w:val="00923861"/>
    <w:rsid w:val="009239B0"/>
    <w:rsid w:val="00923A35"/>
    <w:rsid w:val="00923D50"/>
    <w:rsid w:val="00923DB4"/>
    <w:rsid w:val="00923DFC"/>
    <w:rsid w:val="00923E74"/>
    <w:rsid w:val="00923EF2"/>
    <w:rsid w:val="00923FBA"/>
    <w:rsid w:val="00924576"/>
    <w:rsid w:val="009246D3"/>
    <w:rsid w:val="009247FA"/>
    <w:rsid w:val="00924A46"/>
    <w:rsid w:val="00924A76"/>
    <w:rsid w:val="00924BD4"/>
    <w:rsid w:val="00924D7F"/>
    <w:rsid w:val="00925143"/>
    <w:rsid w:val="009251E2"/>
    <w:rsid w:val="009253D8"/>
    <w:rsid w:val="00925563"/>
    <w:rsid w:val="00925775"/>
    <w:rsid w:val="00925847"/>
    <w:rsid w:val="009258CD"/>
    <w:rsid w:val="009258D6"/>
    <w:rsid w:val="00925909"/>
    <w:rsid w:val="00925A5C"/>
    <w:rsid w:val="00925A64"/>
    <w:rsid w:val="00925D37"/>
    <w:rsid w:val="00925D3A"/>
    <w:rsid w:val="00925D9D"/>
    <w:rsid w:val="00925D9F"/>
    <w:rsid w:val="00925FF1"/>
    <w:rsid w:val="00926139"/>
    <w:rsid w:val="0092625C"/>
    <w:rsid w:val="0092625E"/>
    <w:rsid w:val="009264FF"/>
    <w:rsid w:val="00926589"/>
    <w:rsid w:val="009265B8"/>
    <w:rsid w:val="009266FE"/>
    <w:rsid w:val="00926768"/>
    <w:rsid w:val="009268D2"/>
    <w:rsid w:val="00926A68"/>
    <w:rsid w:val="00926D81"/>
    <w:rsid w:val="00926F0F"/>
    <w:rsid w:val="00926F5C"/>
    <w:rsid w:val="00927007"/>
    <w:rsid w:val="00927119"/>
    <w:rsid w:val="009276B7"/>
    <w:rsid w:val="0092781C"/>
    <w:rsid w:val="00927AAC"/>
    <w:rsid w:val="00927D42"/>
    <w:rsid w:val="00927F1A"/>
    <w:rsid w:val="00927FDA"/>
    <w:rsid w:val="0093001A"/>
    <w:rsid w:val="00930055"/>
    <w:rsid w:val="00930093"/>
    <w:rsid w:val="00930282"/>
    <w:rsid w:val="00930372"/>
    <w:rsid w:val="009306DC"/>
    <w:rsid w:val="00930BE7"/>
    <w:rsid w:val="00930D82"/>
    <w:rsid w:val="00930EE6"/>
    <w:rsid w:val="0093100B"/>
    <w:rsid w:val="00931030"/>
    <w:rsid w:val="0093121E"/>
    <w:rsid w:val="00931251"/>
    <w:rsid w:val="009312B0"/>
    <w:rsid w:val="009312F3"/>
    <w:rsid w:val="009312F6"/>
    <w:rsid w:val="0093162A"/>
    <w:rsid w:val="0093182A"/>
    <w:rsid w:val="00931987"/>
    <w:rsid w:val="00931B2E"/>
    <w:rsid w:val="00931CB1"/>
    <w:rsid w:val="00931CB4"/>
    <w:rsid w:val="00931D3A"/>
    <w:rsid w:val="00931DAE"/>
    <w:rsid w:val="00931DF8"/>
    <w:rsid w:val="00931F47"/>
    <w:rsid w:val="009321CE"/>
    <w:rsid w:val="0093223E"/>
    <w:rsid w:val="00932446"/>
    <w:rsid w:val="009324B1"/>
    <w:rsid w:val="00932504"/>
    <w:rsid w:val="009327A4"/>
    <w:rsid w:val="0093282C"/>
    <w:rsid w:val="00932B14"/>
    <w:rsid w:val="00932B2B"/>
    <w:rsid w:val="00932B4B"/>
    <w:rsid w:val="00932B85"/>
    <w:rsid w:val="00932BD9"/>
    <w:rsid w:val="00932BDD"/>
    <w:rsid w:val="00932BFC"/>
    <w:rsid w:val="00933343"/>
    <w:rsid w:val="009333AB"/>
    <w:rsid w:val="00933498"/>
    <w:rsid w:val="009334F5"/>
    <w:rsid w:val="0093356C"/>
    <w:rsid w:val="0093382E"/>
    <w:rsid w:val="00933864"/>
    <w:rsid w:val="00933A93"/>
    <w:rsid w:val="00933AA0"/>
    <w:rsid w:val="00933B94"/>
    <w:rsid w:val="009340E4"/>
    <w:rsid w:val="009340E5"/>
    <w:rsid w:val="0093430D"/>
    <w:rsid w:val="0093432D"/>
    <w:rsid w:val="0093435D"/>
    <w:rsid w:val="0093445B"/>
    <w:rsid w:val="009345FA"/>
    <w:rsid w:val="009346DD"/>
    <w:rsid w:val="0093470C"/>
    <w:rsid w:val="0093472C"/>
    <w:rsid w:val="009347A1"/>
    <w:rsid w:val="00934959"/>
    <w:rsid w:val="009349AB"/>
    <w:rsid w:val="009349C0"/>
    <w:rsid w:val="00934A87"/>
    <w:rsid w:val="00934A98"/>
    <w:rsid w:val="00934D35"/>
    <w:rsid w:val="00934D4A"/>
    <w:rsid w:val="00934F74"/>
    <w:rsid w:val="00934F76"/>
    <w:rsid w:val="0093546B"/>
    <w:rsid w:val="009354C0"/>
    <w:rsid w:val="00935516"/>
    <w:rsid w:val="00935558"/>
    <w:rsid w:val="0093576E"/>
    <w:rsid w:val="00935993"/>
    <w:rsid w:val="00935AEE"/>
    <w:rsid w:val="00935B1F"/>
    <w:rsid w:val="00935BA7"/>
    <w:rsid w:val="00935CC5"/>
    <w:rsid w:val="00935D1B"/>
    <w:rsid w:val="0093607B"/>
    <w:rsid w:val="009361CE"/>
    <w:rsid w:val="0093670F"/>
    <w:rsid w:val="00936803"/>
    <w:rsid w:val="009369DB"/>
    <w:rsid w:val="00936AAD"/>
    <w:rsid w:val="00936C19"/>
    <w:rsid w:val="00936D5F"/>
    <w:rsid w:val="00936E0C"/>
    <w:rsid w:val="00936E29"/>
    <w:rsid w:val="00936E3A"/>
    <w:rsid w:val="00937042"/>
    <w:rsid w:val="0093730F"/>
    <w:rsid w:val="0093750D"/>
    <w:rsid w:val="0093757B"/>
    <w:rsid w:val="009375D7"/>
    <w:rsid w:val="0093761A"/>
    <w:rsid w:val="009376CD"/>
    <w:rsid w:val="00937734"/>
    <w:rsid w:val="00937854"/>
    <w:rsid w:val="00937942"/>
    <w:rsid w:val="00937B73"/>
    <w:rsid w:val="00937C2C"/>
    <w:rsid w:val="00937EBF"/>
    <w:rsid w:val="0094006D"/>
    <w:rsid w:val="00940076"/>
    <w:rsid w:val="009400FB"/>
    <w:rsid w:val="00940113"/>
    <w:rsid w:val="0094012C"/>
    <w:rsid w:val="00940291"/>
    <w:rsid w:val="009402DD"/>
    <w:rsid w:val="0094037F"/>
    <w:rsid w:val="00940491"/>
    <w:rsid w:val="009404BA"/>
    <w:rsid w:val="0094068C"/>
    <w:rsid w:val="00940795"/>
    <w:rsid w:val="00940811"/>
    <w:rsid w:val="009409D1"/>
    <w:rsid w:val="00940A34"/>
    <w:rsid w:val="00941059"/>
    <w:rsid w:val="009411D6"/>
    <w:rsid w:val="00941240"/>
    <w:rsid w:val="009412D8"/>
    <w:rsid w:val="00941327"/>
    <w:rsid w:val="00941375"/>
    <w:rsid w:val="00941382"/>
    <w:rsid w:val="0094139A"/>
    <w:rsid w:val="009413F0"/>
    <w:rsid w:val="009414B7"/>
    <w:rsid w:val="009414E0"/>
    <w:rsid w:val="00941602"/>
    <w:rsid w:val="0094178B"/>
    <w:rsid w:val="00941978"/>
    <w:rsid w:val="00941C69"/>
    <w:rsid w:val="00941C81"/>
    <w:rsid w:val="00941CF8"/>
    <w:rsid w:val="00941ED0"/>
    <w:rsid w:val="00941F25"/>
    <w:rsid w:val="00941FBA"/>
    <w:rsid w:val="0094216D"/>
    <w:rsid w:val="00942196"/>
    <w:rsid w:val="009421FD"/>
    <w:rsid w:val="00942557"/>
    <w:rsid w:val="00942565"/>
    <w:rsid w:val="00942649"/>
    <w:rsid w:val="0094291F"/>
    <w:rsid w:val="00942926"/>
    <w:rsid w:val="00942A08"/>
    <w:rsid w:val="00942AAB"/>
    <w:rsid w:val="00942BA7"/>
    <w:rsid w:val="00942C5F"/>
    <w:rsid w:val="00942D1A"/>
    <w:rsid w:val="00942E69"/>
    <w:rsid w:val="00942F0B"/>
    <w:rsid w:val="00943139"/>
    <w:rsid w:val="00943165"/>
    <w:rsid w:val="009431F6"/>
    <w:rsid w:val="009432AB"/>
    <w:rsid w:val="009434D0"/>
    <w:rsid w:val="00943541"/>
    <w:rsid w:val="0094359D"/>
    <w:rsid w:val="009435D0"/>
    <w:rsid w:val="00943834"/>
    <w:rsid w:val="00943871"/>
    <w:rsid w:val="00943A22"/>
    <w:rsid w:val="00943D05"/>
    <w:rsid w:val="00943D91"/>
    <w:rsid w:val="00943DDC"/>
    <w:rsid w:val="00943F19"/>
    <w:rsid w:val="00943F52"/>
    <w:rsid w:val="009442F1"/>
    <w:rsid w:val="009443C8"/>
    <w:rsid w:val="009446C8"/>
    <w:rsid w:val="009447E8"/>
    <w:rsid w:val="009447FE"/>
    <w:rsid w:val="009449D2"/>
    <w:rsid w:val="00944E4B"/>
    <w:rsid w:val="009450CC"/>
    <w:rsid w:val="0094534B"/>
    <w:rsid w:val="0094537A"/>
    <w:rsid w:val="00945543"/>
    <w:rsid w:val="00945597"/>
    <w:rsid w:val="009455B5"/>
    <w:rsid w:val="00945717"/>
    <w:rsid w:val="00945830"/>
    <w:rsid w:val="00945938"/>
    <w:rsid w:val="00945A06"/>
    <w:rsid w:val="00945A98"/>
    <w:rsid w:val="00945AA0"/>
    <w:rsid w:val="00945B00"/>
    <w:rsid w:val="00945E4A"/>
    <w:rsid w:val="00945EC9"/>
    <w:rsid w:val="00946051"/>
    <w:rsid w:val="009461D7"/>
    <w:rsid w:val="0094638D"/>
    <w:rsid w:val="009463D1"/>
    <w:rsid w:val="00946569"/>
    <w:rsid w:val="009468B1"/>
    <w:rsid w:val="009469EF"/>
    <w:rsid w:val="00946A53"/>
    <w:rsid w:val="00946B59"/>
    <w:rsid w:val="00946BDC"/>
    <w:rsid w:val="00946CB5"/>
    <w:rsid w:val="00946D32"/>
    <w:rsid w:val="00946E0D"/>
    <w:rsid w:val="009470B4"/>
    <w:rsid w:val="009470C1"/>
    <w:rsid w:val="009470E7"/>
    <w:rsid w:val="00947125"/>
    <w:rsid w:val="009472FF"/>
    <w:rsid w:val="009473C4"/>
    <w:rsid w:val="009474EE"/>
    <w:rsid w:val="00947614"/>
    <w:rsid w:val="0094762B"/>
    <w:rsid w:val="0094769F"/>
    <w:rsid w:val="0094780C"/>
    <w:rsid w:val="0094790B"/>
    <w:rsid w:val="00947BD2"/>
    <w:rsid w:val="00947CD7"/>
    <w:rsid w:val="00947F04"/>
    <w:rsid w:val="00947F76"/>
    <w:rsid w:val="00947F7F"/>
    <w:rsid w:val="00950178"/>
    <w:rsid w:val="0095032E"/>
    <w:rsid w:val="009503F2"/>
    <w:rsid w:val="00950459"/>
    <w:rsid w:val="0095050B"/>
    <w:rsid w:val="00950755"/>
    <w:rsid w:val="00950845"/>
    <w:rsid w:val="0095091D"/>
    <w:rsid w:val="00950BC2"/>
    <w:rsid w:val="00950D4B"/>
    <w:rsid w:val="00950E60"/>
    <w:rsid w:val="00950EF6"/>
    <w:rsid w:val="00950F00"/>
    <w:rsid w:val="00950F27"/>
    <w:rsid w:val="00951012"/>
    <w:rsid w:val="0095105A"/>
    <w:rsid w:val="0095105D"/>
    <w:rsid w:val="009510C6"/>
    <w:rsid w:val="009513CC"/>
    <w:rsid w:val="009515F5"/>
    <w:rsid w:val="0095162A"/>
    <w:rsid w:val="0095167E"/>
    <w:rsid w:val="009516E9"/>
    <w:rsid w:val="009516F1"/>
    <w:rsid w:val="009519DC"/>
    <w:rsid w:val="00951A4A"/>
    <w:rsid w:val="00951AA3"/>
    <w:rsid w:val="00951BD3"/>
    <w:rsid w:val="00951DDA"/>
    <w:rsid w:val="009520F2"/>
    <w:rsid w:val="0095239D"/>
    <w:rsid w:val="009525C5"/>
    <w:rsid w:val="009525D5"/>
    <w:rsid w:val="00952627"/>
    <w:rsid w:val="00952634"/>
    <w:rsid w:val="009526EA"/>
    <w:rsid w:val="0095274B"/>
    <w:rsid w:val="009527E7"/>
    <w:rsid w:val="00952A27"/>
    <w:rsid w:val="00952AD7"/>
    <w:rsid w:val="00952ADA"/>
    <w:rsid w:val="00952F39"/>
    <w:rsid w:val="00952F91"/>
    <w:rsid w:val="0095303D"/>
    <w:rsid w:val="00953164"/>
    <w:rsid w:val="0095317E"/>
    <w:rsid w:val="00953185"/>
    <w:rsid w:val="0095332A"/>
    <w:rsid w:val="0095333A"/>
    <w:rsid w:val="00953782"/>
    <w:rsid w:val="0095393F"/>
    <w:rsid w:val="009539D4"/>
    <w:rsid w:val="00953AFF"/>
    <w:rsid w:val="00953BB2"/>
    <w:rsid w:val="00953BCD"/>
    <w:rsid w:val="00953BE5"/>
    <w:rsid w:val="00953D2E"/>
    <w:rsid w:val="00953F41"/>
    <w:rsid w:val="00954441"/>
    <w:rsid w:val="00954573"/>
    <w:rsid w:val="0095462C"/>
    <w:rsid w:val="00954732"/>
    <w:rsid w:val="009549D0"/>
    <w:rsid w:val="00954ADA"/>
    <w:rsid w:val="00954BA5"/>
    <w:rsid w:val="00954D28"/>
    <w:rsid w:val="00954DFC"/>
    <w:rsid w:val="00954FCD"/>
    <w:rsid w:val="0095513C"/>
    <w:rsid w:val="00955171"/>
    <w:rsid w:val="009551AE"/>
    <w:rsid w:val="009553A1"/>
    <w:rsid w:val="009553BF"/>
    <w:rsid w:val="0095541C"/>
    <w:rsid w:val="00955555"/>
    <w:rsid w:val="009556AA"/>
    <w:rsid w:val="009557FB"/>
    <w:rsid w:val="0095581C"/>
    <w:rsid w:val="009559C6"/>
    <w:rsid w:val="009559F9"/>
    <w:rsid w:val="00955B1E"/>
    <w:rsid w:val="00955B7A"/>
    <w:rsid w:val="00955D2B"/>
    <w:rsid w:val="00955FFA"/>
    <w:rsid w:val="009560DA"/>
    <w:rsid w:val="009562BF"/>
    <w:rsid w:val="00956326"/>
    <w:rsid w:val="009564EF"/>
    <w:rsid w:val="009565D7"/>
    <w:rsid w:val="00956667"/>
    <w:rsid w:val="0095682B"/>
    <w:rsid w:val="009568CD"/>
    <w:rsid w:val="00956963"/>
    <w:rsid w:val="00956B59"/>
    <w:rsid w:val="00956E03"/>
    <w:rsid w:val="009570C3"/>
    <w:rsid w:val="0095722C"/>
    <w:rsid w:val="00957328"/>
    <w:rsid w:val="0095739F"/>
    <w:rsid w:val="0095747D"/>
    <w:rsid w:val="009574BE"/>
    <w:rsid w:val="00957576"/>
    <w:rsid w:val="00957782"/>
    <w:rsid w:val="0095789A"/>
    <w:rsid w:val="009578C3"/>
    <w:rsid w:val="009579D8"/>
    <w:rsid w:val="00957A2F"/>
    <w:rsid w:val="00957C54"/>
    <w:rsid w:val="00957D25"/>
    <w:rsid w:val="00957E0D"/>
    <w:rsid w:val="00957E36"/>
    <w:rsid w:val="00957E4B"/>
    <w:rsid w:val="00960148"/>
    <w:rsid w:val="0096023A"/>
    <w:rsid w:val="0096039B"/>
    <w:rsid w:val="009603A1"/>
    <w:rsid w:val="009603BA"/>
    <w:rsid w:val="0096052D"/>
    <w:rsid w:val="0096057C"/>
    <w:rsid w:val="00960613"/>
    <w:rsid w:val="0096066E"/>
    <w:rsid w:val="0096071E"/>
    <w:rsid w:val="00960822"/>
    <w:rsid w:val="00960879"/>
    <w:rsid w:val="00960892"/>
    <w:rsid w:val="009608F4"/>
    <w:rsid w:val="00960903"/>
    <w:rsid w:val="0096093A"/>
    <w:rsid w:val="00960970"/>
    <w:rsid w:val="009609EC"/>
    <w:rsid w:val="00960A44"/>
    <w:rsid w:val="00960B22"/>
    <w:rsid w:val="00960BD4"/>
    <w:rsid w:val="00960C78"/>
    <w:rsid w:val="00960CE2"/>
    <w:rsid w:val="00960D60"/>
    <w:rsid w:val="00960E15"/>
    <w:rsid w:val="00960E84"/>
    <w:rsid w:val="0096103B"/>
    <w:rsid w:val="009610B5"/>
    <w:rsid w:val="00961164"/>
    <w:rsid w:val="00961582"/>
    <w:rsid w:val="009615E3"/>
    <w:rsid w:val="0096160F"/>
    <w:rsid w:val="009616B9"/>
    <w:rsid w:val="00961939"/>
    <w:rsid w:val="009622FB"/>
    <w:rsid w:val="00962697"/>
    <w:rsid w:val="0096280C"/>
    <w:rsid w:val="00962840"/>
    <w:rsid w:val="009629BA"/>
    <w:rsid w:val="0096310A"/>
    <w:rsid w:val="0096312F"/>
    <w:rsid w:val="00963133"/>
    <w:rsid w:val="009632AF"/>
    <w:rsid w:val="0096346E"/>
    <w:rsid w:val="00963816"/>
    <w:rsid w:val="00963B26"/>
    <w:rsid w:val="00963B5E"/>
    <w:rsid w:val="00963D3D"/>
    <w:rsid w:val="009640F5"/>
    <w:rsid w:val="00964186"/>
    <w:rsid w:val="00964423"/>
    <w:rsid w:val="00964485"/>
    <w:rsid w:val="0096450A"/>
    <w:rsid w:val="0096469D"/>
    <w:rsid w:val="009649A3"/>
    <w:rsid w:val="00964A7D"/>
    <w:rsid w:val="00964D01"/>
    <w:rsid w:val="00964EC6"/>
    <w:rsid w:val="00964F74"/>
    <w:rsid w:val="00964F9F"/>
    <w:rsid w:val="009655C3"/>
    <w:rsid w:val="0096579D"/>
    <w:rsid w:val="009657B3"/>
    <w:rsid w:val="009658EB"/>
    <w:rsid w:val="00965A54"/>
    <w:rsid w:val="00965C59"/>
    <w:rsid w:val="00965E64"/>
    <w:rsid w:val="00965F73"/>
    <w:rsid w:val="009660CE"/>
    <w:rsid w:val="00966225"/>
    <w:rsid w:val="00966389"/>
    <w:rsid w:val="00966517"/>
    <w:rsid w:val="009665C2"/>
    <w:rsid w:val="00966606"/>
    <w:rsid w:val="00966847"/>
    <w:rsid w:val="00966A4E"/>
    <w:rsid w:val="00966B96"/>
    <w:rsid w:val="00966BE3"/>
    <w:rsid w:val="00966ED3"/>
    <w:rsid w:val="00966EF2"/>
    <w:rsid w:val="00966FF1"/>
    <w:rsid w:val="0096715F"/>
    <w:rsid w:val="00967183"/>
    <w:rsid w:val="00967204"/>
    <w:rsid w:val="00967419"/>
    <w:rsid w:val="009675A5"/>
    <w:rsid w:val="00967689"/>
    <w:rsid w:val="0096771B"/>
    <w:rsid w:val="0096789F"/>
    <w:rsid w:val="00967A09"/>
    <w:rsid w:val="00967A39"/>
    <w:rsid w:val="00967B8D"/>
    <w:rsid w:val="00967D97"/>
    <w:rsid w:val="00967E64"/>
    <w:rsid w:val="00967FDA"/>
    <w:rsid w:val="009701E1"/>
    <w:rsid w:val="009702C8"/>
    <w:rsid w:val="0097032A"/>
    <w:rsid w:val="009703A6"/>
    <w:rsid w:val="00970571"/>
    <w:rsid w:val="00970638"/>
    <w:rsid w:val="00970642"/>
    <w:rsid w:val="009706D1"/>
    <w:rsid w:val="009707B1"/>
    <w:rsid w:val="009707D0"/>
    <w:rsid w:val="009709C3"/>
    <w:rsid w:val="00970A74"/>
    <w:rsid w:val="00970B54"/>
    <w:rsid w:val="00970C22"/>
    <w:rsid w:val="00970C52"/>
    <w:rsid w:val="00970C93"/>
    <w:rsid w:val="00970CA7"/>
    <w:rsid w:val="00970CCD"/>
    <w:rsid w:val="00970E33"/>
    <w:rsid w:val="00970E5C"/>
    <w:rsid w:val="00970E75"/>
    <w:rsid w:val="00970FFD"/>
    <w:rsid w:val="00971194"/>
    <w:rsid w:val="009711DA"/>
    <w:rsid w:val="0097123B"/>
    <w:rsid w:val="009714E4"/>
    <w:rsid w:val="00971942"/>
    <w:rsid w:val="00971A29"/>
    <w:rsid w:val="00971B02"/>
    <w:rsid w:val="00971C0B"/>
    <w:rsid w:val="00971E89"/>
    <w:rsid w:val="00971F4C"/>
    <w:rsid w:val="00971F8F"/>
    <w:rsid w:val="00971FA0"/>
    <w:rsid w:val="009720AB"/>
    <w:rsid w:val="009720B2"/>
    <w:rsid w:val="009720C7"/>
    <w:rsid w:val="0097217B"/>
    <w:rsid w:val="0097218F"/>
    <w:rsid w:val="009721C2"/>
    <w:rsid w:val="009721C5"/>
    <w:rsid w:val="0097220C"/>
    <w:rsid w:val="00972261"/>
    <w:rsid w:val="00972416"/>
    <w:rsid w:val="009724A7"/>
    <w:rsid w:val="0097255F"/>
    <w:rsid w:val="009727C1"/>
    <w:rsid w:val="00972B47"/>
    <w:rsid w:val="00972B90"/>
    <w:rsid w:val="00972FC1"/>
    <w:rsid w:val="00972FCB"/>
    <w:rsid w:val="00973662"/>
    <w:rsid w:val="009736E1"/>
    <w:rsid w:val="00973B07"/>
    <w:rsid w:val="00973F33"/>
    <w:rsid w:val="00973FD7"/>
    <w:rsid w:val="0097411B"/>
    <w:rsid w:val="00974272"/>
    <w:rsid w:val="0097430D"/>
    <w:rsid w:val="0097437B"/>
    <w:rsid w:val="009744D7"/>
    <w:rsid w:val="0097452D"/>
    <w:rsid w:val="0097468D"/>
    <w:rsid w:val="009746C0"/>
    <w:rsid w:val="00974713"/>
    <w:rsid w:val="0097473C"/>
    <w:rsid w:val="00974750"/>
    <w:rsid w:val="0097483E"/>
    <w:rsid w:val="009748CB"/>
    <w:rsid w:val="009748CF"/>
    <w:rsid w:val="009748D4"/>
    <w:rsid w:val="0097499F"/>
    <w:rsid w:val="00974B77"/>
    <w:rsid w:val="00974CEA"/>
    <w:rsid w:val="00974CEE"/>
    <w:rsid w:val="00974D77"/>
    <w:rsid w:val="00975012"/>
    <w:rsid w:val="00975113"/>
    <w:rsid w:val="009751DD"/>
    <w:rsid w:val="00975218"/>
    <w:rsid w:val="00975246"/>
    <w:rsid w:val="00975252"/>
    <w:rsid w:val="00975288"/>
    <w:rsid w:val="009752C6"/>
    <w:rsid w:val="0097532B"/>
    <w:rsid w:val="009755E0"/>
    <w:rsid w:val="0097564D"/>
    <w:rsid w:val="0097564E"/>
    <w:rsid w:val="0097569F"/>
    <w:rsid w:val="009758BC"/>
    <w:rsid w:val="00975994"/>
    <w:rsid w:val="00975A03"/>
    <w:rsid w:val="00975A56"/>
    <w:rsid w:val="00975B26"/>
    <w:rsid w:val="00975B47"/>
    <w:rsid w:val="00975B68"/>
    <w:rsid w:val="00975BDD"/>
    <w:rsid w:val="00975D49"/>
    <w:rsid w:val="00975FCF"/>
    <w:rsid w:val="00976184"/>
    <w:rsid w:val="0097619E"/>
    <w:rsid w:val="009762CC"/>
    <w:rsid w:val="0097635C"/>
    <w:rsid w:val="0097662B"/>
    <w:rsid w:val="00976636"/>
    <w:rsid w:val="00976A8C"/>
    <w:rsid w:val="00976B0B"/>
    <w:rsid w:val="00976CF8"/>
    <w:rsid w:val="00976F5B"/>
    <w:rsid w:val="009772E4"/>
    <w:rsid w:val="00977329"/>
    <w:rsid w:val="0097736C"/>
    <w:rsid w:val="00977463"/>
    <w:rsid w:val="009775BF"/>
    <w:rsid w:val="00977676"/>
    <w:rsid w:val="009777BD"/>
    <w:rsid w:val="009777FC"/>
    <w:rsid w:val="00977B53"/>
    <w:rsid w:val="00977B5B"/>
    <w:rsid w:val="00977EA1"/>
    <w:rsid w:val="00977EEB"/>
    <w:rsid w:val="0098010D"/>
    <w:rsid w:val="0098018B"/>
    <w:rsid w:val="0098020F"/>
    <w:rsid w:val="0098026D"/>
    <w:rsid w:val="00980297"/>
    <w:rsid w:val="00980767"/>
    <w:rsid w:val="00980B40"/>
    <w:rsid w:val="00980C0F"/>
    <w:rsid w:val="00980CFC"/>
    <w:rsid w:val="00980DEC"/>
    <w:rsid w:val="00980E78"/>
    <w:rsid w:val="00980F11"/>
    <w:rsid w:val="00980F9C"/>
    <w:rsid w:val="00981047"/>
    <w:rsid w:val="009811FF"/>
    <w:rsid w:val="009813A1"/>
    <w:rsid w:val="009813BA"/>
    <w:rsid w:val="0098199A"/>
    <w:rsid w:val="00981BB7"/>
    <w:rsid w:val="00981C9B"/>
    <w:rsid w:val="00981CC1"/>
    <w:rsid w:val="00981D39"/>
    <w:rsid w:val="00981EB4"/>
    <w:rsid w:val="0098213F"/>
    <w:rsid w:val="00982161"/>
    <w:rsid w:val="009822F2"/>
    <w:rsid w:val="009827A0"/>
    <w:rsid w:val="00982886"/>
    <w:rsid w:val="0098290B"/>
    <w:rsid w:val="00982A21"/>
    <w:rsid w:val="00982B85"/>
    <w:rsid w:val="00982CFB"/>
    <w:rsid w:val="00982F56"/>
    <w:rsid w:val="00982FF6"/>
    <w:rsid w:val="00983117"/>
    <w:rsid w:val="00983661"/>
    <w:rsid w:val="00983783"/>
    <w:rsid w:val="009838F4"/>
    <w:rsid w:val="00983980"/>
    <w:rsid w:val="0098398D"/>
    <w:rsid w:val="00983A1E"/>
    <w:rsid w:val="00983B1B"/>
    <w:rsid w:val="00983E54"/>
    <w:rsid w:val="0098427D"/>
    <w:rsid w:val="0098454A"/>
    <w:rsid w:val="0098471B"/>
    <w:rsid w:val="00984BD2"/>
    <w:rsid w:val="00984EAF"/>
    <w:rsid w:val="00984F32"/>
    <w:rsid w:val="00984FCB"/>
    <w:rsid w:val="00984FE5"/>
    <w:rsid w:val="009850BC"/>
    <w:rsid w:val="009850F9"/>
    <w:rsid w:val="00985301"/>
    <w:rsid w:val="00985433"/>
    <w:rsid w:val="0098562B"/>
    <w:rsid w:val="0098566D"/>
    <w:rsid w:val="009857C3"/>
    <w:rsid w:val="009858BF"/>
    <w:rsid w:val="0098598E"/>
    <w:rsid w:val="00985A4A"/>
    <w:rsid w:val="00985AC3"/>
    <w:rsid w:val="00985CE9"/>
    <w:rsid w:val="00985E34"/>
    <w:rsid w:val="00985E88"/>
    <w:rsid w:val="00986016"/>
    <w:rsid w:val="00986029"/>
    <w:rsid w:val="00986118"/>
    <w:rsid w:val="009861FA"/>
    <w:rsid w:val="00986340"/>
    <w:rsid w:val="0098639A"/>
    <w:rsid w:val="00986D47"/>
    <w:rsid w:val="00986DAB"/>
    <w:rsid w:val="00986F1A"/>
    <w:rsid w:val="00986F39"/>
    <w:rsid w:val="009870A4"/>
    <w:rsid w:val="00987101"/>
    <w:rsid w:val="00987107"/>
    <w:rsid w:val="00987132"/>
    <w:rsid w:val="0098781A"/>
    <w:rsid w:val="009878C4"/>
    <w:rsid w:val="00987C46"/>
    <w:rsid w:val="00987CB6"/>
    <w:rsid w:val="00987F6C"/>
    <w:rsid w:val="0099005E"/>
    <w:rsid w:val="00990498"/>
    <w:rsid w:val="00990501"/>
    <w:rsid w:val="00990751"/>
    <w:rsid w:val="0099078A"/>
    <w:rsid w:val="009908AE"/>
    <w:rsid w:val="00990919"/>
    <w:rsid w:val="0099098A"/>
    <w:rsid w:val="00990A15"/>
    <w:rsid w:val="00990A1D"/>
    <w:rsid w:val="00990CAC"/>
    <w:rsid w:val="00990D2A"/>
    <w:rsid w:val="00990EEB"/>
    <w:rsid w:val="00990F77"/>
    <w:rsid w:val="00991026"/>
    <w:rsid w:val="00991043"/>
    <w:rsid w:val="009910C0"/>
    <w:rsid w:val="009912E4"/>
    <w:rsid w:val="00991395"/>
    <w:rsid w:val="009913D3"/>
    <w:rsid w:val="009913D6"/>
    <w:rsid w:val="0099147A"/>
    <w:rsid w:val="00991524"/>
    <w:rsid w:val="0099155E"/>
    <w:rsid w:val="009916AE"/>
    <w:rsid w:val="0099181E"/>
    <w:rsid w:val="0099192E"/>
    <w:rsid w:val="00991AF3"/>
    <w:rsid w:val="00991B7A"/>
    <w:rsid w:val="00991CBD"/>
    <w:rsid w:val="00991CCB"/>
    <w:rsid w:val="00991CEA"/>
    <w:rsid w:val="00991D79"/>
    <w:rsid w:val="00991F81"/>
    <w:rsid w:val="0099225B"/>
    <w:rsid w:val="00992465"/>
    <w:rsid w:val="009926AB"/>
    <w:rsid w:val="009929FA"/>
    <w:rsid w:val="00992F6B"/>
    <w:rsid w:val="00993478"/>
    <w:rsid w:val="009935C8"/>
    <w:rsid w:val="0099397A"/>
    <w:rsid w:val="00993AFE"/>
    <w:rsid w:val="00993B31"/>
    <w:rsid w:val="00993C50"/>
    <w:rsid w:val="009942A6"/>
    <w:rsid w:val="00994507"/>
    <w:rsid w:val="00994562"/>
    <w:rsid w:val="00994814"/>
    <w:rsid w:val="0099494C"/>
    <w:rsid w:val="009949D9"/>
    <w:rsid w:val="00994A7F"/>
    <w:rsid w:val="00994B94"/>
    <w:rsid w:val="00994CD2"/>
    <w:rsid w:val="00994D08"/>
    <w:rsid w:val="0099527F"/>
    <w:rsid w:val="00995609"/>
    <w:rsid w:val="009956DD"/>
    <w:rsid w:val="00995772"/>
    <w:rsid w:val="0099580F"/>
    <w:rsid w:val="00995A1B"/>
    <w:rsid w:val="00995A20"/>
    <w:rsid w:val="00995A90"/>
    <w:rsid w:val="00995BAA"/>
    <w:rsid w:val="00995BD9"/>
    <w:rsid w:val="00995E2D"/>
    <w:rsid w:val="00995E4E"/>
    <w:rsid w:val="00995FDF"/>
    <w:rsid w:val="009961B7"/>
    <w:rsid w:val="009962E1"/>
    <w:rsid w:val="009963BD"/>
    <w:rsid w:val="0099647C"/>
    <w:rsid w:val="009964D7"/>
    <w:rsid w:val="00996704"/>
    <w:rsid w:val="00996865"/>
    <w:rsid w:val="00996906"/>
    <w:rsid w:val="00996A01"/>
    <w:rsid w:val="00996A6E"/>
    <w:rsid w:val="00996AD8"/>
    <w:rsid w:val="00996C2C"/>
    <w:rsid w:val="00996E35"/>
    <w:rsid w:val="00996FDF"/>
    <w:rsid w:val="009970D6"/>
    <w:rsid w:val="00997257"/>
    <w:rsid w:val="0099734C"/>
    <w:rsid w:val="0099765F"/>
    <w:rsid w:val="009978F5"/>
    <w:rsid w:val="00997A72"/>
    <w:rsid w:val="00997C51"/>
    <w:rsid w:val="00997DE5"/>
    <w:rsid w:val="00997EFE"/>
    <w:rsid w:val="00997F8A"/>
    <w:rsid w:val="00997FB7"/>
    <w:rsid w:val="009A0032"/>
    <w:rsid w:val="009A003E"/>
    <w:rsid w:val="009A0166"/>
    <w:rsid w:val="009A027F"/>
    <w:rsid w:val="009A0698"/>
    <w:rsid w:val="009A09F8"/>
    <w:rsid w:val="009A09F9"/>
    <w:rsid w:val="009A0B9B"/>
    <w:rsid w:val="009A0C94"/>
    <w:rsid w:val="009A0CF4"/>
    <w:rsid w:val="009A0FB5"/>
    <w:rsid w:val="009A111A"/>
    <w:rsid w:val="009A1248"/>
    <w:rsid w:val="009A130D"/>
    <w:rsid w:val="009A132F"/>
    <w:rsid w:val="009A1483"/>
    <w:rsid w:val="009A1645"/>
    <w:rsid w:val="009A1667"/>
    <w:rsid w:val="009A16D1"/>
    <w:rsid w:val="009A16FF"/>
    <w:rsid w:val="009A178D"/>
    <w:rsid w:val="009A19BC"/>
    <w:rsid w:val="009A1A38"/>
    <w:rsid w:val="009A1DCE"/>
    <w:rsid w:val="009A1DF8"/>
    <w:rsid w:val="009A1E7A"/>
    <w:rsid w:val="009A1F49"/>
    <w:rsid w:val="009A1F93"/>
    <w:rsid w:val="009A1FB8"/>
    <w:rsid w:val="009A1FF2"/>
    <w:rsid w:val="009A2419"/>
    <w:rsid w:val="009A2560"/>
    <w:rsid w:val="009A2751"/>
    <w:rsid w:val="009A280C"/>
    <w:rsid w:val="009A2AF5"/>
    <w:rsid w:val="009A2ED5"/>
    <w:rsid w:val="009A2F56"/>
    <w:rsid w:val="009A2F92"/>
    <w:rsid w:val="009A30A8"/>
    <w:rsid w:val="009A31B6"/>
    <w:rsid w:val="009A33CF"/>
    <w:rsid w:val="009A33FD"/>
    <w:rsid w:val="009A369D"/>
    <w:rsid w:val="009A36F1"/>
    <w:rsid w:val="009A37E5"/>
    <w:rsid w:val="009A3949"/>
    <w:rsid w:val="009A39CA"/>
    <w:rsid w:val="009A3BFA"/>
    <w:rsid w:val="009A3C61"/>
    <w:rsid w:val="009A3CC6"/>
    <w:rsid w:val="009A3D0C"/>
    <w:rsid w:val="009A3D1C"/>
    <w:rsid w:val="009A3F33"/>
    <w:rsid w:val="009A3F93"/>
    <w:rsid w:val="009A437A"/>
    <w:rsid w:val="009A44D8"/>
    <w:rsid w:val="009A458B"/>
    <w:rsid w:val="009A464A"/>
    <w:rsid w:val="009A4796"/>
    <w:rsid w:val="009A48E6"/>
    <w:rsid w:val="009A4AB2"/>
    <w:rsid w:val="009A4C40"/>
    <w:rsid w:val="009A4CE2"/>
    <w:rsid w:val="009A4E20"/>
    <w:rsid w:val="009A4E39"/>
    <w:rsid w:val="009A5303"/>
    <w:rsid w:val="009A532E"/>
    <w:rsid w:val="009A54DD"/>
    <w:rsid w:val="009A5516"/>
    <w:rsid w:val="009A58B8"/>
    <w:rsid w:val="009A5C6E"/>
    <w:rsid w:val="009A5DBA"/>
    <w:rsid w:val="009A5DE0"/>
    <w:rsid w:val="009A5DE4"/>
    <w:rsid w:val="009A5EEA"/>
    <w:rsid w:val="009A5EEC"/>
    <w:rsid w:val="009A615F"/>
    <w:rsid w:val="009A6635"/>
    <w:rsid w:val="009A665D"/>
    <w:rsid w:val="009A68E9"/>
    <w:rsid w:val="009A6B4C"/>
    <w:rsid w:val="009A6D82"/>
    <w:rsid w:val="009A6F56"/>
    <w:rsid w:val="009A6FA5"/>
    <w:rsid w:val="009A70E1"/>
    <w:rsid w:val="009A73C5"/>
    <w:rsid w:val="009A73EF"/>
    <w:rsid w:val="009A7973"/>
    <w:rsid w:val="009A7A2A"/>
    <w:rsid w:val="009A7AAC"/>
    <w:rsid w:val="009A7B3F"/>
    <w:rsid w:val="009A7BDF"/>
    <w:rsid w:val="009B006C"/>
    <w:rsid w:val="009B0155"/>
    <w:rsid w:val="009B01D1"/>
    <w:rsid w:val="009B01E8"/>
    <w:rsid w:val="009B02CF"/>
    <w:rsid w:val="009B038F"/>
    <w:rsid w:val="009B03CC"/>
    <w:rsid w:val="009B046C"/>
    <w:rsid w:val="009B04B7"/>
    <w:rsid w:val="009B052C"/>
    <w:rsid w:val="009B0714"/>
    <w:rsid w:val="009B07B2"/>
    <w:rsid w:val="009B0989"/>
    <w:rsid w:val="009B0ABB"/>
    <w:rsid w:val="009B0CE3"/>
    <w:rsid w:val="009B0E49"/>
    <w:rsid w:val="009B0EF2"/>
    <w:rsid w:val="009B1072"/>
    <w:rsid w:val="009B11C0"/>
    <w:rsid w:val="009B1282"/>
    <w:rsid w:val="009B15AC"/>
    <w:rsid w:val="009B17E6"/>
    <w:rsid w:val="009B1A0A"/>
    <w:rsid w:val="009B1C24"/>
    <w:rsid w:val="009B1C34"/>
    <w:rsid w:val="009B1DF2"/>
    <w:rsid w:val="009B1ED2"/>
    <w:rsid w:val="009B2259"/>
    <w:rsid w:val="009B2451"/>
    <w:rsid w:val="009B24A4"/>
    <w:rsid w:val="009B28AC"/>
    <w:rsid w:val="009B2B52"/>
    <w:rsid w:val="009B2C22"/>
    <w:rsid w:val="009B363A"/>
    <w:rsid w:val="009B367B"/>
    <w:rsid w:val="009B376D"/>
    <w:rsid w:val="009B38D3"/>
    <w:rsid w:val="009B3943"/>
    <w:rsid w:val="009B3AF2"/>
    <w:rsid w:val="009B3C2B"/>
    <w:rsid w:val="009B3D5D"/>
    <w:rsid w:val="009B3D7B"/>
    <w:rsid w:val="009B3D89"/>
    <w:rsid w:val="009B4023"/>
    <w:rsid w:val="009B4034"/>
    <w:rsid w:val="009B41DC"/>
    <w:rsid w:val="009B42B8"/>
    <w:rsid w:val="009B42EA"/>
    <w:rsid w:val="009B440E"/>
    <w:rsid w:val="009B4519"/>
    <w:rsid w:val="009B45D4"/>
    <w:rsid w:val="009B4749"/>
    <w:rsid w:val="009B4788"/>
    <w:rsid w:val="009B47ED"/>
    <w:rsid w:val="009B4C04"/>
    <w:rsid w:val="009B4CB6"/>
    <w:rsid w:val="009B4DE6"/>
    <w:rsid w:val="009B4EF0"/>
    <w:rsid w:val="009B50C0"/>
    <w:rsid w:val="009B5190"/>
    <w:rsid w:val="009B51E7"/>
    <w:rsid w:val="009B5204"/>
    <w:rsid w:val="009B5295"/>
    <w:rsid w:val="009B5449"/>
    <w:rsid w:val="009B5861"/>
    <w:rsid w:val="009B5925"/>
    <w:rsid w:val="009B597D"/>
    <w:rsid w:val="009B5C0E"/>
    <w:rsid w:val="009B5DB9"/>
    <w:rsid w:val="009B5EB9"/>
    <w:rsid w:val="009B61CD"/>
    <w:rsid w:val="009B61FC"/>
    <w:rsid w:val="009B6261"/>
    <w:rsid w:val="009B62F2"/>
    <w:rsid w:val="009B6393"/>
    <w:rsid w:val="009B6570"/>
    <w:rsid w:val="009B6865"/>
    <w:rsid w:val="009B6ACF"/>
    <w:rsid w:val="009B6BE3"/>
    <w:rsid w:val="009B7060"/>
    <w:rsid w:val="009B70CA"/>
    <w:rsid w:val="009B70CF"/>
    <w:rsid w:val="009B7101"/>
    <w:rsid w:val="009B7217"/>
    <w:rsid w:val="009B7298"/>
    <w:rsid w:val="009B74B3"/>
    <w:rsid w:val="009B75C3"/>
    <w:rsid w:val="009B790F"/>
    <w:rsid w:val="009B7A98"/>
    <w:rsid w:val="009B7B5D"/>
    <w:rsid w:val="009B7C08"/>
    <w:rsid w:val="009B7E3E"/>
    <w:rsid w:val="009B7E69"/>
    <w:rsid w:val="009B7FE0"/>
    <w:rsid w:val="009C0077"/>
    <w:rsid w:val="009C0256"/>
    <w:rsid w:val="009C0798"/>
    <w:rsid w:val="009C07A4"/>
    <w:rsid w:val="009C0906"/>
    <w:rsid w:val="009C0956"/>
    <w:rsid w:val="009C0ABA"/>
    <w:rsid w:val="009C0EAF"/>
    <w:rsid w:val="009C0F63"/>
    <w:rsid w:val="009C130C"/>
    <w:rsid w:val="009C1693"/>
    <w:rsid w:val="009C170A"/>
    <w:rsid w:val="009C1765"/>
    <w:rsid w:val="009C17DA"/>
    <w:rsid w:val="009C1B5E"/>
    <w:rsid w:val="009C1BD6"/>
    <w:rsid w:val="009C1E0E"/>
    <w:rsid w:val="009C1F56"/>
    <w:rsid w:val="009C2005"/>
    <w:rsid w:val="009C2021"/>
    <w:rsid w:val="009C21BA"/>
    <w:rsid w:val="009C220C"/>
    <w:rsid w:val="009C23EB"/>
    <w:rsid w:val="009C26EF"/>
    <w:rsid w:val="009C2793"/>
    <w:rsid w:val="009C2A58"/>
    <w:rsid w:val="009C2CB9"/>
    <w:rsid w:val="009C2E81"/>
    <w:rsid w:val="009C2EB0"/>
    <w:rsid w:val="009C2FAF"/>
    <w:rsid w:val="009C2FB0"/>
    <w:rsid w:val="009C3001"/>
    <w:rsid w:val="009C3302"/>
    <w:rsid w:val="009C3353"/>
    <w:rsid w:val="009C3560"/>
    <w:rsid w:val="009C357E"/>
    <w:rsid w:val="009C3600"/>
    <w:rsid w:val="009C396E"/>
    <w:rsid w:val="009C39BC"/>
    <w:rsid w:val="009C39F5"/>
    <w:rsid w:val="009C3AAB"/>
    <w:rsid w:val="009C3E51"/>
    <w:rsid w:val="009C3E84"/>
    <w:rsid w:val="009C3FA8"/>
    <w:rsid w:val="009C4022"/>
    <w:rsid w:val="009C40B4"/>
    <w:rsid w:val="009C414D"/>
    <w:rsid w:val="009C41AB"/>
    <w:rsid w:val="009C427C"/>
    <w:rsid w:val="009C429D"/>
    <w:rsid w:val="009C47F6"/>
    <w:rsid w:val="009C4831"/>
    <w:rsid w:val="009C48FF"/>
    <w:rsid w:val="009C4AC0"/>
    <w:rsid w:val="009C4BFC"/>
    <w:rsid w:val="009C4C47"/>
    <w:rsid w:val="009C4E8E"/>
    <w:rsid w:val="009C4F85"/>
    <w:rsid w:val="009C5478"/>
    <w:rsid w:val="009C5483"/>
    <w:rsid w:val="009C566F"/>
    <w:rsid w:val="009C57B3"/>
    <w:rsid w:val="009C5A8C"/>
    <w:rsid w:val="009C5B94"/>
    <w:rsid w:val="009C5E64"/>
    <w:rsid w:val="009C5EA6"/>
    <w:rsid w:val="009C5EE4"/>
    <w:rsid w:val="009C5F3E"/>
    <w:rsid w:val="009C605F"/>
    <w:rsid w:val="009C6464"/>
    <w:rsid w:val="009C6990"/>
    <w:rsid w:val="009C6AA1"/>
    <w:rsid w:val="009C72EE"/>
    <w:rsid w:val="009C73E7"/>
    <w:rsid w:val="009C745E"/>
    <w:rsid w:val="009C76DF"/>
    <w:rsid w:val="009C76EB"/>
    <w:rsid w:val="009C785F"/>
    <w:rsid w:val="009C7DB6"/>
    <w:rsid w:val="009C7E5A"/>
    <w:rsid w:val="009C7EED"/>
    <w:rsid w:val="009C7EF0"/>
    <w:rsid w:val="009D0003"/>
    <w:rsid w:val="009D03EE"/>
    <w:rsid w:val="009D04AF"/>
    <w:rsid w:val="009D05B6"/>
    <w:rsid w:val="009D079B"/>
    <w:rsid w:val="009D07FC"/>
    <w:rsid w:val="009D0957"/>
    <w:rsid w:val="009D0B26"/>
    <w:rsid w:val="009D0CDB"/>
    <w:rsid w:val="009D0ED4"/>
    <w:rsid w:val="009D1126"/>
    <w:rsid w:val="009D1188"/>
    <w:rsid w:val="009D118F"/>
    <w:rsid w:val="009D13E9"/>
    <w:rsid w:val="009D1505"/>
    <w:rsid w:val="009D18BA"/>
    <w:rsid w:val="009D18D5"/>
    <w:rsid w:val="009D1933"/>
    <w:rsid w:val="009D1968"/>
    <w:rsid w:val="009D1A5B"/>
    <w:rsid w:val="009D1C83"/>
    <w:rsid w:val="009D1FB9"/>
    <w:rsid w:val="009D202D"/>
    <w:rsid w:val="009D2152"/>
    <w:rsid w:val="009D238F"/>
    <w:rsid w:val="009D2483"/>
    <w:rsid w:val="009D2509"/>
    <w:rsid w:val="009D2511"/>
    <w:rsid w:val="009D255F"/>
    <w:rsid w:val="009D2590"/>
    <w:rsid w:val="009D26A3"/>
    <w:rsid w:val="009D286D"/>
    <w:rsid w:val="009D2971"/>
    <w:rsid w:val="009D2976"/>
    <w:rsid w:val="009D2E19"/>
    <w:rsid w:val="009D2E1B"/>
    <w:rsid w:val="009D2F26"/>
    <w:rsid w:val="009D3369"/>
    <w:rsid w:val="009D3490"/>
    <w:rsid w:val="009D35C4"/>
    <w:rsid w:val="009D3677"/>
    <w:rsid w:val="009D36F3"/>
    <w:rsid w:val="009D376D"/>
    <w:rsid w:val="009D3776"/>
    <w:rsid w:val="009D399A"/>
    <w:rsid w:val="009D3A5A"/>
    <w:rsid w:val="009D3AF6"/>
    <w:rsid w:val="009D40D1"/>
    <w:rsid w:val="009D40DF"/>
    <w:rsid w:val="009D41F9"/>
    <w:rsid w:val="009D471A"/>
    <w:rsid w:val="009D48C7"/>
    <w:rsid w:val="009D48EF"/>
    <w:rsid w:val="009D4974"/>
    <w:rsid w:val="009D4AC5"/>
    <w:rsid w:val="009D4AC7"/>
    <w:rsid w:val="009D4D75"/>
    <w:rsid w:val="009D4FB8"/>
    <w:rsid w:val="009D51FF"/>
    <w:rsid w:val="009D54AA"/>
    <w:rsid w:val="009D563E"/>
    <w:rsid w:val="009D568A"/>
    <w:rsid w:val="009D572F"/>
    <w:rsid w:val="009D57B7"/>
    <w:rsid w:val="009D58E0"/>
    <w:rsid w:val="009D590E"/>
    <w:rsid w:val="009D59CB"/>
    <w:rsid w:val="009D5F58"/>
    <w:rsid w:val="009D5FC8"/>
    <w:rsid w:val="009D604B"/>
    <w:rsid w:val="009D628D"/>
    <w:rsid w:val="009D62DD"/>
    <w:rsid w:val="009D63BD"/>
    <w:rsid w:val="009D6600"/>
    <w:rsid w:val="009D66C4"/>
    <w:rsid w:val="009D67CB"/>
    <w:rsid w:val="009D6800"/>
    <w:rsid w:val="009D6876"/>
    <w:rsid w:val="009D687B"/>
    <w:rsid w:val="009D6BB9"/>
    <w:rsid w:val="009D6CDA"/>
    <w:rsid w:val="009D6CF6"/>
    <w:rsid w:val="009D6EE0"/>
    <w:rsid w:val="009D7241"/>
    <w:rsid w:val="009D7303"/>
    <w:rsid w:val="009D7438"/>
    <w:rsid w:val="009D74BF"/>
    <w:rsid w:val="009D769D"/>
    <w:rsid w:val="009D7A87"/>
    <w:rsid w:val="009D7FF9"/>
    <w:rsid w:val="009E00D4"/>
    <w:rsid w:val="009E0151"/>
    <w:rsid w:val="009E0160"/>
    <w:rsid w:val="009E01E7"/>
    <w:rsid w:val="009E02E6"/>
    <w:rsid w:val="009E0321"/>
    <w:rsid w:val="009E033A"/>
    <w:rsid w:val="009E03C8"/>
    <w:rsid w:val="009E0529"/>
    <w:rsid w:val="009E07EB"/>
    <w:rsid w:val="009E0828"/>
    <w:rsid w:val="009E0AE1"/>
    <w:rsid w:val="009E0B46"/>
    <w:rsid w:val="009E0B9F"/>
    <w:rsid w:val="009E0D54"/>
    <w:rsid w:val="009E0DD4"/>
    <w:rsid w:val="009E0E07"/>
    <w:rsid w:val="009E0E5D"/>
    <w:rsid w:val="009E1211"/>
    <w:rsid w:val="009E14E7"/>
    <w:rsid w:val="009E1580"/>
    <w:rsid w:val="009E16DA"/>
    <w:rsid w:val="009E177A"/>
    <w:rsid w:val="009E177B"/>
    <w:rsid w:val="009E1A23"/>
    <w:rsid w:val="009E1A98"/>
    <w:rsid w:val="009E1C7A"/>
    <w:rsid w:val="009E1CA5"/>
    <w:rsid w:val="009E1DEB"/>
    <w:rsid w:val="009E1EBC"/>
    <w:rsid w:val="009E1F58"/>
    <w:rsid w:val="009E22CA"/>
    <w:rsid w:val="009E2405"/>
    <w:rsid w:val="009E24E3"/>
    <w:rsid w:val="009E2748"/>
    <w:rsid w:val="009E28A4"/>
    <w:rsid w:val="009E29FF"/>
    <w:rsid w:val="009E2A7E"/>
    <w:rsid w:val="009E2DDC"/>
    <w:rsid w:val="009E2EBF"/>
    <w:rsid w:val="009E30C0"/>
    <w:rsid w:val="009E33E0"/>
    <w:rsid w:val="009E3461"/>
    <w:rsid w:val="009E3469"/>
    <w:rsid w:val="009E3506"/>
    <w:rsid w:val="009E35EA"/>
    <w:rsid w:val="009E363E"/>
    <w:rsid w:val="009E3750"/>
    <w:rsid w:val="009E37EC"/>
    <w:rsid w:val="009E3B4D"/>
    <w:rsid w:val="009E3CA9"/>
    <w:rsid w:val="009E3D07"/>
    <w:rsid w:val="009E3DDE"/>
    <w:rsid w:val="009E3E6F"/>
    <w:rsid w:val="009E3EC2"/>
    <w:rsid w:val="009E45B8"/>
    <w:rsid w:val="009E4857"/>
    <w:rsid w:val="009E4B32"/>
    <w:rsid w:val="009E4B5B"/>
    <w:rsid w:val="009E4B6A"/>
    <w:rsid w:val="009E4C34"/>
    <w:rsid w:val="009E4C4E"/>
    <w:rsid w:val="009E4CC1"/>
    <w:rsid w:val="009E4DE4"/>
    <w:rsid w:val="009E4E31"/>
    <w:rsid w:val="009E4E3B"/>
    <w:rsid w:val="009E4E71"/>
    <w:rsid w:val="009E4ED5"/>
    <w:rsid w:val="009E4FDF"/>
    <w:rsid w:val="009E5343"/>
    <w:rsid w:val="009E55A5"/>
    <w:rsid w:val="009E565E"/>
    <w:rsid w:val="009E57AE"/>
    <w:rsid w:val="009E58C3"/>
    <w:rsid w:val="009E5910"/>
    <w:rsid w:val="009E5988"/>
    <w:rsid w:val="009E5A9E"/>
    <w:rsid w:val="009E5B21"/>
    <w:rsid w:val="009E5F54"/>
    <w:rsid w:val="009E6116"/>
    <w:rsid w:val="009E6162"/>
    <w:rsid w:val="009E6232"/>
    <w:rsid w:val="009E63DE"/>
    <w:rsid w:val="009E6638"/>
    <w:rsid w:val="009E6640"/>
    <w:rsid w:val="009E664F"/>
    <w:rsid w:val="009E6675"/>
    <w:rsid w:val="009E689C"/>
    <w:rsid w:val="009E68A5"/>
    <w:rsid w:val="009E695F"/>
    <w:rsid w:val="009E6AC2"/>
    <w:rsid w:val="009E6CED"/>
    <w:rsid w:val="009E6CF7"/>
    <w:rsid w:val="009E6F90"/>
    <w:rsid w:val="009E7025"/>
    <w:rsid w:val="009E706C"/>
    <w:rsid w:val="009E709D"/>
    <w:rsid w:val="009E7132"/>
    <w:rsid w:val="009E72EB"/>
    <w:rsid w:val="009E765F"/>
    <w:rsid w:val="009E77E4"/>
    <w:rsid w:val="009E7855"/>
    <w:rsid w:val="009E78EB"/>
    <w:rsid w:val="009E78F3"/>
    <w:rsid w:val="009E79DB"/>
    <w:rsid w:val="009E7C04"/>
    <w:rsid w:val="009E7D76"/>
    <w:rsid w:val="009E7E79"/>
    <w:rsid w:val="009E7F5A"/>
    <w:rsid w:val="009F01F4"/>
    <w:rsid w:val="009F02CE"/>
    <w:rsid w:val="009F0406"/>
    <w:rsid w:val="009F05F7"/>
    <w:rsid w:val="009F06DF"/>
    <w:rsid w:val="009F0854"/>
    <w:rsid w:val="009F0A0C"/>
    <w:rsid w:val="009F0A82"/>
    <w:rsid w:val="009F0A8C"/>
    <w:rsid w:val="009F0B6E"/>
    <w:rsid w:val="009F0D7A"/>
    <w:rsid w:val="009F0DB4"/>
    <w:rsid w:val="009F102C"/>
    <w:rsid w:val="009F104C"/>
    <w:rsid w:val="009F1144"/>
    <w:rsid w:val="009F123C"/>
    <w:rsid w:val="009F12AE"/>
    <w:rsid w:val="009F12DF"/>
    <w:rsid w:val="009F1418"/>
    <w:rsid w:val="009F146A"/>
    <w:rsid w:val="009F15CC"/>
    <w:rsid w:val="009F16BF"/>
    <w:rsid w:val="009F16EE"/>
    <w:rsid w:val="009F174E"/>
    <w:rsid w:val="009F19A3"/>
    <w:rsid w:val="009F19D4"/>
    <w:rsid w:val="009F19F7"/>
    <w:rsid w:val="009F1C16"/>
    <w:rsid w:val="009F1C17"/>
    <w:rsid w:val="009F1CFF"/>
    <w:rsid w:val="009F1D39"/>
    <w:rsid w:val="009F1D7D"/>
    <w:rsid w:val="009F1ED8"/>
    <w:rsid w:val="009F2403"/>
    <w:rsid w:val="009F251F"/>
    <w:rsid w:val="009F2621"/>
    <w:rsid w:val="009F26E5"/>
    <w:rsid w:val="009F26F8"/>
    <w:rsid w:val="009F2811"/>
    <w:rsid w:val="009F282C"/>
    <w:rsid w:val="009F2D87"/>
    <w:rsid w:val="009F2EC0"/>
    <w:rsid w:val="009F30C9"/>
    <w:rsid w:val="009F310A"/>
    <w:rsid w:val="009F3285"/>
    <w:rsid w:val="009F3440"/>
    <w:rsid w:val="009F3639"/>
    <w:rsid w:val="009F369A"/>
    <w:rsid w:val="009F3920"/>
    <w:rsid w:val="009F39BF"/>
    <w:rsid w:val="009F3E1B"/>
    <w:rsid w:val="009F3F30"/>
    <w:rsid w:val="009F3F70"/>
    <w:rsid w:val="009F3F8D"/>
    <w:rsid w:val="009F3FF5"/>
    <w:rsid w:val="009F44E1"/>
    <w:rsid w:val="009F4557"/>
    <w:rsid w:val="009F468B"/>
    <w:rsid w:val="009F492E"/>
    <w:rsid w:val="009F4B2E"/>
    <w:rsid w:val="009F4D56"/>
    <w:rsid w:val="009F4D8A"/>
    <w:rsid w:val="009F4E74"/>
    <w:rsid w:val="009F4EB6"/>
    <w:rsid w:val="009F4EC5"/>
    <w:rsid w:val="009F535B"/>
    <w:rsid w:val="009F544C"/>
    <w:rsid w:val="009F5670"/>
    <w:rsid w:val="009F57F6"/>
    <w:rsid w:val="009F5846"/>
    <w:rsid w:val="009F594F"/>
    <w:rsid w:val="009F5B94"/>
    <w:rsid w:val="009F5FC5"/>
    <w:rsid w:val="009F64C8"/>
    <w:rsid w:val="009F66BD"/>
    <w:rsid w:val="009F6782"/>
    <w:rsid w:val="009F67E3"/>
    <w:rsid w:val="009F6858"/>
    <w:rsid w:val="009F68AD"/>
    <w:rsid w:val="009F6903"/>
    <w:rsid w:val="009F6DF9"/>
    <w:rsid w:val="009F6E7A"/>
    <w:rsid w:val="009F727E"/>
    <w:rsid w:val="009F7606"/>
    <w:rsid w:val="009F766A"/>
    <w:rsid w:val="009F7726"/>
    <w:rsid w:val="009F7BAB"/>
    <w:rsid w:val="009F7C95"/>
    <w:rsid w:val="009F7DFC"/>
    <w:rsid w:val="009F7E16"/>
    <w:rsid w:val="009F7E90"/>
    <w:rsid w:val="009F7EDA"/>
    <w:rsid w:val="009F7F63"/>
    <w:rsid w:val="00A00249"/>
    <w:rsid w:val="00A004F9"/>
    <w:rsid w:val="00A0058E"/>
    <w:rsid w:val="00A005AC"/>
    <w:rsid w:val="00A00660"/>
    <w:rsid w:val="00A00669"/>
    <w:rsid w:val="00A0073B"/>
    <w:rsid w:val="00A0077D"/>
    <w:rsid w:val="00A0083D"/>
    <w:rsid w:val="00A0099C"/>
    <w:rsid w:val="00A00A28"/>
    <w:rsid w:val="00A00A5B"/>
    <w:rsid w:val="00A00AB7"/>
    <w:rsid w:val="00A00D0A"/>
    <w:rsid w:val="00A00D40"/>
    <w:rsid w:val="00A00D78"/>
    <w:rsid w:val="00A00F2D"/>
    <w:rsid w:val="00A00FED"/>
    <w:rsid w:val="00A01154"/>
    <w:rsid w:val="00A01187"/>
    <w:rsid w:val="00A011B2"/>
    <w:rsid w:val="00A011CC"/>
    <w:rsid w:val="00A012BC"/>
    <w:rsid w:val="00A013A9"/>
    <w:rsid w:val="00A013DA"/>
    <w:rsid w:val="00A01568"/>
    <w:rsid w:val="00A01572"/>
    <w:rsid w:val="00A0166A"/>
    <w:rsid w:val="00A018AA"/>
    <w:rsid w:val="00A01D12"/>
    <w:rsid w:val="00A01D2B"/>
    <w:rsid w:val="00A01D62"/>
    <w:rsid w:val="00A01D73"/>
    <w:rsid w:val="00A01D97"/>
    <w:rsid w:val="00A01FCB"/>
    <w:rsid w:val="00A0209E"/>
    <w:rsid w:val="00A02114"/>
    <w:rsid w:val="00A02357"/>
    <w:rsid w:val="00A02432"/>
    <w:rsid w:val="00A0274B"/>
    <w:rsid w:val="00A02914"/>
    <w:rsid w:val="00A02AFC"/>
    <w:rsid w:val="00A02FF2"/>
    <w:rsid w:val="00A03101"/>
    <w:rsid w:val="00A033E9"/>
    <w:rsid w:val="00A034ED"/>
    <w:rsid w:val="00A03621"/>
    <w:rsid w:val="00A036BA"/>
    <w:rsid w:val="00A03881"/>
    <w:rsid w:val="00A0389F"/>
    <w:rsid w:val="00A0392E"/>
    <w:rsid w:val="00A039C1"/>
    <w:rsid w:val="00A03B3B"/>
    <w:rsid w:val="00A03D4E"/>
    <w:rsid w:val="00A04347"/>
    <w:rsid w:val="00A0453B"/>
    <w:rsid w:val="00A046AC"/>
    <w:rsid w:val="00A046D3"/>
    <w:rsid w:val="00A04A4C"/>
    <w:rsid w:val="00A04B37"/>
    <w:rsid w:val="00A04B73"/>
    <w:rsid w:val="00A04B8B"/>
    <w:rsid w:val="00A04BF1"/>
    <w:rsid w:val="00A04C01"/>
    <w:rsid w:val="00A04D15"/>
    <w:rsid w:val="00A04D83"/>
    <w:rsid w:val="00A05037"/>
    <w:rsid w:val="00A0506E"/>
    <w:rsid w:val="00A05084"/>
    <w:rsid w:val="00A051B0"/>
    <w:rsid w:val="00A051B8"/>
    <w:rsid w:val="00A052BB"/>
    <w:rsid w:val="00A052C2"/>
    <w:rsid w:val="00A05403"/>
    <w:rsid w:val="00A056B4"/>
    <w:rsid w:val="00A05724"/>
    <w:rsid w:val="00A0579A"/>
    <w:rsid w:val="00A05B6A"/>
    <w:rsid w:val="00A05BC9"/>
    <w:rsid w:val="00A05BD3"/>
    <w:rsid w:val="00A05C81"/>
    <w:rsid w:val="00A05CE6"/>
    <w:rsid w:val="00A06127"/>
    <w:rsid w:val="00A062BC"/>
    <w:rsid w:val="00A062EC"/>
    <w:rsid w:val="00A064AE"/>
    <w:rsid w:val="00A065AE"/>
    <w:rsid w:val="00A06900"/>
    <w:rsid w:val="00A06A51"/>
    <w:rsid w:val="00A06B56"/>
    <w:rsid w:val="00A06DA0"/>
    <w:rsid w:val="00A06DFA"/>
    <w:rsid w:val="00A06EAC"/>
    <w:rsid w:val="00A074A0"/>
    <w:rsid w:val="00A0761E"/>
    <w:rsid w:val="00A07638"/>
    <w:rsid w:val="00A07A5C"/>
    <w:rsid w:val="00A07AFB"/>
    <w:rsid w:val="00A07B14"/>
    <w:rsid w:val="00A07C35"/>
    <w:rsid w:val="00A07C62"/>
    <w:rsid w:val="00A07ED9"/>
    <w:rsid w:val="00A1009A"/>
    <w:rsid w:val="00A1038F"/>
    <w:rsid w:val="00A10451"/>
    <w:rsid w:val="00A104A8"/>
    <w:rsid w:val="00A105F0"/>
    <w:rsid w:val="00A10677"/>
    <w:rsid w:val="00A108A3"/>
    <w:rsid w:val="00A108BB"/>
    <w:rsid w:val="00A108E1"/>
    <w:rsid w:val="00A10AA6"/>
    <w:rsid w:val="00A10B2A"/>
    <w:rsid w:val="00A10B2F"/>
    <w:rsid w:val="00A10B9B"/>
    <w:rsid w:val="00A10C3D"/>
    <w:rsid w:val="00A10C50"/>
    <w:rsid w:val="00A10F85"/>
    <w:rsid w:val="00A11016"/>
    <w:rsid w:val="00A110E1"/>
    <w:rsid w:val="00A111E2"/>
    <w:rsid w:val="00A112DA"/>
    <w:rsid w:val="00A1147F"/>
    <w:rsid w:val="00A115A6"/>
    <w:rsid w:val="00A11684"/>
    <w:rsid w:val="00A11699"/>
    <w:rsid w:val="00A1192D"/>
    <w:rsid w:val="00A11B2C"/>
    <w:rsid w:val="00A11C60"/>
    <w:rsid w:val="00A11C8D"/>
    <w:rsid w:val="00A11CE5"/>
    <w:rsid w:val="00A11F2F"/>
    <w:rsid w:val="00A11F76"/>
    <w:rsid w:val="00A11F88"/>
    <w:rsid w:val="00A1203C"/>
    <w:rsid w:val="00A1217B"/>
    <w:rsid w:val="00A12239"/>
    <w:rsid w:val="00A123BC"/>
    <w:rsid w:val="00A126D3"/>
    <w:rsid w:val="00A12798"/>
    <w:rsid w:val="00A12E03"/>
    <w:rsid w:val="00A1326A"/>
    <w:rsid w:val="00A13292"/>
    <w:rsid w:val="00A1332A"/>
    <w:rsid w:val="00A133FD"/>
    <w:rsid w:val="00A13562"/>
    <w:rsid w:val="00A13605"/>
    <w:rsid w:val="00A136AA"/>
    <w:rsid w:val="00A1380A"/>
    <w:rsid w:val="00A139D4"/>
    <w:rsid w:val="00A13CD1"/>
    <w:rsid w:val="00A13F2C"/>
    <w:rsid w:val="00A13F3A"/>
    <w:rsid w:val="00A14098"/>
    <w:rsid w:val="00A141C9"/>
    <w:rsid w:val="00A14374"/>
    <w:rsid w:val="00A143E9"/>
    <w:rsid w:val="00A14542"/>
    <w:rsid w:val="00A145E1"/>
    <w:rsid w:val="00A1466A"/>
    <w:rsid w:val="00A1474B"/>
    <w:rsid w:val="00A147D1"/>
    <w:rsid w:val="00A147E3"/>
    <w:rsid w:val="00A14827"/>
    <w:rsid w:val="00A14D12"/>
    <w:rsid w:val="00A14DBA"/>
    <w:rsid w:val="00A14EE1"/>
    <w:rsid w:val="00A14FEB"/>
    <w:rsid w:val="00A15013"/>
    <w:rsid w:val="00A15028"/>
    <w:rsid w:val="00A1502C"/>
    <w:rsid w:val="00A15179"/>
    <w:rsid w:val="00A15612"/>
    <w:rsid w:val="00A15757"/>
    <w:rsid w:val="00A1578B"/>
    <w:rsid w:val="00A157F8"/>
    <w:rsid w:val="00A15808"/>
    <w:rsid w:val="00A15872"/>
    <w:rsid w:val="00A159D5"/>
    <w:rsid w:val="00A15A4D"/>
    <w:rsid w:val="00A15A64"/>
    <w:rsid w:val="00A15BA6"/>
    <w:rsid w:val="00A15BCC"/>
    <w:rsid w:val="00A15C29"/>
    <w:rsid w:val="00A15D38"/>
    <w:rsid w:val="00A15DDC"/>
    <w:rsid w:val="00A15DEA"/>
    <w:rsid w:val="00A160DD"/>
    <w:rsid w:val="00A1617A"/>
    <w:rsid w:val="00A1672F"/>
    <w:rsid w:val="00A16830"/>
    <w:rsid w:val="00A16835"/>
    <w:rsid w:val="00A168C0"/>
    <w:rsid w:val="00A168D0"/>
    <w:rsid w:val="00A16BBA"/>
    <w:rsid w:val="00A16CF0"/>
    <w:rsid w:val="00A16D1A"/>
    <w:rsid w:val="00A16F76"/>
    <w:rsid w:val="00A16FB1"/>
    <w:rsid w:val="00A16FB6"/>
    <w:rsid w:val="00A17035"/>
    <w:rsid w:val="00A170E6"/>
    <w:rsid w:val="00A1717F"/>
    <w:rsid w:val="00A1732B"/>
    <w:rsid w:val="00A175DB"/>
    <w:rsid w:val="00A176AE"/>
    <w:rsid w:val="00A1775E"/>
    <w:rsid w:val="00A17802"/>
    <w:rsid w:val="00A17866"/>
    <w:rsid w:val="00A17C03"/>
    <w:rsid w:val="00A17D6A"/>
    <w:rsid w:val="00A17F4C"/>
    <w:rsid w:val="00A17FBA"/>
    <w:rsid w:val="00A20409"/>
    <w:rsid w:val="00A2046E"/>
    <w:rsid w:val="00A205D2"/>
    <w:rsid w:val="00A20657"/>
    <w:rsid w:val="00A207A6"/>
    <w:rsid w:val="00A207B8"/>
    <w:rsid w:val="00A2080E"/>
    <w:rsid w:val="00A20C9E"/>
    <w:rsid w:val="00A20D47"/>
    <w:rsid w:val="00A20E55"/>
    <w:rsid w:val="00A20EDC"/>
    <w:rsid w:val="00A2125D"/>
    <w:rsid w:val="00A212FF"/>
    <w:rsid w:val="00A2163B"/>
    <w:rsid w:val="00A21696"/>
    <w:rsid w:val="00A217C8"/>
    <w:rsid w:val="00A218B9"/>
    <w:rsid w:val="00A2191F"/>
    <w:rsid w:val="00A2199B"/>
    <w:rsid w:val="00A21A60"/>
    <w:rsid w:val="00A21BB5"/>
    <w:rsid w:val="00A21D49"/>
    <w:rsid w:val="00A21D89"/>
    <w:rsid w:val="00A226E7"/>
    <w:rsid w:val="00A22755"/>
    <w:rsid w:val="00A228F4"/>
    <w:rsid w:val="00A228FF"/>
    <w:rsid w:val="00A22B63"/>
    <w:rsid w:val="00A22C03"/>
    <w:rsid w:val="00A22D21"/>
    <w:rsid w:val="00A22D5D"/>
    <w:rsid w:val="00A22EC6"/>
    <w:rsid w:val="00A2320F"/>
    <w:rsid w:val="00A232A2"/>
    <w:rsid w:val="00A232E1"/>
    <w:rsid w:val="00A2336F"/>
    <w:rsid w:val="00A2360C"/>
    <w:rsid w:val="00A23712"/>
    <w:rsid w:val="00A23747"/>
    <w:rsid w:val="00A2381D"/>
    <w:rsid w:val="00A23A0D"/>
    <w:rsid w:val="00A23AC7"/>
    <w:rsid w:val="00A23B7F"/>
    <w:rsid w:val="00A23C80"/>
    <w:rsid w:val="00A23C85"/>
    <w:rsid w:val="00A23CBE"/>
    <w:rsid w:val="00A23D75"/>
    <w:rsid w:val="00A23E2D"/>
    <w:rsid w:val="00A23E96"/>
    <w:rsid w:val="00A23EBC"/>
    <w:rsid w:val="00A23FA1"/>
    <w:rsid w:val="00A2409E"/>
    <w:rsid w:val="00A24127"/>
    <w:rsid w:val="00A24374"/>
    <w:rsid w:val="00A243E6"/>
    <w:rsid w:val="00A2481A"/>
    <w:rsid w:val="00A248E7"/>
    <w:rsid w:val="00A24B41"/>
    <w:rsid w:val="00A24BF0"/>
    <w:rsid w:val="00A24E4C"/>
    <w:rsid w:val="00A24E5D"/>
    <w:rsid w:val="00A24F51"/>
    <w:rsid w:val="00A24FE8"/>
    <w:rsid w:val="00A25009"/>
    <w:rsid w:val="00A25028"/>
    <w:rsid w:val="00A25117"/>
    <w:rsid w:val="00A25261"/>
    <w:rsid w:val="00A254C3"/>
    <w:rsid w:val="00A255ED"/>
    <w:rsid w:val="00A25691"/>
    <w:rsid w:val="00A2572A"/>
    <w:rsid w:val="00A258EA"/>
    <w:rsid w:val="00A25AC5"/>
    <w:rsid w:val="00A25B90"/>
    <w:rsid w:val="00A25CA5"/>
    <w:rsid w:val="00A25FBD"/>
    <w:rsid w:val="00A26082"/>
    <w:rsid w:val="00A261E1"/>
    <w:rsid w:val="00A262C1"/>
    <w:rsid w:val="00A262CB"/>
    <w:rsid w:val="00A263CF"/>
    <w:rsid w:val="00A26507"/>
    <w:rsid w:val="00A26647"/>
    <w:rsid w:val="00A2666E"/>
    <w:rsid w:val="00A2672F"/>
    <w:rsid w:val="00A267B5"/>
    <w:rsid w:val="00A268BE"/>
    <w:rsid w:val="00A26CC3"/>
    <w:rsid w:val="00A26CF3"/>
    <w:rsid w:val="00A26ECC"/>
    <w:rsid w:val="00A27174"/>
    <w:rsid w:val="00A271D6"/>
    <w:rsid w:val="00A27257"/>
    <w:rsid w:val="00A27441"/>
    <w:rsid w:val="00A27852"/>
    <w:rsid w:val="00A279B0"/>
    <w:rsid w:val="00A279F7"/>
    <w:rsid w:val="00A27B8B"/>
    <w:rsid w:val="00A27C1D"/>
    <w:rsid w:val="00A27D87"/>
    <w:rsid w:val="00A27F3E"/>
    <w:rsid w:val="00A27F5B"/>
    <w:rsid w:val="00A27F85"/>
    <w:rsid w:val="00A27FDC"/>
    <w:rsid w:val="00A3004E"/>
    <w:rsid w:val="00A302AE"/>
    <w:rsid w:val="00A3037C"/>
    <w:rsid w:val="00A3058C"/>
    <w:rsid w:val="00A306C3"/>
    <w:rsid w:val="00A308CE"/>
    <w:rsid w:val="00A30A54"/>
    <w:rsid w:val="00A30AA0"/>
    <w:rsid w:val="00A30CA5"/>
    <w:rsid w:val="00A30CB8"/>
    <w:rsid w:val="00A30F81"/>
    <w:rsid w:val="00A3100A"/>
    <w:rsid w:val="00A310D0"/>
    <w:rsid w:val="00A31236"/>
    <w:rsid w:val="00A312FB"/>
    <w:rsid w:val="00A314F6"/>
    <w:rsid w:val="00A31612"/>
    <w:rsid w:val="00A3171A"/>
    <w:rsid w:val="00A317FC"/>
    <w:rsid w:val="00A3187A"/>
    <w:rsid w:val="00A319FD"/>
    <w:rsid w:val="00A31B1A"/>
    <w:rsid w:val="00A31C25"/>
    <w:rsid w:val="00A31CA3"/>
    <w:rsid w:val="00A31FC9"/>
    <w:rsid w:val="00A31FED"/>
    <w:rsid w:val="00A320ED"/>
    <w:rsid w:val="00A32109"/>
    <w:rsid w:val="00A32264"/>
    <w:rsid w:val="00A32444"/>
    <w:rsid w:val="00A32449"/>
    <w:rsid w:val="00A3246F"/>
    <w:rsid w:val="00A326EE"/>
    <w:rsid w:val="00A327E3"/>
    <w:rsid w:val="00A32952"/>
    <w:rsid w:val="00A32996"/>
    <w:rsid w:val="00A32A4E"/>
    <w:rsid w:val="00A32A69"/>
    <w:rsid w:val="00A32AE0"/>
    <w:rsid w:val="00A32EC2"/>
    <w:rsid w:val="00A32EF7"/>
    <w:rsid w:val="00A32F1C"/>
    <w:rsid w:val="00A33027"/>
    <w:rsid w:val="00A33185"/>
    <w:rsid w:val="00A33252"/>
    <w:rsid w:val="00A334A8"/>
    <w:rsid w:val="00A334BE"/>
    <w:rsid w:val="00A3367B"/>
    <w:rsid w:val="00A33B13"/>
    <w:rsid w:val="00A33DCF"/>
    <w:rsid w:val="00A33F89"/>
    <w:rsid w:val="00A34117"/>
    <w:rsid w:val="00A34231"/>
    <w:rsid w:val="00A342DD"/>
    <w:rsid w:val="00A34592"/>
    <w:rsid w:val="00A347A7"/>
    <w:rsid w:val="00A34962"/>
    <w:rsid w:val="00A34A05"/>
    <w:rsid w:val="00A34AAE"/>
    <w:rsid w:val="00A34AD0"/>
    <w:rsid w:val="00A34B57"/>
    <w:rsid w:val="00A34BF2"/>
    <w:rsid w:val="00A34CD4"/>
    <w:rsid w:val="00A34F41"/>
    <w:rsid w:val="00A34FC4"/>
    <w:rsid w:val="00A35020"/>
    <w:rsid w:val="00A3510B"/>
    <w:rsid w:val="00A35241"/>
    <w:rsid w:val="00A352D4"/>
    <w:rsid w:val="00A35407"/>
    <w:rsid w:val="00A35582"/>
    <w:rsid w:val="00A35679"/>
    <w:rsid w:val="00A35718"/>
    <w:rsid w:val="00A35897"/>
    <w:rsid w:val="00A35B3B"/>
    <w:rsid w:val="00A35B47"/>
    <w:rsid w:val="00A35BAF"/>
    <w:rsid w:val="00A35BEF"/>
    <w:rsid w:val="00A35D0E"/>
    <w:rsid w:val="00A35F1A"/>
    <w:rsid w:val="00A3606D"/>
    <w:rsid w:val="00A3609E"/>
    <w:rsid w:val="00A360A0"/>
    <w:rsid w:val="00A3626E"/>
    <w:rsid w:val="00A3645B"/>
    <w:rsid w:val="00A36745"/>
    <w:rsid w:val="00A3675B"/>
    <w:rsid w:val="00A367CB"/>
    <w:rsid w:val="00A36860"/>
    <w:rsid w:val="00A368BB"/>
    <w:rsid w:val="00A370F4"/>
    <w:rsid w:val="00A3736D"/>
    <w:rsid w:val="00A3758F"/>
    <w:rsid w:val="00A375DB"/>
    <w:rsid w:val="00A375FC"/>
    <w:rsid w:val="00A37630"/>
    <w:rsid w:val="00A376D5"/>
    <w:rsid w:val="00A376EC"/>
    <w:rsid w:val="00A37778"/>
    <w:rsid w:val="00A3782C"/>
    <w:rsid w:val="00A37961"/>
    <w:rsid w:val="00A37B45"/>
    <w:rsid w:val="00A37BF1"/>
    <w:rsid w:val="00A37D59"/>
    <w:rsid w:val="00A37D5D"/>
    <w:rsid w:val="00A40263"/>
    <w:rsid w:val="00A402AC"/>
    <w:rsid w:val="00A40408"/>
    <w:rsid w:val="00A40476"/>
    <w:rsid w:val="00A40763"/>
    <w:rsid w:val="00A407E2"/>
    <w:rsid w:val="00A40A1E"/>
    <w:rsid w:val="00A40C55"/>
    <w:rsid w:val="00A40D51"/>
    <w:rsid w:val="00A40FE9"/>
    <w:rsid w:val="00A40FFD"/>
    <w:rsid w:val="00A415EE"/>
    <w:rsid w:val="00A4161C"/>
    <w:rsid w:val="00A41694"/>
    <w:rsid w:val="00A416D8"/>
    <w:rsid w:val="00A41792"/>
    <w:rsid w:val="00A417B6"/>
    <w:rsid w:val="00A417D0"/>
    <w:rsid w:val="00A418D4"/>
    <w:rsid w:val="00A419CF"/>
    <w:rsid w:val="00A41CDC"/>
    <w:rsid w:val="00A41F7D"/>
    <w:rsid w:val="00A41FD7"/>
    <w:rsid w:val="00A420DA"/>
    <w:rsid w:val="00A42128"/>
    <w:rsid w:val="00A421FF"/>
    <w:rsid w:val="00A42435"/>
    <w:rsid w:val="00A42562"/>
    <w:rsid w:val="00A427C0"/>
    <w:rsid w:val="00A428F9"/>
    <w:rsid w:val="00A42B9F"/>
    <w:rsid w:val="00A42BCD"/>
    <w:rsid w:val="00A42BE9"/>
    <w:rsid w:val="00A42CC1"/>
    <w:rsid w:val="00A42D77"/>
    <w:rsid w:val="00A42E9F"/>
    <w:rsid w:val="00A42F8B"/>
    <w:rsid w:val="00A43000"/>
    <w:rsid w:val="00A4337F"/>
    <w:rsid w:val="00A43386"/>
    <w:rsid w:val="00A433F0"/>
    <w:rsid w:val="00A43434"/>
    <w:rsid w:val="00A43469"/>
    <w:rsid w:val="00A435ED"/>
    <w:rsid w:val="00A43880"/>
    <w:rsid w:val="00A4396B"/>
    <w:rsid w:val="00A43ACE"/>
    <w:rsid w:val="00A43B9E"/>
    <w:rsid w:val="00A43CBF"/>
    <w:rsid w:val="00A43DD4"/>
    <w:rsid w:val="00A43F74"/>
    <w:rsid w:val="00A44354"/>
    <w:rsid w:val="00A446C3"/>
    <w:rsid w:val="00A447A3"/>
    <w:rsid w:val="00A447DF"/>
    <w:rsid w:val="00A44AD8"/>
    <w:rsid w:val="00A44B0A"/>
    <w:rsid w:val="00A44C56"/>
    <w:rsid w:val="00A44CEA"/>
    <w:rsid w:val="00A44DF4"/>
    <w:rsid w:val="00A44EEC"/>
    <w:rsid w:val="00A44FD2"/>
    <w:rsid w:val="00A4504C"/>
    <w:rsid w:val="00A4512A"/>
    <w:rsid w:val="00A4559B"/>
    <w:rsid w:val="00A455FA"/>
    <w:rsid w:val="00A45656"/>
    <w:rsid w:val="00A456CF"/>
    <w:rsid w:val="00A456DC"/>
    <w:rsid w:val="00A4591F"/>
    <w:rsid w:val="00A45964"/>
    <w:rsid w:val="00A45B99"/>
    <w:rsid w:val="00A45F65"/>
    <w:rsid w:val="00A45F96"/>
    <w:rsid w:val="00A45FB7"/>
    <w:rsid w:val="00A45FC7"/>
    <w:rsid w:val="00A4631F"/>
    <w:rsid w:val="00A4632A"/>
    <w:rsid w:val="00A463A3"/>
    <w:rsid w:val="00A46674"/>
    <w:rsid w:val="00A46690"/>
    <w:rsid w:val="00A4681F"/>
    <w:rsid w:val="00A46B5A"/>
    <w:rsid w:val="00A46D9D"/>
    <w:rsid w:val="00A470F5"/>
    <w:rsid w:val="00A471FC"/>
    <w:rsid w:val="00A47598"/>
    <w:rsid w:val="00A4776B"/>
    <w:rsid w:val="00A47879"/>
    <w:rsid w:val="00A47896"/>
    <w:rsid w:val="00A478D8"/>
    <w:rsid w:val="00A47C63"/>
    <w:rsid w:val="00A47D33"/>
    <w:rsid w:val="00A47F67"/>
    <w:rsid w:val="00A47F9C"/>
    <w:rsid w:val="00A47FD4"/>
    <w:rsid w:val="00A500DA"/>
    <w:rsid w:val="00A50186"/>
    <w:rsid w:val="00A50285"/>
    <w:rsid w:val="00A5033D"/>
    <w:rsid w:val="00A50391"/>
    <w:rsid w:val="00A5077F"/>
    <w:rsid w:val="00A5090C"/>
    <w:rsid w:val="00A50918"/>
    <w:rsid w:val="00A50A5E"/>
    <w:rsid w:val="00A50DD4"/>
    <w:rsid w:val="00A50FC9"/>
    <w:rsid w:val="00A51194"/>
    <w:rsid w:val="00A513C6"/>
    <w:rsid w:val="00A51749"/>
    <w:rsid w:val="00A51837"/>
    <w:rsid w:val="00A51D47"/>
    <w:rsid w:val="00A51DC8"/>
    <w:rsid w:val="00A51EF7"/>
    <w:rsid w:val="00A51FA4"/>
    <w:rsid w:val="00A5236E"/>
    <w:rsid w:val="00A52396"/>
    <w:rsid w:val="00A5248F"/>
    <w:rsid w:val="00A52710"/>
    <w:rsid w:val="00A52744"/>
    <w:rsid w:val="00A52851"/>
    <w:rsid w:val="00A52908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7F4"/>
    <w:rsid w:val="00A53CD7"/>
    <w:rsid w:val="00A53F21"/>
    <w:rsid w:val="00A5410D"/>
    <w:rsid w:val="00A541F9"/>
    <w:rsid w:val="00A54240"/>
    <w:rsid w:val="00A54388"/>
    <w:rsid w:val="00A543FE"/>
    <w:rsid w:val="00A54572"/>
    <w:rsid w:val="00A5473F"/>
    <w:rsid w:val="00A5490D"/>
    <w:rsid w:val="00A54B0A"/>
    <w:rsid w:val="00A54BB9"/>
    <w:rsid w:val="00A554E7"/>
    <w:rsid w:val="00A55506"/>
    <w:rsid w:val="00A55694"/>
    <w:rsid w:val="00A556BB"/>
    <w:rsid w:val="00A5570D"/>
    <w:rsid w:val="00A55859"/>
    <w:rsid w:val="00A5587C"/>
    <w:rsid w:val="00A55916"/>
    <w:rsid w:val="00A55A02"/>
    <w:rsid w:val="00A55B1C"/>
    <w:rsid w:val="00A55B1F"/>
    <w:rsid w:val="00A55DF5"/>
    <w:rsid w:val="00A55E68"/>
    <w:rsid w:val="00A55EA1"/>
    <w:rsid w:val="00A55FD1"/>
    <w:rsid w:val="00A560B3"/>
    <w:rsid w:val="00A56262"/>
    <w:rsid w:val="00A56356"/>
    <w:rsid w:val="00A5646A"/>
    <w:rsid w:val="00A5657F"/>
    <w:rsid w:val="00A565AD"/>
    <w:rsid w:val="00A565FB"/>
    <w:rsid w:val="00A566B8"/>
    <w:rsid w:val="00A566DB"/>
    <w:rsid w:val="00A56840"/>
    <w:rsid w:val="00A568CD"/>
    <w:rsid w:val="00A56A24"/>
    <w:rsid w:val="00A56A7A"/>
    <w:rsid w:val="00A56B33"/>
    <w:rsid w:val="00A56B4F"/>
    <w:rsid w:val="00A56D97"/>
    <w:rsid w:val="00A56DA0"/>
    <w:rsid w:val="00A56DC3"/>
    <w:rsid w:val="00A56F97"/>
    <w:rsid w:val="00A57049"/>
    <w:rsid w:val="00A5709B"/>
    <w:rsid w:val="00A570C0"/>
    <w:rsid w:val="00A570FB"/>
    <w:rsid w:val="00A5729E"/>
    <w:rsid w:val="00A574E3"/>
    <w:rsid w:val="00A57679"/>
    <w:rsid w:val="00A577F4"/>
    <w:rsid w:val="00A57913"/>
    <w:rsid w:val="00A57A6E"/>
    <w:rsid w:val="00A57AE3"/>
    <w:rsid w:val="00A57C6C"/>
    <w:rsid w:val="00A57FA3"/>
    <w:rsid w:val="00A6010E"/>
    <w:rsid w:val="00A60157"/>
    <w:rsid w:val="00A60274"/>
    <w:rsid w:val="00A60305"/>
    <w:rsid w:val="00A60932"/>
    <w:rsid w:val="00A60A12"/>
    <w:rsid w:val="00A60A86"/>
    <w:rsid w:val="00A60DB7"/>
    <w:rsid w:val="00A60F31"/>
    <w:rsid w:val="00A613BE"/>
    <w:rsid w:val="00A61490"/>
    <w:rsid w:val="00A614A3"/>
    <w:rsid w:val="00A614DD"/>
    <w:rsid w:val="00A615BE"/>
    <w:rsid w:val="00A61B38"/>
    <w:rsid w:val="00A61C52"/>
    <w:rsid w:val="00A61E2E"/>
    <w:rsid w:val="00A62352"/>
    <w:rsid w:val="00A623C4"/>
    <w:rsid w:val="00A6265E"/>
    <w:rsid w:val="00A6280E"/>
    <w:rsid w:val="00A62C02"/>
    <w:rsid w:val="00A62D34"/>
    <w:rsid w:val="00A62D5F"/>
    <w:rsid w:val="00A63235"/>
    <w:rsid w:val="00A6327D"/>
    <w:rsid w:val="00A6349F"/>
    <w:rsid w:val="00A637E7"/>
    <w:rsid w:val="00A638E1"/>
    <w:rsid w:val="00A63908"/>
    <w:rsid w:val="00A63957"/>
    <w:rsid w:val="00A63BE7"/>
    <w:rsid w:val="00A63C2D"/>
    <w:rsid w:val="00A641E5"/>
    <w:rsid w:val="00A64371"/>
    <w:rsid w:val="00A643C2"/>
    <w:rsid w:val="00A64402"/>
    <w:rsid w:val="00A6449C"/>
    <w:rsid w:val="00A644D4"/>
    <w:rsid w:val="00A64543"/>
    <w:rsid w:val="00A646EA"/>
    <w:rsid w:val="00A64717"/>
    <w:rsid w:val="00A64882"/>
    <w:rsid w:val="00A648BB"/>
    <w:rsid w:val="00A649AA"/>
    <w:rsid w:val="00A649EC"/>
    <w:rsid w:val="00A64ABC"/>
    <w:rsid w:val="00A64ADB"/>
    <w:rsid w:val="00A64E95"/>
    <w:rsid w:val="00A64E98"/>
    <w:rsid w:val="00A64FEB"/>
    <w:rsid w:val="00A65164"/>
    <w:rsid w:val="00A6537F"/>
    <w:rsid w:val="00A65489"/>
    <w:rsid w:val="00A657FA"/>
    <w:rsid w:val="00A65977"/>
    <w:rsid w:val="00A6597D"/>
    <w:rsid w:val="00A65C9A"/>
    <w:rsid w:val="00A65E93"/>
    <w:rsid w:val="00A66010"/>
    <w:rsid w:val="00A6607B"/>
    <w:rsid w:val="00A661A3"/>
    <w:rsid w:val="00A66276"/>
    <w:rsid w:val="00A662EF"/>
    <w:rsid w:val="00A663C3"/>
    <w:rsid w:val="00A66503"/>
    <w:rsid w:val="00A6660B"/>
    <w:rsid w:val="00A66638"/>
    <w:rsid w:val="00A66775"/>
    <w:rsid w:val="00A6684C"/>
    <w:rsid w:val="00A6699E"/>
    <w:rsid w:val="00A66A1B"/>
    <w:rsid w:val="00A66AA2"/>
    <w:rsid w:val="00A66B37"/>
    <w:rsid w:val="00A66BDC"/>
    <w:rsid w:val="00A66BE7"/>
    <w:rsid w:val="00A66C45"/>
    <w:rsid w:val="00A66CB3"/>
    <w:rsid w:val="00A66E1F"/>
    <w:rsid w:val="00A66EB9"/>
    <w:rsid w:val="00A66F2B"/>
    <w:rsid w:val="00A6716E"/>
    <w:rsid w:val="00A67374"/>
    <w:rsid w:val="00A67610"/>
    <w:rsid w:val="00A67688"/>
    <w:rsid w:val="00A67699"/>
    <w:rsid w:val="00A67726"/>
    <w:rsid w:val="00A6772C"/>
    <w:rsid w:val="00A6785A"/>
    <w:rsid w:val="00A678C7"/>
    <w:rsid w:val="00A6798F"/>
    <w:rsid w:val="00A679FE"/>
    <w:rsid w:val="00A67C33"/>
    <w:rsid w:val="00A67D48"/>
    <w:rsid w:val="00A700AE"/>
    <w:rsid w:val="00A70107"/>
    <w:rsid w:val="00A7039F"/>
    <w:rsid w:val="00A70476"/>
    <w:rsid w:val="00A704DA"/>
    <w:rsid w:val="00A70539"/>
    <w:rsid w:val="00A705FD"/>
    <w:rsid w:val="00A70626"/>
    <w:rsid w:val="00A706A6"/>
    <w:rsid w:val="00A70888"/>
    <w:rsid w:val="00A70DA9"/>
    <w:rsid w:val="00A70DFA"/>
    <w:rsid w:val="00A70FC7"/>
    <w:rsid w:val="00A710F6"/>
    <w:rsid w:val="00A711E2"/>
    <w:rsid w:val="00A713D4"/>
    <w:rsid w:val="00A7153D"/>
    <w:rsid w:val="00A7170F"/>
    <w:rsid w:val="00A719CF"/>
    <w:rsid w:val="00A71A47"/>
    <w:rsid w:val="00A71ABC"/>
    <w:rsid w:val="00A71BEC"/>
    <w:rsid w:val="00A71E84"/>
    <w:rsid w:val="00A71F36"/>
    <w:rsid w:val="00A71FA8"/>
    <w:rsid w:val="00A7207E"/>
    <w:rsid w:val="00A72122"/>
    <w:rsid w:val="00A7220C"/>
    <w:rsid w:val="00A72453"/>
    <w:rsid w:val="00A725E5"/>
    <w:rsid w:val="00A7269B"/>
    <w:rsid w:val="00A72899"/>
    <w:rsid w:val="00A72AA7"/>
    <w:rsid w:val="00A72AF1"/>
    <w:rsid w:val="00A731A4"/>
    <w:rsid w:val="00A73345"/>
    <w:rsid w:val="00A738FE"/>
    <w:rsid w:val="00A739C5"/>
    <w:rsid w:val="00A73A03"/>
    <w:rsid w:val="00A73AEE"/>
    <w:rsid w:val="00A73DD0"/>
    <w:rsid w:val="00A73E88"/>
    <w:rsid w:val="00A73EA6"/>
    <w:rsid w:val="00A747BF"/>
    <w:rsid w:val="00A747F1"/>
    <w:rsid w:val="00A749EB"/>
    <w:rsid w:val="00A74DEC"/>
    <w:rsid w:val="00A7507A"/>
    <w:rsid w:val="00A750A2"/>
    <w:rsid w:val="00A7513F"/>
    <w:rsid w:val="00A752CC"/>
    <w:rsid w:val="00A753DD"/>
    <w:rsid w:val="00A753EE"/>
    <w:rsid w:val="00A755F0"/>
    <w:rsid w:val="00A758CF"/>
    <w:rsid w:val="00A75914"/>
    <w:rsid w:val="00A75939"/>
    <w:rsid w:val="00A75946"/>
    <w:rsid w:val="00A75964"/>
    <w:rsid w:val="00A75C78"/>
    <w:rsid w:val="00A75F40"/>
    <w:rsid w:val="00A7600A"/>
    <w:rsid w:val="00A76143"/>
    <w:rsid w:val="00A76289"/>
    <w:rsid w:val="00A76351"/>
    <w:rsid w:val="00A763A2"/>
    <w:rsid w:val="00A763F7"/>
    <w:rsid w:val="00A76583"/>
    <w:rsid w:val="00A76730"/>
    <w:rsid w:val="00A76A33"/>
    <w:rsid w:val="00A76C27"/>
    <w:rsid w:val="00A76C70"/>
    <w:rsid w:val="00A771C2"/>
    <w:rsid w:val="00A77397"/>
    <w:rsid w:val="00A773DA"/>
    <w:rsid w:val="00A7749D"/>
    <w:rsid w:val="00A775BD"/>
    <w:rsid w:val="00A7761C"/>
    <w:rsid w:val="00A77705"/>
    <w:rsid w:val="00A77725"/>
    <w:rsid w:val="00A77962"/>
    <w:rsid w:val="00A77A6F"/>
    <w:rsid w:val="00A77C37"/>
    <w:rsid w:val="00A80017"/>
    <w:rsid w:val="00A802FC"/>
    <w:rsid w:val="00A80406"/>
    <w:rsid w:val="00A8046D"/>
    <w:rsid w:val="00A80473"/>
    <w:rsid w:val="00A8058A"/>
    <w:rsid w:val="00A8075E"/>
    <w:rsid w:val="00A807DA"/>
    <w:rsid w:val="00A808C3"/>
    <w:rsid w:val="00A80934"/>
    <w:rsid w:val="00A80AB1"/>
    <w:rsid w:val="00A80B27"/>
    <w:rsid w:val="00A80B93"/>
    <w:rsid w:val="00A80E63"/>
    <w:rsid w:val="00A80E78"/>
    <w:rsid w:val="00A80FB3"/>
    <w:rsid w:val="00A80FF9"/>
    <w:rsid w:val="00A8112A"/>
    <w:rsid w:val="00A812C1"/>
    <w:rsid w:val="00A81408"/>
    <w:rsid w:val="00A814A4"/>
    <w:rsid w:val="00A814F5"/>
    <w:rsid w:val="00A81852"/>
    <w:rsid w:val="00A81CC2"/>
    <w:rsid w:val="00A81E92"/>
    <w:rsid w:val="00A81FE6"/>
    <w:rsid w:val="00A8204B"/>
    <w:rsid w:val="00A82050"/>
    <w:rsid w:val="00A82408"/>
    <w:rsid w:val="00A82448"/>
    <w:rsid w:val="00A8261D"/>
    <w:rsid w:val="00A826F1"/>
    <w:rsid w:val="00A82917"/>
    <w:rsid w:val="00A82B15"/>
    <w:rsid w:val="00A82DEB"/>
    <w:rsid w:val="00A82E1E"/>
    <w:rsid w:val="00A82EF2"/>
    <w:rsid w:val="00A83047"/>
    <w:rsid w:val="00A832C8"/>
    <w:rsid w:val="00A83528"/>
    <w:rsid w:val="00A83786"/>
    <w:rsid w:val="00A83805"/>
    <w:rsid w:val="00A83945"/>
    <w:rsid w:val="00A839A0"/>
    <w:rsid w:val="00A83B4D"/>
    <w:rsid w:val="00A83B77"/>
    <w:rsid w:val="00A83C7C"/>
    <w:rsid w:val="00A83C9B"/>
    <w:rsid w:val="00A83D00"/>
    <w:rsid w:val="00A83E4E"/>
    <w:rsid w:val="00A84058"/>
    <w:rsid w:val="00A84119"/>
    <w:rsid w:val="00A84317"/>
    <w:rsid w:val="00A844FB"/>
    <w:rsid w:val="00A848AB"/>
    <w:rsid w:val="00A849F8"/>
    <w:rsid w:val="00A84A0E"/>
    <w:rsid w:val="00A850A7"/>
    <w:rsid w:val="00A850EF"/>
    <w:rsid w:val="00A855B4"/>
    <w:rsid w:val="00A856F5"/>
    <w:rsid w:val="00A85808"/>
    <w:rsid w:val="00A85968"/>
    <w:rsid w:val="00A85B48"/>
    <w:rsid w:val="00A85D71"/>
    <w:rsid w:val="00A85E5A"/>
    <w:rsid w:val="00A85ECD"/>
    <w:rsid w:val="00A85F25"/>
    <w:rsid w:val="00A8610A"/>
    <w:rsid w:val="00A86296"/>
    <w:rsid w:val="00A8647D"/>
    <w:rsid w:val="00A864C2"/>
    <w:rsid w:val="00A8651B"/>
    <w:rsid w:val="00A86530"/>
    <w:rsid w:val="00A8666E"/>
    <w:rsid w:val="00A86948"/>
    <w:rsid w:val="00A86987"/>
    <w:rsid w:val="00A86A9D"/>
    <w:rsid w:val="00A86B48"/>
    <w:rsid w:val="00A86E7E"/>
    <w:rsid w:val="00A86F5C"/>
    <w:rsid w:val="00A87251"/>
    <w:rsid w:val="00A87288"/>
    <w:rsid w:val="00A872C4"/>
    <w:rsid w:val="00A8741E"/>
    <w:rsid w:val="00A8744B"/>
    <w:rsid w:val="00A8764D"/>
    <w:rsid w:val="00A87795"/>
    <w:rsid w:val="00A879C2"/>
    <w:rsid w:val="00A87A58"/>
    <w:rsid w:val="00A87BB2"/>
    <w:rsid w:val="00A87F6B"/>
    <w:rsid w:val="00A87FAE"/>
    <w:rsid w:val="00A87FB0"/>
    <w:rsid w:val="00A87FF1"/>
    <w:rsid w:val="00A90035"/>
    <w:rsid w:val="00A90112"/>
    <w:rsid w:val="00A90392"/>
    <w:rsid w:val="00A9041D"/>
    <w:rsid w:val="00A906CC"/>
    <w:rsid w:val="00A906E6"/>
    <w:rsid w:val="00A908EB"/>
    <w:rsid w:val="00A9099A"/>
    <w:rsid w:val="00A90C61"/>
    <w:rsid w:val="00A90D1D"/>
    <w:rsid w:val="00A90D35"/>
    <w:rsid w:val="00A9111F"/>
    <w:rsid w:val="00A91410"/>
    <w:rsid w:val="00A91512"/>
    <w:rsid w:val="00A9157E"/>
    <w:rsid w:val="00A915B8"/>
    <w:rsid w:val="00A91990"/>
    <w:rsid w:val="00A91A2E"/>
    <w:rsid w:val="00A91A38"/>
    <w:rsid w:val="00A91D06"/>
    <w:rsid w:val="00A91E6E"/>
    <w:rsid w:val="00A9215C"/>
    <w:rsid w:val="00A92290"/>
    <w:rsid w:val="00A92391"/>
    <w:rsid w:val="00A9246B"/>
    <w:rsid w:val="00A92924"/>
    <w:rsid w:val="00A929FE"/>
    <w:rsid w:val="00A92D25"/>
    <w:rsid w:val="00A92D86"/>
    <w:rsid w:val="00A92DB6"/>
    <w:rsid w:val="00A92DDC"/>
    <w:rsid w:val="00A92EF6"/>
    <w:rsid w:val="00A93174"/>
    <w:rsid w:val="00A93258"/>
    <w:rsid w:val="00A93373"/>
    <w:rsid w:val="00A933CD"/>
    <w:rsid w:val="00A9359E"/>
    <w:rsid w:val="00A93624"/>
    <w:rsid w:val="00A9379C"/>
    <w:rsid w:val="00A937AF"/>
    <w:rsid w:val="00A93811"/>
    <w:rsid w:val="00A93818"/>
    <w:rsid w:val="00A93822"/>
    <w:rsid w:val="00A93858"/>
    <w:rsid w:val="00A93920"/>
    <w:rsid w:val="00A939D6"/>
    <w:rsid w:val="00A93ABD"/>
    <w:rsid w:val="00A93AD4"/>
    <w:rsid w:val="00A93D0A"/>
    <w:rsid w:val="00A93D19"/>
    <w:rsid w:val="00A93DB0"/>
    <w:rsid w:val="00A94052"/>
    <w:rsid w:val="00A9460C"/>
    <w:rsid w:val="00A94852"/>
    <w:rsid w:val="00A948CB"/>
    <w:rsid w:val="00A94A0B"/>
    <w:rsid w:val="00A94ABD"/>
    <w:rsid w:val="00A94CFA"/>
    <w:rsid w:val="00A94E7F"/>
    <w:rsid w:val="00A94F29"/>
    <w:rsid w:val="00A95121"/>
    <w:rsid w:val="00A951F5"/>
    <w:rsid w:val="00A95578"/>
    <w:rsid w:val="00A957D9"/>
    <w:rsid w:val="00A9595B"/>
    <w:rsid w:val="00A95982"/>
    <w:rsid w:val="00A95BD3"/>
    <w:rsid w:val="00A95D6D"/>
    <w:rsid w:val="00A967A4"/>
    <w:rsid w:val="00A9693D"/>
    <w:rsid w:val="00A96995"/>
    <w:rsid w:val="00A96FFC"/>
    <w:rsid w:val="00A970A1"/>
    <w:rsid w:val="00A970DD"/>
    <w:rsid w:val="00A974B6"/>
    <w:rsid w:val="00A9775D"/>
    <w:rsid w:val="00A9777C"/>
    <w:rsid w:val="00A978E5"/>
    <w:rsid w:val="00A97A82"/>
    <w:rsid w:val="00A97AC9"/>
    <w:rsid w:val="00A97B5F"/>
    <w:rsid w:val="00A97B84"/>
    <w:rsid w:val="00A97CB9"/>
    <w:rsid w:val="00A97EC2"/>
    <w:rsid w:val="00A97FCC"/>
    <w:rsid w:val="00AA0003"/>
    <w:rsid w:val="00AA00A8"/>
    <w:rsid w:val="00AA01B7"/>
    <w:rsid w:val="00AA01C1"/>
    <w:rsid w:val="00AA037C"/>
    <w:rsid w:val="00AA0668"/>
    <w:rsid w:val="00AA08E8"/>
    <w:rsid w:val="00AA08F4"/>
    <w:rsid w:val="00AA0904"/>
    <w:rsid w:val="00AA0944"/>
    <w:rsid w:val="00AA0C51"/>
    <w:rsid w:val="00AA0C8D"/>
    <w:rsid w:val="00AA0E66"/>
    <w:rsid w:val="00AA14EB"/>
    <w:rsid w:val="00AA1500"/>
    <w:rsid w:val="00AA171F"/>
    <w:rsid w:val="00AA173C"/>
    <w:rsid w:val="00AA17EC"/>
    <w:rsid w:val="00AA18BF"/>
    <w:rsid w:val="00AA18CE"/>
    <w:rsid w:val="00AA195C"/>
    <w:rsid w:val="00AA1B4A"/>
    <w:rsid w:val="00AA1D67"/>
    <w:rsid w:val="00AA1DE1"/>
    <w:rsid w:val="00AA1EAA"/>
    <w:rsid w:val="00AA1F2A"/>
    <w:rsid w:val="00AA2057"/>
    <w:rsid w:val="00AA205A"/>
    <w:rsid w:val="00AA215B"/>
    <w:rsid w:val="00AA24D4"/>
    <w:rsid w:val="00AA2672"/>
    <w:rsid w:val="00AA28EE"/>
    <w:rsid w:val="00AA28EF"/>
    <w:rsid w:val="00AA2A03"/>
    <w:rsid w:val="00AA2AB4"/>
    <w:rsid w:val="00AA2ADB"/>
    <w:rsid w:val="00AA2B06"/>
    <w:rsid w:val="00AA2C16"/>
    <w:rsid w:val="00AA2ED2"/>
    <w:rsid w:val="00AA30AC"/>
    <w:rsid w:val="00AA3131"/>
    <w:rsid w:val="00AA33B7"/>
    <w:rsid w:val="00AA35C0"/>
    <w:rsid w:val="00AA388B"/>
    <w:rsid w:val="00AA39A7"/>
    <w:rsid w:val="00AA3C0B"/>
    <w:rsid w:val="00AA3CA6"/>
    <w:rsid w:val="00AA3DAB"/>
    <w:rsid w:val="00AA3E2A"/>
    <w:rsid w:val="00AA3F0A"/>
    <w:rsid w:val="00AA3F3D"/>
    <w:rsid w:val="00AA3FB8"/>
    <w:rsid w:val="00AA4120"/>
    <w:rsid w:val="00AA417A"/>
    <w:rsid w:val="00AA4219"/>
    <w:rsid w:val="00AA427B"/>
    <w:rsid w:val="00AA4621"/>
    <w:rsid w:val="00AA462A"/>
    <w:rsid w:val="00AA4633"/>
    <w:rsid w:val="00AA46C5"/>
    <w:rsid w:val="00AA481C"/>
    <w:rsid w:val="00AA4ABE"/>
    <w:rsid w:val="00AA4B8A"/>
    <w:rsid w:val="00AA4BB8"/>
    <w:rsid w:val="00AA4C4B"/>
    <w:rsid w:val="00AA4CF0"/>
    <w:rsid w:val="00AA4D04"/>
    <w:rsid w:val="00AA4D6C"/>
    <w:rsid w:val="00AA4F1A"/>
    <w:rsid w:val="00AA5035"/>
    <w:rsid w:val="00AA530B"/>
    <w:rsid w:val="00AA532A"/>
    <w:rsid w:val="00AA53BB"/>
    <w:rsid w:val="00AA542A"/>
    <w:rsid w:val="00AA543B"/>
    <w:rsid w:val="00AA55AE"/>
    <w:rsid w:val="00AA5622"/>
    <w:rsid w:val="00AA573C"/>
    <w:rsid w:val="00AA574F"/>
    <w:rsid w:val="00AA5770"/>
    <w:rsid w:val="00AA5A23"/>
    <w:rsid w:val="00AA5AA8"/>
    <w:rsid w:val="00AA5FE5"/>
    <w:rsid w:val="00AA604E"/>
    <w:rsid w:val="00AA60CB"/>
    <w:rsid w:val="00AA61CE"/>
    <w:rsid w:val="00AA682B"/>
    <w:rsid w:val="00AA69D6"/>
    <w:rsid w:val="00AA70E0"/>
    <w:rsid w:val="00AA7362"/>
    <w:rsid w:val="00AA752E"/>
    <w:rsid w:val="00AA75E1"/>
    <w:rsid w:val="00AA7629"/>
    <w:rsid w:val="00AA766B"/>
    <w:rsid w:val="00AA77A6"/>
    <w:rsid w:val="00AA788A"/>
    <w:rsid w:val="00AA7982"/>
    <w:rsid w:val="00AA7C9E"/>
    <w:rsid w:val="00AA7D1B"/>
    <w:rsid w:val="00AA7E35"/>
    <w:rsid w:val="00AA7F20"/>
    <w:rsid w:val="00AB014D"/>
    <w:rsid w:val="00AB0235"/>
    <w:rsid w:val="00AB02CE"/>
    <w:rsid w:val="00AB0394"/>
    <w:rsid w:val="00AB07F1"/>
    <w:rsid w:val="00AB086B"/>
    <w:rsid w:val="00AB0A4A"/>
    <w:rsid w:val="00AB0A93"/>
    <w:rsid w:val="00AB0AAB"/>
    <w:rsid w:val="00AB0BEB"/>
    <w:rsid w:val="00AB0C49"/>
    <w:rsid w:val="00AB0C4A"/>
    <w:rsid w:val="00AB0CDC"/>
    <w:rsid w:val="00AB0CF6"/>
    <w:rsid w:val="00AB0DE3"/>
    <w:rsid w:val="00AB0E4C"/>
    <w:rsid w:val="00AB0F12"/>
    <w:rsid w:val="00AB105D"/>
    <w:rsid w:val="00AB1066"/>
    <w:rsid w:val="00AB118D"/>
    <w:rsid w:val="00AB141F"/>
    <w:rsid w:val="00AB192E"/>
    <w:rsid w:val="00AB1A48"/>
    <w:rsid w:val="00AB1A70"/>
    <w:rsid w:val="00AB1A86"/>
    <w:rsid w:val="00AB1BAF"/>
    <w:rsid w:val="00AB1BBE"/>
    <w:rsid w:val="00AB1C1C"/>
    <w:rsid w:val="00AB2165"/>
    <w:rsid w:val="00AB2194"/>
    <w:rsid w:val="00AB21FD"/>
    <w:rsid w:val="00AB225D"/>
    <w:rsid w:val="00AB236D"/>
    <w:rsid w:val="00AB2698"/>
    <w:rsid w:val="00AB2699"/>
    <w:rsid w:val="00AB26AA"/>
    <w:rsid w:val="00AB292E"/>
    <w:rsid w:val="00AB2A33"/>
    <w:rsid w:val="00AB2B83"/>
    <w:rsid w:val="00AB2B9B"/>
    <w:rsid w:val="00AB2CAE"/>
    <w:rsid w:val="00AB2CBA"/>
    <w:rsid w:val="00AB2CE4"/>
    <w:rsid w:val="00AB2D89"/>
    <w:rsid w:val="00AB2E26"/>
    <w:rsid w:val="00AB2F46"/>
    <w:rsid w:val="00AB2F54"/>
    <w:rsid w:val="00AB2F58"/>
    <w:rsid w:val="00AB2FDA"/>
    <w:rsid w:val="00AB322A"/>
    <w:rsid w:val="00AB3272"/>
    <w:rsid w:val="00AB33E6"/>
    <w:rsid w:val="00AB3583"/>
    <w:rsid w:val="00AB3616"/>
    <w:rsid w:val="00AB3790"/>
    <w:rsid w:val="00AB38A1"/>
    <w:rsid w:val="00AB3A58"/>
    <w:rsid w:val="00AB3AFD"/>
    <w:rsid w:val="00AB3B9A"/>
    <w:rsid w:val="00AB3D49"/>
    <w:rsid w:val="00AB3F17"/>
    <w:rsid w:val="00AB40F3"/>
    <w:rsid w:val="00AB4124"/>
    <w:rsid w:val="00AB43D7"/>
    <w:rsid w:val="00AB4679"/>
    <w:rsid w:val="00AB46F4"/>
    <w:rsid w:val="00AB4977"/>
    <w:rsid w:val="00AB4D2A"/>
    <w:rsid w:val="00AB5023"/>
    <w:rsid w:val="00AB5161"/>
    <w:rsid w:val="00AB519D"/>
    <w:rsid w:val="00AB52A1"/>
    <w:rsid w:val="00AB52AB"/>
    <w:rsid w:val="00AB56A8"/>
    <w:rsid w:val="00AB57E7"/>
    <w:rsid w:val="00AB5825"/>
    <w:rsid w:val="00AB59C3"/>
    <w:rsid w:val="00AB5AF6"/>
    <w:rsid w:val="00AB5BC7"/>
    <w:rsid w:val="00AB5CF1"/>
    <w:rsid w:val="00AB5EA5"/>
    <w:rsid w:val="00AB5FBF"/>
    <w:rsid w:val="00AB6146"/>
    <w:rsid w:val="00AB6283"/>
    <w:rsid w:val="00AB62AE"/>
    <w:rsid w:val="00AB63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C7"/>
    <w:rsid w:val="00AB6DD2"/>
    <w:rsid w:val="00AB6E11"/>
    <w:rsid w:val="00AB6F2F"/>
    <w:rsid w:val="00AB701E"/>
    <w:rsid w:val="00AB7110"/>
    <w:rsid w:val="00AB72A2"/>
    <w:rsid w:val="00AB72D9"/>
    <w:rsid w:val="00AB7881"/>
    <w:rsid w:val="00AB78E1"/>
    <w:rsid w:val="00AB7DE8"/>
    <w:rsid w:val="00AC0010"/>
    <w:rsid w:val="00AC00D4"/>
    <w:rsid w:val="00AC01F2"/>
    <w:rsid w:val="00AC0398"/>
    <w:rsid w:val="00AC08C3"/>
    <w:rsid w:val="00AC0AFF"/>
    <w:rsid w:val="00AC0B85"/>
    <w:rsid w:val="00AC1145"/>
    <w:rsid w:val="00AC1151"/>
    <w:rsid w:val="00AC12C2"/>
    <w:rsid w:val="00AC12D7"/>
    <w:rsid w:val="00AC1347"/>
    <w:rsid w:val="00AC1496"/>
    <w:rsid w:val="00AC17BE"/>
    <w:rsid w:val="00AC17E0"/>
    <w:rsid w:val="00AC1892"/>
    <w:rsid w:val="00AC18C8"/>
    <w:rsid w:val="00AC1932"/>
    <w:rsid w:val="00AC1A04"/>
    <w:rsid w:val="00AC1CDD"/>
    <w:rsid w:val="00AC1D15"/>
    <w:rsid w:val="00AC1D67"/>
    <w:rsid w:val="00AC1ED0"/>
    <w:rsid w:val="00AC2394"/>
    <w:rsid w:val="00AC24E1"/>
    <w:rsid w:val="00AC2B68"/>
    <w:rsid w:val="00AC2B86"/>
    <w:rsid w:val="00AC2E38"/>
    <w:rsid w:val="00AC2EE3"/>
    <w:rsid w:val="00AC2F56"/>
    <w:rsid w:val="00AC31EB"/>
    <w:rsid w:val="00AC339A"/>
    <w:rsid w:val="00AC34C7"/>
    <w:rsid w:val="00AC3545"/>
    <w:rsid w:val="00AC356A"/>
    <w:rsid w:val="00AC3619"/>
    <w:rsid w:val="00AC366D"/>
    <w:rsid w:val="00AC3936"/>
    <w:rsid w:val="00AC39AD"/>
    <w:rsid w:val="00AC3A1A"/>
    <w:rsid w:val="00AC3C0A"/>
    <w:rsid w:val="00AC3CBA"/>
    <w:rsid w:val="00AC3D6D"/>
    <w:rsid w:val="00AC4058"/>
    <w:rsid w:val="00AC413E"/>
    <w:rsid w:val="00AC42A2"/>
    <w:rsid w:val="00AC439A"/>
    <w:rsid w:val="00AC4450"/>
    <w:rsid w:val="00AC478C"/>
    <w:rsid w:val="00AC4794"/>
    <w:rsid w:val="00AC482F"/>
    <w:rsid w:val="00AC48AB"/>
    <w:rsid w:val="00AC4938"/>
    <w:rsid w:val="00AC4986"/>
    <w:rsid w:val="00AC49CC"/>
    <w:rsid w:val="00AC4D92"/>
    <w:rsid w:val="00AC4EBC"/>
    <w:rsid w:val="00AC50FE"/>
    <w:rsid w:val="00AC5237"/>
    <w:rsid w:val="00AC5345"/>
    <w:rsid w:val="00AC5440"/>
    <w:rsid w:val="00AC5456"/>
    <w:rsid w:val="00AC55A5"/>
    <w:rsid w:val="00AC5817"/>
    <w:rsid w:val="00AC5918"/>
    <w:rsid w:val="00AC6043"/>
    <w:rsid w:val="00AC6153"/>
    <w:rsid w:val="00AC6166"/>
    <w:rsid w:val="00AC6313"/>
    <w:rsid w:val="00AC635F"/>
    <w:rsid w:val="00AC6465"/>
    <w:rsid w:val="00AC65E8"/>
    <w:rsid w:val="00AC6742"/>
    <w:rsid w:val="00AC677A"/>
    <w:rsid w:val="00AC67CF"/>
    <w:rsid w:val="00AC6862"/>
    <w:rsid w:val="00AC690F"/>
    <w:rsid w:val="00AC6A81"/>
    <w:rsid w:val="00AC6AA2"/>
    <w:rsid w:val="00AC6D54"/>
    <w:rsid w:val="00AC6E47"/>
    <w:rsid w:val="00AC6ED8"/>
    <w:rsid w:val="00AC6FEE"/>
    <w:rsid w:val="00AC6FF9"/>
    <w:rsid w:val="00AC7296"/>
    <w:rsid w:val="00AC72F6"/>
    <w:rsid w:val="00AC7565"/>
    <w:rsid w:val="00AC7643"/>
    <w:rsid w:val="00AC7926"/>
    <w:rsid w:val="00AC7ACB"/>
    <w:rsid w:val="00AC7B7C"/>
    <w:rsid w:val="00AC7BEB"/>
    <w:rsid w:val="00AC7CE3"/>
    <w:rsid w:val="00AD0185"/>
    <w:rsid w:val="00AD01A8"/>
    <w:rsid w:val="00AD029B"/>
    <w:rsid w:val="00AD035C"/>
    <w:rsid w:val="00AD0510"/>
    <w:rsid w:val="00AD07B6"/>
    <w:rsid w:val="00AD0B59"/>
    <w:rsid w:val="00AD0B5D"/>
    <w:rsid w:val="00AD0B68"/>
    <w:rsid w:val="00AD0BB8"/>
    <w:rsid w:val="00AD0E0C"/>
    <w:rsid w:val="00AD0E62"/>
    <w:rsid w:val="00AD0EFF"/>
    <w:rsid w:val="00AD10F8"/>
    <w:rsid w:val="00AD1123"/>
    <w:rsid w:val="00AD1422"/>
    <w:rsid w:val="00AD1581"/>
    <w:rsid w:val="00AD1907"/>
    <w:rsid w:val="00AD1D5D"/>
    <w:rsid w:val="00AD1DE6"/>
    <w:rsid w:val="00AD1F64"/>
    <w:rsid w:val="00AD23DB"/>
    <w:rsid w:val="00AD23E3"/>
    <w:rsid w:val="00AD2636"/>
    <w:rsid w:val="00AD267B"/>
    <w:rsid w:val="00AD295E"/>
    <w:rsid w:val="00AD2B1C"/>
    <w:rsid w:val="00AD2DE5"/>
    <w:rsid w:val="00AD2E4D"/>
    <w:rsid w:val="00AD2F85"/>
    <w:rsid w:val="00AD3324"/>
    <w:rsid w:val="00AD39AA"/>
    <w:rsid w:val="00AD3A2B"/>
    <w:rsid w:val="00AD3BDE"/>
    <w:rsid w:val="00AD3F72"/>
    <w:rsid w:val="00AD40B3"/>
    <w:rsid w:val="00AD40CF"/>
    <w:rsid w:val="00AD4184"/>
    <w:rsid w:val="00AD4273"/>
    <w:rsid w:val="00AD437A"/>
    <w:rsid w:val="00AD43B3"/>
    <w:rsid w:val="00AD44EC"/>
    <w:rsid w:val="00AD45D9"/>
    <w:rsid w:val="00AD46A6"/>
    <w:rsid w:val="00AD46EB"/>
    <w:rsid w:val="00AD48AF"/>
    <w:rsid w:val="00AD494F"/>
    <w:rsid w:val="00AD49FE"/>
    <w:rsid w:val="00AD4A5F"/>
    <w:rsid w:val="00AD4CE5"/>
    <w:rsid w:val="00AD4D18"/>
    <w:rsid w:val="00AD4F42"/>
    <w:rsid w:val="00AD50D3"/>
    <w:rsid w:val="00AD5376"/>
    <w:rsid w:val="00AD563E"/>
    <w:rsid w:val="00AD5A37"/>
    <w:rsid w:val="00AD5ABD"/>
    <w:rsid w:val="00AD5B9F"/>
    <w:rsid w:val="00AD5D37"/>
    <w:rsid w:val="00AD5E74"/>
    <w:rsid w:val="00AD5F28"/>
    <w:rsid w:val="00AD61BC"/>
    <w:rsid w:val="00AD61DC"/>
    <w:rsid w:val="00AD6314"/>
    <w:rsid w:val="00AD650D"/>
    <w:rsid w:val="00AD6588"/>
    <w:rsid w:val="00AD663B"/>
    <w:rsid w:val="00AD6665"/>
    <w:rsid w:val="00AD6758"/>
    <w:rsid w:val="00AD6A4F"/>
    <w:rsid w:val="00AD6BEA"/>
    <w:rsid w:val="00AD6CCA"/>
    <w:rsid w:val="00AD6EDB"/>
    <w:rsid w:val="00AD70FA"/>
    <w:rsid w:val="00AD713B"/>
    <w:rsid w:val="00AD7149"/>
    <w:rsid w:val="00AD714D"/>
    <w:rsid w:val="00AD7217"/>
    <w:rsid w:val="00AD74A9"/>
    <w:rsid w:val="00AD754F"/>
    <w:rsid w:val="00AD75BD"/>
    <w:rsid w:val="00AD77CF"/>
    <w:rsid w:val="00AD786E"/>
    <w:rsid w:val="00AD7880"/>
    <w:rsid w:val="00AD7A65"/>
    <w:rsid w:val="00AD7B6F"/>
    <w:rsid w:val="00AD7C87"/>
    <w:rsid w:val="00AD7CD3"/>
    <w:rsid w:val="00AE0098"/>
    <w:rsid w:val="00AE01A4"/>
    <w:rsid w:val="00AE023B"/>
    <w:rsid w:val="00AE0436"/>
    <w:rsid w:val="00AE0470"/>
    <w:rsid w:val="00AE0533"/>
    <w:rsid w:val="00AE069F"/>
    <w:rsid w:val="00AE098F"/>
    <w:rsid w:val="00AE0993"/>
    <w:rsid w:val="00AE0B02"/>
    <w:rsid w:val="00AE0CE3"/>
    <w:rsid w:val="00AE10D5"/>
    <w:rsid w:val="00AE11C7"/>
    <w:rsid w:val="00AE13D8"/>
    <w:rsid w:val="00AE13FC"/>
    <w:rsid w:val="00AE1582"/>
    <w:rsid w:val="00AE1630"/>
    <w:rsid w:val="00AE1634"/>
    <w:rsid w:val="00AE1664"/>
    <w:rsid w:val="00AE1699"/>
    <w:rsid w:val="00AE188E"/>
    <w:rsid w:val="00AE1962"/>
    <w:rsid w:val="00AE1B89"/>
    <w:rsid w:val="00AE1EC8"/>
    <w:rsid w:val="00AE1F5B"/>
    <w:rsid w:val="00AE20AF"/>
    <w:rsid w:val="00AE23A6"/>
    <w:rsid w:val="00AE23CE"/>
    <w:rsid w:val="00AE24E1"/>
    <w:rsid w:val="00AE27DC"/>
    <w:rsid w:val="00AE29C9"/>
    <w:rsid w:val="00AE2AF0"/>
    <w:rsid w:val="00AE2DC2"/>
    <w:rsid w:val="00AE30EC"/>
    <w:rsid w:val="00AE3215"/>
    <w:rsid w:val="00AE324A"/>
    <w:rsid w:val="00AE3298"/>
    <w:rsid w:val="00AE3326"/>
    <w:rsid w:val="00AE333A"/>
    <w:rsid w:val="00AE35C2"/>
    <w:rsid w:val="00AE363B"/>
    <w:rsid w:val="00AE363D"/>
    <w:rsid w:val="00AE3A5C"/>
    <w:rsid w:val="00AE3B96"/>
    <w:rsid w:val="00AE3CAD"/>
    <w:rsid w:val="00AE3CB5"/>
    <w:rsid w:val="00AE3D1F"/>
    <w:rsid w:val="00AE3D64"/>
    <w:rsid w:val="00AE3F91"/>
    <w:rsid w:val="00AE4216"/>
    <w:rsid w:val="00AE4354"/>
    <w:rsid w:val="00AE4368"/>
    <w:rsid w:val="00AE43C0"/>
    <w:rsid w:val="00AE4405"/>
    <w:rsid w:val="00AE449B"/>
    <w:rsid w:val="00AE460B"/>
    <w:rsid w:val="00AE463C"/>
    <w:rsid w:val="00AE4A7A"/>
    <w:rsid w:val="00AE4B69"/>
    <w:rsid w:val="00AE4B6A"/>
    <w:rsid w:val="00AE5024"/>
    <w:rsid w:val="00AE50CF"/>
    <w:rsid w:val="00AE513C"/>
    <w:rsid w:val="00AE52A1"/>
    <w:rsid w:val="00AE534A"/>
    <w:rsid w:val="00AE54A4"/>
    <w:rsid w:val="00AE54BC"/>
    <w:rsid w:val="00AE5678"/>
    <w:rsid w:val="00AE5861"/>
    <w:rsid w:val="00AE597B"/>
    <w:rsid w:val="00AE5BA7"/>
    <w:rsid w:val="00AE5DA2"/>
    <w:rsid w:val="00AE5DB2"/>
    <w:rsid w:val="00AE5DBA"/>
    <w:rsid w:val="00AE5EBE"/>
    <w:rsid w:val="00AE60DD"/>
    <w:rsid w:val="00AE6185"/>
    <w:rsid w:val="00AE63CE"/>
    <w:rsid w:val="00AE6499"/>
    <w:rsid w:val="00AE64A7"/>
    <w:rsid w:val="00AE65AA"/>
    <w:rsid w:val="00AE65D4"/>
    <w:rsid w:val="00AE661E"/>
    <w:rsid w:val="00AE6635"/>
    <w:rsid w:val="00AE6A0F"/>
    <w:rsid w:val="00AE6A38"/>
    <w:rsid w:val="00AE6BA9"/>
    <w:rsid w:val="00AE6C60"/>
    <w:rsid w:val="00AE6D79"/>
    <w:rsid w:val="00AE6E3C"/>
    <w:rsid w:val="00AE7031"/>
    <w:rsid w:val="00AE7033"/>
    <w:rsid w:val="00AE7181"/>
    <w:rsid w:val="00AE747C"/>
    <w:rsid w:val="00AE7556"/>
    <w:rsid w:val="00AE7617"/>
    <w:rsid w:val="00AE763A"/>
    <w:rsid w:val="00AE77B4"/>
    <w:rsid w:val="00AE781E"/>
    <w:rsid w:val="00AE787F"/>
    <w:rsid w:val="00AE7AF9"/>
    <w:rsid w:val="00AE7C06"/>
    <w:rsid w:val="00AE7CF9"/>
    <w:rsid w:val="00AE7E7D"/>
    <w:rsid w:val="00AE7E92"/>
    <w:rsid w:val="00AF00F4"/>
    <w:rsid w:val="00AF01A7"/>
    <w:rsid w:val="00AF0412"/>
    <w:rsid w:val="00AF042F"/>
    <w:rsid w:val="00AF0472"/>
    <w:rsid w:val="00AF04A2"/>
    <w:rsid w:val="00AF0664"/>
    <w:rsid w:val="00AF07A2"/>
    <w:rsid w:val="00AF0826"/>
    <w:rsid w:val="00AF0A8B"/>
    <w:rsid w:val="00AF0AC1"/>
    <w:rsid w:val="00AF0C76"/>
    <w:rsid w:val="00AF0C83"/>
    <w:rsid w:val="00AF0E1C"/>
    <w:rsid w:val="00AF0E6E"/>
    <w:rsid w:val="00AF1097"/>
    <w:rsid w:val="00AF11F6"/>
    <w:rsid w:val="00AF121F"/>
    <w:rsid w:val="00AF1281"/>
    <w:rsid w:val="00AF16AC"/>
    <w:rsid w:val="00AF1700"/>
    <w:rsid w:val="00AF184D"/>
    <w:rsid w:val="00AF18B2"/>
    <w:rsid w:val="00AF19A2"/>
    <w:rsid w:val="00AF19D9"/>
    <w:rsid w:val="00AF1AFA"/>
    <w:rsid w:val="00AF1BA1"/>
    <w:rsid w:val="00AF1C31"/>
    <w:rsid w:val="00AF1C5B"/>
    <w:rsid w:val="00AF1D36"/>
    <w:rsid w:val="00AF1F03"/>
    <w:rsid w:val="00AF2174"/>
    <w:rsid w:val="00AF21BC"/>
    <w:rsid w:val="00AF2520"/>
    <w:rsid w:val="00AF2557"/>
    <w:rsid w:val="00AF27A1"/>
    <w:rsid w:val="00AF2981"/>
    <w:rsid w:val="00AF2B53"/>
    <w:rsid w:val="00AF2C66"/>
    <w:rsid w:val="00AF2E96"/>
    <w:rsid w:val="00AF2F7B"/>
    <w:rsid w:val="00AF3211"/>
    <w:rsid w:val="00AF3379"/>
    <w:rsid w:val="00AF33F4"/>
    <w:rsid w:val="00AF352A"/>
    <w:rsid w:val="00AF35C9"/>
    <w:rsid w:val="00AF3695"/>
    <w:rsid w:val="00AF387A"/>
    <w:rsid w:val="00AF3C90"/>
    <w:rsid w:val="00AF3E06"/>
    <w:rsid w:val="00AF3E7C"/>
    <w:rsid w:val="00AF3EA9"/>
    <w:rsid w:val="00AF3EB1"/>
    <w:rsid w:val="00AF41AB"/>
    <w:rsid w:val="00AF41E9"/>
    <w:rsid w:val="00AF4209"/>
    <w:rsid w:val="00AF42B1"/>
    <w:rsid w:val="00AF4432"/>
    <w:rsid w:val="00AF467A"/>
    <w:rsid w:val="00AF46FE"/>
    <w:rsid w:val="00AF48EB"/>
    <w:rsid w:val="00AF497E"/>
    <w:rsid w:val="00AF4984"/>
    <w:rsid w:val="00AF49FE"/>
    <w:rsid w:val="00AF4A5E"/>
    <w:rsid w:val="00AF4B11"/>
    <w:rsid w:val="00AF4B81"/>
    <w:rsid w:val="00AF4C55"/>
    <w:rsid w:val="00AF4E85"/>
    <w:rsid w:val="00AF4E9E"/>
    <w:rsid w:val="00AF4F73"/>
    <w:rsid w:val="00AF4FD3"/>
    <w:rsid w:val="00AF501D"/>
    <w:rsid w:val="00AF56A2"/>
    <w:rsid w:val="00AF56B3"/>
    <w:rsid w:val="00AF5723"/>
    <w:rsid w:val="00AF5741"/>
    <w:rsid w:val="00AF5782"/>
    <w:rsid w:val="00AF579D"/>
    <w:rsid w:val="00AF579E"/>
    <w:rsid w:val="00AF5AA4"/>
    <w:rsid w:val="00AF5EEB"/>
    <w:rsid w:val="00AF5F5E"/>
    <w:rsid w:val="00AF60C0"/>
    <w:rsid w:val="00AF6235"/>
    <w:rsid w:val="00AF6422"/>
    <w:rsid w:val="00AF6534"/>
    <w:rsid w:val="00AF65F5"/>
    <w:rsid w:val="00AF6715"/>
    <w:rsid w:val="00AF68F0"/>
    <w:rsid w:val="00AF6910"/>
    <w:rsid w:val="00AF6997"/>
    <w:rsid w:val="00AF69F8"/>
    <w:rsid w:val="00AF6AA6"/>
    <w:rsid w:val="00AF6C42"/>
    <w:rsid w:val="00AF6CF9"/>
    <w:rsid w:val="00AF6E0D"/>
    <w:rsid w:val="00AF6E23"/>
    <w:rsid w:val="00AF6E41"/>
    <w:rsid w:val="00AF6E63"/>
    <w:rsid w:val="00AF70AF"/>
    <w:rsid w:val="00AF70E2"/>
    <w:rsid w:val="00AF7203"/>
    <w:rsid w:val="00AF725A"/>
    <w:rsid w:val="00AF7381"/>
    <w:rsid w:val="00AF7415"/>
    <w:rsid w:val="00AF742A"/>
    <w:rsid w:val="00AF74AE"/>
    <w:rsid w:val="00AF75BD"/>
    <w:rsid w:val="00AF75E4"/>
    <w:rsid w:val="00AF7630"/>
    <w:rsid w:val="00AF78FF"/>
    <w:rsid w:val="00AF799A"/>
    <w:rsid w:val="00AF7A25"/>
    <w:rsid w:val="00AF7CBA"/>
    <w:rsid w:val="00AF7FA7"/>
    <w:rsid w:val="00B00101"/>
    <w:rsid w:val="00B001BC"/>
    <w:rsid w:val="00B00228"/>
    <w:rsid w:val="00B00498"/>
    <w:rsid w:val="00B006C9"/>
    <w:rsid w:val="00B0075C"/>
    <w:rsid w:val="00B008D9"/>
    <w:rsid w:val="00B00B02"/>
    <w:rsid w:val="00B00B29"/>
    <w:rsid w:val="00B00B45"/>
    <w:rsid w:val="00B00BA3"/>
    <w:rsid w:val="00B00C16"/>
    <w:rsid w:val="00B00D37"/>
    <w:rsid w:val="00B00D51"/>
    <w:rsid w:val="00B00E49"/>
    <w:rsid w:val="00B0100F"/>
    <w:rsid w:val="00B0103A"/>
    <w:rsid w:val="00B01628"/>
    <w:rsid w:val="00B0164C"/>
    <w:rsid w:val="00B01679"/>
    <w:rsid w:val="00B016AA"/>
    <w:rsid w:val="00B0184D"/>
    <w:rsid w:val="00B018FD"/>
    <w:rsid w:val="00B0198E"/>
    <w:rsid w:val="00B019EF"/>
    <w:rsid w:val="00B01A84"/>
    <w:rsid w:val="00B01B6F"/>
    <w:rsid w:val="00B01C70"/>
    <w:rsid w:val="00B0215C"/>
    <w:rsid w:val="00B022C9"/>
    <w:rsid w:val="00B0236B"/>
    <w:rsid w:val="00B0236F"/>
    <w:rsid w:val="00B0240E"/>
    <w:rsid w:val="00B02423"/>
    <w:rsid w:val="00B024EF"/>
    <w:rsid w:val="00B027A3"/>
    <w:rsid w:val="00B02D7E"/>
    <w:rsid w:val="00B03139"/>
    <w:rsid w:val="00B03164"/>
    <w:rsid w:val="00B031AA"/>
    <w:rsid w:val="00B032DF"/>
    <w:rsid w:val="00B03308"/>
    <w:rsid w:val="00B03320"/>
    <w:rsid w:val="00B0342B"/>
    <w:rsid w:val="00B0351C"/>
    <w:rsid w:val="00B038BF"/>
    <w:rsid w:val="00B039BA"/>
    <w:rsid w:val="00B03BAF"/>
    <w:rsid w:val="00B03E05"/>
    <w:rsid w:val="00B03E2E"/>
    <w:rsid w:val="00B03F12"/>
    <w:rsid w:val="00B03F8E"/>
    <w:rsid w:val="00B041E6"/>
    <w:rsid w:val="00B042C0"/>
    <w:rsid w:val="00B043F0"/>
    <w:rsid w:val="00B046B1"/>
    <w:rsid w:val="00B046BD"/>
    <w:rsid w:val="00B046E3"/>
    <w:rsid w:val="00B04EE9"/>
    <w:rsid w:val="00B050FA"/>
    <w:rsid w:val="00B053B6"/>
    <w:rsid w:val="00B05462"/>
    <w:rsid w:val="00B05496"/>
    <w:rsid w:val="00B05658"/>
    <w:rsid w:val="00B058D6"/>
    <w:rsid w:val="00B059B2"/>
    <w:rsid w:val="00B059BB"/>
    <w:rsid w:val="00B05C1B"/>
    <w:rsid w:val="00B05D6A"/>
    <w:rsid w:val="00B06063"/>
    <w:rsid w:val="00B0619C"/>
    <w:rsid w:val="00B06399"/>
    <w:rsid w:val="00B067E3"/>
    <w:rsid w:val="00B06A83"/>
    <w:rsid w:val="00B06BF9"/>
    <w:rsid w:val="00B06C30"/>
    <w:rsid w:val="00B06CFF"/>
    <w:rsid w:val="00B06D7A"/>
    <w:rsid w:val="00B06EB9"/>
    <w:rsid w:val="00B07002"/>
    <w:rsid w:val="00B071F1"/>
    <w:rsid w:val="00B074FF"/>
    <w:rsid w:val="00B07608"/>
    <w:rsid w:val="00B0780D"/>
    <w:rsid w:val="00B07880"/>
    <w:rsid w:val="00B07981"/>
    <w:rsid w:val="00B07C02"/>
    <w:rsid w:val="00B07C87"/>
    <w:rsid w:val="00B07D34"/>
    <w:rsid w:val="00B100F2"/>
    <w:rsid w:val="00B10104"/>
    <w:rsid w:val="00B1011A"/>
    <w:rsid w:val="00B103B8"/>
    <w:rsid w:val="00B103CE"/>
    <w:rsid w:val="00B103FA"/>
    <w:rsid w:val="00B1044C"/>
    <w:rsid w:val="00B1053B"/>
    <w:rsid w:val="00B105D5"/>
    <w:rsid w:val="00B10639"/>
    <w:rsid w:val="00B108BC"/>
    <w:rsid w:val="00B10B3B"/>
    <w:rsid w:val="00B10BE9"/>
    <w:rsid w:val="00B10DF8"/>
    <w:rsid w:val="00B10EA8"/>
    <w:rsid w:val="00B10ED0"/>
    <w:rsid w:val="00B10F12"/>
    <w:rsid w:val="00B10FA3"/>
    <w:rsid w:val="00B110DC"/>
    <w:rsid w:val="00B110FD"/>
    <w:rsid w:val="00B111F1"/>
    <w:rsid w:val="00B1120F"/>
    <w:rsid w:val="00B1129A"/>
    <w:rsid w:val="00B115E2"/>
    <w:rsid w:val="00B116D2"/>
    <w:rsid w:val="00B11833"/>
    <w:rsid w:val="00B118C8"/>
    <w:rsid w:val="00B11D47"/>
    <w:rsid w:val="00B11F9B"/>
    <w:rsid w:val="00B12144"/>
    <w:rsid w:val="00B1214B"/>
    <w:rsid w:val="00B1218D"/>
    <w:rsid w:val="00B12263"/>
    <w:rsid w:val="00B1233F"/>
    <w:rsid w:val="00B12544"/>
    <w:rsid w:val="00B1296E"/>
    <w:rsid w:val="00B12A78"/>
    <w:rsid w:val="00B130F2"/>
    <w:rsid w:val="00B13163"/>
    <w:rsid w:val="00B13354"/>
    <w:rsid w:val="00B13514"/>
    <w:rsid w:val="00B13566"/>
    <w:rsid w:val="00B135D6"/>
    <w:rsid w:val="00B135ED"/>
    <w:rsid w:val="00B13866"/>
    <w:rsid w:val="00B13947"/>
    <w:rsid w:val="00B13976"/>
    <w:rsid w:val="00B13AAF"/>
    <w:rsid w:val="00B13DD9"/>
    <w:rsid w:val="00B13EB6"/>
    <w:rsid w:val="00B14201"/>
    <w:rsid w:val="00B142F9"/>
    <w:rsid w:val="00B14301"/>
    <w:rsid w:val="00B1436D"/>
    <w:rsid w:val="00B1437E"/>
    <w:rsid w:val="00B14405"/>
    <w:rsid w:val="00B144C2"/>
    <w:rsid w:val="00B14616"/>
    <w:rsid w:val="00B1467D"/>
    <w:rsid w:val="00B146BF"/>
    <w:rsid w:val="00B14797"/>
    <w:rsid w:val="00B148D2"/>
    <w:rsid w:val="00B14953"/>
    <w:rsid w:val="00B14A7C"/>
    <w:rsid w:val="00B14BF7"/>
    <w:rsid w:val="00B14E04"/>
    <w:rsid w:val="00B14E47"/>
    <w:rsid w:val="00B14E97"/>
    <w:rsid w:val="00B14F89"/>
    <w:rsid w:val="00B15216"/>
    <w:rsid w:val="00B1522C"/>
    <w:rsid w:val="00B153E8"/>
    <w:rsid w:val="00B1571E"/>
    <w:rsid w:val="00B1575F"/>
    <w:rsid w:val="00B159A9"/>
    <w:rsid w:val="00B15D67"/>
    <w:rsid w:val="00B15E3C"/>
    <w:rsid w:val="00B16121"/>
    <w:rsid w:val="00B165CE"/>
    <w:rsid w:val="00B16B8D"/>
    <w:rsid w:val="00B16C54"/>
    <w:rsid w:val="00B16D5A"/>
    <w:rsid w:val="00B17102"/>
    <w:rsid w:val="00B17122"/>
    <w:rsid w:val="00B172ED"/>
    <w:rsid w:val="00B17394"/>
    <w:rsid w:val="00B177E5"/>
    <w:rsid w:val="00B17BAB"/>
    <w:rsid w:val="00B17BEE"/>
    <w:rsid w:val="00B17C9D"/>
    <w:rsid w:val="00B17E44"/>
    <w:rsid w:val="00B17F7A"/>
    <w:rsid w:val="00B2001F"/>
    <w:rsid w:val="00B20351"/>
    <w:rsid w:val="00B20712"/>
    <w:rsid w:val="00B20777"/>
    <w:rsid w:val="00B207DE"/>
    <w:rsid w:val="00B209A6"/>
    <w:rsid w:val="00B209C6"/>
    <w:rsid w:val="00B209CE"/>
    <w:rsid w:val="00B20B5F"/>
    <w:rsid w:val="00B2113C"/>
    <w:rsid w:val="00B212CA"/>
    <w:rsid w:val="00B21345"/>
    <w:rsid w:val="00B214FB"/>
    <w:rsid w:val="00B2151D"/>
    <w:rsid w:val="00B2151E"/>
    <w:rsid w:val="00B21681"/>
    <w:rsid w:val="00B2174D"/>
    <w:rsid w:val="00B21890"/>
    <w:rsid w:val="00B21C94"/>
    <w:rsid w:val="00B21C99"/>
    <w:rsid w:val="00B22034"/>
    <w:rsid w:val="00B22108"/>
    <w:rsid w:val="00B22127"/>
    <w:rsid w:val="00B22238"/>
    <w:rsid w:val="00B22265"/>
    <w:rsid w:val="00B22286"/>
    <w:rsid w:val="00B22465"/>
    <w:rsid w:val="00B22745"/>
    <w:rsid w:val="00B22892"/>
    <w:rsid w:val="00B228DA"/>
    <w:rsid w:val="00B22B80"/>
    <w:rsid w:val="00B22DC1"/>
    <w:rsid w:val="00B23089"/>
    <w:rsid w:val="00B231BC"/>
    <w:rsid w:val="00B23229"/>
    <w:rsid w:val="00B23313"/>
    <w:rsid w:val="00B2348B"/>
    <w:rsid w:val="00B234A6"/>
    <w:rsid w:val="00B23997"/>
    <w:rsid w:val="00B23C8D"/>
    <w:rsid w:val="00B23D90"/>
    <w:rsid w:val="00B23F0C"/>
    <w:rsid w:val="00B24097"/>
    <w:rsid w:val="00B240A8"/>
    <w:rsid w:val="00B24189"/>
    <w:rsid w:val="00B241C4"/>
    <w:rsid w:val="00B241C6"/>
    <w:rsid w:val="00B24216"/>
    <w:rsid w:val="00B24306"/>
    <w:rsid w:val="00B24316"/>
    <w:rsid w:val="00B24362"/>
    <w:rsid w:val="00B24379"/>
    <w:rsid w:val="00B245A8"/>
    <w:rsid w:val="00B245E8"/>
    <w:rsid w:val="00B24675"/>
    <w:rsid w:val="00B247FB"/>
    <w:rsid w:val="00B24824"/>
    <w:rsid w:val="00B24920"/>
    <w:rsid w:val="00B24A06"/>
    <w:rsid w:val="00B24B5F"/>
    <w:rsid w:val="00B24B8D"/>
    <w:rsid w:val="00B24D17"/>
    <w:rsid w:val="00B24DAF"/>
    <w:rsid w:val="00B24F7C"/>
    <w:rsid w:val="00B2504C"/>
    <w:rsid w:val="00B2553B"/>
    <w:rsid w:val="00B255AC"/>
    <w:rsid w:val="00B25662"/>
    <w:rsid w:val="00B25758"/>
    <w:rsid w:val="00B258D0"/>
    <w:rsid w:val="00B25977"/>
    <w:rsid w:val="00B25B0E"/>
    <w:rsid w:val="00B25B38"/>
    <w:rsid w:val="00B25CB2"/>
    <w:rsid w:val="00B25D4C"/>
    <w:rsid w:val="00B25D74"/>
    <w:rsid w:val="00B25DBA"/>
    <w:rsid w:val="00B25E6D"/>
    <w:rsid w:val="00B26041"/>
    <w:rsid w:val="00B2607B"/>
    <w:rsid w:val="00B26156"/>
    <w:rsid w:val="00B2631D"/>
    <w:rsid w:val="00B2648A"/>
    <w:rsid w:val="00B264E6"/>
    <w:rsid w:val="00B26B25"/>
    <w:rsid w:val="00B26CD7"/>
    <w:rsid w:val="00B26F2A"/>
    <w:rsid w:val="00B27146"/>
    <w:rsid w:val="00B271DF"/>
    <w:rsid w:val="00B27505"/>
    <w:rsid w:val="00B27623"/>
    <w:rsid w:val="00B279C2"/>
    <w:rsid w:val="00B27A3D"/>
    <w:rsid w:val="00B27ACE"/>
    <w:rsid w:val="00B27B89"/>
    <w:rsid w:val="00B27BE3"/>
    <w:rsid w:val="00B27CB7"/>
    <w:rsid w:val="00B27E75"/>
    <w:rsid w:val="00B27E84"/>
    <w:rsid w:val="00B27EC5"/>
    <w:rsid w:val="00B27FDD"/>
    <w:rsid w:val="00B30152"/>
    <w:rsid w:val="00B30173"/>
    <w:rsid w:val="00B30343"/>
    <w:rsid w:val="00B3037A"/>
    <w:rsid w:val="00B3051A"/>
    <w:rsid w:val="00B30548"/>
    <w:rsid w:val="00B307C2"/>
    <w:rsid w:val="00B3081B"/>
    <w:rsid w:val="00B308C2"/>
    <w:rsid w:val="00B30904"/>
    <w:rsid w:val="00B309CC"/>
    <w:rsid w:val="00B30C74"/>
    <w:rsid w:val="00B30CCE"/>
    <w:rsid w:val="00B30D88"/>
    <w:rsid w:val="00B30E85"/>
    <w:rsid w:val="00B30EDD"/>
    <w:rsid w:val="00B31133"/>
    <w:rsid w:val="00B311A9"/>
    <w:rsid w:val="00B311AE"/>
    <w:rsid w:val="00B31221"/>
    <w:rsid w:val="00B3122C"/>
    <w:rsid w:val="00B312F9"/>
    <w:rsid w:val="00B31461"/>
    <w:rsid w:val="00B3147B"/>
    <w:rsid w:val="00B314E2"/>
    <w:rsid w:val="00B315AD"/>
    <w:rsid w:val="00B316E4"/>
    <w:rsid w:val="00B316E7"/>
    <w:rsid w:val="00B3190E"/>
    <w:rsid w:val="00B3192B"/>
    <w:rsid w:val="00B31947"/>
    <w:rsid w:val="00B319A1"/>
    <w:rsid w:val="00B319AD"/>
    <w:rsid w:val="00B31C2E"/>
    <w:rsid w:val="00B31F96"/>
    <w:rsid w:val="00B321AD"/>
    <w:rsid w:val="00B321D9"/>
    <w:rsid w:val="00B322EC"/>
    <w:rsid w:val="00B3262C"/>
    <w:rsid w:val="00B32652"/>
    <w:rsid w:val="00B326DE"/>
    <w:rsid w:val="00B32799"/>
    <w:rsid w:val="00B3288C"/>
    <w:rsid w:val="00B3297C"/>
    <w:rsid w:val="00B329F1"/>
    <w:rsid w:val="00B32B13"/>
    <w:rsid w:val="00B32BF9"/>
    <w:rsid w:val="00B32C43"/>
    <w:rsid w:val="00B32E03"/>
    <w:rsid w:val="00B32F4B"/>
    <w:rsid w:val="00B330F8"/>
    <w:rsid w:val="00B3310F"/>
    <w:rsid w:val="00B33189"/>
    <w:rsid w:val="00B332B6"/>
    <w:rsid w:val="00B335F7"/>
    <w:rsid w:val="00B3373E"/>
    <w:rsid w:val="00B33861"/>
    <w:rsid w:val="00B33B6F"/>
    <w:rsid w:val="00B33C26"/>
    <w:rsid w:val="00B33EA6"/>
    <w:rsid w:val="00B33FD5"/>
    <w:rsid w:val="00B342D3"/>
    <w:rsid w:val="00B344A8"/>
    <w:rsid w:val="00B345E3"/>
    <w:rsid w:val="00B349D5"/>
    <w:rsid w:val="00B34AE4"/>
    <w:rsid w:val="00B34D51"/>
    <w:rsid w:val="00B34E94"/>
    <w:rsid w:val="00B350DC"/>
    <w:rsid w:val="00B35329"/>
    <w:rsid w:val="00B353CC"/>
    <w:rsid w:val="00B354D0"/>
    <w:rsid w:val="00B354E6"/>
    <w:rsid w:val="00B355B6"/>
    <w:rsid w:val="00B355C7"/>
    <w:rsid w:val="00B356DB"/>
    <w:rsid w:val="00B3599E"/>
    <w:rsid w:val="00B35A14"/>
    <w:rsid w:val="00B35F10"/>
    <w:rsid w:val="00B3613E"/>
    <w:rsid w:val="00B363C9"/>
    <w:rsid w:val="00B3689B"/>
    <w:rsid w:val="00B36967"/>
    <w:rsid w:val="00B36AD6"/>
    <w:rsid w:val="00B36AF6"/>
    <w:rsid w:val="00B36BDA"/>
    <w:rsid w:val="00B36F5D"/>
    <w:rsid w:val="00B37171"/>
    <w:rsid w:val="00B37189"/>
    <w:rsid w:val="00B37200"/>
    <w:rsid w:val="00B37297"/>
    <w:rsid w:val="00B37306"/>
    <w:rsid w:val="00B3753A"/>
    <w:rsid w:val="00B3763E"/>
    <w:rsid w:val="00B376D2"/>
    <w:rsid w:val="00B377E6"/>
    <w:rsid w:val="00B3780C"/>
    <w:rsid w:val="00B37895"/>
    <w:rsid w:val="00B37945"/>
    <w:rsid w:val="00B379BF"/>
    <w:rsid w:val="00B37A51"/>
    <w:rsid w:val="00B37A93"/>
    <w:rsid w:val="00B37AA5"/>
    <w:rsid w:val="00B37B5F"/>
    <w:rsid w:val="00B37C97"/>
    <w:rsid w:val="00B37D88"/>
    <w:rsid w:val="00B37EA3"/>
    <w:rsid w:val="00B37F08"/>
    <w:rsid w:val="00B40062"/>
    <w:rsid w:val="00B400E9"/>
    <w:rsid w:val="00B40159"/>
    <w:rsid w:val="00B40280"/>
    <w:rsid w:val="00B402A6"/>
    <w:rsid w:val="00B40501"/>
    <w:rsid w:val="00B40557"/>
    <w:rsid w:val="00B40563"/>
    <w:rsid w:val="00B405CF"/>
    <w:rsid w:val="00B406B1"/>
    <w:rsid w:val="00B4081E"/>
    <w:rsid w:val="00B4088F"/>
    <w:rsid w:val="00B40A03"/>
    <w:rsid w:val="00B40A5D"/>
    <w:rsid w:val="00B40BE9"/>
    <w:rsid w:val="00B40E38"/>
    <w:rsid w:val="00B40E72"/>
    <w:rsid w:val="00B411C1"/>
    <w:rsid w:val="00B41383"/>
    <w:rsid w:val="00B413CA"/>
    <w:rsid w:val="00B414F9"/>
    <w:rsid w:val="00B4161C"/>
    <w:rsid w:val="00B41740"/>
    <w:rsid w:val="00B41880"/>
    <w:rsid w:val="00B41B09"/>
    <w:rsid w:val="00B41B1B"/>
    <w:rsid w:val="00B41BAD"/>
    <w:rsid w:val="00B41CF4"/>
    <w:rsid w:val="00B41E88"/>
    <w:rsid w:val="00B41E99"/>
    <w:rsid w:val="00B41F57"/>
    <w:rsid w:val="00B420D5"/>
    <w:rsid w:val="00B420DB"/>
    <w:rsid w:val="00B4210E"/>
    <w:rsid w:val="00B4211F"/>
    <w:rsid w:val="00B421FE"/>
    <w:rsid w:val="00B424B0"/>
    <w:rsid w:val="00B425DD"/>
    <w:rsid w:val="00B428E8"/>
    <w:rsid w:val="00B4297C"/>
    <w:rsid w:val="00B42A60"/>
    <w:rsid w:val="00B42AA8"/>
    <w:rsid w:val="00B42AF9"/>
    <w:rsid w:val="00B42C76"/>
    <w:rsid w:val="00B42D70"/>
    <w:rsid w:val="00B42F7C"/>
    <w:rsid w:val="00B4301D"/>
    <w:rsid w:val="00B43138"/>
    <w:rsid w:val="00B4316E"/>
    <w:rsid w:val="00B43598"/>
    <w:rsid w:val="00B435A2"/>
    <w:rsid w:val="00B43637"/>
    <w:rsid w:val="00B43666"/>
    <w:rsid w:val="00B43673"/>
    <w:rsid w:val="00B43680"/>
    <w:rsid w:val="00B4371D"/>
    <w:rsid w:val="00B438C2"/>
    <w:rsid w:val="00B43910"/>
    <w:rsid w:val="00B439AE"/>
    <w:rsid w:val="00B43A1B"/>
    <w:rsid w:val="00B43A2E"/>
    <w:rsid w:val="00B43A40"/>
    <w:rsid w:val="00B43B28"/>
    <w:rsid w:val="00B43B77"/>
    <w:rsid w:val="00B43BE1"/>
    <w:rsid w:val="00B43DC1"/>
    <w:rsid w:val="00B43DEA"/>
    <w:rsid w:val="00B43E24"/>
    <w:rsid w:val="00B43E79"/>
    <w:rsid w:val="00B43FCB"/>
    <w:rsid w:val="00B44030"/>
    <w:rsid w:val="00B44050"/>
    <w:rsid w:val="00B441BB"/>
    <w:rsid w:val="00B44288"/>
    <w:rsid w:val="00B442FC"/>
    <w:rsid w:val="00B443E5"/>
    <w:rsid w:val="00B444AA"/>
    <w:rsid w:val="00B445FC"/>
    <w:rsid w:val="00B447C0"/>
    <w:rsid w:val="00B447E7"/>
    <w:rsid w:val="00B44806"/>
    <w:rsid w:val="00B448EA"/>
    <w:rsid w:val="00B44B43"/>
    <w:rsid w:val="00B45023"/>
    <w:rsid w:val="00B45056"/>
    <w:rsid w:val="00B450A7"/>
    <w:rsid w:val="00B450AC"/>
    <w:rsid w:val="00B4517B"/>
    <w:rsid w:val="00B4536F"/>
    <w:rsid w:val="00B45557"/>
    <w:rsid w:val="00B4577E"/>
    <w:rsid w:val="00B457F3"/>
    <w:rsid w:val="00B45847"/>
    <w:rsid w:val="00B4584F"/>
    <w:rsid w:val="00B45B9E"/>
    <w:rsid w:val="00B45C16"/>
    <w:rsid w:val="00B45C46"/>
    <w:rsid w:val="00B45CEC"/>
    <w:rsid w:val="00B46082"/>
    <w:rsid w:val="00B460FE"/>
    <w:rsid w:val="00B464F2"/>
    <w:rsid w:val="00B4656D"/>
    <w:rsid w:val="00B46578"/>
    <w:rsid w:val="00B46669"/>
    <w:rsid w:val="00B46783"/>
    <w:rsid w:val="00B4692C"/>
    <w:rsid w:val="00B46A5B"/>
    <w:rsid w:val="00B46A5F"/>
    <w:rsid w:val="00B46A71"/>
    <w:rsid w:val="00B46B12"/>
    <w:rsid w:val="00B46B62"/>
    <w:rsid w:val="00B46B69"/>
    <w:rsid w:val="00B46BF4"/>
    <w:rsid w:val="00B46C61"/>
    <w:rsid w:val="00B46D8F"/>
    <w:rsid w:val="00B46E34"/>
    <w:rsid w:val="00B4729E"/>
    <w:rsid w:val="00B473A7"/>
    <w:rsid w:val="00B477D8"/>
    <w:rsid w:val="00B477E3"/>
    <w:rsid w:val="00B4793C"/>
    <w:rsid w:val="00B47ADD"/>
    <w:rsid w:val="00B47B36"/>
    <w:rsid w:val="00B47B98"/>
    <w:rsid w:val="00B47C33"/>
    <w:rsid w:val="00B47FCE"/>
    <w:rsid w:val="00B50101"/>
    <w:rsid w:val="00B5033B"/>
    <w:rsid w:val="00B503CA"/>
    <w:rsid w:val="00B503EB"/>
    <w:rsid w:val="00B50401"/>
    <w:rsid w:val="00B50443"/>
    <w:rsid w:val="00B5048B"/>
    <w:rsid w:val="00B50621"/>
    <w:rsid w:val="00B506C0"/>
    <w:rsid w:val="00B5074C"/>
    <w:rsid w:val="00B50861"/>
    <w:rsid w:val="00B50B47"/>
    <w:rsid w:val="00B50CCD"/>
    <w:rsid w:val="00B50D96"/>
    <w:rsid w:val="00B50DD5"/>
    <w:rsid w:val="00B511C7"/>
    <w:rsid w:val="00B5127A"/>
    <w:rsid w:val="00B51408"/>
    <w:rsid w:val="00B5164C"/>
    <w:rsid w:val="00B51706"/>
    <w:rsid w:val="00B517CA"/>
    <w:rsid w:val="00B51822"/>
    <w:rsid w:val="00B518CE"/>
    <w:rsid w:val="00B51A42"/>
    <w:rsid w:val="00B51CC4"/>
    <w:rsid w:val="00B51D8C"/>
    <w:rsid w:val="00B51E44"/>
    <w:rsid w:val="00B51EA4"/>
    <w:rsid w:val="00B52094"/>
    <w:rsid w:val="00B5219C"/>
    <w:rsid w:val="00B52251"/>
    <w:rsid w:val="00B5246B"/>
    <w:rsid w:val="00B5246D"/>
    <w:rsid w:val="00B52685"/>
    <w:rsid w:val="00B527AA"/>
    <w:rsid w:val="00B52850"/>
    <w:rsid w:val="00B52880"/>
    <w:rsid w:val="00B529A7"/>
    <w:rsid w:val="00B52BE9"/>
    <w:rsid w:val="00B52C08"/>
    <w:rsid w:val="00B52C2D"/>
    <w:rsid w:val="00B52CBA"/>
    <w:rsid w:val="00B52D9F"/>
    <w:rsid w:val="00B52E16"/>
    <w:rsid w:val="00B52EC9"/>
    <w:rsid w:val="00B52ED3"/>
    <w:rsid w:val="00B532A4"/>
    <w:rsid w:val="00B532E9"/>
    <w:rsid w:val="00B533A0"/>
    <w:rsid w:val="00B533E2"/>
    <w:rsid w:val="00B53807"/>
    <w:rsid w:val="00B53995"/>
    <w:rsid w:val="00B53997"/>
    <w:rsid w:val="00B539E0"/>
    <w:rsid w:val="00B53B15"/>
    <w:rsid w:val="00B53B95"/>
    <w:rsid w:val="00B53BE2"/>
    <w:rsid w:val="00B53CB4"/>
    <w:rsid w:val="00B53CB8"/>
    <w:rsid w:val="00B53D85"/>
    <w:rsid w:val="00B53DB4"/>
    <w:rsid w:val="00B54196"/>
    <w:rsid w:val="00B54226"/>
    <w:rsid w:val="00B54431"/>
    <w:rsid w:val="00B544CC"/>
    <w:rsid w:val="00B5478F"/>
    <w:rsid w:val="00B548CA"/>
    <w:rsid w:val="00B549A0"/>
    <w:rsid w:val="00B549FB"/>
    <w:rsid w:val="00B54E78"/>
    <w:rsid w:val="00B54EDD"/>
    <w:rsid w:val="00B54F22"/>
    <w:rsid w:val="00B54F80"/>
    <w:rsid w:val="00B54FD0"/>
    <w:rsid w:val="00B5541D"/>
    <w:rsid w:val="00B5557C"/>
    <w:rsid w:val="00B55675"/>
    <w:rsid w:val="00B556A2"/>
    <w:rsid w:val="00B556B9"/>
    <w:rsid w:val="00B556DA"/>
    <w:rsid w:val="00B55874"/>
    <w:rsid w:val="00B55C35"/>
    <w:rsid w:val="00B55C4B"/>
    <w:rsid w:val="00B55DB8"/>
    <w:rsid w:val="00B5605D"/>
    <w:rsid w:val="00B5610D"/>
    <w:rsid w:val="00B56294"/>
    <w:rsid w:val="00B566E8"/>
    <w:rsid w:val="00B5671F"/>
    <w:rsid w:val="00B5672C"/>
    <w:rsid w:val="00B569E5"/>
    <w:rsid w:val="00B569F5"/>
    <w:rsid w:val="00B56D08"/>
    <w:rsid w:val="00B56DD1"/>
    <w:rsid w:val="00B56E00"/>
    <w:rsid w:val="00B56E22"/>
    <w:rsid w:val="00B56EEE"/>
    <w:rsid w:val="00B56F52"/>
    <w:rsid w:val="00B5725D"/>
    <w:rsid w:val="00B5736F"/>
    <w:rsid w:val="00B575DB"/>
    <w:rsid w:val="00B57609"/>
    <w:rsid w:val="00B5762E"/>
    <w:rsid w:val="00B577FD"/>
    <w:rsid w:val="00B5783B"/>
    <w:rsid w:val="00B57A09"/>
    <w:rsid w:val="00B57E18"/>
    <w:rsid w:val="00B60541"/>
    <w:rsid w:val="00B608B9"/>
    <w:rsid w:val="00B60F53"/>
    <w:rsid w:val="00B611F8"/>
    <w:rsid w:val="00B611FE"/>
    <w:rsid w:val="00B6144C"/>
    <w:rsid w:val="00B6145D"/>
    <w:rsid w:val="00B61489"/>
    <w:rsid w:val="00B61544"/>
    <w:rsid w:val="00B617FB"/>
    <w:rsid w:val="00B61AF6"/>
    <w:rsid w:val="00B61EF2"/>
    <w:rsid w:val="00B61F24"/>
    <w:rsid w:val="00B61F3B"/>
    <w:rsid w:val="00B61FFE"/>
    <w:rsid w:val="00B620D2"/>
    <w:rsid w:val="00B621F1"/>
    <w:rsid w:val="00B623D7"/>
    <w:rsid w:val="00B62516"/>
    <w:rsid w:val="00B6257C"/>
    <w:rsid w:val="00B625EF"/>
    <w:rsid w:val="00B62610"/>
    <w:rsid w:val="00B6278E"/>
    <w:rsid w:val="00B628A5"/>
    <w:rsid w:val="00B62978"/>
    <w:rsid w:val="00B62AA2"/>
    <w:rsid w:val="00B62BCC"/>
    <w:rsid w:val="00B63038"/>
    <w:rsid w:val="00B63439"/>
    <w:rsid w:val="00B6349B"/>
    <w:rsid w:val="00B63A72"/>
    <w:rsid w:val="00B63C62"/>
    <w:rsid w:val="00B63F65"/>
    <w:rsid w:val="00B6416C"/>
    <w:rsid w:val="00B641F2"/>
    <w:rsid w:val="00B643ED"/>
    <w:rsid w:val="00B644F2"/>
    <w:rsid w:val="00B64506"/>
    <w:rsid w:val="00B64BE9"/>
    <w:rsid w:val="00B64D81"/>
    <w:rsid w:val="00B64DBF"/>
    <w:rsid w:val="00B64EFD"/>
    <w:rsid w:val="00B64FE2"/>
    <w:rsid w:val="00B65218"/>
    <w:rsid w:val="00B6532E"/>
    <w:rsid w:val="00B65550"/>
    <w:rsid w:val="00B6563D"/>
    <w:rsid w:val="00B6563F"/>
    <w:rsid w:val="00B6576C"/>
    <w:rsid w:val="00B65A51"/>
    <w:rsid w:val="00B65D1C"/>
    <w:rsid w:val="00B65F81"/>
    <w:rsid w:val="00B661E4"/>
    <w:rsid w:val="00B66242"/>
    <w:rsid w:val="00B66435"/>
    <w:rsid w:val="00B66484"/>
    <w:rsid w:val="00B66492"/>
    <w:rsid w:val="00B6658D"/>
    <w:rsid w:val="00B666DC"/>
    <w:rsid w:val="00B667F5"/>
    <w:rsid w:val="00B66807"/>
    <w:rsid w:val="00B6694B"/>
    <w:rsid w:val="00B6696C"/>
    <w:rsid w:val="00B66A89"/>
    <w:rsid w:val="00B66BB8"/>
    <w:rsid w:val="00B66C1C"/>
    <w:rsid w:val="00B66C65"/>
    <w:rsid w:val="00B66C85"/>
    <w:rsid w:val="00B66E41"/>
    <w:rsid w:val="00B66EEF"/>
    <w:rsid w:val="00B67070"/>
    <w:rsid w:val="00B671D3"/>
    <w:rsid w:val="00B672E4"/>
    <w:rsid w:val="00B676DC"/>
    <w:rsid w:val="00B6775C"/>
    <w:rsid w:val="00B677C3"/>
    <w:rsid w:val="00B677EC"/>
    <w:rsid w:val="00B6781F"/>
    <w:rsid w:val="00B67978"/>
    <w:rsid w:val="00B679FD"/>
    <w:rsid w:val="00B67A1C"/>
    <w:rsid w:val="00B67B8C"/>
    <w:rsid w:val="00B67BF1"/>
    <w:rsid w:val="00B67C9A"/>
    <w:rsid w:val="00B67CC4"/>
    <w:rsid w:val="00B67DA1"/>
    <w:rsid w:val="00B67E03"/>
    <w:rsid w:val="00B67EA7"/>
    <w:rsid w:val="00B70093"/>
    <w:rsid w:val="00B7032B"/>
    <w:rsid w:val="00B70428"/>
    <w:rsid w:val="00B704C6"/>
    <w:rsid w:val="00B704ED"/>
    <w:rsid w:val="00B7061D"/>
    <w:rsid w:val="00B70650"/>
    <w:rsid w:val="00B70876"/>
    <w:rsid w:val="00B70A5A"/>
    <w:rsid w:val="00B70ADF"/>
    <w:rsid w:val="00B70DF7"/>
    <w:rsid w:val="00B70EFF"/>
    <w:rsid w:val="00B70F50"/>
    <w:rsid w:val="00B7112C"/>
    <w:rsid w:val="00B71257"/>
    <w:rsid w:val="00B71271"/>
    <w:rsid w:val="00B71321"/>
    <w:rsid w:val="00B71399"/>
    <w:rsid w:val="00B71723"/>
    <w:rsid w:val="00B71849"/>
    <w:rsid w:val="00B718D5"/>
    <w:rsid w:val="00B7196B"/>
    <w:rsid w:val="00B71C7C"/>
    <w:rsid w:val="00B71D6C"/>
    <w:rsid w:val="00B71DC1"/>
    <w:rsid w:val="00B71E72"/>
    <w:rsid w:val="00B71E91"/>
    <w:rsid w:val="00B71FDC"/>
    <w:rsid w:val="00B7209C"/>
    <w:rsid w:val="00B720D9"/>
    <w:rsid w:val="00B720E6"/>
    <w:rsid w:val="00B722F0"/>
    <w:rsid w:val="00B72374"/>
    <w:rsid w:val="00B723A8"/>
    <w:rsid w:val="00B723F2"/>
    <w:rsid w:val="00B724AD"/>
    <w:rsid w:val="00B724D3"/>
    <w:rsid w:val="00B725CD"/>
    <w:rsid w:val="00B72680"/>
    <w:rsid w:val="00B726CD"/>
    <w:rsid w:val="00B729A7"/>
    <w:rsid w:val="00B72A3B"/>
    <w:rsid w:val="00B72CF6"/>
    <w:rsid w:val="00B72EA5"/>
    <w:rsid w:val="00B72F8C"/>
    <w:rsid w:val="00B7307B"/>
    <w:rsid w:val="00B73088"/>
    <w:rsid w:val="00B731CE"/>
    <w:rsid w:val="00B73336"/>
    <w:rsid w:val="00B73631"/>
    <w:rsid w:val="00B738DE"/>
    <w:rsid w:val="00B73ACE"/>
    <w:rsid w:val="00B73B1D"/>
    <w:rsid w:val="00B73B4E"/>
    <w:rsid w:val="00B73BB6"/>
    <w:rsid w:val="00B73ED1"/>
    <w:rsid w:val="00B73FFD"/>
    <w:rsid w:val="00B74265"/>
    <w:rsid w:val="00B742B4"/>
    <w:rsid w:val="00B748B7"/>
    <w:rsid w:val="00B748D9"/>
    <w:rsid w:val="00B7493C"/>
    <w:rsid w:val="00B74B8D"/>
    <w:rsid w:val="00B74CD9"/>
    <w:rsid w:val="00B74EBD"/>
    <w:rsid w:val="00B750C3"/>
    <w:rsid w:val="00B75236"/>
    <w:rsid w:val="00B75238"/>
    <w:rsid w:val="00B752B3"/>
    <w:rsid w:val="00B75337"/>
    <w:rsid w:val="00B7534E"/>
    <w:rsid w:val="00B7541B"/>
    <w:rsid w:val="00B75420"/>
    <w:rsid w:val="00B75624"/>
    <w:rsid w:val="00B756D7"/>
    <w:rsid w:val="00B757A9"/>
    <w:rsid w:val="00B7591D"/>
    <w:rsid w:val="00B7598B"/>
    <w:rsid w:val="00B75A4A"/>
    <w:rsid w:val="00B75A6F"/>
    <w:rsid w:val="00B75C41"/>
    <w:rsid w:val="00B75D69"/>
    <w:rsid w:val="00B75D87"/>
    <w:rsid w:val="00B75F9E"/>
    <w:rsid w:val="00B760C1"/>
    <w:rsid w:val="00B7617D"/>
    <w:rsid w:val="00B763B6"/>
    <w:rsid w:val="00B76464"/>
    <w:rsid w:val="00B76599"/>
    <w:rsid w:val="00B76678"/>
    <w:rsid w:val="00B7667C"/>
    <w:rsid w:val="00B76799"/>
    <w:rsid w:val="00B7680A"/>
    <w:rsid w:val="00B768FF"/>
    <w:rsid w:val="00B76CA1"/>
    <w:rsid w:val="00B76E0F"/>
    <w:rsid w:val="00B76F37"/>
    <w:rsid w:val="00B76F77"/>
    <w:rsid w:val="00B770AF"/>
    <w:rsid w:val="00B7717F"/>
    <w:rsid w:val="00B772FB"/>
    <w:rsid w:val="00B77416"/>
    <w:rsid w:val="00B77463"/>
    <w:rsid w:val="00B775BE"/>
    <w:rsid w:val="00B775FB"/>
    <w:rsid w:val="00B77A83"/>
    <w:rsid w:val="00B77B65"/>
    <w:rsid w:val="00B77C91"/>
    <w:rsid w:val="00B77CB8"/>
    <w:rsid w:val="00B77E14"/>
    <w:rsid w:val="00B77E68"/>
    <w:rsid w:val="00B8022F"/>
    <w:rsid w:val="00B8054F"/>
    <w:rsid w:val="00B80616"/>
    <w:rsid w:val="00B806A0"/>
    <w:rsid w:val="00B80896"/>
    <w:rsid w:val="00B8089A"/>
    <w:rsid w:val="00B808B2"/>
    <w:rsid w:val="00B80BD0"/>
    <w:rsid w:val="00B80C93"/>
    <w:rsid w:val="00B80D72"/>
    <w:rsid w:val="00B80DE9"/>
    <w:rsid w:val="00B80DFA"/>
    <w:rsid w:val="00B80E31"/>
    <w:rsid w:val="00B811AB"/>
    <w:rsid w:val="00B811E0"/>
    <w:rsid w:val="00B81291"/>
    <w:rsid w:val="00B81434"/>
    <w:rsid w:val="00B81787"/>
    <w:rsid w:val="00B817FB"/>
    <w:rsid w:val="00B81A10"/>
    <w:rsid w:val="00B81B33"/>
    <w:rsid w:val="00B81B58"/>
    <w:rsid w:val="00B81B59"/>
    <w:rsid w:val="00B81D57"/>
    <w:rsid w:val="00B81E2D"/>
    <w:rsid w:val="00B81FDA"/>
    <w:rsid w:val="00B8200B"/>
    <w:rsid w:val="00B82177"/>
    <w:rsid w:val="00B8239D"/>
    <w:rsid w:val="00B82600"/>
    <w:rsid w:val="00B827ED"/>
    <w:rsid w:val="00B82A34"/>
    <w:rsid w:val="00B82B05"/>
    <w:rsid w:val="00B82C76"/>
    <w:rsid w:val="00B82EC1"/>
    <w:rsid w:val="00B83113"/>
    <w:rsid w:val="00B83206"/>
    <w:rsid w:val="00B83284"/>
    <w:rsid w:val="00B834AD"/>
    <w:rsid w:val="00B83ACC"/>
    <w:rsid w:val="00B83BB2"/>
    <w:rsid w:val="00B83D35"/>
    <w:rsid w:val="00B83F07"/>
    <w:rsid w:val="00B83FF7"/>
    <w:rsid w:val="00B84093"/>
    <w:rsid w:val="00B84275"/>
    <w:rsid w:val="00B842D7"/>
    <w:rsid w:val="00B84375"/>
    <w:rsid w:val="00B8487A"/>
    <w:rsid w:val="00B8498C"/>
    <w:rsid w:val="00B849F6"/>
    <w:rsid w:val="00B84BE8"/>
    <w:rsid w:val="00B84DD2"/>
    <w:rsid w:val="00B8505F"/>
    <w:rsid w:val="00B851E6"/>
    <w:rsid w:val="00B85204"/>
    <w:rsid w:val="00B85453"/>
    <w:rsid w:val="00B85670"/>
    <w:rsid w:val="00B85847"/>
    <w:rsid w:val="00B859A7"/>
    <w:rsid w:val="00B85C6B"/>
    <w:rsid w:val="00B85CC1"/>
    <w:rsid w:val="00B85D29"/>
    <w:rsid w:val="00B85DA6"/>
    <w:rsid w:val="00B860CE"/>
    <w:rsid w:val="00B86464"/>
    <w:rsid w:val="00B865EB"/>
    <w:rsid w:val="00B86748"/>
    <w:rsid w:val="00B86813"/>
    <w:rsid w:val="00B86865"/>
    <w:rsid w:val="00B86C53"/>
    <w:rsid w:val="00B86CFF"/>
    <w:rsid w:val="00B86D32"/>
    <w:rsid w:val="00B8716D"/>
    <w:rsid w:val="00B872A6"/>
    <w:rsid w:val="00B87465"/>
    <w:rsid w:val="00B87750"/>
    <w:rsid w:val="00B879F4"/>
    <w:rsid w:val="00B87AB2"/>
    <w:rsid w:val="00B87AC9"/>
    <w:rsid w:val="00B87BD7"/>
    <w:rsid w:val="00B87C34"/>
    <w:rsid w:val="00B87E13"/>
    <w:rsid w:val="00B900D7"/>
    <w:rsid w:val="00B9012A"/>
    <w:rsid w:val="00B90277"/>
    <w:rsid w:val="00B90367"/>
    <w:rsid w:val="00B907BB"/>
    <w:rsid w:val="00B908BA"/>
    <w:rsid w:val="00B908C1"/>
    <w:rsid w:val="00B90991"/>
    <w:rsid w:val="00B90B14"/>
    <w:rsid w:val="00B90DCB"/>
    <w:rsid w:val="00B9102E"/>
    <w:rsid w:val="00B91101"/>
    <w:rsid w:val="00B9116C"/>
    <w:rsid w:val="00B9128F"/>
    <w:rsid w:val="00B91379"/>
    <w:rsid w:val="00B9153F"/>
    <w:rsid w:val="00B91646"/>
    <w:rsid w:val="00B91AFE"/>
    <w:rsid w:val="00B91B5B"/>
    <w:rsid w:val="00B91F33"/>
    <w:rsid w:val="00B91FBD"/>
    <w:rsid w:val="00B92136"/>
    <w:rsid w:val="00B921DC"/>
    <w:rsid w:val="00B922F2"/>
    <w:rsid w:val="00B92484"/>
    <w:rsid w:val="00B9254D"/>
    <w:rsid w:val="00B92860"/>
    <w:rsid w:val="00B928F6"/>
    <w:rsid w:val="00B92AB2"/>
    <w:rsid w:val="00B92B19"/>
    <w:rsid w:val="00B92B8B"/>
    <w:rsid w:val="00B92BB9"/>
    <w:rsid w:val="00B92BFB"/>
    <w:rsid w:val="00B92C7B"/>
    <w:rsid w:val="00B92CCD"/>
    <w:rsid w:val="00B92D7B"/>
    <w:rsid w:val="00B92E0D"/>
    <w:rsid w:val="00B92FA1"/>
    <w:rsid w:val="00B93017"/>
    <w:rsid w:val="00B9301B"/>
    <w:rsid w:val="00B930DB"/>
    <w:rsid w:val="00B93165"/>
    <w:rsid w:val="00B93180"/>
    <w:rsid w:val="00B93192"/>
    <w:rsid w:val="00B93258"/>
    <w:rsid w:val="00B93289"/>
    <w:rsid w:val="00B936CE"/>
    <w:rsid w:val="00B93841"/>
    <w:rsid w:val="00B939BC"/>
    <w:rsid w:val="00B93A13"/>
    <w:rsid w:val="00B93CCF"/>
    <w:rsid w:val="00B93D3C"/>
    <w:rsid w:val="00B93E96"/>
    <w:rsid w:val="00B94023"/>
    <w:rsid w:val="00B94114"/>
    <w:rsid w:val="00B944A0"/>
    <w:rsid w:val="00B94527"/>
    <w:rsid w:val="00B9455D"/>
    <w:rsid w:val="00B94681"/>
    <w:rsid w:val="00B94771"/>
    <w:rsid w:val="00B949A6"/>
    <w:rsid w:val="00B94A41"/>
    <w:rsid w:val="00B94C9C"/>
    <w:rsid w:val="00B94CD2"/>
    <w:rsid w:val="00B94F1E"/>
    <w:rsid w:val="00B94F6B"/>
    <w:rsid w:val="00B950CA"/>
    <w:rsid w:val="00B95126"/>
    <w:rsid w:val="00B95168"/>
    <w:rsid w:val="00B95204"/>
    <w:rsid w:val="00B95307"/>
    <w:rsid w:val="00B95320"/>
    <w:rsid w:val="00B9548B"/>
    <w:rsid w:val="00B955ED"/>
    <w:rsid w:val="00B95799"/>
    <w:rsid w:val="00B95B72"/>
    <w:rsid w:val="00B95BD0"/>
    <w:rsid w:val="00B95C53"/>
    <w:rsid w:val="00B95CB1"/>
    <w:rsid w:val="00B95D18"/>
    <w:rsid w:val="00B95DE7"/>
    <w:rsid w:val="00B95E15"/>
    <w:rsid w:val="00B95E52"/>
    <w:rsid w:val="00B95F32"/>
    <w:rsid w:val="00B95F77"/>
    <w:rsid w:val="00B960C4"/>
    <w:rsid w:val="00B9618B"/>
    <w:rsid w:val="00B96566"/>
    <w:rsid w:val="00B96778"/>
    <w:rsid w:val="00B96838"/>
    <w:rsid w:val="00B968AA"/>
    <w:rsid w:val="00B96A32"/>
    <w:rsid w:val="00B96B72"/>
    <w:rsid w:val="00B96E3E"/>
    <w:rsid w:val="00B96E54"/>
    <w:rsid w:val="00B96F23"/>
    <w:rsid w:val="00B96F90"/>
    <w:rsid w:val="00B97094"/>
    <w:rsid w:val="00B970BF"/>
    <w:rsid w:val="00B97187"/>
    <w:rsid w:val="00B9719C"/>
    <w:rsid w:val="00B97368"/>
    <w:rsid w:val="00B9756A"/>
    <w:rsid w:val="00B97674"/>
    <w:rsid w:val="00B9776B"/>
    <w:rsid w:val="00B977CB"/>
    <w:rsid w:val="00B97821"/>
    <w:rsid w:val="00B97827"/>
    <w:rsid w:val="00B97905"/>
    <w:rsid w:val="00B979BC"/>
    <w:rsid w:val="00B97AD1"/>
    <w:rsid w:val="00B97EF4"/>
    <w:rsid w:val="00B97F5B"/>
    <w:rsid w:val="00BA008D"/>
    <w:rsid w:val="00BA022D"/>
    <w:rsid w:val="00BA025D"/>
    <w:rsid w:val="00BA0319"/>
    <w:rsid w:val="00BA0389"/>
    <w:rsid w:val="00BA03C1"/>
    <w:rsid w:val="00BA0675"/>
    <w:rsid w:val="00BA0811"/>
    <w:rsid w:val="00BA096D"/>
    <w:rsid w:val="00BA09D5"/>
    <w:rsid w:val="00BA0AD5"/>
    <w:rsid w:val="00BA0B82"/>
    <w:rsid w:val="00BA0C5A"/>
    <w:rsid w:val="00BA0F31"/>
    <w:rsid w:val="00BA1232"/>
    <w:rsid w:val="00BA13FF"/>
    <w:rsid w:val="00BA146B"/>
    <w:rsid w:val="00BA149F"/>
    <w:rsid w:val="00BA1531"/>
    <w:rsid w:val="00BA1700"/>
    <w:rsid w:val="00BA1B65"/>
    <w:rsid w:val="00BA1C3E"/>
    <w:rsid w:val="00BA1C49"/>
    <w:rsid w:val="00BA1E3B"/>
    <w:rsid w:val="00BA1EF8"/>
    <w:rsid w:val="00BA2034"/>
    <w:rsid w:val="00BA2071"/>
    <w:rsid w:val="00BA22BE"/>
    <w:rsid w:val="00BA23B7"/>
    <w:rsid w:val="00BA24F0"/>
    <w:rsid w:val="00BA26E3"/>
    <w:rsid w:val="00BA27D0"/>
    <w:rsid w:val="00BA2983"/>
    <w:rsid w:val="00BA2BAF"/>
    <w:rsid w:val="00BA2BC9"/>
    <w:rsid w:val="00BA2BF5"/>
    <w:rsid w:val="00BA2C1A"/>
    <w:rsid w:val="00BA2D6B"/>
    <w:rsid w:val="00BA3354"/>
    <w:rsid w:val="00BA34A0"/>
    <w:rsid w:val="00BA34B3"/>
    <w:rsid w:val="00BA3525"/>
    <w:rsid w:val="00BA3541"/>
    <w:rsid w:val="00BA380C"/>
    <w:rsid w:val="00BA381C"/>
    <w:rsid w:val="00BA3A10"/>
    <w:rsid w:val="00BA3A6A"/>
    <w:rsid w:val="00BA3B50"/>
    <w:rsid w:val="00BA3D37"/>
    <w:rsid w:val="00BA410B"/>
    <w:rsid w:val="00BA4228"/>
    <w:rsid w:val="00BA438C"/>
    <w:rsid w:val="00BA4661"/>
    <w:rsid w:val="00BA47C3"/>
    <w:rsid w:val="00BA48E1"/>
    <w:rsid w:val="00BA497C"/>
    <w:rsid w:val="00BA4B29"/>
    <w:rsid w:val="00BA5010"/>
    <w:rsid w:val="00BA5365"/>
    <w:rsid w:val="00BA53A8"/>
    <w:rsid w:val="00BA5564"/>
    <w:rsid w:val="00BA569E"/>
    <w:rsid w:val="00BA56F0"/>
    <w:rsid w:val="00BA5712"/>
    <w:rsid w:val="00BA5740"/>
    <w:rsid w:val="00BA5919"/>
    <w:rsid w:val="00BA592D"/>
    <w:rsid w:val="00BA5A32"/>
    <w:rsid w:val="00BA5B10"/>
    <w:rsid w:val="00BA5C09"/>
    <w:rsid w:val="00BA5CAE"/>
    <w:rsid w:val="00BA5CB7"/>
    <w:rsid w:val="00BA5D08"/>
    <w:rsid w:val="00BA5E40"/>
    <w:rsid w:val="00BA5E69"/>
    <w:rsid w:val="00BA5E97"/>
    <w:rsid w:val="00BA5F7B"/>
    <w:rsid w:val="00BA6102"/>
    <w:rsid w:val="00BA6236"/>
    <w:rsid w:val="00BA62B2"/>
    <w:rsid w:val="00BA62F1"/>
    <w:rsid w:val="00BA630C"/>
    <w:rsid w:val="00BA6363"/>
    <w:rsid w:val="00BA63AE"/>
    <w:rsid w:val="00BA6672"/>
    <w:rsid w:val="00BA69B7"/>
    <w:rsid w:val="00BA6B62"/>
    <w:rsid w:val="00BA6D06"/>
    <w:rsid w:val="00BA6D81"/>
    <w:rsid w:val="00BA6E6D"/>
    <w:rsid w:val="00BA6F77"/>
    <w:rsid w:val="00BA6FFA"/>
    <w:rsid w:val="00BA70EB"/>
    <w:rsid w:val="00BA72A1"/>
    <w:rsid w:val="00BA72E7"/>
    <w:rsid w:val="00BA7333"/>
    <w:rsid w:val="00BA7334"/>
    <w:rsid w:val="00BA740F"/>
    <w:rsid w:val="00BA7578"/>
    <w:rsid w:val="00BA76AC"/>
    <w:rsid w:val="00BA7846"/>
    <w:rsid w:val="00BA7A04"/>
    <w:rsid w:val="00BA7A4C"/>
    <w:rsid w:val="00BA7BC5"/>
    <w:rsid w:val="00BA7BE1"/>
    <w:rsid w:val="00BA7D14"/>
    <w:rsid w:val="00BA7E62"/>
    <w:rsid w:val="00BA7E87"/>
    <w:rsid w:val="00BA7F30"/>
    <w:rsid w:val="00BB0024"/>
    <w:rsid w:val="00BB019A"/>
    <w:rsid w:val="00BB027F"/>
    <w:rsid w:val="00BB0300"/>
    <w:rsid w:val="00BB032A"/>
    <w:rsid w:val="00BB0399"/>
    <w:rsid w:val="00BB041A"/>
    <w:rsid w:val="00BB067B"/>
    <w:rsid w:val="00BB0719"/>
    <w:rsid w:val="00BB090B"/>
    <w:rsid w:val="00BB092F"/>
    <w:rsid w:val="00BB0A28"/>
    <w:rsid w:val="00BB0A70"/>
    <w:rsid w:val="00BB0ADA"/>
    <w:rsid w:val="00BB0B52"/>
    <w:rsid w:val="00BB0C63"/>
    <w:rsid w:val="00BB0FB2"/>
    <w:rsid w:val="00BB1084"/>
    <w:rsid w:val="00BB10BC"/>
    <w:rsid w:val="00BB10F9"/>
    <w:rsid w:val="00BB168B"/>
    <w:rsid w:val="00BB19F9"/>
    <w:rsid w:val="00BB1AC6"/>
    <w:rsid w:val="00BB1D6C"/>
    <w:rsid w:val="00BB1E2B"/>
    <w:rsid w:val="00BB1E77"/>
    <w:rsid w:val="00BB1E7C"/>
    <w:rsid w:val="00BB21B0"/>
    <w:rsid w:val="00BB22BA"/>
    <w:rsid w:val="00BB239C"/>
    <w:rsid w:val="00BB245D"/>
    <w:rsid w:val="00BB2562"/>
    <w:rsid w:val="00BB2664"/>
    <w:rsid w:val="00BB26E4"/>
    <w:rsid w:val="00BB26E7"/>
    <w:rsid w:val="00BB2822"/>
    <w:rsid w:val="00BB2BAA"/>
    <w:rsid w:val="00BB2BB5"/>
    <w:rsid w:val="00BB2F63"/>
    <w:rsid w:val="00BB2FD3"/>
    <w:rsid w:val="00BB2FDF"/>
    <w:rsid w:val="00BB3000"/>
    <w:rsid w:val="00BB35E6"/>
    <w:rsid w:val="00BB3653"/>
    <w:rsid w:val="00BB3677"/>
    <w:rsid w:val="00BB3724"/>
    <w:rsid w:val="00BB39EA"/>
    <w:rsid w:val="00BB3C6F"/>
    <w:rsid w:val="00BB3D78"/>
    <w:rsid w:val="00BB3E71"/>
    <w:rsid w:val="00BB3E9B"/>
    <w:rsid w:val="00BB4001"/>
    <w:rsid w:val="00BB409D"/>
    <w:rsid w:val="00BB41D8"/>
    <w:rsid w:val="00BB442B"/>
    <w:rsid w:val="00BB4434"/>
    <w:rsid w:val="00BB44B4"/>
    <w:rsid w:val="00BB4739"/>
    <w:rsid w:val="00BB4AE4"/>
    <w:rsid w:val="00BB4B13"/>
    <w:rsid w:val="00BB4D8B"/>
    <w:rsid w:val="00BB50AE"/>
    <w:rsid w:val="00BB50F5"/>
    <w:rsid w:val="00BB5386"/>
    <w:rsid w:val="00BB5468"/>
    <w:rsid w:val="00BB54E7"/>
    <w:rsid w:val="00BB55BE"/>
    <w:rsid w:val="00BB55D5"/>
    <w:rsid w:val="00BB5780"/>
    <w:rsid w:val="00BB5B4A"/>
    <w:rsid w:val="00BB5C99"/>
    <w:rsid w:val="00BB5E06"/>
    <w:rsid w:val="00BB6079"/>
    <w:rsid w:val="00BB61A3"/>
    <w:rsid w:val="00BB61FB"/>
    <w:rsid w:val="00BB62FD"/>
    <w:rsid w:val="00BB640F"/>
    <w:rsid w:val="00BB67A2"/>
    <w:rsid w:val="00BB6973"/>
    <w:rsid w:val="00BB6BC2"/>
    <w:rsid w:val="00BB6C2E"/>
    <w:rsid w:val="00BB6DDD"/>
    <w:rsid w:val="00BB70A3"/>
    <w:rsid w:val="00BB7407"/>
    <w:rsid w:val="00BB742C"/>
    <w:rsid w:val="00BB7444"/>
    <w:rsid w:val="00BB74A7"/>
    <w:rsid w:val="00BB74AD"/>
    <w:rsid w:val="00BB7522"/>
    <w:rsid w:val="00BB76E3"/>
    <w:rsid w:val="00BB77BA"/>
    <w:rsid w:val="00BB7918"/>
    <w:rsid w:val="00BB7B47"/>
    <w:rsid w:val="00BB7B6E"/>
    <w:rsid w:val="00BB7BBE"/>
    <w:rsid w:val="00BB7C08"/>
    <w:rsid w:val="00BB7E29"/>
    <w:rsid w:val="00BB7E32"/>
    <w:rsid w:val="00BC0131"/>
    <w:rsid w:val="00BC0139"/>
    <w:rsid w:val="00BC019D"/>
    <w:rsid w:val="00BC0366"/>
    <w:rsid w:val="00BC0444"/>
    <w:rsid w:val="00BC0483"/>
    <w:rsid w:val="00BC07B4"/>
    <w:rsid w:val="00BC0A54"/>
    <w:rsid w:val="00BC0A7C"/>
    <w:rsid w:val="00BC0A91"/>
    <w:rsid w:val="00BC0D05"/>
    <w:rsid w:val="00BC0E12"/>
    <w:rsid w:val="00BC0EA4"/>
    <w:rsid w:val="00BC0F35"/>
    <w:rsid w:val="00BC1040"/>
    <w:rsid w:val="00BC1041"/>
    <w:rsid w:val="00BC114D"/>
    <w:rsid w:val="00BC11DE"/>
    <w:rsid w:val="00BC1219"/>
    <w:rsid w:val="00BC150F"/>
    <w:rsid w:val="00BC1628"/>
    <w:rsid w:val="00BC16C4"/>
    <w:rsid w:val="00BC192D"/>
    <w:rsid w:val="00BC1C2F"/>
    <w:rsid w:val="00BC1C56"/>
    <w:rsid w:val="00BC1CEE"/>
    <w:rsid w:val="00BC1F42"/>
    <w:rsid w:val="00BC1FA2"/>
    <w:rsid w:val="00BC20D2"/>
    <w:rsid w:val="00BC216C"/>
    <w:rsid w:val="00BC238A"/>
    <w:rsid w:val="00BC240F"/>
    <w:rsid w:val="00BC24EC"/>
    <w:rsid w:val="00BC252D"/>
    <w:rsid w:val="00BC260D"/>
    <w:rsid w:val="00BC266C"/>
    <w:rsid w:val="00BC2834"/>
    <w:rsid w:val="00BC2899"/>
    <w:rsid w:val="00BC293F"/>
    <w:rsid w:val="00BC29BF"/>
    <w:rsid w:val="00BC2E02"/>
    <w:rsid w:val="00BC2E05"/>
    <w:rsid w:val="00BC2E26"/>
    <w:rsid w:val="00BC2EBC"/>
    <w:rsid w:val="00BC3269"/>
    <w:rsid w:val="00BC353C"/>
    <w:rsid w:val="00BC3600"/>
    <w:rsid w:val="00BC3604"/>
    <w:rsid w:val="00BC3641"/>
    <w:rsid w:val="00BC39F8"/>
    <w:rsid w:val="00BC3C7A"/>
    <w:rsid w:val="00BC3D04"/>
    <w:rsid w:val="00BC3D06"/>
    <w:rsid w:val="00BC3DA2"/>
    <w:rsid w:val="00BC3F79"/>
    <w:rsid w:val="00BC404F"/>
    <w:rsid w:val="00BC41D0"/>
    <w:rsid w:val="00BC445F"/>
    <w:rsid w:val="00BC44B6"/>
    <w:rsid w:val="00BC454E"/>
    <w:rsid w:val="00BC4611"/>
    <w:rsid w:val="00BC465F"/>
    <w:rsid w:val="00BC46E6"/>
    <w:rsid w:val="00BC4760"/>
    <w:rsid w:val="00BC484B"/>
    <w:rsid w:val="00BC4A10"/>
    <w:rsid w:val="00BC4C20"/>
    <w:rsid w:val="00BC4E3E"/>
    <w:rsid w:val="00BC4E56"/>
    <w:rsid w:val="00BC4E95"/>
    <w:rsid w:val="00BC4EDC"/>
    <w:rsid w:val="00BC5000"/>
    <w:rsid w:val="00BC528F"/>
    <w:rsid w:val="00BC5550"/>
    <w:rsid w:val="00BC5679"/>
    <w:rsid w:val="00BC56B4"/>
    <w:rsid w:val="00BC57D0"/>
    <w:rsid w:val="00BC591A"/>
    <w:rsid w:val="00BC593B"/>
    <w:rsid w:val="00BC5B48"/>
    <w:rsid w:val="00BC5B80"/>
    <w:rsid w:val="00BC5BE4"/>
    <w:rsid w:val="00BC5F14"/>
    <w:rsid w:val="00BC5F92"/>
    <w:rsid w:val="00BC620A"/>
    <w:rsid w:val="00BC62C2"/>
    <w:rsid w:val="00BC6331"/>
    <w:rsid w:val="00BC65E5"/>
    <w:rsid w:val="00BC66B5"/>
    <w:rsid w:val="00BC6904"/>
    <w:rsid w:val="00BC6DC7"/>
    <w:rsid w:val="00BC701C"/>
    <w:rsid w:val="00BC71AB"/>
    <w:rsid w:val="00BC7205"/>
    <w:rsid w:val="00BC73B3"/>
    <w:rsid w:val="00BC7457"/>
    <w:rsid w:val="00BC745B"/>
    <w:rsid w:val="00BC7500"/>
    <w:rsid w:val="00BC769A"/>
    <w:rsid w:val="00BC796D"/>
    <w:rsid w:val="00BC79DF"/>
    <w:rsid w:val="00BC7C7C"/>
    <w:rsid w:val="00BC7D4F"/>
    <w:rsid w:val="00BC7F41"/>
    <w:rsid w:val="00BC7FBC"/>
    <w:rsid w:val="00BC7FE3"/>
    <w:rsid w:val="00BD01C8"/>
    <w:rsid w:val="00BD01E0"/>
    <w:rsid w:val="00BD0248"/>
    <w:rsid w:val="00BD046C"/>
    <w:rsid w:val="00BD05C5"/>
    <w:rsid w:val="00BD0624"/>
    <w:rsid w:val="00BD06FD"/>
    <w:rsid w:val="00BD0E7A"/>
    <w:rsid w:val="00BD0F40"/>
    <w:rsid w:val="00BD0FE7"/>
    <w:rsid w:val="00BD0FF7"/>
    <w:rsid w:val="00BD100E"/>
    <w:rsid w:val="00BD101D"/>
    <w:rsid w:val="00BD10E4"/>
    <w:rsid w:val="00BD12A1"/>
    <w:rsid w:val="00BD18EE"/>
    <w:rsid w:val="00BD1B3C"/>
    <w:rsid w:val="00BD1CA4"/>
    <w:rsid w:val="00BD1CD3"/>
    <w:rsid w:val="00BD1D08"/>
    <w:rsid w:val="00BD1EE0"/>
    <w:rsid w:val="00BD1FD2"/>
    <w:rsid w:val="00BD2082"/>
    <w:rsid w:val="00BD223D"/>
    <w:rsid w:val="00BD223E"/>
    <w:rsid w:val="00BD2587"/>
    <w:rsid w:val="00BD2588"/>
    <w:rsid w:val="00BD26BF"/>
    <w:rsid w:val="00BD275D"/>
    <w:rsid w:val="00BD27B1"/>
    <w:rsid w:val="00BD2D41"/>
    <w:rsid w:val="00BD2F2C"/>
    <w:rsid w:val="00BD2F44"/>
    <w:rsid w:val="00BD2F6E"/>
    <w:rsid w:val="00BD3185"/>
    <w:rsid w:val="00BD3394"/>
    <w:rsid w:val="00BD343B"/>
    <w:rsid w:val="00BD3468"/>
    <w:rsid w:val="00BD36BA"/>
    <w:rsid w:val="00BD37F5"/>
    <w:rsid w:val="00BD38E3"/>
    <w:rsid w:val="00BD38F4"/>
    <w:rsid w:val="00BD39BF"/>
    <w:rsid w:val="00BD3A78"/>
    <w:rsid w:val="00BD3B80"/>
    <w:rsid w:val="00BD3D47"/>
    <w:rsid w:val="00BD4151"/>
    <w:rsid w:val="00BD4435"/>
    <w:rsid w:val="00BD45C9"/>
    <w:rsid w:val="00BD4789"/>
    <w:rsid w:val="00BD4826"/>
    <w:rsid w:val="00BD48E0"/>
    <w:rsid w:val="00BD4BCC"/>
    <w:rsid w:val="00BD4C2B"/>
    <w:rsid w:val="00BD4F1A"/>
    <w:rsid w:val="00BD5114"/>
    <w:rsid w:val="00BD5187"/>
    <w:rsid w:val="00BD5232"/>
    <w:rsid w:val="00BD554B"/>
    <w:rsid w:val="00BD593D"/>
    <w:rsid w:val="00BD5978"/>
    <w:rsid w:val="00BD5A2F"/>
    <w:rsid w:val="00BD5A7A"/>
    <w:rsid w:val="00BD5AAE"/>
    <w:rsid w:val="00BD5B0B"/>
    <w:rsid w:val="00BD5BA1"/>
    <w:rsid w:val="00BD5E6A"/>
    <w:rsid w:val="00BD5EE7"/>
    <w:rsid w:val="00BD5F66"/>
    <w:rsid w:val="00BD5FCE"/>
    <w:rsid w:val="00BD6357"/>
    <w:rsid w:val="00BD6397"/>
    <w:rsid w:val="00BD6459"/>
    <w:rsid w:val="00BD6563"/>
    <w:rsid w:val="00BD6AB3"/>
    <w:rsid w:val="00BD6B30"/>
    <w:rsid w:val="00BD6BD6"/>
    <w:rsid w:val="00BD6C07"/>
    <w:rsid w:val="00BD6F1E"/>
    <w:rsid w:val="00BD6F71"/>
    <w:rsid w:val="00BD6FFB"/>
    <w:rsid w:val="00BD7076"/>
    <w:rsid w:val="00BD7112"/>
    <w:rsid w:val="00BD71FA"/>
    <w:rsid w:val="00BD7212"/>
    <w:rsid w:val="00BD73A5"/>
    <w:rsid w:val="00BD76BF"/>
    <w:rsid w:val="00BD7719"/>
    <w:rsid w:val="00BD7AEE"/>
    <w:rsid w:val="00BD7C8A"/>
    <w:rsid w:val="00BD7D01"/>
    <w:rsid w:val="00BD7F58"/>
    <w:rsid w:val="00BD7F9D"/>
    <w:rsid w:val="00BE01ED"/>
    <w:rsid w:val="00BE01F8"/>
    <w:rsid w:val="00BE03CA"/>
    <w:rsid w:val="00BE08C2"/>
    <w:rsid w:val="00BE0BF8"/>
    <w:rsid w:val="00BE0C63"/>
    <w:rsid w:val="00BE0DB6"/>
    <w:rsid w:val="00BE0DBD"/>
    <w:rsid w:val="00BE1032"/>
    <w:rsid w:val="00BE10B1"/>
    <w:rsid w:val="00BE138F"/>
    <w:rsid w:val="00BE16E0"/>
    <w:rsid w:val="00BE1824"/>
    <w:rsid w:val="00BE1ADC"/>
    <w:rsid w:val="00BE1C62"/>
    <w:rsid w:val="00BE1CF5"/>
    <w:rsid w:val="00BE1D31"/>
    <w:rsid w:val="00BE1DE0"/>
    <w:rsid w:val="00BE1E80"/>
    <w:rsid w:val="00BE1EF3"/>
    <w:rsid w:val="00BE1F63"/>
    <w:rsid w:val="00BE2057"/>
    <w:rsid w:val="00BE213E"/>
    <w:rsid w:val="00BE21BB"/>
    <w:rsid w:val="00BE224A"/>
    <w:rsid w:val="00BE24A4"/>
    <w:rsid w:val="00BE257E"/>
    <w:rsid w:val="00BE259A"/>
    <w:rsid w:val="00BE2692"/>
    <w:rsid w:val="00BE2B4E"/>
    <w:rsid w:val="00BE2D55"/>
    <w:rsid w:val="00BE2EB0"/>
    <w:rsid w:val="00BE2F0C"/>
    <w:rsid w:val="00BE300A"/>
    <w:rsid w:val="00BE316A"/>
    <w:rsid w:val="00BE3218"/>
    <w:rsid w:val="00BE35DD"/>
    <w:rsid w:val="00BE3772"/>
    <w:rsid w:val="00BE3941"/>
    <w:rsid w:val="00BE3959"/>
    <w:rsid w:val="00BE3AFC"/>
    <w:rsid w:val="00BE3B62"/>
    <w:rsid w:val="00BE3BD4"/>
    <w:rsid w:val="00BE3CF6"/>
    <w:rsid w:val="00BE3D7E"/>
    <w:rsid w:val="00BE3EAB"/>
    <w:rsid w:val="00BE3ED3"/>
    <w:rsid w:val="00BE3F5D"/>
    <w:rsid w:val="00BE3FFF"/>
    <w:rsid w:val="00BE40B3"/>
    <w:rsid w:val="00BE40D9"/>
    <w:rsid w:val="00BE4252"/>
    <w:rsid w:val="00BE4571"/>
    <w:rsid w:val="00BE45FB"/>
    <w:rsid w:val="00BE46B7"/>
    <w:rsid w:val="00BE4847"/>
    <w:rsid w:val="00BE48F9"/>
    <w:rsid w:val="00BE4BE0"/>
    <w:rsid w:val="00BE4D85"/>
    <w:rsid w:val="00BE4E0D"/>
    <w:rsid w:val="00BE5000"/>
    <w:rsid w:val="00BE540A"/>
    <w:rsid w:val="00BE551B"/>
    <w:rsid w:val="00BE5839"/>
    <w:rsid w:val="00BE5A43"/>
    <w:rsid w:val="00BE5C06"/>
    <w:rsid w:val="00BE5CC1"/>
    <w:rsid w:val="00BE60AD"/>
    <w:rsid w:val="00BE61E2"/>
    <w:rsid w:val="00BE6226"/>
    <w:rsid w:val="00BE6603"/>
    <w:rsid w:val="00BE66DA"/>
    <w:rsid w:val="00BE66DF"/>
    <w:rsid w:val="00BE66E9"/>
    <w:rsid w:val="00BE686F"/>
    <w:rsid w:val="00BE697C"/>
    <w:rsid w:val="00BE6995"/>
    <w:rsid w:val="00BE69FF"/>
    <w:rsid w:val="00BE6B16"/>
    <w:rsid w:val="00BE6C04"/>
    <w:rsid w:val="00BE6CB1"/>
    <w:rsid w:val="00BE71F9"/>
    <w:rsid w:val="00BE743D"/>
    <w:rsid w:val="00BE750D"/>
    <w:rsid w:val="00BE75E1"/>
    <w:rsid w:val="00BE76F2"/>
    <w:rsid w:val="00BE77E1"/>
    <w:rsid w:val="00BE7845"/>
    <w:rsid w:val="00BE7847"/>
    <w:rsid w:val="00BE787A"/>
    <w:rsid w:val="00BE78D2"/>
    <w:rsid w:val="00BE795D"/>
    <w:rsid w:val="00BE79D1"/>
    <w:rsid w:val="00BE7F1F"/>
    <w:rsid w:val="00BF01B3"/>
    <w:rsid w:val="00BF01EC"/>
    <w:rsid w:val="00BF026B"/>
    <w:rsid w:val="00BF0386"/>
    <w:rsid w:val="00BF0584"/>
    <w:rsid w:val="00BF075F"/>
    <w:rsid w:val="00BF0980"/>
    <w:rsid w:val="00BF09B2"/>
    <w:rsid w:val="00BF09CF"/>
    <w:rsid w:val="00BF0D75"/>
    <w:rsid w:val="00BF0DA1"/>
    <w:rsid w:val="00BF0E4A"/>
    <w:rsid w:val="00BF0E62"/>
    <w:rsid w:val="00BF0F80"/>
    <w:rsid w:val="00BF1024"/>
    <w:rsid w:val="00BF102B"/>
    <w:rsid w:val="00BF10EB"/>
    <w:rsid w:val="00BF1332"/>
    <w:rsid w:val="00BF16A6"/>
    <w:rsid w:val="00BF1854"/>
    <w:rsid w:val="00BF18D3"/>
    <w:rsid w:val="00BF1979"/>
    <w:rsid w:val="00BF1AE7"/>
    <w:rsid w:val="00BF1C4D"/>
    <w:rsid w:val="00BF1CC7"/>
    <w:rsid w:val="00BF1E2F"/>
    <w:rsid w:val="00BF1FB5"/>
    <w:rsid w:val="00BF20C3"/>
    <w:rsid w:val="00BF214A"/>
    <w:rsid w:val="00BF21B9"/>
    <w:rsid w:val="00BF2913"/>
    <w:rsid w:val="00BF29A9"/>
    <w:rsid w:val="00BF2B18"/>
    <w:rsid w:val="00BF2B66"/>
    <w:rsid w:val="00BF2BBB"/>
    <w:rsid w:val="00BF2C1D"/>
    <w:rsid w:val="00BF2CDC"/>
    <w:rsid w:val="00BF2EDF"/>
    <w:rsid w:val="00BF2FA3"/>
    <w:rsid w:val="00BF302B"/>
    <w:rsid w:val="00BF31AC"/>
    <w:rsid w:val="00BF32CE"/>
    <w:rsid w:val="00BF338A"/>
    <w:rsid w:val="00BF33C0"/>
    <w:rsid w:val="00BF349C"/>
    <w:rsid w:val="00BF3682"/>
    <w:rsid w:val="00BF36A2"/>
    <w:rsid w:val="00BF389E"/>
    <w:rsid w:val="00BF3916"/>
    <w:rsid w:val="00BF3A4C"/>
    <w:rsid w:val="00BF3B1E"/>
    <w:rsid w:val="00BF3DC2"/>
    <w:rsid w:val="00BF3DD4"/>
    <w:rsid w:val="00BF3ED2"/>
    <w:rsid w:val="00BF41C8"/>
    <w:rsid w:val="00BF4243"/>
    <w:rsid w:val="00BF4507"/>
    <w:rsid w:val="00BF4554"/>
    <w:rsid w:val="00BF4566"/>
    <w:rsid w:val="00BF478B"/>
    <w:rsid w:val="00BF4A02"/>
    <w:rsid w:val="00BF4A24"/>
    <w:rsid w:val="00BF4D24"/>
    <w:rsid w:val="00BF4DAC"/>
    <w:rsid w:val="00BF4DB7"/>
    <w:rsid w:val="00BF4F4A"/>
    <w:rsid w:val="00BF533F"/>
    <w:rsid w:val="00BF5446"/>
    <w:rsid w:val="00BF54C7"/>
    <w:rsid w:val="00BF54CE"/>
    <w:rsid w:val="00BF5506"/>
    <w:rsid w:val="00BF5625"/>
    <w:rsid w:val="00BF591E"/>
    <w:rsid w:val="00BF5A8D"/>
    <w:rsid w:val="00BF5AB8"/>
    <w:rsid w:val="00BF5B35"/>
    <w:rsid w:val="00BF5B7A"/>
    <w:rsid w:val="00BF5C0A"/>
    <w:rsid w:val="00BF5D99"/>
    <w:rsid w:val="00BF5FC7"/>
    <w:rsid w:val="00BF621A"/>
    <w:rsid w:val="00BF62E5"/>
    <w:rsid w:val="00BF63F8"/>
    <w:rsid w:val="00BF6404"/>
    <w:rsid w:val="00BF6509"/>
    <w:rsid w:val="00BF6581"/>
    <w:rsid w:val="00BF678E"/>
    <w:rsid w:val="00BF68A0"/>
    <w:rsid w:val="00BF6963"/>
    <w:rsid w:val="00BF6AE4"/>
    <w:rsid w:val="00BF6DE0"/>
    <w:rsid w:val="00BF6DF7"/>
    <w:rsid w:val="00BF6EB4"/>
    <w:rsid w:val="00BF6ECF"/>
    <w:rsid w:val="00BF6EE1"/>
    <w:rsid w:val="00BF718F"/>
    <w:rsid w:val="00BF7277"/>
    <w:rsid w:val="00BF72E2"/>
    <w:rsid w:val="00BF746B"/>
    <w:rsid w:val="00BF753E"/>
    <w:rsid w:val="00BF78B7"/>
    <w:rsid w:val="00BF79E3"/>
    <w:rsid w:val="00BF7D16"/>
    <w:rsid w:val="00BF7D2A"/>
    <w:rsid w:val="00BF7D48"/>
    <w:rsid w:val="00BF7D76"/>
    <w:rsid w:val="00BF7E1F"/>
    <w:rsid w:val="00BF7E71"/>
    <w:rsid w:val="00C000C4"/>
    <w:rsid w:val="00C001BA"/>
    <w:rsid w:val="00C002F5"/>
    <w:rsid w:val="00C0031A"/>
    <w:rsid w:val="00C0036B"/>
    <w:rsid w:val="00C005C0"/>
    <w:rsid w:val="00C0070C"/>
    <w:rsid w:val="00C0088C"/>
    <w:rsid w:val="00C00D49"/>
    <w:rsid w:val="00C00DC6"/>
    <w:rsid w:val="00C00E57"/>
    <w:rsid w:val="00C00EB3"/>
    <w:rsid w:val="00C00EB5"/>
    <w:rsid w:val="00C01121"/>
    <w:rsid w:val="00C011B2"/>
    <w:rsid w:val="00C011D8"/>
    <w:rsid w:val="00C01236"/>
    <w:rsid w:val="00C013AC"/>
    <w:rsid w:val="00C016AC"/>
    <w:rsid w:val="00C01720"/>
    <w:rsid w:val="00C01989"/>
    <w:rsid w:val="00C01991"/>
    <w:rsid w:val="00C019DA"/>
    <w:rsid w:val="00C01A39"/>
    <w:rsid w:val="00C01E2C"/>
    <w:rsid w:val="00C01E40"/>
    <w:rsid w:val="00C01EDA"/>
    <w:rsid w:val="00C01F4F"/>
    <w:rsid w:val="00C02113"/>
    <w:rsid w:val="00C02537"/>
    <w:rsid w:val="00C026F5"/>
    <w:rsid w:val="00C0278E"/>
    <w:rsid w:val="00C02879"/>
    <w:rsid w:val="00C02B27"/>
    <w:rsid w:val="00C02B6B"/>
    <w:rsid w:val="00C02D0C"/>
    <w:rsid w:val="00C02D10"/>
    <w:rsid w:val="00C02D93"/>
    <w:rsid w:val="00C02F9E"/>
    <w:rsid w:val="00C0305D"/>
    <w:rsid w:val="00C03095"/>
    <w:rsid w:val="00C0311D"/>
    <w:rsid w:val="00C03447"/>
    <w:rsid w:val="00C037EA"/>
    <w:rsid w:val="00C038A8"/>
    <w:rsid w:val="00C039E5"/>
    <w:rsid w:val="00C03A62"/>
    <w:rsid w:val="00C03B01"/>
    <w:rsid w:val="00C03BBB"/>
    <w:rsid w:val="00C03D2A"/>
    <w:rsid w:val="00C03E80"/>
    <w:rsid w:val="00C042D7"/>
    <w:rsid w:val="00C04364"/>
    <w:rsid w:val="00C04404"/>
    <w:rsid w:val="00C0459C"/>
    <w:rsid w:val="00C0481C"/>
    <w:rsid w:val="00C049A8"/>
    <w:rsid w:val="00C04BA5"/>
    <w:rsid w:val="00C04C31"/>
    <w:rsid w:val="00C04DD4"/>
    <w:rsid w:val="00C04EC7"/>
    <w:rsid w:val="00C04F10"/>
    <w:rsid w:val="00C05018"/>
    <w:rsid w:val="00C0505E"/>
    <w:rsid w:val="00C050E0"/>
    <w:rsid w:val="00C050EC"/>
    <w:rsid w:val="00C05379"/>
    <w:rsid w:val="00C05405"/>
    <w:rsid w:val="00C0540D"/>
    <w:rsid w:val="00C054E9"/>
    <w:rsid w:val="00C056EF"/>
    <w:rsid w:val="00C05742"/>
    <w:rsid w:val="00C0576D"/>
    <w:rsid w:val="00C05AFF"/>
    <w:rsid w:val="00C05B11"/>
    <w:rsid w:val="00C05B7D"/>
    <w:rsid w:val="00C05C08"/>
    <w:rsid w:val="00C05CC5"/>
    <w:rsid w:val="00C05CDB"/>
    <w:rsid w:val="00C05D04"/>
    <w:rsid w:val="00C05D4B"/>
    <w:rsid w:val="00C05DF2"/>
    <w:rsid w:val="00C05FEC"/>
    <w:rsid w:val="00C05FF2"/>
    <w:rsid w:val="00C0610A"/>
    <w:rsid w:val="00C0613D"/>
    <w:rsid w:val="00C061FE"/>
    <w:rsid w:val="00C062AB"/>
    <w:rsid w:val="00C06403"/>
    <w:rsid w:val="00C06472"/>
    <w:rsid w:val="00C06494"/>
    <w:rsid w:val="00C064A6"/>
    <w:rsid w:val="00C068EE"/>
    <w:rsid w:val="00C06C6F"/>
    <w:rsid w:val="00C06E67"/>
    <w:rsid w:val="00C06EEB"/>
    <w:rsid w:val="00C06F55"/>
    <w:rsid w:val="00C07223"/>
    <w:rsid w:val="00C07268"/>
    <w:rsid w:val="00C072A3"/>
    <w:rsid w:val="00C072D7"/>
    <w:rsid w:val="00C0749A"/>
    <w:rsid w:val="00C0751B"/>
    <w:rsid w:val="00C075E6"/>
    <w:rsid w:val="00C07618"/>
    <w:rsid w:val="00C078C6"/>
    <w:rsid w:val="00C07BB2"/>
    <w:rsid w:val="00C1037F"/>
    <w:rsid w:val="00C103C0"/>
    <w:rsid w:val="00C103CF"/>
    <w:rsid w:val="00C10580"/>
    <w:rsid w:val="00C10674"/>
    <w:rsid w:val="00C1072F"/>
    <w:rsid w:val="00C1091A"/>
    <w:rsid w:val="00C1095C"/>
    <w:rsid w:val="00C10B45"/>
    <w:rsid w:val="00C10DC0"/>
    <w:rsid w:val="00C111FA"/>
    <w:rsid w:val="00C1166B"/>
    <w:rsid w:val="00C117D4"/>
    <w:rsid w:val="00C1180A"/>
    <w:rsid w:val="00C11CAF"/>
    <w:rsid w:val="00C11D11"/>
    <w:rsid w:val="00C11E7C"/>
    <w:rsid w:val="00C11FE3"/>
    <w:rsid w:val="00C120D0"/>
    <w:rsid w:val="00C1252F"/>
    <w:rsid w:val="00C126A8"/>
    <w:rsid w:val="00C12A35"/>
    <w:rsid w:val="00C12B89"/>
    <w:rsid w:val="00C12DEB"/>
    <w:rsid w:val="00C12F66"/>
    <w:rsid w:val="00C13250"/>
    <w:rsid w:val="00C13320"/>
    <w:rsid w:val="00C13375"/>
    <w:rsid w:val="00C134A8"/>
    <w:rsid w:val="00C134ED"/>
    <w:rsid w:val="00C13510"/>
    <w:rsid w:val="00C13607"/>
    <w:rsid w:val="00C13754"/>
    <w:rsid w:val="00C137A2"/>
    <w:rsid w:val="00C139BF"/>
    <w:rsid w:val="00C13A24"/>
    <w:rsid w:val="00C13B71"/>
    <w:rsid w:val="00C13BED"/>
    <w:rsid w:val="00C14054"/>
    <w:rsid w:val="00C140A0"/>
    <w:rsid w:val="00C140F8"/>
    <w:rsid w:val="00C14200"/>
    <w:rsid w:val="00C1425B"/>
    <w:rsid w:val="00C14295"/>
    <w:rsid w:val="00C142BB"/>
    <w:rsid w:val="00C14790"/>
    <w:rsid w:val="00C14B69"/>
    <w:rsid w:val="00C14BBE"/>
    <w:rsid w:val="00C15066"/>
    <w:rsid w:val="00C150C8"/>
    <w:rsid w:val="00C150E7"/>
    <w:rsid w:val="00C153DC"/>
    <w:rsid w:val="00C1541D"/>
    <w:rsid w:val="00C1553D"/>
    <w:rsid w:val="00C15647"/>
    <w:rsid w:val="00C15824"/>
    <w:rsid w:val="00C15D4B"/>
    <w:rsid w:val="00C15E1B"/>
    <w:rsid w:val="00C16068"/>
    <w:rsid w:val="00C160AF"/>
    <w:rsid w:val="00C16196"/>
    <w:rsid w:val="00C161A9"/>
    <w:rsid w:val="00C162C2"/>
    <w:rsid w:val="00C1653C"/>
    <w:rsid w:val="00C167C8"/>
    <w:rsid w:val="00C167DD"/>
    <w:rsid w:val="00C16B72"/>
    <w:rsid w:val="00C16D0C"/>
    <w:rsid w:val="00C16F8E"/>
    <w:rsid w:val="00C17019"/>
    <w:rsid w:val="00C1701B"/>
    <w:rsid w:val="00C17293"/>
    <w:rsid w:val="00C172CC"/>
    <w:rsid w:val="00C173FE"/>
    <w:rsid w:val="00C1748D"/>
    <w:rsid w:val="00C174CC"/>
    <w:rsid w:val="00C175D2"/>
    <w:rsid w:val="00C1789D"/>
    <w:rsid w:val="00C178D4"/>
    <w:rsid w:val="00C178E0"/>
    <w:rsid w:val="00C17915"/>
    <w:rsid w:val="00C17AA7"/>
    <w:rsid w:val="00C17ECD"/>
    <w:rsid w:val="00C17F15"/>
    <w:rsid w:val="00C17F35"/>
    <w:rsid w:val="00C200F4"/>
    <w:rsid w:val="00C20461"/>
    <w:rsid w:val="00C20529"/>
    <w:rsid w:val="00C205C8"/>
    <w:rsid w:val="00C20A71"/>
    <w:rsid w:val="00C20AE4"/>
    <w:rsid w:val="00C20C34"/>
    <w:rsid w:val="00C20EEA"/>
    <w:rsid w:val="00C210AA"/>
    <w:rsid w:val="00C2113E"/>
    <w:rsid w:val="00C215B7"/>
    <w:rsid w:val="00C216FE"/>
    <w:rsid w:val="00C217EB"/>
    <w:rsid w:val="00C2181B"/>
    <w:rsid w:val="00C218AD"/>
    <w:rsid w:val="00C218BF"/>
    <w:rsid w:val="00C2191D"/>
    <w:rsid w:val="00C21A30"/>
    <w:rsid w:val="00C21A69"/>
    <w:rsid w:val="00C21CB3"/>
    <w:rsid w:val="00C21D5F"/>
    <w:rsid w:val="00C21E7F"/>
    <w:rsid w:val="00C221BF"/>
    <w:rsid w:val="00C2235F"/>
    <w:rsid w:val="00C2243C"/>
    <w:rsid w:val="00C2258B"/>
    <w:rsid w:val="00C2259C"/>
    <w:rsid w:val="00C22947"/>
    <w:rsid w:val="00C2299C"/>
    <w:rsid w:val="00C22B78"/>
    <w:rsid w:val="00C22C25"/>
    <w:rsid w:val="00C22CCB"/>
    <w:rsid w:val="00C22CFE"/>
    <w:rsid w:val="00C22D28"/>
    <w:rsid w:val="00C22D55"/>
    <w:rsid w:val="00C22F29"/>
    <w:rsid w:val="00C22F73"/>
    <w:rsid w:val="00C2306B"/>
    <w:rsid w:val="00C23173"/>
    <w:rsid w:val="00C23195"/>
    <w:rsid w:val="00C233C9"/>
    <w:rsid w:val="00C23440"/>
    <w:rsid w:val="00C23676"/>
    <w:rsid w:val="00C237AC"/>
    <w:rsid w:val="00C23BC5"/>
    <w:rsid w:val="00C23BF7"/>
    <w:rsid w:val="00C23C07"/>
    <w:rsid w:val="00C23E01"/>
    <w:rsid w:val="00C24174"/>
    <w:rsid w:val="00C243DF"/>
    <w:rsid w:val="00C2457B"/>
    <w:rsid w:val="00C245AA"/>
    <w:rsid w:val="00C245B3"/>
    <w:rsid w:val="00C2481E"/>
    <w:rsid w:val="00C2486D"/>
    <w:rsid w:val="00C24A5B"/>
    <w:rsid w:val="00C24B80"/>
    <w:rsid w:val="00C24C62"/>
    <w:rsid w:val="00C24D27"/>
    <w:rsid w:val="00C24D2D"/>
    <w:rsid w:val="00C24E58"/>
    <w:rsid w:val="00C24F06"/>
    <w:rsid w:val="00C25145"/>
    <w:rsid w:val="00C25169"/>
    <w:rsid w:val="00C251BC"/>
    <w:rsid w:val="00C25215"/>
    <w:rsid w:val="00C25311"/>
    <w:rsid w:val="00C2537D"/>
    <w:rsid w:val="00C255C3"/>
    <w:rsid w:val="00C25612"/>
    <w:rsid w:val="00C256A6"/>
    <w:rsid w:val="00C25892"/>
    <w:rsid w:val="00C25B52"/>
    <w:rsid w:val="00C25EDD"/>
    <w:rsid w:val="00C25F95"/>
    <w:rsid w:val="00C25FDE"/>
    <w:rsid w:val="00C26043"/>
    <w:rsid w:val="00C26059"/>
    <w:rsid w:val="00C260D4"/>
    <w:rsid w:val="00C262FB"/>
    <w:rsid w:val="00C265AF"/>
    <w:rsid w:val="00C265F4"/>
    <w:rsid w:val="00C268A3"/>
    <w:rsid w:val="00C26B9E"/>
    <w:rsid w:val="00C26C4A"/>
    <w:rsid w:val="00C26D44"/>
    <w:rsid w:val="00C26DE2"/>
    <w:rsid w:val="00C26F16"/>
    <w:rsid w:val="00C27095"/>
    <w:rsid w:val="00C271AC"/>
    <w:rsid w:val="00C27432"/>
    <w:rsid w:val="00C274A8"/>
    <w:rsid w:val="00C278D2"/>
    <w:rsid w:val="00C27998"/>
    <w:rsid w:val="00C27A83"/>
    <w:rsid w:val="00C27AB5"/>
    <w:rsid w:val="00C27B6F"/>
    <w:rsid w:val="00C27CB0"/>
    <w:rsid w:val="00C27DB5"/>
    <w:rsid w:val="00C27DD7"/>
    <w:rsid w:val="00C30005"/>
    <w:rsid w:val="00C30053"/>
    <w:rsid w:val="00C30280"/>
    <w:rsid w:val="00C30439"/>
    <w:rsid w:val="00C3048D"/>
    <w:rsid w:val="00C30590"/>
    <w:rsid w:val="00C305C7"/>
    <w:rsid w:val="00C305E9"/>
    <w:rsid w:val="00C3066E"/>
    <w:rsid w:val="00C308E1"/>
    <w:rsid w:val="00C30942"/>
    <w:rsid w:val="00C30B3E"/>
    <w:rsid w:val="00C30C15"/>
    <w:rsid w:val="00C30DDD"/>
    <w:rsid w:val="00C3117F"/>
    <w:rsid w:val="00C31221"/>
    <w:rsid w:val="00C312CF"/>
    <w:rsid w:val="00C3155A"/>
    <w:rsid w:val="00C315CD"/>
    <w:rsid w:val="00C316A4"/>
    <w:rsid w:val="00C31720"/>
    <w:rsid w:val="00C317B7"/>
    <w:rsid w:val="00C3184A"/>
    <w:rsid w:val="00C318C0"/>
    <w:rsid w:val="00C3196C"/>
    <w:rsid w:val="00C31B19"/>
    <w:rsid w:val="00C31BCA"/>
    <w:rsid w:val="00C31D5C"/>
    <w:rsid w:val="00C31D86"/>
    <w:rsid w:val="00C31DFF"/>
    <w:rsid w:val="00C31F4C"/>
    <w:rsid w:val="00C32084"/>
    <w:rsid w:val="00C32731"/>
    <w:rsid w:val="00C32BBB"/>
    <w:rsid w:val="00C32C76"/>
    <w:rsid w:val="00C32DC2"/>
    <w:rsid w:val="00C33014"/>
    <w:rsid w:val="00C3308C"/>
    <w:rsid w:val="00C333F3"/>
    <w:rsid w:val="00C3367B"/>
    <w:rsid w:val="00C3371E"/>
    <w:rsid w:val="00C33890"/>
    <w:rsid w:val="00C33CE6"/>
    <w:rsid w:val="00C3409C"/>
    <w:rsid w:val="00C34161"/>
    <w:rsid w:val="00C341AD"/>
    <w:rsid w:val="00C342CD"/>
    <w:rsid w:val="00C343E8"/>
    <w:rsid w:val="00C34708"/>
    <w:rsid w:val="00C3475F"/>
    <w:rsid w:val="00C349A9"/>
    <w:rsid w:val="00C349BA"/>
    <w:rsid w:val="00C34A0C"/>
    <w:rsid w:val="00C34A80"/>
    <w:rsid w:val="00C34D1A"/>
    <w:rsid w:val="00C350C4"/>
    <w:rsid w:val="00C3526F"/>
    <w:rsid w:val="00C352BA"/>
    <w:rsid w:val="00C352F5"/>
    <w:rsid w:val="00C3530C"/>
    <w:rsid w:val="00C355FB"/>
    <w:rsid w:val="00C3561A"/>
    <w:rsid w:val="00C35629"/>
    <w:rsid w:val="00C35797"/>
    <w:rsid w:val="00C35AC4"/>
    <w:rsid w:val="00C35AD2"/>
    <w:rsid w:val="00C35B34"/>
    <w:rsid w:val="00C35B86"/>
    <w:rsid w:val="00C35C05"/>
    <w:rsid w:val="00C361A9"/>
    <w:rsid w:val="00C361F6"/>
    <w:rsid w:val="00C3625C"/>
    <w:rsid w:val="00C3628B"/>
    <w:rsid w:val="00C36373"/>
    <w:rsid w:val="00C36519"/>
    <w:rsid w:val="00C36679"/>
    <w:rsid w:val="00C36755"/>
    <w:rsid w:val="00C368DA"/>
    <w:rsid w:val="00C36973"/>
    <w:rsid w:val="00C369DC"/>
    <w:rsid w:val="00C36BA5"/>
    <w:rsid w:val="00C36BDF"/>
    <w:rsid w:val="00C36D51"/>
    <w:rsid w:val="00C36E3F"/>
    <w:rsid w:val="00C36F05"/>
    <w:rsid w:val="00C36FAF"/>
    <w:rsid w:val="00C37205"/>
    <w:rsid w:val="00C3747A"/>
    <w:rsid w:val="00C37587"/>
    <w:rsid w:val="00C375BB"/>
    <w:rsid w:val="00C377A5"/>
    <w:rsid w:val="00C37865"/>
    <w:rsid w:val="00C37888"/>
    <w:rsid w:val="00C37A43"/>
    <w:rsid w:val="00C37BB3"/>
    <w:rsid w:val="00C37CAF"/>
    <w:rsid w:val="00C37F02"/>
    <w:rsid w:val="00C37F42"/>
    <w:rsid w:val="00C4000B"/>
    <w:rsid w:val="00C40105"/>
    <w:rsid w:val="00C40166"/>
    <w:rsid w:val="00C40177"/>
    <w:rsid w:val="00C401CE"/>
    <w:rsid w:val="00C402AD"/>
    <w:rsid w:val="00C40467"/>
    <w:rsid w:val="00C404D1"/>
    <w:rsid w:val="00C40729"/>
    <w:rsid w:val="00C407FD"/>
    <w:rsid w:val="00C40C5E"/>
    <w:rsid w:val="00C40CAF"/>
    <w:rsid w:val="00C40DBF"/>
    <w:rsid w:val="00C41126"/>
    <w:rsid w:val="00C41161"/>
    <w:rsid w:val="00C412F2"/>
    <w:rsid w:val="00C4133B"/>
    <w:rsid w:val="00C41482"/>
    <w:rsid w:val="00C4175C"/>
    <w:rsid w:val="00C41859"/>
    <w:rsid w:val="00C418AA"/>
    <w:rsid w:val="00C41BAE"/>
    <w:rsid w:val="00C41BF6"/>
    <w:rsid w:val="00C41F1D"/>
    <w:rsid w:val="00C41F5C"/>
    <w:rsid w:val="00C41F61"/>
    <w:rsid w:val="00C41FE5"/>
    <w:rsid w:val="00C420CB"/>
    <w:rsid w:val="00C420F7"/>
    <w:rsid w:val="00C4210D"/>
    <w:rsid w:val="00C42169"/>
    <w:rsid w:val="00C42361"/>
    <w:rsid w:val="00C42377"/>
    <w:rsid w:val="00C423C7"/>
    <w:rsid w:val="00C424DC"/>
    <w:rsid w:val="00C42653"/>
    <w:rsid w:val="00C42845"/>
    <w:rsid w:val="00C42934"/>
    <w:rsid w:val="00C42B78"/>
    <w:rsid w:val="00C42C6E"/>
    <w:rsid w:val="00C42C92"/>
    <w:rsid w:val="00C42E8D"/>
    <w:rsid w:val="00C42FC8"/>
    <w:rsid w:val="00C42FE5"/>
    <w:rsid w:val="00C43018"/>
    <w:rsid w:val="00C43069"/>
    <w:rsid w:val="00C43153"/>
    <w:rsid w:val="00C433B3"/>
    <w:rsid w:val="00C43470"/>
    <w:rsid w:val="00C437B7"/>
    <w:rsid w:val="00C438BA"/>
    <w:rsid w:val="00C43CBD"/>
    <w:rsid w:val="00C43CFF"/>
    <w:rsid w:val="00C43DBA"/>
    <w:rsid w:val="00C43E35"/>
    <w:rsid w:val="00C440BA"/>
    <w:rsid w:val="00C441AE"/>
    <w:rsid w:val="00C441B2"/>
    <w:rsid w:val="00C4426C"/>
    <w:rsid w:val="00C442F4"/>
    <w:rsid w:val="00C4439D"/>
    <w:rsid w:val="00C444BB"/>
    <w:rsid w:val="00C44519"/>
    <w:rsid w:val="00C44558"/>
    <w:rsid w:val="00C4468C"/>
    <w:rsid w:val="00C447C4"/>
    <w:rsid w:val="00C447DB"/>
    <w:rsid w:val="00C44A76"/>
    <w:rsid w:val="00C44D77"/>
    <w:rsid w:val="00C44E79"/>
    <w:rsid w:val="00C44F60"/>
    <w:rsid w:val="00C4508A"/>
    <w:rsid w:val="00C45144"/>
    <w:rsid w:val="00C45188"/>
    <w:rsid w:val="00C4521E"/>
    <w:rsid w:val="00C4545D"/>
    <w:rsid w:val="00C456DF"/>
    <w:rsid w:val="00C45812"/>
    <w:rsid w:val="00C45B91"/>
    <w:rsid w:val="00C45BB2"/>
    <w:rsid w:val="00C45D58"/>
    <w:rsid w:val="00C45F08"/>
    <w:rsid w:val="00C4603D"/>
    <w:rsid w:val="00C462A4"/>
    <w:rsid w:val="00C46372"/>
    <w:rsid w:val="00C4643D"/>
    <w:rsid w:val="00C4650A"/>
    <w:rsid w:val="00C46543"/>
    <w:rsid w:val="00C46571"/>
    <w:rsid w:val="00C4657B"/>
    <w:rsid w:val="00C46700"/>
    <w:rsid w:val="00C46914"/>
    <w:rsid w:val="00C46C03"/>
    <w:rsid w:val="00C46CDA"/>
    <w:rsid w:val="00C46D41"/>
    <w:rsid w:val="00C46D9D"/>
    <w:rsid w:val="00C46DFD"/>
    <w:rsid w:val="00C46E62"/>
    <w:rsid w:val="00C46EE3"/>
    <w:rsid w:val="00C475C3"/>
    <w:rsid w:val="00C476FD"/>
    <w:rsid w:val="00C4774D"/>
    <w:rsid w:val="00C47757"/>
    <w:rsid w:val="00C477F9"/>
    <w:rsid w:val="00C478EE"/>
    <w:rsid w:val="00C47931"/>
    <w:rsid w:val="00C47A64"/>
    <w:rsid w:val="00C47AAF"/>
    <w:rsid w:val="00C47B32"/>
    <w:rsid w:val="00C47CCC"/>
    <w:rsid w:val="00C47E6C"/>
    <w:rsid w:val="00C47F42"/>
    <w:rsid w:val="00C50042"/>
    <w:rsid w:val="00C50188"/>
    <w:rsid w:val="00C5037C"/>
    <w:rsid w:val="00C5042C"/>
    <w:rsid w:val="00C504A8"/>
    <w:rsid w:val="00C5053F"/>
    <w:rsid w:val="00C50560"/>
    <w:rsid w:val="00C5056C"/>
    <w:rsid w:val="00C506B7"/>
    <w:rsid w:val="00C5079A"/>
    <w:rsid w:val="00C508C9"/>
    <w:rsid w:val="00C509C6"/>
    <w:rsid w:val="00C50A16"/>
    <w:rsid w:val="00C50B58"/>
    <w:rsid w:val="00C50BEC"/>
    <w:rsid w:val="00C50E95"/>
    <w:rsid w:val="00C50F6D"/>
    <w:rsid w:val="00C51322"/>
    <w:rsid w:val="00C51420"/>
    <w:rsid w:val="00C514BA"/>
    <w:rsid w:val="00C51522"/>
    <w:rsid w:val="00C51722"/>
    <w:rsid w:val="00C519CD"/>
    <w:rsid w:val="00C51A69"/>
    <w:rsid w:val="00C51AD3"/>
    <w:rsid w:val="00C51C9D"/>
    <w:rsid w:val="00C51EC1"/>
    <w:rsid w:val="00C52351"/>
    <w:rsid w:val="00C5250F"/>
    <w:rsid w:val="00C5257D"/>
    <w:rsid w:val="00C5280E"/>
    <w:rsid w:val="00C528E0"/>
    <w:rsid w:val="00C52927"/>
    <w:rsid w:val="00C5298A"/>
    <w:rsid w:val="00C529A6"/>
    <w:rsid w:val="00C52AA2"/>
    <w:rsid w:val="00C52B85"/>
    <w:rsid w:val="00C52B97"/>
    <w:rsid w:val="00C52F5A"/>
    <w:rsid w:val="00C53022"/>
    <w:rsid w:val="00C53074"/>
    <w:rsid w:val="00C530BB"/>
    <w:rsid w:val="00C5313A"/>
    <w:rsid w:val="00C53253"/>
    <w:rsid w:val="00C53345"/>
    <w:rsid w:val="00C53378"/>
    <w:rsid w:val="00C534B7"/>
    <w:rsid w:val="00C5381D"/>
    <w:rsid w:val="00C539ED"/>
    <w:rsid w:val="00C53A1D"/>
    <w:rsid w:val="00C53C41"/>
    <w:rsid w:val="00C53EEA"/>
    <w:rsid w:val="00C53FFB"/>
    <w:rsid w:val="00C541CB"/>
    <w:rsid w:val="00C5441E"/>
    <w:rsid w:val="00C54437"/>
    <w:rsid w:val="00C54509"/>
    <w:rsid w:val="00C546A8"/>
    <w:rsid w:val="00C5477D"/>
    <w:rsid w:val="00C54A1B"/>
    <w:rsid w:val="00C54B31"/>
    <w:rsid w:val="00C54BC8"/>
    <w:rsid w:val="00C54D2B"/>
    <w:rsid w:val="00C55580"/>
    <w:rsid w:val="00C55804"/>
    <w:rsid w:val="00C558EC"/>
    <w:rsid w:val="00C55902"/>
    <w:rsid w:val="00C55ECC"/>
    <w:rsid w:val="00C56108"/>
    <w:rsid w:val="00C56216"/>
    <w:rsid w:val="00C5635B"/>
    <w:rsid w:val="00C563F7"/>
    <w:rsid w:val="00C5646D"/>
    <w:rsid w:val="00C564A3"/>
    <w:rsid w:val="00C56563"/>
    <w:rsid w:val="00C567C2"/>
    <w:rsid w:val="00C5688F"/>
    <w:rsid w:val="00C56E3C"/>
    <w:rsid w:val="00C57170"/>
    <w:rsid w:val="00C57247"/>
    <w:rsid w:val="00C57329"/>
    <w:rsid w:val="00C5747E"/>
    <w:rsid w:val="00C574B5"/>
    <w:rsid w:val="00C57890"/>
    <w:rsid w:val="00C57957"/>
    <w:rsid w:val="00C5795F"/>
    <w:rsid w:val="00C57BA0"/>
    <w:rsid w:val="00C57BDF"/>
    <w:rsid w:val="00C57C0E"/>
    <w:rsid w:val="00C57CDC"/>
    <w:rsid w:val="00C57CDE"/>
    <w:rsid w:val="00C57FEB"/>
    <w:rsid w:val="00C6018F"/>
    <w:rsid w:val="00C608A9"/>
    <w:rsid w:val="00C608AE"/>
    <w:rsid w:val="00C60A4D"/>
    <w:rsid w:val="00C60BB1"/>
    <w:rsid w:val="00C60C41"/>
    <w:rsid w:val="00C60CFF"/>
    <w:rsid w:val="00C61000"/>
    <w:rsid w:val="00C61377"/>
    <w:rsid w:val="00C61442"/>
    <w:rsid w:val="00C616F1"/>
    <w:rsid w:val="00C61881"/>
    <w:rsid w:val="00C61B7B"/>
    <w:rsid w:val="00C61BCB"/>
    <w:rsid w:val="00C61CE6"/>
    <w:rsid w:val="00C61DB0"/>
    <w:rsid w:val="00C62060"/>
    <w:rsid w:val="00C6209A"/>
    <w:rsid w:val="00C62211"/>
    <w:rsid w:val="00C622B1"/>
    <w:rsid w:val="00C6231A"/>
    <w:rsid w:val="00C62353"/>
    <w:rsid w:val="00C6235C"/>
    <w:rsid w:val="00C62E1C"/>
    <w:rsid w:val="00C6301F"/>
    <w:rsid w:val="00C630C8"/>
    <w:rsid w:val="00C6316C"/>
    <w:rsid w:val="00C63257"/>
    <w:rsid w:val="00C63331"/>
    <w:rsid w:val="00C6343B"/>
    <w:rsid w:val="00C638C2"/>
    <w:rsid w:val="00C63AAC"/>
    <w:rsid w:val="00C63ABC"/>
    <w:rsid w:val="00C63B43"/>
    <w:rsid w:val="00C63D29"/>
    <w:rsid w:val="00C63D37"/>
    <w:rsid w:val="00C63D85"/>
    <w:rsid w:val="00C63DD4"/>
    <w:rsid w:val="00C63E06"/>
    <w:rsid w:val="00C63EB4"/>
    <w:rsid w:val="00C6419F"/>
    <w:rsid w:val="00C643CD"/>
    <w:rsid w:val="00C646CE"/>
    <w:rsid w:val="00C6489E"/>
    <w:rsid w:val="00C64965"/>
    <w:rsid w:val="00C64B41"/>
    <w:rsid w:val="00C64D79"/>
    <w:rsid w:val="00C64DF1"/>
    <w:rsid w:val="00C64F8F"/>
    <w:rsid w:val="00C65299"/>
    <w:rsid w:val="00C65391"/>
    <w:rsid w:val="00C653FD"/>
    <w:rsid w:val="00C6558F"/>
    <w:rsid w:val="00C65605"/>
    <w:rsid w:val="00C65711"/>
    <w:rsid w:val="00C6573A"/>
    <w:rsid w:val="00C65782"/>
    <w:rsid w:val="00C65851"/>
    <w:rsid w:val="00C65A5E"/>
    <w:rsid w:val="00C65B6F"/>
    <w:rsid w:val="00C65BFD"/>
    <w:rsid w:val="00C65C02"/>
    <w:rsid w:val="00C65C2D"/>
    <w:rsid w:val="00C65C38"/>
    <w:rsid w:val="00C65EC3"/>
    <w:rsid w:val="00C65F00"/>
    <w:rsid w:val="00C6615E"/>
    <w:rsid w:val="00C662A8"/>
    <w:rsid w:val="00C66344"/>
    <w:rsid w:val="00C663B4"/>
    <w:rsid w:val="00C66685"/>
    <w:rsid w:val="00C6684F"/>
    <w:rsid w:val="00C6695A"/>
    <w:rsid w:val="00C66980"/>
    <w:rsid w:val="00C669D3"/>
    <w:rsid w:val="00C66ABC"/>
    <w:rsid w:val="00C66AF9"/>
    <w:rsid w:val="00C66BFC"/>
    <w:rsid w:val="00C66C1E"/>
    <w:rsid w:val="00C66C6D"/>
    <w:rsid w:val="00C66EE8"/>
    <w:rsid w:val="00C66FD8"/>
    <w:rsid w:val="00C66FE6"/>
    <w:rsid w:val="00C66FF6"/>
    <w:rsid w:val="00C671D2"/>
    <w:rsid w:val="00C67218"/>
    <w:rsid w:val="00C677E1"/>
    <w:rsid w:val="00C679CE"/>
    <w:rsid w:val="00C67B97"/>
    <w:rsid w:val="00C67E52"/>
    <w:rsid w:val="00C67F0D"/>
    <w:rsid w:val="00C7005A"/>
    <w:rsid w:val="00C700BE"/>
    <w:rsid w:val="00C7012D"/>
    <w:rsid w:val="00C70159"/>
    <w:rsid w:val="00C701EA"/>
    <w:rsid w:val="00C703A3"/>
    <w:rsid w:val="00C704F1"/>
    <w:rsid w:val="00C70501"/>
    <w:rsid w:val="00C708F4"/>
    <w:rsid w:val="00C70B67"/>
    <w:rsid w:val="00C70C5C"/>
    <w:rsid w:val="00C70CCC"/>
    <w:rsid w:val="00C70E17"/>
    <w:rsid w:val="00C70E2F"/>
    <w:rsid w:val="00C70E6B"/>
    <w:rsid w:val="00C70FEF"/>
    <w:rsid w:val="00C710F3"/>
    <w:rsid w:val="00C711F0"/>
    <w:rsid w:val="00C71208"/>
    <w:rsid w:val="00C713D0"/>
    <w:rsid w:val="00C71446"/>
    <w:rsid w:val="00C715C4"/>
    <w:rsid w:val="00C715F7"/>
    <w:rsid w:val="00C718A9"/>
    <w:rsid w:val="00C71945"/>
    <w:rsid w:val="00C71AC0"/>
    <w:rsid w:val="00C71CDE"/>
    <w:rsid w:val="00C71E06"/>
    <w:rsid w:val="00C71E1C"/>
    <w:rsid w:val="00C722AA"/>
    <w:rsid w:val="00C72563"/>
    <w:rsid w:val="00C727F9"/>
    <w:rsid w:val="00C7289E"/>
    <w:rsid w:val="00C72975"/>
    <w:rsid w:val="00C729F7"/>
    <w:rsid w:val="00C72E87"/>
    <w:rsid w:val="00C73074"/>
    <w:rsid w:val="00C73161"/>
    <w:rsid w:val="00C73170"/>
    <w:rsid w:val="00C738C7"/>
    <w:rsid w:val="00C739EE"/>
    <w:rsid w:val="00C73BCD"/>
    <w:rsid w:val="00C73C3B"/>
    <w:rsid w:val="00C73C44"/>
    <w:rsid w:val="00C73C9F"/>
    <w:rsid w:val="00C73CEE"/>
    <w:rsid w:val="00C73D89"/>
    <w:rsid w:val="00C74195"/>
    <w:rsid w:val="00C74437"/>
    <w:rsid w:val="00C74439"/>
    <w:rsid w:val="00C745DF"/>
    <w:rsid w:val="00C74870"/>
    <w:rsid w:val="00C74881"/>
    <w:rsid w:val="00C74940"/>
    <w:rsid w:val="00C74C1C"/>
    <w:rsid w:val="00C74D04"/>
    <w:rsid w:val="00C74D3F"/>
    <w:rsid w:val="00C751E5"/>
    <w:rsid w:val="00C75300"/>
    <w:rsid w:val="00C75800"/>
    <w:rsid w:val="00C75829"/>
    <w:rsid w:val="00C75B4D"/>
    <w:rsid w:val="00C75B9D"/>
    <w:rsid w:val="00C75C66"/>
    <w:rsid w:val="00C75E20"/>
    <w:rsid w:val="00C75E8A"/>
    <w:rsid w:val="00C75F52"/>
    <w:rsid w:val="00C75F8A"/>
    <w:rsid w:val="00C75FED"/>
    <w:rsid w:val="00C76099"/>
    <w:rsid w:val="00C7609B"/>
    <w:rsid w:val="00C76194"/>
    <w:rsid w:val="00C762A0"/>
    <w:rsid w:val="00C76542"/>
    <w:rsid w:val="00C76565"/>
    <w:rsid w:val="00C766A2"/>
    <w:rsid w:val="00C7676B"/>
    <w:rsid w:val="00C76920"/>
    <w:rsid w:val="00C769E9"/>
    <w:rsid w:val="00C76B5E"/>
    <w:rsid w:val="00C76C2B"/>
    <w:rsid w:val="00C76DEA"/>
    <w:rsid w:val="00C76EC8"/>
    <w:rsid w:val="00C77031"/>
    <w:rsid w:val="00C7724B"/>
    <w:rsid w:val="00C77256"/>
    <w:rsid w:val="00C772E9"/>
    <w:rsid w:val="00C776C3"/>
    <w:rsid w:val="00C7773A"/>
    <w:rsid w:val="00C77908"/>
    <w:rsid w:val="00C77A72"/>
    <w:rsid w:val="00C77A7C"/>
    <w:rsid w:val="00C77CBA"/>
    <w:rsid w:val="00C77E53"/>
    <w:rsid w:val="00C800FA"/>
    <w:rsid w:val="00C801DD"/>
    <w:rsid w:val="00C803AF"/>
    <w:rsid w:val="00C80594"/>
    <w:rsid w:val="00C805DC"/>
    <w:rsid w:val="00C80903"/>
    <w:rsid w:val="00C80A69"/>
    <w:rsid w:val="00C80AC3"/>
    <w:rsid w:val="00C80BF0"/>
    <w:rsid w:val="00C80E7C"/>
    <w:rsid w:val="00C80FF9"/>
    <w:rsid w:val="00C812F6"/>
    <w:rsid w:val="00C8131B"/>
    <w:rsid w:val="00C81593"/>
    <w:rsid w:val="00C81617"/>
    <w:rsid w:val="00C818FF"/>
    <w:rsid w:val="00C8190B"/>
    <w:rsid w:val="00C81A43"/>
    <w:rsid w:val="00C81CA6"/>
    <w:rsid w:val="00C81E35"/>
    <w:rsid w:val="00C81F19"/>
    <w:rsid w:val="00C82138"/>
    <w:rsid w:val="00C8213B"/>
    <w:rsid w:val="00C82149"/>
    <w:rsid w:val="00C8216E"/>
    <w:rsid w:val="00C8226F"/>
    <w:rsid w:val="00C824CB"/>
    <w:rsid w:val="00C8267F"/>
    <w:rsid w:val="00C826CD"/>
    <w:rsid w:val="00C82892"/>
    <w:rsid w:val="00C829D1"/>
    <w:rsid w:val="00C82B87"/>
    <w:rsid w:val="00C82BFB"/>
    <w:rsid w:val="00C82D35"/>
    <w:rsid w:val="00C82D5B"/>
    <w:rsid w:val="00C83102"/>
    <w:rsid w:val="00C83136"/>
    <w:rsid w:val="00C83334"/>
    <w:rsid w:val="00C83798"/>
    <w:rsid w:val="00C838C0"/>
    <w:rsid w:val="00C838DE"/>
    <w:rsid w:val="00C83C59"/>
    <w:rsid w:val="00C83E8C"/>
    <w:rsid w:val="00C83ECA"/>
    <w:rsid w:val="00C83EED"/>
    <w:rsid w:val="00C84793"/>
    <w:rsid w:val="00C849F0"/>
    <w:rsid w:val="00C84E9C"/>
    <w:rsid w:val="00C84F2A"/>
    <w:rsid w:val="00C8522E"/>
    <w:rsid w:val="00C85401"/>
    <w:rsid w:val="00C85425"/>
    <w:rsid w:val="00C855CD"/>
    <w:rsid w:val="00C856A4"/>
    <w:rsid w:val="00C858C7"/>
    <w:rsid w:val="00C859D0"/>
    <w:rsid w:val="00C85AD4"/>
    <w:rsid w:val="00C85C96"/>
    <w:rsid w:val="00C85E07"/>
    <w:rsid w:val="00C85FB0"/>
    <w:rsid w:val="00C8601B"/>
    <w:rsid w:val="00C86063"/>
    <w:rsid w:val="00C860D9"/>
    <w:rsid w:val="00C8614D"/>
    <w:rsid w:val="00C8618E"/>
    <w:rsid w:val="00C861C2"/>
    <w:rsid w:val="00C8638B"/>
    <w:rsid w:val="00C863B3"/>
    <w:rsid w:val="00C864F2"/>
    <w:rsid w:val="00C86537"/>
    <w:rsid w:val="00C865A1"/>
    <w:rsid w:val="00C868E1"/>
    <w:rsid w:val="00C869D4"/>
    <w:rsid w:val="00C86AC2"/>
    <w:rsid w:val="00C86B92"/>
    <w:rsid w:val="00C86CCC"/>
    <w:rsid w:val="00C86D6C"/>
    <w:rsid w:val="00C86E28"/>
    <w:rsid w:val="00C86EA3"/>
    <w:rsid w:val="00C8717E"/>
    <w:rsid w:val="00C87381"/>
    <w:rsid w:val="00C87971"/>
    <w:rsid w:val="00C87C5D"/>
    <w:rsid w:val="00C87CAA"/>
    <w:rsid w:val="00C87D19"/>
    <w:rsid w:val="00C87EBE"/>
    <w:rsid w:val="00C87F9A"/>
    <w:rsid w:val="00C90147"/>
    <w:rsid w:val="00C902DD"/>
    <w:rsid w:val="00C903E6"/>
    <w:rsid w:val="00C9061C"/>
    <w:rsid w:val="00C906AD"/>
    <w:rsid w:val="00C90965"/>
    <w:rsid w:val="00C90A3D"/>
    <w:rsid w:val="00C90CDF"/>
    <w:rsid w:val="00C90F65"/>
    <w:rsid w:val="00C90FEF"/>
    <w:rsid w:val="00C910CF"/>
    <w:rsid w:val="00C910FA"/>
    <w:rsid w:val="00C910FC"/>
    <w:rsid w:val="00C9115C"/>
    <w:rsid w:val="00C91429"/>
    <w:rsid w:val="00C91590"/>
    <w:rsid w:val="00C9163A"/>
    <w:rsid w:val="00C916FC"/>
    <w:rsid w:val="00C917BB"/>
    <w:rsid w:val="00C917C5"/>
    <w:rsid w:val="00C917DC"/>
    <w:rsid w:val="00C9193F"/>
    <w:rsid w:val="00C91A2E"/>
    <w:rsid w:val="00C91ABB"/>
    <w:rsid w:val="00C91CED"/>
    <w:rsid w:val="00C91D01"/>
    <w:rsid w:val="00C91E32"/>
    <w:rsid w:val="00C91E7E"/>
    <w:rsid w:val="00C91EB2"/>
    <w:rsid w:val="00C91F12"/>
    <w:rsid w:val="00C91FE8"/>
    <w:rsid w:val="00C921B7"/>
    <w:rsid w:val="00C92306"/>
    <w:rsid w:val="00C92314"/>
    <w:rsid w:val="00C925D3"/>
    <w:rsid w:val="00C927BD"/>
    <w:rsid w:val="00C927EC"/>
    <w:rsid w:val="00C92888"/>
    <w:rsid w:val="00C928B6"/>
    <w:rsid w:val="00C92B96"/>
    <w:rsid w:val="00C92D43"/>
    <w:rsid w:val="00C92FAB"/>
    <w:rsid w:val="00C93086"/>
    <w:rsid w:val="00C930F5"/>
    <w:rsid w:val="00C9313D"/>
    <w:rsid w:val="00C9316F"/>
    <w:rsid w:val="00C9328D"/>
    <w:rsid w:val="00C933B6"/>
    <w:rsid w:val="00C93581"/>
    <w:rsid w:val="00C938D3"/>
    <w:rsid w:val="00C93A37"/>
    <w:rsid w:val="00C93B72"/>
    <w:rsid w:val="00C93BA9"/>
    <w:rsid w:val="00C93BB2"/>
    <w:rsid w:val="00C93C3E"/>
    <w:rsid w:val="00C93D8D"/>
    <w:rsid w:val="00C93E72"/>
    <w:rsid w:val="00C93FBC"/>
    <w:rsid w:val="00C940B8"/>
    <w:rsid w:val="00C942CB"/>
    <w:rsid w:val="00C943B1"/>
    <w:rsid w:val="00C94787"/>
    <w:rsid w:val="00C9482C"/>
    <w:rsid w:val="00C948F4"/>
    <w:rsid w:val="00C948F7"/>
    <w:rsid w:val="00C9494C"/>
    <w:rsid w:val="00C94990"/>
    <w:rsid w:val="00C94A82"/>
    <w:rsid w:val="00C94ABD"/>
    <w:rsid w:val="00C94BBE"/>
    <w:rsid w:val="00C94D62"/>
    <w:rsid w:val="00C94EFE"/>
    <w:rsid w:val="00C9511C"/>
    <w:rsid w:val="00C9516B"/>
    <w:rsid w:val="00C9516C"/>
    <w:rsid w:val="00C95170"/>
    <w:rsid w:val="00C95235"/>
    <w:rsid w:val="00C95362"/>
    <w:rsid w:val="00C9562F"/>
    <w:rsid w:val="00C956CC"/>
    <w:rsid w:val="00C9595B"/>
    <w:rsid w:val="00C95FF5"/>
    <w:rsid w:val="00C96251"/>
    <w:rsid w:val="00C96285"/>
    <w:rsid w:val="00C967EC"/>
    <w:rsid w:val="00C96A29"/>
    <w:rsid w:val="00C96A84"/>
    <w:rsid w:val="00C96BFC"/>
    <w:rsid w:val="00C96DD4"/>
    <w:rsid w:val="00C97199"/>
    <w:rsid w:val="00C971FF"/>
    <w:rsid w:val="00C97418"/>
    <w:rsid w:val="00C97551"/>
    <w:rsid w:val="00C975C4"/>
    <w:rsid w:val="00C97730"/>
    <w:rsid w:val="00C977A7"/>
    <w:rsid w:val="00C977EF"/>
    <w:rsid w:val="00C979D4"/>
    <w:rsid w:val="00C97A9A"/>
    <w:rsid w:val="00C97B45"/>
    <w:rsid w:val="00C97B5D"/>
    <w:rsid w:val="00C97D36"/>
    <w:rsid w:val="00C97F03"/>
    <w:rsid w:val="00C97F46"/>
    <w:rsid w:val="00CA0053"/>
    <w:rsid w:val="00CA05F3"/>
    <w:rsid w:val="00CA06C8"/>
    <w:rsid w:val="00CA070E"/>
    <w:rsid w:val="00CA07BC"/>
    <w:rsid w:val="00CA07EA"/>
    <w:rsid w:val="00CA07F8"/>
    <w:rsid w:val="00CA089E"/>
    <w:rsid w:val="00CA0B82"/>
    <w:rsid w:val="00CA0B9F"/>
    <w:rsid w:val="00CA0BCD"/>
    <w:rsid w:val="00CA0C56"/>
    <w:rsid w:val="00CA0D2A"/>
    <w:rsid w:val="00CA0EF0"/>
    <w:rsid w:val="00CA10B9"/>
    <w:rsid w:val="00CA10D0"/>
    <w:rsid w:val="00CA1449"/>
    <w:rsid w:val="00CA1755"/>
    <w:rsid w:val="00CA1826"/>
    <w:rsid w:val="00CA198B"/>
    <w:rsid w:val="00CA19E4"/>
    <w:rsid w:val="00CA1A0C"/>
    <w:rsid w:val="00CA1BF0"/>
    <w:rsid w:val="00CA1E2C"/>
    <w:rsid w:val="00CA20D9"/>
    <w:rsid w:val="00CA226D"/>
    <w:rsid w:val="00CA2615"/>
    <w:rsid w:val="00CA271F"/>
    <w:rsid w:val="00CA28E4"/>
    <w:rsid w:val="00CA2B70"/>
    <w:rsid w:val="00CA2CB9"/>
    <w:rsid w:val="00CA2CD3"/>
    <w:rsid w:val="00CA2E64"/>
    <w:rsid w:val="00CA32B9"/>
    <w:rsid w:val="00CA3315"/>
    <w:rsid w:val="00CA3489"/>
    <w:rsid w:val="00CA386D"/>
    <w:rsid w:val="00CA3899"/>
    <w:rsid w:val="00CA3946"/>
    <w:rsid w:val="00CA3B3A"/>
    <w:rsid w:val="00CA3B4D"/>
    <w:rsid w:val="00CA3C39"/>
    <w:rsid w:val="00CA3EB9"/>
    <w:rsid w:val="00CA405D"/>
    <w:rsid w:val="00CA43D3"/>
    <w:rsid w:val="00CA4439"/>
    <w:rsid w:val="00CA4453"/>
    <w:rsid w:val="00CA49CA"/>
    <w:rsid w:val="00CA4B9C"/>
    <w:rsid w:val="00CA4C91"/>
    <w:rsid w:val="00CA4E2C"/>
    <w:rsid w:val="00CA4E9B"/>
    <w:rsid w:val="00CA505F"/>
    <w:rsid w:val="00CA50D5"/>
    <w:rsid w:val="00CA52EF"/>
    <w:rsid w:val="00CA531F"/>
    <w:rsid w:val="00CA5354"/>
    <w:rsid w:val="00CA5554"/>
    <w:rsid w:val="00CA558A"/>
    <w:rsid w:val="00CA56D8"/>
    <w:rsid w:val="00CA593F"/>
    <w:rsid w:val="00CA5944"/>
    <w:rsid w:val="00CA595C"/>
    <w:rsid w:val="00CA5B6A"/>
    <w:rsid w:val="00CA5C13"/>
    <w:rsid w:val="00CA5D2B"/>
    <w:rsid w:val="00CA5D3F"/>
    <w:rsid w:val="00CA5EC4"/>
    <w:rsid w:val="00CA5F3E"/>
    <w:rsid w:val="00CA6089"/>
    <w:rsid w:val="00CA61A1"/>
    <w:rsid w:val="00CA61DB"/>
    <w:rsid w:val="00CA6472"/>
    <w:rsid w:val="00CA69CB"/>
    <w:rsid w:val="00CA6A47"/>
    <w:rsid w:val="00CA6B52"/>
    <w:rsid w:val="00CA6B93"/>
    <w:rsid w:val="00CA6BB6"/>
    <w:rsid w:val="00CA6C3D"/>
    <w:rsid w:val="00CA6C4D"/>
    <w:rsid w:val="00CA6C64"/>
    <w:rsid w:val="00CA6C7C"/>
    <w:rsid w:val="00CA6CE0"/>
    <w:rsid w:val="00CA6EEA"/>
    <w:rsid w:val="00CA6FCE"/>
    <w:rsid w:val="00CA6FD6"/>
    <w:rsid w:val="00CA7101"/>
    <w:rsid w:val="00CA74B5"/>
    <w:rsid w:val="00CA7702"/>
    <w:rsid w:val="00CA7946"/>
    <w:rsid w:val="00CA796A"/>
    <w:rsid w:val="00CA7A01"/>
    <w:rsid w:val="00CA7CFD"/>
    <w:rsid w:val="00CA7D1D"/>
    <w:rsid w:val="00CA7D2B"/>
    <w:rsid w:val="00CA7D8E"/>
    <w:rsid w:val="00CA7D95"/>
    <w:rsid w:val="00CA7E1A"/>
    <w:rsid w:val="00CA7F82"/>
    <w:rsid w:val="00CA7FB7"/>
    <w:rsid w:val="00CB00EB"/>
    <w:rsid w:val="00CB0133"/>
    <w:rsid w:val="00CB0214"/>
    <w:rsid w:val="00CB023D"/>
    <w:rsid w:val="00CB028F"/>
    <w:rsid w:val="00CB0350"/>
    <w:rsid w:val="00CB040C"/>
    <w:rsid w:val="00CB0933"/>
    <w:rsid w:val="00CB0AD5"/>
    <w:rsid w:val="00CB0B4C"/>
    <w:rsid w:val="00CB0D32"/>
    <w:rsid w:val="00CB0D64"/>
    <w:rsid w:val="00CB0E22"/>
    <w:rsid w:val="00CB0ECF"/>
    <w:rsid w:val="00CB0F98"/>
    <w:rsid w:val="00CB14EF"/>
    <w:rsid w:val="00CB1A6E"/>
    <w:rsid w:val="00CB1C0D"/>
    <w:rsid w:val="00CB1DF0"/>
    <w:rsid w:val="00CB1EA8"/>
    <w:rsid w:val="00CB1EBE"/>
    <w:rsid w:val="00CB201A"/>
    <w:rsid w:val="00CB2020"/>
    <w:rsid w:val="00CB2034"/>
    <w:rsid w:val="00CB2050"/>
    <w:rsid w:val="00CB2081"/>
    <w:rsid w:val="00CB234F"/>
    <w:rsid w:val="00CB2359"/>
    <w:rsid w:val="00CB23DF"/>
    <w:rsid w:val="00CB23FF"/>
    <w:rsid w:val="00CB240F"/>
    <w:rsid w:val="00CB244C"/>
    <w:rsid w:val="00CB2555"/>
    <w:rsid w:val="00CB26B2"/>
    <w:rsid w:val="00CB270D"/>
    <w:rsid w:val="00CB278F"/>
    <w:rsid w:val="00CB27BE"/>
    <w:rsid w:val="00CB29A8"/>
    <w:rsid w:val="00CB2BC5"/>
    <w:rsid w:val="00CB2C22"/>
    <w:rsid w:val="00CB2CB5"/>
    <w:rsid w:val="00CB2D30"/>
    <w:rsid w:val="00CB2E57"/>
    <w:rsid w:val="00CB2F83"/>
    <w:rsid w:val="00CB2FBD"/>
    <w:rsid w:val="00CB38CF"/>
    <w:rsid w:val="00CB3BED"/>
    <w:rsid w:val="00CB3C30"/>
    <w:rsid w:val="00CB3E59"/>
    <w:rsid w:val="00CB3FD7"/>
    <w:rsid w:val="00CB4148"/>
    <w:rsid w:val="00CB42D5"/>
    <w:rsid w:val="00CB46C5"/>
    <w:rsid w:val="00CB48EE"/>
    <w:rsid w:val="00CB4A6B"/>
    <w:rsid w:val="00CB5140"/>
    <w:rsid w:val="00CB51F6"/>
    <w:rsid w:val="00CB530C"/>
    <w:rsid w:val="00CB5323"/>
    <w:rsid w:val="00CB54E7"/>
    <w:rsid w:val="00CB562E"/>
    <w:rsid w:val="00CB5798"/>
    <w:rsid w:val="00CB5C80"/>
    <w:rsid w:val="00CB5CAA"/>
    <w:rsid w:val="00CB5F06"/>
    <w:rsid w:val="00CB5FF9"/>
    <w:rsid w:val="00CB615B"/>
    <w:rsid w:val="00CB61CD"/>
    <w:rsid w:val="00CB640F"/>
    <w:rsid w:val="00CB661E"/>
    <w:rsid w:val="00CB6653"/>
    <w:rsid w:val="00CB683E"/>
    <w:rsid w:val="00CB69CD"/>
    <w:rsid w:val="00CB69DF"/>
    <w:rsid w:val="00CB6A15"/>
    <w:rsid w:val="00CB6A86"/>
    <w:rsid w:val="00CB6C8B"/>
    <w:rsid w:val="00CB6D9D"/>
    <w:rsid w:val="00CB6E4F"/>
    <w:rsid w:val="00CB6E8B"/>
    <w:rsid w:val="00CB6F49"/>
    <w:rsid w:val="00CB7240"/>
    <w:rsid w:val="00CB7309"/>
    <w:rsid w:val="00CB7380"/>
    <w:rsid w:val="00CB7442"/>
    <w:rsid w:val="00CB748C"/>
    <w:rsid w:val="00CB75EB"/>
    <w:rsid w:val="00CB7655"/>
    <w:rsid w:val="00CB7833"/>
    <w:rsid w:val="00CB79E4"/>
    <w:rsid w:val="00CB7BDB"/>
    <w:rsid w:val="00CB7F32"/>
    <w:rsid w:val="00CC020A"/>
    <w:rsid w:val="00CC02BF"/>
    <w:rsid w:val="00CC0438"/>
    <w:rsid w:val="00CC0515"/>
    <w:rsid w:val="00CC055A"/>
    <w:rsid w:val="00CC056C"/>
    <w:rsid w:val="00CC06C3"/>
    <w:rsid w:val="00CC0712"/>
    <w:rsid w:val="00CC0B79"/>
    <w:rsid w:val="00CC0B8D"/>
    <w:rsid w:val="00CC0C63"/>
    <w:rsid w:val="00CC0CF8"/>
    <w:rsid w:val="00CC0D4A"/>
    <w:rsid w:val="00CC0D6D"/>
    <w:rsid w:val="00CC0E63"/>
    <w:rsid w:val="00CC0F54"/>
    <w:rsid w:val="00CC0FB0"/>
    <w:rsid w:val="00CC1353"/>
    <w:rsid w:val="00CC1355"/>
    <w:rsid w:val="00CC1391"/>
    <w:rsid w:val="00CC13E5"/>
    <w:rsid w:val="00CC149A"/>
    <w:rsid w:val="00CC14B8"/>
    <w:rsid w:val="00CC15E6"/>
    <w:rsid w:val="00CC17B5"/>
    <w:rsid w:val="00CC182F"/>
    <w:rsid w:val="00CC1867"/>
    <w:rsid w:val="00CC1A22"/>
    <w:rsid w:val="00CC1A4D"/>
    <w:rsid w:val="00CC1AF5"/>
    <w:rsid w:val="00CC1B6E"/>
    <w:rsid w:val="00CC1C13"/>
    <w:rsid w:val="00CC1CD6"/>
    <w:rsid w:val="00CC20ED"/>
    <w:rsid w:val="00CC225E"/>
    <w:rsid w:val="00CC233F"/>
    <w:rsid w:val="00CC265B"/>
    <w:rsid w:val="00CC2E87"/>
    <w:rsid w:val="00CC3046"/>
    <w:rsid w:val="00CC32CC"/>
    <w:rsid w:val="00CC3378"/>
    <w:rsid w:val="00CC3383"/>
    <w:rsid w:val="00CC33DC"/>
    <w:rsid w:val="00CC351E"/>
    <w:rsid w:val="00CC3639"/>
    <w:rsid w:val="00CC3752"/>
    <w:rsid w:val="00CC3834"/>
    <w:rsid w:val="00CC3991"/>
    <w:rsid w:val="00CC39DC"/>
    <w:rsid w:val="00CC3AC7"/>
    <w:rsid w:val="00CC4056"/>
    <w:rsid w:val="00CC40A9"/>
    <w:rsid w:val="00CC4104"/>
    <w:rsid w:val="00CC4408"/>
    <w:rsid w:val="00CC45F7"/>
    <w:rsid w:val="00CC460E"/>
    <w:rsid w:val="00CC4AAA"/>
    <w:rsid w:val="00CC4AF9"/>
    <w:rsid w:val="00CC4BDF"/>
    <w:rsid w:val="00CC4EBF"/>
    <w:rsid w:val="00CC54E8"/>
    <w:rsid w:val="00CC5547"/>
    <w:rsid w:val="00CC59C5"/>
    <w:rsid w:val="00CC5AB3"/>
    <w:rsid w:val="00CC5D0E"/>
    <w:rsid w:val="00CC5DB6"/>
    <w:rsid w:val="00CC5EF9"/>
    <w:rsid w:val="00CC5F55"/>
    <w:rsid w:val="00CC6157"/>
    <w:rsid w:val="00CC6188"/>
    <w:rsid w:val="00CC634E"/>
    <w:rsid w:val="00CC65A9"/>
    <w:rsid w:val="00CC69E1"/>
    <w:rsid w:val="00CC6BB9"/>
    <w:rsid w:val="00CC6C7E"/>
    <w:rsid w:val="00CC6E78"/>
    <w:rsid w:val="00CC6E7B"/>
    <w:rsid w:val="00CC6EC5"/>
    <w:rsid w:val="00CC6F93"/>
    <w:rsid w:val="00CC7001"/>
    <w:rsid w:val="00CC7027"/>
    <w:rsid w:val="00CC70D8"/>
    <w:rsid w:val="00CC7270"/>
    <w:rsid w:val="00CC73F1"/>
    <w:rsid w:val="00CC7592"/>
    <w:rsid w:val="00CC7601"/>
    <w:rsid w:val="00CC762C"/>
    <w:rsid w:val="00CC7743"/>
    <w:rsid w:val="00CC792D"/>
    <w:rsid w:val="00CC79B5"/>
    <w:rsid w:val="00CC7A5F"/>
    <w:rsid w:val="00CC7B5D"/>
    <w:rsid w:val="00CC7C40"/>
    <w:rsid w:val="00CC7D6D"/>
    <w:rsid w:val="00CC7DDD"/>
    <w:rsid w:val="00CC7EBF"/>
    <w:rsid w:val="00CD0005"/>
    <w:rsid w:val="00CD001E"/>
    <w:rsid w:val="00CD0393"/>
    <w:rsid w:val="00CD03A7"/>
    <w:rsid w:val="00CD03C3"/>
    <w:rsid w:val="00CD0434"/>
    <w:rsid w:val="00CD054B"/>
    <w:rsid w:val="00CD07E8"/>
    <w:rsid w:val="00CD0A02"/>
    <w:rsid w:val="00CD0A94"/>
    <w:rsid w:val="00CD0CD6"/>
    <w:rsid w:val="00CD0E70"/>
    <w:rsid w:val="00CD0EA8"/>
    <w:rsid w:val="00CD1164"/>
    <w:rsid w:val="00CD1174"/>
    <w:rsid w:val="00CD1197"/>
    <w:rsid w:val="00CD1264"/>
    <w:rsid w:val="00CD1283"/>
    <w:rsid w:val="00CD1470"/>
    <w:rsid w:val="00CD159D"/>
    <w:rsid w:val="00CD17C9"/>
    <w:rsid w:val="00CD19E8"/>
    <w:rsid w:val="00CD1A36"/>
    <w:rsid w:val="00CD1AFA"/>
    <w:rsid w:val="00CD1BB8"/>
    <w:rsid w:val="00CD1BE2"/>
    <w:rsid w:val="00CD1F04"/>
    <w:rsid w:val="00CD242E"/>
    <w:rsid w:val="00CD2542"/>
    <w:rsid w:val="00CD2944"/>
    <w:rsid w:val="00CD2AD4"/>
    <w:rsid w:val="00CD2B46"/>
    <w:rsid w:val="00CD2D7F"/>
    <w:rsid w:val="00CD2D95"/>
    <w:rsid w:val="00CD2EA2"/>
    <w:rsid w:val="00CD3160"/>
    <w:rsid w:val="00CD3161"/>
    <w:rsid w:val="00CD31DB"/>
    <w:rsid w:val="00CD322A"/>
    <w:rsid w:val="00CD3312"/>
    <w:rsid w:val="00CD3463"/>
    <w:rsid w:val="00CD3499"/>
    <w:rsid w:val="00CD35BA"/>
    <w:rsid w:val="00CD36C7"/>
    <w:rsid w:val="00CD36DC"/>
    <w:rsid w:val="00CD36DE"/>
    <w:rsid w:val="00CD391A"/>
    <w:rsid w:val="00CD3A09"/>
    <w:rsid w:val="00CD3B85"/>
    <w:rsid w:val="00CD3C2F"/>
    <w:rsid w:val="00CD3C5E"/>
    <w:rsid w:val="00CD3E11"/>
    <w:rsid w:val="00CD3E27"/>
    <w:rsid w:val="00CD3E46"/>
    <w:rsid w:val="00CD4274"/>
    <w:rsid w:val="00CD4449"/>
    <w:rsid w:val="00CD4461"/>
    <w:rsid w:val="00CD4689"/>
    <w:rsid w:val="00CD46E7"/>
    <w:rsid w:val="00CD46E9"/>
    <w:rsid w:val="00CD4913"/>
    <w:rsid w:val="00CD49C1"/>
    <w:rsid w:val="00CD4ADD"/>
    <w:rsid w:val="00CD4D87"/>
    <w:rsid w:val="00CD50D9"/>
    <w:rsid w:val="00CD517F"/>
    <w:rsid w:val="00CD5290"/>
    <w:rsid w:val="00CD52FC"/>
    <w:rsid w:val="00CD5316"/>
    <w:rsid w:val="00CD5437"/>
    <w:rsid w:val="00CD5611"/>
    <w:rsid w:val="00CD583C"/>
    <w:rsid w:val="00CD585E"/>
    <w:rsid w:val="00CD594E"/>
    <w:rsid w:val="00CD59D3"/>
    <w:rsid w:val="00CD59E5"/>
    <w:rsid w:val="00CD5AF4"/>
    <w:rsid w:val="00CD5B77"/>
    <w:rsid w:val="00CD5B79"/>
    <w:rsid w:val="00CD5BEE"/>
    <w:rsid w:val="00CD5C38"/>
    <w:rsid w:val="00CD5C90"/>
    <w:rsid w:val="00CD5D92"/>
    <w:rsid w:val="00CD5FBE"/>
    <w:rsid w:val="00CD60F0"/>
    <w:rsid w:val="00CD6493"/>
    <w:rsid w:val="00CD6550"/>
    <w:rsid w:val="00CD6771"/>
    <w:rsid w:val="00CD67A1"/>
    <w:rsid w:val="00CD69D7"/>
    <w:rsid w:val="00CD6A62"/>
    <w:rsid w:val="00CD6B45"/>
    <w:rsid w:val="00CD6BBA"/>
    <w:rsid w:val="00CD6C17"/>
    <w:rsid w:val="00CD6E0A"/>
    <w:rsid w:val="00CD7557"/>
    <w:rsid w:val="00CD757C"/>
    <w:rsid w:val="00CD75B7"/>
    <w:rsid w:val="00CD782C"/>
    <w:rsid w:val="00CD7D00"/>
    <w:rsid w:val="00CD7E59"/>
    <w:rsid w:val="00CD7EBE"/>
    <w:rsid w:val="00CD7ED7"/>
    <w:rsid w:val="00CE005B"/>
    <w:rsid w:val="00CE0169"/>
    <w:rsid w:val="00CE0253"/>
    <w:rsid w:val="00CE04B4"/>
    <w:rsid w:val="00CE0510"/>
    <w:rsid w:val="00CE058F"/>
    <w:rsid w:val="00CE062F"/>
    <w:rsid w:val="00CE0802"/>
    <w:rsid w:val="00CE092F"/>
    <w:rsid w:val="00CE09BD"/>
    <w:rsid w:val="00CE0C17"/>
    <w:rsid w:val="00CE0D4C"/>
    <w:rsid w:val="00CE0F90"/>
    <w:rsid w:val="00CE1589"/>
    <w:rsid w:val="00CE1680"/>
    <w:rsid w:val="00CE16C4"/>
    <w:rsid w:val="00CE16EF"/>
    <w:rsid w:val="00CE1920"/>
    <w:rsid w:val="00CE194D"/>
    <w:rsid w:val="00CE1A25"/>
    <w:rsid w:val="00CE1B9E"/>
    <w:rsid w:val="00CE1E08"/>
    <w:rsid w:val="00CE1E22"/>
    <w:rsid w:val="00CE1E58"/>
    <w:rsid w:val="00CE1ECF"/>
    <w:rsid w:val="00CE1EE1"/>
    <w:rsid w:val="00CE21BF"/>
    <w:rsid w:val="00CE22F3"/>
    <w:rsid w:val="00CE2413"/>
    <w:rsid w:val="00CE266D"/>
    <w:rsid w:val="00CE298E"/>
    <w:rsid w:val="00CE2A96"/>
    <w:rsid w:val="00CE2C08"/>
    <w:rsid w:val="00CE2C61"/>
    <w:rsid w:val="00CE2C8B"/>
    <w:rsid w:val="00CE2D21"/>
    <w:rsid w:val="00CE2F2B"/>
    <w:rsid w:val="00CE3051"/>
    <w:rsid w:val="00CE3224"/>
    <w:rsid w:val="00CE33BE"/>
    <w:rsid w:val="00CE33D7"/>
    <w:rsid w:val="00CE3446"/>
    <w:rsid w:val="00CE354A"/>
    <w:rsid w:val="00CE3563"/>
    <w:rsid w:val="00CE362C"/>
    <w:rsid w:val="00CE3640"/>
    <w:rsid w:val="00CE364C"/>
    <w:rsid w:val="00CE3867"/>
    <w:rsid w:val="00CE386D"/>
    <w:rsid w:val="00CE3CC1"/>
    <w:rsid w:val="00CE3CD4"/>
    <w:rsid w:val="00CE3D4A"/>
    <w:rsid w:val="00CE3DB4"/>
    <w:rsid w:val="00CE3EDA"/>
    <w:rsid w:val="00CE404C"/>
    <w:rsid w:val="00CE40E8"/>
    <w:rsid w:val="00CE42FF"/>
    <w:rsid w:val="00CE4364"/>
    <w:rsid w:val="00CE449C"/>
    <w:rsid w:val="00CE458C"/>
    <w:rsid w:val="00CE46A8"/>
    <w:rsid w:val="00CE4729"/>
    <w:rsid w:val="00CE47A9"/>
    <w:rsid w:val="00CE493A"/>
    <w:rsid w:val="00CE4996"/>
    <w:rsid w:val="00CE4A66"/>
    <w:rsid w:val="00CE4BE6"/>
    <w:rsid w:val="00CE4D39"/>
    <w:rsid w:val="00CE4EE0"/>
    <w:rsid w:val="00CE4F43"/>
    <w:rsid w:val="00CE4F6F"/>
    <w:rsid w:val="00CE4F89"/>
    <w:rsid w:val="00CE51A3"/>
    <w:rsid w:val="00CE51CF"/>
    <w:rsid w:val="00CE53A4"/>
    <w:rsid w:val="00CE54F8"/>
    <w:rsid w:val="00CE5819"/>
    <w:rsid w:val="00CE58FD"/>
    <w:rsid w:val="00CE5BB9"/>
    <w:rsid w:val="00CE5D46"/>
    <w:rsid w:val="00CE5F0D"/>
    <w:rsid w:val="00CE6224"/>
    <w:rsid w:val="00CE647B"/>
    <w:rsid w:val="00CE64DC"/>
    <w:rsid w:val="00CE6730"/>
    <w:rsid w:val="00CE67A9"/>
    <w:rsid w:val="00CE6924"/>
    <w:rsid w:val="00CE6A48"/>
    <w:rsid w:val="00CE6B1F"/>
    <w:rsid w:val="00CE6BA0"/>
    <w:rsid w:val="00CE6C73"/>
    <w:rsid w:val="00CE6D48"/>
    <w:rsid w:val="00CE6DC5"/>
    <w:rsid w:val="00CE6F52"/>
    <w:rsid w:val="00CE6FB0"/>
    <w:rsid w:val="00CE702C"/>
    <w:rsid w:val="00CE76FD"/>
    <w:rsid w:val="00CE7BA3"/>
    <w:rsid w:val="00CE7FA1"/>
    <w:rsid w:val="00CF01D5"/>
    <w:rsid w:val="00CF02C0"/>
    <w:rsid w:val="00CF0388"/>
    <w:rsid w:val="00CF05A9"/>
    <w:rsid w:val="00CF0790"/>
    <w:rsid w:val="00CF0944"/>
    <w:rsid w:val="00CF0957"/>
    <w:rsid w:val="00CF09B0"/>
    <w:rsid w:val="00CF0B5A"/>
    <w:rsid w:val="00CF0CB4"/>
    <w:rsid w:val="00CF0D99"/>
    <w:rsid w:val="00CF0DB0"/>
    <w:rsid w:val="00CF0DD1"/>
    <w:rsid w:val="00CF0FD6"/>
    <w:rsid w:val="00CF104D"/>
    <w:rsid w:val="00CF1082"/>
    <w:rsid w:val="00CF117B"/>
    <w:rsid w:val="00CF1302"/>
    <w:rsid w:val="00CF13AF"/>
    <w:rsid w:val="00CF1802"/>
    <w:rsid w:val="00CF1857"/>
    <w:rsid w:val="00CF1907"/>
    <w:rsid w:val="00CF1A4A"/>
    <w:rsid w:val="00CF1C65"/>
    <w:rsid w:val="00CF1FEA"/>
    <w:rsid w:val="00CF20C8"/>
    <w:rsid w:val="00CF2343"/>
    <w:rsid w:val="00CF25CE"/>
    <w:rsid w:val="00CF2B31"/>
    <w:rsid w:val="00CF2BA0"/>
    <w:rsid w:val="00CF2D43"/>
    <w:rsid w:val="00CF2E86"/>
    <w:rsid w:val="00CF3029"/>
    <w:rsid w:val="00CF319E"/>
    <w:rsid w:val="00CF3307"/>
    <w:rsid w:val="00CF3324"/>
    <w:rsid w:val="00CF3357"/>
    <w:rsid w:val="00CF36CA"/>
    <w:rsid w:val="00CF36FC"/>
    <w:rsid w:val="00CF3D56"/>
    <w:rsid w:val="00CF3FEB"/>
    <w:rsid w:val="00CF411A"/>
    <w:rsid w:val="00CF4308"/>
    <w:rsid w:val="00CF459C"/>
    <w:rsid w:val="00CF46A7"/>
    <w:rsid w:val="00CF4A93"/>
    <w:rsid w:val="00CF4E5B"/>
    <w:rsid w:val="00CF4ECE"/>
    <w:rsid w:val="00CF5009"/>
    <w:rsid w:val="00CF5067"/>
    <w:rsid w:val="00CF5355"/>
    <w:rsid w:val="00CF538F"/>
    <w:rsid w:val="00CF54E2"/>
    <w:rsid w:val="00CF563D"/>
    <w:rsid w:val="00CF58F2"/>
    <w:rsid w:val="00CF5995"/>
    <w:rsid w:val="00CF5A87"/>
    <w:rsid w:val="00CF5AA2"/>
    <w:rsid w:val="00CF5BA6"/>
    <w:rsid w:val="00CF5ECC"/>
    <w:rsid w:val="00CF5F57"/>
    <w:rsid w:val="00CF60EA"/>
    <w:rsid w:val="00CF6160"/>
    <w:rsid w:val="00CF61D6"/>
    <w:rsid w:val="00CF6230"/>
    <w:rsid w:val="00CF6359"/>
    <w:rsid w:val="00CF6499"/>
    <w:rsid w:val="00CF66AF"/>
    <w:rsid w:val="00CF678F"/>
    <w:rsid w:val="00CF68A8"/>
    <w:rsid w:val="00CF6AE9"/>
    <w:rsid w:val="00CF6AF5"/>
    <w:rsid w:val="00CF6C07"/>
    <w:rsid w:val="00CF7104"/>
    <w:rsid w:val="00CF71A9"/>
    <w:rsid w:val="00CF7222"/>
    <w:rsid w:val="00CF73CD"/>
    <w:rsid w:val="00CF75CB"/>
    <w:rsid w:val="00CF7A31"/>
    <w:rsid w:val="00CF7CE5"/>
    <w:rsid w:val="00CF7DE8"/>
    <w:rsid w:val="00CF7E5D"/>
    <w:rsid w:val="00CF7FD4"/>
    <w:rsid w:val="00D00121"/>
    <w:rsid w:val="00D0036B"/>
    <w:rsid w:val="00D0055F"/>
    <w:rsid w:val="00D005A6"/>
    <w:rsid w:val="00D006C2"/>
    <w:rsid w:val="00D006DE"/>
    <w:rsid w:val="00D007D0"/>
    <w:rsid w:val="00D0097B"/>
    <w:rsid w:val="00D009B8"/>
    <w:rsid w:val="00D00A8D"/>
    <w:rsid w:val="00D00CE2"/>
    <w:rsid w:val="00D00D73"/>
    <w:rsid w:val="00D00F38"/>
    <w:rsid w:val="00D011A1"/>
    <w:rsid w:val="00D011AF"/>
    <w:rsid w:val="00D0121F"/>
    <w:rsid w:val="00D01378"/>
    <w:rsid w:val="00D0156E"/>
    <w:rsid w:val="00D0157E"/>
    <w:rsid w:val="00D01D21"/>
    <w:rsid w:val="00D01DB2"/>
    <w:rsid w:val="00D01E93"/>
    <w:rsid w:val="00D01F6A"/>
    <w:rsid w:val="00D0225E"/>
    <w:rsid w:val="00D0229C"/>
    <w:rsid w:val="00D0248C"/>
    <w:rsid w:val="00D025E5"/>
    <w:rsid w:val="00D025F2"/>
    <w:rsid w:val="00D02872"/>
    <w:rsid w:val="00D02873"/>
    <w:rsid w:val="00D02923"/>
    <w:rsid w:val="00D02A66"/>
    <w:rsid w:val="00D02A87"/>
    <w:rsid w:val="00D02AC1"/>
    <w:rsid w:val="00D02BE9"/>
    <w:rsid w:val="00D02C34"/>
    <w:rsid w:val="00D02D4D"/>
    <w:rsid w:val="00D02FA4"/>
    <w:rsid w:val="00D030DB"/>
    <w:rsid w:val="00D031A6"/>
    <w:rsid w:val="00D03528"/>
    <w:rsid w:val="00D03C17"/>
    <w:rsid w:val="00D03CE8"/>
    <w:rsid w:val="00D03D5B"/>
    <w:rsid w:val="00D03FB7"/>
    <w:rsid w:val="00D04186"/>
    <w:rsid w:val="00D0421D"/>
    <w:rsid w:val="00D04236"/>
    <w:rsid w:val="00D04373"/>
    <w:rsid w:val="00D043A9"/>
    <w:rsid w:val="00D045E7"/>
    <w:rsid w:val="00D04606"/>
    <w:rsid w:val="00D04651"/>
    <w:rsid w:val="00D046D7"/>
    <w:rsid w:val="00D04AD2"/>
    <w:rsid w:val="00D04BF9"/>
    <w:rsid w:val="00D04DAC"/>
    <w:rsid w:val="00D04EFB"/>
    <w:rsid w:val="00D0519F"/>
    <w:rsid w:val="00D0521A"/>
    <w:rsid w:val="00D05263"/>
    <w:rsid w:val="00D05323"/>
    <w:rsid w:val="00D05635"/>
    <w:rsid w:val="00D05767"/>
    <w:rsid w:val="00D05A82"/>
    <w:rsid w:val="00D05BBD"/>
    <w:rsid w:val="00D05C82"/>
    <w:rsid w:val="00D05CE3"/>
    <w:rsid w:val="00D06202"/>
    <w:rsid w:val="00D06240"/>
    <w:rsid w:val="00D0632F"/>
    <w:rsid w:val="00D063F8"/>
    <w:rsid w:val="00D06528"/>
    <w:rsid w:val="00D0657B"/>
    <w:rsid w:val="00D065F0"/>
    <w:rsid w:val="00D06777"/>
    <w:rsid w:val="00D0682A"/>
    <w:rsid w:val="00D0685D"/>
    <w:rsid w:val="00D06862"/>
    <w:rsid w:val="00D06982"/>
    <w:rsid w:val="00D069F5"/>
    <w:rsid w:val="00D06C13"/>
    <w:rsid w:val="00D06D13"/>
    <w:rsid w:val="00D06DC2"/>
    <w:rsid w:val="00D06EB1"/>
    <w:rsid w:val="00D06F45"/>
    <w:rsid w:val="00D0707A"/>
    <w:rsid w:val="00D07172"/>
    <w:rsid w:val="00D071C5"/>
    <w:rsid w:val="00D071D4"/>
    <w:rsid w:val="00D0728D"/>
    <w:rsid w:val="00D072CC"/>
    <w:rsid w:val="00D074BF"/>
    <w:rsid w:val="00D0769B"/>
    <w:rsid w:val="00D076E0"/>
    <w:rsid w:val="00D07735"/>
    <w:rsid w:val="00D0782B"/>
    <w:rsid w:val="00D078D3"/>
    <w:rsid w:val="00D07959"/>
    <w:rsid w:val="00D0797F"/>
    <w:rsid w:val="00D079B7"/>
    <w:rsid w:val="00D07D35"/>
    <w:rsid w:val="00D07DF9"/>
    <w:rsid w:val="00D10286"/>
    <w:rsid w:val="00D1031F"/>
    <w:rsid w:val="00D103C1"/>
    <w:rsid w:val="00D10536"/>
    <w:rsid w:val="00D10677"/>
    <w:rsid w:val="00D10775"/>
    <w:rsid w:val="00D10912"/>
    <w:rsid w:val="00D10937"/>
    <w:rsid w:val="00D10B21"/>
    <w:rsid w:val="00D10B8F"/>
    <w:rsid w:val="00D10D11"/>
    <w:rsid w:val="00D11063"/>
    <w:rsid w:val="00D1110F"/>
    <w:rsid w:val="00D11154"/>
    <w:rsid w:val="00D1124F"/>
    <w:rsid w:val="00D1130C"/>
    <w:rsid w:val="00D1141F"/>
    <w:rsid w:val="00D11558"/>
    <w:rsid w:val="00D116E4"/>
    <w:rsid w:val="00D11809"/>
    <w:rsid w:val="00D1186B"/>
    <w:rsid w:val="00D1199F"/>
    <w:rsid w:val="00D11B24"/>
    <w:rsid w:val="00D11C01"/>
    <w:rsid w:val="00D11DF2"/>
    <w:rsid w:val="00D11E21"/>
    <w:rsid w:val="00D120CF"/>
    <w:rsid w:val="00D125B6"/>
    <w:rsid w:val="00D125C5"/>
    <w:rsid w:val="00D125E1"/>
    <w:rsid w:val="00D12772"/>
    <w:rsid w:val="00D12794"/>
    <w:rsid w:val="00D1286B"/>
    <w:rsid w:val="00D12AA9"/>
    <w:rsid w:val="00D12DC8"/>
    <w:rsid w:val="00D13208"/>
    <w:rsid w:val="00D1354D"/>
    <w:rsid w:val="00D1377B"/>
    <w:rsid w:val="00D13793"/>
    <w:rsid w:val="00D1388D"/>
    <w:rsid w:val="00D138FE"/>
    <w:rsid w:val="00D13BE0"/>
    <w:rsid w:val="00D13E1E"/>
    <w:rsid w:val="00D13EDF"/>
    <w:rsid w:val="00D13F1A"/>
    <w:rsid w:val="00D1403F"/>
    <w:rsid w:val="00D14538"/>
    <w:rsid w:val="00D147AF"/>
    <w:rsid w:val="00D14AC3"/>
    <w:rsid w:val="00D14BD8"/>
    <w:rsid w:val="00D14BF2"/>
    <w:rsid w:val="00D14C96"/>
    <w:rsid w:val="00D14D95"/>
    <w:rsid w:val="00D14E01"/>
    <w:rsid w:val="00D14FC0"/>
    <w:rsid w:val="00D15058"/>
    <w:rsid w:val="00D151C4"/>
    <w:rsid w:val="00D1523B"/>
    <w:rsid w:val="00D1540F"/>
    <w:rsid w:val="00D15587"/>
    <w:rsid w:val="00D15793"/>
    <w:rsid w:val="00D15874"/>
    <w:rsid w:val="00D15963"/>
    <w:rsid w:val="00D159B7"/>
    <w:rsid w:val="00D15A31"/>
    <w:rsid w:val="00D15ABD"/>
    <w:rsid w:val="00D15F56"/>
    <w:rsid w:val="00D15FDE"/>
    <w:rsid w:val="00D161DC"/>
    <w:rsid w:val="00D1620C"/>
    <w:rsid w:val="00D16276"/>
    <w:rsid w:val="00D162EC"/>
    <w:rsid w:val="00D16353"/>
    <w:rsid w:val="00D16411"/>
    <w:rsid w:val="00D16455"/>
    <w:rsid w:val="00D1662C"/>
    <w:rsid w:val="00D16694"/>
    <w:rsid w:val="00D167C7"/>
    <w:rsid w:val="00D16894"/>
    <w:rsid w:val="00D168C5"/>
    <w:rsid w:val="00D169E1"/>
    <w:rsid w:val="00D169EE"/>
    <w:rsid w:val="00D16A5C"/>
    <w:rsid w:val="00D16A9D"/>
    <w:rsid w:val="00D16B3E"/>
    <w:rsid w:val="00D16B42"/>
    <w:rsid w:val="00D16BDB"/>
    <w:rsid w:val="00D16CA7"/>
    <w:rsid w:val="00D16E4C"/>
    <w:rsid w:val="00D16E64"/>
    <w:rsid w:val="00D17032"/>
    <w:rsid w:val="00D17040"/>
    <w:rsid w:val="00D17215"/>
    <w:rsid w:val="00D173A4"/>
    <w:rsid w:val="00D17570"/>
    <w:rsid w:val="00D178D5"/>
    <w:rsid w:val="00D17965"/>
    <w:rsid w:val="00D17AFC"/>
    <w:rsid w:val="00D17BCE"/>
    <w:rsid w:val="00D17C45"/>
    <w:rsid w:val="00D200E9"/>
    <w:rsid w:val="00D2015E"/>
    <w:rsid w:val="00D20288"/>
    <w:rsid w:val="00D202AC"/>
    <w:rsid w:val="00D203D4"/>
    <w:rsid w:val="00D2048E"/>
    <w:rsid w:val="00D20638"/>
    <w:rsid w:val="00D20771"/>
    <w:rsid w:val="00D20981"/>
    <w:rsid w:val="00D209D0"/>
    <w:rsid w:val="00D20AEB"/>
    <w:rsid w:val="00D20D56"/>
    <w:rsid w:val="00D20DEE"/>
    <w:rsid w:val="00D21003"/>
    <w:rsid w:val="00D211FA"/>
    <w:rsid w:val="00D2131D"/>
    <w:rsid w:val="00D213A6"/>
    <w:rsid w:val="00D216C5"/>
    <w:rsid w:val="00D218CD"/>
    <w:rsid w:val="00D21B11"/>
    <w:rsid w:val="00D21D43"/>
    <w:rsid w:val="00D21E06"/>
    <w:rsid w:val="00D2241B"/>
    <w:rsid w:val="00D224D9"/>
    <w:rsid w:val="00D227C7"/>
    <w:rsid w:val="00D22C11"/>
    <w:rsid w:val="00D22E67"/>
    <w:rsid w:val="00D22E87"/>
    <w:rsid w:val="00D22E93"/>
    <w:rsid w:val="00D2310F"/>
    <w:rsid w:val="00D231C6"/>
    <w:rsid w:val="00D23230"/>
    <w:rsid w:val="00D234A9"/>
    <w:rsid w:val="00D23772"/>
    <w:rsid w:val="00D23A23"/>
    <w:rsid w:val="00D23AEE"/>
    <w:rsid w:val="00D23C14"/>
    <w:rsid w:val="00D23DE0"/>
    <w:rsid w:val="00D23FCF"/>
    <w:rsid w:val="00D24179"/>
    <w:rsid w:val="00D241AA"/>
    <w:rsid w:val="00D2454D"/>
    <w:rsid w:val="00D24911"/>
    <w:rsid w:val="00D249AB"/>
    <w:rsid w:val="00D24A75"/>
    <w:rsid w:val="00D24A82"/>
    <w:rsid w:val="00D24C54"/>
    <w:rsid w:val="00D24DCD"/>
    <w:rsid w:val="00D24F83"/>
    <w:rsid w:val="00D24F8B"/>
    <w:rsid w:val="00D25185"/>
    <w:rsid w:val="00D254D9"/>
    <w:rsid w:val="00D25529"/>
    <w:rsid w:val="00D255AA"/>
    <w:rsid w:val="00D2560F"/>
    <w:rsid w:val="00D25662"/>
    <w:rsid w:val="00D258F8"/>
    <w:rsid w:val="00D25AAC"/>
    <w:rsid w:val="00D25C0B"/>
    <w:rsid w:val="00D25C54"/>
    <w:rsid w:val="00D25D4C"/>
    <w:rsid w:val="00D25FAF"/>
    <w:rsid w:val="00D2603D"/>
    <w:rsid w:val="00D260D5"/>
    <w:rsid w:val="00D26130"/>
    <w:rsid w:val="00D26263"/>
    <w:rsid w:val="00D26302"/>
    <w:rsid w:val="00D26425"/>
    <w:rsid w:val="00D26883"/>
    <w:rsid w:val="00D269BF"/>
    <w:rsid w:val="00D26AFE"/>
    <w:rsid w:val="00D26C78"/>
    <w:rsid w:val="00D26C89"/>
    <w:rsid w:val="00D26DAD"/>
    <w:rsid w:val="00D27088"/>
    <w:rsid w:val="00D270A8"/>
    <w:rsid w:val="00D27166"/>
    <w:rsid w:val="00D272F2"/>
    <w:rsid w:val="00D273C2"/>
    <w:rsid w:val="00D274CA"/>
    <w:rsid w:val="00D274F9"/>
    <w:rsid w:val="00D27669"/>
    <w:rsid w:val="00D27731"/>
    <w:rsid w:val="00D27792"/>
    <w:rsid w:val="00D27C6C"/>
    <w:rsid w:val="00D27E99"/>
    <w:rsid w:val="00D30005"/>
    <w:rsid w:val="00D301E1"/>
    <w:rsid w:val="00D30299"/>
    <w:rsid w:val="00D302AE"/>
    <w:rsid w:val="00D303F1"/>
    <w:rsid w:val="00D303FF"/>
    <w:rsid w:val="00D3058F"/>
    <w:rsid w:val="00D305B7"/>
    <w:rsid w:val="00D30735"/>
    <w:rsid w:val="00D30A0F"/>
    <w:rsid w:val="00D30B25"/>
    <w:rsid w:val="00D30B96"/>
    <w:rsid w:val="00D30CD6"/>
    <w:rsid w:val="00D30D15"/>
    <w:rsid w:val="00D30DA3"/>
    <w:rsid w:val="00D30E5F"/>
    <w:rsid w:val="00D30E83"/>
    <w:rsid w:val="00D30EAA"/>
    <w:rsid w:val="00D30ECC"/>
    <w:rsid w:val="00D31026"/>
    <w:rsid w:val="00D310CA"/>
    <w:rsid w:val="00D31173"/>
    <w:rsid w:val="00D312E3"/>
    <w:rsid w:val="00D313A9"/>
    <w:rsid w:val="00D3148B"/>
    <w:rsid w:val="00D3163E"/>
    <w:rsid w:val="00D319AC"/>
    <w:rsid w:val="00D31BD7"/>
    <w:rsid w:val="00D31C26"/>
    <w:rsid w:val="00D31CE5"/>
    <w:rsid w:val="00D31CF9"/>
    <w:rsid w:val="00D31E6B"/>
    <w:rsid w:val="00D323CB"/>
    <w:rsid w:val="00D323D3"/>
    <w:rsid w:val="00D32477"/>
    <w:rsid w:val="00D325CF"/>
    <w:rsid w:val="00D32650"/>
    <w:rsid w:val="00D326BA"/>
    <w:rsid w:val="00D327C8"/>
    <w:rsid w:val="00D3280B"/>
    <w:rsid w:val="00D32BD9"/>
    <w:rsid w:val="00D32BF8"/>
    <w:rsid w:val="00D32E34"/>
    <w:rsid w:val="00D32E79"/>
    <w:rsid w:val="00D32EC9"/>
    <w:rsid w:val="00D32F83"/>
    <w:rsid w:val="00D33030"/>
    <w:rsid w:val="00D33174"/>
    <w:rsid w:val="00D331DC"/>
    <w:rsid w:val="00D3338F"/>
    <w:rsid w:val="00D33404"/>
    <w:rsid w:val="00D3344F"/>
    <w:rsid w:val="00D33693"/>
    <w:rsid w:val="00D3375F"/>
    <w:rsid w:val="00D3380C"/>
    <w:rsid w:val="00D33929"/>
    <w:rsid w:val="00D33941"/>
    <w:rsid w:val="00D3399D"/>
    <w:rsid w:val="00D33A04"/>
    <w:rsid w:val="00D33BFA"/>
    <w:rsid w:val="00D33EC8"/>
    <w:rsid w:val="00D33EFE"/>
    <w:rsid w:val="00D33FC3"/>
    <w:rsid w:val="00D33FE1"/>
    <w:rsid w:val="00D340BA"/>
    <w:rsid w:val="00D341BF"/>
    <w:rsid w:val="00D34271"/>
    <w:rsid w:val="00D34353"/>
    <w:rsid w:val="00D3436B"/>
    <w:rsid w:val="00D3438A"/>
    <w:rsid w:val="00D34740"/>
    <w:rsid w:val="00D34782"/>
    <w:rsid w:val="00D3486E"/>
    <w:rsid w:val="00D3489A"/>
    <w:rsid w:val="00D349D9"/>
    <w:rsid w:val="00D34A0E"/>
    <w:rsid w:val="00D34A94"/>
    <w:rsid w:val="00D34B1B"/>
    <w:rsid w:val="00D34B68"/>
    <w:rsid w:val="00D34BEB"/>
    <w:rsid w:val="00D34C54"/>
    <w:rsid w:val="00D34C7E"/>
    <w:rsid w:val="00D350F6"/>
    <w:rsid w:val="00D35262"/>
    <w:rsid w:val="00D35305"/>
    <w:rsid w:val="00D35401"/>
    <w:rsid w:val="00D35465"/>
    <w:rsid w:val="00D35471"/>
    <w:rsid w:val="00D35552"/>
    <w:rsid w:val="00D35859"/>
    <w:rsid w:val="00D359C3"/>
    <w:rsid w:val="00D35B10"/>
    <w:rsid w:val="00D35FBB"/>
    <w:rsid w:val="00D35FE9"/>
    <w:rsid w:val="00D3617C"/>
    <w:rsid w:val="00D361ED"/>
    <w:rsid w:val="00D36443"/>
    <w:rsid w:val="00D36596"/>
    <w:rsid w:val="00D36781"/>
    <w:rsid w:val="00D369D1"/>
    <w:rsid w:val="00D36BBF"/>
    <w:rsid w:val="00D36BC6"/>
    <w:rsid w:val="00D36D4F"/>
    <w:rsid w:val="00D36DF3"/>
    <w:rsid w:val="00D36EC8"/>
    <w:rsid w:val="00D36F0A"/>
    <w:rsid w:val="00D371E0"/>
    <w:rsid w:val="00D37278"/>
    <w:rsid w:val="00D377DF"/>
    <w:rsid w:val="00D37854"/>
    <w:rsid w:val="00D37877"/>
    <w:rsid w:val="00D37D41"/>
    <w:rsid w:val="00D37D6F"/>
    <w:rsid w:val="00D37E86"/>
    <w:rsid w:val="00D40029"/>
    <w:rsid w:val="00D4046E"/>
    <w:rsid w:val="00D404BC"/>
    <w:rsid w:val="00D406D7"/>
    <w:rsid w:val="00D409CF"/>
    <w:rsid w:val="00D409D8"/>
    <w:rsid w:val="00D40DCE"/>
    <w:rsid w:val="00D40F4D"/>
    <w:rsid w:val="00D4120B"/>
    <w:rsid w:val="00D41468"/>
    <w:rsid w:val="00D415EA"/>
    <w:rsid w:val="00D41714"/>
    <w:rsid w:val="00D418AC"/>
    <w:rsid w:val="00D41AD2"/>
    <w:rsid w:val="00D41ADA"/>
    <w:rsid w:val="00D41B98"/>
    <w:rsid w:val="00D41CC1"/>
    <w:rsid w:val="00D41E36"/>
    <w:rsid w:val="00D41FFF"/>
    <w:rsid w:val="00D4201C"/>
    <w:rsid w:val="00D421BD"/>
    <w:rsid w:val="00D4221E"/>
    <w:rsid w:val="00D42312"/>
    <w:rsid w:val="00D42349"/>
    <w:rsid w:val="00D425BC"/>
    <w:rsid w:val="00D42611"/>
    <w:rsid w:val="00D42647"/>
    <w:rsid w:val="00D4280B"/>
    <w:rsid w:val="00D42B04"/>
    <w:rsid w:val="00D42B86"/>
    <w:rsid w:val="00D42BE4"/>
    <w:rsid w:val="00D42D06"/>
    <w:rsid w:val="00D42DF8"/>
    <w:rsid w:val="00D42F68"/>
    <w:rsid w:val="00D4319D"/>
    <w:rsid w:val="00D432EB"/>
    <w:rsid w:val="00D4346E"/>
    <w:rsid w:val="00D43525"/>
    <w:rsid w:val="00D435ED"/>
    <w:rsid w:val="00D4371B"/>
    <w:rsid w:val="00D437A2"/>
    <w:rsid w:val="00D439A9"/>
    <w:rsid w:val="00D439C3"/>
    <w:rsid w:val="00D43A1F"/>
    <w:rsid w:val="00D43A3D"/>
    <w:rsid w:val="00D43B1F"/>
    <w:rsid w:val="00D43B8C"/>
    <w:rsid w:val="00D43BFE"/>
    <w:rsid w:val="00D43CC7"/>
    <w:rsid w:val="00D43D2E"/>
    <w:rsid w:val="00D44042"/>
    <w:rsid w:val="00D4411D"/>
    <w:rsid w:val="00D44154"/>
    <w:rsid w:val="00D44338"/>
    <w:rsid w:val="00D4434B"/>
    <w:rsid w:val="00D4435D"/>
    <w:rsid w:val="00D44561"/>
    <w:rsid w:val="00D447F3"/>
    <w:rsid w:val="00D448EC"/>
    <w:rsid w:val="00D449B4"/>
    <w:rsid w:val="00D44BC9"/>
    <w:rsid w:val="00D44C5A"/>
    <w:rsid w:val="00D44C81"/>
    <w:rsid w:val="00D44CA9"/>
    <w:rsid w:val="00D44EA8"/>
    <w:rsid w:val="00D44FE3"/>
    <w:rsid w:val="00D4501D"/>
    <w:rsid w:val="00D45332"/>
    <w:rsid w:val="00D453C7"/>
    <w:rsid w:val="00D455D1"/>
    <w:rsid w:val="00D456D1"/>
    <w:rsid w:val="00D457BF"/>
    <w:rsid w:val="00D45854"/>
    <w:rsid w:val="00D45942"/>
    <w:rsid w:val="00D45970"/>
    <w:rsid w:val="00D45ADC"/>
    <w:rsid w:val="00D45BF8"/>
    <w:rsid w:val="00D45C70"/>
    <w:rsid w:val="00D45DB8"/>
    <w:rsid w:val="00D45EAA"/>
    <w:rsid w:val="00D45F01"/>
    <w:rsid w:val="00D45F69"/>
    <w:rsid w:val="00D46113"/>
    <w:rsid w:val="00D46356"/>
    <w:rsid w:val="00D463B8"/>
    <w:rsid w:val="00D464B2"/>
    <w:rsid w:val="00D4664A"/>
    <w:rsid w:val="00D466BC"/>
    <w:rsid w:val="00D46841"/>
    <w:rsid w:val="00D46B84"/>
    <w:rsid w:val="00D46D6C"/>
    <w:rsid w:val="00D46E11"/>
    <w:rsid w:val="00D46F71"/>
    <w:rsid w:val="00D470D4"/>
    <w:rsid w:val="00D47394"/>
    <w:rsid w:val="00D476E4"/>
    <w:rsid w:val="00D47A98"/>
    <w:rsid w:val="00D47B0B"/>
    <w:rsid w:val="00D47B86"/>
    <w:rsid w:val="00D47BFA"/>
    <w:rsid w:val="00D47C57"/>
    <w:rsid w:val="00D47DFD"/>
    <w:rsid w:val="00D47E7D"/>
    <w:rsid w:val="00D502AB"/>
    <w:rsid w:val="00D5059D"/>
    <w:rsid w:val="00D506B6"/>
    <w:rsid w:val="00D50714"/>
    <w:rsid w:val="00D508F5"/>
    <w:rsid w:val="00D509D1"/>
    <w:rsid w:val="00D50BEB"/>
    <w:rsid w:val="00D50CBD"/>
    <w:rsid w:val="00D50F92"/>
    <w:rsid w:val="00D50FA4"/>
    <w:rsid w:val="00D510B7"/>
    <w:rsid w:val="00D51175"/>
    <w:rsid w:val="00D5117C"/>
    <w:rsid w:val="00D511D5"/>
    <w:rsid w:val="00D51270"/>
    <w:rsid w:val="00D51304"/>
    <w:rsid w:val="00D5176D"/>
    <w:rsid w:val="00D517E4"/>
    <w:rsid w:val="00D519CA"/>
    <w:rsid w:val="00D51A9D"/>
    <w:rsid w:val="00D51B95"/>
    <w:rsid w:val="00D51BF0"/>
    <w:rsid w:val="00D51C0D"/>
    <w:rsid w:val="00D51CBC"/>
    <w:rsid w:val="00D51F1D"/>
    <w:rsid w:val="00D51F45"/>
    <w:rsid w:val="00D51FBA"/>
    <w:rsid w:val="00D5212E"/>
    <w:rsid w:val="00D521C5"/>
    <w:rsid w:val="00D523D8"/>
    <w:rsid w:val="00D5270D"/>
    <w:rsid w:val="00D52949"/>
    <w:rsid w:val="00D52CD6"/>
    <w:rsid w:val="00D52DAC"/>
    <w:rsid w:val="00D52EE4"/>
    <w:rsid w:val="00D5341E"/>
    <w:rsid w:val="00D5357E"/>
    <w:rsid w:val="00D53649"/>
    <w:rsid w:val="00D53680"/>
    <w:rsid w:val="00D5370E"/>
    <w:rsid w:val="00D539E0"/>
    <w:rsid w:val="00D53A05"/>
    <w:rsid w:val="00D53C5E"/>
    <w:rsid w:val="00D53DC7"/>
    <w:rsid w:val="00D53E11"/>
    <w:rsid w:val="00D53E5F"/>
    <w:rsid w:val="00D54040"/>
    <w:rsid w:val="00D541A4"/>
    <w:rsid w:val="00D54448"/>
    <w:rsid w:val="00D54479"/>
    <w:rsid w:val="00D54480"/>
    <w:rsid w:val="00D544A9"/>
    <w:rsid w:val="00D545D4"/>
    <w:rsid w:val="00D5473E"/>
    <w:rsid w:val="00D54789"/>
    <w:rsid w:val="00D54CA5"/>
    <w:rsid w:val="00D54DD3"/>
    <w:rsid w:val="00D54E5E"/>
    <w:rsid w:val="00D5503E"/>
    <w:rsid w:val="00D55134"/>
    <w:rsid w:val="00D552AA"/>
    <w:rsid w:val="00D555D0"/>
    <w:rsid w:val="00D5577F"/>
    <w:rsid w:val="00D55987"/>
    <w:rsid w:val="00D559CE"/>
    <w:rsid w:val="00D55CE7"/>
    <w:rsid w:val="00D5603D"/>
    <w:rsid w:val="00D560C2"/>
    <w:rsid w:val="00D5619C"/>
    <w:rsid w:val="00D561D9"/>
    <w:rsid w:val="00D562BA"/>
    <w:rsid w:val="00D56382"/>
    <w:rsid w:val="00D563FE"/>
    <w:rsid w:val="00D56424"/>
    <w:rsid w:val="00D56691"/>
    <w:rsid w:val="00D56774"/>
    <w:rsid w:val="00D5677E"/>
    <w:rsid w:val="00D567DF"/>
    <w:rsid w:val="00D5680A"/>
    <w:rsid w:val="00D56BB9"/>
    <w:rsid w:val="00D56BE3"/>
    <w:rsid w:val="00D56C7A"/>
    <w:rsid w:val="00D56D3D"/>
    <w:rsid w:val="00D56E29"/>
    <w:rsid w:val="00D57268"/>
    <w:rsid w:val="00D572DA"/>
    <w:rsid w:val="00D57496"/>
    <w:rsid w:val="00D57A69"/>
    <w:rsid w:val="00D57D58"/>
    <w:rsid w:val="00D57E00"/>
    <w:rsid w:val="00D57E7F"/>
    <w:rsid w:val="00D6015F"/>
    <w:rsid w:val="00D602D2"/>
    <w:rsid w:val="00D603B9"/>
    <w:rsid w:val="00D603D9"/>
    <w:rsid w:val="00D6044C"/>
    <w:rsid w:val="00D60559"/>
    <w:rsid w:val="00D60725"/>
    <w:rsid w:val="00D607F3"/>
    <w:rsid w:val="00D60914"/>
    <w:rsid w:val="00D60B0B"/>
    <w:rsid w:val="00D60B43"/>
    <w:rsid w:val="00D60B8B"/>
    <w:rsid w:val="00D60BDF"/>
    <w:rsid w:val="00D60C0B"/>
    <w:rsid w:val="00D60C75"/>
    <w:rsid w:val="00D60CE6"/>
    <w:rsid w:val="00D60D44"/>
    <w:rsid w:val="00D60E35"/>
    <w:rsid w:val="00D60E64"/>
    <w:rsid w:val="00D60FD0"/>
    <w:rsid w:val="00D6133F"/>
    <w:rsid w:val="00D61360"/>
    <w:rsid w:val="00D61530"/>
    <w:rsid w:val="00D6171A"/>
    <w:rsid w:val="00D61C19"/>
    <w:rsid w:val="00D61CFF"/>
    <w:rsid w:val="00D61E6D"/>
    <w:rsid w:val="00D61EAD"/>
    <w:rsid w:val="00D61F0A"/>
    <w:rsid w:val="00D61F97"/>
    <w:rsid w:val="00D6211E"/>
    <w:rsid w:val="00D62150"/>
    <w:rsid w:val="00D62293"/>
    <w:rsid w:val="00D62418"/>
    <w:rsid w:val="00D624B5"/>
    <w:rsid w:val="00D62533"/>
    <w:rsid w:val="00D62612"/>
    <w:rsid w:val="00D62694"/>
    <w:rsid w:val="00D62738"/>
    <w:rsid w:val="00D627A5"/>
    <w:rsid w:val="00D629E6"/>
    <w:rsid w:val="00D62C42"/>
    <w:rsid w:val="00D62D37"/>
    <w:rsid w:val="00D62EB2"/>
    <w:rsid w:val="00D62ECE"/>
    <w:rsid w:val="00D62F84"/>
    <w:rsid w:val="00D62FF8"/>
    <w:rsid w:val="00D63059"/>
    <w:rsid w:val="00D63150"/>
    <w:rsid w:val="00D63369"/>
    <w:rsid w:val="00D633E9"/>
    <w:rsid w:val="00D6346B"/>
    <w:rsid w:val="00D6355F"/>
    <w:rsid w:val="00D63565"/>
    <w:rsid w:val="00D63588"/>
    <w:rsid w:val="00D6361D"/>
    <w:rsid w:val="00D637E3"/>
    <w:rsid w:val="00D63889"/>
    <w:rsid w:val="00D63B25"/>
    <w:rsid w:val="00D63E89"/>
    <w:rsid w:val="00D63F8C"/>
    <w:rsid w:val="00D6427D"/>
    <w:rsid w:val="00D64378"/>
    <w:rsid w:val="00D64428"/>
    <w:rsid w:val="00D645FC"/>
    <w:rsid w:val="00D6493A"/>
    <w:rsid w:val="00D64993"/>
    <w:rsid w:val="00D64A6D"/>
    <w:rsid w:val="00D64B78"/>
    <w:rsid w:val="00D64D1E"/>
    <w:rsid w:val="00D64EB1"/>
    <w:rsid w:val="00D65046"/>
    <w:rsid w:val="00D6511E"/>
    <w:rsid w:val="00D651DA"/>
    <w:rsid w:val="00D65416"/>
    <w:rsid w:val="00D6572A"/>
    <w:rsid w:val="00D659FF"/>
    <w:rsid w:val="00D65AD4"/>
    <w:rsid w:val="00D65BA4"/>
    <w:rsid w:val="00D65EA3"/>
    <w:rsid w:val="00D65FB8"/>
    <w:rsid w:val="00D6609C"/>
    <w:rsid w:val="00D660BA"/>
    <w:rsid w:val="00D661C3"/>
    <w:rsid w:val="00D66555"/>
    <w:rsid w:val="00D6657D"/>
    <w:rsid w:val="00D66654"/>
    <w:rsid w:val="00D6670C"/>
    <w:rsid w:val="00D66840"/>
    <w:rsid w:val="00D668F9"/>
    <w:rsid w:val="00D66B23"/>
    <w:rsid w:val="00D66F14"/>
    <w:rsid w:val="00D67142"/>
    <w:rsid w:val="00D67296"/>
    <w:rsid w:val="00D672C4"/>
    <w:rsid w:val="00D6731D"/>
    <w:rsid w:val="00D67372"/>
    <w:rsid w:val="00D6769F"/>
    <w:rsid w:val="00D679F7"/>
    <w:rsid w:val="00D67B4E"/>
    <w:rsid w:val="00D67BA1"/>
    <w:rsid w:val="00D70209"/>
    <w:rsid w:val="00D7034B"/>
    <w:rsid w:val="00D70418"/>
    <w:rsid w:val="00D70480"/>
    <w:rsid w:val="00D70489"/>
    <w:rsid w:val="00D704CF"/>
    <w:rsid w:val="00D70782"/>
    <w:rsid w:val="00D707C9"/>
    <w:rsid w:val="00D7083C"/>
    <w:rsid w:val="00D70958"/>
    <w:rsid w:val="00D7099D"/>
    <w:rsid w:val="00D70A4C"/>
    <w:rsid w:val="00D70AD3"/>
    <w:rsid w:val="00D70B1D"/>
    <w:rsid w:val="00D70B9F"/>
    <w:rsid w:val="00D70C04"/>
    <w:rsid w:val="00D7108F"/>
    <w:rsid w:val="00D710BE"/>
    <w:rsid w:val="00D712CE"/>
    <w:rsid w:val="00D713DE"/>
    <w:rsid w:val="00D71408"/>
    <w:rsid w:val="00D71423"/>
    <w:rsid w:val="00D714B2"/>
    <w:rsid w:val="00D714FD"/>
    <w:rsid w:val="00D715A5"/>
    <w:rsid w:val="00D716E5"/>
    <w:rsid w:val="00D71A03"/>
    <w:rsid w:val="00D71AF1"/>
    <w:rsid w:val="00D71CE8"/>
    <w:rsid w:val="00D71CF7"/>
    <w:rsid w:val="00D71D35"/>
    <w:rsid w:val="00D71D41"/>
    <w:rsid w:val="00D71D9D"/>
    <w:rsid w:val="00D71F59"/>
    <w:rsid w:val="00D71F8A"/>
    <w:rsid w:val="00D72038"/>
    <w:rsid w:val="00D7206C"/>
    <w:rsid w:val="00D720DF"/>
    <w:rsid w:val="00D72296"/>
    <w:rsid w:val="00D72317"/>
    <w:rsid w:val="00D72591"/>
    <w:rsid w:val="00D72905"/>
    <w:rsid w:val="00D7299F"/>
    <w:rsid w:val="00D729BF"/>
    <w:rsid w:val="00D72ADD"/>
    <w:rsid w:val="00D72E59"/>
    <w:rsid w:val="00D72F2E"/>
    <w:rsid w:val="00D72F4E"/>
    <w:rsid w:val="00D7320A"/>
    <w:rsid w:val="00D7328A"/>
    <w:rsid w:val="00D732F7"/>
    <w:rsid w:val="00D7342F"/>
    <w:rsid w:val="00D73435"/>
    <w:rsid w:val="00D734AA"/>
    <w:rsid w:val="00D735D2"/>
    <w:rsid w:val="00D738E8"/>
    <w:rsid w:val="00D73905"/>
    <w:rsid w:val="00D739BE"/>
    <w:rsid w:val="00D73A0D"/>
    <w:rsid w:val="00D73BE6"/>
    <w:rsid w:val="00D73CBC"/>
    <w:rsid w:val="00D73D68"/>
    <w:rsid w:val="00D73E30"/>
    <w:rsid w:val="00D73E3E"/>
    <w:rsid w:val="00D743B3"/>
    <w:rsid w:val="00D743EB"/>
    <w:rsid w:val="00D7444F"/>
    <w:rsid w:val="00D7460B"/>
    <w:rsid w:val="00D747AB"/>
    <w:rsid w:val="00D74817"/>
    <w:rsid w:val="00D74840"/>
    <w:rsid w:val="00D748ED"/>
    <w:rsid w:val="00D749B8"/>
    <w:rsid w:val="00D74B97"/>
    <w:rsid w:val="00D751C0"/>
    <w:rsid w:val="00D75255"/>
    <w:rsid w:val="00D7536C"/>
    <w:rsid w:val="00D755A8"/>
    <w:rsid w:val="00D758B8"/>
    <w:rsid w:val="00D75945"/>
    <w:rsid w:val="00D759E1"/>
    <w:rsid w:val="00D75D61"/>
    <w:rsid w:val="00D75D76"/>
    <w:rsid w:val="00D76166"/>
    <w:rsid w:val="00D76395"/>
    <w:rsid w:val="00D76405"/>
    <w:rsid w:val="00D7659D"/>
    <w:rsid w:val="00D7660F"/>
    <w:rsid w:val="00D766AA"/>
    <w:rsid w:val="00D76718"/>
    <w:rsid w:val="00D76773"/>
    <w:rsid w:val="00D76897"/>
    <w:rsid w:val="00D7692A"/>
    <w:rsid w:val="00D76946"/>
    <w:rsid w:val="00D76A32"/>
    <w:rsid w:val="00D76BE7"/>
    <w:rsid w:val="00D76C20"/>
    <w:rsid w:val="00D76CBD"/>
    <w:rsid w:val="00D76D4A"/>
    <w:rsid w:val="00D76DA3"/>
    <w:rsid w:val="00D76DB7"/>
    <w:rsid w:val="00D76DC0"/>
    <w:rsid w:val="00D76DF1"/>
    <w:rsid w:val="00D772B5"/>
    <w:rsid w:val="00D772CF"/>
    <w:rsid w:val="00D77401"/>
    <w:rsid w:val="00D77524"/>
    <w:rsid w:val="00D7765B"/>
    <w:rsid w:val="00D7774F"/>
    <w:rsid w:val="00D777B4"/>
    <w:rsid w:val="00D77A14"/>
    <w:rsid w:val="00D77A46"/>
    <w:rsid w:val="00D77A66"/>
    <w:rsid w:val="00D77BE2"/>
    <w:rsid w:val="00D77C59"/>
    <w:rsid w:val="00D80207"/>
    <w:rsid w:val="00D802E3"/>
    <w:rsid w:val="00D8034F"/>
    <w:rsid w:val="00D808A6"/>
    <w:rsid w:val="00D80AE2"/>
    <w:rsid w:val="00D80DF4"/>
    <w:rsid w:val="00D80E43"/>
    <w:rsid w:val="00D80FFC"/>
    <w:rsid w:val="00D81138"/>
    <w:rsid w:val="00D81186"/>
    <w:rsid w:val="00D8168A"/>
    <w:rsid w:val="00D8198B"/>
    <w:rsid w:val="00D81AD6"/>
    <w:rsid w:val="00D81B0D"/>
    <w:rsid w:val="00D81DEA"/>
    <w:rsid w:val="00D82019"/>
    <w:rsid w:val="00D8203D"/>
    <w:rsid w:val="00D8223B"/>
    <w:rsid w:val="00D82361"/>
    <w:rsid w:val="00D82392"/>
    <w:rsid w:val="00D8243C"/>
    <w:rsid w:val="00D82451"/>
    <w:rsid w:val="00D8247A"/>
    <w:rsid w:val="00D824A5"/>
    <w:rsid w:val="00D8274C"/>
    <w:rsid w:val="00D827EB"/>
    <w:rsid w:val="00D8288C"/>
    <w:rsid w:val="00D82909"/>
    <w:rsid w:val="00D829E7"/>
    <w:rsid w:val="00D82A8A"/>
    <w:rsid w:val="00D82CCC"/>
    <w:rsid w:val="00D82D12"/>
    <w:rsid w:val="00D82D59"/>
    <w:rsid w:val="00D82D80"/>
    <w:rsid w:val="00D83140"/>
    <w:rsid w:val="00D83258"/>
    <w:rsid w:val="00D8328A"/>
    <w:rsid w:val="00D83543"/>
    <w:rsid w:val="00D835F5"/>
    <w:rsid w:val="00D8364E"/>
    <w:rsid w:val="00D836FA"/>
    <w:rsid w:val="00D838B5"/>
    <w:rsid w:val="00D838D3"/>
    <w:rsid w:val="00D83901"/>
    <w:rsid w:val="00D8393C"/>
    <w:rsid w:val="00D83A74"/>
    <w:rsid w:val="00D83AA0"/>
    <w:rsid w:val="00D83C06"/>
    <w:rsid w:val="00D83C42"/>
    <w:rsid w:val="00D83E67"/>
    <w:rsid w:val="00D83EE2"/>
    <w:rsid w:val="00D83F2D"/>
    <w:rsid w:val="00D83FD9"/>
    <w:rsid w:val="00D8451A"/>
    <w:rsid w:val="00D84620"/>
    <w:rsid w:val="00D846AA"/>
    <w:rsid w:val="00D846B6"/>
    <w:rsid w:val="00D846DB"/>
    <w:rsid w:val="00D847B8"/>
    <w:rsid w:val="00D84834"/>
    <w:rsid w:val="00D84845"/>
    <w:rsid w:val="00D8486D"/>
    <w:rsid w:val="00D84871"/>
    <w:rsid w:val="00D8490F"/>
    <w:rsid w:val="00D84997"/>
    <w:rsid w:val="00D84A9A"/>
    <w:rsid w:val="00D84C0F"/>
    <w:rsid w:val="00D84CA8"/>
    <w:rsid w:val="00D84DCA"/>
    <w:rsid w:val="00D84E5D"/>
    <w:rsid w:val="00D85074"/>
    <w:rsid w:val="00D85365"/>
    <w:rsid w:val="00D854E5"/>
    <w:rsid w:val="00D856FB"/>
    <w:rsid w:val="00D85870"/>
    <w:rsid w:val="00D85B88"/>
    <w:rsid w:val="00D85D14"/>
    <w:rsid w:val="00D85E36"/>
    <w:rsid w:val="00D85E3B"/>
    <w:rsid w:val="00D8607F"/>
    <w:rsid w:val="00D86397"/>
    <w:rsid w:val="00D8645F"/>
    <w:rsid w:val="00D865A6"/>
    <w:rsid w:val="00D86624"/>
    <w:rsid w:val="00D86643"/>
    <w:rsid w:val="00D8671E"/>
    <w:rsid w:val="00D8682F"/>
    <w:rsid w:val="00D868D0"/>
    <w:rsid w:val="00D8693C"/>
    <w:rsid w:val="00D869C9"/>
    <w:rsid w:val="00D869F1"/>
    <w:rsid w:val="00D86BD3"/>
    <w:rsid w:val="00D86BF7"/>
    <w:rsid w:val="00D86C77"/>
    <w:rsid w:val="00D86CAD"/>
    <w:rsid w:val="00D86DBA"/>
    <w:rsid w:val="00D8736B"/>
    <w:rsid w:val="00D8762E"/>
    <w:rsid w:val="00D87638"/>
    <w:rsid w:val="00D87660"/>
    <w:rsid w:val="00D876FD"/>
    <w:rsid w:val="00D87799"/>
    <w:rsid w:val="00D87B2D"/>
    <w:rsid w:val="00D87B7F"/>
    <w:rsid w:val="00D87D9C"/>
    <w:rsid w:val="00D87EC1"/>
    <w:rsid w:val="00D87F00"/>
    <w:rsid w:val="00D90017"/>
    <w:rsid w:val="00D900F8"/>
    <w:rsid w:val="00D9018E"/>
    <w:rsid w:val="00D90253"/>
    <w:rsid w:val="00D90580"/>
    <w:rsid w:val="00D907D2"/>
    <w:rsid w:val="00D90BA1"/>
    <w:rsid w:val="00D90CF0"/>
    <w:rsid w:val="00D90F3C"/>
    <w:rsid w:val="00D9124C"/>
    <w:rsid w:val="00D91380"/>
    <w:rsid w:val="00D91451"/>
    <w:rsid w:val="00D915FA"/>
    <w:rsid w:val="00D916D8"/>
    <w:rsid w:val="00D9185D"/>
    <w:rsid w:val="00D91DCE"/>
    <w:rsid w:val="00D91F65"/>
    <w:rsid w:val="00D92248"/>
    <w:rsid w:val="00D926BC"/>
    <w:rsid w:val="00D9272A"/>
    <w:rsid w:val="00D92832"/>
    <w:rsid w:val="00D929F0"/>
    <w:rsid w:val="00D92E7A"/>
    <w:rsid w:val="00D9309C"/>
    <w:rsid w:val="00D930C4"/>
    <w:rsid w:val="00D9317F"/>
    <w:rsid w:val="00D9324C"/>
    <w:rsid w:val="00D933CF"/>
    <w:rsid w:val="00D934D5"/>
    <w:rsid w:val="00D937A4"/>
    <w:rsid w:val="00D93A4A"/>
    <w:rsid w:val="00D93BD0"/>
    <w:rsid w:val="00D9408E"/>
    <w:rsid w:val="00D942F0"/>
    <w:rsid w:val="00D946B3"/>
    <w:rsid w:val="00D94739"/>
    <w:rsid w:val="00D94859"/>
    <w:rsid w:val="00D948E1"/>
    <w:rsid w:val="00D94AF0"/>
    <w:rsid w:val="00D94B6B"/>
    <w:rsid w:val="00D94D16"/>
    <w:rsid w:val="00D94D6E"/>
    <w:rsid w:val="00D94D94"/>
    <w:rsid w:val="00D94FD2"/>
    <w:rsid w:val="00D9501C"/>
    <w:rsid w:val="00D95267"/>
    <w:rsid w:val="00D954A4"/>
    <w:rsid w:val="00D955C0"/>
    <w:rsid w:val="00D9593E"/>
    <w:rsid w:val="00D95D5C"/>
    <w:rsid w:val="00D95EBE"/>
    <w:rsid w:val="00D95EC0"/>
    <w:rsid w:val="00D95F8F"/>
    <w:rsid w:val="00D960B7"/>
    <w:rsid w:val="00D9634D"/>
    <w:rsid w:val="00D9640F"/>
    <w:rsid w:val="00D965AD"/>
    <w:rsid w:val="00D96649"/>
    <w:rsid w:val="00D96697"/>
    <w:rsid w:val="00D96877"/>
    <w:rsid w:val="00D96A66"/>
    <w:rsid w:val="00D96EA1"/>
    <w:rsid w:val="00D96F3C"/>
    <w:rsid w:val="00D96FCC"/>
    <w:rsid w:val="00D9704B"/>
    <w:rsid w:val="00D9706D"/>
    <w:rsid w:val="00D97081"/>
    <w:rsid w:val="00D972D6"/>
    <w:rsid w:val="00D9731F"/>
    <w:rsid w:val="00D975B5"/>
    <w:rsid w:val="00D977E9"/>
    <w:rsid w:val="00D97995"/>
    <w:rsid w:val="00D97C2B"/>
    <w:rsid w:val="00D97CD9"/>
    <w:rsid w:val="00D97D10"/>
    <w:rsid w:val="00D97EA1"/>
    <w:rsid w:val="00D97EBC"/>
    <w:rsid w:val="00D97F6C"/>
    <w:rsid w:val="00DA007B"/>
    <w:rsid w:val="00DA00C2"/>
    <w:rsid w:val="00DA00E5"/>
    <w:rsid w:val="00DA0102"/>
    <w:rsid w:val="00DA01B5"/>
    <w:rsid w:val="00DA0436"/>
    <w:rsid w:val="00DA0673"/>
    <w:rsid w:val="00DA0863"/>
    <w:rsid w:val="00DA0CE4"/>
    <w:rsid w:val="00DA0FA6"/>
    <w:rsid w:val="00DA10A8"/>
    <w:rsid w:val="00DA11C1"/>
    <w:rsid w:val="00DA1293"/>
    <w:rsid w:val="00DA12E5"/>
    <w:rsid w:val="00DA1625"/>
    <w:rsid w:val="00DA16A3"/>
    <w:rsid w:val="00DA186B"/>
    <w:rsid w:val="00DA187F"/>
    <w:rsid w:val="00DA1885"/>
    <w:rsid w:val="00DA19E4"/>
    <w:rsid w:val="00DA1A85"/>
    <w:rsid w:val="00DA1CB5"/>
    <w:rsid w:val="00DA1CBA"/>
    <w:rsid w:val="00DA1E8C"/>
    <w:rsid w:val="00DA20B8"/>
    <w:rsid w:val="00DA213E"/>
    <w:rsid w:val="00DA265C"/>
    <w:rsid w:val="00DA266E"/>
    <w:rsid w:val="00DA26E8"/>
    <w:rsid w:val="00DA2724"/>
    <w:rsid w:val="00DA2749"/>
    <w:rsid w:val="00DA2836"/>
    <w:rsid w:val="00DA2845"/>
    <w:rsid w:val="00DA2949"/>
    <w:rsid w:val="00DA2AF8"/>
    <w:rsid w:val="00DA2DC3"/>
    <w:rsid w:val="00DA2F5E"/>
    <w:rsid w:val="00DA2F8C"/>
    <w:rsid w:val="00DA2FCF"/>
    <w:rsid w:val="00DA3005"/>
    <w:rsid w:val="00DA3342"/>
    <w:rsid w:val="00DA3385"/>
    <w:rsid w:val="00DA36BE"/>
    <w:rsid w:val="00DA3891"/>
    <w:rsid w:val="00DA38D3"/>
    <w:rsid w:val="00DA38FE"/>
    <w:rsid w:val="00DA3A22"/>
    <w:rsid w:val="00DA3C05"/>
    <w:rsid w:val="00DA3EBA"/>
    <w:rsid w:val="00DA409B"/>
    <w:rsid w:val="00DA4240"/>
    <w:rsid w:val="00DA43F2"/>
    <w:rsid w:val="00DA45C7"/>
    <w:rsid w:val="00DA4640"/>
    <w:rsid w:val="00DA46AF"/>
    <w:rsid w:val="00DA46E7"/>
    <w:rsid w:val="00DA49CC"/>
    <w:rsid w:val="00DA4A46"/>
    <w:rsid w:val="00DA4B76"/>
    <w:rsid w:val="00DA4C0D"/>
    <w:rsid w:val="00DA4E32"/>
    <w:rsid w:val="00DA501F"/>
    <w:rsid w:val="00DA528C"/>
    <w:rsid w:val="00DA535A"/>
    <w:rsid w:val="00DA5463"/>
    <w:rsid w:val="00DA56A3"/>
    <w:rsid w:val="00DA5764"/>
    <w:rsid w:val="00DA585D"/>
    <w:rsid w:val="00DA5972"/>
    <w:rsid w:val="00DA5BD0"/>
    <w:rsid w:val="00DA5BF6"/>
    <w:rsid w:val="00DA5CED"/>
    <w:rsid w:val="00DA5CF9"/>
    <w:rsid w:val="00DA5D9B"/>
    <w:rsid w:val="00DA60E5"/>
    <w:rsid w:val="00DA654D"/>
    <w:rsid w:val="00DA6AE7"/>
    <w:rsid w:val="00DA6B4D"/>
    <w:rsid w:val="00DA707D"/>
    <w:rsid w:val="00DA70BB"/>
    <w:rsid w:val="00DA7233"/>
    <w:rsid w:val="00DA7413"/>
    <w:rsid w:val="00DA747B"/>
    <w:rsid w:val="00DA74AC"/>
    <w:rsid w:val="00DA74FC"/>
    <w:rsid w:val="00DA756C"/>
    <w:rsid w:val="00DA75F1"/>
    <w:rsid w:val="00DA7710"/>
    <w:rsid w:val="00DA7773"/>
    <w:rsid w:val="00DA7783"/>
    <w:rsid w:val="00DA7897"/>
    <w:rsid w:val="00DA78E6"/>
    <w:rsid w:val="00DA792B"/>
    <w:rsid w:val="00DA79F0"/>
    <w:rsid w:val="00DA7AA2"/>
    <w:rsid w:val="00DA7B2C"/>
    <w:rsid w:val="00DA7BC1"/>
    <w:rsid w:val="00DA7BD5"/>
    <w:rsid w:val="00DB0027"/>
    <w:rsid w:val="00DB00E3"/>
    <w:rsid w:val="00DB019E"/>
    <w:rsid w:val="00DB0397"/>
    <w:rsid w:val="00DB050F"/>
    <w:rsid w:val="00DB0576"/>
    <w:rsid w:val="00DB06A7"/>
    <w:rsid w:val="00DB06F8"/>
    <w:rsid w:val="00DB071A"/>
    <w:rsid w:val="00DB075C"/>
    <w:rsid w:val="00DB075F"/>
    <w:rsid w:val="00DB07E4"/>
    <w:rsid w:val="00DB07F5"/>
    <w:rsid w:val="00DB086A"/>
    <w:rsid w:val="00DB0899"/>
    <w:rsid w:val="00DB093D"/>
    <w:rsid w:val="00DB09DD"/>
    <w:rsid w:val="00DB0B01"/>
    <w:rsid w:val="00DB0C10"/>
    <w:rsid w:val="00DB0D3D"/>
    <w:rsid w:val="00DB10AF"/>
    <w:rsid w:val="00DB115A"/>
    <w:rsid w:val="00DB1260"/>
    <w:rsid w:val="00DB199D"/>
    <w:rsid w:val="00DB1AC0"/>
    <w:rsid w:val="00DB1C12"/>
    <w:rsid w:val="00DB1D9F"/>
    <w:rsid w:val="00DB1DC6"/>
    <w:rsid w:val="00DB1DFB"/>
    <w:rsid w:val="00DB2189"/>
    <w:rsid w:val="00DB23AD"/>
    <w:rsid w:val="00DB2448"/>
    <w:rsid w:val="00DB259E"/>
    <w:rsid w:val="00DB25B4"/>
    <w:rsid w:val="00DB26DF"/>
    <w:rsid w:val="00DB26F3"/>
    <w:rsid w:val="00DB2787"/>
    <w:rsid w:val="00DB282F"/>
    <w:rsid w:val="00DB28C6"/>
    <w:rsid w:val="00DB29FF"/>
    <w:rsid w:val="00DB2B25"/>
    <w:rsid w:val="00DB3072"/>
    <w:rsid w:val="00DB31BC"/>
    <w:rsid w:val="00DB34FA"/>
    <w:rsid w:val="00DB350A"/>
    <w:rsid w:val="00DB3693"/>
    <w:rsid w:val="00DB3796"/>
    <w:rsid w:val="00DB386F"/>
    <w:rsid w:val="00DB389C"/>
    <w:rsid w:val="00DB3AD3"/>
    <w:rsid w:val="00DB3B3B"/>
    <w:rsid w:val="00DB3E29"/>
    <w:rsid w:val="00DB3E55"/>
    <w:rsid w:val="00DB3EF4"/>
    <w:rsid w:val="00DB3F45"/>
    <w:rsid w:val="00DB4023"/>
    <w:rsid w:val="00DB40B3"/>
    <w:rsid w:val="00DB421A"/>
    <w:rsid w:val="00DB42B9"/>
    <w:rsid w:val="00DB42E8"/>
    <w:rsid w:val="00DB446F"/>
    <w:rsid w:val="00DB448B"/>
    <w:rsid w:val="00DB45B5"/>
    <w:rsid w:val="00DB4752"/>
    <w:rsid w:val="00DB47F8"/>
    <w:rsid w:val="00DB48DF"/>
    <w:rsid w:val="00DB4C2C"/>
    <w:rsid w:val="00DB4EE9"/>
    <w:rsid w:val="00DB4F3B"/>
    <w:rsid w:val="00DB50CE"/>
    <w:rsid w:val="00DB5201"/>
    <w:rsid w:val="00DB52A0"/>
    <w:rsid w:val="00DB5377"/>
    <w:rsid w:val="00DB5515"/>
    <w:rsid w:val="00DB553B"/>
    <w:rsid w:val="00DB55C6"/>
    <w:rsid w:val="00DB56F9"/>
    <w:rsid w:val="00DB572B"/>
    <w:rsid w:val="00DB5891"/>
    <w:rsid w:val="00DB5B87"/>
    <w:rsid w:val="00DB5DDC"/>
    <w:rsid w:val="00DB6301"/>
    <w:rsid w:val="00DB639D"/>
    <w:rsid w:val="00DB6445"/>
    <w:rsid w:val="00DB6462"/>
    <w:rsid w:val="00DB6545"/>
    <w:rsid w:val="00DB656E"/>
    <w:rsid w:val="00DB66CB"/>
    <w:rsid w:val="00DB6722"/>
    <w:rsid w:val="00DB6742"/>
    <w:rsid w:val="00DB67E6"/>
    <w:rsid w:val="00DB67FB"/>
    <w:rsid w:val="00DB68D4"/>
    <w:rsid w:val="00DB68E4"/>
    <w:rsid w:val="00DB68F7"/>
    <w:rsid w:val="00DB6919"/>
    <w:rsid w:val="00DB6A3A"/>
    <w:rsid w:val="00DB6B02"/>
    <w:rsid w:val="00DB6B0A"/>
    <w:rsid w:val="00DB6BCB"/>
    <w:rsid w:val="00DB6D36"/>
    <w:rsid w:val="00DB6F1E"/>
    <w:rsid w:val="00DB6FB2"/>
    <w:rsid w:val="00DB7140"/>
    <w:rsid w:val="00DB719E"/>
    <w:rsid w:val="00DB723F"/>
    <w:rsid w:val="00DB7260"/>
    <w:rsid w:val="00DB72BF"/>
    <w:rsid w:val="00DB7651"/>
    <w:rsid w:val="00DB76AA"/>
    <w:rsid w:val="00DB7937"/>
    <w:rsid w:val="00DB79AE"/>
    <w:rsid w:val="00DB7BA0"/>
    <w:rsid w:val="00DB7BE3"/>
    <w:rsid w:val="00DB7C6A"/>
    <w:rsid w:val="00DB7DF1"/>
    <w:rsid w:val="00DC0097"/>
    <w:rsid w:val="00DC038C"/>
    <w:rsid w:val="00DC03FA"/>
    <w:rsid w:val="00DC04E1"/>
    <w:rsid w:val="00DC0568"/>
    <w:rsid w:val="00DC0634"/>
    <w:rsid w:val="00DC06AD"/>
    <w:rsid w:val="00DC07FA"/>
    <w:rsid w:val="00DC09D6"/>
    <w:rsid w:val="00DC0A5C"/>
    <w:rsid w:val="00DC0D04"/>
    <w:rsid w:val="00DC0DF8"/>
    <w:rsid w:val="00DC0F00"/>
    <w:rsid w:val="00DC1006"/>
    <w:rsid w:val="00DC117A"/>
    <w:rsid w:val="00DC1201"/>
    <w:rsid w:val="00DC13AB"/>
    <w:rsid w:val="00DC1613"/>
    <w:rsid w:val="00DC199D"/>
    <w:rsid w:val="00DC1AB3"/>
    <w:rsid w:val="00DC1B06"/>
    <w:rsid w:val="00DC1B49"/>
    <w:rsid w:val="00DC1B65"/>
    <w:rsid w:val="00DC1B95"/>
    <w:rsid w:val="00DC1E7F"/>
    <w:rsid w:val="00DC1F6A"/>
    <w:rsid w:val="00DC1FE7"/>
    <w:rsid w:val="00DC2068"/>
    <w:rsid w:val="00DC2123"/>
    <w:rsid w:val="00DC216B"/>
    <w:rsid w:val="00DC2370"/>
    <w:rsid w:val="00DC248E"/>
    <w:rsid w:val="00DC25ED"/>
    <w:rsid w:val="00DC2613"/>
    <w:rsid w:val="00DC27CB"/>
    <w:rsid w:val="00DC2F73"/>
    <w:rsid w:val="00DC3142"/>
    <w:rsid w:val="00DC318F"/>
    <w:rsid w:val="00DC323A"/>
    <w:rsid w:val="00DC341E"/>
    <w:rsid w:val="00DC3476"/>
    <w:rsid w:val="00DC3683"/>
    <w:rsid w:val="00DC39F3"/>
    <w:rsid w:val="00DC3B1C"/>
    <w:rsid w:val="00DC3BF4"/>
    <w:rsid w:val="00DC3CDE"/>
    <w:rsid w:val="00DC3DE3"/>
    <w:rsid w:val="00DC3F66"/>
    <w:rsid w:val="00DC3FA0"/>
    <w:rsid w:val="00DC4046"/>
    <w:rsid w:val="00DC458D"/>
    <w:rsid w:val="00DC4963"/>
    <w:rsid w:val="00DC49D4"/>
    <w:rsid w:val="00DC49F6"/>
    <w:rsid w:val="00DC4BD2"/>
    <w:rsid w:val="00DC4D8C"/>
    <w:rsid w:val="00DC4DAE"/>
    <w:rsid w:val="00DC4E45"/>
    <w:rsid w:val="00DC50ED"/>
    <w:rsid w:val="00DC51CF"/>
    <w:rsid w:val="00DC53AF"/>
    <w:rsid w:val="00DC581B"/>
    <w:rsid w:val="00DC581D"/>
    <w:rsid w:val="00DC5913"/>
    <w:rsid w:val="00DC59AC"/>
    <w:rsid w:val="00DC5AB3"/>
    <w:rsid w:val="00DC5E8B"/>
    <w:rsid w:val="00DC62B6"/>
    <w:rsid w:val="00DC65FC"/>
    <w:rsid w:val="00DC6750"/>
    <w:rsid w:val="00DC6753"/>
    <w:rsid w:val="00DC6806"/>
    <w:rsid w:val="00DC6B63"/>
    <w:rsid w:val="00DC6DD9"/>
    <w:rsid w:val="00DC6FB3"/>
    <w:rsid w:val="00DC71BE"/>
    <w:rsid w:val="00DC73A3"/>
    <w:rsid w:val="00DC73D2"/>
    <w:rsid w:val="00DC73E9"/>
    <w:rsid w:val="00DC73F7"/>
    <w:rsid w:val="00DC7453"/>
    <w:rsid w:val="00DC74F7"/>
    <w:rsid w:val="00DC77A6"/>
    <w:rsid w:val="00DC792D"/>
    <w:rsid w:val="00DC794B"/>
    <w:rsid w:val="00DC7ADE"/>
    <w:rsid w:val="00DC7B29"/>
    <w:rsid w:val="00DC7CD8"/>
    <w:rsid w:val="00DC7F63"/>
    <w:rsid w:val="00DD0140"/>
    <w:rsid w:val="00DD0168"/>
    <w:rsid w:val="00DD0188"/>
    <w:rsid w:val="00DD01A3"/>
    <w:rsid w:val="00DD067C"/>
    <w:rsid w:val="00DD071C"/>
    <w:rsid w:val="00DD0885"/>
    <w:rsid w:val="00DD08A0"/>
    <w:rsid w:val="00DD08C3"/>
    <w:rsid w:val="00DD094A"/>
    <w:rsid w:val="00DD09EE"/>
    <w:rsid w:val="00DD0A62"/>
    <w:rsid w:val="00DD0C1E"/>
    <w:rsid w:val="00DD0D0D"/>
    <w:rsid w:val="00DD0D8D"/>
    <w:rsid w:val="00DD11BE"/>
    <w:rsid w:val="00DD139F"/>
    <w:rsid w:val="00DD1524"/>
    <w:rsid w:val="00DD157E"/>
    <w:rsid w:val="00DD175C"/>
    <w:rsid w:val="00DD1B9F"/>
    <w:rsid w:val="00DD1CF6"/>
    <w:rsid w:val="00DD1D92"/>
    <w:rsid w:val="00DD1F30"/>
    <w:rsid w:val="00DD23F2"/>
    <w:rsid w:val="00DD244E"/>
    <w:rsid w:val="00DD259F"/>
    <w:rsid w:val="00DD25F5"/>
    <w:rsid w:val="00DD276D"/>
    <w:rsid w:val="00DD276E"/>
    <w:rsid w:val="00DD2826"/>
    <w:rsid w:val="00DD2A24"/>
    <w:rsid w:val="00DD2A40"/>
    <w:rsid w:val="00DD2B94"/>
    <w:rsid w:val="00DD2BC4"/>
    <w:rsid w:val="00DD2BEC"/>
    <w:rsid w:val="00DD2C85"/>
    <w:rsid w:val="00DD2F79"/>
    <w:rsid w:val="00DD30B7"/>
    <w:rsid w:val="00DD3130"/>
    <w:rsid w:val="00DD315D"/>
    <w:rsid w:val="00DD316B"/>
    <w:rsid w:val="00DD322E"/>
    <w:rsid w:val="00DD3506"/>
    <w:rsid w:val="00DD3544"/>
    <w:rsid w:val="00DD35EF"/>
    <w:rsid w:val="00DD3611"/>
    <w:rsid w:val="00DD37DC"/>
    <w:rsid w:val="00DD3894"/>
    <w:rsid w:val="00DD39F6"/>
    <w:rsid w:val="00DD3AFB"/>
    <w:rsid w:val="00DD3D50"/>
    <w:rsid w:val="00DD3DFE"/>
    <w:rsid w:val="00DD3F32"/>
    <w:rsid w:val="00DD3FDE"/>
    <w:rsid w:val="00DD419A"/>
    <w:rsid w:val="00DD4276"/>
    <w:rsid w:val="00DD451C"/>
    <w:rsid w:val="00DD458D"/>
    <w:rsid w:val="00DD45AE"/>
    <w:rsid w:val="00DD45F7"/>
    <w:rsid w:val="00DD4626"/>
    <w:rsid w:val="00DD4855"/>
    <w:rsid w:val="00DD4A46"/>
    <w:rsid w:val="00DD4AFA"/>
    <w:rsid w:val="00DD4B69"/>
    <w:rsid w:val="00DD4B80"/>
    <w:rsid w:val="00DD4BA9"/>
    <w:rsid w:val="00DD4C45"/>
    <w:rsid w:val="00DD4D7F"/>
    <w:rsid w:val="00DD4E40"/>
    <w:rsid w:val="00DD4E7E"/>
    <w:rsid w:val="00DD4EEF"/>
    <w:rsid w:val="00DD50B6"/>
    <w:rsid w:val="00DD5233"/>
    <w:rsid w:val="00DD544B"/>
    <w:rsid w:val="00DD5550"/>
    <w:rsid w:val="00DD558A"/>
    <w:rsid w:val="00DD5A06"/>
    <w:rsid w:val="00DD5A91"/>
    <w:rsid w:val="00DD5B18"/>
    <w:rsid w:val="00DD5C0C"/>
    <w:rsid w:val="00DD5CB5"/>
    <w:rsid w:val="00DD5D50"/>
    <w:rsid w:val="00DD5DD6"/>
    <w:rsid w:val="00DD5E64"/>
    <w:rsid w:val="00DD62F2"/>
    <w:rsid w:val="00DD6492"/>
    <w:rsid w:val="00DD658C"/>
    <w:rsid w:val="00DD689E"/>
    <w:rsid w:val="00DD6B14"/>
    <w:rsid w:val="00DD6BCF"/>
    <w:rsid w:val="00DD6CF2"/>
    <w:rsid w:val="00DD6D55"/>
    <w:rsid w:val="00DD6F57"/>
    <w:rsid w:val="00DD708D"/>
    <w:rsid w:val="00DD709C"/>
    <w:rsid w:val="00DD70C1"/>
    <w:rsid w:val="00DD70CC"/>
    <w:rsid w:val="00DD7149"/>
    <w:rsid w:val="00DD71F0"/>
    <w:rsid w:val="00DD7214"/>
    <w:rsid w:val="00DD735F"/>
    <w:rsid w:val="00DD7410"/>
    <w:rsid w:val="00DD751A"/>
    <w:rsid w:val="00DD79F0"/>
    <w:rsid w:val="00DD7E6F"/>
    <w:rsid w:val="00DE00B1"/>
    <w:rsid w:val="00DE0892"/>
    <w:rsid w:val="00DE08CC"/>
    <w:rsid w:val="00DE0A85"/>
    <w:rsid w:val="00DE0A9C"/>
    <w:rsid w:val="00DE0AAF"/>
    <w:rsid w:val="00DE0AD2"/>
    <w:rsid w:val="00DE0B58"/>
    <w:rsid w:val="00DE0E80"/>
    <w:rsid w:val="00DE103E"/>
    <w:rsid w:val="00DE123E"/>
    <w:rsid w:val="00DE14F2"/>
    <w:rsid w:val="00DE1C23"/>
    <w:rsid w:val="00DE1D20"/>
    <w:rsid w:val="00DE1F04"/>
    <w:rsid w:val="00DE2134"/>
    <w:rsid w:val="00DE223B"/>
    <w:rsid w:val="00DE22CC"/>
    <w:rsid w:val="00DE236E"/>
    <w:rsid w:val="00DE2392"/>
    <w:rsid w:val="00DE24BB"/>
    <w:rsid w:val="00DE2641"/>
    <w:rsid w:val="00DE2662"/>
    <w:rsid w:val="00DE28A7"/>
    <w:rsid w:val="00DE2977"/>
    <w:rsid w:val="00DE29C8"/>
    <w:rsid w:val="00DE2ACC"/>
    <w:rsid w:val="00DE2BEA"/>
    <w:rsid w:val="00DE2E2F"/>
    <w:rsid w:val="00DE2E5E"/>
    <w:rsid w:val="00DE2F27"/>
    <w:rsid w:val="00DE301F"/>
    <w:rsid w:val="00DE353D"/>
    <w:rsid w:val="00DE35ED"/>
    <w:rsid w:val="00DE371C"/>
    <w:rsid w:val="00DE3763"/>
    <w:rsid w:val="00DE3768"/>
    <w:rsid w:val="00DE3869"/>
    <w:rsid w:val="00DE39FC"/>
    <w:rsid w:val="00DE3A92"/>
    <w:rsid w:val="00DE3B91"/>
    <w:rsid w:val="00DE3D6A"/>
    <w:rsid w:val="00DE3E1D"/>
    <w:rsid w:val="00DE3E6E"/>
    <w:rsid w:val="00DE409C"/>
    <w:rsid w:val="00DE428C"/>
    <w:rsid w:val="00DE4332"/>
    <w:rsid w:val="00DE442D"/>
    <w:rsid w:val="00DE4492"/>
    <w:rsid w:val="00DE4CBE"/>
    <w:rsid w:val="00DE4CFA"/>
    <w:rsid w:val="00DE4E50"/>
    <w:rsid w:val="00DE5191"/>
    <w:rsid w:val="00DE51A2"/>
    <w:rsid w:val="00DE5332"/>
    <w:rsid w:val="00DE535A"/>
    <w:rsid w:val="00DE536A"/>
    <w:rsid w:val="00DE5411"/>
    <w:rsid w:val="00DE5703"/>
    <w:rsid w:val="00DE578D"/>
    <w:rsid w:val="00DE5A02"/>
    <w:rsid w:val="00DE5C8C"/>
    <w:rsid w:val="00DE5EA1"/>
    <w:rsid w:val="00DE5F2A"/>
    <w:rsid w:val="00DE6004"/>
    <w:rsid w:val="00DE602A"/>
    <w:rsid w:val="00DE6042"/>
    <w:rsid w:val="00DE60B9"/>
    <w:rsid w:val="00DE60BA"/>
    <w:rsid w:val="00DE63F7"/>
    <w:rsid w:val="00DE6713"/>
    <w:rsid w:val="00DE6737"/>
    <w:rsid w:val="00DE6984"/>
    <w:rsid w:val="00DE6996"/>
    <w:rsid w:val="00DE6D59"/>
    <w:rsid w:val="00DE6E4C"/>
    <w:rsid w:val="00DE6EBE"/>
    <w:rsid w:val="00DE6F86"/>
    <w:rsid w:val="00DE6FF0"/>
    <w:rsid w:val="00DE707D"/>
    <w:rsid w:val="00DE7538"/>
    <w:rsid w:val="00DE759F"/>
    <w:rsid w:val="00DE75F8"/>
    <w:rsid w:val="00DE7603"/>
    <w:rsid w:val="00DE7754"/>
    <w:rsid w:val="00DE785E"/>
    <w:rsid w:val="00DE7992"/>
    <w:rsid w:val="00DE7B5F"/>
    <w:rsid w:val="00DE7B7E"/>
    <w:rsid w:val="00DE7C24"/>
    <w:rsid w:val="00DE7DE0"/>
    <w:rsid w:val="00DE7F06"/>
    <w:rsid w:val="00DF00A7"/>
    <w:rsid w:val="00DF02BE"/>
    <w:rsid w:val="00DF02D5"/>
    <w:rsid w:val="00DF02FE"/>
    <w:rsid w:val="00DF049F"/>
    <w:rsid w:val="00DF05DA"/>
    <w:rsid w:val="00DF068F"/>
    <w:rsid w:val="00DF06A4"/>
    <w:rsid w:val="00DF0761"/>
    <w:rsid w:val="00DF076C"/>
    <w:rsid w:val="00DF09A1"/>
    <w:rsid w:val="00DF0B8C"/>
    <w:rsid w:val="00DF0DC9"/>
    <w:rsid w:val="00DF0DCB"/>
    <w:rsid w:val="00DF0DDA"/>
    <w:rsid w:val="00DF0F80"/>
    <w:rsid w:val="00DF10BF"/>
    <w:rsid w:val="00DF11AA"/>
    <w:rsid w:val="00DF14DD"/>
    <w:rsid w:val="00DF1519"/>
    <w:rsid w:val="00DF1604"/>
    <w:rsid w:val="00DF16AA"/>
    <w:rsid w:val="00DF1744"/>
    <w:rsid w:val="00DF1820"/>
    <w:rsid w:val="00DF1BE4"/>
    <w:rsid w:val="00DF1F1F"/>
    <w:rsid w:val="00DF2091"/>
    <w:rsid w:val="00DF21D9"/>
    <w:rsid w:val="00DF2302"/>
    <w:rsid w:val="00DF24DC"/>
    <w:rsid w:val="00DF27E2"/>
    <w:rsid w:val="00DF29FD"/>
    <w:rsid w:val="00DF2A6F"/>
    <w:rsid w:val="00DF2F5C"/>
    <w:rsid w:val="00DF3046"/>
    <w:rsid w:val="00DF31A8"/>
    <w:rsid w:val="00DF3205"/>
    <w:rsid w:val="00DF35DC"/>
    <w:rsid w:val="00DF3600"/>
    <w:rsid w:val="00DF379F"/>
    <w:rsid w:val="00DF37DB"/>
    <w:rsid w:val="00DF38DC"/>
    <w:rsid w:val="00DF3A07"/>
    <w:rsid w:val="00DF3BA5"/>
    <w:rsid w:val="00DF4094"/>
    <w:rsid w:val="00DF40B0"/>
    <w:rsid w:val="00DF4174"/>
    <w:rsid w:val="00DF442E"/>
    <w:rsid w:val="00DF4443"/>
    <w:rsid w:val="00DF4636"/>
    <w:rsid w:val="00DF4741"/>
    <w:rsid w:val="00DF474A"/>
    <w:rsid w:val="00DF479A"/>
    <w:rsid w:val="00DF47F9"/>
    <w:rsid w:val="00DF480D"/>
    <w:rsid w:val="00DF48B6"/>
    <w:rsid w:val="00DF4B2B"/>
    <w:rsid w:val="00DF4DF0"/>
    <w:rsid w:val="00DF4EEA"/>
    <w:rsid w:val="00DF4F69"/>
    <w:rsid w:val="00DF4FA6"/>
    <w:rsid w:val="00DF500A"/>
    <w:rsid w:val="00DF5094"/>
    <w:rsid w:val="00DF5272"/>
    <w:rsid w:val="00DF529E"/>
    <w:rsid w:val="00DF52A6"/>
    <w:rsid w:val="00DF5754"/>
    <w:rsid w:val="00DF59F4"/>
    <w:rsid w:val="00DF5A1C"/>
    <w:rsid w:val="00DF5F71"/>
    <w:rsid w:val="00DF6141"/>
    <w:rsid w:val="00DF61CC"/>
    <w:rsid w:val="00DF626B"/>
    <w:rsid w:val="00DF660B"/>
    <w:rsid w:val="00DF6683"/>
    <w:rsid w:val="00DF66EE"/>
    <w:rsid w:val="00DF69EE"/>
    <w:rsid w:val="00DF6B80"/>
    <w:rsid w:val="00DF6C93"/>
    <w:rsid w:val="00DF6D0A"/>
    <w:rsid w:val="00DF6D4D"/>
    <w:rsid w:val="00DF6FC8"/>
    <w:rsid w:val="00DF7080"/>
    <w:rsid w:val="00DF7133"/>
    <w:rsid w:val="00DF7285"/>
    <w:rsid w:val="00DF7388"/>
    <w:rsid w:val="00DF7434"/>
    <w:rsid w:val="00DF74BB"/>
    <w:rsid w:val="00DF77A1"/>
    <w:rsid w:val="00DF7B07"/>
    <w:rsid w:val="00DF7C2F"/>
    <w:rsid w:val="00DF7C95"/>
    <w:rsid w:val="00DF7D57"/>
    <w:rsid w:val="00DF7DED"/>
    <w:rsid w:val="00DF7EA8"/>
    <w:rsid w:val="00DF7F48"/>
    <w:rsid w:val="00E000D2"/>
    <w:rsid w:val="00E00183"/>
    <w:rsid w:val="00E0018F"/>
    <w:rsid w:val="00E003F0"/>
    <w:rsid w:val="00E004D2"/>
    <w:rsid w:val="00E00569"/>
    <w:rsid w:val="00E0065E"/>
    <w:rsid w:val="00E00747"/>
    <w:rsid w:val="00E0078A"/>
    <w:rsid w:val="00E0084E"/>
    <w:rsid w:val="00E00917"/>
    <w:rsid w:val="00E00932"/>
    <w:rsid w:val="00E0098C"/>
    <w:rsid w:val="00E00CCC"/>
    <w:rsid w:val="00E00D9F"/>
    <w:rsid w:val="00E00DFF"/>
    <w:rsid w:val="00E00E8E"/>
    <w:rsid w:val="00E011F4"/>
    <w:rsid w:val="00E0124E"/>
    <w:rsid w:val="00E018A3"/>
    <w:rsid w:val="00E01DA1"/>
    <w:rsid w:val="00E01DBA"/>
    <w:rsid w:val="00E01DDC"/>
    <w:rsid w:val="00E01E62"/>
    <w:rsid w:val="00E02256"/>
    <w:rsid w:val="00E0241E"/>
    <w:rsid w:val="00E02433"/>
    <w:rsid w:val="00E0255F"/>
    <w:rsid w:val="00E0260D"/>
    <w:rsid w:val="00E027BC"/>
    <w:rsid w:val="00E02815"/>
    <w:rsid w:val="00E02B14"/>
    <w:rsid w:val="00E02FB9"/>
    <w:rsid w:val="00E0324D"/>
    <w:rsid w:val="00E03461"/>
    <w:rsid w:val="00E034D8"/>
    <w:rsid w:val="00E0368C"/>
    <w:rsid w:val="00E036FB"/>
    <w:rsid w:val="00E037E5"/>
    <w:rsid w:val="00E03918"/>
    <w:rsid w:val="00E039F4"/>
    <w:rsid w:val="00E03A27"/>
    <w:rsid w:val="00E03C42"/>
    <w:rsid w:val="00E03C54"/>
    <w:rsid w:val="00E03CD5"/>
    <w:rsid w:val="00E03EF2"/>
    <w:rsid w:val="00E04069"/>
    <w:rsid w:val="00E040BE"/>
    <w:rsid w:val="00E04475"/>
    <w:rsid w:val="00E044D5"/>
    <w:rsid w:val="00E04649"/>
    <w:rsid w:val="00E0464C"/>
    <w:rsid w:val="00E0466A"/>
    <w:rsid w:val="00E0473A"/>
    <w:rsid w:val="00E04AB4"/>
    <w:rsid w:val="00E04AF6"/>
    <w:rsid w:val="00E04B87"/>
    <w:rsid w:val="00E04DCF"/>
    <w:rsid w:val="00E04F31"/>
    <w:rsid w:val="00E05050"/>
    <w:rsid w:val="00E050A0"/>
    <w:rsid w:val="00E051EA"/>
    <w:rsid w:val="00E05231"/>
    <w:rsid w:val="00E053A2"/>
    <w:rsid w:val="00E05535"/>
    <w:rsid w:val="00E055B2"/>
    <w:rsid w:val="00E056A5"/>
    <w:rsid w:val="00E0574E"/>
    <w:rsid w:val="00E0576C"/>
    <w:rsid w:val="00E057E9"/>
    <w:rsid w:val="00E057FC"/>
    <w:rsid w:val="00E05930"/>
    <w:rsid w:val="00E05961"/>
    <w:rsid w:val="00E059D0"/>
    <w:rsid w:val="00E05C37"/>
    <w:rsid w:val="00E05C62"/>
    <w:rsid w:val="00E05E8C"/>
    <w:rsid w:val="00E05EAD"/>
    <w:rsid w:val="00E05F0B"/>
    <w:rsid w:val="00E0613A"/>
    <w:rsid w:val="00E06177"/>
    <w:rsid w:val="00E06451"/>
    <w:rsid w:val="00E064B8"/>
    <w:rsid w:val="00E065D6"/>
    <w:rsid w:val="00E066F8"/>
    <w:rsid w:val="00E06783"/>
    <w:rsid w:val="00E0683C"/>
    <w:rsid w:val="00E06947"/>
    <w:rsid w:val="00E06948"/>
    <w:rsid w:val="00E0699A"/>
    <w:rsid w:val="00E069F5"/>
    <w:rsid w:val="00E06B48"/>
    <w:rsid w:val="00E06BC8"/>
    <w:rsid w:val="00E06E2E"/>
    <w:rsid w:val="00E07024"/>
    <w:rsid w:val="00E0713F"/>
    <w:rsid w:val="00E071BA"/>
    <w:rsid w:val="00E073F5"/>
    <w:rsid w:val="00E074C5"/>
    <w:rsid w:val="00E076BD"/>
    <w:rsid w:val="00E07829"/>
    <w:rsid w:val="00E07833"/>
    <w:rsid w:val="00E07964"/>
    <w:rsid w:val="00E079F7"/>
    <w:rsid w:val="00E07A01"/>
    <w:rsid w:val="00E07B41"/>
    <w:rsid w:val="00E07C36"/>
    <w:rsid w:val="00E07E97"/>
    <w:rsid w:val="00E07E9A"/>
    <w:rsid w:val="00E07EC4"/>
    <w:rsid w:val="00E10119"/>
    <w:rsid w:val="00E10173"/>
    <w:rsid w:val="00E10240"/>
    <w:rsid w:val="00E103E0"/>
    <w:rsid w:val="00E1049C"/>
    <w:rsid w:val="00E104FB"/>
    <w:rsid w:val="00E1051C"/>
    <w:rsid w:val="00E106FC"/>
    <w:rsid w:val="00E107DC"/>
    <w:rsid w:val="00E1086F"/>
    <w:rsid w:val="00E108A4"/>
    <w:rsid w:val="00E1094E"/>
    <w:rsid w:val="00E10A1E"/>
    <w:rsid w:val="00E10A96"/>
    <w:rsid w:val="00E10AA2"/>
    <w:rsid w:val="00E10BB4"/>
    <w:rsid w:val="00E10BEE"/>
    <w:rsid w:val="00E10E4E"/>
    <w:rsid w:val="00E10F38"/>
    <w:rsid w:val="00E111EF"/>
    <w:rsid w:val="00E11820"/>
    <w:rsid w:val="00E119ED"/>
    <w:rsid w:val="00E119F7"/>
    <w:rsid w:val="00E11B2C"/>
    <w:rsid w:val="00E11B35"/>
    <w:rsid w:val="00E11D8C"/>
    <w:rsid w:val="00E11E24"/>
    <w:rsid w:val="00E11F11"/>
    <w:rsid w:val="00E11F27"/>
    <w:rsid w:val="00E1244D"/>
    <w:rsid w:val="00E1246B"/>
    <w:rsid w:val="00E124D9"/>
    <w:rsid w:val="00E12539"/>
    <w:rsid w:val="00E12564"/>
    <w:rsid w:val="00E12620"/>
    <w:rsid w:val="00E12633"/>
    <w:rsid w:val="00E127DF"/>
    <w:rsid w:val="00E129AA"/>
    <w:rsid w:val="00E12B55"/>
    <w:rsid w:val="00E12C54"/>
    <w:rsid w:val="00E12D5E"/>
    <w:rsid w:val="00E12DFF"/>
    <w:rsid w:val="00E12E36"/>
    <w:rsid w:val="00E1349D"/>
    <w:rsid w:val="00E13512"/>
    <w:rsid w:val="00E13570"/>
    <w:rsid w:val="00E137AE"/>
    <w:rsid w:val="00E13873"/>
    <w:rsid w:val="00E13884"/>
    <w:rsid w:val="00E13B47"/>
    <w:rsid w:val="00E13C94"/>
    <w:rsid w:val="00E13D24"/>
    <w:rsid w:val="00E13D44"/>
    <w:rsid w:val="00E14046"/>
    <w:rsid w:val="00E1409B"/>
    <w:rsid w:val="00E140CD"/>
    <w:rsid w:val="00E1426C"/>
    <w:rsid w:val="00E14290"/>
    <w:rsid w:val="00E1443F"/>
    <w:rsid w:val="00E144EF"/>
    <w:rsid w:val="00E146F4"/>
    <w:rsid w:val="00E14A9B"/>
    <w:rsid w:val="00E14ACD"/>
    <w:rsid w:val="00E14B2D"/>
    <w:rsid w:val="00E14C9B"/>
    <w:rsid w:val="00E14CCA"/>
    <w:rsid w:val="00E14CFB"/>
    <w:rsid w:val="00E14D0D"/>
    <w:rsid w:val="00E1539A"/>
    <w:rsid w:val="00E1539D"/>
    <w:rsid w:val="00E1567E"/>
    <w:rsid w:val="00E156C0"/>
    <w:rsid w:val="00E156F0"/>
    <w:rsid w:val="00E15A39"/>
    <w:rsid w:val="00E15A62"/>
    <w:rsid w:val="00E15BF0"/>
    <w:rsid w:val="00E15C51"/>
    <w:rsid w:val="00E15C8B"/>
    <w:rsid w:val="00E15F31"/>
    <w:rsid w:val="00E1608D"/>
    <w:rsid w:val="00E160D2"/>
    <w:rsid w:val="00E16170"/>
    <w:rsid w:val="00E1645D"/>
    <w:rsid w:val="00E16551"/>
    <w:rsid w:val="00E16583"/>
    <w:rsid w:val="00E16604"/>
    <w:rsid w:val="00E16740"/>
    <w:rsid w:val="00E16759"/>
    <w:rsid w:val="00E1680D"/>
    <w:rsid w:val="00E16932"/>
    <w:rsid w:val="00E16957"/>
    <w:rsid w:val="00E16BA5"/>
    <w:rsid w:val="00E16BE8"/>
    <w:rsid w:val="00E16D7F"/>
    <w:rsid w:val="00E16DF8"/>
    <w:rsid w:val="00E16E2A"/>
    <w:rsid w:val="00E16E69"/>
    <w:rsid w:val="00E16EF1"/>
    <w:rsid w:val="00E16FE8"/>
    <w:rsid w:val="00E170AD"/>
    <w:rsid w:val="00E170E1"/>
    <w:rsid w:val="00E1751A"/>
    <w:rsid w:val="00E175FC"/>
    <w:rsid w:val="00E17706"/>
    <w:rsid w:val="00E17710"/>
    <w:rsid w:val="00E177C2"/>
    <w:rsid w:val="00E17A3D"/>
    <w:rsid w:val="00E17CC7"/>
    <w:rsid w:val="00E17D3C"/>
    <w:rsid w:val="00E17E6D"/>
    <w:rsid w:val="00E2004B"/>
    <w:rsid w:val="00E20359"/>
    <w:rsid w:val="00E205B7"/>
    <w:rsid w:val="00E2093C"/>
    <w:rsid w:val="00E2096A"/>
    <w:rsid w:val="00E2099B"/>
    <w:rsid w:val="00E20BD4"/>
    <w:rsid w:val="00E20C22"/>
    <w:rsid w:val="00E20CCB"/>
    <w:rsid w:val="00E21140"/>
    <w:rsid w:val="00E21297"/>
    <w:rsid w:val="00E21476"/>
    <w:rsid w:val="00E2161C"/>
    <w:rsid w:val="00E21881"/>
    <w:rsid w:val="00E21A89"/>
    <w:rsid w:val="00E21AA5"/>
    <w:rsid w:val="00E21B45"/>
    <w:rsid w:val="00E21B4F"/>
    <w:rsid w:val="00E21BEC"/>
    <w:rsid w:val="00E21E1C"/>
    <w:rsid w:val="00E21ECB"/>
    <w:rsid w:val="00E21ECD"/>
    <w:rsid w:val="00E221F4"/>
    <w:rsid w:val="00E222F2"/>
    <w:rsid w:val="00E22390"/>
    <w:rsid w:val="00E22432"/>
    <w:rsid w:val="00E2249B"/>
    <w:rsid w:val="00E224AF"/>
    <w:rsid w:val="00E227B6"/>
    <w:rsid w:val="00E227C7"/>
    <w:rsid w:val="00E22878"/>
    <w:rsid w:val="00E228D1"/>
    <w:rsid w:val="00E229E1"/>
    <w:rsid w:val="00E22D29"/>
    <w:rsid w:val="00E22DBC"/>
    <w:rsid w:val="00E22DDA"/>
    <w:rsid w:val="00E22DE9"/>
    <w:rsid w:val="00E22FBB"/>
    <w:rsid w:val="00E23097"/>
    <w:rsid w:val="00E231D5"/>
    <w:rsid w:val="00E231E5"/>
    <w:rsid w:val="00E2331B"/>
    <w:rsid w:val="00E2336E"/>
    <w:rsid w:val="00E23677"/>
    <w:rsid w:val="00E236BD"/>
    <w:rsid w:val="00E23841"/>
    <w:rsid w:val="00E238E7"/>
    <w:rsid w:val="00E23ABB"/>
    <w:rsid w:val="00E23B41"/>
    <w:rsid w:val="00E23CC4"/>
    <w:rsid w:val="00E23D75"/>
    <w:rsid w:val="00E23F16"/>
    <w:rsid w:val="00E240F5"/>
    <w:rsid w:val="00E2410C"/>
    <w:rsid w:val="00E241D1"/>
    <w:rsid w:val="00E24456"/>
    <w:rsid w:val="00E245B4"/>
    <w:rsid w:val="00E247B8"/>
    <w:rsid w:val="00E2494D"/>
    <w:rsid w:val="00E24963"/>
    <w:rsid w:val="00E24A89"/>
    <w:rsid w:val="00E24C50"/>
    <w:rsid w:val="00E24C60"/>
    <w:rsid w:val="00E24D58"/>
    <w:rsid w:val="00E24DF6"/>
    <w:rsid w:val="00E251A3"/>
    <w:rsid w:val="00E251EB"/>
    <w:rsid w:val="00E25428"/>
    <w:rsid w:val="00E25838"/>
    <w:rsid w:val="00E2596B"/>
    <w:rsid w:val="00E25B21"/>
    <w:rsid w:val="00E25F59"/>
    <w:rsid w:val="00E2600F"/>
    <w:rsid w:val="00E2609E"/>
    <w:rsid w:val="00E260C4"/>
    <w:rsid w:val="00E2621A"/>
    <w:rsid w:val="00E262A6"/>
    <w:rsid w:val="00E26411"/>
    <w:rsid w:val="00E26900"/>
    <w:rsid w:val="00E269DB"/>
    <w:rsid w:val="00E26AE5"/>
    <w:rsid w:val="00E26BF4"/>
    <w:rsid w:val="00E26CF8"/>
    <w:rsid w:val="00E26D72"/>
    <w:rsid w:val="00E26E2D"/>
    <w:rsid w:val="00E2700B"/>
    <w:rsid w:val="00E270CE"/>
    <w:rsid w:val="00E270E1"/>
    <w:rsid w:val="00E27109"/>
    <w:rsid w:val="00E271F3"/>
    <w:rsid w:val="00E271FF"/>
    <w:rsid w:val="00E27257"/>
    <w:rsid w:val="00E272CD"/>
    <w:rsid w:val="00E273C4"/>
    <w:rsid w:val="00E273F6"/>
    <w:rsid w:val="00E27415"/>
    <w:rsid w:val="00E2759C"/>
    <w:rsid w:val="00E27614"/>
    <w:rsid w:val="00E2778E"/>
    <w:rsid w:val="00E27D69"/>
    <w:rsid w:val="00E30026"/>
    <w:rsid w:val="00E300D4"/>
    <w:rsid w:val="00E30261"/>
    <w:rsid w:val="00E305EC"/>
    <w:rsid w:val="00E306FD"/>
    <w:rsid w:val="00E3078D"/>
    <w:rsid w:val="00E30796"/>
    <w:rsid w:val="00E30CD4"/>
    <w:rsid w:val="00E30D20"/>
    <w:rsid w:val="00E30D67"/>
    <w:rsid w:val="00E30E48"/>
    <w:rsid w:val="00E30F10"/>
    <w:rsid w:val="00E30FCC"/>
    <w:rsid w:val="00E313F1"/>
    <w:rsid w:val="00E3157A"/>
    <w:rsid w:val="00E31849"/>
    <w:rsid w:val="00E318AD"/>
    <w:rsid w:val="00E31B42"/>
    <w:rsid w:val="00E31B54"/>
    <w:rsid w:val="00E31B65"/>
    <w:rsid w:val="00E31C2D"/>
    <w:rsid w:val="00E31C9E"/>
    <w:rsid w:val="00E31CA7"/>
    <w:rsid w:val="00E31D0F"/>
    <w:rsid w:val="00E320E5"/>
    <w:rsid w:val="00E32136"/>
    <w:rsid w:val="00E3243B"/>
    <w:rsid w:val="00E327A6"/>
    <w:rsid w:val="00E32889"/>
    <w:rsid w:val="00E32909"/>
    <w:rsid w:val="00E32913"/>
    <w:rsid w:val="00E32B31"/>
    <w:rsid w:val="00E32C28"/>
    <w:rsid w:val="00E32C75"/>
    <w:rsid w:val="00E32C78"/>
    <w:rsid w:val="00E32CAE"/>
    <w:rsid w:val="00E32D2E"/>
    <w:rsid w:val="00E32D4F"/>
    <w:rsid w:val="00E32EA4"/>
    <w:rsid w:val="00E3311B"/>
    <w:rsid w:val="00E3316E"/>
    <w:rsid w:val="00E331F4"/>
    <w:rsid w:val="00E333C8"/>
    <w:rsid w:val="00E334DF"/>
    <w:rsid w:val="00E33655"/>
    <w:rsid w:val="00E33750"/>
    <w:rsid w:val="00E33826"/>
    <w:rsid w:val="00E338E3"/>
    <w:rsid w:val="00E3391F"/>
    <w:rsid w:val="00E339DF"/>
    <w:rsid w:val="00E33A69"/>
    <w:rsid w:val="00E33BBC"/>
    <w:rsid w:val="00E33C8D"/>
    <w:rsid w:val="00E33D99"/>
    <w:rsid w:val="00E33F2D"/>
    <w:rsid w:val="00E33F38"/>
    <w:rsid w:val="00E33FD9"/>
    <w:rsid w:val="00E34232"/>
    <w:rsid w:val="00E34253"/>
    <w:rsid w:val="00E3446B"/>
    <w:rsid w:val="00E344DA"/>
    <w:rsid w:val="00E346C5"/>
    <w:rsid w:val="00E348BF"/>
    <w:rsid w:val="00E349C2"/>
    <w:rsid w:val="00E34A02"/>
    <w:rsid w:val="00E34B7E"/>
    <w:rsid w:val="00E34C6B"/>
    <w:rsid w:val="00E34C98"/>
    <w:rsid w:val="00E34D0B"/>
    <w:rsid w:val="00E34E14"/>
    <w:rsid w:val="00E34E26"/>
    <w:rsid w:val="00E34EB6"/>
    <w:rsid w:val="00E350A5"/>
    <w:rsid w:val="00E353EA"/>
    <w:rsid w:val="00E3553D"/>
    <w:rsid w:val="00E35587"/>
    <w:rsid w:val="00E3564C"/>
    <w:rsid w:val="00E356D8"/>
    <w:rsid w:val="00E35ADC"/>
    <w:rsid w:val="00E35F62"/>
    <w:rsid w:val="00E360F1"/>
    <w:rsid w:val="00E36219"/>
    <w:rsid w:val="00E36279"/>
    <w:rsid w:val="00E36485"/>
    <w:rsid w:val="00E365B5"/>
    <w:rsid w:val="00E3679C"/>
    <w:rsid w:val="00E367A7"/>
    <w:rsid w:val="00E367C4"/>
    <w:rsid w:val="00E36A24"/>
    <w:rsid w:val="00E36A72"/>
    <w:rsid w:val="00E36D0B"/>
    <w:rsid w:val="00E36D81"/>
    <w:rsid w:val="00E36F01"/>
    <w:rsid w:val="00E36F33"/>
    <w:rsid w:val="00E36F4F"/>
    <w:rsid w:val="00E36FEC"/>
    <w:rsid w:val="00E370C1"/>
    <w:rsid w:val="00E37352"/>
    <w:rsid w:val="00E37517"/>
    <w:rsid w:val="00E3751E"/>
    <w:rsid w:val="00E37543"/>
    <w:rsid w:val="00E37567"/>
    <w:rsid w:val="00E37586"/>
    <w:rsid w:val="00E376FC"/>
    <w:rsid w:val="00E378B6"/>
    <w:rsid w:val="00E37952"/>
    <w:rsid w:val="00E37C37"/>
    <w:rsid w:val="00E37D73"/>
    <w:rsid w:val="00E37E99"/>
    <w:rsid w:val="00E37EA2"/>
    <w:rsid w:val="00E40190"/>
    <w:rsid w:val="00E401D9"/>
    <w:rsid w:val="00E402F5"/>
    <w:rsid w:val="00E403C9"/>
    <w:rsid w:val="00E404F8"/>
    <w:rsid w:val="00E4050E"/>
    <w:rsid w:val="00E40628"/>
    <w:rsid w:val="00E40687"/>
    <w:rsid w:val="00E407DC"/>
    <w:rsid w:val="00E40A46"/>
    <w:rsid w:val="00E40C63"/>
    <w:rsid w:val="00E40D1D"/>
    <w:rsid w:val="00E40D62"/>
    <w:rsid w:val="00E40D99"/>
    <w:rsid w:val="00E40E42"/>
    <w:rsid w:val="00E4104E"/>
    <w:rsid w:val="00E41296"/>
    <w:rsid w:val="00E412C9"/>
    <w:rsid w:val="00E41357"/>
    <w:rsid w:val="00E414A5"/>
    <w:rsid w:val="00E414FF"/>
    <w:rsid w:val="00E41965"/>
    <w:rsid w:val="00E41BDC"/>
    <w:rsid w:val="00E41D62"/>
    <w:rsid w:val="00E42068"/>
    <w:rsid w:val="00E428C5"/>
    <w:rsid w:val="00E428E4"/>
    <w:rsid w:val="00E42A13"/>
    <w:rsid w:val="00E42A49"/>
    <w:rsid w:val="00E42A54"/>
    <w:rsid w:val="00E42A77"/>
    <w:rsid w:val="00E42B85"/>
    <w:rsid w:val="00E42C30"/>
    <w:rsid w:val="00E42D35"/>
    <w:rsid w:val="00E42DA1"/>
    <w:rsid w:val="00E42DC4"/>
    <w:rsid w:val="00E4327E"/>
    <w:rsid w:val="00E43506"/>
    <w:rsid w:val="00E43553"/>
    <w:rsid w:val="00E43605"/>
    <w:rsid w:val="00E4367C"/>
    <w:rsid w:val="00E43716"/>
    <w:rsid w:val="00E43928"/>
    <w:rsid w:val="00E43962"/>
    <w:rsid w:val="00E4397D"/>
    <w:rsid w:val="00E43B22"/>
    <w:rsid w:val="00E43CB6"/>
    <w:rsid w:val="00E43CD7"/>
    <w:rsid w:val="00E440A8"/>
    <w:rsid w:val="00E4443F"/>
    <w:rsid w:val="00E447EC"/>
    <w:rsid w:val="00E4495B"/>
    <w:rsid w:val="00E44987"/>
    <w:rsid w:val="00E449B0"/>
    <w:rsid w:val="00E44A01"/>
    <w:rsid w:val="00E44A92"/>
    <w:rsid w:val="00E44BE3"/>
    <w:rsid w:val="00E44C13"/>
    <w:rsid w:val="00E44CE0"/>
    <w:rsid w:val="00E44CF5"/>
    <w:rsid w:val="00E44D31"/>
    <w:rsid w:val="00E44E93"/>
    <w:rsid w:val="00E44F11"/>
    <w:rsid w:val="00E45233"/>
    <w:rsid w:val="00E45341"/>
    <w:rsid w:val="00E455B6"/>
    <w:rsid w:val="00E456D2"/>
    <w:rsid w:val="00E4580D"/>
    <w:rsid w:val="00E4597D"/>
    <w:rsid w:val="00E45A30"/>
    <w:rsid w:val="00E45A4E"/>
    <w:rsid w:val="00E45B24"/>
    <w:rsid w:val="00E45F8E"/>
    <w:rsid w:val="00E4602F"/>
    <w:rsid w:val="00E460CB"/>
    <w:rsid w:val="00E460D3"/>
    <w:rsid w:val="00E46160"/>
    <w:rsid w:val="00E4624E"/>
    <w:rsid w:val="00E46542"/>
    <w:rsid w:val="00E465FB"/>
    <w:rsid w:val="00E4660E"/>
    <w:rsid w:val="00E46965"/>
    <w:rsid w:val="00E46998"/>
    <w:rsid w:val="00E46C0C"/>
    <w:rsid w:val="00E46E44"/>
    <w:rsid w:val="00E471E3"/>
    <w:rsid w:val="00E47290"/>
    <w:rsid w:val="00E47400"/>
    <w:rsid w:val="00E47554"/>
    <w:rsid w:val="00E47680"/>
    <w:rsid w:val="00E478C8"/>
    <w:rsid w:val="00E478D2"/>
    <w:rsid w:val="00E478F1"/>
    <w:rsid w:val="00E47928"/>
    <w:rsid w:val="00E479D1"/>
    <w:rsid w:val="00E47AE4"/>
    <w:rsid w:val="00E47BE8"/>
    <w:rsid w:val="00E47C17"/>
    <w:rsid w:val="00E47EFE"/>
    <w:rsid w:val="00E5009F"/>
    <w:rsid w:val="00E5010E"/>
    <w:rsid w:val="00E5018E"/>
    <w:rsid w:val="00E5027A"/>
    <w:rsid w:val="00E5035B"/>
    <w:rsid w:val="00E5041F"/>
    <w:rsid w:val="00E50736"/>
    <w:rsid w:val="00E50A0C"/>
    <w:rsid w:val="00E50A2A"/>
    <w:rsid w:val="00E50C14"/>
    <w:rsid w:val="00E50C47"/>
    <w:rsid w:val="00E50CDD"/>
    <w:rsid w:val="00E5103F"/>
    <w:rsid w:val="00E510A4"/>
    <w:rsid w:val="00E510E4"/>
    <w:rsid w:val="00E51292"/>
    <w:rsid w:val="00E513E9"/>
    <w:rsid w:val="00E515B9"/>
    <w:rsid w:val="00E5162C"/>
    <w:rsid w:val="00E518C0"/>
    <w:rsid w:val="00E51A39"/>
    <w:rsid w:val="00E51BF9"/>
    <w:rsid w:val="00E51CBA"/>
    <w:rsid w:val="00E51E63"/>
    <w:rsid w:val="00E51EE6"/>
    <w:rsid w:val="00E51F06"/>
    <w:rsid w:val="00E5220A"/>
    <w:rsid w:val="00E5254B"/>
    <w:rsid w:val="00E52573"/>
    <w:rsid w:val="00E52924"/>
    <w:rsid w:val="00E52AAD"/>
    <w:rsid w:val="00E52E77"/>
    <w:rsid w:val="00E52F74"/>
    <w:rsid w:val="00E52FA7"/>
    <w:rsid w:val="00E52FE3"/>
    <w:rsid w:val="00E532EE"/>
    <w:rsid w:val="00E53401"/>
    <w:rsid w:val="00E53416"/>
    <w:rsid w:val="00E534A3"/>
    <w:rsid w:val="00E53858"/>
    <w:rsid w:val="00E538AF"/>
    <w:rsid w:val="00E53AB6"/>
    <w:rsid w:val="00E53AD5"/>
    <w:rsid w:val="00E53CDE"/>
    <w:rsid w:val="00E53D2F"/>
    <w:rsid w:val="00E53EFD"/>
    <w:rsid w:val="00E53FD5"/>
    <w:rsid w:val="00E54161"/>
    <w:rsid w:val="00E542AC"/>
    <w:rsid w:val="00E54341"/>
    <w:rsid w:val="00E54604"/>
    <w:rsid w:val="00E54AD7"/>
    <w:rsid w:val="00E54D0B"/>
    <w:rsid w:val="00E54D2D"/>
    <w:rsid w:val="00E54D60"/>
    <w:rsid w:val="00E54DD4"/>
    <w:rsid w:val="00E54F22"/>
    <w:rsid w:val="00E5562B"/>
    <w:rsid w:val="00E55687"/>
    <w:rsid w:val="00E55885"/>
    <w:rsid w:val="00E55996"/>
    <w:rsid w:val="00E55B39"/>
    <w:rsid w:val="00E55B98"/>
    <w:rsid w:val="00E55BC2"/>
    <w:rsid w:val="00E55C00"/>
    <w:rsid w:val="00E55C07"/>
    <w:rsid w:val="00E55CC6"/>
    <w:rsid w:val="00E55DFF"/>
    <w:rsid w:val="00E55EC2"/>
    <w:rsid w:val="00E55FEF"/>
    <w:rsid w:val="00E55FF6"/>
    <w:rsid w:val="00E56027"/>
    <w:rsid w:val="00E56308"/>
    <w:rsid w:val="00E56416"/>
    <w:rsid w:val="00E5648E"/>
    <w:rsid w:val="00E5653E"/>
    <w:rsid w:val="00E565B6"/>
    <w:rsid w:val="00E565F4"/>
    <w:rsid w:val="00E56694"/>
    <w:rsid w:val="00E567D0"/>
    <w:rsid w:val="00E567F0"/>
    <w:rsid w:val="00E56810"/>
    <w:rsid w:val="00E56842"/>
    <w:rsid w:val="00E56A3F"/>
    <w:rsid w:val="00E56A88"/>
    <w:rsid w:val="00E56AB6"/>
    <w:rsid w:val="00E56B6D"/>
    <w:rsid w:val="00E56C62"/>
    <w:rsid w:val="00E56DF6"/>
    <w:rsid w:val="00E56FF0"/>
    <w:rsid w:val="00E57133"/>
    <w:rsid w:val="00E5748D"/>
    <w:rsid w:val="00E57804"/>
    <w:rsid w:val="00E57CFF"/>
    <w:rsid w:val="00E57EC5"/>
    <w:rsid w:val="00E57F72"/>
    <w:rsid w:val="00E57F8C"/>
    <w:rsid w:val="00E57FC4"/>
    <w:rsid w:val="00E60383"/>
    <w:rsid w:val="00E60577"/>
    <w:rsid w:val="00E606DF"/>
    <w:rsid w:val="00E60725"/>
    <w:rsid w:val="00E609A6"/>
    <w:rsid w:val="00E60A52"/>
    <w:rsid w:val="00E60B20"/>
    <w:rsid w:val="00E60BE0"/>
    <w:rsid w:val="00E60DE3"/>
    <w:rsid w:val="00E61042"/>
    <w:rsid w:val="00E6112A"/>
    <w:rsid w:val="00E61140"/>
    <w:rsid w:val="00E61147"/>
    <w:rsid w:val="00E61176"/>
    <w:rsid w:val="00E61179"/>
    <w:rsid w:val="00E61471"/>
    <w:rsid w:val="00E615D9"/>
    <w:rsid w:val="00E61942"/>
    <w:rsid w:val="00E61A7C"/>
    <w:rsid w:val="00E61C28"/>
    <w:rsid w:val="00E61CB7"/>
    <w:rsid w:val="00E61CC4"/>
    <w:rsid w:val="00E62180"/>
    <w:rsid w:val="00E62188"/>
    <w:rsid w:val="00E62350"/>
    <w:rsid w:val="00E623C4"/>
    <w:rsid w:val="00E62401"/>
    <w:rsid w:val="00E624C0"/>
    <w:rsid w:val="00E62692"/>
    <w:rsid w:val="00E626BC"/>
    <w:rsid w:val="00E627FC"/>
    <w:rsid w:val="00E62888"/>
    <w:rsid w:val="00E629B5"/>
    <w:rsid w:val="00E62BA8"/>
    <w:rsid w:val="00E62CE3"/>
    <w:rsid w:val="00E62E9F"/>
    <w:rsid w:val="00E62F64"/>
    <w:rsid w:val="00E63061"/>
    <w:rsid w:val="00E63207"/>
    <w:rsid w:val="00E6331C"/>
    <w:rsid w:val="00E6342F"/>
    <w:rsid w:val="00E63640"/>
    <w:rsid w:val="00E6364D"/>
    <w:rsid w:val="00E6380A"/>
    <w:rsid w:val="00E63A33"/>
    <w:rsid w:val="00E63F49"/>
    <w:rsid w:val="00E63FD2"/>
    <w:rsid w:val="00E6406E"/>
    <w:rsid w:val="00E64117"/>
    <w:rsid w:val="00E64187"/>
    <w:rsid w:val="00E6421C"/>
    <w:rsid w:val="00E64846"/>
    <w:rsid w:val="00E64949"/>
    <w:rsid w:val="00E649F2"/>
    <w:rsid w:val="00E64AA7"/>
    <w:rsid w:val="00E64B4B"/>
    <w:rsid w:val="00E64C3A"/>
    <w:rsid w:val="00E64CD6"/>
    <w:rsid w:val="00E64E71"/>
    <w:rsid w:val="00E6504C"/>
    <w:rsid w:val="00E65119"/>
    <w:rsid w:val="00E651E9"/>
    <w:rsid w:val="00E65369"/>
    <w:rsid w:val="00E654FC"/>
    <w:rsid w:val="00E65C8A"/>
    <w:rsid w:val="00E65D5D"/>
    <w:rsid w:val="00E65E9D"/>
    <w:rsid w:val="00E65F8F"/>
    <w:rsid w:val="00E6619E"/>
    <w:rsid w:val="00E6623B"/>
    <w:rsid w:val="00E6624D"/>
    <w:rsid w:val="00E66465"/>
    <w:rsid w:val="00E664E0"/>
    <w:rsid w:val="00E66558"/>
    <w:rsid w:val="00E66596"/>
    <w:rsid w:val="00E666C3"/>
    <w:rsid w:val="00E668C5"/>
    <w:rsid w:val="00E66B73"/>
    <w:rsid w:val="00E66BA2"/>
    <w:rsid w:val="00E66C9D"/>
    <w:rsid w:val="00E66C9E"/>
    <w:rsid w:val="00E66D6E"/>
    <w:rsid w:val="00E66DDA"/>
    <w:rsid w:val="00E66E4C"/>
    <w:rsid w:val="00E66ECE"/>
    <w:rsid w:val="00E66F98"/>
    <w:rsid w:val="00E6712D"/>
    <w:rsid w:val="00E67247"/>
    <w:rsid w:val="00E67347"/>
    <w:rsid w:val="00E6748B"/>
    <w:rsid w:val="00E6754E"/>
    <w:rsid w:val="00E6768B"/>
    <w:rsid w:val="00E67755"/>
    <w:rsid w:val="00E67794"/>
    <w:rsid w:val="00E67CE5"/>
    <w:rsid w:val="00E7010C"/>
    <w:rsid w:val="00E70229"/>
    <w:rsid w:val="00E702D2"/>
    <w:rsid w:val="00E702F2"/>
    <w:rsid w:val="00E7035A"/>
    <w:rsid w:val="00E7048D"/>
    <w:rsid w:val="00E70BC4"/>
    <w:rsid w:val="00E70C88"/>
    <w:rsid w:val="00E70C95"/>
    <w:rsid w:val="00E70F70"/>
    <w:rsid w:val="00E710BE"/>
    <w:rsid w:val="00E71440"/>
    <w:rsid w:val="00E71472"/>
    <w:rsid w:val="00E715EA"/>
    <w:rsid w:val="00E71606"/>
    <w:rsid w:val="00E71658"/>
    <w:rsid w:val="00E71707"/>
    <w:rsid w:val="00E71716"/>
    <w:rsid w:val="00E7197F"/>
    <w:rsid w:val="00E71A98"/>
    <w:rsid w:val="00E71B33"/>
    <w:rsid w:val="00E71C6A"/>
    <w:rsid w:val="00E71D2D"/>
    <w:rsid w:val="00E71E54"/>
    <w:rsid w:val="00E71E71"/>
    <w:rsid w:val="00E71FBB"/>
    <w:rsid w:val="00E72138"/>
    <w:rsid w:val="00E72304"/>
    <w:rsid w:val="00E72774"/>
    <w:rsid w:val="00E72997"/>
    <w:rsid w:val="00E72A67"/>
    <w:rsid w:val="00E72B23"/>
    <w:rsid w:val="00E72B5B"/>
    <w:rsid w:val="00E72CC9"/>
    <w:rsid w:val="00E72D1A"/>
    <w:rsid w:val="00E72D63"/>
    <w:rsid w:val="00E72EB8"/>
    <w:rsid w:val="00E7310B"/>
    <w:rsid w:val="00E731B9"/>
    <w:rsid w:val="00E7359D"/>
    <w:rsid w:val="00E7364A"/>
    <w:rsid w:val="00E736D5"/>
    <w:rsid w:val="00E737F6"/>
    <w:rsid w:val="00E7399F"/>
    <w:rsid w:val="00E73AED"/>
    <w:rsid w:val="00E73B50"/>
    <w:rsid w:val="00E73DD1"/>
    <w:rsid w:val="00E73FB4"/>
    <w:rsid w:val="00E740CA"/>
    <w:rsid w:val="00E741F9"/>
    <w:rsid w:val="00E7425B"/>
    <w:rsid w:val="00E74454"/>
    <w:rsid w:val="00E7462C"/>
    <w:rsid w:val="00E7470F"/>
    <w:rsid w:val="00E7477B"/>
    <w:rsid w:val="00E747E9"/>
    <w:rsid w:val="00E74865"/>
    <w:rsid w:val="00E748D7"/>
    <w:rsid w:val="00E74A62"/>
    <w:rsid w:val="00E74BAB"/>
    <w:rsid w:val="00E74C79"/>
    <w:rsid w:val="00E74CAD"/>
    <w:rsid w:val="00E74CB7"/>
    <w:rsid w:val="00E74D7C"/>
    <w:rsid w:val="00E74EB7"/>
    <w:rsid w:val="00E74F6B"/>
    <w:rsid w:val="00E752A1"/>
    <w:rsid w:val="00E75328"/>
    <w:rsid w:val="00E7552C"/>
    <w:rsid w:val="00E75752"/>
    <w:rsid w:val="00E75887"/>
    <w:rsid w:val="00E7598E"/>
    <w:rsid w:val="00E75999"/>
    <w:rsid w:val="00E75B14"/>
    <w:rsid w:val="00E75B7B"/>
    <w:rsid w:val="00E75C00"/>
    <w:rsid w:val="00E75CCC"/>
    <w:rsid w:val="00E75EEE"/>
    <w:rsid w:val="00E76106"/>
    <w:rsid w:val="00E76171"/>
    <w:rsid w:val="00E76212"/>
    <w:rsid w:val="00E763BE"/>
    <w:rsid w:val="00E766B2"/>
    <w:rsid w:val="00E76907"/>
    <w:rsid w:val="00E76AD2"/>
    <w:rsid w:val="00E76CBB"/>
    <w:rsid w:val="00E773E9"/>
    <w:rsid w:val="00E77471"/>
    <w:rsid w:val="00E77517"/>
    <w:rsid w:val="00E77576"/>
    <w:rsid w:val="00E7757E"/>
    <w:rsid w:val="00E7776F"/>
    <w:rsid w:val="00E777A0"/>
    <w:rsid w:val="00E7793B"/>
    <w:rsid w:val="00E779B7"/>
    <w:rsid w:val="00E77B1D"/>
    <w:rsid w:val="00E77C02"/>
    <w:rsid w:val="00E77CDB"/>
    <w:rsid w:val="00E77D15"/>
    <w:rsid w:val="00E77FBD"/>
    <w:rsid w:val="00E77FE5"/>
    <w:rsid w:val="00E8001E"/>
    <w:rsid w:val="00E80102"/>
    <w:rsid w:val="00E80255"/>
    <w:rsid w:val="00E80274"/>
    <w:rsid w:val="00E8046C"/>
    <w:rsid w:val="00E8051D"/>
    <w:rsid w:val="00E80597"/>
    <w:rsid w:val="00E8074E"/>
    <w:rsid w:val="00E809AA"/>
    <w:rsid w:val="00E80C3A"/>
    <w:rsid w:val="00E80EC2"/>
    <w:rsid w:val="00E8144C"/>
    <w:rsid w:val="00E815CA"/>
    <w:rsid w:val="00E8175B"/>
    <w:rsid w:val="00E818FD"/>
    <w:rsid w:val="00E81BAB"/>
    <w:rsid w:val="00E81F39"/>
    <w:rsid w:val="00E826AB"/>
    <w:rsid w:val="00E827CD"/>
    <w:rsid w:val="00E82C6B"/>
    <w:rsid w:val="00E82D37"/>
    <w:rsid w:val="00E82E19"/>
    <w:rsid w:val="00E83017"/>
    <w:rsid w:val="00E83164"/>
    <w:rsid w:val="00E8338C"/>
    <w:rsid w:val="00E833E3"/>
    <w:rsid w:val="00E834B5"/>
    <w:rsid w:val="00E8364A"/>
    <w:rsid w:val="00E83727"/>
    <w:rsid w:val="00E83825"/>
    <w:rsid w:val="00E839F7"/>
    <w:rsid w:val="00E83A0F"/>
    <w:rsid w:val="00E83A5B"/>
    <w:rsid w:val="00E83B14"/>
    <w:rsid w:val="00E83CEA"/>
    <w:rsid w:val="00E83D2F"/>
    <w:rsid w:val="00E83D83"/>
    <w:rsid w:val="00E83E0D"/>
    <w:rsid w:val="00E83F9F"/>
    <w:rsid w:val="00E84079"/>
    <w:rsid w:val="00E8438B"/>
    <w:rsid w:val="00E843B4"/>
    <w:rsid w:val="00E845BF"/>
    <w:rsid w:val="00E84662"/>
    <w:rsid w:val="00E84753"/>
    <w:rsid w:val="00E8475D"/>
    <w:rsid w:val="00E84A3C"/>
    <w:rsid w:val="00E84A51"/>
    <w:rsid w:val="00E84C34"/>
    <w:rsid w:val="00E84D59"/>
    <w:rsid w:val="00E84DA2"/>
    <w:rsid w:val="00E84E1F"/>
    <w:rsid w:val="00E84E90"/>
    <w:rsid w:val="00E8523C"/>
    <w:rsid w:val="00E853C7"/>
    <w:rsid w:val="00E8556A"/>
    <w:rsid w:val="00E8563F"/>
    <w:rsid w:val="00E857BD"/>
    <w:rsid w:val="00E858F7"/>
    <w:rsid w:val="00E85B66"/>
    <w:rsid w:val="00E85BBE"/>
    <w:rsid w:val="00E85CE3"/>
    <w:rsid w:val="00E85E28"/>
    <w:rsid w:val="00E86037"/>
    <w:rsid w:val="00E86194"/>
    <w:rsid w:val="00E863D4"/>
    <w:rsid w:val="00E8649C"/>
    <w:rsid w:val="00E864AA"/>
    <w:rsid w:val="00E864CE"/>
    <w:rsid w:val="00E86631"/>
    <w:rsid w:val="00E86649"/>
    <w:rsid w:val="00E867E8"/>
    <w:rsid w:val="00E86875"/>
    <w:rsid w:val="00E86934"/>
    <w:rsid w:val="00E8697F"/>
    <w:rsid w:val="00E86C15"/>
    <w:rsid w:val="00E86C56"/>
    <w:rsid w:val="00E86C87"/>
    <w:rsid w:val="00E86C9C"/>
    <w:rsid w:val="00E86F0A"/>
    <w:rsid w:val="00E86F7C"/>
    <w:rsid w:val="00E86FB8"/>
    <w:rsid w:val="00E870E3"/>
    <w:rsid w:val="00E874F7"/>
    <w:rsid w:val="00E8757F"/>
    <w:rsid w:val="00E877D2"/>
    <w:rsid w:val="00E87DF7"/>
    <w:rsid w:val="00E90022"/>
    <w:rsid w:val="00E9006F"/>
    <w:rsid w:val="00E90527"/>
    <w:rsid w:val="00E905BF"/>
    <w:rsid w:val="00E907EA"/>
    <w:rsid w:val="00E90971"/>
    <w:rsid w:val="00E909C8"/>
    <w:rsid w:val="00E90CBA"/>
    <w:rsid w:val="00E90D72"/>
    <w:rsid w:val="00E90DB2"/>
    <w:rsid w:val="00E90EFE"/>
    <w:rsid w:val="00E91189"/>
    <w:rsid w:val="00E911CE"/>
    <w:rsid w:val="00E9127F"/>
    <w:rsid w:val="00E919F9"/>
    <w:rsid w:val="00E91B7B"/>
    <w:rsid w:val="00E91C68"/>
    <w:rsid w:val="00E91DE2"/>
    <w:rsid w:val="00E91F17"/>
    <w:rsid w:val="00E91F48"/>
    <w:rsid w:val="00E91FC9"/>
    <w:rsid w:val="00E921B4"/>
    <w:rsid w:val="00E9263A"/>
    <w:rsid w:val="00E92743"/>
    <w:rsid w:val="00E927BB"/>
    <w:rsid w:val="00E927D0"/>
    <w:rsid w:val="00E92882"/>
    <w:rsid w:val="00E928B3"/>
    <w:rsid w:val="00E92A87"/>
    <w:rsid w:val="00E92AC0"/>
    <w:rsid w:val="00E92C65"/>
    <w:rsid w:val="00E92E47"/>
    <w:rsid w:val="00E93005"/>
    <w:rsid w:val="00E930B9"/>
    <w:rsid w:val="00E931F6"/>
    <w:rsid w:val="00E93243"/>
    <w:rsid w:val="00E934E6"/>
    <w:rsid w:val="00E937FE"/>
    <w:rsid w:val="00E93973"/>
    <w:rsid w:val="00E93ABD"/>
    <w:rsid w:val="00E93B53"/>
    <w:rsid w:val="00E93B8B"/>
    <w:rsid w:val="00E93B9A"/>
    <w:rsid w:val="00E93D0A"/>
    <w:rsid w:val="00E93D10"/>
    <w:rsid w:val="00E93EC1"/>
    <w:rsid w:val="00E94107"/>
    <w:rsid w:val="00E94333"/>
    <w:rsid w:val="00E9443A"/>
    <w:rsid w:val="00E94948"/>
    <w:rsid w:val="00E949AE"/>
    <w:rsid w:val="00E94B2F"/>
    <w:rsid w:val="00E94BC3"/>
    <w:rsid w:val="00E94CA9"/>
    <w:rsid w:val="00E94EB1"/>
    <w:rsid w:val="00E94EB9"/>
    <w:rsid w:val="00E95037"/>
    <w:rsid w:val="00E95072"/>
    <w:rsid w:val="00E951DE"/>
    <w:rsid w:val="00E95293"/>
    <w:rsid w:val="00E95384"/>
    <w:rsid w:val="00E95431"/>
    <w:rsid w:val="00E95620"/>
    <w:rsid w:val="00E9595D"/>
    <w:rsid w:val="00E959CB"/>
    <w:rsid w:val="00E95BE7"/>
    <w:rsid w:val="00E95CE8"/>
    <w:rsid w:val="00E95D94"/>
    <w:rsid w:val="00E96083"/>
    <w:rsid w:val="00E962B5"/>
    <w:rsid w:val="00E965D5"/>
    <w:rsid w:val="00E96848"/>
    <w:rsid w:val="00E9696F"/>
    <w:rsid w:val="00E969B2"/>
    <w:rsid w:val="00E96D3F"/>
    <w:rsid w:val="00E96D86"/>
    <w:rsid w:val="00E96F79"/>
    <w:rsid w:val="00E97052"/>
    <w:rsid w:val="00E971E9"/>
    <w:rsid w:val="00E97262"/>
    <w:rsid w:val="00E9730F"/>
    <w:rsid w:val="00E973D1"/>
    <w:rsid w:val="00E97561"/>
    <w:rsid w:val="00E9764A"/>
    <w:rsid w:val="00E97658"/>
    <w:rsid w:val="00E97680"/>
    <w:rsid w:val="00E9793C"/>
    <w:rsid w:val="00E97A2D"/>
    <w:rsid w:val="00E97CCB"/>
    <w:rsid w:val="00E97F91"/>
    <w:rsid w:val="00E97FDB"/>
    <w:rsid w:val="00EA0010"/>
    <w:rsid w:val="00EA022E"/>
    <w:rsid w:val="00EA038F"/>
    <w:rsid w:val="00EA04B0"/>
    <w:rsid w:val="00EA0839"/>
    <w:rsid w:val="00EA0A4E"/>
    <w:rsid w:val="00EA0A54"/>
    <w:rsid w:val="00EA0A8D"/>
    <w:rsid w:val="00EA0AAA"/>
    <w:rsid w:val="00EA0AB8"/>
    <w:rsid w:val="00EA0AE4"/>
    <w:rsid w:val="00EA0ED4"/>
    <w:rsid w:val="00EA0F92"/>
    <w:rsid w:val="00EA122B"/>
    <w:rsid w:val="00EA14B8"/>
    <w:rsid w:val="00EA1563"/>
    <w:rsid w:val="00EA1673"/>
    <w:rsid w:val="00EA189C"/>
    <w:rsid w:val="00EA1AB8"/>
    <w:rsid w:val="00EA1BD7"/>
    <w:rsid w:val="00EA1DB3"/>
    <w:rsid w:val="00EA20B7"/>
    <w:rsid w:val="00EA215E"/>
    <w:rsid w:val="00EA21B1"/>
    <w:rsid w:val="00EA242A"/>
    <w:rsid w:val="00EA257B"/>
    <w:rsid w:val="00EA278B"/>
    <w:rsid w:val="00EA2914"/>
    <w:rsid w:val="00EA296D"/>
    <w:rsid w:val="00EA297A"/>
    <w:rsid w:val="00EA29B1"/>
    <w:rsid w:val="00EA29B7"/>
    <w:rsid w:val="00EA2A26"/>
    <w:rsid w:val="00EA2A5D"/>
    <w:rsid w:val="00EA2BC7"/>
    <w:rsid w:val="00EA2CB6"/>
    <w:rsid w:val="00EA2D5E"/>
    <w:rsid w:val="00EA3094"/>
    <w:rsid w:val="00EA30CB"/>
    <w:rsid w:val="00EA30F6"/>
    <w:rsid w:val="00EA3141"/>
    <w:rsid w:val="00EA315D"/>
    <w:rsid w:val="00EA329F"/>
    <w:rsid w:val="00EA3490"/>
    <w:rsid w:val="00EA353A"/>
    <w:rsid w:val="00EA362E"/>
    <w:rsid w:val="00EA3642"/>
    <w:rsid w:val="00EA3722"/>
    <w:rsid w:val="00EA373B"/>
    <w:rsid w:val="00EA37AD"/>
    <w:rsid w:val="00EA38B1"/>
    <w:rsid w:val="00EA39CE"/>
    <w:rsid w:val="00EA3A40"/>
    <w:rsid w:val="00EA3A6B"/>
    <w:rsid w:val="00EA3B33"/>
    <w:rsid w:val="00EA3CA6"/>
    <w:rsid w:val="00EA3D8F"/>
    <w:rsid w:val="00EA3EF2"/>
    <w:rsid w:val="00EA4040"/>
    <w:rsid w:val="00EA41CB"/>
    <w:rsid w:val="00EA4812"/>
    <w:rsid w:val="00EA4860"/>
    <w:rsid w:val="00EA492B"/>
    <w:rsid w:val="00EA4B60"/>
    <w:rsid w:val="00EA4D2F"/>
    <w:rsid w:val="00EA4F75"/>
    <w:rsid w:val="00EA53E1"/>
    <w:rsid w:val="00EA541B"/>
    <w:rsid w:val="00EA5476"/>
    <w:rsid w:val="00EA54A1"/>
    <w:rsid w:val="00EA5520"/>
    <w:rsid w:val="00EA56B2"/>
    <w:rsid w:val="00EA570D"/>
    <w:rsid w:val="00EA577F"/>
    <w:rsid w:val="00EA5988"/>
    <w:rsid w:val="00EA5BD2"/>
    <w:rsid w:val="00EA5C8A"/>
    <w:rsid w:val="00EA5E11"/>
    <w:rsid w:val="00EA5FC8"/>
    <w:rsid w:val="00EA6098"/>
    <w:rsid w:val="00EA679C"/>
    <w:rsid w:val="00EA6AE2"/>
    <w:rsid w:val="00EA6D10"/>
    <w:rsid w:val="00EA6EA0"/>
    <w:rsid w:val="00EA6F91"/>
    <w:rsid w:val="00EA7042"/>
    <w:rsid w:val="00EA7142"/>
    <w:rsid w:val="00EA730A"/>
    <w:rsid w:val="00EA7319"/>
    <w:rsid w:val="00EA731B"/>
    <w:rsid w:val="00EA750E"/>
    <w:rsid w:val="00EA7536"/>
    <w:rsid w:val="00EA782D"/>
    <w:rsid w:val="00EA78A2"/>
    <w:rsid w:val="00EA79C3"/>
    <w:rsid w:val="00EA7CDE"/>
    <w:rsid w:val="00EA7D40"/>
    <w:rsid w:val="00EA7D48"/>
    <w:rsid w:val="00EA7DF1"/>
    <w:rsid w:val="00EA7EBB"/>
    <w:rsid w:val="00EA7EC4"/>
    <w:rsid w:val="00EB032D"/>
    <w:rsid w:val="00EB0376"/>
    <w:rsid w:val="00EB0382"/>
    <w:rsid w:val="00EB0424"/>
    <w:rsid w:val="00EB0767"/>
    <w:rsid w:val="00EB07FC"/>
    <w:rsid w:val="00EB0A5F"/>
    <w:rsid w:val="00EB0B75"/>
    <w:rsid w:val="00EB0BB6"/>
    <w:rsid w:val="00EB0C64"/>
    <w:rsid w:val="00EB0C74"/>
    <w:rsid w:val="00EB0CA5"/>
    <w:rsid w:val="00EB0F09"/>
    <w:rsid w:val="00EB0F52"/>
    <w:rsid w:val="00EB118F"/>
    <w:rsid w:val="00EB119D"/>
    <w:rsid w:val="00EB13B6"/>
    <w:rsid w:val="00EB15AD"/>
    <w:rsid w:val="00EB16B3"/>
    <w:rsid w:val="00EB17D8"/>
    <w:rsid w:val="00EB19BC"/>
    <w:rsid w:val="00EB1B21"/>
    <w:rsid w:val="00EB1B25"/>
    <w:rsid w:val="00EB1C40"/>
    <w:rsid w:val="00EB1C94"/>
    <w:rsid w:val="00EB20B7"/>
    <w:rsid w:val="00EB213D"/>
    <w:rsid w:val="00EB218C"/>
    <w:rsid w:val="00EB2581"/>
    <w:rsid w:val="00EB25EF"/>
    <w:rsid w:val="00EB2834"/>
    <w:rsid w:val="00EB2A9E"/>
    <w:rsid w:val="00EB2F42"/>
    <w:rsid w:val="00EB2FAA"/>
    <w:rsid w:val="00EB2FF8"/>
    <w:rsid w:val="00EB3302"/>
    <w:rsid w:val="00EB3530"/>
    <w:rsid w:val="00EB355C"/>
    <w:rsid w:val="00EB35C7"/>
    <w:rsid w:val="00EB36C9"/>
    <w:rsid w:val="00EB37E7"/>
    <w:rsid w:val="00EB3BFC"/>
    <w:rsid w:val="00EB3C20"/>
    <w:rsid w:val="00EB3D02"/>
    <w:rsid w:val="00EB3D08"/>
    <w:rsid w:val="00EB3E93"/>
    <w:rsid w:val="00EB3EC5"/>
    <w:rsid w:val="00EB3FC5"/>
    <w:rsid w:val="00EB40B0"/>
    <w:rsid w:val="00EB40D6"/>
    <w:rsid w:val="00EB4618"/>
    <w:rsid w:val="00EB46D5"/>
    <w:rsid w:val="00EB47CC"/>
    <w:rsid w:val="00EB4C5F"/>
    <w:rsid w:val="00EB4D54"/>
    <w:rsid w:val="00EB4DFB"/>
    <w:rsid w:val="00EB4FAE"/>
    <w:rsid w:val="00EB5070"/>
    <w:rsid w:val="00EB5228"/>
    <w:rsid w:val="00EB5347"/>
    <w:rsid w:val="00EB555F"/>
    <w:rsid w:val="00EB56A3"/>
    <w:rsid w:val="00EB5794"/>
    <w:rsid w:val="00EB5867"/>
    <w:rsid w:val="00EB5945"/>
    <w:rsid w:val="00EB5BF0"/>
    <w:rsid w:val="00EB5C15"/>
    <w:rsid w:val="00EB5CB0"/>
    <w:rsid w:val="00EB5E9B"/>
    <w:rsid w:val="00EB60C5"/>
    <w:rsid w:val="00EB6339"/>
    <w:rsid w:val="00EB64AC"/>
    <w:rsid w:val="00EB66BB"/>
    <w:rsid w:val="00EB6B51"/>
    <w:rsid w:val="00EB6E18"/>
    <w:rsid w:val="00EB6EF2"/>
    <w:rsid w:val="00EB7220"/>
    <w:rsid w:val="00EB747D"/>
    <w:rsid w:val="00EB7486"/>
    <w:rsid w:val="00EB7778"/>
    <w:rsid w:val="00EB77EA"/>
    <w:rsid w:val="00EB7811"/>
    <w:rsid w:val="00EB78CB"/>
    <w:rsid w:val="00EB7A26"/>
    <w:rsid w:val="00EC0072"/>
    <w:rsid w:val="00EC00F5"/>
    <w:rsid w:val="00EC0143"/>
    <w:rsid w:val="00EC0249"/>
    <w:rsid w:val="00EC040F"/>
    <w:rsid w:val="00EC04F9"/>
    <w:rsid w:val="00EC0716"/>
    <w:rsid w:val="00EC0744"/>
    <w:rsid w:val="00EC08FD"/>
    <w:rsid w:val="00EC0A54"/>
    <w:rsid w:val="00EC0CB8"/>
    <w:rsid w:val="00EC0EFF"/>
    <w:rsid w:val="00EC0F87"/>
    <w:rsid w:val="00EC118E"/>
    <w:rsid w:val="00EC11EB"/>
    <w:rsid w:val="00EC13D9"/>
    <w:rsid w:val="00EC1444"/>
    <w:rsid w:val="00EC169F"/>
    <w:rsid w:val="00EC1759"/>
    <w:rsid w:val="00EC18A3"/>
    <w:rsid w:val="00EC18C7"/>
    <w:rsid w:val="00EC1C8A"/>
    <w:rsid w:val="00EC1E28"/>
    <w:rsid w:val="00EC1F0F"/>
    <w:rsid w:val="00EC1F60"/>
    <w:rsid w:val="00EC2101"/>
    <w:rsid w:val="00EC2374"/>
    <w:rsid w:val="00EC277E"/>
    <w:rsid w:val="00EC2796"/>
    <w:rsid w:val="00EC2866"/>
    <w:rsid w:val="00EC29D7"/>
    <w:rsid w:val="00EC2B54"/>
    <w:rsid w:val="00EC2BD2"/>
    <w:rsid w:val="00EC2C3C"/>
    <w:rsid w:val="00EC2CE8"/>
    <w:rsid w:val="00EC2E5B"/>
    <w:rsid w:val="00EC2FCE"/>
    <w:rsid w:val="00EC2FEC"/>
    <w:rsid w:val="00EC3127"/>
    <w:rsid w:val="00EC3135"/>
    <w:rsid w:val="00EC31C0"/>
    <w:rsid w:val="00EC3216"/>
    <w:rsid w:val="00EC329B"/>
    <w:rsid w:val="00EC3331"/>
    <w:rsid w:val="00EC364E"/>
    <w:rsid w:val="00EC36AF"/>
    <w:rsid w:val="00EC36C2"/>
    <w:rsid w:val="00EC36F2"/>
    <w:rsid w:val="00EC3918"/>
    <w:rsid w:val="00EC3C37"/>
    <w:rsid w:val="00EC3C79"/>
    <w:rsid w:val="00EC3D46"/>
    <w:rsid w:val="00EC3DD2"/>
    <w:rsid w:val="00EC3DE0"/>
    <w:rsid w:val="00EC3F2B"/>
    <w:rsid w:val="00EC3F4E"/>
    <w:rsid w:val="00EC3FAB"/>
    <w:rsid w:val="00EC42B7"/>
    <w:rsid w:val="00EC448C"/>
    <w:rsid w:val="00EC451C"/>
    <w:rsid w:val="00EC454E"/>
    <w:rsid w:val="00EC4620"/>
    <w:rsid w:val="00EC464F"/>
    <w:rsid w:val="00EC4780"/>
    <w:rsid w:val="00EC47E0"/>
    <w:rsid w:val="00EC494F"/>
    <w:rsid w:val="00EC4DEB"/>
    <w:rsid w:val="00EC503B"/>
    <w:rsid w:val="00EC53FC"/>
    <w:rsid w:val="00EC5656"/>
    <w:rsid w:val="00EC59DB"/>
    <w:rsid w:val="00EC5AE2"/>
    <w:rsid w:val="00EC5AE7"/>
    <w:rsid w:val="00EC5B89"/>
    <w:rsid w:val="00EC5CA4"/>
    <w:rsid w:val="00EC5CAD"/>
    <w:rsid w:val="00EC5E35"/>
    <w:rsid w:val="00EC5E84"/>
    <w:rsid w:val="00EC5FFB"/>
    <w:rsid w:val="00EC61C7"/>
    <w:rsid w:val="00EC6261"/>
    <w:rsid w:val="00EC63A2"/>
    <w:rsid w:val="00EC65C0"/>
    <w:rsid w:val="00EC6A32"/>
    <w:rsid w:val="00EC6A92"/>
    <w:rsid w:val="00EC6AE4"/>
    <w:rsid w:val="00EC6C38"/>
    <w:rsid w:val="00EC6CC5"/>
    <w:rsid w:val="00EC6F76"/>
    <w:rsid w:val="00EC70FB"/>
    <w:rsid w:val="00EC7191"/>
    <w:rsid w:val="00EC73D9"/>
    <w:rsid w:val="00EC748A"/>
    <w:rsid w:val="00EC74B8"/>
    <w:rsid w:val="00EC74CB"/>
    <w:rsid w:val="00EC7516"/>
    <w:rsid w:val="00EC7594"/>
    <w:rsid w:val="00EC7603"/>
    <w:rsid w:val="00EC79E9"/>
    <w:rsid w:val="00EC7A34"/>
    <w:rsid w:val="00EC7A82"/>
    <w:rsid w:val="00EC7C29"/>
    <w:rsid w:val="00EC7C3E"/>
    <w:rsid w:val="00EC7CD9"/>
    <w:rsid w:val="00EC7CED"/>
    <w:rsid w:val="00EC7CF7"/>
    <w:rsid w:val="00EC7FD7"/>
    <w:rsid w:val="00ED0140"/>
    <w:rsid w:val="00ED01C1"/>
    <w:rsid w:val="00ED0204"/>
    <w:rsid w:val="00ED0383"/>
    <w:rsid w:val="00ED03B3"/>
    <w:rsid w:val="00ED03BE"/>
    <w:rsid w:val="00ED0421"/>
    <w:rsid w:val="00ED063B"/>
    <w:rsid w:val="00ED0747"/>
    <w:rsid w:val="00ED0B68"/>
    <w:rsid w:val="00ED0D47"/>
    <w:rsid w:val="00ED0F92"/>
    <w:rsid w:val="00ED12CA"/>
    <w:rsid w:val="00ED12EC"/>
    <w:rsid w:val="00ED13BF"/>
    <w:rsid w:val="00ED1556"/>
    <w:rsid w:val="00ED1987"/>
    <w:rsid w:val="00ED1A48"/>
    <w:rsid w:val="00ED1CA5"/>
    <w:rsid w:val="00ED1D77"/>
    <w:rsid w:val="00ED2070"/>
    <w:rsid w:val="00ED20AF"/>
    <w:rsid w:val="00ED21BB"/>
    <w:rsid w:val="00ED227D"/>
    <w:rsid w:val="00ED2356"/>
    <w:rsid w:val="00ED239C"/>
    <w:rsid w:val="00ED269E"/>
    <w:rsid w:val="00ED26F3"/>
    <w:rsid w:val="00ED275A"/>
    <w:rsid w:val="00ED28F1"/>
    <w:rsid w:val="00ED28F2"/>
    <w:rsid w:val="00ED2917"/>
    <w:rsid w:val="00ED295F"/>
    <w:rsid w:val="00ED2DC1"/>
    <w:rsid w:val="00ED2E5C"/>
    <w:rsid w:val="00ED2EF8"/>
    <w:rsid w:val="00ED33E2"/>
    <w:rsid w:val="00ED383C"/>
    <w:rsid w:val="00ED3A31"/>
    <w:rsid w:val="00ED3AB3"/>
    <w:rsid w:val="00ED3C6D"/>
    <w:rsid w:val="00ED3CA8"/>
    <w:rsid w:val="00ED4180"/>
    <w:rsid w:val="00ED44FD"/>
    <w:rsid w:val="00ED4AAE"/>
    <w:rsid w:val="00ED4B6B"/>
    <w:rsid w:val="00ED4D6C"/>
    <w:rsid w:val="00ED4E8B"/>
    <w:rsid w:val="00ED4F56"/>
    <w:rsid w:val="00ED500A"/>
    <w:rsid w:val="00ED508B"/>
    <w:rsid w:val="00ED518C"/>
    <w:rsid w:val="00ED5201"/>
    <w:rsid w:val="00ED53C6"/>
    <w:rsid w:val="00ED5467"/>
    <w:rsid w:val="00ED5481"/>
    <w:rsid w:val="00ED565B"/>
    <w:rsid w:val="00ED5682"/>
    <w:rsid w:val="00ED5757"/>
    <w:rsid w:val="00ED582B"/>
    <w:rsid w:val="00ED5887"/>
    <w:rsid w:val="00ED5A5B"/>
    <w:rsid w:val="00ED5B32"/>
    <w:rsid w:val="00ED5B53"/>
    <w:rsid w:val="00ED5EE7"/>
    <w:rsid w:val="00ED5F2F"/>
    <w:rsid w:val="00ED5F93"/>
    <w:rsid w:val="00ED6122"/>
    <w:rsid w:val="00ED6389"/>
    <w:rsid w:val="00ED63AA"/>
    <w:rsid w:val="00ED6457"/>
    <w:rsid w:val="00ED6555"/>
    <w:rsid w:val="00ED6B07"/>
    <w:rsid w:val="00ED6C9E"/>
    <w:rsid w:val="00ED6ED0"/>
    <w:rsid w:val="00ED6F38"/>
    <w:rsid w:val="00ED6FF7"/>
    <w:rsid w:val="00ED71BA"/>
    <w:rsid w:val="00ED72B8"/>
    <w:rsid w:val="00ED736D"/>
    <w:rsid w:val="00ED73FB"/>
    <w:rsid w:val="00ED74AB"/>
    <w:rsid w:val="00ED7535"/>
    <w:rsid w:val="00ED7540"/>
    <w:rsid w:val="00ED75B5"/>
    <w:rsid w:val="00ED7642"/>
    <w:rsid w:val="00ED7658"/>
    <w:rsid w:val="00ED76F9"/>
    <w:rsid w:val="00ED789F"/>
    <w:rsid w:val="00ED78CB"/>
    <w:rsid w:val="00ED7A42"/>
    <w:rsid w:val="00ED7A78"/>
    <w:rsid w:val="00ED7B40"/>
    <w:rsid w:val="00ED7C16"/>
    <w:rsid w:val="00ED7DEE"/>
    <w:rsid w:val="00ED7E96"/>
    <w:rsid w:val="00ED7FE9"/>
    <w:rsid w:val="00ED7FF8"/>
    <w:rsid w:val="00EE0036"/>
    <w:rsid w:val="00EE0280"/>
    <w:rsid w:val="00EE0418"/>
    <w:rsid w:val="00EE047B"/>
    <w:rsid w:val="00EE06F8"/>
    <w:rsid w:val="00EE08E8"/>
    <w:rsid w:val="00EE0C16"/>
    <w:rsid w:val="00EE0C31"/>
    <w:rsid w:val="00EE0E8D"/>
    <w:rsid w:val="00EE0EC0"/>
    <w:rsid w:val="00EE0F6B"/>
    <w:rsid w:val="00EE0F7F"/>
    <w:rsid w:val="00EE1018"/>
    <w:rsid w:val="00EE11BC"/>
    <w:rsid w:val="00EE1249"/>
    <w:rsid w:val="00EE15DA"/>
    <w:rsid w:val="00EE185C"/>
    <w:rsid w:val="00EE1876"/>
    <w:rsid w:val="00EE19BA"/>
    <w:rsid w:val="00EE1A50"/>
    <w:rsid w:val="00EE1C7B"/>
    <w:rsid w:val="00EE1FB1"/>
    <w:rsid w:val="00EE20A5"/>
    <w:rsid w:val="00EE20BB"/>
    <w:rsid w:val="00EE20D2"/>
    <w:rsid w:val="00EE2117"/>
    <w:rsid w:val="00EE223D"/>
    <w:rsid w:val="00EE232F"/>
    <w:rsid w:val="00EE2378"/>
    <w:rsid w:val="00EE25EB"/>
    <w:rsid w:val="00EE273D"/>
    <w:rsid w:val="00EE2785"/>
    <w:rsid w:val="00EE27A0"/>
    <w:rsid w:val="00EE2BE8"/>
    <w:rsid w:val="00EE2CC3"/>
    <w:rsid w:val="00EE2CD2"/>
    <w:rsid w:val="00EE2DCF"/>
    <w:rsid w:val="00EE2E86"/>
    <w:rsid w:val="00EE2EAD"/>
    <w:rsid w:val="00EE2FBC"/>
    <w:rsid w:val="00EE302C"/>
    <w:rsid w:val="00EE310C"/>
    <w:rsid w:val="00EE32A3"/>
    <w:rsid w:val="00EE33DC"/>
    <w:rsid w:val="00EE3621"/>
    <w:rsid w:val="00EE3B35"/>
    <w:rsid w:val="00EE3B77"/>
    <w:rsid w:val="00EE3BF5"/>
    <w:rsid w:val="00EE3CFD"/>
    <w:rsid w:val="00EE3F04"/>
    <w:rsid w:val="00EE405B"/>
    <w:rsid w:val="00EE4115"/>
    <w:rsid w:val="00EE41BC"/>
    <w:rsid w:val="00EE41C0"/>
    <w:rsid w:val="00EE429B"/>
    <w:rsid w:val="00EE42C2"/>
    <w:rsid w:val="00EE45B5"/>
    <w:rsid w:val="00EE4669"/>
    <w:rsid w:val="00EE48B0"/>
    <w:rsid w:val="00EE4B33"/>
    <w:rsid w:val="00EE4C57"/>
    <w:rsid w:val="00EE4C69"/>
    <w:rsid w:val="00EE4E58"/>
    <w:rsid w:val="00EE4EAE"/>
    <w:rsid w:val="00EE511D"/>
    <w:rsid w:val="00EE5252"/>
    <w:rsid w:val="00EE542B"/>
    <w:rsid w:val="00EE56BD"/>
    <w:rsid w:val="00EE58CC"/>
    <w:rsid w:val="00EE592A"/>
    <w:rsid w:val="00EE5B22"/>
    <w:rsid w:val="00EE5E5D"/>
    <w:rsid w:val="00EE6129"/>
    <w:rsid w:val="00EE61EE"/>
    <w:rsid w:val="00EE6231"/>
    <w:rsid w:val="00EE624A"/>
    <w:rsid w:val="00EE625E"/>
    <w:rsid w:val="00EE6352"/>
    <w:rsid w:val="00EE64F2"/>
    <w:rsid w:val="00EE6503"/>
    <w:rsid w:val="00EE65FC"/>
    <w:rsid w:val="00EE6A19"/>
    <w:rsid w:val="00EE6B1D"/>
    <w:rsid w:val="00EE6C19"/>
    <w:rsid w:val="00EE6CF5"/>
    <w:rsid w:val="00EE6D7E"/>
    <w:rsid w:val="00EE6D84"/>
    <w:rsid w:val="00EE6DB4"/>
    <w:rsid w:val="00EE6E6C"/>
    <w:rsid w:val="00EE6E95"/>
    <w:rsid w:val="00EE6F20"/>
    <w:rsid w:val="00EE72BD"/>
    <w:rsid w:val="00EE7366"/>
    <w:rsid w:val="00EE73EE"/>
    <w:rsid w:val="00EE75D3"/>
    <w:rsid w:val="00EE77A1"/>
    <w:rsid w:val="00EE7A35"/>
    <w:rsid w:val="00EE7A85"/>
    <w:rsid w:val="00EE7B13"/>
    <w:rsid w:val="00EE7B1C"/>
    <w:rsid w:val="00EE7B35"/>
    <w:rsid w:val="00EE7BDB"/>
    <w:rsid w:val="00EE7F43"/>
    <w:rsid w:val="00EF0074"/>
    <w:rsid w:val="00EF0303"/>
    <w:rsid w:val="00EF060C"/>
    <w:rsid w:val="00EF0691"/>
    <w:rsid w:val="00EF06E1"/>
    <w:rsid w:val="00EF071B"/>
    <w:rsid w:val="00EF0793"/>
    <w:rsid w:val="00EF081C"/>
    <w:rsid w:val="00EF0975"/>
    <w:rsid w:val="00EF0ABA"/>
    <w:rsid w:val="00EF0AF7"/>
    <w:rsid w:val="00EF0B15"/>
    <w:rsid w:val="00EF0B6C"/>
    <w:rsid w:val="00EF0B8A"/>
    <w:rsid w:val="00EF0C67"/>
    <w:rsid w:val="00EF0CC2"/>
    <w:rsid w:val="00EF0CC5"/>
    <w:rsid w:val="00EF0D41"/>
    <w:rsid w:val="00EF0EBA"/>
    <w:rsid w:val="00EF1248"/>
    <w:rsid w:val="00EF16B7"/>
    <w:rsid w:val="00EF17A4"/>
    <w:rsid w:val="00EF191D"/>
    <w:rsid w:val="00EF198B"/>
    <w:rsid w:val="00EF198E"/>
    <w:rsid w:val="00EF1AAA"/>
    <w:rsid w:val="00EF1B1E"/>
    <w:rsid w:val="00EF1D97"/>
    <w:rsid w:val="00EF1F1C"/>
    <w:rsid w:val="00EF2109"/>
    <w:rsid w:val="00EF21D4"/>
    <w:rsid w:val="00EF28AB"/>
    <w:rsid w:val="00EF2918"/>
    <w:rsid w:val="00EF29EC"/>
    <w:rsid w:val="00EF2A1A"/>
    <w:rsid w:val="00EF2D10"/>
    <w:rsid w:val="00EF2E09"/>
    <w:rsid w:val="00EF2E40"/>
    <w:rsid w:val="00EF2FC3"/>
    <w:rsid w:val="00EF33B5"/>
    <w:rsid w:val="00EF34E1"/>
    <w:rsid w:val="00EF350C"/>
    <w:rsid w:val="00EF352F"/>
    <w:rsid w:val="00EF3538"/>
    <w:rsid w:val="00EF3669"/>
    <w:rsid w:val="00EF3E4B"/>
    <w:rsid w:val="00EF43CF"/>
    <w:rsid w:val="00EF4459"/>
    <w:rsid w:val="00EF44CE"/>
    <w:rsid w:val="00EF4740"/>
    <w:rsid w:val="00EF477C"/>
    <w:rsid w:val="00EF480A"/>
    <w:rsid w:val="00EF48FC"/>
    <w:rsid w:val="00EF518E"/>
    <w:rsid w:val="00EF537E"/>
    <w:rsid w:val="00EF539C"/>
    <w:rsid w:val="00EF55D7"/>
    <w:rsid w:val="00EF56AC"/>
    <w:rsid w:val="00EF57D9"/>
    <w:rsid w:val="00EF589B"/>
    <w:rsid w:val="00EF5BFC"/>
    <w:rsid w:val="00EF5D0F"/>
    <w:rsid w:val="00EF5F43"/>
    <w:rsid w:val="00EF6217"/>
    <w:rsid w:val="00EF6262"/>
    <w:rsid w:val="00EF626D"/>
    <w:rsid w:val="00EF65EB"/>
    <w:rsid w:val="00EF66BB"/>
    <w:rsid w:val="00EF69A8"/>
    <w:rsid w:val="00EF69F3"/>
    <w:rsid w:val="00EF6B67"/>
    <w:rsid w:val="00EF6B7E"/>
    <w:rsid w:val="00EF6BC3"/>
    <w:rsid w:val="00EF6BD4"/>
    <w:rsid w:val="00EF6E63"/>
    <w:rsid w:val="00EF7240"/>
    <w:rsid w:val="00EF7291"/>
    <w:rsid w:val="00EF7398"/>
    <w:rsid w:val="00EF745E"/>
    <w:rsid w:val="00EF7471"/>
    <w:rsid w:val="00EF765E"/>
    <w:rsid w:val="00EF7688"/>
    <w:rsid w:val="00EF7778"/>
    <w:rsid w:val="00EF77B3"/>
    <w:rsid w:val="00EF792E"/>
    <w:rsid w:val="00EF7969"/>
    <w:rsid w:val="00EF7A71"/>
    <w:rsid w:val="00EF7AE1"/>
    <w:rsid w:val="00EF7B3E"/>
    <w:rsid w:val="00EF7C1A"/>
    <w:rsid w:val="00EF7CB2"/>
    <w:rsid w:val="00EF7DB0"/>
    <w:rsid w:val="00EF7E58"/>
    <w:rsid w:val="00EF7F8E"/>
    <w:rsid w:val="00EF7FBB"/>
    <w:rsid w:val="00F00034"/>
    <w:rsid w:val="00F002CE"/>
    <w:rsid w:val="00F00621"/>
    <w:rsid w:val="00F00903"/>
    <w:rsid w:val="00F00AA2"/>
    <w:rsid w:val="00F0103A"/>
    <w:rsid w:val="00F0104B"/>
    <w:rsid w:val="00F010C3"/>
    <w:rsid w:val="00F010C7"/>
    <w:rsid w:val="00F0110B"/>
    <w:rsid w:val="00F0118F"/>
    <w:rsid w:val="00F011E7"/>
    <w:rsid w:val="00F01357"/>
    <w:rsid w:val="00F014E2"/>
    <w:rsid w:val="00F0180D"/>
    <w:rsid w:val="00F01970"/>
    <w:rsid w:val="00F01A6D"/>
    <w:rsid w:val="00F01D7E"/>
    <w:rsid w:val="00F01E78"/>
    <w:rsid w:val="00F02039"/>
    <w:rsid w:val="00F02080"/>
    <w:rsid w:val="00F0223C"/>
    <w:rsid w:val="00F0227A"/>
    <w:rsid w:val="00F0234D"/>
    <w:rsid w:val="00F023D6"/>
    <w:rsid w:val="00F023EB"/>
    <w:rsid w:val="00F028A9"/>
    <w:rsid w:val="00F028FD"/>
    <w:rsid w:val="00F0294C"/>
    <w:rsid w:val="00F02BB1"/>
    <w:rsid w:val="00F02BB6"/>
    <w:rsid w:val="00F02C8F"/>
    <w:rsid w:val="00F02DC4"/>
    <w:rsid w:val="00F02E54"/>
    <w:rsid w:val="00F02EE8"/>
    <w:rsid w:val="00F03225"/>
    <w:rsid w:val="00F03355"/>
    <w:rsid w:val="00F03369"/>
    <w:rsid w:val="00F034AC"/>
    <w:rsid w:val="00F03501"/>
    <w:rsid w:val="00F0350F"/>
    <w:rsid w:val="00F0356D"/>
    <w:rsid w:val="00F035BA"/>
    <w:rsid w:val="00F03724"/>
    <w:rsid w:val="00F037E4"/>
    <w:rsid w:val="00F03801"/>
    <w:rsid w:val="00F03C4E"/>
    <w:rsid w:val="00F03D1B"/>
    <w:rsid w:val="00F03EBB"/>
    <w:rsid w:val="00F03EBD"/>
    <w:rsid w:val="00F03F08"/>
    <w:rsid w:val="00F03F76"/>
    <w:rsid w:val="00F03FF1"/>
    <w:rsid w:val="00F040B5"/>
    <w:rsid w:val="00F041A5"/>
    <w:rsid w:val="00F043CC"/>
    <w:rsid w:val="00F043F3"/>
    <w:rsid w:val="00F044EC"/>
    <w:rsid w:val="00F044F6"/>
    <w:rsid w:val="00F0479A"/>
    <w:rsid w:val="00F048D4"/>
    <w:rsid w:val="00F04B8A"/>
    <w:rsid w:val="00F04DC3"/>
    <w:rsid w:val="00F04DE0"/>
    <w:rsid w:val="00F04DE5"/>
    <w:rsid w:val="00F04F91"/>
    <w:rsid w:val="00F05257"/>
    <w:rsid w:val="00F054D5"/>
    <w:rsid w:val="00F055BF"/>
    <w:rsid w:val="00F0561D"/>
    <w:rsid w:val="00F05636"/>
    <w:rsid w:val="00F056AD"/>
    <w:rsid w:val="00F056BE"/>
    <w:rsid w:val="00F05732"/>
    <w:rsid w:val="00F059FD"/>
    <w:rsid w:val="00F05AB5"/>
    <w:rsid w:val="00F05B20"/>
    <w:rsid w:val="00F05BDC"/>
    <w:rsid w:val="00F05C0C"/>
    <w:rsid w:val="00F05C51"/>
    <w:rsid w:val="00F05CBA"/>
    <w:rsid w:val="00F05DA4"/>
    <w:rsid w:val="00F05EAD"/>
    <w:rsid w:val="00F05F74"/>
    <w:rsid w:val="00F06108"/>
    <w:rsid w:val="00F061E7"/>
    <w:rsid w:val="00F0628C"/>
    <w:rsid w:val="00F062DD"/>
    <w:rsid w:val="00F06448"/>
    <w:rsid w:val="00F0672B"/>
    <w:rsid w:val="00F06844"/>
    <w:rsid w:val="00F06992"/>
    <w:rsid w:val="00F06B4D"/>
    <w:rsid w:val="00F06B8C"/>
    <w:rsid w:val="00F071B5"/>
    <w:rsid w:val="00F07333"/>
    <w:rsid w:val="00F075D4"/>
    <w:rsid w:val="00F07B52"/>
    <w:rsid w:val="00F07DBA"/>
    <w:rsid w:val="00F07DBD"/>
    <w:rsid w:val="00F07E0B"/>
    <w:rsid w:val="00F07E6E"/>
    <w:rsid w:val="00F10177"/>
    <w:rsid w:val="00F1018A"/>
    <w:rsid w:val="00F1024F"/>
    <w:rsid w:val="00F10590"/>
    <w:rsid w:val="00F105AF"/>
    <w:rsid w:val="00F105ED"/>
    <w:rsid w:val="00F105EF"/>
    <w:rsid w:val="00F10652"/>
    <w:rsid w:val="00F10A51"/>
    <w:rsid w:val="00F10B68"/>
    <w:rsid w:val="00F10B6E"/>
    <w:rsid w:val="00F10BA6"/>
    <w:rsid w:val="00F10CC0"/>
    <w:rsid w:val="00F10E85"/>
    <w:rsid w:val="00F10F65"/>
    <w:rsid w:val="00F1106C"/>
    <w:rsid w:val="00F11178"/>
    <w:rsid w:val="00F1121C"/>
    <w:rsid w:val="00F1139E"/>
    <w:rsid w:val="00F113E3"/>
    <w:rsid w:val="00F115DC"/>
    <w:rsid w:val="00F117EB"/>
    <w:rsid w:val="00F11851"/>
    <w:rsid w:val="00F11AF0"/>
    <w:rsid w:val="00F11B29"/>
    <w:rsid w:val="00F11CB2"/>
    <w:rsid w:val="00F11E15"/>
    <w:rsid w:val="00F11E8F"/>
    <w:rsid w:val="00F11FCB"/>
    <w:rsid w:val="00F1206B"/>
    <w:rsid w:val="00F121FA"/>
    <w:rsid w:val="00F1221D"/>
    <w:rsid w:val="00F12266"/>
    <w:rsid w:val="00F122B4"/>
    <w:rsid w:val="00F124CC"/>
    <w:rsid w:val="00F1251B"/>
    <w:rsid w:val="00F1253E"/>
    <w:rsid w:val="00F1259F"/>
    <w:rsid w:val="00F1268A"/>
    <w:rsid w:val="00F12708"/>
    <w:rsid w:val="00F129EE"/>
    <w:rsid w:val="00F12AA4"/>
    <w:rsid w:val="00F12B56"/>
    <w:rsid w:val="00F12C9B"/>
    <w:rsid w:val="00F13217"/>
    <w:rsid w:val="00F13265"/>
    <w:rsid w:val="00F13341"/>
    <w:rsid w:val="00F1381A"/>
    <w:rsid w:val="00F1398C"/>
    <w:rsid w:val="00F13A63"/>
    <w:rsid w:val="00F13BBA"/>
    <w:rsid w:val="00F13C00"/>
    <w:rsid w:val="00F13E73"/>
    <w:rsid w:val="00F13FB5"/>
    <w:rsid w:val="00F140C6"/>
    <w:rsid w:val="00F141E8"/>
    <w:rsid w:val="00F141F6"/>
    <w:rsid w:val="00F142E7"/>
    <w:rsid w:val="00F142F3"/>
    <w:rsid w:val="00F1466F"/>
    <w:rsid w:val="00F14791"/>
    <w:rsid w:val="00F14A4B"/>
    <w:rsid w:val="00F14BD2"/>
    <w:rsid w:val="00F14DA4"/>
    <w:rsid w:val="00F14DEC"/>
    <w:rsid w:val="00F14F6F"/>
    <w:rsid w:val="00F15296"/>
    <w:rsid w:val="00F1551C"/>
    <w:rsid w:val="00F159A5"/>
    <w:rsid w:val="00F15B43"/>
    <w:rsid w:val="00F15CB4"/>
    <w:rsid w:val="00F15E09"/>
    <w:rsid w:val="00F15E0F"/>
    <w:rsid w:val="00F1664D"/>
    <w:rsid w:val="00F1669B"/>
    <w:rsid w:val="00F166F0"/>
    <w:rsid w:val="00F16719"/>
    <w:rsid w:val="00F169AD"/>
    <w:rsid w:val="00F16A29"/>
    <w:rsid w:val="00F16A73"/>
    <w:rsid w:val="00F16ABD"/>
    <w:rsid w:val="00F16BBD"/>
    <w:rsid w:val="00F16C91"/>
    <w:rsid w:val="00F16CBB"/>
    <w:rsid w:val="00F16EF4"/>
    <w:rsid w:val="00F16F7B"/>
    <w:rsid w:val="00F170C4"/>
    <w:rsid w:val="00F170DC"/>
    <w:rsid w:val="00F170E9"/>
    <w:rsid w:val="00F17365"/>
    <w:rsid w:val="00F17538"/>
    <w:rsid w:val="00F1759E"/>
    <w:rsid w:val="00F17641"/>
    <w:rsid w:val="00F177ED"/>
    <w:rsid w:val="00F17931"/>
    <w:rsid w:val="00F17BE0"/>
    <w:rsid w:val="00F17CED"/>
    <w:rsid w:val="00F17D12"/>
    <w:rsid w:val="00F17FBB"/>
    <w:rsid w:val="00F17FF9"/>
    <w:rsid w:val="00F17FFC"/>
    <w:rsid w:val="00F20014"/>
    <w:rsid w:val="00F2007C"/>
    <w:rsid w:val="00F20103"/>
    <w:rsid w:val="00F202BA"/>
    <w:rsid w:val="00F202C2"/>
    <w:rsid w:val="00F20324"/>
    <w:rsid w:val="00F209A3"/>
    <w:rsid w:val="00F209B7"/>
    <w:rsid w:val="00F209D4"/>
    <w:rsid w:val="00F20C1A"/>
    <w:rsid w:val="00F20CC9"/>
    <w:rsid w:val="00F20DE8"/>
    <w:rsid w:val="00F211B6"/>
    <w:rsid w:val="00F211D5"/>
    <w:rsid w:val="00F211E9"/>
    <w:rsid w:val="00F21351"/>
    <w:rsid w:val="00F217DB"/>
    <w:rsid w:val="00F217F2"/>
    <w:rsid w:val="00F21A91"/>
    <w:rsid w:val="00F21B1C"/>
    <w:rsid w:val="00F21B5E"/>
    <w:rsid w:val="00F21BB5"/>
    <w:rsid w:val="00F21C25"/>
    <w:rsid w:val="00F21CB5"/>
    <w:rsid w:val="00F21D21"/>
    <w:rsid w:val="00F21DF2"/>
    <w:rsid w:val="00F21E5B"/>
    <w:rsid w:val="00F21E9A"/>
    <w:rsid w:val="00F21FA5"/>
    <w:rsid w:val="00F22100"/>
    <w:rsid w:val="00F2213A"/>
    <w:rsid w:val="00F221DF"/>
    <w:rsid w:val="00F22431"/>
    <w:rsid w:val="00F225D4"/>
    <w:rsid w:val="00F225E8"/>
    <w:rsid w:val="00F2262C"/>
    <w:rsid w:val="00F226CB"/>
    <w:rsid w:val="00F226FD"/>
    <w:rsid w:val="00F2284B"/>
    <w:rsid w:val="00F22BA8"/>
    <w:rsid w:val="00F22CA5"/>
    <w:rsid w:val="00F22CBC"/>
    <w:rsid w:val="00F22D6D"/>
    <w:rsid w:val="00F22DF2"/>
    <w:rsid w:val="00F2301B"/>
    <w:rsid w:val="00F23138"/>
    <w:rsid w:val="00F233F0"/>
    <w:rsid w:val="00F234FC"/>
    <w:rsid w:val="00F23513"/>
    <w:rsid w:val="00F23591"/>
    <w:rsid w:val="00F23640"/>
    <w:rsid w:val="00F23781"/>
    <w:rsid w:val="00F23792"/>
    <w:rsid w:val="00F2386A"/>
    <w:rsid w:val="00F23BB3"/>
    <w:rsid w:val="00F240CF"/>
    <w:rsid w:val="00F241FE"/>
    <w:rsid w:val="00F242DE"/>
    <w:rsid w:val="00F2438F"/>
    <w:rsid w:val="00F247B1"/>
    <w:rsid w:val="00F247D5"/>
    <w:rsid w:val="00F24839"/>
    <w:rsid w:val="00F2483D"/>
    <w:rsid w:val="00F2488C"/>
    <w:rsid w:val="00F24924"/>
    <w:rsid w:val="00F24940"/>
    <w:rsid w:val="00F24A80"/>
    <w:rsid w:val="00F24BA6"/>
    <w:rsid w:val="00F24BB9"/>
    <w:rsid w:val="00F24D51"/>
    <w:rsid w:val="00F24EAF"/>
    <w:rsid w:val="00F24F3C"/>
    <w:rsid w:val="00F24F78"/>
    <w:rsid w:val="00F2500F"/>
    <w:rsid w:val="00F2506C"/>
    <w:rsid w:val="00F25120"/>
    <w:rsid w:val="00F25236"/>
    <w:rsid w:val="00F253C5"/>
    <w:rsid w:val="00F25699"/>
    <w:rsid w:val="00F256F4"/>
    <w:rsid w:val="00F2585E"/>
    <w:rsid w:val="00F259E8"/>
    <w:rsid w:val="00F25A6F"/>
    <w:rsid w:val="00F25AA4"/>
    <w:rsid w:val="00F25F75"/>
    <w:rsid w:val="00F26127"/>
    <w:rsid w:val="00F2635C"/>
    <w:rsid w:val="00F264F5"/>
    <w:rsid w:val="00F265CA"/>
    <w:rsid w:val="00F26A40"/>
    <w:rsid w:val="00F26DD6"/>
    <w:rsid w:val="00F26E23"/>
    <w:rsid w:val="00F26E49"/>
    <w:rsid w:val="00F26E73"/>
    <w:rsid w:val="00F26EA2"/>
    <w:rsid w:val="00F26F1A"/>
    <w:rsid w:val="00F26F2B"/>
    <w:rsid w:val="00F26F97"/>
    <w:rsid w:val="00F27040"/>
    <w:rsid w:val="00F27049"/>
    <w:rsid w:val="00F27122"/>
    <w:rsid w:val="00F2733A"/>
    <w:rsid w:val="00F27380"/>
    <w:rsid w:val="00F2738E"/>
    <w:rsid w:val="00F273C6"/>
    <w:rsid w:val="00F274A7"/>
    <w:rsid w:val="00F274EE"/>
    <w:rsid w:val="00F27A1B"/>
    <w:rsid w:val="00F27AB2"/>
    <w:rsid w:val="00F27BD5"/>
    <w:rsid w:val="00F27C13"/>
    <w:rsid w:val="00F27C52"/>
    <w:rsid w:val="00F27E5C"/>
    <w:rsid w:val="00F27F3B"/>
    <w:rsid w:val="00F30081"/>
    <w:rsid w:val="00F3017C"/>
    <w:rsid w:val="00F30237"/>
    <w:rsid w:val="00F3028A"/>
    <w:rsid w:val="00F3055D"/>
    <w:rsid w:val="00F30732"/>
    <w:rsid w:val="00F30820"/>
    <w:rsid w:val="00F30822"/>
    <w:rsid w:val="00F30E73"/>
    <w:rsid w:val="00F310B5"/>
    <w:rsid w:val="00F3113F"/>
    <w:rsid w:val="00F31145"/>
    <w:rsid w:val="00F3149C"/>
    <w:rsid w:val="00F31977"/>
    <w:rsid w:val="00F319A9"/>
    <w:rsid w:val="00F31A4E"/>
    <w:rsid w:val="00F31A89"/>
    <w:rsid w:val="00F31BF8"/>
    <w:rsid w:val="00F31CAE"/>
    <w:rsid w:val="00F31DC7"/>
    <w:rsid w:val="00F31F33"/>
    <w:rsid w:val="00F31FD4"/>
    <w:rsid w:val="00F321E4"/>
    <w:rsid w:val="00F3252D"/>
    <w:rsid w:val="00F326D3"/>
    <w:rsid w:val="00F327C0"/>
    <w:rsid w:val="00F3286F"/>
    <w:rsid w:val="00F32C49"/>
    <w:rsid w:val="00F32F89"/>
    <w:rsid w:val="00F33218"/>
    <w:rsid w:val="00F33274"/>
    <w:rsid w:val="00F33394"/>
    <w:rsid w:val="00F338D9"/>
    <w:rsid w:val="00F338DC"/>
    <w:rsid w:val="00F33A01"/>
    <w:rsid w:val="00F33BBC"/>
    <w:rsid w:val="00F33C94"/>
    <w:rsid w:val="00F33CEF"/>
    <w:rsid w:val="00F33EAC"/>
    <w:rsid w:val="00F33F1C"/>
    <w:rsid w:val="00F344C3"/>
    <w:rsid w:val="00F345A2"/>
    <w:rsid w:val="00F345C0"/>
    <w:rsid w:val="00F3461B"/>
    <w:rsid w:val="00F3475B"/>
    <w:rsid w:val="00F3477C"/>
    <w:rsid w:val="00F34839"/>
    <w:rsid w:val="00F34A86"/>
    <w:rsid w:val="00F34BF9"/>
    <w:rsid w:val="00F34C08"/>
    <w:rsid w:val="00F34C54"/>
    <w:rsid w:val="00F34D10"/>
    <w:rsid w:val="00F34D1C"/>
    <w:rsid w:val="00F351B4"/>
    <w:rsid w:val="00F35375"/>
    <w:rsid w:val="00F35411"/>
    <w:rsid w:val="00F35660"/>
    <w:rsid w:val="00F35712"/>
    <w:rsid w:val="00F3584C"/>
    <w:rsid w:val="00F3596F"/>
    <w:rsid w:val="00F35A01"/>
    <w:rsid w:val="00F35F11"/>
    <w:rsid w:val="00F36142"/>
    <w:rsid w:val="00F36170"/>
    <w:rsid w:val="00F36199"/>
    <w:rsid w:val="00F3619F"/>
    <w:rsid w:val="00F3639D"/>
    <w:rsid w:val="00F36559"/>
    <w:rsid w:val="00F36B75"/>
    <w:rsid w:val="00F36BA7"/>
    <w:rsid w:val="00F36C60"/>
    <w:rsid w:val="00F3726C"/>
    <w:rsid w:val="00F3732F"/>
    <w:rsid w:val="00F374FD"/>
    <w:rsid w:val="00F375E7"/>
    <w:rsid w:val="00F376DA"/>
    <w:rsid w:val="00F376ED"/>
    <w:rsid w:val="00F37721"/>
    <w:rsid w:val="00F37739"/>
    <w:rsid w:val="00F37771"/>
    <w:rsid w:val="00F3778C"/>
    <w:rsid w:val="00F37866"/>
    <w:rsid w:val="00F378C6"/>
    <w:rsid w:val="00F37CFF"/>
    <w:rsid w:val="00F40156"/>
    <w:rsid w:val="00F4020E"/>
    <w:rsid w:val="00F4028A"/>
    <w:rsid w:val="00F4042B"/>
    <w:rsid w:val="00F4070A"/>
    <w:rsid w:val="00F407D5"/>
    <w:rsid w:val="00F40B49"/>
    <w:rsid w:val="00F40B90"/>
    <w:rsid w:val="00F40D15"/>
    <w:rsid w:val="00F40E45"/>
    <w:rsid w:val="00F410A4"/>
    <w:rsid w:val="00F41230"/>
    <w:rsid w:val="00F41238"/>
    <w:rsid w:val="00F4132B"/>
    <w:rsid w:val="00F41454"/>
    <w:rsid w:val="00F415D2"/>
    <w:rsid w:val="00F41664"/>
    <w:rsid w:val="00F41769"/>
    <w:rsid w:val="00F417C5"/>
    <w:rsid w:val="00F4180B"/>
    <w:rsid w:val="00F41827"/>
    <w:rsid w:val="00F41980"/>
    <w:rsid w:val="00F41A1F"/>
    <w:rsid w:val="00F41A59"/>
    <w:rsid w:val="00F41BC2"/>
    <w:rsid w:val="00F41C0E"/>
    <w:rsid w:val="00F41DE5"/>
    <w:rsid w:val="00F41E88"/>
    <w:rsid w:val="00F41EBC"/>
    <w:rsid w:val="00F42001"/>
    <w:rsid w:val="00F4223B"/>
    <w:rsid w:val="00F4259A"/>
    <w:rsid w:val="00F426AE"/>
    <w:rsid w:val="00F4289F"/>
    <w:rsid w:val="00F428F0"/>
    <w:rsid w:val="00F42947"/>
    <w:rsid w:val="00F42B1E"/>
    <w:rsid w:val="00F42B29"/>
    <w:rsid w:val="00F42D28"/>
    <w:rsid w:val="00F42E43"/>
    <w:rsid w:val="00F42EE5"/>
    <w:rsid w:val="00F4302B"/>
    <w:rsid w:val="00F432D4"/>
    <w:rsid w:val="00F43455"/>
    <w:rsid w:val="00F43618"/>
    <w:rsid w:val="00F439CD"/>
    <w:rsid w:val="00F43AFC"/>
    <w:rsid w:val="00F43C10"/>
    <w:rsid w:val="00F43CED"/>
    <w:rsid w:val="00F43D20"/>
    <w:rsid w:val="00F44077"/>
    <w:rsid w:val="00F44145"/>
    <w:rsid w:val="00F441C3"/>
    <w:rsid w:val="00F442A7"/>
    <w:rsid w:val="00F446A6"/>
    <w:rsid w:val="00F44788"/>
    <w:rsid w:val="00F448A9"/>
    <w:rsid w:val="00F44992"/>
    <w:rsid w:val="00F45122"/>
    <w:rsid w:val="00F45196"/>
    <w:rsid w:val="00F45372"/>
    <w:rsid w:val="00F458B2"/>
    <w:rsid w:val="00F4595D"/>
    <w:rsid w:val="00F459AD"/>
    <w:rsid w:val="00F45A0A"/>
    <w:rsid w:val="00F45A10"/>
    <w:rsid w:val="00F45A9A"/>
    <w:rsid w:val="00F45B0A"/>
    <w:rsid w:val="00F45BCD"/>
    <w:rsid w:val="00F45F75"/>
    <w:rsid w:val="00F460F3"/>
    <w:rsid w:val="00F46157"/>
    <w:rsid w:val="00F4620A"/>
    <w:rsid w:val="00F46353"/>
    <w:rsid w:val="00F46581"/>
    <w:rsid w:val="00F465B2"/>
    <w:rsid w:val="00F4667E"/>
    <w:rsid w:val="00F4685B"/>
    <w:rsid w:val="00F4696D"/>
    <w:rsid w:val="00F46B1B"/>
    <w:rsid w:val="00F46B8B"/>
    <w:rsid w:val="00F46DB0"/>
    <w:rsid w:val="00F47190"/>
    <w:rsid w:val="00F474B5"/>
    <w:rsid w:val="00F475E9"/>
    <w:rsid w:val="00F47704"/>
    <w:rsid w:val="00F4785B"/>
    <w:rsid w:val="00F47871"/>
    <w:rsid w:val="00F4791D"/>
    <w:rsid w:val="00F47A35"/>
    <w:rsid w:val="00F500D6"/>
    <w:rsid w:val="00F50179"/>
    <w:rsid w:val="00F503BE"/>
    <w:rsid w:val="00F50447"/>
    <w:rsid w:val="00F50575"/>
    <w:rsid w:val="00F505FA"/>
    <w:rsid w:val="00F50600"/>
    <w:rsid w:val="00F5099A"/>
    <w:rsid w:val="00F50A42"/>
    <w:rsid w:val="00F50A6D"/>
    <w:rsid w:val="00F50AE7"/>
    <w:rsid w:val="00F50B7E"/>
    <w:rsid w:val="00F50C4E"/>
    <w:rsid w:val="00F50D6B"/>
    <w:rsid w:val="00F513D4"/>
    <w:rsid w:val="00F51485"/>
    <w:rsid w:val="00F51647"/>
    <w:rsid w:val="00F518F3"/>
    <w:rsid w:val="00F51A92"/>
    <w:rsid w:val="00F51B20"/>
    <w:rsid w:val="00F51B37"/>
    <w:rsid w:val="00F51B80"/>
    <w:rsid w:val="00F52009"/>
    <w:rsid w:val="00F524EB"/>
    <w:rsid w:val="00F526D8"/>
    <w:rsid w:val="00F5274D"/>
    <w:rsid w:val="00F5279C"/>
    <w:rsid w:val="00F527E4"/>
    <w:rsid w:val="00F52B6F"/>
    <w:rsid w:val="00F52C25"/>
    <w:rsid w:val="00F52C93"/>
    <w:rsid w:val="00F52C9F"/>
    <w:rsid w:val="00F52D7B"/>
    <w:rsid w:val="00F52E23"/>
    <w:rsid w:val="00F52FC8"/>
    <w:rsid w:val="00F530DF"/>
    <w:rsid w:val="00F5335B"/>
    <w:rsid w:val="00F53600"/>
    <w:rsid w:val="00F536A6"/>
    <w:rsid w:val="00F538F9"/>
    <w:rsid w:val="00F53937"/>
    <w:rsid w:val="00F539D3"/>
    <w:rsid w:val="00F53AEB"/>
    <w:rsid w:val="00F53BBF"/>
    <w:rsid w:val="00F53CB4"/>
    <w:rsid w:val="00F53D82"/>
    <w:rsid w:val="00F53D97"/>
    <w:rsid w:val="00F53DCC"/>
    <w:rsid w:val="00F53F9F"/>
    <w:rsid w:val="00F54055"/>
    <w:rsid w:val="00F540FD"/>
    <w:rsid w:val="00F5438A"/>
    <w:rsid w:val="00F5459C"/>
    <w:rsid w:val="00F545A0"/>
    <w:rsid w:val="00F54605"/>
    <w:rsid w:val="00F5495B"/>
    <w:rsid w:val="00F54D3E"/>
    <w:rsid w:val="00F54E16"/>
    <w:rsid w:val="00F54FA9"/>
    <w:rsid w:val="00F550E5"/>
    <w:rsid w:val="00F5517C"/>
    <w:rsid w:val="00F55195"/>
    <w:rsid w:val="00F5528D"/>
    <w:rsid w:val="00F55305"/>
    <w:rsid w:val="00F5538F"/>
    <w:rsid w:val="00F553EE"/>
    <w:rsid w:val="00F558FC"/>
    <w:rsid w:val="00F55BF6"/>
    <w:rsid w:val="00F55C25"/>
    <w:rsid w:val="00F55CE1"/>
    <w:rsid w:val="00F55E65"/>
    <w:rsid w:val="00F55EB3"/>
    <w:rsid w:val="00F55F1E"/>
    <w:rsid w:val="00F55FED"/>
    <w:rsid w:val="00F560A3"/>
    <w:rsid w:val="00F56269"/>
    <w:rsid w:val="00F5627D"/>
    <w:rsid w:val="00F56343"/>
    <w:rsid w:val="00F566DA"/>
    <w:rsid w:val="00F56A2C"/>
    <w:rsid w:val="00F56B09"/>
    <w:rsid w:val="00F56B14"/>
    <w:rsid w:val="00F56C97"/>
    <w:rsid w:val="00F56F58"/>
    <w:rsid w:val="00F56FF9"/>
    <w:rsid w:val="00F5717E"/>
    <w:rsid w:val="00F571BA"/>
    <w:rsid w:val="00F571E8"/>
    <w:rsid w:val="00F57263"/>
    <w:rsid w:val="00F57305"/>
    <w:rsid w:val="00F57432"/>
    <w:rsid w:val="00F5762C"/>
    <w:rsid w:val="00F57810"/>
    <w:rsid w:val="00F579A3"/>
    <w:rsid w:val="00F579C4"/>
    <w:rsid w:val="00F57B5A"/>
    <w:rsid w:val="00F57D81"/>
    <w:rsid w:val="00F57ED7"/>
    <w:rsid w:val="00F57EED"/>
    <w:rsid w:val="00F6009F"/>
    <w:rsid w:val="00F60317"/>
    <w:rsid w:val="00F603EC"/>
    <w:rsid w:val="00F603F6"/>
    <w:rsid w:val="00F60451"/>
    <w:rsid w:val="00F6056B"/>
    <w:rsid w:val="00F60659"/>
    <w:rsid w:val="00F606AA"/>
    <w:rsid w:val="00F607B8"/>
    <w:rsid w:val="00F60888"/>
    <w:rsid w:val="00F6089E"/>
    <w:rsid w:val="00F60AF5"/>
    <w:rsid w:val="00F60C34"/>
    <w:rsid w:val="00F60D15"/>
    <w:rsid w:val="00F60EE2"/>
    <w:rsid w:val="00F60F8D"/>
    <w:rsid w:val="00F61019"/>
    <w:rsid w:val="00F610E0"/>
    <w:rsid w:val="00F610E5"/>
    <w:rsid w:val="00F614BB"/>
    <w:rsid w:val="00F6155E"/>
    <w:rsid w:val="00F616BD"/>
    <w:rsid w:val="00F616EE"/>
    <w:rsid w:val="00F617EB"/>
    <w:rsid w:val="00F61A57"/>
    <w:rsid w:val="00F61CD9"/>
    <w:rsid w:val="00F61D81"/>
    <w:rsid w:val="00F622A7"/>
    <w:rsid w:val="00F623AD"/>
    <w:rsid w:val="00F62400"/>
    <w:rsid w:val="00F6243A"/>
    <w:rsid w:val="00F625A2"/>
    <w:rsid w:val="00F6277B"/>
    <w:rsid w:val="00F627BC"/>
    <w:rsid w:val="00F628C1"/>
    <w:rsid w:val="00F629BB"/>
    <w:rsid w:val="00F62CEB"/>
    <w:rsid w:val="00F62E97"/>
    <w:rsid w:val="00F62F0E"/>
    <w:rsid w:val="00F63101"/>
    <w:rsid w:val="00F632AB"/>
    <w:rsid w:val="00F635DF"/>
    <w:rsid w:val="00F6365F"/>
    <w:rsid w:val="00F636E4"/>
    <w:rsid w:val="00F63872"/>
    <w:rsid w:val="00F63959"/>
    <w:rsid w:val="00F63A6F"/>
    <w:rsid w:val="00F63CE1"/>
    <w:rsid w:val="00F63D20"/>
    <w:rsid w:val="00F63D62"/>
    <w:rsid w:val="00F640FE"/>
    <w:rsid w:val="00F64108"/>
    <w:rsid w:val="00F6432D"/>
    <w:rsid w:val="00F6471A"/>
    <w:rsid w:val="00F6480C"/>
    <w:rsid w:val="00F64AA9"/>
    <w:rsid w:val="00F64ADA"/>
    <w:rsid w:val="00F64AF1"/>
    <w:rsid w:val="00F64DC8"/>
    <w:rsid w:val="00F64ED5"/>
    <w:rsid w:val="00F64F5E"/>
    <w:rsid w:val="00F64FD3"/>
    <w:rsid w:val="00F6529E"/>
    <w:rsid w:val="00F65351"/>
    <w:rsid w:val="00F65431"/>
    <w:rsid w:val="00F654D6"/>
    <w:rsid w:val="00F654FA"/>
    <w:rsid w:val="00F6555B"/>
    <w:rsid w:val="00F6559F"/>
    <w:rsid w:val="00F6560D"/>
    <w:rsid w:val="00F656A6"/>
    <w:rsid w:val="00F65823"/>
    <w:rsid w:val="00F658E3"/>
    <w:rsid w:val="00F6597E"/>
    <w:rsid w:val="00F6599D"/>
    <w:rsid w:val="00F65B5E"/>
    <w:rsid w:val="00F65B75"/>
    <w:rsid w:val="00F65CE7"/>
    <w:rsid w:val="00F65DC8"/>
    <w:rsid w:val="00F65EE6"/>
    <w:rsid w:val="00F65F1D"/>
    <w:rsid w:val="00F661F2"/>
    <w:rsid w:val="00F66362"/>
    <w:rsid w:val="00F66540"/>
    <w:rsid w:val="00F666BE"/>
    <w:rsid w:val="00F66941"/>
    <w:rsid w:val="00F669A6"/>
    <w:rsid w:val="00F66BA7"/>
    <w:rsid w:val="00F66CFE"/>
    <w:rsid w:val="00F6705D"/>
    <w:rsid w:val="00F6708F"/>
    <w:rsid w:val="00F670E7"/>
    <w:rsid w:val="00F6715C"/>
    <w:rsid w:val="00F6736F"/>
    <w:rsid w:val="00F673BF"/>
    <w:rsid w:val="00F67752"/>
    <w:rsid w:val="00F67F38"/>
    <w:rsid w:val="00F67FCD"/>
    <w:rsid w:val="00F702FF"/>
    <w:rsid w:val="00F70356"/>
    <w:rsid w:val="00F70402"/>
    <w:rsid w:val="00F70664"/>
    <w:rsid w:val="00F706A9"/>
    <w:rsid w:val="00F7072E"/>
    <w:rsid w:val="00F70B61"/>
    <w:rsid w:val="00F70BB7"/>
    <w:rsid w:val="00F70C2D"/>
    <w:rsid w:val="00F70C8A"/>
    <w:rsid w:val="00F70CCC"/>
    <w:rsid w:val="00F70D12"/>
    <w:rsid w:val="00F70D76"/>
    <w:rsid w:val="00F70D93"/>
    <w:rsid w:val="00F70FF1"/>
    <w:rsid w:val="00F71064"/>
    <w:rsid w:val="00F713DB"/>
    <w:rsid w:val="00F71564"/>
    <w:rsid w:val="00F71616"/>
    <w:rsid w:val="00F7164C"/>
    <w:rsid w:val="00F717C2"/>
    <w:rsid w:val="00F717CE"/>
    <w:rsid w:val="00F71899"/>
    <w:rsid w:val="00F71983"/>
    <w:rsid w:val="00F71C74"/>
    <w:rsid w:val="00F71DB0"/>
    <w:rsid w:val="00F71E1A"/>
    <w:rsid w:val="00F71E64"/>
    <w:rsid w:val="00F71FE7"/>
    <w:rsid w:val="00F7200A"/>
    <w:rsid w:val="00F720AD"/>
    <w:rsid w:val="00F7210E"/>
    <w:rsid w:val="00F7225A"/>
    <w:rsid w:val="00F72461"/>
    <w:rsid w:val="00F724D3"/>
    <w:rsid w:val="00F72724"/>
    <w:rsid w:val="00F7277A"/>
    <w:rsid w:val="00F72918"/>
    <w:rsid w:val="00F72A43"/>
    <w:rsid w:val="00F72A8C"/>
    <w:rsid w:val="00F72DBA"/>
    <w:rsid w:val="00F72EFB"/>
    <w:rsid w:val="00F72F7F"/>
    <w:rsid w:val="00F73125"/>
    <w:rsid w:val="00F7315B"/>
    <w:rsid w:val="00F73269"/>
    <w:rsid w:val="00F73562"/>
    <w:rsid w:val="00F735D9"/>
    <w:rsid w:val="00F736B9"/>
    <w:rsid w:val="00F739BB"/>
    <w:rsid w:val="00F73A39"/>
    <w:rsid w:val="00F73C32"/>
    <w:rsid w:val="00F73CCA"/>
    <w:rsid w:val="00F73EA3"/>
    <w:rsid w:val="00F73ED4"/>
    <w:rsid w:val="00F73EF1"/>
    <w:rsid w:val="00F7403E"/>
    <w:rsid w:val="00F749D5"/>
    <w:rsid w:val="00F74B26"/>
    <w:rsid w:val="00F74B3D"/>
    <w:rsid w:val="00F74C21"/>
    <w:rsid w:val="00F74E4C"/>
    <w:rsid w:val="00F74FF3"/>
    <w:rsid w:val="00F7545D"/>
    <w:rsid w:val="00F7552A"/>
    <w:rsid w:val="00F75783"/>
    <w:rsid w:val="00F75983"/>
    <w:rsid w:val="00F75BFF"/>
    <w:rsid w:val="00F75D17"/>
    <w:rsid w:val="00F75D5B"/>
    <w:rsid w:val="00F75EB8"/>
    <w:rsid w:val="00F75F72"/>
    <w:rsid w:val="00F75F94"/>
    <w:rsid w:val="00F765FD"/>
    <w:rsid w:val="00F76699"/>
    <w:rsid w:val="00F7671F"/>
    <w:rsid w:val="00F76874"/>
    <w:rsid w:val="00F7691F"/>
    <w:rsid w:val="00F769B0"/>
    <w:rsid w:val="00F76B42"/>
    <w:rsid w:val="00F76D05"/>
    <w:rsid w:val="00F76D8D"/>
    <w:rsid w:val="00F76EB0"/>
    <w:rsid w:val="00F770B1"/>
    <w:rsid w:val="00F77136"/>
    <w:rsid w:val="00F7730E"/>
    <w:rsid w:val="00F77499"/>
    <w:rsid w:val="00F775E9"/>
    <w:rsid w:val="00F776DC"/>
    <w:rsid w:val="00F7772D"/>
    <w:rsid w:val="00F77853"/>
    <w:rsid w:val="00F779F9"/>
    <w:rsid w:val="00F77B8D"/>
    <w:rsid w:val="00F77C73"/>
    <w:rsid w:val="00F800A9"/>
    <w:rsid w:val="00F803F7"/>
    <w:rsid w:val="00F80695"/>
    <w:rsid w:val="00F80707"/>
    <w:rsid w:val="00F80716"/>
    <w:rsid w:val="00F8077D"/>
    <w:rsid w:val="00F80830"/>
    <w:rsid w:val="00F8095A"/>
    <w:rsid w:val="00F80984"/>
    <w:rsid w:val="00F809D3"/>
    <w:rsid w:val="00F80B30"/>
    <w:rsid w:val="00F80C2F"/>
    <w:rsid w:val="00F80DC4"/>
    <w:rsid w:val="00F80FD2"/>
    <w:rsid w:val="00F81057"/>
    <w:rsid w:val="00F811F5"/>
    <w:rsid w:val="00F81304"/>
    <w:rsid w:val="00F816E5"/>
    <w:rsid w:val="00F817FF"/>
    <w:rsid w:val="00F81855"/>
    <w:rsid w:val="00F81AE8"/>
    <w:rsid w:val="00F81B5C"/>
    <w:rsid w:val="00F81C58"/>
    <w:rsid w:val="00F81ED6"/>
    <w:rsid w:val="00F8201B"/>
    <w:rsid w:val="00F82045"/>
    <w:rsid w:val="00F8204F"/>
    <w:rsid w:val="00F823F0"/>
    <w:rsid w:val="00F825C8"/>
    <w:rsid w:val="00F826CF"/>
    <w:rsid w:val="00F826E4"/>
    <w:rsid w:val="00F828A7"/>
    <w:rsid w:val="00F828DA"/>
    <w:rsid w:val="00F82A4F"/>
    <w:rsid w:val="00F82C2E"/>
    <w:rsid w:val="00F82CCB"/>
    <w:rsid w:val="00F82ED2"/>
    <w:rsid w:val="00F8353A"/>
    <w:rsid w:val="00F83599"/>
    <w:rsid w:val="00F83AD5"/>
    <w:rsid w:val="00F83B1B"/>
    <w:rsid w:val="00F83B9C"/>
    <w:rsid w:val="00F83CE3"/>
    <w:rsid w:val="00F83E88"/>
    <w:rsid w:val="00F83F54"/>
    <w:rsid w:val="00F84010"/>
    <w:rsid w:val="00F8444C"/>
    <w:rsid w:val="00F844A7"/>
    <w:rsid w:val="00F844C5"/>
    <w:rsid w:val="00F8451A"/>
    <w:rsid w:val="00F84580"/>
    <w:rsid w:val="00F8478B"/>
    <w:rsid w:val="00F84791"/>
    <w:rsid w:val="00F848D4"/>
    <w:rsid w:val="00F849A2"/>
    <w:rsid w:val="00F84A8C"/>
    <w:rsid w:val="00F84BFF"/>
    <w:rsid w:val="00F84C9E"/>
    <w:rsid w:val="00F84D28"/>
    <w:rsid w:val="00F84EB6"/>
    <w:rsid w:val="00F84FEC"/>
    <w:rsid w:val="00F85129"/>
    <w:rsid w:val="00F85209"/>
    <w:rsid w:val="00F8531E"/>
    <w:rsid w:val="00F853C9"/>
    <w:rsid w:val="00F85518"/>
    <w:rsid w:val="00F8554C"/>
    <w:rsid w:val="00F85559"/>
    <w:rsid w:val="00F85686"/>
    <w:rsid w:val="00F85690"/>
    <w:rsid w:val="00F85707"/>
    <w:rsid w:val="00F85798"/>
    <w:rsid w:val="00F859CE"/>
    <w:rsid w:val="00F85A45"/>
    <w:rsid w:val="00F85BC5"/>
    <w:rsid w:val="00F85C95"/>
    <w:rsid w:val="00F85EA4"/>
    <w:rsid w:val="00F85EAD"/>
    <w:rsid w:val="00F85F17"/>
    <w:rsid w:val="00F8623B"/>
    <w:rsid w:val="00F863FE"/>
    <w:rsid w:val="00F864EB"/>
    <w:rsid w:val="00F8658F"/>
    <w:rsid w:val="00F866C9"/>
    <w:rsid w:val="00F86D66"/>
    <w:rsid w:val="00F86D74"/>
    <w:rsid w:val="00F86EC3"/>
    <w:rsid w:val="00F86F3E"/>
    <w:rsid w:val="00F870A1"/>
    <w:rsid w:val="00F871A8"/>
    <w:rsid w:val="00F87291"/>
    <w:rsid w:val="00F87303"/>
    <w:rsid w:val="00F873E9"/>
    <w:rsid w:val="00F87697"/>
    <w:rsid w:val="00F877B9"/>
    <w:rsid w:val="00F879C0"/>
    <w:rsid w:val="00F87CCE"/>
    <w:rsid w:val="00F87CE9"/>
    <w:rsid w:val="00F87F2C"/>
    <w:rsid w:val="00F87F9B"/>
    <w:rsid w:val="00F900E0"/>
    <w:rsid w:val="00F900F4"/>
    <w:rsid w:val="00F9026D"/>
    <w:rsid w:val="00F90487"/>
    <w:rsid w:val="00F904C9"/>
    <w:rsid w:val="00F9069E"/>
    <w:rsid w:val="00F9072D"/>
    <w:rsid w:val="00F907C2"/>
    <w:rsid w:val="00F9091F"/>
    <w:rsid w:val="00F90AA8"/>
    <w:rsid w:val="00F90E09"/>
    <w:rsid w:val="00F90F4C"/>
    <w:rsid w:val="00F91685"/>
    <w:rsid w:val="00F916B6"/>
    <w:rsid w:val="00F91A31"/>
    <w:rsid w:val="00F91BE8"/>
    <w:rsid w:val="00F91D6C"/>
    <w:rsid w:val="00F91E66"/>
    <w:rsid w:val="00F91FB3"/>
    <w:rsid w:val="00F920EF"/>
    <w:rsid w:val="00F92116"/>
    <w:rsid w:val="00F92243"/>
    <w:rsid w:val="00F92345"/>
    <w:rsid w:val="00F92371"/>
    <w:rsid w:val="00F92732"/>
    <w:rsid w:val="00F9279F"/>
    <w:rsid w:val="00F9281F"/>
    <w:rsid w:val="00F92863"/>
    <w:rsid w:val="00F929E4"/>
    <w:rsid w:val="00F92A3B"/>
    <w:rsid w:val="00F92D2E"/>
    <w:rsid w:val="00F92F8D"/>
    <w:rsid w:val="00F93043"/>
    <w:rsid w:val="00F930C1"/>
    <w:rsid w:val="00F930DF"/>
    <w:rsid w:val="00F93305"/>
    <w:rsid w:val="00F93357"/>
    <w:rsid w:val="00F935FA"/>
    <w:rsid w:val="00F9369C"/>
    <w:rsid w:val="00F93892"/>
    <w:rsid w:val="00F939F6"/>
    <w:rsid w:val="00F93A6A"/>
    <w:rsid w:val="00F93AF2"/>
    <w:rsid w:val="00F93BB4"/>
    <w:rsid w:val="00F93C62"/>
    <w:rsid w:val="00F93DDF"/>
    <w:rsid w:val="00F93F3F"/>
    <w:rsid w:val="00F93FCA"/>
    <w:rsid w:val="00F940F2"/>
    <w:rsid w:val="00F94181"/>
    <w:rsid w:val="00F9425B"/>
    <w:rsid w:val="00F9430E"/>
    <w:rsid w:val="00F94383"/>
    <w:rsid w:val="00F944EF"/>
    <w:rsid w:val="00F94504"/>
    <w:rsid w:val="00F94551"/>
    <w:rsid w:val="00F94681"/>
    <w:rsid w:val="00F94769"/>
    <w:rsid w:val="00F94863"/>
    <w:rsid w:val="00F94A38"/>
    <w:rsid w:val="00F94AD6"/>
    <w:rsid w:val="00F94C16"/>
    <w:rsid w:val="00F94C4D"/>
    <w:rsid w:val="00F94C7C"/>
    <w:rsid w:val="00F94C81"/>
    <w:rsid w:val="00F94DA5"/>
    <w:rsid w:val="00F94DC2"/>
    <w:rsid w:val="00F94E1C"/>
    <w:rsid w:val="00F94E26"/>
    <w:rsid w:val="00F94E43"/>
    <w:rsid w:val="00F95065"/>
    <w:rsid w:val="00F95158"/>
    <w:rsid w:val="00F9526B"/>
    <w:rsid w:val="00F95588"/>
    <w:rsid w:val="00F9567E"/>
    <w:rsid w:val="00F95840"/>
    <w:rsid w:val="00F9585B"/>
    <w:rsid w:val="00F95893"/>
    <w:rsid w:val="00F958D6"/>
    <w:rsid w:val="00F95978"/>
    <w:rsid w:val="00F95984"/>
    <w:rsid w:val="00F959EB"/>
    <w:rsid w:val="00F95A5C"/>
    <w:rsid w:val="00F95B07"/>
    <w:rsid w:val="00F95B35"/>
    <w:rsid w:val="00F95D05"/>
    <w:rsid w:val="00F95E46"/>
    <w:rsid w:val="00F95FC7"/>
    <w:rsid w:val="00F96013"/>
    <w:rsid w:val="00F961E8"/>
    <w:rsid w:val="00F96205"/>
    <w:rsid w:val="00F96459"/>
    <w:rsid w:val="00F9650A"/>
    <w:rsid w:val="00F96644"/>
    <w:rsid w:val="00F96671"/>
    <w:rsid w:val="00F96831"/>
    <w:rsid w:val="00F968DA"/>
    <w:rsid w:val="00F96950"/>
    <w:rsid w:val="00F96A29"/>
    <w:rsid w:val="00F96C77"/>
    <w:rsid w:val="00F96C9F"/>
    <w:rsid w:val="00F96D86"/>
    <w:rsid w:val="00F96D87"/>
    <w:rsid w:val="00F96EA8"/>
    <w:rsid w:val="00F96F3A"/>
    <w:rsid w:val="00F970C0"/>
    <w:rsid w:val="00F972BB"/>
    <w:rsid w:val="00F9736B"/>
    <w:rsid w:val="00F973D6"/>
    <w:rsid w:val="00F97476"/>
    <w:rsid w:val="00F976CF"/>
    <w:rsid w:val="00F97B3E"/>
    <w:rsid w:val="00F97BAE"/>
    <w:rsid w:val="00F97C2E"/>
    <w:rsid w:val="00F97C7B"/>
    <w:rsid w:val="00F97D21"/>
    <w:rsid w:val="00F97D2B"/>
    <w:rsid w:val="00F97D5F"/>
    <w:rsid w:val="00F97D62"/>
    <w:rsid w:val="00F97DB8"/>
    <w:rsid w:val="00FA00E0"/>
    <w:rsid w:val="00FA0178"/>
    <w:rsid w:val="00FA026D"/>
    <w:rsid w:val="00FA02B7"/>
    <w:rsid w:val="00FA037D"/>
    <w:rsid w:val="00FA04A4"/>
    <w:rsid w:val="00FA04B6"/>
    <w:rsid w:val="00FA052F"/>
    <w:rsid w:val="00FA0557"/>
    <w:rsid w:val="00FA0833"/>
    <w:rsid w:val="00FA086D"/>
    <w:rsid w:val="00FA09B3"/>
    <w:rsid w:val="00FA0CF7"/>
    <w:rsid w:val="00FA0E34"/>
    <w:rsid w:val="00FA0E7D"/>
    <w:rsid w:val="00FA0F17"/>
    <w:rsid w:val="00FA0FA0"/>
    <w:rsid w:val="00FA0FB1"/>
    <w:rsid w:val="00FA1094"/>
    <w:rsid w:val="00FA10C2"/>
    <w:rsid w:val="00FA1104"/>
    <w:rsid w:val="00FA110C"/>
    <w:rsid w:val="00FA11EE"/>
    <w:rsid w:val="00FA1374"/>
    <w:rsid w:val="00FA13B1"/>
    <w:rsid w:val="00FA1577"/>
    <w:rsid w:val="00FA165C"/>
    <w:rsid w:val="00FA17CA"/>
    <w:rsid w:val="00FA1AAE"/>
    <w:rsid w:val="00FA1B4F"/>
    <w:rsid w:val="00FA1C3F"/>
    <w:rsid w:val="00FA1C63"/>
    <w:rsid w:val="00FA1CF6"/>
    <w:rsid w:val="00FA1D4B"/>
    <w:rsid w:val="00FA2027"/>
    <w:rsid w:val="00FA2057"/>
    <w:rsid w:val="00FA2061"/>
    <w:rsid w:val="00FA211B"/>
    <w:rsid w:val="00FA2194"/>
    <w:rsid w:val="00FA21B8"/>
    <w:rsid w:val="00FA22A9"/>
    <w:rsid w:val="00FA22E5"/>
    <w:rsid w:val="00FA23EA"/>
    <w:rsid w:val="00FA2641"/>
    <w:rsid w:val="00FA281C"/>
    <w:rsid w:val="00FA284C"/>
    <w:rsid w:val="00FA286F"/>
    <w:rsid w:val="00FA28C1"/>
    <w:rsid w:val="00FA28E1"/>
    <w:rsid w:val="00FA2C74"/>
    <w:rsid w:val="00FA2CA4"/>
    <w:rsid w:val="00FA2CCE"/>
    <w:rsid w:val="00FA2E13"/>
    <w:rsid w:val="00FA3024"/>
    <w:rsid w:val="00FA306C"/>
    <w:rsid w:val="00FA3080"/>
    <w:rsid w:val="00FA312F"/>
    <w:rsid w:val="00FA3137"/>
    <w:rsid w:val="00FA3311"/>
    <w:rsid w:val="00FA3356"/>
    <w:rsid w:val="00FA345E"/>
    <w:rsid w:val="00FA34E2"/>
    <w:rsid w:val="00FA3514"/>
    <w:rsid w:val="00FA377A"/>
    <w:rsid w:val="00FA393C"/>
    <w:rsid w:val="00FA3990"/>
    <w:rsid w:val="00FA39CC"/>
    <w:rsid w:val="00FA3CEA"/>
    <w:rsid w:val="00FA3DA0"/>
    <w:rsid w:val="00FA3E53"/>
    <w:rsid w:val="00FA400B"/>
    <w:rsid w:val="00FA4136"/>
    <w:rsid w:val="00FA41FC"/>
    <w:rsid w:val="00FA4384"/>
    <w:rsid w:val="00FA452E"/>
    <w:rsid w:val="00FA45EB"/>
    <w:rsid w:val="00FA46D6"/>
    <w:rsid w:val="00FA46E8"/>
    <w:rsid w:val="00FA4787"/>
    <w:rsid w:val="00FA497B"/>
    <w:rsid w:val="00FA4B00"/>
    <w:rsid w:val="00FA4B29"/>
    <w:rsid w:val="00FA4B6F"/>
    <w:rsid w:val="00FA4BA0"/>
    <w:rsid w:val="00FA4C04"/>
    <w:rsid w:val="00FA4C5F"/>
    <w:rsid w:val="00FA4D62"/>
    <w:rsid w:val="00FA4F15"/>
    <w:rsid w:val="00FA4F4C"/>
    <w:rsid w:val="00FA5139"/>
    <w:rsid w:val="00FA53EE"/>
    <w:rsid w:val="00FA5478"/>
    <w:rsid w:val="00FA58A5"/>
    <w:rsid w:val="00FA5917"/>
    <w:rsid w:val="00FA59F0"/>
    <w:rsid w:val="00FA5B4F"/>
    <w:rsid w:val="00FA5E5A"/>
    <w:rsid w:val="00FA5FC1"/>
    <w:rsid w:val="00FA6033"/>
    <w:rsid w:val="00FA60D3"/>
    <w:rsid w:val="00FA614F"/>
    <w:rsid w:val="00FA620E"/>
    <w:rsid w:val="00FA6606"/>
    <w:rsid w:val="00FA66C6"/>
    <w:rsid w:val="00FA6709"/>
    <w:rsid w:val="00FA67DF"/>
    <w:rsid w:val="00FA6A18"/>
    <w:rsid w:val="00FA6A73"/>
    <w:rsid w:val="00FA6BA3"/>
    <w:rsid w:val="00FA6BF1"/>
    <w:rsid w:val="00FA6C70"/>
    <w:rsid w:val="00FA7090"/>
    <w:rsid w:val="00FA7202"/>
    <w:rsid w:val="00FA7470"/>
    <w:rsid w:val="00FA7851"/>
    <w:rsid w:val="00FA7852"/>
    <w:rsid w:val="00FA7929"/>
    <w:rsid w:val="00FA7CD2"/>
    <w:rsid w:val="00FA7DD0"/>
    <w:rsid w:val="00FB0063"/>
    <w:rsid w:val="00FB015F"/>
    <w:rsid w:val="00FB01C7"/>
    <w:rsid w:val="00FB03EF"/>
    <w:rsid w:val="00FB060C"/>
    <w:rsid w:val="00FB0651"/>
    <w:rsid w:val="00FB0867"/>
    <w:rsid w:val="00FB09F1"/>
    <w:rsid w:val="00FB0A45"/>
    <w:rsid w:val="00FB0AD0"/>
    <w:rsid w:val="00FB0BBE"/>
    <w:rsid w:val="00FB0CCF"/>
    <w:rsid w:val="00FB0CF7"/>
    <w:rsid w:val="00FB0D51"/>
    <w:rsid w:val="00FB0F04"/>
    <w:rsid w:val="00FB10AB"/>
    <w:rsid w:val="00FB118F"/>
    <w:rsid w:val="00FB11AA"/>
    <w:rsid w:val="00FB136D"/>
    <w:rsid w:val="00FB1749"/>
    <w:rsid w:val="00FB17C9"/>
    <w:rsid w:val="00FB180A"/>
    <w:rsid w:val="00FB187C"/>
    <w:rsid w:val="00FB1896"/>
    <w:rsid w:val="00FB18F4"/>
    <w:rsid w:val="00FB1947"/>
    <w:rsid w:val="00FB1950"/>
    <w:rsid w:val="00FB1C81"/>
    <w:rsid w:val="00FB1CED"/>
    <w:rsid w:val="00FB1EBF"/>
    <w:rsid w:val="00FB2187"/>
    <w:rsid w:val="00FB21FA"/>
    <w:rsid w:val="00FB22BC"/>
    <w:rsid w:val="00FB23D7"/>
    <w:rsid w:val="00FB2492"/>
    <w:rsid w:val="00FB26CD"/>
    <w:rsid w:val="00FB2704"/>
    <w:rsid w:val="00FB2A46"/>
    <w:rsid w:val="00FB2A5D"/>
    <w:rsid w:val="00FB2C63"/>
    <w:rsid w:val="00FB2E88"/>
    <w:rsid w:val="00FB2FBA"/>
    <w:rsid w:val="00FB306F"/>
    <w:rsid w:val="00FB3111"/>
    <w:rsid w:val="00FB31A7"/>
    <w:rsid w:val="00FB3314"/>
    <w:rsid w:val="00FB3496"/>
    <w:rsid w:val="00FB356B"/>
    <w:rsid w:val="00FB35C7"/>
    <w:rsid w:val="00FB3683"/>
    <w:rsid w:val="00FB38F1"/>
    <w:rsid w:val="00FB3936"/>
    <w:rsid w:val="00FB398C"/>
    <w:rsid w:val="00FB3CD9"/>
    <w:rsid w:val="00FB3D4D"/>
    <w:rsid w:val="00FB3DF7"/>
    <w:rsid w:val="00FB41EE"/>
    <w:rsid w:val="00FB4215"/>
    <w:rsid w:val="00FB42D8"/>
    <w:rsid w:val="00FB4581"/>
    <w:rsid w:val="00FB4635"/>
    <w:rsid w:val="00FB4691"/>
    <w:rsid w:val="00FB48B7"/>
    <w:rsid w:val="00FB4D9D"/>
    <w:rsid w:val="00FB4EA8"/>
    <w:rsid w:val="00FB4EF9"/>
    <w:rsid w:val="00FB4F82"/>
    <w:rsid w:val="00FB5247"/>
    <w:rsid w:val="00FB534A"/>
    <w:rsid w:val="00FB5379"/>
    <w:rsid w:val="00FB5883"/>
    <w:rsid w:val="00FB5DFC"/>
    <w:rsid w:val="00FB5E60"/>
    <w:rsid w:val="00FB5F4C"/>
    <w:rsid w:val="00FB6107"/>
    <w:rsid w:val="00FB622C"/>
    <w:rsid w:val="00FB624C"/>
    <w:rsid w:val="00FB6259"/>
    <w:rsid w:val="00FB66E6"/>
    <w:rsid w:val="00FB6704"/>
    <w:rsid w:val="00FB67FC"/>
    <w:rsid w:val="00FB69FE"/>
    <w:rsid w:val="00FB6A19"/>
    <w:rsid w:val="00FB6A44"/>
    <w:rsid w:val="00FB6A96"/>
    <w:rsid w:val="00FB6B50"/>
    <w:rsid w:val="00FB6BC4"/>
    <w:rsid w:val="00FB6ED5"/>
    <w:rsid w:val="00FB6FDA"/>
    <w:rsid w:val="00FB707A"/>
    <w:rsid w:val="00FB7303"/>
    <w:rsid w:val="00FB7777"/>
    <w:rsid w:val="00FB78DD"/>
    <w:rsid w:val="00FB7A01"/>
    <w:rsid w:val="00FB7C8D"/>
    <w:rsid w:val="00FB7E2C"/>
    <w:rsid w:val="00FC0317"/>
    <w:rsid w:val="00FC057E"/>
    <w:rsid w:val="00FC0652"/>
    <w:rsid w:val="00FC0693"/>
    <w:rsid w:val="00FC072F"/>
    <w:rsid w:val="00FC08E2"/>
    <w:rsid w:val="00FC09A5"/>
    <w:rsid w:val="00FC0AE8"/>
    <w:rsid w:val="00FC0D02"/>
    <w:rsid w:val="00FC10B0"/>
    <w:rsid w:val="00FC10D1"/>
    <w:rsid w:val="00FC115E"/>
    <w:rsid w:val="00FC1346"/>
    <w:rsid w:val="00FC14C6"/>
    <w:rsid w:val="00FC151E"/>
    <w:rsid w:val="00FC15E6"/>
    <w:rsid w:val="00FC1757"/>
    <w:rsid w:val="00FC17DF"/>
    <w:rsid w:val="00FC1917"/>
    <w:rsid w:val="00FC1BDE"/>
    <w:rsid w:val="00FC1C75"/>
    <w:rsid w:val="00FC1CAF"/>
    <w:rsid w:val="00FC233A"/>
    <w:rsid w:val="00FC2360"/>
    <w:rsid w:val="00FC250A"/>
    <w:rsid w:val="00FC2549"/>
    <w:rsid w:val="00FC26F3"/>
    <w:rsid w:val="00FC280D"/>
    <w:rsid w:val="00FC2B1A"/>
    <w:rsid w:val="00FC2B6F"/>
    <w:rsid w:val="00FC2DDF"/>
    <w:rsid w:val="00FC301D"/>
    <w:rsid w:val="00FC3168"/>
    <w:rsid w:val="00FC3217"/>
    <w:rsid w:val="00FC3252"/>
    <w:rsid w:val="00FC32F9"/>
    <w:rsid w:val="00FC337C"/>
    <w:rsid w:val="00FC3650"/>
    <w:rsid w:val="00FC3653"/>
    <w:rsid w:val="00FC373D"/>
    <w:rsid w:val="00FC3966"/>
    <w:rsid w:val="00FC3C45"/>
    <w:rsid w:val="00FC3D95"/>
    <w:rsid w:val="00FC3E13"/>
    <w:rsid w:val="00FC41EF"/>
    <w:rsid w:val="00FC437C"/>
    <w:rsid w:val="00FC4546"/>
    <w:rsid w:val="00FC4573"/>
    <w:rsid w:val="00FC48D2"/>
    <w:rsid w:val="00FC4C89"/>
    <w:rsid w:val="00FC4E94"/>
    <w:rsid w:val="00FC5024"/>
    <w:rsid w:val="00FC5243"/>
    <w:rsid w:val="00FC5317"/>
    <w:rsid w:val="00FC559F"/>
    <w:rsid w:val="00FC5931"/>
    <w:rsid w:val="00FC5AE0"/>
    <w:rsid w:val="00FC5F43"/>
    <w:rsid w:val="00FC5FDA"/>
    <w:rsid w:val="00FC60F5"/>
    <w:rsid w:val="00FC6176"/>
    <w:rsid w:val="00FC622D"/>
    <w:rsid w:val="00FC65CE"/>
    <w:rsid w:val="00FC665E"/>
    <w:rsid w:val="00FC6805"/>
    <w:rsid w:val="00FC6E1A"/>
    <w:rsid w:val="00FC6E90"/>
    <w:rsid w:val="00FC6F0F"/>
    <w:rsid w:val="00FC73B3"/>
    <w:rsid w:val="00FC73E4"/>
    <w:rsid w:val="00FC74CB"/>
    <w:rsid w:val="00FC75C8"/>
    <w:rsid w:val="00FC7912"/>
    <w:rsid w:val="00FC798F"/>
    <w:rsid w:val="00FC7B0F"/>
    <w:rsid w:val="00FC7B2A"/>
    <w:rsid w:val="00FC7B3B"/>
    <w:rsid w:val="00FC7CAA"/>
    <w:rsid w:val="00FC7DA8"/>
    <w:rsid w:val="00FD013C"/>
    <w:rsid w:val="00FD0172"/>
    <w:rsid w:val="00FD0216"/>
    <w:rsid w:val="00FD0305"/>
    <w:rsid w:val="00FD051D"/>
    <w:rsid w:val="00FD0577"/>
    <w:rsid w:val="00FD05E5"/>
    <w:rsid w:val="00FD0737"/>
    <w:rsid w:val="00FD096D"/>
    <w:rsid w:val="00FD0BC5"/>
    <w:rsid w:val="00FD0C74"/>
    <w:rsid w:val="00FD0C7F"/>
    <w:rsid w:val="00FD0DBF"/>
    <w:rsid w:val="00FD1422"/>
    <w:rsid w:val="00FD149E"/>
    <w:rsid w:val="00FD1587"/>
    <w:rsid w:val="00FD1732"/>
    <w:rsid w:val="00FD17F3"/>
    <w:rsid w:val="00FD1814"/>
    <w:rsid w:val="00FD1892"/>
    <w:rsid w:val="00FD1B5D"/>
    <w:rsid w:val="00FD1C22"/>
    <w:rsid w:val="00FD1D28"/>
    <w:rsid w:val="00FD1E44"/>
    <w:rsid w:val="00FD1E48"/>
    <w:rsid w:val="00FD1F7B"/>
    <w:rsid w:val="00FD2145"/>
    <w:rsid w:val="00FD2441"/>
    <w:rsid w:val="00FD2573"/>
    <w:rsid w:val="00FD2645"/>
    <w:rsid w:val="00FD278A"/>
    <w:rsid w:val="00FD283F"/>
    <w:rsid w:val="00FD291D"/>
    <w:rsid w:val="00FD2A71"/>
    <w:rsid w:val="00FD2AC6"/>
    <w:rsid w:val="00FD2B3E"/>
    <w:rsid w:val="00FD2FB6"/>
    <w:rsid w:val="00FD302E"/>
    <w:rsid w:val="00FD31DB"/>
    <w:rsid w:val="00FD34F1"/>
    <w:rsid w:val="00FD3795"/>
    <w:rsid w:val="00FD3809"/>
    <w:rsid w:val="00FD39BF"/>
    <w:rsid w:val="00FD39E5"/>
    <w:rsid w:val="00FD3B46"/>
    <w:rsid w:val="00FD3BFA"/>
    <w:rsid w:val="00FD3EA3"/>
    <w:rsid w:val="00FD3EE3"/>
    <w:rsid w:val="00FD4018"/>
    <w:rsid w:val="00FD45A3"/>
    <w:rsid w:val="00FD4723"/>
    <w:rsid w:val="00FD49CB"/>
    <w:rsid w:val="00FD4A7B"/>
    <w:rsid w:val="00FD4BFF"/>
    <w:rsid w:val="00FD4CF8"/>
    <w:rsid w:val="00FD4EA7"/>
    <w:rsid w:val="00FD512A"/>
    <w:rsid w:val="00FD51D6"/>
    <w:rsid w:val="00FD53DB"/>
    <w:rsid w:val="00FD53F4"/>
    <w:rsid w:val="00FD5580"/>
    <w:rsid w:val="00FD559A"/>
    <w:rsid w:val="00FD57C7"/>
    <w:rsid w:val="00FD58FA"/>
    <w:rsid w:val="00FD5D09"/>
    <w:rsid w:val="00FD5DB7"/>
    <w:rsid w:val="00FD5FF7"/>
    <w:rsid w:val="00FD6134"/>
    <w:rsid w:val="00FD6318"/>
    <w:rsid w:val="00FD6326"/>
    <w:rsid w:val="00FD64F4"/>
    <w:rsid w:val="00FD686E"/>
    <w:rsid w:val="00FD6C45"/>
    <w:rsid w:val="00FD6C8C"/>
    <w:rsid w:val="00FD6D6A"/>
    <w:rsid w:val="00FD6DA5"/>
    <w:rsid w:val="00FD70BB"/>
    <w:rsid w:val="00FD70D9"/>
    <w:rsid w:val="00FD7237"/>
    <w:rsid w:val="00FD72DB"/>
    <w:rsid w:val="00FD734B"/>
    <w:rsid w:val="00FD73D6"/>
    <w:rsid w:val="00FD748A"/>
    <w:rsid w:val="00FD749E"/>
    <w:rsid w:val="00FD76E3"/>
    <w:rsid w:val="00FD7726"/>
    <w:rsid w:val="00FD7A8D"/>
    <w:rsid w:val="00FD7C40"/>
    <w:rsid w:val="00FD7C85"/>
    <w:rsid w:val="00FD7D39"/>
    <w:rsid w:val="00FD7E5C"/>
    <w:rsid w:val="00FD7F7D"/>
    <w:rsid w:val="00FE001E"/>
    <w:rsid w:val="00FE0170"/>
    <w:rsid w:val="00FE030D"/>
    <w:rsid w:val="00FE0443"/>
    <w:rsid w:val="00FE044B"/>
    <w:rsid w:val="00FE0532"/>
    <w:rsid w:val="00FE05B7"/>
    <w:rsid w:val="00FE05D3"/>
    <w:rsid w:val="00FE0647"/>
    <w:rsid w:val="00FE095B"/>
    <w:rsid w:val="00FE0ADB"/>
    <w:rsid w:val="00FE0BB8"/>
    <w:rsid w:val="00FE0CF6"/>
    <w:rsid w:val="00FE0EB5"/>
    <w:rsid w:val="00FE1252"/>
    <w:rsid w:val="00FE130C"/>
    <w:rsid w:val="00FE158E"/>
    <w:rsid w:val="00FE1A2D"/>
    <w:rsid w:val="00FE1ADB"/>
    <w:rsid w:val="00FE1C31"/>
    <w:rsid w:val="00FE1E12"/>
    <w:rsid w:val="00FE1E1F"/>
    <w:rsid w:val="00FE1EFE"/>
    <w:rsid w:val="00FE200F"/>
    <w:rsid w:val="00FE2059"/>
    <w:rsid w:val="00FE260E"/>
    <w:rsid w:val="00FE2737"/>
    <w:rsid w:val="00FE2C1F"/>
    <w:rsid w:val="00FE2CD6"/>
    <w:rsid w:val="00FE2CE6"/>
    <w:rsid w:val="00FE2D79"/>
    <w:rsid w:val="00FE2EF2"/>
    <w:rsid w:val="00FE2F1D"/>
    <w:rsid w:val="00FE30A6"/>
    <w:rsid w:val="00FE30FD"/>
    <w:rsid w:val="00FE3176"/>
    <w:rsid w:val="00FE3495"/>
    <w:rsid w:val="00FE34CC"/>
    <w:rsid w:val="00FE356F"/>
    <w:rsid w:val="00FE360E"/>
    <w:rsid w:val="00FE3793"/>
    <w:rsid w:val="00FE3925"/>
    <w:rsid w:val="00FE3933"/>
    <w:rsid w:val="00FE3A4B"/>
    <w:rsid w:val="00FE3AA9"/>
    <w:rsid w:val="00FE3BE2"/>
    <w:rsid w:val="00FE3C70"/>
    <w:rsid w:val="00FE3CF7"/>
    <w:rsid w:val="00FE3D51"/>
    <w:rsid w:val="00FE45D7"/>
    <w:rsid w:val="00FE4639"/>
    <w:rsid w:val="00FE4710"/>
    <w:rsid w:val="00FE486E"/>
    <w:rsid w:val="00FE4B48"/>
    <w:rsid w:val="00FE4BE4"/>
    <w:rsid w:val="00FE4E49"/>
    <w:rsid w:val="00FE4F43"/>
    <w:rsid w:val="00FE4FE2"/>
    <w:rsid w:val="00FE556E"/>
    <w:rsid w:val="00FE5592"/>
    <w:rsid w:val="00FE59B0"/>
    <w:rsid w:val="00FE5AE1"/>
    <w:rsid w:val="00FE5B32"/>
    <w:rsid w:val="00FE5CD1"/>
    <w:rsid w:val="00FE5E5F"/>
    <w:rsid w:val="00FE5E7E"/>
    <w:rsid w:val="00FE5F24"/>
    <w:rsid w:val="00FE60EF"/>
    <w:rsid w:val="00FE622D"/>
    <w:rsid w:val="00FE638B"/>
    <w:rsid w:val="00FE65BE"/>
    <w:rsid w:val="00FE65CC"/>
    <w:rsid w:val="00FE66E1"/>
    <w:rsid w:val="00FE6895"/>
    <w:rsid w:val="00FE6A82"/>
    <w:rsid w:val="00FE6C0B"/>
    <w:rsid w:val="00FE6DD7"/>
    <w:rsid w:val="00FE6DFA"/>
    <w:rsid w:val="00FE6E29"/>
    <w:rsid w:val="00FE6EBF"/>
    <w:rsid w:val="00FE6ECF"/>
    <w:rsid w:val="00FE6F4E"/>
    <w:rsid w:val="00FE7093"/>
    <w:rsid w:val="00FE74BE"/>
    <w:rsid w:val="00FE77D3"/>
    <w:rsid w:val="00FE782B"/>
    <w:rsid w:val="00FE7832"/>
    <w:rsid w:val="00FE78A1"/>
    <w:rsid w:val="00FE7920"/>
    <w:rsid w:val="00FE7B7E"/>
    <w:rsid w:val="00FF034D"/>
    <w:rsid w:val="00FF056E"/>
    <w:rsid w:val="00FF096E"/>
    <w:rsid w:val="00FF09CB"/>
    <w:rsid w:val="00FF0C9D"/>
    <w:rsid w:val="00FF0D73"/>
    <w:rsid w:val="00FF0EA0"/>
    <w:rsid w:val="00FF1156"/>
    <w:rsid w:val="00FF1192"/>
    <w:rsid w:val="00FF11D2"/>
    <w:rsid w:val="00FF12A1"/>
    <w:rsid w:val="00FF1313"/>
    <w:rsid w:val="00FF13BA"/>
    <w:rsid w:val="00FF1461"/>
    <w:rsid w:val="00FF14BF"/>
    <w:rsid w:val="00FF14D8"/>
    <w:rsid w:val="00FF1740"/>
    <w:rsid w:val="00FF195F"/>
    <w:rsid w:val="00FF1A21"/>
    <w:rsid w:val="00FF1AA6"/>
    <w:rsid w:val="00FF1AA8"/>
    <w:rsid w:val="00FF1F2E"/>
    <w:rsid w:val="00FF2105"/>
    <w:rsid w:val="00FF2286"/>
    <w:rsid w:val="00FF22F2"/>
    <w:rsid w:val="00FF23FE"/>
    <w:rsid w:val="00FF26FC"/>
    <w:rsid w:val="00FF27D6"/>
    <w:rsid w:val="00FF292B"/>
    <w:rsid w:val="00FF2CEE"/>
    <w:rsid w:val="00FF2DA3"/>
    <w:rsid w:val="00FF2DB2"/>
    <w:rsid w:val="00FF2DBA"/>
    <w:rsid w:val="00FF2E33"/>
    <w:rsid w:val="00FF2EC0"/>
    <w:rsid w:val="00FF309F"/>
    <w:rsid w:val="00FF31AD"/>
    <w:rsid w:val="00FF3296"/>
    <w:rsid w:val="00FF32AB"/>
    <w:rsid w:val="00FF32C0"/>
    <w:rsid w:val="00FF3424"/>
    <w:rsid w:val="00FF342C"/>
    <w:rsid w:val="00FF3454"/>
    <w:rsid w:val="00FF3693"/>
    <w:rsid w:val="00FF38B6"/>
    <w:rsid w:val="00FF3ABB"/>
    <w:rsid w:val="00FF3B91"/>
    <w:rsid w:val="00FF3B9D"/>
    <w:rsid w:val="00FF3C64"/>
    <w:rsid w:val="00FF3D32"/>
    <w:rsid w:val="00FF3ED3"/>
    <w:rsid w:val="00FF404B"/>
    <w:rsid w:val="00FF4152"/>
    <w:rsid w:val="00FF41B0"/>
    <w:rsid w:val="00FF41FC"/>
    <w:rsid w:val="00FF429E"/>
    <w:rsid w:val="00FF42BF"/>
    <w:rsid w:val="00FF4322"/>
    <w:rsid w:val="00FF45D2"/>
    <w:rsid w:val="00FF4717"/>
    <w:rsid w:val="00FF4874"/>
    <w:rsid w:val="00FF4990"/>
    <w:rsid w:val="00FF4AD8"/>
    <w:rsid w:val="00FF4AF5"/>
    <w:rsid w:val="00FF4BCE"/>
    <w:rsid w:val="00FF4C44"/>
    <w:rsid w:val="00FF4CC5"/>
    <w:rsid w:val="00FF4CEE"/>
    <w:rsid w:val="00FF4E12"/>
    <w:rsid w:val="00FF4E2F"/>
    <w:rsid w:val="00FF4FFB"/>
    <w:rsid w:val="00FF5291"/>
    <w:rsid w:val="00FF559C"/>
    <w:rsid w:val="00FF55D9"/>
    <w:rsid w:val="00FF5652"/>
    <w:rsid w:val="00FF5700"/>
    <w:rsid w:val="00FF5844"/>
    <w:rsid w:val="00FF5A01"/>
    <w:rsid w:val="00FF5ADA"/>
    <w:rsid w:val="00FF5E02"/>
    <w:rsid w:val="00FF5E9E"/>
    <w:rsid w:val="00FF5FFF"/>
    <w:rsid w:val="00FF6054"/>
    <w:rsid w:val="00FF6134"/>
    <w:rsid w:val="00FF621A"/>
    <w:rsid w:val="00FF624C"/>
    <w:rsid w:val="00FF6316"/>
    <w:rsid w:val="00FF63EA"/>
    <w:rsid w:val="00FF664D"/>
    <w:rsid w:val="00FF6700"/>
    <w:rsid w:val="00FF6B14"/>
    <w:rsid w:val="00FF6B9E"/>
    <w:rsid w:val="00FF6DFC"/>
    <w:rsid w:val="00FF6EFF"/>
    <w:rsid w:val="00FF70AA"/>
    <w:rsid w:val="00FF70EC"/>
    <w:rsid w:val="00FF7213"/>
    <w:rsid w:val="00FF7225"/>
    <w:rsid w:val="00FF72F8"/>
    <w:rsid w:val="00FF744B"/>
    <w:rsid w:val="00FF776E"/>
    <w:rsid w:val="00FF78A0"/>
    <w:rsid w:val="00FF7979"/>
    <w:rsid w:val="00FF7D6A"/>
    <w:rsid w:val="00FF7E07"/>
    <w:rsid w:val="0766DCC4"/>
    <w:rsid w:val="086F2616"/>
    <w:rsid w:val="08C1FA71"/>
    <w:rsid w:val="11E0AC14"/>
    <w:rsid w:val="129A4046"/>
    <w:rsid w:val="158625DC"/>
    <w:rsid w:val="160B8435"/>
    <w:rsid w:val="16E5D689"/>
    <w:rsid w:val="1A18D1C7"/>
    <w:rsid w:val="24E129C5"/>
    <w:rsid w:val="254D388D"/>
    <w:rsid w:val="2D31E0EC"/>
    <w:rsid w:val="2D5D929F"/>
    <w:rsid w:val="2ED153A7"/>
    <w:rsid w:val="311BE4C5"/>
    <w:rsid w:val="349D6F99"/>
    <w:rsid w:val="4602C6AD"/>
    <w:rsid w:val="489FF40B"/>
    <w:rsid w:val="4BB8DF8A"/>
    <w:rsid w:val="50598110"/>
    <w:rsid w:val="55AB0A26"/>
    <w:rsid w:val="5DEE1F2B"/>
    <w:rsid w:val="5FB79B4F"/>
    <w:rsid w:val="63C28CD6"/>
    <w:rsid w:val="6476E2D1"/>
    <w:rsid w:val="64B3C150"/>
    <w:rsid w:val="65EC20B7"/>
    <w:rsid w:val="67F03A7E"/>
    <w:rsid w:val="6A4F0EEA"/>
    <w:rsid w:val="6AF226EA"/>
    <w:rsid w:val="6B51BE1D"/>
    <w:rsid w:val="707296BB"/>
    <w:rsid w:val="74844CC0"/>
    <w:rsid w:val="78D94713"/>
    <w:rsid w:val="7A20018A"/>
    <w:rsid w:val="7ADE0F5B"/>
    <w:rsid w:val="7BB09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342B74B"/>
  <w15:chartTrackingRefBased/>
  <w15:docId w15:val="{1C3C66EF-B9A1-410A-A949-66D0CBB56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818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</w:pPr>
  </w:style>
  <w:style w:type="paragraph" w:styleId="ListNumber3">
    <w:name w:val="List Number 3"/>
    <w:basedOn w:val="Normal"/>
    <w:uiPriority w:val="99"/>
    <w:rsid w:val="00825816"/>
    <w:pPr>
      <w:numPr>
        <w:numId w:val="7"/>
      </w:numPr>
      <w:tabs>
        <w:tab w:val="clear" w:pos="926"/>
        <w:tab w:val="left" w:pos="851"/>
      </w:tabs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25816"/>
    <w:pPr>
      <w:numPr>
        <w:numId w:val="8"/>
      </w:numPr>
      <w:tabs>
        <w:tab w:val="left" w:pos="1418"/>
      </w:tabs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uiPriority w:val="99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paragraph" w:styleId="NoSpacing">
    <w:name w:val="No Spacing"/>
    <w:uiPriority w:val="1"/>
    <w:qFormat/>
    <w:rsid w:val="005F4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9F7E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styleId="Revision">
    <w:name w:val="Revision"/>
    <w:hidden/>
    <w:uiPriority w:val="99"/>
    <w:semiHidden/>
    <w:rsid w:val="00815B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905C0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05C0C"/>
    <w:rPr>
      <w:rFonts w:ascii="Univers 45 Light" w:eastAsia="MS Mincho" w:hAnsi="Univers 45 Light" w:cs="Univers 45 Light"/>
      <w:color w:val="000000"/>
      <w:lang w:val="en-GB" w:bidi="ar-SA"/>
    </w:rPr>
  </w:style>
  <w:style w:type="character" w:styleId="Hyperlink">
    <w:name w:val="Hyperlink"/>
    <w:uiPriority w:val="99"/>
    <w:unhideWhenUsed/>
    <w:rsid w:val="0003231A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6473DB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3673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ineptbodytext">
    <w:name w:val="nine pt body text"/>
    <w:aliases w:val="9bt"/>
    <w:basedOn w:val="nineptnormal"/>
    <w:rsid w:val="00AE20AF"/>
    <w:pPr>
      <w:spacing w:after="220"/>
    </w:pPr>
    <w:rPr>
      <w:rFonts w:eastAsiaTheme="minorEastAsia" w:cs="Times New Roman"/>
    </w:rPr>
  </w:style>
  <w:style w:type="paragraph" w:customStyle="1" w:styleId="List2i">
    <w:name w:val="List 2i"/>
    <w:aliases w:val="2i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smallreturn">
    <w:name w:val="small return"/>
    <w:aliases w:val="sr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Theme="minorEastAsia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Theme="minorEastAsia" w:hAnsi="Times New Roman" w:cs="Times New Roman"/>
      <w:b/>
      <w:i/>
      <w:sz w:val="22"/>
      <w:szCs w:val="20"/>
      <w:lang w:val="en-AU" w:bidi="ar-SA"/>
    </w:rPr>
  </w:style>
  <w:style w:type="paragraph" w:customStyle="1" w:styleId="NormalIndent1">
    <w:name w:val="Normal Indent1"/>
    <w:basedOn w:val="Normal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SimSun" w:hAnsi="Times New Roman" w:cs="Times New Roman"/>
      <w:sz w:val="22"/>
      <w:szCs w:val="2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AE20A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ui-provider">
    <w:name w:val="ui-provider"/>
    <w:basedOn w:val="DefaultParagraphFont"/>
    <w:rsid w:val="00023B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3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11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19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70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0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9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1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3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7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0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0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header" Target="header9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8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isl xmlns:xsd="http://www.w3.org/2001/XMLSchema" xmlns:xsi="http://www.w3.org/2001/XMLSchema-instance" xmlns="http://www.boldonjames.com/2008/01/sie/internal/label" sislVersion="0" policy="6a13e979-720f-4f0c-b63f-425e1febb7dc" origin="userSelected">
  <element uid="id_classification_internalonly" value=""/>
</sisl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F7B0444CC944D825A35AFDC1411B5" ma:contentTypeVersion="16373" ma:contentTypeDescription="Create a new document." ma:contentTypeScope="" ma:versionID="7eddd34537b802a051ad2223b45bed9c">
  <xsd:schema xmlns:xsd="http://www.w3.org/2001/XMLSchema" xmlns:xs="http://www.w3.org/2001/XMLSchema" xmlns:p="http://schemas.microsoft.com/office/2006/metadata/properties" xmlns:ns2="4280bfd0-8d39-4c8f-a2d7-e53cc45df9c8" xmlns:ns3="3774439a-3eb9-4523-ab15-1a7c88708d50" targetNamespace="http://schemas.microsoft.com/office/2006/metadata/properties" ma:root="true" ma:fieldsID="867d76dc7426c3139a2cb4e182a02833" ns2:_="" ns3:_="">
    <xsd:import namespace="4280bfd0-8d39-4c8f-a2d7-e53cc45df9c8"/>
    <xsd:import namespace="3774439a-3eb9-4523-ab15-1a7c88708d5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0bfd0-8d39-4c8f-a2d7-e53cc45df9c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173329a1-539f-4789-a139-b2fac065d0bd}" ma:internalName="TaxCatchAll" ma:showField="CatchAllData" ma:web="4280bfd0-8d39-4c8f-a2d7-e53cc45df9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74439a-3eb9-4523-ab15-1a7c88708d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35d6ac32-167e-4fb5-9028-e4cf5044e3b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3774439a-3eb9-4523-ab15-1a7c88708d50" xsi:nil="true"/>
    <_dlc_DocId xmlns="4280bfd0-8d39-4c8f-a2d7-e53cc45df9c8">MDYJPH7RTKF3-899612618-2237503</_dlc_DocId>
    <_dlc_DocIdUrl xmlns="4280bfd0-8d39-4c8f-a2d7-e53cc45df9c8">
      <Url>https://assetworldcorpth.sharepoint.com/sites/File_Sharing/_layouts/15/DocIdRedir.aspx?ID=MDYJPH7RTKF3-899612618-2237503</Url>
      <Description>MDYJPH7RTKF3-899612618-2237503</Description>
    </_dlc_DocIdUrl>
    <lcf76f155ced4ddcb4097134ff3c332f xmlns="3774439a-3eb9-4523-ab15-1a7c88708d50">
      <Terms xmlns="http://schemas.microsoft.com/office/infopath/2007/PartnerControls"/>
    </lcf76f155ced4ddcb4097134ff3c332f>
    <TaxCatchAll xmlns="4280bfd0-8d39-4c8f-a2d7-e53cc45df9c8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4268-DB2C-4C4A-8516-A50DA401D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0ECAE78-5C71-4A2C-B0D2-55343AFF4343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5EDB25C-5CA0-4640-A45B-63E60A1242E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26F3F8B-9205-4529-8FE1-A4B4B156F1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80bfd0-8d39-4c8f-a2d7-e53cc45df9c8"/>
    <ds:schemaRef ds:uri="3774439a-3eb9-4523-ab15-1a7c88708d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1F8A6A7-7C68-4C3D-983F-4AEA19584977}">
  <ds:schemaRefs>
    <ds:schemaRef ds:uri="http://schemas.microsoft.com/office/2006/metadata/properties"/>
    <ds:schemaRef ds:uri="http://schemas.microsoft.com/office/infopath/2007/PartnerControls"/>
    <ds:schemaRef ds:uri="3774439a-3eb9-4523-ab15-1a7c88708d50"/>
    <ds:schemaRef ds:uri="4280bfd0-8d39-4c8f-a2d7-e53cc45df9c8"/>
  </ds:schemaRefs>
</ds:datastoreItem>
</file>

<file path=customXml/itemProps6.xml><?xml version="1.0" encoding="utf-8"?>
<ds:datastoreItem xmlns:ds="http://schemas.openxmlformats.org/officeDocument/2006/customXml" ds:itemID="{7BF879C7-1C82-494E-BF77-CA083DC8947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42fda28-6845-410e-a401-7130e5b0a4ba}" enabled="1" method="Standard" siteId="{515412b7-7e33-48d6-bc94-6f04506f702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</TotalTime>
  <Pages>1</Pages>
  <Words>8435</Words>
  <Characters>48081</Characters>
  <Application>Microsoft Office Word</Application>
  <DocSecurity>0</DocSecurity>
  <Lines>400</Lines>
  <Paragraphs>112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56404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Penpidcha, Hattinat</cp:lastModifiedBy>
  <cp:revision>6</cp:revision>
  <cp:lastPrinted>2023-08-07T08:54:00Z</cp:lastPrinted>
  <dcterms:created xsi:type="dcterms:W3CDTF">2023-08-08T10:36:00Z</dcterms:created>
  <dcterms:modified xsi:type="dcterms:W3CDTF">2023-08-09T13:50:00Z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6cb105db-31d0-4563-8ff7-3c20453120be</vt:lpwstr>
  </property>
  <property fmtid="{D5CDD505-2E9C-101B-9397-08002B2CF9AE}" pid="3" name="bjSaver">
    <vt:lpwstr>/gZaQPgEeRtggu0G3hNsa/8aAJTlHQBR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policy="6a13e979-720f-4f0c-b63f-425e1febb7dc" origin="userSelected" xmlns="http://www.boldonj</vt:lpwstr>
  </property>
  <property fmtid="{D5CDD505-2E9C-101B-9397-08002B2CF9AE}" pid="5" name="bjDocumentLabelXML-0">
    <vt:lpwstr>ames.com/2008/01/sie/internal/label"&gt;&lt;element uid="id_classification_internalonly" value="" /&gt;&lt;/sisl&gt;</vt:lpwstr>
  </property>
  <property fmtid="{D5CDD505-2E9C-101B-9397-08002B2CF9AE}" pid="6" name="bjDocumentSecurityLabel">
    <vt:lpwstr>Internal Use</vt:lpwstr>
  </property>
  <property fmtid="{D5CDD505-2E9C-101B-9397-08002B2CF9AE}" pid="7" name="bjClsUserRVM">
    <vt:lpwstr>[]</vt:lpwstr>
  </property>
  <property fmtid="{D5CDD505-2E9C-101B-9397-08002B2CF9AE}" pid="8" name="ContentTypeId">
    <vt:lpwstr>0x0101007C6F7B0444CC944D825A35AFDC1411B5</vt:lpwstr>
  </property>
  <property fmtid="{D5CDD505-2E9C-101B-9397-08002B2CF9AE}" pid="9" name="_dlc_DocIdItemGuid">
    <vt:lpwstr>34ceefd9-73a3-414c-82eb-cb59c894ade5</vt:lpwstr>
  </property>
  <property fmtid="{D5CDD505-2E9C-101B-9397-08002B2CF9AE}" pid="10" name="MediaServiceImageTags">
    <vt:lpwstr/>
  </property>
</Properties>
</file>