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B267CE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DB19D01" w14:textId="14C21551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001E92" w:rsidRPr="00B267CE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6927F9CA" w14:textId="4B40A1D5" w:rsidR="00322044" w:rsidRPr="00B267CE" w:rsidRDefault="00322044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C274B00" w14:textId="77777777" w:rsidR="00627D37" w:rsidRPr="00B267CE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43D67B2" w14:textId="58380BF2" w:rsidR="00627D37" w:rsidRPr="00B267CE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C14D21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412D33">
        <w:rPr>
          <w:rFonts w:asciiTheme="majorBidi" w:hAnsiTheme="majorBidi" w:cstheme="majorBidi"/>
          <w:sz w:val="30"/>
          <w:szCs w:val="30"/>
        </w:rPr>
        <w:t xml:space="preserve">7 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12D33">
        <w:rPr>
          <w:rFonts w:asciiTheme="majorBidi" w:hAnsiTheme="majorBidi" w:cstheme="majorBidi"/>
          <w:sz w:val="30"/>
          <w:szCs w:val="30"/>
        </w:rPr>
        <w:t>2566</w:t>
      </w:r>
    </w:p>
    <w:p w14:paraId="17511EB1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B267CE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B267CE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2750949C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 w:rsidRPr="00B267CE">
        <w:rPr>
          <w:rFonts w:asciiTheme="majorBidi" w:hAnsiTheme="majorBidi" w:cstheme="majorBidi"/>
          <w:sz w:val="30"/>
          <w:szCs w:val="30"/>
        </w:rPr>
        <w:t>2565</w:t>
      </w:r>
    </w:p>
    <w:p w14:paraId="7C131C2C" w14:textId="77777777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11B15DA6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 w:rsidRPr="00B267CE">
        <w:rPr>
          <w:rFonts w:asciiTheme="majorBidi" w:hAnsiTheme="majorBidi" w:cstheme="majorBidi"/>
          <w:sz w:val="30"/>
          <w:szCs w:val="30"/>
        </w:rPr>
        <w:t>2565</w:t>
      </w:r>
    </w:p>
    <w:p w14:paraId="5C625B21" w14:textId="77777777" w:rsidR="008E2689" w:rsidRPr="00B267CE" w:rsidRDefault="008E2689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B267CE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1BD7E1" w14:textId="25F14C37" w:rsidR="008F3D94" w:rsidRPr="00B267CE" w:rsidRDefault="00FF0F7D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Cs/>
          <w:color w:val="000000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4B0297" w:rsidRPr="00B267CE">
        <w:rPr>
          <w:rFonts w:asciiTheme="majorBidi" w:hAnsiTheme="majorBidi" w:cstheme="majorBidi"/>
          <w:sz w:val="30"/>
          <w:szCs w:val="30"/>
        </w:rPr>
        <w:t>7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2B9" w:rsidRPr="00B267CE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C01DAE" w:rsidRPr="00B267C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3902B9" w:rsidRPr="00B267CE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C01DAE"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กิจการที่เกี่ยวข้องกันอื่น</w:t>
      </w:r>
      <w:r w:rsidR="001F32D3" w:rsidRPr="00B267CE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B267CE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B267CE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EC06C6" w:rsidRPr="00B267CE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="00941A6B" w:rsidRPr="00B267CE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1F32D3"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EC06C6" w:rsidRPr="00B267CE">
        <w:rPr>
          <w:rFonts w:asciiTheme="majorBidi" w:hAnsiTheme="majorBidi" w:cstheme="majorBidi"/>
          <w:bCs/>
          <w:sz w:val="30"/>
          <w:szCs w:val="30"/>
        </w:rPr>
        <w:t>30</w:t>
      </w:r>
      <w:r w:rsidR="00EC06C6" w:rsidRPr="00B267C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C06C6"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="00CF798E" w:rsidRPr="00B267CE">
        <w:rPr>
          <w:rFonts w:asciiTheme="majorBidi" w:hAnsiTheme="majorBidi" w:cstheme="majorBidi"/>
          <w:bCs/>
          <w:sz w:val="30"/>
          <w:szCs w:val="30"/>
        </w:rPr>
        <w:t>2566</w:t>
      </w:r>
    </w:p>
    <w:p w14:paraId="00976A8B" w14:textId="77777777" w:rsidR="008F3D94" w:rsidRPr="00B267CE" w:rsidRDefault="008F3D94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eastAsia="x-none" w:bidi="ar-SA"/>
        </w:rPr>
      </w:pPr>
    </w:p>
    <w:p w14:paraId="24B9F450" w14:textId="77777777" w:rsidR="008E2689" w:rsidRDefault="008E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BA704E6" w14:textId="444EF92C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EC06C6"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หก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739DB" w:rsidRPr="00B267CE">
        <w:rPr>
          <w:rFonts w:asciiTheme="majorBidi" w:hAnsiTheme="majorBidi" w:cstheme="majorBidi"/>
          <w:bCs/>
          <w:sz w:val="30"/>
          <w:szCs w:val="30"/>
        </w:rPr>
        <w:t>3</w:t>
      </w:r>
      <w:r w:rsidR="00EC06C6" w:rsidRPr="00B267CE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EC06C6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F739DB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B267CE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F739DB" w:rsidRPr="00B267CE">
        <w:rPr>
          <w:rFonts w:asciiTheme="majorBidi" w:hAnsiTheme="majorBidi" w:cstheme="majorBidi"/>
          <w:bCs/>
          <w:sz w:val="30"/>
          <w:szCs w:val="30"/>
          <w:lang w:bidi="th-TH"/>
        </w:rPr>
        <w:t>5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B267CE" w:rsidRDefault="003B595F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สำหรับงวดหกเดือนสิ้นสุดวันที่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30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78" w:type="pct"/>
          </w:tcPr>
          <w:p w14:paraId="27C3787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56DFF" w:rsidRPr="00B267CE" w14:paraId="723DC437" w14:textId="77777777" w:rsidTr="007E1D8E">
        <w:tc>
          <w:tcPr>
            <w:tcW w:w="2217" w:type="pct"/>
          </w:tcPr>
          <w:p w14:paraId="092E9F0B" w14:textId="77777777" w:rsidR="00B56DFF" w:rsidRPr="00B267CE" w:rsidRDefault="00B56DFF" w:rsidP="007E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5C980CE3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50333A87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859339E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711E27C9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CE93FBC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14:paraId="0B3ED090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D3DFCF" w14:textId="77777777" w:rsidR="00B56DFF" w:rsidRPr="00B267CE" w:rsidRDefault="00B56DFF" w:rsidP="007E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B267CE" w:rsidRPr="00B267CE" w14:paraId="33F4491D" w14:textId="77777777" w:rsidTr="00296634">
        <w:tc>
          <w:tcPr>
            <w:tcW w:w="2217" w:type="pct"/>
          </w:tcPr>
          <w:p w14:paraId="2D15378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2011AC7" w14:textId="7B55DE47" w:rsidR="00B267CE" w:rsidRPr="00B267CE" w:rsidRDefault="00283466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145" w:type="pct"/>
          </w:tcPr>
          <w:p w14:paraId="1F6D161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6F63DD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5" w:type="pct"/>
          </w:tcPr>
          <w:p w14:paraId="1FB00D4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FF9DC92" w14:textId="5024A637" w:rsidR="00B267CE" w:rsidRPr="00B267CE" w:rsidRDefault="00283466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</w:t>
            </w:r>
          </w:p>
        </w:tc>
        <w:tc>
          <w:tcPr>
            <w:tcW w:w="134" w:type="pct"/>
          </w:tcPr>
          <w:p w14:paraId="6F8F91F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DFDB7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</w:t>
            </w:r>
          </w:p>
        </w:tc>
      </w:tr>
      <w:tr w:rsidR="00B267CE" w:rsidRPr="00B267CE" w14:paraId="76129899" w14:textId="77777777" w:rsidTr="00296634">
        <w:tc>
          <w:tcPr>
            <w:tcW w:w="2217" w:type="pct"/>
          </w:tcPr>
          <w:p w14:paraId="2AB9C496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3B771B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3A777CA7" w14:textId="77777777" w:rsidTr="00296634">
        <w:tc>
          <w:tcPr>
            <w:tcW w:w="2217" w:type="pct"/>
          </w:tcPr>
          <w:p w14:paraId="427522F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2CA26A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03AC4B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99982B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1385EF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AA0750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8B5C5E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766E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23BBD5BE" w14:textId="77777777" w:rsidTr="00296634">
        <w:tc>
          <w:tcPr>
            <w:tcW w:w="2217" w:type="pct"/>
          </w:tcPr>
          <w:p w14:paraId="14F5F4D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3ABE1A8B" w14:textId="24C10E4C" w:rsidR="00B267CE" w:rsidRPr="00B267CE" w:rsidRDefault="00570ECB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A0D22C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D30A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04014C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56A63FA" w14:textId="277E96C5" w:rsidR="00B267CE" w:rsidRPr="00B267CE" w:rsidRDefault="00DD52A2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34" w:type="pct"/>
          </w:tcPr>
          <w:p w14:paraId="5D8A121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4E4AC8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</w:t>
            </w:r>
          </w:p>
        </w:tc>
      </w:tr>
      <w:tr w:rsidR="00B267CE" w:rsidRPr="00B267CE" w14:paraId="717569A3" w14:textId="77777777" w:rsidTr="00296634">
        <w:tc>
          <w:tcPr>
            <w:tcW w:w="2217" w:type="pct"/>
          </w:tcPr>
          <w:p w14:paraId="7401E86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083D43A3" w14:textId="5F7A04BE" w:rsidR="00B267CE" w:rsidRPr="00B267CE" w:rsidRDefault="00570ECB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15868B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7B5ACD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FB479B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9AE3181" w14:textId="4FD74AC7" w:rsidR="00B267CE" w:rsidRPr="00B267CE" w:rsidRDefault="00A92BC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684</w:t>
            </w:r>
          </w:p>
        </w:tc>
        <w:tc>
          <w:tcPr>
            <w:tcW w:w="134" w:type="pct"/>
          </w:tcPr>
          <w:p w14:paraId="3AADFB6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F927A9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679</w:t>
            </w:r>
          </w:p>
        </w:tc>
      </w:tr>
      <w:tr w:rsidR="00B267CE" w:rsidRPr="00B267CE" w14:paraId="4C450B19" w14:textId="77777777" w:rsidTr="00296634">
        <w:tc>
          <w:tcPr>
            <w:tcW w:w="2217" w:type="pct"/>
          </w:tcPr>
          <w:p w14:paraId="4062854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EA0DB2D" w14:textId="6714DAF1" w:rsidR="00B267CE" w:rsidRPr="00B267CE" w:rsidRDefault="00570ECB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C051F0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83DC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CA3AB7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DF65971" w14:textId="23C8D1F2" w:rsidR="00B267CE" w:rsidRPr="00B267CE" w:rsidRDefault="004A7B47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3ED1E9A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FDFFA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115</w:t>
            </w:r>
          </w:p>
        </w:tc>
      </w:tr>
      <w:tr w:rsidR="00B56DFF" w:rsidRPr="00B267CE" w14:paraId="4E30585D" w14:textId="77777777" w:rsidTr="0010587D">
        <w:tc>
          <w:tcPr>
            <w:tcW w:w="2217" w:type="pct"/>
          </w:tcPr>
          <w:p w14:paraId="7977989F" w14:textId="77777777" w:rsidR="00B56DFF" w:rsidRPr="00B267CE" w:rsidRDefault="00B56DFF" w:rsidP="0010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7C27133B" w14:textId="77777777" w:rsidR="00B56DFF" w:rsidRPr="00B267CE" w:rsidRDefault="00B56DFF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219A7DD" w14:textId="77777777" w:rsidR="00B56DFF" w:rsidRPr="00B267CE" w:rsidRDefault="00B56DFF" w:rsidP="0010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D496C47" w14:textId="77777777" w:rsidR="00B56DFF" w:rsidRPr="00B267CE" w:rsidRDefault="00B56DFF" w:rsidP="0010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4CBB2F6" w14:textId="77777777" w:rsidR="00B56DFF" w:rsidRPr="00B267CE" w:rsidRDefault="00B56DFF" w:rsidP="0010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59D9009" w14:textId="77777777" w:rsidR="00B56DFF" w:rsidRPr="00B267CE" w:rsidRDefault="00B56DFF" w:rsidP="0010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3,997</w:t>
            </w:r>
          </w:p>
        </w:tc>
        <w:tc>
          <w:tcPr>
            <w:tcW w:w="134" w:type="pct"/>
          </w:tcPr>
          <w:p w14:paraId="48AB8F19" w14:textId="77777777" w:rsidR="00B56DFF" w:rsidRPr="00B267CE" w:rsidRDefault="00B56DFF" w:rsidP="0010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89D8626" w14:textId="77777777" w:rsidR="00B56DFF" w:rsidRPr="00B267CE" w:rsidRDefault="00B56DFF" w:rsidP="0010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3,523</w:t>
            </w:r>
          </w:p>
        </w:tc>
      </w:tr>
      <w:tr w:rsidR="00B267CE" w:rsidRPr="00B267CE" w14:paraId="0A26D81E" w14:textId="77777777" w:rsidTr="00296634">
        <w:tc>
          <w:tcPr>
            <w:tcW w:w="2217" w:type="pct"/>
          </w:tcPr>
          <w:p w14:paraId="0FC793B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767B11A5" w14:textId="26203B4D" w:rsidR="00B267CE" w:rsidRPr="00B267CE" w:rsidRDefault="00570ECB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A60E74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9607E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0BB0D9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304B19E" w14:textId="0E8649AD" w:rsidR="00B267CE" w:rsidRPr="00B267CE" w:rsidRDefault="00CB0D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84,240</w:t>
            </w:r>
          </w:p>
        </w:tc>
        <w:tc>
          <w:tcPr>
            <w:tcW w:w="134" w:type="pct"/>
          </w:tcPr>
          <w:p w14:paraId="761EE5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675B5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78,224</w:t>
            </w:r>
          </w:p>
        </w:tc>
      </w:tr>
      <w:tr w:rsidR="00B267CE" w:rsidRPr="00B267CE" w14:paraId="32CFC6FF" w14:textId="77777777" w:rsidTr="00296634">
        <w:tc>
          <w:tcPr>
            <w:tcW w:w="2217" w:type="pct"/>
          </w:tcPr>
          <w:p w14:paraId="0F3DB864" w14:textId="7B512522" w:rsidR="00B267CE" w:rsidRPr="00B267CE" w:rsidRDefault="00253F8D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4DD77E5D" w14:textId="3D8FB417" w:rsidR="00B267CE" w:rsidRPr="00B267CE" w:rsidRDefault="00570ECB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F178BC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55B256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4B6591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2840F62" w14:textId="1A0903E2" w:rsidR="00B267CE" w:rsidRPr="00B267CE" w:rsidRDefault="00253F8D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34" w:type="pct"/>
          </w:tcPr>
          <w:p w14:paraId="2F4F08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0617E8" w14:textId="7A55E86E" w:rsidR="00B267CE" w:rsidRPr="00B267CE" w:rsidRDefault="00253F8D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56DFF" w:rsidRPr="00B267CE" w14:paraId="76E110D9" w14:textId="77777777" w:rsidTr="007F104B">
        <w:tc>
          <w:tcPr>
            <w:tcW w:w="2217" w:type="pct"/>
          </w:tcPr>
          <w:p w14:paraId="10ED0D06" w14:textId="77777777" w:rsidR="00B56DFF" w:rsidRPr="00B267CE" w:rsidRDefault="00B56DFF" w:rsidP="007F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711967DC" w14:textId="051C0F43" w:rsidR="00B56DFF" w:rsidRDefault="00B56DFF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6B2441A" w14:textId="77777777" w:rsidR="00B56DFF" w:rsidRPr="00B267CE" w:rsidRDefault="00B56DFF" w:rsidP="007F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FEB89EA" w14:textId="14B8ABA9" w:rsidR="00B56DFF" w:rsidRPr="00B267CE" w:rsidRDefault="00B56DFF" w:rsidP="007F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A16A235" w14:textId="77777777" w:rsidR="00B56DFF" w:rsidRPr="00B267CE" w:rsidRDefault="00B56DFF" w:rsidP="007F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159C10A" w14:textId="77777777" w:rsidR="00B56DFF" w:rsidRDefault="00B56DFF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7B4F8B26" w14:textId="77777777" w:rsidR="00B56DFF" w:rsidRPr="00B267CE" w:rsidRDefault="00B56DFF" w:rsidP="007F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9A2DF0" w14:textId="77777777" w:rsidR="00B56DFF" w:rsidRPr="00B267CE" w:rsidRDefault="00B56DFF" w:rsidP="007F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</w:t>
            </w:r>
          </w:p>
        </w:tc>
      </w:tr>
      <w:tr w:rsidR="00B267CE" w:rsidRPr="00B267CE" w14:paraId="4406B580" w14:textId="77777777" w:rsidTr="00296634">
        <w:tc>
          <w:tcPr>
            <w:tcW w:w="2217" w:type="pct"/>
          </w:tcPr>
          <w:p w14:paraId="6811E27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129505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8FCB98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7582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AD827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7224A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DF61C2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A3B29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00659E16" w14:textId="77777777" w:rsidTr="00296634">
        <w:trPr>
          <w:trHeight w:val="80"/>
        </w:trPr>
        <w:tc>
          <w:tcPr>
            <w:tcW w:w="2217" w:type="pct"/>
          </w:tcPr>
          <w:p w14:paraId="506DD24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2027F0E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751162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CCC6A6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91BCCA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A86586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EFAB41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DCEC6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3EAD58EB" w14:textId="77777777" w:rsidTr="00296634">
        <w:tc>
          <w:tcPr>
            <w:tcW w:w="2217" w:type="pct"/>
          </w:tcPr>
          <w:p w14:paraId="556E58B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054ED442" w14:textId="6063936C" w:rsidR="00B267CE" w:rsidRPr="00B267CE" w:rsidRDefault="002B1B2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5" w:type="pct"/>
          </w:tcPr>
          <w:p w14:paraId="3C318D1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FD9BA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285</w:t>
            </w:r>
          </w:p>
        </w:tc>
        <w:tc>
          <w:tcPr>
            <w:tcW w:w="145" w:type="pct"/>
          </w:tcPr>
          <w:p w14:paraId="4348D3F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BF7BDEF" w14:textId="17364E5C" w:rsidR="00B267CE" w:rsidRPr="00B267CE" w:rsidRDefault="00776DA7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34" w:type="pct"/>
          </w:tcPr>
          <w:p w14:paraId="4A3E5D8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597E15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</w:t>
            </w:r>
          </w:p>
        </w:tc>
      </w:tr>
      <w:tr w:rsidR="00475DCD" w:rsidRPr="00B267CE" w14:paraId="3A844427" w14:textId="77777777" w:rsidTr="00E558D7">
        <w:tc>
          <w:tcPr>
            <w:tcW w:w="2217" w:type="pct"/>
          </w:tcPr>
          <w:p w14:paraId="07BB0183" w14:textId="77777777" w:rsidR="00475DCD" w:rsidRPr="00B267CE" w:rsidRDefault="00475DCD" w:rsidP="00E5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2C35ADB9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</w:tcPr>
          <w:p w14:paraId="22564F5A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2EEB90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5" w:type="pct"/>
          </w:tcPr>
          <w:p w14:paraId="770FD22B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4FEBA2D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34" w:type="pct"/>
          </w:tcPr>
          <w:p w14:paraId="2B39223F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9E392D1" w14:textId="77777777" w:rsidR="00475DCD" w:rsidRPr="00B267CE" w:rsidRDefault="00475DCD" w:rsidP="00E5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</w:t>
            </w:r>
          </w:p>
        </w:tc>
      </w:tr>
      <w:tr w:rsidR="00B267CE" w:rsidRPr="00B267CE" w14:paraId="459666E9" w14:textId="77777777" w:rsidTr="00296634">
        <w:tc>
          <w:tcPr>
            <w:tcW w:w="2217" w:type="pct"/>
          </w:tcPr>
          <w:p w14:paraId="1B3908B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760F0F31" w14:textId="6B0F009C" w:rsidR="00B267CE" w:rsidRPr="00B267CE" w:rsidRDefault="002B1B2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</w:t>
            </w:r>
            <w:r w:rsidR="000375F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361</w:t>
            </w:r>
          </w:p>
        </w:tc>
        <w:tc>
          <w:tcPr>
            <w:tcW w:w="145" w:type="pct"/>
          </w:tcPr>
          <w:p w14:paraId="3AC6C10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E8686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11,311</w:t>
            </w:r>
          </w:p>
        </w:tc>
        <w:tc>
          <w:tcPr>
            <w:tcW w:w="145" w:type="pct"/>
          </w:tcPr>
          <w:p w14:paraId="6FF969F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E622395" w14:textId="1BA19AB1" w:rsidR="00B267CE" w:rsidRPr="00B267CE" w:rsidRDefault="00776DA7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10,24</w:t>
            </w:r>
            <w:r w:rsidR="002C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25FBEDA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CD940C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8,054</w:t>
            </w:r>
          </w:p>
        </w:tc>
      </w:tr>
      <w:tr w:rsidR="00B267CE" w:rsidRPr="00B267CE" w14:paraId="0967AC00" w14:textId="77777777" w:rsidTr="00296634">
        <w:tc>
          <w:tcPr>
            <w:tcW w:w="2217" w:type="pct"/>
          </w:tcPr>
          <w:p w14:paraId="35F6CBF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78" w:type="pct"/>
          </w:tcPr>
          <w:p w14:paraId="57FB9BF8" w14:textId="7C261F8D" w:rsidR="00B267CE" w:rsidRPr="00B267CE" w:rsidRDefault="002B1B2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2,924</w:t>
            </w:r>
          </w:p>
        </w:tc>
        <w:tc>
          <w:tcPr>
            <w:tcW w:w="145" w:type="pct"/>
          </w:tcPr>
          <w:p w14:paraId="6A9B5FB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5B4F66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1,859</w:t>
            </w:r>
          </w:p>
        </w:tc>
        <w:tc>
          <w:tcPr>
            <w:tcW w:w="145" w:type="pct"/>
          </w:tcPr>
          <w:p w14:paraId="6A5CD8D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6F724F2" w14:textId="310707E1" w:rsidR="00B267CE" w:rsidRPr="00B267CE" w:rsidRDefault="00510968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2,31</w:t>
            </w:r>
            <w:r w:rsidR="002C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4" w:type="pct"/>
          </w:tcPr>
          <w:p w14:paraId="525108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9CFF14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1,763</w:t>
            </w:r>
          </w:p>
        </w:tc>
      </w:tr>
      <w:tr w:rsidR="00B267CE" w:rsidRPr="00B267CE" w14:paraId="335A185A" w14:textId="77777777" w:rsidTr="00296634">
        <w:tc>
          <w:tcPr>
            <w:tcW w:w="2217" w:type="pct"/>
          </w:tcPr>
          <w:p w14:paraId="35B5C6D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9994F7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98B492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820F5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B947DD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AB674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CA6236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A7FB2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7866213E" w14:textId="77777777" w:rsidTr="00296634">
        <w:tc>
          <w:tcPr>
            <w:tcW w:w="2217" w:type="pct"/>
          </w:tcPr>
          <w:p w14:paraId="2264F5B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1633FA4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31431A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C0D92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957D46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97C83C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8D9508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F2104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90144" w:rsidRPr="00B267CE" w14:paraId="1A77D070" w14:textId="77777777">
        <w:tc>
          <w:tcPr>
            <w:tcW w:w="2217" w:type="pct"/>
          </w:tcPr>
          <w:p w14:paraId="28A48D12" w14:textId="1F4C2C46" w:rsidR="00090144" w:rsidRPr="00B267CE" w:rsidRDefault="00090144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4BC4BB90" w14:textId="6E2B9FEF" w:rsidR="00090144" w:rsidRPr="00B267CE" w:rsidRDefault="00CC651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A25F8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5" w:type="pct"/>
          </w:tcPr>
          <w:p w14:paraId="555C5CDA" w14:textId="77777777" w:rsidR="00090144" w:rsidRPr="00B267CE" w:rsidRDefault="0009014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62F35B" w14:textId="6A691042" w:rsidR="00090144" w:rsidRPr="00B267CE" w:rsidRDefault="00CC651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45" w:type="pct"/>
          </w:tcPr>
          <w:p w14:paraId="161ED3EF" w14:textId="77777777" w:rsidR="00090144" w:rsidRPr="00B267CE" w:rsidRDefault="0009014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7B5448D" w14:textId="45408915" w:rsidR="00090144" w:rsidRPr="00B267CE" w:rsidRDefault="00CC651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2235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891F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4" w:type="pct"/>
          </w:tcPr>
          <w:p w14:paraId="4013AF10" w14:textId="77777777" w:rsidR="00090144" w:rsidRPr="00B267CE" w:rsidRDefault="0009014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E2FCA7C" w14:textId="4EF7865C" w:rsidR="00090144" w:rsidRPr="00B267CE" w:rsidRDefault="00CC651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463</w:t>
            </w:r>
          </w:p>
        </w:tc>
      </w:tr>
      <w:tr w:rsidR="00B267CE" w:rsidRPr="00D45635" w14:paraId="7335F876" w14:textId="77777777" w:rsidTr="00296634">
        <w:tc>
          <w:tcPr>
            <w:tcW w:w="2217" w:type="pct"/>
          </w:tcPr>
          <w:p w14:paraId="011637FF" w14:textId="279FBC66" w:rsidR="00B267CE" w:rsidRPr="00D45635" w:rsidRDefault="00CC651A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56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4C6ED77A" w14:textId="1A4B5FFC" w:rsidR="00B267CE" w:rsidRPr="00D45635" w:rsidRDefault="00693E3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456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5" w:type="pct"/>
          </w:tcPr>
          <w:p w14:paraId="534D32BF" w14:textId="77777777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09D01" w14:textId="26CA996E" w:rsidR="00B267CE" w:rsidRPr="00D45635" w:rsidRDefault="00693E35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456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3B4247A" w14:textId="77777777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0E8327D" w14:textId="2380AF76" w:rsidR="00B267CE" w:rsidRPr="00D45635" w:rsidRDefault="00693E3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456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34" w:type="pct"/>
          </w:tcPr>
          <w:p w14:paraId="26E5BAE8" w14:textId="77777777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40136C" w14:textId="4D5AE272" w:rsidR="00B267CE" w:rsidRPr="00D45635" w:rsidRDefault="00693E35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456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267CE" w:rsidRPr="00B267CE" w14:paraId="61FC6424" w14:textId="77777777" w:rsidTr="00296634">
        <w:tc>
          <w:tcPr>
            <w:tcW w:w="2217" w:type="pct"/>
          </w:tcPr>
          <w:p w14:paraId="7889CC16" w14:textId="77777777" w:rsidR="00B267CE" w:rsidRPr="00B267CE" w:rsidRDefault="00B267CE" w:rsidP="00617A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596766B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EDB9A7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C2E03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41F7A9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6ADBA2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1CB742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351F3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09928C85" w14:textId="77777777" w:rsidTr="00D00040">
        <w:tc>
          <w:tcPr>
            <w:tcW w:w="2217" w:type="pct"/>
          </w:tcPr>
          <w:p w14:paraId="2A9A920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06E09499" w14:textId="761064AA" w:rsidR="00B267CE" w:rsidRPr="00D00040" w:rsidRDefault="0018325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0004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16,561</w:t>
            </w:r>
          </w:p>
        </w:tc>
        <w:tc>
          <w:tcPr>
            <w:tcW w:w="145" w:type="pct"/>
          </w:tcPr>
          <w:p w14:paraId="70B16FB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216EFC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15,048</w:t>
            </w:r>
          </w:p>
        </w:tc>
        <w:tc>
          <w:tcPr>
            <w:tcW w:w="145" w:type="pct"/>
          </w:tcPr>
          <w:p w14:paraId="24F8B52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744969AF" w14:textId="688570E4" w:rsidR="00B267CE" w:rsidRPr="00B267CE" w:rsidRDefault="00B71411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14,832</w:t>
            </w:r>
          </w:p>
        </w:tc>
        <w:tc>
          <w:tcPr>
            <w:tcW w:w="134" w:type="pct"/>
          </w:tcPr>
          <w:p w14:paraId="3F684F5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FB8A4A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14,007</w:t>
            </w:r>
          </w:p>
        </w:tc>
      </w:tr>
      <w:tr w:rsidR="00B267CE" w:rsidRPr="00B267CE" w14:paraId="4EFA5F09" w14:textId="77777777" w:rsidTr="000962A9">
        <w:tc>
          <w:tcPr>
            <w:tcW w:w="2217" w:type="pct"/>
          </w:tcPr>
          <w:p w14:paraId="56256D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4EAC259" w14:textId="391C60C4" w:rsidR="00B267CE" w:rsidRPr="000962A9" w:rsidRDefault="00CD231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962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170</w:t>
            </w:r>
          </w:p>
        </w:tc>
        <w:tc>
          <w:tcPr>
            <w:tcW w:w="145" w:type="pct"/>
            <w:shd w:val="clear" w:color="auto" w:fill="auto"/>
          </w:tcPr>
          <w:p w14:paraId="6D2ED7E0" w14:textId="77777777" w:rsidR="00B267CE" w:rsidRPr="000962A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91C9CD8" w14:textId="77777777" w:rsidR="00B267CE" w:rsidRPr="000962A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962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5" w:type="pct"/>
            <w:shd w:val="clear" w:color="auto" w:fill="auto"/>
          </w:tcPr>
          <w:p w14:paraId="19B9D6AC" w14:textId="77777777" w:rsidR="00B267CE" w:rsidRPr="000962A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096D53E9" w14:textId="264F50B8" w:rsidR="00B267CE" w:rsidRPr="000962A9" w:rsidRDefault="00DC13A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62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34" w:type="pct"/>
          </w:tcPr>
          <w:p w14:paraId="4238D9C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A0864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134</w:t>
            </w:r>
          </w:p>
        </w:tc>
      </w:tr>
      <w:tr w:rsidR="00B267CE" w:rsidRPr="00B267CE" w14:paraId="3F82198D" w14:textId="77777777" w:rsidTr="00D00040">
        <w:tc>
          <w:tcPr>
            <w:tcW w:w="2217" w:type="pct"/>
          </w:tcPr>
          <w:p w14:paraId="761CC52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4E7D9" w14:textId="03667D1D" w:rsidR="00B267CE" w:rsidRPr="00D00040" w:rsidRDefault="00920B27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00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16,731</w:t>
            </w:r>
          </w:p>
        </w:tc>
        <w:tc>
          <w:tcPr>
            <w:tcW w:w="145" w:type="pct"/>
          </w:tcPr>
          <w:p w14:paraId="44FF58F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30482C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15,210</w:t>
            </w:r>
          </w:p>
        </w:tc>
        <w:tc>
          <w:tcPr>
            <w:tcW w:w="145" w:type="pct"/>
          </w:tcPr>
          <w:p w14:paraId="2F19C29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BF554" w14:textId="7018E530" w:rsidR="00B267CE" w:rsidRPr="00B267CE" w:rsidRDefault="00685EB5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14,972</w:t>
            </w:r>
          </w:p>
        </w:tc>
        <w:tc>
          <w:tcPr>
            <w:tcW w:w="134" w:type="pct"/>
          </w:tcPr>
          <w:p w14:paraId="1F0F476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832CA2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14,141</w:t>
            </w:r>
          </w:p>
        </w:tc>
      </w:tr>
    </w:tbl>
    <w:p w14:paraId="29B082D5" w14:textId="0CDE670D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CF798E" w:rsidRPr="00B267CE">
        <w:rPr>
          <w:rFonts w:asciiTheme="majorBidi" w:hAnsiTheme="majorBidi" w:cstheme="majorBidi"/>
          <w:sz w:val="30"/>
          <w:szCs w:val="30"/>
        </w:rPr>
        <w:t>3</w:t>
      </w:r>
      <w:r w:rsidR="00B267CE" w:rsidRPr="00B267CE">
        <w:rPr>
          <w:rFonts w:asciiTheme="majorBidi" w:hAnsiTheme="majorBidi" w:cstheme="majorBidi"/>
          <w:sz w:val="30"/>
          <w:szCs w:val="30"/>
        </w:rPr>
        <w:t xml:space="preserve">0 </w:t>
      </w:r>
      <w:r w:rsidR="00B267CE" w:rsidRPr="00B267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F798E" w:rsidRPr="00B267CE">
        <w:rPr>
          <w:rFonts w:asciiTheme="majorBidi" w:hAnsiTheme="majorBidi" w:cstheme="majorBidi"/>
          <w:sz w:val="30"/>
          <w:szCs w:val="30"/>
        </w:rPr>
        <w:t>2566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 w:rsidRPr="00B267CE">
        <w:rPr>
          <w:rFonts w:asciiTheme="majorBidi" w:hAnsiTheme="majorBidi" w:cstheme="majorBidi"/>
          <w:sz w:val="30"/>
          <w:szCs w:val="30"/>
        </w:rPr>
        <w:t>2565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B267CE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238"/>
        <w:gridCol w:w="7"/>
        <w:gridCol w:w="1128"/>
      </w:tblGrid>
      <w:tr w:rsidR="003B595F" w:rsidRPr="00B267CE" w14:paraId="40558CCB" w14:textId="77777777" w:rsidTr="003B595F">
        <w:tc>
          <w:tcPr>
            <w:tcW w:w="2159" w:type="pct"/>
            <w:shd w:val="clear" w:color="auto" w:fill="auto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346" w:type="pct"/>
            <w:gridSpan w:val="4"/>
            <w:shd w:val="clear" w:color="auto" w:fill="auto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6"/>
            <w:shd w:val="clear" w:color="auto" w:fill="auto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267CE" w:rsidRPr="00B267CE" w14:paraId="06903903" w14:textId="77777777" w:rsidTr="003B595F">
        <w:tc>
          <w:tcPr>
            <w:tcW w:w="2159" w:type="pct"/>
            <w:shd w:val="clear" w:color="auto" w:fill="auto"/>
          </w:tcPr>
          <w:p w14:paraId="1AA563F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5F8A85D" w14:textId="33C8F5D2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3F5FCE8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9826E20" w14:textId="4832CB73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BC7A9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AF1E5E" w14:textId="3EA96C90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1A2CC06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1DE41D4" w14:textId="4D403A5B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67CE" w:rsidRPr="00B267CE" w14:paraId="36CE4A90" w14:textId="77777777" w:rsidTr="003B595F">
        <w:tc>
          <w:tcPr>
            <w:tcW w:w="2159" w:type="pct"/>
            <w:shd w:val="clear" w:color="auto" w:fill="auto"/>
          </w:tcPr>
          <w:p w14:paraId="2D070F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2EE6835" w14:textId="08F2E41E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0F2063E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8A4E2DE" w14:textId="0EA8BFF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A042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727F39F" w14:textId="71A46FFE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32BA074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5B5496B" w14:textId="78085B5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267CE" w:rsidRPr="00B267CE" w14:paraId="29479348" w14:textId="77777777" w:rsidTr="00D34AED">
        <w:tc>
          <w:tcPr>
            <w:tcW w:w="2159" w:type="pct"/>
            <w:shd w:val="clear" w:color="auto" w:fill="auto"/>
          </w:tcPr>
          <w:p w14:paraId="230F55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1" w:type="pct"/>
            <w:gridSpan w:val="12"/>
            <w:shd w:val="clear" w:color="auto" w:fill="auto"/>
          </w:tcPr>
          <w:p w14:paraId="1E40714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649" w:rsidRPr="00B267CE" w14:paraId="51006813" w14:textId="77777777" w:rsidTr="00D34AED">
        <w:tc>
          <w:tcPr>
            <w:tcW w:w="2159" w:type="pct"/>
            <w:shd w:val="clear" w:color="auto" w:fill="auto"/>
          </w:tcPr>
          <w:p w14:paraId="69D0CDA8" w14:textId="2CEEC1D1" w:rsidR="00EA1649" w:rsidRPr="00EA1649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1" w:type="pct"/>
            <w:gridSpan w:val="12"/>
            <w:shd w:val="clear" w:color="auto" w:fill="auto"/>
          </w:tcPr>
          <w:p w14:paraId="0A6EA018" w14:textId="77777777" w:rsidR="00EA1649" w:rsidRPr="00B267CE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67CE" w:rsidRPr="00B267CE" w14:paraId="728FD322" w14:textId="77777777" w:rsidTr="007B5B9D">
        <w:tc>
          <w:tcPr>
            <w:tcW w:w="2159" w:type="pct"/>
            <w:shd w:val="clear" w:color="auto" w:fill="auto"/>
          </w:tcPr>
          <w:p w14:paraId="440B9DB6" w14:textId="543D52AD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0CAE353F" w14:textId="6044E1B4" w:rsidR="00B267CE" w:rsidRPr="007B5B9D" w:rsidRDefault="0014187D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3D7B7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B66C4E" w14:textId="2D25B29C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065D1A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284A3B" w14:textId="63E0D691" w:rsidR="00B267CE" w:rsidRPr="007B5B9D" w:rsidRDefault="00790711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130" w:type="pct"/>
            <w:shd w:val="clear" w:color="auto" w:fill="auto"/>
          </w:tcPr>
          <w:p w14:paraId="6DB4A87A" w14:textId="77777777" w:rsidR="00B267CE" w:rsidRPr="00790711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B03FE3" w14:textId="7646B0A8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9C915BA" w14:textId="77777777" w:rsidR="003B39AC" w:rsidRPr="008E2689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B267CE" w:rsidRPr="00B267CE" w14:paraId="7BE847D8" w14:textId="77777777">
        <w:trPr>
          <w:tblHeader/>
        </w:trPr>
        <w:tc>
          <w:tcPr>
            <w:tcW w:w="2158" w:type="pct"/>
            <w:shd w:val="clear" w:color="auto" w:fill="auto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842" w:type="pct"/>
            <w:gridSpan w:val="7"/>
            <w:shd w:val="clear" w:color="auto" w:fill="auto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7CE" w:rsidRPr="00B267CE" w14:paraId="20102962" w14:textId="77777777" w:rsidTr="008708F6">
        <w:tc>
          <w:tcPr>
            <w:tcW w:w="2158" w:type="pct"/>
            <w:shd w:val="clear" w:color="auto" w:fill="auto"/>
          </w:tcPr>
          <w:p w14:paraId="19192A2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7571BC74" w14:textId="4112B732" w:rsidR="00B267CE" w:rsidRPr="00B267CE" w:rsidRDefault="00F6077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579C2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70DB711" w14:textId="6ACFC84A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34E48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4C30420C" w14:textId="7FCE1252" w:rsidR="00B267CE" w:rsidRPr="00B267CE" w:rsidRDefault="00F6077A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143" w:type="pct"/>
            <w:shd w:val="clear" w:color="auto" w:fill="auto"/>
          </w:tcPr>
          <w:p w14:paraId="72629DD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4F7A35" w14:textId="0F47060D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B267CE" w:rsidRPr="00B267CE" w14:paraId="50B82795" w14:textId="77777777" w:rsidTr="003B595F">
        <w:tc>
          <w:tcPr>
            <w:tcW w:w="2158" w:type="pct"/>
            <w:shd w:val="clear" w:color="auto" w:fill="FFFFFF"/>
          </w:tcPr>
          <w:p w14:paraId="27105E2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39F9F2C9" w14:textId="5138EF30" w:rsidR="00B267CE" w:rsidRPr="00B267CE" w:rsidRDefault="00AD1E32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2,112</w:t>
            </w:r>
          </w:p>
        </w:tc>
        <w:tc>
          <w:tcPr>
            <w:tcW w:w="151" w:type="pct"/>
          </w:tcPr>
          <w:p w14:paraId="44E3EE5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3AAFCE" w14:textId="1443342B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45" w:type="pct"/>
          </w:tcPr>
          <w:p w14:paraId="217760E2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BCC7911" w14:textId="21CB3DDB" w:rsidR="00B267CE" w:rsidRPr="00B267CE" w:rsidRDefault="00396AEA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2,112</w:t>
            </w:r>
          </w:p>
        </w:tc>
        <w:tc>
          <w:tcPr>
            <w:tcW w:w="143" w:type="pct"/>
          </w:tcPr>
          <w:p w14:paraId="6E4D7F8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215B4B" w14:textId="29F62899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</w:tr>
      <w:tr w:rsidR="00B267CE" w:rsidRPr="00B267CE" w14:paraId="38B128FE" w14:textId="77777777" w:rsidTr="003B595F">
        <w:tc>
          <w:tcPr>
            <w:tcW w:w="2158" w:type="pct"/>
            <w:shd w:val="clear" w:color="auto" w:fill="auto"/>
          </w:tcPr>
          <w:p w14:paraId="4A4065B8" w14:textId="0C3D7D0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29170583" w:rsidR="00B267CE" w:rsidRPr="00B267CE" w:rsidRDefault="000F2E4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2,112</w:t>
            </w:r>
          </w:p>
        </w:tc>
        <w:tc>
          <w:tcPr>
            <w:tcW w:w="151" w:type="pct"/>
            <w:shd w:val="clear" w:color="auto" w:fill="auto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58B638A2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4A25E60D" w:rsidR="00B267CE" w:rsidRPr="00B267CE" w:rsidRDefault="000F2E4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3,263</w:t>
            </w:r>
          </w:p>
        </w:tc>
        <w:tc>
          <w:tcPr>
            <w:tcW w:w="143" w:type="pct"/>
            <w:shd w:val="clear" w:color="auto" w:fill="auto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21C2902F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</w:t>
            </w:r>
          </w:p>
        </w:tc>
      </w:tr>
      <w:bookmarkEnd w:id="1"/>
    </w:tbl>
    <w:p w14:paraId="0735AD4D" w14:textId="6C00DFF6" w:rsidR="0076118A" w:rsidRPr="00B267CE" w:rsidRDefault="0076118A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7"/>
        <w:gridCol w:w="1080"/>
        <w:gridCol w:w="270"/>
        <w:gridCol w:w="1174"/>
        <w:gridCol w:w="270"/>
        <w:gridCol w:w="1080"/>
        <w:gridCol w:w="236"/>
        <w:gridCol w:w="1111"/>
      </w:tblGrid>
      <w:tr w:rsidR="00B267CE" w:rsidRPr="00B267CE" w14:paraId="3AB5A6B6" w14:textId="77777777" w:rsidTr="005E54E3">
        <w:tc>
          <w:tcPr>
            <w:tcW w:w="2162" w:type="pct"/>
          </w:tcPr>
          <w:p w14:paraId="06483C6A" w14:textId="7FA0630C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38" w:type="pct"/>
            <w:gridSpan w:val="7"/>
          </w:tcPr>
          <w:p w14:paraId="1C4268A8" w14:textId="3F8A9D9A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67CE" w:rsidRPr="00B267CE" w14:paraId="6959A0BE" w14:textId="77777777" w:rsidTr="007B5B9D">
        <w:tc>
          <w:tcPr>
            <w:tcW w:w="2162" w:type="pct"/>
          </w:tcPr>
          <w:p w14:paraId="65C95800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7841E791" w14:textId="016A6711" w:rsidR="00B267CE" w:rsidRPr="007B5B9D" w:rsidRDefault="009A0F4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47" w:type="pct"/>
            <w:shd w:val="clear" w:color="auto" w:fill="FFFFFF" w:themeFill="background1"/>
          </w:tcPr>
          <w:p w14:paraId="135D9147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79AFDFA" w14:textId="4534FFEF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0" w:right="-106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shd w:val="clear" w:color="auto" w:fill="FFFFFF" w:themeFill="background1"/>
          </w:tcPr>
          <w:p w14:paraId="600E279A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A12193D" w14:textId="2105A7F7" w:rsidR="00B267CE" w:rsidRPr="007B5B9D" w:rsidRDefault="0053691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FFFFFF" w:themeFill="background1"/>
          </w:tcPr>
          <w:p w14:paraId="435EE7EA" w14:textId="77777777" w:rsidR="00B267CE" w:rsidRPr="0053691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AF3E309" w14:textId="77777777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6A5ACA0E" w14:textId="161105ED" w:rsidR="00251EB1" w:rsidRPr="00B267CE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74"/>
        <w:gridCol w:w="270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7B5B9D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14682" w:rsidRPr="00B267CE" w14:paraId="710D2060" w14:textId="77777777" w:rsidTr="007B5B9D">
        <w:tc>
          <w:tcPr>
            <w:tcW w:w="2154" w:type="pct"/>
            <w:tcBorders>
              <w:bottom w:val="nil"/>
            </w:tcBorders>
          </w:tcPr>
          <w:p w14:paraId="221A1F33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FFFFFF" w:themeFill="background1"/>
          </w:tcPr>
          <w:p w14:paraId="5F2BBD22" w14:textId="0C993750" w:rsidR="00B267CE" w:rsidRPr="007B5B9D" w:rsidRDefault="00F3320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C039C21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  <w:shd w:val="clear" w:color="auto" w:fill="FFFFFF" w:themeFill="background1"/>
          </w:tcPr>
          <w:p w14:paraId="218966D2" w14:textId="3BC4009B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FFFFFF" w:themeFill="background1"/>
          </w:tcPr>
          <w:p w14:paraId="6AF74125" w14:textId="4BE50790" w:rsidR="00B267CE" w:rsidRPr="007B5B9D" w:rsidRDefault="00355F3C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30,083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A8B14B7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shd w:val="clear" w:color="auto" w:fill="FFFFFF" w:themeFill="background1"/>
          </w:tcPr>
          <w:p w14:paraId="34A67617" w14:textId="10DDBFD4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22,724</w:t>
            </w:r>
          </w:p>
        </w:tc>
      </w:tr>
      <w:tr w:rsidR="005507C0" w:rsidRPr="00B267CE" w14:paraId="35B94785" w14:textId="77777777" w:rsidTr="007B5B9D">
        <w:tc>
          <w:tcPr>
            <w:tcW w:w="2154" w:type="pct"/>
            <w:tcBorders>
              <w:bottom w:val="nil"/>
            </w:tcBorders>
          </w:tcPr>
          <w:p w14:paraId="62FABFFB" w14:textId="77777777" w:rsidR="005507C0" w:rsidRPr="00B267CE" w:rsidRDefault="005507C0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FFFFFF" w:themeFill="background1"/>
          </w:tcPr>
          <w:p w14:paraId="48A3F3CC" w14:textId="77777777" w:rsidR="005507C0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4CCBD5D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D8973F9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D32F378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16B31E89" w14:textId="77777777" w:rsidR="005507C0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0A71C5F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5F867F7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67CE" w:rsidRPr="00B267CE" w14:paraId="22BDB0BC" w14:textId="77777777" w:rsidTr="007B5B9D">
        <w:tblPrEx>
          <w:tblBorders>
            <w:bottom w:val="none" w:sz="0" w:space="0" w:color="auto"/>
          </w:tblBorders>
        </w:tblPrEx>
        <w:trPr>
          <w:trHeight w:val="380"/>
          <w:tblHeader/>
        </w:trPr>
        <w:tc>
          <w:tcPr>
            <w:tcW w:w="2154" w:type="pct"/>
          </w:tcPr>
          <w:p w14:paraId="20DFAE02" w14:textId="39283AC8" w:rsidR="00B267CE" w:rsidRPr="00B267CE" w:rsidRDefault="008F106C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46" w:type="pct"/>
            <w:gridSpan w:val="7"/>
          </w:tcPr>
          <w:p w14:paraId="40233BE6" w14:textId="109E35CA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362164CF" w14:textId="77777777" w:rsidTr="007B5B9D">
        <w:tblPrEx>
          <w:tblBorders>
            <w:bottom w:val="none" w:sz="0" w:space="0" w:color="auto"/>
          </w:tblBorders>
        </w:tblPrEx>
        <w:tc>
          <w:tcPr>
            <w:tcW w:w="2154" w:type="pct"/>
            <w:shd w:val="clear" w:color="auto" w:fill="auto"/>
          </w:tcPr>
          <w:p w14:paraId="1D66CD32" w14:textId="71E1F22A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5" w:type="pct"/>
            <w:shd w:val="clear" w:color="auto" w:fill="auto"/>
          </w:tcPr>
          <w:p w14:paraId="0BDAC325" w14:textId="22217E36" w:rsidR="00B267CE" w:rsidRPr="00B267CE" w:rsidRDefault="006B756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7D1CF5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  <w:shd w:val="clear" w:color="auto" w:fill="auto"/>
          </w:tcPr>
          <w:p w14:paraId="74CCDDE2" w14:textId="6FA803DD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7" w:type="pct"/>
            <w:vMerge w:val="restart"/>
            <w:shd w:val="clear" w:color="auto" w:fill="auto"/>
          </w:tcPr>
          <w:p w14:paraId="7269231B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674B453" w14:textId="63672933" w:rsidR="00B267CE" w:rsidRPr="00B267CE" w:rsidRDefault="00727E2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636B530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7BD1AE87" w14:textId="02E933E9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B267CE" w:rsidRPr="00B267CE" w14:paraId="44406C39" w14:textId="77777777" w:rsidTr="007B5B9D">
        <w:tblPrEx>
          <w:tblBorders>
            <w:bottom w:val="none" w:sz="0" w:space="0" w:color="auto"/>
          </w:tblBorders>
        </w:tblPrEx>
        <w:tc>
          <w:tcPr>
            <w:tcW w:w="2154" w:type="pct"/>
            <w:shd w:val="clear" w:color="auto" w:fill="auto"/>
          </w:tcPr>
          <w:p w14:paraId="26D3A289" w14:textId="1798484C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200F2D00" w14:textId="79F397AF" w:rsidR="00B267CE" w:rsidRPr="00B267CE" w:rsidRDefault="006B756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3E1A91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  <w:shd w:val="clear" w:color="auto" w:fill="auto"/>
          </w:tcPr>
          <w:p w14:paraId="468DDDAE" w14:textId="1D759560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Merge/>
            <w:shd w:val="clear" w:color="auto" w:fill="auto"/>
          </w:tcPr>
          <w:p w14:paraId="4B7E2E1C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2BBBB91" w14:textId="7B251A95" w:rsidR="00B267CE" w:rsidRPr="00B267CE" w:rsidRDefault="00727E2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29" w:type="pct"/>
            <w:shd w:val="clear" w:color="auto" w:fill="auto"/>
          </w:tcPr>
          <w:p w14:paraId="371789E2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D1185A2" w14:textId="1FC253C5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67CE" w:rsidRPr="00B267CE" w14:paraId="6F370192" w14:textId="77777777" w:rsidTr="007B5B9D">
        <w:tblPrEx>
          <w:tblBorders>
            <w:bottom w:val="none" w:sz="0" w:space="0" w:color="auto"/>
          </w:tblBorders>
        </w:tblPrEx>
        <w:tc>
          <w:tcPr>
            <w:tcW w:w="2154" w:type="pct"/>
            <w:shd w:val="clear" w:color="auto" w:fill="auto"/>
          </w:tcPr>
          <w:p w14:paraId="0CFD2150" w14:textId="0971ED45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  <w:shd w:val="clear" w:color="auto" w:fill="auto"/>
          </w:tcPr>
          <w:p w14:paraId="65F3AAC4" w14:textId="42768865" w:rsidR="00B267CE" w:rsidRPr="00B267CE" w:rsidRDefault="006B756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5,260</w:t>
            </w:r>
          </w:p>
        </w:tc>
        <w:tc>
          <w:tcPr>
            <w:tcW w:w="147" w:type="pct"/>
            <w:shd w:val="clear" w:color="auto" w:fill="auto"/>
          </w:tcPr>
          <w:p w14:paraId="4FEAFD97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  <w:shd w:val="clear" w:color="auto" w:fill="auto"/>
          </w:tcPr>
          <w:p w14:paraId="050F6246" w14:textId="6E52E040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147" w:type="pct"/>
            <w:vMerge/>
            <w:shd w:val="clear" w:color="auto" w:fill="auto"/>
          </w:tcPr>
          <w:p w14:paraId="3A39D7CB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581861B5" w14:textId="674BB7C0" w:rsidR="00B267CE" w:rsidRPr="00B267CE" w:rsidRDefault="00727E2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4,297</w:t>
            </w:r>
          </w:p>
        </w:tc>
        <w:tc>
          <w:tcPr>
            <w:tcW w:w="129" w:type="pct"/>
            <w:shd w:val="clear" w:color="auto" w:fill="auto"/>
          </w:tcPr>
          <w:p w14:paraId="3A694A3A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74515501" w14:textId="63962EDB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3,281</w:t>
            </w:r>
          </w:p>
        </w:tc>
      </w:tr>
      <w:tr w:rsidR="00F14682" w:rsidRPr="00B267CE" w14:paraId="6C5A9E49" w14:textId="77777777" w:rsidTr="007B5B9D">
        <w:tblPrEx>
          <w:tblBorders>
            <w:bottom w:val="none" w:sz="0" w:space="0" w:color="auto"/>
          </w:tblBorders>
        </w:tblPrEx>
        <w:tc>
          <w:tcPr>
            <w:tcW w:w="2154" w:type="pct"/>
          </w:tcPr>
          <w:p w14:paraId="261283D8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4B0B37AF" w:rsidR="00B267CE" w:rsidRPr="00B267CE" w:rsidRDefault="00727E2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5,260</w:t>
            </w:r>
          </w:p>
        </w:tc>
        <w:tc>
          <w:tcPr>
            <w:tcW w:w="147" w:type="pct"/>
            <w:shd w:val="clear" w:color="auto" w:fill="FFFFFF" w:themeFill="background1"/>
          </w:tcPr>
          <w:p w14:paraId="7CBCBF60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6EB427AF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4,467</w:t>
            </w:r>
          </w:p>
        </w:tc>
        <w:tc>
          <w:tcPr>
            <w:tcW w:w="147" w:type="pct"/>
            <w:vMerge/>
            <w:shd w:val="clear" w:color="auto" w:fill="FFFFFF" w:themeFill="background1"/>
          </w:tcPr>
          <w:p w14:paraId="50BE4A02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0293" w14:textId="5A5091DB" w:rsidR="00B267CE" w:rsidRPr="00B267CE" w:rsidRDefault="00727E2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4,981</w:t>
            </w:r>
          </w:p>
        </w:tc>
        <w:tc>
          <w:tcPr>
            <w:tcW w:w="129" w:type="pct"/>
            <w:shd w:val="clear" w:color="auto" w:fill="FFFFFF" w:themeFill="background1"/>
          </w:tcPr>
          <w:p w14:paraId="79B17EB1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38D93F82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</w:tr>
    </w:tbl>
    <w:p w14:paraId="65C3D0D6" w14:textId="7C0FBFE2" w:rsidR="008F106C" w:rsidRDefault="008F106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03412F1A" w14:textId="77777777" w:rsidR="008F106C" w:rsidRDefault="008F1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F83C43C" w14:textId="22A79A43" w:rsidR="005729CF" w:rsidRPr="00B267CE" w:rsidRDefault="005729CF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</w:t>
      </w:r>
      <w:r w:rsidR="00987F2F"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หนี้การค้า</w:t>
      </w:r>
    </w:p>
    <w:p w14:paraId="12D5CD6A" w14:textId="77777777" w:rsidR="00B267CE" w:rsidRPr="00B267CE" w:rsidRDefault="00B267CE" w:rsidP="00617A3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8974E0" w:rsidRPr="00B267CE" w14:paraId="7C9C1A95" w14:textId="77777777" w:rsidTr="007A08C1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5053326F" w14:textId="77777777" w:rsidR="008974E0" w:rsidRPr="00B267CE" w:rsidRDefault="008974E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C29A67" w14:textId="77777777" w:rsidR="008974E0" w:rsidRPr="00B267CE" w:rsidRDefault="008974E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A1F3C" w14:textId="77777777" w:rsidR="008974E0" w:rsidRPr="00B267CE" w:rsidRDefault="008974E0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F7D1503" w14:textId="77777777" w:rsidR="008974E0" w:rsidRPr="00B267CE" w:rsidRDefault="008974E0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1C99016B" w14:textId="77777777" w:rsidTr="007A08C1">
        <w:trPr>
          <w:trHeight w:val="83"/>
          <w:tblHeader/>
        </w:trPr>
        <w:tc>
          <w:tcPr>
            <w:tcW w:w="3870" w:type="dxa"/>
            <w:shd w:val="clear" w:color="auto" w:fill="auto"/>
            <w:vAlign w:val="bottom"/>
          </w:tcPr>
          <w:p w14:paraId="0BB4C822" w14:textId="6F140E3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6E7986" w14:textId="4F705759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38D3D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247204" w14:textId="4C9F4F74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36EE39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DFAC4" w14:textId="7C47077B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86A06FF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B3DA7" w14:textId="259BFDAD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67CE" w:rsidRPr="00B267CE" w14:paraId="749E118C" w14:textId="77777777" w:rsidTr="007A08C1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5B94DE0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68795" w14:textId="3016C1C6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5C658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B0A6F8" w14:textId="2B4060C8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023C5A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234BE" w14:textId="571CAC95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3E3404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E52E0" w14:textId="6CFE5514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67CE" w:rsidRPr="00B267CE" w14:paraId="7E8C253D" w14:textId="77777777" w:rsidTr="007A08C1">
        <w:trPr>
          <w:trHeight w:val="20"/>
        </w:trPr>
        <w:tc>
          <w:tcPr>
            <w:tcW w:w="3870" w:type="dxa"/>
          </w:tcPr>
          <w:p w14:paraId="34D81FD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24B51C0" w14:textId="0CDFFDA9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67CE" w:rsidRPr="00B267CE" w14:paraId="1B4097BE" w14:textId="77777777" w:rsidTr="007A08C1">
        <w:trPr>
          <w:trHeight w:val="20"/>
        </w:trPr>
        <w:tc>
          <w:tcPr>
            <w:tcW w:w="3870" w:type="dxa"/>
          </w:tcPr>
          <w:p w14:paraId="617D83F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273D008A" w14:textId="05A13795" w:rsidR="00B267CE" w:rsidRPr="00B267CE" w:rsidRDefault="00E31436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39,083</w:t>
            </w:r>
          </w:p>
        </w:tc>
        <w:tc>
          <w:tcPr>
            <w:tcW w:w="270" w:type="dxa"/>
          </w:tcPr>
          <w:p w14:paraId="6A4A652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68944" w14:textId="0A033CD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45,320</w:t>
            </w:r>
          </w:p>
        </w:tc>
        <w:tc>
          <w:tcPr>
            <w:tcW w:w="270" w:type="dxa"/>
          </w:tcPr>
          <w:p w14:paraId="529CCD3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9BD2D" w14:textId="186AAE5C" w:rsidR="00B267CE" w:rsidRPr="00B267CE" w:rsidRDefault="008A2FF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21,101</w:t>
            </w:r>
          </w:p>
        </w:tc>
        <w:tc>
          <w:tcPr>
            <w:tcW w:w="270" w:type="dxa"/>
          </w:tcPr>
          <w:p w14:paraId="2D5B4D6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52B08" w14:textId="5FC98761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21,053</w:t>
            </w:r>
          </w:p>
        </w:tc>
      </w:tr>
      <w:tr w:rsidR="00B267CE" w:rsidRPr="00B267CE" w14:paraId="33E535E0" w14:textId="77777777" w:rsidTr="007A08C1">
        <w:trPr>
          <w:trHeight w:val="20"/>
        </w:trPr>
        <w:tc>
          <w:tcPr>
            <w:tcW w:w="3870" w:type="dxa"/>
          </w:tcPr>
          <w:p w14:paraId="180A129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5577F80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3283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9BF1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570C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594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4DA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23439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7CE" w:rsidRPr="00B267CE" w14:paraId="0BE520BB" w14:textId="77777777" w:rsidTr="007A08C1">
        <w:trPr>
          <w:trHeight w:val="20"/>
        </w:trPr>
        <w:tc>
          <w:tcPr>
            <w:tcW w:w="3870" w:type="dxa"/>
          </w:tcPr>
          <w:p w14:paraId="7B509E6D" w14:textId="3102F34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DAA372" w14:textId="65576E3E" w:rsidR="00B267CE" w:rsidRPr="00B267CE" w:rsidRDefault="007B3ED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70" w:type="dxa"/>
          </w:tcPr>
          <w:p w14:paraId="04BD435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CAB1B" w14:textId="3C72F648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18,891</w:t>
            </w:r>
          </w:p>
        </w:tc>
        <w:tc>
          <w:tcPr>
            <w:tcW w:w="270" w:type="dxa"/>
          </w:tcPr>
          <w:p w14:paraId="25CD107D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E519E" w14:textId="2231929B" w:rsidR="00B267CE" w:rsidRPr="00B267CE" w:rsidRDefault="008A2FF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8,461</w:t>
            </w:r>
          </w:p>
        </w:tc>
        <w:tc>
          <w:tcPr>
            <w:tcW w:w="270" w:type="dxa"/>
          </w:tcPr>
          <w:p w14:paraId="258DFBC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1ECC5" w14:textId="1E68DB23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7,228</w:t>
            </w:r>
          </w:p>
        </w:tc>
      </w:tr>
      <w:tr w:rsidR="00B267CE" w:rsidRPr="00B267CE" w14:paraId="67F1DAF2" w14:textId="77777777" w:rsidTr="007A08C1">
        <w:trPr>
          <w:trHeight w:val="20"/>
        </w:trPr>
        <w:tc>
          <w:tcPr>
            <w:tcW w:w="3870" w:type="dxa"/>
          </w:tcPr>
          <w:p w14:paraId="70254D45" w14:textId="2FD4935C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21237C4" w14:textId="6F1873B8" w:rsidR="00B267CE" w:rsidRPr="00B267CE" w:rsidRDefault="003C284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6FF24306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0241CE" w14:textId="6613C000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70" w:type="dxa"/>
          </w:tcPr>
          <w:p w14:paraId="3DA342C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6401C" w14:textId="0B186763" w:rsidR="00B267CE" w:rsidRPr="00B267CE" w:rsidRDefault="008A2FF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11164E4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51CE2" w14:textId="6F9A9BA0" w:rsidR="00B267CE" w:rsidRPr="00B267CE" w:rsidRDefault="00B267CE" w:rsidP="00F8760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7CE" w:rsidRPr="00B267CE" w14:paraId="2F45B7AC" w14:textId="77777777" w:rsidTr="007A08C1">
        <w:trPr>
          <w:trHeight w:val="20"/>
        </w:trPr>
        <w:tc>
          <w:tcPr>
            <w:tcW w:w="3870" w:type="dxa"/>
          </w:tcPr>
          <w:p w14:paraId="446975BE" w14:textId="1CEEFD48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  181 - 365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CD6CF38" w14:textId="46F727C8" w:rsidR="00B267CE" w:rsidRPr="00B267CE" w:rsidRDefault="003C284E" w:rsidP="00A90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5CA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7D85EF9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C0692C" w14:textId="69703811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6A8F9A6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3E81E" w14:textId="1E074075" w:rsidR="00B267CE" w:rsidRPr="00B267CE" w:rsidRDefault="008A2FF0" w:rsidP="00D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568C9A4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80F74" w14:textId="138D3AF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B267CE" w:rsidRPr="00B267CE" w14:paraId="1F085A2F" w14:textId="77777777" w:rsidTr="007A08C1">
        <w:trPr>
          <w:trHeight w:val="20"/>
        </w:trPr>
        <w:tc>
          <w:tcPr>
            <w:tcW w:w="3870" w:type="dxa"/>
          </w:tcPr>
          <w:p w14:paraId="20A415EE" w14:textId="0ACE260C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A1A23" w14:textId="5604FFE4" w:rsidR="00B267CE" w:rsidRPr="00B267CE" w:rsidRDefault="00E62DAA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B53">
              <w:rPr>
                <w:rFonts w:asciiTheme="majorBidi" w:hAnsiTheme="majorBidi" w:cstheme="majorBidi"/>
                <w:sz w:val="30"/>
                <w:szCs w:val="30"/>
              </w:rPr>
              <w:t>,705</w:t>
            </w:r>
          </w:p>
        </w:tc>
        <w:tc>
          <w:tcPr>
            <w:tcW w:w="270" w:type="dxa"/>
            <w:shd w:val="clear" w:color="auto" w:fill="auto"/>
          </w:tcPr>
          <w:p w14:paraId="1CF97FE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AD0DA0" w14:textId="2FF36CC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2,240</w:t>
            </w:r>
          </w:p>
        </w:tc>
        <w:tc>
          <w:tcPr>
            <w:tcW w:w="270" w:type="dxa"/>
          </w:tcPr>
          <w:p w14:paraId="4BF06FE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016394" w14:textId="62B31920" w:rsidR="00B267CE" w:rsidRPr="00B267CE" w:rsidRDefault="008A2FF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DF2153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6A56183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EC65C1" w14:textId="51365B9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</w:tr>
      <w:tr w:rsidR="00B267CE" w:rsidRPr="00B267CE" w14:paraId="39AA9356" w14:textId="77777777" w:rsidTr="007A08C1">
        <w:trPr>
          <w:trHeight w:val="20"/>
        </w:trPr>
        <w:tc>
          <w:tcPr>
            <w:tcW w:w="3870" w:type="dxa"/>
          </w:tcPr>
          <w:p w14:paraId="1E7871F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B94071" w14:textId="2FC07F3C" w:rsidR="00B267CE" w:rsidRPr="00B267CE" w:rsidRDefault="000F3B53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</w:t>
            </w:r>
            <w:r w:rsidR="002D5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16E9E082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568A35" w14:textId="0923C27C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69,190</w:t>
            </w:r>
          </w:p>
        </w:tc>
        <w:tc>
          <w:tcPr>
            <w:tcW w:w="270" w:type="dxa"/>
          </w:tcPr>
          <w:p w14:paraId="0400E8D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F0AAC3" w14:textId="4E59BEAF" w:rsidR="00B267CE" w:rsidRPr="00B267CE" w:rsidRDefault="00453514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30,562</w:t>
            </w:r>
          </w:p>
        </w:tc>
        <w:tc>
          <w:tcPr>
            <w:tcW w:w="270" w:type="dxa"/>
          </w:tcPr>
          <w:p w14:paraId="78D3D8F2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6C182" w14:textId="56A2BB1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30,339</w:t>
            </w:r>
          </w:p>
        </w:tc>
      </w:tr>
      <w:tr w:rsidR="00B267CE" w:rsidRPr="00B267CE" w14:paraId="46192B05" w14:textId="77777777" w:rsidTr="007A08C1">
        <w:trPr>
          <w:trHeight w:val="20"/>
        </w:trPr>
        <w:tc>
          <w:tcPr>
            <w:tcW w:w="3870" w:type="dxa"/>
            <w:shd w:val="clear" w:color="auto" w:fill="auto"/>
          </w:tcPr>
          <w:p w14:paraId="5FE30E8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C7379C" w14:textId="77777777" w:rsid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4341DB" w14:textId="094713EF" w:rsidR="00B267CE" w:rsidRPr="00B267CE" w:rsidRDefault="002D526B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(1,368)</w:t>
            </w:r>
          </w:p>
        </w:tc>
        <w:tc>
          <w:tcPr>
            <w:tcW w:w="270" w:type="dxa"/>
            <w:shd w:val="clear" w:color="auto" w:fill="auto"/>
          </w:tcPr>
          <w:p w14:paraId="2D421D9D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F322C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E8364" w14:textId="5B6BF9F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(2,477)</w:t>
            </w:r>
          </w:p>
        </w:tc>
        <w:tc>
          <w:tcPr>
            <w:tcW w:w="270" w:type="dxa"/>
            <w:shd w:val="clear" w:color="auto" w:fill="auto"/>
          </w:tcPr>
          <w:p w14:paraId="19E371D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5A7C60" w14:textId="77777777" w:rsid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0A7DC" w14:textId="1D82DC1C" w:rsidR="00B267CE" w:rsidRPr="00B267CE" w:rsidRDefault="008A2FF0" w:rsidP="00F8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F42">
              <w:rPr>
                <w:rFonts w:asciiTheme="majorBidi" w:hAnsiTheme="majorBidi" w:cstheme="majorBidi"/>
                <w:sz w:val="30"/>
                <w:szCs w:val="30"/>
              </w:rPr>
              <w:t>953)</w:t>
            </w:r>
          </w:p>
        </w:tc>
        <w:tc>
          <w:tcPr>
            <w:tcW w:w="270" w:type="dxa"/>
            <w:shd w:val="clear" w:color="auto" w:fill="auto"/>
          </w:tcPr>
          <w:p w14:paraId="4FD4620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1C094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1CE04" w14:textId="1CD3C506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(2,057)</w:t>
            </w:r>
          </w:p>
        </w:tc>
      </w:tr>
      <w:tr w:rsidR="00B267CE" w:rsidRPr="00B267CE" w14:paraId="03BAE63D" w14:textId="77777777" w:rsidTr="007A08C1">
        <w:trPr>
          <w:trHeight w:val="20"/>
        </w:trPr>
        <w:tc>
          <w:tcPr>
            <w:tcW w:w="3870" w:type="dxa"/>
          </w:tcPr>
          <w:p w14:paraId="4E94482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6992" w14:textId="439F8885" w:rsidR="00B267CE" w:rsidRPr="00B267CE" w:rsidRDefault="006F5CAB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53,968</w:t>
            </w:r>
          </w:p>
        </w:tc>
        <w:tc>
          <w:tcPr>
            <w:tcW w:w="270" w:type="dxa"/>
            <w:shd w:val="clear" w:color="auto" w:fill="auto"/>
          </w:tcPr>
          <w:p w14:paraId="305BD89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1B8F4" w14:textId="63B81900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66,713</w:t>
            </w:r>
          </w:p>
        </w:tc>
        <w:tc>
          <w:tcPr>
            <w:tcW w:w="270" w:type="dxa"/>
          </w:tcPr>
          <w:p w14:paraId="4771522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8FF53" w14:textId="053996C2" w:rsidR="00B267CE" w:rsidRPr="00B267CE" w:rsidRDefault="00156F4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29,609</w:t>
            </w:r>
          </w:p>
        </w:tc>
        <w:tc>
          <w:tcPr>
            <w:tcW w:w="270" w:type="dxa"/>
          </w:tcPr>
          <w:p w14:paraId="1418019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21A61" w14:textId="2A18A01D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28,282</w:t>
            </w:r>
          </w:p>
        </w:tc>
      </w:tr>
    </w:tbl>
    <w:p w14:paraId="12F8007D" w14:textId="68F7D6A3" w:rsidR="008974E0" w:rsidRPr="00B267CE" w:rsidRDefault="008974E0" w:rsidP="00617A3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8921A6" w:rsidRPr="00B267CE" w14:paraId="7431E1A8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78A0" w14:textId="49950271" w:rsidR="008921A6" w:rsidRPr="00B267CE" w:rsidRDefault="007136E4" w:rsidP="00617A33">
            <w:pPr>
              <w:tabs>
                <w:tab w:val="clear" w:pos="680"/>
                <w:tab w:val="left" w:pos="540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="00F6538E"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D32CC" w14:textId="6E721728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F27880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520A3" w14:textId="5A392252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921A6" w:rsidRPr="00B267CE" w14:paraId="0FA9F74A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124A" w14:textId="68C61D18" w:rsidR="008921A6" w:rsidRPr="00B267CE" w:rsidRDefault="003B39AC" w:rsidP="00617A33">
            <w:pPr>
              <w:tabs>
                <w:tab w:val="clear" w:pos="680"/>
                <w:tab w:val="left" w:pos="540"/>
              </w:tabs>
              <w:spacing w:line="240" w:lineRule="auto"/>
              <w:ind w:right="-8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4184E"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267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14184E"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267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E6417" w14:textId="36E6A70A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B2C3F0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39225" w14:textId="6209BD8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A8BFA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38DD72" w14:textId="0BC4A098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944045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727973" w14:textId="0FB7B1FB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21A6" w:rsidRPr="00B267CE" w14:paraId="76877C31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0633BC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FB94C7" w14:textId="6AB9B2BC" w:rsidR="008921A6" w:rsidRPr="00B267CE" w:rsidRDefault="00CF798E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921A6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21A6" w:rsidRPr="00B267CE" w14:paraId="223CB49C" w14:textId="77777777" w:rsidTr="00E2799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BEC6" w14:textId="57625914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77630" w14:textId="70CCA701" w:rsidR="008921A6" w:rsidRPr="00B267CE" w:rsidRDefault="00F80D8F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0BB1">
              <w:rPr>
                <w:rFonts w:asciiTheme="majorBidi" w:hAnsiTheme="majorBidi" w:cstheme="majorBidi"/>
                <w:sz w:val="30"/>
                <w:szCs w:val="30"/>
              </w:rPr>
              <w:t>1,109)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DFB7D" w14:textId="77777777" w:rsidR="008921A6" w:rsidRPr="00B267CE" w:rsidRDefault="008921A6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59B09" w14:textId="61ADE7A9" w:rsidR="008921A6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9A40D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B76EB8" w14:textId="018A46E2" w:rsidR="008921A6" w:rsidRPr="00B267CE" w:rsidRDefault="00A90BB1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F8D8A" w14:textId="77777777" w:rsidR="008921A6" w:rsidRPr="00B267CE" w:rsidRDefault="008921A6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5DB58" w14:textId="1E07C47D" w:rsidR="008921A6" w:rsidRPr="00B267CE" w:rsidRDefault="00E76296" w:rsidP="00F8760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B72DA50" w14:textId="77777777" w:rsidR="00337EF8" w:rsidRPr="00B267CE" w:rsidRDefault="00337EF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6B43BA0" w14:textId="337931A8" w:rsidR="00E15D18" w:rsidRPr="00B267CE" w:rsidRDefault="004B58A0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001E92"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94DE45E" w14:textId="68F1BF15" w:rsidR="0075652F" w:rsidRPr="008E2689" w:rsidRDefault="0075652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53"/>
        <w:gridCol w:w="270"/>
        <w:gridCol w:w="1107"/>
        <w:gridCol w:w="251"/>
        <w:gridCol w:w="1189"/>
      </w:tblGrid>
      <w:tr w:rsidR="0075652F" w:rsidRPr="00B267CE" w14:paraId="10B1E1B5" w14:textId="77777777" w:rsidTr="00096F57">
        <w:tc>
          <w:tcPr>
            <w:tcW w:w="3960" w:type="dxa"/>
            <w:shd w:val="clear" w:color="auto" w:fill="auto"/>
            <w:hideMark/>
          </w:tcPr>
          <w:p w14:paraId="5C3EB034" w14:textId="77777777" w:rsidR="0075652F" w:rsidRPr="00B267CE" w:rsidRDefault="0075652F" w:rsidP="008E2689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93" w:type="dxa"/>
            <w:gridSpan w:val="3"/>
            <w:shd w:val="clear" w:color="auto" w:fill="auto"/>
            <w:hideMark/>
          </w:tcPr>
          <w:p w14:paraId="6BFAB4B9" w14:textId="77777777" w:rsidR="0075652F" w:rsidRPr="00B267CE" w:rsidRDefault="0075652F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F40463" w14:textId="77777777" w:rsidR="0075652F" w:rsidRPr="00B267CE" w:rsidRDefault="0075652F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  <w:hideMark/>
          </w:tcPr>
          <w:p w14:paraId="2B590216" w14:textId="77777777" w:rsidR="0075652F" w:rsidRPr="00B267CE" w:rsidRDefault="0075652F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449A742E" w14:textId="77777777" w:rsidTr="00096F57">
        <w:tc>
          <w:tcPr>
            <w:tcW w:w="3960" w:type="dxa"/>
            <w:shd w:val="clear" w:color="auto" w:fill="auto"/>
          </w:tcPr>
          <w:p w14:paraId="4D646DB6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08D47" w14:textId="1A320C43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F6B3ECD" w14:textId="2321E250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551311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AC94FCA" w14:textId="4C7BA2FC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</w:tcPr>
          <w:p w14:paraId="3806BF57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5E746F7" w14:textId="560639D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67CE" w:rsidRPr="00B267CE" w14:paraId="0A8AF96F" w14:textId="77777777" w:rsidTr="00096F57">
        <w:tc>
          <w:tcPr>
            <w:tcW w:w="3960" w:type="dxa"/>
            <w:shd w:val="clear" w:color="auto" w:fill="auto"/>
          </w:tcPr>
          <w:p w14:paraId="132C9CD2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7D7D4" w14:textId="010D62D5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C2B21DC" w14:textId="76D57DD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BEB7E8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A227F4" w14:textId="6EB58414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7FE3B253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5D3D0F90" w14:textId="5F481F3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267CE" w:rsidRPr="00B267CE" w14:paraId="603D6417" w14:textId="77777777" w:rsidTr="00096F57">
        <w:tc>
          <w:tcPr>
            <w:tcW w:w="3960" w:type="dxa"/>
            <w:shd w:val="clear" w:color="auto" w:fill="auto"/>
          </w:tcPr>
          <w:p w14:paraId="108FBCF1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hideMark/>
          </w:tcPr>
          <w:p w14:paraId="1E849B0F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7CE" w:rsidRPr="00B267CE" w14:paraId="0BCDA8DE" w14:textId="77777777" w:rsidTr="00096F57">
        <w:tc>
          <w:tcPr>
            <w:tcW w:w="3960" w:type="dxa"/>
            <w:shd w:val="clear" w:color="auto" w:fill="auto"/>
            <w:vAlign w:val="bottom"/>
          </w:tcPr>
          <w:p w14:paraId="045572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1FB3A5" w14:textId="48285262" w:rsidR="00B267CE" w:rsidRPr="009F05DC" w:rsidRDefault="00A71478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78,33</w:t>
            </w:r>
            <w:r w:rsidR="009F05DC" w:rsidRPr="009F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BABDE" w14:textId="77777777" w:rsidR="00B267CE" w:rsidRPr="009F05DC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03D1ED8" w14:textId="19391EAE" w:rsidR="00B267CE" w:rsidRPr="009F05DC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50AF9" w14:textId="77777777" w:rsidR="00B267CE" w:rsidRPr="009F05DC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F12EFBC" w14:textId="5A9AADAC" w:rsidR="00B267CE" w:rsidRPr="009F05DC" w:rsidRDefault="00167EE5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79,4</w:t>
            </w:r>
            <w:r w:rsidR="009F05DC" w:rsidRPr="009F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83F41D" w14:textId="77777777" w:rsidR="00B267CE" w:rsidRPr="009F05DC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538B6E8" w14:textId="152C8746" w:rsidR="00B267CE" w:rsidRPr="009F05DC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105,115</w:t>
            </w:r>
          </w:p>
        </w:tc>
      </w:tr>
      <w:tr w:rsidR="00B267CE" w:rsidRPr="00B267CE" w14:paraId="79089B3F" w14:textId="77777777" w:rsidTr="00096F57">
        <w:tc>
          <w:tcPr>
            <w:tcW w:w="3960" w:type="dxa"/>
            <w:shd w:val="clear" w:color="auto" w:fill="auto"/>
            <w:vAlign w:val="bottom"/>
          </w:tcPr>
          <w:p w14:paraId="39487D1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F43D4E" w14:textId="1BB53399" w:rsidR="00B267CE" w:rsidRPr="00B267CE" w:rsidRDefault="00961B5B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095E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E2A996" w14:textId="0B74455B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0B8F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7146433" w14:textId="7DC10C49" w:rsidR="00B267CE" w:rsidRPr="00B267CE" w:rsidRDefault="001A7198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15,526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454C02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25CB13F" w14:textId="3623A564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11,039</w:t>
            </w:r>
          </w:p>
        </w:tc>
      </w:tr>
      <w:tr w:rsidR="00B267CE" w:rsidRPr="00B267CE" w14:paraId="493967CE" w14:textId="77777777" w:rsidTr="00096F57">
        <w:tc>
          <w:tcPr>
            <w:tcW w:w="3960" w:type="dxa"/>
            <w:shd w:val="clear" w:color="auto" w:fill="auto"/>
            <w:vAlign w:val="bottom"/>
          </w:tcPr>
          <w:p w14:paraId="34F6F9D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เงินจ่ายล่วงหน้าค่าบริการ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C6BDB" w14:textId="1680D459" w:rsidR="00B267CE" w:rsidRPr="00B267CE" w:rsidRDefault="00961B5B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588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A9D2DC" w14:textId="35D019A3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B20C6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BF53A3A" w14:textId="5090A0D5" w:rsidR="00B267CE" w:rsidRPr="00B267CE" w:rsidRDefault="00DC2A2D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6,841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C784E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64391B3" w14:textId="316977BF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5,180</w:t>
            </w:r>
          </w:p>
        </w:tc>
      </w:tr>
      <w:tr w:rsidR="00B267CE" w:rsidRPr="00B267CE" w14:paraId="76AE5E02" w14:textId="77777777" w:rsidTr="00096F57">
        <w:tc>
          <w:tcPr>
            <w:tcW w:w="3960" w:type="dxa"/>
            <w:shd w:val="clear" w:color="auto" w:fill="auto"/>
            <w:vAlign w:val="bottom"/>
          </w:tcPr>
          <w:p w14:paraId="193A55C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21E444DC" w:rsidR="00B267CE" w:rsidRPr="00441371" w:rsidRDefault="00187628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B267CE" w:rsidRPr="00441371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5B19FFEF" w:rsidR="00B267CE" w:rsidRPr="00441371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236CB" w14:textId="77777777" w:rsidR="00B267CE" w:rsidRPr="00441371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42E4A5EA" w:rsidR="00B267CE" w:rsidRPr="00441371" w:rsidRDefault="00441371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85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DB93C8" w14:textId="77777777" w:rsidR="00B267CE" w:rsidRPr="00441371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6246D90B" w:rsidR="00B267CE" w:rsidRPr="00441371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3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690</w:t>
            </w:r>
          </w:p>
        </w:tc>
      </w:tr>
      <w:tr w:rsidR="00B267CE" w:rsidRPr="00B267CE" w14:paraId="1037DD46" w14:textId="77777777" w:rsidTr="00096F57">
        <w:tc>
          <w:tcPr>
            <w:tcW w:w="3960" w:type="dxa"/>
            <w:shd w:val="clear" w:color="auto" w:fill="auto"/>
            <w:vAlign w:val="bottom"/>
            <w:hideMark/>
          </w:tcPr>
          <w:p w14:paraId="1A597A8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64F441F1" w:rsidR="00B267CE" w:rsidRPr="00B267CE" w:rsidRDefault="00886B5C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6DAAC113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3C9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63543317" w:rsidR="00B267CE" w:rsidRPr="00B267CE" w:rsidRDefault="00B85F17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102,208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EC1AF2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68A5CB1C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122,024</w:t>
            </w:r>
          </w:p>
        </w:tc>
      </w:tr>
    </w:tbl>
    <w:p w14:paraId="70D2B874" w14:textId="77777777" w:rsidR="00337EF8" w:rsidRPr="008E2689" w:rsidRDefault="00337EF8" w:rsidP="00617A33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20"/>
          <w:szCs w:val="20"/>
          <w:u w:val="none"/>
          <w:lang w:val="th-TH"/>
        </w:rPr>
      </w:pPr>
    </w:p>
    <w:p w14:paraId="21FD9D7E" w14:textId="41D3AE4E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E268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shd w:val="clear" w:color="auto" w:fill="auto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shd w:val="clear" w:color="auto" w:fill="auto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2AC8AA4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4BADB362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C79CCD" w14:textId="48B29385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14:paraId="41D75B62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D9A28D" w14:textId="704A2A3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13E0744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3A981E9" w14:textId="7465BEF2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0736A8" w14:textId="72B56D8E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67CE" w:rsidRPr="00B267CE" w14:paraId="65E797C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5066201A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EA54F1" w14:textId="38BAAF79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0C997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42D47" w14:textId="07AACF54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7B39E4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6EE5F5F" w14:textId="7EAB6BCF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E1F101" w14:textId="46BA5BD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267CE" w:rsidRPr="00B267CE" w14:paraId="5CE7CA35" w14:textId="77777777" w:rsidTr="00A35740">
        <w:trPr>
          <w:trHeight w:val="232"/>
        </w:trPr>
        <w:tc>
          <w:tcPr>
            <w:tcW w:w="3918" w:type="dxa"/>
            <w:shd w:val="clear" w:color="auto" w:fill="auto"/>
          </w:tcPr>
          <w:p w14:paraId="00B62355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hideMark/>
          </w:tcPr>
          <w:p w14:paraId="66762149" w14:textId="0150E8BD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267CE" w:rsidRPr="00B267CE" w14:paraId="1DC5DD9B" w14:textId="77777777" w:rsidTr="00A35740">
        <w:trPr>
          <w:trHeight w:val="164"/>
        </w:trPr>
        <w:tc>
          <w:tcPr>
            <w:tcW w:w="3918" w:type="dxa"/>
            <w:shd w:val="clear" w:color="auto" w:fill="auto"/>
            <w:hideMark/>
          </w:tcPr>
          <w:p w14:paraId="43452CA5" w14:textId="4A6105DE" w:rsidR="00B267CE" w:rsidRPr="00B267CE" w:rsidRDefault="00B267CE" w:rsidP="00617A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176" w:type="dxa"/>
            <w:shd w:val="clear" w:color="auto" w:fill="auto"/>
          </w:tcPr>
          <w:p w14:paraId="4FCE842A" w14:textId="06B13CF9" w:rsidR="00B267CE" w:rsidRPr="00B267CE" w:rsidRDefault="00D206AE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694,290</w:t>
            </w:r>
          </w:p>
        </w:tc>
        <w:tc>
          <w:tcPr>
            <w:tcW w:w="268" w:type="dxa"/>
            <w:shd w:val="clear" w:color="auto" w:fill="auto"/>
          </w:tcPr>
          <w:p w14:paraId="40B1316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8BFFBDA" w14:textId="708F49E8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696,083</w:t>
            </w:r>
          </w:p>
        </w:tc>
        <w:tc>
          <w:tcPr>
            <w:tcW w:w="241" w:type="dxa"/>
            <w:shd w:val="clear" w:color="auto" w:fill="auto"/>
          </w:tcPr>
          <w:p w14:paraId="282DBB1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D6EC2C8" w14:textId="0FAD144B" w:rsidR="00B267CE" w:rsidRPr="00B267CE" w:rsidRDefault="0083243E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646,358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D336EA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9293AE9" w14:textId="3064A97C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644,581</w:t>
            </w:r>
          </w:p>
        </w:tc>
      </w:tr>
      <w:tr w:rsidR="00B267CE" w:rsidRPr="00B267CE" w14:paraId="2DF69063" w14:textId="77777777" w:rsidTr="00A35740">
        <w:trPr>
          <w:trHeight w:val="320"/>
        </w:trPr>
        <w:tc>
          <w:tcPr>
            <w:tcW w:w="3918" w:type="dxa"/>
            <w:shd w:val="clear" w:color="auto" w:fill="auto"/>
          </w:tcPr>
          <w:p w14:paraId="4AD3386F" w14:textId="77777777" w:rsidR="00B267CE" w:rsidRPr="00B267CE" w:rsidRDefault="00B267CE" w:rsidP="00617A3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CBD9" w14:textId="44907FDB" w:rsidR="00B267CE" w:rsidRPr="00B267CE" w:rsidRDefault="00D206AE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210F49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439FD" w14:textId="0673A060" w:rsidR="00B267CE" w:rsidRPr="00B267CE" w:rsidRDefault="00B267CE" w:rsidP="00096F5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4169E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90907" w14:textId="77054722" w:rsidR="00B267CE" w:rsidRPr="00B267CE" w:rsidRDefault="0083243E" w:rsidP="00096F57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D2C3546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8F34" w14:textId="1CD14BD0" w:rsidR="00B267CE" w:rsidRPr="00B267CE" w:rsidRDefault="00B267CE" w:rsidP="00096F57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267CE" w:rsidRPr="00B267CE" w14:paraId="4A6303C3" w14:textId="77777777" w:rsidTr="00A35740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670DFF47" w14:textId="77777777" w:rsidR="00B267CE" w:rsidRPr="00B267CE" w:rsidRDefault="00B267CE" w:rsidP="00617A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F07346A" w14:textId="6F1F72DD" w:rsidR="00B267CE" w:rsidRPr="00B267CE" w:rsidRDefault="006D3ED1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697,048</w:t>
            </w:r>
          </w:p>
        </w:tc>
        <w:tc>
          <w:tcPr>
            <w:tcW w:w="268" w:type="dxa"/>
            <w:shd w:val="clear" w:color="auto" w:fill="auto"/>
          </w:tcPr>
          <w:p w14:paraId="7272966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0FFF935" w14:textId="453DE1F7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701,845</w:t>
            </w:r>
          </w:p>
        </w:tc>
        <w:tc>
          <w:tcPr>
            <w:tcW w:w="241" w:type="dxa"/>
            <w:shd w:val="clear" w:color="auto" w:fill="auto"/>
          </w:tcPr>
          <w:p w14:paraId="6708245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3E681A3E" w14:textId="5FBEE0FE" w:rsidR="00B267CE" w:rsidRPr="00B267CE" w:rsidRDefault="0083243E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646,358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AC38C2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E5510B" w14:textId="4E56497F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644,581</w:t>
            </w:r>
          </w:p>
        </w:tc>
      </w:tr>
      <w:tr w:rsidR="00B267CE" w:rsidRPr="00B267CE" w14:paraId="6E3A9B58" w14:textId="77777777" w:rsidTr="00A35740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39437EA" w14:textId="77777777" w:rsidR="00B267CE" w:rsidRPr="00B267CE" w:rsidRDefault="00B267CE" w:rsidP="00617A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831F14F" w14:textId="3F5E7B47" w:rsidR="00B267CE" w:rsidRPr="00B267CE" w:rsidRDefault="006D3ED1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01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50,468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F0353B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DAF829A" w14:textId="6DAB0F5E" w:rsidR="00B267CE" w:rsidRPr="00B267CE" w:rsidRDefault="00B267CE" w:rsidP="00096F5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(38,65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1320FB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8926535" w14:textId="359C0EB9" w:rsidR="00B267CE" w:rsidRPr="00B267CE" w:rsidRDefault="0083243E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(38,643)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34167C9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377970" w14:textId="0ACD1AA4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(36,591)</w:t>
            </w:r>
          </w:p>
        </w:tc>
      </w:tr>
      <w:tr w:rsidR="00B267CE" w:rsidRPr="00B267CE" w14:paraId="7198E2C3" w14:textId="77777777" w:rsidTr="00A35740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966811E" w14:textId="77777777" w:rsidR="00B267CE" w:rsidRPr="00B267CE" w:rsidRDefault="00B267CE" w:rsidP="00617A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4495E" w14:textId="20196A51" w:rsidR="00B267CE" w:rsidRPr="00B267CE" w:rsidRDefault="0053084D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646,580</w:t>
            </w:r>
          </w:p>
        </w:tc>
        <w:tc>
          <w:tcPr>
            <w:tcW w:w="268" w:type="dxa"/>
            <w:shd w:val="clear" w:color="auto" w:fill="auto"/>
          </w:tcPr>
          <w:p w14:paraId="242F837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2A69F" w14:textId="0D4C4524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663,195</w:t>
            </w:r>
          </w:p>
        </w:tc>
        <w:tc>
          <w:tcPr>
            <w:tcW w:w="241" w:type="dxa"/>
            <w:shd w:val="clear" w:color="auto" w:fill="auto"/>
          </w:tcPr>
          <w:p w14:paraId="254F056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FA3AC" w14:textId="2046B471" w:rsidR="00B267CE" w:rsidRPr="00B267CE" w:rsidRDefault="00A376F3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607,715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886FA7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3802C" w14:textId="5B7C99BB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607,990</w:t>
            </w:r>
          </w:p>
        </w:tc>
      </w:tr>
    </w:tbl>
    <w:p w14:paraId="2AB241C3" w14:textId="2B57AD34" w:rsidR="001F7AA2" w:rsidRPr="008E2689" w:rsidRDefault="001F7AA2" w:rsidP="00617A33">
      <w:pPr>
        <w:spacing w:line="240" w:lineRule="auto"/>
        <w:ind w:firstLine="706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2"/>
        <w:gridCol w:w="9"/>
        <w:gridCol w:w="263"/>
        <w:gridCol w:w="9"/>
        <w:gridCol w:w="1086"/>
        <w:gridCol w:w="11"/>
        <w:gridCol w:w="229"/>
        <w:gridCol w:w="7"/>
        <w:gridCol w:w="1088"/>
        <w:gridCol w:w="7"/>
        <w:gridCol w:w="267"/>
        <w:gridCol w:w="7"/>
        <w:gridCol w:w="1166"/>
      </w:tblGrid>
      <w:tr w:rsidR="00B267CE" w:rsidRPr="008330AA" w14:paraId="1D0D3B67" w14:textId="77777777" w:rsidTr="00230B50">
        <w:trPr>
          <w:tblHeader/>
        </w:trPr>
        <w:tc>
          <w:tcPr>
            <w:tcW w:w="2135" w:type="pct"/>
          </w:tcPr>
          <w:p w14:paraId="026F4364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3" w:type="pct"/>
            <w:gridSpan w:val="5"/>
          </w:tcPr>
          <w:p w14:paraId="01790084" w14:textId="77777777" w:rsidR="00B267CE" w:rsidRPr="008330AA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A156960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6"/>
          </w:tcPr>
          <w:p w14:paraId="427852CC" w14:textId="77777777" w:rsidR="00B267CE" w:rsidRPr="008330AA" w:rsidRDefault="00B267CE" w:rsidP="008E2689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8330AA" w14:paraId="2854B04C" w14:textId="77777777" w:rsidTr="00230B50">
        <w:trPr>
          <w:tblHeader/>
        </w:trPr>
        <w:tc>
          <w:tcPr>
            <w:tcW w:w="2135" w:type="pct"/>
          </w:tcPr>
          <w:p w14:paraId="1FAC9B90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330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33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</w:t>
            </w:r>
            <w:r w:rsidRPr="00833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330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3BD89F2E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05F8693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BBA673A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2"/>
          </w:tcPr>
          <w:p w14:paraId="69171441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70F754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CD12B4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B535E47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67CE" w:rsidRPr="008330AA" w14:paraId="6391F008" w14:textId="77777777" w:rsidTr="00230B50">
        <w:trPr>
          <w:tblHeader/>
        </w:trPr>
        <w:tc>
          <w:tcPr>
            <w:tcW w:w="2135" w:type="pct"/>
          </w:tcPr>
          <w:p w14:paraId="53FC19AB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13"/>
            <w:shd w:val="clear" w:color="auto" w:fill="auto"/>
          </w:tcPr>
          <w:p w14:paraId="09718898" w14:textId="77777777" w:rsidR="00B267CE" w:rsidRPr="008330AA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7CE" w:rsidRPr="008330AA" w14:paraId="302359D3" w14:textId="77777777" w:rsidTr="00230B50">
        <w:tc>
          <w:tcPr>
            <w:tcW w:w="2135" w:type="pct"/>
          </w:tcPr>
          <w:p w14:paraId="70B24150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26" w:type="pct"/>
            <w:shd w:val="clear" w:color="auto" w:fill="auto"/>
          </w:tcPr>
          <w:p w14:paraId="0180952C" w14:textId="77777777" w:rsidR="00B267CE" w:rsidRPr="008330AA" w:rsidRDefault="00B267CE" w:rsidP="00617A3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E77D3F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BC9F93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A42867F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52E838A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7910F7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338C8050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67CE" w:rsidRPr="008330AA" w14:paraId="79A21202" w14:textId="77777777" w:rsidTr="00230B50">
        <w:tc>
          <w:tcPr>
            <w:tcW w:w="2135" w:type="pct"/>
          </w:tcPr>
          <w:p w14:paraId="5739C88C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26" w:type="pct"/>
            <w:shd w:val="clear" w:color="auto" w:fill="auto"/>
          </w:tcPr>
          <w:p w14:paraId="5ECF74FB" w14:textId="77777777" w:rsidR="00B267CE" w:rsidRPr="008330AA" w:rsidRDefault="00B267CE" w:rsidP="00617A3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7C79E05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00601AE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17B3E37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00E7AD5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68AEF5C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B0D55D1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67CE" w:rsidRPr="008330AA" w14:paraId="3EC56C61" w14:textId="77777777" w:rsidTr="00230B50">
        <w:tc>
          <w:tcPr>
            <w:tcW w:w="2135" w:type="pct"/>
          </w:tcPr>
          <w:p w14:paraId="5999C3E5" w14:textId="77777777" w:rsidR="00B267CE" w:rsidRPr="008330AA" w:rsidRDefault="00B267CE" w:rsidP="00617A3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6" w:type="pct"/>
            <w:shd w:val="clear" w:color="auto" w:fill="auto"/>
          </w:tcPr>
          <w:p w14:paraId="7AFD1B0E" w14:textId="2A56F2C8" w:rsidR="00B267CE" w:rsidRPr="008330AA" w:rsidRDefault="00C964B3" w:rsidP="00617A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3,020,270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B03D362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CD134A3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2,993,804</w:t>
            </w:r>
          </w:p>
        </w:tc>
        <w:tc>
          <w:tcPr>
            <w:tcW w:w="129" w:type="pct"/>
            <w:gridSpan w:val="2"/>
          </w:tcPr>
          <w:p w14:paraId="40DD297B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7F8D2C78" w14:textId="25D35FA9" w:rsidR="00B267CE" w:rsidRPr="008330AA" w:rsidRDefault="003908B6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2,957,284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F00129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43696E9E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2,939,55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B267CE" w:rsidRPr="008330AA" w14:paraId="68ABB696" w14:textId="77777777" w:rsidTr="00230B50">
        <w:tc>
          <w:tcPr>
            <w:tcW w:w="2135" w:type="pct"/>
          </w:tcPr>
          <w:p w14:paraId="36DB9BEE" w14:textId="77777777" w:rsidR="00B267CE" w:rsidRPr="008330AA" w:rsidRDefault="00B267CE" w:rsidP="00617A3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</w:t>
            </w:r>
          </w:p>
        </w:tc>
        <w:tc>
          <w:tcPr>
            <w:tcW w:w="626" w:type="pct"/>
            <w:shd w:val="clear" w:color="auto" w:fill="auto"/>
          </w:tcPr>
          <w:p w14:paraId="21F9D95F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914D82C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7FB5CE79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7CBEE486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4251F086" w14:textId="436C7FCC" w:rsidR="00B267CE" w:rsidRPr="008330AA" w:rsidRDefault="00B267CE" w:rsidP="00617A33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C852AA8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7BC25109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67CE" w:rsidRPr="008330AA" w14:paraId="4986E9AD" w14:textId="77777777" w:rsidTr="00230B50">
        <w:tc>
          <w:tcPr>
            <w:tcW w:w="2135" w:type="pct"/>
          </w:tcPr>
          <w:p w14:paraId="1E887D20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534E5ED" w14:textId="11D0FCF4" w:rsidR="00B267CE" w:rsidRPr="008330AA" w:rsidRDefault="00C644E7" w:rsidP="00617A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11,818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965A2DF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5FC89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1,770</w:t>
            </w:r>
          </w:p>
        </w:tc>
        <w:tc>
          <w:tcPr>
            <w:tcW w:w="129" w:type="pct"/>
            <w:gridSpan w:val="2"/>
          </w:tcPr>
          <w:p w14:paraId="1B55DE1A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6461D" w14:textId="6B77C718" w:rsidR="00B267CE" w:rsidRPr="008330AA" w:rsidRDefault="003908B6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2,052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2CA8FD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BE5AC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267CE" w:rsidRPr="008330AA" w14:paraId="2263B8EB" w14:textId="77777777" w:rsidTr="00230B50">
        <w:tc>
          <w:tcPr>
            <w:tcW w:w="2135" w:type="pct"/>
          </w:tcPr>
          <w:p w14:paraId="57BF64CB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A9C81" w14:textId="689737F6" w:rsidR="00B267CE" w:rsidRPr="009B2ABC" w:rsidRDefault="00296634" w:rsidP="00617A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3,032,088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4A2FC1F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F0361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2,995,574</w:t>
            </w:r>
          </w:p>
        </w:tc>
        <w:tc>
          <w:tcPr>
            <w:tcW w:w="129" w:type="pct"/>
            <w:gridSpan w:val="2"/>
          </w:tcPr>
          <w:p w14:paraId="3421A370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7DBA1" w14:textId="10FA63F2" w:rsidR="00B267CE" w:rsidRPr="008330AA" w:rsidRDefault="004C2FAC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2,959,336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C015E18" w14:textId="77777777" w:rsidR="00B267CE" w:rsidRPr="008330AA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397D0" w14:textId="77777777" w:rsidR="00B267CE" w:rsidRPr="008330AA" w:rsidRDefault="00B267CE" w:rsidP="00617A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2,936,759</w:t>
            </w:r>
          </w:p>
        </w:tc>
      </w:tr>
    </w:tbl>
    <w:p w14:paraId="7D716652" w14:textId="77777777" w:rsidR="00B267CE" w:rsidRPr="00B267CE" w:rsidRDefault="00B267CE" w:rsidP="001F7AA2">
      <w:pPr>
        <w:spacing w:line="376" w:lineRule="exact"/>
        <w:ind w:firstLine="706"/>
        <w:rPr>
          <w:rFonts w:asciiTheme="majorBidi" w:hAnsiTheme="majorBidi" w:cstheme="majorBidi"/>
          <w:sz w:val="24"/>
          <w:szCs w:val="24"/>
        </w:rPr>
      </w:pPr>
    </w:p>
    <w:p w14:paraId="2C379879" w14:textId="0A6A4082" w:rsidR="00D15F13" w:rsidRPr="00B267CE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B267CE" w:rsidSect="00EC06C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90A5871" w14:textId="1333F793" w:rsidR="00C112BE" w:rsidRPr="00B267CE" w:rsidRDefault="00C112BE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F67EAD9" w14:textId="77777777" w:rsidR="00C112BE" w:rsidRPr="00B267CE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13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52"/>
        <w:gridCol w:w="214"/>
        <w:gridCol w:w="870"/>
        <w:gridCol w:w="252"/>
        <w:gridCol w:w="831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B267CE" w:rsidDel="00685444" w14:paraId="728011A0" w14:textId="77777777" w:rsidTr="003B39AC">
        <w:trPr>
          <w:cantSplit/>
          <w:trHeight w:val="386"/>
          <w:tblHeader/>
        </w:trPr>
        <w:tc>
          <w:tcPr>
            <w:tcW w:w="1980" w:type="dxa"/>
          </w:tcPr>
          <w:p w14:paraId="60A96BD5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0"/>
            <w:vAlign w:val="center"/>
          </w:tcPr>
          <w:p w14:paraId="5E9AC4E3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B267CE" w:rsidDel="00685444" w14:paraId="2F068212" w14:textId="77777777" w:rsidTr="003B39AC">
        <w:trPr>
          <w:cantSplit/>
          <w:trHeight w:val="743"/>
          <w:tblHeader/>
        </w:trPr>
        <w:tc>
          <w:tcPr>
            <w:tcW w:w="1980" w:type="dxa"/>
            <w:vAlign w:val="center"/>
          </w:tcPr>
          <w:p w14:paraId="36312D2C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14:paraId="159F79F3" w14:textId="77777777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22162543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B267CE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B267CE" w:rsidRDefault="00C112BE" w:rsidP="003B39AC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B267CE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B267CE" w:rsidRDefault="004C11EE" w:rsidP="003B39AC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3D97C6F2" w:rsidR="00C112BE" w:rsidRPr="00B267CE" w:rsidDel="00685444" w:rsidRDefault="004C11E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B267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B267CE" w:rsidRPr="00B267CE" w14:paraId="618F2DE3" w14:textId="77777777" w:rsidTr="003B39AC">
        <w:trPr>
          <w:gridAfter w:val="1"/>
          <w:wAfter w:w="8" w:type="dxa"/>
          <w:cantSplit/>
          <w:trHeight w:val="357"/>
          <w:tblHeader/>
        </w:trPr>
        <w:tc>
          <w:tcPr>
            <w:tcW w:w="1980" w:type="dxa"/>
          </w:tcPr>
          <w:p w14:paraId="27B8BC1D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6C2842C1" w14:textId="049193C2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540E4103" w14:textId="32769A9E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214" w:type="dxa"/>
          </w:tcPr>
          <w:p w14:paraId="41E0F7B7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2C5762A2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22169C56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6BE9CF04" w14:textId="58784B8F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216" w:type="dxa"/>
          </w:tcPr>
          <w:p w14:paraId="03B7AD1D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4966EB1C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0C5675A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E4621E6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081573AB" w14:textId="638F708F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216" w:type="dxa"/>
          </w:tcPr>
          <w:p w14:paraId="3A030970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0C4D27A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9CB74C6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2C784E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03481714" w14:textId="150FF60C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14:paraId="7FAA0DD0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3BD4DC9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005DDBC2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439842E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41F0A722" w14:textId="0D90C05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3" w:type="dxa"/>
          </w:tcPr>
          <w:p w14:paraId="4848A62F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67B99C4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2075C83A" w14:textId="6EC6B6F6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</w:tr>
      <w:tr w:rsidR="00B267CE" w:rsidRPr="00B267CE" w14:paraId="2FF05CF3" w14:textId="77777777" w:rsidTr="003B39AC">
        <w:trPr>
          <w:gridAfter w:val="1"/>
          <w:wAfter w:w="8" w:type="dxa"/>
          <w:cantSplit/>
          <w:trHeight w:val="357"/>
          <w:tblHeader/>
        </w:trPr>
        <w:tc>
          <w:tcPr>
            <w:tcW w:w="1980" w:type="dxa"/>
          </w:tcPr>
          <w:p w14:paraId="4CE04EFB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5F1EC8C8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4" w:type="dxa"/>
          </w:tcPr>
          <w:p w14:paraId="22D14491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2F77863E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28EBAFFB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74CB06A6" w14:textId="784DCD8B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6" w:type="dxa"/>
          </w:tcPr>
          <w:p w14:paraId="2BCAFFAC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34AC34D8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3483E477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537E279A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6" w:type="dxa"/>
          </w:tcPr>
          <w:p w14:paraId="381731F9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76C5BE8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2654B744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18293294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9648524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657E5F1D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F06996A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57F95233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DBA70DD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5F636488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267CE" w:rsidRPr="00B267CE" w14:paraId="24300CC6" w14:textId="77777777" w:rsidTr="003B39AC">
        <w:trPr>
          <w:cantSplit/>
          <w:trHeight w:val="357"/>
          <w:tblHeader/>
        </w:trPr>
        <w:tc>
          <w:tcPr>
            <w:tcW w:w="1980" w:type="dxa"/>
          </w:tcPr>
          <w:p w14:paraId="332AB0A4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14:paraId="06ADDFAB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5" w:type="dxa"/>
            <w:gridSpan w:val="16"/>
          </w:tcPr>
          <w:p w14:paraId="576A4D9B" w14:textId="4D7FE0A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67CE" w:rsidRPr="00B267CE" w14:paraId="37F34652" w14:textId="77777777" w:rsidTr="003B39AC">
        <w:trPr>
          <w:gridAfter w:val="1"/>
          <w:wAfter w:w="8" w:type="dxa"/>
          <w:cantSplit/>
          <w:trHeight w:val="376"/>
        </w:trPr>
        <w:tc>
          <w:tcPr>
            <w:tcW w:w="1980" w:type="dxa"/>
          </w:tcPr>
          <w:p w14:paraId="6266DD1F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312E3A55" w:rsidR="00B267CE" w:rsidRPr="00B267CE" w:rsidRDefault="0073540A" w:rsidP="00B267CE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B267CE" w:rsidRPr="00B267CE" w:rsidRDefault="00B267CE" w:rsidP="00B26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52" w:type="dxa"/>
            <w:shd w:val="clear" w:color="auto" w:fill="FFFFFF" w:themeFill="background1"/>
          </w:tcPr>
          <w:p w14:paraId="5354BAA7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7489702E" w14:textId="2B1BC794" w:rsidR="00B267CE" w:rsidRPr="00B267CE" w:rsidRDefault="0073540A" w:rsidP="00B267C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0A0CB54D" w:rsidR="00B267CE" w:rsidRPr="00B267CE" w:rsidRDefault="00485CF1" w:rsidP="00B267C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008B00C6" w:rsidR="00B267CE" w:rsidRPr="00B267CE" w:rsidRDefault="00311503" w:rsidP="00B267C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136,934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60C37016" w:rsidR="00B267CE" w:rsidRPr="00B267CE" w:rsidRDefault="00B267CE" w:rsidP="00B267C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C93D56B" w:rsidR="00B267CE" w:rsidRPr="00B267CE" w:rsidRDefault="001E1515" w:rsidP="00B267C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4F7BCDA5" w:rsidR="00B267CE" w:rsidRPr="00B267CE" w:rsidRDefault="00B267CE" w:rsidP="00B267C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267CE" w:rsidRPr="00B267CE" w14:paraId="3F8998B5" w14:textId="77777777" w:rsidTr="003B39AC">
        <w:trPr>
          <w:gridAfter w:val="1"/>
          <w:wAfter w:w="8" w:type="dxa"/>
          <w:cantSplit/>
          <w:trHeight w:val="180"/>
        </w:trPr>
        <w:tc>
          <w:tcPr>
            <w:tcW w:w="1980" w:type="dxa"/>
            <w:vAlign w:val="bottom"/>
          </w:tcPr>
          <w:p w14:paraId="0ADD9275" w14:textId="77777777" w:rsidR="00B267CE" w:rsidRPr="00B267CE" w:rsidRDefault="00B267CE" w:rsidP="00B267CE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bottom"/>
          </w:tcPr>
          <w:p w14:paraId="0A593B47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1C43C2E6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7F3C96C3" w:rsidR="00B267CE" w:rsidRPr="00B267CE" w:rsidRDefault="00485CF1" w:rsidP="00B267C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51C41720" w:rsidR="00B267CE" w:rsidRPr="00B267CE" w:rsidRDefault="00311503" w:rsidP="00B267C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136,934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2C17D69C" w:rsidR="00B267CE" w:rsidRPr="00B267CE" w:rsidRDefault="00B267CE" w:rsidP="00B267C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4E6F523F" w:rsidR="00B267CE" w:rsidRPr="00B267CE" w:rsidRDefault="001E1515" w:rsidP="00B267C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B267CE" w:rsidRPr="00B267CE" w:rsidRDefault="00B267CE" w:rsidP="00B267CE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4C21F27C" w:rsidR="00B267CE" w:rsidRPr="00B267CE" w:rsidRDefault="00B267CE" w:rsidP="00B267C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B267CE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B267CE" w:rsidRDefault="009A33A9" w:rsidP="0047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B267CE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B267CE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B267CE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B267CE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B267CE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B267CE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B267CE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B267CE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B267CE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B267CE" w:rsidSect="004D1A83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42D8A6F5" w:rsidR="00D61673" w:rsidRPr="00B267CE" w:rsidRDefault="004B36E8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B267CE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2A2408DC" w:rsidR="004313F8" w:rsidRPr="00B267CE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B267CE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B267CE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B267CE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B267CE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>งว</w:t>
      </w:r>
      <w:r w:rsidR="000C4EBA" w:rsidRPr="00B267CE">
        <w:rPr>
          <w:rFonts w:asciiTheme="majorBidi" w:hAnsiTheme="majorBidi" w:cstheme="majorBidi"/>
          <w:sz w:val="30"/>
          <w:szCs w:val="30"/>
          <w:cs/>
        </w:rPr>
        <w:t>ด</w:t>
      </w:r>
      <w:r w:rsidR="00B267CE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267CE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B26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C0AA8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B267CE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B267CE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B267CE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B267CE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B267CE" w14:paraId="665039A8" w14:textId="77777777" w:rsidTr="00BB5751">
        <w:trPr>
          <w:tblHeader/>
        </w:trPr>
        <w:tc>
          <w:tcPr>
            <w:tcW w:w="2070" w:type="pct"/>
          </w:tcPr>
          <w:p w14:paraId="59268FFC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</w:tcPr>
          <w:p w14:paraId="376EA092" w14:textId="427D663D" w:rsidR="00255478" w:rsidRPr="00B267CE" w:rsidRDefault="002C5D65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17,762</w:t>
            </w:r>
          </w:p>
        </w:tc>
        <w:tc>
          <w:tcPr>
            <w:tcW w:w="144" w:type="pct"/>
          </w:tcPr>
          <w:p w14:paraId="2A12DBB4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308359FD" w14:textId="467BD490" w:rsidR="00255478" w:rsidRPr="002B2285" w:rsidRDefault="007A0174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5,049</w:t>
            </w:r>
          </w:p>
        </w:tc>
        <w:tc>
          <w:tcPr>
            <w:tcW w:w="144" w:type="pct"/>
          </w:tcPr>
          <w:p w14:paraId="3A201155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B45BC39" w14:textId="1F1CBA83" w:rsidR="00255478" w:rsidRPr="002B2285" w:rsidRDefault="007A0174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228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17,589</w:t>
            </w:r>
          </w:p>
        </w:tc>
        <w:tc>
          <w:tcPr>
            <w:tcW w:w="144" w:type="pct"/>
          </w:tcPr>
          <w:p w14:paraId="3D52C873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2BE0B36D" w14:textId="02FC2474" w:rsidR="00255478" w:rsidRPr="002B2285" w:rsidRDefault="000E27F1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5,049</w:t>
            </w:r>
          </w:p>
        </w:tc>
      </w:tr>
      <w:tr w:rsidR="00EC0AA8" w:rsidRPr="00B267CE" w14:paraId="6456C1CE" w14:textId="77777777" w:rsidTr="00BB5751">
        <w:trPr>
          <w:tblHeader/>
        </w:trPr>
        <w:tc>
          <w:tcPr>
            <w:tcW w:w="2070" w:type="pct"/>
          </w:tcPr>
          <w:p w14:paraId="2EC0D2C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663C41C" w14:textId="207B7D30" w:rsidR="00EC0AA8" w:rsidRPr="00B267CE" w:rsidRDefault="002C5D65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12,614</w:t>
            </w:r>
          </w:p>
        </w:tc>
        <w:tc>
          <w:tcPr>
            <w:tcW w:w="144" w:type="pct"/>
          </w:tcPr>
          <w:p w14:paraId="2C674482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0BBFD01" w14:textId="1EC6A474" w:rsidR="00EC0AA8" w:rsidRPr="00B267CE" w:rsidRDefault="007A017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12,511</w:t>
            </w:r>
          </w:p>
        </w:tc>
        <w:tc>
          <w:tcPr>
            <w:tcW w:w="144" w:type="pct"/>
          </w:tcPr>
          <w:p w14:paraId="16E5D7AC" w14:textId="77777777" w:rsidR="00EC0AA8" w:rsidRPr="00B267CE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A8F9FD4" w14:textId="56DE4284" w:rsidR="00EC0AA8" w:rsidRPr="00B267CE" w:rsidRDefault="00BA7942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12,614</w:t>
            </w:r>
          </w:p>
        </w:tc>
        <w:tc>
          <w:tcPr>
            <w:tcW w:w="144" w:type="pct"/>
          </w:tcPr>
          <w:p w14:paraId="42F34049" w14:textId="77777777" w:rsidR="00EC0AA8" w:rsidRPr="00B267CE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8F61A2C" w14:textId="6A6A3FCC" w:rsidR="00EC0AA8" w:rsidRPr="00B267CE" w:rsidRDefault="000E27F1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12,511</w:t>
            </w:r>
          </w:p>
        </w:tc>
      </w:tr>
      <w:tr w:rsidR="00EC0AA8" w:rsidRPr="00B267CE" w14:paraId="5AF7F9F6" w14:textId="77777777" w:rsidTr="00BB5751">
        <w:trPr>
          <w:tblHeader/>
        </w:trPr>
        <w:tc>
          <w:tcPr>
            <w:tcW w:w="2070" w:type="pct"/>
          </w:tcPr>
          <w:p w14:paraId="6F55E209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20B498E8" w:rsidR="00EC0AA8" w:rsidRPr="00B267CE" w:rsidRDefault="000E27F1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30,376</w:t>
            </w:r>
          </w:p>
        </w:tc>
        <w:tc>
          <w:tcPr>
            <w:tcW w:w="144" w:type="pct"/>
          </w:tcPr>
          <w:p w14:paraId="7F6F4AB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4210B808" w:rsidR="00EC0AA8" w:rsidRPr="00B267CE" w:rsidRDefault="00AF5AFB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E2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</w:p>
        </w:tc>
        <w:tc>
          <w:tcPr>
            <w:tcW w:w="144" w:type="pct"/>
          </w:tcPr>
          <w:p w14:paraId="067195D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22714044" w:rsidR="00EC0AA8" w:rsidRPr="00B267CE" w:rsidRDefault="00A47EF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30,203</w:t>
            </w:r>
          </w:p>
        </w:tc>
        <w:tc>
          <w:tcPr>
            <w:tcW w:w="144" w:type="pct"/>
          </w:tcPr>
          <w:p w14:paraId="5F42DAA5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0412BB6B" w:rsidR="00EC0AA8" w:rsidRPr="00B267CE" w:rsidRDefault="00AF5AFB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17,560</w:t>
            </w:r>
          </w:p>
        </w:tc>
      </w:tr>
    </w:tbl>
    <w:p w14:paraId="1FA89E1C" w14:textId="61A6448C" w:rsidR="00CF4FF5" w:rsidRPr="00B267CE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267CE">
        <w:rPr>
          <w:rFonts w:asciiTheme="majorBidi" w:hAnsiTheme="majorBidi" w:cstheme="majorBidi"/>
          <w:sz w:val="30"/>
          <w:szCs w:val="30"/>
          <w:cs/>
        </w:rPr>
        <w:t>้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64"/>
        <w:gridCol w:w="6"/>
      </w:tblGrid>
      <w:tr w:rsidR="00BB5751" w:rsidRPr="00B267CE" w14:paraId="29DAB3FB" w14:textId="77777777" w:rsidTr="002C755C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B267CE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B267CE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gridSpan w:val="2"/>
          </w:tcPr>
          <w:p w14:paraId="2312F8AC" w14:textId="1F9E886F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B267CE" w14:paraId="0EA886D2" w14:textId="77777777" w:rsidTr="002C755C">
        <w:trPr>
          <w:gridAfter w:val="1"/>
          <w:wAfter w:w="6" w:type="dxa"/>
          <w:trHeight w:val="21"/>
          <w:tblHeader/>
        </w:trPr>
        <w:tc>
          <w:tcPr>
            <w:tcW w:w="4680" w:type="dxa"/>
          </w:tcPr>
          <w:p w14:paraId="0C59C632" w14:textId="77777777" w:rsidR="00BB5751" w:rsidRPr="00B267CE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4" w:type="dxa"/>
            <w:gridSpan w:val="3"/>
          </w:tcPr>
          <w:p w14:paraId="2A908B9C" w14:textId="6DA336BC" w:rsidR="00BB5751" w:rsidRPr="00B267CE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B267CE" w14:paraId="6400873B" w14:textId="77777777" w:rsidTr="002C755C">
        <w:trPr>
          <w:trHeight w:val="21"/>
        </w:trPr>
        <w:tc>
          <w:tcPr>
            <w:tcW w:w="4680" w:type="dxa"/>
          </w:tcPr>
          <w:p w14:paraId="7248E3A7" w14:textId="15975541" w:rsidR="00BB5751" w:rsidRPr="00B267CE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5BA5B702" w14:textId="75132EEB" w:rsidR="00BB5751" w:rsidRPr="00B267CE" w:rsidRDefault="00B52371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372,462</w:t>
            </w:r>
          </w:p>
        </w:tc>
        <w:tc>
          <w:tcPr>
            <w:tcW w:w="270" w:type="dxa"/>
            <w:shd w:val="clear" w:color="auto" w:fill="auto"/>
          </w:tcPr>
          <w:p w14:paraId="1C19049E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06D2E74F" w14:textId="2350C08A" w:rsidR="00BB5751" w:rsidRPr="00B267CE" w:rsidRDefault="00804C7F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369,652</w:t>
            </w:r>
          </w:p>
        </w:tc>
      </w:tr>
      <w:tr w:rsidR="00BB5751" w:rsidRPr="00B267CE" w14:paraId="1CE0BE7D" w14:textId="77777777" w:rsidTr="002C755C">
        <w:trPr>
          <w:trHeight w:val="21"/>
        </w:trPr>
        <w:tc>
          <w:tcPr>
            <w:tcW w:w="4680" w:type="dxa"/>
          </w:tcPr>
          <w:p w14:paraId="0350D1DB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</w:tcPr>
          <w:p w14:paraId="2563EA5E" w14:textId="091E5803" w:rsidR="00BB5751" w:rsidRPr="00B267CE" w:rsidRDefault="009B2ABC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71,307</w:t>
            </w:r>
          </w:p>
        </w:tc>
        <w:tc>
          <w:tcPr>
            <w:tcW w:w="270" w:type="dxa"/>
            <w:shd w:val="clear" w:color="auto" w:fill="auto"/>
          </w:tcPr>
          <w:p w14:paraId="01E57896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5B4FBBB4" w14:textId="299B5EFD" w:rsidR="00BB5751" w:rsidRPr="007D601F" w:rsidRDefault="00C47C65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71,</w:t>
            </w:r>
            <w:r w:rsidR="001C7D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</w:t>
            </w:r>
          </w:p>
        </w:tc>
      </w:tr>
      <w:tr w:rsidR="00BB5751" w:rsidRPr="00B267CE" w14:paraId="1B1C13D6" w14:textId="77777777" w:rsidTr="002C755C">
        <w:trPr>
          <w:trHeight w:val="21"/>
        </w:trPr>
        <w:tc>
          <w:tcPr>
            <w:tcW w:w="4680" w:type="dxa"/>
          </w:tcPr>
          <w:p w14:paraId="74F88092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50A51C2C" w:rsidR="00BB5751" w:rsidRPr="00B267CE" w:rsidRDefault="009B2ABC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(110,623)</w:t>
            </w:r>
          </w:p>
        </w:tc>
        <w:tc>
          <w:tcPr>
            <w:tcW w:w="270" w:type="dxa"/>
            <w:shd w:val="clear" w:color="auto" w:fill="auto"/>
          </w:tcPr>
          <w:p w14:paraId="6D1BC295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4C590" w14:textId="4A99DED3" w:rsidR="00BB5751" w:rsidRPr="00B267CE" w:rsidRDefault="007D601F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(109,719)</w:t>
            </w:r>
          </w:p>
        </w:tc>
      </w:tr>
      <w:tr w:rsidR="00BB5751" w:rsidRPr="00B267CE" w14:paraId="29B4A77F" w14:textId="77777777" w:rsidTr="002C755C">
        <w:trPr>
          <w:trHeight w:val="21"/>
        </w:trPr>
        <w:tc>
          <w:tcPr>
            <w:tcW w:w="4680" w:type="dxa"/>
            <w:vAlign w:val="bottom"/>
          </w:tcPr>
          <w:p w14:paraId="1F31A926" w14:textId="055A3AA5" w:rsidR="00BB5751" w:rsidRPr="00B267CE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98E"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B26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F798E"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0C547D3A" w:rsidR="00BB5751" w:rsidRPr="00B267CE" w:rsidRDefault="009B2ABC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333,146</w:t>
            </w:r>
          </w:p>
        </w:tc>
        <w:tc>
          <w:tcPr>
            <w:tcW w:w="270" w:type="dxa"/>
            <w:shd w:val="clear" w:color="auto" w:fill="auto"/>
          </w:tcPr>
          <w:p w14:paraId="173972A2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2BA21B1E" w:rsidR="00BB5751" w:rsidRPr="00B267CE" w:rsidRDefault="007D601F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331,240</w:t>
            </w:r>
          </w:p>
        </w:tc>
      </w:tr>
    </w:tbl>
    <w:p w14:paraId="128A8556" w14:textId="713DD776" w:rsidR="00FD26B8" w:rsidRPr="00B267CE" w:rsidRDefault="00FD26B8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C14CFF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77777777" w:rsidR="008E2689" w:rsidRDefault="008E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C14CFF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C14CFF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267CE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หก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C74DED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B267CE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C14CFF">
              <w:rPr>
                <w:rFonts w:ascii="Angsana New" w:hAnsi="Angsana New"/>
                <w:sz w:val="30"/>
                <w:szCs w:val="30"/>
              </w:rPr>
              <w:t>3</w:t>
            </w:r>
            <w:r w:rsidRPr="00C14C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108BEDD6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C14CFF">
              <w:rPr>
                <w:rFonts w:ascii="Angsana New" w:hAnsi="Angsana New"/>
                <w:sz w:val="30"/>
                <w:szCs w:val="30"/>
              </w:rPr>
              <w:t>3</w:t>
            </w:r>
            <w:r w:rsidRPr="00C14C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</w:tr>
      <w:tr w:rsidR="00B267CE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24A4B3D7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36" w:type="dxa"/>
          </w:tcPr>
          <w:p w14:paraId="12C4EDA9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40" w:type="dxa"/>
          </w:tcPr>
          <w:p w14:paraId="1317160B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</w:tr>
      <w:tr w:rsidR="00B267CE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B267CE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B267CE" w:rsidRPr="00C14CFF" w14:paraId="0D9B499F" w14:textId="77777777" w:rsidTr="00296634">
        <w:tc>
          <w:tcPr>
            <w:tcW w:w="3690" w:type="dxa"/>
            <w:hideMark/>
          </w:tcPr>
          <w:p w14:paraId="221DC06F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6C32A5" w14:textId="1FAB43B1" w:rsidR="00B267CE" w:rsidRPr="00C14CFF" w:rsidRDefault="00BA418B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475CC9">
              <w:rPr>
                <w:rFonts w:ascii="Angsana New" w:hAnsi="Angsana New"/>
                <w:sz w:val="30"/>
                <w:szCs w:val="30"/>
                <w:lang w:val="en-US" w:eastAsia="en-US"/>
              </w:rPr>
              <w:t>486,379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D95A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243BC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6EAB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5B7B20" w14:textId="2D2B9FEC" w:rsidR="00B267CE" w:rsidRPr="00C14CFF" w:rsidRDefault="000551F8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07AED">
              <w:rPr>
                <w:rFonts w:ascii="Angsana New" w:hAnsi="Angsana New"/>
                <w:sz w:val="30"/>
                <w:szCs w:val="30"/>
                <w:lang w:val="en-US" w:eastAsia="en-US"/>
              </w:rPr>
              <w:t>3,360,59</w:t>
            </w:r>
            <w:r w:rsidR="00707AE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F4EC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CDB4BC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3,325,886</w:t>
            </w:r>
          </w:p>
        </w:tc>
      </w:tr>
      <w:tr w:rsidR="00B267CE" w:rsidRPr="00C14CFF" w14:paraId="44264970" w14:textId="77777777" w:rsidTr="00296634">
        <w:tc>
          <w:tcPr>
            <w:tcW w:w="3690" w:type="dxa"/>
            <w:hideMark/>
          </w:tcPr>
          <w:p w14:paraId="19640A84" w14:textId="77777777" w:rsidR="00B267CE" w:rsidRPr="00C14CFF" w:rsidRDefault="00B267CE" w:rsidP="00C14CF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434CF" w14:textId="5BFD2416" w:rsidR="00B267CE" w:rsidRPr="00043E1E" w:rsidRDefault="00043E1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3E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70" w:type="dxa"/>
            <w:shd w:val="clear" w:color="auto" w:fill="auto"/>
          </w:tcPr>
          <w:p w14:paraId="0C9AAE49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1CEC21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36" w:type="dxa"/>
            <w:shd w:val="clear" w:color="auto" w:fill="auto"/>
          </w:tcPr>
          <w:p w14:paraId="619B7E0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E12A2" w14:textId="138BAC46" w:rsidR="00B267CE" w:rsidRPr="00475CC9" w:rsidRDefault="00F2249C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5C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3,360,59</w:t>
            </w:r>
            <w:r w:rsidR="00707A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595D86A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782D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3,325,886</w:t>
            </w:r>
          </w:p>
        </w:tc>
      </w:tr>
      <w:tr w:rsidR="00B267CE" w:rsidRPr="00C14CFF" w14:paraId="3F14D888" w14:textId="77777777" w:rsidTr="00296634">
        <w:tc>
          <w:tcPr>
            <w:tcW w:w="3690" w:type="dxa"/>
          </w:tcPr>
          <w:p w14:paraId="0BDC2788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17E537B8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740DF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8A0793C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F57E4EA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F5B110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196744D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13F87E60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CE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7502E91C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BB5DF05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B39826E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D97F8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3CBCF0C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CD2E3EA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17E58B4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CE" w:rsidRPr="00C14CFF" w14:paraId="3646D0E0" w14:textId="77777777" w:rsidTr="00296634">
        <w:tc>
          <w:tcPr>
            <w:tcW w:w="3690" w:type="dxa"/>
            <w:hideMark/>
          </w:tcPr>
          <w:p w14:paraId="60A51E97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3993741A" w14:textId="0F73F8B2" w:rsidR="00B267CE" w:rsidRPr="00C14CFF" w:rsidRDefault="00631FE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3,432,937</w:t>
            </w:r>
          </w:p>
        </w:tc>
        <w:tc>
          <w:tcPr>
            <w:tcW w:w="270" w:type="dxa"/>
            <w:shd w:val="clear" w:color="auto" w:fill="auto"/>
          </w:tcPr>
          <w:p w14:paraId="68D9DCD7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8FA0451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3,385,172</w:t>
            </w:r>
          </w:p>
        </w:tc>
        <w:tc>
          <w:tcPr>
            <w:tcW w:w="236" w:type="dxa"/>
            <w:shd w:val="clear" w:color="auto" w:fill="auto"/>
          </w:tcPr>
          <w:p w14:paraId="7A845397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87C297" w14:textId="6E1DC5F9" w:rsidR="00B267CE" w:rsidRPr="00707AED" w:rsidRDefault="00723619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07AED">
              <w:rPr>
                <w:rFonts w:ascii="Angsana New" w:hAnsi="Angsana New"/>
                <w:sz w:val="30"/>
                <w:szCs w:val="30"/>
                <w:lang w:val="en-US" w:eastAsia="en-US"/>
              </w:rPr>
              <w:t>3,307,17</w:t>
            </w:r>
            <w:r w:rsidR="00707AE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040E2B7" w14:textId="77777777" w:rsidR="00B267CE" w:rsidRPr="00C14CFF" w:rsidRDefault="00B267CE" w:rsidP="00C14CF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24464160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3,277,254</w:t>
            </w:r>
          </w:p>
        </w:tc>
      </w:tr>
      <w:tr w:rsidR="00B267CE" w:rsidRPr="00C14CFF" w14:paraId="2C9490BF" w14:textId="77777777" w:rsidTr="00296634">
        <w:tc>
          <w:tcPr>
            <w:tcW w:w="3690" w:type="dxa"/>
            <w:hideMark/>
          </w:tcPr>
          <w:p w14:paraId="55C7E269" w14:textId="77777777" w:rsidR="00B267CE" w:rsidRPr="00C14CFF" w:rsidRDefault="00B267CE" w:rsidP="00C14CFF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</w:p>
        </w:tc>
        <w:tc>
          <w:tcPr>
            <w:tcW w:w="1225" w:type="dxa"/>
            <w:shd w:val="clear" w:color="auto" w:fill="auto"/>
          </w:tcPr>
          <w:p w14:paraId="7045C975" w14:textId="18FCFA35" w:rsidR="00B267CE" w:rsidRPr="00C14CFF" w:rsidRDefault="001D36D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53,442</w:t>
            </w:r>
          </w:p>
        </w:tc>
        <w:tc>
          <w:tcPr>
            <w:tcW w:w="270" w:type="dxa"/>
            <w:shd w:val="clear" w:color="auto" w:fill="auto"/>
          </w:tcPr>
          <w:p w14:paraId="404E7C4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E0168B6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48,647</w:t>
            </w:r>
          </w:p>
        </w:tc>
        <w:tc>
          <w:tcPr>
            <w:tcW w:w="236" w:type="dxa"/>
            <w:shd w:val="clear" w:color="auto" w:fill="auto"/>
          </w:tcPr>
          <w:p w14:paraId="371AD034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B23CAD" w14:textId="405D4200" w:rsidR="00B267CE" w:rsidRPr="00C14CFF" w:rsidRDefault="00723619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53,425</w:t>
            </w:r>
          </w:p>
        </w:tc>
        <w:tc>
          <w:tcPr>
            <w:tcW w:w="240" w:type="dxa"/>
            <w:shd w:val="clear" w:color="auto" w:fill="auto"/>
          </w:tcPr>
          <w:p w14:paraId="42CE6DE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5ADB1D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48,632</w:t>
            </w:r>
          </w:p>
        </w:tc>
      </w:tr>
      <w:tr w:rsidR="00B267CE" w:rsidRPr="00C14CFF" w14:paraId="25065EF4" w14:textId="77777777" w:rsidTr="00296634">
        <w:tc>
          <w:tcPr>
            <w:tcW w:w="3690" w:type="dxa"/>
            <w:hideMark/>
          </w:tcPr>
          <w:p w14:paraId="5A81C57A" w14:textId="77777777" w:rsidR="00B267CE" w:rsidRPr="00C14CFF" w:rsidRDefault="00B267CE" w:rsidP="00C14CF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1CE35" w14:textId="192EF86E" w:rsidR="00B267CE" w:rsidRPr="00043E1E" w:rsidRDefault="00043E1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3E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70" w:type="dxa"/>
            <w:shd w:val="clear" w:color="auto" w:fill="auto"/>
          </w:tcPr>
          <w:p w14:paraId="71D0AEE1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1CF98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36" w:type="dxa"/>
            <w:shd w:val="clear" w:color="auto" w:fill="auto"/>
          </w:tcPr>
          <w:p w14:paraId="2515DCC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C28632" w14:textId="2A07EB72" w:rsidR="00B267CE" w:rsidRPr="00C14CFF" w:rsidRDefault="00F2249C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3,360,59</w:t>
            </w:r>
            <w:r w:rsidR="00707A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0BA2FAD8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D94F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3,325,886</w:t>
            </w:r>
          </w:p>
        </w:tc>
      </w:tr>
      <w:tr w:rsidR="00B267CE" w:rsidRPr="00C14CFF" w14:paraId="062E8E3F" w14:textId="77777777" w:rsidTr="00296634">
        <w:tc>
          <w:tcPr>
            <w:tcW w:w="3690" w:type="dxa"/>
          </w:tcPr>
          <w:p w14:paraId="00757369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D94289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DDA4EE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B10A2D6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39119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222164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F67EF7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15A0996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CE" w:rsidRPr="00C14CFF" w14:paraId="263E74D2" w14:textId="77777777" w:rsidTr="00296634">
        <w:tc>
          <w:tcPr>
            <w:tcW w:w="3690" w:type="dxa"/>
          </w:tcPr>
          <w:p w14:paraId="4313B6B1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665479CB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1444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4342D7B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1A68B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01EFAAF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8403C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69110CE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CE" w:rsidRPr="00C14CFF" w14:paraId="43761F2A" w14:textId="77777777" w:rsidTr="00296634">
        <w:tc>
          <w:tcPr>
            <w:tcW w:w="3690" w:type="dxa"/>
            <w:vAlign w:val="bottom"/>
            <w:hideMark/>
          </w:tcPr>
          <w:p w14:paraId="451468CA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04F8AE" w14:textId="46DDCC03" w:rsidR="00B267CE" w:rsidRPr="00C14CFF" w:rsidRDefault="00043E1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093F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008E27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46F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10836" w14:textId="004EB029" w:rsidR="00B267CE" w:rsidRPr="00C14CFF" w:rsidRDefault="00F2249C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07AED">
              <w:rPr>
                <w:rFonts w:ascii="Angsana New" w:hAnsi="Angsana New"/>
                <w:sz w:val="30"/>
                <w:szCs w:val="30"/>
                <w:lang w:val="en-US" w:eastAsia="en-US"/>
              </w:rPr>
              <w:t>3,360,59</w:t>
            </w:r>
            <w:r w:rsidR="00707AE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4C5FA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DABD0CC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US"/>
              </w:rPr>
              <w:t>3,325,886</w:t>
            </w:r>
          </w:p>
        </w:tc>
      </w:tr>
      <w:tr w:rsidR="00B267CE" w:rsidRPr="00C14CFF" w14:paraId="7EE9EFB7" w14:textId="77777777" w:rsidTr="00296634">
        <w:tc>
          <w:tcPr>
            <w:tcW w:w="3690" w:type="dxa"/>
            <w:hideMark/>
          </w:tcPr>
          <w:p w14:paraId="25966E3E" w14:textId="77777777" w:rsidR="00B267CE" w:rsidRPr="00C14CFF" w:rsidRDefault="00B267CE" w:rsidP="00C14CF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00E27" w14:textId="39FD5620" w:rsidR="00B267CE" w:rsidRPr="00043E1E" w:rsidRDefault="00043E1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3E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70" w:type="dxa"/>
            <w:shd w:val="clear" w:color="auto" w:fill="auto"/>
          </w:tcPr>
          <w:p w14:paraId="5DFBA889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D7CB8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36" w:type="dxa"/>
            <w:shd w:val="clear" w:color="auto" w:fill="auto"/>
          </w:tcPr>
          <w:p w14:paraId="5B26565D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CC1E7A" w14:textId="5F911AA7" w:rsidR="00B267CE" w:rsidRPr="00475CC9" w:rsidRDefault="00475CC9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5C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3,360,59</w:t>
            </w:r>
            <w:r w:rsidR="00707A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9BA0F59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BD226" w14:textId="77777777" w:rsidR="00B267CE" w:rsidRPr="00C14CFF" w:rsidRDefault="00B267CE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3,325,886</w:t>
            </w:r>
          </w:p>
        </w:tc>
      </w:tr>
    </w:tbl>
    <w:p w14:paraId="764226F3" w14:textId="7735CEF4" w:rsidR="00446C96" w:rsidRDefault="00446C9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515C93" w14:textId="77777777" w:rsidR="00446C96" w:rsidRDefault="0044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092EF6" w14:textId="65D5EC57" w:rsidR="00381CD2" w:rsidRDefault="00F708C2" w:rsidP="00381CD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</w:t>
      </w:r>
      <w:r w:rsidR="00446C9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ผล</w:t>
      </w:r>
    </w:p>
    <w:p w14:paraId="1494B649" w14:textId="77777777" w:rsidR="00446C96" w:rsidRDefault="00446C96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8D995" w14:textId="2D2B4F37" w:rsidR="00F708C2" w:rsidRDefault="00446C96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 มีดังนี้</w:t>
      </w:r>
    </w:p>
    <w:p w14:paraId="718AB5D6" w14:textId="77777777" w:rsidR="00E8254D" w:rsidRDefault="00E8254D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1796"/>
        <w:gridCol w:w="1801"/>
        <w:gridCol w:w="1441"/>
        <w:gridCol w:w="1438"/>
      </w:tblGrid>
      <w:tr w:rsidR="002406B0" w:rsidRPr="00C14CFF" w14:paraId="58A86C88" w14:textId="77777777" w:rsidTr="005D3953">
        <w:trPr>
          <w:trHeight w:val="418"/>
        </w:trPr>
        <w:tc>
          <w:tcPr>
            <w:tcW w:w="1473" w:type="pct"/>
          </w:tcPr>
          <w:p w14:paraId="0800F656" w14:textId="2670F958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</w:tcPr>
          <w:p w14:paraId="0D2A1861" w14:textId="69F925AC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</w:tcPr>
          <w:p w14:paraId="0DDC0D11" w14:textId="377A6644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</w:tcPr>
          <w:p w14:paraId="77576317" w14:textId="77777777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4625BEE4" w14:textId="5A9C3976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E8254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E825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E8254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</w:tcPr>
          <w:p w14:paraId="30BC074A" w14:textId="77777777" w:rsid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55B69614" w14:textId="17800C9F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6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406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406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406B0" w:rsidRPr="00C14CFF" w14:paraId="0BD5D454" w14:textId="77777777" w:rsidTr="005D3953">
        <w:trPr>
          <w:trHeight w:val="418"/>
        </w:trPr>
        <w:tc>
          <w:tcPr>
            <w:tcW w:w="1473" w:type="pct"/>
          </w:tcPr>
          <w:p w14:paraId="1D5FE46D" w14:textId="6B188ED6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0065D0E2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1" w:type="pct"/>
          </w:tcPr>
          <w:p w14:paraId="1899F8D9" w14:textId="62BECBEF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02CAEBFD" w14:textId="75069549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553C7809" w14:textId="77777777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406B0" w:rsidRPr="00C14CFF" w14:paraId="459BB36B" w14:textId="77777777" w:rsidTr="005D3953">
        <w:trPr>
          <w:trHeight w:val="405"/>
        </w:trPr>
        <w:tc>
          <w:tcPr>
            <w:tcW w:w="1473" w:type="pct"/>
          </w:tcPr>
          <w:p w14:paraId="253F52F0" w14:textId="79B15A20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pct"/>
          </w:tcPr>
          <w:p w14:paraId="3B5AE6A0" w14:textId="32ABACC9" w:rsidR="002406B0" w:rsidRPr="00C14CFF" w:rsidRDefault="00B9173F" w:rsidP="00B9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left="-129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81" w:type="pct"/>
          </w:tcPr>
          <w:p w14:paraId="0993376F" w14:textId="32839737" w:rsidR="002406B0" w:rsidRPr="00C14CFF" w:rsidRDefault="003A627A" w:rsidP="003A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B9173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785" w:type="pct"/>
            <w:shd w:val="clear" w:color="auto" w:fill="auto"/>
          </w:tcPr>
          <w:p w14:paraId="095D926A" w14:textId="0BAF5C04" w:rsidR="002406B0" w:rsidRPr="00C14CFF" w:rsidRDefault="00F968CD" w:rsidP="00F9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783" w:type="pct"/>
            <w:shd w:val="clear" w:color="auto" w:fill="auto"/>
          </w:tcPr>
          <w:p w14:paraId="0F5EDEF2" w14:textId="5979E8FC" w:rsidR="002406B0" w:rsidRPr="00C14CFF" w:rsidRDefault="00F968CD" w:rsidP="00F9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2406B0" w:rsidRPr="00C14CFF" w14:paraId="1B22BD71" w14:textId="77777777" w:rsidTr="005D3953">
        <w:trPr>
          <w:trHeight w:val="405"/>
        </w:trPr>
        <w:tc>
          <w:tcPr>
            <w:tcW w:w="1473" w:type="pct"/>
          </w:tcPr>
          <w:p w14:paraId="013EF0FB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pct"/>
          </w:tcPr>
          <w:p w14:paraId="05D1F341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14:paraId="28D0698F" w14:textId="7EAD024F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66AF903E" w14:textId="0A4C366B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6BEA6B49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406B0" w:rsidRPr="00C14CFF" w14:paraId="3B093179" w14:textId="77777777" w:rsidTr="005D3953">
        <w:trPr>
          <w:trHeight w:val="405"/>
        </w:trPr>
        <w:tc>
          <w:tcPr>
            <w:tcW w:w="1473" w:type="pct"/>
          </w:tcPr>
          <w:p w14:paraId="1ECA5D83" w14:textId="6A3423B9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pct"/>
          </w:tcPr>
          <w:p w14:paraId="7B5CEFA9" w14:textId="77777777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57F2A843" w14:textId="24068A87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54722CAD" w14:textId="29B32080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26F25DE7" w14:textId="77777777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06B0" w:rsidRPr="00C14CFF" w14:paraId="64DA0FB1" w14:textId="77777777" w:rsidTr="005D3953">
        <w:trPr>
          <w:trHeight w:val="405"/>
        </w:trPr>
        <w:tc>
          <w:tcPr>
            <w:tcW w:w="1473" w:type="pct"/>
          </w:tcPr>
          <w:p w14:paraId="6ABBBE87" w14:textId="7CE022C4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78" w:type="pct"/>
          </w:tcPr>
          <w:p w14:paraId="64F33919" w14:textId="1C71FA49" w:rsidR="002406B0" w:rsidRPr="002406B0" w:rsidRDefault="002406B0" w:rsidP="0024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81" w:type="pct"/>
          </w:tcPr>
          <w:p w14:paraId="66E9E75B" w14:textId="1B07A79D" w:rsidR="002406B0" w:rsidRPr="002406B0" w:rsidRDefault="002406B0" w:rsidP="0024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2665</w:t>
            </w:r>
          </w:p>
        </w:tc>
        <w:tc>
          <w:tcPr>
            <w:tcW w:w="785" w:type="pct"/>
            <w:shd w:val="clear" w:color="auto" w:fill="auto"/>
          </w:tcPr>
          <w:p w14:paraId="3F893D80" w14:textId="351C7386" w:rsidR="002406B0" w:rsidRPr="005D3953" w:rsidRDefault="005D3953" w:rsidP="00F9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0.08</w:t>
            </w:r>
          </w:p>
        </w:tc>
        <w:tc>
          <w:tcPr>
            <w:tcW w:w="783" w:type="pct"/>
            <w:shd w:val="clear" w:color="auto" w:fill="auto"/>
          </w:tcPr>
          <w:p w14:paraId="6D049BCE" w14:textId="20303994" w:rsidR="002406B0" w:rsidRPr="005D3953" w:rsidRDefault="005D3953" w:rsidP="005D3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</w:tr>
    </w:tbl>
    <w:p w14:paraId="76EDD10D" w14:textId="77777777" w:rsidR="00446C96" w:rsidRPr="00446C96" w:rsidRDefault="00446C96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D01963" w14:textId="00A16DB6" w:rsidR="00D9238C" w:rsidRPr="00C14CFF" w:rsidRDefault="00D9238C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67AA381" w14:textId="77777777" w:rsidR="00157CDB" w:rsidRPr="00C14CFF" w:rsidRDefault="00157CDB" w:rsidP="00C14C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2DAE" w14:textId="7506871F" w:rsidR="00F40BF4" w:rsidRPr="00C14CFF" w:rsidRDefault="00F40BF4" w:rsidP="00C14C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C14CFF" w:rsidRDefault="00574BC5" w:rsidP="00C14CFF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593B4DAF" w:rsidR="00F40BF4" w:rsidRPr="00C14CFF" w:rsidRDefault="00F40BF4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C14CFF" w:rsidRDefault="007C0E22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33"/>
        <w:gridCol w:w="1621"/>
        <w:gridCol w:w="270"/>
        <w:gridCol w:w="1645"/>
      </w:tblGrid>
      <w:tr w:rsidR="00F40BF4" w:rsidRPr="00C14CFF" w14:paraId="45645564" w14:textId="77777777" w:rsidTr="004D765F">
        <w:trPr>
          <w:trHeight w:val="418"/>
        </w:trPr>
        <w:tc>
          <w:tcPr>
            <w:tcW w:w="3072" w:type="pct"/>
          </w:tcPr>
          <w:p w14:paraId="7054399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26AC157C" w:rsidR="00F40BF4" w:rsidRPr="00C14CFF" w:rsidRDefault="000C4EBA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CF798E"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267CE"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B267CE" w:rsidRPr="00C14C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98E"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884" w:type="pct"/>
          </w:tcPr>
          <w:p w14:paraId="430F18D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3877F26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</w:tcPr>
          <w:p w14:paraId="6C9BFFB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C14CFF" w14:paraId="48F66CFC" w14:textId="77777777" w:rsidTr="004D765F">
        <w:trPr>
          <w:trHeight w:val="434"/>
        </w:trPr>
        <w:tc>
          <w:tcPr>
            <w:tcW w:w="3072" w:type="pct"/>
          </w:tcPr>
          <w:p w14:paraId="352CA51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28" w:type="pct"/>
            <w:gridSpan w:val="3"/>
          </w:tcPr>
          <w:p w14:paraId="0CC6FD77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C14CFF" w14:paraId="51DFAE77" w14:textId="77777777" w:rsidTr="004D765F">
        <w:trPr>
          <w:trHeight w:val="418"/>
        </w:trPr>
        <w:tc>
          <w:tcPr>
            <w:tcW w:w="3072" w:type="pct"/>
          </w:tcPr>
          <w:p w14:paraId="30BFE6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84" w:type="pct"/>
          </w:tcPr>
          <w:p w14:paraId="4CFD65E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3A1F5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</w:tcPr>
          <w:p w14:paraId="40D1F639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C14CFF" w14:paraId="787BD5AF" w14:textId="77777777" w:rsidTr="004D765F">
        <w:trPr>
          <w:trHeight w:val="405"/>
        </w:trPr>
        <w:tc>
          <w:tcPr>
            <w:tcW w:w="3072" w:type="pct"/>
          </w:tcPr>
          <w:p w14:paraId="0D34E932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884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788C774B" w:rsidR="00F40BF4" w:rsidRPr="00C14CFF" w:rsidRDefault="004B1E0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4,509</w:t>
            </w:r>
          </w:p>
        </w:tc>
        <w:tc>
          <w:tcPr>
            <w:tcW w:w="147" w:type="pct"/>
            <w:shd w:val="clear" w:color="auto" w:fill="auto"/>
          </w:tcPr>
          <w:p w14:paraId="350971FE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6861EEA7" w:rsidR="00F40BF4" w:rsidRPr="00C14CFF" w:rsidRDefault="004B1E0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4,509</w:t>
            </w:r>
          </w:p>
        </w:tc>
      </w:tr>
      <w:tr w:rsidR="00F40BF4" w:rsidRPr="00C14CFF" w14:paraId="67C01CD0" w14:textId="77777777" w:rsidTr="004D765F">
        <w:trPr>
          <w:trHeight w:val="405"/>
        </w:trPr>
        <w:tc>
          <w:tcPr>
            <w:tcW w:w="3072" w:type="pct"/>
          </w:tcPr>
          <w:p w14:paraId="41C19E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4" w:type="pct"/>
            <w:tcBorders>
              <w:top w:val="double" w:sz="4" w:space="0" w:color="auto"/>
            </w:tcBorders>
          </w:tcPr>
          <w:p w14:paraId="3BEB4F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D588C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  <w:tcBorders>
              <w:top w:val="double" w:sz="4" w:space="0" w:color="auto"/>
            </w:tcBorders>
          </w:tcPr>
          <w:p w14:paraId="5913CD84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C14CFF" w14:paraId="61A4E569" w14:textId="77777777" w:rsidTr="004D765F">
        <w:trPr>
          <w:trHeight w:val="405"/>
        </w:trPr>
        <w:tc>
          <w:tcPr>
            <w:tcW w:w="3072" w:type="pct"/>
          </w:tcPr>
          <w:p w14:paraId="501E4BE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884" w:type="pct"/>
          </w:tcPr>
          <w:p w14:paraId="3553A04F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9CF0A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</w:tcPr>
          <w:p w14:paraId="18C89265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C14CFF" w14:paraId="6BD51C01" w14:textId="77777777" w:rsidTr="004D765F">
        <w:trPr>
          <w:trHeight w:val="405"/>
        </w:trPr>
        <w:tc>
          <w:tcPr>
            <w:tcW w:w="3072" w:type="pct"/>
          </w:tcPr>
          <w:p w14:paraId="0E01DA3E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884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492BDF9F" w:rsidR="00F40BF4" w:rsidRPr="008F106C" w:rsidRDefault="004C2855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F106C">
              <w:rPr>
                <w:rFonts w:asciiTheme="majorBidi" w:hAnsiTheme="majorBidi" w:cstheme="majorBidi"/>
                <w:sz w:val="30"/>
                <w:szCs w:val="30"/>
              </w:rPr>
              <w:t>184,484</w:t>
            </w:r>
          </w:p>
        </w:tc>
        <w:tc>
          <w:tcPr>
            <w:tcW w:w="147" w:type="pct"/>
            <w:shd w:val="clear" w:color="auto" w:fill="auto"/>
          </w:tcPr>
          <w:p w14:paraId="3BD622A2" w14:textId="77777777" w:rsidR="00F40BF4" w:rsidRPr="008F106C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4CBEF1DF" w:rsidR="00F40BF4" w:rsidRPr="008F106C" w:rsidRDefault="00DE0C67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F106C">
              <w:rPr>
                <w:rFonts w:asciiTheme="majorBidi" w:hAnsiTheme="majorBidi" w:cstheme="majorBidi"/>
                <w:sz w:val="30"/>
                <w:szCs w:val="30"/>
              </w:rPr>
              <w:t>184,484</w:t>
            </w:r>
          </w:p>
        </w:tc>
      </w:tr>
    </w:tbl>
    <w:p w14:paraId="658EC14F" w14:textId="77777777" w:rsidR="00EF5914" w:rsidRPr="00C14CFF" w:rsidRDefault="00EF591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3F434B" w14:textId="4CEB173A" w:rsidR="00EF5914" w:rsidRPr="00C14CFF" w:rsidRDefault="00EF5914" w:rsidP="00C14CFF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1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F5914" w:rsidRPr="00C14CFF" w:rsidSect="004D1A83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FC230" w14:textId="77777777" w:rsidR="003365F3" w:rsidRDefault="003365F3">
      <w:r>
        <w:separator/>
      </w:r>
    </w:p>
  </w:endnote>
  <w:endnote w:type="continuationSeparator" w:id="0">
    <w:p w14:paraId="2A1D5138" w14:textId="77777777" w:rsidR="003365F3" w:rsidRDefault="003365F3">
      <w:r>
        <w:continuationSeparator/>
      </w:r>
    </w:p>
  </w:endnote>
  <w:endnote w:type="continuationNotice" w:id="1">
    <w:p w14:paraId="388438CA" w14:textId="77777777" w:rsidR="003365F3" w:rsidRDefault="003365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000000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6356A026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 w:rsidR="00CF798E"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5B8E" w14:textId="77777777" w:rsidR="005266CA" w:rsidRPr="002B54E9" w:rsidRDefault="005266CA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F73B" w14:textId="072A99A5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CC029A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D088" w14:textId="77777777" w:rsidR="003365F3" w:rsidRDefault="003365F3">
      <w:r>
        <w:separator/>
      </w:r>
    </w:p>
  </w:footnote>
  <w:footnote w:type="continuationSeparator" w:id="0">
    <w:p w14:paraId="3D1B1A72" w14:textId="77777777" w:rsidR="003365F3" w:rsidRDefault="003365F3">
      <w:r>
        <w:continuationSeparator/>
      </w:r>
    </w:p>
  </w:footnote>
  <w:footnote w:type="continuationNotice" w:id="1">
    <w:p w14:paraId="495FA6FC" w14:textId="77777777" w:rsidR="003365F3" w:rsidRDefault="003365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453C3DDE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49433777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0AF90B" w14:textId="1D8BC107" w:rsidR="003B595F" w:rsidRDefault="003B595F" w:rsidP="003B59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bookmarkStart w:id="2" w:name="_Hlk130216713"/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 w:rsidR="00EC06C6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 w:rsidR="00EC06C6">
      <w:rPr>
        <w:rFonts w:ascii="Angsana New" w:hAnsi="Angsana New" w:cs="Angsana New"/>
        <w:bCs/>
        <w:sz w:val="32"/>
        <w:szCs w:val="32"/>
        <w:lang w:val="en-US"/>
      </w:rPr>
      <w:t xml:space="preserve">0 </w:t>
    </w:r>
    <w:r w:rsidR="00EC06C6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bookmarkEnd w:id="2"/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3414293E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201D66FF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3D2F" w14:textId="1829CB60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F2051C" w14:textId="43685C19" w:rsidR="001F7AA2" w:rsidRDefault="00EC06C6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/>
        <w:bCs/>
        <w:sz w:val="32"/>
        <w:szCs w:val="32"/>
        <w:lang w:val="en-US"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424C2AB6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C95050" w14:textId="03F41FCA" w:rsidR="001F7AA2" w:rsidRDefault="00EC06C6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/>
        <w:bCs/>
        <w:sz w:val="32"/>
        <w:szCs w:val="32"/>
        <w:lang w:val="en-US"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0"/>
  </w:num>
  <w:num w:numId="3" w16cid:durableId="889533489">
    <w:abstractNumId w:val="0"/>
  </w:num>
  <w:num w:numId="4" w16cid:durableId="1047950257">
    <w:abstractNumId w:val="15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6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1"/>
  </w:num>
  <w:num w:numId="11" w16cid:durableId="767459239">
    <w:abstractNumId w:val="19"/>
  </w:num>
  <w:num w:numId="12" w16cid:durableId="1665476739">
    <w:abstractNumId w:val="13"/>
  </w:num>
  <w:num w:numId="13" w16cid:durableId="1496922158">
    <w:abstractNumId w:val="4"/>
  </w:num>
  <w:num w:numId="14" w16cid:durableId="1647780597">
    <w:abstractNumId w:val="14"/>
  </w:num>
  <w:num w:numId="15" w16cid:durableId="907500588">
    <w:abstractNumId w:val="17"/>
  </w:num>
  <w:num w:numId="16" w16cid:durableId="1237010275">
    <w:abstractNumId w:val="12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3DD6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1E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1F8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25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AA6"/>
    <w:rsid w:val="00065C76"/>
    <w:rsid w:val="0006607C"/>
    <w:rsid w:val="00066CF3"/>
    <w:rsid w:val="000672F9"/>
    <w:rsid w:val="000675C1"/>
    <w:rsid w:val="00070602"/>
    <w:rsid w:val="00070CBA"/>
    <w:rsid w:val="00070D40"/>
    <w:rsid w:val="000710E3"/>
    <w:rsid w:val="0007170E"/>
    <w:rsid w:val="00071E82"/>
    <w:rsid w:val="000724F0"/>
    <w:rsid w:val="00072552"/>
    <w:rsid w:val="00072C45"/>
    <w:rsid w:val="00072F3C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AEF"/>
    <w:rsid w:val="00077E11"/>
    <w:rsid w:val="0008036A"/>
    <w:rsid w:val="000803DF"/>
    <w:rsid w:val="00080867"/>
    <w:rsid w:val="00080E9F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44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2A9"/>
    <w:rsid w:val="000967D6"/>
    <w:rsid w:val="00096F57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D75"/>
    <w:rsid w:val="000A2ED9"/>
    <w:rsid w:val="000A2F44"/>
    <w:rsid w:val="000A4117"/>
    <w:rsid w:val="000A48BA"/>
    <w:rsid w:val="000A49A3"/>
    <w:rsid w:val="000A4D1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34A1"/>
    <w:rsid w:val="000B429F"/>
    <w:rsid w:val="000B444E"/>
    <w:rsid w:val="000B471A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4EBA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D31"/>
    <w:rsid w:val="000F6DE7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0E7"/>
    <w:rsid w:val="001253D7"/>
    <w:rsid w:val="0012558E"/>
    <w:rsid w:val="00125754"/>
    <w:rsid w:val="00125897"/>
    <w:rsid w:val="00126617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20F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AC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C7DB7"/>
    <w:rsid w:val="001D0CC8"/>
    <w:rsid w:val="001D0EFA"/>
    <w:rsid w:val="001D1011"/>
    <w:rsid w:val="001D13A9"/>
    <w:rsid w:val="001D1889"/>
    <w:rsid w:val="001D1B27"/>
    <w:rsid w:val="001D25E0"/>
    <w:rsid w:val="001D2725"/>
    <w:rsid w:val="001D36DE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94D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07D06"/>
    <w:rsid w:val="0021019E"/>
    <w:rsid w:val="00210EC5"/>
    <w:rsid w:val="00211CAB"/>
    <w:rsid w:val="00211DED"/>
    <w:rsid w:val="00212504"/>
    <w:rsid w:val="0021287D"/>
    <w:rsid w:val="00212EE1"/>
    <w:rsid w:val="0021327E"/>
    <w:rsid w:val="0021349C"/>
    <w:rsid w:val="002134EA"/>
    <w:rsid w:val="002138B9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59D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B50"/>
    <w:rsid w:val="00230FE6"/>
    <w:rsid w:val="00231765"/>
    <w:rsid w:val="00231C4B"/>
    <w:rsid w:val="0023200A"/>
    <w:rsid w:val="00232028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6B0"/>
    <w:rsid w:val="00240B99"/>
    <w:rsid w:val="00240F04"/>
    <w:rsid w:val="00241415"/>
    <w:rsid w:val="00241A1A"/>
    <w:rsid w:val="00241DE9"/>
    <w:rsid w:val="00242AF0"/>
    <w:rsid w:val="00242F29"/>
    <w:rsid w:val="002430EB"/>
    <w:rsid w:val="0024351C"/>
    <w:rsid w:val="00243581"/>
    <w:rsid w:val="00243648"/>
    <w:rsid w:val="00243C74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702F0"/>
    <w:rsid w:val="00270CC8"/>
    <w:rsid w:val="00270F60"/>
    <w:rsid w:val="00271216"/>
    <w:rsid w:val="0027140C"/>
    <w:rsid w:val="00271969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4FCB"/>
    <w:rsid w:val="00295127"/>
    <w:rsid w:val="002954CA"/>
    <w:rsid w:val="00296634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1B2F"/>
    <w:rsid w:val="002B21D2"/>
    <w:rsid w:val="002B2285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AE3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D65"/>
    <w:rsid w:val="002C6394"/>
    <w:rsid w:val="002C653B"/>
    <w:rsid w:val="002C737B"/>
    <w:rsid w:val="002C753D"/>
    <w:rsid w:val="002C755C"/>
    <w:rsid w:val="002D02C7"/>
    <w:rsid w:val="002D07E9"/>
    <w:rsid w:val="002D084E"/>
    <w:rsid w:val="002D0E8D"/>
    <w:rsid w:val="002D14C5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0BE4"/>
    <w:rsid w:val="002E10A1"/>
    <w:rsid w:val="002E15C5"/>
    <w:rsid w:val="002E15D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0"/>
    <w:rsid w:val="00304D2A"/>
    <w:rsid w:val="00305B63"/>
    <w:rsid w:val="00306A89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893"/>
    <w:rsid w:val="00320AC9"/>
    <w:rsid w:val="00320FCA"/>
    <w:rsid w:val="0032185C"/>
    <w:rsid w:val="00321924"/>
    <w:rsid w:val="0032204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332E"/>
    <w:rsid w:val="00333CEF"/>
    <w:rsid w:val="00333E34"/>
    <w:rsid w:val="0033455F"/>
    <w:rsid w:val="00334FEB"/>
    <w:rsid w:val="0033508A"/>
    <w:rsid w:val="003352AA"/>
    <w:rsid w:val="00335477"/>
    <w:rsid w:val="003355A9"/>
    <w:rsid w:val="0033590D"/>
    <w:rsid w:val="00335B65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437C"/>
    <w:rsid w:val="003650C6"/>
    <w:rsid w:val="003651FC"/>
    <w:rsid w:val="00365305"/>
    <w:rsid w:val="0036575D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0611"/>
    <w:rsid w:val="003708B1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4343"/>
    <w:rsid w:val="003743F7"/>
    <w:rsid w:val="003744FD"/>
    <w:rsid w:val="0037492A"/>
    <w:rsid w:val="00374998"/>
    <w:rsid w:val="00374A81"/>
    <w:rsid w:val="00374D8C"/>
    <w:rsid w:val="00375105"/>
    <w:rsid w:val="00375348"/>
    <w:rsid w:val="0037559B"/>
    <w:rsid w:val="003757CE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1CD2"/>
    <w:rsid w:val="00382906"/>
    <w:rsid w:val="003830F0"/>
    <w:rsid w:val="00383858"/>
    <w:rsid w:val="00383A98"/>
    <w:rsid w:val="00384653"/>
    <w:rsid w:val="00384667"/>
    <w:rsid w:val="003847A9"/>
    <w:rsid w:val="00384EA0"/>
    <w:rsid w:val="00385487"/>
    <w:rsid w:val="00385CFC"/>
    <w:rsid w:val="00385E3F"/>
    <w:rsid w:val="00385E60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39AC"/>
    <w:rsid w:val="003B43B5"/>
    <w:rsid w:val="003B4550"/>
    <w:rsid w:val="003B4752"/>
    <w:rsid w:val="003B4A3B"/>
    <w:rsid w:val="003B50D2"/>
    <w:rsid w:val="003B53F2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94B"/>
    <w:rsid w:val="003C0AF6"/>
    <w:rsid w:val="003C0DF1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159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1F0F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508"/>
    <w:rsid w:val="00412C32"/>
    <w:rsid w:val="00412D33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CC5"/>
    <w:rsid w:val="00441371"/>
    <w:rsid w:val="004414A1"/>
    <w:rsid w:val="00441AF9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9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433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2A2"/>
    <w:rsid w:val="0047156B"/>
    <w:rsid w:val="00471A00"/>
    <w:rsid w:val="00471C79"/>
    <w:rsid w:val="00471DC9"/>
    <w:rsid w:val="00471EA6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46F9"/>
    <w:rsid w:val="004850EE"/>
    <w:rsid w:val="004855EA"/>
    <w:rsid w:val="00485AA2"/>
    <w:rsid w:val="00485AD6"/>
    <w:rsid w:val="00485CF1"/>
    <w:rsid w:val="00485F7F"/>
    <w:rsid w:val="0048612A"/>
    <w:rsid w:val="0048666C"/>
    <w:rsid w:val="00486725"/>
    <w:rsid w:val="00486E3E"/>
    <w:rsid w:val="00487521"/>
    <w:rsid w:val="0048795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47"/>
    <w:rsid w:val="004A7B84"/>
    <w:rsid w:val="004B0297"/>
    <w:rsid w:val="004B0810"/>
    <w:rsid w:val="004B0C03"/>
    <w:rsid w:val="004B1E0F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855"/>
    <w:rsid w:val="004C2963"/>
    <w:rsid w:val="004C29E3"/>
    <w:rsid w:val="004C2BB0"/>
    <w:rsid w:val="004C2FAC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E"/>
    <w:rsid w:val="004D01C2"/>
    <w:rsid w:val="004D051D"/>
    <w:rsid w:val="004D05C9"/>
    <w:rsid w:val="004D05E1"/>
    <w:rsid w:val="004D0D96"/>
    <w:rsid w:val="004D116E"/>
    <w:rsid w:val="004D142F"/>
    <w:rsid w:val="004D158E"/>
    <w:rsid w:val="004D18FB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65F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A9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A04"/>
    <w:rsid w:val="00511BC5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76E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84D"/>
    <w:rsid w:val="00530B9F"/>
    <w:rsid w:val="00530CE8"/>
    <w:rsid w:val="00531196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6919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88C"/>
    <w:rsid w:val="00547CB2"/>
    <w:rsid w:val="00550108"/>
    <w:rsid w:val="005507C0"/>
    <w:rsid w:val="0055090F"/>
    <w:rsid w:val="00551171"/>
    <w:rsid w:val="00551B37"/>
    <w:rsid w:val="0055212D"/>
    <w:rsid w:val="005528DF"/>
    <w:rsid w:val="00552C6E"/>
    <w:rsid w:val="00552E94"/>
    <w:rsid w:val="0055376B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87C97"/>
    <w:rsid w:val="0059012C"/>
    <w:rsid w:val="0059016C"/>
    <w:rsid w:val="00590188"/>
    <w:rsid w:val="0059063A"/>
    <w:rsid w:val="0059084B"/>
    <w:rsid w:val="00590891"/>
    <w:rsid w:val="00590C55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953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D72AC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4E3"/>
    <w:rsid w:val="005E5773"/>
    <w:rsid w:val="005E5862"/>
    <w:rsid w:val="005E58A7"/>
    <w:rsid w:val="005E64EF"/>
    <w:rsid w:val="005E693D"/>
    <w:rsid w:val="005E6B2A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A33"/>
    <w:rsid w:val="00617F1B"/>
    <w:rsid w:val="00620341"/>
    <w:rsid w:val="0062085C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2C8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39B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5EB5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3E35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B5F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560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AB6"/>
    <w:rsid w:val="006C5CB9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3ED1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42"/>
    <w:rsid w:val="006F347C"/>
    <w:rsid w:val="006F36AC"/>
    <w:rsid w:val="006F3878"/>
    <w:rsid w:val="006F3F05"/>
    <w:rsid w:val="006F43DA"/>
    <w:rsid w:val="006F46DF"/>
    <w:rsid w:val="006F4846"/>
    <w:rsid w:val="006F4973"/>
    <w:rsid w:val="006F4C57"/>
    <w:rsid w:val="006F5506"/>
    <w:rsid w:val="006F5CAB"/>
    <w:rsid w:val="006F5D5C"/>
    <w:rsid w:val="006F5D80"/>
    <w:rsid w:val="006F5E33"/>
    <w:rsid w:val="006F6529"/>
    <w:rsid w:val="006F66B2"/>
    <w:rsid w:val="006F6773"/>
    <w:rsid w:val="006F6D0F"/>
    <w:rsid w:val="006F6EEE"/>
    <w:rsid w:val="006F7074"/>
    <w:rsid w:val="006F707F"/>
    <w:rsid w:val="006F7397"/>
    <w:rsid w:val="006F74C7"/>
    <w:rsid w:val="007007B6"/>
    <w:rsid w:val="00700829"/>
    <w:rsid w:val="00701C8E"/>
    <w:rsid w:val="00701D6F"/>
    <w:rsid w:val="00701F4D"/>
    <w:rsid w:val="007029D8"/>
    <w:rsid w:val="00702A9F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6E4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27E20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540A"/>
    <w:rsid w:val="0073586A"/>
    <w:rsid w:val="00735AD5"/>
    <w:rsid w:val="00735FA2"/>
    <w:rsid w:val="00736188"/>
    <w:rsid w:val="00736215"/>
    <w:rsid w:val="007362B4"/>
    <w:rsid w:val="00736F65"/>
    <w:rsid w:val="007371F5"/>
    <w:rsid w:val="00737B51"/>
    <w:rsid w:val="00737BAD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18A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5D8"/>
    <w:rsid w:val="00793B72"/>
    <w:rsid w:val="00793ED5"/>
    <w:rsid w:val="0079406C"/>
    <w:rsid w:val="0079509F"/>
    <w:rsid w:val="007952A2"/>
    <w:rsid w:val="00795843"/>
    <w:rsid w:val="007967A0"/>
    <w:rsid w:val="00797353"/>
    <w:rsid w:val="00797463"/>
    <w:rsid w:val="00797588"/>
    <w:rsid w:val="0079769B"/>
    <w:rsid w:val="007977FF"/>
    <w:rsid w:val="00797EFD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592A"/>
    <w:rsid w:val="007A60F5"/>
    <w:rsid w:val="007A6A6E"/>
    <w:rsid w:val="007A6A9E"/>
    <w:rsid w:val="007A6DB2"/>
    <w:rsid w:val="007A7A90"/>
    <w:rsid w:val="007A7E12"/>
    <w:rsid w:val="007A7EFD"/>
    <w:rsid w:val="007B080F"/>
    <w:rsid w:val="007B0B43"/>
    <w:rsid w:val="007B0D41"/>
    <w:rsid w:val="007B0DFC"/>
    <w:rsid w:val="007B1177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81E"/>
    <w:rsid w:val="007D7B5D"/>
    <w:rsid w:val="007E0298"/>
    <w:rsid w:val="007E0455"/>
    <w:rsid w:val="007E0F8E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068D"/>
    <w:rsid w:val="007F173C"/>
    <w:rsid w:val="007F1855"/>
    <w:rsid w:val="007F1A7F"/>
    <w:rsid w:val="007F1D87"/>
    <w:rsid w:val="007F2778"/>
    <w:rsid w:val="007F2939"/>
    <w:rsid w:val="007F2F5B"/>
    <w:rsid w:val="007F33C8"/>
    <w:rsid w:val="007F374D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4C7F"/>
    <w:rsid w:val="00805110"/>
    <w:rsid w:val="008058F7"/>
    <w:rsid w:val="00805930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6AF"/>
    <w:rsid w:val="00817C10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023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243E"/>
    <w:rsid w:val="00832969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5D5"/>
    <w:rsid w:val="00844B83"/>
    <w:rsid w:val="00844F03"/>
    <w:rsid w:val="008456F6"/>
    <w:rsid w:val="00845998"/>
    <w:rsid w:val="008459D5"/>
    <w:rsid w:val="00846021"/>
    <w:rsid w:val="00846506"/>
    <w:rsid w:val="0084718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AA"/>
    <w:rsid w:val="008660B0"/>
    <w:rsid w:val="00866DAA"/>
    <w:rsid w:val="00867953"/>
    <w:rsid w:val="008708F6"/>
    <w:rsid w:val="0087099E"/>
    <w:rsid w:val="00870DA6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F84"/>
    <w:rsid w:val="008A3F96"/>
    <w:rsid w:val="008A410E"/>
    <w:rsid w:val="008A4604"/>
    <w:rsid w:val="008A4A90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53E"/>
    <w:rsid w:val="008D75A9"/>
    <w:rsid w:val="008D7989"/>
    <w:rsid w:val="008D7BB1"/>
    <w:rsid w:val="008D7FD8"/>
    <w:rsid w:val="008E00CF"/>
    <w:rsid w:val="008E01CD"/>
    <w:rsid w:val="008E027F"/>
    <w:rsid w:val="008E0433"/>
    <w:rsid w:val="008E0440"/>
    <w:rsid w:val="008E0CFB"/>
    <w:rsid w:val="008E0D4B"/>
    <w:rsid w:val="008E0ED3"/>
    <w:rsid w:val="008E1E2D"/>
    <w:rsid w:val="008E2689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365"/>
    <w:rsid w:val="00924499"/>
    <w:rsid w:val="00924536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55CB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7E8"/>
    <w:rsid w:val="00957D00"/>
    <w:rsid w:val="00957F81"/>
    <w:rsid w:val="0096060C"/>
    <w:rsid w:val="00960645"/>
    <w:rsid w:val="0096081B"/>
    <w:rsid w:val="00960F80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5DE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7B5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121C"/>
    <w:rsid w:val="00A0141D"/>
    <w:rsid w:val="00A01A84"/>
    <w:rsid w:val="00A022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193"/>
    <w:rsid w:val="00A10231"/>
    <w:rsid w:val="00A10C88"/>
    <w:rsid w:val="00A10EDE"/>
    <w:rsid w:val="00A116DA"/>
    <w:rsid w:val="00A11712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E26"/>
    <w:rsid w:val="00A24602"/>
    <w:rsid w:val="00A24C4E"/>
    <w:rsid w:val="00A256BB"/>
    <w:rsid w:val="00A25F88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47EF8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A05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677E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478"/>
    <w:rsid w:val="00A719F3"/>
    <w:rsid w:val="00A71B5D"/>
    <w:rsid w:val="00A71BBB"/>
    <w:rsid w:val="00A71C40"/>
    <w:rsid w:val="00A720C2"/>
    <w:rsid w:val="00A722BE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438"/>
    <w:rsid w:val="00A90552"/>
    <w:rsid w:val="00A9055D"/>
    <w:rsid w:val="00A9082F"/>
    <w:rsid w:val="00A90BB1"/>
    <w:rsid w:val="00A90FA3"/>
    <w:rsid w:val="00A9157F"/>
    <w:rsid w:val="00A9159A"/>
    <w:rsid w:val="00A91C84"/>
    <w:rsid w:val="00A92AB6"/>
    <w:rsid w:val="00A92B2C"/>
    <w:rsid w:val="00A92BCA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1E32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608"/>
    <w:rsid w:val="00AE6850"/>
    <w:rsid w:val="00AE6ECD"/>
    <w:rsid w:val="00AE6FFF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AFB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1C7C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67CE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3AFF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4B4"/>
    <w:rsid w:val="00B41BBF"/>
    <w:rsid w:val="00B422F9"/>
    <w:rsid w:val="00B428C2"/>
    <w:rsid w:val="00B431B6"/>
    <w:rsid w:val="00B43688"/>
    <w:rsid w:val="00B4399A"/>
    <w:rsid w:val="00B43A07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38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601CD"/>
    <w:rsid w:val="00B6022E"/>
    <w:rsid w:val="00B60BC1"/>
    <w:rsid w:val="00B611D8"/>
    <w:rsid w:val="00B6126D"/>
    <w:rsid w:val="00B612DB"/>
    <w:rsid w:val="00B61D84"/>
    <w:rsid w:val="00B634AD"/>
    <w:rsid w:val="00B63675"/>
    <w:rsid w:val="00B63D0A"/>
    <w:rsid w:val="00B651F5"/>
    <w:rsid w:val="00B6664B"/>
    <w:rsid w:val="00B6667E"/>
    <w:rsid w:val="00B67BC4"/>
    <w:rsid w:val="00B67CD2"/>
    <w:rsid w:val="00B70329"/>
    <w:rsid w:val="00B7049E"/>
    <w:rsid w:val="00B70816"/>
    <w:rsid w:val="00B71411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5F17"/>
    <w:rsid w:val="00B861A7"/>
    <w:rsid w:val="00B86323"/>
    <w:rsid w:val="00B86366"/>
    <w:rsid w:val="00B8655C"/>
    <w:rsid w:val="00B872C3"/>
    <w:rsid w:val="00B87792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5E2"/>
    <w:rsid w:val="00B94D9C"/>
    <w:rsid w:val="00B94EC2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2D3"/>
    <w:rsid w:val="00BA26CF"/>
    <w:rsid w:val="00BA28C6"/>
    <w:rsid w:val="00BA378A"/>
    <w:rsid w:val="00BA38A7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286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2180"/>
    <w:rsid w:val="00BD2622"/>
    <w:rsid w:val="00BD3166"/>
    <w:rsid w:val="00BD31A4"/>
    <w:rsid w:val="00BD3376"/>
    <w:rsid w:val="00BD3456"/>
    <w:rsid w:val="00BD3741"/>
    <w:rsid w:val="00BD3E78"/>
    <w:rsid w:val="00BD4A82"/>
    <w:rsid w:val="00BD5A89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4F3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4F7F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2B"/>
    <w:rsid w:val="00C14CFF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0E14"/>
    <w:rsid w:val="00C31326"/>
    <w:rsid w:val="00C31641"/>
    <w:rsid w:val="00C3189B"/>
    <w:rsid w:val="00C31BAD"/>
    <w:rsid w:val="00C325D2"/>
    <w:rsid w:val="00C326AA"/>
    <w:rsid w:val="00C330A9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278E"/>
    <w:rsid w:val="00C64487"/>
    <w:rsid w:val="00C644E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6C1A"/>
    <w:rsid w:val="00C67773"/>
    <w:rsid w:val="00C67D57"/>
    <w:rsid w:val="00C67FE9"/>
    <w:rsid w:val="00C70036"/>
    <w:rsid w:val="00C703BE"/>
    <w:rsid w:val="00C711CA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1E5E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5C12"/>
    <w:rsid w:val="00C961BC"/>
    <w:rsid w:val="00C964B3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464E"/>
    <w:rsid w:val="00CC5921"/>
    <w:rsid w:val="00CC5D98"/>
    <w:rsid w:val="00CC5E8A"/>
    <w:rsid w:val="00CC6029"/>
    <w:rsid w:val="00CC6092"/>
    <w:rsid w:val="00CC6109"/>
    <w:rsid w:val="00CC651A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98E"/>
    <w:rsid w:val="00CF7BEF"/>
    <w:rsid w:val="00CF7EBB"/>
    <w:rsid w:val="00CF7EDF"/>
    <w:rsid w:val="00D00040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26EE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EF7"/>
    <w:rsid w:val="00D3639B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65F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88"/>
    <w:rsid w:val="00D744A5"/>
    <w:rsid w:val="00D7478A"/>
    <w:rsid w:val="00D754C9"/>
    <w:rsid w:val="00D758FE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4089"/>
    <w:rsid w:val="00DC439A"/>
    <w:rsid w:val="00DC46FF"/>
    <w:rsid w:val="00DC4866"/>
    <w:rsid w:val="00DC5639"/>
    <w:rsid w:val="00DC5651"/>
    <w:rsid w:val="00DC5F43"/>
    <w:rsid w:val="00DC682B"/>
    <w:rsid w:val="00DC6927"/>
    <w:rsid w:val="00DC6BFC"/>
    <w:rsid w:val="00DC6C8C"/>
    <w:rsid w:val="00DC6E02"/>
    <w:rsid w:val="00DC70E8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2A2"/>
    <w:rsid w:val="00DD54F8"/>
    <w:rsid w:val="00DD5564"/>
    <w:rsid w:val="00DD5F3B"/>
    <w:rsid w:val="00DD638F"/>
    <w:rsid w:val="00DD664E"/>
    <w:rsid w:val="00DD6E94"/>
    <w:rsid w:val="00DD6E96"/>
    <w:rsid w:val="00DD7023"/>
    <w:rsid w:val="00DD73C0"/>
    <w:rsid w:val="00DD7670"/>
    <w:rsid w:val="00DD7AA9"/>
    <w:rsid w:val="00DD7D1F"/>
    <w:rsid w:val="00DE0324"/>
    <w:rsid w:val="00DE0C67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8CB"/>
    <w:rsid w:val="00DE592D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5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A89"/>
    <w:rsid w:val="00E00BA5"/>
    <w:rsid w:val="00E00F89"/>
    <w:rsid w:val="00E01267"/>
    <w:rsid w:val="00E01414"/>
    <w:rsid w:val="00E015D3"/>
    <w:rsid w:val="00E01E6D"/>
    <w:rsid w:val="00E02084"/>
    <w:rsid w:val="00E0240D"/>
    <w:rsid w:val="00E02432"/>
    <w:rsid w:val="00E02748"/>
    <w:rsid w:val="00E02E52"/>
    <w:rsid w:val="00E0315A"/>
    <w:rsid w:val="00E032C6"/>
    <w:rsid w:val="00E03578"/>
    <w:rsid w:val="00E040DA"/>
    <w:rsid w:val="00E0429F"/>
    <w:rsid w:val="00E042D0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7BD"/>
    <w:rsid w:val="00E23850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653"/>
    <w:rsid w:val="00E409C0"/>
    <w:rsid w:val="00E40CEE"/>
    <w:rsid w:val="00E41305"/>
    <w:rsid w:val="00E418AE"/>
    <w:rsid w:val="00E41C2A"/>
    <w:rsid w:val="00E41E92"/>
    <w:rsid w:val="00E41EE9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296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649"/>
    <w:rsid w:val="00EA1D1F"/>
    <w:rsid w:val="00EA1DFB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6C6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64F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38D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1E70"/>
    <w:rsid w:val="00F1201E"/>
    <w:rsid w:val="00F12314"/>
    <w:rsid w:val="00F124D0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BEB"/>
    <w:rsid w:val="00F22E0F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081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60316"/>
    <w:rsid w:val="00F60634"/>
    <w:rsid w:val="00F6077A"/>
    <w:rsid w:val="00F609DA"/>
    <w:rsid w:val="00F60A95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8C2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9DB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383"/>
    <w:rsid w:val="00F9379F"/>
    <w:rsid w:val="00F93BF8"/>
    <w:rsid w:val="00F93EA0"/>
    <w:rsid w:val="00F94605"/>
    <w:rsid w:val="00F946E7"/>
    <w:rsid w:val="00F94D09"/>
    <w:rsid w:val="00F95223"/>
    <w:rsid w:val="00F95343"/>
    <w:rsid w:val="00F957E8"/>
    <w:rsid w:val="00F95A9C"/>
    <w:rsid w:val="00F96631"/>
    <w:rsid w:val="00F968CD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54CC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B0E374CF-BF24-4988-A477-09293197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10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Kullachai, Leesirisan</cp:lastModifiedBy>
  <cp:revision>10</cp:revision>
  <cp:lastPrinted>2022-11-09T18:52:00Z</cp:lastPrinted>
  <dcterms:created xsi:type="dcterms:W3CDTF">2023-07-31T03:08:00Z</dcterms:created>
  <dcterms:modified xsi:type="dcterms:W3CDTF">2023-08-07T07:41:00Z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