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8010"/>
      </w:tblGrid>
      <w:tr w:rsidR="0031137A" w:rsidRPr="007A55A1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1137A" w:rsidRPr="007A55A1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1137A" w:rsidRPr="007A55A1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7A55A1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ข้อมูลทางการเงินระหว่างกาล</w:t>
            </w:r>
            <w:r w:rsidR="009215D1"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1137A" w:rsidRPr="00966463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14112" w:rsidRPr="00966463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14112" w:rsidRPr="00966463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C14112" w:rsidRPr="00966463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1137A" w:rsidRPr="00966463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1632" w:rsidRPr="00966463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51632" w:rsidRPr="00966463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1632" w:rsidRPr="00966463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77D8" w:rsidRPr="00966463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C77D8" w:rsidRPr="00966463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C77D8" w:rsidRPr="00966463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966463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966463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966463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D1FC0" w:rsidRPr="00966463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D1FC0" w:rsidRPr="00966463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137A" w:rsidRPr="00966463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1FC0" w:rsidRPr="00966463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D1FC0" w:rsidRPr="00966463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D1FC0" w:rsidRPr="00966463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D1FC0" w:rsidRPr="00966463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BB3083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B3083" w:rsidRPr="00966463" w:rsidRDefault="00BB308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BB3083" w:rsidRPr="00966463" w:rsidRDefault="00BB308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B3083" w:rsidRPr="00966463" w:rsidRDefault="00BB308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AD1FC0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B3083"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D1FC0" w:rsidRPr="00966463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966463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966463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966463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966463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966463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966463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3E4464" w:rsidRPr="00966463" w:rsidRDefault="003E4464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552BC" w:rsidRPr="00966463" w:rsidRDefault="00A552BC" w:rsidP="003E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64A23" w:rsidRPr="00966463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966463">
        <w:rPr>
          <w:rFonts w:ascii="Angsana New" w:hAnsi="Angsana New" w:hint="cs"/>
          <w:sz w:val="30"/>
          <w:szCs w:val="30"/>
          <w:cs/>
        </w:rPr>
        <w:t>คณะ</w:t>
      </w:r>
      <w:r w:rsidRPr="00966463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96646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77F49" w:rsidRPr="00966463">
        <w:rPr>
          <w:rFonts w:ascii="Angsana New" w:hAnsi="Angsana New"/>
          <w:sz w:val="30"/>
          <w:szCs w:val="30"/>
        </w:rPr>
        <w:t>14</w:t>
      </w:r>
      <w:r w:rsidR="006C703C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="00877F49" w:rsidRPr="00966463">
        <w:rPr>
          <w:rFonts w:ascii="Angsana New" w:hAnsi="Angsana New" w:hint="cs"/>
          <w:sz w:val="30"/>
          <w:szCs w:val="30"/>
          <w:cs/>
        </w:rPr>
        <w:t>สิงหาคม</w:t>
      </w:r>
      <w:r w:rsidR="00E343EA" w:rsidRPr="00966463">
        <w:rPr>
          <w:rFonts w:ascii="Angsana New" w:hAnsi="Angsana New"/>
          <w:sz w:val="30"/>
          <w:szCs w:val="30"/>
        </w:rPr>
        <w:t xml:space="preserve"> 256</w:t>
      </w:r>
      <w:r w:rsidR="00BE28C5" w:rsidRPr="00966463">
        <w:rPr>
          <w:rFonts w:ascii="Angsana New" w:hAnsi="Angsana New"/>
          <w:sz w:val="30"/>
          <w:szCs w:val="30"/>
        </w:rPr>
        <w:t>6</w:t>
      </w:r>
    </w:p>
    <w:p w:rsidR="007D451A" w:rsidRPr="00966463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:rsidR="00A552BC" w:rsidRPr="00966463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6646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966463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966463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966463">
        <w:rPr>
          <w:rFonts w:ascii="Angsana New" w:hAnsi="Angsana New"/>
          <w:sz w:val="30"/>
          <w:szCs w:val="30"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:rsidR="00A552BC" w:rsidRPr="00966463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  <w:cs/>
        </w:rPr>
        <w:tab/>
        <w:t xml:space="preserve"> :</w:t>
      </w:r>
      <w:r w:rsidRPr="00966463">
        <w:rPr>
          <w:rFonts w:ascii="Angsana New" w:hAnsi="Angsana New"/>
          <w:sz w:val="30"/>
          <w:szCs w:val="30"/>
        </w:rPr>
        <w:tab/>
        <w:t>50</w:t>
      </w:r>
      <w:r w:rsidRPr="00966463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966463">
        <w:rPr>
          <w:rFonts w:ascii="Angsana New" w:hAnsi="Angsana New"/>
          <w:sz w:val="30"/>
          <w:szCs w:val="30"/>
        </w:rPr>
        <w:t>47</w:t>
      </w:r>
      <w:r w:rsidRPr="00966463">
        <w:rPr>
          <w:rFonts w:ascii="Angsana New" w:hAnsi="Angsana New"/>
          <w:sz w:val="30"/>
          <w:szCs w:val="30"/>
          <w:cs/>
        </w:rPr>
        <w:t xml:space="preserve"> แยก </w:t>
      </w:r>
      <w:r w:rsidRPr="00966463">
        <w:rPr>
          <w:rFonts w:ascii="Angsana New" w:hAnsi="Angsana New"/>
          <w:sz w:val="30"/>
          <w:szCs w:val="30"/>
        </w:rPr>
        <w:t>20</w:t>
      </w:r>
      <w:r w:rsidRPr="00966463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966463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:rsidR="00A552BC" w:rsidRPr="00966463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966463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966463">
        <w:rPr>
          <w:rFonts w:ascii="Angsana New" w:hAnsi="Angsana New"/>
          <w:sz w:val="30"/>
          <w:szCs w:val="30"/>
          <w:cs/>
        </w:rPr>
        <w:tab/>
      </w:r>
      <w:r w:rsidR="00A552BC" w:rsidRPr="00966463">
        <w:rPr>
          <w:rFonts w:ascii="Angsana New" w:hAnsi="Angsana New"/>
          <w:sz w:val="30"/>
          <w:szCs w:val="30"/>
          <w:cs/>
        </w:rPr>
        <w:tab/>
        <w:t>:</w:t>
      </w:r>
      <w:r w:rsidR="00A552BC" w:rsidRPr="00966463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966463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966463">
        <w:rPr>
          <w:rFonts w:ascii="Angsana New" w:hAnsi="Angsana New"/>
          <w:sz w:val="30"/>
          <w:szCs w:val="30"/>
        </w:rPr>
        <w:t xml:space="preserve">2 </w:t>
      </w:r>
      <w:r w:rsidR="00A552BC" w:rsidRPr="00966463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>สาขา สุโขทัย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  <w:cs/>
        </w:rPr>
        <w:tab/>
        <w:t>:</w:t>
      </w:r>
      <w:r w:rsidRPr="00966463">
        <w:rPr>
          <w:rFonts w:ascii="Angsana New" w:hAnsi="Angsana New"/>
          <w:sz w:val="30"/>
          <w:szCs w:val="30"/>
        </w:rPr>
        <w:tab/>
        <w:t xml:space="preserve">221 </w:t>
      </w:r>
      <w:r w:rsidRPr="00966463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966463">
        <w:rPr>
          <w:rFonts w:ascii="Angsana New" w:hAnsi="Angsana New"/>
          <w:sz w:val="30"/>
          <w:szCs w:val="30"/>
        </w:rPr>
        <w:t>4</w:t>
      </w:r>
      <w:r w:rsidRPr="00966463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966463">
        <w:rPr>
          <w:rFonts w:ascii="Angsana New" w:hAnsi="Angsana New" w:hint="cs"/>
          <w:sz w:val="30"/>
          <w:szCs w:val="30"/>
          <w:cs/>
        </w:rPr>
        <w:t>สุโขทัย</w:t>
      </w:r>
      <w:r w:rsidRPr="00966463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>สาขา บุรีรัมย์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  <w:cs/>
        </w:rPr>
        <w:tab/>
        <w:t>:</w:t>
      </w:r>
      <w:r w:rsidRPr="00966463">
        <w:rPr>
          <w:rFonts w:ascii="Angsana New" w:hAnsi="Angsana New"/>
          <w:sz w:val="30"/>
          <w:szCs w:val="30"/>
        </w:rPr>
        <w:tab/>
        <w:t xml:space="preserve">333 </w:t>
      </w:r>
      <w:r w:rsidRPr="00966463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966463">
        <w:rPr>
          <w:rFonts w:ascii="Angsana New" w:hAnsi="Angsana New"/>
          <w:sz w:val="30"/>
          <w:szCs w:val="30"/>
        </w:rPr>
        <w:t>16</w:t>
      </w:r>
      <w:r w:rsidRPr="00966463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966463">
        <w:rPr>
          <w:rFonts w:ascii="Angsana New" w:hAnsi="Angsana New"/>
          <w:sz w:val="30"/>
          <w:szCs w:val="30"/>
        </w:rPr>
        <w:tab/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ab/>
        <w:t>: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</w:rPr>
        <w:t>34</w:t>
      </w:r>
      <w:r w:rsidRPr="00966463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966463">
        <w:rPr>
          <w:rFonts w:ascii="Angsana New" w:hAnsi="Angsana New"/>
          <w:sz w:val="30"/>
          <w:szCs w:val="30"/>
        </w:rPr>
        <w:t xml:space="preserve">4 </w:t>
      </w:r>
      <w:r w:rsidRPr="00966463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>สาขา ขอนแก่น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  <w:cs/>
        </w:rPr>
        <w:tab/>
        <w:t>: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</w:rPr>
        <w:t>113</w:t>
      </w:r>
      <w:r w:rsidRPr="00966463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966463">
        <w:rPr>
          <w:rFonts w:ascii="Angsana New" w:hAnsi="Angsana New"/>
          <w:sz w:val="30"/>
          <w:szCs w:val="30"/>
        </w:rPr>
        <w:t xml:space="preserve">4 </w:t>
      </w:r>
      <w:r w:rsidRPr="00966463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>สาขา ลำพูน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  <w:cs/>
        </w:rPr>
        <w:tab/>
        <w:t>: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</w:rPr>
        <w:t xml:space="preserve">131 </w:t>
      </w:r>
      <w:r w:rsidRPr="00966463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966463">
        <w:rPr>
          <w:rFonts w:ascii="Angsana New" w:hAnsi="Angsana New"/>
          <w:sz w:val="30"/>
          <w:szCs w:val="30"/>
        </w:rPr>
        <w:t>15</w:t>
      </w:r>
      <w:r w:rsidRPr="00966463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>สาขา ชลบุรี</w:t>
      </w:r>
      <w:r w:rsidRPr="00966463">
        <w:rPr>
          <w:rFonts w:ascii="Angsana New" w:hAnsi="Angsana New"/>
          <w:sz w:val="30"/>
          <w:szCs w:val="30"/>
        </w:rPr>
        <w:tab/>
      </w:r>
      <w:r w:rsidRPr="00966463">
        <w:rPr>
          <w:rFonts w:ascii="Angsana New" w:hAnsi="Angsana New"/>
          <w:sz w:val="30"/>
          <w:szCs w:val="30"/>
          <w:cs/>
        </w:rPr>
        <w:tab/>
        <w:t>: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</w:rPr>
        <w:t>999</w:t>
      </w:r>
      <w:r w:rsidRPr="00966463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966463">
        <w:rPr>
          <w:rFonts w:ascii="Angsana New" w:hAnsi="Angsana New"/>
          <w:sz w:val="30"/>
          <w:szCs w:val="30"/>
        </w:rPr>
        <w:t>5</w:t>
      </w:r>
      <w:r w:rsidRPr="00966463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:rsidR="00A552BC" w:rsidRPr="00966463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</w:rPr>
        <w:tab/>
      </w:r>
      <w:r w:rsidRPr="00966463">
        <w:rPr>
          <w:rFonts w:ascii="Angsana New" w:hAnsi="Angsana New"/>
          <w:sz w:val="30"/>
          <w:szCs w:val="30"/>
          <w:cs/>
        </w:rPr>
        <w:t>: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</w:rPr>
        <w:t>41</w:t>
      </w:r>
      <w:r w:rsidRPr="00966463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966463">
        <w:rPr>
          <w:rFonts w:ascii="Angsana New" w:hAnsi="Angsana New"/>
          <w:sz w:val="30"/>
          <w:szCs w:val="30"/>
        </w:rPr>
        <w:t>7</w:t>
      </w:r>
      <w:r w:rsidRPr="00966463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:rsidR="00C937F8" w:rsidRPr="00966463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  <w:cs/>
        </w:rPr>
        <w:tab/>
        <w:t xml:space="preserve">: </w:t>
      </w:r>
      <w:r w:rsidRPr="00966463">
        <w:rPr>
          <w:rFonts w:ascii="Angsana New" w:hAnsi="Angsana New"/>
          <w:sz w:val="30"/>
          <w:szCs w:val="30"/>
        </w:rPr>
        <w:t>160</w:t>
      </w:r>
      <w:r w:rsidRPr="00966463">
        <w:rPr>
          <w:rFonts w:ascii="Angsana New" w:hAnsi="Angsana New"/>
          <w:sz w:val="30"/>
          <w:szCs w:val="30"/>
          <w:cs/>
        </w:rPr>
        <w:t>-</w:t>
      </w:r>
      <w:r w:rsidRPr="00966463">
        <w:rPr>
          <w:rFonts w:ascii="Angsana New" w:hAnsi="Angsana New"/>
          <w:sz w:val="30"/>
          <w:szCs w:val="30"/>
        </w:rPr>
        <w:t xml:space="preserve">161 </w:t>
      </w:r>
      <w:r w:rsidRPr="00966463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:rsidR="008B6998" w:rsidRPr="00966463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:rsidR="0038178F" w:rsidRPr="00966463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966463">
        <w:rPr>
          <w:rFonts w:ascii="Angsana New" w:hAnsi="Angsana New"/>
          <w:sz w:val="30"/>
          <w:szCs w:val="30"/>
        </w:rPr>
        <w:t>2</w:t>
      </w:r>
      <w:r w:rsidRPr="00966463">
        <w:rPr>
          <w:rFonts w:ascii="Angsana New" w:hAnsi="Angsana New"/>
          <w:sz w:val="30"/>
          <w:szCs w:val="30"/>
        </w:rPr>
        <w:tab/>
      </w:r>
      <w:r w:rsidRPr="00966463">
        <w:rPr>
          <w:rFonts w:ascii="Angsana New" w:hAnsi="Angsana New"/>
          <w:sz w:val="30"/>
          <w:szCs w:val="30"/>
        </w:rPr>
        <w:tab/>
      </w:r>
      <w:r w:rsidRPr="00966463">
        <w:rPr>
          <w:rFonts w:ascii="Angsana New" w:hAnsi="Angsana New"/>
          <w:sz w:val="30"/>
          <w:szCs w:val="30"/>
          <w:cs/>
        </w:rPr>
        <w:t>:</w:t>
      </w: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/>
          <w:sz w:val="30"/>
          <w:szCs w:val="30"/>
        </w:rPr>
        <w:t>311</w:t>
      </w:r>
      <w:r w:rsidRPr="00966463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966463">
        <w:rPr>
          <w:rFonts w:ascii="Angsana New" w:hAnsi="Angsana New"/>
          <w:sz w:val="30"/>
          <w:szCs w:val="30"/>
        </w:rPr>
        <w:t>2</w:t>
      </w:r>
      <w:r w:rsidRPr="00966463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966463">
        <w:rPr>
          <w:rFonts w:ascii="Angsana New" w:hAnsi="Angsana New" w:hint="cs"/>
          <w:sz w:val="30"/>
          <w:szCs w:val="30"/>
          <w:cs/>
        </w:rPr>
        <w:t>อิรุณ</w:t>
      </w:r>
      <w:r w:rsidRPr="00966463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:rsidR="0038178F" w:rsidRPr="00966463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A552BC" w:rsidRPr="00966463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66463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966463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966463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96646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966463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96646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966463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966463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966463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:rsidR="00DE2526" w:rsidRPr="00966463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>ประกอบธุร</w:t>
      </w:r>
      <w:r w:rsidRPr="00966463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966463">
        <w:rPr>
          <w:rFonts w:ascii="Angsana New" w:hAnsi="Angsana New" w:hint="cs"/>
          <w:sz w:val="30"/>
          <w:szCs w:val="30"/>
          <w:cs/>
        </w:rPr>
        <w:t>จ</w:t>
      </w:r>
    </w:p>
    <w:p w:rsidR="00DE2526" w:rsidRPr="00966463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บริษัท</w:t>
      </w:r>
      <w:r w:rsidR="00DE2526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:rsidR="00DE2526" w:rsidRPr="00966463" w:rsidRDefault="00DE2526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บริษัท</w:t>
      </w:r>
      <w:r w:rsidRPr="00966463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966463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966463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966463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966463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966463">
        <w:rPr>
          <w:rFonts w:ascii="Angsana New" w:hAnsi="Angsana New" w:hint="cs"/>
          <w:sz w:val="30"/>
          <w:szCs w:val="30"/>
          <w:cs/>
        </w:rPr>
        <w:t>ิดตั้งระบบสายส่งไฟฟ้าแรงสูง 115</w:t>
      </w:r>
      <w:r w:rsidRPr="00966463">
        <w:rPr>
          <w:rFonts w:ascii="Angsana New" w:hAnsi="Angsana New"/>
          <w:sz w:val="30"/>
          <w:szCs w:val="30"/>
        </w:rPr>
        <w:t>KV</w:t>
      </w:r>
      <w:r w:rsidRPr="00966463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9B19F1" w:rsidRPr="00966463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9B19F1" w:rsidRPr="00966463">
        <w:rPr>
          <w:rFonts w:ascii="Angsana New" w:hAnsi="Angsana New"/>
          <w:sz w:val="30"/>
          <w:szCs w:val="30"/>
          <w:cs/>
        </w:rPr>
        <w:t>จำหน่าย</w:t>
      </w:r>
      <w:r w:rsidR="009B19F1" w:rsidRPr="00966463">
        <w:rPr>
          <w:rFonts w:ascii="Angsana New" w:hAnsi="Angsana New" w:hint="cs"/>
          <w:sz w:val="30"/>
          <w:szCs w:val="30"/>
          <w:cs/>
        </w:rPr>
        <w:t>ลวดเหล็ก</w:t>
      </w:r>
    </w:p>
    <w:p w:rsidR="007107D8" w:rsidRPr="00966463" w:rsidRDefault="007107D8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D47883" w:rsidRPr="00966463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96646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ข้อมูลทางการเงินระหว่างกาล                                    </w:t>
      </w:r>
    </w:p>
    <w:p w:rsidR="00D47883" w:rsidRPr="00966463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pacing w:val="4"/>
          <w:sz w:val="30"/>
          <w:szCs w:val="30"/>
        </w:rPr>
        <w:t>2</w:t>
      </w:r>
      <w:r w:rsidRPr="00966463">
        <w:rPr>
          <w:rFonts w:ascii="Angsana New" w:hAnsi="Angsana New"/>
          <w:spacing w:val="4"/>
          <w:sz w:val="30"/>
          <w:szCs w:val="30"/>
          <w:cs/>
        </w:rPr>
        <w:t>.</w:t>
      </w:r>
      <w:r w:rsidRPr="00966463">
        <w:rPr>
          <w:rFonts w:ascii="Angsana New" w:hAnsi="Angsana New"/>
          <w:spacing w:val="4"/>
          <w:sz w:val="30"/>
          <w:szCs w:val="30"/>
        </w:rPr>
        <w:t>1</w:t>
      </w:r>
      <w:r w:rsidRPr="0096646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96646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966463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966463">
        <w:rPr>
          <w:rFonts w:ascii="Angsana New" w:hAnsi="Angsana New"/>
          <w:spacing w:val="4"/>
          <w:sz w:val="30"/>
          <w:szCs w:val="30"/>
        </w:rPr>
        <w:t>34</w:t>
      </w:r>
      <w:r w:rsidRPr="00966463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r w:rsidR="00A41D83" w:rsidRPr="00966463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966463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:rsidR="000F2847" w:rsidRPr="00966463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:rsidR="00D47883" w:rsidRPr="00966463" w:rsidRDefault="0039094D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>รายงาน</w:t>
      </w:r>
      <w:r w:rsidR="00A41D83" w:rsidRPr="00966463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="00D47883" w:rsidRPr="00966463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966463">
        <w:rPr>
          <w:rFonts w:ascii="Angsana New" w:hAnsi="Angsana New"/>
          <w:sz w:val="30"/>
          <w:szCs w:val="30"/>
        </w:rPr>
        <w:t>31</w:t>
      </w:r>
      <w:r w:rsidR="00D47883" w:rsidRPr="0096646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966463">
        <w:rPr>
          <w:rFonts w:ascii="Angsana New" w:hAnsi="Angsana New"/>
          <w:sz w:val="30"/>
          <w:szCs w:val="30"/>
        </w:rPr>
        <w:t>25</w:t>
      </w:r>
      <w:r w:rsidR="009B19F1" w:rsidRPr="00966463">
        <w:rPr>
          <w:rFonts w:ascii="Angsana New" w:hAnsi="Angsana New"/>
          <w:sz w:val="30"/>
          <w:szCs w:val="30"/>
        </w:rPr>
        <w:t>65</w:t>
      </w:r>
      <w:r w:rsidR="00D47883" w:rsidRPr="00966463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96646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966463">
        <w:rPr>
          <w:rFonts w:ascii="Angsana New" w:hAnsi="Angsana New"/>
          <w:sz w:val="30"/>
          <w:szCs w:val="30"/>
          <w:cs/>
        </w:rPr>
        <w:t>นี้จึงควรอ่านควบคู่กับงบการเงินของ</w:t>
      </w:r>
      <w:r w:rsidR="007A3AC4" w:rsidRPr="00966463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966463">
        <w:rPr>
          <w:rFonts w:ascii="Angsana New" w:hAnsi="Angsana New"/>
          <w:sz w:val="30"/>
          <w:szCs w:val="30"/>
          <w:cs/>
        </w:rPr>
        <w:t>บริษัท</w:t>
      </w:r>
      <w:r w:rsidR="00D47883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966463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966463">
        <w:rPr>
          <w:rFonts w:ascii="Angsana New" w:hAnsi="Angsana New"/>
          <w:sz w:val="30"/>
          <w:szCs w:val="30"/>
        </w:rPr>
        <w:t>31</w:t>
      </w:r>
      <w:r w:rsidR="00D47883" w:rsidRPr="0096646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966463">
        <w:rPr>
          <w:rFonts w:ascii="Angsana New" w:hAnsi="Angsana New"/>
          <w:sz w:val="30"/>
          <w:szCs w:val="30"/>
        </w:rPr>
        <w:t>256</w:t>
      </w:r>
      <w:r w:rsidR="009B19F1" w:rsidRPr="00966463">
        <w:rPr>
          <w:rFonts w:ascii="Angsana New" w:hAnsi="Angsana New"/>
          <w:sz w:val="30"/>
          <w:szCs w:val="30"/>
        </w:rPr>
        <w:t>5</w:t>
      </w:r>
    </w:p>
    <w:p w:rsidR="00D47883" w:rsidRPr="00966463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:rsidR="00D47883" w:rsidRPr="00966463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D47883" w:rsidRPr="00966463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:rsidR="001F5A7E" w:rsidRPr="00966463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966463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966463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966463">
        <w:rPr>
          <w:rFonts w:ascii="Angsana New" w:hAnsi="Angsana New"/>
          <w:sz w:val="30"/>
          <w:szCs w:val="30"/>
          <w:cs/>
        </w:rPr>
        <w:t>บริษัท</w:t>
      </w:r>
      <w:r w:rsidR="00D47883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966463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Pr="0096646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966463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96646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966463">
        <w:rPr>
          <w:rFonts w:ascii="Angsana New" w:hAnsi="Angsana New"/>
          <w:sz w:val="30"/>
          <w:szCs w:val="30"/>
          <w:cs/>
        </w:rPr>
        <w:t>ฉบับภาษาไทยนี้</w:t>
      </w:r>
    </w:p>
    <w:p w:rsidR="00576908" w:rsidRPr="00966463" w:rsidRDefault="00576908" w:rsidP="00576908">
      <w:pPr>
        <w:spacing w:line="100" w:lineRule="exact"/>
        <w:ind w:left="432" w:firstLine="115"/>
        <w:jc w:val="thaiDistribute"/>
        <w:rPr>
          <w:rFonts w:ascii="Angsana New" w:hAnsi="Angsana New"/>
          <w:sz w:val="30"/>
          <w:szCs w:val="30"/>
        </w:rPr>
      </w:pPr>
    </w:p>
    <w:p w:rsidR="001F5A7E" w:rsidRPr="00966463" w:rsidRDefault="00A41D83" w:rsidP="00576908">
      <w:pPr>
        <w:spacing w:line="240" w:lineRule="auto"/>
        <w:ind w:left="426" w:firstLine="114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F5A7E" w:rsidRPr="00966463">
        <w:rPr>
          <w:rFonts w:ascii="Angsana New" w:hAnsi="Angsana New"/>
          <w:sz w:val="30"/>
          <w:szCs w:val="30"/>
          <w:cs/>
        </w:rPr>
        <w:t>ระหว่างกาล</w:t>
      </w:r>
      <w:r w:rsidRPr="00966463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966463">
        <w:rPr>
          <w:rFonts w:ascii="Angsana New" w:hAnsi="Angsana New"/>
          <w:sz w:val="30"/>
          <w:szCs w:val="30"/>
          <w:cs/>
        </w:rPr>
        <w:t xml:space="preserve"> ดัง</w:t>
      </w:r>
      <w:r w:rsidRPr="00966463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966463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93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32"/>
        <w:gridCol w:w="1080"/>
        <w:gridCol w:w="2880"/>
        <w:gridCol w:w="1080"/>
        <w:gridCol w:w="1080"/>
        <w:gridCol w:w="1080"/>
      </w:tblGrid>
      <w:tr w:rsidR="0031137A" w:rsidRPr="00966463" w:rsidTr="00877F49">
        <w:trPr>
          <w:trHeight w:val="290"/>
        </w:trPr>
        <w:tc>
          <w:tcPr>
            <w:tcW w:w="10932" w:type="dxa"/>
            <w:gridSpan w:val="6"/>
            <w:vAlign w:val="bottom"/>
          </w:tcPr>
          <w:p w:rsidR="001F5A7E" w:rsidRPr="00966463" w:rsidRDefault="001F5A7E" w:rsidP="0099502B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31137A" w:rsidRPr="00966463" w:rsidTr="00877F49">
        <w:trPr>
          <w:trHeight w:val="290"/>
        </w:trPr>
        <w:tc>
          <w:tcPr>
            <w:tcW w:w="3732" w:type="dxa"/>
            <w:vAlign w:val="bottom"/>
          </w:tcPr>
          <w:p w:rsidR="001F5A7E" w:rsidRPr="00966463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F5A7E" w:rsidRPr="00966463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1F5A7E" w:rsidRPr="00966463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:rsidR="001F5A7E" w:rsidRPr="00966463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1137A" w:rsidRPr="00966463" w:rsidTr="00FA5C82">
        <w:tc>
          <w:tcPr>
            <w:tcW w:w="3732" w:type="dxa"/>
            <w:vAlign w:val="bottom"/>
          </w:tcPr>
          <w:p w:rsidR="001F5A7E" w:rsidRPr="00966463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F5A7E" w:rsidRPr="00966463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:rsidR="001F5A7E" w:rsidRPr="00966463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1F5A7E" w:rsidRPr="00966463" w:rsidRDefault="0001659B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:rsidR="001F5A7E" w:rsidRPr="00966463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1137A" w:rsidRPr="00966463" w:rsidTr="00FA5C82">
        <w:tc>
          <w:tcPr>
            <w:tcW w:w="3732" w:type="dxa"/>
            <w:vAlign w:val="bottom"/>
          </w:tcPr>
          <w:p w:rsidR="001F5A7E" w:rsidRPr="00966463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1F5A7E" w:rsidRPr="00966463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:rsidR="001F5A7E" w:rsidRPr="00966463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:rsidR="001F5A7E" w:rsidRPr="00966463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="0038178F" w:rsidRPr="00966463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</w:tcPr>
          <w:p w:rsidR="001F5A7E" w:rsidRPr="00966463" w:rsidRDefault="001F5A7E" w:rsidP="006626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="0038178F" w:rsidRPr="0096646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80" w:type="dxa"/>
          </w:tcPr>
          <w:p w:rsidR="001F5A7E" w:rsidRPr="00966463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="0038178F" w:rsidRPr="0096646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31137A" w:rsidRPr="00966463" w:rsidTr="00FA5C82">
        <w:tc>
          <w:tcPr>
            <w:tcW w:w="3732" w:type="dxa"/>
            <w:vAlign w:val="bottom"/>
          </w:tcPr>
          <w:p w:rsidR="001F5A7E" w:rsidRPr="00966463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:rsidR="001F5A7E" w:rsidRPr="00966463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1F5A7E" w:rsidRPr="00966463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F5A7E" w:rsidRPr="00966463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F5A7E" w:rsidRPr="00966463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F5A7E" w:rsidRPr="00966463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78F" w:rsidRPr="00966463" w:rsidTr="0099502B">
        <w:tc>
          <w:tcPr>
            <w:tcW w:w="3732" w:type="dxa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:rsidR="0038178F" w:rsidRPr="00966463" w:rsidRDefault="0038178F" w:rsidP="0038178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966463" w:rsidTr="0099502B">
        <w:tc>
          <w:tcPr>
            <w:tcW w:w="3732" w:type="dxa"/>
            <w:vAlign w:val="bottom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38178F" w:rsidRPr="00966463" w:rsidRDefault="0038178F" w:rsidP="0038178F"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966463" w:rsidTr="0099502B">
        <w:tc>
          <w:tcPr>
            <w:tcW w:w="3732" w:type="dxa"/>
            <w:vAlign w:val="bottom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38178F" w:rsidRPr="00966463" w:rsidRDefault="0038178F" w:rsidP="0038178F"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966463" w:rsidTr="0099502B">
        <w:tc>
          <w:tcPr>
            <w:tcW w:w="3732" w:type="dxa"/>
            <w:vAlign w:val="bottom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38178F" w:rsidRPr="00966463" w:rsidRDefault="0038178F" w:rsidP="0038178F"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966463" w:rsidTr="0099502B">
        <w:tc>
          <w:tcPr>
            <w:tcW w:w="3732" w:type="dxa"/>
            <w:vAlign w:val="bottom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38178F" w:rsidRPr="00966463" w:rsidRDefault="0038178F" w:rsidP="0038178F"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966463" w:rsidTr="0099502B">
        <w:tc>
          <w:tcPr>
            <w:tcW w:w="3732" w:type="dxa"/>
            <w:vAlign w:val="bottom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38178F" w:rsidRPr="00966463" w:rsidRDefault="0038178F" w:rsidP="0038178F"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966463" w:rsidTr="0099502B">
        <w:tc>
          <w:tcPr>
            <w:tcW w:w="3732" w:type="dxa"/>
            <w:vAlign w:val="bottom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38178F" w:rsidRPr="00966463" w:rsidRDefault="0038178F" w:rsidP="0038178F"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966463" w:rsidTr="0099502B">
        <w:tc>
          <w:tcPr>
            <w:tcW w:w="3732" w:type="dxa"/>
            <w:vAlign w:val="bottom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สยามเทคนิค ไมโครไพลน์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38178F" w:rsidRPr="00966463" w:rsidRDefault="0038178F" w:rsidP="0038178F"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966463" w:rsidTr="0099502B">
        <w:tc>
          <w:tcPr>
            <w:tcW w:w="3732" w:type="dxa"/>
            <w:vAlign w:val="bottom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38178F" w:rsidRPr="00966463" w:rsidRDefault="0038178F" w:rsidP="0038178F"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966463" w:rsidTr="0099502B">
        <w:tc>
          <w:tcPr>
            <w:tcW w:w="3732" w:type="dxa"/>
            <w:vAlign w:val="bottom"/>
          </w:tcPr>
          <w:p w:rsidR="0038178F" w:rsidRPr="00966463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38178F" w:rsidRPr="00966463" w:rsidRDefault="0038178F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080" w:type="dxa"/>
          </w:tcPr>
          <w:p w:rsidR="0038178F" w:rsidRPr="00966463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</w:tr>
      <w:tr w:rsidR="00877F49" w:rsidRPr="00966463" w:rsidTr="0099502B">
        <w:tc>
          <w:tcPr>
            <w:tcW w:w="3732" w:type="dxa"/>
            <w:vAlign w:val="bottom"/>
          </w:tcPr>
          <w:p w:rsidR="00877F49" w:rsidRPr="00966463" w:rsidRDefault="00877F49" w:rsidP="00877F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:rsidR="00877F49" w:rsidRPr="00966463" w:rsidRDefault="00877F49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:rsidR="00877F49" w:rsidRPr="00966463" w:rsidRDefault="00877F49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77F49" w:rsidRPr="00966463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77F49" w:rsidRPr="00966463" w:rsidRDefault="00877F49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77F49" w:rsidRPr="00966463" w:rsidRDefault="00877F49" w:rsidP="00877F49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5E6CAD" w:rsidRPr="00966463" w:rsidTr="005E6CAD">
        <w:tc>
          <w:tcPr>
            <w:tcW w:w="3732" w:type="dxa"/>
            <w:vAlign w:val="bottom"/>
          </w:tcPr>
          <w:p w:rsidR="005E6CAD" w:rsidRPr="00966463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5E6CAD" w:rsidRPr="00966463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5E6CAD" w:rsidRPr="00966463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:rsidR="005E6CAD" w:rsidRPr="00966463" w:rsidRDefault="005E6CAD" w:rsidP="005E6CAD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5E6CAD" w:rsidRPr="00966463" w:rsidTr="000D1F86">
        <w:tc>
          <w:tcPr>
            <w:tcW w:w="3732" w:type="dxa"/>
            <w:vAlign w:val="bottom"/>
          </w:tcPr>
          <w:p w:rsidR="005E6CAD" w:rsidRPr="00966463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5E6CAD" w:rsidRPr="00966463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:rsidR="005E6CAD" w:rsidRPr="00966463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:rsidR="005E6CAD" w:rsidRPr="00966463" w:rsidRDefault="005E6CAD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E6CAD" w:rsidRPr="00966463" w:rsidRDefault="005E6CAD" w:rsidP="00877F49">
            <w:pPr>
              <w:tabs>
                <w:tab w:val="decimal" w:pos="576"/>
              </w:tabs>
              <w:spacing w:line="240" w:lineRule="auto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877F49" w:rsidRPr="00966463" w:rsidTr="000D1F86">
        <w:tc>
          <w:tcPr>
            <w:tcW w:w="3732" w:type="dxa"/>
            <w:vAlign w:val="bottom"/>
          </w:tcPr>
          <w:p w:rsidR="00877F49" w:rsidRPr="00966463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877F49" w:rsidRPr="00966463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:rsidR="00877F49" w:rsidRPr="00966463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:rsidR="00877F49" w:rsidRPr="00966463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</w:tcPr>
          <w:p w:rsidR="00877F49" w:rsidRPr="00966463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7F49" w:rsidRPr="00966463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877F49" w:rsidRPr="00966463" w:rsidTr="00877F49">
        <w:tc>
          <w:tcPr>
            <w:tcW w:w="4812" w:type="dxa"/>
            <w:gridSpan w:val="2"/>
            <w:vAlign w:val="bottom"/>
          </w:tcPr>
          <w:p w:rsidR="00877F49" w:rsidRPr="00966463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บริษัทย่อยทางอ้อมที่ถือหุ้นโดย </w:t>
            </w:r>
            <w:r w:rsidRPr="009664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2880" w:type="dxa"/>
          </w:tcPr>
          <w:p w:rsidR="00877F49" w:rsidRPr="00966463" w:rsidRDefault="00877F49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77F49" w:rsidRPr="00966463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77F49" w:rsidRPr="00966463" w:rsidRDefault="00877F49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77F49" w:rsidRPr="00966463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7F49" w:rsidRPr="00966463" w:rsidTr="0099502B">
        <w:tc>
          <w:tcPr>
            <w:tcW w:w="3732" w:type="dxa"/>
            <w:vAlign w:val="bottom"/>
          </w:tcPr>
          <w:p w:rsidR="00877F49" w:rsidRPr="00966463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1080" w:type="dxa"/>
          </w:tcPr>
          <w:p w:rsidR="00877F49" w:rsidRPr="00966463" w:rsidRDefault="00877F49" w:rsidP="00877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877F49" w:rsidRPr="00966463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1080" w:type="dxa"/>
          </w:tcPr>
          <w:p w:rsidR="00877F49" w:rsidRPr="00966463" w:rsidRDefault="00877F49" w:rsidP="00877F49">
            <w:pPr>
              <w:tabs>
                <w:tab w:val="decimal" w:pos="576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877F49" w:rsidRPr="00966463" w:rsidRDefault="00877F49" w:rsidP="00877F49">
            <w:pPr>
              <w:tabs>
                <w:tab w:val="decimal" w:pos="57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877F49" w:rsidRPr="00966463" w:rsidRDefault="00877F49" w:rsidP="00877F49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877F49" w:rsidRPr="00966463" w:rsidRDefault="00877F49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1" w:name="_MON_1650551726"/>
      <w:bookmarkStart w:id="2" w:name="_MON_1650551774"/>
      <w:bookmarkStart w:id="3" w:name="_MON_1650551837"/>
      <w:bookmarkStart w:id="4" w:name="_MON_1650551863"/>
      <w:bookmarkStart w:id="5" w:name="_MON_1650551904"/>
      <w:bookmarkStart w:id="6" w:name="_MON_1650551921"/>
      <w:bookmarkStart w:id="7" w:name="_MON_1650551926"/>
      <w:bookmarkStart w:id="8" w:name="_MON_1650551989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A41D83" w:rsidRPr="00966463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:rsidR="00A41D83" w:rsidRPr="00966463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880884" w:rsidRPr="00966463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966463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การตัดรายการในงบการเงินรวม</w:t>
      </w:r>
    </w:p>
    <w:p w:rsidR="00826A2D" w:rsidRPr="00966463" w:rsidRDefault="00880884" w:rsidP="0082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966463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96646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96646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966463">
        <w:rPr>
          <w:rFonts w:ascii="Angsana New" w:hAnsi="Angsana New"/>
          <w:spacing w:val="-6"/>
          <w:sz w:val="30"/>
          <w:szCs w:val="30"/>
          <w:cs/>
        </w:rPr>
        <w:br/>
      </w:r>
      <w:r w:rsidRPr="00966463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96646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96646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966463">
        <w:rPr>
          <w:rFonts w:ascii="Angsana New" w:hAnsi="Angsana New"/>
          <w:spacing w:val="-6"/>
          <w:sz w:val="30"/>
          <w:szCs w:val="30"/>
          <w:cs/>
        </w:rPr>
        <w:br/>
      </w:r>
      <w:r w:rsidRPr="00966463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96646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826A2D" w:rsidRPr="00966463">
        <w:rPr>
          <w:rFonts w:ascii="Angsana New" w:hAnsi="Angsana New" w:hint="cs"/>
          <w:spacing w:val="-6"/>
          <w:sz w:val="30"/>
          <w:szCs w:val="30"/>
          <w:cs/>
        </w:rPr>
        <w:t xml:space="preserve"> แต่เท่าที่เมื่อไม่มีหลักฐานการด้อยค่าเกิดขึ้น</w:t>
      </w:r>
    </w:p>
    <w:p w:rsidR="00880884" w:rsidRPr="00966463" w:rsidRDefault="00826A2D" w:rsidP="00576908">
      <w:pPr>
        <w:spacing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96646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0884" w:rsidRPr="00966463">
        <w:rPr>
          <w:rFonts w:ascii="Angsana New" w:hAnsi="Angsana New" w:hint="cs"/>
          <w:spacing w:val="-6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206426" w:rsidRPr="00966463" w:rsidRDefault="00206426" w:rsidP="00576908">
      <w:pPr>
        <w:spacing w:line="320" w:lineRule="exact"/>
        <w:ind w:left="634" w:hanging="634"/>
        <w:rPr>
          <w:rFonts w:cstheme="majorBidi"/>
        </w:rPr>
      </w:pPr>
    </w:p>
    <w:p w:rsidR="00A552BC" w:rsidRPr="00966463" w:rsidRDefault="00A552BC" w:rsidP="0057690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66463">
        <w:rPr>
          <w:b/>
          <w:bCs/>
          <w:szCs w:val="30"/>
          <w:cs/>
        </w:rPr>
        <w:t>นโยบายการบัญชีที่สำคัญ</w:t>
      </w:r>
      <w:r w:rsidRPr="00966463">
        <w:rPr>
          <w:b/>
          <w:bCs/>
          <w:cs/>
        </w:rPr>
        <w:t xml:space="preserve">    </w:t>
      </w:r>
    </w:p>
    <w:p w:rsidR="00FA1650" w:rsidRPr="00966463" w:rsidRDefault="0003768A" w:rsidP="00576908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966463">
        <w:rPr>
          <w:rFonts w:ascii="Angsana New" w:hAnsi="Angsana New"/>
          <w:sz w:val="30"/>
          <w:szCs w:val="30"/>
        </w:rPr>
        <w:t>31</w:t>
      </w:r>
      <w:r w:rsidRPr="0096646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966463">
        <w:rPr>
          <w:rFonts w:ascii="Angsana New" w:hAnsi="Angsana New"/>
          <w:sz w:val="30"/>
          <w:szCs w:val="30"/>
        </w:rPr>
        <w:t>2565</w:t>
      </w:r>
    </w:p>
    <w:p w:rsidR="00576908" w:rsidRPr="00966463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456F4F" w:rsidRPr="00966463" w:rsidRDefault="00456F4F" w:rsidP="0057690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966463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FF43AB" w:rsidRPr="00966463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66463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966463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966463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966463">
        <w:rPr>
          <w:rFonts w:ascii="Angsana New" w:hAnsi="Angsana New"/>
          <w:b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966463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966463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966463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966463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C67B95" w:rsidRPr="00966463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966463">
        <w:rPr>
          <w:rFonts w:ascii="Angsana New" w:hAnsi="Angsana New" w:cs="Angsana New"/>
          <w:b/>
          <w:sz w:val="30"/>
          <w:szCs w:val="30"/>
          <w:cs/>
          <w:lang w:val="en-US" w:bidi="th-TH"/>
        </w:rPr>
        <w:lastRenderedPageBreak/>
        <w:t>สำหรับความสัมพันธ์</w:t>
      </w:r>
      <w:r w:rsidR="00C2772D" w:rsidRPr="00966463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966463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966463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966463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966463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966463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966463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840" w:type="dxa"/>
        <w:tblInd w:w="392" w:type="dxa"/>
        <w:tblLook w:val="01E0"/>
      </w:tblPr>
      <w:tblGrid>
        <w:gridCol w:w="3946"/>
        <w:gridCol w:w="2132"/>
        <w:gridCol w:w="3762"/>
      </w:tblGrid>
      <w:tr w:rsidR="0031137A" w:rsidRPr="00966463" w:rsidTr="00167112">
        <w:trPr>
          <w:tblHeader/>
        </w:trPr>
        <w:tc>
          <w:tcPr>
            <w:tcW w:w="3946" w:type="dxa"/>
          </w:tcPr>
          <w:p w:rsidR="00C2772D" w:rsidRPr="00966463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32" w:type="dxa"/>
          </w:tcPr>
          <w:p w:rsidR="00C2772D" w:rsidRPr="00966463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:rsidR="00C2772D" w:rsidRPr="00966463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137A" w:rsidRPr="00966463" w:rsidTr="00167112">
        <w:tc>
          <w:tcPr>
            <w:tcW w:w="3946" w:type="dxa"/>
          </w:tcPr>
          <w:p w:rsidR="003120EB" w:rsidRPr="00966463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132" w:type="dxa"/>
          </w:tcPr>
          <w:p w:rsidR="003120EB" w:rsidRPr="00966463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966463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96646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137A" w:rsidRPr="00966463" w:rsidTr="00167112">
        <w:tc>
          <w:tcPr>
            <w:tcW w:w="3946" w:type="dxa"/>
          </w:tcPr>
          <w:p w:rsidR="003120EB" w:rsidRPr="00966463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132" w:type="dxa"/>
          </w:tcPr>
          <w:p w:rsidR="003120EB" w:rsidRPr="00966463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CE1A7F" w:rsidRPr="00966463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966463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31137A" w:rsidRPr="00966463" w:rsidTr="00167112">
        <w:tc>
          <w:tcPr>
            <w:tcW w:w="3946" w:type="dxa"/>
          </w:tcPr>
          <w:p w:rsidR="000E1547" w:rsidRPr="00966463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132" w:type="dxa"/>
          </w:tcPr>
          <w:p w:rsidR="000E1547" w:rsidRPr="00966463" w:rsidRDefault="000E1547" w:rsidP="00B82C3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E1547" w:rsidRPr="00966463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966463" w:rsidTr="00167112">
        <w:tc>
          <w:tcPr>
            <w:tcW w:w="3946" w:type="dxa"/>
          </w:tcPr>
          <w:p w:rsidR="00D50EFC" w:rsidRPr="00966463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32" w:type="dxa"/>
          </w:tcPr>
          <w:p w:rsidR="00D50EFC" w:rsidRPr="00966463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:rsidR="00CE1A7F" w:rsidRPr="00966463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966463" w:rsidTr="00167112">
        <w:tc>
          <w:tcPr>
            <w:tcW w:w="3946" w:type="dxa"/>
          </w:tcPr>
          <w:p w:rsidR="003120EB" w:rsidRPr="00966463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32" w:type="dxa"/>
          </w:tcPr>
          <w:p w:rsidR="003120EB" w:rsidRPr="00966463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966463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966463" w:rsidTr="00167112">
        <w:tc>
          <w:tcPr>
            <w:tcW w:w="3946" w:type="dxa"/>
          </w:tcPr>
          <w:p w:rsidR="003120EB" w:rsidRPr="00966463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966463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966463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32" w:type="dxa"/>
          </w:tcPr>
          <w:p w:rsidR="003120EB" w:rsidRPr="00966463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966463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137A" w:rsidRPr="00966463" w:rsidTr="00167112">
        <w:trPr>
          <w:trHeight w:val="413"/>
        </w:trPr>
        <w:tc>
          <w:tcPr>
            <w:tcW w:w="3946" w:type="dxa"/>
          </w:tcPr>
          <w:p w:rsidR="003120EB" w:rsidRPr="00966463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132" w:type="dxa"/>
          </w:tcPr>
          <w:p w:rsidR="003120EB" w:rsidRPr="00966463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:rsidR="003120EB" w:rsidRPr="00966463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0C66B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มงคลเสริมกิจ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0C66B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0C66B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13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(สระบุรี)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(สุโขทัย)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(บุรีรัมย์)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167112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(อุบลราชธานี)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(ขอนแก่น)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(ลำพูน)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 ไมโครไพล์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(นครราชสีมา)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966463" w:rsidTr="00167112">
        <w:trPr>
          <w:trHeight w:val="413"/>
        </w:trPr>
        <w:tc>
          <w:tcPr>
            <w:tcW w:w="3946" w:type="dxa"/>
          </w:tcPr>
          <w:p w:rsidR="000C66B4" w:rsidRPr="00966463" w:rsidRDefault="000C66B4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สยามสตีลไวร์ </w:t>
            </w: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0C66B4" w:rsidRPr="00966463" w:rsidRDefault="000C66B4" w:rsidP="0066265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C66B4" w:rsidRPr="00966463" w:rsidRDefault="000C66B4" w:rsidP="0066265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77F49" w:rsidRPr="00966463" w:rsidTr="00167112">
        <w:trPr>
          <w:trHeight w:val="413"/>
        </w:trPr>
        <w:tc>
          <w:tcPr>
            <w:tcW w:w="3946" w:type="dxa"/>
          </w:tcPr>
          <w:p w:rsidR="00877F49" w:rsidRPr="00966463" w:rsidRDefault="00877F49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สยามสตีลไวร์ เทรดดิ้ง จำกัด</w:t>
            </w:r>
          </w:p>
        </w:tc>
        <w:tc>
          <w:tcPr>
            <w:tcW w:w="2132" w:type="dxa"/>
          </w:tcPr>
          <w:p w:rsidR="00877F49" w:rsidRPr="00966463" w:rsidRDefault="00877F49" w:rsidP="00877F4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877F49" w:rsidRPr="00966463" w:rsidRDefault="00877F49" w:rsidP="00877F4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77F49" w:rsidRPr="00966463" w:rsidTr="00167112">
        <w:trPr>
          <w:trHeight w:val="413"/>
        </w:trPr>
        <w:tc>
          <w:tcPr>
            <w:tcW w:w="3946" w:type="dxa"/>
          </w:tcPr>
          <w:p w:rsidR="00877F49" w:rsidRPr="00966463" w:rsidRDefault="00877F49" w:rsidP="00466EC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32" w:type="dxa"/>
          </w:tcPr>
          <w:p w:rsidR="00877F49" w:rsidRPr="00966463" w:rsidRDefault="00877F49" w:rsidP="00466EC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762" w:type="dxa"/>
          </w:tcPr>
          <w:p w:rsidR="00877F49" w:rsidRPr="00966463" w:rsidRDefault="00877F49" w:rsidP="00466EC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</w:tr>
    </w:tbl>
    <w:p w:rsidR="000E1547" w:rsidRPr="00966463" w:rsidRDefault="000E1547" w:rsidP="003D1086">
      <w:pPr>
        <w:ind w:left="540"/>
        <w:jc w:val="both"/>
        <w:rPr>
          <w:rFonts w:ascii="Angsana New" w:hAnsi="Angsana New"/>
          <w:b/>
        </w:rPr>
      </w:pPr>
    </w:p>
    <w:p w:rsidR="004F45B2" w:rsidRPr="00966463" w:rsidRDefault="004F45B2" w:rsidP="003D1086">
      <w:pPr>
        <w:ind w:left="540"/>
        <w:jc w:val="both"/>
        <w:rPr>
          <w:rFonts w:ascii="Angsana New" w:hAnsi="Angsana New"/>
          <w:b/>
        </w:rPr>
      </w:pPr>
    </w:p>
    <w:p w:rsidR="003D1086" w:rsidRPr="00966463" w:rsidRDefault="003D1086" w:rsidP="003D1086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966463">
        <w:rPr>
          <w:rFonts w:ascii="Angsana New" w:hAnsi="Angsana New"/>
          <w:b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/>
      </w:tblPr>
      <w:tblGrid>
        <w:gridCol w:w="3420"/>
        <w:gridCol w:w="270"/>
        <w:gridCol w:w="5580"/>
      </w:tblGrid>
      <w:tr w:rsidR="0031137A" w:rsidRPr="00966463" w:rsidTr="003D1086">
        <w:trPr>
          <w:trHeight w:val="20"/>
          <w:tblHeader/>
        </w:trPr>
        <w:tc>
          <w:tcPr>
            <w:tcW w:w="3420" w:type="dxa"/>
          </w:tcPr>
          <w:p w:rsidR="003D1086" w:rsidRPr="00966463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D1086" w:rsidRPr="00966463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966463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1137A" w:rsidRPr="00966463" w:rsidTr="003D1086">
        <w:trPr>
          <w:trHeight w:val="20"/>
        </w:trPr>
        <w:tc>
          <w:tcPr>
            <w:tcW w:w="3420" w:type="dxa"/>
          </w:tcPr>
          <w:p w:rsidR="003D1086" w:rsidRPr="00966463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3D1086" w:rsidRPr="00966463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966463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966463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966463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:rsidR="003D1086" w:rsidRPr="00966463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B4161F" w:rsidRPr="00966463" w:rsidTr="003D1086">
        <w:tblPrEx>
          <w:tblLook w:val="01E0"/>
        </w:tblPrEx>
        <w:tc>
          <w:tcPr>
            <w:tcW w:w="3690" w:type="dxa"/>
            <w:gridSpan w:val="2"/>
          </w:tcPr>
          <w:p w:rsidR="00B4161F" w:rsidRPr="00966463" w:rsidRDefault="00B4161F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:rsidR="00B4161F" w:rsidRPr="00966463" w:rsidRDefault="00B4161F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966463" w:rsidTr="003D1086">
        <w:tblPrEx>
          <w:tblLook w:val="01E0"/>
        </w:tblPrEx>
        <w:tc>
          <w:tcPr>
            <w:tcW w:w="3690" w:type="dxa"/>
            <w:gridSpan w:val="2"/>
          </w:tcPr>
          <w:p w:rsidR="005D787C" w:rsidRPr="00966463" w:rsidRDefault="005D787C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580" w:type="dxa"/>
          </w:tcPr>
          <w:p w:rsidR="005D787C" w:rsidRPr="00966463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966463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966463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:rsidR="003D1086" w:rsidRPr="00966463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C0041" w:rsidRPr="00966463" w:rsidTr="003D1086">
        <w:tblPrEx>
          <w:tblLook w:val="01E0"/>
        </w:tblPrEx>
        <w:tc>
          <w:tcPr>
            <w:tcW w:w="3690" w:type="dxa"/>
            <w:gridSpan w:val="2"/>
          </w:tcPr>
          <w:p w:rsidR="00EC0041" w:rsidRPr="00966463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:rsidR="00EC0041" w:rsidRPr="00966463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966463" w:rsidTr="003D1086">
        <w:tblPrEx>
          <w:tblLook w:val="01E0"/>
        </w:tblPrEx>
        <w:tc>
          <w:tcPr>
            <w:tcW w:w="3690" w:type="dxa"/>
            <w:gridSpan w:val="2"/>
          </w:tcPr>
          <w:p w:rsidR="005D787C" w:rsidRPr="00966463" w:rsidRDefault="005D787C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580" w:type="dxa"/>
          </w:tcPr>
          <w:p w:rsidR="005D787C" w:rsidRPr="00966463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:rsidR="00E51A6F" w:rsidRPr="00966463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1F86" w:rsidRPr="00966463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66463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966463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966463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C23942" w:rsidRPr="00966463">
        <w:rPr>
          <w:rFonts w:ascii="Angsana New" w:hAnsi="Angsana New"/>
          <w:b/>
          <w:sz w:val="30"/>
          <w:szCs w:val="30"/>
          <w:cs/>
        </w:rPr>
        <w:t>สำหรับงวดสามเดือน</w:t>
      </w:r>
      <w:r w:rsidR="0001659B" w:rsidRPr="00966463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="00C23942" w:rsidRPr="00966463">
        <w:rPr>
          <w:rFonts w:ascii="Angsana New" w:hAnsi="Angsana New"/>
          <w:b/>
          <w:sz w:val="30"/>
          <w:szCs w:val="30"/>
          <w:cs/>
        </w:rPr>
        <w:t>สิ้นสุดวันที่ 30 มิถุนายน 2566</w:t>
      </w:r>
      <w:r w:rsidR="00C23942" w:rsidRPr="00966463">
        <w:rPr>
          <w:rFonts w:ascii="Angsana New" w:hAnsi="Angsana New"/>
          <w:b/>
          <w:sz w:val="30"/>
          <w:szCs w:val="30"/>
        </w:rPr>
        <w:t xml:space="preserve"> </w:t>
      </w:r>
      <w:r w:rsidR="00D06B6A" w:rsidRPr="00966463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6375D" w:rsidRPr="00966463" w:rsidTr="00402DC2">
        <w:trPr>
          <w:tblHeader/>
        </w:trPr>
        <w:tc>
          <w:tcPr>
            <w:tcW w:w="3780" w:type="dxa"/>
          </w:tcPr>
          <w:p w:rsidR="0046375D" w:rsidRPr="00966463" w:rsidRDefault="0046375D" w:rsidP="00471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:rsidR="0046375D" w:rsidRPr="00966463" w:rsidRDefault="000B6CA2" w:rsidP="0001659B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B6CA2" w:rsidRPr="00966463" w:rsidTr="009A088C">
        <w:trPr>
          <w:tblHeader/>
        </w:trPr>
        <w:tc>
          <w:tcPr>
            <w:tcW w:w="3780" w:type="dxa"/>
          </w:tcPr>
          <w:p w:rsidR="000B6CA2" w:rsidRPr="00966463" w:rsidRDefault="000B6CA2" w:rsidP="000B6CA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0B6CA2" w:rsidRPr="00966463" w:rsidRDefault="00D87136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:rsidR="000B6CA2" w:rsidRPr="00966463" w:rsidRDefault="000B6CA2" w:rsidP="000B6C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0B6CA2" w:rsidRPr="00966463" w:rsidRDefault="00D87136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01659B"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หก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เดือนสิ้นสุด</w:t>
            </w:r>
          </w:p>
        </w:tc>
      </w:tr>
      <w:tr w:rsidR="000B6CA2" w:rsidRPr="00966463" w:rsidTr="00A41D83">
        <w:trPr>
          <w:tblHeader/>
        </w:trPr>
        <w:tc>
          <w:tcPr>
            <w:tcW w:w="3780" w:type="dxa"/>
          </w:tcPr>
          <w:p w:rsidR="000B6CA2" w:rsidRPr="00966463" w:rsidRDefault="000B6CA2" w:rsidP="000B6CA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0B6CA2" w:rsidRPr="00966463" w:rsidRDefault="0001659B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:rsidR="000B6CA2" w:rsidRPr="00966463" w:rsidRDefault="000B6CA2" w:rsidP="000B6C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0B6CA2" w:rsidRPr="00966463" w:rsidRDefault="0001659B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0B6CA2" w:rsidRPr="00966463" w:rsidTr="00EC3890">
        <w:trPr>
          <w:tblHeader/>
        </w:trPr>
        <w:tc>
          <w:tcPr>
            <w:tcW w:w="3780" w:type="dxa"/>
          </w:tcPr>
          <w:p w:rsidR="000B6CA2" w:rsidRPr="00966463" w:rsidRDefault="000B6CA2" w:rsidP="000B6CA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0B6CA2" w:rsidRPr="00966463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:rsidR="000B6CA2" w:rsidRPr="00966463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0B6CA2" w:rsidRPr="00966463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:rsidR="000B6CA2" w:rsidRPr="00966463" w:rsidRDefault="000B6CA2" w:rsidP="000B6C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0B6CA2" w:rsidRPr="00966463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:rsidR="000B6CA2" w:rsidRPr="00966463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0B6CA2" w:rsidRPr="00966463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31137A" w:rsidRPr="00966463" w:rsidTr="0054725B">
        <w:trPr>
          <w:tblHeader/>
        </w:trPr>
        <w:tc>
          <w:tcPr>
            <w:tcW w:w="3780" w:type="dxa"/>
          </w:tcPr>
          <w:p w:rsidR="007E0AE1" w:rsidRPr="00966463" w:rsidRDefault="007E0AE1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7E0AE1" w:rsidRPr="00966463" w:rsidRDefault="007E0AE1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966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966463" w:rsidTr="00EC3890">
        <w:trPr>
          <w:cantSplit/>
        </w:trPr>
        <w:tc>
          <w:tcPr>
            <w:tcW w:w="3780" w:type="dxa"/>
          </w:tcPr>
          <w:p w:rsidR="007E0AE1" w:rsidRPr="00966463" w:rsidRDefault="007E0AE1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7E0AE1" w:rsidRPr="00966463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7E0AE1" w:rsidRPr="00966463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966463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966463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966463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966463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966463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966463" w:rsidTr="005A1EA7">
        <w:trPr>
          <w:cantSplit/>
        </w:trPr>
        <w:tc>
          <w:tcPr>
            <w:tcW w:w="3780" w:type="dxa"/>
          </w:tcPr>
          <w:p w:rsidR="001C46F0" w:rsidRPr="00966463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1C46F0" w:rsidRPr="00966463" w:rsidRDefault="007B6401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26,303</w:t>
            </w:r>
          </w:p>
        </w:tc>
        <w:tc>
          <w:tcPr>
            <w:tcW w:w="183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966463" w:rsidRDefault="00AE3D3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13,555</w:t>
            </w:r>
          </w:p>
        </w:tc>
        <w:tc>
          <w:tcPr>
            <w:tcW w:w="18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C46F0" w:rsidRPr="00966463" w:rsidRDefault="007B6401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52,408</w:t>
            </w:r>
          </w:p>
        </w:tc>
        <w:tc>
          <w:tcPr>
            <w:tcW w:w="18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966463" w:rsidRDefault="00AE3D3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37,908</w:t>
            </w:r>
          </w:p>
        </w:tc>
      </w:tr>
      <w:tr w:rsidR="004F5E74" w:rsidRPr="00966463" w:rsidTr="005A1EA7">
        <w:trPr>
          <w:cantSplit/>
        </w:trPr>
        <w:tc>
          <w:tcPr>
            <w:tcW w:w="3780" w:type="dxa"/>
          </w:tcPr>
          <w:p w:rsidR="004F5E74" w:rsidRPr="00966463" w:rsidRDefault="004F5E74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:rsidR="004F5E74" w:rsidRPr="00966463" w:rsidRDefault="00150267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3" w:type="dxa"/>
          </w:tcPr>
          <w:p w:rsidR="004F5E74" w:rsidRPr="00966463" w:rsidRDefault="004F5E7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4F5E74" w:rsidRPr="00966463" w:rsidRDefault="005D787C" w:rsidP="005A1E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5E74" w:rsidRPr="00966463" w:rsidRDefault="004F5E74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F5E74" w:rsidRPr="00966463" w:rsidRDefault="00150267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180" w:type="dxa"/>
          </w:tcPr>
          <w:p w:rsidR="004F5E74" w:rsidRPr="00966463" w:rsidRDefault="004F5E7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F5E74" w:rsidRPr="00966463" w:rsidRDefault="005D787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7136" w:rsidRPr="00966463" w:rsidTr="005A1EA7">
        <w:trPr>
          <w:cantSplit/>
        </w:trPr>
        <w:tc>
          <w:tcPr>
            <w:tcW w:w="3780" w:type="dxa"/>
          </w:tcPr>
          <w:p w:rsidR="00D87136" w:rsidRPr="00966463" w:rsidRDefault="00D87136" w:rsidP="00D8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D87136" w:rsidRPr="00966463" w:rsidRDefault="00150267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14,036</w:t>
            </w:r>
          </w:p>
        </w:tc>
        <w:tc>
          <w:tcPr>
            <w:tcW w:w="183" w:type="dxa"/>
          </w:tcPr>
          <w:p w:rsidR="00D87136" w:rsidRPr="00966463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D87136" w:rsidRPr="00966463" w:rsidRDefault="00AE3D3C" w:rsidP="00D8713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3,522</w:t>
            </w:r>
          </w:p>
        </w:tc>
        <w:tc>
          <w:tcPr>
            <w:tcW w:w="180" w:type="dxa"/>
          </w:tcPr>
          <w:p w:rsidR="00D87136" w:rsidRPr="00966463" w:rsidRDefault="00D87136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87136" w:rsidRPr="00966463" w:rsidRDefault="00150267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22,656</w:t>
            </w:r>
          </w:p>
        </w:tc>
        <w:tc>
          <w:tcPr>
            <w:tcW w:w="180" w:type="dxa"/>
          </w:tcPr>
          <w:p w:rsidR="00D87136" w:rsidRPr="00966463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87136" w:rsidRPr="00966463" w:rsidRDefault="00AE3D3C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7,828</w:t>
            </w:r>
          </w:p>
        </w:tc>
      </w:tr>
      <w:tr w:rsidR="00AE3D3C" w:rsidRPr="00966463" w:rsidTr="005A1EA7">
        <w:trPr>
          <w:cantSplit/>
        </w:trPr>
        <w:tc>
          <w:tcPr>
            <w:tcW w:w="3780" w:type="dxa"/>
          </w:tcPr>
          <w:p w:rsidR="00AE3D3C" w:rsidRPr="00966463" w:rsidRDefault="00AE3D3C" w:rsidP="00D8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:rsidR="00AE3D3C" w:rsidRPr="00966463" w:rsidRDefault="00150267" w:rsidP="00D871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AE3D3C" w:rsidRPr="00966463" w:rsidRDefault="00AE3D3C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AE3D3C" w:rsidRPr="00966463" w:rsidRDefault="00AE3D3C" w:rsidP="00D8713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6,014</w:t>
            </w:r>
          </w:p>
        </w:tc>
        <w:tc>
          <w:tcPr>
            <w:tcW w:w="180" w:type="dxa"/>
          </w:tcPr>
          <w:p w:rsidR="00AE3D3C" w:rsidRPr="00966463" w:rsidRDefault="00AE3D3C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3D3C" w:rsidRPr="00966463" w:rsidRDefault="00150267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E3D3C" w:rsidRPr="00966463" w:rsidRDefault="00AE3D3C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E3D3C" w:rsidRPr="00966463" w:rsidRDefault="00AE3D3C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6,014</w:t>
            </w:r>
          </w:p>
        </w:tc>
      </w:tr>
      <w:tr w:rsidR="00D87136" w:rsidRPr="00966463" w:rsidTr="005A1EA7">
        <w:trPr>
          <w:cantSplit/>
        </w:trPr>
        <w:tc>
          <w:tcPr>
            <w:tcW w:w="3780" w:type="dxa"/>
          </w:tcPr>
          <w:p w:rsidR="00D87136" w:rsidRPr="00966463" w:rsidRDefault="00D87136" w:rsidP="00D8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:rsidR="00D87136" w:rsidRPr="00966463" w:rsidRDefault="00150267" w:rsidP="00D871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83" w:type="dxa"/>
          </w:tcPr>
          <w:p w:rsidR="00D87136" w:rsidRPr="00966463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D87136" w:rsidRPr="00966463" w:rsidRDefault="00AE3D3C" w:rsidP="005A1EA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80</w:t>
            </w:r>
          </w:p>
        </w:tc>
        <w:tc>
          <w:tcPr>
            <w:tcW w:w="180" w:type="dxa"/>
          </w:tcPr>
          <w:p w:rsidR="00D87136" w:rsidRPr="00966463" w:rsidRDefault="00D87136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87136" w:rsidRPr="00966463" w:rsidRDefault="00150267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</w:tcPr>
          <w:p w:rsidR="00D87136" w:rsidRPr="00966463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87136" w:rsidRPr="00966463" w:rsidRDefault="00AE3D3C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162</w:t>
            </w:r>
          </w:p>
        </w:tc>
      </w:tr>
      <w:tr w:rsidR="0031137A" w:rsidRPr="00966463" w:rsidTr="00EC3890">
        <w:trPr>
          <w:cantSplit/>
        </w:trPr>
        <w:tc>
          <w:tcPr>
            <w:tcW w:w="3780" w:type="dxa"/>
          </w:tcPr>
          <w:p w:rsidR="00512F37" w:rsidRPr="00966463" w:rsidRDefault="00512F37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966463" w:rsidTr="00EC3890">
        <w:trPr>
          <w:cantSplit/>
        </w:trPr>
        <w:tc>
          <w:tcPr>
            <w:tcW w:w="3780" w:type="dxa"/>
          </w:tcPr>
          <w:p w:rsidR="001C46F0" w:rsidRPr="00966463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1137A" w:rsidRPr="00966463" w:rsidTr="00EC3890">
        <w:trPr>
          <w:cantSplit/>
        </w:trPr>
        <w:tc>
          <w:tcPr>
            <w:tcW w:w="3780" w:type="dxa"/>
          </w:tcPr>
          <w:p w:rsidR="001C46F0" w:rsidRPr="00966463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966463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6692" w:rsidRPr="00966463" w:rsidTr="00E343EA">
        <w:trPr>
          <w:cantSplit/>
        </w:trPr>
        <w:tc>
          <w:tcPr>
            <w:tcW w:w="3780" w:type="dxa"/>
          </w:tcPr>
          <w:p w:rsidR="00826692" w:rsidRPr="00966463" w:rsidRDefault="00826692" w:rsidP="008266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3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7,825</w:t>
            </w:r>
          </w:p>
        </w:tc>
        <w:tc>
          <w:tcPr>
            <w:tcW w:w="18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16,042</w:t>
            </w:r>
          </w:p>
        </w:tc>
        <w:tc>
          <w:tcPr>
            <w:tcW w:w="18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15,651</w:t>
            </w:r>
          </w:p>
        </w:tc>
      </w:tr>
      <w:tr w:rsidR="00826692" w:rsidRPr="00966463" w:rsidTr="00424FB5">
        <w:trPr>
          <w:cantSplit/>
        </w:trPr>
        <w:tc>
          <w:tcPr>
            <w:tcW w:w="3780" w:type="dxa"/>
          </w:tcPr>
          <w:p w:rsidR="00826692" w:rsidRPr="00966463" w:rsidRDefault="00826692" w:rsidP="008266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83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</w:tr>
      <w:tr w:rsidR="00826692" w:rsidRPr="00966463" w:rsidTr="00424FB5">
        <w:trPr>
          <w:cantSplit/>
        </w:trPr>
        <w:tc>
          <w:tcPr>
            <w:tcW w:w="3780" w:type="dxa"/>
          </w:tcPr>
          <w:p w:rsidR="00826692" w:rsidRPr="00966463" w:rsidRDefault="00826692" w:rsidP="008266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8,190</w:t>
            </w:r>
          </w:p>
        </w:tc>
        <w:tc>
          <w:tcPr>
            <w:tcW w:w="183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7,990</w:t>
            </w:r>
          </w:p>
        </w:tc>
        <w:tc>
          <w:tcPr>
            <w:tcW w:w="18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16,380</w:t>
            </w:r>
          </w:p>
        </w:tc>
        <w:tc>
          <w:tcPr>
            <w:tcW w:w="180" w:type="dxa"/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26692" w:rsidRPr="00966463" w:rsidRDefault="00826692" w:rsidP="008266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15,981</w:t>
            </w:r>
          </w:p>
        </w:tc>
      </w:tr>
    </w:tbl>
    <w:p w:rsidR="00E44A1D" w:rsidRPr="00966463" w:rsidRDefault="00E44A1D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AE3D3C" w:rsidRPr="00966463" w:rsidTr="00877F49">
        <w:trPr>
          <w:tblHeader/>
        </w:trPr>
        <w:tc>
          <w:tcPr>
            <w:tcW w:w="37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E3D3C" w:rsidRPr="00966463" w:rsidTr="00877F49">
        <w:trPr>
          <w:tblHeader/>
        </w:trPr>
        <w:tc>
          <w:tcPr>
            <w:tcW w:w="37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AE3D3C" w:rsidRPr="00966463" w:rsidTr="00877F49">
        <w:trPr>
          <w:tblHeader/>
        </w:trPr>
        <w:tc>
          <w:tcPr>
            <w:tcW w:w="3780" w:type="dxa"/>
          </w:tcPr>
          <w:p w:rsidR="00AE3D3C" w:rsidRPr="00966463" w:rsidRDefault="00AE3D3C" w:rsidP="00877F4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AE3D3C" w:rsidRPr="00966463" w:rsidTr="00877F49">
        <w:trPr>
          <w:tblHeader/>
        </w:trPr>
        <w:tc>
          <w:tcPr>
            <w:tcW w:w="3780" w:type="dxa"/>
          </w:tcPr>
          <w:p w:rsidR="00AE3D3C" w:rsidRPr="00966463" w:rsidRDefault="00AE3D3C" w:rsidP="00877F4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AE3D3C" w:rsidRPr="00966463" w:rsidTr="00877F49">
        <w:trPr>
          <w:tblHeader/>
        </w:trPr>
        <w:tc>
          <w:tcPr>
            <w:tcW w:w="3780" w:type="dxa"/>
          </w:tcPr>
          <w:p w:rsidR="00AE3D3C" w:rsidRPr="00966463" w:rsidRDefault="00AE3D3C" w:rsidP="00877F4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966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E3D3C" w:rsidRPr="00966463" w:rsidTr="00877F49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E3D3C" w:rsidRPr="00966463" w:rsidTr="00877F49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AE3D3C" w:rsidRPr="00966463" w:rsidRDefault="00150267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</w:t>
            </w:r>
            <w:r w:rsidR="007B6401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AE3D3C" w:rsidRPr="00966463" w:rsidRDefault="005A1EA7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21,434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7B6401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95,845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E3D3C" w:rsidRPr="00966463" w:rsidRDefault="005A1EA7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46,759</w:t>
            </w:r>
          </w:p>
        </w:tc>
      </w:tr>
      <w:tr w:rsidR="00AE3D3C" w:rsidRPr="00966463" w:rsidTr="00877F49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:rsidR="00AE3D3C" w:rsidRPr="00966463" w:rsidRDefault="00150267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150267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3D3C" w:rsidRPr="00966463" w:rsidTr="00877F49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AE3D3C" w:rsidRPr="00966463" w:rsidRDefault="00892DE2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13,988</w:t>
            </w: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3,522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150267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22,608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7,828</w:t>
            </w:r>
          </w:p>
        </w:tc>
      </w:tr>
      <w:tr w:rsidR="00AE3D3C" w:rsidRPr="00966463" w:rsidTr="00877F49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:rsidR="00AE3D3C" w:rsidRPr="00966463" w:rsidRDefault="00892DE2" w:rsidP="00877F4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6,014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892DE2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6,014</w:t>
            </w:r>
          </w:p>
        </w:tc>
      </w:tr>
      <w:tr w:rsidR="00AE3D3C" w:rsidRPr="00966463" w:rsidTr="00877F49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:rsidR="00AE3D3C" w:rsidRPr="00966463" w:rsidRDefault="00892DE2" w:rsidP="00877F4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AE3D3C" w:rsidRPr="00966463" w:rsidRDefault="00AE3D3C" w:rsidP="005A1EA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80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892DE2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162</w:t>
            </w:r>
          </w:p>
        </w:tc>
      </w:tr>
      <w:tr w:rsidR="00AE3D3C" w:rsidRPr="00966463" w:rsidTr="00877F49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E3D3C" w:rsidRPr="00966463" w:rsidTr="00877F49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E3D3C" w:rsidRPr="00966463" w:rsidTr="00877F49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3D3C" w:rsidRPr="00966463" w:rsidTr="00420C1A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:rsidR="00AE3D3C" w:rsidRPr="00966463" w:rsidRDefault="00826692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3" w:type="dxa"/>
            <w:shd w:val="clear" w:color="auto" w:fill="auto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7,825</w:t>
            </w:r>
          </w:p>
        </w:tc>
        <w:tc>
          <w:tcPr>
            <w:tcW w:w="180" w:type="dxa"/>
            <w:shd w:val="clear" w:color="auto" w:fill="auto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3D3C" w:rsidRPr="00966463" w:rsidRDefault="00826692" w:rsidP="00877F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16,042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15,651</w:t>
            </w:r>
          </w:p>
        </w:tc>
      </w:tr>
      <w:tr w:rsidR="00AE3D3C" w:rsidRPr="00966463" w:rsidTr="00420C1A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E3D3C" w:rsidRPr="00966463" w:rsidRDefault="00892DE2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83" w:type="dxa"/>
            <w:shd w:val="clear" w:color="auto" w:fill="auto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0" w:type="dxa"/>
            <w:shd w:val="clear" w:color="auto" w:fill="auto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3D3C" w:rsidRPr="00966463" w:rsidRDefault="00892DE2" w:rsidP="00877F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</w:tr>
      <w:tr w:rsidR="00AE3D3C" w:rsidRPr="00966463" w:rsidTr="00420C1A">
        <w:trPr>
          <w:cantSplit/>
        </w:trPr>
        <w:tc>
          <w:tcPr>
            <w:tcW w:w="3780" w:type="dxa"/>
          </w:tcPr>
          <w:p w:rsidR="00AE3D3C" w:rsidRPr="00966463" w:rsidRDefault="00AE3D3C" w:rsidP="00877F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3D3C" w:rsidRPr="00966463" w:rsidRDefault="00826692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8,190</w:t>
            </w:r>
          </w:p>
        </w:tc>
        <w:tc>
          <w:tcPr>
            <w:tcW w:w="183" w:type="dxa"/>
            <w:shd w:val="clear" w:color="auto" w:fill="auto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7,990</w:t>
            </w:r>
          </w:p>
        </w:tc>
        <w:tc>
          <w:tcPr>
            <w:tcW w:w="180" w:type="dxa"/>
            <w:shd w:val="clear" w:color="auto" w:fill="auto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3D3C" w:rsidRPr="00966463" w:rsidRDefault="00826692" w:rsidP="00877F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16,380</w:t>
            </w:r>
          </w:p>
        </w:tc>
        <w:tc>
          <w:tcPr>
            <w:tcW w:w="180" w:type="dxa"/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E3D3C" w:rsidRPr="00966463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15,981</w:t>
            </w:r>
          </w:p>
        </w:tc>
      </w:tr>
    </w:tbl>
    <w:p w:rsidR="00B82C31" w:rsidRPr="00966463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76908" w:rsidRPr="00966463" w:rsidRDefault="00576908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239EA" w:rsidRPr="00966463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Pr="0096646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B5EBA" w:rsidRPr="00966463">
        <w:rPr>
          <w:rFonts w:ascii="Angsana New" w:hAnsi="Angsana New"/>
          <w:sz w:val="30"/>
          <w:szCs w:val="30"/>
        </w:rPr>
        <w:t>31</w:t>
      </w:r>
      <w:r w:rsidRPr="00966463">
        <w:rPr>
          <w:rFonts w:ascii="Angsana New" w:hAnsi="Angsana New"/>
          <w:sz w:val="30"/>
          <w:szCs w:val="30"/>
        </w:rPr>
        <w:t xml:space="preserve"> </w:t>
      </w:r>
      <w:r w:rsidR="00FB5EBA" w:rsidRPr="00966463">
        <w:rPr>
          <w:rFonts w:ascii="Angsana New" w:hAnsi="Angsana New" w:hint="cs"/>
          <w:sz w:val="30"/>
          <w:szCs w:val="30"/>
          <w:cs/>
        </w:rPr>
        <w:t>ธันวาคม</w:t>
      </w:r>
      <w:r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</w:rPr>
        <w:t>256</w:t>
      </w:r>
      <w:r w:rsidR="00B239EA" w:rsidRPr="00966463">
        <w:rPr>
          <w:rFonts w:ascii="Angsana New" w:hAnsi="Angsana New" w:hint="cs"/>
          <w:sz w:val="30"/>
          <w:szCs w:val="30"/>
          <w:cs/>
        </w:rPr>
        <w:t>5</w:t>
      </w:r>
      <w:r w:rsidR="00FB5EBA" w:rsidRPr="00966463">
        <w:rPr>
          <w:rFonts w:ascii="Angsana New" w:hAnsi="Angsana New"/>
          <w:sz w:val="30"/>
          <w:szCs w:val="30"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1137A" w:rsidRPr="00966463" w:rsidTr="00F76FA5">
        <w:trPr>
          <w:tblHeader/>
        </w:trPr>
        <w:tc>
          <w:tcPr>
            <w:tcW w:w="3780" w:type="dxa"/>
          </w:tcPr>
          <w:p w:rsidR="00AB6137" w:rsidRPr="00966463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AB6137" w:rsidRPr="00966463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6646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AB6137" w:rsidRPr="00966463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AB6137" w:rsidRPr="00966463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137A" w:rsidRPr="00966463" w:rsidTr="00F76FA5">
        <w:trPr>
          <w:tblHeader/>
        </w:trPr>
        <w:tc>
          <w:tcPr>
            <w:tcW w:w="3780" w:type="dxa"/>
          </w:tcPr>
          <w:p w:rsidR="00AB6137" w:rsidRPr="00966463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AB6137" w:rsidRPr="00966463" w:rsidRDefault="0001659B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="00EC0041"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B6137" w:rsidRPr="009664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="00754E30"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512F37"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3" w:type="dxa"/>
          </w:tcPr>
          <w:p w:rsidR="00AB6137" w:rsidRPr="00966463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AB6137" w:rsidRPr="00966463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12F37"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:rsidR="00AB6137" w:rsidRPr="00966463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AB6137" w:rsidRPr="00966463" w:rsidRDefault="0001659B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="00EC0041"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C0041" w:rsidRPr="009664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512F37"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:rsidR="00AB6137" w:rsidRPr="00966463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AB6137" w:rsidRPr="00966463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754E30"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512F37"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31137A" w:rsidRPr="00966463" w:rsidTr="00B82C31">
        <w:trPr>
          <w:tblHeader/>
        </w:trPr>
        <w:tc>
          <w:tcPr>
            <w:tcW w:w="3780" w:type="dxa"/>
          </w:tcPr>
          <w:p w:rsidR="00A6590E" w:rsidRPr="00966463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:rsidR="00A6590E" w:rsidRPr="00966463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96646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966463" w:rsidTr="00F76FA5">
        <w:trPr>
          <w:cantSplit/>
        </w:trPr>
        <w:tc>
          <w:tcPr>
            <w:tcW w:w="3780" w:type="dxa"/>
          </w:tcPr>
          <w:p w:rsidR="00ED78C4" w:rsidRPr="00966463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ED78C4" w:rsidRPr="00966463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ED78C4" w:rsidRPr="00966463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ED78C4" w:rsidRPr="00966463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D78C4" w:rsidRPr="00966463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8C4" w:rsidRPr="00966463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D78C4" w:rsidRPr="00966463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D78C4" w:rsidRPr="00966463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966463" w:rsidTr="004D2642">
        <w:trPr>
          <w:cantSplit/>
        </w:trPr>
        <w:tc>
          <w:tcPr>
            <w:tcW w:w="3780" w:type="dxa"/>
          </w:tcPr>
          <w:p w:rsidR="00B934B7" w:rsidRPr="00966463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966463" w:rsidRDefault="007B6401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34,660</w:t>
            </w:r>
          </w:p>
        </w:tc>
        <w:tc>
          <w:tcPr>
            <w:tcW w:w="183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966463" w:rsidRDefault="00B239EA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44,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E1347D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966463" w:rsidRDefault="007B6401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51,956</w:t>
            </w: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966463" w:rsidRDefault="00B239EA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</w:tr>
      <w:tr w:rsidR="0031137A" w:rsidRPr="00966463" w:rsidTr="007579FC">
        <w:trPr>
          <w:cantSplit/>
          <w:trHeight w:hRule="exact" w:val="170"/>
        </w:trPr>
        <w:tc>
          <w:tcPr>
            <w:tcW w:w="3780" w:type="dxa"/>
          </w:tcPr>
          <w:p w:rsidR="00B934B7" w:rsidRPr="00966463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39EA" w:rsidRPr="00966463" w:rsidTr="009B19F1">
        <w:trPr>
          <w:cantSplit/>
        </w:trPr>
        <w:tc>
          <w:tcPr>
            <w:tcW w:w="3780" w:type="dxa"/>
          </w:tcPr>
          <w:p w:rsidR="00B239EA" w:rsidRPr="00966463" w:rsidRDefault="00B239E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39EA" w:rsidRPr="00966463" w:rsidTr="009B19F1">
        <w:trPr>
          <w:cantSplit/>
        </w:trPr>
        <w:tc>
          <w:tcPr>
            <w:tcW w:w="3780" w:type="dxa"/>
          </w:tcPr>
          <w:p w:rsidR="00B239EA" w:rsidRPr="00966463" w:rsidRDefault="00B239E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239EA" w:rsidRPr="00966463" w:rsidRDefault="007B6401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239EA" w:rsidRPr="00966463" w:rsidRDefault="007B6401" w:rsidP="009B19F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180" w:type="dxa"/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239EA" w:rsidRPr="00966463" w:rsidRDefault="00B239EA" w:rsidP="009B19F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50</w:t>
            </w:r>
          </w:p>
        </w:tc>
      </w:tr>
      <w:tr w:rsidR="00D93565" w:rsidRPr="00966463" w:rsidTr="00576908">
        <w:trPr>
          <w:cantSplit/>
          <w:trHeight w:hRule="exact" w:val="144"/>
        </w:trPr>
        <w:tc>
          <w:tcPr>
            <w:tcW w:w="3780" w:type="dxa"/>
          </w:tcPr>
          <w:p w:rsidR="00D93565" w:rsidRPr="00966463" w:rsidRDefault="00D93565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93565" w:rsidRPr="00966463" w:rsidRDefault="00D93565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D93565" w:rsidRPr="00966463" w:rsidRDefault="00D93565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D93565" w:rsidRPr="00966463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93565" w:rsidRPr="00966463" w:rsidRDefault="00D93565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93565" w:rsidRPr="00966463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93565" w:rsidRPr="00966463" w:rsidRDefault="00D93565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93565" w:rsidRPr="00966463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966463" w:rsidTr="00F76FA5">
        <w:trPr>
          <w:cantSplit/>
        </w:trPr>
        <w:tc>
          <w:tcPr>
            <w:tcW w:w="3780" w:type="dxa"/>
          </w:tcPr>
          <w:p w:rsidR="00D03324" w:rsidRPr="00966463" w:rsidRDefault="00D03324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B934B7" w:rsidRPr="00966463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966463" w:rsidTr="00F76FA5">
        <w:trPr>
          <w:cantSplit/>
        </w:trPr>
        <w:tc>
          <w:tcPr>
            <w:tcW w:w="3780" w:type="dxa"/>
          </w:tcPr>
          <w:p w:rsidR="00B934B7" w:rsidRPr="00966463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966463" w:rsidTr="004D2642">
        <w:trPr>
          <w:cantSplit/>
        </w:trPr>
        <w:tc>
          <w:tcPr>
            <w:tcW w:w="3780" w:type="dxa"/>
          </w:tcPr>
          <w:p w:rsidR="00B934B7" w:rsidRPr="00966463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966463" w:rsidRDefault="007B6401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966463" w:rsidRDefault="007B6401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31137A" w:rsidRPr="00966463" w:rsidTr="007579FC">
        <w:trPr>
          <w:cantSplit/>
          <w:trHeight w:hRule="exact" w:val="113"/>
        </w:trPr>
        <w:tc>
          <w:tcPr>
            <w:tcW w:w="3780" w:type="dxa"/>
          </w:tcPr>
          <w:p w:rsidR="00B934B7" w:rsidRPr="00966463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966463" w:rsidTr="00F76FA5">
        <w:trPr>
          <w:cantSplit/>
        </w:trPr>
        <w:tc>
          <w:tcPr>
            <w:tcW w:w="3780" w:type="dxa"/>
          </w:tcPr>
          <w:p w:rsidR="00B934B7" w:rsidRPr="00966463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966463" w:rsidTr="004D2642">
        <w:trPr>
          <w:cantSplit/>
        </w:trPr>
        <w:tc>
          <w:tcPr>
            <w:tcW w:w="3780" w:type="dxa"/>
          </w:tcPr>
          <w:p w:rsidR="00B934B7" w:rsidRPr="00966463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966463" w:rsidRDefault="00296D34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7,198</w:t>
            </w:r>
          </w:p>
        </w:tc>
        <w:tc>
          <w:tcPr>
            <w:tcW w:w="183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966463" w:rsidRDefault="00B239EA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966463" w:rsidRDefault="00296D34" w:rsidP="00296D3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7,176</w:t>
            </w:r>
          </w:p>
        </w:tc>
        <w:tc>
          <w:tcPr>
            <w:tcW w:w="180" w:type="dxa"/>
          </w:tcPr>
          <w:p w:rsidR="00B934B7" w:rsidRPr="00966463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966463" w:rsidRDefault="00B239EA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</w:tr>
      <w:tr w:rsidR="0031137A" w:rsidRPr="00966463" w:rsidTr="007579FC">
        <w:trPr>
          <w:cantSplit/>
          <w:trHeight w:hRule="exact" w:val="113"/>
        </w:trPr>
        <w:tc>
          <w:tcPr>
            <w:tcW w:w="3780" w:type="dxa"/>
          </w:tcPr>
          <w:p w:rsidR="007E0AE1" w:rsidRPr="00966463" w:rsidRDefault="007E0AE1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966463" w:rsidTr="00F76FA5">
        <w:trPr>
          <w:cantSplit/>
        </w:trPr>
        <w:tc>
          <w:tcPr>
            <w:tcW w:w="3780" w:type="dxa"/>
          </w:tcPr>
          <w:p w:rsidR="00726D40" w:rsidRPr="00966463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966463" w:rsidTr="004D2642">
        <w:trPr>
          <w:cantSplit/>
        </w:trPr>
        <w:tc>
          <w:tcPr>
            <w:tcW w:w="3780" w:type="dxa"/>
          </w:tcPr>
          <w:p w:rsidR="00726D40" w:rsidRPr="00966463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6D40" w:rsidRPr="00966463" w:rsidRDefault="007B6401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726D40" w:rsidRPr="00966463" w:rsidRDefault="00B239EA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966463" w:rsidRDefault="007B6401" w:rsidP="00B7513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13,266</w:t>
            </w:r>
          </w:p>
        </w:tc>
        <w:tc>
          <w:tcPr>
            <w:tcW w:w="180" w:type="dxa"/>
          </w:tcPr>
          <w:p w:rsidR="00726D40" w:rsidRPr="00966463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966463" w:rsidRDefault="00415A26" w:rsidP="00BC1E7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</w:p>
        </w:tc>
      </w:tr>
    </w:tbl>
    <w:p w:rsidR="00EC0041" w:rsidRPr="00966463" w:rsidRDefault="00EC0041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9231AF" w:rsidRPr="00966463" w:rsidRDefault="009231AF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9153FC" w:rsidRPr="00966463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6646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9153FC" w:rsidRPr="00966463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86694E" w:rsidRPr="00966463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966463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:rsidR="0086694E" w:rsidRPr="00966463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966463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966463">
        <w:rPr>
          <w:rFonts w:ascii="Angsana New" w:hAnsi="Angsana New"/>
          <w:spacing w:val="5"/>
          <w:sz w:val="30"/>
          <w:szCs w:val="30"/>
        </w:rPr>
        <w:t>12</w:t>
      </w:r>
      <w:r w:rsidRPr="00966463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966463">
        <w:rPr>
          <w:rFonts w:ascii="Angsana New" w:hAnsi="Angsana New"/>
          <w:spacing w:val="5"/>
          <w:sz w:val="30"/>
          <w:szCs w:val="30"/>
        </w:rPr>
        <w:t>2559</w:t>
      </w:r>
      <w:r w:rsidRPr="00966463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966463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966463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966463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966463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966463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966463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966463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966463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966463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966463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966463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966463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966463">
        <w:rPr>
          <w:rFonts w:ascii="Angsana New" w:hAnsi="Angsana New"/>
          <w:spacing w:val="5"/>
          <w:sz w:val="30"/>
          <w:szCs w:val="30"/>
        </w:rPr>
        <w:t>3</w:t>
      </w:r>
      <w:r w:rsidR="00EE5AB6" w:rsidRPr="00966463">
        <w:rPr>
          <w:rFonts w:ascii="Angsana New" w:hAnsi="Angsana New"/>
          <w:spacing w:val="5"/>
          <w:sz w:val="30"/>
          <w:szCs w:val="30"/>
        </w:rPr>
        <w:t>00</w:t>
      </w:r>
      <w:r w:rsidRPr="00966463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966463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966463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966463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</w:t>
      </w:r>
      <w:r w:rsidR="0001659B" w:rsidRPr="00966463">
        <w:rPr>
          <w:rFonts w:ascii="Angsana New" w:hAnsi="Angsana New"/>
          <w:spacing w:val="5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pacing w:val="5"/>
          <w:sz w:val="30"/>
          <w:szCs w:val="30"/>
          <w:cs/>
        </w:rPr>
        <w:t>มิถุนายน</w:t>
      </w:r>
      <w:r w:rsidR="00724EB9" w:rsidRPr="00966463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D63E4" w:rsidRPr="00966463">
        <w:rPr>
          <w:rFonts w:ascii="Angsana New" w:hAnsi="Angsana New"/>
          <w:spacing w:val="5"/>
          <w:sz w:val="30"/>
          <w:szCs w:val="30"/>
        </w:rPr>
        <w:t>2563</w:t>
      </w:r>
      <w:r w:rsidR="00724EB9" w:rsidRPr="00966463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966463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966463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966463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966463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966463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966463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966463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966463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966463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966463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966463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966463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966463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966463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966463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966463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:rsidR="005B0D72" w:rsidRPr="00966463" w:rsidRDefault="003F55A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bookmarkStart w:id="9" w:name="_Hlk103085298"/>
      <w:r w:rsidRPr="00966463">
        <w:rPr>
          <w:rFonts w:ascii="Angsana New" w:hAnsi="Angsana New"/>
          <w:spacing w:val="5"/>
          <w:sz w:val="30"/>
          <w:szCs w:val="30"/>
          <w:cs/>
        </w:rPr>
        <w:t xml:space="preserve">บริษัทมีเงินประกันผลงานโครงการก่อสร้างเขื่อนคอนกรีตเสริมเหล็กพร้อมทางเดินริมคลองแสนแสบ </w:t>
      </w:r>
      <w:r w:rsidR="00260DC7" w:rsidRPr="00966463">
        <w:rPr>
          <w:rFonts w:ascii="Angsana New" w:hAnsi="Angsana New" w:hint="cs"/>
          <w:spacing w:val="5"/>
          <w:sz w:val="30"/>
          <w:szCs w:val="30"/>
          <w:cs/>
        </w:rPr>
        <w:t xml:space="preserve">           </w:t>
      </w:r>
      <w:r w:rsidRPr="00966463">
        <w:rPr>
          <w:rFonts w:ascii="Angsana New" w:hAnsi="Angsana New" w:hint="cs"/>
          <w:spacing w:val="5"/>
          <w:sz w:val="30"/>
          <w:szCs w:val="30"/>
          <w:cs/>
        </w:rPr>
        <w:t>ที่</w:t>
      </w:r>
      <w:r w:rsidR="00304739" w:rsidRPr="00966463">
        <w:rPr>
          <w:rFonts w:ascii="Angsana New" w:hAnsi="Angsana New" w:hint="cs"/>
          <w:spacing w:val="5"/>
          <w:sz w:val="30"/>
          <w:szCs w:val="30"/>
          <w:cs/>
        </w:rPr>
        <w:t>คู่สัญญา</w:t>
      </w:r>
      <w:r w:rsidRPr="00966463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="00304739" w:rsidRPr="00966463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966463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26A2D" w:rsidRPr="00966463">
        <w:rPr>
          <w:rFonts w:ascii="Angsana New" w:hAnsi="Angsana New"/>
          <w:spacing w:val="5"/>
          <w:sz w:val="30"/>
          <w:szCs w:val="30"/>
        </w:rPr>
        <w:t>23.83</w:t>
      </w:r>
      <w:r w:rsidRPr="00966463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="00826A2D" w:rsidRPr="00966463">
        <w:rPr>
          <w:rFonts w:ascii="Angsana New" w:hAnsi="Angsana New"/>
          <w:spacing w:val="5"/>
          <w:sz w:val="30"/>
          <w:szCs w:val="30"/>
        </w:rPr>
        <w:t>2</w:t>
      </w:r>
      <w:r w:rsidRPr="00966463">
        <w:rPr>
          <w:rFonts w:ascii="Angsana New" w:hAnsi="Angsana New"/>
          <w:spacing w:val="5"/>
          <w:sz w:val="30"/>
          <w:szCs w:val="30"/>
          <w:cs/>
        </w:rPr>
        <w:t xml:space="preserve"> ปี</w:t>
      </w:r>
      <w:r w:rsidR="005B0D72" w:rsidRPr="00966463">
        <w:rPr>
          <w:rFonts w:ascii="Angsana New" w:hAnsi="Angsana New"/>
          <w:spacing w:val="5"/>
          <w:sz w:val="30"/>
          <w:szCs w:val="30"/>
          <w:cs/>
        </w:rPr>
        <w:t>นับจากคู่สัญญาส่งมอบงาน และผู้ว่าจ้างของคู่สัญญาได้ตรวจรับมอบงานงวดสุดท้ายแล้วเสร็จ ซึ่งคาดว่าจะส่งมอง</w:t>
      </w:r>
      <w:r w:rsidR="005B0D72" w:rsidRPr="00966463">
        <w:rPr>
          <w:rFonts w:ascii="Angsana New" w:hAnsi="Angsana New"/>
          <w:spacing w:val="5"/>
          <w:sz w:val="30"/>
          <w:szCs w:val="30"/>
          <w:cs/>
        </w:rPr>
        <w:lastRenderedPageBreak/>
        <w:t>งานงวดสุดท้ายภายในไตรมาสที่ 2 ปี 2566</w:t>
      </w:r>
      <w:r w:rsidR="005B0D72" w:rsidRPr="00966463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B0D72" w:rsidRPr="00966463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="005B0D72" w:rsidRPr="00966463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5B0D72" w:rsidRPr="00966463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="005B0D72" w:rsidRPr="00966463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="005B0D72" w:rsidRPr="00966463">
        <w:rPr>
          <w:rFonts w:ascii="Angsana New" w:hAnsi="Angsana New"/>
          <w:spacing w:val="5"/>
          <w:sz w:val="30"/>
          <w:szCs w:val="30"/>
          <w:cs/>
        </w:rPr>
        <w:t xml:space="preserve">ภายในไตรมาสที่ 2 ปี 2568 </w:t>
      </w:r>
    </w:p>
    <w:p w:rsidR="00420C1A" w:rsidRPr="00966463" w:rsidRDefault="00420C1A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CD1310" w:rsidRPr="00966463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966463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966463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966463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:rsidR="00E1347D" w:rsidRPr="00966463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966463">
        <w:rPr>
          <w:rFonts w:ascii="Angsana New" w:hAnsi="Angsana New"/>
          <w:spacing w:val="5"/>
          <w:sz w:val="30"/>
          <w:szCs w:val="30"/>
        </w:rPr>
        <w:t xml:space="preserve">20 </w:t>
      </w:r>
      <w:r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966463">
        <w:rPr>
          <w:rFonts w:ascii="Angsana New" w:hAnsi="Angsana New"/>
          <w:spacing w:val="5"/>
          <w:sz w:val="30"/>
          <w:szCs w:val="30"/>
        </w:rPr>
        <w:t xml:space="preserve">2566 </w:t>
      </w:r>
      <w:r w:rsidRPr="00966463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</w:t>
      </w:r>
      <w:r w:rsidR="00CD1310"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="00CD1310" w:rsidRPr="00966463">
        <w:rPr>
          <w:rFonts w:ascii="Angsana New" w:hAnsi="Angsana New"/>
          <w:spacing w:val="5"/>
          <w:sz w:val="30"/>
          <w:szCs w:val="30"/>
        </w:rPr>
        <w:t xml:space="preserve">1 </w:t>
      </w:r>
      <w:r w:rsidR="00CD1310"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CD1310" w:rsidRPr="00966463">
        <w:rPr>
          <w:rFonts w:ascii="Angsana New" w:hAnsi="Angsana New"/>
          <w:spacing w:val="5"/>
          <w:sz w:val="30"/>
          <w:szCs w:val="30"/>
        </w:rPr>
        <w:t xml:space="preserve">31 </w:t>
      </w:r>
      <w:r w:rsidR="00CD1310"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="00CD1310" w:rsidRPr="00966463">
        <w:rPr>
          <w:rFonts w:ascii="Angsana New" w:hAnsi="Angsana New"/>
          <w:spacing w:val="5"/>
          <w:sz w:val="30"/>
          <w:szCs w:val="30"/>
        </w:rPr>
        <w:t xml:space="preserve">2566 </w:t>
      </w:r>
      <w:r w:rsidR="00CD1310"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ณ วันที่ </w:t>
      </w:r>
      <w:r w:rsidR="0001659B" w:rsidRPr="00966463">
        <w:rPr>
          <w:rFonts w:ascii="Angsana New" w:hAnsi="Angsana New"/>
          <w:spacing w:val="5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pacing w:val="5"/>
          <w:sz w:val="30"/>
          <w:szCs w:val="30"/>
          <w:cs/>
        </w:rPr>
        <w:t>มิถุนายน</w:t>
      </w:r>
      <w:r w:rsidR="00CD1310" w:rsidRPr="00966463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CD1310" w:rsidRPr="00966463">
        <w:rPr>
          <w:rFonts w:ascii="Angsana New" w:hAnsi="Angsana New"/>
          <w:spacing w:val="5"/>
          <w:sz w:val="30"/>
          <w:szCs w:val="30"/>
        </w:rPr>
        <w:t xml:space="preserve">2566 </w:t>
      </w:r>
      <w:r w:rsidR="00CD1310"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บริษัทมีภาระผูกพันที่จะต้องจ่ายค่าเช่าดังกล่าวเป็นจำนวน </w:t>
      </w:r>
      <w:r w:rsidR="00420C1A" w:rsidRPr="00966463">
        <w:rPr>
          <w:rFonts w:ascii="Angsana New" w:hAnsi="Angsana New"/>
          <w:spacing w:val="5"/>
          <w:sz w:val="30"/>
          <w:szCs w:val="30"/>
        </w:rPr>
        <w:t>0.18</w:t>
      </w:r>
      <w:r w:rsidR="00CD1310" w:rsidRPr="00966463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966463">
        <w:rPr>
          <w:rFonts w:ascii="Angsana New" w:hAnsi="Angsana New" w:hint="cs"/>
          <w:spacing w:val="5"/>
          <w:sz w:val="30"/>
          <w:szCs w:val="30"/>
          <w:cs/>
        </w:rPr>
        <w:t>ล้านบาท</w:t>
      </w:r>
    </w:p>
    <w:p w:rsidR="00CD1310" w:rsidRPr="00966463" w:rsidRDefault="00CD1310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CD1310" w:rsidRPr="00966463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966463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</w:t>
      </w:r>
      <w:r w:rsidR="004F5E74" w:rsidRPr="00966463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966463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966463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966463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9"/>
    <w:p w:rsidR="00CD1310" w:rsidRPr="00966463" w:rsidRDefault="00CD1310" w:rsidP="00CD1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966463">
        <w:rPr>
          <w:rFonts w:ascii="Angsana New" w:hAnsi="Angsana New"/>
          <w:spacing w:val="5"/>
          <w:sz w:val="30"/>
          <w:szCs w:val="30"/>
        </w:rPr>
        <w:t xml:space="preserve">20 </w:t>
      </w:r>
      <w:r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966463">
        <w:rPr>
          <w:rFonts w:ascii="Angsana New" w:hAnsi="Angsana New"/>
          <w:spacing w:val="5"/>
          <w:sz w:val="30"/>
          <w:szCs w:val="30"/>
        </w:rPr>
        <w:t xml:space="preserve">2566 </w:t>
      </w:r>
      <w:r w:rsidRPr="00966463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966463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966463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966463">
        <w:rPr>
          <w:rFonts w:ascii="Angsana New" w:hAnsi="Angsana New"/>
          <w:spacing w:val="5"/>
          <w:sz w:val="30"/>
          <w:szCs w:val="30"/>
        </w:rPr>
        <w:t xml:space="preserve">1 </w:t>
      </w:r>
      <w:r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966463">
        <w:rPr>
          <w:rFonts w:ascii="Angsana New" w:hAnsi="Angsana New"/>
          <w:spacing w:val="5"/>
          <w:sz w:val="30"/>
          <w:szCs w:val="30"/>
        </w:rPr>
        <w:t xml:space="preserve">31 </w:t>
      </w:r>
      <w:r w:rsidRPr="00966463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966463">
        <w:rPr>
          <w:rFonts w:ascii="Angsana New" w:hAnsi="Angsana New"/>
          <w:spacing w:val="5"/>
          <w:sz w:val="30"/>
          <w:szCs w:val="30"/>
        </w:rPr>
        <w:t xml:space="preserve">2566 </w:t>
      </w:r>
    </w:p>
    <w:p w:rsidR="0010276B" w:rsidRPr="00966463" w:rsidRDefault="0010276B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:rsidR="00954A7A" w:rsidRPr="00966463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966463">
        <w:rPr>
          <w:rFonts w:ascii="Angsana New" w:hAnsi="Angsana New"/>
          <w:b/>
          <w:sz w:val="30"/>
          <w:szCs w:val="30"/>
        </w:rPr>
        <w:t>5</w:t>
      </w:r>
      <w:r w:rsidR="005D1BEB" w:rsidRPr="00966463">
        <w:rPr>
          <w:rFonts w:ascii="Angsana New" w:hAnsi="Angsana New"/>
          <w:b/>
          <w:sz w:val="30"/>
          <w:szCs w:val="30"/>
        </w:rPr>
        <w:tab/>
      </w:r>
      <w:r w:rsidR="002E2517" w:rsidRPr="00966463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31137A" w:rsidRPr="00966463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020175" w:rsidRPr="00966463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:rsidR="00020175" w:rsidRPr="00966463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020175" w:rsidRPr="00966463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:rsidR="00020175" w:rsidRPr="00966463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020175" w:rsidRPr="00966463" w:rsidRDefault="00020175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966463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676C71" w:rsidRPr="00966463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_Hlk31728616"/>
          </w:p>
        </w:tc>
        <w:tc>
          <w:tcPr>
            <w:tcW w:w="474" w:type="pct"/>
          </w:tcPr>
          <w:p w:rsidR="00676C71" w:rsidRPr="00966463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676C71" w:rsidRPr="00966463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:rsidR="00676C71" w:rsidRPr="00966463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676C71" w:rsidRPr="00966463" w:rsidRDefault="0001659B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858DE"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58DE" w:rsidRPr="0096646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6C71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B239EA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" w:type="pct"/>
          </w:tcPr>
          <w:p w:rsidR="00676C71" w:rsidRPr="00966463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966463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966463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966463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B239EA" w:rsidRPr="0096646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</w:p>
        </w:tc>
      </w:tr>
      <w:tr w:rsidR="0031137A" w:rsidRPr="00966463" w:rsidTr="004F2A9B">
        <w:trPr>
          <w:trHeight w:val="430"/>
          <w:tblHeader/>
        </w:trPr>
        <w:tc>
          <w:tcPr>
            <w:tcW w:w="1314" w:type="pct"/>
          </w:tcPr>
          <w:p w:rsidR="00676C71" w:rsidRPr="00966463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:rsidR="00676C71" w:rsidRPr="00966463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966463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966463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676C71" w:rsidRPr="00966463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:rsidR="00676C71" w:rsidRPr="00966463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239EA" w:rsidRPr="00966463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B239EA" w:rsidRPr="00966463" w:rsidRDefault="00A84D2C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34,660</w:t>
            </w:r>
          </w:p>
        </w:tc>
        <w:tc>
          <w:tcPr>
            <w:tcW w:w="100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44,213</w:t>
            </w:r>
          </w:p>
        </w:tc>
      </w:tr>
      <w:tr w:rsidR="00B239EA" w:rsidRPr="00966463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:rsidR="00B239EA" w:rsidRPr="00966463" w:rsidRDefault="00A84D2C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379,189</w:t>
            </w:r>
          </w:p>
        </w:tc>
        <w:tc>
          <w:tcPr>
            <w:tcW w:w="100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</w:tr>
      <w:tr w:rsidR="00B239EA" w:rsidRPr="00966463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:rsidR="00B239EA" w:rsidRPr="00966463" w:rsidRDefault="00A84D2C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413,849</w:t>
            </w:r>
          </w:p>
        </w:tc>
        <w:tc>
          <w:tcPr>
            <w:tcW w:w="100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436,723</w:t>
            </w:r>
          </w:p>
        </w:tc>
      </w:tr>
      <w:tr w:rsidR="00B239EA" w:rsidRPr="00966463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31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:rsidR="00B239EA" w:rsidRPr="00966463" w:rsidRDefault="00A84D2C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(48,165)</w:t>
            </w:r>
          </w:p>
        </w:tc>
        <w:tc>
          <w:tcPr>
            <w:tcW w:w="100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B239EA" w:rsidRPr="00966463" w:rsidRDefault="00B239EA" w:rsidP="00C91D7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91D7E"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39EA" w:rsidRPr="00966463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B239EA" w:rsidRPr="00966463" w:rsidRDefault="00A84D2C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365,684</w:t>
            </w:r>
          </w:p>
        </w:tc>
        <w:tc>
          <w:tcPr>
            <w:tcW w:w="100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405,129</w:t>
            </w:r>
          </w:p>
        </w:tc>
      </w:tr>
      <w:tr w:rsidR="0031137A" w:rsidRPr="00966463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4F45B2" w:rsidRPr="00966463" w:rsidRDefault="004F45B2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:rsidR="00676C71" w:rsidRPr="00966463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:rsidR="00676C71" w:rsidRPr="00966463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:rsidR="00676C71" w:rsidRPr="00966463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:rsidR="00676C71" w:rsidRPr="00966463" w:rsidRDefault="00676C71" w:rsidP="008A3B2A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:rsidR="00676C71" w:rsidRPr="00966463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:rsidR="00676C71" w:rsidRPr="00966463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1137A" w:rsidRPr="00966463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:rsidR="00676C71" w:rsidRPr="00966463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96646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:rsidR="00676C71" w:rsidRPr="00966463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966463" w:rsidRDefault="00A84D2C" w:rsidP="00A923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31,594</w:t>
            </w:r>
          </w:p>
        </w:tc>
        <w:tc>
          <w:tcPr>
            <w:tcW w:w="100" w:type="pct"/>
          </w:tcPr>
          <w:p w:rsidR="00676C71" w:rsidRPr="00966463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966463" w:rsidRDefault="00B239EA" w:rsidP="008A3B2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</w:tr>
      <w:tr w:rsidR="006F0267" w:rsidRPr="00966463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F0267" w:rsidRPr="00966463" w:rsidRDefault="006F0267" w:rsidP="006F0267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:rsidR="006F0267" w:rsidRPr="00966463" w:rsidRDefault="006F0267" w:rsidP="006F0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F0267" w:rsidRPr="00966463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F0267" w:rsidRPr="00966463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F0267" w:rsidRPr="00966463" w:rsidRDefault="00A84D2C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17,171</w:t>
            </w:r>
          </w:p>
        </w:tc>
        <w:tc>
          <w:tcPr>
            <w:tcW w:w="100" w:type="pct"/>
          </w:tcPr>
          <w:p w:rsidR="006F0267" w:rsidRPr="00966463" w:rsidRDefault="006F0267" w:rsidP="006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F0267" w:rsidRPr="00966463" w:rsidRDefault="00B239EA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14,824</w:t>
            </w:r>
          </w:p>
        </w:tc>
      </w:tr>
      <w:tr w:rsidR="006F0267" w:rsidRPr="00966463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F0267" w:rsidRPr="00966463" w:rsidRDefault="006F0267" w:rsidP="006F02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966463">
              <w:rPr>
                <w:rFonts w:ascii="Angsana New" w:hAnsi="Angsana New"/>
                <w:sz w:val="30"/>
                <w:szCs w:val="30"/>
              </w:rPr>
              <w:t>/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:rsidR="006F0267" w:rsidRPr="00966463" w:rsidRDefault="006F0267" w:rsidP="006F0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F0267" w:rsidRPr="00966463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F0267" w:rsidRPr="00966463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F0267" w:rsidRPr="00966463" w:rsidRDefault="00A84D2C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(600)</w:t>
            </w:r>
          </w:p>
        </w:tc>
        <w:tc>
          <w:tcPr>
            <w:tcW w:w="100" w:type="pct"/>
          </w:tcPr>
          <w:p w:rsidR="006F0267" w:rsidRPr="00966463" w:rsidRDefault="006F0267" w:rsidP="006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F0267" w:rsidRPr="00966463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239EA"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4,364</w:t>
            </w: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76908" w:rsidRPr="00966463" w:rsidTr="00576908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:rsidR="00576908" w:rsidRPr="00966463" w:rsidRDefault="00576908" w:rsidP="0057690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966463">
              <w:rPr>
                <w:rFonts w:ascii="Angsana New" w:hAnsi="Angsana New"/>
                <w:sz w:val="30"/>
                <w:szCs w:val="30"/>
              </w:rPr>
              <w:t>/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7" w:type="pct"/>
          </w:tcPr>
          <w:p w:rsidR="00576908" w:rsidRPr="00966463" w:rsidRDefault="00576908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576908" w:rsidRPr="00966463" w:rsidRDefault="00A84D2C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48,165</w:t>
            </w:r>
          </w:p>
        </w:tc>
        <w:tc>
          <w:tcPr>
            <w:tcW w:w="100" w:type="pct"/>
          </w:tcPr>
          <w:p w:rsidR="00576908" w:rsidRPr="00966463" w:rsidRDefault="00576908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576908" w:rsidRPr="00966463" w:rsidRDefault="00576908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31,594</w:t>
            </w:r>
          </w:p>
        </w:tc>
      </w:tr>
      <w:bookmarkEnd w:id="10"/>
    </w:tbl>
    <w:p w:rsidR="00F07E82" w:rsidRPr="00966463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AE3D3C" w:rsidRPr="00966463" w:rsidRDefault="00AE3D3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AE3D3C" w:rsidRPr="00966463" w:rsidRDefault="00AE3D3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AE3D3C" w:rsidRPr="00966463" w:rsidRDefault="00AE3D3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AE3D3C" w:rsidRPr="00966463" w:rsidRDefault="00AE3D3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31F88" w:rsidRPr="00966463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966463" w:rsidTr="00466EC7">
        <w:trPr>
          <w:trHeight w:val="380"/>
          <w:tblHeader/>
        </w:trPr>
        <w:tc>
          <w:tcPr>
            <w:tcW w:w="2056" w:type="pct"/>
          </w:tcPr>
          <w:p w:rsidR="00020175" w:rsidRPr="00966463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020175" w:rsidRPr="00966463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:rsidR="00020175" w:rsidRPr="00966463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020175" w:rsidRPr="00966463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:rsidR="00020175" w:rsidRPr="00966463" w:rsidRDefault="00020175" w:rsidP="006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966463" w:rsidTr="00466EC7">
        <w:trPr>
          <w:trHeight w:val="380"/>
          <w:tblHeader/>
        </w:trPr>
        <w:tc>
          <w:tcPr>
            <w:tcW w:w="2056" w:type="pct"/>
          </w:tcPr>
          <w:p w:rsidR="00946A08" w:rsidRPr="00966463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31729049"/>
          </w:p>
        </w:tc>
        <w:tc>
          <w:tcPr>
            <w:tcW w:w="729" w:type="pct"/>
          </w:tcPr>
          <w:p w:rsidR="00946A08" w:rsidRPr="00966463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946A08" w:rsidRPr="00966463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946A08" w:rsidRPr="00966463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946A08" w:rsidRPr="00966463" w:rsidRDefault="0001659B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46A08" w:rsidRPr="00966463">
              <w:rPr>
                <w:rFonts w:ascii="Angsana New" w:hAnsi="Angsana New"/>
                <w:sz w:val="30"/>
                <w:szCs w:val="30"/>
              </w:rPr>
              <w:t>25</w:t>
            </w:r>
            <w:r w:rsidR="008858DE" w:rsidRPr="00966463">
              <w:rPr>
                <w:rFonts w:ascii="Angsana New" w:hAnsi="Angsana New"/>
                <w:sz w:val="30"/>
                <w:szCs w:val="30"/>
              </w:rPr>
              <w:t>6</w:t>
            </w:r>
            <w:r w:rsidR="00B239EA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:rsidR="00946A08" w:rsidRPr="00966463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946A08" w:rsidRPr="00966463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B239EA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966463" w:rsidTr="00466EC7">
        <w:trPr>
          <w:trHeight w:val="299"/>
          <w:tblHeader/>
        </w:trPr>
        <w:tc>
          <w:tcPr>
            <w:tcW w:w="2056" w:type="pct"/>
          </w:tcPr>
          <w:p w:rsidR="00267E04" w:rsidRPr="00966463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:rsidR="00267E04" w:rsidRPr="00966463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:rsidR="00267E04" w:rsidRPr="00966463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966463" w:rsidTr="00466EC7">
        <w:trPr>
          <w:trHeight w:val="299"/>
        </w:trPr>
        <w:tc>
          <w:tcPr>
            <w:tcW w:w="2056" w:type="pct"/>
          </w:tcPr>
          <w:p w:rsidR="00267E04" w:rsidRPr="00966463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:rsidR="00267E04" w:rsidRPr="00966463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267E04" w:rsidRPr="00966463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67E04" w:rsidRPr="00966463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966463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67E04" w:rsidRPr="00966463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267E04" w:rsidRPr="00966463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966463" w:rsidTr="00466EC7">
        <w:trPr>
          <w:trHeight w:val="299"/>
        </w:trPr>
        <w:tc>
          <w:tcPr>
            <w:tcW w:w="2056" w:type="pct"/>
          </w:tcPr>
          <w:p w:rsidR="003A328B" w:rsidRPr="00966463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3A328B" w:rsidRPr="00966463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966463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3A328B" w:rsidRPr="00966463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966463" w:rsidRDefault="00A84D2C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19,223</w:t>
            </w:r>
          </w:p>
        </w:tc>
        <w:tc>
          <w:tcPr>
            <w:tcW w:w="137" w:type="pct"/>
          </w:tcPr>
          <w:p w:rsidR="003A328B" w:rsidRPr="00966463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966463" w:rsidRDefault="00B239EA" w:rsidP="003847DF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  <w:lang w:val="en-US" w:bidi="th-TH"/>
              </w:rPr>
              <w:t>30,169</w:t>
            </w:r>
          </w:p>
        </w:tc>
      </w:tr>
      <w:tr w:rsidR="0031137A" w:rsidRPr="00966463" w:rsidTr="00466EC7">
        <w:tc>
          <w:tcPr>
            <w:tcW w:w="2056" w:type="pct"/>
          </w:tcPr>
          <w:p w:rsidR="003A328B" w:rsidRPr="00966463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3A328B" w:rsidRPr="00966463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966463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966463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:rsidR="003A328B" w:rsidRPr="00966463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:rsidR="003A328B" w:rsidRPr="00966463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966463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466EC7">
        <w:tc>
          <w:tcPr>
            <w:tcW w:w="2056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66463">
              <w:rPr>
                <w:rFonts w:ascii="Angsana New" w:hAnsi="Angsana New"/>
                <w:sz w:val="30"/>
                <w:szCs w:val="30"/>
              </w:rPr>
              <w:t>3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966463" w:rsidRDefault="00A84D2C" w:rsidP="00A84D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15,437</w:t>
            </w:r>
          </w:p>
        </w:tc>
        <w:tc>
          <w:tcPr>
            <w:tcW w:w="137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D56D22" w:rsidRPr="00966463" w:rsidRDefault="00B239EA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14,044</w:t>
            </w:r>
          </w:p>
        </w:tc>
      </w:tr>
      <w:tr w:rsidR="0031137A" w:rsidRPr="00966463" w:rsidTr="00466EC7">
        <w:tc>
          <w:tcPr>
            <w:tcW w:w="2056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966463" w:rsidRDefault="00A84D2C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966463" w:rsidTr="00466EC7">
        <w:tc>
          <w:tcPr>
            <w:tcW w:w="2056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966463" w:rsidRDefault="00A84D2C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966463" w:rsidTr="00466EC7">
        <w:trPr>
          <w:trHeight w:val="371"/>
        </w:trPr>
        <w:tc>
          <w:tcPr>
            <w:tcW w:w="2056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D56D22" w:rsidRPr="00966463" w:rsidRDefault="00A84D2C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/>
                <w:sz w:val="30"/>
                <w:szCs w:val="30"/>
                <w:lang w:val="en-US"/>
              </w:rPr>
              <w:t>34,660</w:t>
            </w:r>
          </w:p>
        </w:tc>
        <w:tc>
          <w:tcPr>
            <w:tcW w:w="137" w:type="pct"/>
            <w:vMerge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D56D22" w:rsidRPr="00966463" w:rsidRDefault="00B239EA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966463">
              <w:rPr>
                <w:rFonts w:ascii="Angsana New" w:hAnsi="Angsana New" w:cs="Cordia New"/>
                <w:sz w:val="30"/>
                <w:szCs w:val="38"/>
                <w:lang w:bidi="th-TH"/>
              </w:rPr>
              <w:t>44,213</w:t>
            </w:r>
          </w:p>
        </w:tc>
      </w:tr>
      <w:tr w:rsidR="0031137A" w:rsidRPr="00966463" w:rsidTr="00466EC7">
        <w:trPr>
          <w:trHeight w:val="379"/>
        </w:trPr>
        <w:tc>
          <w:tcPr>
            <w:tcW w:w="2056" w:type="pct"/>
            <w:vAlign w:val="bottom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966463" w:rsidTr="00466EC7">
        <w:trPr>
          <w:trHeight w:val="379"/>
        </w:trPr>
        <w:tc>
          <w:tcPr>
            <w:tcW w:w="2056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966463" w:rsidRDefault="00A84D2C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180,9</w:t>
            </w:r>
            <w:r w:rsidR="00FD4810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37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:rsidR="00D56D22" w:rsidRPr="00966463" w:rsidRDefault="00B239EA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172,165</w:t>
            </w:r>
          </w:p>
        </w:tc>
      </w:tr>
      <w:tr w:rsidR="0031137A" w:rsidRPr="00966463" w:rsidTr="00466EC7">
        <w:trPr>
          <w:trHeight w:val="379"/>
        </w:trPr>
        <w:tc>
          <w:tcPr>
            <w:tcW w:w="2056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9EA" w:rsidRPr="00966463" w:rsidTr="00466EC7">
        <w:trPr>
          <w:trHeight w:val="379"/>
        </w:trPr>
        <w:tc>
          <w:tcPr>
            <w:tcW w:w="2056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66463">
              <w:rPr>
                <w:rFonts w:ascii="Angsana New" w:hAnsi="Angsana New"/>
                <w:sz w:val="30"/>
                <w:szCs w:val="30"/>
              </w:rPr>
              <w:t>3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239EA" w:rsidRPr="00966463" w:rsidRDefault="00A84D2C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94,540</w:t>
            </w:r>
          </w:p>
        </w:tc>
        <w:tc>
          <w:tcPr>
            <w:tcW w:w="13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124,986</w:t>
            </w:r>
          </w:p>
        </w:tc>
      </w:tr>
      <w:tr w:rsidR="00B239EA" w:rsidRPr="00966463" w:rsidTr="00466EC7">
        <w:trPr>
          <w:trHeight w:val="379"/>
        </w:trPr>
        <w:tc>
          <w:tcPr>
            <w:tcW w:w="2056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239EA" w:rsidRPr="00966463" w:rsidRDefault="00A84D2C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11,314</w:t>
            </w:r>
          </w:p>
        </w:tc>
        <w:tc>
          <w:tcPr>
            <w:tcW w:w="13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26,152</w:t>
            </w:r>
          </w:p>
        </w:tc>
      </w:tr>
      <w:tr w:rsidR="00B239EA" w:rsidRPr="00966463" w:rsidTr="00466EC7">
        <w:trPr>
          <w:trHeight w:val="303"/>
        </w:trPr>
        <w:tc>
          <w:tcPr>
            <w:tcW w:w="2056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239EA" w:rsidRPr="00966463" w:rsidRDefault="00A84D2C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35,980</w:t>
            </w:r>
          </w:p>
        </w:tc>
        <w:tc>
          <w:tcPr>
            <w:tcW w:w="13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34,154</w:t>
            </w:r>
          </w:p>
        </w:tc>
      </w:tr>
      <w:tr w:rsidR="00B239EA" w:rsidRPr="00966463" w:rsidTr="00466EC7">
        <w:tc>
          <w:tcPr>
            <w:tcW w:w="2056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B239EA" w:rsidRPr="00966463" w:rsidRDefault="00A84D2C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56,385</w:t>
            </w:r>
          </w:p>
        </w:tc>
        <w:tc>
          <w:tcPr>
            <w:tcW w:w="13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35,053</w:t>
            </w:r>
          </w:p>
        </w:tc>
      </w:tr>
      <w:tr w:rsidR="00B239EA" w:rsidRPr="00966463" w:rsidTr="00466EC7">
        <w:tc>
          <w:tcPr>
            <w:tcW w:w="2056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2" w:name="_Hlk23778902"/>
          </w:p>
        </w:tc>
        <w:tc>
          <w:tcPr>
            <w:tcW w:w="729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B239EA" w:rsidRPr="00966463" w:rsidRDefault="00FD4810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379,189</w:t>
            </w:r>
          </w:p>
        </w:tc>
        <w:tc>
          <w:tcPr>
            <w:tcW w:w="137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</w:tr>
      <w:bookmarkEnd w:id="11"/>
      <w:bookmarkEnd w:id="12"/>
      <w:tr w:rsidR="00B239EA" w:rsidRPr="00966463" w:rsidTr="00466EC7">
        <w:tc>
          <w:tcPr>
            <w:tcW w:w="2785" w:type="pct"/>
            <w:gridSpan w:val="2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B239EA" w:rsidRPr="00966463" w:rsidRDefault="00FD4810" w:rsidP="00B239E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(48,165)</w:t>
            </w:r>
          </w:p>
        </w:tc>
        <w:tc>
          <w:tcPr>
            <w:tcW w:w="137" w:type="pct"/>
            <w:vMerge w:val="restar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(31,594)</w:t>
            </w:r>
          </w:p>
        </w:tc>
      </w:tr>
      <w:tr w:rsidR="00B239EA" w:rsidRPr="00966463" w:rsidTr="00466EC7">
        <w:tc>
          <w:tcPr>
            <w:tcW w:w="2056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B239EA" w:rsidRPr="00966463" w:rsidRDefault="00FD4810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331,024</w:t>
            </w:r>
          </w:p>
        </w:tc>
        <w:tc>
          <w:tcPr>
            <w:tcW w:w="137" w:type="pct"/>
            <w:vMerge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360,916</w:t>
            </w:r>
          </w:p>
        </w:tc>
      </w:tr>
      <w:tr w:rsidR="00B239EA" w:rsidRPr="00966463" w:rsidTr="00466EC7">
        <w:tc>
          <w:tcPr>
            <w:tcW w:w="2056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B239EA" w:rsidRPr="00966463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239EA" w:rsidRPr="00966463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B239EA" w:rsidRPr="00966463" w:rsidRDefault="00FD4810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365,684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B239EA" w:rsidRPr="00966463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405,129</w:t>
            </w:r>
          </w:p>
        </w:tc>
      </w:tr>
    </w:tbl>
    <w:p w:rsidR="00414FC3" w:rsidRPr="00966463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61268" w:rsidRPr="00966463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61268" w:rsidRPr="00966463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61268" w:rsidRPr="00966463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7F0433" w:rsidRPr="00966463" w:rsidRDefault="007F043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61268" w:rsidRPr="00966463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12268" w:type="dxa"/>
        <w:tblInd w:w="558" w:type="dxa"/>
        <w:tblLayout w:type="fixed"/>
        <w:tblLook w:val="0000"/>
      </w:tblPr>
      <w:tblGrid>
        <w:gridCol w:w="3131"/>
        <w:gridCol w:w="1131"/>
        <w:gridCol w:w="1769"/>
        <w:gridCol w:w="280"/>
        <w:gridCol w:w="1563"/>
        <w:gridCol w:w="238"/>
        <w:gridCol w:w="1320"/>
        <w:gridCol w:w="2836"/>
      </w:tblGrid>
      <w:tr w:rsidR="00466EC7" w:rsidRPr="00966463" w:rsidTr="009B19F1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4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EC7" w:rsidRPr="00966463" w:rsidTr="009B19F1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466EC7" w:rsidRPr="00966463" w:rsidRDefault="0001659B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66EC7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6EC7" w:rsidRPr="00966463">
              <w:rPr>
                <w:rFonts w:ascii="Angsana New" w:hAnsi="Angsana New"/>
                <w:sz w:val="30"/>
                <w:szCs w:val="30"/>
              </w:rPr>
              <w:t xml:space="preserve">  2566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966463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966463">
              <w:rPr>
                <w:rFonts w:ascii="Angsana New" w:hAnsi="Angsana New"/>
                <w:spacing w:val="-8"/>
                <w:sz w:val="30"/>
                <w:szCs w:val="30"/>
              </w:rPr>
              <w:t>2565</w:t>
            </w:r>
          </w:p>
        </w:tc>
      </w:tr>
      <w:tr w:rsidR="00466EC7" w:rsidRPr="00966463" w:rsidTr="009B19F1">
        <w:trPr>
          <w:trHeight w:val="430"/>
          <w:tblHeader/>
        </w:trPr>
        <w:tc>
          <w:tcPr>
            <w:tcW w:w="1276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56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66EC7" w:rsidRPr="00966463" w:rsidTr="009B19F1">
        <w:trPr>
          <w:gridAfter w:val="1"/>
          <w:wAfter w:w="1156" w:type="pct"/>
          <w:trHeight w:val="430"/>
        </w:trPr>
        <w:tc>
          <w:tcPr>
            <w:tcW w:w="1276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61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66EC7" w:rsidRPr="00966463" w:rsidRDefault="0027038C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51,956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</w:tr>
      <w:tr w:rsidR="00466EC7" w:rsidRPr="00966463" w:rsidTr="009B19F1">
        <w:trPr>
          <w:gridAfter w:val="1"/>
          <w:wAfter w:w="1156" w:type="pct"/>
          <w:trHeight w:val="430"/>
        </w:trPr>
        <w:tc>
          <w:tcPr>
            <w:tcW w:w="1276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61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466EC7" w:rsidRPr="00966463" w:rsidRDefault="0027038C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371,542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366,237</w:t>
            </w:r>
          </w:p>
        </w:tc>
      </w:tr>
      <w:tr w:rsidR="00466EC7" w:rsidRPr="00966463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466EC7" w:rsidRPr="00966463" w:rsidRDefault="0027038C" w:rsidP="00E05D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423,49</w:t>
            </w:r>
            <w:r w:rsidR="00E05D10"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455,124</w:t>
            </w:r>
          </w:p>
        </w:tc>
      </w:tr>
      <w:tr w:rsidR="00466EC7" w:rsidRPr="00966463" w:rsidTr="009B19F1">
        <w:trPr>
          <w:gridAfter w:val="1"/>
          <w:wAfter w:w="1156" w:type="pct"/>
          <w:trHeight w:val="430"/>
        </w:trPr>
        <w:tc>
          <w:tcPr>
            <w:tcW w:w="1737" w:type="pct"/>
            <w:gridSpan w:val="2"/>
          </w:tcPr>
          <w:p w:rsidR="00466EC7" w:rsidRPr="00966463" w:rsidRDefault="00466EC7" w:rsidP="00D61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4" w:right="-131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1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:rsidR="00466EC7" w:rsidRPr="00966463" w:rsidRDefault="0027038C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(48,165)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(31,594)</w:t>
            </w:r>
          </w:p>
        </w:tc>
      </w:tr>
      <w:tr w:rsidR="00466EC7" w:rsidRPr="00966463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466EC7" w:rsidRPr="00966463" w:rsidRDefault="0027038C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375,333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423,530</w:t>
            </w:r>
          </w:p>
        </w:tc>
      </w:tr>
      <w:tr w:rsidR="00466EC7" w:rsidRPr="00966463" w:rsidTr="009B19F1">
        <w:trPr>
          <w:gridAfter w:val="1"/>
          <w:wAfter w:w="1156" w:type="pct"/>
          <w:trHeight w:hRule="exact" w:val="202"/>
        </w:trPr>
        <w:tc>
          <w:tcPr>
            <w:tcW w:w="2458" w:type="pct"/>
            <w:gridSpan w:val="3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466EC7" w:rsidRPr="00966463" w:rsidRDefault="00466EC7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466EC7" w:rsidRPr="00966463" w:rsidRDefault="00466EC7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66EC7" w:rsidRPr="00966463" w:rsidTr="009B19F1">
        <w:trPr>
          <w:gridAfter w:val="1"/>
          <w:wAfter w:w="1156" w:type="pct"/>
          <w:trHeight w:val="414"/>
        </w:trPr>
        <w:tc>
          <w:tcPr>
            <w:tcW w:w="2458" w:type="pct"/>
            <w:gridSpan w:val="3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:rsidR="00466EC7" w:rsidRPr="00966463" w:rsidRDefault="0027038C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31,594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:rsidR="00466EC7" w:rsidRPr="00966463" w:rsidRDefault="00466EC7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</w:tr>
      <w:tr w:rsidR="00466EC7" w:rsidRPr="00966463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:rsidR="00466EC7" w:rsidRPr="00966463" w:rsidRDefault="00466EC7" w:rsidP="009B19F1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61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466EC7" w:rsidRPr="00966463" w:rsidRDefault="0027038C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17,171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466EC7" w:rsidRPr="00966463" w:rsidRDefault="00C91D7E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14,824</w:t>
            </w:r>
          </w:p>
        </w:tc>
      </w:tr>
      <w:tr w:rsidR="00466EC7" w:rsidRPr="00966463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:rsidR="00466EC7" w:rsidRPr="00966463" w:rsidRDefault="00466EC7" w:rsidP="009B19F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966463">
              <w:rPr>
                <w:rFonts w:ascii="Angsana New" w:hAnsi="Angsana New"/>
                <w:sz w:val="30"/>
                <w:szCs w:val="30"/>
              </w:rPr>
              <w:t>/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61" w:type="pct"/>
          </w:tcPr>
          <w:p w:rsidR="00466EC7" w:rsidRPr="00966463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466EC7" w:rsidRPr="00966463" w:rsidRDefault="0027038C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(600</w:t>
            </w:r>
            <w:r w:rsidR="00BA60DC" w:rsidRPr="009664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466EC7" w:rsidRPr="00966463" w:rsidRDefault="00C91D7E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(4,364)</w:t>
            </w:r>
          </w:p>
        </w:tc>
      </w:tr>
      <w:tr w:rsidR="00466EC7" w:rsidRPr="00966463" w:rsidTr="009B19F1">
        <w:trPr>
          <w:gridAfter w:val="1"/>
          <w:wAfter w:w="1156" w:type="pct"/>
          <w:trHeight w:val="414"/>
        </w:trPr>
        <w:tc>
          <w:tcPr>
            <w:tcW w:w="2458" w:type="pct"/>
            <w:gridSpan w:val="3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966463">
              <w:rPr>
                <w:rFonts w:ascii="Angsana New" w:hAnsi="Angsana New"/>
                <w:sz w:val="30"/>
                <w:szCs w:val="30"/>
              </w:rPr>
              <w:t>/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4" w:type="pct"/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466EC7" w:rsidRPr="00966463" w:rsidRDefault="0027038C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48,165</w:t>
            </w:r>
          </w:p>
        </w:tc>
        <w:tc>
          <w:tcPr>
            <w:tcW w:w="97" w:type="pct"/>
          </w:tcPr>
          <w:p w:rsidR="00466EC7" w:rsidRPr="00966463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:rsidR="00466EC7" w:rsidRPr="00966463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31,594</w:t>
            </w:r>
          </w:p>
        </w:tc>
      </w:tr>
    </w:tbl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1E77FF" w:rsidRPr="00966463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466EC7" w:rsidRPr="00966463" w:rsidRDefault="00466EC7" w:rsidP="001E7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966463" w:rsidTr="00E51A6F">
        <w:trPr>
          <w:trHeight w:val="380"/>
        </w:trPr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966463" w:rsidTr="00E51A6F">
        <w:trPr>
          <w:trHeight w:val="380"/>
        </w:trPr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414FC3" w:rsidRPr="00966463" w:rsidRDefault="0001659B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14FC3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B7513C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7107D8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966463" w:rsidTr="00E51A6F">
        <w:trPr>
          <w:trHeight w:val="299"/>
        </w:trPr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966463" w:rsidTr="00234810">
        <w:trPr>
          <w:trHeight w:val="227"/>
        </w:trPr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966463" w:rsidTr="00234810">
        <w:trPr>
          <w:trHeight w:val="434"/>
        </w:trPr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966463" w:rsidRDefault="00652A74" w:rsidP="00E05D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36,234</w:t>
            </w:r>
          </w:p>
        </w:tc>
        <w:tc>
          <w:tcPr>
            <w:tcW w:w="137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966463" w:rsidRDefault="00D14D57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  <w:lang w:val="en-US" w:bidi="th-TH"/>
              </w:rPr>
              <w:t>51,808</w:t>
            </w:r>
          </w:p>
        </w:tc>
      </w:tr>
      <w:tr w:rsidR="0031137A" w:rsidRPr="00966463" w:rsidTr="00E51A6F"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:rsidR="00414FC3" w:rsidRPr="00966463" w:rsidRDefault="00414FC3" w:rsidP="00E05D10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E51A6F"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66463">
              <w:rPr>
                <w:rFonts w:ascii="Angsana New" w:hAnsi="Angsana New"/>
                <w:sz w:val="30"/>
                <w:szCs w:val="30"/>
              </w:rPr>
              <w:t>3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966463" w:rsidRDefault="00652A74" w:rsidP="00E05D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15,722</w:t>
            </w:r>
          </w:p>
        </w:tc>
        <w:tc>
          <w:tcPr>
            <w:tcW w:w="137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966463" w:rsidRDefault="00D14D57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37,079</w:t>
            </w:r>
          </w:p>
        </w:tc>
      </w:tr>
      <w:tr w:rsidR="0031137A" w:rsidRPr="00966463" w:rsidTr="00E51A6F"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966463" w:rsidRDefault="00652A74" w:rsidP="00E05D10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966463" w:rsidTr="00E51A6F"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966463" w:rsidRDefault="00652A74" w:rsidP="00E05D10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966463" w:rsidTr="00E51A6F">
        <w:trPr>
          <w:trHeight w:val="371"/>
        </w:trPr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966463" w:rsidRDefault="00414FC3" w:rsidP="008E7F7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414FC3" w:rsidRPr="00966463" w:rsidRDefault="00652A74" w:rsidP="00E05D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51,956</w:t>
            </w:r>
          </w:p>
        </w:tc>
        <w:tc>
          <w:tcPr>
            <w:tcW w:w="137" w:type="pct"/>
            <w:vMerge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414FC3" w:rsidRPr="00966463" w:rsidRDefault="00D14D57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966463">
              <w:rPr>
                <w:rFonts w:ascii="Angsana New" w:hAnsi="Angsana New" w:cs="Cordia New"/>
                <w:sz w:val="30"/>
                <w:szCs w:val="38"/>
                <w:lang w:bidi="th-TH"/>
              </w:rPr>
              <w:t>88,887</w:t>
            </w:r>
          </w:p>
        </w:tc>
      </w:tr>
      <w:tr w:rsidR="0031137A" w:rsidRPr="00966463" w:rsidTr="00E51A6F">
        <w:trPr>
          <w:trHeight w:val="379"/>
        </w:trPr>
        <w:tc>
          <w:tcPr>
            <w:tcW w:w="2056" w:type="pct"/>
            <w:vAlign w:val="bottom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966463" w:rsidTr="00E51A6F">
        <w:trPr>
          <w:trHeight w:val="379"/>
        </w:trPr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966463" w:rsidRDefault="00652A74" w:rsidP="00E05D10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173,32</w:t>
            </w:r>
            <w:r w:rsidR="00E05D10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7" w:type="pc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:rsidR="00414FC3" w:rsidRPr="00966463" w:rsidRDefault="00D14D57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162,055</w:t>
            </w:r>
          </w:p>
        </w:tc>
      </w:tr>
      <w:tr w:rsidR="0031137A" w:rsidRPr="00966463" w:rsidTr="00E51A6F">
        <w:trPr>
          <w:trHeight w:val="379"/>
        </w:trPr>
        <w:tc>
          <w:tcPr>
            <w:tcW w:w="2056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966463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D57" w:rsidRPr="00966463" w:rsidTr="00E51A6F">
        <w:trPr>
          <w:trHeight w:val="379"/>
        </w:trPr>
        <w:tc>
          <w:tcPr>
            <w:tcW w:w="2056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66463">
              <w:rPr>
                <w:rFonts w:ascii="Angsana New" w:hAnsi="Angsana New"/>
                <w:sz w:val="30"/>
                <w:szCs w:val="30"/>
              </w:rPr>
              <w:t>3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D14D57" w:rsidRPr="00966463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14D57" w:rsidRPr="00966463" w:rsidRDefault="00652A74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94,540</w:t>
            </w:r>
          </w:p>
        </w:tc>
        <w:tc>
          <w:tcPr>
            <w:tcW w:w="137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108,824</w:t>
            </w:r>
          </w:p>
        </w:tc>
      </w:tr>
      <w:tr w:rsidR="00D14D57" w:rsidRPr="00966463" w:rsidTr="00E51A6F">
        <w:trPr>
          <w:trHeight w:val="379"/>
        </w:trPr>
        <w:tc>
          <w:tcPr>
            <w:tcW w:w="2056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14D57" w:rsidRPr="00966463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14D57" w:rsidRPr="00966463" w:rsidRDefault="00652A74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11,314</w:t>
            </w:r>
          </w:p>
        </w:tc>
        <w:tc>
          <w:tcPr>
            <w:tcW w:w="137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26,151</w:t>
            </w:r>
          </w:p>
        </w:tc>
      </w:tr>
      <w:tr w:rsidR="00D14D57" w:rsidRPr="00966463" w:rsidTr="00E51A6F">
        <w:trPr>
          <w:trHeight w:val="303"/>
        </w:trPr>
        <w:tc>
          <w:tcPr>
            <w:tcW w:w="2056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14D57" w:rsidRPr="00966463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14D57" w:rsidRPr="00966463" w:rsidRDefault="00652A74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35,980</w:t>
            </w:r>
          </w:p>
        </w:tc>
        <w:tc>
          <w:tcPr>
            <w:tcW w:w="137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34,154</w:t>
            </w:r>
          </w:p>
        </w:tc>
      </w:tr>
      <w:tr w:rsidR="00D14D57" w:rsidRPr="00966463" w:rsidTr="00E51A6F">
        <w:tc>
          <w:tcPr>
            <w:tcW w:w="2056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14D57" w:rsidRPr="00966463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D14D57" w:rsidRPr="00966463" w:rsidRDefault="00652A74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56,38</w:t>
            </w:r>
            <w:r w:rsidR="00BA60DC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7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35,053</w:t>
            </w:r>
          </w:p>
        </w:tc>
      </w:tr>
      <w:tr w:rsidR="00D14D57" w:rsidRPr="00966463" w:rsidTr="00E51A6F">
        <w:tc>
          <w:tcPr>
            <w:tcW w:w="2056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D14D57" w:rsidRPr="00966463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D14D57" w:rsidRPr="00966463" w:rsidRDefault="00652A74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371,542</w:t>
            </w:r>
          </w:p>
        </w:tc>
        <w:tc>
          <w:tcPr>
            <w:tcW w:w="137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Cordia New"/>
                <w:sz w:val="30"/>
                <w:szCs w:val="38"/>
                <w:lang w:bidi="th-TH"/>
              </w:rPr>
              <w:t>366,237</w:t>
            </w:r>
          </w:p>
        </w:tc>
      </w:tr>
      <w:tr w:rsidR="0031137A" w:rsidRPr="00966463" w:rsidTr="00E51A6F">
        <w:tc>
          <w:tcPr>
            <w:tcW w:w="2785" w:type="pct"/>
            <w:gridSpan w:val="2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966463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414FC3" w:rsidRPr="00966463" w:rsidRDefault="00652A74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(48,165)</w:t>
            </w:r>
          </w:p>
        </w:tc>
        <w:tc>
          <w:tcPr>
            <w:tcW w:w="137" w:type="pct"/>
            <w:vMerge w:val="restart"/>
          </w:tcPr>
          <w:p w:rsidR="00414FC3" w:rsidRPr="00966463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414FC3" w:rsidRPr="00966463" w:rsidRDefault="00D14D57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Cordia New"/>
                <w:sz w:val="30"/>
                <w:szCs w:val="38"/>
                <w:lang w:bidi="th-TH"/>
              </w:rPr>
              <w:t>(31,594)</w:t>
            </w:r>
          </w:p>
        </w:tc>
      </w:tr>
      <w:tr w:rsidR="00D14D57" w:rsidRPr="00966463" w:rsidTr="00E51A6F">
        <w:tc>
          <w:tcPr>
            <w:tcW w:w="2056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D14D57" w:rsidRPr="00966463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D14D57" w:rsidRPr="00966463" w:rsidRDefault="00652A74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323,377</w:t>
            </w:r>
          </w:p>
        </w:tc>
        <w:tc>
          <w:tcPr>
            <w:tcW w:w="137" w:type="pct"/>
            <w:vMerge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334,643</w:t>
            </w:r>
          </w:p>
        </w:tc>
      </w:tr>
      <w:tr w:rsidR="00D14D57" w:rsidRPr="00966463" w:rsidTr="00E51A6F">
        <w:tc>
          <w:tcPr>
            <w:tcW w:w="2056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D14D57" w:rsidRPr="00966463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D14D57" w:rsidRPr="00966463" w:rsidRDefault="00652A74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375,333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423,530</w:t>
            </w:r>
          </w:p>
        </w:tc>
      </w:tr>
    </w:tbl>
    <w:p w:rsidR="00414FC3" w:rsidRPr="00966463" w:rsidRDefault="00414FC3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:rsidR="00D7061E" w:rsidRPr="00966463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966463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966463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966463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966463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966463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966463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966463">
        <w:rPr>
          <w:rFonts w:ascii="Angsana New" w:hAnsi="Angsana New"/>
          <w:bCs/>
          <w:sz w:val="30"/>
          <w:szCs w:val="30"/>
        </w:rPr>
        <w:t>30</w:t>
      </w:r>
      <w:r w:rsidR="00D7061E" w:rsidRPr="00966463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966463">
        <w:rPr>
          <w:rFonts w:ascii="Angsana New" w:hAnsi="Angsana New"/>
          <w:bCs/>
          <w:sz w:val="30"/>
          <w:szCs w:val="30"/>
        </w:rPr>
        <w:t>9</w:t>
      </w:r>
      <w:r w:rsidR="00D7061E" w:rsidRPr="00966463">
        <w:rPr>
          <w:rFonts w:ascii="Angsana New" w:hAnsi="Angsana New"/>
          <w:bCs/>
          <w:sz w:val="30"/>
          <w:szCs w:val="30"/>
        </w:rPr>
        <w:t>0</w:t>
      </w:r>
      <w:r w:rsidR="00D7061E" w:rsidRPr="00966463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966463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2209E" w:rsidRPr="00966463" w:rsidRDefault="00D7061E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966463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966463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Pr="00966463">
        <w:rPr>
          <w:rFonts w:ascii="Angsana New" w:hAnsi="Angsana New"/>
          <w:bCs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7296D" w:rsidRPr="00966463">
        <w:rPr>
          <w:rFonts w:ascii="Angsana New" w:hAnsi="Angsana New"/>
          <w:bCs/>
          <w:sz w:val="30"/>
          <w:szCs w:val="30"/>
        </w:rPr>
        <w:t>3</w:t>
      </w:r>
      <w:r w:rsidR="00267E04" w:rsidRPr="00966463">
        <w:rPr>
          <w:rFonts w:ascii="Angsana New" w:hAnsi="Angsana New"/>
          <w:bCs/>
          <w:sz w:val="30"/>
          <w:szCs w:val="30"/>
        </w:rPr>
        <w:t>1</w:t>
      </w:r>
      <w:r w:rsidR="00267E04" w:rsidRPr="00966463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7296D" w:rsidRPr="00966463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267E04" w:rsidRPr="00966463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67E04" w:rsidRPr="00966463">
        <w:rPr>
          <w:rFonts w:ascii="Angsana New" w:hAnsi="Angsana New"/>
          <w:bCs/>
          <w:sz w:val="30"/>
          <w:szCs w:val="30"/>
        </w:rPr>
        <w:t>256</w:t>
      </w:r>
      <w:r w:rsidR="00D14D57" w:rsidRPr="00966463">
        <w:rPr>
          <w:rFonts w:ascii="Angsana New" w:hAnsi="Angsana New"/>
          <w:bCs/>
          <w:sz w:val="30"/>
          <w:szCs w:val="30"/>
        </w:rPr>
        <w:t>5</w:t>
      </w:r>
      <w:r w:rsidRPr="00966463">
        <w:rPr>
          <w:rFonts w:ascii="Angsana New" w:hAnsi="Angsana New"/>
          <w:bCs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3E4464" w:rsidRPr="00966463" w:rsidRDefault="003E446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:rsidR="00D93565" w:rsidRPr="00966463" w:rsidRDefault="00D9356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:rsidR="004F45B2" w:rsidRPr="00966463" w:rsidRDefault="004F45B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:rsidR="004F45B2" w:rsidRPr="00966463" w:rsidRDefault="004F45B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:rsidR="00000CAA" w:rsidRPr="00966463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3" w:name="_Hlk31729391"/>
      <w:r w:rsidRPr="00966463">
        <w:rPr>
          <w:rFonts w:ascii="Angsana New" w:hAnsi="Angsana New"/>
          <w:b/>
          <w:sz w:val="30"/>
          <w:szCs w:val="30"/>
        </w:rPr>
        <w:t>6</w:t>
      </w:r>
      <w:r w:rsidR="00000CAA" w:rsidRPr="00966463">
        <w:rPr>
          <w:rFonts w:ascii="Angsana New" w:hAnsi="Angsana New"/>
          <w:b/>
          <w:sz w:val="30"/>
          <w:szCs w:val="30"/>
        </w:rPr>
        <w:tab/>
      </w:r>
      <w:r w:rsidR="00000CAA" w:rsidRPr="00966463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966463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966463">
        <w:rPr>
          <w:rFonts w:ascii="Angsana New" w:hAnsi="Angsana New"/>
          <w:bCs/>
          <w:sz w:val="30"/>
          <w:szCs w:val="30"/>
          <w:cs/>
        </w:rPr>
        <w:t>อื่น</w:t>
      </w:r>
    </w:p>
    <w:p w:rsidR="00B572E2" w:rsidRPr="00966463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  <w:cs/>
        </w:rPr>
        <w:tab/>
      </w:r>
      <w:r w:rsidRPr="00966463">
        <w:rPr>
          <w:rFonts w:ascii="Angsana New" w:hAnsi="Angsana New" w:hint="cs"/>
          <w:bCs/>
          <w:sz w:val="30"/>
          <w:szCs w:val="30"/>
          <w:cs/>
        </w:rPr>
        <w:t xml:space="preserve">    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55"/>
        <w:gridCol w:w="1134"/>
        <w:gridCol w:w="278"/>
        <w:gridCol w:w="1280"/>
        <w:gridCol w:w="282"/>
        <w:gridCol w:w="1254"/>
      </w:tblGrid>
      <w:tr w:rsidR="0031137A" w:rsidRPr="00966463" w:rsidTr="008C2F69">
        <w:trPr>
          <w:trHeight w:val="326"/>
        </w:trPr>
        <w:tc>
          <w:tcPr>
            <w:tcW w:w="1959" w:type="pct"/>
          </w:tcPr>
          <w:p w:rsidR="00267E04" w:rsidRPr="00966463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267E04" w:rsidRPr="00966463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267E04" w:rsidRPr="00966463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267E04" w:rsidRPr="00966463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67E04" w:rsidRPr="00966463" w:rsidRDefault="0001659B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46A08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820757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:rsidR="00267E04" w:rsidRPr="00966463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267E04" w:rsidRPr="00966463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966463">
              <w:rPr>
                <w:rFonts w:ascii="Angsana New" w:hAnsi="Angsana New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820757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</w:tcPr>
          <w:p w:rsidR="00267E04" w:rsidRPr="00966463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:rsidR="00267E04" w:rsidRPr="00966463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3" w:type="pct"/>
            <w:gridSpan w:val="5"/>
          </w:tcPr>
          <w:p w:rsidR="00267E04" w:rsidRPr="00966463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96646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56D22" w:rsidRPr="00966463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14D57" w:rsidRPr="00966463" w:rsidTr="008C2F69">
        <w:trPr>
          <w:trHeight w:val="414"/>
        </w:trPr>
        <w:tc>
          <w:tcPr>
            <w:tcW w:w="1959" w:type="pct"/>
            <w:vAlign w:val="bottom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7" w:type="pct"/>
          </w:tcPr>
          <w:p w:rsidR="00D14D57" w:rsidRPr="00966463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14D57" w:rsidRPr="00966463" w:rsidDel="00D60FB5" w:rsidRDefault="00D14D57" w:rsidP="00D14D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14D57" w:rsidRPr="00966463" w:rsidDel="00D60FB5" w:rsidRDefault="00E111B1" w:rsidP="00D14D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9,751</w:t>
            </w:r>
          </w:p>
        </w:tc>
        <w:tc>
          <w:tcPr>
            <w:tcW w:w="151" w:type="pct"/>
          </w:tcPr>
          <w:p w:rsidR="00D14D57" w:rsidRPr="00966463" w:rsidRDefault="00D14D57" w:rsidP="00D14D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vAlign w:val="bottom"/>
          </w:tcPr>
          <w:p w:rsidR="00D14D57" w:rsidRPr="00966463" w:rsidDel="00D60FB5" w:rsidRDefault="00D14D57" w:rsidP="00D14D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</w:tr>
      <w:tr w:rsidR="00D14D57" w:rsidRPr="00966463" w:rsidTr="008C2F69">
        <w:trPr>
          <w:trHeight w:val="430"/>
        </w:trPr>
        <w:tc>
          <w:tcPr>
            <w:tcW w:w="1959" w:type="pct"/>
            <w:vAlign w:val="bottom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7" w:type="pct"/>
          </w:tcPr>
          <w:p w:rsidR="00D14D57" w:rsidRPr="00966463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14D57" w:rsidRPr="00966463" w:rsidDel="00D60FB5" w:rsidRDefault="00D14D57" w:rsidP="00D14D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D14D57" w:rsidRPr="00966463" w:rsidRDefault="00D14D57" w:rsidP="00D14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14D57" w:rsidRPr="00966463" w:rsidDel="00D60FB5" w:rsidRDefault="00E111B1" w:rsidP="00D14D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6,439</w:t>
            </w:r>
          </w:p>
        </w:tc>
        <w:tc>
          <w:tcPr>
            <w:tcW w:w="151" w:type="pct"/>
          </w:tcPr>
          <w:p w:rsidR="00D14D57" w:rsidRPr="00966463" w:rsidRDefault="00D14D57" w:rsidP="00D14D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vAlign w:val="bottom"/>
          </w:tcPr>
          <w:p w:rsidR="00D14D57" w:rsidRPr="00966463" w:rsidDel="00D60FB5" w:rsidRDefault="00D14D57" w:rsidP="00D14D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  <w:vAlign w:val="bottom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966463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966463" w:rsidDel="00D60FB5" w:rsidRDefault="00E111B1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3,557</w:t>
            </w:r>
          </w:p>
        </w:tc>
        <w:tc>
          <w:tcPr>
            <w:tcW w:w="151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vAlign w:val="bottom"/>
          </w:tcPr>
          <w:p w:rsidR="00D56D22" w:rsidRPr="00966463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8C2F69"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629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  <w:vAlign w:val="bottom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966463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966463" w:rsidDel="00D60FB5" w:rsidRDefault="00E111B1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51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vAlign w:val="bottom"/>
          </w:tcPr>
          <w:p w:rsidR="00D56D22" w:rsidRPr="00966463" w:rsidDel="00D60FB5" w:rsidRDefault="008C2F69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  <w:vAlign w:val="bottom"/>
          </w:tcPr>
          <w:p w:rsidR="00D56D22" w:rsidRPr="00966463" w:rsidDel="00D60FB5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966463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D56D22" w:rsidRPr="00966463" w:rsidDel="00D60FB5" w:rsidRDefault="00E111B1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51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</w:tcPr>
          <w:p w:rsidR="00D56D22" w:rsidRPr="00966463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  <w:vAlign w:val="bottom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56D22" w:rsidRPr="00966463" w:rsidRDefault="00E111B1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21,476</w:t>
            </w:r>
          </w:p>
        </w:tc>
        <w:tc>
          <w:tcPr>
            <w:tcW w:w="151" w:type="pct"/>
          </w:tcPr>
          <w:p w:rsidR="00D56D22" w:rsidRPr="00966463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D56D22" w:rsidRPr="00966463" w:rsidRDefault="008C2F69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11,389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  <w:vAlign w:val="bottom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:rsidR="00D56D22" w:rsidRPr="00966463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966463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D56D22" w:rsidRPr="00966463" w:rsidRDefault="00E111B1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42,765</w:t>
            </w:r>
          </w:p>
        </w:tc>
        <w:tc>
          <w:tcPr>
            <w:tcW w:w="823" w:type="pct"/>
            <w:gridSpan w:val="2"/>
          </w:tcPr>
          <w:p w:rsidR="00D56D22" w:rsidRPr="00966463" w:rsidRDefault="008C2F69" w:rsidP="00EF7D1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35,464</w:t>
            </w:r>
          </w:p>
        </w:tc>
      </w:tr>
      <w:tr w:rsidR="0031137A" w:rsidRPr="00966463" w:rsidTr="008C2F69">
        <w:trPr>
          <w:trHeight w:val="430"/>
        </w:trPr>
        <w:tc>
          <w:tcPr>
            <w:tcW w:w="2737" w:type="pct"/>
            <w:gridSpan w:val="2"/>
            <w:vAlign w:val="bottom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D56D22" w:rsidRPr="00966463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966463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56D22" w:rsidRPr="00966463" w:rsidRDefault="00E111B1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  <w:tc>
          <w:tcPr>
            <w:tcW w:w="823" w:type="pct"/>
            <w:gridSpan w:val="2"/>
          </w:tcPr>
          <w:p w:rsidR="00D56D22" w:rsidRPr="00966463" w:rsidRDefault="00EF7D15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</w:t>
            </w:r>
            <w:r w:rsidR="008C2F69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56D22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2F69" w:rsidRPr="00966463" w:rsidTr="008C2F69">
        <w:trPr>
          <w:trHeight w:val="430"/>
        </w:trPr>
        <w:tc>
          <w:tcPr>
            <w:tcW w:w="195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:rsidR="008C2F69" w:rsidRPr="00966463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C2F69" w:rsidRPr="00966463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8C2F69" w:rsidRPr="00966463" w:rsidRDefault="00E111B1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39,535</w:t>
            </w:r>
          </w:p>
        </w:tc>
        <w:tc>
          <w:tcPr>
            <w:tcW w:w="151" w:type="pct"/>
            <w:vMerge w:val="restart"/>
          </w:tcPr>
          <w:p w:rsidR="008C2F69" w:rsidRPr="00966463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:rsidR="008C2F69" w:rsidRPr="00966463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  <w:tr w:rsidR="008C2F69" w:rsidRPr="00966463" w:rsidTr="008C2F69">
        <w:trPr>
          <w:trHeight w:val="430"/>
        </w:trPr>
        <w:tc>
          <w:tcPr>
            <w:tcW w:w="195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7" w:type="pct"/>
          </w:tcPr>
          <w:p w:rsidR="008C2F69" w:rsidRPr="00966463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C2F69" w:rsidRPr="00966463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8C2F69" w:rsidRPr="00966463" w:rsidRDefault="00E111B1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39,535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8C2F69" w:rsidRPr="00966463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8C2F69" w:rsidRPr="00966463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</w:tbl>
    <w:p w:rsidR="00F62DAD" w:rsidRPr="00966463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4" w:name="_Hlk31729564"/>
      <w:bookmarkEnd w:id="13"/>
      <w:r w:rsidRPr="00966463">
        <w:rPr>
          <w:rFonts w:ascii="Angsana New" w:hAnsi="Angsana New"/>
          <w:bCs/>
          <w:sz w:val="30"/>
          <w:szCs w:val="30"/>
          <w:cs/>
        </w:rPr>
        <w:tab/>
      </w:r>
    </w:p>
    <w:p w:rsidR="006E2DBF" w:rsidRPr="00966463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966463">
        <w:rPr>
          <w:rFonts w:ascii="Angsana New" w:hAnsi="Angsana New"/>
          <w:bCs/>
          <w:sz w:val="30"/>
          <w:szCs w:val="30"/>
          <w:cs/>
        </w:rPr>
        <w:tab/>
      </w: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1E77FF" w:rsidRPr="00966463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B572E2" w:rsidRPr="00966463" w:rsidRDefault="000D1667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966463">
        <w:rPr>
          <w:rFonts w:ascii="Angsana New" w:hAnsi="Angsana New"/>
          <w:bCs/>
          <w:sz w:val="30"/>
          <w:szCs w:val="30"/>
        </w:rPr>
        <w:t xml:space="preserve">   </w:t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</w:r>
      <w:r w:rsidRPr="00966463">
        <w:rPr>
          <w:rFonts w:ascii="Angsana New" w:hAnsi="Angsana New"/>
          <w:bCs/>
          <w:sz w:val="30"/>
          <w:szCs w:val="30"/>
        </w:rPr>
        <w:tab/>
        <w:t xml:space="preserve">  </w:t>
      </w:r>
      <w:r w:rsidR="00793C3E" w:rsidRPr="00966463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68"/>
        <w:gridCol w:w="1134"/>
        <w:gridCol w:w="278"/>
        <w:gridCol w:w="1280"/>
        <w:gridCol w:w="282"/>
        <w:gridCol w:w="1241"/>
      </w:tblGrid>
      <w:tr w:rsidR="0031137A" w:rsidRPr="00966463" w:rsidTr="008C2F69">
        <w:trPr>
          <w:trHeight w:val="326"/>
          <w:tblHeader/>
        </w:trPr>
        <w:tc>
          <w:tcPr>
            <w:tcW w:w="1959" w:type="pct"/>
          </w:tcPr>
          <w:p w:rsidR="00B572E2" w:rsidRPr="00966463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B572E2" w:rsidRPr="00966463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B572E2" w:rsidRPr="00966463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B572E2" w:rsidRPr="00966463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B572E2" w:rsidRPr="00966463" w:rsidRDefault="0001659B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572E2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820757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:rsidR="00B572E2" w:rsidRPr="00966463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B572E2" w:rsidRPr="00966463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966463">
              <w:rPr>
                <w:rFonts w:ascii="Angsana New" w:hAnsi="Angsana New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C5A33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31137A" w:rsidRPr="00966463" w:rsidTr="008C2F69">
        <w:trPr>
          <w:trHeight w:val="430"/>
          <w:tblHeader/>
        </w:trPr>
        <w:tc>
          <w:tcPr>
            <w:tcW w:w="1959" w:type="pct"/>
          </w:tcPr>
          <w:p w:rsidR="00B572E2" w:rsidRPr="00966463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:rsidR="00B572E2" w:rsidRPr="00966463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6" w:type="pct"/>
            <w:gridSpan w:val="5"/>
          </w:tcPr>
          <w:p w:rsidR="00B572E2" w:rsidRPr="00966463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96646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</w:tcPr>
          <w:p w:rsidR="00525557" w:rsidRPr="00966463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4" w:type="pct"/>
          </w:tcPr>
          <w:p w:rsidR="00525557" w:rsidRPr="00966463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525557" w:rsidRPr="00966463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966463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525557" w:rsidRPr="00966463" w:rsidRDefault="00E111B1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151" w:type="pct"/>
            <w:vMerge w:val="restart"/>
          </w:tcPr>
          <w:p w:rsidR="00525557" w:rsidRPr="00966463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525557" w:rsidRPr="00966463" w:rsidRDefault="008C2F69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31137A" w:rsidRPr="00966463" w:rsidTr="008C2F69">
        <w:trPr>
          <w:trHeight w:val="430"/>
        </w:trPr>
        <w:tc>
          <w:tcPr>
            <w:tcW w:w="1959" w:type="pct"/>
          </w:tcPr>
          <w:p w:rsidR="00525557" w:rsidRPr="00966463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4" w:type="pct"/>
          </w:tcPr>
          <w:p w:rsidR="00525557" w:rsidRPr="00966463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25557" w:rsidRPr="00966463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966463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525557" w:rsidRPr="00966463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525557" w:rsidRPr="00966463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</w:tcPr>
          <w:p w:rsidR="00525557" w:rsidRPr="00966463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2F69" w:rsidRPr="00966463" w:rsidTr="008C2F69">
        <w:trPr>
          <w:trHeight w:val="414"/>
        </w:trPr>
        <w:tc>
          <w:tcPr>
            <w:tcW w:w="195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4" w:type="pct"/>
          </w:tcPr>
          <w:p w:rsidR="008C2F69" w:rsidRPr="00966463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C2F69" w:rsidRPr="00966463" w:rsidDel="00D60FB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8C2F69" w:rsidRPr="00966463" w:rsidDel="00D60FB5" w:rsidRDefault="00E111B1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8,802</w:t>
            </w:r>
          </w:p>
        </w:tc>
        <w:tc>
          <w:tcPr>
            <w:tcW w:w="151" w:type="pct"/>
          </w:tcPr>
          <w:p w:rsidR="008C2F69" w:rsidRPr="00966463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:rsidR="008C2F69" w:rsidRPr="00966463" w:rsidDel="00D60FB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</w:tr>
      <w:tr w:rsidR="008C2F69" w:rsidRPr="00966463" w:rsidTr="008C2F69">
        <w:trPr>
          <w:trHeight w:val="430"/>
        </w:trPr>
        <w:tc>
          <w:tcPr>
            <w:tcW w:w="195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4" w:type="pct"/>
          </w:tcPr>
          <w:p w:rsidR="008C2F69" w:rsidRPr="00966463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C2F69" w:rsidRPr="00966463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8C2F69" w:rsidRPr="00966463" w:rsidDel="00D60FB5" w:rsidRDefault="00E111B1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6,292</w:t>
            </w:r>
          </w:p>
        </w:tc>
        <w:tc>
          <w:tcPr>
            <w:tcW w:w="151" w:type="pct"/>
          </w:tcPr>
          <w:p w:rsidR="008C2F69" w:rsidRPr="00966463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:rsidR="008C2F69" w:rsidRPr="00966463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</w:tr>
      <w:tr w:rsidR="008C2F69" w:rsidRPr="00966463" w:rsidTr="008C2F69">
        <w:trPr>
          <w:trHeight w:val="430"/>
        </w:trPr>
        <w:tc>
          <w:tcPr>
            <w:tcW w:w="195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4" w:type="pct"/>
          </w:tcPr>
          <w:p w:rsidR="008C2F69" w:rsidRPr="00966463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C2F69" w:rsidRPr="00966463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8C2F69" w:rsidRPr="00966463" w:rsidDel="00D60FB5" w:rsidRDefault="00E111B1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3,558</w:t>
            </w:r>
          </w:p>
        </w:tc>
        <w:tc>
          <w:tcPr>
            <w:tcW w:w="151" w:type="pct"/>
          </w:tcPr>
          <w:p w:rsidR="008C2F69" w:rsidRPr="00966463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:rsidR="008C2F69" w:rsidRPr="00966463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3,629</w:t>
            </w:r>
          </w:p>
        </w:tc>
      </w:tr>
      <w:tr w:rsidR="008C2F69" w:rsidRPr="00966463" w:rsidTr="008C2F69">
        <w:trPr>
          <w:trHeight w:val="430"/>
        </w:trPr>
        <w:tc>
          <w:tcPr>
            <w:tcW w:w="195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4" w:type="pct"/>
          </w:tcPr>
          <w:p w:rsidR="008C2F69" w:rsidRPr="00966463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C2F69" w:rsidRPr="00966463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8C2F69" w:rsidRPr="00966463" w:rsidDel="00D60FB5" w:rsidRDefault="00E111B1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51" w:type="pct"/>
          </w:tcPr>
          <w:p w:rsidR="008C2F69" w:rsidRPr="00966463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:rsidR="008C2F69" w:rsidRPr="00966463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</w:tr>
      <w:tr w:rsidR="008C2F69" w:rsidRPr="00966463" w:rsidTr="008C2F69">
        <w:trPr>
          <w:trHeight w:val="430"/>
        </w:trPr>
        <w:tc>
          <w:tcPr>
            <w:tcW w:w="1959" w:type="pct"/>
            <w:vAlign w:val="bottom"/>
          </w:tcPr>
          <w:p w:rsidR="008C2F69" w:rsidRPr="00966463" w:rsidDel="00D60FB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4" w:type="pct"/>
          </w:tcPr>
          <w:p w:rsidR="008C2F69" w:rsidRPr="00966463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C2F69" w:rsidRPr="00966463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8C2F69" w:rsidRPr="00966463" w:rsidDel="00D60FB5" w:rsidRDefault="00E111B1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51" w:type="pct"/>
          </w:tcPr>
          <w:p w:rsidR="008C2F69" w:rsidRPr="00966463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:rsidR="008C2F69" w:rsidRPr="00966463" w:rsidDel="00D60FB5" w:rsidRDefault="00BC5A33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B5C5C" w:rsidRPr="00966463" w:rsidTr="008C2F69">
        <w:trPr>
          <w:trHeight w:val="430"/>
        </w:trPr>
        <w:tc>
          <w:tcPr>
            <w:tcW w:w="1959" w:type="pct"/>
            <w:vAlign w:val="bottom"/>
          </w:tcPr>
          <w:p w:rsidR="00CB5C5C" w:rsidRPr="00966463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4" w:type="pct"/>
          </w:tcPr>
          <w:p w:rsidR="00CB5C5C" w:rsidRPr="00966463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5C5C" w:rsidRPr="00966463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5C5C" w:rsidRPr="00966463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B5C5C" w:rsidRPr="00966463" w:rsidRDefault="00E111B1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16,771</w:t>
            </w:r>
          </w:p>
        </w:tc>
        <w:tc>
          <w:tcPr>
            <w:tcW w:w="151" w:type="pct"/>
          </w:tcPr>
          <w:p w:rsidR="00CB5C5C" w:rsidRPr="00966463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CB5C5C" w:rsidRPr="00966463" w:rsidRDefault="008C2F69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11,389</w:t>
            </w:r>
          </w:p>
        </w:tc>
      </w:tr>
      <w:tr w:rsidR="00143770" w:rsidRPr="00966463" w:rsidTr="008C2F69">
        <w:trPr>
          <w:trHeight w:val="430"/>
        </w:trPr>
        <w:tc>
          <w:tcPr>
            <w:tcW w:w="1959" w:type="pct"/>
            <w:vAlign w:val="bottom"/>
          </w:tcPr>
          <w:p w:rsidR="00143770" w:rsidRPr="00966463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:rsidR="00143770" w:rsidRPr="00966463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143770" w:rsidRPr="00966463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143770" w:rsidRPr="00966463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143770" w:rsidRPr="00966463" w:rsidRDefault="00E111B1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36,858</w:t>
            </w:r>
          </w:p>
        </w:tc>
        <w:tc>
          <w:tcPr>
            <w:tcW w:w="816" w:type="pct"/>
            <w:gridSpan w:val="2"/>
          </w:tcPr>
          <w:p w:rsidR="00143770" w:rsidRPr="00966463" w:rsidRDefault="008C2F69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35,464</w:t>
            </w:r>
          </w:p>
        </w:tc>
      </w:tr>
      <w:tr w:rsidR="00143770" w:rsidRPr="00966463" w:rsidTr="008C2F69">
        <w:trPr>
          <w:trHeight w:val="430"/>
        </w:trPr>
        <w:tc>
          <w:tcPr>
            <w:tcW w:w="2744" w:type="pct"/>
            <w:gridSpan w:val="2"/>
            <w:vAlign w:val="bottom"/>
          </w:tcPr>
          <w:p w:rsidR="00143770" w:rsidRPr="00966463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143770" w:rsidRPr="00966463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143770" w:rsidRPr="00966463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143770" w:rsidRPr="00966463" w:rsidRDefault="00E111B1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  <w:tc>
          <w:tcPr>
            <w:tcW w:w="816" w:type="pct"/>
            <w:gridSpan w:val="2"/>
          </w:tcPr>
          <w:p w:rsidR="00143770" w:rsidRPr="00966463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</w:t>
            </w:r>
            <w:r w:rsidR="008C2F69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2F69" w:rsidRPr="00966463" w:rsidTr="008C2F69">
        <w:trPr>
          <w:trHeight w:val="430"/>
        </w:trPr>
        <w:tc>
          <w:tcPr>
            <w:tcW w:w="195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:rsidR="008C2F69" w:rsidRPr="00966463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C2F69" w:rsidRPr="00966463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8C2F69" w:rsidRPr="00966463" w:rsidRDefault="00E111B1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33,628</w:t>
            </w:r>
          </w:p>
        </w:tc>
        <w:tc>
          <w:tcPr>
            <w:tcW w:w="151" w:type="pct"/>
            <w:vMerge w:val="restart"/>
          </w:tcPr>
          <w:p w:rsidR="008C2F69" w:rsidRPr="00966463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C2F69" w:rsidRPr="00966463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  <w:tr w:rsidR="008C2F69" w:rsidRPr="00966463" w:rsidTr="008C2F69">
        <w:trPr>
          <w:trHeight w:val="430"/>
        </w:trPr>
        <w:tc>
          <w:tcPr>
            <w:tcW w:w="1959" w:type="pct"/>
            <w:vAlign w:val="bottom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84" w:type="pct"/>
          </w:tcPr>
          <w:p w:rsidR="008C2F69" w:rsidRPr="00966463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C2F69" w:rsidRPr="00966463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8C2F69" w:rsidRPr="00966463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8C2F69" w:rsidRPr="00966463" w:rsidRDefault="00E111B1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52,628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8C2F69" w:rsidRPr="00966463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:rsidR="008C2F69" w:rsidRPr="00966463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32,288</w:t>
            </w:r>
          </w:p>
        </w:tc>
      </w:tr>
    </w:tbl>
    <w:p w:rsidR="00F51922" w:rsidRPr="00966463" w:rsidRDefault="00F51922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Pr="00966463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1E77FF" w:rsidRPr="00966463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1E77FF" w:rsidRPr="00966463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1E77FF" w:rsidRPr="00966463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1E77FF" w:rsidRPr="00966463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1E77FF" w:rsidRPr="00966463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1E77FF" w:rsidRPr="00966463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1E77FF" w:rsidRPr="00966463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60A12" w:rsidRPr="00966463" w:rsidRDefault="00660A12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60A12" w:rsidRPr="00966463" w:rsidRDefault="00660A12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1E77FF" w:rsidRPr="00966463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1E77FF" w:rsidRPr="00966463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B332F1" w:rsidRPr="00966463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966463">
        <w:rPr>
          <w:rFonts w:ascii="Angsana New" w:hAnsi="Angsana New"/>
          <w:b/>
          <w:sz w:val="30"/>
          <w:szCs w:val="30"/>
        </w:rPr>
        <w:t>7</w:t>
      </w:r>
      <w:r w:rsidR="00D65531" w:rsidRPr="00966463">
        <w:rPr>
          <w:rFonts w:ascii="Angsana New" w:hAnsi="Angsana New"/>
          <w:bCs/>
          <w:sz w:val="30"/>
          <w:szCs w:val="30"/>
        </w:rPr>
        <w:tab/>
      </w:r>
      <w:r w:rsidR="00492FED" w:rsidRPr="00966463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966463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966463">
        <w:rPr>
          <w:rFonts w:ascii="Angsana New" w:hAnsi="Angsana New"/>
          <w:bCs/>
          <w:sz w:val="30"/>
          <w:szCs w:val="30"/>
          <w:cs/>
        </w:rPr>
        <w:t xml:space="preserve">  </w:t>
      </w:r>
    </w:p>
    <w:p w:rsidR="00720A31" w:rsidRPr="00966463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66463">
        <w:rPr>
          <w:rFonts w:ascii="Angsana New" w:hAnsi="Angsana New"/>
          <w:bCs/>
          <w:sz w:val="30"/>
          <w:szCs w:val="30"/>
        </w:rPr>
        <w:t>7.1</w:t>
      </w:r>
      <w:r w:rsidRPr="00966463">
        <w:rPr>
          <w:rFonts w:ascii="Angsana New" w:hAnsi="Angsana New"/>
          <w:b/>
          <w:sz w:val="30"/>
          <w:szCs w:val="30"/>
        </w:rPr>
        <w:t xml:space="preserve"> </w:t>
      </w:r>
      <w:r w:rsidRPr="00966463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CE554A" w:rsidRPr="00966463" w:rsidTr="00CE554A">
        <w:trPr>
          <w:trHeight w:val="410"/>
        </w:trPr>
        <w:tc>
          <w:tcPr>
            <w:tcW w:w="1951" w:type="pct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:rsidR="00CE554A" w:rsidRPr="00966463" w:rsidRDefault="00CE554A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 w:hanging="5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554A" w:rsidRPr="00966463" w:rsidTr="000C66B4">
        <w:trPr>
          <w:trHeight w:val="410"/>
        </w:trPr>
        <w:tc>
          <w:tcPr>
            <w:tcW w:w="1951" w:type="pct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CE554A" w:rsidRPr="00966463" w:rsidRDefault="0001659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E554A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E554A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E554A" w:rsidRPr="00966463" w:rsidTr="000C66B4">
        <w:trPr>
          <w:trHeight w:val="425"/>
        </w:trPr>
        <w:tc>
          <w:tcPr>
            <w:tcW w:w="2492" w:type="pct"/>
            <w:gridSpan w:val="2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CE554A" w:rsidRPr="00966463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CE554A" w:rsidRPr="00966463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CE554A" w:rsidRPr="00966463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CE554A" w:rsidRPr="00966463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4A4C3B" w:rsidRPr="00966463" w:rsidTr="000C66B4">
        <w:trPr>
          <w:trHeight w:val="262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338,772</w:t>
            </w: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4A4C3B" w:rsidRPr="00966463" w:rsidTr="000C66B4">
        <w:trPr>
          <w:trHeight w:val="262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196,146</w:t>
            </w: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4A4C3B" w:rsidRPr="00966463" w:rsidRDefault="00640179" w:rsidP="00AD29FB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165,417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(111,875)</w:t>
            </w: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4A4C3B" w:rsidRPr="00966463" w:rsidRDefault="00640179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30,729</w:t>
            </w: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8,933</w:t>
            </w:r>
          </w:p>
        </w:tc>
      </w:tr>
      <w:tr w:rsidR="004A4C3B" w:rsidRPr="00966463" w:rsidTr="000C66B4">
        <w:trPr>
          <w:trHeight w:val="2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4A4C3B" w:rsidRPr="00966463" w:rsidRDefault="00640179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30,729</w:t>
            </w: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8,933</w:t>
            </w:r>
          </w:p>
        </w:tc>
      </w:tr>
      <w:tr w:rsidR="004A4C3B" w:rsidRPr="00966463" w:rsidTr="000C66B4">
        <w:trPr>
          <w:trHeight w:val="425"/>
        </w:trPr>
        <w:tc>
          <w:tcPr>
            <w:tcW w:w="5000" w:type="pct"/>
            <w:gridSpan w:val="8"/>
          </w:tcPr>
          <w:p w:rsidR="004A4C3B" w:rsidRPr="00966463" w:rsidRDefault="004A4C3B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:rsidR="004A4C3B" w:rsidRPr="00966463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:rsidR="004A4C3B" w:rsidRPr="00966463" w:rsidRDefault="004A4C3B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2565</w:t>
            </w: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4A4C3B" w:rsidRPr="00966463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4A4C3B" w:rsidRPr="00966463" w:rsidRDefault="004A4C3B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4A4C3B" w:rsidRPr="00966463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A4C3B" w:rsidRPr="00966463" w:rsidTr="00CE554A">
        <w:trPr>
          <w:trHeight w:val="236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4A4C3B" w:rsidRPr="00966463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4A4C3B" w:rsidRPr="00966463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4A4C3B" w:rsidRPr="00966463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338,772</w:t>
            </w:r>
          </w:p>
        </w:tc>
        <w:tc>
          <w:tcPr>
            <w:tcW w:w="155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4A4C3B" w:rsidRPr="00966463" w:rsidRDefault="00640179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64,616</w:t>
            </w:r>
          </w:p>
        </w:tc>
        <w:tc>
          <w:tcPr>
            <w:tcW w:w="155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110,280</w:t>
            </w: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4A4C3B" w:rsidRPr="00966463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4A4C3B" w:rsidRPr="00966463" w:rsidRDefault="00686B83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178,683</w:t>
            </w:r>
          </w:p>
        </w:tc>
        <w:tc>
          <w:tcPr>
            <w:tcW w:w="155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114,068</w:t>
            </w: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4A4C3B" w:rsidRPr="00966463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18,134</w:t>
            </w:r>
          </w:p>
        </w:tc>
        <w:tc>
          <w:tcPr>
            <w:tcW w:w="155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</w:tr>
      <w:tr w:rsidR="004A4C3B" w:rsidRPr="00966463" w:rsidTr="000C66B4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:rsidR="004A4C3B" w:rsidRPr="00966463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4A4C3B" w:rsidRPr="00966463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A4C3B" w:rsidRPr="00966463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196,146</w:t>
            </w:r>
          </w:p>
        </w:tc>
        <w:tc>
          <w:tcPr>
            <w:tcW w:w="155" w:type="pct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A4C3B" w:rsidRPr="00966463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bookmarkEnd w:id="14"/>
    </w:tbl>
    <w:p w:rsidR="005C287E" w:rsidRPr="00966463" w:rsidRDefault="005C287E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7" w:type="dxa"/>
        <w:tblInd w:w="558" w:type="dxa"/>
        <w:tblLayout w:type="fixed"/>
        <w:tblLook w:val="0000"/>
      </w:tblPr>
      <w:tblGrid>
        <w:gridCol w:w="3644"/>
        <w:gridCol w:w="1010"/>
        <w:gridCol w:w="286"/>
        <w:gridCol w:w="1275"/>
        <w:gridCol w:w="236"/>
        <w:gridCol w:w="1290"/>
        <w:gridCol w:w="37"/>
        <w:gridCol w:w="289"/>
        <w:gridCol w:w="1270"/>
      </w:tblGrid>
      <w:tr w:rsidR="005C287E" w:rsidRPr="00966463" w:rsidTr="00877F49">
        <w:trPr>
          <w:trHeight w:val="410"/>
        </w:trPr>
        <w:tc>
          <w:tcPr>
            <w:tcW w:w="1951" w:type="pct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4"/>
            <w:vAlign w:val="center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87E" w:rsidRPr="00966463" w:rsidTr="00877F49">
        <w:trPr>
          <w:trHeight w:val="410"/>
        </w:trPr>
        <w:tc>
          <w:tcPr>
            <w:tcW w:w="1951" w:type="pct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C287E" w:rsidRPr="00966463" w:rsidTr="00877F49">
        <w:trPr>
          <w:trHeight w:val="425"/>
        </w:trPr>
        <w:tc>
          <w:tcPr>
            <w:tcW w:w="2492" w:type="pct"/>
            <w:gridSpan w:val="2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5C287E" w:rsidRPr="00966463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5C287E" w:rsidRPr="00966463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5C287E" w:rsidRPr="00966463" w:rsidRDefault="005C287E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4"/>
          </w:tcPr>
          <w:p w:rsidR="005C287E" w:rsidRPr="00966463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4A4C3B" w:rsidRPr="00966463" w:rsidTr="00877F49">
        <w:trPr>
          <w:trHeight w:val="262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  <w:gridSpan w:val="2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282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,066</w:t>
            </w: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4A4C3B" w:rsidRPr="00966463" w:rsidTr="00877F49">
        <w:trPr>
          <w:trHeight w:val="262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  <w:gridSpan w:val="2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4C3B" w:rsidRPr="00966463" w:rsidTr="00877F49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gridSpan w:val="2"/>
          </w:tcPr>
          <w:p w:rsidR="004A4C3B" w:rsidRPr="00966463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184,987</w:t>
            </w: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tr w:rsidR="004A4C3B" w:rsidRPr="00966463" w:rsidTr="00877F49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gridSpan w:val="2"/>
          </w:tcPr>
          <w:p w:rsidR="004A4C3B" w:rsidRPr="00966463" w:rsidRDefault="00BA267F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4C3B" w:rsidRPr="00966463" w:rsidTr="00877F49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gridSpan w:val="2"/>
            <w:tcBorders>
              <w:bottom w:val="single" w:sz="4" w:space="0" w:color="auto"/>
            </w:tcBorders>
          </w:tcPr>
          <w:p w:rsidR="004A4C3B" w:rsidRPr="00966463" w:rsidRDefault="001E6D18" w:rsidP="00AD29FB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165,417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(111,875)</w:t>
            </w:r>
          </w:p>
        </w:tc>
      </w:tr>
      <w:tr w:rsidR="004A4C3B" w:rsidRPr="00966463" w:rsidTr="00877F49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</w:tcBorders>
          </w:tcPr>
          <w:p w:rsidR="004A4C3B" w:rsidRPr="00966463" w:rsidRDefault="001E6D18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966463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19,570</w:t>
            </w: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8,933</w:t>
            </w:r>
          </w:p>
        </w:tc>
      </w:tr>
      <w:tr w:rsidR="004A4C3B" w:rsidRPr="00966463" w:rsidTr="00877F49">
        <w:trPr>
          <w:trHeight w:val="2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gridSpan w:val="2"/>
            <w:tcBorders>
              <w:bottom w:val="single" w:sz="4" w:space="0" w:color="auto"/>
            </w:tcBorders>
          </w:tcPr>
          <w:p w:rsidR="004A4C3B" w:rsidRPr="00966463" w:rsidRDefault="00BA267F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4A4C3B" w:rsidRPr="00966463" w:rsidTr="00877F49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gridSpan w:val="2"/>
            <w:tcBorders>
              <w:bottom w:val="double" w:sz="4" w:space="0" w:color="auto"/>
            </w:tcBorders>
          </w:tcPr>
          <w:p w:rsidR="004A4C3B" w:rsidRPr="00966463" w:rsidRDefault="001E6D18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19,570</w:t>
            </w: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8,933</w:t>
            </w:r>
          </w:p>
        </w:tc>
      </w:tr>
      <w:tr w:rsidR="004A4C3B" w:rsidRPr="00966463" w:rsidTr="00877F49">
        <w:trPr>
          <w:trHeight w:val="425"/>
        </w:trPr>
        <w:tc>
          <w:tcPr>
            <w:tcW w:w="5000" w:type="pct"/>
            <w:gridSpan w:val="9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A4C3B" w:rsidRPr="00966463" w:rsidTr="00877F49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:rsidR="004A4C3B" w:rsidRPr="00966463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gridSpan w:val="2"/>
            <w:vMerge w:val="restart"/>
          </w:tcPr>
          <w:p w:rsidR="004A4C3B" w:rsidRPr="00966463" w:rsidRDefault="004A4C3B" w:rsidP="00877F49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2565</w:t>
            </w:r>
          </w:p>
        </w:tc>
      </w:tr>
      <w:tr w:rsidR="004A4C3B" w:rsidRPr="00966463" w:rsidTr="00877F49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4A4C3B" w:rsidRPr="00966463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gridSpan w:val="2"/>
            <w:vMerge/>
          </w:tcPr>
          <w:p w:rsidR="004A4C3B" w:rsidRPr="00966463" w:rsidRDefault="004A4C3B" w:rsidP="00877F49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4C3B" w:rsidRPr="00966463" w:rsidTr="00877F49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4A4C3B" w:rsidRPr="00966463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4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A4C3B" w:rsidRPr="00966463" w:rsidTr="00877F49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4A4C3B" w:rsidRPr="00966463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4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A4C3B" w:rsidRPr="00966463" w:rsidTr="001E6D18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4A4C3B" w:rsidRPr="00966463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</w:tcPr>
          <w:p w:rsidR="004A4C3B" w:rsidRPr="00966463" w:rsidRDefault="001E6D18" w:rsidP="001E6D18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</w:t>
            </w:r>
            <w:r w:rsidR="004A4C3B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75" w:type="pct"/>
            <w:gridSpan w:val="2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4A4C3B" w:rsidRPr="00966463" w:rsidTr="001E6D18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1" w:type="pct"/>
          </w:tcPr>
          <w:p w:rsidR="004A4C3B" w:rsidRPr="00966463" w:rsidRDefault="001E6D18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</w:t>
            </w:r>
            <w:r w:rsidR="00640179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175" w:type="pct"/>
            <w:gridSpan w:val="2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110,280</w:t>
            </w:r>
          </w:p>
        </w:tc>
      </w:tr>
      <w:tr w:rsidR="004A4C3B" w:rsidRPr="00966463" w:rsidTr="001E6D18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1" w:type="pct"/>
          </w:tcPr>
          <w:p w:rsidR="004A4C3B" w:rsidRPr="00966463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5" w:type="pct"/>
            <w:gridSpan w:val="2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A4C3B" w:rsidRPr="00966463" w:rsidTr="001E6D18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1" w:type="pct"/>
          </w:tcPr>
          <w:p w:rsidR="004A4C3B" w:rsidRPr="00966463" w:rsidRDefault="00686B83" w:rsidP="00686B83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172,066</w:t>
            </w:r>
          </w:p>
        </w:tc>
        <w:tc>
          <w:tcPr>
            <w:tcW w:w="175" w:type="pct"/>
            <w:gridSpan w:val="2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114,068</w:t>
            </w:r>
          </w:p>
        </w:tc>
      </w:tr>
      <w:tr w:rsidR="004A4C3B" w:rsidRPr="00966463" w:rsidTr="001E6D18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1" w:type="pct"/>
          </w:tcPr>
          <w:p w:rsidR="004A4C3B" w:rsidRPr="00966463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12,463</w:t>
            </w:r>
          </w:p>
        </w:tc>
        <w:tc>
          <w:tcPr>
            <w:tcW w:w="175" w:type="pct"/>
            <w:gridSpan w:val="2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</w:tr>
      <w:tr w:rsidR="004A4C3B" w:rsidRPr="00966463" w:rsidTr="001E6D18">
        <w:trPr>
          <w:trHeight w:val="425"/>
        </w:trPr>
        <w:tc>
          <w:tcPr>
            <w:tcW w:w="2492" w:type="pct"/>
            <w:gridSpan w:val="2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:rsidR="004A4C3B" w:rsidRPr="00966463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4A4C3B" w:rsidRPr="00966463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1" w:type="pct"/>
          </w:tcPr>
          <w:p w:rsidR="004A4C3B" w:rsidRPr="00966463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A4C3B" w:rsidRPr="00966463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184,987</w:t>
            </w:r>
          </w:p>
        </w:tc>
        <w:tc>
          <w:tcPr>
            <w:tcW w:w="175" w:type="pct"/>
            <w:gridSpan w:val="2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A4C3B" w:rsidRPr="00966463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</w:tbl>
    <w:p w:rsidR="00966463" w:rsidRPr="00966463" w:rsidRDefault="00966463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p w:rsidR="00966463" w:rsidRPr="00966463" w:rsidRDefault="00966463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p w:rsidR="00966463" w:rsidRPr="00966463" w:rsidRDefault="00966463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p w:rsidR="00720A31" w:rsidRPr="00966463" w:rsidRDefault="001374C6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</w:rPr>
        <w:t>7.2</w:t>
      </w:r>
      <w:r w:rsidR="00720A31" w:rsidRPr="00966463">
        <w:rPr>
          <w:rFonts w:ascii="Angsana New" w:hAnsi="Angsana New"/>
          <w:sz w:val="30"/>
          <w:szCs w:val="30"/>
        </w:rPr>
        <w:tab/>
      </w:r>
      <w:r w:rsidR="00720A31" w:rsidRPr="00966463">
        <w:rPr>
          <w:rFonts w:ascii="Angsana New" w:hAnsi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:rsidR="00F62DAD" w:rsidRPr="00966463" w:rsidRDefault="006002B9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bookmarkStart w:id="15" w:name="OLE_LINK1"/>
      <w:bookmarkStart w:id="16" w:name="OLE_LINK2"/>
      <w:r w:rsidRPr="00966463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Pr="00966463">
        <w:rPr>
          <w:rFonts w:ascii="Angsana New" w:hAnsi="Angsana New"/>
          <w:b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966463">
        <w:rPr>
          <w:rFonts w:ascii="Angsana New" w:hAnsi="Angsana New"/>
          <w:b/>
          <w:sz w:val="30"/>
          <w:szCs w:val="30"/>
          <w:cs/>
        </w:rPr>
        <w:t>บริษัทมีรายได้ที่รับรู้ในอนาคตสำหรับภาระที่ยังปฏิบัติไม่เสร็จสิ้น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Pr="00966463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966463">
        <w:rPr>
          <w:rFonts w:ascii="Angsana New" w:hAnsi="Angsana New"/>
          <w:b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D44CEB" w:rsidRPr="00966463">
        <w:rPr>
          <w:rFonts w:ascii="Angsana New" w:hAnsi="Angsana New"/>
          <w:bCs/>
          <w:sz w:val="30"/>
          <w:szCs w:val="30"/>
        </w:rPr>
        <w:t>1</w:t>
      </w:r>
      <w:r w:rsidRPr="00966463">
        <w:rPr>
          <w:rFonts w:ascii="Angsana New" w:hAnsi="Angsana New"/>
          <w:b/>
          <w:sz w:val="30"/>
          <w:szCs w:val="30"/>
          <w:cs/>
        </w:rPr>
        <w:t xml:space="preserve"> ปี</w:t>
      </w:r>
      <w:r w:rsidRPr="00966463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bookmarkStart w:id="17" w:name="_Hlk118465267"/>
      <w:r w:rsidR="003073E2" w:rsidRPr="00966463">
        <w:rPr>
          <w:rFonts w:ascii="Angsana New" w:hAnsi="Angsana New"/>
          <w:bCs/>
          <w:sz w:val="30"/>
          <w:szCs w:val="30"/>
        </w:rPr>
        <w:t>142.63</w:t>
      </w:r>
      <w:r w:rsidRPr="00966463">
        <w:rPr>
          <w:rFonts w:ascii="Angsana New" w:hAnsi="Angsana New"/>
          <w:b/>
          <w:sz w:val="30"/>
          <w:szCs w:val="30"/>
        </w:rPr>
        <w:t xml:space="preserve"> </w:t>
      </w:r>
      <w:bookmarkEnd w:id="17"/>
      <w:r w:rsidRPr="00966463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966463">
        <w:rPr>
          <w:rFonts w:ascii="Angsana New" w:hAnsi="Angsana New"/>
          <w:b/>
          <w:sz w:val="30"/>
          <w:szCs w:val="30"/>
          <w:cs/>
        </w:rPr>
        <w:t xml:space="preserve"> </w:t>
      </w:r>
      <w:r w:rsidR="00CE554A" w:rsidRPr="00966463">
        <w:rPr>
          <w:rFonts w:ascii="Angsana New" w:hAnsi="Angsana New" w:hint="cs"/>
          <w:b/>
          <w:sz w:val="30"/>
          <w:szCs w:val="30"/>
          <w:cs/>
        </w:rPr>
        <w:t xml:space="preserve">(งบเฉพาะกิจการ </w:t>
      </w:r>
      <w:bookmarkStart w:id="18" w:name="_Hlk142710131"/>
      <w:r w:rsidR="003073E2" w:rsidRPr="00966463">
        <w:rPr>
          <w:rFonts w:ascii="Angsana New" w:hAnsi="Angsana New"/>
          <w:bCs/>
          <w:sz w:val="30"/>
          <w:szCs w:val="30"/>
        </w:rPr>
        <w:t>97.08</w:t>
      </w:r>
      <w:r w:rsidR="00CE554A" w:rsidRPr="00966463">
        <w:rPr>
          <w:rFonts w:ascii="Angsana New" w:hAnsi="Angsana New"/>
          <w:b/>
          <w:sz w:val="30"/>
          <w:szCs w:val="30"/>
        </w:rPr>
        <w:t xml:space="preserve"> </w:t>
      </w:r>
      <w:bookmarkEnd w:id="18"/>
      <w:r w:rsidR="00CE554A" w:rsidRPr="00966463">
        <w:rPr>
          <w:rFonts w:ascii="Angsana New" w:hAnsi="Angsana New" w:hint="cs"/>
          <w:b/>
          <w:sz w:val="30"/>
          <w:szCs w:val="30"/>
          <w:cs/>
        </w:rPr>
        <w:t>ล้านบาท)</w:t>
      </w:r>
    </w:p>
    <w:p w:rsidR="00966463" w:rsidRPr="00966463" w:rsidRDefault="00966463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bookmarkEnd w:id="15"/>
    <w:bookmarkEnd w:id="16"/>
    <w:p w:rsidR="00604B28" w:rsidRPr="00966463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966463">
        <w:rPr>
          <w:rFonts w:ascii="Angsana New" w:hAnsi="Angsana New"/>
          <w:b/>
          <w:sz w:val="30"/>
          <w:szCs w:val="30"/>
        </w:rPr>
        <w:t>8</w:t>
      </w:r>
      <w:r w:rsidR="00D65531" w:rsidRPr="00966463">
        <w:rPr>
          <w:rFonts w:ascii="Angsana New" w:hAnsi="Angsana New"/>
          <w:b/>
          <w:sz w:val="30"/>
          <w:szCs w:val="30"/>
        </w:rPr>
        <w:tab/>
      </w:r>
      <w:r w:rsidR="00604B28" w:rsidRPr="00966463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419" w:type="dxa"/>
        <w:tblInd w:w="558" w:type="dxa"/>
        <w:tblLook w:val="01E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31137A" w:rsidRPr="00966463" w:rsidTr="00F76FA5">
        <w:trPr>
          <w:tblHeader/>
        </w:trPr>
        <w:tc>
          <w:tcPr>
            <w:tcW w:w="3371" w:type="dxa"/>
          </w:tcPr>
          <w:p w:rsidR="00FB5061" w:rsidRPr="00966463" w:rsidRDefault="00FB5061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FB5061" w:rsidRPr="00966463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FB5061" w:rsidRPr="00966463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FB5061" w:rsidRPr="00966463" w:rsidRDefault="00FB5061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FB5061" w:rsidRPr="00966463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FB5061" w:rsidRPr="00966463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:rsidR="00FB5061" w:rsidRPr="00966463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966463" w:rsidTr="00180F10">
        <w:trPr>
          <w:tblHeader/>
        </w:trPr>
        <w:tc>
          <w:tcPr>
            <w:tcW w:w="3371" w:type="dxa"/>
          </w:tcPr>
          <w:p w:rsidR="00180F10" w:rsidRPr="00966463" w:rsidRDefault="00180F10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966463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966463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180F10" w:rsidRPr="00966463" w:rsidRDefault="00180F10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180F10" w:rsidRPr="00966463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180F10" w:rsidRPr="00966463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:rsidR="00180F10" w:rsidRPr="00966463" w:rsidRDefault="0001659B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80F10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93" w:type="dxa"/>
          </w:tcPr>
          <w:p w:rsidR="00180F10" w:rsidRPr="00966463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180F10" w:rsidRPr="00966463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966463" w:rsidTr="00180F10">
        <w:tc>
          <w:tcPr>
            <w:tcW w:w="3371" w:type="dxa"/>
          </w:tcPr>
          <w:p w:rsidR="00180F10" w:rsidRPr="00966463" w:rsidRDefault="00180F10" w:rsidP="00180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966463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966463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180F10" w:rsidRPr="00966463" w:rsidRDefault="00180F10" w:rsidP="00180F1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180F10" w:rsidRPr="00966463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:rsidR="00180F10" w:rsidRPr="00966463" w:rsidRDefault="00180F10" w:rsidP="00180F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A37585" w:rsidRPr="00966463" w:rsidTr="00180F10">
        <w:tc>
          <w:tcPr>
            <w:tcW w:w="3371" w:type="dxa"/>
          </w:tcPr>
          <w:p w:rsidR="00A37585" w:rsidRPr="00966463" w:rsidRDefault="00A37585" w:rsidP="00A375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A37585" w:rsidRPr="00966463" w:rsidRDefault="009616B9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262,608</w:t>
            </w:r>
          </w:p>
        </w:tc>
        <w:tc>
          <w:tcPr>
            <w:tcW w:w="493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231,655</w:t>
            </w:r>
          </w:p>
        </w:tc>
      </w:tr>
      <w:tr w:rsidR="00A37585" w:rsidRPr="00966463" w:rsidTr="00180F10">
        <w:tc>
          <w:tcPr>
            <w:tcW w:w="3371" w:type="dxa"/>
          </w:tcPr>
          <w:p w:rsidR="00A37585" w:rsidRPr="00966463" w:rsidRDefault="00A37585" w:rsidP="00A375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A37585" w:rsidRPr="00966463" w:rsidRDefault="009616B9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131,91</w:t>
            </w:r>
            <w:r w:rsidR="00763B96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93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111,367</w:t>
            </w:r>
          </w:p>
        </w:tc>
      </w:tr>
      <w:tr w:rsidR="00A37585" w:rsidRPr="00966463" w:rsidTr="00180F10">
        <w:tc>
          <w:tcPr>
            <w:tcW w:w="3371" w:type="dxa"/>
          </w:tcPr>
          <w:p w:rsidR="00A37585" w:rsidRPr="00966463" w:rsidRDefault="00A37585" w:rsidP="00A37585">
            <w:pPr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A37585" w:rsidRPr="00966463" w:rsidRDefault="009616B9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19,161</w:t>
            </w:r>
          </w:p>
        </w:tc>
        <w:tc>
          <w:tcPr>
            <w:tcW w:w="493" w:type="dxa"/>
            <w:vMerge w:val="restart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19,218</w:t>
            </w:r>
          </w:p>
        </w:tc>
      </w:tr>
      <w:tr w:rsidR="00A37585" w:rsidRPr="00966463" w:rsidTr="00180F10">
        <w:tc>
          <w:tcPr>
            <w:tcW w:w="3371" w:type="dxa"/>
          </w:tcPr>
          <w:p w:rsidR="00A37585" w:rsidRPr="00966463" w:rsidRDefault="00A37585" w:rsidP="00A375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:rsidR="00A37585" w:rsidRPr="00966463" w:rsidRDefault="009616B9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413,68</w:t>
            </w:r>
            <w:r w:rsidR="00763B96"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493" w:type="dxa"/>
            <w:vMerge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362,240</w:t>
            </w:r>
          </w:p>
        </w:tc>
      </w:tr>
      <w:tr w:rsidR="00A37585" w:rsidRPr="00966463" w:rsidTr="00180F10">
        <w:tc>
          <w:tcPr>
            <w:tcW w:w="3371" w:type="dxa"/>
          </w:tcPr>
          <w:p w:rsidR="00A37585" w:rsidRPr="00966463" w:rsidRDefault="00A37585" w:rsidP="00A37585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A37585" w:rsidRPr="00966463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:rsidR="00A37585" w:rsidRPr="00966463" w:rsidRDefault="009616B9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(11,377)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A37585" w:rsidRPr="00966463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:rsidR="00A37585" w:rsidRPr="00966463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(10,332)</w:t>
            </w:r>
          </w:p>
        </w:tc>
      </w:tr>
      <w:tr w:rsidR="00A37585" w:rsidRPr="00966463" w:rsidTr="00180F10">
        <w:tc>
          <w:tcPr>
            <w:tcW w:w="3371" w:type="dxa"/>
          </w:tcPr>
          <w:p w:rsidR="00A37585" w:rsidRPr="00966463" w:rsidRDefault="00A37585" w:rsidP="00A37585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A37585" w:rsidRPr="00966463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7585" w:rsidRPr="00966463" w:rsidRDefault="009616B9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402,3</w:t>
            </w:r>
            <w:r w:rsidR="00763B96"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7585" w:rsidRPr="00966463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351,908</w:t>
            </w:r>
          </w:p>
        </w:tc>
      </w:tr>
    </w:tbl>
    <w:p w:rsidR="00593347" w:rsidRPr="00966463" w:rsidRDefault="00593347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19" w:type="dxa"/>
        <w:tblInd w:w="558" w:type="dxa"/>
        <w:tblLook w:val="01E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B16D90" w:rsidRPr="00966463" w:rsidTr="009B19F1">
        <w:trPr>
          <w:tblHeader/>
        </w:trPr>
        <w:tc>
          <w:tcPr>
            <w:tcW w:w="3371" w:type="dxa"/>
          </w:tcPr>
          <w:p w:rsidR="00B16D90" w:rsidRPr="00966463" w:rsidRDefault="00B16D90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8F28E9"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6D90" w:rsidRPr="00966463" w:rsidTr="009B19F1">
        <w:trPr>
          <w:tblHeader/>
        </w:trPr>
        <w:tc>
          <w:tcPr>
            <w:tcW w:w="3371" w:type="dxa"/>
          </w:tcPr>
          <w:p w:rsidR="00B16D90" w:rsidRPr="00966463" w:rsidRDefault="00B16D90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:rsidR="00B16D90" w:rsidRPr="00966463" w:rsidRDefault="0001659B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16D90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93" w:type="dxa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16D90" w:rsidRPr="00966463" w:rsidTr="009B19F1">
        <w:tc>
          <w:tcPr>
            <w:tcW w:w="3371" w:type="dxa"/>
          </w:tcPr>
          <w:p w:rsidR="00B16D90" w:rsidRPr="00966463" w:rsidRDefault="00B16D90" w:rsidP="009B19F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B16D90" w:rsidRPr="00966463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B16D90" w:rsidRPr="00966463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B16D90" w:rsidRPr="00966463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B16D90" w:rsidRPr="00966463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:rsidR="00B16D90" w:rsidRPr="00966463" w:rsidRDefault="00B16D90" w:rsidP="009B19F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616B9" w:rsidRPr="00966463" w:rsidTr="009B19F1">
        <w:tc>
          <w:tcPr>
            <w:tcW w:w="3371" w:type="dxa"/>
          </w:tcPr>
          <w:p w:rsidR="009616B9" w:rsidRPr="00966463" w:rsidRDefault="009616B9" w:rsidP="009616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262,608</w:t>
            </w:r>
          </w:p>
        </w:tc>
        <w:tc>
          <w:tcPr>
            <w:tcW w:w="493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231,655</w:t>
            </w:r>
          </w:p>
        </w:tc>
      </w:tr>
      <w:tr w:rsidR="009616B9" w:rsidRPr="00966463" w:rsidTr="009B19F1">
        <w:tc>
          <w:tcPr>
            <w:tcW w:w="3371" w:type="dxa"/>
          </w:tcPr>
          <w:p w:rsidR="009616B9" w:rsidRPr="00966463" w:rsidRDefault="009616B9" w:rsidP="009616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9616B9" w:rsidRPr="00966463" w:rsidRDefault="009616B9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131,91</w:t>
            </w:r>
            <w:r w:rsidR="00763B96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93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111,367</w:t>
            </w:r>
          </w:p>
        </w:tc>
      </w:tr>
      <w:tr w:rsidR="009616B9" w:rsidRPr="00966463" w:rsidTr="009B19F1">
        <w:tc>
          <w:tcPr>
            <w:tcW w:w="3371" w:type="dxa"/>
          </w:tcPr>
          <w:p w:rsidR="009616B9" w:rsidRPr="00966463" w:rsidRDefault="009616B9" w:rsidP="009616B9">
            <w:pPr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9616B9" w:rsidRPr="00966463" w:rsidRDefault="009616B9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18,93</w:t>
            </w:r>
            <w:r w:rsidR="00763B96"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493" w:type="dxa"/>
            <w:vMerge w:val="restart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19,218</w:t>
            </w:r>
          </w:p>
        </w:tc>
      </w:tr>
      <w:tr w:rsidR="009616B9" w:rsidRPr="00966463" w:rsidTr="009B19F1">
        <w:tc>
          <w:tcPr>
            <w:tcW w:w="3371" w:type="dxa"/>
          </w:tcPr>
          <w:p w:rsidR="009616B9" w:rsidRPr="00966463" w:rsidRDefault="009616B9" w:rsidP="009616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:rsidR="009616B9" w:rsidRPr="00966463" w:rsidRDefault="009616B9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413,45</w:t>
            </w:r>
            <w:r w:rsidR="00763B96"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493" w:type="dxa"/>
            <w:vMerge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362,240</w:t>
            </w:r>
          </w:p>
        </w:tc>
      </w:tr>
      <w:tr w:rsidR="009616B9" w:rsidRPr="00966463" w:rsidTr="009B19F1">
        <w:tc>
          <w:tcPr>
            <w:tcW w:w="3371" w:type="dxa"/>
          </w:tcPr>
          <w:p w:rsidR="009616B9" w:rsidRPr="00966463" w:rsidRDefault="009616B9" w:rsidP="009616B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9616B9" w:rsidRPr="00966463" w:rsidRDefault="009616B9" w:rsidP="009616B9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:rsidR="009616B9" w:rsidRPr="00966463" w:rsidRDefault="009616B9" w:rsidP="009616B9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(11,377)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9616B9" w:rsidRPr="00966463" w:rsidRDefault="009616B9" w:rsidP="009616B9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:rsidR="009616B9" w:rsidRPr="00966463" w:rsidRDefault="009616B9" w:rsidP="009616B9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(10,332)</w:t>
            </w:r>
          </w:p>
        </w:tc>
      </w:tr>
      <w:tr w:rsidR="009616B9" w:rsidRPr="00966463" w:rsidTr="009B19F1">
        <w:tc>
          <w:tcPr>
            <w:tcW w:w="3371" w:type="dxa"/>
          </w:tcPr>
          <w:p w:rsidR="009616B9" w:rsidRPr="00966463" w:rsidRDefault="009616B9" w:rsidP="009616B9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9616B9" w:rsidRPr="00966463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16B9" w:rsidRPr="00966463" w:rsidRDefault="009616B9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402,0</w:t>
            </w:r>
            <w:r w:rsidR="00763B96"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16B9" w:rsidRPr="00966463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351,908</w:t>
            </w:r>
          </w:p>
        </w:tc>
      </w:tr>
    </w:tbl>
    <w:p w:rsidR="00B16D90" w:rsidRPr="00966463" w:rsidRDefault="00B16D90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1E77FF" w:rsidRPr="00966463" w:rsidRDefault="001E77FF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05FC2" w:rsidRPr="00966463" w:rsidRDefault="00505FC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966463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140" w:type="dxa"/>
        <w:tblInd w:w="558" w:type="dxa"/>
        <w:tblLook w:val="01E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31137A" w:rsidRPr="00966463" w:rsidTr="00F76FA5">
        <w:tc>
          <w:tcPr>
            <w:tcW w:w="4944" w:type="dxa"/>
            <w:gridSpan w:val="2"/>
          </w:tcPr>
          <w:p w:rsidR="00EF53C0" w:rsidRPr="00966463" w:rsidRDefault="00EF53C0" w:rsidP="00CD13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EF53C0" w:rsidRPr="00966463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F53C0" w:rsidRPr="00966463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F53C0" w:rsidRPr="00966463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EF53C0" w:rsidRPr="00966463" w:rsidRDefault="00EF53C0" w:rsidP="00566C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966463" w:rsidTr="00EA0A2D">
        <w:tc>
          <w:tcPr>
            <w:tcW w:w="4944" w:type="dxa"/>
            <w:gridSpan w:val="2"/>
          </w:tcPr>
          <w:p w:rsidR="00E82776" w:rsidRPr="00966463" w:rsidRDefault="00E82776" w:rsidP="00CD138A">
            <w:pPr>
              <w:rPr>
                <w:rFonts w:ascii="Angsana New" w:hAnsi="Angsana New"/>
                <w:sz w:val="30"/>
                <w:szCs w:val="30"/>
              </w:rPr>
            </w:pPr>
            <w:bookmarkStart w:id="19" w:name="_Hlk31730138"/>
          </w:p>
        </w:tc>
        <w:tc>
          <w:tcPr>
            <w:tcW w:w="234" w:type="dxa"/>
          </w:tcPr>
          <w:p w:rsidR="00E82776" w:rsidRPr="00966463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82776" w:rsidRPr="00966463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82776" w:rsidRPr="00966463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E82776" w:rsidRPr="00966463" w:rsidRDefault="0001659B" w:rsidP="00FE1E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5B1880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D87136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34" w:type="dxa"/>
          </w:tcPr>
          <w:p w:rsidR="00E82776" w:rsidRPr="00966463" w:rsidRDefault="00E82776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E82776" w:rsidRPr="00966463" w:rsidRDefault="0001659B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D87136" w:rsidRPr="009664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D87136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bookmarkEnd w:id="19"/>
      <w:tr w:rsidR="0031137A" w:rsidRPr="00966463" w:rsidTr="00EA0A2D">
        <w:tc>
          <w:tcPr>
            <w:tcW w:w="4944" w:type="dxa"/>
            <w:gridSpan w:val="2"/>
          </w:tcPr>
          <w:p w:rsidR="00353217" w:rsidRPr="00966463" w:rsidRDefault="00353217" w:rsidP="00FE1E5E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53217" w:rsidRPr="00966463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966463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966463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353217" w:rsidRPr="00966463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966463" w:rsidTr="001E77FF">
        <w:trPr>
          <w:trHeight w:hRule="exact" w:val="144"/>
        </w:trPr>
        <w:tc>
          <w:tcPr>
            <w:tcW w:w="241" w:type="dxa"/>
          </w:tcPr>
          <w:p w:rsidR="00353217" w:rsidRPr="00966463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:rsidR="00353217" w:rsidRPr="00966463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:rsidR="00353217" w:rsidRPr="00966463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966463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C287E" w:rsidRPr="00966463" w:rsidTr="00EA0A2D">
        <w:tc>
          <w:tcPr>
            <w:tcW w:w="4944" w:type="dxa"/>
            <w:gridSpan w:val="2"/>
          </w:tcPr>
          <w:p w:rsidR="005C287E" w:rsidRPr="00966463" w:rsidRDefault="005C287E" w:rsidP="005C287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5C287E" w:rsidRPr="00966463" w:rsidRDefault="00686B83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460,273</w:t>
            </w:r>
          </w:p>
        </w:tc>
        <w:tc>
          <w:tcPr>
            <w:tcW w:w="334" w:type="dxa"/>
          </w:tcPr>
          <w:p w:rsidR="005C287E" w:rsidRPr="00966463" w:rsidRDefault="005C287E" w:rsidP="005C2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614,939</w:t>
            </w:r>
          </w:p>
        </w:tc>
      </w:tr>
      <w:tr w:rsidR="005C287E" w:rsidRPr="00966463" w:rsidTr="00EA0A2D">
        <w:tc>
          <w:tcPr>
            <w:tcW w:w="4944" w:type="dxa"/>
            <w:gridSpan w:val="2"/>
          </w:tcPr>
          <w:p w:rsidR="005C287E" w:rsidRPr="00966463" w:rsidRDefault="005C287E" w:rsidP="005C287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:rsidR="005C287E" w:rsidRPr="00966463" w:rsidRDefault="00763B96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1,045</w:t>
            </w:r>
          </w:p>
        </w:tc>
        <w:tc>
          <w:tcPr>
            <w:tcW w:w="334" w:type="dxa"/>
          </w:tcPr>
          <w:p w:rsidR="005C287E" w:rsidRPr="00966463" w:rsidRDefault="005C287E" w:rsidP="005C2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484</w:t>
            </w:r>
          </w:p>
        </w:tc>
      </w:tr>
      <w:tr w:rsidR="005C287E" w:rsidRPr="00966463" w:rsidTr="00EA0A2D">
        <w:tc>
          <w:tcPr>
            <w:tcW w:w="4944" w:type="dxa"/>
            <w:gridSpan w:val="2"/>
          </w:tcPr>
          <w:p w:rsidR="005C287E" w:rsidRPr="00966463" w:rsidRDefault="005C287E" w:rsidP="005C28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287E" w:rsidRPr="00966463" w:rsidRDefault="00686B83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461,318</w:t>
            </w:r>
          </w:p>
        </w:tc>
        <w:tc>
          <w:tcPr>
            <w:tcW w:w="334" w:type="dxa"/>
          </w:tcPr>
          <w:p w:rsidR="005C287E" w:rsidRPr="00966463" w:rsidRDefault="005C287E" w:rsidP="005C2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615,423</w:t>
            </w:r>
          </w:p>
        </w:tc>
      </w:tr>
    </w:tbl>
    <w:p w:rsidR="009E4B1F" w:rsidRPr="00966463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1E77FF" w:rsidRPr="00966463" w:rsidRDefault="001E77F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1E77FF" w:rsidRPr="00966463" w:rsidRDefault="001E77F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140" w:type="dxa"/>
        <w:tblInd w:w="558" w:type="dxa"/>
        <w:tblLook w:val="01E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566C63" w:rsidRPr="00966463" w:rsidTr="000C66B4">
        <w:tc>
          <w:tcPr>
            <w:tcW w:w="4944" w:type="dxa"/>
            <w:gridSpan w:val="2"/>
          </w:tcPr>
          <w:p w:rsidR="00566C63" w:rsidRPr="00966463" w:rsidRDefault="00566C63" w:rsidP="000C66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6C63" w:rsidRPr="00966463" w:rsidTr="000C66B4">
        <w:tc>
          <w:tcPr>
            <w:tcW w:w="4944" w:type="dxa"/>
            <w:gridSpan w:val="2"/>
          </w:tcPr>
          <w:p w:rsidR="00566C63" w:rsidRPr="00966463" w:rsidRDefault="00566C63" w:rsidP="000C66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566C63" w:rsidRPr="00966463" w:rsidRDefault="0001659B" w:rsidP="000C66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566C63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34" w:type="dxa"/>
          </w:tcPr>
          <w:p w:rsidR="00566C63" w:rsidRPr="00966463" w:rsidRDefault="00566C63" w:rsidP="000C6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566C63" w:rsidRPr="00966463" w:rsidRDefault="0001659B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566C63" w:rsidRPr="009664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66C63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566C63" w:rsidRPr="00966463" w:rsidTr="000C66B4">
        <w:tc>
          <w:tcPr>
            <w:tcW w:w="4944" w:type="dxa"/>
            <w:gridSpan w:val="2"/>
          </w:tcPr>
          <w:p w:rsidR="00566C63" w:rsidRPr="00966463" w:rsidRDefault="00566C63" w:rsidP="000C66B4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66C63" w:rsidRPr="00966463" w:rsidTr="000C66B4">
        <w:tc>
          <w:tcPr>
            <w:tcW w:w="241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:rsidR="00566C63" w:rsidRPr="00966463" w:rsidRDefault="00566C63" w:rsidP="000C6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566C63" w:rsidRPr="00966463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C287E" w:rsidRPr="00966463" w:rsidTr="000C66B4">
        <w:tc>
          <w:tcPr>
            <w:tcW w:w="4944" w:type="dxa"/>
            <w:gridSpan w:val="2"/>
          </w:tcPr>
          <w:p w:rsidR="005C287E" w:rsidRPr="00966463" w:rsidRDefault="005C287E" w:rsidP="005C287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5C287E" w:rsidRPr="00966463" w:rsidRDefault="00686B83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460,273</w:t>
            </w:r>
          </w:p>
        </w:tc>
        <w:tc>
          <w:tcPr>
            <w:tcW w:w="334" w:type="dxa"/>
          </w:tcPr>
          <w:p w:rsidR="005C287E" w:rsidRPr="00966463" w:rsidRDefault="005C287E" w:rsidP="005C2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614,939</w:t>
            </w:r>
          </w:p>
        </w:tc>
      </w:tr>
      <w:tr w:rsidR="005C287E" w:rsidRPr="00966463" w:rsidTr="000C66B4">
        <w:tc>
          <w:tcPr>
            <w:tcW w:w="4944" w:type="dxa"/>
            <w:gridSpan w:val="2"/>
          </w:tcPr>
          <w:p w:rsidR="005C287E" w:rsidRPr="00966463" w:rsidRDefault="005C287E" w:rsidP="005C287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:rsidR="005C287E" w:rsidRPr="00966463" w:rsidRDefault="00763B96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1,045</w:t>
            </w:r>
          </w:p>
        </w:tc>
        <w:tc>
          <w:tcPr>
            <w:tcW w:w="334" w:type="dxa"/>
          </w:tcPr>
          <w:p w:rsidR="005C287E" w:rsidRPr="00966463" w:rsidRDefault="005C287E" w:rsidP="005C2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484</w:t>
            </w:r>
          </w:p>
        </w:tc>
      </w:tr>
      <w:tr w:rsidR="005C287E" w:rsidRPr="00966463" w:rsidTr="000C66B4">
        <w:tc>
          <w:tcPr>
            <w:tcW w:w="4944" w:type="dxa"/>
            <w:gridSpan w:val="2"/>
          </w:tcPr>
          <w:p w:rsidR="005C287E" w:rsidRPr="00966463" w:rsidRDefault="005C287E" w:rsidP="005C28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287E" w:rsidRPr="00966463" w:rsidRDefault="00686B83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461,318</w:t>
            </w:r>
          </w:p>
        </w:tc>
        <w:tc>
          <w:tcPr>
            <w:tcW w:w="334" w:type="dxa"/>
          </w:tcPr>
          <w:p w:rsidR="005C287E" w:rsidRPr="00966463" w:rsidRDefault="005C287E" w:rsidP="005C2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287E" w:rsidRPr="00966463" w:rsidRDefault="005C287E" w:rsidP="005C2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615,423</w:t>
            </w:r>
          </w:p>
        </w:tc>
      </w:tr>
    </w:tbl>
    <w:p w:rsidR="00155772" w:rsidRPr="00966463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966463" w:rsidSect="00660A12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2"/>
          <w:cols w:space="720"/>
          <w:docGrid w:linePitch="245"/>
        </w:sectPr>
      </w:pPr>
    </w:p>
    <w:p w:rsidR="00BF73E2" w:rsidRPr="00966463" w:rsidRDefault="00BF73E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966463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966463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/>
          <w:b/>
          <w:bCs/>
          <w:sz w:val="30"/>
          <w:szCs w:val="30"/>
        </w:rPr>
        <w:tab/>
      </w:r>
      <w:r w:rsidR="0032730B" w:rsidRPr="00966463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="216" w:tblpY="10"/>
        <w:tblW w:w="16176" w:type="dxa"/>
        <w:tblLayout w:type="fixed"/>
        <w:tblLook w:val="04A0"/>
      </w:tblPr>
      <w:tblGrid>
        <w:gridCol w:w="4248"/>
        <w:gridCol w:w="3330"/>
        <w:gridCol w:w="990"/>
        <w:gridCol w:w="1260"/>
        <w:gridCol w:w="49"/>
        <w:gridCol w:w="810"/>
        <w:gridCol w:w="90"/>
        <w:gridCol w:w="735"/>
        <w:gridCol w:w="49"/>
        <w:gridCol w:w="1057"/>
        <w:gridCol w:w="180"/>
        <w:gridCol w:w="270"/>
        <w:gridCol w:w="810"/>
        <w:gridCol w:w="332"/>
        <w:gridCol w:w="6"/>
        <w:gridCol w:w="112"/>
        <w:gridCol w:w="782"/>
        <w:gridCol w:w="49"/>
        <w:gridCol w:w="968"/>
        <w:gridCol w:w="6"/>
        <w:gridCol w:w="43"/>
      </w:tblGrid>
      <w:tr w:rsidR="002A0B60" w:rsidRPr="00966463" w:rsidTr="004A4D48">
        <w:trPr>
          <w:gridAfter w:val="1"/>
          <w:wAfter w:w="43" w:type="dxa"/>
          <w:trHeight w:val="35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0B60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\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ลักษณะ ธุรกิจ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</w:t>
            </w:r>
            <w:r w:rsidR="002A0B60" w:rsidRPr="00966463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9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2A0B60" w:rsidRPr="00966463" w:rsidTr="004A4D48">
        <w:trPr>
          <w:gridAfter w:val="2"/>
          <w:wAfter w:w="4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966463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96646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96646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966463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966463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966463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966463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966463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2A0B60" w:rsidRPr="00966463" w:rsidTr="004A4D48">
        <w:trPr>
          <w:gridAfter w:val="1"/>
          <w:wAfter w:w="43" w:type="dxa"/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0B60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30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(หน่วย</w:t>
            </w:r>
            <w:r w:rsidRPr="00966463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  <w:r w:rsidRPr="0096646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A0B60" w:rsidRPr="00966463" w:rsidTr="004A4D48">
        <w:trPr>
          <w:trHeight w:val="43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 ไมโครไพล์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10</w:t>
            </w:r>
            <w:r w:rsidR="002A0B60" w:rsidRPr="00966463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4A4D48" w:rsidP="004A4D4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99,999.7000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49,999.8500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3B96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63B96" w:rsidRPr="00966463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สยามสตีลไวร์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3B96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63B96" w:rsidRPr="00966463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4A4D48" w:rsidP="004A4D4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4A4D48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4A4D48" w:rsidP="004A4D48">
            <w:pPr>
              <w:tabs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3B96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0B60" w:rsidRPr="00966463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:rsidR="002A0B60" w:rsidRPr="00966463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109,997.00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58,997.15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0B60" w:rsidRPr="00966463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8510B5" w:rsidRPr="00966463" w:rsidRDefault="008510B5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8510B5" w:rsidRPr="00966463" w:rsidSect="00660A12">
          <w:pgSz w:w="16834" w:h="11909" w:orient="landscape" w:code="9"/>
          <w:pgMar w:top="1152" w:right="691" w:bottom="1136" w:left="576" w:header="720" w:footer="720" w:gutter="0"/>
          <w:pgNumType w:start="30"/>
          <w:cols w:space="720"/>
          <w:docGrid w:linePitch="245"/>
        </w:sectPr>
      </w:pPr>
    </w:p>
    <w:p w:rsidR="00D77636" w:rsidRPr="00966463" w:rsidRDefault="00C12E7A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bookmarkStart w:id="20" w:name="_Hlk102994083"/>
      <w:r w:rsidR="00D77636" w:rsidRPr="0096646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7636" w:rsidRPr="00966463">
        <w:rPr>
          <w:rFonts w:ascii="Angsana New" w:hAnsi="Angsana New"/>
          <w:sz w:val="32"/>
          <w:szCs w:val="32"/>
        </w:rPr>
        <w:t xml:space="preserve">7 </w:t>
      </w:r>
      <w:r w:rsidR="00D77636" w:rsidRPr="0096646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77636" w:rsidRPr="00966463">
        <w:rPr>
          <w:rFonts w:ascii="Angsana New" w:hAnsi="Angsana New"/>
          <w:sz w:val="32"/>
          <w:szCs w:val="32"/>
        </w:rPr>
        <w:t xml:space="preserve">2564 </w:t>
      </w:r>
      <w:r w:rsidR="00D77636" w:rsidRPr="00966463">
        <w:rPr>
          <w:rFonts w:ascii="Angsana New" w:hAnsi="Angsana New" w:hint="cs"/>
          <w:sz w:val="32"/>
          <w:szCs w:val="32"/>
          <w:cs/>
        </w:rPr>
        <w:t>มีการ</w:t>
      </w:r>
      <w:r w:rsidR="00D77636" w:rsidRPr="00966463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จัดตั้งบริษัทย่อยเพื่อประกอบธุรกิจ จำหน่ายผลิตภัณฑ์คอนกรีตอัดแรงภายใต้เครื่องหมายการค้า </w:t>
      </w:r>
      <w:r w:rsidR="00D77636" w:rsidRPr="00966463">
        <w:rPr>
          <w:rFonts w:ascii="Angsana New" w:hAnsi="Angsana New"/>
          <w:sz w:val="30"/>
          <w:szCs w:val="30"/>
        </w:rPr>
        <w:t>“STEC”</w:t>
      </w:r>
      <w:r w:rsidR="00D77636" w:rsidRPr="00966463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115 </w:t>
      </w:r>
      <w:r w:rsidR="00D77636" w:rsidRPr="00966463">
        <w:rPr>
          <w:rFonts w:ascii="Angsana New" w:hAnsi="Angsana New"/>
          <w:sz w:val="30"/>
          <w:szCs w:val="30"/>
        </w:rPr>
        <w:t>KV</w:t>
      </w:r>
      <w:r w:rsidR="00D77636" w:rsidRPr="00966463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  <w:bookmarkEnd w:id="20"/>
    </w:p>
    <w:p w:rsidR="006526FD" w:rsidRPr="00966463" w:rsidRDefault="006526FD" w:rsidP="00592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bookmarkStart w:id="21" w:name="_Hlk102994324"/>
      <w:r w:rsidRPr="00966463">
        <w:rPr>
          <w:rFonts w:ascii="Angsana New" w:hAnsi="Angsana New"/>
          <w:sz w:val="30"/>
          <w:szCs w:val="30"/>
          <w:cs/>
        </w:rPr>
        <w:t xml:space="preserve">วันที่ </w:t>
      </w:r>
      <w:r w:rsidRPr="00966463">
        <w:rPr>
          <w:rFonts w:ascii="Angsana New" w:hAnsi="Angsana New"/>
          <w:sz w:val="30"/>
          <w:szCs w:val="30"/>
        </w:rPr>
        <w:t xml:space="preserve">4 </w:t>
      </w:r>
      <w:r w:rsidRPr="00966463">
        <w:rPr>
          <w:rFonts w:ascii="Angsana New" w:hAnsi="Angsana New" w:hint="cs"/>
          <w:sz w:val="30"/>
          <w:szCs w:val="30"/>
          <w:cs/>
        </w:rPr>
        <w:t>มีนาคม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</w:rPr>
        <w:t xml:space="preserve">2565 </w:t>
      </w:r>
      <w:r w:rsidRPr="00966463">
        <w:rPr>
          <w:rFonts w:ascii="Angsana New" w:hAnsi="Angsana New"/>
          <w:sz w:val="30"/>
          <w:szCs w:val="30"/>
          <w:cs/>
        </w:rPr>
        <w:t xml:space="preserve">มีการจัดตั้งบริษัทย่อยเพื่อประกอบธุรกิจ </w:t>
      </w:r>
      <w:r w:rsidRPr="00966463">
        <w:rPr>
          <w:rFonts w:ascii="Angsana New" w:hAnsi="Angsana New" w:hint="cs"/>
          <w:sz w:val="30"/>
          <w:szCs w:val="30"/>
          <w:cs/>
        </w:rPr>
        <w:t>ผลิตและ</w:t>
      </w:r>
      <w:r w:rsidRPr="00966463">
        <w:rPr>
          <w:rFonts w:ascii="Angsana New" w:hAnsi="Angsana New"/>
          <w:sz w:val="30"/>
          <w:szCs w:val="30"/>
          <w:cs/>
        </w:rPr>
        <w:t>จำหน่าย</w:t>
      </w:r>
      <w:r w:rsidRPr="00966463">
        <w:rPr>
          <w:rFonts w:ascii="Angsana New" w:hAnsi="Angsana New" w:hint="cs"/>
          <w:sz w:val="30"/>
          <w:szCs w:val="30"/>
          <w:cs/>
        </w:rPr>
        <w:t>ลวดเหล็ก</w:t>
      </w:r>
      <w:bookmarkStart w:id="22" w:name="_Hlk102996128"/>
      <w:r w:rsidR="008B16B4" w:rsidRPr="00966463">
        <w:rPr>
          <w:rFonts w:ascii="Angsana New" w:hAnsi="Angsana New" w:hint="cs"/>
          <w:sz w:val="30"/>
          <w:szCs w:val="30"/>
          <w:cs/>
        </w:rPr>
        <w:t>เพื่อ</w:t>
      </w:r>
      <w:r w:rsidR="008B16B4" w:rsidRPr="00966463">
        <w:rPr>
          <w:rFonts w:ascii="Angsana New" w:hAnsi="Angsana New"/>
          <w:sz w:val="30"/>
          <w:szCs w:val="30"/>
          <w:cs/>
        </w:rPr>
        <w:t xml:space="preserve">เพิ่มรายได้ให้กับบริษัท </w:t>
      </w:r>
      <w:r w:rsidR="00592AD6" w:rsidRPr="00966463">
        <w:rPr>
          <w:rFonts w:ascii="Angsana New" w:hAnsi="Angsana New"/>
          <w:sz w:val="30"/>
          <w:szCs w:val="30"/>
          <w:cs/>
        </w:rPr>
        <w:t xml:space="preserve">ลดต้นทุนในการผลิต </w:t>
      </w:r>
      <w:r w:rsidR="008B16B4" w:rsidRPr="00966463">
        <w:rPr>
          <w:rFonts w:ascii="Angsana New" w:hAnsi="Angsana New" w:hint="cs"/>
          <w:sz w:val="30"/>
          <w:szCs w:val="30"/>
          <w:cs/>
        </w:rPr>
        <w:t>และ</w:t>
      </w:r>
      <w:r w:rsidR="008B16B4" w:rsidRPr="00966463">
        <w:rPr>
          <w:rFonts w:ascii="Angsana New" w:hAnsi="Angsana New"/>
          <w:sz w:val="30"/>
          <w:szCs w:val="30"/>
          <w:cs/>
        </w:rPr>
        <w:t>เพิ่มความสามารถในการแข่งขัน</w:t>
      </w:r>
    </w:p>
    <w:p w:rsidR="00FA20AF" w:rsidRPr="00966463" w:rsidRDefault="00FA20AF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23" w:name="_Hlk142711267"/>
      <w:r w:rsidRPr="0096646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92AD6" w:rsidRPr="00966463">
        <w:rPr>
          <w:rFonts w:ascii="Angsana New" w:hAnsi="Angsana New"/>
          <w:sz w:val="30"/>
          <w:szCs w:val="30"/>
        </w:rPr>
        <w:t xml:space="preserve">9 </w:t>
      </w:r>
      <w:r w:rsidR="00592AD6" w:rsidRPr="0096646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92AD6" w:rsidRPr="00966463">
        <w:rPr>
          <w:rFonts w:ascii="Angsana New" w:hAnsi="Angsana New"/>
          <w:sz w:val="30"/>
          <w:szCs w:val="30"/>
        </w:rPr>
        <w:t xml:space="preserve">2566 </w:t>
      </w:r>
      <w:r w:rsidR="00592AD6" w:rsidRPr="00966463">
        <w:rPr>
          <w:rFonts w:ascii="Angsana New" w:hAnsi="Angsana New" w:hint="cs"/>
          <w:sz w:val="30"/>
          <w:szCs w:val="30"/>
          <w:cs/>
        </w:rPr>
        <w:t>มีการจัดตั้งบริษัทย่อย</w:t>
      </w:r>
      <w:r w:rsidR="00592AD6" w:rsidRPr="00966463">
        <w:rPr>
          <w:rFonts w:ascii="Angsana New" w:hAnsi="Angsana New"/>
          <w:sz w:val="30"/>
          <w:szCs w:val="30"/>
          <w:cs/>
        </w:rPr>
        <w:t>ที่ถือหุ้</w:t>
      </w:r>
      <w:r w:rsidR="003C5F2A" w:rsidRPr="00966463">
        <w:rPr>
          <w:rFonts w:ascii="Angsana New" w:hAnsi="Angsana New"/>
          <w:sz w:val="30"/>
          <w:szCs w:val="30"/>
          <w:cs/>
        </w:rPr>
        <w:t xml:space="preserve">นโดย บริษัท สยามสตีลไวร์ จำกัด </w:t>
      </w:r>
      <w:r w:rsidR="003C5F2A" w:rsidRPr="00966463">
        <w:rPr>
          <w:rFonts w:ascii="Angsana New" w:hAnsi="Angsana New" w:hint="cs"/>
          <w:sz w:val="30"/>
          <w:szCs w:val="30"/>
          <w:cs/>
        </w:rPr>
        <w:t>โดย</w:t>
      </w:r>
      <w:r w:rsidR="00592AD6" w:rsidRPr="00966463">
        <w:rPr>
          <w:rFonts w:ascii="Angsana New" w:hAnsi="Angsana New" w:hint="cs"/>
          <w:sz w:val="30"/>
          <w:szCs w:val="30"/>
          <w:cs/>
        </w:rPr>
        <w:t xml:space="preserve">ประกอบธุรกิจ จำหน่ายลวดเหล็ก </w:t>
      </w:r>
      <w:r w:rsidR="003C5F2A" w:rsidRPr="00966463">
        <w:rPr>
          <w:rFonts w:ascii="Angsana New" w:hAnsi="Angsana New" w:hint="cs"/>
          <w:sz w:val="30"/>
          <w:szCs w:val="30"/>
          <w:cs/>
        </w:rPr>
        <w:t>เพื่อเพิ่มช่องทางการจัดจำหน่ายและ</w:t>
      </w:r>
      <w:r w:rsidR="00592AD6" w:rsidRPr="00966463">
        <w:rPr>
          <w:rFonts w:ascii="Angsana New" w:hAnsi="Angsana New" w:hint="cs"/>
          <w:sz w:val="30"/>
          <w:szCs w:val="30"/>
          <w:cs/>
        </w:rPr>
        <w:t>เพิ่มรายได้ให้กับบริษัท</w:t>
      </w:r>
    </w:p>
    <w:bookmarkEnd w:id="21"/>
    <w:bookmarkEnd w:id="22"/>
    <w:bookmarkEnd w:id="23"/>
    <w:p w:rsidR="006526FD" w:rsidRPr="00966463" w:rsidRDefault="006526FD" w:rsidP="00851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7924E7" w:rsidRPr="00966463" w:rsidRDefault="00B34730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47868" w:rsidRPr="00966463">
        <w:rPr>
          <w:rFonts w:ascii="Angsana New" w:hAnsi="Angsana New"/>
          <w:b/>
          <w:bCs/>
          <w:sz w:val="32"/>
          <w:szCs w:val="32"/>
        </w:rPr>
        <w:t>0</w:t>
      </w:r>
      <w:r w:rsidR="00A51632" w:rsidRPr="00966463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966463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966463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924E7" w:rsidRPr="00966463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7924E7" w:rsidRPr="00966463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354" w:type="dxa"/>
        <w:tblInd w:w="534" w:type="dxa"/>
        <w:tblLayout w:type="fixed"/>
        <w:tblLook w:val="0000"/>
      </w:tblPr>
      <w:tblGrid>
        <w:gridCol w:w="5164"/>
        <w:gridCol w:w="2065"/>
        <w:gridCol w:w="567"/>
        <w:gridCol w:w="1417"/>
        <w:gridCol w:w="141"/>
      </w:tblGrid>
      <w:tr w:rsidR="0031137A" w:rsidRPr="00966463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966463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966463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31137A" w:rsidRPr="00966463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966463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966463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1137A" w:rsidRPr="00966463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966463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966463">
              <w:rPr>
                <w:rFonts w:ascii="Angsana New" w:hAnsi="Angsana New"/>
                <w:sz w:val="30"/>
                <w:szCs w:val="30"/>
              </w:rPr>
              <w:t>1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966463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64,062</w:t>
            </w:r>
          </w:p>
        </w:tc>
      </w:tr>
      <w:tr w:rsidR="0031137A" w:rsidRPr="00966463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966463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966463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966463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966463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966463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966463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966463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966463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966463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966463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966463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966463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234" w:rsidRPr="00966463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966463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966463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966463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966463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966463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966463" w:rsidRDefault="009B724C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31137A" w:rsidRPr="00966463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342CE4" w:rsidRPr="00966463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342CE4" w:rsidRPr="00966463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:rsidR="00D055BA" w:rsidRPr="00966463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บริษัทมีการจัดประเภทที่ดินที่จังหวัดอุดรธานีเป็นอสังหาริมทรัพย์เพื่อการลงทุน เนื่องจากบริษัทมีความตั้งใจที่จะขายให้แก่บริษัทที่จะเข้ามาพัฒนาพื้นที่ดังกล่าว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966463">
        <w:rPr>
          <w:rFonts w:ascii="Angsana New" w:hAnsi="Angsana New"/>
          <w:sz w:val="30"/>
          <w:szCs w:val="30"/>
        </w:rPr>
        <w:t xml:space="preserve"> </w:t>
      </w:r>
    </w:p>
    <w:p w:rsidR="007368D6" w:rsidRPr="00966463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966463">
        <w:rPr>
          <w:rFonts w:ascii="Angsana New" w:hAnsi="Angsana New"/>
          <w:sz w:val="30"/>
          <w:szCs w:val="30"/>
        </w:rPr>
        <w:t>29</w:t>
      </w:r>
      <w:r w:rsidR="00D055BA" w:rsidRPr="00966463">
        <w:rPr>
          <w:rFonts w:ascii="Angsana New" w:hAnsi="Angsana New"/>
          <w:sz w:val="30"/>
          <w:szCs w:val="30"/>
        </w:rPr>
        <w:t xml:space="preserve"> </w:t>
      </w:r>
      <w:r w:rsidR="00781234" w:rsidRPr="00966463">
        <w:rPr>
          <w:rFonts w:ascii="Angsana New" w:hAnsi="Angsana New" w:hint="cs"/>
          <w:sz w:val="30"/>
          <w:szCs w:val="30"/>
          <w:cs/>
        </w:rPr>
        <w:t>เมษายน</w:t>
      </w:r>
      <w:r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</w:rPr>
        <w:t>2564</w:t>
      </w:r>
      <w:r w:rsidRPr="00966463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966463">
        <w:rPr>
          <w:rFonts w:ascii="Angsana New" w:hAnsi="Angsana New"/>
          <w:sz w:val="30"/>
          <w:szCs w:val="30"/>
        </w:rPr>
        <w:t xml:space="preserve">64.06 </w:t>
      </w:r>
      <w:r w:rsidRPr="00966463">
        <w:rPr>
          <w:rFonts w:ascii="Angsana New" w:hAnsi="Angsana New"/>
          <w:sz w:val="30"/>
          <w:szCs w:val="30"/>
          <w:cs/>
        </w:rPr>
        <w:t>ล้านบาท</w:t>
      </w:r>
    </w:p>
    <w:p w:rsidR="00DD1CDB" w:rsidRPr="00966463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D1CDB" w:rsidRPr="00966463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544F48" w:rsidRPr="00966463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966463">
        <w:rPr>
          <w:rFonts w:ascii="Angsana New" w:hAnsi="Angsana New"/>
          <w:b/>
          <w:bCs/>
          <w:sz w:val="30"/>
          <w:szCs w:val="30"/>
        </w:rPr>
        <w:t>1</w:t>
      </w:r>
      <w:r w:rsidR="00544F48" w:rsidRPr="00966463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966463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:rsidR="00C14112" w:rsidRPr="00966463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230"/>
        <w:gridCol w:w="2632"/>
        <w:gridCol w:w="1417"/>
      </w:tblGrid>
      <w:tr w:rsidR="0031137A" w:rsidRPr="00966463" w:rsidTr="004B7ADD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F48" w:rsidRPr="00966463" w:rsidRDefault="00FB6025" w:rsidP="004B7ADD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="00544F48"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966463" w:rsidTr="001454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C77D8" w:rsidRPr="00966463" w:rsidRDefault="00AC77D8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E402D" w:rsidRPr="00966463">
              <w:rPr>
                <w:rFonts w:ascii="Angsana New" w:hAnsi="Angsana New"/>
                <w:sz w:val="30"/>
                <w:szCs w:val="30"/>
              </w:rPr>
              <w:t>1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1E402D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437CE4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77D8" w:rsidRPr="00966463" w:rsidRDefault="00437CE4" w:rsidP="00702B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1,354,920</w:t>
            </w:r>
          </w:p>
        </w:tc>
      </w:tr>
      <w:tr w:rsidR="003309C1" w:rsidRPr="00966463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09C1" w:rsidRPr="00966463" w:rsidRDefault="003309C1" w:rsidP="00330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09C1" w:rsidRPr="00966463" w:rsidRDefault="003309C1" w:rsidP="003309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09C1" w:rsidRPr="00966463" w:rsidRDefault="00BA6119" w:rsidP="003309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357,502</w:t>
            </w:r>
          </w:p>
        </w:tc>
      </w:tr>
      <w:tr w:rsidR="003309C1" w:rsidRPr="00966463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09C1" w:rsidRPr="00966463" w:rsidRDefault="003309C1" w:rsidP="00330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09C1" w:rsidRPr="00966463" w:rsidRDefault="003309C1" w:rsidP="003309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09C1" w:rsidRPr="00966463" w:rsidRDefault="00BA6119" w:rsidP="003309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9,652</w:t>
            </w:r>
          </w:p>
        </w:tc>
      </w:tr>
      <w:tr w:rsidR="003309C1" w:rsidRPr="00966463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09C1" w:rsidRPr="00966463" w:rsidRDefault="003309C1" w:rsidP="00330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09C1" w:rsidRPr="00966463" w:rsidRDefault="003309C1" w:rsidP="003309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09C1" w:rsidRPr="00966463" w:rsidRDefault="003309C1" w:rsidP="003309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</w:t>
            </w:r>
            <w:r w:rsidR="00BA6119" w:rsidRPr="00966463">
              <w:rPr>
                <w:rFonts w:ascii="Angsana New" w:hAnsi="Angsana New"/>
                <w:sz w:val="30"/>
                <w:szCs w:val="30"/>
              </w:rPr>
              <w:t>53,468</w:t>
            </w:r>
            <w:r w:rsidRPr="009664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7045" w:rsidRPr="00966463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7045" w:rsidRPr="00966463" w:rsidRDefault="00F17045" w:rsidP="00F170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966463" w:rsidRDefault="00F17045" w:rsidP="00F170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966463" w:rsidRDefault="00BA6119" w:rsidP="00F170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5FBF" w:rsidRPr="00966463" w:rsidTr="004B7ADD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966463" w:rsidRDefault="00EE5FBF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966463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966463" w:rsidRDefault="00F17045" w:rsidP="00BB0E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BA6119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668,612</w:t>
            </w:r>
          </w:p>
        </w:tc>
      </w:tr>
    </w:tbl>
    <w:p w:rsidR="00544F48" w:rsidRPr="00966463" w:rsidRDefault="00544F48" w:rsidP="00544F48">
      <w:pPr>
        <w:rPr>
          <w:rFonts w:ascii="Angsana New" w:eastAsia="Calibri" w:hAnsi="Angsana New"/>
          <w:sz w:val="16"/>
          <w:szCs w:val="16"/>
          <w:cs/>
        </w:rPr>
      </w:pPr>
    </w:p>
    <w:p w:rsidR="009627CB" w:rsidRPr="00966463" w:rsidRDefault="009627CB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9627CB" w:rsidRPr="00966463" w:rsidRDefault="009627CB" w:rsidP="00962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230"/>
        <w:gridCol w:w="2632"/>
        <w:gridCol w:w="1417"/>
      </w:tblGrid>
      <w:tr w:rsidR="009627CB" w:rsidRPr="00966463" w:rsidTr="0020719E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CB" w:rsidRPr="00966463" w:rsidRDefault="009627CB" w:rsidP="0020719E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(หน่วย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627CB" w:rsidRPr="00966463" w:rsidTr="002071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966463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66463">
              <w:rPr>
                <w:rFonts w:ascii="Angsana New" w:hAnsi="Angsana New"/>
                <w:sz w:val="30"/>
                <w:szCs w:val="30"/>
              </w:rPr>
              <w:t>1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DB1841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9627CB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</w:t>
            </w:r>
            <w:r w:rsidR="00437CE4" w:rsidRPr="00966463">
              <w:rPr>
                <w:rFonts w:ascii="Angsana New" w:hAnsi="Angsana New"/>
                <w:sz w:val="30"/>
                <w:szCs w:val="30"/>
              </w:rPr>
              <w:t>344,857</w:t>
            </w:r>
          </w:p>
        </w:tc>
      </w:tr>
      <w:tr w:rsidR="009627CB" w:rsidRPr="00966463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966463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BA6119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39,598</w:t>
            </w:r>
          </w:p>
        </w:tc>
      </w:tr>
      <w:tr w:rsidR="009627CB" w:rsidRPr="00966463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966463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BA6119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9,652</w:t>
            </w:r>
          </w:p>
        </w:tc>
      </w:tr>
      <w:tr w:rsidR="009627CB" w:rsidRPr="00966463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966463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9627CB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</w:t>
            </w:r>
            <w:r w:rsidR="00BA6119" w:rsidRPr="00966463">
              <w:rPr>
                <w:rFonts w:ascii="Angsana New" w:hAnsi="Angsana New"/>
                <w:sz w:val="30"/>
                <w:szCs w:val="30"/>
              </w:rPr>
              <w:t>53,468</w:t>
            </w:r>
            <w:r w:rsidRPr="009664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27CB" w:rsidRPr="00966463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966463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BA6119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27CB" w:rsidRPr="00966463" w:rsidTr="0020719E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966463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966463" w:rsidRDefault="00437CE4" w:rsidP="0020719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1,340,</w:t>
            </w:r>
            <w:r w:rsidR="00BA6119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  <w:r w:rsidR="003309C1" w:rsidRPr="0096646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9627CB" w:rsidRPr="00966463" w:rsidRDefault="009627CB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544F48" w:rsidRPr="00966463" w:rsidRDefault="00544F48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Pr="00966463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มูลค่าสุทธิทางบัญชีจำนวน</w:t>
      </w:r>
      <w:r w:rsidRPr="00966463">
        <w:rPr>
          <w:rFonts w:ascii="Angsana New" w:hAnsi="Angsana New"/>
          <w:sz w:val="30"/>
          <w:szCs w:val="30"/>
        </w:rPr>
        <w:t xml:space="preserve"> </w:t>
      </w:r>
      <w:bookmarkStart w:id="24" w:name="_Hlk71032733"/>
      <w:r w:rsidR="00514432" w:rsidRPr="00966463">
        <w:rPr>
          <w:rFonts w:ascii="Angsana New" w:hAnsi="Angsana New"/>
          <w:sz w:val="30"/>
          <w:szCs w:val="30"/>
        </w:rPr>
        <w:t>629.19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bookmarkEnd w:id="24"/>
      <w:r w:rsidRPr="0096646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66463">
        <w:rPr>
          <w:rFonts w:ascii="Angsana New" w:hAnsi="Angsana New"/>
          <w:i/>
          <w:iCs/>
          <w:sz w:val="30"/>
          <w:szCs w:val="30"/>
          <w:cs/>
        </w:rPr>
        <w:t>(</w:t>
      </w:r>
      <w:r w:rsidRPr="00966463">
        <w:rPr>
          <w:rFonts w:ascii="Angsana New" w:hAnsi="Angsana New"/>
          <w:i/>
          <w:iCs/>
          <w:sz w:val="30"/>
          <w:szCs w:val="30"/>
        </w:rPr>
        <w:t>25</w:t>
      </w:r>
      <w:r w:rsidRPr="00966463">
        <w:rPr>
          <w:rFonts w:ascii="Angsana New" w:hAnsi="Angsana New"/>
          <w:i/>
          <w:iCs/>
          <w:sz w:val="30"/>
          <w:szCs w:val="30"/>
          <w:cs/>
        </w:rPr>
        <w:t>6</w:t>
      </w:r>
      <w:r w:rsidR="003309C1" w:rsidRPr="00966463">
        <w:rPr>
          <w:rFonts w:ascii="Angsana New" w:hAnsi="Angsana New"/>
          <w:i/>
          <w:iCs/>
          <w:sz w:val="30"/>
          <w:szCs w:val="30"/>
        </w:rPr>
        <w:t>5</w:t>
      </w:r>
      <w:r w:rsidRPr="00966463">
        <w:rPr>
          <w:rFonts w:ascii="Angsana New" w:hAnsi="Angsana New"/>
          <w:i/>
          <w:iCs/>
          <w:sz w:val="30"/>
          <w:szCs w:val="30"/>
        </w:rPr>
        <w:t xml:space="preserve"> </w:t>
      </w:r>
      <w:r w:rsidRPr="0096646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25" w:name="_Hlk102734020"/>
      <w:r w:rsidR="003309C1" w:rsidRPr="00966463">
        <w:rPr>
          <w:rFonts w:ascii="Angsana New" w:hAnsi="Angsana New"/>
          <w:i/>
          <w:iCs/>
          <w:sz w:val="30"/>
          <w:szCs w:val="30"/>
        </w:rPr>
        <w:t>627.21</w:t>
      </w:r>
      <w:r w:rsidRPr="00966463">
        <w:rPr>
          <w:rFonts w:ascii="Angsana New" w:hAnsi="Angsana New"/>
          <w:i/>
          <w:iCs/>
          <w:sz w:val="30"/>
          <w:szCs w:val="30"/>
        </w:rPr>
        <w:t xml:space="preserve"> </w:t>
      </w:r>
      <w:r w:rsidRPr="0096646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bookmarkEnd w:id="25"/>
      <w:r w:rsidRPr="00966463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966463">
        <w:rPr>
          <w:rFonts w:ascii="Angsana New" w:hAnsi="Angsana New"/>
          <w:sz w:val="30"/>
          <w:szCs w:val="30"/>
          <w:cs/>
        </w:rPr>
        <w:t>ใช้เป็นหลักประกันเงินกู้ยืมจากสถาบันการเงิน  (หมายเหตุข้อ 1</w:t>
      </w:r>
      <w:r w:rsidR="00980F65" w:rsidRPr="00966463">
        <w:rPr>
          <w:rFonts w:ascii="Angsana New" w:hAnsi="Angsana New"/>
          <w:sz w:val="30"/>
          <w:szCs w:val="30"/>
        </w:rPr>
        <w:t>4</w:t>
      </w:r>
      <w:r w:rsidRPr="00966463">
        <w:rPr>
          <w:rFonts w:ascii="Angsana New" w:hAnsi="Angsana New"/>
          <w:sz w:val="30"/>
          <w:szCs w:val="30"/>
          <w:cs/>
        </w:rPr>
        <w:t>)</w:t>
      </w:r>
    </w:p>
    <w:p w:rsidR="006E2DBF" w:rsidRPr="00966463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6E2DBF" w:rsidRPr="00966463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6E2DBF" w:rsidRPr="00966463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6E2DBF" w:rsidRPr="00966463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CC489C" w:rsidRPr="00966463" w:rsidRDefault="00AD32C1" w:rsidP="00CC48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966463">
        <w:rPr>
          <w:rFonts w:ascii="Angsana New" w:hAnsi="Angsana New"/>
          <w:b/>
          <w:bCs/>
          <w:sz w:val="30"/>
          <w:szCs w:val="30"/>
        </w:rPr>
        <w:t>2</w:t>
      </w:r>
      <w:r w:rsidR="00155C2C" w:rsidRPr="00966463">
        <w:rPr>
          <w:rFonts w:ascii="Angsana New" w:hAnsi="Angsana New"/>
          <w:b/>
          <w:bCs/>
          <w:sz w:val="30"/>
          <w:szCs w:val="30"/>
        </w:rPr>
        <w:tab/>
      </w:r>
      <w:r w:rsidR="00CC489C" w:rsidRPr="00966463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:rsidR="00CC489C" w:rsidRPr="00966463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966463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966463">
        <w:rPr>
          <w:rFonts w:ascii="Angsana New" w:hAnsi="Angsana New"/>
          <w:sz w:val="30"/>
          <w:szCs w:val="30"/>
          <w:cs/>
        </w:rPr>
        <w:t>สำหรับงวด</w:t>
      </w:r>
      <w:r w:rsidR="007F0433" w:rsidRPr="00966463">
        <w:rPr>
          <w:rFonts w:ascii="Angsana New" w:hAnsi="Angsana New" w:hint="cs"/>
          <w:sz w:val="30"/>
          <w:szCs w:val="30"/>
          <w:cs/>
        </w:rPr>
        <w:t>หก</w:t>
      </w:r>
      <w:r w:rsidR="00C23942" w:rsidRPr="00966463">
        <w:rPr>
          <w:rFonts w:ascii="Angsana New" w:hAnsi="Angsana New"/>
          <w:sz w:val="30"/>
          <w:szCs w:val="30"/>
          <w:cs/>
        </w:rPr>
        <w:t>เดือนสิ้นสุดวันที่ 30 มิถุนายน 2566</w:t>
      </w:r>
      <w:r w:rsidRPr="00966463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6C7CDA" w:rsidRPr="00966463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6C7CDA" w:rsidRPr="00966463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p w:rsidR="00CC489C" w:rsidRPr="00966463" w:rsidRDefault="00CC489C" w:rsidP="00CC489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i/>
          <w:iCs/>
          <w:sz w:val="30"/>
          <w:szCs w:val="30"/>
        </w:rPr>
      </w:pPr>
      <w:r w:rsidRPr="00966463">
        <w:rPr>
          <w:rFonts w:ascii="Angsana New" w:hAnsi="Angsana New"/>
          <w:i/>
          <w:iCs/>
          <w:sz w:val="30"/>
          <w:szCs w:val="30"/>
        </w:rPr>
        <w:t>(</w:t>
      </w:r>
      <w:r w:rsidRPr="00966463">
        <w:rPr>
          <w:rFonts w:ascii="Angsana New" w:hAnsi="Angsana New"/>
          <w:i/>
          <w:iCs/>
          <w:sz w:val="30"/>
          <w:szCs w:val="30"/>
          <w:cs/>
        </w:rPr>
        <w:t>หน่วย</w:t>
      </w:r>
      <w:r w:rsidRPr="00966463">
        <w:rPr>
          <w:rFonts w:ascii="Angsana New" w:hAnsi="Angsana New"/>
          <w:i/>
          <w:iCs/>
          <w:sz w:val="30"/>
          <w:szCs w:val="30"/>
        </w:rPr>
        <w:t xml:space="preserve">: </w:t>
      </w:r>
      <w:r w:rsidRPr="00966463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966463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/>
      </w:tblPr>
      <w:tblGrid>
        <w:gridCol w:w="5940"/>
        <w:gridCol w:w="1798"/>
        <w:gridCol w:w="1440"/>
      </w:tblGrid>
      <w:tr w:rsidR="0031137A" w:rsidRPr="00966463" w:rsidTr="00CC489C">
        <w:tc>
          <w:tcPr>
            <w:tcW w:w="5940" w:type="dxa"/>
            <w:hideMark/>
          </w:tcPr>
          <w:p w:rsidR="00CC489C" w:rsidRPr="00966463" w:rsidRDefault="00CC489C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96F93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98" w:type="dxa"/>
          </w:tcPr>
          <w:p w:rsidR="00CC489C" w:rsidRPr="00966463" w:rsidRDefault="00CC489C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C489C" w:rsidRPr="00966463" w:rsidRDefault="003644A7" w:rsidP="00CC489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92,198</w:t>
            </w:r>
          </w:p>
        </w:tc>
      </w:tr>
      <w:tr w:rsidR="0031137A" w:rsidRPr="00966463" w:rsidTr="00CC489C">
        <w:tc>
          <w:tcPr>
            <w:tcW w:w="5940" w:type="dxa"/>
            <w:hideMark/>
          </w:tcPr>
          <w:p w:rsidR="00EE5FBF" w:rsidRPr="00966463" w:rsidRDefault="00EE5FBF" w:rsidP="00BB0E8B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98" w:type="dxa"/>
          </w:tcPr>
          <w:p w:rsidR="00EE5FBF" w:rsidRPr="00966463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966463" w:rsidRDefault="007B5F88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1,128</w:t>
            </w:r>
          </w:p>
        </w:tc>
      </w:tr>
      <w:tr w:rsidR="0031137A" w:rsidRPr="00966463" w:rsidTr="00CC489C">
        <w:tc>
          <w:tcPr>
            <w:tcW w:w="5940" w:type="dxa"/>
            <w:hideMark/>
          </w:tcPr>
          <w:p w:rsidR="00EE5FBF" w:rsidRPr="00966463" w:rsidRDefault="00EE5FBF" w:rsidP="00F63506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</w:tcPr>
          <w:p w:rsidR="00EE5FBF" w:rsidRPr="00966463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966463" w:rsidRDefault="00015243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</w:t>
            </w:r>
            <w:r w:rsidR="007B5F88" w:rsidRPr="00966463">
              <w:rPr>
                <w:rFonts w:ascii="Angsana New" w:hAnsi="Angsana New"/>
                <w:sz w:val="30"/>
                <w:szCs w:val="30"/>
              </w:rPr>
              <w:t>9,652</w:t>
            </w:r>
            <w:r w:rsidRPr="009664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137A" w:rsidRPr="00966463" w:rsidTr="00BB0E8B">
        <w:tc>
          <w:tcPr>
            <w:tcW w:w="5940" w:type="dxa"/>
            <w:hideMark/>
          </w:tcPr>
          <w:p w:rsidR="00EE5FBF" w:rsidRPr="00966463" w:rsidRDefault="00EE5FBF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98" w:type="dxa"/>
          </w:tcPr>
          <w:p w:rsidR="00EE5FBF" w:rsidRPr="00966463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E5FBF" w:rsidRPr="00966463" w:rsidRDefault="00015243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</w:t>
            </w:r>
            <w:r w:rsidR="007B5F88" w:rsidRPr="00966463">
              <w:rPr>
                <w:rFonts w:ascii="Angsana New" w:hAnsi="Angsana New"/>
                <w:sz w:val="30"/>
                <w:szCs w:val="30"/>
              </w:rPr>
              <w:t>7,128</w:t>
            </w:r>
            <w:r w:rsidRPr="009664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966463" w:rsidTr="00CC489C">
        <w:tc>
          <w:tcPr>
            <w:tcW w:w="5940" w:type="dxa"/>
            <w:hideMark/>
          </w:tcPr>
          <w:p w:rsidR="00EE5FBF" w:rsidRPr="00966463" w:rsidRDefault="00EE5FBF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98" w:type="dxa"/>
          </w:tcPr>
          <w:p w:rsidR="00EE5FBF" w:rsidRPr="00966463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5FBF" w:rsidRPr="00966463" w:rsidRDefault="007B5F88" w:rsidP="00BB0E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76,546</w:t>
            </w:r>
          </w:p>
        </w:tc>
      </w:tr>
    </w:tbl>
    <w:p w:rsidR="00672699" w:rsidRPr="00966463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C2C" w:rsidRPr="00966463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13</w:t>
      </w:r>
      <w:r w:rsidR="00CC489C" w:rsidRPr="00966463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966463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9C0413" w:rsidRPr="00966463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720E6" w:rsidRPr="00966463">
        <w:rPr>
          <w:rFonts w:ascii="Angsana New" w:hAnsi="Angsana New"/>
          <w:sz w:val="30"/>
          <w:szCs w:val="30"/>
          <w:cs/>
        </w:rPr>
        <w:t xml:space="preserve"> </w:t>
      </w:r>
      <w:r w:rsidR="00F64E8A" w:rsidRPr="009664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4E8A" w:rsidRPr="00966463">
        <w:rPr>
          <w:rFonts w:ascii="Angsana New" w:hAnsi="Angsana New"/>
          <w:sz w:val="30"/>
          <w:szCs w:val="30"/>
        </w:rPr>
        <w:t>31</w:t>
      </w:r>
      <w:r w:rsidRPr="00966463">
        <w:rPr>
          <w:rFonts w:ascii="Angsana New" w:hAnsi="Angsana New"/>
          <w:sz w:val="30"/>
          <w:szCs w:val="30"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ธันวาคม</w:t>
      </w:r>
      <w:r w:rsidR="00F64E8A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966463">
        <w:rPr>
          <w:rFonts w:ascii="Angsana New" w:hAnsi="Angsana New"/>
          <w:sz w:val="30"/>
          <w:szCs w:val="30"/>
        </w:rPr>
        <w:t>256</w:t>
      </w:r>
      <w:r w:rsidR="003644A7" w:rsidRPr="00966463">
        <w:rPr>
          <w:rFonts w:ascii="Angsana New" w:hAnsi="Angsana New"/>
          <w:sz w:val="30"/>
          <w:szCs w:val="30"/>
        </w:rPr>
        <w:t>5</w:t>
      </w:r>
      <w:r w:rsidRPr="00966463">
        <w:rPr>
          <w:rFonts w:ascii="Angsana New" w:hAnsi="Angsana New"/>
          <w:sz w:val="30"/>
          <w:szCs w:val="30"/>
          <w:cs/>
        </w:rPr>
        <w:t xml:space="preserve"> มีดังนี้  </w:t>
      </w:r>
    </w:p>
    <w:tbl>
      <w:tblPr>
        <w:tblW w:w="9641" w:type="dxa"/>
        <w:tblInd w:w="284" w:type="dxa"/>
        <w:tblLook w:val="01E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31137A" w:rsidRPr="00966463" w:rsidTr="00F76FA5">
        <w:tc>
          <w:tcPr>
            <w:tcW w:w="3827" w:type="dxa"/>
          </w:tcPr>
          <w:p w:rsidR="006C7CDA" w:rsidRPr="00966463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:rsidR="006C7CDA" w:rsidRPr="00966463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966463" w:rsidTr="005D401E">
        <w:tc>
          <w:tcPr>
            <w:tcW w:w="3827" w:type="dxa"/>
          </w:tcPr>
          <w:p w:rsidR="00F64E8A" w:rsidRPr="00966463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:rsidR="00F64E8A" w:rsidRPr="00966463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:rsidR="00F64E8A" w:rsidRPr="00966463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137A" w:rsidRPr="00966463" w:rsidTr="00E27E47">
        <w:tc>
          <w:tcPr>
            <w:tcW w:w="3827" w:type="dxa"/>
          </w:tcPr>
          <w:p w:rsidR="00F64E8A" w:rsidRPr="00966463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64E8A" w:rsidRPr="00966463" w:rsidRDefault="0001659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64E8A" w:rsidRPr="0096646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:rsidR="00F64E8A" w:rsidRPr="00966463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64E8A" w:rsidRPr="00966463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26" w:type="dxa"/>
            <w:gridSpan w:val="2"/>
          </w:tcPr>
          <w:p w:rsidR="00F64E8A" w:rsidRPr="00966463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64E8A" w:rsidRPr="00966463" w:rsidRDefault="0001659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64E8A" w:rsidRPr="0096646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gridSpan w:val="2"/>
            <w:vAlign w:val="center"/>
          </w:tcPr>
          <w:p w:rsidR="00F64E8A" w:rsidRPr="00966463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64E8A" w:rsidRPr="00966463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966463" w:rsidTr="004B7ADD">
        <w:trPr>
          <w:gridAfter w:val="1"/>
          <w:wAfter w:w="143" w:type="dxa"/>
        </w:trPr>
        <w:tc>
          <w:tcPr>
            <w:tcW w:w="3827" w:type="dxa"/>
          </w:tcPr>
          <w:p w:rsidR="00FC47EA" w:rsidRPr="00966463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:rsidR="00FC47EA" w:rsidRPr="00966463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644A7" w:rsidRPr="00966463" w:rsidTr="00E27E47">
        <w:trPr>
          <w:gridAfter w:val="1"/>
          <w:wAfter w:w="143" w:type="dxa"/>
        </w:trPr>
        <w:tc>
          <w:tcPr>
            <w:tcW w:w="3827" w:type="dxa"/>
          </w:tcPr>
          <w:p w:rsidR="003644A7" w:rsidRPr="00966463" w:rsidRDefault="003644A7" w:rsidP="003644A7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3644A7" w:rsidRPr="00966463" w:rsidRDefault="007B5F88" w:rsidP="003C5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24,5</w:t>
            </w:r>
            <w:r w:rsidR="003C5F2A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84" w:type="dxa"/>
          </w:tcPr>
          <w:p w:rsidR="003644A7" w:rsidRPr="00966463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3644A7" w:rsidRPr="00966463" w:rsidRDefault="003644A7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20,862</w:t>
            </w:r>
          </w:p>
        </w:tc>
        <w:tc>
          <w:tcPr>
            <w:tcW w:w="283" w:type="dxa"/>
          </w:tcPr>
          <w:p w:rsidR="003644A7" w:rsidRPr="00966463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3644A7" w:rsidRPr="00966463" w:rsidRDefault="007C7AC2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283" w:type="dxa"/>
            <w:gridSpan w:val="2"/>
          </w:tcPr>
          <w:p w:rsidR="003644A7" w:rsidRPr="00966463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3644A7" w:rsidRPr="00966463" w:rsidRDefault="003644A7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</w:tr>
      <w:tr w:rsidR="00A828E1" w:rsidRPr="00966463" w:rsidTr="00E27E47">
        <w:trPr>
          <w:gridAfter w:val="1"/>
          <w:wAfter w:w="143" w:type="dxa"/>
        </w:trPr>
        <w:tc>
          <w:tcPr>
            <w:tcW w:w="3827" w:type="dxa"/>
          </w:tcPr>
          <w:p w:rsidR="00A828E1" w:rsidRPr="00966463" w:rsidRDefault="00A828E1" w:rsidP="00A828E1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:rsidR="00A828E1" w:rsidRPr="00966463" w:rsidRDefault="007C7AC2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bidi="th-TH"/>
              </w:rPr>
              <w:t>(58)</w:t>
            </w:r>
          </w:p>
        </w:tc>
        <w:tc>
          <w:tcPr>
            <w:tcW w:w="284" w:type="dxa"/>
          </w:tcPr>
          <w:p w:rsidR="00A828E1" w:rsidRPr="00966463" w:rsidRDefault="00A828E1" w:rsidP="00A8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A828E1" w:rsidRPr="00966463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283" w:type="dxa"/>
          </w:tcPr>
          <w:p w:rsidR="00A828E1" w:rsidRPr="00966463" w:rsidRDefault="00A828E1" w:rsidP="00A8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A828E1" w:rsidRPr="00966463" w:rsidRDefault="007C7AC2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83" w:type="dxa"/>
            <w:gridSpan w:val="2"/>
          </w:tcPr>
          <w:p w:rsidR="00A828E1" w:rsidRPr="00966463" w:rsidRDefault="00A828E1" w:rsidP="00A8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A828E1" w:rsidRPr="00966463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</w:tr>
      <w:tr w:rsidR="003644A7" w:rsidRPr="00966463" w:rsidTr="0070190D">
        <w:trPr>
          <w:gridAfter w:val="1"/>
          <w:wAfter w:w="143" w:type="dxa"/>
        </w:trPr>
        <w:tc>
          <w:tcPr>
            <w:tcW w:w="3827" w:type="dxa"/>
          </w:tcPr>
          <w:p w:rsidR="003644A7" w:rsidRPr="00966463" w:rsidRDefault="003644A7" w:rsidP="003644A7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4A7" w:rsidRPr="00966463" w:rsidRDefault="007C7AC2" w:rsidP="003C5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</w:t>
            </w:r>
            <w:r w:rsidR="003C5F2A"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84" w:type="dxa"/>
            <w:vAlign w:val="bottom"/>
          </w:tcPr>
          <w:p w:rsidR="003644A7" w:rsidRPr="00966463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644A7" w:rsidRPr="00966463" w:rsidRDefault="003644A7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20,216</w:t>
            </w:r>
          </w:p>
        </w:tc>
        <w:tc>
          <w:tcPr>
            <w:tcW w:w="283" w:type="dxa"/>
            <w:vAlign w:val="bottom"/>
          </w:tcPr>
          <w:p w:rsidR="003644A7" w:rsidRPr="00966463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4A7" w:rsidRPr="00966463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-</w:t>
            </w:r>
          </w:p>
        </w:tc>
        <w:tc>
          <w:tcPr>
            <w:tcW w:w="283" w:type="dxa"/>
            <w:gridSpan w:val="2"/>
            <w:vAlign w:val="bottom"/>
          </w:tcPr>
          <w:p w:rsidR="003644A7" w:rsidRPr="00966463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44A7" w:rsidRPr="00966463" w:rsidRDefault="00A828E1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  </w:t>
            </w:r>
            <w:r w:rsidR="003644A7"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D2ECB" w:rsidRPr="00966463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:rsidR="006E2DBF" w:rsidRPr="00966463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Pr="00966463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Pr="00966463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Pr="00966463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Pr="00966463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Pr="00966463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B17CF3" w:rsidRPr="00966463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lastRenderedPageBreak/>
        <w:t>รายกา</w:t>
      </w:r>
      <w:r w:rsidR="00264E61" w:rsidRPr="00966463">
        <w:rPr>
          <w:rFonts w:ascii="Angsana New" w:hAnsi="Angsana New" w:hint="cs"/>
          <w:sz w:val="30"/>
          <w:szCs w:val="30"/>
          <w:cs/>
        </w:rPr>
        <w:t>ร</w:t>
      </w:r>
      <w:r w:rsidRPr="00966463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</w:t>
      </w:r>
      <w:r w:rsidR="00C23942" w:rsidRPr="00966463">
        <w:rPr>
          <w:rFonts w:ascii="Angsana New" w:hAnsi="Angsana New"/>
          <w:sz w:val="30"/>
          <w:szCs w:val="30"/>
          <w:cs/>
        </w:rPr>
        <w:t>สำหรับงวด</w:t>
      </w:r>
      <w:r w:rsidR="007F0433" w:rsidRPr="00966463">
        <w:rPr>
          <w:rFonts w:ascii="Angsana New" w:hAnsi="Angsana New" w:hint="cs"/>
          <w:sz w:val="30"/>
          <w:szCs w:val="30"/>
          <w:cs/>
        </w:rPr>
        <w:t>หก</w:t>
      </w:r>
      <w:r w:rsidR="00C23942" w:rsidRPr="00966463">
        <w:rPr>
          <w:rFonts w:ascii="Angsana New" w:hAnsi="Angsana New"/>
          <w:sz w:val="30"/>
          <w:szCs w:val="30"/>
          <w:cs/>
        </w:rPr>
        <w:t>เดือนสิ้นสุดวันที่ 30 มิถุนายน 2566</w:t>
      </w:r>
      <w:r w:rsidRPr="0096646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1137A" w:rsidRPr="00966463" w:rsidTr="00F76FA5">
        <w:trPr>
          <w:trHeight w:val="80"/>
          <w:tblHeader/>
        </w:trPr>
        <w:tc>
          <w:tcPr>
            <w:tcW w:w="4722" w:type="dxa"/>
          </w:tcPr>
          <w:p w:rsidR="00CD7B18" w:rsidRPr="00966463" w:rsidRDefault="00CD7B18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D7B18" w:rsidRPr="00966463" w:rsidRDefault="00CD7B18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:rsidR="00CD7B18" w:rsidRPr="00966463" w:rsidRDefault="00CD7B18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966463" w:rsidTr="00CC1DB2">
        <w:trPr>
          <w:trHeight w:val="80"/>
          <w:tblHeader/>
        </w:trPr>
        <w:tc>
          <w:tcPr>
            <w:tcW w:w="4722" w:type="dxa"/>
          </w:tcPr>
          <w:p w:rsidR="00F10F13" w:rsidRPr="00966463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966463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:rsidR="00F10F13" w:rsidRPr="00966463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6463">
              <w:rPr>
                <w:rFonts w:ascii="Angsana New" w:hAnsi="Angsana New"/>
                <w:sz w:val="26"/>
                <w:szCs w:val="26"/>
              </w:rPr>
              <w:t>1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="00190B74" w:rsidRPr="00966463">
              <w:rPr>
                <w:rFonts w:ascii="Angsana New" w:hAnsi="Angsana New"/>
                <w:sz w:val="26"/>
                <w:szCs w:val="26"/>
              </w:rPr>
              <w:t>6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:rsidR="00F10F13" w:rsidRPr="00966463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966463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966463">
              <w:rPr>
                <w:rFonts w:ascii="Angsana New" w:hAnsi="Angsana New"/>
                <w:sz w:val="26"/>
                <w:szCs w:val="26"/>
              </w:rPr>
              <w:br/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:rsidR="00F10F13" w:rsidRPr="00966463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:rsidR="00F10F13" w:rsidRPr="00966463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966463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1659B" w:rsidRPr="0096646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1659B" w:rsidRPr="0096646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41189"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="006861AC" w:rsidRPr="0096646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1137A" w:rsidRPr="00966463" w:rsidTr="00CC1DB2">
        <w:trPr>
          <w:trHeight w:val="80"/>
          <w:tblHeader/>
        </w:trPr>
        <w:tc>
          <w:tcPr>
            <w:tcW w:w="4722" w:type="dxa"/>
          </w:tcPr>
          <w:p w:rsidR="00F10F13" w:rsidRPr="00966463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966463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F10F13" w:rsidRPr="00966463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:rsidR="00F10F13" w:rsidRPr="00966463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966463" w:rsidRDefault="00F10F13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96646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C77654" w:rsidRPr="00966463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96646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:rsidR="00F10F13" w:rsidRPr="00966463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966463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966463" w:rsidTr="00CC1DB2">
        <w:trPr>
          <w:trHeight w:val="80"/>
          <w:tblHeader/>
        </w:trPr>
        <w:tc>
          <w:tcPr>
            <w:tcW w:w="4722" w:type="dxa"/>
          </w:tcPr>
          <w:p w:rsidR="00F10F13" w:rsidRPr="00966463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966463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:rsidR="00F10F13" w:rsidRPr="00966463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646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96646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96646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1137A" w:rsidRPr="00966463" w:rsidTr="00CC1DB2">
        <w:trPr>
          <w:trHeight w:val="80"/>
        </w:trPr>
        <w:tc>
          <w:tcPr>
            <w:tcW w:w="4722" w:type="dxa"/>
          </w:tcPr>
          <w:p w:rsidR="00F10F13" w:rsidRPr="00966463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:rsidR="00F10F13" w:rsidRPr="00966463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966463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F10F13" w:rsidRPr="00966463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966463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F10F13" w:rsidRPr="00966463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966463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966463" w:rsidTr="00CC1DB2">
        <w:trPr>
          <w:trHeight w:val="80"/>
        </w:trPr>
        <w:tc>
          <w:tcPr>
            <w:tcW w:w="4722" w:type="dxa"/>
          </w:tcPr>
          <w:p w:rsidR="00F10F13" w:rsidRPr="00966463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966463" w:rsidRDefault="006861A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6,319</w:t>
            </w:r>
          </w:p>
        </w:tc>
        <w:tc>
          <w:tcPr>
            <w:tcW w:w="182" w:type="dxa"/>
            <w:vAlign w:val="bottom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966463" w:rsidRDefault="007C7AC2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3,314</w:t>
            </w:r>
          </w:p>
        </w:tc>
        <w:tc>
          <w:tcPr>
            <w:tcW w:w="179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966463" w:rsidRDefault="007C7AC2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9,633</w:t>
            </w:r>
          </w:p>
        </w:tc>
      </w:tr>
      <w:tr w:rsidR="0031137A" w:rsidRPr="00966463" w:rsidTr="00CC1DB2">
        <w:trPr>
          <w:trHeight w:val="80"/>
        </w:trPr>
        <w:tc>
          <w:tcPr>
            <w:tcW w:w="4722" w:type="dxa"/>
          </w:tcPr>
          <w:p w:rsidR="00F10F13" w:rsidRPr="00966463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966463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861AC"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966463" w:rsidRDefault="007C7AC2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9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966463" w:rsidRDefault="007C7AC2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</w:p>
        </w:tc>
      </w:tr>
      <w:tr w:rsidR="0031137A" w:rsidRPr="00966463" w:rsidTr="00CC1DB2">
        <w:trPr>
          <w:trHeight w:val="80"/>
        </w:trPr>
        <w:tc>
          <w:tcPr>
            <w:tcW w:w="4722" w:type="dxa"/>
          </w:tcPr>
          <w:p w:rsidR="00F10F13" w:rsidRPr="00966463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966463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966463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</w:t>
            </w:r>
            <w:r w:rsidR="006861AC"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633</w:t>
            </w:r>
          </w:p>
        </w:tc>
        <w:tc>
          <w:tcPr>
            <w:tcW w:w="182" w:type="dxa"/>
            <w:vAlign w:val="bottom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966463" w:rsidRDefault="007C7AC2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399</w:t>
            </w:r>
          </w:p>
        </w:tc>
        <w:tc>
          <w:tcPr>
            <w:tcW w:w="179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966463" w:rsidRDefault="007C7AC2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13,032</w:t>
            </w:r>
          </w:p>
        </w:tc>
      </w:tr>
      <w:tr w:rsidR="0031137A" w:rsidRPr="00966463" w:rsidTr="00CC1DB2">
        <w:trPr>
          <w:trHeight w:val="80"/>
        </w:trPr>
        <w:tc>
          <w:tcPr>
            <w:tcW w:w="4722" w:type="dxa"/>
          </w:tcPr>
          <w:p w:rsidR="00F10F13" w:rsidRPr="00966463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966463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1B5ED0"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182" w:type="dxa"/>
            <w:vAlign w:val="bottom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966463" w:rsidRDefault="007C7AC2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966463" w:rsidRDefault="007C7AC2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1,265</w:t>
            </w:r>
          </w:p>
        </w:tc>
      </w:tr>
      <w:tr w:rsidR="0031137A" w:rsidRPr="00966463" w:rsidTr="00CC1DB2">
        <w:trPr>
          <w:trHeight w:val="80"/>
        </w:trPr>
        <w:tc>
          <w:tcPr>
            <w:tcW w:w="4722" w:type="dxa"/>
          </w:tcPr>
          <w:p w:rsidR="00F10F13" w:rsidRPr="00966463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966463" w:rsidRDefault="006861A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20,862</w:t>
            </w:r>
          </w:p>
        </w:tc>
        <w:tc>
          <w:tcPr>
            <w:tcW w:w="182" w:type="dxa"/>
            <w:vAlign w:val="bottom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966463" w:rsidRDefault="00404C70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3,714</w:t>
            </w:r>
          </w:p>
        </w:tc>
        <w:tc>
          <w:tcPr>
            <w:tcW w:w="179" w:type="dxa"/>
          </w:tcPr>
          <w:p w:rsidR="00F10F13" w:rsidRPr="00966463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966463" w:rsidRDefault="007C7AC2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24,576</w:t>
            </w:r>
          </w:p>
        </w:tc>
      </w:tr>
      <w:tr w:rsidR="0031137A" w:rsidRPr="00966463" w:rsidTr="00496535">
        <w:trPr>
          <w:trHeight w:val="80"/>
        </w:trPr>
        <w:tc>
          <w:tcPr>
            <w:tcW w:w="4722" w:type="dxa"/>
          </w:tcPr>
          <w:p w:rsidR="00CC1DB2" w:rsidRPr="00966463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966463" w:rsidTr="00496535">
        <w:trPr>
          <w:trHeight w:val="80"/>
        </w:trPr>
        <w:tc>
          <w:tcPr>
            <w:tcW w:w="4722" w:type="dxa"/>
          </w:tcPr>
          <w:p w:rsidR="00CC1DB2" w:rsidRPr="00966463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966463" w:rsidTr="00264E61">
        <w:trPr>
          <w:trHeight w:val="80"/>
        </w:trPr>
        <w:tc>
          <w:tcPr>
            <w:tcW w:w="4722" w:type="dxa"/>
          </w:tcPr>
          <w:p w:rsidR="00CC1DB2" w:rsidRPr="00966463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:rsidR="00CC1DB2" w:rsidRPr="00966463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C1DB2" w:rsidRPr="00966463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6861AC"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:rsidR="00C105F5" w:rsidRPr="00966463" w:rsidRDefault="007C7AC2" w:rsidP="000126E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179" w:type="dxa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CC1DB2" w:rsidRPr="00966463" w:rsidRDefault="007C7AC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(58)</w:t>
            </w:r>
          </w:p>
        </w:tc>
      </w:tr>
      <w:tr w:rsidR="0031137A" w:rsidRPr="00966463" w:rsidTr="00264E61">
        <w:trPr>
          <w:trHeight w:val="80"/>
        </w:trPr>
        <w:tc>
          <w:tcPr>
            <w:tcW w:w="4722" w:type="dxa"/>
          </w:tcPr>
          <w:p w:rsidR="00CC1DB2" w:rsidRPr="00966463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966463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6861AC"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646</w:t>
            </w: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966463" w:rsidRDefault="007C7AC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179" w:type="dxa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966463" w:rsidRDefault="007C7AC2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(58)</w:t>
            </w:r>
          </w:p>
        </w:tc>
      </w:tr>
      <w:tr w:rsidR="00CC1DB2" w:rsidRPr="00966463" w:rsidTr="00264E61">
        <w:trPr>
          <w:trHeight w:val="80"/>
        </w:trPr>
        <w:tc>
          <w:tcPr>
            <w:tcW w:w="4722" w:type="dxa"/>
          </w:tcPr>
          <w:p w:rsidR="00CC1DB2" w:rsidRPr="00966463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966463" w:rsidRDefault="006861A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20,216</w:t>
            </w:r>
          </w:p>
        </w:tc>
        <w:tc>
          <w:tcPr>
            <w:tcW w:w="182" w:type="dxa"/>
            <w:vAlign w:val="bottom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966463" w:rsidRDefault="00404C70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4,302</w:t>
            </w:r>
          </w:p>
        </w:tc>
        <w:tc>
          <w:tcPr>
            <w:tcW w:w="179" w:type="dxa"/>
          </w:tcPr>
          <w:p w:rsidR="00CC1DB2" w:rsidRPr="00966463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966463" w:rsidRDefault="00404C70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24,518</w:t>
            </w:r>
          </w:p>
        </w:tc>
      </w:tr>
    </w:tbl>
    <w:p w:rsidR="00267A92" w:rsidRPr="00966463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Pr="00966463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97BA5" w:rsidRPr="00966463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966463">
        <w:rPr>
          <w:rFonts w:ascii="Angsana New" w:hAnsi="Angsana New"/>
          <w:b/>
          <w:bCs/>
          <w:sz w:val="30"/>
          <w:szCs w:val="30"/>
        </w:rPr>
        <w:t>4</w:t>
      </w:r>
      <w:r w:rsidRPr="00966463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966463">
        <w:rPr>
          <w:rFonts w:ascii="Angsana New" w:hAnsi="Angsana New"/>
          <w:b/>
          <w:bCs/>
          <w:sz w:val="30"/>
          <w:szCs w:val="30"/>
        </w:rPr>
        <w:tab/>
      </w:r>
      <w:r w:rsidR="00597BA5" w:rsidRPr="00966463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72" w:type="dxa"/>
        <w:tblInd w:w="558" w:type="dxa"/>
        <w:tblLayout w:type="fixed"/>
        <w:tblLook w:val="04A0"/>
      </w:tblPr>
      <w:tblGrid>
        <w:gridCol w:w="6071"/>
        <w:gridCol w:w="1417"/>
        <w:gridCol w:w="236"/>
        <w:gridCol w:w="1465"/>
        <w:gridCol w:w="283"/>
      </w:tblGrid>
      <w:tr w:rsidR="0031137A" w:rsidRPr="00966463" w:rsidTr="00F76FA5">
        <w:trPr>
          <w:cantSplit/>
          <w:tblHeader/>
        </w:trPr>
        <w:tc>
          <w:tcPr>
            <w:tcW w:w="6071" w:type="dxa"/>
          </w:tcPr>
          <w:p w:rsidR="00075CBF" w:rsidRPr="00966463" w:rsidRDefault="00075CB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075CBF" w:rsidRPr="00966463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:rsidR="00075CBF" w:rsidRPr="00966463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966463" w:rsidTr="001D3116">
        <w:trPr>
          <w:cantSplit/>
          <w:tblHeader/>
        </w:trPr>
        <w:tc>
          <w:tcPr>
            <w:tcW w:w="6071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6" w:name="_Hlk31785986"/>
          </w:p>
        </w:tc>
        <w:tc>
          <w:tcPr>
            <w:tcW w:w="1417" w:type="dxa"/>
          </w:tcPr>
          <w:p w:rsidR="00C50BF8" w:rsidRPr="00966463" w:rsidRDefault="0001659B" w:rsidP="00B96F9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C50BF8"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="00C50BF8"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</w:t>
            </w:r>
            <w:r w:rsidR="00C50BF8" w:rsidRPr="0096646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6</w:t>
            </w:r>
            <w:r w:rsidR="00B96F93"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:rsidR="00C50BF8" w:rsidRPr="00966463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966463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026105" w:rsidRPr="0096646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83" w:type="dxa"/>
          </w:tcPr>
          <w:p w:rsidR="00C50BF8" w:rsidRPr="00966463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966463" w:rsidTr="001D3116">
        <w:trPr>
          <w:trHeight w:val="321"/>
        </w:trPr>
        <w:tc>
          <w:tcPr>
            <w:tcW w:w="6071" w:type="dxa"/>
          </w:tcPr>
          <w:p w:rsidR="00E61891" w:rsidRPr="00966463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3" w:type="dxa"/>
          </w:tcPr>
          <w:p w:rsidR="00E61891" w:rsidRPr="00966463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rPr>
          <w:trHeight w:val="434"/>
        </w:trPr>
        <w:tc>
          <w:tcPr>
            <w:tcW w:w="6071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rPr>
          <w:trHeight w:val="321"/>
        </w:trPr>
        <w:tc>
          <w:tcPr>
            <w:tcW w:w="6071" w:type="dxa"/>
          </w:tcPr>
          <w:p w:rsidR="00C50BF8" w:rsidRPr="00966463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E61891" w:rsidRPr="00966463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E61891" w:rsidRPr="00966463" w:rsidRDefault="009B5DD7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E61891" w:rsidRPr="00966463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E61891" w:rsidRPr="00966463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1891" w:rsidRPr="00966463" w:rsidRDefault="008368B0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753,828</w:t>
            </w:r>
          </w:p>
        </w:tc>
        <w:tc>
          <w:tcPr>
            <w:tcW w:w="236" w:type="dxa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61891" w:rsidRPr="00966463" w:rsidRDefault="006861AC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  <w:tc>
          <w:tcPr>
            <w:tcW w:w="283" w:type="dxa"/>
          </w:tcPr>
          <w:p w:rsidR="00E61891" w:rsidRPr="00966463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C50BF8" w:rsidRPr="00966463" w:rsidRDefault="00C50BF8" w:rsidP="009C04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C50BF8" w:rsidRPr="00966463" w:rsidRDefault="008368B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753,828</w:t>
            </w:r>
          </w:p>
        </w:tc>
        <w:tc>
          <w:tcPr>
            <w:tcW w:w="236" w:type="dxa"/>
            <w:vAlign w:val="bottom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:rsidR="00C50BF8" w:rsidRPr="00966463" w:rsidRDefault="006861AC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492,981</w:t>
            </w:r>
          </w:p>
        </w:tc>
      </w:tr>
      <w:tr w:rsidR="0031137A" w:rsidRPr="00966463" w:rsidTr="001D3116">
        <w:tc>
          <w:tcPr>
            <w:tcW w:w="6071" w:type="dxa"/>
          </w:tcPr>
          <w:p w:rsidR="00C50BF8" w:rsidRPr="00966463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E268DD" w:rsidRPr="00966463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E268DD" w:rsidRPr="00966463" w:rsidRDefault="008368B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90,496</w:t>
            </w:r>
          </w:p>
        </w:tc>
        <w:tc>
          <w:tcPr>
            <w:tcW w:w="236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966463" w:rsidRDefault="006861AC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  <w:tc>
          <w:tcPr>
            <w:tcW w:w="283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E268DD" w:rsidRPr="00966463" w:rsidRDefault="00E268DD" w:rsidP="00E268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966463" w:rsidRDefault="008368B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19,878</w:t>
            </w:r>
          </w:p>
        </w:tc>
        <w:tc>
          <w:tcPr>
            <w:tcW w:w="236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966463" w:rsidRDefault="006861AC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  <w:tc>
          <w:tcPr>
            <w:tcW w:w="283" w:type="dxa"/>
            <w:vMerge w:val="restart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966463" w:rsidRDefault="008368B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864,202</w:t>
            </w:r>
          </w:p>
        </w:tc>
        <w:tc>
          <w:tcPr>
            <w:tcW w:w="236" w:type="dxa"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966463" w:rsidRDefault="0018583F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604,521</w:t>
            </w:r>
          </w:p>
        </w:tc>
        <w:tc>
          <w:tcPr>
            <w:tcW w:w="283" w:type="dxa"/>
            <w:vMerge/>
          </w:tcPr>
          <w:p w:rsidR="00E268DD" w:rsidRPr="00966463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C50BF8" w:rsidRPr="00966463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1D3116">
        <w:tc>
          <w:tcPr>
            <w:tcW w:w="6071" w:type="dxa"/>
          </w:tcPr>
          <w:p w:rsidR="00C50BF8" w:rsidRPr="00966463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966463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8B0" w:rsidRPr="00966463" w:rsidTr="001D3116">
        <w:tc>
          <w:tcPr>
            <w:tcW w:w="6071" w:type="dxa"/>
          </w:tcPr>
          <w:p w:rsidR="008368B0" w:rsidRPr="00966463" w:rsidRDefault="008368B0" w:rsidP="008368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139,261</w:t>
            </w:r>
          </w:p>
        </w:tc>
        <w:tc>
          <w:tcPr>
            <w:tcW w:w="236" w:type="dxa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3" w:type="dxa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8B0" w:rsidRPr="00966463" w:rsidTr="001D3116">
        <w:tc>
          <w:tcPr>
            <w:tcW w:w="6071" w:type="dxa"/>
          </w:tcPr>
          <w:p w:rsidR="008368B0" w:rsidRPr="00966463" w:rsidRDefault="008368B0" w:rsidP="008368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27,439</w:t>
            </w:r>
          </w:p>
        </w:tc>
        <w:tc>
          <w:tcPr>
            <w:tcW w:w="236" w:type="dxa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  <w:tc>
          <w:tcPr>
            <w:tcW w:w="283" w:type="dxa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8B0" w:rsidRPr="00966463" w:rsidTr="001D3116">
        <w:tc>
          <w:tcPr>
            <w:tcW w:w="6071" w:type="dxa"/>
          </w:tcPr>
          <w:p w:rsidR="008368B0" w:rsidRPr="00966463" w:rsidRDefault="008368B0" w:rsidP="008368B0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166,700</w:t>
            </w:r>
          </w:p>
        </w:tc>
        <w:tc>
          <w:tcPr>
            <w:tcW w:w="236" w:type="dxa"/>
            <w:vAlign w:val="bottom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220,104</w:t>
            </w:r>
          </w:p>
        </w:tc>
        <w:tc>
          <w:tcPr>
            <w:tcW w:w="283" w:type="dxa"/>
            <w:vMerge w:val="restart"/>
          </w:tcPr>
          <w:p w:rsidR="008368B0" w:rsidRPr="00966463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61AC" w:rsidRPr="00966463" w:rsidTr="001D3116">
        <w:tc>
          <w:tcPr>
            <w:tcW w:w="6071" w:type="dxa"/>
          </w:tcPr>
          <w:p w:rsidR="006861AC" w:rsidRPr="00966463" w:rsidRDefault="006861AC" w:rsidP="006861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861AC" w:rsidRPr="00966463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861AC" w:rsidRPr="00966463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6861AC" w:rsidRPr="00966463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6861AC" w:rsidRPr="00966463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1AC" w:rsidRPr="00966463" w:rsidTr="001D3116">
        <w:tc>
          <w:tcPr>
            <w:tcW w:w="6071" w:type="dxa"/>
          </w:tcPr>
          <w:p w:rsidR="006861AC" w:rsidRPr="00966463" w:rsidRDefault="006861AC" w:rsidP="006861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6861AC" w:rsidRPr="00966463" w:rsidRDefault="008368B0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1,030,902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6861AC" w:rsidRPr="00966463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6861AC" w:rsidRPr="00966463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824,625</w:t>
            </w:r>
          </w:p>
        </w:tc>
        <w:tc>
          <w:tcPr>
            <w:tcW w:w="283" w:type="dxa"/>
            <w:tcBorders>
              <w:bottom w:val="nil"/>
            </w:tcBorders>
          </w:tcPr>
          <w:p w:rsidR="006861AC" w:rsidRPr="00966463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6"/>
    </w:tbl>
    <w:p w:rsidR="009C0413" w:rsidRPr="00966463" w:rsidRDefault="009C0413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966463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DB" w:rsidRPr="00966463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E2DBF" w:rsidRPr="00966463" w:rsidRDefault="006E2DBF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26105" w:rsidRPr="00966463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26105" w:rsidRPr="00966463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72" w:type="dxa"/>
        <w:tblInd w:w="558" w:type="dxa"/>
        <w:tblLayout w:type="fixed"/>
        <w:tblLook w:val="04A0"/>
      </w:tblPr>
      <w:tblGrid>
        <w:gridCol w:w="6071"/>
        <w:gridCol w:w="1417"/>
        <w:gridCol w:w="236"/>
        <w:gridCol w:w="1465"/>
        <w:gridCol w:w="283"/>
      </w:tblGrid>
      <w:tr w:rsidR="00026105" w:rsidRPr="00966463" w:rsidTr="009B19F1">
        <w:trPr>
          <w:gridAfter w:val="1"/>
          <w:wAfter w:w="283" w:type="dxa"/>
          <w:cantSplit/>
          <w:tblHeader/>
        </w:trPr>
        <w:tc>
          <w:tcPr>
            <w:tcW w:w="6071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026105" w:rsidRPr="00966463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6105" w:rsidRPr="00966463" w:rsidTr="009B19F1">
        <w:trPr>
          <w:gridAfter w:val="1"/>
          <w:wAfter w:w="283" w:type="dxa"/>
          <w:cantSplit/>
          <w:tblHeader/>
        </w:trPr>
        <w:tc>
          <w:tcPr>
            <w:tcW w:w="6071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026105" w:rsidRPr="00966463" w:rsidRDefault="0001659B" w:rsidP="0018583F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มิถุนายน</w:t>
            </w:r>
            <w:r w:rsidR="00026105" w:rsidRPr="00966463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026105"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18583F" w:rsidRPr="0096646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:rsidR="00026105" w:rsidRPr="00966463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026105" w:rsidRPr="00966463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18583F" w:rsidRPr="0096646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026105" w:rsidRPr="00966463" w:rsidTr="009B19F1">
        <w:trPr>
          <w:gridAfter w:val="1"/>
          <w:wAfter w:w="283" w:type="dxa"/>
          <w:trHeight w:val="321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26105" w:rsidRPr="00966463" w:rsidTr="009B19F1">
        <w:trPr>
          <w:gridAfter w:val="1"/>
          <w:wAfter w:w="283" w:type="dxa"/>
          <w:trHeight w:val="434"/>
        </w:trPr>
        <w:tc>
          <w:tcPr>
            <w:tcW w:w="6071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rPr>
          <w:gridAfter w:val="1"/>
          <w:wAfter w:w="283" w:type="dxa"/>
          <w:trHeight w:val="321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551,352</w:t>
            </w: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</w:tr>
      <w:tr w:rsidR="00026105" w:rsidRPr="00966463" w:rsidTr="009B19F1"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c>
          <w:tcPr>
            <w:tcW w:w="6071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551,352</w:t>
            </w:r>
          </w:p>
        </w:tc>
        <w:tc>
          <w:tcPr>
            <w:tcW w:w="236" w:type="dxa"/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492,981</w:t>
            </w: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90,496</w:t>
            </w: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19,878</w:t>
            </w: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661,726</w:t>
            </w: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026105" w:rsidRPr="00966463" w:rsidRDefault="0018583F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604,521</w:t>
            </w: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139,261</w:t>
            </w: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27,439</w:t>
            </w:r>
          </w:p>
        </w:tc>
        <w:tc>
          <w:tcPr>
            <w:tcW w:w="236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166,700</w:t>
            </w:r>
          </w:p>
        </w:tc>
        <w:tc>
          <w:tcPr>
            <w:tcW w:w="236" w:type="dxa"/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220,104</w:t>
            </w: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rPr>
          <w:gridAfter w:val="1"/>
          <w:wAfter w:w="283" w:type="dxa"/>
        </w:trPr>
        <w:tc>
          <w:tcPr>
            <w:tcW w:w="6071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26105" w:rsidRPr="00966463" w:rsidRDefault="008368B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828,426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824,625</w:t>
            </w:r>
          </w:p>
        </w:tc>
      </w:tr>
    </w:tbl>
    <w:p w:rsidR="00026105" w:rsidRPr="00966463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26105" w:rsidRPr="00966463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E2DBF" w:rsidRPr="00966463" w:rsidRDefault="006E2DBF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26105" w:rsidRPr="00966463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26105" w:rsidRPr="00966463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26105" w:rsidRPr="00966463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77315" w:rsidRPr="00966463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66463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96646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66463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96646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966463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 w:cs="Angsana New"/>
          <w:sz w:val="30"/>
          <w:szCs w:val="30"/>
          <w:cs/>
          <w:lang w:bidi="th-TH"/>
        </w:rPr>
        <w:t>มิถุนายน</w:t>
      </w:r>
      <w:r w:rsidR="000B6CA2" w:rsidRPr="0096646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720E6" w:rsidRPr="00966463">
        <w:rPr>
          <w:rFonts w:ascii="Angsana New" w:hAnsi="Angsana New"/>
          <w:sz w:val="30"/>
          <w:szCs w:val="30"/>
          <w:rtl/>
          <w:cs/>
        </w:rPr>
        <w:t xml:space="preserve"> </w:t>
      </w:r>
      <w:r w:rsidR="0016051F" w:rsidRPr="0096646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E61891" w:rsidRPr="0096646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6051F" w:rsidRPr="0096646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61891" w:rsidRPr="0096646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6051F" w:rsidRPr="00966463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627E78" w:rsidRPr="00966463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654F2B" w:rsidRPr="0096646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966463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966463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081" w:type="dxa"/>
        <w:tblInd w:w="558" w:type="dxa"/>
        <w:tblLayout w:type="fixed"/>
        <w:tblLook w:val="04A0"/>
      </w:tblPr>
      <w:tblGrid>
        <w:gridCol w:w="5679"/>
        <w:gridCol w:w="1417"/>
        <w:gridCol w:w="236"/>
        <w:gridCol w:w="34"/>
        <w:gridCol w:w="1431"/>
        <w:gridCol w:w="284"/>
      </w:tblGrid>
      <w:tr w:rsidR="0031137A" w:rsidRPr="00966463" w:rsidTr="00F76FA5">
        <w:trPr>
          <w:cantSplit/>
          <w:tblHeader/>
        </w:trPr>
        <w:tc>
          <w:tcPr>
            <w:tcW w:w="5679" w:type="dxa"/>
          </w:tcPr>
          <w:p w:rsidR="00F0036A" w:rsidRPr="00966463" w:rsidRDefault="00F0036A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4"/>
          </w:tcPr>
          <w:p w:rsidR="00F0036A" w:rsidRPr="00966463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</w:tcPr>
          <w:p w:rsidR="00F0036A" w:rsidRPr="00966463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966463" w:rsidTr="00E61891">
        <w:trPr>
          <w:cantSplit/>
          <w:tblHeader/>
        </w:trPr>
        <w:tc>
          <w:tcPr>
            <w:tcW w:w="5679" w:type="dxa"/>
          </w:tcPr>
          <w:p w:rsidR="00E61891" w:rsidRPr="00966463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61891" w:rsidRPr="00966463" w:rsidRDefault="0001659B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E268DD" w:rsidRPr="00966463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268DD"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627E78" w:rsidRPr="0096646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:rsidR="00E61891" w:rsidRPr="00966463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:rsidR="00E61891" w:rsidRPr="00966463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627E78" w:rsidRPr="0096646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84" w:type="dxa"/>
          </w:tcPr>
          <w:p w:rsidR="00E61891" w:rsidRPr="00966463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966463" w:rsidTr="00E61891">
        <w:trPr>
          <w:trHeight w:val="321"/>
        </w:trPr>
        <w:tc>
          <w:tcPr>
            <w:tcW w:w="5679" w:type="dxa"/>
          </w:tcPr>
          <w:p w:rsidR="00E61891" w:rsidRPr="00966463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:rsidR="00E61891" w:rsidRPr="00966463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61891" w:rsidRPr="00966463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E78" w:rsidRPr="00966463" w:rsidTr="00E61891">
        <w:tc>
          <w:tcPr>
            <w:tcW w:w="5679" w:type="dxa"/>
          </w:tcPr>
          <w:p w:rsidR="00627E78" w:rsidRPr="00966463" w:rsidRDefault="00627E78" w:rsidP="00627E78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bookmarkStart w:id="27" w:name="_Hlk31789410"/>
            <w:r w:rsidRPr="00966463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627E78" w:rsidRPr="00966463" w:rsidRDefault="00494620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844,324</w:t>
            </w:r>
          </w:p>
        </w:tc>
        <w:tc>
          <w:tcPr>
            <w:tcW w:w="270" w:type="dxa"/>
            <w:gridSpan w:val="2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580,161</w:t>
            </w:r>
          </w:p>
        </w:tc>
        <w:tc>
          <w:tcPr>
            <w:tcW w:w="284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E78" w:rsidRPr="00966463" w:rsidTr="00E61891">
        <w:tc>
          <w:tcPr>
            <w:tcW w:w="5679" w:type="dxa"/>
          </w:tcPr>
          <w:p w:rsidR="00627E78" w:rsidRPr="00966463" w:rsidRDefault="00627E78" w:rsidP="00627E78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627E78" w:rsidRPr="00966463" w:rsidRDefault="00494620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139,261</w:t>
            </w:r>
          </w:p>
        </w:tc>
        <w:tc>
          <w:tcPr>
            <w:tcW w:w="270" w:type="dxa"/>
            <w:gridSpan w:val="2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4" w:type="dxa"/>
            <w:vMerge w:val="restart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E78" w:rsidRPr="00966463" w:rsidTr="00E61891">
        <w:tc>
          <w:tcPr>
            <w:tcW w:w="5679" w:type="dxa"/>
          </w:tcPr>
          <w:p w:rsidR="00627E78" w:rsidRPr="00966463" w:rsidRDefault="00627E78" w:rsidP="00627E78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627E78" w:rsidRPr="00966463" w:rsidRDefault="00494620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983,585</w:t>
            </w:r>
          </w:p>
        </w:tc>
        <w:tc>
          <w:tcPr>
            <w:tcW w:w="270" w:type="dxa"/>
            <w:gridSpan w:val="2"/>
            <w:vAlign w:val="bottom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764,711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7"/>
    </w:tbl>
    <w:p w:rsidR="009E4B1F" w:rsidRPr="00966463" w:rsidRDefault="009E4B1F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026105" w:rsidRPr="00966463" w:rsidRDefault="00026105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1" w:type="dxa"/>
        <w:tblInd w:w="558" w:type="dxa"/>
        <w:tblLayout w:type="fixed"/>
        <w:tblLook w:val="04A0"/>
      </w:tblPr>
      <w:tblGrid>
        <w:gridCol w:w="5679"/>
        <w:gridCol w:w="1417"/>
        <w:gridCol w:w="236"/>
        <w:gridCol w:w="34"/>
        <w:gridCol w:w="1431"/>
        <w:gridCol w:w="284"/>
      </w:tblGrid>
      <w:tr w:rsidR="00026105" w:rsidRPr="00966463" w:rsidTr="009B19F1">
        <w:trPr>
          <w:cantSplit/>
          <w:tblHeader/>
        </w:trPr>
        <w:tc>
          <w:tcPr>
            <w:tcW w:w="5679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4"/>
          </w:tcPr>
          <w:p w:rsidR="00026105" w:rsidRPr="00966463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84" w:type="dxa"/>
          </w:tcPr>
          <w:p w:rsidR="00026105" w:rsidRPr="00966463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026105" w:rsidRPr="00966463" w:rsidTr="009B19F1">
        <w:trPr>
          <w:cantSplit/>
          <w:tblHeader/>
        </w:trPr>
        <w:tc>
          <w:tcPr>
            <w:tcW w:w="5679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026105" w:rsidRPr="00966463" w:rsidRDefault="0001659B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026105" w:rsidRPr="00966463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026105"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026105" w:rsidRPr="0096646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:rsidR="00026105" w:rsidRPr="00966463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:rsidR="00026105" w:rsidRPr="00966463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Pr="0096646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84" w:type="dxa"/>
          </w:tcPr>
          <w:p w:rsidR="00026105" w:rsidRPr="00966463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026105" w:rsidRPr="00966463" w:rsidTr="009B19F1">
        <w:trPr>
          <w:trHeight w:val="321"/>
        </w:trPr>
        <w:tc>
          <w:tcPr>
            <w:tcW w:w="5679" w:type="dxa"/>
          </w:tcPr>
          <w:p w:rsidR="00026105" w:rsidRPr="00966463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c>
          <w:tcPr>
            <w:tcW w:w="5679" w:type="dxa"/>
          </w:tcPr>
          <w:p w:rsidR="00026105" w:rsidRPr="00966463" w:rsidRDefault="00026105" w:rsidP="009B19F1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026105" w:rsidRPr="00966463" w:rsidRDefault="004946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641,848</w:t>
            </w:r>
          </w:p>
        </w:tc>
        <w:tc>
          <w:tcPr>
            <w:tcW w:w="270" w:type="dxa"/>
            <w:gridSpan w:val="2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580,161</w:t>
            </w:r>
          </w:p>
        </w:tc>
        <w:tc>
          <w:tcPr>
            <w:tcW w:w="284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c>
          <w:tcPr>
            <w:tcW w:w="5679" w:type="dxa"/>
          </w:tcPr>
          <w:p w:rsidR="00026105" w:rsidRPr="00966463" w:rsidRDefault="00026105" w:rsidP="009B19F1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026105" w:rsidRPr="00966463" w:rsidRDefault="004946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139,261</w:t>
            </w:r>
          </w:p>
        </w:tc>
        <w:tc>
          <w:tcPr>
            <w:tcW w:w="270" w:type="dxa"/>
            <w:gridSpan w:val="2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4" w:type="dxa"/>
            <w:vMerge w:val="restart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966463" w:rsidTr="009B19F1">
        <w:tc>
          <w:tcPr>
            <w:tcW w:w="5679" w:type="dxa"/>
          </w:tcPr>
          <w:p w:rsidR="00026105" w:rsidRPr="00966463" w:rsidRDefault="00026105" w:rsidP="009B19F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26105" w:rsidRPr="00966463" w:rsidRDefault="004946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781,109</w:t>
            </w:r>
          </w:p>
        </w:tc>
        <w:tc>
          <w:tcPr>
            <w:tcW w:w="270" w:type="dxa"/>
            <w:gridSpan w:val="2"/>
            <w:vAlign w:val="bottom"/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764,711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026105" w:rsidRPr="00966463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26105" w:rsidRPr="00966463" w:rsidRDefault="00026105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026105" w:rsidRPr="00966463" w:rsidRDefault="00026105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BA4B06" w:rsidRPr="00966463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966463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966463">
        <w:rPr>
          <w:rFonts w:ascii="Angsana New" w:hAnsi="Angsana New"/>
          <w:sz w:val="30"/>
          <w:szCs w:val="30"/>
          <w:cs/>
        </w:rPr>
        <w:t>ต่าง ๆ</w:t>
      </w:r>
      <w:r w:rsidRPr="00966463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:rsidR="002D7E42" w:rsidRPr="00966463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:rsidR="00BA4B06" w:rsidRPr="00966463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6463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:rsidR="00BA4B06" w:rsidRPr="00966463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22D53" w:rsidRPr="00966463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ณ วันที่</w:t>
      </w:r>
      <w:r w:rsidRPr="0096646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720E6" w:rsidRPr="00966463">
        <w:rPr>
          <w:rFonts w:ascii="Angsana New" w:hAnsi="Angsana New"/>
          <w:sz w:val="30"/>
          <w:szCs w:val="30"/>
          <w:cs/>
        </w:rPr>
        <w:t xml:space="preserve"> </w:t>
      </w:r>
      <w:r w:rsidR="0013515C" w:rsidRPr="0096646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966463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966463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966463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966463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100945" w:rsidRPr="00966463">
        <w:rPr>
          <w:rFonts w:ascii="Angsana New" w:hAnsi="Angsana New"/>
          <w:spacing w:val="2"/>
          <w:sz w:val="30"/>
          <w:szCs w:val="30"/>
        </w:rPr>
        <w:t>63</w:t>
      </w:r>
      <w:r w:rsidR="00066419" w:rsidRPr="00966463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966463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BA4B06" w:rsidRPr="00966463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966463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96646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966463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966463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647FD7" w:rsidRPr="00966463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114872" w:rsidRPr="00966463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966463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100945" w:rsidRPr="00966463">
        <w:rPr>
          <w:rFonts w:ascii="Angsana New" w:hAnsi="Angsana New"/>
          <w:i/>
          <w:iCs/>
          <w:spacing w:val="2"/>
          <w:sz w:val="30"/>
          <w:szCs w:val="30"/>
        </w:rPr>
        <w:t>63</w:t>
      </w:r>
      <w:r w:rsidR="00BA4B06" w:rsidRPr="00966463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966463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:rsidR="00A65C59" w:rsidRPr="00966463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3D49" w:rsidRPr="00966463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966463">
        <w:rPr>
          <w:rFonts w:ascii="Angsana New" w:hAnsi="Angsana New"/>
          <w:sz w:val="30"/>
          <w:szCs w:val="30"/>
          <w:cs/>
        </w:rPr>
        <w:t>ณ วันท</w:t>
      </w:r>
      <w:r w:rsidR="00D77624" w:rsidRPr="00966463">
        <w:rPr>
          <w:rFonts w:ascii="Angsana New" w:hAnsi="Angsana New"/>
          <w:sz w:val="30"/>
          <w:szCs w:val="30"/>
          <w:cs/>
        </w:rPr>
        <w:t xml:space="preserve">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720E6" w:rsidRPr="00966463">
        <w:rPr>
          <w:rFonts w:ascii="Angsana New" w:hAnsi="Angsana New"/>
          <w:sz w:val="30"/>
          <w:szCs w:val="30"/>
          <w:cs/>
        </w:rPr>
        <w:t xml:space="preserve"> </w:t>
      </w:r>
      <w:r w:rsidR="003B238E" w:rsidRPr="00966463">
        <w:rPr>
          <w:rFonts w:ascii="Angsana New" w:hAnsi="Angsana New" w:hint="cs"/>
          <w:sz w:val="30"/>
          <w:szCs w:val="30"/>
          <w:cs/>
        </w:rPr>
        <w:t>บ</w:t>
      </w:r>
      <w:r w:rsidR="0013515C" w:rsidRPr="00966463">
        <w:rPr>
          <w:rFonts w:ascii="Angsana New" w:hAnsi="Angsana New"/>
          <w:sz w:val="30"/>
          <w:szCs w:val="30"/>
          <w:cs/>
        </w:rPr>
        <w:t>ริษัท</w:t>
      </w:r>
      <w:r w:rsidRPr="00966463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966463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966463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96646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966463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966463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966463">
        <w:rPr>
          <w:rFonts w:ascii="Angsana New" w:hAnsi="Angsana New"/>
          <w:sz w:val="30"/>
          <w:szCs w:val="30"/>
        </w:rPr>
        <w:t>MLR</w:t>
      </w:r>
      <w:r w:rsidR="004D556F" w:rsidRPr="00966463">
        <w:rPr>
          <w:rFonts w:ascii="Angsana New" w:hAnsi="Angsana New"/>
          <w:sz w:val="30"/>
          <w:szCs w:val="30"/>
          <w:cs/>
        </w:rPr>
        <w:t xml:space="preserve"> </w:t>
      </w:r>
      <w:r w:rsidR="004D556F" w:rsidRPr="00966463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966463">
        <w:rPr>
          <w:rFonts w:ascii="Angsana New" w:hAnsi="Angsana New"/>
          <w:sz w:val="30"/>
          <w:szCs w:val="30"/>
        </w:rPr>
        <w:t>2</w:t>
      </w:r>
      <w:r w:rsidR="009D3452" w:rsidRPr="00966463">
        <w:rPr>
          <w:rFonts w:ascii="Angsana New" w:hAnsi="Angsana New"/>
          <w:sz w:val="30"/>
          <w:szCs w:val="30"/>
          <w:cs/>
        </w:rPr>
        <w:t xml:space="preserve"> </w:t>
      </w:r>
      <w:r w:rsidR="009D3452" w:rsidRPr="00966463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966463">
        <w:rPr>
          <w:rFonts w:ascii="Angsana New" w:hAnsi="Angsana New"/>
          <w:sz w:val="30"/>
          <w:szCs w:val="30"/>
        </w:rPr>
        <w:t>MOR</w:t>
      </w:r>
      <w:r w:rsidR="004D556F" w:rsidRPr="00966463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966463">
        <w:rPr>
          <w:rFonts w:ascii="Angsana New" w:hAnsi="Angsana New"/>
          <w:sz w:val="30"/>
          <w:szCs w:val="30"/>
        </w:rPr>
        <w:t>2</w:t>
      </w:r>
      <w:r w:rsidR="009D3452" w:rsidRPr="00966463">
        <w:rPr>
          <w:rFonts w:ascii="Angsana New" w:hAnsi="Angsana New"/>
          <w:sz w:val="30"/>
          <w:szCs w:val="30"/>
          <w:cs/>
        </w:rPr>
        <w:t xml:space="preserve"> </w:t>
      </w:r>
    </w:p>
    <w:p w:rsidR="00C24E18" w:rsidRPr="00966463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Pr="00966463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Pr="00966463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545E8" w:rsidRPr="00966463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966463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7579FC" w:rsidRPr="00966463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0"/>
          <w:szCs w:val="10"/>
          <w:cs/>
        </w:rPr>
      </w:pPr>
    </w:p>
    <w:p w:rsidR="00D545E8" w:rsidRPr="00966463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ab/>
      </w:r>
      <w:r w:rsidR="00A64C8E" w:rsidRPr="00966463">
        <w:rPr>
          <w:rFonts w:ascii="Angsana New" w:hAnsi="Angsana New"/>
          <w:sz w:val="30"/>
          <w:szCs w:val="30"/>
          <w:cs/>
        </w:rPr>
        <w:t>บริษัท</w:t>
      </w:r>
      <w:r w:rsidRPr="00966463">
        <w:rPr>
          <w:rFonts w:ascii="Angsana New" w:hAnsi="Angsana New"/>
          <w:sz w:val="30"/>
          <w:szCs w:val="30"/>
          <w:cs/>
        </w:rPr>
        <w:t>มี</w:t>
      </w:r>
      <w:r w:rsidR="00D545E8" w:rsidRPr="00966463">
        <w:rPr>
          <w:rFonts w:ascii="Angsana New" w:hAnsi="Angsana New"/>
          <w:sz w:val="30"/>
          <w:szCs w:val="30"/>
          <w:cs/>
        </w:rPr>
        <w:t>เงินกู้</w:t>
      </w:r>
      <w:r w:rsidR="00D83132" w:rsidRPr="00966463">
        <w:rPr>
          <w:rFonts w:ascii="Angsana New" w:hAnsi="Angsana New"/>
          <w:sz w:val="30"/>
          <w:szCs w:val="30"/>
          <w:cs/>
        </w:rPr>
        <w:t>ยืม</w:t>
      </w:r>
      <w:r w:rsidR="00266439" w:rsidRPr="00966463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966463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966463">
        <w:rPr>
          <w:rFonts w:ascii="Angsana New" w:hAnsi="Angsana New" w:hint="cs"/>
          <w:sz w:val="30"/>
          <w:szCs w:val="30"/>
          <w:cs/>
        </w:rPr>
        <w:t>สี่</w:t>
      </w:r>
      <w:r w:rsidRPr="00966463">
        <w:rPr>
          <w:rFonts w:ascii="Angsana New" w:hAnsi="Angsana New"/>
          <w:sz w:val="30"/>
          <w:szCs w:val="30"/>
          <w:cs/>
        </w:rPr>
        <w:t>แห่ง</w:t>
      </w:r>
      <w:r w:rsidR="00D545E8" w:rsidRPr="00966463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31137A" w:rsidRPr="00966463" w:rsidTr="00F76FA5">
        <w:trPr>
          <w:cantSplit/>
          <w:tblHeader/>
        </w:trPr>
        <w:tc>
          <w:tcPr>
            <w:tcW w:w="810" w:type="dxa"/>
            <w:vAlign w:val="bottom"/>
          </w:tcPr>
          <w:p w:rsidR="003C2DD9" w:rsidRPr="00966463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3C2DD9" w:rsidRPr="00966463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3C2DD9" w:rsidRPr="00966463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3C2DD9" w:rsidRPr="00966463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3C2DD9" w:rsidRPr="00966463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:rsidR="003C2DD9" w:rsidRPr="00966463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</w:t>
            </w:r>
            <w:r w:rsidR="009C527F" w:rsidRPr="0096646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พาะกิจการ</w:t>
            </w:r>
          </w:p>
        </w:tc>
        <w:tc>
          <w:tcPr>
            <w:tcW w:w="255" w:type="dxa"/>
          </w:tcPr>
          <w:p w:rsidR="003C2DD9" w:rsidRPr="00966463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966463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8" w:name="_Hlk31789632"/>
            <w:r w:rsidRPr="00966463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C25378" w:rsidRPr="00966463" w:rsidRDefault="0001659B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C25378" w:rsidRPr="00966463" w:rsidRDefault="00C25378" w:rsidP="0064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="00647FD7" w:rsidRPr="0096646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5" w:type="dxa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966463" w:rsidTr="0047603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C25378" w:rsidRPr="00966463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:rsidR="00C25378" w:rsidRPr="00966463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96646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96646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966463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C25378" w:rsidRPr="00966463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627E78" w:rsidRPr="00966463" w:rsidTr="00476035">
        <w:tc>
          <w:tcPr>
            <w:tcW w:w="810" w:type="dxa"/>
            <w:tcBorders>
              <w:top w:val="single" w:sz="4" w:space="0" w:color="FFFFFF"/>
            </w:tcBorders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627E78" w:rsidRPr="00966463" w:rsidRDefault="00641F7C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46.13</w:t>
            </w:r>
          </w:p>
        </w:tc>
        <w:tc>
          <w:tcPr>
            <w:tcW w:w="270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69.5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5" w:type="dxa"/>
            <w:vMerge w:val="restart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E78" w:rsidRPr="00966463" w:rsidTr="00476035">
        <w:tc>
          <w:tcPr>
            <w:tcW w:w="810" w:type="dxa"/>
            <w:tcBorders>
              <w:top w:val="single" w:sz="4" w:space="0" w:color="FFFFFF"/>
            </w:tcBorders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966463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627E78" w:rsidRPr="00966463" w:rsidRDefault="00641F7C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6.51</w:t>
            </w:r>
          </w:p>
        </w:tc>
        <w:tc>
          <w:tcPr>
            <w:tcW w:w="270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8.07</w:t>
            </w:r>
          </w:p>
        </w:tc>
        <w:tc>
          <w:tcPr>
            <w:tcW w:w="255" w:type="dxa"/>
            <w:vMerge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E78" w:rsidRPr="00966463" w:rsidTr="00476035">
        <w:tc>
          <w:tcPr>
            <w:tcW w:w="810" w:type="dxa"/>
            <w:tcBorders>
              <w:top w:val="single" w:sz="4" w:space="0" w:color="FFFFFF"/>
            </w:tcBorders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966463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627E78" w:rsidRPr="00966463" w:rsidRDefault="00641F7C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7.36</w:t>
            </w:r>
          </w:p>
        </w:tc>
        <w:tc>
          <w:tcPr>
            <w:tcW w:w="270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9.05</w:t>
            </w:r>
          </w:p>
        </w:tc>
        <w:tc>
          <w:tcPr>
            <w:tcW w:w="255" w:type="dxa"/>
            <w:vMerge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E78" w:rsidRPr="00966463" w:rsidTr="00476035">
        <w:tc>
          <w:tcPr>
            <w:tcW w:w="810" w:type="dxa"/>
            <w:tcBorders>
              <w:top w:val="single" w:sz="4" w:space="0" w:color="FFFFFF"/>
            </w:tcBorders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966463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6463">
              <w:rPr>
                <w:rFonts w:ascii="Angsana New" w:hAnsi="Angsana New"/>
                <w:sz w:val="26"/>
                <w:szCs w:val="26"/>
              </w:rPr>
              <w:t>256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1.</w:t>
            </w:r>
            <w:r w:rsidR="00641F7C" w:rsidRPr="00966463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2.12</w:t>
            </w:r>
          </w:p>
        </w:tc>
        <w:tc>
          <w:tcPr>
            <w:tcW w:w="255" w:type="dxa"/>
            <w:vMerge/>
          </w:tcPr>
          <w:p w:rsidR="00627E78" w:rsidRPr="00966463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966463" w:rsidTr="00581E0E">
        <w:tc>
          <w:tcPr>
            <w:tcW w:w="810" w:type="dxa"/>
            <w:tcBorders>
              <w:top w:val="single" w:sz="4" w:space="0" w:color="FFFFFF"/>
            </w:tcBorders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66463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966463">
              <w:rPr>
                <w:rFonts w:ascii="Angsana New" w:hAnsi="Angsana New"/>
                <w:sz w:val="24"/>
                <w:szCs w:val="24"/>
              </w:rPr>
              <w:t>2</w:t>
            </w:r>
            <w:r w:rsidRPr="00966463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96646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66463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96646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66463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966463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96646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0B1A60" w:rsidRPr="00966463" w:rsidRDefault="00641F7C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159.50</w:t>
            </w:r>
          </w:p>
        </w:tc>
        <w:tc>
          <w:tcPr>
            <w:tcW w:w="270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966463" w:rsidRDefault="00627E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173.00</w:t>
            </w:r>
          </w:p>
        </w:tc>
        <w:tc>
          <w:tcPr>
            <w:tcW w:w="255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966463" w:rsidTr="00581E0E">
        <w:tc>
          <w:tcPr>
            <w:tcW w:w="810" w:type="dxa"/>
            <w:tcBorders>
              <w:top w:val="single" w:sz="4" w:space="0" w:color="FFFFFF"/>
            </w:tcBorders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966463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64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966463" w:rsidRDefault="00641F7C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2.61</w:t>
            </w:r>
          </w:p>
        </w:tc>
        <w:tc>
          <w:tcPr>
            <w:tcW w:w="270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3</w:t>
            </w:r>
            <w:r w:rsidR="00627E78" w:rsidRPr="00966463">
              <w:rPr>
                <w:rFonts w:ascii="Angsana New" w:hAnsi="Angsana New"/>
                <w:sz w:val="26"/>
                <w:szCs w:val="26"/>
              </w:rPr>
              <w:t>.06</w:t>
            </w:r>
          </w:p>
        </w:tc>
        <w:tc>
          <w:tcPr>
            <w:tcW w:w="255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966463" w:rsidTr="00581E0E">
        <w:tc>
          <w:tcPr>
            <w:tcW w:w="810" w:type="dxa"/>
            <w:tcBorders>
              <w:top w:val="single" w:sz="4" w:space="0" w:color="FFFFFF"/>
            </w:tcBorders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966463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966463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64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966463" w:rsidRDefault="00641F7C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5.89</w:t>
            </w:r>
          </w:p>
        </w:tc>
        <w:tc>
          <w:tcPr>
            <w:tcW w:w="270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966463" w:rsidRDefault="00627E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6.89</w:t>
            </w:r>
          </w:p>
        </w:tc>
        <w:tc>
          <w:tcPr>
            <w:tcW w:w="255" w:type="dxa"/>
          </w:tcPr>
          <w:p w:rsidR="00D22A78" w:rsidRPr="00966463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966463" w:rsidTr="00476035">
        <w:tc>
          <w:tcPr>
            <w:tcW w:w="810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966463" w:rsidRDefault="00641F7C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26"/>
                <w:szCs w:val="26"/>
              </w:rPr>
              <w:t>229.76</w:t>
            </w:r>
          </w:p>
        </w:tc>
        <w:tc>
          <w:tcPr>
            <w:tcW w:w="270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966463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26"/>
                <w:szCs w:val="26"/>
              </w:rPr>
              <w:t>271.73</w:t>
            </w:r>
          </w:p>
        </w:tc>
        <w:tc>
          <w:tcPr>
            <w:tcW w:w="255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137A" w:rsidRPr="00966463" w:rsidTr="00476035">
        <w:tc>
          <w:tcPr>
            <w:tcW w:w="7284" w:type="dxa"/>
            <w:gridSpan w:val="5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966463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>(</w:t>
            </w:r>
            <w:r w:rsidR="00641F7C" w:rsidRPr="00966463">
              <w:rPr>
                <w:rFonts w:ascii="Angsana New" w:hAnsi="Angsana New"/>
                <w:sz w:val="26"/>
                <w:szCs w:val="26"/>
              </w:rPr>
              <w:t>90.50</w:t>
            </w:r>
            <w:r w:rsidRPr="0096646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27E78" w:rsidRPr="00966463">
              <w:rPr>
                <w:rFonts w:ascii="Angsana New" w:hAnsi="Angsana New"/>
                <w:sz w:val="26"/>
                <w:szCs w:val="26"/>
              </w:rPr>
              <w:t>87.18</w:t>
            </w:r>
            <w:r w:rsidRPr="0096646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966463" w:rsidTr="00476035">
        <w:tc>
          <w:tcPr>
            <w:tcW w:w="7284" w:type="dxa"/>
            <w:gridSpan w:val="5"/>
            <w:tcBorders>
              <w:bottom w:val="nil"/>
            </w:tcBorders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966463" w:rsidRDefault="00641F7C" w:rsidP="0018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6463">
              <w:rPr>
                <w:rFonts w:ascii="Angsana New" w:hAnsi="Angsana New"/>
                <w:b/>
                <w:bCs/>
                <w:sz w:val="26"/>
                <w:szCs w:val="26"/>
              </w:rPr>
              <w:t>139.26</w:t>
            </w:r>
          </w:p>
        </w:tc>
        <w:tc>
          <w:tcPr>
            <w:tcW w:w="270" w:type="dxa"/>
            <w:tcBorders>
              <w:bottom w:val="nil"/>
            </w:tcBorders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966463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6463">
              <w:rPr>
                <w:rFonts w:ascii="Angsana New" w:hAnsi="Angsana New"/>
                <w:b/>
                <w:bCs/>
                <w:sz w:val="26"/>
                <w:szCs w:val="26"/>
              </w:rPr>
              <w:t>184.55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:rsidR="00780E7A" w:rsidRPr="00966463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8"/>
    </w:tbl>
    <w:p w:rsidR="00861F9C" w:rsidRPr="00966463" w:rsidRDefault="00861F9C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:rsidR="000F6A61" w:rsidRPr="00966463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720E6" w:rsidRPr="00966463">
        <w:rPr>
          <w:rFonts w:ascii="Angsana New" w:hAnsi="Angsana New"/>
          <w:sz w:val="30"/>
          <w:szCs w:val="30"/>
          <w:cs/>
        </w:rPr>
        <w:t xml:space="preserve"> </w:t>
      </w:r>
      <w:r w:rsidR="00861F9C" w:rsidRPr="009664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AA4484" w:rsidRPr="00966463">
        <w:rPr>
          <w:rFonts w:ascii="Angsana New" w:hAnsi="Angsana New"/>
          <w:sz w:val="30"/>
          <w:szCs w:val="30"/>
        </w:rPr>
        <w:t>31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r w:rsidR="00AA4484" w:rsidRPr="00966463">
        <w:rPr>
          <w:rFonts w:ascii="Angsana New" w:hAnsi="Angsana New"/>
          <w:sz w:val="30"/>
          <w:szCs w:val="30"/>
          <w:cs/>
        </w:rPr>
        <w:t>ธันวาคม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r w:rsidR="00E0108C" w:rsidRPr="00966463">
        <w:rPr>
          <w:rFonts w:ascii="Angsana New" w:hAnsi="Angsana New"/>
          <w:sz w:val="30"/>
          <w:szCs w:val="30"/>
        </w:rPr>
        <w:t>2</w:t>
      </w:r>
      <w:r w:rsidR="00051987" w:rsidRPr="00966463">
        <w:rPr>
          <w:rFonts w:ascii="Angsana New" w:hAnsi="Angsana New"/>
          <w:sz w:val="30"/>
          <w:szCs w:val="30"/>
        </w:rPr>
        <w:t>56</w:t>
      </w:r>
      <w:r w:rsidR="00627E78" w:rsidRPr="00966463">
        <w:rPr>
          <w:rFonts w:ascii="Angsana New" w:hAnsi="Angsana New"/>
          <w:sz w:val="30"/>
          <w:szCs w:val="30"/>
        </w:rPr>
        <w:t>5</w:t>
      </w:r>
      <w:r w:rsidRPr="00966463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:rsidR="005024A2" w:rsidRPr="00966463" w:rsidRDefault="005024A2" w:rsidP="005024A2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/>
      </w:tblPr>
      <w:tblGrid>
        <w:gridCol w:w="6480"/>
        <w:gridCol w:w="1170"/>
        <w:gridCol w:w="270"/>
        <w:gridCol w:w="1260"/>
      </w:tblGrid>
      <w:tr w:rsidR="0031137A" w:rsidRPr="00966463">
        <w:tc>
          <w:tcPr>
            <w:tcW w:w="6480" w:type="dxa"/>
          </w:tcPr>
          <w:p w:rsidR="00B76E62" w:rsidRPr="00966463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6E62" w:rsidRPr="00966463" w:rsidRDefault="0001659B" w:rsidP="0064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0108C" w:rsidRPr="00966463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966463">
              <w:rPr>
                <w:rFonts w:ascii="Angsana New" w:hAnsi="Angsana New"/>
                <w:sz w:val="30"/>
                <w:szCs w:val="30"/>
              </w:rPr>
              <w:t>6</w:t>
            </w:r>
            <w:r w:rsidR="00647FD7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76E62" w:rsidRPr="00966463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6ED5" w:rsidRPr="00966463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B76E62" w:rsidRPr="00966463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966463">
              <w:rPr>
                <w:rFonts w:ascii="Angsana New" w:hAnsi="Angsana New"/>
                <w:sz w:val="30"/>
                <w:szCs w:val="30"/>
              </w:rPr>
              <w:t>6</w:t>
            </w:r>
            <w:r w:rsidR="00627E78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966463">
        <w:tc>
          <w:tcPr>
            <w:tcW w:w="6480" w:type="dxa"/>
          </w:tcPr>
          <w:p w:rsidR="00B76E62" w:rsidRPr="00966463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76E62" w:rsidRPr="00966463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966463">
        <w:tc>
          <w:tcPr>
            <w:tcW w:w="6480" w:type="dxa"/>
          </w:tcPr>
          <w:p w:rsidR="008A53DD" w:rsidRPr="00966463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A53DD" w:rsidRPr="00966463" w:rsidRDefault="002726AD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629,187</w:t>
            </w:r>
          </w:p>
        </w:tc>
        <w:tc>
          <w:tcPr>
            <w:tcW w:w="270" w:type="dxa"/>
            <w:vAlign w:val="bottom"/>
          </w:tcPr>
          <w:p w:rsidR="008A53DD" w:rsidRPr="00966463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3DD" w:rsidRPr="00966463" w:rsidRDefault="00627E78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627,213</w:t>
            </w:r>
          </w:p>
        </w:tc>
      </w:tr>
    </w:tbl>
    <w:p w:rsidR="001F777F" w:rsidRPr="00966463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17208" w:rsidRPr="00966463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9" w:name="_Hlk506205301"/>
      <w:r w:rsidRPr="00966463">
        <w:rPr>
          <w:rFonts w:ascii="Angsana New" w:hAnsi="Angsana New"/>
          <w:sz w:val="30"/>
          <w:szCs w:val="30"/>
          <w:cs/>
        </w:rPr>
        <w:lastRenderedPageBreak/>
        <w:t xml:space="preserve">บริษัทได้นำที่ดิน </w:t>
      </w:r>
      <w:r w:rsidRPr="00966463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966463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966463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966463">
        <w:rPr>
          <w:rFonts w:ascii="Angsana New" w:hAnsi="Angsana New"/>
          <w:sz w:val="30"/>
          <w:szCs w:val="30"/>
          <w:cs/>
        </w:rPr>
        <w:t xml:space="preserve"> รวมทั้งกิจการที่เกี่ยวข้องกันเป็นผู้ค้ำประกันเพื่อใช้เป็นหลักประกัน</w:t>
      </w:r>
      <w:r w:rsidRPr="00966463">
        <w:rPr>
          <w:rFonts w:ascii="Angsana New" w:hAnsi="Angsana New" w:hint="cs"/>
          <w:sz w:val="30"/>
          <w:szCs w:val="30"/>
          <w:cs/>
        </w:rPr>
        <w:t>วง</w:t>
      </w:r>
      <w:r w:rsidRPr="00966463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966463">
        <w:rPr>
          <w:rFonts w:ascii="Angsana New" w:hAnsi="Angsana New" w:hint="cs"/>
          <w:sz w:val="30"/>
          <w:szCs w:val="30"/>
          <w:cs/>
        </w:rPr>
        <w:t>ของบริษัท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</w:p>
    <w:p w:rsidR="007E7593" w:rsidRPr="00966463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29"/>
    <w:p w:rsidR="00E3011B" w:rsidRPr="00966463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966463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966463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966463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966463">
        <w:rPr>
          <w:rFonts w:ascii="Angsana New" w:hAnsi="Angsana New"/>
          <w:sz w:val="30"/>
          <w:szCs w:val="30"/>
        </w:rPr>
        <w:t xml:space="preserve"> </w:t>
      </w:r>
      <w:r w:rsidR="00EB334E" w:rsidRPr="00966463">
        <w:rPr>
          <w:rFonts w:ascii="Angsana New" w:hAnsi="Angsana New"/>
          <w:sz w:val="30"/>
          <w:szCs w:val="30"/>
        </w:rPr>
        <w:t xml:space="preserve">1.5 </w:t>
      </w:r>
      <w:r w:rsidR="00EB334E" w:rsidRPr="00966463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966463">
        <w:rPr>
          <w:rFonts w:ascii="Angsana New" w:hAnsi="Angsana New"/>
          <w:sz w:val="30"/>
          <w:szCs w:val="30"/>
        </w:rPr>
        <w:t xml:space="preserve">, </w:t>
      </w:r>
      <w:r w:rsidR="00624E6A" w:rsidRPr="00966463">
        <w:rPr>
          <w:rFonts w:ascii="Angsana New" w:hAnsi="Angsana New"/>
          <w:sz w:val="30"/>
          <w:szCs w:val="30"/>
        </w:rPr>
        <w:t>2</w:t>
      </w:r>
      <w:r w:rsidRPr="00966463">
        <w:rPr>
          <w:rFonts w:ascii="Angsana New" w:hAnsi="Angsana New"/>
          <w:sz w:val="30"/>
          <w:szCs w:val="30"/>
        </w:rPr>
        <w:t xml:space="preserve"> </w:t>
      </w:r>
      <w:r w:rsidRPr="00966463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966463">
        <w:rPr>
          <w:rFonts w:ascii="Angsana New" w:hAnsi="Angsana New"/>
          <w:sz w:val="30"/>
          <w:szCs w:val="30"/>
        </w:rPr>
        <w:t>2.25</w:t>
      </w:r>
      <w:r w:rsidRPr="00966463">
        <w:rPr>
          <w:rFonts w:ascii="Angsana New" w:hAnsi="Angsana New"/>
          <w:sz w:val="30"/>
          <w:szCs w:val="30"/>
        </w:rPr>
        <w:t xml:space="preserve"> </w:t>
      </w:r>
      <w:r w:rsidRPr="00966463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966463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966463">
        <w:rPr>
          <w:rFonts w:ascii="Angsana New" w:hAnsi="Angsana New"/>
          <w:sz w:val="30"/>
          <w:szCs w:val="30"/>
        </w:rPr>
        <w:t xml:space="preserve">DSCR) </w:t>
      </w:r>
      <w:r w:rsidRPr="00966463">
        <w:rPr>
          <w:rFonts w:ascii="Angsana New" w:hAnsi="Angsana New"/>
          <w:sz w:val="30"/>
          <w:szCs w:val="30"/>
          <w:cs/>
        </w:rPr>
        <w:t>ต้องไม่</w:t>
      </w:r>
      <w:r w:rsidRPr="00966463">
        <w:rPr>
          <w:rFonts w:ascii="Angsana New" w:hAnsi="Angsana New" w:hint="cs"/>
          <w:sz w:val="30"/>
          <w:szCs w:val="30"/>
          <w:cs/>
        </w:rPr>
        <w:t>น้อย</w:t>
      </w:r>
      <w:r w:rsidRPr="00966463">
        <w:rPr>
          <w:rFonts w:ascii="Angsana New" w:hAnsi="Angsana New"/>
          <w:sz w:val="30"/>
          <w:szCs w:val="30"/>
          <w:cs/>
        </w:rPr>
        <w:t xml:space="preserve">กว่า </w:t>
      </w:r>
      <w:r w:rsidRPr="00966463">
        <w:rPr>
          <w:rFonts w:ascii="Angsana New" w:hAnsi="Angsana New"/>
          <w:sz w:val="30"/>
          <w:szCs w:val="30"/>
        </w:rPr>
        <w:t>1.5</w:t>
      </w:r>
      <w:r w:rsidRPr="00966463">
        <w:rPr>
          <w:rFonts w:ascii="Angsana New" w:hAnsi="Angsana New"/>
          <w:sz w:val="30"/>
          <w:szCs w:val="30"/>
          <w:cs/>
        </w:rPr>
        <w:t xml:space="preserve"> เท่า </w:t>
      </w:r>
      <w:r w:rsidRPr="009664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966463">
        <w:rPr>
          <w:rFonts w:ascii="Angsana New" w:hAnsi="Angsana New"/>
          <w:sz w:val="30"/>
          <w:szCs w:val="30"/>
        </w:rPr>
        <w:t>1.3</w:t>
      </w:r>
      <w:r w:rsidRPr="00966463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:rsidR="00605B8E" w:rsidRPr="00966463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8C5EB0" w:rsidRPr="00966463" w:rsidRDefault="00332B5B" w:rsidP="00FC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 xml:space="preserve">ณ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720E6" w:rsidRPr="00966463">
        <w:rPr>
          <w:rFonts w:ascii="Angsana New" w:hAnsi="Angsana New"/>
          <w:sz w:val="30"/>
          <w:szCs w:val="30"/>
          <w:cs/>
        </w:rPr>
        <w:t xml:space="preserve"> </w:t>
      </w:r>
      <w:r w:rsidR="008C5EB0" w:rsidRPr="00966463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30" w:name="_Hlk118470382"/>
      <w:r w:rsidR="002726AD" w:rsidRPr="00966463">
        <w:rPr>
          <w:rFonts w:ascii="Angsana New" w:hAnsi="Angsana New"/>
          <w:sz w:val="30"/>
          <w:szCs w:val="30"/>
        </w:rPr>
        <w:t>1</w:t>
      </w:r>
      <w:r w:rsidR="006112F6" w:rsidRPr="00966463">
        <w:rPr>
          <w:rFonts w:ascii="Angsana New" w:hAnsi="Angsana New"/>
          <w:sz w:val="30"/>
          <w:szCs w:val="30"/>
        </w:rPr>
        <w:t>.</w:t>
      </w:r>
      <w:r w:rsidR="002726AD" w:rsidRPr="00966463">
        <w:rPr>
          <w:rFonts w:ascii="Angsana New" w:hAnsi="Angsana New"/>
          <w:sz w:val="30"/>
          <w:szCs w:val="30"/>
        </w:rPr>
        <w:t>03</w:t>
      </w:r>
      <w:r w:rsidR="006112F6" w:rsidRPr="00966463">
        <w:rPr>
          <w:rFonts w:ascii="Angsana New" w:hAnsi="Angsana New"/>
          <w:sz w:val="30"/>
          <w:szCs w:val="30"/>
        </w:rPr>
        <w:t xml:space="preserve"> </w:t>
      </w:r>
      <w:bookmarkEnd w:id="30"/>
      <w:r w:rsidR="00FB2F4A" w:rsidRPr="00966463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966463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966463">
        <w:rPr>
          <w:rFonts w:ascii="Angsana New" w:hAnsi="Angsana New"/>
          <w:sz w:val="30"/>
          <w:szCs w:val="30"/>
        </w:rPr>
        <w:t xml:space="preserve">DSCR) </w:t>
      </w:r>
      <w:bookmarkStart w:id="31" w:name="_Hlk55304941"/>
      <w:r w:rsidR="005C5F30" w:rsidRPr="00966463">
        <w:rPr>
          <w:rFonts w:ascii="Angsana New" w:hAnsi="Angsana New"/>
          <w:sz w:val="30"/>
          <w:szCs w:val="30"/>
        </w:rPr>
        <w:t>2.11</w:t>
      </w:r>
      <w:r w:rsidR="00FB2F4A" w:rsidRPr="00966463">
        <w:rPr>
          <w:rFonts w:ascii="Angsana New" w:hAnsi="Angsana New"/>
          <w:sz w:val="30"/>
          <w:szCs w:val="30"/>
        </w:rPr>
        <w:t xml:space="preserve"> </w:t>
      </w:r>
      <w:bookmarkEnd w:id="31"/>
      <w:r w:rsidR="00FB2F4A" w:rsidRPr="00966463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966463">
        <w:rPr>
          <w:rFonts w:ascii="Angsana New" w:hAnsi="Angsana New"/>
          <w:sz w:val="30"/>
          <w:szCs w:val="30"/>
        </w:rPr>
        <w:t xml:space="preserve"> </w:t>
      </w:r>
    </w:p>
    <w:p w:rsidR="006C454C" w:rsidRPr="00966463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6646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720E6" w:rsidRPr="00966463">
        <w:rPr>
          <w:rFonts w:ascii="Angsana New" w:hAnsi="Angsana New"/>
          <w:sz w:val="30"/>
          <w:szCs w:val="30"/>
          <w:cs/>
        </w:rPr>
        <w:t xml:space="preserve"> </w:t>
      </w:r>
      <w:r w:rsidR="00861F9C" w:rsidRPr="009664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966463">
        <w:rPr>
          <w:rFonts w:ascii="Angsana New" w:hAnsi="Angsana New"/>
          <w:sz w:val="30"/>
          <w:szCs w:val="30"/>
        </w:rPr>
        <w:t>31</w:t>
      </w:r>
      <w:r w:rsidR="00861F9C" w:rsidRPr="0096646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966463">
        <w:rPr>
          <w:rFonts w:ascii="Angsana New" w:hAnsi="Angsana New"/>
          <w:sz w:val="30"/>
          <w:szCs w:val="30"/>
        </w:rPr>
        <w:t>256</w:t>
      </w:r>
      <w:r w:rsidR="00721297" w:rsidRPr="00966463">
        <w:rPr>
          <w:rFonts w:ascii="Angsana New" w:hAnsi="Angsana New"/>
          <w:sz w:val="30"/>
          <w:szCs w:val="30"/>
        </w:rPr>
        <w:t>5</w:t>
      </w:r>
      <w:r w:rsidR="00861F9C" w:rsidRPr="00966463">
        <w:rPr>
          <w:rFonts w:ascii="Angsana New" w:hAnsi="Angsana New"/>
          <w:sz w:val="30"/>
          <w:szCs w:val="30"/>
          <w:cs/>
        </w:rPr>
        <w:t xml:space="preserve"> </w:t>
      </w:r>
      <w:r w:rsidR="00E62F99" w:rsidRPr="00966463">
        <w:rPr>
          <w:rFonts w:ascii="Angsana New" w:hAnsi="Angsana New" w:hint="cs"/>
          <w:sz w:val="30"/>
          <w:szCs w:val="30"/>
          <w:cs/>
        </w:rPr>
        <w:t>กลุ่ม</w:t>
      </w:r>
      <w:r w:rsidRPr="00966463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966463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966463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720" w:type="dxa"/>
        <w:tblInd w:w="558" w:type="dxa"/>
        <w:tblLayout w:type="fixed"/>
        <w:tblLook w:val="04A0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805E6E" w:rsidRPr="00966463" w:rsidTr="0030510A">
        <w:tc>
          <w:tcPr>
            <w:tcW w:w="3600" w:type="dxa"/>
          </w:tcPr>
          <w:p w:rsidR="00805E6E" w:rsidRPr="00966463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805E6E" w:rsidRPr="00966463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05E6E" w:rsidRPr="00966463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805E6E" w:rsidRPr="00966463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E6E" w:rsidRPr="00966463" w:rsidTr="00805E6E">
        <w:tc>
          <w:tcPr>
            <w:tcW w:w="3600" w:type="dxa"/>
          </w:tcPr>
          <w:p w:rsidR="00805E6E" w:rsidRPr="00966463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05E6E" w:rsidRPr="00966463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966463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:rsidR="00805E6E" w:rsidRPr="00966463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05E6E" w:rsidRPr="00966463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70" w:type="dxa"/>
          </w:tcPr>
          <w:p w:rsidR="00805E6E" w:rsidRPr="00966463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05E6E" w:rsidRPr="00966463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966463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:rsidR="00805E6E" w:rsidRPr="00966463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5E6E" w:rsidRPr="00966463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</w:tr>
      <w:tr w:rsidR="00805E6E" w:rsidRPr="00966463" w:rsidTr="0030510A">
        <w:tc>
          <w:tcPr>
            <w:tcW w:w="3600" w:type="dxa"/>
          </w:tcPr>
          <w:p w:rsidR="00805E6E" w:rsidRPr="00966463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:rsidR="00805E6E" w:rsidRPr="00966463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966463" w:rsidTr="00805E6E">
        <w:tc>
          <w:tcPr>
            <w:tcW w:w="3600" w:type="dxa"/>
          </w:tcPr>
          <w:p w:rsidR="00805E6E" w:rsidRPr="00966463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966463">
              <w:rPr>
                <w:rFonts w:ascii="Angsana New" w:hAnsi="Angsana New"/>
                <w:sz w:val="30"/>
                <w:szCs w:val="30"/>
              </w:rPr>
              <w:t>/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:rsidR="00805E6E" w:rsidRPr="00966463" w:rsidRDefault="00DA4FED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1,194,492</w:t>
            </w:r>
          </w:p>
        </w:tc>
        <w:tc>
          <w:tcPr>
            <w:tcW w:w="270" w:type="dxa"/>
          </w:tcPr>
          <w:p w:rsidR="00805E6E" w:rsidRPr="00966463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05E6E" w:rsidRPr="00966463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723,691</w:t>
            </w:r>
          </w:p>
        </w:tc>
        <w:tc>
          <w:tcPr>
            <w:tcW w:w="270" w:type="dxa"/>
          </w:tcPr>
          <w:p w:rsidR="00805E6E" w:rsidRPr="00966463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05E6E" w:rsidRPr="00966463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650,068</w:t>
            </w:r>
          </w:p>
        </w:tc>
        <w:tc>
          <w:tcPr>
            <w:tcW w:w="270" w:type="dxa"/>
            <w:vAlign w:val="bottom"/>
          </w:tcPr>
          <w:p w:rsidR="00805E6E" w:rsidRPr="00966463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5E6E" w:rsidRPr="00966463" w:rsidRDefault="00805E6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723,691</w:t>
            </w:r>
          </w:p>
        </w:tc>
      </w:tr>
    </w:tbl>
    <w:p w:rsidR="009E4B1F" w:rsidRPr="00966463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:rsidR="00132676" w:rsidRPr="00966463" w:rsidRDefault="0013267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1064B9" w:rsidRPr="00966463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966463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1064B9" w:rsidRPr="00966463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720E6" w:rsidRPr="00966463">
        <w:rPr>
          <w:rFonts w:ascii="Angsana New" w:hAnsi="Angsana New"/>
          <w:sz w:val="30"/>
          <w:szCs w:val="30"/>
          <w:cs/>
        </w:rPr>
        <w:t xml:space="preserve"> </w:t>
      </w:r>
      <w:r w:rsidR="00EA7145" w:rsidRPr="009664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7145" w:rsidRPr="00966463">
        <w:rPr>
          <w:rFonts w:ascii="Angsana New" w:hAnsi="Angsana New"/>
          <w:sz w:val="30"/>
          <w:szCs w:val="30"/>
        </w:rPr>
        <w:t>31</w:t>
      </w:r>
      <w:r w:rsidR="00EA7145" w:rsidRPr="0096646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7145" w:rsidRPr="00966463">
        <w:rPr>
          <w:rFonts w:ascii="Angsana New" w:hAnsi="Angsana New"/>
          <w:sz w:val="30"/>
          <w:szCs w:val="30"/>
        </w:rPr>
        <w:t>256</w:t>
      </w:r>
      <w:r w:rsidR="00721297" w:rsidRPr="00966463">
        <w:rPr>
          <w:rFonts w:ascii="Angsana New" w:hAnsi="Angsana New"/>
          <w:sz w:val="30"/>
          <w:szCs w:val="30"/>
        </w:rPr>
        <w:t>5</w:t>
      </w:r>
      <w:r w:rsidR="00EA7145" w:rsidRPr="00966463">
        <w:rPr>
          <w:rFonts w:ascii="Angsana New" w:hAnsi="Angsana New"/>
          <w:sz w:val="30"/>
          <w:szCs w:val="30"/>
          <w:cs/>
        </w:rPr>
        <w:t xml:space="preserve"> </w:t>
      </w:r>
      <w:r w:rsidR="001F1F88" w:rsidRPr="00966463">
        <w:rPr>
          <w:rFonts w:ascii="Angsana New" w:hAnsi="Angsana New"/>
          <w:sz w:val="30"/>
          <w:szCs w:val="30"/>
          <w:cs/>
        </w:rPr>
        <w:t>มีรายล</w:t>
      </w:r>
      <w:r w:rsidRPr="00966463">
        <w:rPr>
          <w:rFonts w:ascii="Angsana New" w:hAnsi="Angsana New"/>
          <w:sz w:val="30"/>
          <w:szCs w:val="30"/>
          <w:cs/>
        </w:rPr>
        <w:t>ะเอียดดังนี้</w:t>
      </w:r>
    </w:p>
    <w:p w:rsidR="00B621D6" w:rsidRPr="00966463" w:rsidRDefault="00B621D6" w:rsidP="00B621D6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218" w:type="dxa"/>
        <w:tblInd w:w="534" w:type="dxa"/>
        <w:tblLook w:val="04A0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31137A" w:rsidRPr="00966463" w:rsidTr="009C0413">
        <w:tc>
          <w:tcPr>
            <w:tcW w:w="4394" w:type="dxa"/>
            <w:shd w:val="clear" w:color="auto" w:fill="auto"/>
          </w:tcPr>
          <w:p w:rsidR="009C0413" w:rsidRPr="00966463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32" w:name="_Hlk31790462"/>
          </w:p>
        </w:tc>
        <w:tc>
          <w:tcPr>
            <w:tcW w:w="692" w:type="dxa"/>
            <w:shd w:val="clear" w:color="auto" w:fill="auto"/>
          </w:tcPr>
          <w:p w:rsidR="009C0413" w:rsidRPr="00966463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:rsidR="009C0413" w:rsidRPr="00966463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:rsidR="009C0413" w:rsidRPr="00966463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9C0413" w:rsidRPr="00966463" w:rsidRDefault="0001659B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233F1" w:rsidRPr="0096646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233F1" w:rsidRPr="00966463">
              <w:rPr>
                <w:rFonts w:ascii="Angsana New" w:hAnsi="Angsana New"/>
                <w:sz w:val="30"/>
                <w:szCs w:val="30"/>
              </w:rPr>
              <w:t>56</w:t>
            </w:r>
            <w:r w:rsidR="00721297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</w:tcBorders>
          </w:tcPr>
          <w:p w:rsidR="009C0413" w:rsidRPr="00966463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:rsidR="009C0413" w:rsidRPr="00966463" w:rsidRDefault="00861F9C" w:rsidP="009C041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="009C0413" w:rsidRPr="0096646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9C0413" w:rsidRPr="00966463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96646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</w:t>
            </w:r>
            <w:r w:rsidR="009C0413" w:rsidRPr="00966463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  <w:p w:rsidR="009C0413" w:rsidRPr="00966463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21297" w:rsidRPr="0096646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1137A" w:rsidRPr="00966463" w:rsidTr="009C0413">
        <w:tc>
          <w:tcPr>
            <w:tcW w:w="4394" w:type="dxa"/>
            <w:shd w:val="clear" w:color="auto" w:fill="auto"/>
          </w:tcPr>
          <w:p w:rsidR="009C0413" w:rsidRPr="00966463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9C0413" w:rsidRPr="00966463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C0413" w:rsidRPr="00966463" w:rsidRDefault="00FC47EA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9C0413"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32"/>
      <w:tr w:rsidR="0031137A" w:rsidRPr="00966463" w:rsidTr="009C0413">
        <w:tc>
          <w:tcPr>
            <w:tcW w:w="4394" w:type="dxa"/>
            <w:shd w:val="clear" w:color="auto" w:fill="auto"/>
          </w:tcPr>
          <w:p w:rsidR="00FC47EA" w:rsidRPr="00966463" w:rsidRDefault="00FC47EA" w:rsidP="00144319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:rsidR="00FC47EA" w:rsidRPr="00966463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FC47EA" w:rsidRPr="00966463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966463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C47EA" w:rsidRPr="00966463" w:rsidRDefault="008B64B1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47,317</w:t>
            </w:r>
          </w:p>
        </w:tc>
        <w:tc>
          <w:tcPr>
            <w:tcW w:w="236" w:type="dxa"/>
          </w:tcPr>
          <w:p w:rsidR="00FC47EA" w:rsidRPr="00966463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FC47EA" w:rsidRPr="00966463" w:rsidRDefault="00721297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</w:tr>
      <w:tr w:rsidR="0031137A" w:rsidRPr="00966463" w:rsidTr="00BB632A">
        <w:tc>
          <w:tcPr>
            <w:tcW w:w="5086" w:type="dxa"/>
            <w:gridSpan w:val="2"/>
            <w:shd w:val="clear" w:color="auto" w:fill="auto"/>
          </w:tcPr>
          <w:p w:rsidR="009C1F56" w:rsidRPr="00966463" w:rsidRDefault="009C1F56" w:rsidP="009C1F5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01" w:type="dxa"/>
            <w:shd w:val="clear" w:color="auto" w:fill="auto"/>
          </w:tcPr>
          <w:p w:rsidR="009C1F56" w:rsidRPr="00966463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9C1F56" w:rsidRPr="00966463" w:rsidRDefault="009C1F56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1F56" w:rsidRPr="00966463" w:rsidRDefault="008B64B1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(19,878)</w:t>
            </w:r>
          </w:p>
        </w:tc>
        <w:tc>
          <w:tcPr>
            <w:tcW w:w="236" w:type="dxa"/>
          </w:tcPr>
          <w:p w:rsidR="009C1F56" w:rsidRPr="00966463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:rsidR="009C1F56" w:rsidRPr="00966463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21297" w:rsidRPr="00966463">
              <w:rPr>
                <w:rFonts w:ascii="Angsana New" w:hAnsi="Angsana New" w:cs="Angsana New"/>
                <w:sz w:val="30"/>
                <w:szCs w:val="30"/>
              </w:rPr>
              <w:t>24,360</w:t>
            </w:r>
            <w:r w:rsidRPr="009664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137A" w:rsidRPr="00966463" w:rsidTr="00FC47EA">
        <w:tc>
          <w:tcPr>
            <w:tcW w:w="5086" w:type="dxa"/>
            <w:gridSpan w:val="2"/>
            <w:shd w:val="clear" w:color="auto" w:fill="auto"/>
          </w:tcPr>
          <w:p w:rsidR="00FC47EA" w:rsidRPr="00966463" w:rsidRDefault="009C1F56" w:rsidP="009C1F56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3" w:name="_Hlk31790605"/>
            <w:r w:rsidRPr="00966463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 w:cs="Angsana New"/>
                <w:sz w:val="30"/>
                <w:szCs w:val="30"/>
                <w:cs/>
              </w:rPr>
              <w:t>– สุทธิ</w:t>
            </w:r>
          </w:p>
        </w:tc>
        <w:tc>
          <w:tcPr>
            <w:tcW w:w="1201" w:type="dxa"/>
            <w:shd w:val="clear" w:color="auto" w:fill="auto"/>
          </w:tcPr>
          <w:p w:rsidR="00FC47EA" w:rsidRPr="00966463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966463" w:rsidRDefault="00FC47EA" w:rsidP="00FC47EA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47EA" w:rsidRPr="00966463" w:rsidRDefault="008B64B1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27,439</w:t>
            </w:r>
          </w:p>
        </w:tc>
        <w:tc>
          <w:tcPr>
            <w:tcW w:w="236" w:type="dxa"/>
          </w:tcPr>
          <w:p w:rsidR="00FC47EA" w:rsidRPr="00966463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FC47EA" w:rsidRPr="00966463" w:rsidRDefault="00721297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35,554</w:t>
            </w:r>
          </w:p>
        </w:tc>
      </w:tr>
    </w:tbl>
    <w:bookmarkEnd w:id="33"/>
    <w:p w:rsidR="00DD1CDB" w:rsidRPr="00966463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  <w:r w:rsidRPr="00966463">
        <w:rPr>
          <w:rFonts w:ascii="Angsana New" w:eastAsia="Calibri" w:hAnsi="Angsana New"/>
          <w:sz w:val="26"/>
          <w:szCs w:val="26"/>
        </w:rPr>
        <w:t xml:space="preserve">                                                   </w:t>
      </w:r>
    </w:p>
    <w:p w:rsidR="00DD1CDB" w:rsidRPr="00966463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6E2DBF" w:rsidRPr="00966463" w:rsidRDefault="006E2DBF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6E2DBF" w:rsidRPr="00966463" w:rsidRDefault="006E2DBF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B621D6" w:rsidRPr="00966463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="00BA77EC" w:rsidRPr="00966463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966463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966463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:rsidR="00132676" w:rsidRPr="00966463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31137A" w:rsidRPr="00966463" w:rsidTr="00A72988">
        <w:trPr>
          <w:trHeight w:val="675"/>
        </w:trPr>
        <w:tc>
          <w:tcPr>
            <w:tcW w:w="3260" w:type="dxa"/>
            <w:gridSpan w:val="2"/>
          </w:tcPr>
          <w:p w:rsidR="00C11B13" w:rsidRPr="00966463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:rsidR="00C11B13" w:rsidRPr="00966463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6463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:rsidR="00C11B13" w:rsidRPr="00966463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66463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31137A" w:rsidRPr="00966463" w:rsidTr="00A72988">
        <w:tc>
          <w:tcPr>
            <w:tcW w:w="3260" w:type="dxa"/>
            <w:gridSpan w:val="2"/>
          </w:tcPr>
          <w:p w:rsidR="00F56BF3" w:rsidRPr="00966463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34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966463" w:rsidRDefault="0001659B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F56BF3" w:rsidRPr="00966463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F56BF3" w:rsidRPr="00966463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6646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96646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F7B3D" w:rsidRPr="00966463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56BF3" w:rsidRPr="00966463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966463" w:rsidRDefault="0001659B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966463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966463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6646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966463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96646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F7B3D" w:rsidRPr="00966463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31137A" w:rsidRPr="00966463" w:rsidTr="00A72988">
        <w:tc>
          <w:tcPr>
            <w:tcW w:w="3260" w:type="dxa"/>
            <w:gridSpan w:val="2"/>
          </w:tcPr>
          <w:p w:rsidR="00C11B13" w:rsidRPr="00966463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:rsidR="00C11B13" w:rsidRPr="00966463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66463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966463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966463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7B3D" w:rsidRPr="00966463" w:rsidTr="00A72988">
        <w:tc>
          <w:tcPr>
            <w:tcW w:w="3260" w:type="dxa"/>
            <w:gridSpan w:val="2"/>
            <w:hideMark/>
          </w:tcPr>
          <w:p w:rsidR="008F7B3D" w:rsidRPr="00966463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64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966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64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:rsidR="008F7B3D" w:rsidRPr="00966463" w:rsidRDefault="006352F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20,950</w:t>
            </w:r>
          </w:p>
        </w:tc>
        <w:tc>
          <w:tcPr>
            <w:tcW w:w="246" w:type="dxa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25,783</w:t>
            </w:r>
          </w:p>
        </w:tc>
        <w:tc>
          <w:tcPr>
            <w:tcW w:w="708" w:type="dxa"/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8F7B3D" w:rsidRPr="00966463" w:rsidRDefault="006352F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19,878</w:t>
            </w:r>
          </w:p>
        </w:tc>
        <w:tc>
          <w:tcPr>
            <w:tcW w:w="235" w:type="dxa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24,360</w:t>
            </w:r>
          </w:p>
        </w:tc>
      </w:tr>
      <w:tr w:rsidR="008F7B3D" w:rsidRPr="00966463" w:rsidTr="00A72988">
        <w:tc>
          <w:tcPr>
            <w:tcW w:w="3260" w:type="dxa"/>
            <w:gridSpan w:val="2"/>
            <w:hideMark/>
          </w:tcPr>
          <w:p w:rsidR="008F7B3D" w:rsidRPr="00966463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64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966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64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96646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664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:rsidR="008F7B3D" w:rsidRPr="00966463" w:rsidRDefault="006352F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28,256</w:t>
            </w:r>
          </w:p>
        </w:tc>
        <w:tc>
          <w:tcPr>
            <w:tcW w:w="246" w:type="dxa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36,778</w:t>
            </w:r>
          </w:p>
        </w:tc>
        <w:tc>
          <w:tcPr>
            <w:tcW w:w="708" w:type="dxa"/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8F7B3D" w:rsidRPr="00966463" w:rsidRDefault="006352F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27,439</w:t>
            </w:r>
          </w:p>
        </w:tc>
        <w:tc>
          <w:tcPr>
            <w:tcW w:w="235" w:type="dxa"/>
            <w:vMerge w:val="restart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35,554</w:t>
            </w:r>
          </w:p>
        </w:tc>
      </w:tr>
      <w:tr w:rsidR="008F7B3D" w:rsidRPr="00966463" w:rsidTr="009B19F1">
        <w:tc>
          <w:tcPr>
            <w:tcW w:w="1020" w:type="dxa"/>
          </w:tcPr>
          <w:p w:rsidR="008F7B3D" w:rsidRPr="00966463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:rsidR="008F7B3D" w:rsidRPr="00966463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F7B3D" w:rsidRPr="00966463" w:rsidRDefault="006352F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49,206</w:t>
            </w:r>
          </w:p>
        </w:tc>
        <w:tc>
          <w:tcPr>
            <w:tcW w:w="246" w:type="dxa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62,561</w:t>
            </w:r>
          </w:p>
        </w:tc>
        <w:tc>
          <w:tcPr>
            <w:tcW w:w="708" w:type="dxa"/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F7B3D" w:rsidRPr="00966463" w:rsidRDefault="006352F8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47,317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8F7B3D" w:rsidRPr="00966463" w:rsidRDefault="008F7B3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</w:tr>
      <w:tr w:rsidR="0031137A" w:rsidRPr="00966463" w:rsidTr="00A72988">
        <w:tc>
          <w:tcPr>
            <w:tcW w:w="3260" w:type="dxa"/>
            <w:gridSpan w:val="2"/>
            <w:hideMark/>
          </w:tcPr>
          <w:p w:rsidR="00EA7145" w:rsidRPr="00966463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66463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:rsidR="00EA7145" w:rsidRPr="00966463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64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EA7145" w:rsidRPr="00966463" w:rsidRDefault="006352F8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(1,889)</w:t>
            </w:r>
          </w:p>
        </w:tc>
        <w:tc>
          <w:tcPr>
            <w:tcW w:w="246" w:type="dxa"/>
          </w:tcPr>
          <w:p w:rsidR="00EA7145" w:rsidRPr="00966463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EA7145" w:rsidRPr="00966463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966463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F7B3D" w:rsidRPr="00966463">
              <w:rPr>
                <w:rFonts w:ascii="Angsana New" w:hAnsi="Angsana New" w:cs="Angsana New"/>
                <w:sz w:val="30"/>
                <w:szCs w:val="30"/>
              </w:rPr>
              <w:t>2,647</w:t>
            </w:r>
            <w:r w:rsidRPr="009664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:rsidR="00EA7145" w:rsidRPr="00966463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EA7145" w:rsidRPr="00966463" w:rsidRDefault="006352F8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:rsidR="00EA7145" w:rsidRPr="00966463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A7145" w:rsidRPr="00966463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966463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966463" w:rsidTr="00A72988">
        <w:tc>
          <w:tcPr>
            <w:tcW w:w="3260" w:type="dxa"/>
            <w:gridSpan w:val="2"/>
            <w:hideMark/>
          </w:tcPr>
          <w:p w:rsidR="00EA7145" w:rsidRPr="00966463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64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7145" w:rsidRPr="00966463" w:rsidRDefault="006352F8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47,317</w:t>
            </w:r>
          </w:p>
        </w:tc>
        <w:tc>
          <w:tcPr>
            <w:tcW w:w="246" w:type="dxa"/>
          </w:tcPr>
          <w:p w:rsidR="00EA7145" w:rsidRPr="00966463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EA7145" w:rsidRPr="00966463" w:rsidRDefault="008F7B3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59,914</w:t>
            </w:r>
          </w:p>
        </w:tc>
        <w:tc>
          <w:tcPr>
            <w:tcW w:w="708" w:type="dxa"/>
            <w:vAlign w:val="bottom"/>
          </w:tcPr>
          <w:p w:rsidR="00EA7145" w:rsidRPr="00966463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EA7145" w:rsidRPr="00966463" w:rsidRDefault="006352F8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47,317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966463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EA7145" w:rsidRPr="00966463" w:rsidRDefault="008F7B3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59,914</w:t>
            </w:r>
          </w:p>
        </w:tc>
      </w:tr>
      <w:bookmarkEnd w:id="34"/>
    </w:tbl>
    <w:p w:rsidR="008C086A" w:rsidRPr="00966463" w:rsidRDefault="008C086A" w:rsidP="001064B9">
      <w:pPr>
        <w:ind w:left="540"/>
        <w:jc w:val="thaiDistribute"/>
        <w:rPr>
          <w:rFonts w:ascii="Angsana New" w:hAnsi="Angsana New"/>
        </w:rPr>
      </w:pPr>
    </w:p>
    <w:p w:rsidR="009E1648" w:rsidRPr="00966463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966463">
        <w:rPr>
          <w:rFonts w:ascii="Angsana New" w:hAnsi="Angsana New"/>
          <w:sz w:val="30"/>
          <w:szCs w:val="30"/>
        </w:rPr>
        <w:t>4</w:t>
      </w:r>
      <w:r w:rsidR="009E1648" w:rsidRPr="00966463">
        <w:rPr>
          <w:rFonts w:ascii="Angsana New" w:hAnsi="Angsana New"/>
          <w:sz w:val="30"/>
          <w:szCs w:val="30"/>
          <w:cs/>
        </w:rPr>
        <w:t>-</w:t>
      </w:r>
      <w:r w:rsidRPr="00966463">
        <w:rPr>
          <w:rFonts w:ascii="Angsana New" w:hAnsi="Angsana New"/>
          <w:sz w:val="30"/>
          <w:szCs w:val="30"/>
        </w:rPr>
        <w:t xml:space="preserve">5 </w:t>
      </w:r>
      <w:r w:rsidRPr="00966463">
        <w:rPr>
          <w:rFonts w:ascii="Angsana New" w:hAnsi="Angsana New"/>
          <w:sz w:val="30"/>
          <w:szCs w:val="30"/>
          <w:cs/>
        </w:rPr>
        <w:t>ปี แล</w:t>
      </w:r>
      <w:r w:rsidR="00BE05AE" w:rsidRPr="00966463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966463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966463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966463">
        <w:rPr>
          <w:rFonts w:ascii="Angsana New" w:hAnsi="Angsana New"/>
          <w:sz w:val="30"/>
          <w:szCs w:val="30"/>
          <w:cs/>
        </w:rPr>
        <w:t xml:space="preserve"> </w:t>
      </w:r>
      <w:r w:rsidR="00641905" w:rsidRPr="00966463">
        <w:rPr>
          <w:rFonts w:ascii="Angsana New" w:hAnsi="Angsana New" w:hint="cs"/>
          <w:sz w:val="30"/>
          <w:szCs w:val="30"/>
          <w:cs/>
        </w:rPr>
        <w:t xml:space="preserve"> </w:t>
      </w:r>
    </w:p>
    <w:p w:rsidR="009E1648" w:rsidRPr="00966463" w:rsidRDefault="009E1648" w:rsidP="00641905">
      <w:pPr>
        <w:ind w:left="454"/>
        <w:rPr>
          <w:rFonts w:ascii="Angsana New" w:hAnsi="Angsana New"/>
        </w:rPr>
      </w:pPr>
    </w:p>
    <w:p w:rsidR="009E1648" w:rsidRPr="00966463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966463">
        <w:rPr>
          <w:rFonts w:ascii="Angsana New" w:hAnsi="Angsana New"/>
          <w:b/>
          <w:sz w:val="30"/>
          <w:szCs w:val="30"/>
        </w:rPr>
        <w:tab/>
      </w:r>
      <w:r w:rsidR="009E1648" w:rsidRPr="00966463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966463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966463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61F9C" w:rsidRPr="00966463">
        <w:rPr>
          <w:rFonts w:ascii="Angsana New" w:hAnsi="Angsana New"/>
          <w:sz w:val="30"/>
          <w:szCs w:val="30"/>
        </w:rPr>
        <w:t xml:space="preserve"> </w:t>
      </w:r>
      <w:r w:rsidR="00861F9C" w:rsidRPr="009664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966463">
        <w:rPr>
          <w:rFonts w:ascii="Angsana New" w:hAnsi="Angsana New"/>
          <w:sz w:val="30"/>
          <w:szCs w:val="30"/>
        </w:rPr>
        <w:t>31</w:t>
      </w:r>
      <w:r w:rsidR="00861F9C" w:rsidRPr="0096646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966463">
        <w:rPr>
          <w:rFonts w:ascii="Angsana New" w:hAnsi="Angsana New"/>
          <w:sz w:val="30"/>
          <w:szCs w:val="30"/>
        </w:rPr>
        <w:t>256</w:t>
      </w:r>
      <w:r w:rsidR="008F7B3D" w:rsidRPr="00966463">
        <w:rPr>
          <w:rFonts w:ascii="Angsana New" w:hAnsi="Angsana New"/>
          <w:sz w:val="30"/>
          <w:szCs w:val="30"/>
        </w:rPr>
        <w:t>5</w:t>
      </w:r>
      <w:r w:rsidR="00861F9C" w:rsidRPr="00966463">
        <w:rPr>
          <w:rFonts w:ascii="Angsana New" w:hAnsi="Angsana New"/>
          <w:sz w:val="30"/>
          <w:szCs w:val="30"/>
          <w:cs/>
        </w:rPr>
        <w:t xml:space="preserve"> </w:t>
      </w:r>
      <w:r w:rsidR="009E1648" w:rsidRPr="00966463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4F04CB" w:rsidRPr="00966463" w:rsidRDefault="004F04CB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9C0413" w:rsidRPr="00966463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1</w:t>
      </w:r>
      <w:r w:rsidR="00F47868" w:rsidRPr="00966463">
        <w:rPr>
          <w:rFonts w:ascii="Angsana New" w:hAnsi="Angsana New"/>
          <w:b/>
          <w:bCs/>
          <w:sz w:val="30"/>
          <w:szCs w:val="30"/>
        </w:rPr>
        <w:t>5</w:t>
      </w:r>
      <w:r w:rsidR="00AA1708" w:rsidRPr="00966463">
        <w:rPr>
          <w:rFonts w:ascii="Angsana New" w:hAnsi="Angsana New"/>
          <w:b/>
          <w:bCs/>
          <w:sz w:val="30"/>
          <w:szCs w:val="30"/>
        </w:rPr>
        <w:tab/>
      </w:r>
      <w:r w:rsidR="0041312D" w:rsidRPr="00966463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966463">
        <w:rPr>
          <w:rFonts w:ascii="Angsana New" w:hAnsi="Angsana New"/>
          <w:sz w:val="30"/>
          <w:szCs w:val="30"/>
          <w:cs/>
        </w:rPr>
        <w:t xml:space="preserve">   </w:t>
      </w:r>
    </w:p>
    <w:p w:rsidR="009B50F5" w:rsidRPr="00966463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</w:t>
      </w:r>
    </w:p>
    <w:tbl>
      <w:tblPr>
        <w:tblW w:w="9218" w:type="dxa"/>
        <w:tblInd w:w="534" w:type="dxa"/>
        <w:tblLayout w:type="fixed"/>
        <w:tblLook w:val="04A0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31137A" w:rsidRPr="00966463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5" w:name="_Hlk31801275"/>
          </w:p>
        </w:tc>
        <w:tc>
          <w:tcPr>
            <w:tcW w:w="990" w:type="dxa"/>
            <w:gridSpan w:val="2"/>
          </w:tcPr>
          <w:p w:rsidR="00CF3968" w:rsidRPr="00966463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CF3968" w:rsidRPr="00966463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F3968" w:rsidRPr="00966463" w:rsidRDefault="0001659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F3968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8F7B3D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t>25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583F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6" w:type="dxa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966463" w:rsidTr="00CF3968">
        <w:tc>
          <w:tcPr>
            <w:tcW w:w="4394" w:type="dxa"/>
            <w:gridSpan w:val="2"/>
            <w:shd w:val="clear" w:color="auto" w:fill="auto"/>
          </w:tcPr>
          <w:p w:rsidR="00CF3968" w:rsidRPr="00966463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CF3968" w:rsidRPr="00966463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CF3968" w:rsidRPr="00966463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F7B3D" w:rsidRPr="00966463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F7B3D" w:rsidRPr="00966463" w:rsidRDefault="00296D34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7,198</w:t>
            </w:r>
          </w:p>
        </w:tc>
        <w:tc>
          <w:tcPr>
            <w:tcW w:w="270" w:type="dxa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396" w:type="dxa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B3D" w:rsidRPr="00966463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F7B3D" w:rsidRPr="00966463" w:rsidRDefault="003F0291" w:rsidP="0029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292,</w:t>
            </w:r>
            <w:r w:rsidR="00296D34" w:rsidRPr="00966463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280,796</w:t>
            </w:r>
          </w:p>
        </w:tc>
        <w:tc>
          <w:tcPr>
            <w:tcW w:w="396" w:type="dxa"/>
            <w:vMerge w:val="restart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B3D" w:rsidRPr="00966463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8F7B3D" w:rsidRPr="00966463" w:rsidRDefault="008F7B3D" w:rsidP="008F7B3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F7B3D" w:rsidRPr="00966463" w:rsidRDefault="00AD29FB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299,482</w:t>
            </w:r>
          </w:p>
        </w:tc>
        <w:tc>
          <w:tcPr>
            <w:tcW w:w="270" w:type="dxa"/>
            <w:vAlign w:val="bottom"/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281,</w:t>
            </w: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8F7B3D" w:rsidRPr="00966463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5"/>
    </w:tbl>
    <w:p w:rsidR="009C0413" w:rsidRPr="00966463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F04CB" w:rsidRPr="00966463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2DAD" w:rsidRPr="00966463" w:rsidRDefault="00F62DA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F04CB" w:rsidRPr="00966463" w:rsidRDefault="004F04CB" w:rsidP="004F04CB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                                                                                                 งบการเงินเฉพาะกิจการ</w:t>
      </w:r>
    </w:p>
    <w:tbl>
      <w:tblPr>
        <w:tblW w:w="9218" w:type="dxa"/>
        <w:tblInd w:w="534" w:type="dxa"/>
        <w:tblLayout w:type="fixed"/>
        <w:tblLook w:val="04A0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4F04CB" w:rsidRPr="00966463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4F04CB" w:rsidRPr="00966463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4F04CB" w:rsidRPr="00966463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66463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4F04CB" w:rsidRPr="00966463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F04CB" w:rsidRPr="00966463" w:rsidRDefault="0001659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F04CB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8F7B3D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F04CB" w:rsidRPr="00966463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F04CB" w:rsidRPr="00966463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t>25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F7B3D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6" w:type="dxa"/>
          </w:tcPr>
          <w:p w:rsidR="004F04CB" w:rsidRPr="00966463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CB" w:rsidRPr="00966463" w:rsidTr="00402DC2">
        <w:tc>
          <w:tcPr>
            <w:tcW w:w="4394" w:type="dxa"/>
            <w:gridSpan w:val="2"/>
            <w:shd w:val="clear" w:color="auto" w:fill="auto"/>
          </w:tcPr>
          <w:p w:rsidR="004F04CB" w:rsidRPr="00966463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4F04CB" w:rsidRPr="00966463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4F04CB" w:rsidRPr="00966463" w:rsidRDefault="004F04CB" w:rsidP="00402DC2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694E" w:rsidRPr="00966463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4694E" w:rsidRPr="00966463" w:rsidRDefault="00D03324" w:rsidP="0029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7,</w:t>
            </w:r>
            <w:r w:rsidR="00296D34" w:rsidRPr="00966463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396" w:type="dxa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94E" w:rsidRPr="00966463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4694E" w:rsidRPr="00966463" w:rsidRDefault="003F0291" w:rsidP="0029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290,</w:t>
            </w:r>
            <w:r w:rsidR="00296D34" w:rsidRPr="00966463"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280,796</w:t>
            </w:r>
          </w:p>
        </w:tc>
        <w:tc>
          <w:tcPr>
            <w:tcW w:w="396" w:type="dxa"/>
            <w:vMerge w:val="restart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94E" w:rsidRPr="00966463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F4694E" w:rsidRPr="00966463" w:rsidRDefault="00F4694E" w:rsidP="00F4694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4694E" w:rsidRPr="00966463" w:rsidRDefault="003F0291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298,100</w:t>
            </w:r>
          </w:p>
        </w:tc>
        <w:tc>
          <w:tcPr>
            <w:tcW w:w="270" w:type="dxa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281,</w:t>
            </w: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4F04CB" w:rsidRPr="00966463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:rsidR="00563561" w:rsidRPr="00966463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66463">
        <w:rPr>
          <w:rFonts w:ascii="Angsana New" w:hAnsi="Angsana New"/>
          <w:b/>
          <w:sz w:val="30"/>
          <w:szCs w:val="30"/>
          <w:cs/>
        </w:rPr>
        <w:tab/>
      </w:r>
      <w:r w:rsidR="001034C2" w:rsidRPr="00966463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966463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966463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861F9C" w:rsidRPr="00966463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8720E6" w:rsidRPr="00966463">
        <w:rPr>
          <w:rFonts w:ascii="Angsana New" w:hAnsi="Angsana New"/>
          <w:sz w:val="30"/>
          <w:szCs w:val="30"/>
          <w:cs/>
        </w:rPr>
        <w:t xml:space="preserve"> </w:t>
      </w:r>
      <w:r w:rsidR="0070190D" w:rsidRPr="009664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90D" w:rsidRPr="00966463">
        <w:rPr>
          <w:rFonts w:ascii="Angsana New" w:hAnsi="Angsana New"/>
          <w:sz w:val="30"/>
          <w:szCs w:val="30"/>
        </w:rPr>
        <w:t>31</w:t>
      </w:r>
      <w:r w:rsidR="0070190D" w:rsidRPr="0096646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190D" w:rsidRPr="00966463">
        <w:rPr>
          <w:rFonts w:ascii="Angsana New" w:hAnsi="Angsana New"/>
          <w:sz w:val="30"/>
          <w:szCs w:val="30"/>
        </w:rPr>
        <w:t>256</w:t>
      </w:r>
      <w:r w:rsidR="00355D87" w:rsidRPr="00966463">
        <w:rPr>
          <w:rFonts w:ascii="Angsana New" w:hAnsi="Angsana New"/>
          <w:sz w:val="30"/>
          <w:szCs w:val="30"/>
        </w:rPr>
        <w:t>5</w:t>
      </w:r>
      <w:r w:rsidR="0070190D" w:rsidRPr="00966463">
        <w:rPr>
          <w:rFonts w:ascii="Angsana New" w:hAnsi="Angsana New"/>
          <w:sz w:val="30"/>
          <w:szCs w:val="30"/>
          <w:cs/>
        </w:rPr>
        <w:t xml:space="preserve"> </w:t>
      </w:r>
      <w:r w:rsidR="001034C2" w:rsidRPr="00966463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9E2B41" w:rsidRPr="00966463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102FF" w:rsidRPr="00966463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1</w:t>
      </w:r>
      <w:r w:rsidR="00F47868" w:rsidRPr="00966463">
        <w:rPr>
          <w:rFonts w:ascii="Angsana New" w:hAnsi="Angsana New"/>
          <w:b/>
          <w:bCs/>
          <w:sz w:val="30"/>
          <w:szCs w:val="30"/>
        </w:rPr>
        <w:t>6</w:t>
      </w:r>
      <w:r w:rsidR="000102FF" w:rsidRPr="00966463">
        <w:rPr>
          <w:rFonts w:ascii="Angsana New" w:hAnsi="Angsana New"/>
          <w:b/>
          <w:bCs/>
          <w:sz w:val="30"/>
          <w:szCs w:val="30"/>
        </w:rPr>
        <w:tab/>
      </w:r>
      <w:r w:rsidR="000102FF" w:rsidRPr="00966463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966463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96646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966463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966463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966463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966463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966463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966463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9B50F5" w:rsidRPr="00966463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966463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966463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6" w:name="_Hlk31804057"/>
          </w:p>
        </w:tc>
        <w:tc>
          <w:tcPr>
            <w:tcW w:w="954" w:type="dxa"/>
            <w:shd w:val="clear" w:color="auto" w:fill="auto"/>
          </w:tcPr>
          <w:p w:rsidR="00CF3968" w:rsidRPr="00966463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CF3968" w:rsidRPr="00966463" w:rsidRDefault="0001659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0190D"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F4694E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t>25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4694E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966463" w:rsidTr="00A72988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F0026B" w:rsidRPr="00966463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F0026B" w:rsidRPr="00966463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F0026B" w:rsidRPr="00966463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966463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CF3968" w:rsidRPr="00966463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966463" w:rsidRDefault="00E82C5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966463" w:rsidRDefault="00F4694E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31137A" w:rsidRPr="00966463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CF3968" w:rsidRPr="00966463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966463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F3968" w:rsidRPr="00966463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F3968" w:rsidRPr="00966463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966463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F3968" w:rsidRPr="00966463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966463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F4694E" w:rsidRPr="00966463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F4694E" w:rsidRPr="00966463" w:rsidRDefault="00E82C54" w:rsidP="0074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20,4</w:t>
            </w:r>
            <w:r w:rsidR="007476F5" w:rsidRPr="00966463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13,536</w:t>
            </w:r>
          </w:p>
        </w:tc>
      </w:tr>
      <w:tr w:rsidR="00F4694E" w:rsidRPr="00966463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F4694E" w:rsidRPr="00966463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F4694E" w:rsidRPr="00966463" w:rsidRDefault="00E82C54" w:rsidP="00CF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87,5</w:t>
            </w:r>
            <w:r w:rsidR="008F7CFF" w:rsidRPr="00966463">
              <w:rPr>
                <w:rFonts w:ascii="Angsana New" w:hAnsi="Angsana New"/>
                <w:sz w:val="30"/>
                <w:szCs w:val="30"/>
              </w:rPr>
              <w:t>8</w:t>
            </w:r>
            <w:r w:rsidR="00CF1290" w:rsidRPr="009664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23,629</w:t>
            </w:r>
          </w:p>
        </w:tc>
      </w:tr>
      <w:tr w:rsidR="00F4694E" w:rsidRPr="00966463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F4694E" w:rsidRPr="00966463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694E" w:rsidRPr="00966463" w:rsidRDefault="00CF1290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108,080</w:t>
            </w: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37,165</w:t>
            </w:r>
          </w:p>
        </w:tc>
      </w:tr>
      <w:tr w:rsidR="00F4694E" w:rsidRPr="00966463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F4694E" w:rsidRPr="00966463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94E" w:rsidRPr="00966463" w:rsidRDefault="00CF1290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108,080</w:t>
            </w: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37,410</w:t>
            </w:r>
          </w:p>
        </w:tc>
      </w:tr>
      <w:bookmarkEnd w:id="36"/>
    </w:tbl>
    <w:p w:rsidR="009E1B59" w:rsidRPr="00966463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D87" w:rsidRPr="00966463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D87" w:rsidRPr="00966463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D87" w:rsidRPr="00966463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D87" w:rsidRPr="00966463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D87" w:rsidRPr="00966463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D87" w:rsidRPr="00966463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D87" w:rsidRPr="00966463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D87" w:rsidRPr="00966463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966463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966463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966463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966463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966463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966463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B50F5" w:rsidRPr="00966463" w:rsidRDefault="0001659B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66463">
              <w:rPr>
                <w:rFonts w:ascii="Angsana New" w:hAnsi="Angsana New"/>
                <w:sz w:val="30"/>
                <w:szCs w:val="30"/>
              </w:rPr>
              <w:t>25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4694E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966463" w:rsidTr="00F76FA5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9B50F5" w:rsidRPr="00966463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9B50F5" w:rsidRPr="00966463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B50F5" w:rsidRPr="00966463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9664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966463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9B50F5" w:rsidRPr="00966463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50F5" w:rsidRPr="00966463" w:rsidRDefault="00E82C54" w:rsidP="00B7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13,266</w:t>
            </w:r>
          </w:p>
        </w:tc>
        <w:tc>
          <w:tcPr>
            <w:tcW w:w="263" w:type="dxa"/>
            <w:shd w:val="clear" w:color="auto" w:fill="auto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50F5" w:rsidRPr="00966463" w:rsidRDefault="00415A26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  <w:tr w:rsidR="0031137A" w:rsidRPr="00966463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9B50F5" w:rsidRPr="00966463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966463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9B50F5" w:rsidRPr="00966463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B50F5" w:rsidRPr="00966463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966463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B50F5" w:rsidRPr="00966463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966463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F4694E" w:rsidRPr="00966463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F4694E" w:rsidRPr="00966463" w:rsidRDefault="00E82C54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20,0</w:t>
            </w:r>
            <w:r w:rsidR="00EF78AF" w:rsidRPr="00966463">
              <w:rPr>
                <w:rFonts w:ascii="Angsana New" w:hAnsi="Angsana New"/>
                <w:sz w:val="30"/>
                <w:szCs w:val="30"/>
              </w:rPr>
              <w:t>7</w:t>
            </w:r>
            <w:r w:rsidR="008F7CFF" w:rsidRPr="0096646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13,215</w:t>
            </w:r>
          </w:p>
        </w:tc>
      </w:tr>
      <w:tr w:rsidR="00F4694E" w:rsidRPr="00966463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F4694E" w:rsidRPr="00966463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F4694E" w:rsidRPr="00966463" w:rsidRDefault="00E82C54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24,4</w:t>
            </w:r>
            <w:r w:rsidR="008F7CFF" w:rsidRPr="00966463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23,496</w:t>
            </w:r>
          </w:p>
        </w:tc>
      </w:tr>
      <w:tr w:rsidR="00F4694E" w:rsidRPr="00966463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F4694E" w:rsidRPr="00966463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694E" w:rsidRPr="00966463" w:rsidRDefault="00EF78AF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44,5</w:t>
            </w:r>
            <w:r w:rsidR="008F7CFF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36,711</w:t>
            </w:r>
          </w:p>
        </w:tc>
      </w:tr>
      <w:tr w:rsidR="00F4694E" w:rsidRPr="00966463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F4694E" w:rsidRPr="00966463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94E" w:rsidRPr="00966463" w:rsidRDefault="00EF78AF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57,8</w:t>
            </w:r>
            <w:r w:rsidR="008F7CFF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63" w:type="dxa"/>
            <w:shd w:val="clear" w:color="auto" w:fill="auto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94E" w:rsidRPr="00966463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36,987</w:t>
            </w:r>
          </w:p>
        </w:tc>
      </w:tr>
    </w:tbl>
    <w:p w:rsidR="00DD1CDB" w:rsidRPr="00966463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1FB2" w:rsidRPr="00966463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1</w:t>
      </w:r>
      <w:r w:rsidR="0000629D" w:rsidRPr="00966463">
        <w:rPr>
          <w:rFonts w:ascii="Angsana New" w:hAnsi="Angsana New"/>
          <w:b/>
          <w:bCs/>
          <w:sz w:val="30"/>
          <w:szCs w:val="30"/>
        </w:rPr>
        <w:t>7</w:t>
      </w:r>
      <w:r w:rsidR="009D732A" w:rsidRPr="00966463">
        <w:rPr>
          <w:rFonts w:ascii="Angsana New" w:hAnsi="Angsana New"/>
          <w:b/>
          <w:bCs/>
          <w:sz w:val="30"/>
          <w:szCs w:val="30"/>
        </w:rPr>
        <w:tab/>
      </w:r>
      <w:r w:rsidR="00DA7ED8" w:rsidRPr="00966463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877"/>
        <w:gridCol w:w="2268"/>
        <w:gridCol w:w="1276"/>
      </w:tblGrid>
      <w:tr w:rsidR="0031137A" w:rsidRPr="00966463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90E" w:rsidRPr="00966463" w:rsidRDefault="00E4590E" w:rsidP="00E4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966463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6B" w:rsidRPr="00966463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966463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966463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F4694E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966463" w:rsidRDefault="00F4694E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63,1</w:t>
            </w:r>
            <w:r w:rsidR="00074D12" w:rsidRPr="00966463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31137A" w:rsidRPr="00966463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966463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966463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966463" w:rsidRDefault="007B4739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(481)</w:t>
            </w:r>
          </w:p>
        </w:tc>
      </w:tr>
      <w:tr w:rsidR="0031137A" w:rsidRPr="00966463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966463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966463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966463" w:rsidRDefault="00EF78AF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2,167</w:t>
            </w:r>
          </w:p>
        </w:tc>
      </w:tr>
      <w:tr w:rsidR="0031137A" w:rsidRPr="00966463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966463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966463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966463" w:rsidRDefault="00EF78AF" w:rsidP="004B7A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F0026B" w:rsidRPr="00966463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966463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01659B" w:rsidRPr="0096646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966463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966463" w:rsidRDefault="00EF78AF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65,160</w:t>
            </w:r>
          </w:p>
        </w:tc>
      </w:tr>
    </w:tbl>
    <w:p w:rsidR="00A1748F" w:rsidRPr="00966463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966463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9E1B59" w:rsidRPr="00966463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EA5E3B" w:rsidRPr="00966463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7" w:name="_Hlk24037648"/>
      <w:r w:rsidRPr="0096646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29D" w:rsidRPr="00966463">
        <w:rPr>
          <w:rFonts w:ascii="Angsana New" w:hAnsi="Angsana New"/>
          <w:b/>
          <w:bCs/>
          <w:sz w:val="30"/>
          <w:szCs w:val="30"/>
        </w:rPr>
        <w:t>8</w:t>
      </w:r>
      <w:r w:rsidR="00EA5E3B" w:rsidRPr="00966463">
        <w:rPr>
          <w:rFonts w:ascii="Angsana New" w:hAnsi="Angsana New"/>
          <w:b/>
          <w:bCs/>
          <w:sz w:val="30"/>
          <w:szCs w:val="30"/>
        </w:rPr>
        <w:tab/>
      </w:r>
      <w:r w:rsidR="00EA5E3B" w:rsidRPr="00966463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EA5E3B" w:rsidRPr="00966463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 w:hint="cs"/>
          <w:sz w:val="30"/>
          <w:szCs w:val="30"/>
          <w:cs/>
        </w:rPr>
        <w:t>รายได้อื่น</w:t>
      </w:r>
      <w:r w:rsidR="00C23942" w:rsidRPr="00966463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7F0433" w:rsidRPr="00966463">
        <w:rPr>
          <w:rFonts w:ascii="Angsana New" w:hAnsi="Angsana New" w:hint="cs"/>
          <w:sz w:val="30"/>
          <w:szCs w:val="30"/>
          <w:cs/>
        </w:rPr>
        <w:t>และหกเดือน</w:t>
      </w:r>
      <w:r w:rsidR="00C23942" w:rsidRPr="00966463">
        <w:rPr>
          <w:rFonts w:ascii="Angsana New" w:hAnsi="Angsana New" w:hint="cs"/>
          <w:sz w:val="30"/>
          <w:szCs w:val="30"/>
          <w:cs/>
        </w:rPr>
        <w:t>สิ้นสุดวันที่ 30 มิถุนายน 2566</w:t>
      </w:r>
      <w:r w:rsidR="00DA4FED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="00DC18E5" w:rsidRPr="009664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7075" w:rsidRPr="00966463">
        <w:rPr>
          <w:rFonts w:ascii="Angsana New" w:hAnsi="Angsana New"/>
          <w:sz w:val="30"/>
          <w:szCs w:val="30"/>
        </w:rPr>
        <w:t>256</w:t>
      </w:r>
      <w:r w:rsidR="00303983" w:rsidRPr="00966463">
        <w:rPr>
          <w:rFonts w:ascii="Angsana New" w:hAnsi="Angsana New"/>
          <w:sz w:val="30"/>
          <w:szCs w:val="30"/>
        </w:rPr>
        <w:t>5</w:t>
      </w:r>
      <w:r w:rsidR="00E75C9A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bookmarkEnd w:id="37"/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4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41F7C" w:rsidRPr="00966463" w:rsidRDefault="00641F7C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41F7C" w:rsidRPr="00966463" w:rsidRDefault="00641F7C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</w:tr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64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966463" w:rsidRPr="00966463" w:rsidTr="009155F7">
        <w:trPr>
          <w:cantSplit/>
          <w:trHeight w:val="200"/>
        </w:trPr>
        <w:tc>
          <w:tcPr>
            <w:tcW w:w="3866" w:type="dxa"/>
          </w:tcPr>
          <w:p w:rsidR="00966463" w:rsidRPr="00966463" w:rsidRDefault="00966463" w:rsidP="0064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966463" w:rsidRPr="00966463" w:rsidRDefault="00966463" w:rsidP="009664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หน่วย : พันบาท)</w:t>
            </w:r>
          </w:p>
        </w:tc>
      </w:tr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64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:rsidR="00641F7C" w:rsidRPr="00966463" w:rsidRDefault="00D36169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41F7C" w:rsidRPr="00966463" w:rsidRDefault="004E4FB6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="00D36169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64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41F7C" w:rsidRPr="00966463" w:rsidRDefault="004E4FB6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10,</w:t>
            </w:r>
            <w:r w:rsidR="00D36169"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1,426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41F7C" w:rsidRPr="00966463" w:rsidRDefault="004E4FB6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</w:t>
            </w:r>
            <w:r w:rsidR="00D36169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3,415</w:t>
            </w:r>
          </w:p>
        </w:tc>
      </w:tr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64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1F7C" w:rsidRPr="00966463" w:rsidRDefault="004E4FB6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10,</w:t>
            </w:r>
            <w:r w:rsidR="00D36169"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1,427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41F7C" w:rsidRPr="00966463" w:rsidRDefault="004E4FB6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</w:t>
            </w:r>
            <w:r w:rsidR="00D36169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41F7C" w:rsidRPr="00966463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3,416</w:t>
            </w:r>
          </w:p>
        </w:tc>
      </w:tr>
    </w:tbl>
    <w:p w:rsidR="00641F7C" w:rsidRPr="00966463" w:rsidRDefault="00641F7C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8" w:name="_Hlk142714101"/>
          </w:p>
        </w:tc>
        <w:tc>
          <w:tcPr>
            <w:tcW w:w="5490" w:type="dxa"/>
            <w:gridSpan w:val="7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664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41F7C" w:rsidRPr="00966463" w:rsidRDefault="00641F7C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41F7C" w:rsidRPr="00966463" w:rsidRDefault="00641F7C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</w:tr>
      <w:tr w:rsidR="00641F7C" w:rsidRPr="00966463" w:rsidTr="00877F49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966463" w:rsidRPr="00966463" w:rsidTr="005B517F">
        <w:trPr>
          <w:cantSplit/>
        </w:trPr>
        <w:tc>
          <w:tcPr>
            <w:tcW w:w="3866" w:type="dxa"/>
          </w:tcPr>
          <w:p w:rsidR="00966463" w:rsidRPr="00966463" w:rsidRDefault="00966463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966463" w:rsidRPr="00966463" w:rsidRDefault="00966463" w:rsidP="009664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6646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หน่วย : พันบาท)</w:t>
            </w:r>
          </w:p>
        </w:tc>
      </w:tr>
      <w:tr w:rsidR="00641F7C" w:rsidRPr="00966463" w:rsidTr="00DA4FED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:rsidR="00641F7C" w:rsidRPr="00966463" w:rsidRDefault="00D36169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41F7C" w:rsidRPr="00966463" w:rsidRDefault="004E4FB6" w:rsidP="00DA4FED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="00247E8E"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41F7C" w:rsidRPr="00966463" w:rsidTr="00DA4FED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41F7C" w:rsidRPr="00966463" w:rsidRDefault="004E4FB6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10,</w:t>
            </w:r>
            <w:r w:rsidR="00D36169"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1,426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41F7C" w:rsidRPr="00966463" w:rsidRDefault="004E4FB6" w:rsidP="00DA4FE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</w:t>
            </w:r>
            <w:r w:rsidR="00D36169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3,415</w:t>
            </w:r>
          </w:p>
        </w:tc>
      </w:tr>
      <w:tr w:rsidR="00641F7C" w:rsidRPr="00966463" w:rsidTr="00DA4FED">
        <w:trPr>
          <w:cantSplit/>
        </w:trPr>
        <w:tc>
          <w:tcPr>
            <w:tcW w:w="3866" w:type="dxa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1F7C" w:rsidRPr="00966463" w:rsidRDefault="00247E8E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</w:t>
            </w:r>
            <w:r w:rsidR="00D36169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,763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/>
              </w:rPr>
              <w:t>1,427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F7C" w:rsidRPr="00966463" w:rsidRDefault="004E4FB6" w:rsidP="00DA4FE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</w:t>
            </w:r>
            <w:r w:rsidR="00D36169"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80" w:type="dxa"/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41F7C" w:rsidRPr="00966463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3,416</w:t>
            </w:r>
          </w:p>
        </w:tc>
      </w:tr>
      <w:bookmarkEnd w:id="38"/>
    </w:tbl>
    <w:p w:rsidR="00641F7C" w:rsidRPr="00966463" w:rsidRDefault="00641F7C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2F29" w:rsidRPr="00966463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1</w:t>
      </w:r>
      <w:r w:rsidR="0000629D" w:rsidRPr="00966463">
        <w:rPr>
          <w:rFonts w:ascii="Angsana New" w:hAnsi="Angsana New"/>
          <w:b/>
          <w:bCs/>
          <w:sz w:val="30"/>
          <w:szCs w:val="30"/>
        </w:rPr>
        <w:t>9</w:t>
      </w:r>
      <w:r w:rsidR="00E0108C" w:rsidRPr="00966463">
        <w:rPr>
          <w:rFonts w:ascii="Angsana New" w:hAnsi="Angsana New"/>
          <w:b/>
          <w:bCs/>
          <w:sz w:val="30"/>
          <w:szCs w:val="30"/>
        </w:rPr>
        <w:tab/>
      </w:r>
      <w:r w:rsidR="000B3EA0" w:rsidRPr="00966463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E1518B" w:rsidRPr="00966463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966463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966463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966463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966463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966463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966463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966463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966463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966463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:rsidR="00FA6A53" w:rsidRPr="00966463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66463">
        <w:rPr>
          <w:rFonts w:ascii="Angsana New" w:hAnsi="Angsana New"/>
          <w:sz w:val="30"/>
          <w:szCs w:val="30"/>
        </w:rPr>
        <w:t>1</w:t>
      </w:r>
      <w:r w:rsidRPr="00966463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966463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:rsidR="00FA6A53" w:rsidRPr="00966463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66463">
        <w:rPr>
          <w:rFonts w:ascii="Angsana New" w:hAnsi="Angsana New"/>
          <w:sz w:val="30"/>
          <w:szCs w:val="30"/>
        </w:rPr>
        <w:t xml:space="preserve">2 </w:t>
      </w:r>
      <w:r w:rsidRPr="00966463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:rsidR="007C5668" w:rsidRPr="00966463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966463" w:rsidSect="00660A12">
          <w:pgSz w:w="11909" w:h="16834" w:code="9"/>
          <w:pgMar w:top="691" w:right="1136" w:bottom="576" w:left="1152" w:header="720" w:footer="720" w:gutter="0"/>
          <w:pgNumType w:start="31"/>
          <w:cols w:space="720"/>
          <w:docGrid w:linePitch="245"/>
        </w:sectPr>
      </w:pPr>
      <w:r w:rsidRPr="00966463">
        <w:rPr>
          <w:rFonts w:ascii="AngsanaUPC" w:hAnsi="AngsanaUPC" w:cs="AngsanaUPC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966463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966463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966463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96646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966463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966463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966463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966463">
        <w:rPr>
          <w:rFonts w:ascii="AngsanaUPC" w:hAnsi="AngsanaUPC" w:cs="AngsanaUPC"/>
          <w:sz w:val="30"/>
          <w:szCs w:val="30"/>
          <w:cs/>
        </w:rPr>
        <w:t>รร</w:t>
      </w:r>
      <w:r w:rsidR="00AE5FCA" w:rsidRPr="00966463">
        <w:rPr>
          <w:rFonts w:ascii="AngsanaUPC" w:hAnsi="AngsanaUPC" w:cs="AngsanaUPC" w:hint="cs"/>
          <w:sz w:val="30"/>
          <w:szCs w:val="30"/>
          <w:cs/>
        </w:rPr>
        <w:t>ม</w:t>
      </w:r>
      <w:r w:rsidRPr="00966463">
        <w:rPr>
          <w:rFonts w:ascii="AngsanaUPC" w:hAnsi="AngsanaUPC" w:cs="AngsanaUPC"/>
          <w:sz w:val="30"/>
          <w:szCs w:val="30"/>
          <w:cs/>
        </w:rPr>
        <w:t>เดียวกัน</w:t>
      </w:r>
    </w:p>
    <w:p w:rsidR="00A210A0" w:rsidRPr="00966463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bookmarkStart w:id="39" w:name="_Hlk142714599"/>
      <w:r w:rsidRPr="0096646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A210A0" w:rsidRPr="00966463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966463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</w:t>
      </w:r>
      <w:r w:rsidR="00C23942" w:rsidRPr="00966463">
        <w:rPr>
          <w:rFonts w:ascii="AngsanaUPC" w:hAnsi="AngsanaUPC" w:cs="AngsanaUPC" w:hint="cs"/>
          <w:sz w:val="30"/>
          <w:szCs w:val="30"/>
          <w:cs/>
        </w:rPr>
        <w:t>สำหรับงวดสามเดือนสิ้นสุดวันที่ 30 มิถุนายน 2566</w:t>
      </w:r>
      <w:r w:rsidR="00085B97" w:rsidRPr="0096646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66463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966463">
        <w:rPr>
          <w:rFonts w:ascii="AngsanaUPC" w:hAnsi="AngsanaUPC" w:cs="AngsanaUPC"/>
          <w:sz w:val="30"/>
          <w:szCs w:val="30"/>
        </w:rPr>
        <w:t>256</w:t>
      </w:r>
      <w:r w:rsidR="003447B3" w:rsidRPr="00966463">
        <w:rPr>
          <w:rFonts w:ascii="AngsanaUPC" w:hAnsi="AngsanaUPC" w:cs="AngsanaUPC"/>
          <w:sz w:val="30"/>
          <w:szCs w:val="30"/>
        </w:rPr>
        <w:t>5</w:t>
      </w:r>
      <w:r w:rsidRPr="00966463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966463">
        <w:rPr>
          <w:rFonts w:ascii="AngsanaUPC" w:hAnsi="AngsanaUPC" w:cs="AngsanaUPC"/>
          <w:sz w:val="30"/>
          <w:szCs w:val="30"/>
          <w:cs/>
        </w:rPr>
        <w:tab/>
      </w:r>
      <w:r w:rsidR="00473E52" w:rsidRPr="00966463">
        <w:rPr>
          <w:rFonts w:ascii="AngsanaUPC" w:hAnsi="AngsanaUPC" w:cs="AngsanaUPC"/>
          <w:sz w:val="30"/>
          <w:szCs w:val="30"/>
          <w:cs/>
        </w:rPr>
        <w:tab/>
      </w:r>
      <w:r w:rsidR="00473E52" w:rsidRPr="00966463">
        <w:rPr>
          <w:rFonts w:ascii="AngsanaUPC" w:hAnsi="AngsanaUPC" w:cs="AngsanaUPC"/>
          <w:sz w:val="30"/>
          <w:szCs w:val="30"/>
          <w:cs/>
        </w:rPr>
        <w:tab/>
      </w:r>
      <w:r w:rsidR="00473E52" w:rsidRPr="00966463">
        <w:rPr>
          <w:rFonts w:ascii="AngsanaUPC" w:hAnsi="AngsanaUPC" w:cs="AngsanaUPC"/>
          <w:sz w:val="30"/>
          <w:szCs w:val="30"/>
          <w:cs/>
        </w:rPr>
        <w:tab/>
      </w:r>
      <w:r w:rsidR="00473E52" w:rsidRPr="00966463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966463" w:rsidTr="00402DC2">
        <w:trPr>
          <w:tblHeader/>
        </w:trPr>
        <w:tc>
          <w:tcPr>
            <w:tcW w:w="6041" w:type="dxa"/>
            <w:shd w:val="clear" w:color="auto" w:fill="auto"/>
          </w:tcPr>
          <w:p w:rsidR="007579FC" w:rsidRPr="00966463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7579FC" w:rsidRPr="00966463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966463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966463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A210A0" w:rsidRPr="00966463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966463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210A0" w:rsidRPr="00966463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A210A0" w:rsidRPr="00966463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966463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A210A0" w:rsidRPr="00966463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A210A0" w:rsidRPr="00966463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966463" w:rsidTr="00581E0E">
        <w:trPr>
          <w:tblHeader/>
        </w:trPr>
        <w:tc>
          <w:tcPr>
            <w:tcW w:w="6041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96646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494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96646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96646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96646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96646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C17A10" w:rsidRPr="00966463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96646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31137A" w:rsidRPr="00966463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966463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A210A0" w:rsidRPr="00966463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002DD1" w:rsidRPr="00966463" w:rsidTr="00581E0E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A64C94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461,09</w:t>
            </w:r>
            <w:r w:rsidR="00561BBF" w:rsidRPr="0096646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626,273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A64C94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51,482</w:t>
            </w: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45,040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561BBF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512,575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671,313</w:t>
            </w:r>
          </w:p>
        </w:tc>
      </w:tr>
      <w:tr w:rsidR="00002DD1" w:rsidRPr="00966463" w:rsidTr="00581E0E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A64C94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461,09</w:t>
            </w:r>
            <w:r w:rsidR="00561BBF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626,273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A64C94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51,482</w:t>
            </w: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45,040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02DD1" w:rsidRPr="00966463" w:rsidRDefault="00561BBF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512,575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671,313</w:t>
            </w:r>
          </w:p>
        </w:tc>
      </w:tr>
      <w:tr w:rsidR="00002DD1" w:rsidRPr="00966463" w:rsidTr="00581E0E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561BBF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10,733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</w:tr>
      <w:tr w:rsidR="00002DD1" w:rsidRPr="00966463" w:rsidTr="00581E0E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561BBF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523,308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672,740</w:t>
            </w:r>
          </w:p>
        </w:tc>
      </w:tr>
      <w:tr w:rsidR="00002DD1" w:rsidRPr="00966463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DD1" w:rsidRPr="00966463" w:rsidTr="009B19F1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02DD1" w:rsidRPr="00966463" w:rsidRDefault="00561BBF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86,513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104,611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561BBF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9,187</w:t>
            </w: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2,351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002DD1" w:rsidRPr="00966463" w:rsidRDefault="00561BBF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52,027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63,286</w:t>
            </w:r>
          </w:p>
        </w:tc>
      </w:tr>
      <w:tr w:rsidR="00002DD1" w:rsidRPr="00966463" w:rsidTr="00581E0E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DD1" w:rsidRPr="00966463" w:rsidRDefault="00561BBF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(6,619)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(4,489)</w:t>
            </w:r>
          </w:p>
        </w:tc>
      </w:tr>
      <w:tr w:rsidR="00002DD1" w:rsidRPr="00966463" w:rsidTr="00581E0E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561BBF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45,408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58,797</w:t>
            </w:r>
          </w:p>
        </w:tc>
      </w:tr>
      <w:tr w:rsidR="00002DD1" w:rsidRPr="00966463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DD1" w:rsidRPr="00966463" w:rsidTr="00581E0E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7890" w:rsidRPr="00966463" w:rsidTr="00581E0E">
        <w:tc>
          <w:tcPr>
            <w:tcW w:w="6041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29,979</w:t>
            </w:r>
          </w:p>
        </w:tc>
        <w:tc>
          <w:tcPr>
            <w:tcW w:w="494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29,808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D7890" w:rsidRPr="00966463" w:rsidRDefault="006D7890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29,979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29,808</w:t>
            </w:r>
          </w:p>
        </w:tc>
      </w:tr>
      <w:tr w:rsidR="006D7890" w:rsidRPr="00966463" w:rsidTr="00581E0E">
        <w:tc>
          <w:tcPr>
            <w:tcW w:w="6041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66463">
              <w:rPr>
                <w:rFonts w:ascii="Angsana New" w:hAnsi="Angsana New"/>
                <w:sz w:val="30"/>
                <w:szCs w:val="30"/>
              </w:rPr>
              <w:t>153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94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D7890" w:rsidRPr="00966463" w:rsidRDefault="006D7890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66463">
              <w:rPr>
                <w:rFonts w:ascii="Angsana New" w:hAnsi="Angsana New"/>
                <w:sz w:val="30"/>
                <w:szCs w:val="30"/>
              </w:rPr>
              <w:t>153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6D7890" w:rsidRPr="00966463" w:rsidTr="00581E0E">
        <w:tc>
          <w:tcPr>
            <w:tcW w:w="6041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  <w:tc>
          <w:tcPr>
            <w:tcW w:w="494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D7890" w:rsidRPr="00966463" w:rsidRDefault="006D7890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</w:tr>
    </w:tbl>
    <w:bookmarkEnd w:id="39"/>
    <w:p w:rsidR="00641F7C" w:rsidRPr="00966463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641F7C" w:rsidRPr="00966463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966463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</w:t>
      </w:r>
      <w:r w:rsidR="00002DD1" w:rsidRPr="00966463">
        <w:rPr>
          <w:rFonts w:ascii="AngsanaUPC" w:hAnsi="AngsanaUPC" w:cs="AngsanaUPC" w:hint="cs"/>
          <w:sz w:val="30"/>
          <w:szCs w:val="30"/>
          <w:cs/>
        </w:rPr>
        <w:t>หก</w:t>
      </w:r>
      <w:r w:rsidRPr="00966463">
        <w:rPr>
          <w:rFonts w:ascii="AngsanaUPC" w:hAnsi="AngsanaUPC" w:cs="AngsanaUPC" w:hint="cs"/>
          <w:sz w:val="30"/>
          <w:szCs w:val="30"/>
          <w:cs/>
        </w:rPr>
        <w:t>เดือนสิ้นสุดวันที่ 30 มิถุนายน 2566</w:t>
      </w:r>
      <w:r w:rsidR="00002DD1" w:rsidRPr="0096646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66463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966463">
        <w:rPr>
          <w:rFonts w:ascii="AngsanaUPC" w:hAnsi="AngsanaUPC" w:cs="AngsanaUPC"/>
          <w:sz w:val="30"/>
          <w:szCs w:val="30"/>
        </w:rPr>
        <w:t>2565</w:t>
      </w:r>
      <w:r w:rsidRPr="00966463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641F7C" w:rsidRPr="00966463" w:rsidTr="00877F49">
        <w:trPr>
          <w:tblHeader/>
        </w:trPr>
        <w:tc>
          <w:tcPr>
            <w:tcW w:w="604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002DD1" w:rsidRPr="0096646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41F7C" w:rsidRPr="00966463" w:rsidTr="00877F49">
        <w:trPr>
          <w:tblHeader/>
        </w:trPr>
        <w:tc>
          <w:tcPr>
            <w:tcW w:w="604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966463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966463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41F7C" w:rsidRPr="00966463" w:rsidTr="00877F49">
        <w:trPr>
          <w:tblHeader/>
        </w:trPr>
        <w:tc>
          <w:tcPr>
            <w:tcW w:w="604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494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641F7C" w:rsidRPr="00966463" w:rsidTr="00877F49">
        <w:trPr>
          <w:tblHeader/>
        </w:trPr>
        <w:tc>
          <w:tcPr>
            <w:tcW w:w="604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002DD1" w:rsidRPr="00966463" w:rsidTr="00877F49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767C33" w:rsidP="0076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870,261</w:t>
            </w: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1,110,097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767C3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75,338</w:t>
            </w: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71,897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D209DB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</w:t>
            </w:r>
            <w:r w:rsidR="00767C33" w:rsidRPr="00966463">
              <w:rPr>
                <w:rFonts w:ascii="Angsana New" w:hAnsi="Angsana New"/>
                <w:sz w:val="30"/>
                <w:szCs w:val="30"/>
              </w:rPr>
              <w:t>45,599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1,181,994</w:t>
            </w:r>
          </w:p>
        </w:tc>
      </w:tr>
      <w:tr w:rsidR="00002DD1" w:rsidRPr="00966463" w:rsidTr="00877F49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767C3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870,261</w:t>
            </w: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1,110,097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767C3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75,338</w:t>
            </w: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71,897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02DD1" w:rsidRPr="00966463" w:rsidRDefault="00D209DB" w:rsidP="0076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67C33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45,599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1,181,994</w:t>
            </w:r>
          </w:p>
        </w:tc>
      </w:tr>
      <w:tr w:rsidR="00002DD1" w:rsidRPr="00966463" w:rsidTr="00877F49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767C3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26,414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3,416</w:t>
            </w:r>
          </w:p>
        </w:tc>
      </w:tr>
      <w:tr w:rsidR="00002DD1" w:rsidRPr="00966463" w:rsidTr="00877F49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D209DB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67C33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72,013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1,185,410</w:t>
            </w:r>
          </w:p>
        </w:tc>
      </w:tr>
      <w:tr w:rsidR="00002DD1" w:rsidRPr="00966463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DD1" w:rsidRPr="00966463" w:rsidTr="00877F49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02DD1" w:rsidRPr="00966463" w:rsidRDefault="00767C33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151,555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174,056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767C3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10,722</w:t>
            </w: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3,763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002DD1" w:rsidRPr="00966463" w:rsidRDefault="00767C33" w:rsidP="00D20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D209DB"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,93</w:t>
            </w:r>
            <w:r w:rsidR="00D209DB"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94,353</w:t>
            </w:r>
          </w:p>
        </w:tc>
      </w:tr>
      <w:tr w:rsidR="00002DD1" w:rsidRPr="00966463" w:rsidTr="00877F49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DD1" w:rsidRPr="00966463" w:rsidRDefault="00767C3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(13,522)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(8,487)</w:t>
            </w:r>
          </w:p>
        </w:tc>
      </w:tr>
      <w:tr w:rsidR="00002DD1" w:rsidRPr="00966463" w:rsidTr="00877F49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D209DB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767C33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,414</w:t>
            </w: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85,866</w:t>
            </w:r>
          </w:p>
        </w:tc>
      </w:tr>
      <w:tr w:rsidR="00002DD1" w:rsidRPr="00966463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DD1" w:rsidRPr="00966463" w:rsidTr="00877F49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7890" w:rsidRPr="00966463" w:rsidTr="00877F49">
        <w:tc>
          <w:tcPr>
            <w:tcW w:w="6041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60,814</w:t>
            </w:r>
          </w:p>
        </w:tc>
        <w:tc>
          <w:tcPr>
            <w:tcW w:w="494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58,261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D7890" w:rsidRPr="00966463" w:rsidRDefault="006D7890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60,814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58,261</w:t>
            </w:r>
          </w:p>
        </w:tc>
      </w:tr>
      <w:tr w:rsidR="006D7890" w:rsidRPr="00966463" w:rsidTr="00877F49">
        <w:tc>
          <w:tcPr>
            <w:tcW w:w="6041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494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D7890" w:rsidRPr="00966463" w:rsidRDefault="006D7890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6D7890" w:rsidRPr="00966463" w:rsidTr="00877F49">
        <w:tc>
          <w:tcPr>
            <w:tcW w:w="6041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16,576</w:t>
            </w:r>
          </w:p>
        </w:tc>
        <w:tc>
          <w:tcPr>
            <w:tcW w:w="494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D7890" w:rsidRPr="00966463" w:rsidRDefault="006D7890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16,576</w:t>
            </w:r>
          </w:p>
        </w:tc>
        <w:tc>
          <w:tcPr>
            <w:tcW w:w="262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6D7890" w:rsidRPr="00966463" w:rsidRDefault="006D7890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</w:tr>
    </w:tbl>
    <w:p w:rsidR="00641F7C" w:rsidRPr="00966463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641F7C" w:rsidRPr="00966463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966463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</w:t>
      </w:r>
      <w:r w:rsidR="00002DD1" w:rsidRPr="00966463">
        <w:rPr>
          <w:rFonts w:ascii="AngsanaUPC" w:hAnsi="AngsanaUPC" w:cs="AngsanaUPC" w:hint="cs"/>
          <w:sz w:val="30"/>
          <w:szCs w:val="30"/>
          <w:cs/>
        </w:rPr>
        <w:t>งวดสาม</w:t>
      </w:r>
      <w:r w:rsidRPr="00966463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30 มิถุนายน 2566และ </w:t>
      </w:r>
      <w:r w:rsidRPr="00966463">
        <w:rPr>
          <w:rFonts w:ascii="AngsanaUPC" w:hAnsi="AngsanaUPC" w:cs="AngsanaUPC"/>
          <w:sz w:val="30"/>
          <w:szCs w:val="30"/>
        </w:rPr>
        <w:t>2565</w:t>
      </w:r>
      <w:r w:rsidRPr="00966463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641F7C" w:rsidRPr="00966463" w:rsidTr="00877F49">
        <w:trPr>
          <w:tblHeader/>
        </w:trPr>
        <w:tc>
          <w:tcPr>
            <w:tcW w:w="604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54455B" w:rsidRPr="0096646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41F7C" w:rsidRPr="00966463" w:rsidTr="00877F49">
        <w:trPr>
          <w:tblHeader/>
        </w:trPr>
        <w:tc>
          <w:tcPr>
            <w:tcW w:w="604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966463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966463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41F7C" w:rsidRPr="00966463" w:rsidTr="00877F49">
        <w:trPr>
          <w:tblHeader/>
        </w:trPr>
        <w:tc>
          <w:tcPr>
            <w:tcW w:w="604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494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641F7C" w:rsidRPr="00966463" w:rsidTr="00877F49">
        <w:trPr>
          <w:tblHeader/>
        </w:trPr>
        <w:tc>
          <w:tcPr>
            <w:tcW w:w="6041" w:type="dxa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641F7C" w:rsidRPr="00966463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466,966</w:t>
            </w:r>
          </w:p>
        </w:tc>
        <w:tc>
          <w:tcPr>
            <w:tcW w:w="494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617,876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40,323</w:t>
            </w: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45,040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507,289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662,916</w:t>
            </w: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466,966</w:t>
            </w:r>
          </w:p>
        </w:tc>
        <w:tc>
          <w:tcPr>
            <w:tcW w:w="494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617,876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40,323</w:t>
            </w: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45,040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507,289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662,916</w:t>
            </w: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10,764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518,053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664,343</w:t>
            </w:r>
          </w:p>
        </w:tc>
      </w:tr>
      <w:tr w:rsidR="00966463" w:rsidRPr="00966463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66463" w:rsidRPr="00966463" w:rsidRDefault="00966463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87,315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966463" w:rsidRPr="00966463" w:rsidRDefault="00966463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102,272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4,646</w:t>
            </w: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2,351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966463" w:rsidRPr="00966463" w:rsidRDefault="00966463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48,507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66463" w:rsidRPr="00966463" w:rsidRDefault="00966463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966463" w:rsidRPr="00966463" w:rsidRDefault="00966463" w:rsidP="00C9568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61,257</w:t>
            </w: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66463" w:rsidRPr="00966463" w:rsidRDefault="00966463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966463" w:rsidRPr="00966463" w:rsidRDefault="00966463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(6,801)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(4,458)</w:t>
            </w: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41,706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56,799</w:t>
            </w:r>
          </w:p>
        </w:tc>
      </w:tr>
      <w:tr w:rsidR="00002DD1" w:rsidRPr="00966463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DD1" w:rsidRPr="00966463" w:rsidTr="00877F49">
        <w:tc>
          <w:tcPr>
            <w:tcW w:w="604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002DD1" w:rsidRPr="00966463" w:rsidRDefault="00002DD1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966463" w:rsidRPr="00966463" w:rsidRDefault="00966463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29,979</w:t>
            </w:r>
          </w:p>
        </w:tc>
        <w:tc>
          <w:tcPr>
            <w:tcW w:w="494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29,808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966463" w:rsidRPr="00966463" w:rsidRDefault="00966463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29,979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29,808</w:t>
            </w: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966463" w:rsidRPr="00966463" w:rsidRDefault="00966463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66463">
              <w:rPr>
                <w:rFonts w:ascii="Angsana New" w:hAnsi="Angsana New"/>
                <w:sz w:val="30"/>
                <w:szCs w:val="30"/>
              </w:rPr>
              <w:t>153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94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966463" w:rsidRPr="00966463" w:rsidRDefault="00966463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66463">
              <w:rPr>
                <w:rFonts w:ascii="Angsana New" w:hAnsi="Angsana New"/>
                <w:sz w:val="30"/>
                <w:szCs w:val="30"/>
              </w:rPr>
              <w:t>153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966463" w:rsidRPr="00966463" w:rsidTr="00877F49">
        <w:tc>
          <w:tcPr>
            <w:tcW w:w="6041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:rsidR="00966463" w:rsidRPr="00966463" w:rsidRDefault="00966463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  <w:tc>
          <w:tcPr>
            <w:tcW w:w="494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966463" w:rsidRPr="00966463" w:rsidRDefault="00966463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  <w:tc>
          <w:tcPr>
            <w:tcW w:w="262" w:type="dxa"/>
            <w:shd w:val="clear" w:color="auto" w:fill="auto"/>
          </w:tcPr>
          <w:p w:rsidR="00966463" w:rsidRPr="00966463" w:rsidRDefault="00966463" w:rsidP="0000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966463" w:rsidRPr="00966463" w:rsidRDefault="00966463" w:rsidP="00C9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</w:tr>
    </w:tbl>
    <w:p w:rsidR="00CF0CEF" w:rsidRPr="00966463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CF0CEF" w:rsidRPr="00966463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966463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</w:t>
      </w:r>
      <w:r w:rsidR="00C23942" w:rsidRPr="00966463">
        <w:rPr>
          <w:rFonts w:ascii="AngsanaUPC" w:hAnsi="AngsanaUPC" w:cs="AngsanaUPC" w:hint="cs"/>
          <w:sz w:val="30"/>
          <w:szCs w:val="30"/>
          <w:cs/>
        </w:rPr>
        <w:t>สำหรับงวด</w:t>
      </w:r>
      <w:r w:rsidR="00002DD1" w:rsidRPr="00966463">
        <w:rPr>
          <w:rFonts w:ascii="AngsanaUPC" w:hAnsi="AngsanaUPC" w:cs="AngsanaUPC" w:hint="cs"/>
          <w:sz w:val="30"/>
          <w:szCs w:val="30"/>
          <w:cs/>
        </w:rPr>
        <w:t>หก</w:t>
      </w:r>
      <w:r w:rsidR="00C23942" w:rsidRPr="00966463">
        <w:rPr>
          <w:rFonts w:ascii="AngsanaUPC" w:hAnsi="AngsanaUPC" w:cs="AngsanaUPC" w:hint="cs"/>
          <w:sz w:val="30"/>
          <w:szCs w:val="30"/>
          <w:cs/>
        </w:rPr>
        <w:t>เดือนสิ้นสุดวันที่ 30 มิถุนายน 2566</w:t>
      </w:r>
      <w:r w:rsidRPr="00966463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966463">
        <w:rPr>
          <w:rFonts w:ascii="AngsanaUPC" w:hAnsi="AngsanaUPC" w:cs="AngsanaUPC"/>
          <w:sz w:val="30"/>
          <w:szCs w:val="30"/>
        </w:rPr>
        <w:t>256</w:t>
      </w:r>
      <w:r w:rsidR="00E43306" w:rsidRPr="00966463">
        <w:rPr>
          <w:rFonts w:ascii="AngsanaUPC" w:hAnsi="AngsanaUPC" w:cs="AngsanaUPC"/>
          <w:sz w:val="30"/>
          <w:szCs w:val="30"/>
        </w:rPr>
        <w:t>5</w:t>
      </w:r>
      <w:r w:rsidRPr="00966463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  <w:r w:rsidRPr="00966463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CF0CEF" w:rsidRPr="00966463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363D3" w:rsidRPr="0096646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0CEF" w:rsidRPr="00966463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966463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966463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F0CEF" w:rsidRPr="00966463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96646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494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96646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96646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96646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96646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96646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CF0CEF" w:rsidRPr="00966463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CF0CEF" w:rsidRPr="00966463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E43306" w:rsidRPr="00966463" w:rsidTr="00402DC2"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868</w:t>
            </w:r>
            <w:r w:rsidR="002C0AF6" w:rsidRPr="00966463">
              <w:rPr>
                <w:rFonts w:ascii="Angsana New" w:hAnsi="Angsana New"/>
                <w:sz w:val="30"/>
                <w:szCs w:val="30"/>
              </w:rPr>
              <w:t>,904</w:t>
            </w:r>
          </w:p>
        </w:tc>
        <w:tc>
          <w:tcPr>
            <w:tcW w:w="494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1,101,592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64,179</w:t>
            </w: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71,897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933,083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1,173,489</w:t>
            </w:r>
          </w:p>
        </w:tc>
      </w:tr>
      <w:tr w:rsidR="00E43306" w:rsidRPr="00966463" w:rsidTr="00402DC2"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  <w:r w:rsidR="002C0AF6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,904</w:t>
            </w:r>
          </w:p>
        </w:tc>
        <w:tc>
          <w:tcPr>
            <w:tcW w:w="494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1,101,592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64,179</w:t>
            </w: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71,897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933,083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1,173,489</w:t>
            </w:r>
          </w:p>
        </w:tc>
      </w:tr>
      <w:tr w:rsidR="00E43306" w:rsidRPr="00966463" w:rsidTr="00402DC2"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E43306" w:rsidRPr="00966463" w:rsidRDefault="00BA0597" w:rsidP="00D20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26,4</w:t>
            </w:r>
            <w:r w:rsidR="00D209DB" w:rsidRPr="00966463">
              <w:rPr>
                <w:rFonts w:ascii="Angsana New" w:hAnsi="Angsana New"/>
                <w:sz w:val="30"/>
                <w:szCs w:val="30"/>
              </w:rPr>
              <w:t>4</w:t>
            </w:r>
            <w:r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3,416</w:t>
            </w:r>
          </w:p>
        </w:tc>
      </w:tr>
      <w:tr w:rsidR="00E43306" w:rsidRPr="00966463" w:rsidTr="00402DC2"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959,528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1,176,905</w:t>
            </w:r>
          </w:p>
        </w:tc>
      </w:tr>
      <w:tr w:rsidR="00E43306" w:rsidRPr="00966463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306" w:rsidRPr="00966463" w:rsidTr="00402DC2"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E43306" w:rsidRPr="00966463" w:rsidRDefault="002C0AF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151,713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E43306" w:rsidRPr="00966463" w:rsidRDefault="002C0AF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171,609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6,181</w:t>
            </w: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3,763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E43306" w:rsidRPr="00966463" w:rsidRDefault="00BA0597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83,909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E43306" w:rsidRPr="00966463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E43306" w:rsidRPr="00966463" w:rsidRDefault="002C0AF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92,230</w:t>
            </w:r>
          </w:p>
        </w:tc>
      </w:tr>
      <w:tr w:rsidR="00E43306" w:rsidRPr="00966463" w:rsidTr="00402DC2"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E43306" w:rsidRPr="00966463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E43306" w:rsidRPr="00966463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306" w:rsidRPr="00966463" w:rsidRDefault="00BA0597" w:rsidP="00C83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(13,426)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</w:t>
            </w:r>
            <w:r w:rsidR="002C0AF6" w:rsidRPr="00966463">
              <w:rPr>
                <w:rFonts w:ascii="Angsana New" w:hAnsi="Angsana New"/>
                <w:sz w:val="30"/>
                <w:szCs w:val="30"/>
              </w:rPr>
              <w:t>8,445</w:t>
            </w:r>
            <w:r w:rsidRPr="009664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3306" w:rsidRPr="00966463" w:rsidTr="00402DC2"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70,483</w:t>
            </w: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306" w:rsidRPr="00966463" w:rsidRDefault="002C0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83,785</w:t>
            </w:r>
          </w:p>
        </w:tc>
      </w:tr>
      <w:tr w:rsidR="00E43306" w:rsidRPr="00966463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306" w:rsidRPr="00966463" w:rsidTr="00402DC2">
        <w:tc>
          <w:tcPr>
            <w:tcW w:w="604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09DB" w:rsidRPr="00966463" w:rsidTr="00402DC2">
        <w:tc>
          <w:tcPr>
            <w:tcW w:w="6041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D209DB" w:rsidRPr="00966463" w:rsidRDefault="00D209DB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60,596</w:t>
            </w:r>
          </w:p>
        </w:tc>
        <w:tc>
          <w:tcPr>
            <w:tcW w:w="494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58,261</w:t>
            </w:r>
          </w:p>
        </w:tc>
        <w:tc>
          <w:tcPr>
            <w:tcW w:w="262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209DB" w:rsidRPr="00966463" w:rsidRDefault="00D209DB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60,596</w:t>
            </w:r>
          </w:p>
        </w:tc>
        <w:tc>
          <w:tcPr>
            <w:tcW w:w="262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58,261</w:t>
            </w:r>
          </w:p>
        </w:tc>
      </w:tr>
      <w:tr w:rsidR="00D209DB" w:rsidRPr="00966463" w:rsidTr="00402DC2">
        <w:tc>
          <w:tcPr>
            <w:tcW w:w="6041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D209DB" w:rsidRPr="00966463" w:rsidRDefault="00D209DB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494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62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209DB" w:rsidRPr="00966463" w:rsidRDefault="00D209DB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62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D209DB" w:rsidRPr="00966463" w:rsidTr="00402DC2">
        <w:tc>
          <w:tcPr>
            <w:tcW w:w="6041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:rsidR="00D209DB" w:rsidRPr="00966463" w:rsidRDefault="00D209DB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16,576</w:t>
            </w:r>
          </w:p>
        </w:tc>
        <w:tc>
          <w:tcPr>
            <w:tcW w:w="494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62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209DB" w:rsidRPr="00966463" w:rsidRDefault="00D209DB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16,576</w:t>
            </w:r>
          </w:p>
        </w:tc>
        <w:tc>
          <w:tcPr>
            <w:tcW w:w="262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209DB" w:rsidRPr="00966463" w:rsidRDefault="00D209DB" w:rsidP="002C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</w:tr>
    </w:tbl>
    <w:p w:rsidR="00D16575" w:rsidRPr="00966463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966463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966463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966463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96646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:rsidR="00D77877" w:rsidRPr="00966463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96646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091326" w:rsidRPr="00966463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6646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5D2F29" w:rsidRPr="00966463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66463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966463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966463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บริษัทเป็น</w:t>
      </w:r>
      <w:r w:rsidR="00781639"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96646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40" w:name="_Hlk31812899"/>
      <w:r w:rsidR="00FA13D0" w:rsidRPr="00966463">
        <w:rPr>
          <w:rFonts w:ascii="Angsana New" w:hAnsi="Angsana New"/>
          <w:snapToGrid w:val="0"/>
          <w:sz w:val="30"/>
          <w:szCs w:val="30"/>
          <w:lang w:eastAsia="th-TH"/>
        </w:rPr>
        <w:t>51.87</w:t>
      </w:r>
      <w:r w:rsidR="00F43233" w:rsidRPr="0096646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40"/>
      <w:r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966463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96646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96646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C832B4" w:rsidRPr="0096646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</w:t>
      </w:r>
      <w:r w:rsidR="00114872" w:rsidRPr="0096646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41" w:name="_Hlk31812917"/>
      <w:r w:rsidR="00DE074E" w:rsidRPr="0096646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bookmarkStart w:id="42" w:name="_Hlk118472230"/>
      <w:r w:rsidR="00FA13D0" w:rsidRPr="0096646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37.91</w:t>
      </w:r>
      <w:r w:rsidR="007246AF" w:rsidRPr="0096646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41"/>
      <w:bookmarkEnd w:id="42"/>
      <w:r w:rsidRPr="00966463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9664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:rsidR="008732D4" w:rsidRPr="00966463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20</w:t>
      </w:r>
      <w:r w:rsidR="008732D4" w:rsidRPr="00966463">
        <w:rPr>
          <w:rFonts w:ascii="Angsana New" w:hAnsi="Angsana New"/>
          <w:b/>
          <w:bCs/>
          <w:sz w:val="30"/>
          <w:szCs w:val="30"/>
        </w:rPr>
        <w:tab/>
      </w:r>
      <w:r w:rsidR="000948C5" w:rsidRPr="00966463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7930" w:rsidRPr="00966463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  <w:r w:rsidR="008732D4" w:rsidRPr="0096646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25CCE" w:rsidRPr="00966463" w:rsidRDefault="0085089B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43" w:name="OLE_LINK3"/>
      <w:r w:rsidRPr="00966463">
        <w:rPr>
          <w:rFonts w:ascii="Angsana New" w:hAnsi="Angsana New"/>
          <w:sz w:val="30"/>
          <w:szCs w:val="30"/>
        </w:rPr>
        <w:t>20</w:t>
      </w:r>
      <w:r w:rsidR="00C25CCE" w:rsidRPr="00966463">
        <w:rPr>
          <w:rFonts w:ascii="Angsana New" w:hAnsi="Angsana New"/>
          <w:sz w:val="30"/>
          <w:szCs w:val="30"/>
        </w:rPr>
        <w:t>.</w:t>
      </w:r>
      <w:r w:rsidR="00757508" w:rsidRPr="00966463">
        <w:rPr>
          <w:rFonts w:ascii="Angsana New" w:hAnsi="Angsana New"/>
          <w:sz w:val="30"/>
          <w:szCs w:val="30"/>
        </w:rPr>
        <w:t>1</w:t>
      </w:r>
      <w:r w:rsidR="00C25CCE" w:rsidRPr="00966463">
        <w:rPr>
          <w:rFonts w:ascii="Angsana New" w:hAnsi="Angsana New"/>
          <w:sz w:val="30"/>
          <w:szCs w:val="30"/>
        </w:rPr>
        <w:t xml:space="preserve"> </w:t>
      </w:r>
      <w:r w:rsidR="00C25CCE" w:rsidRPr="00966463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:rsidR="00FF7C85" w:rsidRPr="00966463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96646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966463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966463">
        <w:rPr>
          <w:rFonts w:ascii="Angsana New" w:hAnsi="Angsana New"/>
          <w:sz w:val="30"/>
          <w:szCs w:val="30"/>
        </w:rPr>
        <w:t xml:space="preserve">10 </w:t>
      </w:r>
      <w:r w:rsidR="001F6E07" w:rsidRPr="00966463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966463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966463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966463">
        <w:rPr>
          <w:rFonts w:ascii="Angsana New" w:eastAsia="MS Mincho" w:hAnsi="Angsana New"/>
          <w:sz w:val="30"/>
          <w:szCs w:val="30"/>
        </w:rPr>
        <w:t xml:space="preserve"> </w:t>
      </w:r>
    </w:p>
    <w:p w:rsidR="00FF7C85" w:rsidRPr="00966463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966463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966463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966463">
        <w:rPr>
          <w:rFonts w:ascii="Angsana New" w:eastAsia="MS Mincho" w:hAnsi="Angsana New"/>
          <w:sz w:val="30"/>
          <w:szCs w:val="30"/>
          <w:cs/>
        </w:rPr>
        <w:t>2564 บริษัทได้ท</w:t>
      </w:r>
      <w:r w:rsidR="008B6EFA" w:rsidRPr="00966463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966463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966463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:rsidR="00571570" w:rsidRPr="00966463" w:rsidRDefault="0085089B" w:rsidP="001F6E07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</w:rPr>
        <w:t>20</w:t>
      </w:r>
      <w:r w:rsidR="00967930" w:rsidRPr="00966463">
        <w:rPr>
          <w:rFonts w:ascii="Angsana New" w:hAnsi="Angsana New"/>
          <w:sz w:val="30"/>
          <w:szCs w:val="30"/>
        </w:rPr>
        <w:t>.</w:t>
      </w:r>
      <w:r w:rsidR="002B66BC" w:rsidRPr="00966463">
        <w:rPr>
          <w:rFonts w:ascii="Angsana New" w:hAnsi="Angsana New"/>
          <w:sz w:val="30"/>
          <w:szCs w:val="30"/>
        </w:rPr>
        <w:t>2</w:t>
      </w:r>
      <w:r w:rsidR="00967930" w:rsidRPr="00966463">
        <w:rPr>
          <w:rFonts w:ascii="Angsana New" w:hAnsi="Angsana New"/>
          <w:sz w:val="30"/>
          <w:szCs w:val="30"/>
        </w:rPr>
        <w:t xml:space="preserve"> </w:t>
      </w:r>
      <w:r w:rsidR="00967930" w:rsidRPr="00966463">
        <w:rPr>
          <w:rFonts w:ascii="Angsana New" w:hAnsi="Angsana New" w:hint="cs"/>
          <w:sz w:val="30"/>
          <w:szCs w:val="30"/>
          <w:cs/>
        </w:rPr>
        <w:t>คดีฟ้องร้อง</w:t>
      </w:r>
    </w:p>
    <w:p w:rsidR="00981C39" w:rsidRPr="00966463" w:rsidRDefault="009827A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="00AB3FDE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 xml:space="preserve">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</w:t>
      </w:r>
      <w:r w:rsidR="00DA3F49" w:rsidRPr="00966463">
        <w:rPr>
          <w:rFonts w:ascii="Angsana New" w:hAnsi="Angsana New"/>
          <w:sz w:val="30"/>
          <w:szCs w:val="30"/>
        </w:rPr>
        <w:t>0.70</w:t>
      </w:r>
      <w:r w:rsidRPr="00966463">
        <w:rPr>
          <w:rFonts w:ascii="Angsana New" w:hAnsi="Angsana New"/>
          <w:sz w:val="30"/>
          <w:szCs w:val="30"/>
          <w:cs/>
        </w:rPr>
        <w:t xml:space="preserve"> ล้านบาท บริษัทยื่นอุทธรณ์คัดค้านคำพิพากษาศาลชั้นต้น</w:t>
      </w:r>
      <w:r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Pr="00966463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Pr="00966463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Pr="00966463">
        <w:rPr>
          <w:rFonts w:ascii="Angsana New" w:hAnsi="Angsana New" w:hint="cs"/>
          <w:sz w:val="30"/>
          <w:szCs w:val="30"/>
          <w:cs/>
        </w:rPr>
        <w:t>จำนวน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r w:rsidR="00DA3F49" w:rsidRPr="00966463">
        <w:rPr>
          <w:rFonts w:ascii="Angsana New" w:hAnsi="Angsana New"/>
          <w:sz w:val="30"/>
          <w:szCs w:val="30"/>
        </w:rPr>
        <w:t>5.40</w:t>
      </w:r>
      <w:r w:rsidRPr="00966463">
        <w:rPr>
          <w:rFonts w:ascii="Angsana New" w:hAnsi="Angsana New"/>
          <w:sz w:val="30"/>
          <w:szCs w:val="30"/>
          <w:cs/>
        </w:rPr>
        <w:t xml:space="preserve"> ล้าน</w:t>
      </w:r>
      <w:r w:rsidRPr="00966463">
        <w:rPr>
          <w:rFonts w:ascii="Angsana New" w:hAnsi="Angsana New" w:hint="cs"/>
          <w:sz w:val="30"/>
          <w:szCs w:val="30"/>
          <w:cs/>
        </w:rPr>
        <w:t>บาท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r w:rsidR="00981C39" w:rsidRPr="00966463">
        <w:rPr>
          <w:rFonts w:ascii="Angsana New" w:hAnsi="Angsana New" w:hint="cs"/>
          <w:sz w:val="30"/>
          <w:szCs w:val="30"/>
          <w:cs/>
        </w:rPr>
        <w:t>ศาลอุทธรณ์กลับคำพิพากษาศาลชั้นต้นให้โจทก์จ่ายชำระหนี้แก่</w:t>
      </w:r>
      <w:r w:rsidR="00CB7A6A" w:rsidRPr="00966463">
        <w:rPr>
          <w:rFonts w:ascii="Angsana New" w:hAnsi="Angsana New" w:hint="cs"/>
          <w:sz w:val="30"/>
          <w:szCs w:val="30"/>
          <w:cs/>
        </w:rPr>
        <w:t>บริษัท ปัจจุบันคดีอยู่ระหว่างรอฟังคำสั่งศาลฎีกา</w:t>
      </w:r>
    </w:p>
    <w:p w:rsidR="006F5CCE" w:rsidRPr="00966463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966463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012E2" w:rsidRPr="00966463" w:rsidRDefault="005012E2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012E2" w:rsidRPr="00966463" w:rsidRDefault="005012E2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012E2" w:rsidRPr="00966463" w:rsidRDefault="005012E2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966463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43"/>
    <w:p w:rsidR="00D51EDC" w:rsidRPr="00966463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2</w:t>
      </w:r>
      <w:r w:rsidR="0000629D" w:rsidRPr="00966463">
        <w:rPr>
          <w:rFonts w:ascii="Angsana New" w:hAnsi="Angsana New"/>
          <w:b/>
          <w:bCs/>
          <w:sz w:val="30"/>
          <w:szCs w:val="30"/>
        </w:rPr>
        <w:t>1</w:t>
      </w:r>
      <w:r w:rsidR="00D51EDC" w:rsidRPr="00966463">
        <w:rPr>
          <w:rFonts w:ascii="Angsana New" w:hAnsi="Angsana New"/>
          <w:b/>
          <w:bCs/>
          <w:sz w:val="30"/>
          <w:szCs w:val="30"/>
        </w:rPr>
        <w:tab/>
      </w:r>
      <w:r w:rsidR="00D51EDC" w:rsidRPr="00966463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966463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:rsidR="00D51EDC" w:rsidRPr="00966463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ab/>
      </w:r>
      <w:r w:rsidRPr="00966463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C23942" w:rsidRPr="00966463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13E64" w:rsidRPr="00966463">
        <w:rPr>
          <w:rFonts w:ascii="Angsana New" w:hAnsi="Angsana New" w:hint="cs"/>
          <w:sz w:val="30"/>
          <w:szCs w:val="30"/>
          <w:cs/>
        </w:rPr>
        <w:t>และหกเดือน</w:t>
      </w:r>
      <w:r w:rsidR="00C23942" w:rsidRPr="00966463">
        <w:rPr>
          <w:rFonts w:ascii="Angsana New" w:hAnsi="Angsana New" w:hint="cs"/>
          <w:sz w:val="30"/>
          <w:szCs w:val="30"/>
          <w:cs/>
        </w:rPr>
        <w:t>สิ้นสุดวันที่ 30 มิถุนายน 2566</w:t>
      </w:r>
      <w:r w:rsidR="00213E64"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sz w:val="30"/>
          <w:szCs w:val="30"/>
          <w:cs/>
        </w:rPr>
        <w:t>และ</w:t>
      </w:r>
      <w:r w:rsidRPr="00966463">
        <w:rPr>
          <w:rFonts w:ascii="Angsana New" w:hAnsi="Angsana New"/>
          <w:sz w:val="30"/>
          <w:szCs w:val="30"/>
        </w:rPr>
        <w:t xml:space="preserve"> 256</w:t>
      </w:r>
      <w:r w:rsidR="00E43306" w:rsidRPr="00966463">
        <w:rPr>
          <w:rFonts w:ascii="Angsana New" w:hAnsi="Angsana New"/>
          <w:sz w:val="30"/>
          <w:szCs w:val="30"/>
        </w:rPr>
        <w:t>5</w:t>
      </w:r>
      <w:r w:rsidRPr="00966463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:rsidR="00473E52" w:rsidRPr="00966463" w:rsidRDefault="00473E5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25B8F" w:rsidRPr="00966463" w:rsidTr="00402DC2">
        <w:trPr>
          <w:cantSplit/>
        </w:trPr>
        <w:tc>
          <w:tcPr>
            <w:tcW w:w="3060" w:type="dxa"/>
          </w:tcPr>
          <w:p w:rsidR="00025B8F" w:rsidRPr="00966463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5B8F" w:rsidRPr="00966463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025B8F" w:rsidRPr="00966463" w:rsidRDefault="00025B8F" w:rsidP="00BA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966463" w:rsidTr="00325551">
        <w:trPr>
          <w:cantSplit/>
        </w:trPr>
        <w:tc>
          <w:tcPr>
            <w:tcW w:w="3060" w:type="dxa"/>
          </w:tcPr>
          <w:p w:rsidR="00E9339F" w:rsidRPr="00966463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4" w:name="_Hlk47361344"/>
          </w:p>
        </w:tc>
        <w:tc>
          <w:tcPr>
            <w:tcW w:w="990" w:type="dxa"/>
          </w:tcPr>
          <w:p w:rsidR="00E9339F" w:rsidRPr="00966463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9339F" w:rsidRPr="00966463" w:rsidRDefault="00EF6A17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E9339F" w:rsidRPr="00966463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9339F" w:rsidRPr="00966463" w:rsidRDefault="00D87136" w:rsidP="0060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A0597" w:rsidRPr="00966463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1C5978"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1137A" w:rsidRPr="00966463" w:rsidTr="00325551">
        <w:trPr>
          <w:cantSplit/>
        </w:trPr>
        <w:tc>
          <w:tcPr>
            <w:tcW w:w="3060" w:type="dxa"/>
          </w:tcPr>
          <w:p w:rsidR="00325551" w:rsidRPr="00966463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25551" w:rsidRPr="00966463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25551" w:rsidRPr="00966463" w:rsidRDefault="00EF6A1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E43306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25551" w:rsidRPr="00966463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25551" w:rsidRPr="00966463" w:rsidRDefault="00EF6A17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E43306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25551" w:rsidRPr="00966463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25551" w:rsidRPr="00966463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25551" w:rsidRPr="00966463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5551" w:rsidRPr="00966463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bookmarkEnd w:id="44"/>
    <w:p w:rsidR="003A797F" w:rsidRPr="00966463" w:rsidRDefault="00325551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="001F6E07" w:rsidRPr="00966463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966463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966463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966463" w:rsidTr="003D4D0F">
        <w:trPr>
          <w:cantSplit/>
        </w:trPr>
        <w:tc>
          <w:tcPr>
            <w:tcW w:w="3060" w:type="dxa"/>
          </w:tcPr>
          <w:p w:rsidR="006326EF" w:rsidRPr="00966463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326EF" w:rsidRPr="00966463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326EF" w:rsidRPr="00966463" w:rsidRDefault="006326EF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43306" w:rsidRPr="00966463" w:rsidTr="003D4D0F">
        <w:trPr>
          <w:cantSplit/>
        </w:trPr>
        <w:tc>
          <w:tcPr>
            <w:tcW w:w="306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E43306" w:rsidRPr="00966463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A1C6D" w:rsidRPr="00966463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F0051" w:rsidRPr="00966463" w:rsidRDefault="00A6281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0597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3,290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A1C6D" w:rsidRPr="00966463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F0051" w:rsidRPr="00966463" w:rsidRDefault="00A6281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11,390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0597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6,220</w:t>
            </w:r>
          </w:p>
        </w:tc>
      </w:tr>
      <w:tr w:rsidR="00E43306" w:rsidRPr="00966463" w:rsidTr="00662655">
        <w:trPr>
          <w:cantSplit/>
        </w:trPr>
        <w:tc>
          <w:tcPr>
            <w:tcW w:w="306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43306" w:rsidRPr="00966463" w:rsidRDefault="001F0051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43306" w:rsidRPr="00966463" w:rsidRDefault="001F0051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</w:tr>
      <w:tr w:rsidR="00E43306" w:rsidRPr="00966463" w:rsidTr="00662655">
        <w:trPr>
          <w:cantSplit/>
        </w:trPr>
        <w:tc>
          <w:tcPr>
            <w:tcW w:w="306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E43306" w:rsidRPr="00966463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43306" w:rsidRPr="00966463" w:rsidRDefault="00A6281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6,059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3,923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43306" w:rsidRPr="00966463" w:rsidRDefault="00A6281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12,208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7,559</w:t>
            </w:r>
          </w:p>
        </w:tc>
      </w:tr>
      <w:tr w:rsidR="00E43306" w:rsidRPr="00966463" w:rsidTr="00662655">
        <w:trPr>
          <w:cantSplit/>
        </w:trPr>
        <w:tc>
          <w:tcPr>
            <w:tcW w:w="306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E43306" w:rsidRPr="00966463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43306" w:rsidRPr="00966463" w:rsidRDefault="00A6281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43306" w:rsidRPr="00966463" w:rsidRDefault="001F0051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1,31</w:t>
            </w:r>
            <w:r w:rsidR="00A6281D" w:rsidRPr="009664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927</w:t>
            </w:r>
          </w:p>
        </w:tc>
      </w:tr>
      <w:tr w:rsidR="00E43306" w:rsidRPr="00966463" w:rsidTr="00EF6A17">
        <w:trPr>
          <w:cantSplit/>
        </w:trPr>
        <w:tc>
          <w:tcPr>
            <w:tcW w:w="306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E43306" w:rsidRPr="00966463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3306" w:rsidRPr="00966463" w:rsidRDefault="00A6281D" w:rsidP="001F0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6,619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4,489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3306" w:rsidRPr="00966463" w:rsidRDefault="00A6281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13,522</w:t>
            </w:r>
          </w:p>
        </w:tc>
        <w:tc>
          <w:tcPr>
            <w:tcW w:w="270" w:type="dxa"/>
          </w:tcPr>
          <w:p w:rsidR="00E43306" w:rsidRPr="00966463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3306" w:rsidRPr="00966463" w:rsidRDefault="00BA0597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8,486</w:t>
            </w:r>
          </w:p>
        </w:tc>
      </w:tr>
    </w:tbl>
    <w:p w:rsidR="00C659E1" w:rsidRPr="00966463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BA0597" w:rsidRPr="00966463" w:rsidTr="00877F49">
        <w:trPr>
          <w:cantSplit/>
        </w:trPr>
        <w:tc>
          <w:tcPr>
            <w:tcW w:w="306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BA0597" w:rsidRPr="00966463" w:rsidRDefault="00BA0597" w:rsidP="00BA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597" w:rsidRPr="00966463" w:rsidTr="00877F49">
        <w:trPr>
          <w:cantSplit/>
        </w:trPr>
        <w:tc>
          <w:tcPr>
            <w:tcW w:w="306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A0597" w:rsidRPr="00966463" w:rsidTr="00877F49">
        <w:trPr>
          <w:cantSplit/>
        </w:trPr>
        <w:tc>
          <w:tcPr>
            <w:tcW w:w="306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66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BA0597" w:rsidRPr="00966463" w:rsidRDefault="00BA0597" w:rsidP="00BA0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Pr="00966463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966463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966463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BA0597" w:rsidRPr="00966463" w:rsidTr="00877F49">
        <w:trPr>
          <w:cantSplit/>
        </w:trPr>
        <w:tc>
          <w:tcPr>
            <w:tcW w:w="306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A0597" w:rsidRPr="00966463" w:rsidTr="00213E64">
        <w:trPr>
          <w:cantSplit/>
        </w:trPr>
        <w:tc>
          <w:tcPr>
            <w:tcW w:w="306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BA0597" w:rsidRPr="00966463" w:rsidRDefault="00BA0597" w:rsidP="00877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F0051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5,873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3,290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912B7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11,390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912B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6,220</w:t>
            </w:r>
          </w:p>
        </w:tc>
      </w:tr>
      <w:tr w:rsidR="00BA0597" w:rsidRPr="00966463" w:rsidTr="00213E64">
        <w:trPr>
          <w:cantSplit/>
        </w:trPr>
        <w:tc>
          <w:tcPr>
            <w:tcW w:w="306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A0597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</w:tr>
      <w:tr w:rsidR="00BA0597" w:rsidRPr="00966463" w:rsidTr="00213E64">
        <w:trPr>
          <w:cantSplit/>
        </w:trPr>
        <w:tc>
          <w:tcPr>
            <w:tcW w:w="306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BA0597" w:rsidRPr="00966463" w:rsidRDefault="00BA0597" w:rsidP="00877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A0597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6,252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3,923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0597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12,208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7,559</w:t>
            </w:r>
          </w:p>
        </w:tc>
      </w:tr>
      <w:tr w:rsidR="00BA0597" w:rsidRPr="00966463" w:rsidTr="00213E64">
        <w:trPr>
          <w:cantSplit/>
        </w:trPr>
        <w:tc>
          <w:tcPr>
            <w:tcW w:w="306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BA0597" w:rsidRPr="00966463" w:rsidRDefault="00BA0597" w:rsidP="00877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A0597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0597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BA0597" w:rsidRPr="00966463" w:rsidTr="00213E64">
        <w:trPr>
          <w:cantSplit/>
        </w:trPr>
        <w:tc>
          <w:tcPr>
            <w:tcW w:w="306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BA0597" w:rsidRPr="00966463" w:rsidRDefault="00BA0597" w:rsidP="00877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A0597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6,801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4,458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0597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13,426</w:t>
            </w:r>
          </w:p>
        </w:tc>
        <w:tc>
          <w:tcPr>
            <w:tcW w:w="270" w:type="dxa"/>
          </w:tcPr>
          <w:p w:rsidR="00BA0597" w:rsidRPr="00966463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0597" w:rsidRPr="00966463" w:rsidRDefault="00D912B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8,445</w:t>
            </w:r>
          </w:p>
        </w:tc>
      </w:tr>
    </w:tbl>
    <w:p w:rsidR="00BA0597" w:rsidRPr="00966463" w:rsidRDefault="00BA0597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D912B7" w:rsidRPr="00966463" w:rsidRDefault="00D912B7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A555C2" w:rsidRPr="00966463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2</w:t>
      </w:r>
      <w:r w:rsidR="0000629D" w:rsidRPr="00966463">
        <w:rPr>
          <w:rFonts w:ascii="Angsana New" w:hAnsi="Angsana New"/>
          <w:b/>
          <w:bCs/>
          <w:sz w:val="30"/>
          <w:szCs w:val="30"/>
        </w:rPr>
        <w:t>2</w:t>
      </w:r>
      <w:r w:rsidR="00507A0C" w:rsidRPr="00966463">
        <w:rPr>
          <w:rFonts w:ascii="Angsana New" w:hAnsi="Angsana New"/>
          <w:b/>
          <w:bCs/>
          <w:sz w:val="30"/>
          <w:szCs w:val="30"/>
        </w:rPr>
        <w:tab/>
      </w:r>
      <w:r w:rsidR="00507A0C" w:rsidRPr="00966463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016257" w:rsidRPr="00966463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ab/>
      </w:r>
      <w:r w:rsidRPr="00966463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966463">
        <w:rPr>
          <w:rFonts w:ascii="Angsana New" w:hAnsi="Angsana New" w:hint="cs"/>
          <w:b/>
          <w:sz w:val="30"/>
          <w:szCs w:val="30"/>
          <w:cs/>
        </w:rPr>
        <w:t>ที่</w:t>
      </w:r>
      <w:r w:rsidRPr="00966463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966463">
        <w:rPr>
          <w:rFonts w:ascii="Angsana New" w:hAnsi="Angsana New"/>
          <w:b/>
          <w:sz w:val="30"/>
          <w:szCs w:val="30"/>
        </w:rPr>
        <w:t xml:space="preserve"> </w:t>
      </w:r>
      <w:r w:rsidRPr="00966463">
        <w:rPr>
          <w:rFonts w:ascii="Angsana New" w:hAnsi="Angsana New" w:hint="cs"/>
          <w:b/>
          <w:sz w:val="30"/>
          <w:szCs w:val="30"/>
          <w:cs/>
        </w:rPr>
        <w:t>สำหรับงวดสามเดือน</w:t>
      </w:r>
      <w:r w:rsidR="008D3675" w:rsidRPr="00966463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966463">
        <w:rPr>
          <w:rFonts w:ascii="Angsana New" w:hAnsi="Angsana New" w:hint="cs"/>
          <w:b/>
          <w:sz w:val="30"/>
          <w:szCs w:val="30"/>
          <w:cs/>
        </w:rPr>
        <w:t xml:space="preserve">สุดวันที่ </w:t>
      </w:r>
      <w:r w:rsidR="0001659B" w:rsidRPr="00966463">
        <w:rPr>
          <w:rFonts w:ascii="Angsana New" w:hAnsi="Angsana New"/>
          <w:sz w:val="30"/>
          <w:szCs w:val="30"/>
        </w:rPr>
        <w:t xml:space="preserve">30 </w:t>
      </w:r>
      <w:r w:rsidR="0001659B" w:rsidRPr="00966463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966463">
        <w:rPr>
          <w:rFonts w:ascii="Angsana New" w:hAnsi="Angsana New"/>
          <w:sz w:val="30"/>
          <w:szCs w:val="30"/>
          <w:cs/>
        </w:rPr>
        <w:t xml:space="preserve"> </w:t>
      </w:r>
      <w:r w:rsidR="000B6CA2" w:rsidRPr="00966463">
        <w:rPr>
          <w:rFonts w:ascii="Angsana New" w:hAnsi="Angsana New"/>
          <w:sz w:val="30"/>
          <w:szCs w:val="30"/>
        </w:rPr>
        <w:t>2566</w:t>
      </w:r>
      <w:r w:rsidRPr="00966463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966463">
        <w:rPr>
          <w:rFonts w:ascii="Angsana New" w:hAnsi="Angsana New"/>
          <w:bCs/>
          <w:sz w:val="30"/>
          <w:szCs w:val="30"/>
        </w:rPr>
        <w:t>256</w:t>
      </w:r>
      <w:r w:rsidR="008B63B1" w:rsidRPr="00966463">
        <w:rPr>
          <w:rFonts w:ascii="Angsana New" w:hAnsi="Angsana New"/>
          <w:bCs/>
          <w:sz w:val="30"/>
          <w:szCs w:val="30"/>
        </w:rPr>
        <w:t>5</w:t>
      </w:r>
      <w:r w:rsidRPr="00966463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96646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:rsidR="00F654F1" w:rsidRPr="00966463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66463">
        <w:rPr>
          <w:rFonts w:ascii="Angsana New" w:hAnsi="Angsana New"/>
          <w:b/>
          <w:bCs/>
          <w:sz w:val="30"/>
          <w:szCs w:val="30"/>
        </w:rPr>
        <w:tab/>
      </w:r>
      <w:r w:rsidRPr="00966463">
        <w:rPr>
          <w:rFonts w:ascii="Angsana New" w:hAnsi="Angsana New"/>
          <w:b/>
          <w:bCs/>
          <w:sz w:val="30"/>
          <w:szCs w:val="30"/>
        </w:rPr>
        <w:tab/>
      </w:r>
      <w:r w:rsidR="00F32A8E" w:rsidRPr="00966463">
        <w:rPr>
          <w:rFonts w:ascii="Angsana New" w:hAnsi="Angsana New"/>
          <w:bCs/>
          <w:sz w:val="30"/>
          <w:szCs w:val="30"/>
        </w:rPr>
        <w:t xml:space="preserve">                                     </w:t>
      </w:r>
      <w:r w:rsidR="00F32A8E" w:rsidRPr="00966463">
        <w:rPr>
          <w:rFonts w:ascii="Angsana New" w:hAnsi="Angsana New" w:hint="cs"/>
          <w:bCs/>
          <w:sz w:val="30"/>
          <w:szCs w:val="30"/>
          <w:cs/>
        </w:rPr>
        <w:t xml:space="preserve">     </w:t>
      </w:r>
      <w:r w:rsidR="00996484" w:rsidRPr="00966463">
        <w:rPr>
          <w:rFonts w:ascii="Angsana New" w:hAnsi="Angsana New"/>
          <w:bCs/>
          <w:sz w:val="30"/>
          <w:szCs w:val="30"/>
        </w:rPr>
        <w:t xml:space="preserve">                      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A03997" w:rsidRPr="00966463" w:rsidTr="00402DC2">
        <w:trPr>
          <w:cantSplit/>
        </w:trPr>
        <w:tc>
          <w:tcPr>
            <w:tcW w:w="3060" w:type="dxa"/>
          </w:tcPr>
          <w:p w:rsidR="00A03997" w:rsidRPr="00966463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03997" w:rsidRPr="00966463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A03997" w:rsidRPr="00966463" w:rsidRDefault="00A03997" w:rsidP="00A6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</w:t>
            </w:r>
            <w:r w:rsidR="00A6281D"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</w:tr>
      <w:tr w:rsidR="0031137A" w:rsidRPr="00966463" w:rsidTr="00581E0E">
        <w:trPr>
          <w:cantSplit/>
        </w:trPr>
        <w:tc>
          <w:tcPr>
            <w:tcW w:w="306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5" w:name="_Hlk47362680"/>
          </w:p>
        </w:tc>
        <w:tc>
          <w:tcPr>
            <w:tcW w:w="99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916560" w:rsidRPr="00966463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A03997" w:rsidRPr="00966463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16560" w:rsidRPr="00966463" w:rsidRDefault="00D87136" w:rsidP="0050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A6281D" w:rsidRPr="00966463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916560"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1137A" w:rsidRPr="00966463" w:rsidTr="009A088C">
        <w:trPr>
          <w:cantSplit/>
        </w:trPr>
        <w:tc>
          <w:tcPr>
            <w:tcW w:w="306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916560" w:rsidRPr="00966463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96646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6560" w:rsidRPr="00966463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96646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96646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6560" w:rsidRPr="00966463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96646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07867" w:rsidRPr="00966463" w:rsidTr="007A58EB">
        <w:trPr>
          <w:cantSplit/>
        </w:trPr>
        <w:tc>
          <w:tcPr>
            <w:tcW w:w="3060" w:type="dxa"/>
          </w:tcPr>
          <w:p w:rsidR="00507867" w:rsidRPr="00966463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07867" w:rsidRPr="00966463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507867" w:rsidRPr="00966463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bookmarkEnd w:id="45"/>
      <w:tr w:rsidR="0031137A" w:rsidRPr="00966463" w:rsidTr="009A088C">
        <w:trPr>
          <w:cantSplit/>
        </w:trPr>
        <w:tc>
          <w:tcPr>
            <w:tcW w:w="3060" w:type="dxa"/>
          </w:tcPr>
          <w:p w:rsidR="000F1FE7" w:rsidRPr="00966463" w:rsidRDefault="000F1FE7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D65EFD"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:rsidR="000F1FE7" w:rsidRPr="00966463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0F1FE7" w:rsidRPr="00966463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27AF6" w:rsidRPr="00966463" w:rsidTr="00B2649E">
        <w:trPr>
          <w:cantSplit/>
        </w:trPr>
        <w:tc>
          <w:tcPr>
            <w:tcW w:w="306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:rsidR="00F27AF6" w:rsidRPr="00966463" w:rsidRDefault="00F27AF6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27AF6" w:rsidRPr="00966463" w:rsidRDefault="00F27AF6" w:rsidP="00F2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  <w:tc>
          <w:tcPr>
            <w:tcW w:w="270" w:type="dxa"/>
          </w:tcPr>
          <w:p w:rsidR="00F27AF6" w:rsidRPr="00966463" w:rsidRDefault="00F27AF6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7AF6" w:rsidRPr="00966463" w:rsidRDefault="00F27AF6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11,645</w:t>
            </w:r>
          </w:p>
        </w:tc>
        <w:tc>
          <w:tcPr>
            <w:tcW w:w="2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14,870</w:t>
            </w:r>
          </w:p>
        </w:tc>
        <w:tc>
          <w:tcPr>
            <w:tcW w:w="2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16,335</w:t>
            </w:r>
          </w:p>
        </w:tc>
      </w:tr>
      <w:tr w:rsidR="00F27AF6" w:rsidRPr="00966463" w:rsidTr="006634E4">
        <w:trPr>
          <w:cantSplit/>
          <w:trHeight w:hRule="exact" w:val="227"/>
        </w:trPr>
        <w:tc>
          <w:tcPr>
            <w:tcW w:w="306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7AF6" w:rsidRPr="00966463" w:rsidRDefault="00F27AF6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AF6" w:rsidRPr="00966463" w:rsidTr="00581E0E">
        <w:trPr>
          <w:cantSplit/>
        </w:trPr>
        <w:tc>
          <w:tcPr>
            <w:tcW w:w="306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F27AF6" w:rsidRPr="00966463" w:rsidRDefault="00F27AF6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7AF6" w:rsidRPr="00966463" w:rsidRDefault="00F27AF6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7AF6" w:rsidRPr="00966463" w:rsidRDefault="00F27AF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7AF6" w:rsidRPr="00966463" w:rsidTr="00A03997">
        <w:trPr>
          <w:cantSplit/>
        </w:trPr>
        <w:tc>
          <w:tcPr>
            <w:tcW w:w="3060" w:type="dxa"/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F27AF6" w:rsidRPr="00966463" w:rsidRDefault="00F27AF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(2,583)</w:t>
            </w:r>
          </w:p>
        </w:tc>
        <w:tc>
          <w:tcPr>
            <w:tcW w:w="270" w:type="dxa"/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27AF6" w:rsidRPr="00966463" w:rsidRDefault="00F27AF6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(251)</w:t>
            </w:r>
          </w:p>
        </w:tc>
        <w:tc>
          <w:tcPr>
            <w:tcW w:w="270" w:type="dxa"/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(4,302)</w:t>
            </w:r>
          </w:p>
        </w:tc>
        <w:tc>
          <w:tcPr>
            <w:tcW w:w="270" w:type="dxa"/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(830)</w:t>
            </w:r>
          </w:p>
        </w:tc>
      </w:tr>
      <w:tr w:rsidR="00F27AF6" w:rsidRPr="00966463" w:rsidTr="00A03997">
        <w:trPr>
          <w:cantSplit/>
        </w:trPr>
        <w:tc>
          <w:tcPr>
            <w:tcW w:w="3060" w:type="dxa"/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F27AF6" w:rsidRPr="00966463" w:rsidRDefault="00F27AF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27AF6" w:rsidRPr="00966463" w:rsidRDefault="00F27AF6" w:rsidP="00F2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5,789</w:t>
            </w:r>
          </w:p>
        </w:tc>
        <w:tc>
          <w:tcPr>
            <w:tcW w:w="270" w:type="dxa"/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27AF6" w:rsidRPr="00966463" w:rsidRDefault="00F27AF6" w:rsidP="00A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11,394</w:t>
            </w:r>
          </w:p>
        </w:tc>
        <w:tc>
          <w:tcPr>
            <w:tcW w:w="270" w:type="dxa"/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10,568</w:t>
            </w:r>
          </w:p>
        </w:tc>
        <w:tc>
          <w:tcPr>
            <w:tcW w:w="270" w:type="dxa"/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27AF6" w:rsidRPr="00966463" w:rsidRDefault="00F27AF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15,505</w:t>
            </w:r>
          </w:p>
        </w:tc>
      </w:tr>
    </w:tbl>
    <w:p w:rsidR="003924EF" w:rsidRPr="00966463" w:rsidRDefault="003924EF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A6281D" w:rsidRPr="00966463" w:rsidTr="00877F49">
        <w:trPr>
          <w:cantSplit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81D" w:rsidRPr="00966463" w:rsidTr="00877F49">
        <w:trPr>
          <w:cantSplit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6281D" w:rsidRPr="00966463" w:rsidTr="00877F49">
        <w:trPr>
          <w:cantSplit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A6281D" w:rsidRPr="00966463" w:rsidTr="00877F49">
        <w:trPr>
          <w:cantSplit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6281D" w:rsidRPr="00966463" w:rsidTr="00877F49">
        <w:trPr>
          <w:cantSplit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6281D" w:rsidRPr="00966463" w:rsidTr="00F27AF6">
        <w:trPr>
          <w:cantSplit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6281D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7,882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11,389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6281D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14,280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16,079</w:t>
            </w:r>
          </w:p>
        </w:tc>
      </w:tr>
      <w:tr w:rsidR="00A6281D" w:rsidRPr="00966463" w:rsidTr="00F27AF6">
        <w:trPr>
          <w:cantSplit/>
          <w:trHeight w:hRule="exact" w:val="227"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81D" w:rsidRPr="00966463" w:rsidTr="00F27AF6">
        <w:trPr>
          <w:cantSplit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281D" w:rsidRPr="00966463" w:rsidTr="00F27AF6">
        <w:trPr>
          <w:cantSplit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6281D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(2,583)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(251)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6281D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(4,302)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(830)</w:t>
            </w:r>
          </w:p>
        </w:tc>
      </w:tr>
      <w:tr w:rsidR="00A6281D" w:rsidRPr="00966463" w:rsidTr="00877F49">
        <w:trPr>
          <w:cantSplit/>
        </w:trPr>
        <w:tc>
          <w:tcPr>
            <w:tcW w:w="306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A6281D" w:rsidRPr="00966463" w:rsidRDefault="00A6281D" w:rsidP="00877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6281D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5,299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11,138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6281D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9,978</w:t>
            </w:r>
          </w:p>
        </w:tc>
        <w:tc>
          <w:tcPr>
            <w:tcW w:w="270" w:type="dxa"/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6281D" w:rsidRPr="00966463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15,249</w:t>
            </w:r>
          </w:p>
        </w:tc>
      </w:tr>
    </w:tbl>
    <w:p w:rsidR="00A6281D" w:rsidRPr="00966463" w:rsidRDefault="00A6281D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27AF6" w:rsidRPr="00966463" w:rsidRDefault="00F27AF6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27AF6" w:rsidRPr="00966463" w:rsidRDefault="00F27AF6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27AF6" w:rsidRPr="00966463" w:rsidRDefault="00F27AF6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E4C4D" w:rsidRPr="00966463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2</w:t>
      </w:r>
      <w:r w:rsidR="0000629D" w:rsidRPr="00966463">
        <w:rPr>
          <w:rFonts w:ascii="Angsana New" w:hAnsi="Angsana New"/>
          <w:b/>
          <w:bCs/>
          <w:sz w:val="30"/>
          <w:szCs w:val="30"/>
        </w:rPr>
        <w:t>3</w:t>
      </w:r>
      <w:r w:rsidR="005028DE" w:rsidRPr="00966463">
        <w:rPr>
          <w:rFonts w:ascii="Angsana New" w:hAnsi="Angsana New"/>
          <w:b/>
          <w:bCs/>
          <w:sz w:val="30"/>
          <w:szCs w:val="30"/>
        </w:rPr>
        <w:tab/>
      </w:r>
      <w:r w:rsidR="001E4C4D" w:rsidRPr="00966463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E4C4D" w:rsidRPr="00966463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:rsidR="001E4C4D" w:rsidRPr="00966463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966463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966463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:rsidR="001E4C4D" w:rsidRPr="00966463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:rsidR="002F6CA0" w:rsidRPr="00966463" w:rsidRDefault="001E4C4D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66463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C23942" w:rsidRPr="00966463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0934B6" w:rsidRPr="00966463">
        <w:rPr>
          <w:rFonts w:ascii="Angsana New" w:hAnsi="Angsana New" w:hint="cs"/>
          <w:sz w:val="30"/>
          <w:szCs w:val="30"/>
          <w:cs/>
        </w:rPr>
        <w:t>และหกเดือน</w:t>
      </w:r>
      <w:r w:rsidR="00C23942" w:rsidRPr="00966463">
        <w:rPr>
          <w:rFonts w:ascii="Angsana New" w:hAnsi="Angsana New" w:hint="cs"/>
          <w:sz w:val="30"/>
          <w:szCs w:val="30"/>
          <w:cs/>
        </w:rPr>
        <w:t>สิ้นสุดวันที่ 30 มิถุนายน 2566</w:t>
      </w:r>
      <w:r w:rsidR="00F44A04" w:rsidRPr="00966463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966463">
        <w:rPr>
          <w:rFonts w:ascii="Angsana New" w:hAnsi="Angsana New"/>
          <w:bCs/>
          <w:sz w:val="30"/>
          <w:szCs w:val="30"/>
        </w:rPr>
        <w:t>256</w:t>
      </w:r>
      <w:r w:rsidR="008B63B1" w:rsidRPr="00966463">
        <w:rPr>
          <w:rFonts w:ascii="Angsana New" w:hAnsi="Angsana New"/>
          <w:bCs/>
          <w:sz w:val="30"/>
          <w:szCs w:val="30"/>
        </w:rPr>
        <w:t>5</w:t>
      </w:r>
      <w:r w:rsidR="00F44A04" w:rsidRPr="0096646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966463">
        <w:rPr>
          <w:rFonts w:ascii="Angsana New" w:hAnsi="Angsana New" w:hint="cs"/>
          <w:sz w:val="30"/>
          <w:szCs w:val="30"/>
          <w:cs/>
        </w:rPr>
        <w:t>สำหรับงวด</w:t>
      </w:r>
      <w:r w:rsidRPr="00966463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966463">
        <w:rPr>
          <w:rFonts w:ascii="Angsana New" w:hAnsi="Angsana New"/>
          <w:sz w:val="30"/>
          <w:szCs w:val="30"/>
          <w:cs/>
        </w:rPr>
        <w:t>ของผู้ถือหุ้น</w:t>
      </w:r>
      <w:r w:rsidRPr="00966463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966463">
        <w:rPr>
          <w:rFonts w:ascii="Angsana New" w:hAnsi="Angsana New"/>
          <w:sz w:val="30"/>
          <w:szCs w:val="30"/>
          <w:cs/>
        </w:rPr>
        <w:t>และ</w:t>
      </w:r>
      <w:r w:rsidRPr="00966463">
        <w:rPr>
          <w:rFonts w:ascii="Angsana New" w:hAnsi="Angsana New" w:hint="cs"/>
          <w:sz w:val="30"/>
          <w:szCs w:val="30"/>
          <w:cs/>
        </w:rPr>
        <w:t>จำนวน</w:t>
      </w:r>
      <w:r w:rsidRPr="00966463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966463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CE7C76" w:rsidRPr="00966463" w:rsidTr="00402DC2">
        <w:trPr>
          <w:cantSplit/>
        </w:trPr>
        <w:tc>
          <w:tcPr>
            <w:tcW w:w="3060" w:type="dxa"/>
          </w:tcPr>
          <w:p w:rsidR="00CE7C76" w:rsidRPr="00966463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E7C76" w:rsidRPr="00966463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CE7C76" w:rsidRPr="00966463" w:rsidRDefault="00CE7C76" w:rsidP="0053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966463" w:rsidTr="009A088C">
        <w:trPr>
          <w:cantSplit/>
        </w:trPr>
        <w:tc>
          <w:tcPr>
            <w:tcW w:w="3060" w:type="dxa"/>
          </w:tcPr>
          <w:p w:rsidR="0087650D" w:rsidRPr="00966463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7650D" w:rsidRPr="00966463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7650D" w:rsidRPr="00966463" w:rsidRDefault="00AA7A2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7650D" w:rsidRPr="00966463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7650D" w:rsidRPr="00966463" w:rsidRDefault="00D8713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326E5" w:rsidRPr="00966463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A638FD"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1659B"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659B"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A7A25" w:rsidRPr="00966463" w:rsidTr="00581E0E">
        <w:trPr>
          <w:cantSplit/>
        </w:trPr>
        <w:tc>
          <w:tcPr>
            <w:tcW w:w="3060" w:type="dxa"/>
          </w:tcPr>
          <w:p w:rsidR="00AA7A25" w:rsidRPr="00966463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A7A25" w:rsidRPr="00966463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A7A25" w:rsidRPr="00966463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96646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A7A25" w:rsidRPr="00966463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966463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96646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A7A25" w:rsidRPr="00966463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966463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96646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A7A25" w:rsidRPr="00966463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7A25" w:rsidRPr="00966463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96646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</w:tbl>
    <w:p w:rsidR="0087650D" w:rsidRPr="00966463" w:rsidRDefault="0087650D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966463" w:rsidTr="00104538">
        <w:trPr>
          <w:cantSplit/>
        </w:trPr>
        <w:tc>
          <w:tcPr>
            <w:tcW w:w="3690" w:type="dxa"/>
          </w:tcPr>
          <w:p w:rsidR="00C73741" w:rsidRPr="00966463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3741" w:rsidRPr="00966463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</w:t>
            </w:r>
            <w:r w:rsidR="00B427A0"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326E5" w:rsidRPr="00966463" w:rsidTr="00AA7A25">
        <w:trPr>
          <w:cantSplit/>
        </w:trPr>
        <w:tc>
          <w:tcPr>
            <w:tcW w:w="3690" w:type="dxa"/>
          </w:tcPr>
          <w:p w:rsidR="005326E5" w:rsidRPr="00966463" w:rsidRDefault="005326E5" w:rsidP="005326E5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5326E5" w:rsidRPr="00966463" w:rsidRDefault="005326E5" w:rsidP="005326E5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39,619</w:t>
            </w:r>
          </w:p>
        </w:tc>
        <w:tc>
          <w:tcPr>
            <w:tcW w:w="270" w:type="dxa"/>
          </w:tcPr>
          <w:p w:rsidR="005326E5" w:rsidRPr="00966463" w:rsidRDefault="005326E5" w:rsidP="005326E5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47,402</w:t>
            </w:r>
          </w:p>
        </w:tc>
        <w:tc>
          <w:tcPr>
            <w:tcW w:w="270" w:type="dxa"/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326E5" w:rsidRPr="00966463" w:rsidRDefault="005326E5" w:rsidP="00F27AF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63,</w:t>
            </w:r>
            <w:r w:rsidR="00F27AF6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270" w:type="dxa"/>
          </w:tcPr>
          <w:p w:rsidR="005326E5" w:rsidRPr="00966463" w:rsidRDefault="005326E5" w:rsidP="005326E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326E5" w:rsidRPr="00966463" w:rsidRDefault="005326E5" w:rsidP="00F27AF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70,</w:t>
            </w:r>
            <w:r w:rsidR="00F27AF6"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</w:tr>
      <w:tr w:rsidR="005326E5" w:rsidRPr="00966463" w:rsidTr="0099502B">
        <w:trPr>
          <w:cantSplit/>
          <w:trHeight w:val="287"/>
        </w:trPr>
        <w:tc>
          <w:tcPr>
            <w:tcW w:w="3690" w:type="dxa"/>
            <w:vAlign w:val="bottom"/>
          </w:tcPr>
          <w:p w:rsidR="005326E5" w:rsidRPr="00966463" w:rsidRDefault="005326E5" w:rsidP="005326E5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326E5" w:rsidRPr="00966463" w:rsidRDefault="005326E5" w:rsidP="005326E5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326E5" w:rsidRPr="00966463" w:rsidRDefault="005326E5" w:rsidP="005326E5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5326E5" w:rsidRPr="00966463" w:rsidTr="0099502B">
        <w:trPr>
          <w:cantSplit/>
        </w:trPr>
        <w:tc>
          <w:tcPr>
            <w:tcW w:w="3690" w:type="dxa"/>
            <w:vAlign w:val="bottom"/>
          </w:tcPr>
          <w:p w:rsidR="005326E5" w:rsidRPr="00966463" w:rsidRDefault="005326E5" w:rsidP="005326E5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:rsidR="005326E5" w:rsidRPr="00966463" w:rsidRDefault="005326E5" w:rsidP="005326E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:rsidR="005326E5" w:rsidRPr="00966463" w:rsidRDefault="005326E5" w:rsidP="005326E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70" w:type="dxa"/>
          </w:tcPr>
          <w:p w:rsidR="005326E5" w:rsidRPr="00966463" w:rsidRDefault="005326E5" w:rsidP="005326E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5326E5" w:rsidRPr="00966463" w:rsidRDefault="005326E5" w:rsidP="005326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</w:tr>
    </w:tbl>
    <w:p w:rsidR="00C659E1" w:rsidRPr="00966463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5326E5" w:rsidRPr="00966463" w:rsidTr="00877F49">
        <w:trPr>
          <w:cantSplit/>
        </w:trPr>
        <w:tc>
          <w:tcPr>
            <w:tcW w:w="306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6E5" w:rsidRPr="00966463" w:rsidTr="00877F49">
        <w:trPr>
          <w:cantSplit/>
        </w:trPr>
        <w:tc>
          <w:tcPr>
            <w:tcW w:w="306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326E5" w:rsidRPr="00966463" w:rsidTr="00877F49">
        <w:trPr>
          <w:cantSplit/>
        </w:trPr>
        <w:tc>
          <w:tcPr>
            <w:tcW w:w="306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6E5" w:rsidRPr="00966463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</w:tbl>
    <w:p w:rsidR="005326E5" w:rsidRPr="00966463" w:rsidRDefault="005326E5" w:rsidP="00532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5326E5" w:rsidRPr="00966463" w:rsidTr="00877F49">
        <w:trPr>
          <w:cantSplit/>
        </w:trPr>
        <w:tc>
          <w:tcPr>
            <w:tcW w:w="3690" w:type="dxa"/>
          </w:tcPr>
          <w:p w:rsidR="005326E5" w:rsidRPr="00966463" w:rsidRDefault="005326E5" w:rsidP="00877F49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5326E5" w:rsidRPr="00966463" w:rsidRDefault="005326E5" w:rsidP="00877F4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(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326E5" w:rsidRPr="00966463" w:rsidTr="00877F49">
        <w:trPr>
          <w:cantSplit/>
        </w:trPr>
        <w:tc>
          <w:tcPr>
            <w:tcW w:w="3690" w:type="dxa"/>
          </w:tcPr>
          <w:p w:rsidR="005326E5" w:rsidRPr="00966463" w:rsidRDefault="005326E5" w:rsidP="00877F49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5326E5" w:rsidRPr="00966463" w:rsidRDefault="005326E5" w:rsidP="00877F49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36,407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45,662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60,505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68,536</w:t>
            </w:r>
          </w:p>
        </w:tc>
      </w:tr>
      <w:tr w:rsidR="005326E5" w:rsidRPr="00966463" w:rsidTr="00877F49">
        <w:trPr>
          <w:cantSplit/>
          <w:trHeight w:val="287"/>
        </w:trPr>
        <w:tc>
          <w:tcPr>
            <w:tcW w:w="3690" w:type="dxa"/>
            <w:vAlign w:val="bottom"/>
          </w:tcPr>
          <w:p w:rsidR="005326E5" w:rsidRPr="00966463" w:rsidRDefault="005326E5" w:rsidP="00877F49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326E5" w:rsidRPr="00966463" w:rsidRDefault="005326E5" w:rsidP="00877F49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326E5" w:rsidRPr="00966463" w:rsidRDefault="005326E5" w:rsidP="00877F49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5326E5" w:rsidRPr="00966463" w:rsidTr="00877F49">
        <w:trPr>
          <w:cantSplit/>
        </w:trPr>
        <w:tc>
          <w:tcPr>
            <w:tcW w:w="3690" w:type="dxa"/>
            <w:vAlign w:val="bottom"/>
          </w:tcPr>
          <w:p w:rsidR="005326E5" w:rsidRPr="00966463" w:rsidRDefault="005326E5" w:rsidP="00877F49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646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6463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70" w:type="dxa"/>
          </w:tcPr>
          <w:p w:rsidR="005326E5" w:rsidRPr="00966463" w:rsidRDefault="005326E5" w:rsidP="00877F4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5326E5" w:rsidRPr="00966463" w:rsidRDefault="005326E5" w:rsidP="00877F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</w:tr>
    </w:tbl>
    <w:p w:rsidR="005326E5" w:rsidRPr="00966463" w:rsidRDefault="005326E5" w:rsidP="000C2942">
      <w:pPr>
        <w:rPr>
          <w:rFonts w:ascii="Angsana New" w:hAnsi="Angsana New"/>
          <w:b/>
          <w:bCs/>
          <w:sz w:val="30"/>
          <w:szCs w:val="30"/>
        </w:rPr>
      </w:pPr>
    </w:p>
    <w:p w:rsidR="005326E5" w:rsidRPr="00966463" w:rsidRDefault="00BB3083" w:rsidP="000C2942">
      <w:pPr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 xml:space="preserve">24     </w:t>
      </w:r>
      <w:r w:rsidRPr="0096646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BB3083" w:rsidRPr="00966463" w:rsidRDefault="00BB3083" w:rsidP="00BB3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มติที่ประชุมสามัญผู้ถือหุ้นประจำปี 256</w:t>
      </w:r>
      <w:r w:rsidRPr="00966463">
        <w:rPr>
          <w:rFonts w:ascii="Angsana New" w:hAnsi="Angsana New"/>
          <w:sz w:val="30"/>
          <w:szCs w:val="30"/>
        </w:rPr>
        <w:t>6</w:t>
      </w:r>
      <w:r w:rsidRPr="00966463">
        <w:rPr>
          <w:rFonts w:ascii="Angsana New" w:hAnsi="Angsana New"/>
          <w:sz w:val="30"/>
          <w:szCs w:val="30"/>
          <w:cs/>
        </w:rPr>
        <w:t xml:space="preserve"> ประชุมเมื่อวันที่ 2</w:t>
      </w:r>
      <w:r w:rsidRPr="00966463">
        <w:rPr>
          <w:rFonts w:ascii="Angsana New" w:hAnsi="Angsana New"/>
          <w:sz w:val="30"/>
          <w:szCs w:val="30"/>
        </w:rPr>
        <w:t>8</w:t>
      </w:r>
      <w:r w:rsidRPr="00966463">
        <w:rPr>
          <w:rFonts w:ascii="Angsana New" w:hAnsi="Angsana New"/>
          <w:sz w:val="30"/>
          <w:szCs w:val="30"/>
          <w:cs/>
        </w:rPr>
        <w:t xml:space="preserve"> เมษายน 256</w:t>
      </w:r>
      <w:r w:rsidRPr="00966463">
        <w:rPr>
          <w:rFonts w:ascii="Angsana New" w:hAnsi="Angsana New"/>
          <w:sz w:val="30"/>
          <w:szCs w:val="30"/>
        </w:rPr>
        <w:t>6</w:t>
      </w:r>
      <w:r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>อนุมัติจ่ายเงินปันผลประจำปี 256</w:t>
      </w:r>
      <w:r w:rsidRPr="00966463">
        <w:rPr>
          <w:rFonts w:ascii="Angsana New" w:hAnsi="Angsana New"/>
          <w:sz w:val="30"/>
          <w:szCs w:val="30"/>
        </w:rPr>
        <w:t>5</w:t>
      </w:r>
      <w:r w:rsidRPr="00966463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="000934B6" w:rsidRPr="00966463">
        <w:rPr>
          <w:rFonts w:ascii="Angsana New" w:hAnsi="Angsana New"/>
          <w:sz w:val="30"/>
          <w:szCs w:val="30"/>
        </w:rPr>
        <w:t>0.0</w:t>
      </w:r>
      <w:r w:rsidRPr="00966463">
        <w:rPr>
          <w:rFonts w:ascii="Angsana New" w:hAnsi="Angsana New"/>
          <w:sz w:val="30"/>
          <w:szCs w:val="30"/>
        </w:rPr>
        <w:t>26</w:t>
      </w:r>
      <w:r w:rsidRPr="00966463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966463">
        <w:rPr>
          <w:rFonts w:asciiTheme="majorBidi" w:hAnsiTheme="majorBidi" w:cstheme="majorBidi"/>
          <w:sz w:val="30"/>
          <w:szCs w:val="30"/>
        </w:rPr>
        <w:t>18.85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sz w:val="30"/>
          <w:szCs w:val="30"/>
          <w:cs/>
        </w:rPr>
        <w:t>ล้าน</w:t>
      </w:r>
      <w:r w:rsidRPr="00966463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966463">
        <w:rPr>
          <w:rFonts w:ascii="Angsana New" w:hAnsi="Angsana New"/>
          <w:sz w:val="30"/>
          <w:szCs w:val="30"/>
        </w:rPr>
        <w:t>20.42</w:t>
      </w:r>
      <w:r w:rsidRPr="00966463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966463">
        <w:rPr>
          <w:rFonts w:ascii="Angsana New" w:hAnsi="Angsana New"/>
          <w:sz w:val="30"/>
          <w:szCs w:val="30"/>
        </w:rPr>
        <w:t>19</w:t>
      </w:r>
      <w:r w:rsidRPr="00966463">
        <w:rPr>
          <w:rFonts w:ascii="Angsana New" w:hAnsi="Angsana New"/>
          <w:sz w:val="30"/>
          <w:szCs w:val="30"/>
          <w:cs/>
        </w:rPr>
        <w:t xml:space="preserve"> พฤษภาคม 256</w:t>
      </w:r>
      <w:r w:rsidRPr="00966463">
        <w:rPr>
          <w:rFonts w:ascii="Angsana New" w:hAnsi="Angsana New"/>
          <w:sz w:val="30"/>
          <w:szCs w:val="30"/>
        </w:rPr>
        <w:t>6</w:t>
      </w:r>
      <w:r w:rsidRPr="00966463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966463">
        <w:rPr>
          <w:rFonts w:ascii="Angsana New" w:hAnsi="Angsana New"/>
          <w:sz w:val="30"/>
          <w:szCs w:val="30"/>
        </w:rPr>
        <w:t>Record Date</w:t>
      </w:r>
      <w:r w:rsidRPr="00966463">
        <w:rPr>
          <w:rFonts w:ascii="Angsana New" w:hAnsi="Angsana New"/>
          <w:sz w:val="30"/>
          <w:szCs w:val="30"/>
          <w:cs/>
        </w:rPr>
        <w:t>) วันที่ 15 มีนาคม 256</w:t>
      </w:r>
      <w:r w:rsidRPr="00966463">
        <w:rPr>
          <w:rFonts w:ascii="Angsana New" w:hAnsi="Angsana New"/>
          <w:sz w:val="30"/>
          <w:szCs w:val="30"/>
        </w:rPr>
        <w:t>6</w:t>
      </w:r>
      <w:r w:rsidRPr="00966463">
        <w:rPr>
          <w:rFonts w:ascii="Angsana New" w:hAnsi="Angsana New"/>
          <w:sz w:val="30"/>
          <w:szCs w:val="30"/>
          <w:cs/>
        </w:rPr>
        <w:t xml:space="preserve">  </w:t>
      </w:r>
    </w:p>
    <w:p w:rsidR="00BB3083" w:rsidRPr="00966463" w:rsidRDefault="00BB3083" w:rsidP="00BB3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966463">
        <w:rPr>
          <w:rFonts w:ascii="Angsana New" w:hAnsi="Angsana New"/>
          <w:sz w:val="30"/>
          <w:szCs w:val="30"/>
          <w:cs/>
        </w:rPr>
        <w:t>มติที่ประชุมสามัญผู้ถือหุ้นประจำปี 2565 ประชุมเมื่อวันที่ 22 เมษายน 2565</w:t>
      </w:r>
      <w:r w:rsidRPr="00966463">
        <w:rPr>
          <w:rFonts w:ascii="Angsana New" w:hAnsi="Angsana New" w:hint="cs"/>
          <w:sz w:val="30"/>
          <w:szCs w:val="30"/>
          <w:cs/>
        </w:rPr>
        <w:t xml:space="preserve"> </w:t>
      </w:r>
      <w:r w:rsidRPr="00966463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2564 ให้แก่ผู้ถือหุ้นในอัตราหุ้นละ 0.05 บาท  รวมเป็นเงินทั้งสิ้น  </w:t>
      </w:r>
      <w:r w:rsidRPr="00966463">
        <w:rPr>
          <w:rFonts w:asciiTheme="majorBidi" w:hAnsiTheme="majorBidi" w:cstheme="majorBidi"/>
          <w:sz w:val="30"/>
          <w:szCs w:val="30"/>
          <w:cs/>
        </w:rPr>
        <w:t>36</w:t>
      </w:r>
      <w:r w:rsidRPr="00966463">
        <w:rPr>
          <w:rFonts w:asciiTheme="majorBidi" w:hAnsiTheme="majorBidi" w:cstheme="majorBidi"/>
          <w:sz w:val="30"/>
          <w:szCs w:val="30"/>
        </w:rPr>
        <w:t>.25</w:t>
      </w:r>
      <w:r w:rsidRPr="00966463">
        <w:rPr>
          <w:rFonts w:ascii="Angsana New" w:hAnsi="Angsana New"/>
          <w:sz w:val="30"/>
          <w:szCs w:val="30"/>
          <w:cs/>
        </w:rPr>
        <w:t xml:space="preserve"> </w:t>
      </w:r>
      <w:r w:rsidRPr="00966463">
        <w:rPr>
          <w:rFonts w:ascii="Angsana New" w:hAnsi="Angsana New" w:hint="cs"/>
          <w:sz w:val="30"/>
          <w:szCs w:val="30"/>
          <w:cs/>
        </w:rPr>
        <w:t>ล้าน</w:t>
      </w:r>
      <w:r w:rsidRPr="00966463">
        <w:rPr>
          <w:rFonts w:ascii="Angsana New" w:hAnsi="Angsana New"/>
          <w:sz w:val="30"/>
          <w:szCs w:val="30"/>
          <w:cs/>
        </w:rPr>
        <w:t>บาท หรือคิดเป็นร้อยละ 40.29 ของกำไรสุทธิ โดยกำหนดจ่ายเงินปันผลในวันที่ 20 พฤษภาคม 2565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966463">
        <w:rPr>
          <w:rFonts w:ascii="Angsana New" w:hAnsi="Angsana New"/>
          <w:sz w:val="30"/>
          <w:szCs w:val="30"/>
        </w:rPr>
        <w:t>Record Date</w:t>
      </w:r>
      <w:r w:rsidRPr="00966463">
        <w:rPr>
          <w:rFonts w:ascii="Angsana New" w:hAnsi="Angsana New"/>
          <w:sz w:val="30"/>
          <w:szCs w:val="30"/>
          <w:cs/>
        </w:rPr>
        <w:t xml:space="preserve">) วันที่ 15 มีนาคม 2565  </w:t>
      </w:r>
    </w:p>
    <w:p w:rsidR="00BB3083" w:rsidRPr="00966463" w:rsidRDefault="00BB3083" w:rsidP="000C2942">
      <w:pPr>
        <w:rPr>
          <w:rFonts w:ascii="Angsana New" w:hAnsi="Angsana New"/>
          <w:b/>
          <w:bCs/>
          <w:sz w:val="30"/>
          <w:szCs w:val="30"/>
          <w:cs/>
        </w:rPr>
      </w:pPr>
    </w:p>
    <w:p w:rsidR="00507A0C" w:rsidRPr="00966463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966463">
        <w:rPr>
          <w:rFonts w:ascii="Angsana New" w:hAnsi="Angsana New"/>
          <w:b/>
          <w:bCs/>
          <w:sz w:val="30"/>
          <w:szCs w:val="30"/>
        </w:rPr>
        <w:t>2</w:t>
      </w:r>
      <w:r w:rsidR="00BB3083" w:rsidRPr="00966463">
        <w:rPr>
          <w:rFonts w:ascii="Angsana New" w:hAnsi="Angsana New"/>
          <w:b/>
          <w:bCs/>
          <w:sz w:val="30"/>
          <w:szCs w:val="30"/>
        </w:rPr>
        <w:t>5</w:t>
      </w:r>
      <w:r w:rsidR="00CF4C39" w:rsidRPr="00966463">
        <w:rPr>
          <w:rFonts w:ascii="Angsana New" w:hAnsi="Angsana New"/>
          <w:b/>
          <w:bCs/>
          <w:sz w:val="30"/>
          <w:szCs w:val="30"/>
        </w:rPr>
        <w:tab/>
      </w:r>
      <w:r w:rsidR="000C2942" w:rsidRPr="00966463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966463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31137A" w:rsidRPr="00966463" w:rsidTr="00F76FA5">
        <w:trPr>
          <w:tblHeader/>
        </w:trPr>
        <w:tc>
          <w:tcPr>
            <w:tcW w:w="5490" w:type="dxa"/>
          </w:tcPr>
          <w:p w:rsidR="00841C3B" w:rsidRPr="00966463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841C3B" w:rsidRPr="00966463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841C3B" w:rsidRPr="00966463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966463" w:rsidTr="004658D3">
        <w:trPr>
          <w:tblHeader/>
        </w:trPr>
        <w:tc>
          <w:tcPr>
            <w:tcW w:w="5490" w:type="dxa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966463" w:rsidRDefault="0001659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966463">
              <w:rPr>
                <w:rFonts w:ascii="Angsana New" w:hAnsi="Angsana New"/>
                <w:sz w:val="30"/>
                <w:szCs w:val="30"/>
              </w:rPr>
              <w:t>2566</w:t>
            </w:r>
            <w:r w:rsidR="006F3F03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966463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</w:t>
            </w:r>
            <w:r w:rsidR="00EA1C6D" w:rsidRPr="00966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966463" w:rsidTr="004658D3">
        <w:trPr>
          <w:tblHeader/>
        </w:trPr>
        <w:tc>
          <w:tcPr>
            <w:tcW w:w="5490" w:type="dxa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966463" w:rsidTr="004658D3">
        <w:tc>
          <w:tcPr>
            <w:tcW w:w="5490" w:type="dxa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966463" w:rsidTr="004658D3">
        <w:tc>
          <w:tcPr>
            <w:tcW w:w="5490" w:type="dxa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966463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6D" w:rsidRPr="00966463" w:rsidTr="00C60E82">
        <w:tc>
          <w:tcPr>
            <w:tcW w:w="5490" w:type="dxa"/>
            <w:tcBorders>
              <w:bottom w:val="nil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EA1C6D" w:rsidRPr="00966463" w:rsidRDefault="00DB35D7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72,602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6,908</w:t>
            </w:r>
          </w:p>
        </w:tc>
      </w:tr>
      <w:tr w:rsidR="00EA1C6D" w:rsidRPr="00966463" w:rsidTr="00C60E82">
        <w:tc>
          <w:tcPr>
            <w:tcW w:w="5490" w:type="dxa"/>
            <w:tcBorders>
              <w:top w:val="nil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EA1C6D" w:rsidRPr="00966463" w:rsidRDefault="007B4F20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C6D" w:rsidRPr="00966463" w:rsidTr="00C60E82">
        <w:tc>
          <w:tcPr>
            <w:tcW w:w="5490" w:type="dxa"/>
            <w:tcBorders>
              <w:top w:val="nil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EA1C6D" w:rsidRPr="00966463" w:rsidRDefault="00DB35D7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EA1C6D" w:rsidRPr="00966463" w:rsidTr="009B5F4A">
        <w:tc>
          <w:tcPr>
            <w:tcW w:w="5490" w:type="dxa"/>
            <w:tcBorders>
              <w:bottom w:val="nil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A1C6D" w:rsidRPr="00966463" w:rsidRDefault="00DB35D7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EA1C6D" w:rsidRPr="00966463" w:rsidTr="009B5F4A">
        <w:tc>
          <w:tcPr>
            <w:tcW w:w="5490" w:type="dxa"/>
            <w:tcBorders>
              <w:bottom w:val="nil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A1C6D" w:rsidRPr="00966463" w:rsidRDefault="00DB35D7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72,998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A1C6D" w:rsidRPr="00966463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10,116</w:t>
            </w:r>
          </w:p>
        </w:tc>
      </w:tr>
    </w:tbl>
    <w:p w:rsidR="002A6FA4" w:rsidRPr="00966463" w:rsidRDefault="002A6FA4" w:rsidP="00B3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2A6FA4" w:rsidRPr="00966463" w:rsidSect="00634235">
          <w:pgSz w:w="11909" w:h="16834" w:code="9"/>
          <w:pgMar w:top="691" w:right="852" w:bottom="576" w:left="1152" w:header="720" w:footer="720" w:gutter="0"/>
          <w:cols w:space="720"/>
          <w:docGrid w:linePitch="245"/>
        </w:sect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2A6FA4" w:rsidRPr="00966463" w:rsidTr="005E6CAD">
        <w:tc>
          <w:tcPr>
            <w:tcW w:w="549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</w:tcPr>
          <w:p w:rsidR="002A6FA4" w:rsidRPr="00966463" w:rsidRDefault="002A6FA4" w:rsidP="002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6FA4" w:rsidRPr="00966463" w:rsidTr="005E6CAD">
        <w:tc>
          <w:tcPr>
            <w:tcW w:w="549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A6FA4" w:rsidRPr="00966463" w:rsidRDefault="002A6FA4" w:rsidP="005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66463">
              <w:rPr>
                <w:rFonts w:ascii="Angsana New" w:hAnsi="Angsana New"/>
                <w:sz w:val="30"/>
                <w:szCs w:val="30"/>
              </w:rPr>
              <w:t>2566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:rsidR="002A6FA4" w:rsidRPr="00966463" w:rsidRDefault="002A6FA4" w:rsidP="005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A6FA4" w:rsidRPr="00966463" w:rsidRDefault="002A6FA4" w:rsidP="005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A6FA4" w:rsidRPr="00966463" w:rsidTr="005E6CAD">
        <w:tc>
          <w:tcPr>
            <w:tcW w:w="549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:rsidR="002A6FA4" w:rsidRPr="00966463" w:rsidRDefault="002A6FA4" w:rsidP="002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A6FA4" w:rsidRPr="00966463" w:rsidTr="005E6CAD">
        <w:tc>
          <w:tcPr>
            <w:tcW w:w="549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:rsidR="002A6FA4" w:rsidRPr="00966463" w:rsidRDefault="002A6FA4" w:rsidP="002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A6FA4" w:rsidRPr="00966463" w:rsidTr="007E643B">
        <w:tc>
          <w:tcPr>
            <w:tcW w:w="549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92,808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19,824</w:t>
            </w:r>
          </w:p>
        </w:tc>
      </w:tr>
      <w:tr w:rsidR="002A6FA4" w:rsidRPr="00966463" w:rsidTr="007E643B">
        <w:tc>
          <w:tcPr>
            <w:tcW w:w="549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77,856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112,110</w:t>
            </w:r>
          </w:p>
        </w:tc>
      </w:tr>
      <w:tr w:rsidR="002A6FA4" w:rsidRPr="00966463" w:rsidTr="007E643B">
        <w:tc>
          <w:tcPr>
            <w:tcW w:w="5490" w:type="dxa"/>
            <w:tcBorders>
              <w:top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111,935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97,551</w:t>
            </w:r>
          </w:p>
        </w:tc>
      </w:tr>
      <w:tr w:rsidR="002A6FA4" w:rsidRPr="00966463" w:rsidTr="00484065">
        <w:tc>
          <w:tcPr>
            <w:tcW w:w="549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5,055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2A6FA4" w:rsidRPr="00966463" w:rsidTr="00484065">
        <w:tc>
          <w:tcPr>
            <w:tcW w:w="5490" w:type="dxa"/>
            <w:tcBorders>
              <w:bottom w:val="nil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287,654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A6FA4" w:rsidRPr="00966463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231,440</w:t>
            </w:r>
          </w:p>
        </w:tc>
      </w:tr>
    </w:tbl>
    <w:p w:rsidR="00527133" w:rsidRPr="00966463" w:rsidRDefault="00527133" w:rsidP="009E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7B4F20" w:rsidRPr="00966463" w:rsidTr="009B19F1">
        <w:trPr>
          <w:tblHeader/>
        </w:trPr>
        <w:tc>
          <w:tcPr>
            <w:tcW w:w="549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7B4F20" w:rsidRPr="00966463" w:rsidTr="009B19F1">
        <w:trPr>
          <w:tblHeader/>
        </w:trPr>
        <w:tc>
          <w:tcPr>
            <w:tcW w:w="549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B4F20" w:rsidRPr="00966463" w:rsidRDefault="0001659B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B4F20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4F20" w:rsidRPr="00966463">
              <w:rPr>
                <w:rFonts w:ascii="Angsana New" w:hAnsi="Angsana New"/>
                <w:sz w:val="30"/>
                <w:szCs w:val="30"/>
              </w:rPr>
              <w:t>2566</w:t>
            </w:r>
            <w:r w:rsidR="007B4F20"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31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6646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B4F20" w:rsidRPr="00966463" w:rsidTr="009B19F1">
        <w:trPr>
          <w:tblHeader/>
        </w:trPr>
        <w:tc>
          <w:tcPr>
            <w:tcW w:w="549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664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B4F20" w:rsidRPr="00966463" w:rsidTr="009B19F1">
        <w:tc>
          <w:tcPr>
            <w:tcW w:w="549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4F20" w:rsidRPr="00966463" w:rsidTr="009B19F1">
        <w:tc>
          <w:tcPr>
            <w:tcW w:w="549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5D7" w:rsidRPr="00966463" w:rsidTr="009B19F1">
        <w:tc>
          <w:tcPr>
            <w:tcW w:w="549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6,908</w:t>
            </w:r>
          </w:p>
        </w:tc>
      </w:tr>
      <w:tr w:rsidR="00DB35D7" w:rsidRPr="00966463" w:rsidTr="009B19F1">
        <w:tc>
          <w:tcPr>
            <w:tcW w:w="5490" w:type="dxa"/>
            <w:tcBorders>
              <w:top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D7" w:rsidRPr="00966463" w:rsidTr="009B19F1">
        <w:tc>
          <w:tcPr>
            <w:tcW w:w="5490" w:type="dxa"/>
            <w:tcBorders>
              <w:top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DB35D7" w:rsidRPr="00966463" w:rsidTr="009B19F1">
        <w:tc>
          <w:tcPr>
            <w:tcW w:w="549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7B4F20" w:rsidRPr="00966463" w:rsidTr="009B19F1">
        <w:tc>
          <w:tcPr>
            <w:tcW w:w="5490" w:type="dxa"/>
            <w:tcBorders>
              <w:bottom w:val="nil"/>
            </w:tcBorders>
          </w:tcPr>
          <w:p w:rsidR="007B4F20" w:rsidRPr="00966463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7B4F20" w:rsidRPr="00966463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B4F20" w:rsidRPr="00966463" w:rsidRDefault="00DB35D7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1,559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B4F20" w:rsidRPr="00966463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B4F20" w:rsidRPr="00966463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10,116</w:t>
            </w:r>
          </w:p>
        </w:tc>
      </w:tr>
      <w:tr w:rsidR="007B4F20" w:rsidRPr="00966463" w:rsidTr="009B19F1">
        <w:tc>
          <w:tcPr>
            <w:tcW w:w="5490" w:type="dxa"/>
            <w:tcBorders>
              <w:top w:val="nil"/>
            </w:tcBorders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664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9664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7B4F20" w:rsidRPr="00966463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5D7" w:rsidRPr="00966463" w:rsidTr="009B19F1">
        <w:tc>
          <w:tcPr>
            <w:tcW w:w="549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966463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67,261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19,824</w:t>
            </w:r>
          </w:p>
        </w:tc>
      </w:tr>
      <w:tr w:rsidR="00DB35D7" w:rsidRPr="00966463" w:rsidTr="009B19F1">
        <w:tc>
          <w:tcPr>
            <w:tcW w:w="549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69,587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112,110</w:t>
            </w:r>
          </w:p>
        </w:tc>
      </w:tr>
      <w:tr w:rsidR="00DB35D7" w:rsidRPr="00966463" w:rsidTr="009B19F1">
        <w:tc>
          <w:tcPr>
            <w:tcW w:w="5490" w:type="dxa"/>
            <w:tcBorders>
              <w:top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111,935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97,551</w:t>
            </w:r>
          </w:p>
        </w:tc>
      </w:tr>
      <w:tr w:rsidR="00DB35D7" w:rsidRPr="00966463" w:rsidTr="009B19F1">
        <w:tc>
          <w:tcPr>
            <w:tcW w:w="549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3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DB35D7" w:rsidRPr="007A55A1" w:rsidTr="009B19F1">
        <w:tc>
          <w:tcPr>
            <w:tcW w:w="5490" w:type="dxa"/>
            <w:tcBorders>
              <w:bottom w:val="nil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250,738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B35D7" w:rsidRPr="00966463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35D7" w:rsidRPr="00F27AF6" w:rsidRDefault="00DB35D7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463">
              <w:rPr>
                <w:rFonts w:ascii="Angsana New" w:hAnsi="Angsana New"/>
                <w:b/>
                <w:bCs/>
                <w:sz w:val="30"/>
                <w:szCs w:val="30"/>
              </w:rPr>
              <w:t>231,440</w:t>
            </w:r>
          </w:p>
        </w:tc>
      </w:tr>
    </w:tbl>
    <w:p w:rsidR="004B6010" w:rsidRPr="005A120F" w:rsidRDefault="004B6010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sectPr w:rsidR="004B6010" w:rsidRPr="005A120F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FDB" w:rsidRDefault="000E6FDB">
      <w:r>
        <w:separator/>
      </w:r>
    </w:p>
  </w:endnote>
  <w:endnote w:type="continuationSeparator" w:id="0">
    <w:p w:rsidR="000E6FDB" w:rsidRDefault="000E6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24096"/>
      <w:docPartObj>
        <w:docPartGallery w:val="Page Numbers (Bottom of Page)"/>
        <w:docPartUnique/>
      </w:docPartObj>
    </w:sdtPr>
    <w:sdtContent>
      <w:p w:rsidR="005E6CAD" w:rsidRDefault="006A2FF5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5E6CAD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966463">
          <w:rPr>
            <w:rFonts w:ascii="Angsana New" w:hAnsi="Angsana New"/>
            <w:noProof/>
            <w:sz w:val="30"/>
            <w:szCs w:val="30"/>
          </w:rPr>
          <w:t>13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5E6CAD" w:rsidRPr="006F2C06" w:rsidRDefault="005E6CAD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FDB" w:rsidRDefault="000E6FDB">
      <w:r>
        <w:separator/>
      </w:r>
    </w:p>
  </w:footnote>
  <w:footnote w:type="continuationSeparator" w:id="0">
    <w:p w:rsidR="000E6FDB" w:rsidRDefault="000E6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CAD" w:rsidRDefault="005E6CAD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:rsidR="005E6CAD" w:rsidRDefault="005E6CAD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รวมระหว่างกาล</w:t>
    </w:r>
  </w:p>
  <w:p w:rsidR="005E6CAD" w:rsidRPr="000B6EC9" w:rsidRDefault="005E6CAD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งวดหกเดือนสิ้นสุด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2566</w:t>
    </w:r>
  </w:p>
  <w:p w:rsidR="005E6CAD" w:rsidRPr="00E44A1D" w:rsidRDefault="005E6CAD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:rsidR="005E6CAD" w:rsidRDefault="005E6C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8"/>
  </w:num>
  <w:num w:numId="14">
    <w:abstractNumId w:val="19"/>
  </w:num>
  <w:num w:numId="15">
    <w:abstractNumId w:val="23"/>
  </w:num>
  <w:num w:numId="16">
    <w:abstractNumId w:val="10"/>
  </w:num>
  <w:num w:numId="17">
    <w:abstractNumId w:val="20"/>
  </w:num>
  <w:num w:numId="18">
    <w:abstractNumId w:val="2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2"/>
  </w:num>
  <w:num w:numId="22">
    <w:abstractNumId w:val="32"/>
  </w:num>
  <w:num w:numId="23">
    <w:abstractNumId w:val="18"/>
  </w:num>
  <w:num w:numId="24">
    <w:abstractNumId w:val="29"/>
  </w:num>
  <w:num w:numId="25">
    <w:abstractNumId w:val="31"/>
  </w:num>
  <w:num w:numId="26">
    <w:abstractNumId w:val="17"/>
  </w:num>
  <w:num w:numId="27">
    <w:abstractNumId w:val="13"/>
  </w:num>
  <w:num w:numId="28">
    <w:abstractNumId w:val="30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24"/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6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29D"/>
    <w:rsid w:val="00006B41"/>
    <w:rsid w:val="00006C5C"/>
    <w:rsid w:val="00006E02"/>
    <w:rsid w:val="00006ED9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17F1E"/>
    <w:rsid w:val="000200D1"/>
    <w:rsid w:val="00020175"/>
    <w:rsid w:val="00020261"/>
    <w:rsid w:val="000206B1"/>
    <w:rsid w:val="00020A06"/>
    <w:rsid w:val="00020A8D"/>
    <w:rsid w:val="00020D06"/>
    <w:rsid w:val="00020DA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4A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748"/>
    <w:rsid w:val="0004293E"/>
    <w:rsid w:val="00042AB2"/>
    <w:rsid w:val="00042BB0"/>
    <w:rsid w:val="00042DA0"/>
    <w:rsid w:val="00042FBA"/>
    <w:rsid w:val="000431FA"/>
    <w:rsid w:val="000432C1"/>
    <w:rsid w:val="0004344D"/>
    <w:rsid w:val="00043474"/>
    <w:rsid w:val="00043932"/>
    <w:rsid w:val="00043A83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1DD"/>
    <w:rsid w:val="000567E3"/>
    <w:rsid w:val="00056B10"/>
    <w:rsid w:val="00056C16"/>
    <w:rsid w:val="00056C35"/>
    <w:rsid w:val="00056DFC"/>
    <w:rsid w:val="00056E98"/>
    <w:rsid w:val="000572A9"/>
    <w:rsid w:val="000575DE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7033C"/>
    <w:rsid w:val="000703C2"/>
    <w:rsid w:val="00070488"/>
    <w:rsid w:val="000706CC"/>
    <w:rsid w:val="00070F9B"/>
    <w:rsid w:val="000712C1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942"/>
    <w:rsid w:val="00083EA1"/>
    <w:rsid w:val="0008423E"/>
    <w:rsid w:val="0008437A"/>
    <w:rsid w:val="00084A27"/>
    <w:rsid w:val="000856BF"/>
    <w:rsid w:val="00085B97"/>
    <w:rsid w:val="00085D29"/>
    <w:rsid w:val="0008624E"/>
    <w:rsid w:val="000864BB"/>
    <w:rsid w:val="00086BA3"/>
    <w:rsid w:val="00086CC2"/>
    <w:rsid w:val="000870B0"/>
    <w:rsid w:val="00087D77"/>
    <w:rsid w:val="00087EC3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4B6"/>
    <w:rsid w:val="00093950"/>
    <w:rsid w:val="00094152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3DA"/>
    <w:rsid w:val="000A547F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64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5E0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6B4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D29"/>
    <w:rsid w:val="000D1F18"/>
    <w:rsid w:val="000D1F86"/>
    <w:rsid w:val="000D220D"/>
    <w:rsid w:val="000D2795"/>
    <w:rsid w:val="000D27BF"/>
    <w:rsid w:val="000D2FEF"/>
    <w:rsid w:val="000D339B"/>
    <w:rsid w:val="000D3403"/>
    <w:rsid w:val="000D3C78"/>
    <w:rsid w:val="000D43EC"/>
    <w:rsid w:val="000D45F7"/>
    <w:rsid w:val="000D470E"/>
    <w:rsid w:val="000D48EE"/>
    <w:rsid w:val="000D5370"/>
    <w:rsid w:val="000D5708"/>
    <w:rsid w:val="000D5758"/>
    <w:rsid w:val="000D5E6D"/>
    <w:rsid w:val="000D65FC"/>
    <w:rsid w:val="000D66F4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4D0E"/>
    <w:rsid w:val="0012570D"/>
    <w:rsid w:val="0012588D"/>
    <w:rsid w:val="00125961"/>
    <w:rsid w:val="00125A8F"/>
    <w:rsid w:val="00125C08"/>
    <w:rsid w:val="00125F6F"/>
    <w:rsid w:val="0012675F"/>
    <w:rsid w:val="001267EB"/>
    <w:rsid w:val="00127057"/>
    <w:rsid w:val="0012713C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1F05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6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EB2"/>
    <w:rsid w:val="00167112"/>
    <w:rsid w:val="0016783B"/>
    <w:rsid w:val="00167B23"/>
    <w:rsid w:val="00167EA2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337B"/>
    <w:rsid w:val="001734BB"/>
    <w:rsid w:val="00173DB7"/>
    <w:rsid w:val="001741DE"/>
    <w:rsid w:val="001746E6"/>
    <w:rsid w:val="00174CD2"/>
    <w:rsid w:val="00174D4E"/>
    <w:rsid w:val="00174DED"/>
    <w:rsid w:val="00174E59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70CD"/>
    <w:rsid w:val="00187279"/>
    <w:rsid w:val="001872DC"/>
    <w:rsid w:val="00187699"/>
    <w:rsid w:val="00187755"/>
    <w:rsid w:val="00187B70"/>
    <w:rsid w:val="00187F01"/>
    <w:rsid w:val="00187F38"/>
    <w:rsid w:val="00190522"/>
    <w:rsid w:val="00190B74"/>
    <w:rsid w:val="00190DFB"/>
    <w:rsid w:val="00190EBA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968"/>
    <w:rsid w:val="00193DF3"/>
    <w:rsid w:val="00193F7A"/>
    <w:rsid w:val="00194004"/>
    <w:rsid w:val="00194812"/>
    <w:rsid w:val="00194C62"/>
    <w:rsid w:val="00194E5A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92C"/>
    <w:rsid w:val="001A6B75"/>
    <w:rsid w:val="001A7165"/>
    <w:rsid w:val="001A73A4"/>
    <w:rsid w:val="001A74B0"/>
    <w:rsid w:val="001A769C"/>
    <w:rsid w:val="001A785C"/>
    <w:rsid w:val="001A7B43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8FB"/>
    <w:rsid w:val="001B1A84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D6E"/>
    <w:rsid w:val="001C3E30"/>
    <w:rsid w:val="001C4084"/>
    <w:rsid w:val="001C46F0"/>
    <w:rsid w:val="001C4987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7CF"/>
    <w:rsid w:val="001E27FE"/>
    <w:rsid w:val="001E2A36"/>
    <w:rsid w:val="001E2AD8"/>
    <w:rsid w:val="001E2F6A"/>
    <w:rsid w:val="001E388C"/>
    <w:rsid w:val="001E3A7E"/>
    <w:rsid w:val="001E402D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6D18"/>
    <w:rsid w:val="001E72EC"/>
    <w:rsid w:val="001E73F4"/>
    <w:rsid w:val="001E74FF"/>
    <w:rsid w:val="001E7619"/>
    <w:rsid w:val="001E7720"/>
    <w:rsid w:val="001E77FF"/>
    <w:rsid w:val="001F0051"/>
    <w:rsid w:val="001F0601"/>
    <w:rsid w:val="001F0A87"/>
    <w:rsid w:val="001F119D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320"/>
    <w:rsid w:val="002013F2"/>
    <w:rsid w:val="00201663"/>
    <w:rsid w:val="00201BAD"/>
    <w:rsid w:val="002020FB"/>
    <w:rsid w:val="0020233E"/>
    <w:rsid w:val="00202ADB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6B0"/>
    <w:rsid w:val="00205DB5"/>
    <w:rsid w:val="0020634D"/>
    <w:rsid w:val="00206426"/>
    <w:rsid w:val="0020676E"/>
    <w:rsid w:val="00206A0E"/>
    <w:rsid w:val="00206D1F"/>
    <w:rsid w:val="00206D5C"/>
    <w:rsid w:val="0020719E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C0E"/>
    <w:rsid w:val="00212DDA"/>
    <w:rsid w:val="00212F5B"/>
    <w:rsid w:val="002132AD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574"/>
    <w:rsid w:val="00216B85"/>
    <w:rsid w:val="00216BF0"/>
    <w:rsid w:val="00216C0E"/>
    <w:rsid w:val="00216C2F"/>
    <w:rsid w:val="00216C44"/>
    <w:rsid w:val="00216C48"/>
    <w:rsid w:val="00216C7E"/>
    <w:rsid w:val="00216FC0"/>
    <w:rsid w:val="00216FF9"/>
    <w:rsid w:val="00217DA3"/>
    <w:rsid w:val="002201D6"/>
    <w:rsid w:val="0022092E"/>
    <w:rsid w:val="002209B8"/>
    <w:rsid w:val="00220ABA"/>
    <w:rsid w:val="00220BE1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4E5"/>
    <w:rsid w:val="00233536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EE7"/>
    <w:rsid w:val="002420C4"/>
    <w:rsid w:val="0024215E"/>
    <w:rsid w:val="00242267"/>
    <w:rsid w:val="002427D1"/>
    <w:rsid w:val="00243F35"/>
    <w:rsid w:val="00244113"/>
    <w:rsid w:val="00244168"/>
    <w:rsid w:val="002448D0"/>
    <w:rsid w:val="00245119"/>
    <w:rsid w:val="00245920"/>
    <w:rsid w:val="00245A3B"/>
    <w:rsid w:val="0024614D"/>
    <w:rsid w:val="002461FC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BAC"/>
    <w:rsid w:val="00260DC7"/>
    <w:rsid w:val="00261C67"/>
    <w:rsid w:val="002628F4"/>
    <w:rsid w:val="00263B40"/>
    <w:rsid w:val="00263D92"/>
    <w:rsid w:val="00263F3E"/>
    <w:rsid w:val="00264C14"/>
    <w:rsid w:val="00264E61"/>
    <w:rsid w:val="002653A2"/>
    <w:rsid w:val="00265C44"/>
    <w:rsid w:val="00265DEF"/>
    <w:rsid w:val="00266439"/>
    <w:rsid w:val="00266521"/>
    <w:rsid w:val="0026686F"/>
    <w:rsid w:val="002668E0"/>
    <w:rsid w:val="00266980"/>
    <w:rsid w:val="00267348"/>
    <w:rsid w:val="00267875"/>
    <w:rsid w:val="00267A92"/>
    <w:rsid w:val="00267DB7"/>
    <w:rsid w:val="00267E04"/>
    <w:rsid w:val="0027038C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26AD"/>
    <w:rsid w:val="002726C6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073A"/>
    <w:rsid w:val="0029116E"/>
    <w:rsid w:val="002911AE"/>
    <w:rsid w:val="002912B7"/>
    <w:rsid w:val="0029251B"/>
    <w:rsid w:val="00292839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6FA4"/>
    <w:rsid w:val="002A7001"/>
    <w:rsid w:val="002A7025"/>
    <w:rsid w:val="002A7065"/>
    <w:rsid w:val="002A7206"/>
    <w:rsid w:val="002A728A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64"/>
    <w:rsid w:val="002B29D0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5067"/>
    <w:rsid w:val="002D52B7"/>
    <w:rsid w:val="002D6098"/>
    <w:rsid w:val="002D62ED"/>
    <w:rsid w:val="002D642B"/>
    <w:rsid w:val="002D6B24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21"/>
    <w:rsid w:val="00302AA5"/>
    <w:rsid w:val="00302ACF"/>
    <w:rsid w:val="00302BD2"/>
    <w:rsid w:val="00302CB8"/>
    <w:rsid w:val="00303983"/>
    <w:rsid w:val="00303AE9"/>
    <w:rsid w:val="00303FC0"/>
    <w:rsid w:val="00304739"/>
    <w:rsid w:val="00304B1D"/>
    <w:rsid w:val="00304FB3"/>
    <w:rsid w:val="0030501D"/>
    <w:rsid w:val="0030510A"/>
    <w:rsid w:val="00305687"/>
    <w:rsid w:val="00305B6F"/>
    <w:rsid w:val="00305E3A"/>
    <w:rsid w:val="00305F21"/>
    <w:rsid w:val="00306715"/>
    <w:rsid w:val="00306975"/>
    <w:rsid w:val="00306A40"/>
    <w:rsid w:val="00306BD1"/>
    <w:rsid w:val="0030734A"/>
    <w:rsid w:val="0030737C"/>
    <w:rsid w:val="003073E2"/>
    <w:rsid w:val="00307792"/>
    <w:rsid w:val="0031012D"/>
    <w:rsid w:val="003104EE"/>
    <w:rsid w:val="00310758"/>
    <w:rsid w:val="0031137A"/>
    <w:rsid w:val="003117E6"/>
    <w:rsid w:val="003120EB"/>
    <w:rsid w:val="003121B6"/>
    <w:rsid w:val="0031221C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BE"/>
    <w:rsid w:val="003372E3"/>
    <w:rsid w:val="00337582"/>
    <w:rsid w:val="00337A4E"/>
    <w:rsid w:val="00340CC1"/>
    <w:rsid w:val="00340F09"/>
    <w:rsid w:val="00341380"/>
    <w:rsid w:val="00341EAE"/>
    <w:rsid w:val="00342A76"/>
    <w:rsid w:val="00342CE4"/>
    <w:rsid w:val="00342D57"/>
    <w:rsid w:val="0034318B"/>
    <w:rsid w:val="0034333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D43"/>
    <w:rsid w:val="00355D87"/>
    <w:rsid w:val="00356033"/>
    <w:rsid w:val="003564C0"/>
    <w:rsid w:val="00356AA0"/>
    <w:rsid w:val="00356CF3"/>
    <w:rsid w:val="00356E45"/>
    <w:rsid w:val="00356E5D"/>
    <w:rsid w:val="003572C0"/>
    <w:rsid w:val="003573D2"/>
    <w:rsid w:val="00357CDF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E7C"/>
    <w:rsid w:val="00363255"/>
    <w:rsid w:val="0036369F"/>
    <w:rsid w:val="00363E9D"/>
    <w:rsid w:val="00363FBA"/>
    <w:rsid w:val="003644A7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AE"/>
    <w:rsid w:val="00381486"/>
    <w:rsid w:val="0038165A"/>
    <w:rsid w:val="0038178F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AE3"/>
    <w:rsid w:val="00383CE0"/>
    <w:rsid w:val="00384389"/>
    <w:rsid w:val="003844A8"/>
    <w:rsid w:val="003846D0"/>
    <w:rsid w:val="003847DF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9D0"/>
    <w:rsid w:val="00391E7F"/>
    <w:rsid w:val="003923AA"/>
    <w:rsid w:val="003924EF"/>
    <w:rsid w:val="003925B8"/>
    <w:rsid w:val="0039287F"/>
    <w:rsid w:val="0039298D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C63"/>
    <w:rsid w:val="0039725D"/>
    <w:rsid w:val="003972B5"/>
    <w:rsid w:val="003974EF"/>
    <w:rsid w:val="003975FA"/>
    <w:rsid w:val="00397724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672"/>
    <w:rsid w:val="003B1727"/>
    <w:rsid w:val="003B19A0"/>
    <w:rsid w:val="003B1B42"/>
    <w:rsid w:val="003B238E"/>
    <w:rsid w:val="003B23FE"/>
    <w:rsid w:val="003B29FA"/>
    <w:rsid w:val="003B2C06"/>
    <w:rsid w:val="003B2C1F"/>
    <w:rsid w:val="003B2EE4"/>
    <w:rsid w:val="003B3D3C"/>
    <w:rsid w:val="003B4515"/>
    <w:rsid w:val="003B49DE"/>
    <w:rsid w:val="003B49E7"/>
    <w:rsid w:val="003B4B9F"/>
    <w:rsid w:val="003B4C10"/>
    <w:rsid w:val="003B5616"/>
    <w:rsid w:val="003B5815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39"/>
    <w:rsid w:val="003B7FEF"/>
    <w:rsid w:val="003C02F8"/>
    <w:rsid w:val="003C0693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5F2A"/>
    <w:rsid w:val="003C6390"/>
    <w:rsid w:val="003C693E"/>
    <w:rsid w:val="003C6985"/>
    <w:rsid w:val="003C6EFA"/>
    <w:rsid w:val="003C7315"/>
    <w:rsid w:val="003D04D6"/>
    <w:rsid w:val="003D055B"/>
    <w:rsid w:val="003D061D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F60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DEF"/>
    <w:rsid w:val="0040057F"/>
    <w:rsid w:val="00400CF2"/>
    <w:rsid w:val="00400ECF"/>
    <w:rsid w:val="0040111E"/>
    <w:rsid w:val="00401657"/>
    <w:rsid w:val="00402577"/>
    <w:rsid w:val="004026ED"/>
    <w:rsid w:val="00402B96"/>
    <w:rsid w:val="00402C80"/>
    <w:rsid w:val="00402CF6"/>
    <w:rsid w:val="00402D02"/>
    <w:rsid w:val="00402DC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8ED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DF5"/>
    <w:rsid w:val="004231F8"/>
    <w:rsid w:val="00423447"/>
    <w:rsid w:val="00423A73"/>
    <w:rsid w:val="00423AD5"/>
    <w:rsid w:val="004240DB"/>
    <w:rsid w:val="00424704"/>
    <w:rsid w:val="00424727"/>
    <w:rsid w:val="004247B7"/>
    <w:rsid w:val="00424B2B"/>
    <w:rsid w:val="00424EBD"/>
    <w:rsid w:val="00424F9E"/>
    <w:rsid w:val="00424FB1"/>
    <w:rsid w:val="00424FB5"/>
    <w:rsid w:val="00424FCE"/>
    <w:rsid w:val="004254E7"/>
    <w:rsid w:val="00426680"/>
    <w:rsid w:val="00426AD5"/>
    <w:rsid w:val="00426CC3"/>
    <w:rsid w:val="00426D3A"/>
    <w:rsid w:val="004275D8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37CE4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25A"/>
    <w:rsid w:val="004512B1"/>
    <w:rsid w:val="00451AFD"/>
    <w:rsid w:val="00451BB4"/>
    <w:rsid w:val="00451CE8"/>
    <w:rsid w:val="00452074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E36"/>
    <w:rsid w:val="00472FE8"/>
    <w:rsid w:val="00473214"/>
    <w:rsid w:val="004732CB"/>
    <w:rsid w:val="00473703"/>
    <w:rsid w:val="00473ABB"/>
    <w:rsid w:val="00473E52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30"/>
    <w:rsid w:val="004C1C51"/>
    <w:rsid w:val="004C1CD6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DC6"/>
    <w:rsid w:val="004C706C"/>
    <w:rsid w:val="004C76C7"/>
    <w:rsid w:val="004C7E7B"/>
    <w:rsid w:val="004C7F15"/>
    <w:rsid w:val="004D00D5"/>
    <w:rsid w:val="004D09B0"/>
    <w:rsid w:val="004D0AA7"/>
    <w:rsid w:val="004D0B37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5E74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4A2"/>
    <w:rsid w:val="0050251F"/>
    <w:rsid w:val="00502635"/>
    <w:rsid w:val="005028DE"/>
    <w:rsid w:val="005029BD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2F37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432"/>
    <w:rsid w:val="00514C2F"/>
    <w:rsid w:val="00514E95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6E5"/>
    <w:rsid w:val="0053271C"/>
    <w:rsid w:val="00532C96"/>
    <w:rsid w:val="00533325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55B"/>
    <w:rsid w:val="0054465B"/>
    <w:rsid w:val="00544AA5"/>
    <w:rsid w:val="00544D12"/>
    <w:rsid w:val="00544D29"/>
    <w:rsid w:val="00544F48"/>
    <w:rsid w:val="00545048"/>
    <w:rsid w:val="00545160"/>
    <w:rsid w:val="00545DFB"/>
    <w:rsid w:val="00546388"/>
    <w:rsid w:val="005464BD"/>
    <w:rsid w:val="0054657E"/>
    <w:rsid w:val="0054697B"/>
    <w:rsid w:val="00546C6F"/>
    <w:rsid w:val="0054725B"/>
    <w:rsid w:val="005474AF"/>
    <w:rsid w:val="005476C0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20EC"/>
    <w:rsid w:val="0056214B"/>
    <w:rsid w:val="00562238"/>
    <w:rsid w:val="0056277E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EEB"/>
    <w:rsid w:val="00565F97"/>
    <w:rsid w:val="005661CA"/>
    <w:rsid w:val="0056631E"/>
    <w:rsid w:val="00566384"/>
    <w:rsid w:val="00566C63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67F55"/>
    <w:rsid w:val="00570087"/>
    <w:rsid w:val="005702A9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9B6"/>
    <w:rsid w:val="00597BA5"/>
    <w:rsid w:val="00597F18"/>
    <w:rsid w:val="005A0503"/>
    <w:rsid w:val="005A08F4"/>
    <w:rsid w:val="005A10BF"/>
    <w:rsid w:val="005A113E"/>
    <w:rsid w:val="005A120F"/>
    <w:rsid w:val="005A14D0"/>
    <w:rsid w:val="005A1822"/>
    <w:rsid w:val="005A1972"/>
    <w:rsid w:val="005A1A08"/>
    <w:rsid w:val="005A1EA7"/>
    <w:rsid w:val="005A2A67"/>
    <w:rsid w:val="005A2ACC"/>
    <w:rsid w:val="005A2B74"/>
    <w:rsid w:val="005A2C12"/>
    <w:rsid w:val="005A3144"/>
    <w:rsid w:val="005A33AE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28F"/>
    <w:rsid w:val="005A7652"/>
    <w:rsid w:val="005A7715"/>
    <w:rsid w:val="005A7AE5"/>
    <w:rsid w:val="005A7C83"/>
    <w:rsid w:val="005A7CD1"/>
    <w:rsid w:val="005B0563"/>
    <w:rsid w:val="005B0BB0"/>
    <w:rsid w:val="005B0D72"/>
    <w:rsid w:val="005B1042"/>
    <w:rsid w:val="005B1147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7E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510B"/>
    <w:rsid w:val="005C520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320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8F7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DC"/>
    <w:rsid w:val="00610BE4"/>
    <w:rsid w:val="006112F6"/>
    <w:rsid w:val="00611311"/>
    <w:rsid w:val="006113B6"/>
    <w:rsid w:val="00611E17"/>
    <w:rsid w:val="00612AB3"/>
    <w:rsid w:val="00612D4C"/>
    <w:rsid w:val="00612D97"/>
    <w:rsid w:val="0061354F"/>
    <w:rsid w:val="00613C69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17C80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C0C"/>
    <w:rsid w:val="00625F72"/>
    <w:rsid w:val="00626109"/>
    <w:rsid w:val="00626215"/>
    <w:rsid w:val="006267A3"/>
    <w:rsid w:val="00627006"/>
    <w:rsid w:val="00627432"/>
    <w:rsid w:val="00627801"/>
    <w:rsid w:val="00627BA4"/>
    <w:rsid w:val="00627E78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2F8"/>
    <w:rsid w:val="00635BDB"/>
    <w:rsid w:val="00635D4F"/>
    <w:rsid w:val="0063646E"/>
    <w:rsid w:val="0063719E"/>
    <w:rsid w:val="00637450"/>
    <w:rsid w:val="00637532"/>
    <w:rsid w:val="00640179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694"/>
    <w:rsid w:val="00642C9B"/>
    <w:rsid w:val="00642DB4"/>
    <w:rsid w:val="00642E5D"/>
    <w:rsid w:val="00643030"/>
    <w:rsid w:val="00643104"/>
    <w:rsid w:val="006432C0"/>
    <w:rsid w:val="006434AF"/>
    <w:rsid w:val="00643571"/>
    <w:rsid w:val="00644056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47D64"/>
    <w:rsid w:val="00647FD7"/>
    <w:rsid w:val="00650012"/>
    <w:rsid w:val="006503AF"/>
    <w:rsid w:val="00650865"/>
    <w:rsid w:val="006509F7"/>
    <w:rsid w:val="00650FA0"/>
    <w:rsid w:val="00651144"/>
    <w:rsid w:val="00652019"/>
    <w:rsid w:val="00652157"/>
    <w:rsid w:val="0065247C"/>
    <w:rsid w:val="006526FD"/>
    <w:rsid w:val="00652855"/>
    <w:rsid w:val="00652A74"/>
    <w:rsid w:val="00653077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420A"/>
    <w:rsid w:val="00674690"/>
    <w:rsid w:val="006747A5"/>
    <w:rsid w:val="006747D2"/>
    <w:rsid w:val="00674859"/>
    <w:rsid w:val="006758EE"/>
    <w:rsid w:val="00675BEF"/>
    <w:rsid w:val="00676060"/>
    <w:rsid w:val="00676265"/>
    <w:rsid w:val="0067653D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823"/>
    <w:rsid w:val="006A2F46"/>
    <w:rsid w:val="006A2FF5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4D8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D5"/>
    <w:rsid w:val="006D052E"/>
    <w:rsid w:val="006D0547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861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50C"/>
    <w:rsid w:val="006D66ED"/>
    <w:rsid w:val="006D68C1"/>
    <w:rsid w:val="006D6A83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2DB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267"/>
    <w:rsid w:val="006F07A3"/>
    <w:rsid w:val="006F0DE7"/>
    <w:rsid w:val="006F0ED1"/>
    <w:rsid w:val="006F14E1"/>
    <w:rsid w:val="006F178B"/>
    <w:rsid w:val="006F2403"/>
    <w:rsid w:val="006F2C06"/>
    <w:rsid w:val="006F3A32"/>
    <w:rsid w:val="006F3B63"/>
    <w:rsid w:val="006F3F0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142"/>
    <w:rsid w:val="00710356"/>
    <w:rsid w:val="0071069D"/>
    <w:rsid w:val="007107D8"/>
    <w:rsid w:val="00710C4D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A9"/>
    <w:rsid w:val="00713B71"/>
    <w:rsid w:val="00713CD7"/>
    <w:rsid w:val="007143CC"/>
    <w:rsid w:val="0071447B"/>
    <w:rsid w:val="00714A68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49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75B"/>
    <w:rsid w:val="00720A31"/>
    <w:rsid w:val="00720C53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30384"/>
    <w:rsid w:val="00730583"/>
    <w:rsid w:val="007308B6"/>
    <w:rsid w:val="00730AA7"/>
    <w:rsid w:val="00730B01"/>
    <w:rsid w:val="00730CAE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763"/>
    <w:rsid w:val="0075145A"/>
    <w:rsid w:val="007515B8"/>
    <w:rsid w:val="00751AAD"/>
    <w:rsid w:val="00751BB9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9FC"/>
    <w:rsid w:val="00757A14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8E4"/>
    <w:rsid w:val="00767BCA"/>
    <w:rsid w:val="00767C33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B61"/>
    <w:rsid w:val="00782BDA"/>
    <w:rsid w:val="00782EC6"/>
    <w:rsid w:val="00782ED4"/>
    <w:rsid w:val="00782FDB"/>
    <w:rsid w:val="00782FE2"/>
    <w:rsid w:val="007834E5"/>
    <w:rsid w:val="00784FEA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66DF"/>
    <w:rsid w:val="007A67E9"/>
    <w:rsid w:val="007A6992"/>
    <w:rsid w:val="007A6D66"/>
    <w:rsid w:val="007A71DC"/>
    <w:rsid w:val="007A7433"/>
    <w:rsid w:val="007A77AE"/>
    <w:rsid w:val="007A7878"/>
    <w:rsid w:val="007A7DCD"/>
    <w:rsid w:val="007B0A75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D97"/>
    <w:rsid w:val="007B415B"/>
    <w:rsid w:val="007B4429"/>
    <w:rsid w:val="007B4739"/>
    <w:rsid w:val="007B4D1C"/>
    <w:rsid w:val="007B4DA7"/>
    <w:rsid w:val="007B4E4A"/>
    <w:rsid w:val="007B4F20"/>
    <w:rsid w:val="007B5364"/>
    <w:rsid w:val="007B548C"/>
    <w:rsid w:val="007B5F1A"/>
    <w:rsid w:val="007B5F88"/>
    <w:rsid w:val="007B6176"/>
    <w:rsid w:val="007B6401"/>
    <w:rsid w:val="007B64F0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28F"/>
    <w:rsid w:val="007C151C"/>
    <w:rsid w:val="007C16F0"/>
    <w:rsid w:val="007C223F"/>
    <w:rsid w:val="007C23CD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AC2"/>
    <w:rsid w:val="007C7C4C"/>
    <w:rsid w:val="007C7D5E"/>
    <w:rsid w:val="007D00CE"/>
    <w:rsid w:val="007D0EAF"/>
    <w:rsid w:val="007D0F7C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F1A"/>
    <w:rsid w:val="007E0ABB"/>
    <w:rsid w:val="007E0AE1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425A"/>
    <w:rsid w:val="007E46BD"/>
    <w:rsid w:val="007E487B"/>
    <w:rsid w:val="007E4E4A"/>
    <w:rsid w:val="007E5250"/>
    <w:rsid w:val="007E5515"/>
    <w:rsid w:val="007E5672"/>
    <w:rsid w:val="007E567F"/>
    <w:rsid w:val="007E5B97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30"/>
    <w:rsid w:val="007E7ECE"/>
    <w:rsid w:val="007E7F34"/>
    <w:rsid w:val="007F043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3A"/>
    <w:rsid w:val="007F500C"/>
    <w:rsid w:val="007F561E"/>
    <w:rsid w:val="007F596E"/>
    <w:rsid w:val="007F5FDD"/>
    <w:rsid w:val="007F60E4"/>
    <w:rsid w:val="007F6C33"/>
    <w:rsid w:val="007F709D"/>
    <w:rsid w:val="007F7974"/>
    <w:rsid w:val="007F7E33"/>
    <w:rsid w:val="00800569"/>
    <w:rsid w:val="00800829"/>
    <w:rsid w:val="00801220"/>
    <w:rsid w:val="00801395"/>
    <w:rsid w:val="0080147F"/>
    <w:rsid w:val="00801B49"/>
    <w:rsid w:val="00801DDE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C2C"/>
    <w:rsid w:val="00823CB2"/>
    <w:rsid w:val="00823E8D"/>
    <w:rsid w:val="00824624"/>
    <w:rsid w:val="00824796"/>
    <w:rsid w:val="00824816"/>
    <w:rsid w:val="008248CE"/>
    <w:rsid w:val="00824EED"/>
    <w:rsid w:val="00825048"/>
    <w:rsid w:val="008255CB"/>
    <w:rsid w:val="00825A29"/>
    <w:rsid w:val="00825E72"/>
    <w:rsid w:val="00825EA4"/>
    <w:rsid w:val="00825F44"/>
    <w:rsid w:val="0082664B"/>
    <w:rsid w:val="00826692"/>
    <w:rsid w:val="00826728"/>
    <w:rsid w:val="00826A2D"/>
    <w:rsid w:val="00826DD1"/>
    <w:rsid w:val="0082724B"/>
    <w:rsid w:val="00827347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1C3B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F83"/>
    <w:rsid w:val="0085618E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9D2"/>
    <w:rsid w:val="00861457"/>
    <w:rsid w:val="00861577"/>
    <w:rsid w:val="0086171A"/>
    <w:rsid w:val="0086187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0E6"/>
    <w:rsid w:val="008725BC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77F49"/>
    <w:rsid w:val="008800AB"/>
    <w:rsid w:val="008805AE"/>
    <w:rsid w:val="008805EF"/>
    <w:rsid w:val="00880884"/>
    <w:rsid w:val="0088098E"/>
    <w:rsid w:val="00880A11"/>
    <w:rsid w:val="00880D0E"/>
    <w:rsid w:val="00880D1C"/>
    <w:rsid w:val="00881197"/>
    <w:rsid w:val="008811BA"/>
    <w:rsid w:val="008811E7"/>
    <w:rsid w:val="008813F4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5DC"/>
    <w:rsid w:val="008866F8"/>
    <w:rsid w:val="00886950"/>
    <w:rsid w:val="008869BC"/>
    <w:rsid w:val="00886CA8"/>
    <w:rsid w:val="00887816"/>
    <w:rsid w:val="00887983"/>
    <w:rsid w:val="00887F13"/>
    <w:rsid w:val="00890AC1"/>
    <w:rsid w:val="008910B9"/>
    <w:rsid w:val="00891D49"/>
    <w:rsid w:val="00892DE2"/>
    <w:rsid w:val="00893033"/>
    <w:rsid w:val="0089309B"/>
    <w:rsid w:val="00893106"/>
    <w:rsid w:val="0089353D"/>
    <w:rsid w:val="00893693"/>
    <w:rsid w:val="00893BD0"/>
    <w:rsid w:val="00893D1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97BB4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A49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998"/>
    <w:rsid w:val="008B6C70"/>
    <w:rsid w:val="008B6EF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3EA"/>
    <w:rsid w:val="008C5028"/>
    <w:rsid w:val="008C5117"/>
    <w:rsid w:val="008C5D95"/>
    <w:rsid w:val="008C5EB0"/>
    <w:rsid w:val="008C6094"/>
    <w:rsid w:val="008C642F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9AD"/>
    <w:rsid w:val="008D0C17"/>
    <w:rsid w:val="008D10A5"/>
    <w:rsid w:val="008D116E"/>
    <w:rsid w:val="008D144A"/>
    <w:rsid w:val="008D14E8"/>
    <w:rsid w:val="008D1521"/>
    <w:rsid w:val="008D166F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574"/>
    <w:rsid w:val="008D3675"/>
    <w:rsid w:val="008D36F1"/>
    <w:rsid w:val="008D38A5"/>
    <w:rsid w:val="008D39C8"/>
    <w:rsid w:val="008D3A38"/>
    <w:rsid w:val="008D3DBC"/>
    <w:rsid w:val="008D3F56"/>
    <w:rsid w:val="008D4181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AF7"/>
    <w:rsid w:val="008E10E7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B5"/>
    <w:rsid w:val="008E38B4"/>
    <w:rsid w:val="008E399A"/>
    <w:rsid w:val="008E3CBD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FC"/>
    <w:rsid w:val="008E756D"/>
    <w:rsid w:val="008E760A"/>
    <w:rsid w:val="008E7CD7"/>
    <w:rsid w:val="008E7F7F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B3D"/>
    <w:rsid w:val="008F7C21"/>
    <w:rsid w:val="008F7C64"/>
    <w:rsid w:val="008F7CFF"/>
    <w:rsid w:val="00900160"/>
    <w:rsid w:val="0090035B"/>
    <w:rsid w:val="009004D7"/>
    <w:rsid w:val="009005D0"/>
    <w:rsid w:val="009008AA"/>
    <w:rsid w:val="00900A5D"/>
    <w:rsid w:val="00900BB9"/>
    <w:rsid w:val="00901343"/>
    <w:rsid w:val="009017AC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1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979"/>
    <w:rsid w:val="00931B2B"/>
    <w:rsid w:val="00931D37"/>
    <w:rsid w:val="00931F4C"/>
    <w:rsid w:val="00932007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A32"/>
    <w:rsid w:val="00947D80"/>
    <w:rsid w:val="0095001B"/>
    <w:rsid w:val="0095003F"/>
    <w:rsid w:val="009504C1"/>
    <w:rsid w:val="00950659"/>
    <w:rsid w:val="00951190"/>
    <w:rsid w:val="00951252"/>
    <w:rsid w:val="00951700"/>
    <w:rsid w:val="00951BC5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9E1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3533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793"/>
    <w:rsid w:val="0097682E"/>
    <w:rsid w:val="00976C7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C39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02B"/>
    <w:rsid w:val="009959B8"/>
    <w:rsid w:val="00996484"/>
    <w:rsid w:val="009964CF"/>
    <w:rsid w:val="0099664B"/>
    <w:rsid w:val="00996717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6114"/>
    <w:rsid w:val="009B617B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BCE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9B2"/>
    <w:rsid w:val="009D3452"/>
    <w:rsid w:val="009D3509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56"/>
    <w:rsid w:val="009D48CC"/>
    <w:rsid w:val="009D4B2D"/>
    <w:rsid w:val="009D52D2"/>
    <w:rsid w:val="009D5420"/>
    <w:rsid w:val="009D54F1"/>
    <w:rsid w:val="009D5B86"/>
    <w:rsid w:val="009D5C2D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177"/>
    <w:rsid w:val="009E06A0"/>
    <w:rsid w:val="009E0B84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DD"/>
    <w:rsid w:val="00A03997"/>
    <w:rsid w:val="00A03A0E"/>
    <w:rsid w:val="00A03C1A"/>
    <w:rsid w:val="00A041F7"/>
    <w:rsid w:val="00A04259"/>
    <w:rsid w:val="00A04437"/>
    <w:rsid w:val="00A045B5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5F1"/>
    <w:rsid w:val="00A11D7B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C3E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8DB"/>
    <w:rsid w:val="00A363D3"/>
    <w:rsid w:val="00A36B46"/>
    <w:rsid w:val="00A36E34"/>
    <w:rsid w:val="00A37181"/>
    <w:rsid w:val="00A37465"/>
    <w:rsid w:val="00A3758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32E8"/>
    <w:rsid w:val="00A4360A"/>
    <w:rsid w:val="00A43A7D"/>
    <w:rsid w:val="00A43E13"/>
    <w:rsid w:val="00A442A4"/>
    <w:rsid w:val="00A44540"/>
    <w:rsid w:val="00A44550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4F5"/>
    <w:rsid w:val="00A64B47"/>
    <w:rsid w:val="00A64C8E"/>
    <w:rsid w:val="00A64C94"/>
    <w:rsid w:val="00A64CCB"/>
    <w:rsid w:val="00A64E56"/>
    <w:rsid w:val="00A65171"/>
    <w:rsid w:val="00A652D3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A3C"/>
    <w:rsid w:val="00A77E9C"/>
    <w:rsid w:val="00A77F1A"/>
    <w:rsid w:val="00A8007E"/>
    <w:rsid w:val="00A80EC7"/>
    <w:rsid w:val="00A81052"/>
    <w:rsid w:val="00A816D0"/>
    <w:rsid w:val="00A82021"/>
    <w:rsid w:val="00A82117"/>
    <w:rsid w:val="00A8225A"/>
    <w:rsid w:val="00A82503"/>
    <w:rsid w:val="00A8271A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A27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6DF6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586"/>
    <w:rsid w:val="00AA7A25"/>
    <w:rsid w:val="00AA7C24"/>
    <w:rsid w:val="00AA7D1E"/>
    <w:rsid w:val="00AA7D9F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BD7"/>
    <w:rsid w:val="00AB3D11"/>
    <w:rsid w:val="00AB3FDE"/>
    <w:rsid w:val="00AB4223"/>
    <w:rsid w:val="00AB42B7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4A0"/>
    <w:rsid w:val="00AD1888"/>
    <w:rsid w:val="00AD1992"/>
    <w:rsid w:val="00AD1AD8"/>
    <w:rsid w:val="00AD1FC0"/>
    <w:rsid w:val="00AD24D9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2F2"/>
    <w:rsid w:val="00AD5812"/>
    <w:rsid w:val="00AD5835"/>
    <w:rsid w:val="00AD5B24"/>
    <w:rsid w:val="00AD5CE6"/>
    <w:rsid w:val="00AD6371"/>
    <w:rsid w:val="00AD6D89"/>
    <w:rsid w:val="00AD6DAC"/>
    <w:rsid w:val="00AD6E95"/>
    <w:rsid w:val="00AD72DE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B65"/>
    <w:rsid w:val="00AE3D3C"/>
    <w:rsid w:val="00AE3DCD"/>
    <w:rsid w:val="00AE3E13"/>
    <w:rsid w:val="00AE3F0B"/>
    <w:rsid w:val="00AE3F1C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C68"/>
    <w:rsid w:val="00B04077"/>
    <w:rsid w:val="00B043A4"/>
    <w:rsid w:val="00B04630"/>
    <w:rsid w:val="00B04839"/>
    <w:rsid w:val="00B04881"/>
    <w:rsid w:val="00B04BD8"/>
    <w:rsid w:val="00B05068"/>
    <w:rsid w:val="00B058D0"/>
    <w:rsid w:val="00B05C11"/>
    <w:rsid w:val="00B05EF3"/>
    <w:rsid w:val="00B063EE"/>
    <w:rsid w:val="00B06B9D"/>
    <w:rsid w:val="00B06EAC"/>
    <w:rsid w:val="00B071AB"/>
    <w:rsid w:val="00B071DA"/>
    <w:rsid w:val="00B07200"/>
    <w:rsid w:val="00B07D15"/>
    <w:rsid w:val="00B07EA0"/>
    <w:rsid w:val="00B101B3"/>
    <w:rsid w:val="00B1020D"/>
    <w:rsid w:val="00B10229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426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9EA"/>
    <w:rsid w:val="00B23A1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649E"/>
    <w:rsid w:val="00B26BC6"/>
    <w:rsid w:val="00B26C3F"/>
    <w:rsid w:val="00B2724B"/>
    <w:rsid w:val="00B275A0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400EC"/>
    <w:rsid w:val="00B40C49"/>
    <w:rsid w:val="00B41598"/>
    <w:rsid w:val="00B4161F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12D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5A34"/>
    <w:rsid w:val="00B56F88"/>
    <w:rsid w:val="00B570B2"/>
    <w:rsid w:val="00B572E2"/>
    <w:rsid w:val="00B57631"/>
    <w:rsid w:val="00B577E2"/>
    <w:rsid w:val="00B60150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331"/>
    <w:rsid w:val="00B65719"/>
    <w:rsid w:val="00B65AC1"/>
    <w:rsid w:val="00B65AF9"/>
    <w:rsid w:val="00B65B82"/>
    <w:rsid w:val="00B65EAC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39F"/>
    <w:rsid w:val="00B76A7C"/>
    <w:rsid w:val="00B76BB7"/>
    <w:rsid w:val="00B76C2A"/>
    <w:rsid w:val="00B76E62"/>
    <w:rsid w:val="00B7753E"/>
    <w:rsid w:val="00B77686"/>
    <w:rsid w:val="00B77718"/>
    <w:rsid w:val="00B77797"/>
    <w:rsid w:val="00B77958"/>
    <w:rsid w:val="00B77A6D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A7A"/>
    <w:rsid w:val="00B95BBD"/>
    <w:rsid w:val="00B95D2D"/>
    <w:rsid w:val="00B95FE7"/>
    <w:rsid w:val="00B9638C"/>
    <w:rsid w:val="00B964A9"/>
    <w:rsid w:val="00B96667"/>
    <w:rsid w:val="00B9667D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A023C"/>
    <w:rsid w:val="00BA0366"/>
    <w:rsid w:val="00BA0435"/>
    <w:rsid w:val="00BA0597"/>
    <w:rsid w:val="00BA0BDE"/>
    <w:rsid w:val="00BA0F58"/>
    <w:rsid w:val="00BA121A"/>
    <w:rsid w:val="00BA138A"/>
    <w:rsid w:val="00BA14DD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3083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33"/>
    <w:rsid w:val="00BC5AB9"/>
    <w:rsid w:val="00BC62FE"/>
    <w:rsid w:val="00BC6A91"/>
    <w:rsid w:val="00BC75E2"/>
    <w:rsid w:val="00BC77CC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AA5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8C5"/>
    <w:rsid w:val="00BE29F9"/>
    <w:rsid w:val="00BE2B2B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6C8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7A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3E4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10B1"/>
    <w:rsid w:val="00C11386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3942"/>
    <w:rsid w:val="00C24555"/>
    <w:rsid w:val="00C247A7"/>
    <w:rsid w:val="00C24AE2"/>
    <w:rsid w:val="00C24C44"/>
    <w:rsid w:val="00C24CBD"/>
    <w:rsid w:val="00C24D9A"/>
    <w:rsid w:val="00C24E18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4A5"/>
    <w:rsid w:val="00C514B4"/>
    <w:rsid w:val="00C51A65"/>
    <w:rsid w:val="00C5213A"/>
    <w:rsid w:val="00C522D5"/>
    <w:rsid w:val="00C522F3"/>
    <w:rsid w:val="00C524DC"/>
    <w:rsid w:val="00C52A64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62"/>
    <w:rsid w:val="00C5647E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A2"/>
    <w:rsid w:val="00C61BF7"/>
    <w:rsid w:val="00C61F8C"/>
    <w:rsid w:val="00C6212C"/>
    <w:rsid w:val="00C6240A"/>
    <w:rsid w:val="00C636B8"/>
    <w:rsid w:val="00C646A5"/>
    <w:rsid w:val="00C64AEC"/>
    <w:rsid w:val="00C64B1F"/>
    <w:rsid w:val="00C64CF1"/>
    <w:rsid w:val="00C64EFD"/>
    <w:rsid w:val="00C653DB"/>
    <w:rsid w:val="00C65511"/>
    <w:rsid w:val="00C659E1"/>
    <w:rsid w:val="00C65B1A"/>
    <w:rsid w:val="00C65BB9"/>
    <w:rsid w:val="00C65D52"/>
    <w:rsid w:val="00C65FE6"/>
    <w:rsid w:val="00C66420"/>
    <w:rsid w:val="00C6656E"/>
    <w:rsid w:val="00C66BA8"/>
    <w:rsid w:val="00C66F55"/>
    <w:rsid w:val="00C67339"/>
    <w:rsid w:val="00C6772B"/>
    <w:rsid w:val="00C67B95"/>
    <w:rsid w:val="00C67CFC"/>
    <w:rsid w:val="00C701C8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C7"/>
    <w:rsid w:val="00C77654"/>
    <w:rsid w:val="00C7768E"/>
    <w:rsid w:val="00C778D1"/>
    <w:rsid w:val="00C77C39"/>
    <w:rsid w:val="00C77FD5"/>
    <w:rsid w:val="00C8022F"/>
    <w:rsid w:val="00C802F9"/>
    <w:rsid w:val="00C80909"/>
    <w:rsid w:val="00C80F6B"/>
    <w:rsid w:val="00C80FA6"/>
    <w:rsid w:val="00C813B1"/>
    <w:rsid w:val="00C813C0"/>
    <w:rsid w:val="00C814A2"/>
    <w:rsid w:val="00C818AF"/>
    <w:rsid w:val="00C819A7"/>
    <w:rsid w:val="00C823E0"/>
    <w:rsid w:val="00C82F6F"/>
    <w:rsid w:val="00C832B4"/>
    <w:rsid w:val="00C837A6"/>
    <w:rsid w:val="00C83BAC"/>
    <w:rsid w:val="00C83BCA"/>
    <w:rsid w:val="00C83C73"/>
    <w:rsid w:val="00C84512"/>
    <w:rsid w:val="00C84522"/>
    <w:rsid w:val="00C84768"/>
    <w:rsid w:val="00C84897"/>
    <w:rsid w:val="00C84F42"/>
    <w:rsid w:val="00C85099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341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7E"/>
    <w:rsid w:val="00C91DF7"/>
    <w:rsid w:val="00C9268D"/>
    <w:rsid w:val="00C928E2"/>
    <w:rsid w:val="00C92B6C"/>
    <w:rsid w:val="00C9329B"/>
    <w:rsid w:val="00C937F8"/>
    <w:rsid w:val="00C939EB"/>
    <w:rsid w:val="00C9407C"/>
    <w:rsid w:val="00C9442E"/>
    <w:rsid w:val="00C94713"/>
    <w:rsid w:val="00C94832"/>
    <w:rsid w:val="00C94CDC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23F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F6C"/>
    <w:rsid w:val="00CA7FFE"/>
    <w:rsid w:val="00CB1570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F12"/>
    <w:rsid w:val="00CE7F5B"/>
    <w:rsid w:val="00CF085F"/>
    <w:rsid w:val="00CF0A31"/>
    <w:rsid w:val="00CF0B4D"/>
    <w:rsid w:val="00CF0CEF"/>
    <w:rsid w:val="00CF0F72"/>
    <w:rsid w:val="00CF1076"/>
    <w:rsid w:val="00CF11DA"/>
    <w:rsid w:val="00CF1290"/>
    <w:rsid w:val="00CF1B17"/>
    <w:rsid w:val="00CF1EE5"/>
    <w:rsid w:val="00CF22D6"/>
    <w:rsid w:val="00CF2371"/>
    <w:rsid w:val="00CF277E"/>
    <w:rsid w:val="00CF2E5A"/>
    <w:rsid w:val="00CF3968"/>
    <w:rsid w:val="00CF3CD4"/>
    <w:rsid w:val="00CF3D69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C7E"/>
    <w:rsid w:val="00D05CFD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FC2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D57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AF5"/>
    <w:rsid w:val="00D26B2A"/>
    <w:rsid w:val="00D26D02"/>
    <w:rsid w:val="00D27041"/>
    <w:rsid w:val="00D276C0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4CEB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DC"/>
    <w:rsid w:val="00D475A1"/>
    <w:rsid w:val="00D47883"/>
    <w:rsid w:val="00D4799A"/>
    <w:rsid w:val="00D47AF4"/>
    <w:rsid w:val="00D47B4A"/>
    <w:rsid w:val="00D47D5E"/>
    <w:rsid w:val="00D50047"/>
    <w:rsid w:val="00D501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5C"/>
    <w:rsid w:val="00D764A5"/>
    <w:rsid w:val="00D765D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802C6"/>
    <w:rsid w:val="00D805F7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4B07"/>
    <w:rsid w:val="00D84BBE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EF"/>
    <w:rsid w:val="00D90920"/>
    <w:rsid w:val="00D90AA4"/>
    <w:rsid w:val="00D90D1C"/>
    <w:rsid w:val="00D90F25"/>
    <w:rsid w:val="00D90FF6"/>
    <w:rsid w:val="00D912B7"/>
    <w:rsid w:val="00D91401"/>
    <w:rsid w:val="00D928C7"/>
    <w:rsid w:val="00D92D12"/>
    <w:rsid w:val="00D92DFA"/>
    <w:rsid w:val="00D93122"/>
    <w:rsid w:val="00D934A1"/>
    <w:rsid w:val="00D93565"/>
    <w:rsid w:val="00D939C1"/>
    <w:rsid w:val="00D93C72"/>
    <w:rsid w:val="00D94069"/>
    <w:rsid w:val="00D940AC"/>
    <w:rsid w:val="00D94391"/>
    <w:rsid w:val="00D94625"/>
    <w:rsid w:val="00D94841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3E7"/>
    <w:rsid w:val="00D96543"/>
    <w:rsid w:val="00D96959"/>
    <w:rsid w:val="00D96FCA"/>
    <w:rsid w:val="00D97367"/>
    <w:rsid w:val="00D974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98D"/>
    <w:rsid w:val="00DB29D9"/>
    <w:rsid w:val="00DB323E"/>
    <w:rsid w:val="00DB32D5"/>
    <w:rsid w:val="00DB341B"/>
    <w:rsid w:val="00DB35D5"/>
    <w:rsid w:val="00DB35D7"/>
    <w:rsid w:val="00DB3C8B"/>
    <w:rsid w:val="00DB3D89"/>
    <w:rsid w:val="00DB4301"/>
    <w:rsid w:val="00DB44B9"/>
    <w:rsid w:val="00DB471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462"/>
    <w:rsid w:val="00DC59F1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83A"/>
    <w:rsid w:val="00DE5D3C"/>
    <w:rsid w:val="00DE5D96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95C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0"/>
    <w:rsid w:val="00DF74BE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62B7"/>
    <w:rsid w:val="00E0663E"/>
    <w:rsid w:val="00E066A1"/>
    <w:rsid w:val="00E066CC"/>
    <w:rsid w:val="00E06D04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47D"/>
    <w:rsid w:val="00E13484"/>
    <w:rsid w:val="00E13603"/>
    <w:rsid w:val="00E1373F"/>
    <w:rsid w:val="00E1376C"/>
    <w:rsid w:val="00E13AC1"/>
    <w:rsid w:val="00E13FCD"/>
    <w:rsid w:val="00E143E0"/>
    <w:rsid w:val="00E144AC"/>
    <w:rsid w:val="00E1477F"/>
    <w:rsid w:val="00E147BF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87"/>
    <w:rsid w:val="00E16363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B38"/>
    <w:rsid w:val="00E22BA4"/>
    <w:rsid w:val="00E22BAD"/>
    <w:rsid w:val="00E22BD9"/>
    <w:rsid w:val="00E22BE9"/>
    <w:rsid w:val="00E22D06"/>
    <w:rsid w:val="00E22E0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8DD"/>
    <w:rsid w:val="00E26B4D"/>
    <w:rsid w:val="00E26E46"/>
    <w:rsid w:val="00E26FA8"/>
    <w:rsid w:val="00E272A9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3EA"/>
    <w:rsid w:val="00E34447"/>
    <w:rsid w:val="00E347E7"/>
    <w:rsid w:val="00E34885"/>
    <w:rsid w:val="00E34957"/>
    <w:rsid w:val="00E349CC"/>
    <w:rsid w:val="00E34D17"/>
    <w:rsid w:val="00E35246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4D0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70E7"/>
    <w:rsid w:val="00E77240"/>
    <w:rsid w:val="00E77399"/>
    <w:rsid w:val="00E773F9"/>
    <w:rsid w:val="00E77510"/>
    <w:rsid w:val="00E775A8"/>
    <w:rsid w:val="00E77EE5"/>
    <w:rsid w:val="00E80272"/>
    <w:rsid w:val="00E80307"/>
    <w:rsid w:val="00E80E0D"/>
    <w:rsid w:val="00E8111E"/>
    <w:rsid w:val="00E812E9"/>
    <w:rsid w:val="00E81329"/>
    <w:rsid w:val="00E8132F"/>
    <w:rsid w:val="00E8143E"/>
    <w:rsid w:val="00E81545"/>
    <w:rsid w:val="00E81A39"/>
    <w:rsid w:val="00E81B8D"/>
    <w:rsid w:val="00E821F7"/>
    <w:rsid w:val="00E82622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31"/>
    <w:rsid w:val="00E90165"/>
    <w:rsid w:val="00E9040D"/>
    <w:rsid w:val="00E90D2D"/>
    <w:rsid w:val="00E9121F"/>
    <w:rsid w:val="00E913F7"/>
    <w:rsid w:val="00E914AF"/>
    <w:rsid w:val="00E915A1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BFD"/>
    <w:rsid w:val="00E96D12"/>
    <w:rsid w:val="00E96EB1"/>
    <w:rsid w:val="00E97181"/>
    <w:rsid w:val="00E97293"/>
    <w:rsid w:val="00E979C1"/>
    <w:rsid w:val="00EA082A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571"/>
    <w:rsid w:val="00EB17E2"/>
    <w:rsid w:val="00EB1B6D"/>
    <w:rsid w:val="00EB1C78"/>
    <w:rsid w:val="00EB2447"/>
    <w:rsid w:val="00EB252D"/>
    <w:rsid w:val="00EB2BA7"/>
    <w:rsid w:val="00EB2F8C"/>
    <w:rsid w:val="00EB2FE8"/>
    <w:rsid w:val="00EB334E"/>
    <w:rsid w:val="00EB33BC"/>
    <w:rsid w:val="00EB3407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404"/>
    <w:rsid w:val="00EB6577"/>
    <w:rsid w:val="00EB6681"/>
    <w:rsid w:val="00EB6847"/>
    <w:rsid w:val="00EB6881"/>
    <w:rsid w:val="00EB69E2"/>
    <w:rsid w:val="00EB6ED8"/>
    <w:rsid w:val="00EB7111"/>
    <w:rsid w:val="00EB715F"/>
    <w:rsid w:val="00EB7182"/>
    <w:rsid w:val="00EB71E5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635D"/>
    <w:rsid w:val="00EC641D"/>
    <w:rsid w:val="00EC6BC0"/>
    <w:rsid w:val="00EC6BEE"/>
    <w:rsid w:val="00EC6C8C"/>
    <w:rsid w:val="00EC6E83"/>
    <w:rsid w:val="00EC7048"/>
    <w:rsid w:val="00EC759E"/>
    <w:rsid w:val="00EC78DA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987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4"/>
    <w:rsid w:val="00ED78CA"/>
    <w:rsid w:val="00ED7DE3"/>
    <w:rsid w:val="00ED7F7E"/>
    <w:rsid w:val="00EE011D"/>
    <w:rsid w:val="00EE01CB"/>
    <w:rsid w:val="00EE0239"/>
    <w:rsid w:val="00EE0369"/>
    <w:rsid w:val="00EE06A9"/>
    <w:rsid w:val="00EE0C17"/>
    <w:rsid w:val="00EE0E04"/>
    <w:rsid w:val="00EE0F28"/>
    <w:rsid w:val="00EE0F6A"/>
    <w:rsid w:val="00EE1327"/>
    <w:rsid w:val="00EE1EF4"/>
    <w:rsid w:val="00EE228A"/>
    <w:rsid w:val="00EE22DB"/>
    <w:rsid w:val="00EE2AF1"/>
    <w:rsid w:val="00EE3053"/>
    <w:rsid w:val="00EE3155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84B"/>
    <w:rsid w:val="00EE7D32"/>
    <w:rsid w:val="00EF003F"/>
    <w:rsid w:val="00EF0141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B1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B7B"/>
    <w:rsid w:val="00F20D68"/>
    <w:rsid w:val="00F20FDA"/>
    <w:rsid w:val="00F218DA"/>
    <w:rsid w:val="00F21950"/>
    <w:rsid w:val="00F21DF1"/>
    <w:rsid w:val="00F222A5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BD2"/>
    <w:rsid w:val="00F274E2"/>
    <w:rsid w:val="00F27AF6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63E1"/>
    <w:rsid w:val="00F36498"/>
    <w:rsid w:val="00F365B7"/>
    <w:rsid w:val="00F36683"/>
    <w:rsid w:val="00F3684F"/>
    <w:rsid w:val="00F36A1F"/>
    <w:rsid w:val="00F36CBC"/>
    <w:rsid w:val="00F36D58"/>
    <w:rsid w:val="00F36F00"/>
    <w:rsid w:val="00F36FD3"/>
    <w:rsid w:val="00F3784C"/>
    <w:rsid w:val="00F3793B"/>
    <w:rsid w:val="00F402CB"/>
    <w:rsid w:val="00F4053C"/>
    <w:rsid w:val="00F405C0"/>
    <w:rsid w:val="00F40AD1"/>
    <w:rsid w:val="00F40E4D"/>
    <w:rsid w:val="00F41189"/>
    <w:rsid w:val="00F41372"/>
    <w:rsid w:val="00F41784"/>
    <w:rsid w:val="00F41994"/>
    <w:rsid w:val="00F41C7A"/>
    <w:rsid w:val="00F41F7D"/>
    <w:rsid w:val="00F420DC"/>
    <w:rsid w:val="00F42274"/>
    <w:rsid w:val="00F42442"/>
    <w:rsid w:val="00F42547"/>
    <w:rsid w:val="00F425A6"/>
    <w:rsid w:val="00F42952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8DF"/>
    <w:rsid w:val="00F44A04"/>
    <w:rsid w:val="00F44BE6"/>
    <w:rsid w:val="00F44C84"/>
    <w:rsid w:val="00F44D1B"/>
    <w:rsid w:val="00F44E18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81"/>
    <w:rsid w:val="00F46B68"/>
    <w:rsid w:val="00F47051"/>
    <w:rsid w:val="00F47868"/>
    <w:rsid w:val="00F47871"/>
    <w:rsid w:val="00F503A9"/>
    <w:rsid w:val="00F50944"/>
    <w:rsid w:val="00F50BE5"/>
    <w:rsid w:val="00F512F3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6015A"/>
    <w:rsid w:val="00F60A12"/>
    <w:rsid w:val="00F60E90"/>
    <w:rsid w:val="00F60F18"/>
    <w:rsid w:val="00F61183"/>
    <w:rsid w:val="00F612A4"/>
    <w:rsid w:val="00F6174E"/>
    <w:rsid w:val="00F62483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910"/>
    <w:rsid w:val="00F65BA5"/>
    <w:rsid w:val="00F65F35"/>
    <w:rsid w:val="00F66056"/>
    <w:rsid w:val="00F6664D"/>
    <w:rsid w:val="00F669E2"/>
    <w:rsid w:val="00F66B54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4B0"/>
    <w:rsid w:val="00FB74F7"/>
    <w:rsid w:val="00FB7521"/>
    <w:rsid w:val="00FB7740"/>
    <w:rsid w:val="00FB792D"/>
    <w:rsid w:val="00FC078B"/>
    <w:rsid w:val="00FC0896"/>
    <w:rsid w:val="00FC0A40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C94"/>
    <w:rsid w:val="00FD3580"/>
    <w:rsid w:val="00FD364F"/>
    <w:rsid w:val="00FD41FA"/>
    <w:rsid w:val="00FD44CE"/>
    <w:rsid w:val="00FD4810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6F"/>
    <w:rsid w:val="00FF3426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4A433-CB56-4D40-A287-CD363C3F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3385</TotalTime>
  <Pages>43</Pages>
  <Words>6733</Words>
  <Characters>38382</Characters>
  <Application>Microsoft Office Word</Application>
  <DocSecurity>0</DocSecurity>
  <Lines>319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45025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newreety</cp:lastModifiedBy>
  <cp:revision>136</cp:revision>
  <cp:lastPrinted>2022-08-04T05:01:00Z</cp:lastPrinted>
  <dcterms:created xsi:type="dcterms:W3CDTF">2022-11-04T02:55:00Z</dcterms:created>
  <dcterms:modified xsi:type="dcterms:W3CDTF">2023-08-13T04:10:00Z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