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Pr="00271804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48B01CE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1823B4C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61A05D4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4D93787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30A7F18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EE60DA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FCF796E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9AFCE8C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8483AB" w14:textId="77777777" w:rsidR="00FD1AAD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12E3BAE" w14:textId="77777777" w:rsidR="00FD1AAD" w:rsidRPr="00271804" w:rsidRDefault="00FD1AA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71804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41887F2" w14:textId="411C40AD" w:rsidR="00CD4D4E" w:rsidRPr="00271804" w:rsidRDefault="00867682" w:rsidP="00CD4D4E">
      <w:pPr>
        <w:jc w:val="thaiDistribute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0A6F3B" w:rsidRPr="000A6F3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เมด จำกัด (มหาชน)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95DF1" w:rsidRPr="00895DF1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3730" w:rsidRPr="00271804">
        <w:rPr>
          <w:rFonts w:ascii="BrowalliaUPC" w:hAnsi="BrowalliaUPC" w:cs="BrowalliaUPC"/>
          <w:sz w:val="28"/>
          <w:szCs w:val="28"/>
          <w:lang w:bidi="th-TH"/>
        </w:rPr>
        <w:t>(“</w:t>
      </w:r>
      <w:r w:rsidR="00C034F9" w:rsidRPr="00C034F9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51D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751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1B63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B63B6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A751D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A751D4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8561F6" w:rsidRPr="008561F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751D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751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A751D4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A751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8561F6" w:rsidRPr="008561F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A751D4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วันเดียวกัน</w:t>
      </w:r>
      <w:r w:rsidR="00C034F9" w:rsidRPr="00A751D4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(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รวมเรียกว่า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“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</w:t>
      </w:r>
      <w:r w:rsidR="00243C13" w:rsidRPr="00A751D4">
        <w:rPr>
          <w:rFonts w:ascii="BrowalliaUPC" w:hAnsi="BrowalliaUPC" w:cs="BrowalliaUPC" w:hint="eastAsia"/>
          <w:spacing w:val="-4"/>
          <w:sz w:val="28"/>
          <w:szCs w:val="28"/>
          <w:cs/>
          <w:lang w:bidi="th-TH"/>
        </w:rPr>
        <w:t>”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)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ฉบับที่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910EF" w:rsidRPr="00D7188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เรื่อง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0EDF7" w14:textId="77777777" w:rsidR="00D910EF" w:rsidRDefault="00D910EF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11FD7A13" w:rsidR="00CD4D4E" w:rsidRPr="0027180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71804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71804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7E9BE5AC" w14:textId="77777777" w:rsidR="00FD1AAD" w:rsidRDefault="00FD1AAD" w:rsidP="00CD4D4E">
      <w:pPr>
        <w:jc w:val="thaiDistribute"/>
        <w:rPr>
          <w:rFonts w:ascii="BrowalliaUPC" w:hAnsi="BrowalliaUPC" w:cs="BrowalliaUPC"/>
        </w:rPr>
      </w:pPr>
    </w:p>
    <w:p w14:paraId="16831C64" w14:textId="77777777" w:rsidR="00FD1AAD" w:rsidRDefault="00FD1AAD" w:rsidP="00CD4D4E">
      <w:pPr>
        <w:jc w:val="thaiDistribute"/>
        <w:rPr>
          <w:rFonts w:ascii="BrowalliaUPC" w:hAnsi="BrowalliaUPC" w:cs="BrowalliaUPC"/>
        </w:rPr>
      </w:pPr>
    </w:p>
    <w:p w14:paraId="70777579" w14:textId="77777777" w:rsidR="00FD1AAD" w:rsidRDefault="00FD1AAD" w:rsidP="00CD4D4E">
      <w:pPr>
        <w:jc w:val="thaiDistribute"/>
        <w:rPr>
          <w:rFonts w:ascii="BrowalliaUPC" w:hAnsi="BrowalliaUPC" w:cs="BrowalliaUPC"/>
        </w:rPr>
      </w:pPr>
    </w:p>
    <w:p w14:paraId="5F0A48AC" w14:textId="77777777" w:rsidR="00FD1AAD" w:rsidRPr="00271804" w:rsidRDefault="00FD1AAD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D2185AB" w:rsidR="00142624" w:rsidRPr="00271804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DE5BF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34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30F9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0DE7BBE0" w:rsidR="004B2155" w:rsidRPr="00271804" w:rsidRDefault="00A43B20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A43B2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</w:t>
      </w:r>
      <w:r w:rsidR="002D540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</w:t>
      </w:r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รัณ</w:t>
      </w:r>
      <w:proofErr w:type="spellStart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5BC62D76" w:rsidR="004B2155" w:rsidRPr="00035631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</w:t>
      </w:r>
      <w:r w:rsidR="00035631">
        <w:rPr>
          <w:rFonts w:ascii="BrowalliaUPC" w:hAnsi="BrowalliaUPC" w:cs="BrowalliaUPC"/>
          <w:sz w:val="28"/>
          <w:szCs w:val="28"/>
          <w:lang w:val="en-US" w:bidi="th-TH"/>
        </w:rPr>
        <w:t>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346B4099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1EEDADC7" w14:textId="5E076B55" w:rsidR="00D15EA5" w:rsidRPr="00A43B20" w:rsidRDefault="00B623E5" w:rsidP="00D15EA5">
      <w:pPr>
        <w:pStyle w:val="BodyText"/>
        <w:rPr>
          <w:rFonts w:ascii="BrowalliaUPC" w:hAnsi="BrowalliaUPC" w:cs="BrowalliaUPC"/>
          <w:lang w:val="en-US"/>
        </w:rPr>
      </w:pPr>
      <w:r w:rsidRPr="00B623E5">
        <w:rPr>
          <w:rFonts w:ascii="BrowalliaUPC" w:hAnsi="BrowalliaUPC" w:cs="BrowalliaUPC"/>
          <w:sz w:val="28"/>
          <w:szCs w:val="28"/>
          <w:lang w:bidi="th-TH"/>
        </w:rPr>
        <w:t>11</w:t>
      </w:r>
      <w:r w:rsidR="00450EDC" w:rsidRPr="00B623E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0EDC" w:rsidRPr="00B623E5">
        <w:rPr>
          <w:rFonts w:ascii="BrowalliaUPC" w:hAnsi="BrowalliaUPC" w:cs="BrowalliaUPC" w:hint="cs"/>
          <w:sz w:val="28"/>
          <w:szCs w:val="28"/>
          <w:cs/>
          <w:lang w:bidi="th-TH"/>
        </w:rPr>
        <w:t>สิงหาคม</w:t>
      </w:r>
      <w:r w:rsidR="00A43B20" w:rsidRPr="00B623E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43B20" w:rsidRPr="00B623E5">
        <w:rPr>
          <w:rFonts w:ascii="BrowalliaUPC" w:hAnsi="BrowalliaUPC" w:cs="BrowalliaUPC"/>
          <w:sz w:val="28"/>
          <w:szCs w:val="28"/>
          <w:lang w:val="en-US" w:bidi="th-TH"/>
        </w:rPr>
        <w:t>2566</w:t>
      </w:r>
    </w:p>
    <w:sectPr w:rsidR="00D15EA5" w:rsidRPr="00A43B20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657F0" w14:textId="77777777" w:rsidR="00EF17D0" w:rsidRDefault="00EF17D0">
      <w:r>
        <w:separator/>
      </w:r>
    </w:p>
  </w:endnote>
  <w:endnote w:type="continuationSeparator" w:id="0">
    <w:p w14:paraId="0E2907CD" w14:textId="77777777" w:rsidR="00EF17D0" w:rsidRDefault="00EF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CD04" w14:textId="77777777" w:rsidR="00EF17D0" w:rsidRDefault="00EF17D0">
      <w:bookmarkStart w:id="0" w:name="_Hlk482348182"/>
      <w:bookmarkEnd w:id="0"/>
      <w:r>
        <w:separator/>
      </w:r>
    </w:p>
  </w:footnote>
  <w:footnote w:type="continuationSeparator" w:id="0">
    <w:p w14:paraId="636F70BC" w14:textId="77777777" w:rsidR="00EF17D0" w:rsidRDefault="00EF1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1CF6C3E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84508B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  <w:rPr>
        <w:lang w:bidi="th-TH"/>
      </w:rPr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5631"/>
    <w:rsid w:val="00040B6F"/>
    <w:rsid w:val="00044ACE"/>
    <w:rsid w:val="0004550E"/>
    <w:rsid w:val="00047AD9"/>
    <w:rsid w:val="000513DA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A6F3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7C61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2F9F"/>
    <w:rsid w:val="0018354F"/>
    <w:rsid w:val="0019210D"/>
    <w:rsid w:val="001A0146"/>
    <w:rsid w:val="001A3BFB"/>
    <w:rsid w:val="001A3C20"/>
    <w:rsid w:val="001B198C"/>
    <w:rsid w:val="001B1C78"/>
    <w:rsid w:val="001B3B30"/>
    <w:rsid w:val="001B63B6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3199"/>
    <w:rsid w:val="00223CC9"/>
    <w:rsid w:val="0022518C"/>
    <w:rsid w:val="00227974"/>
    <w:rsid w:val="0023466F"/>
    <w:rsid w:val="00237A7E"/>
    <w:rsid w:val="00241F16"/>
    <w:rsid w:val="00242773"/>
    <w:rsid w:val="00243C13"/>
    <w:rsid w:val="00247969"/>
    <w:rsid w:val="00256DED"/>
    <w:rsid w:val="0026182A"/>
    <w:rsid w:val="00263F9B"/>
    <w:rsid w:val="00270698"/>
    <w:rsid w:val="00271804"/>
    <w:rsid w:val="00273BBE"/>
    <w:rsid w:val="00277EBE"/>
    <w:rsid w:val="002819EA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40E"/>
    <w:rsid w:val="002D5A0F"/>
    <w:rsid w:val="002D6E25"/>
    <w:rsid w:val="002E02F4"/>
    <w:rsid w:val="002E7F1E"/>
    <w:rsid w:val="002F13B9"/>
    <w:rsid w:val="002F220C"/>
    <w:rsid w:val="002F2DEB"/>
    <w:rsid w:val="002F3903"/>
    <w:rsid w:val="002F4A52"/>
    <w:rsid w:val="002F6F3C"/>
    <w:rsid w:val="002F7D90"/>
    <w:rsid w:val="0030026A"/>
    <w:rsid w:val="00305173"/>
    <w:rsid w:val="003150E8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65F69"/>
    <w:rsid w:val="003744DA"/>
    <w:rsid w:val="00380940"/>
    <w:rsid w:val="00384904"/>
    <w:rsid w:val="0039039C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0EDC"/>
    <w:rsid w:val="00452E7B"/>
    <w:rsid w:val="004546FA"/>
    <w:rsid w:val="00456EA9"/>
    <w:rsid w:val="0046233A"/>
    <w:rsid w:val="00462BCB"/>
    <w:rsid w:val="00473109"/>
    <w:rsid w:val="00481FE7"/>
    <w:rsid w:val="0048532C"/>
    <w:rsid w:val="00487E39"/>
    <w:rsid w:val="0049103F"/>
    <w:rsid w:val="00492EBA"/>
    <w:rsid w:val="004A01CD"/>
    <w:rsid w:val="004A0DFE"/>
    <w:rsid w:val="004A3C62"/>
    <w:rsid w:val="004A6632"/>
    <w:rsid w:val="004B2155"/>
    <w:rsid w:val="004C0971"/>
    <w:rsid w:val="004C0C25"/>
    <w:rsid w:val="004C2111"/>
    <w:rsid w:val="004C732E"/>
    <w:rsid w:val="004C7593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63DD9"/>
    <w:rsid w:val="00577ABA"/>
    <w:rsid w:val="00577D61"/>
    <w:rsid w:val="00580522"/>
    <w:rsid w:val="005822AC"/>
    <w:rsid w:val="00591F0D"/>
    <w:rsid w:val="00595D11"/>
    <w:rsid w:val="005A087B"/>
    <w:rsid w:val="005A29D0"/>
    <w:rsid w:val="005B3BF9"/>
    <w:rsid w:val="005B405A"/>
    <w:rsid w:val="005C0075"/>
    <w:rsid w:val="005C2CCB"/>
    <w:rsid w:val="005C6479"/>
    <w:rsid w:val="005C69FD"/>
    <w:rsid w:val="005D1431"/>
    <w:rsid w:val="005D7025"/>
    <w:rsid w:val="005E2D67"/>
    <w:rsid w:val="005E5578"/>
    <w:rsid w:val="005E74DC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0888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4C50"/>
    <w:rsid w:val="00836BB6"/>
    <w:rsid w:val="00837997"/>
    <w:rsid w:val="00843100"/>
    <w:rsid w:val="00847054"/>
    <w:rsid w:val="00850F25"/>
    <w:rsid w:val="008534AA"/>
    <w:rsid w:val="008541C2"/>
    <w:rsid w:val="00855EDC"/>
    <w:rsid w:val="008561F6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5DF1"/>
    <w:rsid w:val="00896680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D1537"/>
    <w:rsid w:val="008E7687"/>
    <w:rsid w:val="008F0E3C"/>
    <w:rsid w:val="008F11FA"/>
    <w:rsid w:val="008F2F67"/>
    <w:rsid w:val="008F33AE"/>
    <w:rsid w:val="008F4ACA"/>
    <w:rsid w:val="008F572B"/>
    <w:rsid w:val="00906C23"/>
    <w:rsid w:val="00912F98"/>
    <w:rsid w:val="00917FBB"/>
    <w:rsid w:val="00920E6F"/>
    <w:rsid w:val="009211FB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2595"/>
    <w:rsid w:val="00957E70"/>
    <w:rsid w:val="009602D8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52B"/>
    <w:rsid w:val="00A30D5D"/>
    <w:rsid w:val="00A35782"/>
    <w:rsid w:val="00A362F9"/>
    <w:rsid w:val="00A43B20"/>
    <w:rsid w:val="00A43EE6"/>
    <w:rsid w:val="00A4585A"/>
    <w:rsid w:val="00A60F49"/>
    <w:rsid w:val="00A61E15"/>
    <w:rsid w:val="00A66F91"/>
    <w:rsid w:val="00A70229"/>
    <w:rsid w:val="00A72755"/>
    <w:rsid w:val="00A73D1B"/>
    <w:rsid w:val="00A751D4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D6CB5"/>
    <w:rsid w:val="00AE2BF6"/>
    <w:rsid w:val="00AE3370"/>
    <w:rsid w:val="00AE64CA"/>
    <w:rsid w:val="00AF7092"/>
    <w:rsid w:val="00B014DB"/>
    <w:rsid w:val="00B051FB"/>
    <w:rsid w:val="00B055C7"/>
    <w:rsid w:val="00B069D1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23E5"/>
    <w:rsid w:val="00B63D0E"/>
    <w:rsid w:val="00B808E2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18A0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34F9"/>
    <w:rsid w:val="00C06939"/>
    <w:rsid w:val="00C06B41"/>
    <w:rsid w:val="00C149ED"/>
    <w:rsid w:val="00C173BF"/>
    <w:rsid w:val="00C17447"/>
    <w:rsid w:val="00C21E3B"/>
    <w:rsid w:val="00C35B1A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62E0"/>
    <w:rsid w:val="00CD7022"/>
    <w:rsid w:val="00CE24E5"/>
    <w:rsid w:val="00CE41DB"/>
    <w:rsid w:val="00CE4D96"/>
    <w:rsid w:val="00CF1EA0"/>
    <w:rsid w:val="00CF46A3"/>
    <w:rsid w:val="00D010AE"/>
    <w:rsid w:val="00D03AF5"/>
    <w:rsid w:val="00D0436A"/>
    <w:rsid w:val="00D078C4"/>
    <w:rsid w:val="00D156C9"/>
    <w:rsid w:val="00D15EA5"/>
    <w:rsid w:val="00D16C2C"/>
    <w:rsid w:val="00D2100B"/>
    <w:rsid w:val="00D24220"/>
    <w:rsid w:val="00D3089E"/>
    <w:rsid w:val="00D31D7A"/>
    <w:rsid w:val="00D33E60"/>
    <w:rsid w:val="00D34A4B"/>
    <w:rsid w:val="00D460E7"/>
    <w:rsid w:val="00D55E66"/>
    <w:rsid w:val="00D63ABC"/>
    <w:rsid w:val="00D643B7"/>
    <w:rsid w:val="00D65332"/>
    <w:rsid w:val="00D669FA"/>
    <w:rsid w:val="00D675F1"/>
    <w:rsid w:val="00D71889"/>
    <w:rsid w:val="00D73B96"/>
    <w:rsid w:val="00D80807"/>
    <w:rsid w:val="00D82093"/>
    <w:rsid w:val="00D86917"/>
    <w:rsid w:val="00D910EF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5804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FE3"/>
    <w:rsid w:val="00EC4D3F"/>
    <w:rsid w:val="00ED0228"/>
    <w:rsid w:val="00ED723E"/>
    <w:rsid w:val="00EE0F65"/>
    <w:rsid w:val="00EE1ADC"/>
    <w:rsid w:val="00EE43EA"/>
    <w:rsid w:val="00EE62B1"/>
    <w:rsid w:val="00EF17D0"/>
    <w:rsid w:val="00EF190C"/>
    <w:rsid w:val="00F01358"/>
    <w:rsid w:val="00F06580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DD3"/>
    <w:rsid w:val="00F909CD"/>
    <w:rsid w:val="00F974D1"/>
    <w:rsid w:val="00FA121E"/>
    <w:rsid w:val="00FA16E0"/>
    <w:rsid w:val="00FB202E"/>
    <w:rsid w:val="00FC4397"/>
    <w:rsid w:val="00FD05AD"/>
    <w:rsid w:val="00FD0666"/>
    <w:rsid w:val="00FD1AAD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3" ma:contentTypeDescription="Create a new document." ma:contentTypeScope="" ma:versionID="f8638c8d8e74d7bfbdf314bf5075e87e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d1f139936179cf99288d0ee6d33e52ef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9013E-6F93-43D1-AB34-D4B14FABC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203</TotalTime>
  <Pages>2</Pages>
  <Words>341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75</cp:revision>
  <cp:lastPrinted>2017-11-14T11:56:00Z</cp:lastPrinted>
  <dcterms:created xsi:type="dcterms:W3CDTF">2022-05-10T06:26:00Z</dcterms:created>
  <dcterms:modified xsi:type="dcterms:W3CDTF">2023-08-11T07:57:00Z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