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7C560E70" w:rsidR="009F6D69" w:rsidRPr="00E0762F" w:rsidRDefault="00380008" w:rsidP="0088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  <w:tab w:val="left" w:pos="921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BZ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เมด จำกัด </w:t>
      </w:r>
      <w:r w:rsidR="002E7A0D" w:rsidRPr="00E0762F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  <w:r w:rsidR="002346BB" w:rsidRPr="00E0762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F2300" w:rsidRPr="00E0762F">
        <w:rPr>
          <w:rFonts w:ascii="Browallia New" w:hAnsi="Browallia New" w:cs="Browallia New"/>
          <w:b/>
          <w:bCs/>
          <w:sz w:val="28"/>
          <w:szCs w:val="28"/>
          <w:cs/>
          <w:lang w:val="en-BZ"/>
        </w:rPr>
        <w:t>และ</w:t>
      </w:r>
      <w:r w:rsidR="002346BB" w:rsidRPr="00E0762F">
        <w:rPr>
          <w:rFonts w:ascii="Browallia New" w:hAnsi="Browallia New" w:cs="Browallia New"/>
          <w:b/>
          <w:bCs/>
          <w:sz w:val="28"/>
          <w:szCs w:val="28"/>
          <w:cs/>
          <w:lang w:val="en-BZ"/>
        </w:rPr>
        <w:t>บริษัทย่อย</w:t>
      </w:r>
    </w:p>
    <w:p w14:paraId="0944AD1A" w14:textId="5EF5A6D3" w:rsidR="004E29E1" w:rsidRPr="00E0762F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60063A" w:rsidRPr="00E0762F">
        <w:rPr>
          <w:rFonts w:ascii="Browallia New" w:hAnsi="Browallia New" w:cs="Browallia New"/>
          <w:b/>
          <w:bCs/>
          <w:sz w:val="28"/>
          <w:szCs w:val="28"/>
          <w:cs/>
        </w:rPr>
        <w:t>รวม</w:t>
      </w:r>
      <w:r w:rsidRPr="00E0762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14BEC7A3" w:rsidR="009D0008" w:rsidRPr="00E0762F" w:rsidRDefault="00D40F37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สำหรับงวดสามเดือน</w:t>
      </w:r>
      <w:r w:rsidR="005348E9" w:rsidRPr="00E0762F">
        <w:rPr>
          <w:rFonts w:ascii="Browallia New" w:hAnsi="Browallia New" w:cs="Browallia New"/>
          <w:b/>
          <w:bCs/>
          <w:sz w:val="28"/>
          <w:szCs w:val="28"/>
          <w:cs/>
        </w:rPr>
        <w:t>และหกเดือน</w:t>
      </w: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สิ้นสุดวันที่</w:t>
      </w:r>
      <w:r w:rsidRPr="00E0762F">
        <w:rPr>
          <w:rFonts w:ascii="Browallia New" w:hAnsi="Browallia New" w:cs="Browallia New"/>
          <w:b/>
          <w:bCs/>
          <w:sz w:val="28"/>
          <w:szCs w:val="28"/>
        </w:rPr>
        <w:t xml:space="preserve"> 3</w:t>
      </w:r>
      <w:r w:rsidR="005348E9" w:rsidRPr="00E0762F">
        <w:rPr>
          <w:rFonts w:ascii="Browallia New" w:hAnsi="Browallia New" w:cs="Browallia New"/>
          <w:b/>
          <w:bCs/>
          <w:sz w:val="28"/>
          <w:szCs w:val="28"/>
        </w:rPr>
        <w:t>0</w:t>
      </w:r>
      <w:r w:rsidR="005348E9" w:rsidRPr="00E0762F">
        <w:rPr>
          <w:rFonts w:ascii="Browallia New" w:hAnsi="Browallia New" w:cs="Browallia New"/>
          <w:b/>
          <w:bCs/>
          <w:sz w:val="28"/>
          <w:szCs w:val="28"/>
          <w:cs/>
        </w:rPr>
        <w:t xml:space="preserve"> มิถุนายน</w:t>
      </w: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E0762F">
        <w:rPr>
          <w:rFonts w:ascii="Browallia New" w:hAnsi="Browallia New" w:cs="Browallia New"/>
          <w:b/>
          <w:bCs/>
          <w:sz w:val="28"/>
          <w:szCs w:val="28"/>
        </w:rPr>
        <w:t>2566</w:t>
      </w:r>
      <w:r w:rsidR="004E29E1" w:rsidRPr="00E0762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E0762F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E0762F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E0762F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E0762F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75971F55" w:rsidR="00E13997" w:rsidRPr="00E0762F" w:rsidRDefault="00E13997" w:rsidP="001E31F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</w:rPr>
        <w:t>เมด จำกัด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72522A" w:rsidRPr="00E0762F">
        <w:rPr>
          <w:rFonts w:ascii="Browallia New" w:hAnsi="Browallia New" w:cs="Browallia New"/>
          <w:sz w:val="28"/>
          <w:szCs w:val="28"/>
          <w:cs/>
        </w:rPr>
        <w:t xml:space="preserve">(มหาชน) </w:t>
      </w:r>
      <w:r w:rsidRPr="00E0762F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FB651E" w:rsidRPr="00E0762F">
        <w:rPr>
          <w:rFonts w:ascii="Browallia New" w:hAnsi="Browallia New" w:cs="Browallia New"/>
          <w:sz w:val="28"/>
          <w:szCs w:val="28"/>
          <w:cs/>
        </w:rPr>
        <w:t>ในประเทศไทย</w:t>
      </w:r>
      <w:r w:rsidR="00871A7F" w:rsidRPr="00E0762F">
        <w:rPr>
          <w:rFonts w:ascii="Browallia New" w:hAnsi="Browallia New" w:cs="Browallia New"/>
          <w:sz w:val="28"/>
          <w:szCs w:val="28"/>
          <w:cs/>
        </w:rPr>
        <w:t>และหุ้นของบริษัทได้รับการจดทะเบียนให้ซื้อขายในกระดานซื้อขายหลักทรัพย์ เอ็ม เอ ไอ ในตลาดหลักทรัพย์แห่งประเทศไทย</w:t>
      </w:r>
      <w:r w:rsidR="005667DC" w:rsidRPr="00E0762F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5667DC" w:rsidRPr="00E0762F">
        <w:rPr>
          <w:rFonts w:ascii="Browallia New" w:hAnsi="Browallia New" w:cs="Browallia New"/>
          <w:sz w:val="28"/>
          <w:szCs w:val="28"/>
        </w:rPr>
        <w:t>1</w:t>
      </w:r>
      <w:r w:rsidR="00C43DB3" w:rsidRPr="00E0762F">
        <w:rPr>
          <w:rFonts w:ascii="Browallia New" w:hAnsi="Browallia New" w:cs="Browallia New"/>
          <w:sz w:val="28"/>
          <w:szCs w:val="28"/>
        </w:rPr>
        <w:t>7</w:t>
      </w:r>
      <w:r w:rsidR="00F877E6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F877E6" w:rsidRPr="00E0762F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F877E6" w:rsidRPr="00E0762F">
        <w:rPr>
          <w:rFonts w:ascii="Browallia New" w:hAnsi="Browallia New" w:cs="Browallia New"/>
          <w:sz w:val="28"/>
          <w:szCs w:val="28"/>
        </w:rPr>
        <w:t>2564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</w:t>
      </w:r>
      <w:r w:rsidR="00473DB5" w:rsidRPr="00E0762F">
        <w:rPr>
          <w:rFonts w:ascii="Browallia New" w:hAnsi="Browallia New" w:cs="Browallia New"/>
          <w:sz w:val="28"/>
          <w:szCs w:val="28"/>
          <w:cs/>
        </w:rPr>
        <w:t>และอุปกรณ์ทางการ</w:t>
      </w:r>
      <w:r w:rsidRPr="00E0762F">
        <w:rPr>
          <w:rFonts w:ascii="Browallia New" w:hAnsi="Browallia New" w:cs="Browallia New"/>
          <w:sz w:val="28"/>
          <w:szCs w:val="28"/>
          <w:cs/>
        </w:rPr>
        <w:t>แพทย์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D314B2" w:rsidRPr="00E0762F">
        <w:rPr>
          <w:rFonts w:ascii="Browallia New" w:hAnsi="Browallia New" w:cs="Browallia New"/>
          <w:sz w:val="28"/>
          <w:szCs w:val="28"/>
          <w:cs/>
        </w:rPr>
        <w:t>วัสดุการแพทย์</w:t>
      </w:r>
      <w:r w:rsidR="00B14907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E2204E" w:rsidRPr="00E0762F">
        <w:rPr>
          <w:rFonts w:ascii="Browallia New" w:hAnsi="Browallia New" w:cs="Browallia New"/>
          <w:sz w:val="28"/>
          <w:szCs w:val="28"/>
          <w:cs/>
        </w:rPr>
        <w:t>และ</w:t>
      </w:r>
      <w:r w:rsidR="00D61E38" w:rsidRPr="00E0762F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731E54" w:rsidRPr="00E0762F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D61E38" w:rsidRPr="00E0762F">
        <w:rPr>
          <w:rFonts w:ascii="Browallia New" w:hAnsi="Browallia New" w:cs="Browallia New"/>
          <w:sz w:val="28"/>
          <w:szCs w:val="28"/>
          <w:cs/>
        </w:rPr>
        <w:t>แพทย์</w:t>
      </w:r>
      <w:r w:rsidR="00126BE0"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E0762F">
        <w:rPr>
          <w:rFonts w:ascii="Browallia New" w:hAnsi="Browallia New" w:cs="Browallia New"/>
          <w:sz w:val="28"/>
          <w:szCs w:val="28"/>
        </w:rPr>
        <w:t>222,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</w:rPr>
        <w:t xml:space="preserve">222/1-2 </w:t>
      </w:r>
      <w:r w:rsidRPr="00E0762F">
        <w:rPr>
          <w:rFonts w:ascii="Browallia New" w:hAnsi="Browallia New" w:cs="Browallia New"/>
          <w:sz w:val="28"/>
          <w:szCs w:val="28"/>
          <w:cs/>
        </w:rPr>
        <w:t>อาคาร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</w:rPr>
        <w:t>เว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</w:rPr>
        <w:t>สต์อิน คอมเพล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</w:rPr>
        <w:t>็กซ์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</w:rPr>
        <w:t xml:space="preserve"> ชั้นที่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10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1 </w:t>
      </w:r>
      <w:r w:rsidRPr="00E0762F">
        <w:rPr>
          <w:rFonts w:ascii="Browallia New" w:hAnsi="Browallia New" w:cs="Browallia New"/>
          <w:sz w:val="28"/>
          <w:szCs w:val="28"/>
          <w:cs/>
        </w:rPr>
        <w:t>ถนนรัตนา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</w:rPr>
        <w:t>ธิเบ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</w:rPr>
        <w:t>ศร์ ตำบลบางรักใหญ่ อำเภอ</w:t>
      </w:r>
      <w:r w:rsidR="002164AC" w:rsidRPr="00E0762F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บางบัวทอง จังหวัดนนทบุรี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โดยถือหุ้น</w:t>
      </w:r>
      <w:r w:rsidR="00621B8E" w:rsidRPr="00E0762F">
        <w:rPr>
          <w:rFonts w:ascii="Browallia New" w:hAnsi="Browallia New" w:cs="Browallia New"/>
          <w:sz w:val="28"/>
          <w:szCs w:val="28"/>
          <w:cs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ร้อยละ</w:t>
      </w:r>
      <w:r w:rsidR="001D47E2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22306B" w:rsidRPr="00E0762F">
        <w:rPr>
          <w:rFonts w:ascii="Browallia New" w:hAnsi="Browallia New" w:cs="Browallia New"/>
          <w:sz w:val="28"/>
          <w:szCs w:val="28"/>
        </w:rPr>
        <w:t>15.56</w:t>
      </w:r>
      <w:r w:rsidR="001D47E2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73001A" w:rsidRPr="00E0762F">
        <w:rPr>
          <w:rFonts w:ascii="Browallia New" w:hAnsi="Browallia New" w:cs="Browallia New"/>
          <w:sz w:val="28"/>
          <w:szCs w:val="28"/>
        </w:rPr>
        <w:t>1</w:t>
      </w:r>
      <w:r w:rsidR="002C4E7B" w:rsidRPr="00E0762F">
        <w:rPr>
          <w:rFonts w:ascii="Browallia New" w:hAnsi="Browallia New" w:cs="Browallia New"/>
          <w:sz w:val="28"/>
          <w:szCs w:val="28"/>
        </w:rPr>
        <w:t>6</w:t>
      </w:r>
      <w:r w:rsidR="0022306B" w:rsidRPr="00E0762F">
        <w:rPr>
          <w:rFonts w:ascii="Browallia New" w:hAnsi="Browallia New" w:cs="Browallia New"/>
          <w:sz w:val="28"/>
          <w:szCs w:val="28"/>
          <w:cs/>
        </w:rPr>
        <w:t>.</w:t>
      </w:r>
      <w:r w:rsidR="002C4E7B" w:rsidRPr="00E0762F">
        <w:rPr>
          <w:rFonts w:ascii="Browallia New" w:hAnsi="Browallia New" w:cs="Browallia New"/>
          <w:sz w:val="28"/>
          <w:szCs w:val="28"/>
        </w:rPr>
        <w:t>96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702B5F" w:rsidRPr="00E0762F">
        <w:rPr>
          <w:rFonts w:ascii="Browallia New" w:hAnsi="Browallia New" w:cs="Browallia New"/>
          <w:sz w:val="28"/>
          <w:szCs w:val="28"/>
        </w:rPr>
        <w:t xml:space="preserve"> (</w:t>
      </w:r>
      <w:r w:rsidR="007D785D" w:rsidRPr="00E0762F">
        <w:rPr>
          <w:rFonts w:ascii="Browallia New" w:hAnsi="Browallia New" w:cs="Browallia New"/>
          <w:sz w:val="28"/>
          <w:szCs w:val="28"/>
        </w:rPr>
        <w:t xml:space="preserve">2565 : </w:t>
      </w:r>
      <w:r w:rsidR="007D785D" w:rsidRPr="00E0762F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222887" w:rsidRPr="00E0762F">
        <w:rPr>
          <w:rFonts w:ascii="Browallia New" w:hAnsi="Browallia New" w:cs="Browallia New"/>
          <w:sz w:val="28"/>
          <w:szCs w:val="28"/>
        </w:rPr>
        <w:t>17</w:t>
      </w:r>
      <w:r w:rsidR="007D785D" w:rsidRPr="00E0762F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0762F">
        <w:rPr>
          <w:rFonts w:ascii="Browallia New" w:hAnsi="Browallia New" w:cs="Browallia New"/>
          <w:sz w:val="28"/>
          <w:szCs w:val="28"/>
        </w:rPr>
        <w:t>72</w:t>
      </w:r>
      <w:r w:rsidR="007D785D" w:rsidRPr="00E0762F">
        <w:rPr>
          <w:rFonts w:ascii="Browallia New" w:hAnsi="Browallia New" w:cs="Browallia New"/>
          <w:sz w:val="28"/>
          <w:szCs w:val="28"/>
          <w:cs/>
        </w:rPr>
        <w:t xml:space="preserve"> และร้อยละ </w:t>
      </w:r>
      <w:r w:rsidR="00222887" w:rsidRPr="00E0762F">
        <w:rPr>
          <w:rFonts w:ascii="Browallia New" w:hAnsi="Browallia New" w:cs="Browallia New"/>
          <w:sz w:val="28"/>
          <w:szCs w:val="28"/>
        </w:rPr>
        <w:t>18</w:t>
      </w:r>
      <w:r w:rsidR="007D785D" w:rsidRPr="00E0762F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0762F">
        <w:rPr>
          <w:rFonts w:ascii="Browallia New" w:hAnsi="Browallia New" w:cs="Browallia New"/>
          <w:sz w:val="28"/>
          <w:szCs w:val="28"/>
        </w:rPr>
        <w:t>02</w:t>
      </w:r>
      <w:r w:rsidR="007D785D" w:rsidRPr="00E0762F">
        <w:rPr>
          <w:rFonts w:ascii="Browallia New" w:hAnsi="Browallia New" w:cs="Browallia New"/>
          <w:sz w:val="28"/>
          <w:szCs w:val="28"/>
          <w:cs/>
        </w:rPr>
        <w:t xml:space="preserve"> ตามลำดับ)</w:t>
      </w:r>
    </w:p>
    <w:p w14:paraId="32BF34D3" w14:textId="77777777" w:rsidR="00A31942" w:rsidRPr="00E0762F" w:rsidRDefault="00A31942" w:rsidP="003E1E54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57913A12" w:rsidR="00E701AF" w:rsidRPr="00E0762F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  <w:r w:rsidR="00164E2F" w:rsidRPr="00E0762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ADF6A7A" w14:textId="77777777" w:rsidR="006E2A74" w:rsidRPr="00E0762F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E0762F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0762F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E0762F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A2CB199" w14:textId="3516ECCF" w:rsidR="000C2D04" w:rsidRPr="00E0762F" w:rsidRDefault="0076718B" w:rsidP="00256E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งบการเงินระหว่างกาลสำหรับงวดสามเดือน</w:t>
      </w:r>
      <w:r w:rsidR="005348E9"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และหกเดือน</w:t>
      </w: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สิ้นสุดวันที่ </w:t>
      </w:r>
      <w:r w:rsidR="002C4E7B" w:rsidRPr="00E0762F">
        <w:rPr>
          <w:rFonts w:ascii="Browallia New" w:hAnsi="Browallia New" w:cs="Browallia New"/>
          <w:spacing w:val="-4"/>
          <w:sz w:val="28"/>
          <w:szCs w:val="28"/>
        </w:rPr>
        <w:t>3</w:t>
      </w:r>
      <w:r w:rsidR="005348E9" w:rsidRPr="00E0762F">
        <w:rPr>
          <w:rFonts w:ascii="Browallia New" w:hAnsi="Browallia New" w:cs="Browallia New"/>
          <w:spacing w:val="-4"/>
          <w:sz w:val="28"/>
          <w:szCs w:val="28"/>
        </w:rPr>
        <w:t>0</w:t>
      </w:r>
      <w:r w:rsidR="005348E9" w:rsidRPr="00E0762F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</w:t>
      </w: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2C4E7B" w:rsidRPr="00E0762F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จัดทำขึ้นตามมาตรฐาน</w:t>
      </w:r>
      <w:r w:rsidR="005348E9"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การบัญชี ฉบับที่ </w:t>
      </w:r>
      <w:r w:rsidR="002C4E7B" w:rsidRPr="00E0762F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</w:t>
      </w:r>
      <w:r w:rsidR="005348E9"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5348E9"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="002C4E7B" w:rsidRPr="00E0762F">
        <w:rPr>
          <w:rFonts w:ascii="Browallia New" w:hAnsi="Browallia New" w:cs="Browallia New"/>
          <w:spacing w:val="-4"/>
          <w:sz w:val="28"/>
          <w:szCs w:val="28"/>
        </w:rPr>
        <w:t>3</w:t>
      </w:r>
      <w:r w:rsidR="000720DB" w:rsidRPr="00E0762F">
        <w:rPr>
          <w:rFonts w:ascii="Browallia New" w:hAnsi="Browallia New" w:cs="Browallia New"/>
          <w:spacing w:val="-4"/>
          <w:sz w:val="28"/>
          <w:szCs w:val="28"/>
        </w:rPr>
        <w:t>1</w:t>
      </w:r>
      <w:r w:rsidRPr="00E0762F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2C4E7B" w:rsidRPr="00E0762F">
        <w:rPr>
          <w:rFonts w:ascii="Browallia New" w:hAnsi="Browallia New" w:cs="Browallia New"/>
          <w:spacing w:val="-4"/>
          <w:sz w:val="28"/>
          <w:szCs w:val="28"/>
        </w:rPr>
        <w:t>2565</w:t>
      </w:r>
    </w:p>
    <w:p w14:paraId="4273DE30" w14:textId="77777777" w:rsidR="0076718B" w:rsidRPr="00E0762F" w:rsidRDefault="0076718B" w:rsidP="00B105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6F0855A" w14:textId="4B879C76" w:rsidR="000C2D04" w:rsidRPr="00E0762F" w:rsidRDefault="008F5469" w:rsidP="008F5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5348E9" w:rsidRPr="00E0762F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ให้ยึดถืองบการเงินที่จัดทำขึ้นเป็นภาษาไทยเป็นเกณฑ์</w:t>
      </w:r>
    </w:p>
    <w:p w14:paraId="67E77141" w14:textId="77777777" w:rsidR="008F5469" w:rsidRPr="00E0762F" w:rsidRDefault="008F5469" w:rsidP="008F5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6E3DC34" w14:textId="3B37EDC6" w:rsidR="003E1E54" w:rsidRPr="00E0762F" w:rsidRDefault="00711689" w:rsidP="003E1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1151621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</w:t>
      </w:r>
      <w:r w:rsidR="00623A7E" w:rsidRPr="00E0762F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กรรมการบริษัท เมื่อวันที่ </w:t>
      </w:r>
      <w:bookmarkEnd w:id="0"/>
      <w:r w:rsidR="00760683" w:rsidRPr="00E0762F">
        <w:rPr>
          <w:rFonts w:ascii="Browallia New" w:hAnsi="Browallia New" w:cs="Browallia New"/>
          <w:sz w:val="28"/>
          <w:szCs w:val="28"/>
        </w:rPr>
        <w:t>11</w:t>
      </w:r>
      <w:r w:rsidR="005348E9" w:rsidRPr="00E0762F">
        <w:rPr>
          <w:rFonts w:ascii="Browallia New" w:hAnsi="Browallia New" w:cs="Browallia New"/>
          <w:sz w:val="28"/>
          <w:szCs w:val="28"/>
          <w:cs/>
        </w:rPr>
        <w:t xml:space="preserve"> สิงหาคม</w:t>
      </w:r>
      <w:r w:rsidR="005E2687"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E2687" w:rsidRPr="00E0762F">
        <w:rPr>
          <w:rFonts w:ascii="Browallia New" w:hAnsi="Browallia New" w:cs="Browallia New"/>
          <w:sz w:val="28"/>
          <w:szCs w:val="28"/>
        </w:rPr>
        <w:t>2566</w:t>
      </w:r>
    </w:p>
    <w:p w14:paraId="289EB7CB" w14:textId="77777777" w:rsidR="009819E9" w:rsidRPr="00E0762F" w:rsidRDefault="009819E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2DA37C4" w14:textId="6878AF26" w:rsidR="00FF6C9C" w:rsidRPr="00E0762F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E0762F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เกณฑ์ในการจัดทำงบการเงินรวม</w:t>
      </w:r>
    </w:p>
    <w:p w14:paraId="312BACAD" w14:textId="77777777" w:rsidR="000969B4" w:rsidRPr="00E0762F" w:rsidRDefault="000969B4" w:rsidP="006F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44DE5A6" w14:textId="1CBA404B" w:rsidR="006552CA" w:rsidRPr="00E0762F" w:rsidRDefault="006552CA" w:rsidP="00F57C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bookmarkStart w:id="1" w:name="_Hlk94797980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="009718BD" w:rsidRPr="00E0762F">
        <w:rPr>
          <w:rFonts w:ascii="Browallia New" w:hAnsi="Browallia New" w:cs="Browallia New"/>
          <w:sz w:val="28"/>
          <w:szCs w:val="28"/>
        </w:rPr>
        <w:t>1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="002C4E7B" w:rsidRPr="00E0762F">
        <w:rPr>
          <w:rFonts w:ascii="Browallia New" w:hAnsi="Browallia New" w:cs="Browallia New"/>
          <w:sz w:val="28"/>
          <w:szCs w:val="28"/>
        </w:rPr>
        <w:t>2564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ที่ประชุมวิสามัญผู้ถือหุ้นของบริษัท 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เซนต์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เมดิคอล เทรด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ดิ้ง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จำกัด (บริษัทย่อย) มีมติอนุมัติให้เลิกบริษัท ทั้งนี้ บริษัทย่อยได้จดทะเบียนเลิกกิจการกับกระทรวงพาณิชย์แล้วเมื่อวันที่ </w:t>
      </w:r>
      <w:r w:rsidR="002C4E7B" w:rsidRPr="00E0762F">
        <w:rPr>
          <w:rFonts w:ascii="Browallia New" w:hAnsi="Browallia New" w:cs="Browallia New"/>
          <w:sz w:val="28"/>
          <w:szCs w:val="28"/>
        </w:rPr>
        <w:t>3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="002C4E7B" w:rsidRPr="00E0762F">
        <w:rPr>
          <w:rFonts w:ascii="Browallia New" w:hAnsi="Browallia New" w:cs="Browallia New"/>
          <w:sz w:val="28"/>
          <w:szCs w:val="28"/>
        </w:rPr>
        <w:t>2564</w:t>
      </w:r>
    </w:p>
    <w:p w14:paraId="19CC495D" w14:textId="77777777" w:rsidR="006F1B89" w:rsidRPr="00E0762F" w:rsidRDefault="006F1B89" w:rsidP="007E4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5FAFB27B" w14:textId="3F688124" w:rsidR="00AD26B0" w:rsidRPr="00E0762F" w:rsidRDefault="006552CA" w:rsidP="00AE0A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ต่อมา เมื่อวันที่ </w:t>
      </w:r>
      <w:r w:rsidR="002C4E7B" w:rsidRPr="00E0762F">
        <w:rPr>
          <w:rFonts w:ascii="Browallia New" w:hAnsi="Browallia New" w:cs="Browallia New"/>
          <w:sz w:val="28"/>
          <w:szCs w:val="28"/>
          <w:lang w:val="th-TH"/>
        </w:rPr>
        <w:t>9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กุมภาพันธ์ </w:t>
      </w:r>
      <w:r w:rsidR="002C4E7B" w:rsidRPr="00E0762F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บริษัทย่อยได้ดำเนินการชำระบัญชีและชำระคืนเงินลงทุนให้กับบริษัทแล้วเต็มจำนวน การเลิกกิจการของบริษัทย่อยดังกล่าว มีผลกระทบต่อผลการดำเนินงานรวมของกลุ่มบริษัทสำหรับงวด</w:t>
      </w:r>
      <w:r w:rsidR="00BA2980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สามเดือน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และหกเดือนสิ้นสุดวันที่ 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>3</w:t>
      </w:r>
      <w:r w:rsidR="00CF1110" w:rsidRPr="00E0762F">
        <w:rPr>
          <w:rFonts w:ascii="Browallia New" w:hAnsi="Browallia New" w:cs="Browallia New"/>
          <w:sz w:val="28"/>
          <w:szCs w:val="28"/>
        </w:rPr>
        <w:t>0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2C4E7B" w:rsidRPr="00E0762F">
        <w:rPr>
          <w:rFonts w:ascii="Browallia New" w:hAnsi="Browallia New" w:cs="Browallia New"/>
          <w:sz w:val="28"/>
          <w:szCs w:val="28"/>
          <w:lang w:val="th-TH"/>
        </w:rPr>
        <w:t>2565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ดังนี้</w:t>
      </w:r>
    </w:p>
    <w:p w14:paraId="52546DFD" w14:textId="31A31905" w:rsidR="006552CA" w:rsidRPr="00E0762F" w:rsidRDefault="00A854B0" w:rsidP="00DC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Style w:val="TableGrid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AD26B0" w:rsidRPr="00E0762F" w14:paraId="232E08E3" w14:textId="77777777" w:rsidTr="00C61795">
        <w:tc>
          <w:tcPr>
            <w:tcW w:w="4536" w:type="dxa"/>
          </w:tcPr>
          <w:p w14:paraId="725F143D" w14:textId="77777777" w:rsidR="00AD26B0" w:rsidRPr="00E0762F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lastRenderedPageBreak/>
              <w:t>รายการ</w:t>
            </w:r>
          </w:p>
        </w:tc>
        <w:tc>
          <w:tcPr>
            <w:tcW w:w="1843" w:type="dxa"/>
          </w:tcPr>
          <w:p w14:paraId="44985628" w14:textId="77777777" w:rsidR="00AD26B0" w:rsidRPr="00E0762F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AD26B0" w:rsidRPr="00E0762F" w14:paraId="1A327EF6" w14:textId="77777777" w:rsidTr="007B7FC3">
        <w:trPr>
          <w:trHeight w:val="215"/>
        </w:trPr>
        <w:tc>
          <w:tcPr>
            <w:tcW w:w="4536" w:type="dxa"/>
          </w:tcPr>
          <w:p w14:paraId="3817A377" w14:textId="6BB718B1" w:rsidR="00AD26B0" w:rsidRPr="00E0762F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E6CC24" w14:textId="4B8103D4" w:rsidR="00AD26B0" w:rsidRPr="00E0762F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9022B" w:rsidRPr="00E0762F" w14:paraId="77EB45BC" w14:textId="77777777" w:rsidTr="00C61795">
        <w:tc>
          <w:tcPr>
            <w:tcW w:w="4536" w:type="dxa"/>
          </w:tcPr>
          <w:p w14:paraId="16A87E2A" w14:textId="6A3B283F" w:rsidR="00F9022B" w:rsidRPr="00E0762F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8FCDE5C" w14:textId="03828206" w:rsidR="00F9022B" w:rsidRPr="00E0762F" w:rsidRDefault="00D0369E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(0.99)</w:t>
            </w:r>
          </w:p>
        </w:tc>
      </w:tr>
      <w:tr w:rsidR="00F9022B" w:rsidRPr="00E0762F" w14:paraId="56444BB8" w14:textId="77777777" w:rsidTr="00C61795">
        <w:tc>
          <w:tcPr>
            <w:tcW w:w="4536" w:type="dxa"/>
          </w:tcPr>
          <w:p w14:paraId="1E3D5CD7" w14:textId="77777777" w:rsidR="00F9022B" w:rsidRPr="00E0762F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331F63CC" w14:textId="00423988" w:rsidR="00F9022B" w:rsidRPr="00E0762F" w:rsidRDefault="00D0369E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679.79</w:t>
            </w:r>
          </w:p>
        </w:tc>
      </w:tr>
      <w:tr w:rsidR="00F9022B" w:rsidRPr="00E0762F" w14:paraId="66B0E37D" w14:textId="77777777" w:rsidTr="00C61795">
        <w:tc>
          <w:tcPr>
            <w:tcW w:w="4536" w:type="dxa"/>
          </w:tcPr>
          <w:p w14:paraId="1519BE0B" w14:textId="77777777" w:rsidR="00F9022B" w:rsidRPr="00E0762F" w:rsidRDefault="00F9022B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179C6A90" w14:textId="30E62867" w:rsidR="00F9022B" w:rsidRPr="00E0762F" w:rsidRDefault="00786D91" w:rsidP="00F9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678.80</w:t>
            </w:r>
          </w:p>
        </w:tc>
      </w:tr>
    </w:tbl>
    <w:p w14:paraId="2B140FB3" w14:textId="77777777" w:rsidR="00AD26B0" w:rsidRPr="00E0762F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bookmarkEnd w:id="1"/>
    <w:p w14:paraId="3BAAFEF9" w14:textId="272F176C" w:rsidR="00AD26B0" w:rsidRPr="00E0762F" w:rsidRDefault="00AD26B0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ทั้งนี้ ฝ่ายบริหารของบริษัทพิจารณาแล้วว่า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</w:t>
      </w:r>
      <w:r w:rsidR="00EB7599" w:rsidRPr="00E0762F">
        <w:rPr>
          <w:rFonts w:ascii="Browallia New" w:hAnsi="Browallia New" w:cs="Browallia New"/>
          <w:sz w:val="28"/>
          <w:szCs w:val="28"/>
          <w:cs/>
          <w:lang w:val="th-TH"/>
        </w:rPr>
        <w:t>กลุ่ม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บริษัทสำหรับงวด</w:t>
      </w:r>
      <w:r w:rsidR="00AF5756" w:rsidRPr="00E0762F">
        <w:rPr>
          <w:rFonts w:ascii="Browallia New" w:hAnsi="Browallia New" w:cs="Browallia New"/>
          <w:sz w:val="28"/>
          <w:szCs w:val="28"/>
          <w:cs/>
          <w:lang w:val="th-TH"/>
        </w:rPr>
        <w:t>สามเดือน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และหกเดือนสิ้นสุดวันที่ 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>3</w:t>
      </w:r>
      <w:r w:rsidR="00CF1110" w:rsidRPr="00E0762F">
        <w:rPr>
          <w:rFonts w:ascii="Browallia New" w:hAnsi="Browallia New" w:cs="Browallia New"/>
          <w:sz w:val="28"/>
          <w:szCs w:val="28"/>
        </w:rPr>
        <w:t>0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="0033214C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33214C" w:rsidRPr="00E0762F">
        <w:rPr>
          <w:rFonts w:ascii="Browallia New" w:hAnsi="Browallia New" w:cs="Browallia New"/>
          <w:sz w:val="28"/>
          <w:szCs w:val="28"/>
        </w:rPr>
        <w:t>256</w:t>
      </w:r>
      <w:r w:rsidR="005E14B0" w:rsidRPr="00E0762F">
        <w:rPr>
          <w:rFonts w:ascii="Browallia New" w:hAnsi="Browallia New" w:cs="Browallia New"/>
          <w:sz w:val="28"/>
          <w:szCs w:val="28"/>
        </w:rPr>
        <w:t>5</w:t>
      </w:r>
      <w:r w:rsidR="0033214C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33214C" w:rsidRPr="00E0762F">
        <w:rPr>
          <w:rFonts w:ascii="Browallia New" w:hAnsi="Browallia New" w:cs="Browallia New"/>
          <w:sz w:val="28"/>
          <w:szCs w:val="28"/>
          <w:cs/>
        </w:rPr>
        <w:t>รวมถึงไม่นำเสนองบการเงินรวมสำหรับปีสิ้นสุดวันที่</w:t>
      </w:r>
      <w:r w:rsidR="00337668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BA2980">
        <w:rPr>
          <w:rFonts w:ascii="Browallia New" w:hAnsi="Browallia New" w:cs="Browallia New"/>
          <w:sz w:val="28"/>
          <w:szCs w:val="28"/>
        </w:rPr>
        <w:br/>
      </w:r>
      <w:r w:rsidR="0033214C" w:rsidRPr="00E0762F">
        <w:rPr>
          <w:rFonts w:ascii="Browallia New" w:hAnsi="Browallia New" w:cs="Browallia New"/>
          <w:sz w:val="28"/>
          <w:szCs w:val="28"/>
        </w:rPr>
        <w:t xml:space="preserve">31 </w:t>
      </w:r>
      <w:r w:rsidR="0033214C" w:rsidRPr="00E0762F">
        <w:rPr>
          <w:rFonts w:ascii="Browallia New" w:hAnsi="Browallia New" w:cs="Browallia New"/>
          <w:sz w:val="28"/>
          <w:szCs w:val="28"/>
          <w:cs/>
        </w:rPr>
        <w:t>ธันวาค</w:t>
      </w:r>
      <w:r w:rsidR="00337668" w:rsidRPr="00E0762F">
        <w:rPr>
          <w:rFonts w:ascii="Browallia New" w:hAnsi="Browallia New" w:cs="Browallia New"/>
          <w:sz w:val="28"/>
          <w:szCs w:val="28"/>
          <w:cs/>
          <w:lang w:val="en-BZ"/>
        </w:rPr>
        <w:t xml:space="preserve">ม </w:t>
      </w:r>
      <w:r w:rsidR="0033214C" w:rsidRPr="00E0762F">
        <w:rPr>
          <w:rFonts w:ascii="Browallia New" w:hAnsi="Browallia New" w:cs="Browallia New"/>
          <w:sz w:val="28"/>
          <w:szCs w:val="28"/>
        </w:rPr>
        <w:t>256</w:t>
      </w:r>
      <w:r w:rsidR="00277CAC" w:rsidRPr="00E0762F">
        <w:rPr>
          <w:rFonts w:ascii="Browallia New" w:hAnsi="Browallia New" w:cs="Browallia New"/>
          <w:sz w:val="28"/>
          <w:szCs w:val="28"/>
        </w:rPr>
        <w:t>5</w:t>
      </w:r>
      <w:r w:rsidR="0033214C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33214C" w:rsidRPr="00E0762F">
        <w:rPr>
          <w:rFonts w:ascii="Browallia New" w:hAnsi="Browallia New" w:cs="Browallia New"/>
          <w:sz w:val="28"/>
          <w:szCs w:val="28"/>
          <w:cs/>
        </w:rPr>
        <w:t>ที่ใช้เป็นข้อมูลเปรียบเทียบ</w:t>
      </w:r>
    </w:p>
    <w:p w14:paraId="26CACB06" w14:textId="77777777" w:rsidR="00E17298" w:rsidRPr="00E0762F" w:rsidRDefault="00E17298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65231CB" w14:textId="1A8473D8" w:rsidR="00E17298" w:rsidRPr="00E0762F" w:rsidRDefault="00E17298" w:rsidP="003376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ในระหว่างงวดสามเดือน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และหกเดือนสิ้นสุดวันที่ 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>3</w:t>
      </w:r>
      <w:r w:rsidR="00CF1110" w:rsidRPr="00E0762F">
        <w:rPr>
          <w:rFonts w:ascii="Browallia New" w:hAnsi="Browallia New" w:cs="Browallia New"/>
          <w:sz w:val="28"/>
          <w:szCs w:val="28"/>
        </w:rPr>
        <w:t>0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lang w:val="th-TH"/>
        </w:rPr>
        <w:t xml:space="preserve">2566 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บริษัทได้ลงทุนในหุ้นสามัญของบริษัท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เสิร์ฟเฮ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ลธ์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จำกัด </w:t>
      </w:r>
      <w:r w:rsidRPr="00E0762F">
        <w:rPr>
          <w:rFonts w:ascii="Browallia New" w:hAnsi="Browallia New" w:cs="Browallia New"/>
          <w:sz w:val="28"/>
          <w:szCs w:val="28"/>
          <w:lang w:val="th-TH"/>
        </w:rPr>
        <w:t>(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บริษัทย่อย</w:t>
      </w:r>
      <w:r w:rsidRPr="00E0762F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โดยบริษัทถือหุ้นร้อยละ </w:t>
      </w:r>
      <w:r w:rsidRPr="00E0762F">
        <w:rPr>
          <w:rFonts w:ascii="Browallia New" w:hAnsi="Browallia New" w:cs="Browallia New"/>
          <w:sz w:val="28"/>
          <w:szCs w:val="28"/>
          <w:lang w:val="th-TH"/>
        </w:rPr>
        <w:t xml:space="preserve">100 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ตามที่เปิดเผยในหมาย</w:t>
      </w:r>
      <w:r w:rsidR="00E6018D" w:rsidRPr="00E0762F">
        <w:rPr>
          <w:rFonts w:ascii="Browallia New" w:hAnsi="Browallia New" w:cs="Browallia New"/>
          <w:sz w:val="28"/>
          <w:szCs w:val="28"/>
          <w:cs/>
          <w:lang w:val="th-TH"/>
        </w:rPr>
        <w:t>เ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หตุประกอบงบการเงินข้อ </w:t>
      </w:r>
      <w:r w:rsidRPr="00E0762F">
        <w:rPr>
          <w:rFonts w:ascii="Browallia New" w:hAnsi="Browallia New" w:cs="Browallia New"/>
          <w:sz w:val="28"/>
          <w:szCs w:val="28"/>
          <w:lang w:val="th-TH"/>
        </w:rPr>
        <w:t xml:space="preserve">9 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>ฝ่ายบริหารจึงจัดทำและนำเสนองบการเงินรวมของกลุ่มบริษัทสำหรับงวดสามเดือน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และหกเดือนสิ้นสุดวันที่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>3</w:t>
      </w:r>
      <w:r w:rsidR="00CF1110" w:rsidRPr="00E0762F">
        <w:rPr>
          <w:rFonts w:ascii="Browallia New" w:hAnsi="Browallia New" w:cs="Browallia New"/>
          <w:sz w:val="28"/>
          <w:szCs w:val="28"/>
        </w:rPr>
        <w:t>0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lang w:val="th-TH"/>
        </w:rPr>
        <w:t>2566</w:t>
      </w:r>
    </w:p>
    <w:p w14:paraId="2129FE7B" w14:textId="77777777" w:rsidR="000B6B7A" w:rsidRPr="00E0762F" w:rsidRDefault="000B6B7A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6859C1C" w14:textId="77777777" w:rsidR="001313E3" w:rsidRPr="00E0762F" w:rsidRDefault="001313E3" w:rsidP="001313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3EC2B4CA" w14:textId="77777777" w:rsidR="001313E3" w:rsidRPr="00E0762F" w:rsidRDefault="001313E3" w:rsidP="001313E3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4E9E8252" w14:textId="137196AA" w:rsidR="001313E3" w:rsidRPr="00E0762F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 </w:t>
      </w:r>
      <w:r w:rsidRPr="00E0762F">
        <w:rPr>
          <w:rFonts w:ascii="Browallia New" w:hAnsi="Browallia New" w:cs="Browallia New"/>
          <w:sz w:val="28"/>
          <w:szCs w:val="28"/>
        </w:rPr>
        <w:t>3</w:t>
      </w:r>
      <w:r w:rsidR="00DC1E2A" w:rsidRPr="00E0762F">
        <w:rPr>
          <w:rFonts w:ascii="Browallia New" w:hAnsi="Browallia New" w:cs="Browallia New"/>
          <w:sz w:val="28"/>
          <w:szCs w:val="28"/>
        </w:rPr>
        <w:t>1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E0762F">
        <w:rPr>
          <w:rFonts w:ascii="Browallia New" w:hAnsi="Browallia New" w:cs="Browallia New"/>
          <w:sz w:val="28"/>
          <w:szCs w:val="28"/>
        </w:rPr>
        <w:t>2565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ยกเว้น การปฏิบัติตามมาตรฐานการรายงานทางการเงินที่ออกและปรับปรุงใหม่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="000720DB" w:rsidRPr="00E0762F">
        <w:rPr>
          <w:rFonts w:ascii="Browallia New" w:hAnsi="Browallia New" w:cs="Browallia New"/>
          <w:sz w:val="28"/>
          <w:szCs w:val="28"/>
        </w:rPr>
        <w:t>1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E0762F">
        <w:rPr>
          <w:rFonts w:ascii="Browallia New" w:hAnsi="Browallia New" w:cs="Browallia New"/>
          <w:sz w:val="28"/>
          <w:szCs w:val="28"/>
        </w:rPr>
        <w:t>2566</w:t>
      </w:r>
    </w:p>
    <w:p w14:paraId="31FA74EF" w14:textId="77777777" w:rsidR="001313E3" w:rsidRPr="00E0762F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064B2F0" w14:textId="1320EBE8" w:rsidR="001313E3" w:rsidRPr="00E0762F" w:rsidRDefault="001313E3" w:rsidP="001313E3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อย่างไรก็ตาม ฝ่ายบริหารของกลุ่มบริษัทพิจารณาว่าการถือปฏิบัติดังกล่าวไม่มีผลกระทบอย่างมีสาระสำคัญต่อ</w:t>
      </w:r>
      <w:r w:rsidR="00CF1110" w:rsidRPr="00E0762F">
        <w:rPr>
          <w:rFonts w:ascii="Browallia New" w:hAnsi="Browallia New" w:cs="Browallia New"/>
          <w:sz w:val="28"/>
          <w:szCs w:val="28"/>
          <w:cs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งบการเงิน</w:t>
      </w:r>
    </w:p>
    <w:p w14:paraId="38BC9AA6" w14:textId="77777777" w:rsidR="001313E3" w:rsidRPr="00E0762F" w:rsidRDefault="001313E3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CA0BE24" w14:textId="665CD9EB" w:rsidR="002A3C17" w:rsidRPr="00E0762F" w:rsidRDefault="002A3C17" w:rsidP="002A3C1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มาตรฐานการรายงานทางการเงินที่มีการเปลี่ยนแปลง</w:t>
      </w:r>
    </w:p>
    <w:p w14:paraId="1DAB491E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F20B5CD" w14:textId="77777777" w:rsidR="002A3C17" w:rsidRPr="00E0762F" w:rsidRDefault="002A3C17" w:rsidP="002A3C1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Pr="00E0762F">
        <w:rPr>
          <w:rFonts w:ascii="Browallia New" w:hAnsi="Browallia New" w:cs="Browallia New"/>
          <w:sz w:val="28"/>
          <w:szCs w:val="28"/>
        </w:rPr>
        <w:t>1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Pr="00E0762F">
        <w:rPr>
          <w:rFonts w:ascii="Browallia New" w:hAnsi="Browallia New" w:cs="Browallia New"/>
          <w:sz w:val="28"/>
          <w:szCs w:val="28"/>
        </w:rPr>
        <w:t>2566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34EB5244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2BFB78C" w14:textId="599675E7" w:rsidR="002A3C17" w:rsidRPr="00E0762F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E0762F">
        <w:rPr>
          <w:rFonts w:ascii="Browallia New" w:hAnsi="Browallia New" w:cs="Browallia New"/>
          <w:sz w:val="28"/>
          <w:szCs w:val="28"/>
          <w:lang w:val="th-TH" w:eastAsia="th-TH"/>
        </w:rPr>
        <w:t>16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ที่ดิน อาคารและอุปกรณ์</w:t>
      </w:r>
    </w:p>
    <w:p w14:paraId="4FF13C37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49FF952" w14:textId="77777777" w:rsidR="002A3C17" w:rsidRPr="00E0762F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เป็นรายได้แทนการนำไปหักออกจากต้นทุนของที่ดิน อาคารและอุปกรณ์นั้น</w:t>
      </w:r>
    </w:p>
    <w:p w14:paraId="382CBBD8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72F2D74" w14:textId="4505F8AA" w:rsidR="002A3C17" w:rsidRPr="00E0762F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มาตรฐานการบัญชีฉบับที่ </w:t>
      </w:r>
      <w:r w:rsidRPr="00E0762F">
        <w:rPr>
          <w:rFonts w:ascii="Browallia New" w:hAnsi="Browallia New" w:cs="Browallia New"/>
          <w:sz w:val="28"/>
          <w:szCs w:val="28"/>
          <w:lang w:val="th-TH" w:eastAsia="th-TH"/>
        </w:rPr>
        <w:t>37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57EF88C4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D4A842B" w14:textId="0F04038A" w:rsidR="002A3C17" w:rsidRPr="00E0762F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</w:t>
      </w:r>
      <w:r w:rsidR="00FB5D64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260CA62B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2F892B74" w14:textId="16810CC0" w:rsidR="002A3C17" w:rsidRPr="00E0762F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 xml:space="preserve">มาตรฐานการบัญชีฉบับที่ </w:t>
      </w:r>
      <w:r w:rsidRPr="00E0762F">
        <w:rPr>
          <w:rFonts w:ascii="Browallia New" w:hAnsi="Browallia New" w:cs="Browallia New"/>
          <w:sz w:val="28"/>
          <w:szCs w:val="28"/>
          <w:lang w:val="th-TH" w:eastAsia="th-TH"/>
        </w:rPr>
        <w:t>41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เกษตรกรรม</w:t>
      </w:r>
    </w:p>
    <w:p w14:paraId="3C54CB78" w14:textId="77777777" w:rsidR="002A3C17" w:rsidRPr="00E0762F" w:rsidRDefault="002A3C17" w:rsidP="007912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C0E9BA1" w14:textId="77777777" w:rsidR="002A3C17" w:rsidRPr="00E0762F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77752B94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515C087" w14:textId="082E63F7" w:rsidR="002A3C17" w:rsidRPr="00E0762F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E0762F">
        <w:rPr>
          <w:rFonts w:ascii="Browallia New" w:hAnsi="Browallia New" w:cs="Browallia New"/>
          <w:sz w:val="28"/>
          <w:szCs w:val="28"/>
          <w:lang w:val="th-TH" w:eastAsia="th-TH"/>
        </w:rPr>
        <w:t>1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0E87ED50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FA7C99E" w14:textId="77777777" w:rsidR="002A3C17" w:rsidRPr="00E0762F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การปรับปรุงให้ทางเลือกแก่บริษัทย่อยที่นำมาตรฐานการรายงานทางการเงินมาใช้เป็นครั้งแรก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24682AB9" w14:textId="77777777" w:rsidR="009A0CEC" w:rsidRPr="00E0762F" w:rsidRDefault="009A0CEC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E99161D" w14:textId="70941109" w:rsidR="002A3C17" w:rsidRPr="00E0762F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E0762F">
        <w:rPr>
          <w:rFonts w:ascii="Browallia New" w:hAnsi="Browallia New" w:cs="Browallia New"/>
          <w:sz w:val="28"/>
          <w:szCs w:val="28"/>
          <w:lang w:val="th-TH" w:eastAsia="th-TH"/>
        </w:rPr>
        <w:t>3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การรวมธุรกิจ</w:t>
      </w:r>
    </w:p>
    <w:p w14:paraId="51F24B7F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74735CE" w14:textId="77777777" w:rsidR="002A3C17" w:rsidRPr="00E0762F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ปรับปรุงการอ้างอิงกรอบแนวคิดสำหรับการรายงานทางการเงินให้เป็นปัจจุบัน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3E94B161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965BC70" w14:textId="7C6CF279" w:rsidR="002A3C17" w:rsidRPr="00E0762F" w:rsidRDefault="002A3C17" w:rsidP="00801B2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39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มาตรฐานการรายงานทางการเงินฉบับที่ </w:t>
      </w:r>
      <w:r w:rsidRPr="00E0762F">
        <w:rPr>
          <w:rFonts w:ascii="Browallia New" w:hAnsi="Browallia New" w:cs="Browallia New"/>
          <w:sz w:val="28"/>
          <w:szCs w:val="28"/>
          <w:lang w:val="th-TH" w:eastAsia="th-TH"/>
        </w:rPr>
        <w:t>9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เรื่อง เครื่องมือทางการเงิน</w:t>
      </w:r>
    </w:p>
    <w:p w14:paraId="7EFB0B98" w14:textId="77777777" w:rsidR="002A3C17" w:rsidRPr="00E0762F" w:rsidRDefault="002A3C17" w:rsidP="002A3C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5A32BA4" w14:textId="54A25FCD" w:rsidR="002A3C17" w:rsidRPr="00E0762F" w:rsidRDefault="002A3C17" w:rsidP="00801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 </w:t>
      </w:r>
      <w:r w:rsidRPr="00E0762F">
        <w:rPr>
          <w:rFonts w:ascii="Browallia New" w:hAnsi="Browallia New" w:cs="Browallia New"/>
          <w:sz w:val="28"/>
          <w:szCs w:val="28"/>
        </w:rPr>
        <w:t xml:space="preserve">10 </w:t>
      </w:r>
      <w:r w:rsidRPr="00E0762F">
        <w:rPr>
          <w:rFonts w:ascii="Browallia New" w:hAnsi="Browallia New" w:cs="Browallia New"/>
          <w:sz w:val="28"/>
          <w:szCs w:val="28"/>
          <w:cs/>
        </w:rPr>
        <w:t>โดยต้องมีการนำค่าธรรมเนียมจ่ายสุทธิด้วยค่าธรรมเนียมรับมาคำนวณ (รวมเฉพาะค่าธรรมเนียมที่เกิดระหว่าง</w:t>
      </w:r>
      <w:r w:rsidR="00BA2980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ผู้กู้ยืมและผู้ให้กู้ยืม รวมถึงค่าธรรมเนียมจ่ายหรือรับที่ออกให้ในนามของอีกฝ่ายหนึ่งเท่านั้น)</w:t>
      </w:r>
    </w:p>
    <w:p w14:paraId="0368C739" w14:textId="77777777" w:rsidR="00C00F90" w:rsidRPr="00E0762F" w:rsidRDefault="00C00F90" w:rsidP="00C857FF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7055D84D" w14:textId="77777777" w:rsidR="00100C47" w:rsidRPr="00E0762F" w:rsidRDefault="00100C47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E0762F">
        <w:rPr>
          <w:rFonts w:ascii="Browallia New" w:hAnsi="Browallia New" w:cs="Browallia New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E0762F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3DB456E" w14:textId="28B69307" w:rsidR="00100C47" w:rsidRPr="00E0762F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8F321A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62D89957" w14:textId="77777777" w:rsidR="00EE6776" w:rsidRPr="00E0762F" w:rsidRDefault="00EE6776" w:rsidP="00EE6776">
      <w:pPr>
        <w:ind w:left="426" w:right="-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0C86345" w14:textId="78223B0D" w:rsidR="00651BF4" w:rsidRPr="00E0762F" w:rsidRDefault="00100C47" w:rsidP="005C10C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E0762F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E0762F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 w:rsidRPr="00E0762F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Pr="00E0762F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 w:rsidRPr="00E0762F">
        <w:rPr>
          <w:rFonts w:ascii="Browallia New" w:hAnsi="Browallia New" w:cs="Browallia New"/>
          <w:sz w:val="28"/>
          <w:szCs w:val="28"/>
          <w:cs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 w:rsidRPr="00E0762F">
        <w:rPr>
          <w:rFonts w:ascii="Browallia New" w:hAnsi="Browallia New" w:cs="Browallia New"/>
          <w:sz w:val="28"/>
          <w:szCs w:val="28"/>
          <w:cs/>
        </w:rPr>
        <w:t>เหมือนกับ</w:t>
      </w:r>
      <w:r w:rsidRPr="00E0762F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 w:rsidRPr="00E0762F">
        <w:rPr>
          <w:rFonts w:ascii="Browallia New" w:hAnsi="Browallia New" w:cs="Browallia New"/>
          <w:sz w:val="28"/>
          <w:szCs w:val="28"/>
          <w:cs/>
        </w:rPr>
        <w:t>ใน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E0762F">
        <w:rPr>
          <w:rFonts w:ascii="Browallia New" w:hAnsi="Browallia New" w:cs="Browallia New"/>
          <w:sz w:val="28"/>
          <w:szCs w:val="28"/>
        </w:rPr>
        <w:t>31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E0762F">
        <w:rPr>
          <w:rFonts w:ascii="Browallia New" w:hAnsi="Browallia New" w:cs="Browallia New"/>
          <w:sz w:val="28"/>
          <w:szCs w:val="28"/>
        </w:rPr>
        <w:t>25</w:t>
      </w:r>
      <w:r w:rsidR="006F16C3" w:rsidRPr="00E0762F">
        <w:rPr>
          <w:rFonts w:ascii="Browallia New" w:hAnsi="Browallia New" w:cs="Browallia New"/>
          <w:sz w:val="28"/>
          <w:szCs w:val="28"/>
        </w:rPr>
        <w:t>6</w:t>
      </w:r>
      <w:r w:rsidR="00187CCB" w:rsidRPr="00E0762F">
        <w:rPr>
          <w:rFonts w:ascii="Browallia New" w:hAnsi="Browallia New" w:cs="Browallia New"/>
          <w:sz w:val="28"/>
          <w:szCs w:val="28"/>
        </w:rPr>
        <w:t>5</w:t>
      </w:r>
    </w:p>
    <w:p w14:paraId="767135DC" w14:textId="1AEFA7A5" w:rsidR="009C2A31" w:rsidRPr="00E0762F" w:rsidRDefault="009C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4E5FC3D" w14:textId="104EABC5" w:rsidR="00642891" w:rsidRPr="00E0762F" w:rsidRDefault="0015310E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รายการกับบุคคลและ</w:t>
      </w:r>
      <w:r w:rsidR="00642891" w:rsidRPr="00E0762F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E0762F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Pr="00E0762F" w:rsidRDefault="0015310E" w:rsidP="00A03A2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E0762F">
        <w:rPr>
          <w:rFonts w:ascii="Browallia New" w:hAnsi="Browallia New" w:cs="Browallia New"/>
          <w:sz w:val="28"/>
          <w:szCs w:val="28"/>
          <w:cs/>
        </w:rPr>
        <w:t>ชีที่</w:t>
      </w:r>
      <w:r w:rsidRPr="00E0762F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291EC0F7" w14:textId="77777777" w:rsidR="001A25F6" w:rsidRPr="00E0762F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EAA7FB" w14:textId="77777777" w:rsidR="009269A1" w:rsidRPr="00E0762F" w:rsidRDefault="0092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804D5C9" w14:textId="77777777" w:rsidR="009269A1" w:rsidRPr="00E0762F" w:rsidRDefault="00926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84CD6C5" w14:textId="77777777" w:rsidR="00F41DAF" w:rsidRPr="00E0762F" w:rsidRDefault="00F4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9A089F" w14:textId="7246D8DC" w:rsidR="0015310E" w:rsidRPr="00E0762F" w:rsidRDefault="0015310E" w:rsidP="00DC5954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</w:t>
      </w:r>
      <w:r w:rsidR="00281433" w:rsidRPr="00E0762F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E0762F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สำคัญกับบุคคลและบริษัทที่เกี่ยวข้องกันสำหรับงวด</w:t>
      </w:r>
      <w:r w:rsidR="002C6594" w:rsidRPr="00E0762F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และหกเดือนสิ้นสุดวันที่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>3</w:t>
      </w:r>
      <w:r w:rsidR="00CF1110" w:rsidRPr="00E0762F">
        <w:rPr>
          <w:rFonts w:ascii="Browallia New" w:hAnsi="Browallia New" w:cs="Browallia New"/>
          <w:sz w:val="28"/>
          <w:szCs w:val="28"/>
        </w:rPr>
        <w:t>0</w:t>
      </w:r>
      <w:r w:rsidR="00CF1110" w:rsidRPr="00E0762F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CF1110" w:rsidRPr="00E0762F">
        <w:rPr>
          <w:rFonts w:ascii="Browallia New" w:hAnsi="Browallia New" w:cs="Browallia New"/>
          <w:sz w:val="28"/>
          <w:szCs w:val="28"/>
          <w:cs/>
          <w:lang w:val="th-TH"/>
        </w:rPr>
        <w:t>มิถุนายน</w:t>
      </w:r>
      <w:r w:rsidR="00187CCB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187CCB" w:rsidRPr="00E0762F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E0762F">
        <w:rPr>
          <w:rFonts w:ascii="Browallia New" w:hAnsi="Browallia New" w:cs="Browallia New"/>
          <w:sz w:val="28"/>
          <w:szCs w:val="28"/>
        </w:rPr>
        <w:t>25</w:t>
      </w:r>
      <w:r w:rsidR="006F16C3" w:rsidRPr="00E0762F">
        <w:rPr>
          <w:rFonts w:ascii="Browallia New" w:hAnsi="Browallia New" w:cs="Browallia New"/>
          <w:sz w:val="28"/>
          <w:szCs w:val="28"/>
        </w:rPr>
        <w:t>6</w:t>
      </w:r>
      <w:r w:rsidR="00187CCB" w:rsidRPr="00E0762F">
        <w:rPr>
          <w:rFonts w:ascii="Browallia New" w:hAnsi="Browallia New" w:cs="Browallia New"/>
          <w:sz w:val="28"/>
          <w:szCs w:val="28"/>
        </w:rPr>
        <w:t>5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0C6AFF77" w:rsidR="00651C31" w:rsidRPr="00E0762F" w:rsidRDefault="00651C31" w:rsidP="0095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firstLine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1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2198"/>
        <w:gridCol w:w="1440"/>
        <w:gridCol w:w="243"/>
        <w:gridCol w:w="2547"/>
        <w:gridCol w:w="270"/>
        <w:gridCol w:w="2613"/>
      </w:tblGrid>
      <w:tr w:rsidR="00B553C9" w:rsidRPr="00E0762F" w14:paraId="3A56E43B" w14:textId="439506A4" w:rsidTr="00C67367">
        <w:trPr>
          <w:cantSplit/>
        </w:trPr>
        <w:tc>
          <w:tcPr>
            <w:tcW w:w="2198" w:type="dxa"/>
          </w:tcPr>
          <w:p w14:paraId="584990F6" w14:textId="77777777" w:rsidR="00B553C9" w:rsidRPr="00E0762F" w:rsidRDefault="00B553C9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194B2375" w14:textId="00AD7B20" w:rsidR="00B553C9" w:rsidRPr="00E0762F" w:rsidRDefault="00B553C9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7B4F42E8" w14:textId="77777777" w:rsidR="00B553C9" w:rsidRPr="00E0762F" w:rsidRDefault="00B553C9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30" w:type="dxa"/>
            <w:gridSpan w:val="3"/>
          </w:tcPr>
          <w:p w14:paraId="472C8BE8" w14:textId="0972D579" w:rsidR="00B553C9" w:rsidRPr="00E0762F" w:rsidRDefault="00B553C9" w:rsidP="00516BD0">
            <w:pPr>
              <w:tabs>
                <w:tab w:val="clear" w:pos="2580"/>
                <w:tab w:val="left" w:pos="2352"/>
              </w:tabs>
              <w:ind w:left="-105" w:righ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F1110" w:rsidRPr="00E0762F" w14:paraId="3285C1AD" w14:textId="05F402B9" w:rsidTr="00C67367">
        <w:trPr>
          <w:cantSplit/>
        </w:trPr>
        <w:tc>
          <w:tcPr>
            <w:tcW w:w="2198" w:type="dxa"/>
          </w:tcPr>
          <w:p w14:paraId="76FA54CC" w14:textId="77777777" w:rsidR="00CF1110" w:rsidRPr="00E0762F" w:rsidRDefault="00CF1110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C94152F" w14:textId="77777777" w:rsidR="00CF1110" w:rsidRPr="00E0762F" w:rsidRDefault="00CF1110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7FDAEAC" w14:textId="77777777" w:rsidR="00CF1110" w:rsidRPr="00E0762F" w:rsidRDefault="00CF1110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30" w:type="dxa"/>
            <w:gridSpan w:val="3"/>
            <w:tcBorders>
              <w:bottom w:val="single" w:sz="4" w:space="0" w:color="auto"/>
            </w:tcBorders>
          </w:tcPr>
          <w:p w14:paraId="7D1918AB" w14:textId="171B3197" w:rsidR="00CF1110" w:rsidRPr="00E0762F" w:rsidRDefault="00CF1110" w:rsidP="00704E36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51CE0" w:rsidRPr="00E0762F" w14:paraId="6AACACA3" w14:textId="77777777" w:rsidTr="00451CE0">
        <w:trPr>
          <w:cantSplit/>
          <w:trHeight w:val="64"/>
        </w:trPr>
        <w:tc>
          <w:tcPr>
            <w:tcW w:w="2198" w:type="dxa"/>
          </w:tcPr>
          <w:p w14:paraId="7C9386E9" w14:textId="77777777" w:rsidR="00451CE0" w:rsidRPr="00E0762F" w:rsidRDefault="00451CE0" w:rsidP="00B553C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2AB890A" w14:textId="5F22BC3C" w:rsidR="00451CE0" w:rsidRPr="00E0762F" w:rsidRDefault="00451CE0" w:rsidP="00B553C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243" w:type="dxa"/>
          </w:tcPr>
          <w:p w14:paraId="49B509CB" w14:textId="77777777" w:rsidR="00451CE0" w:rsidRPr="00E0762F" w:rsidRDefault="00451CE0" w:rsidP="00B553C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</w:tcBorders>
            <w:vAlign w:val="bottom"/>
          </w:tcPr>
          <w:p w14:paraId="41457D53" w14:textId="4A48345F" w:rsidR="00451CE0" w:rsidRPr="00E0762F" w:rsidRDefault="00451CE0" w:rsidP="00451CE0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  <w:t xml:space="preserve">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3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1E5A50F" w14:textId="77777777" w:rsidR="00451CE0" w:rsidRPr="00E0762F" w:rsidRDefault="00451CE0" w:rsidP="00451CE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9E401" w14:textId="33E6555C" w:rsidR="00451CE0" w:rsidRPr="00E0762F" w:rsidRDefault="00451CE0" w:rsidP="00451CE0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สำหรับงวดหกเดือนสิ้นสุด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มิถุนายน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</w:tr>
      <w:tr w:rsidR="00B553C9" w:rsidRPr="00E0762F" w14:paraId="542367B2" w14:textId="492A5D17" w:rsidTr="00451CE0">
        <w:trPr>
          <w:cantSplit/>
          <w:trHeight w:val="329"/>
        </w:trPr>
        <w:tc>
          <w:tcPr>
            <w:tcW w:w="2198" w:type="dxa"/>
          </w:tcPr>
          <w:p w14:paraId="1C476039" w14:textId="77777777" w:rsidR="00B553C9" w:rsidRPr="00E0762F" w:rsidRDefault="00B553C9" w:rsidP="00B553C9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7943272C" w14:textId="77777777" w:rsidR="00B553C9" w:rsidRPr="00E0762F" w:rsidRDefault="00B553C9" w:rsidP="00B553C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</w:tcPr>
          <w:p w14:paraId="2FC51BF4" w14:textId="77777777" w:rsidR="00B553C9" w:rsidRPr="00E0762F" w:rsidRDefault="00B553C9" w:rsidP="00B553C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</w:tcBorders>
          </w:tcPr>
          <w:p w14:paraId="39E295CE" w14:textId="77777777" w:rsidR="00B553C9" w:rsidRPr="00E0762F" w:rsidRDefault="00B553C9" w:rsidP="00B553C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2F31988D" w14:textId="77777777" w:rsidR="00B553C9" w:rsidRPr="00E0762F" w:rsidRDefault="00B553C9" w:rsidP="00B553C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13" w:type="dxa"/>
          </w:tcPr>
          <w:p w14:paraId="4F226719" w14:textId="77777777" w:rsidR="00B553C9" w:rsidRPr="00E0762F" w:rsidRDefault="00B553C9" w:rsidP="00B553C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B553C9" w:rsidRPr="00E0762F" w14:paraId="60191175" w14:textId="4EB3FFAE" w:rsidTr="00451CE0">
        <w:trPr>
          <w:cantSplit/>
        </w:trPr>
        <w:tc>
          <w:tcPr>
            <w:tcW w:w="2198" w:type="dxa"/>
          </w:tcPr>
          <w:p w14:paraId="6D4DEC1B" w14:textId="77777777" w:rsidR="00B553C9" w:rsidRPr="00E0762F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440" w:type="dxa"/>
            <w:tcBorders>
              <w:right w:val="nil"/>
            </w:tcBorders>
          </w:tcPr>
          <w:p w14:paraId="6167BCD8" w14:textId="77777777" w:rsidR="00B553C9" w:rsidRPr="00E0762F" w:rsidRDefault="00B553C9" w:rsidP="00B553C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43" w:type="dxa"/>
          </w:tcPr>
          <w:p w14:paraId="6966178E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</w:tcPr>
          <w:p w14:paraId="0941EC44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65779D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</w:tcPr>
          <w:p w14:paraId="406CCE11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53C9" w:rsidRPr="00E0762F" w14:paraId="2359C989" w14:textId="6DD395DC" w:rsidTr="00451CE0">
        <w:trPr>
          <w:cantSplit/>
        </w:trPr>
        <w:tc>
          <w:tcPr>
            <w:tcW w:w="2198" w:type="dxa"/>
          </w:tcPr>
          <w:p w14:paraId="3CBFAF56" w14:textId="77777777" w:rsidR="00B553C9" w:rsidRPr="00E0762F" w:rsidRDefault="00B553C9" w:rsidP="00B553C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20B65D6C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2F4DC5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  <w:vAlign w:val="bottom"/>
          </w:tcPr>
          <w:p w14:paraId="73B98EE6" w14:textId="2DD06ABA" w:rsidR="00B553C9" w:rsidRPr="00E0762F" w:rsidRDefault="00B553C9" w:rsidP="00B553C9">
            <w:pPr>
              <w:tabs>
                <w:tab w:val="clear" w:pos="907"/>
                <w:tab w:val="left" w:pos="653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5826682C" w14:textId="77777777" w:rsidR="00B553C9" w:rsidRPr="00E0762F" w:rsidRDefault="00B553C9" w:rsidP="00B553C9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</w:tcPr>
          <w:p w14:paraId="7303B9ED" w14:textId="690B6BE2" w:rsidR="00B553C9" w:rsidRPr="00E0762F" w:rsidRDefault="00B553C9" w:rsidP="00B553C9">
            <w:pPr>
              <w:tabs>
                <w:tab w:val="clear" w:pos="680"/>
                <w:tab w:val="clear" w:pos="907"/>
                <w:tab w:val="clear" w:pos="1644"/>
                <w:tab w:val="left" w:pos="1284"/>
                <w:tab w:val="left" w:pos="158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119</w:t>
            </w:r>
          </w:p>
        </w:tc>
      </w:tr>
      <w:tr w:rsidR="00B553C9" w:rsidRPr="00E0762F" w14:paraId="6ABA329A" w14:textId="5977398F" w:rsidTr="00451CE0">
        <w:trPr>
          <w:cantSplit/>
        </w:trPr>
        <w:tc>
          <w:tcPr>
            <w:tcW w:w="2198" w:type="dxa"/>
            <w:shd w:val="clear" w:color="auto" w:fill="auto"/>
          </w:tcPr>
          <w:p w14:paraId="46955992" w14:textId="77777777" w:rsidR="00B553C9" w:rsidRPr="00E0762F" w:rsidRDefault="00B553C9" w:rsidP="00B553C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6A9A16D8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206A84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  <w:bottom w:val="single" w:sz="4" w:space="0" w:color="auto"/>
            </w:tcBorders>
            <w:vAlign w:val="bottom"/>
          </w:tcPr>
          <w:p w14:paraId="13F7995E" w14:textId="6CEA42F0" w:rsidR="00B553C9" w:rsidRPr="00E0762F" w:rsidRDefault="00B553C9" w:rsidP="00B553C9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  <w:tc>
          <w:tcPr>
            <w:tcW w:w="270" w:type="dxa"/>
          </w:tcPr>
          <w:p w14:paraId="6290C764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14:paraId="41510AFB" w14:textId="5BDBC9F3" w:rsidR="00B553C9" w:rsidRPr="00E0762F" w:rsidRDefault="00B553C9" w:rsidP="00B553C9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</w:tr>
      <w:tr w:rsidR="00B553C9" w:rsidRPr="00E0762F" w14:paraId="4EC1E3EB" w14:textId="532F21A5" w:rsidTr="00451CE0">
        <w:trPr>
          <w:cantSplit/>
        </w:trPr>
        <w:tc>
          <w:tcPr>
            <w:tcW w:w="2198" w:type="dxa"/>
          </w:tcPr>
          <w:p w14:paraId="04343396" w14:textId="77777777" w:rsidR="00B553C9" w:rsidRPr="00E0762F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right w:val="nil"/>
            </w:tcBorders>
          </w:tcPr>
          <w:p w14:paraId="61ABBBB6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7A83A5D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C09F5C0" w14:textId="3854CF4E" w:rsidR="00B553C9" w:rsidRPr="00E0762F" w:rsidRDefault="00B553C9" w:rsidP="00B553C9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270" w:type="dxa"/>
          </w:tcPr>
          <w:p w14:paraId="6A888A90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auto"/>
              <w:bottom w:val="single" w:sz="12" w:space="0" w:color="auto"/>
            </w:tcBorders>
          </w:tcPr>
          <w:p w14:paraId="2BA648AA" w14:textId="3254CD7A" w:rsidR="00B553C9" w:rsidRPr="00E0762F" w:rsidRDefault="00B553C9" w:rsidP="00B553C9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</w:tr>
      <w:tr w:rsidR="00B553C9" w:rsidRPr="00E0762F" w14:paraId="15E32274" w14:textId="09A6E099" w:rsidTr="00451CE0">
        <w:trPr>
          <w:cantSplit/>
        </w:trPr>
        <w:tc>
          <w:tcPr>
            <w:tcW w:w="2198" w:type="dxa"/>
            <w:vAlign w:val="bottom"/>
          </w:tcPr>
          <w:p w14:paraId="7F519625" w14:textId="77777777" w:rsidR="00B553C9" w:rsidRPr="00E0762F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77F9F93B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822E0F7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</w:tcPr>
          <w:p w14:paraId="37235A72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9B919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12" w:space="0" w:color="auto"/>
            </w:tcBorders>
          </w:tcPr>
          <w:p w14:paraId="21CBDA12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53C9" w:rsidRPr="00E0762F" w14:paraId="5E126E2F" w14:textId="480FEA55" w:rsidTr="00451CE0">
        <w:trPr>
          <w:cantSplit/>
        </w:trPr>
        <w:tc>
          <w:tcPr>
            <w:tcW w:w="2198" w:type="dxa"/>
          </w:tcPr>
          <w:p w14:paraId="45AD7EE7" w14:textId="77777777" w:rsidR="00B553C9" w:rsidRPr="00E0762F" w:rsidRDefault="00B553C9" w:rsidP="00B553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right w:val="nil"/>
            </w:tcBorders>
          </w:tcPr>
          <w:p w14:paraId="2BEA37B0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1C06B5B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47" w:type="dxa"/>
            <w:tcBorders>
              <w:left w:val="nil"/>
            </w:tcBorders>
          </w:tcPr>
          <w:p w14:paraId="39CDC30D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52068A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</w:tcPr>
          <w:p w14:paraId="5D9CE8C4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53C9" w:rsidRPr="00E0762F" w14:paraId="7D246576" w14:textId="7746FC05" w:rsidTr="00451CE0">
        <w:trPr>
          <w:cantSplit/>
        </w:trPr>
        <w:tc>
          <w:tcPr>
            <w:tcW w:w="2198" w:type="dxa"/>
          </w:tcPr>
          <w:p w14:paraId="0419E3AF" w14:textId="77777777" w:rsidR="00B553C9" w:rsidRPr="00E0762F" w:rsidRDefault="00B553C9" w:rsidP="00B553C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right w:val="nil"/>
            </w:tcBorders>
          </w:tcPr>
          <w:p w14:paraId="7040658C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B743A3A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47" w:type="dxa"/>
            <w:tcBorders>
              <w:left w:val="nil"/>
              <w:bottom w:val="single" w:sz="12" w:space="0" w:color="auto"/>
            </w:tcBorders>
            <w:vAlign w:val="bottom"/>
          </w:tcPr>
          <w:p w14:paraId="0673FA0C" w14:textId="7AE79C98" w:rsidR="00B553C9" w:rsidRPr="00E0762F" w:rsidRDefault="00B553C9" w:rsidP="00B553C9">
            <w:pPr>
              <w:tabs>
                <w:tab w:val="clear" w:pos="907"/>
                <w:tab w:val="left" w:pos="51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5,625</w:t>
            </w:r>
          </w:p>
        </w:tc>
        <w:tc>
          <w:tcPr>
            <w:tcW w:w="270" w:type="dxa"/>
          </w:tcPr>
          <w:p w14:paraId="3229DCBF" w14:textId="77777777" w:rsidR="00B553C9" w:rsidRPr="00E0762F" w:rsidRDefault="00B553C9" w:rsidP="00B553C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3" w:type="dxa"/>
            <w:tcBorders>
              <w:bottom w:val="single" w:sz="12" w:space="0" w:color="auto"/>
            </w:tcBorders>
          </w:tcPr>
          <w:p w14:paraId="023121BE" w14:textId="27C27A2E" w:rsidR="00B553C9" w:rsidRPr="00E0762F" w:rsidRDefault="00B553C9" w:rsidP="00B553C9">
            <w:pPr>
              <w:tabs>
                <w:tab w:val="clear" w:pos="907"/>
                <w:tab w:val="left" w:pos="80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11,042</w:t>
            </w:r>
          </w:p>
        </w:tc>
      </w:tr>
    </w:tbl>
    <w:p w14:paraId="71AD4809" w14:textId="77777777" w:rsidR="00B77B4A" w:rsidRPr="00E0762F" w:rsidRDefault="00B77B4A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308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2198"/>
        <w:gridCol w:w="1440"/>
        <w:gridCol w:w="243"/>
        <w:gridCol w:w="1107"/>
        <w:gridCol w:w="270"/>
        <w:gridCol w:w="1170"/>
        <w:gridCol w:w="270"/>
        <w:gridCol w:w="1170"/>
        <w:gridCol w:w="270"/>
        <w:gridCol w:w="1170"/>
      </w:tblGrid>
      <w:tr w:rsidR="001031DF" w:rsidRPr="00E0762F" w14:paraId="16489BB5" w14:textId="77777777">
        <w:trPr>
          <w:cantSplit/>
        </w:trPr>
        <w:tc>
          <w:tcPr>
            <w:tcW w:w="2198" w:type="dxa"/>
          </w:tcPr>
          <w:p w14:paraId="3639C6B6" w14:textId="77777777" w:rsidR="001031DF" w:rsidRPr="00E0762F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61890470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07C3219" w14:textId="77777777" w:rsidR="001031DF" w:rsidRPr="00E0762F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</w:tcPr>
          <w:p w14:paraId="179ADB20" w14:textId="77777777" w:rsidR="001031DF" w:rsidRPr="00E0762F" w:rsidRDefault="001031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D51FA3" w14:textId="77777777" w:rsidR="001031DF" w:rsidRPr="00E0762F" w:rsidRDefault="001031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4D2B6EDB" w14:textId="77777777" w:rsidR="001031DF" w:rsidRPr="00E0762F" w:rsidRDefault="001031DF">
            <w:pPr>
              <w:tabs>
                <w:tab w:val="clear" w:pos="2580"/>
                <w:tab w:val="left" w:pos="2352"/>
              </w:tabs>
              <w:ind w:left="-105" w:right="-9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031DF" w:rsidRPr="00E0762F" w14:paraId="772EEFAB" w14:textId="77777777">
        <w:trPr>
          <w:cantSplit/>
        </w:trPr>
        <w:tc>
          <w:tcPr>
            <w:tcW w:w="2198" w:type="dxa"/>
          </w:tcPr>
          <w:p w14:paraId="7A8A218D" w14:textId="77777777" w:rsidR="001031DF" w:rsidRPr="00E0762F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0362446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81A4342" w14:textId="77777777" w:rsidR="001031DF" w:rsidRPr="00E0762F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427" w:type="dxa"/>
            <w:gridSpan w:val="7"/>
            <w:tcBorders>
              <w:bottom w:val="single" w:sz="4" w:space="0" w:color="auto"/>
            </w:tcBorders>
          </w:tcPr>
          <w:p w14:paraId="5E5ED56F" w14:textId="77777777" w:rsidR="001031DF" w:rsidRPr="00E0762F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031DF" w:rsidRPr="00E0762F" w14:paraId="5A50F92A" w14:textId="77777777">
        <w:trPr>
          <w:cantSplit/>
        </w:trPr>
        <w:tc>
          <w:tcPr>
            <w:tcW w:w="2198" w:type="dxa"/>
          </w:tcPr>
          <w:p w14:paraId="5EAD7CFD" w14:textId="77777777" w:rsidR="001031DF" w:rsidRPr="00E0762F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40A0D824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br/>
              <w:t>นโยบาย</w:t>
            </w:r>
          </w:p>
        </w:tc>
        <w:tc>
          <w:tcPr>
            <w:tcW w:w="243" w:type="dxa"/>
          </w:tcPr>
          <w:p w14:paraId="7590BBEF" w14:textId="77777777" w:rsidR="001031DF" w:rsidRPr="00E0762F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4C86BE61" w14:textId="77777777" w:rsidR="001031DF" w:rsidRPr="00E0762F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  <w:t xml:space="preserve">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3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270" w:type="dxa"/>
          </w:tcPr>
          <w:p w14:paraId="68426122" w14:textId="77777777" w:rsidR="001031DF" w:rsidRPr="00E0762F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59543A5" w14:textId="77777777" w:rsidR="001031DF" w:rsidRPr="00E0762F" w:rsidRDefault="001031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งวดหกเดือนสิ้นสุด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/>
              <w:t xml:space="preserve">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3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มิถุนายน</w:t>
            </w:r>
          </w:p>
        </w:tc>
      </w:tr>
      <w:tr w:rsidR="001031DF" w:rsidRPr="00E0762F" w14:paraId="17557F7E" w14:textId="77777777">
        <w:trPr>
          <w:cantSplit/>
        </w:trPr>
        <w:tc>
          <w:tcPr>
            <w:tcW w:w="2198" w:type="dxa"/>
          </w:tcPr>
          <w:p w14:paraId="6F73B37F" w14:textId="77777777" w:rsidR="001031DF" w:rsidRPr="00E0762F" w:rsidRDefault="001031D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44B9F6EA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43" w:type="dxa"/>
          </w:tcPr>
          <w:p w14:paraId="2D423884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7EDAB2" w14:textId="77777777" w:rsidR="001031DF" w:rsidRPr="00E0762F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98C816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40E3A2" w14:textId="77777777" w:rsidR="001031DF" w:rsidRPr="00E0762F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969B090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A78809" w14:textId="77777777" w:rsidR="001031DF" w:rsidRPr="00E0762F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1AA7B2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A03D1E" w14:textId="77777777" w:rsidR="001031DF" w:rsidRPr="00E0762F" w:rsidRDefault="001031DF">
            <w:pPr>
              <w:pStyle w:val="CordiaNew"/>
              <w:ind w:left="-42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</w:tr>
      <w:tr w:rsidR="001031DF" w:rsidRPr="00E0762F" w14:paraId="01DAF7B5" w14:textId="77777777">
        <w:trPr>
          <w:cantSplit/>
          <w:trHeight w:val="329"/>
        </w:trPr>
        <w:tc>
          <w:tcPr>
            <w:tcW w:w="2198" w:type="dxa"/>
          </w:tcPr>
          <w:p w14:paraId="4608C536" w14:textId="77777777" w:rsidR="001031DF" w:rsidRPr="00E0762F" w:rsidRDefault="001031DF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59828A8C" w14:textId="77777777" w:rsidR="001031DF" w:rsidRPr="00E0762F" w:rsidRDefault="001031DF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</w:tcPr>
          <w:p w14:paraId="000A0636" w14:textId="77777777" w:rsidR="001031DF" w:rsidRPr="00E0762F" w:rsidRDefault="001031DF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</w:tcBorders>
          </w:tcPr>
          <w:p w14:paraId="1B9D07EE" w14:textId="77777777" w:rsidR="001031DF" w:rsidRPr="00E0762F" w:rsidRDefault="001031DF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724605C8" w14:textId="77777777" w:rsidR="001031DF" w:rsidRPr="00E0762F" w:rsidRDefault="001031DF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358CCB6" w14:textId="77777777" w:rsidR="001031DF" w:rsidRPr="00E0762F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B209C2" w14:textId="77777777" w:rsidR="001031DF" w:rsidRPr="00E0762F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92D0E53" w14:textId="77777777" w:rsidR="001031DF" w:rsidRPr="00E0762F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8B5E7E" w14:textId="77777777" w:rsidR="001031DF" w:rsidRPr="00E0762F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B4F2FF" w14:textId="77777777" w:rsidR="001031DF" w:rsidRPr="00E0762F" w:rsidRDefault="001031DF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1031DF" w:rsidRPr="00E0762F" w14:paraId="538C7211" w14:textId="77777777">
        <w:trPr>
          <w:cantSplit/>
        </w:trPr>
        <w:tc>
          <w:tcPr>
            <w:tcW w:w="2198" w:type="dxa"/>
          </w:tcPr>
          <w:p w14:paraId="485D90C7" w14:textId="77777777" w:rsidR="001031DF" w:rsidRPr="00E0762F" w:rsidRDefault="001031DF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440" w:type="dxa"/>
            <w:tcBorders>
              <w:right w:val="nil"/>
            </w:tcBorders>
          </w:tcPr>
          <w:p w14:paraId="4887FAB6" w14:textId="77777777" w:rsidR="001031DF" w:rsidRPr="00E0762F" w:rsidRDefault="001031D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E0762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43" w:type="dxa"/>
          </w:tcPr>
          <w:p w14:paraId="23A9EF7C" w14:textId="77777777" w:rsidR="001031DF" w:rsidRPr="00E0762F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495539F1" w14:textId="77777777" w:rsidR="001031DF" w:rsidRPr="00E0762F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CC0D8" w14:textId="77777777" w:rsidR="001031DF" w:rsidRPr="00E0762F" w:rsidRDefault="001031D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99F06B2" w14:textId="77777777" w:rsidR="001031DF" w:rsidRPr="00E0762F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0A78A" w14:textId="77777777" w:rsidR="001031DF" w:rsidRPr="00E0762F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B840EA" w14:textId="77777777" w:rsidR="001031DF" w:rsidRPr="00E0762F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9EF426" w14:textId="77777777" w:rsidR="001031DF" w:rsidRPr="00E0762F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936E9" w14:textId="77777777" w:rsidR="001031DF" w:rsidRPr="00E0762F" w:rsidRDefault="001031D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71EF" w:rsidRPr="00BE2C17" w14:paraId="0E305502" w14:textId="77777777">
        <w:trPr>
          <w:cantSplit/>
        </w:trPr>
        <w:tc>
          <w:tcPr>
            <w:tcW w:w="2198" w:type="dxa"/>
          </w:tcPr>
          <w:p w14:paraId="4E00E5D2" w14:textId="77777777" w:rsidR="00EE71EF" w:rsidRPr="00BE2C17" w:rsidRDefault="00EE71EF" w:rsidP="00EE71EF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137D757F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113232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61BF96AE" w14:textId="6B19C68B" w:rsidR="00EE71EF" w:rsidRPr="00BE2C17" w:rsidRDefault="00EE71EF" w:rsidP="00EE71EF">
            <w:pPr>
              <w:tabs>
                <w:tab w:val="clear" w:pos="907"/>
                <w:tab w:val="left" w:pos="653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0E048E58" w14:textId="77777777" w:rsidR="00EE71EF" w:rsidRPr="00BE2C17" w:rsidRDefault="00EE71EF" w:rsidP="00EE71E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D5867B" w14:textId="77777777" w:rsidR="00EE71EF" w:rsidRPr="00BE2C17" w:rsidRDefault="00EE71EF" w:rsidP="00EE71EF">
            <w:pPr>
              <w:tabs>
                <w:tab w:val="clear" w:pos="680"/>
                <w:tab w:val="clear" w:pos="907"/>
                <w:tab w:val="clear" w:pos="1644"/>
                <w:tab w:val="left" w:pos="689"/>
                <w:tab w:val="left" w:pos="1284"/>
                <w:tab w:val="left" w:pos="158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270" w:type="dxa"/>
          </w:tcPr>
          <w:p w14:paraId="1D950596" w14:textId="77777777" w:rsidR="00EE71EF" w:rsidRPr="00BE2C17" w:rsidRDefault="00EE71EF" w:rsidP="00EE71EF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40A5B" w14:textId="252EE687" w:rsidR="00EE71EF" w:rsidRPr="00BE2C17" w:rsidRDefault="00EE71EF" w:rsidP="00EE71EF">
            <w:pPr>
              <w:tabs>
                <w:tab w:val="clear" w:pos="680"/>
                <w:tab w:val="clear" w:pos="907"/>
                <w:tab w:val="clear" w:pos="1644"/>
                <w:tab w:val="left" w:pos="1284"/>
                <w:tab w:val="left" w:pos="158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119</w:t>
            </w:r>
          </w:p>
        </w:tc>
        <w:tc>
          <w:tcPr>
            <w:tcW w:w="270" w:type="dxa"/>
          </w:tcPr>
          <w:p w14:paraId="2B0E2E1C" w14:textId="77777777" w:rsidR="00EE71EF" w:rsidRPr="00BE2C17" w:rsidRDefault="00EE71EF" w:rsidP="00EE71EF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0BB51F" w14:textId="77777777" w:rsidR="00EE71EF" w:rsidRPr="00BE2C17" w:rsidRDefault="00EE71EF" w:rsidP="00EE71EF">
            <w:pPr>
              <w:tabs>
                <w:tab w:val="clear" w:pos="907"/>
                <w:tab w:val="clear" w:pos="1644"/>
                <w:tab w:val="left" w:pos="1284"/>
                <w:tab w:val="left" w:pos="1580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</w:tr>
      <w:tr w:rsidR="00EE71EF" w:rsidRPr="00BE2C17" w14:paraId="2B6F7330" w14:textId="77777777">
        <w:trPr>
          <w:cantSplit/>
        </w:trPr>
        <w:tc>
          <w:tcPr>
            <w:tcW w:w="2198" w:type="dxa"/>
            <w:shd w:val="clear" w:color="auto" w:fill="auto"/>
          </w:tcPr>
          <w:p w14:paraId="6F39F308" w14:textId="77777777" w:rsidR="00EE71EF" w:rsidRPr="00BE2C17" w:rsidRDefault="00EE71EF" w:rsidP="00EE71EF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right w:val="nil"/>
            </w:tcBorders>
          </w:tcPr>
          <w:p w14:paraId="1D2D7AC9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4CC34AD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</w:tcBorders>
          </w:tcPr>
          <w:p w14:paraId="590DD1DF" w14:textId="56E2A134" w:rsidR="00EE71EF" w:rsidRPr="00BE2C17" w:rsidRDefault="00EE71EF" w:rsidP="00EE71E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131</w:t>
            </w:r>
          </w:p>
        </w:tc>
        <w:tc>
          <w:tcPr>
            <w:tcW w:w="270" w:type="dxa"/>
          </w:tcPr>
          <w:p w14:paraId="02395020" w14:textId="77777777" w:rsidR="00EE71EF" w:rsidRPr="00BE2C17" w:rsidRDefault="00EE71EF" w:rsidP="00EE71E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3959E" w14:textId="77777777" w:rsidR="00EE71EF" w:rsidRPr="00BE2C17" w:rsidRDefault="00EE71EF" w:rsidP="00EE71EF">
            <w:pPr>
              <w:tabs>
                <w:tab w:val="clear" w:pos="680"/>
                <w:tab w:val="clear" w:pos="907"/>
                <w:tab w:val="left" w:pos="68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E2C1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E2C17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  <w:tc>
          <w:tcPr>
            <w:tcW w:w="270" w:type="dxa"/>
          </w:tcPr>
          <w:p w14:paraId="494FBEDE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5A2DC8" w14:textId="134E927A" w:rsidR="00EE71EF" w:rsidRPr="00BE2C17" w:rsidRDefault="00EE71EF" w:rsidP="00EE71EF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178</w:t>
            </w:r>
          </w:p>
        </w:tc>
        <w:tc>
          <w:tcPr>
            <w:tcW w:w="270" w:type="dxa"/>
          </w:tcPr>
          <w:p w14:paraId="059B110D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E9C676" w14:textId="77777777" w:rsidR="00EE71EF" w:rsidRPr="00BE2C17" w:rsidRDefault="00EE71EF" w:rsidP="00EE71EF">
            <w:pPr>
              <w:tabs>
                <w:tab w:val="clear" w:pos="907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E2C1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E2C17">
              <w:rPr>
                <w:rFonts w:ascii="Browallia New" w:hAnsi="Browallia New" w:cs="Browallia New"/>
                <w:sz w:val="28"/>
                <w:szCs w:val="28"/>
              </w:rPr>
              <w:t>744</w:t>
            </w:r>
          </w:p>
        </w:tc>
      </w:tr>
      <w:tr w:rsidR="00EE71EF" w:rsidRPr="00BE2C17" w14:paraId="570AB8A7" w14:textId="77777777">
        <w:trPr>
          <w:cantSplit/>
        </w:trPr>
        <w:tc>
          <w:tcPr>
            <w:tcW w:w="2198" w:type="dxa"/>
          </w:tcPr>
          <w:p w14:paraId="6DA2B580" w14:textId="77777777" w:rsidR="00EE71EF" w:rsidRPr="00BE2C17" w:rsidRDefault="00EE71EF" w:rsidP="00EE71EF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right w:val="nil"/>
            </w:tcBorders>
          </w:tcPr>
          <w:p w14:paraId="1619F121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C443BC0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0B540DD" w14:textId="4F4F3882" w:rsidR="00EE71EF" w:rsidRPr="00BE2C17" w:rsidRDefault="00EE71EF" w:rsidP="00EE71E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248651E7" w14:textId="77777777" w:rsidR="00EE71EF" w:rsidRPr="00BE2C17" w:rsidRDefault="00EE71EF" w:rsidP="00EE71E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000C8CF" w14:textId="77777777" w:rsidR="00EE71EF" w:rsidRPr="00BE2C17" w:rsidRDefault="00EE71EF" w:rsidP="00EE71EF">
            <w:pPr>
              <w:tabs>
                <w:tab w:val="clear" w:pos="680"/>
                <w:tab w:val="clear" w:pos="907"/>
                <w:tab w:val="left" w:pos="68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E2C1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E2C17">
              <w:rPr>
                <w:rFonts w:ascii="Browallia New" w:hAnsi="Browallia New" w:cs="Browallia New"/>
                <w:sz w:val="28"/>
                <w:szCs w:val="28"/>
              </w:rPr>
              <w:t>492</w:t>
            </w:r>
          </w:p>
        </w:tc>
        <w:tc>
          <w:tcPr>
            <w:tcW w:w="270" w:type="dxa"/>
          </w:tcPr>
          <w:p w14:paraId="49248863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199119FB" w14:textId="48560618" w:rsidR="00EE71EF" w:rsidRPr="00BE2C17" w:rsidRDefault="00EE71EF" w:rsidP="00EE71EF">
            <w:pPr>
              <w:tabs>
                <w:tab w:val="clear" w:pos="680"/>
                <w:tab w:val="clear" w:pos="907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270" w:type="dxa"/>
          </w:tcPr>
          <w:p w14:paraId="6E9E67C1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DFF5272" w14:textId="77777777" w:rsidR="00EE71EF" w:rsidRPr="00BE2C17" w:rsidRDefault="00EE71EF" w:rsidP="00EE71EF">
            <w:pPr>
              <w:tabs>
                <w:tab w:val="clear" w:pos="907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BE2C1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E2C17">
              <w:rPr>
                <w:rFonts w:ascii="Browallia New" w:hAnsi="Browallia New" w:cs="Browallia New"/>
                <w:sz w:val="28"/>
                <w:szCs w:val="28"/>
              </w:rPr>
              <w:t>404</w:t>
            </w:r>
          </w:p>
        </w:tc>
      </w:tr>
      <w:tr w:rsidR="00EE71EF" w:rsidRPr="00BE2C17" w14:paraId="0919A994" w14:textId="77777777">
        <w:trPr>
          <w:cantSplit/>
        </w:trPr>
        <w:tc>
          <w:tcPr>
            <w:tcW w:w="2198" w:type="dxa"/>
            <w:vAlign w:val="bottom"/>
          </w:tcPr>
          <w:p w14:paraId="515AC552" w14:textId="77777777" w:rsidR="00EE71EF" w:rsidRPr="00BE2C17" w:rsidRDefault="00EE71EF" w:rsidP="00EE71EF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250AEC9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C4E2040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2C37F8D0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11AED" w14:textId="77777777" w:rsidR="00EE71EF" w:rsidRPr="00BE2C17" w:rsidRDefault="00EE71EF" w:rsidP="00EE71E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1482EE5C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F076D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3BCCCFCB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C6781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7D2B81A6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71EF" w:rsidRPr="00BE2C17" w14:paraId="4CF3A38F" w14:textId="77777777">
        <w:trPr>
          <w:cantSplit/>
        </w:trPr>
        <w:tc>
          <w:tcPr>
            <w:tcW w:w="2198" w:type="dxa"/>
          </w:tcPr>
          <w:p w14:paraId="388B5860" w14:textId="77777777" w:rsidR="00EE71EF" w:rsidRPr="00BE2C17" w:rsidRDefault="00EE71EF" w:rsidP="00EE71EF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right w:val="nil"/>
            </w:tcBorders>
          </w:tcPr>
          <w:p w14:paraId="54CA2AE6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ADC9317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left w:val="nil"/>
            </w:tcBorders>
          </w:tcPr>
          <w:p w14:paraId="2B03DBE2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730C3" w14:textId="77777777" w:rsidR="00EE71EF" w:rsidRPr="00BE2C17" w:rsidRDefault="00EE71EF" w:rsidP="00EE71E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AB68380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FBD75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742A4B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72B3C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241CF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71EF" w:rsidRPr="00BE2C17" w14:paraId="4A6DA657" w14:textId="77777777">
        <w:trPr>
          <w:cantSplit/>
        </w:trPr>
        <w:tc>
          <w:tcPr>
            <w:tcW w:w="2198" w:type="dxa"/>
          </w:tcPr>
          <w:p w14:paraId="39D67B31" w14:textId="77777777" w:rsidR="00EE71EF" w:rsidRPr="00BE2C17" w:rsidRDefault="00EE71EF" w:rsidP="00EE71EF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right w:val="nil"/>
            </w:tcBorders>
          </w:tcPr>
          <w:p w14:paraId="7440E342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85B60B8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7" w:type="dxa"/>
            <w:tcBorders>
              <w:left w:val="nil"/>
              <w:bottom w:val="single" w:sz="12" w:space="0" w:color="auto"/>
            </w:tcBorders>
          </w:tcPr>
          <w:p w14:paraId="649A7BE3" w14:textId="2D37AD4B" w:rsidR="00EE71EF" w:rsidRPr="00BE2C17" w:rsidRDefault="00EE71EF" w:rsidP="00EE71EF">
            <w:pPr>
              <w:tabs>
                <w:tab w:val="clear" w:pos="907"/>
                <w:tab w:val="left" w:pos="510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5,625</w:t>
            </w:r>
          </w:p>
        </w:tc>
        <w:tc>
          <w:tcPr>
            <w:tcW w:w="270" w:type="dxa"/>
          </w:tcPr>
          <w:p w14:paraId="158F95D9" w14:textId="77777777" w:rsidR="00EE71EF" w:rsidRPr="00BE2C17" w:rsidRDefault="00EE71EF" w:rsidP="00EE71E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bottom"/>
          </w:tcPr>
          <w:p w14:paraId="40746C44" w14:textId="77777777" w:rsidR="00EE71EF" w:rsidRPr="00BE2C17" w:rsidRDefault="00EE71EF" w:rsidP="00EE71EF">
            <w:pPr>
              <w:tabs>
                <w:tab w:val="clear" w:pos="680"/>
                <w:tab w:val="clear" w:pos="907"/>
                <w:tab w:val="left" w:pos="68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E2C1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E2C17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270" w:type="dxa"/>
          </w:tcPr>
          <w:p w14:paraId="4D6A3CA7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7FA5A53C" w14:textId="2734B444" w:rsidR="00EE71EF" w:rsidRPr="00BE2C17" w:rsidRDefault="00EE71EF" w:rsidP="00EE71EF">
            <w:pPr>
              <w:tabs>
                <w:tab w:val="clear" w:pos="907"/>
                <w:tab w:val="left" w:pos="80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11,042</w:t>
            </w:r>
          </w:p>
        </w:tc>
        <w:tc>
          <w:tcPr>
            <w:tcW w:w="270" w:type="dxa"/>
          </w:tcPr>
          <w:p w14:paraId="10C0F572" w14:textId="77777777" w:rsidR="00EE71EF" w:rsidRPr="00BE2C17" w:rsidRDefault="00EE71EF" w:rsidP="00EE71E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5594D9A0" w14:textId="77777777" w:rsidR="00EE71EF" w:rsidRPr="00BE2C17" w:rsidRDefault="00EE71EF" w:rsidP="00EE71EF">
            <w:pPr>
              <w:tabs>
                <w:tab w:val="clear" w:pos="907"/>
                <w:tab w:val="left" w:pos="786"/>
              </w:tabs>
              <w:ind w:left="-111" w:right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2C17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BE2C1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BE2C17">
              <w:rPr>
                <w:rFonts w:ascii="Browallia New" w:hAnsi="Browallia New" w:cs="Browallia New"/>
                <w:sz w:val="28"/>
                <w:szCs w:val="28"/>
              </w:rPr>
              <w:t>299</w:t>
            </w:r>
          </w:p>
        </w:tc>
      </w:tr>
    </w:tbl>
    <w:p w14:paraId="6866AB5E" w14:textId="77777777" w:rsidR="001031DF" w:rsidRPr="00BE2C17" w:rsidRDefault="001031DF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516441A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5E9BDE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5AC8E9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08636F4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86BC79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DF3C4A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CE7CF94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A49C7D" w14:textId="77777777" w:rsidR="00851138" w:rsidRPr="00E0762F" w:rsidRDefault="00851138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3A5891C" w14:textId="536F1C2A" w:rsidR="004E44A5" w:rsidRPr="00E0762F" w:rsidRDefault="004E44A5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E87439D" w14:textId="77777777" w:rsidR="001031DF" w:rsidRPr="00E0762F" w:rsidRDefault="001031DF" w:rsidP="00595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19258B1" w14:textId="71FF7EB8" w:rsidR="00CA077C" w:rsidRPr="00E0762F" w:rsidRDefault="00CA077C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ลูกหนี้การค้า</w:t>
      </w:r>
      <w:r w:rsidR="00FD63CB" w:rsidRPr="00E0762F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E0762F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6E173392" w:rsidR="00DF1D62" w:rsidRPr="00E0762F" w:rsidRDefault="00DF1D62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81AA3" w:rsidRPr="00E0762F">
        <w:rPr>
          <w:rFonts w:ascii="Browallia New" w:hAnsi="Browallia New" w:cs="Browallia New"/>
          <w:sz w:val="28"/>
          <w:szCs w:val="28"/>
        </w:rPr>
        <w:t>30</w:t>
      </w:r>
      <w:r w:rsidR="00B81AA3"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="004E49A0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4E49A0" w:rsidRPr="00E0762F">
        <w:rPr>
          <w:rFonts w:ascii="Browallia New" w:hAnsi="Browallia New" w:cs="Browallia New"/>
          <w:sz w:val="28"/>
          <w:szCs w:val="28"/>
          <w:lang w:val="th-TH"/>
        </w:rPr>
        <w:t>2566</w:t>
      </w:r>
      <w:r w:rsidR="004E49A0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4E49A0" w:rsidRPr="00E0762F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4E49A0" w:rsidRPr="00E0762F">
        <w:rPr>
          <w:rFonts w:ascii="Browallia New" w:hAnsi="Browallia New" w:cs="Browallia New"/>
          <w:sz w:val="28"/>
          <w:szCs w:val="28"/>
        </w:rPr>
        <w:t>31</w:t>
      </w:r>
      <w:r w:rsidR="004E49A0" w:rsidRPr="00E0762F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E49A0" w:rsidRPr="00E0762F">
        <w:rPr>
          <w:rFonts w:ascii="Browallia New" w:hAnsi="Browallia New" w:cs="Browallia New"/>
          <w:sz w:val="28"/>
          <w:szCs w:val="28"/>
        </w:rPr>
        <w:t>2565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ลูกหนี้การค้า</w:t>
      </w:r>
      <w:r w:rsidR="005738A6" w:rsidRPr="00E0762F">
        <w:rPr>
          <w:rFonts w:ascii="Browallia New" w:hAnsi="Browallia New" w:cs="Browallia New"/>
          <w:sz w:val="28"/>
          <w:szCs w:val="28"/>
          <w:cs/>
        </w:rPr>
        <w:t>และลูกหนี้อื่น</w:t>
      </w:r>
      <w:r w:rsidR="001A4458" w:rsidRPr="00E0762F">
        <w:rPr>
          <w:rFonts w:ascii="Browallia New" w:hAnsi="Browallia New" w:cs="Browallia New"/>
          <w:sz w:val="28"/>
          <w:szCs w:val="28"/>
          <w:cs/>
        </w:rPr>
        <w:t>มียอดคงเหลือ</w:t>
      </w:r>
      <w:r w:rsidRPr="00E0762F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E0762F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92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552"/>
        <w:gridCol w:w="1620"/>
        <w:gridCol w:w="270"/>
        <w:gridCol w:w="1323"/>
        <w:gridCol w:w="236"/>
        <w:gridCol w:w="1291"/>
      </w:tblGrid>
      <w:tr w:rsidR="00CB4155" w:rsidRPr="00E0762F" w14:paraId="5DD21EC6" w14:textId="77777777" w:rsidTr="00F345DC">
        <w:trPr>
          <w:cantSplit/>
        </w:trPr>
        <w:tc>
          <w:tcPr>
            <w:tcW w:w="4552" w:type="dxa"/>
          </w:tcPr>
          <w:p w14:paraId="05CECC92" w14:textId="77777777" w:rsidR="00CB4155" w:rsidRPr="00E0762F" w:rsidRDefault="00CB415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98ABCF3" w14:textId="77777777" w:rsidR="00CB4155" w:rsidRPr="00E0762F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9B168" w14:textId="77777777" w:rsidR="00CB4155" w:rsidRPr="00E0762F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left w:val="nil"/>
            </w:tcBorders>
          </w:tcPr>
          <w:p w14:paraId="5C69B1AD" w14:textId="4CAF9378" w:rsidR="00CB4155" w:rsidRPr="00E0762F" w:rsidRDefault="00CB4155" w:rsidP="00842725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(หน่วย : พันบาท)</w:t>
            </w:r>
          </w:p>
        </w:tc>
      </w:tr>
      <w:tr w:rsidR="00CB4155" w:rsidRPr="00E0762F" w14:paraId="45581FDB" w14:textId="77777777" w:rsidTr="00F345DC">
        <w:trPr>
          <w:cantSplit/>
        </w:trPr>
        <w:tc>
          <w:tcPr>
            <w:tcW w:w="4552" w:type="dxa"/>
          </w:tcPr>
          <w:p w14:paraId="6FD3C483" w14:textId="77777777" w:rsidR="00CB4155" w:rsidRPr="00E0762F" w:rsidRDefault="00CB4155" w:rsidP="006114E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2A26B6EC" w14:textId="35808CF8" w:rsidR="00CB4155" w:rsidRPr="00E0762F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C56EA" w14:textId="77777777" w:rsidR="00CB4155" w:rsidRPr="00E0762F" w:rsidRDefault="00CB4155" w:rsidP="006114E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left w:val="nil"/>
              <w:bottom w:val="single" w:sz="4" w:space="0" w:color="auto"/>
            </w:tcBorders>
          </w:tcPr>
          <w:p w14:paraId="295F3A9B" w14:textId="6430D8F2" w:rsidR="00CB4155" w:rsidRPr="00E0762F" w:rsidRDefault="00CB4155" w:rsidP="00666DFA">
            <w:pPr>
              <w:pStyle w:val="CordiaNew"/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CB4155" w:rsidRPr="00E0762F" w14:paraId="5E645295" w14:textId="77777777" w:rsidTr="00F345DC">
        <w:trPr>
          <w:cantSplit/>
        </w:trPr>
        <w:tc>
          <w:tcPr>
            <w:tcW w:w="4552" w:type="dxa"/>
          </w:tcPr>
          <w:p w14:paraId="529A6464" w14:textId="77777777" w:rsidR="00CB4155" w:rsidRPr="00E0762F" w:rsidRDefault="00CB4155" w:rsidP="0084272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80A284C" w14:textId="2C0E47DD" w:rsidR="00CB4155" w:rsidRPr="00E0762F" w:rsidRDefault="00CB4155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B1D61" w14:textId="77777777" w:rsidR="00CB4155" w:rsidRPr="00E0762F" w:rsidRDefault="00CB4155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4ED15E" w14:textId="3E3E376C" w:rsidR="00CB4155" w:rsidRPr="00E0762F" w:rsidRDefault="00CB4155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C30095" w14:textId="77777777" w:rsidR="00CB4155" w:rsidRPr="00E0762F" w:rsidRDefault="00CB4155" w:rsidP="0046118E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7FA0A27" w14:textId="1A9F9BFE" w:rsidR="00CB4155" w:rsidRPr="00E0762F" w:rsidRDefault="00CB4155" w:rsidP="0046118E">
            <w:pPr>
              <w:pStyle w:val="CordiaNew"/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CB4155" w:rsidRPr="00E0762F" w14:paraId="7F5F0110" w14:textId="77777777" w:rsidTr="00F345DC">
        <w:trPr>
          <w:cantSplit/>
        </w:trPr>
        <w:tc>
          <w:tcPr>
            <w:tcW w:w="4552" w:type="dxa"/>
          </w:tcPr>
          <w:p w14:paraId="691C2698" w14:textId="77777777" w:rsidR="00CB4155" w:rsidRPr="00E0762F" w:rsidRDefault="00CB4155" w:rsidP="0084272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78017310" w14:textId="77777777" w:rsidR="00CB4155" w:rsidRPr="00E0762F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10F808" w14:textId="77777777" w:rsidR="00CB4155" w:rsidRPr="00E0762F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left w:val="nil"/>
            </w:tcBorders>
          </w:tcPr>
          <w:p w14:paraId="6AA82D3D" w14:textId="42DC074D" w:rsidR="00CB4155" w:rsidRPr="00E0762F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DC63E3" w14:textId="77777777" w:rsidR="00CB4155" w:rsidRPr="00E0762F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1F0D66E" w14:textId="77777777" w:rsidR="00CB4155" w:rsidRPr="00E0762F" w:rsidRDefault="00CB4155" w:rsidP="008427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B4155" w:rsidRPr="00E0762F" w14:paraId="3E19CF08" w14:textId="77777777" w:rsidTr="00F345DC">
        <w:trPr>
          <w:cantSplit/>
          <w:trHeight w:val="329"/>
        </w:trPr>
        <w:tc>
          <w:tcPr>
            <w:tcW w:w="4552" w:type="dxa"/>
          </w:tcPr>
          <w:p w14:paraId="424BFBE1" w14:textId="3B95A2E4" w:rsidR="00CB4155" w:rsidRPr="00E0762F" w:rsidRDefault="00CB4155" w:rsidP="00D36FE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left w:val="nil"/>
            </w:tcBorders>
          </w:tcPr>
          <w:p w14:paraId="780ABFAD" w14:textId="3277E635" w:rsidR="00CB4155" w:rsidRPr="00E0762F" w:rsidRDefault="00CB4155" w:rsidP="00D36FE9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189,535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8470E5" w14:textId="77777777" w:rsidR="00CB4155" w:rsidRPr="00E0762F" w:rsidRDefault="00CB4155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left w:val="nil"/>
            </w:tcBorders>
          </w:tcPr>
          <w:p w14:paraId="4F6840FD" w14:textId="7BA22D76" w:rsidR="00CB4155" w:rsidRPr="00E0762F" w:rsidRDefault="00380261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189,535</w:t>
            </w:r>
          </w:p>
        </w:tc>
        <w:tc>
          <w:tcPr>
            <w:tcW w:w="236" w:type="dxa"/>
          </w:tcPr>
          <w:p w14:paraId="6D920E89" w14:textId="77777777" w:rsidR="00CB4155" w:rsidRPr="00E0762F" w:rsidRDefault="00CB4155" w:rsidP="00D36FE9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7449BCD" w14:textId="759339BA" w:rsidR="00CB4155" w:rsidRPr="00E0762F" w:rsidRDefault="00CB4155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123,026</w:t>
            </w:r>
          </w:p>
        </w:tc>
      </w:tr>
      <w:tr w:rsidR="00CB4155" w:rsidRPr="00E0762F" w14:paraId="778A5DAD" w14:textId="77777777" w:rsidTr="00F345DC">
        <w:trPr>
          <w:cantSplit/>
        </w:trPr>
        <w:tc>
          <w:tcPr>
            <w:tcW w:w="4552" w:type="dxa"/>
            <w:shd w:val="clear" w:color="auto" w:fill="auto"/>
          </w:tcPr>
          <w:p w14:paraId="31D10375" w14:textId="151CF747" w:rsidR="00CB4155" w:rsidRPr="00E0762F" w:rsidRDefault="00CB4155" w:rsidP="00D36FE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A7E73E0" w14:textId="1B964BAB" w:rsidR="00CB4155" w:rsidRPr="00E0762F" w:rsidRDefault="00CB4155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(13,171)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3DACE" w14:textId="77777777" w:rsidR="00CB4155" w:rsidRPr="00E0762F" w:rsidRDefault="00CB4155" w:rsidP="00D36FE9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</w:tcBorders>
          </w:tcPr>
          <w:p w14:paraId="20302015" w14:textId="3A900578" w:rsidR="00CB4155" w:rsidRPr="00E0762F" w:rsidRDefault="00302836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(13,171)</w:t>
            </w:r>
          </w:p>
        </w:tc>
        <w:tc>
          <w:tcPr>
            <w:tcW w:w="236" w:type="dxa"/>
          </w:tcPr>
          <w:p w14:paraId="714B98F2" w14:textId="77777777" w:rsidR="00CB4155" w:rsidRPr="00E0762F" w:rsidRDefault="00CB4155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C377B83" w14:textId="6BA24733" w:rsidR="00CB4155" w:rsidRPr="00E0762F" w:rsidRDefault="00CB4155" w:rsidP="00334F4B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80261" w:rsidRPr="00E0762F" w14:paraId="786BF0C8" w14:textId="77777777" w:rsidTr="00F345DC">
        <w:trPr>
          <w:cantSplit/>
        </w:trPr>
        <w:tc>
          <w:tcPr>
            <w:tcW w:w="4552" w:type="dxa"/>
          </w:tcPr>
          <w:p w14:paraId="1238B740" w14:textId="34A4D631" w:rsidR="00380261" w:rsidRPr="00E0762F" w:rsidRDefault="00380261" w:rsidP="0038026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24DAE067" w14:textId="01524C74" w:rsidR="00380261" w:rsidRPr="00E0762F" w:rsidRDefault="00380261" w:rsidP="0038026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176,364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C683D2" w14:textId="77777777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</w:tcBorders>
          </w:tcPr>
          <w:p w14:paraId="7BDF9433" w14:textId="5DA7A255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176,364</w:t>
            </w:r>
          </w:p>
        </w:tc>
        <w:tc>
          <w:tcPr>
            <w:tcW w:w="236" w:type="dxa"/>
          </w:tcPr>
          <w:p w14:paraId="4B455EFD" w14:textId="77777777" w:rsidR="00380261" w:rsidRPr="00E0762F" w:rsidRDefault="00380261" w:rsidP="00380261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F59F07E" w14:textId="24CD1035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118,223</w:t>
            </w:r>
          </w:p>
        </w:tc>
      </w:tr>
      <w:tr w:rsidR="00380261" w:rsidRPr="00E0762F" w14:paraId="55991C79" w14:textId="77777777" w:rsidTr="00F345DC">
        <w:trPr>
          <w:cantSplit/>
        </w:trPr>
        <w:tc>
          <w:tcPr>
            <w:tcW w:w="4552" w:type="dxa"/>
          </w:tcPr>
          <w:p w14:paraId="60010EC8" w14:textId="1E31A609" w:rsidR="00380261" w:rsidRPr="00E0762F" w:rsidRDefault="00380261" w:rsidP="0038026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23A0FEAD" w14:textId="358D6B09" w:rsidR="00380261" w:rsidRPr="00E0762F" w:rsidRDefault="00380261" w:rsidP="0038026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11,198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24DF3" w14:textId="77777777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</w:tcBorders>
          </w:tcPr>
          <w:p w14:paraId="7256FB86" w14:textId="030B7345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11,198</w:t>
            </w:r>
          </w:p>
        </w:tc>
        <w:tc>
          <w:tcPr>
            <w:tcW w:w="236" w:type="dxa"/>
          </w:tcPr>
          <w:p w14:paraId="0DFC4B3A" w14:textId="77777777" w:rsidR="00380261" w:rsidRPr="00E0762F" w:rsidRDefault="00380261" w:rsidP="00380261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2DEBA2D" w14:textId="3DDA4433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6,612</w:t>
            </w:r>
          </w:p>
        </w:tc>
      </w:tr>
      <w:tr w:rsidR="00380261" w:rsidRPr="00E0762F" w14:paraId="2CE4C3AC" w14:textId="77777777" w:rsidTr="00F345DC">
        <w:trPr>
          <w:cantSplit/>
        </w:trPr>
        <w:tc>
          <w:tcPr>
            <w:tcW w:w="4552" w:type="dxa"/>
          </w:tcPr>
          <w:p w14:paraId="476CA758" w14:textId="3BAC2206" w:rsidR="00380261" w:rsidRPr="00E0762F" w:rsidRDefault="00380261" w:rsidP="0038026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E5CC059" w14:textId="1CD975B6" w:rsidR="00380261" w:rsidRPr="00E0762F" w:rsidRDefault="00380261" w:rsidP="0038026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187,562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D9692" w14:textId="77777777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4BE6F5" w14:textId="6951D01E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187,562</w:t>
            </w:r>
          </w:p>
        </w:tc>
        <w:tc>
          <w:tcPr>
            <w:tcW w:w="236" w:type="dxa"/>
          </w:tcPr>
          <w:p w14:paraId="75E8098F" w14:textId="77777777" w:rsidR="00380261" w:rsidRPr="00E0762F" w:rsidRDefault="00380261" w:rsidP="00380261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</w:tcPr>
          <w:p w14:paraId="61C3BADE" w14:textId="6A364FF3" w:rsidR="00380261" w:rsidRPr="00E0762F" w:rsidRDefault="00380261" w:rsidP="00380261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124,835</w:t>
            </w:r>
          </w:p>
        </w:tc>
      </w:tr>
    </w:tbl>
    <w:p w14:paraId="1F9F5B52" w14:textId="0BF7DCC1" w:rsidR="00350F37" w:rsidRPr="00E0762F" w:rsidRDefault="00350F37" w:rsidP="0035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1BA6867" w14:textId="73EAE6E9" w:rsidR="000178A8" w:rsidRPr="00E0762F" w:rsidRDefault="000178A8" w:rsidP="003C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4DEB536E" w14:textId="57EC7202" w:rsidR="002E074B" w:rsidRPr="00E0762F" w:rsidRDefault="002E074B" w:rsidP="00F51D99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8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538"/>
        <w:gridCol w:w="1620"/>
        <w:gridCol w:w="243"/>
        <w:gridCol w:w="1341"/>
        <w:gridCol w:w="236"/>
        <w:gridCol w:w="1306"/>
      </w:tblGrid>
      <w:tr w:rsidR="009D7D34" w:rsidRPr="00E0762F" w14:paraId="0C4387EE" w14:textId="77777777" w:rsidTr="007B31F3">
        <w:trPr>
          <w:cantSplit/>
        </w:trPr>
        <w:tc>
          <w:tcPr>
            <w:tcW w:w="6158" w:type="dxa"/>
            <w:gridSpan w:val="2"/>
          </w:tcPr>
          <w:p w14:paraId="0CFD5294" w14:textId="77777777" w:rsidR="009D7D34" w:rsidRPr="00E0762F" w:rsidRDefault="009D7D34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6363D7" w14:textId="57B5CF15" w:rsidR="009D7D34" w:rsidRPr="00E0762F" w:rsidRDefault="009D7D34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883" w:type="dxa"/>
            <w:gridSpan w:val="3"/>
          </w:tcPr>
          <w:p w14:paraId="6D55B667" w14:textId="1E6DB96A" w:rsidR="009D7D34" w:rsidRPr="00E0762F" w:rsidRDefault="009D7D34" w:rsidP="00164960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                 (หน่วย : พันบาท)</w:t>
            </w:r>
          </w:p>
        </w:tc>
      </w:tr>
      <w:tr w:rsidR="00F04DB4" w:rsidRPr="00E0762F" w14:paraId="22C4D1A9" w14:textId="77777777" w:rsidTr="007B31F3">
        <w:trPr>
          <w:cantSplit/>
        </w:trPr>
        <w:tc>
          <w:tcPr>
            <w:tcW w:w="4538" w:type="dxa"/>
          </w:tcPr>
          <w:p w14:paraId="55446E5C" w14:textId="77777777" w:rsidR="00F04DB4" w:rsidRPr="00E0762F" w:rsidRDefault="00F04DB4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D4A99F0" w14:textId="1D3CC3E8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1041280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3" w:type="dxa"/>
            <w:gridSpan w:val="3"/>
            <w:tcBorders>
              <w:left w:val="nil"/>
            </w:tcBorders>
          </w:tcPr>
          <w:p w14:paraId="7AA839F8" w14:textId="3F3469A8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04DB4" w:rsidRPr="00E0762F" w14:paraId="03489259" w14:textId="77777777" w:rsidTr="00F04DB4">
        <w:trPr>
          <w:cantSplit/>
        </w:trPr>
        <w:tc>
          <w:tcPr>
            <w:tcW w:w="4538" w:type="dxa"/>
          </w:tcPr>
          <w:p w14:paraId="26A0E8BE" w14:textId="77777777" w:rsidR="00F04DB4" w:rsidRPr="00E0762F" w:rsidRDefault="00F04DB4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0D88CF" w14:textId="522ED98A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D719DBF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BD690C" w14:textId="59ACE085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73E832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C9FA34D" w14:textId="582E229C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F04DB4" w:rsidRPr="00E0762F" w14:paraId="14B978B7" w14:textId="77777777" w:rsidTr="00F04DB4">
        <w:trPr>
          <w:cantSplit/>
        </w:trPr>
        <w:tc>
          <w:tcPr>
            <w:tcW w:w="4538" w:type="dxa"/>
          </w:tcPr>
          <w:p w14:paraId="66602CF3" w14:textId="77777777" w:rsidR="00F04DB4" w:rsidRPr="00E0762F" w:rsidRDefault="00F04DB4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12A965BC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1B83AF8B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</w:tcBorders>
          </w:tcPr>
          <w:p w14:paraId="25F231FA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740C6D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A0D8BD0" w14:textId="77777777" w:rsidR="00F04DB4" w:rsidRPr="00E0762F" w:rsidRDefault="00F04DB4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04DB4" w:rsidRPr="00E0762F" w14:paraId="5F7CEA10" w14:textId="77777777" w:rsidTr="00F04DB4">
        <w:trPr>
          <w:cantSplit/>
          <w:trHeight w:val="329"/>
        </w:trPr>
        <w:tc>
          <w:tcPr>
            <w:tcW w:w="4538" w:type="dxa"/>
          </w:tcPr>
          <w:p w14:paraId="05230BF8" w14:textId="294760D8" w:rsidR="00F04DB4" w:rsidRPr="00E0762F" w:rsidRDefault="00F04DB4" w:rsidP="00F04DB4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1620" w:type="dxa"/>
            <w:tcBorders>
              <w:left w:val="nil"/>
            </w:tcBorders>
          </w:tcPr>
          <w:p w14:paraId="2C8EC950" w14:textId="77777777" w:rsidR="00F04DB4" w:rsidRPr="00E0762F" w:rsidRDefault="00F04DB4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289A7F5" w14:textId="729FFD0B" w:rsidR="00F04DB4" w:rsidRPr="00E0762F" w:rsidRDefault="00F04DB4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7CCDDFF2" w14:textId="6A06D0EB" w:rsidR="00F04DB4" w:rsidRPr="00E0762F" w:rsidRDefault="00F04DB4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115379C" w14:textId="77777777" w:rsidR="00F04DB4" w:rsidRPr="00E0762F" w:rsidRDefault="00F04DB4" w:rsidP="00F04DB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06" w:type="dxa"/>
            <w:vAlign w:val="center"/>
          </w:tcPr>
          <w:p w14:paraId="26031658" w14:textId="77777777" w:rsidR="00F04DB4" w:rsidRPr="00E0762F" w:rsidRDefault="00F04DB4" w:rsidP="00F04DB4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1503E1" w:rsidRPr="00E0762F" w14:paraId="5D3B52F1" w14:textId="77777777" w:rsidTr="00F04DB4">
        <w:trPr>
          <w:cantSplit/>
          <w:trHeight w:val="329"/>
        </w:trPr>
        <w:tc>
          <w:tcPr>
            <w:tcW w:w="4538" w:type="dxa"/>
          </w:tcPr>
          <w:p w14:paraId="27E1E903" w14:textId="325B0DAB" w:rsidR="001503E1" w:rsidRPr="00E0762F" w:rsidRDefault="001503E1" w:rsidP="001503E1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20" w:type="dxa"/>
            <w:tcBorders>
              <w:left w:val="nil"/>
            </w:tcBorders>
          </w:tcPr>
          <w:p w14:paraId="20B4F11B" w14:textId="4352F3AC" w:rsidR="001503E1" w:rsidRPr="00E0762F" w:rsidRDefault="001503E1" w:rsidP="001503E1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104,929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8D95CFE" w14:textId="0C217F4C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58926A8E" w14:textId="1ACF2087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104,929</w:t>
            </w:r>
          </w:p>
        </w:tc>
        <w:tc>
          <w:tcPr>
            <w:tcW w:w="236" w:type="dxa"/>
          </w:tcPr>
          <w:p w14:paraId="040EA9F3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419A7305" w14:textId="1FD3E0AC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57,920</w:t>
            </w:r>
          </w:p>
        </w:tc>
      </w:tr>
      <w:tr w:rsidR="001503E1" w:rsidRPr="00E0762F" w14:paraId="401CD6EE" w14:textId="77777777" w:rsidTr="00F04DB4">
        <w:trPr>
          <w:cantSplit/>
          <w:trHeight w:val="329"/>
        </w:trPr>
        <w:tc>
          <w:tcPr>
            <w:tcW w:w="4538" w:type="dxa"/>
          </w:tcPr>
          <w:p w14:paraId="27D99883" w14:textId="6A2832BC" w:rsidR="001503E1" w:rsidRPr="00E0762F" w:rsidRDefault="001503E1" w:rsidP="001503E1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เกินกำหนดชำระ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620" w:type="dxa"/>
            <w:tcBorders>
              <w:left w:val="nil"/>
            </w:tcBorders>
          </w:tcPr>
          <w:p w14:paraId="61BC9202" w14:textId="77777777" w:rsidR="001503E1" w:rsidRPr="00E0762F" w:rsidRDefault="001503E1" w:rsidP="001503E1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D0D8156" w14:textId="06129DBD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1A3A4E51" w14:textId="4C7CDBEA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9DB2901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87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06" w:type="dxa"/>
          </w:tcPr>
          <w:p w14:paraId="77C0F250" w14:textId="77777777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03E1" w:rsidRPr="00E0762F" w14:paraId="44AAF498" w14:textId="77777777" w:rsidTr="00F04DB4">
        <w:trPr>
          <w:cantSplit/>
          <w:trHeight w:val="329"/>
        </w:trPr>
        <w:tc>
          <w:tcPr>
            <w:tcW w:w="4538" w:type="dxa"/>
          </w:tcPr>
          <w:p w14:paraId="68644624" w14:textId="59B9A549" w:rsidR="001503E1" w:rsidRPr="00E0762F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</w:tcBorders>
          </w:tcPr>
          <w:p w14:paraId="69E3C6EA" w14:textId="605AD3D7" w:rsidR="001503E1" w:rsidRPr="00E0762F" w:rsidRDefault="001503E1" w:rsidP="001503E1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68,056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75C0C8B" w14:textId="6F460B0B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6252F82A" w14:textId="0591EEE9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68,056</w:t>
            </w:r>
          </w:p>
        </w:tc>
        <w:tc>
          <w:tcPr>
            <w:tcW w:w="236" w:type="dxa"/>
          </w:tcPr>
          <w:p w14:paraId="24075873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48D8EA8D" w14:textId="70C82435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44,135</w:t>
            </w:r>
          </w:p>
        </w:tc>
      </w:tr>
      <w:tr w:rsidR="001503E1" w:rsidRPr="00E0762F" w14:paraId="12F13C1B" w14:textId="77777777" w:rsidTr="00F04DB4">
        <w:trPr>
          <w:cantSplit/>
          <w:trHeight w:val="329"/>
        </w:trPr>
        <w:tc>
          <w:tcPr>
            <w:tcW w:w="4538" w:type="dxa"/>
          </w:tcPr>
          <w:p w14:paraId="227E8579" w14:textId="4206D3EF" w:rsidR="001503E1" w:rsidRPr="00E0762F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</w:tcBorders>
          </w:tcPr>
          <w:p w14:paraId="6AD32635" w14:textId="177DCE74" w:rsidR="001503E1" w:rsidRPr="00E0762F" w:rsidRDefault="001503E1" w:rsidP="001503E1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6,799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03AA1DD" w14:textId="74B5AF93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416DA262" w14:textId="5EE6B71F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6,799</w:t>
            </w:r>
          </w:p>
        </w:tc>
        <w:tc>
          <w:tcPr>
            <w:tcW w:w="236" w:type="dxa"/>
          </w:tcPr>
          <w:p w14:paraId="25FB6F6E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39EEA308" w14:textId="3CB288DC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7,245</w:t>
            </w:r>
          </w:p>
        </w:tc>
      </w:tr>
      <w:tr w:rsidR="001503E1" w:rsidRPr="00E0762F" w14:paraId="1EE194BF" w14:textId="77777777" w:rsidTr="00F04DB4">
        <w:trPr>
          <w:cantSplit/>
          <w:trHeight w:val="329"/>
        </w:trPr>
        <w:tc>
          <w:tcPr>
            <w:tcW w:w="4538" w:type="dxa"/>
          </w:tcPr>
          <w:p w14:paraId="4FC70A9C" w14:textId="1AFD5FAD" w:rsidR="001503E1" w:rsidRPr="00E0762F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6 - 12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</w:tcBorders>
          </w:tcPr>
          <w:p w14:paraId="21EEDB50" w14:textId="5065E878" w:rsidR="001503E1" w:rsidRPr="00E0762F" w:rsidRDefault="001503E1" w:rsidP="001503E1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1,711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110A4FC" w14:textId="2959A5B6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</w:tcBorders>
          </w:tcPr>
          <w:p w14:paraId="63606154" w14:textId="3683E204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1,711</w:t>
            </w:r>
          </w:p>
        </w:tc>
        <w:tc>
          <w:tcPr>
            <w:tcW w:w="236" w:type="dxa"/>
          </w:tcPr>
          <w:p w14:paraId="0382C87C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4B51DEEA" w14:textId="4267AAF0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6,499</w:t>
            </w:r>
          </w:p>
        </w:tc>
      </w:tr>
      <w:tr w:rsidR="001503E1" w:rsidRPr="00E0762F" w14:paraId="0E0FA804" w14:textId="77777777" w:rsidTr="007B31F3">
        <w:trPr>
          <w:cantSplit/>
        </w:trPr>
        <w:tc>
          <w:tcPr>
            <w:tcW w:w="4538" w:type="dxa"/>
          </w:tcPr>
          <w:p w14:paraId="603C3147" w14:textId="594986E7" w:rsidR="001503E1" w:rsidRPr="00E0762F" w:rsidRDefault="001503E1" w:rsidP="001503E1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003B5F04" w14:textId="70942380" w:rsidR="001503E1" w:rsidRPr="00E0762F" w:rsidRDefault="001503E1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8,040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D765849" w14:textId="07AD3A32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</w:tcBorders>
          </w:tcPr>
          <w:p w14:paraId="00B8D75A" w14:textId="5FB5A7D4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8,040</w:t>
            </w:r>
          </w:p>
        </w:tc>
        <w:tc>
          <w:tcPr>
            <w:tcW w:w="236" w:type="dxa"/>
          </w:tcPr>
          <w:p w14:paraId="4E2A4255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463F864A" w14:textId="72977142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7,227</w:t>
            </w:r>
          </w:p>
        </w:tc>
      </w:tr>
      <w:tr w:rsidR="001503E1" w:rsidRPr="00E0762F" w14:paraId="3C79EB77" w14:textId="77777777" w:rsidTr="007B31F3">
        <w:trPr>
          <w:cantSplit/>
        </w:trPr>
        <w:tc>
          <w:tcPr>
            <w:tcW w:w="4538" w:type="dxa"/>
            <w:vAlign w:val="bottom"/>
          </w:tcPr>
          <w:p w14:paraId="09AD60D9" w14:textId="77777777" w:rsidR="001503E1" w:rsidRPr="00E0762F" w:rsidRDefault="001503E1" w:rsidP="001503E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B690B92" w14:textId="7E22D284" w:rsidR="001503E1" w:rsidRPr="00E0762F" w:rsidRDefault="001503E1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189,535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D159CDB" w14:textId="15036005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</w:tcBorders>
          </w:tcPr>
          <w:p w14:paraId="67EDB65B" w14:textId="4EE68903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189,535</w:t>
            </w:r>
          </w:p>
        </w:tc>
        <w:tc>
          <w:tcPr>
            <w:tcW w:w="236" w:type="dxa"/>
          </w:tcPr>
          <w:p w14:paraId="2579A47E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46A82AAC" w14:textId="72D68E9C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123,026</w:t>
            </w:r>
          </w:p>
        </w:tc>
      </w:tr>
      <w:tr w:rsidR="001503E1" w:rsidRPr="00E0762F" w14:paraId="7DE56D1F" w14:textId="77777777" w:rsidTr="007B31F3">
        <w:trPr>
          <w:cantSplit/>
        </w:trPr>
        <w:tc>
          <w:tcPr>
            <w:tcW w:w="4538" w:type="dxa"/>
            <w:shd w:val="clear" w:color="auto" w:fill="auto"/>
          </w:tcPr>
          <w:p w14:paraId="26BFC3D6" w14:textId="784A614D" w:rsidR="001503E1" w:rsidRPr="00E0762F" w:rsidRDefault="001503E1" w:rsidP="001503E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25C8A61C" w14:textId="18F31D3F" w:rsidR="001503E1" w:rsidRPr="00E0762F" w:rsidRDefault="001503E1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(13,171)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D46E74" w14:textId="1AA16717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</w:tcBorders>
          </w:tcPr>
          <w:p w14:paraId="1D9950F2" w14:textId="1EB96B4A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(13,171)</w:t>
            </w:r>
          </w:p>
        </w:tc>
        <w:tc>
          <w:tcPr>
            <w:tcW w:w="236" w:type="dxa"/>
          </w:tcPr>
          <w:p w14:paraId="1DC3266A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2A56375" w14:textId="4FE6E9DE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4,803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503E1" w:rsidRPr="00E0762F" w14:paraId="5530195A" w14:textId="77777777" w:rsidTr="007B31F3">
        <w:trPr>
          <w:cantSplit/>
        </w:trPr>
        <w:tc>
          <w:tcPr>
            <w:tcW w:w="4538" w:type="dxa"/>
          </w:tcPr>
          <w:p w14:paraId="6598347F" w14:textId="77777777" w:rsidR="001503E1" w:rsidRPr="00E0762F" w:rsidRDefault="001503E1" w:rsidP="001503E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B22DE41" w14:textId="41B5C723" w:rsidR="001503E1" w:rsidRPr="00E0762F" w:rsidRDefault="001503E1" w:rsidP="001503E1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176,364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04A8522" w14:textId="0D52EC7C" w:rsidR="001503E1" w:rsidRPr="00E0762F" w:rsidRDefault="001503E1" w:rsidP="0015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3B52F98" w14:textId="40CECED5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176,364</w:t>
            </w:r>
          </w:p>
        </w:tc>
        <w:tc>
          <w:tcPr>
            <w:tcW w:w="236" w:type="dxa"/>
          </w:tcPr>
          <w:p w14:paraId="78EF94BC" w14:textId="77777777" w:rsidR="001503E1" w:rsidRPr="00E0762F" w:rsidRDefault="001503E1" w:rsidP="001503E1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12" w:space="0" w:color="auto"/>
            </w:tcBorders>
          </w:tcPr>
          <w:p w14:paraId="1A29EB2F" w14:textId="02042D04" w:rsidR="001503E1" w:rsidRPr="00E0762F" w:rsidRDefault="001503E1" w:rsidP="001503E1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118,223</w:t>
            </w:r>
          </w:p>
        </w:tc>
      </w:tr>
    </w:tbl>
    <w:p w14:paraId="6DE78C13" w14:textId="7298748B" w:rsidR="002E074B" w:rsidRPr="00E0762F" w:rsidRDefault="002E074B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D5CD79B" w14:textId="77777777" w:rsidR="00AD2571" w:rsidRPr="00E0762F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3FC3404" w14:textId="77777777" w:rsidR="00AD2571" w:rsidRPr="00E0762F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E7CB31" w14:textId="77777777" w:rsidR="00AD2571" w:rsidRPr="00E0762F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3BA7A8F" w14:textId="77777777" w:rsidR="00AD2571" w:rsidRPr="00E0762F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8FC600" w14:textId="7DCE879B" w:rsidR="00AD2571" w:rsidRPr="00E0762F" w:rsidRDefault="00334F4B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</w:rPr>
        <w:br w:type="page"/>
      </w:r>
    </w:p>
    <w:p w14:paraId="63F9DBB5" w14:textId="49734211" w:rsidR="001B0265" w:rsidRPr="00E0762F" w:rsidRDefault="001B0265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</w:t>
      </w:r>
      <w:r w:rsidR="00CA6A32" w:rsidRPr="00E0762F">
        <w:rPr>
          <w:rFonts w:ascii="Browallia New" w:hAnsi="Browallia New" w:cs="Browallia New"/>
          <w:sz w:val="28"/>
          <w:szCs w:val="28"/>
          <w:cs/>
        </w:rPr>
        <w:t>ด</w:t>
      </w:r>
      <w:r w:rsidR="00B81AA3" w:rsidRPr="00E0762F">
        <w:rPr>
          <w:rFonts w:ascii="Browallia New" w:hAnsi="Browallia New" w:cs="Browallia New"/>
          <w:sz w:val="28"/>
          <w:szCs w:val="28"/>
          <w:cs/>
        </w:rPr>
        <w:t>หก</w:t>
      </w:r>
      <w:r w:rsidR="00967C65" w:rsidRPr="00E0762F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="00CB55D9"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81AA3" w:rsidRPr="00E0762F">
        <w:rPr>
          <w:rFonts w:ascii="Browallia New" w:hAnsi="Browallia New" w:cs="Browallia New"/>
          <w:sz w:val="28"/>
          <w:szCs w:val="28"/>
        </w:rPr>
        <w:t>30</w:t>
      </w:r>
      <w:r w:rsidR="00B81AA3"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="00CB55D9"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55D9" w:rsidRPr="00E0762F">
        <w:rPr>
          <w:rFonts w:ascii="Browallia New" w:hAnsi="Browallia New" w:cs="Browallia New"/>
          <w:sz w:val="28"/>
          <w:szCs w:val="28"/>
        </w:rPr>
        <w:t>2566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E0762F">
        <w:rPr>
          <w:rFonts w:ascii="Browallia New" w:hAnsi="Browallia New" w:cs="Browallia New"/>
          <w:sz w:val="28"/>
          <w:szCs w:val="28"/>
          <w:cs/>
        </w:rPr>
        <w:t>มี</w:t>
      </w:r>
      <w:r w:rsidRPr="00E0762F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รายการเคลื่อนไหวของค่าเผื่อผลขาดทุน</w:t>
      </w:r>
      <w:r w:rsidR="00F276EF" w:rsidRPr="00E0762F">
        <w:rPr>
          <w:rFonts w:ascii="Browallia New" w:hAnsi="Browallia New" w:cs="Browallia New"/>
          <w:sz w:val="28"/>
          <w:szCs w:val="28"/>
          <w:cs/>
        </w:rPr>
        <w:t>ด้านเครดิตที่คาดว่าจะเกิดขึ้น</w:t>
      </w:r>
      <w:r w:rsidRPr="00E0762F">
        <w:rPr>
          <w:rFonts w:ascii="Browallia New" w:hAnsi="Browallia New" w:cs="Browallia New"/>
          <w:sz w:val="28"/>
          <w:szCs w:val="28"/>
          <w:cs/>
        </w:rPr>
        <w:t>ของลูกหนี้การค้า ดังต่อไปนี้</w:t>
      </w:r>
    </w:p>
    <w:p w14:paraId="737132FD" w14:textId="58BDF817" w:rsidR="004F22FB" w:rsidRPr="00E0762F" w:rsidRDefault="004F22F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15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4422"/>
        <w:gridCol w:w="2324"/>
        <w:gridCol w:w="243"/>
        <w:gridCol w:w="2326"/>
      </w:tblGrid>
      <w:tr w:rsidR="005936E8" w:rsidRPr="00E0762F" w14:paraId="3AC0D5E9" w14:textId="77777777" w:rsidTr="006A2F93">
        <w:tc>
          <w:tcPr>
            <w:tcW w:w="4422" w:type="dxa"/>
          </w:tcPr>
          <w:p w14:paraId="52FAD732" w14:textId="77777777" w:rsidR="005936E8" w:rsidRPr="00E0762F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23229B2" w14:textId="77777777" w:rsidR="005936E8" w:rsidRPr="00E0762F" w:rsidRDefault="005936E8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97EA8FB" w14:textId="68F6E167" w:rsidR="005936E8" w:rsidRPr="00E0762F" w:rsidRDefault="005936E8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</w:tcPr>
          <w:p w14:paraId="7C1E8AD4" w14:textId="207CFEC2" w:rsidR="005936E8" w:rsidRPr="00E0762F" w:rsidRDefault="005B5E4D" w:rsidP="005B5E4D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: พันบาท)</w:t>
            </w:r>
          </w:p>
        </w:tc>
      </w:tr>
      <w:tr w:rsidR="00B9794D" w:rsidRPr="00E0762F" w14:paraId="0F44B40B" w14:textId="77777777" w:rsidTr="006A2F93">
        <w:trPr>
          <w:trHeight w:val="351"/>
        </w:trPr>
        <w:tc>
          <w:tcPr>
            <w:tcW w:w="4422" w:type="dxa"/>
          </w:tcPr>
          <w:p w14:paraId="778BA454" w14:textId="77777777" w:rsidR="00B9794D" w:rsidRPr="00E0762F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441DE61E" w14:textId="3CACA8B7" w:rsidR="00B9794D" w:rsidRPr="00E0762F" w:rsidRDefault="00422C25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74085E0D" w14:textId="2E711ACD" w:rsidR="00B9794D" w:rsidRPr="00E0762F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vAlign w:val="bottom"/>
          </w:tcPr>
          <w:p w14:paraId="432C22ED" w14:textId="151EE556" w:rsidR="00B9794D" w:rsidRPr="00E0762F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936E8" w:rsidRPr="00E0762F" w14:paraId="6C878D89" w14:textId="77777777" w:rsidTr="006A2F93">
        <w:trPr>
          <w:trHeight w:val="351"/>
        </w:trPr>
        <w:tc>
          <w:tcPr>
            <w:tcW w:w="4422" w:type="dxa"/>
          </w:tcPr>
          <w:p w14:paraId="1B514498" w14:textId="77777777" w:rsidR="005936E8" w:rsidRPr="00E0762F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135EFA4F" w14:textId="77777777" w:rsidR="005936E8" w:rsidRPr="00E0762F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3B7A71A8" w14:textId="3AEF8F73" w:rsidR="005936E8" w:rsidRPr="00E0762F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tcBorders>
              <w:top w:val="single" w:sz="4" w:space="0" w:color="auto"/>
            </w:tcBorders>
          </w:tcPr>
          <w:p w14:paraId="17C1452D" w14:textId="49A43462" w:rsidR="005936E8" w:rsidRPr="00E0762F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F6270" w:rsidRPr="00E0762F" w14:paraId="018808BF" w14:textId="77777777" w:rsidTr="006A2F93">
        <w:trPr>
          <w:trHeight w:val="113"/>
        </w:trPr>
        <w:tc>
          <w:tcPr>
            <w:tcW w:w="4422" w:type="dxa"/>
          </w:tcPr>
          <w:p w14:paraId="59BBCA95" w14:textId="4A18CBB3" w:rsidR="003F6270" w:rsidRPr="00E0762F" w:rsidRDefault="003F6270" w:rsidP="003F6270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E0762F">
              <w:rPr>
                <w:rFonts w:ascii="Browallia New" w:hAnsi="Browallia New" w:cs="Browallia New"/>
              </w:rPr>
              <w:t xml:space="preserve">1 </w:t>
            </w:r>
            <w:r w:rsidRPr="00E0762F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0762F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324" w:type="dxa"/>
            <w:vAlign w:val="bottom"/>
          </w:tcPr>
          <w:p w14:paraId="6E213A49" w14:textId="1C45F75A" w:rsidR="003F6270" w:rsidRPr="00E0762F" w:rsidRDefault="003F6270" w:rsidP="003F62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</w:p>
        </w:tc>
        <w:tc>
          <w:tcPr>
            <w:tcW w:w="243" w:type="dxa"/>
          </w:tcPr>
          <w:p w14:paraId="03F45D6A" w14:textId="020DFFF6" w:rsidR="003F6270" w:rsidRPr="00E0762F" w:rsidRDefault="003F6270" w:rsidP="003F627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vAlign w:val="bottom"/>
          </w:tcPr>
          <w:p w14:paraId="1457A600" w14:textId="7621A821" w:rsidR="003F6270" w:rsidRPr="00E0762F" w:rsidRDefault="003F6270" w:rsidP="003F6270">
            <w:pPr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4,803</w:t>
            </w:r>
          </w:p>
        </w:tc>
      </w:tr>
      <w:tr w:rsidR="00E33575" w:rsidRPr="00E0762F" w14:paraId="06FEF4B6" w14:textId="77777777" w:rsidTr="006A2F93">
        <w:trPr>
          <w:trHeight w:val="113"/>
        </w:trPr>
        <w:tc>
          <w:tcPr>
            <w:tcW w:w="4422" w:type="dxa"/>
          </w:tcPr>
          <w:p w14:paraId="6F2DE4E9" w14:textId="5DA3CBD9" w:rsidR="00E33575" w:rsidRPr="00E0762F" w:rsidRDefault="00E33575" w:rsidP="00E33575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cs/>
                <w:lang w:val="en-GB"/>
              </w:rPr>
              <w:t>เพิ่มขึ้น</w:t>
            </w:r>
          </w:p>
        </w:tc>
        <w:tc>
          <w:tcPr>
            <w:tcW w:w="2324" w:type="dxa"/>
            <w:vAlign w:val="bottom"/>
          </w:tcPr>
          <w:p w14:paraId="4EB3C3A4" w14:textId="309979C1" w:rsidR="00E33575" w:rsidRPr="00E0762F" w:rsidRDefault="00E33575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8,722</w:t>
            </w:r>
          </w:p>
        </w:tc>
        <w:tc>
          <w:tcPr>
            <w:tcW w:w="243" w:type="dxa"/>
          </w:tcPr>
          <w:p w14:paraId="6165544D" w14:textId="77777777" w:rsidR="00E33575" w:rsidRPr="00E0762F" w:rsidRDefault="00E33575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6" w:type="dxa"/>
            <w:vAlign w:val="bottom"/>
          </w:tcPr>
          <w:p w14:paraId="075FF321" w14:textId="3976EE5D" w:rsidR="00E33575" w:rsidRPr="00E0762F" w:rsidRDefault="00E33575" w:rsidP="00E33575">
            <w:pPr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8,722</w:t>
            </w:r>
          </w:p>
        </w:tc>
      </w:tr>
      <w:tr w:rsidR="00E33575" w:rsidRPr="00E0762F" w14:paraId="4E75021D" w14:textId="77777777" w:rsidTr="006A2F93">
        <w:trPr>
          <w:trHeight w:val="113"/>
        </w:trPr>
        <w:tc>
          <w:tcPr>
            <w:tcW w:w="4422" w:type="dxa"/>
          </w:tcPr>
          <w:p w14:paraId="5AC44A72" w14:textId="671C3D66" w:rsidR="00E33575" w:rsidRPr="00E0762F" w:rsidRDefault="00E33575" w:rsidP="00E33575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26EF0175" w14:textId="2920E6ED" w:rsidR="00E33575" w:rsidRPr="00E0762F" w:rsidRDefault="00E33575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354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3" w:type="dxa"/>
          </w:tcPr>
          <w:p w14:paraId="0C692901" w14:textId="77F5ACB1" w:rsidR="00E33575" w:rsidRPr="00E0762F" w:rsidRDefault="00E33575" w:rsidP="00E335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6" w:type="dxa"/>
            <w:vAlign w:val="bottom"/>
          </w:tcPr>
          <w:p w14:paraId="3768E70F" w14:textId="6CACE4B5" w:rsidR="00E33575" w:rsidRPr="00E0762F" w:rsidRDefault="00E33575" w:rsidP="00E33575">
            <w:pPr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354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F6270" w:rsidRPr="00E0762F" w14:paraId="6B290B2A" w14:textId="77777777" w:rsidTr="006A2F93">
        <w:trPr>
          <w:trHeight w:val="230"/>
        </w:trPr>
        <w:tc>
          <w:tcPr>
            <w:tcW w:w="4422" w:type="dxa"/>
          </w:tcPr>
          <w:p w14:paraId="79DF004D" w14:textId="07AF4F8D" w:rsidR="003F6270" w:rsidRPr="00E0762F" w:rsidRDefault="003F6270" w:rsidP="003F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97CA0D" w14:textId="65A58107" w:rsidR="003F6270" w:rsidRPr="00E0762F" w:rsidRDefault="003F6270" w:rsidP="003F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13,171</w:t>
            </w:r>
          </w:p>
        </w:tc>
        <w:tc>
          <w:tcPr>
            <w:tcW w:w="243" w:type="dxa"/>
          </w:tcPr>
          <w:p w14:paraId="4F5C9986" w14:textId="2F3A172C" w:rsidR="003F6270" w:rsidRPr="00E0762F" w:rsidRDefault="003F6270" w:rsidP="003F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B8E25" w14:textId="32590409" w:rsidR="003F6270" w:rsidRPr="00E0762F" w:rsidRDefault="003F6270" w:rsidP="003F6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13,171</w:t>
            </w:r>
          </w:p>
        </w:tc>
      </w:tr>
    </w:tbl>
    <w:p w14:paraId="1CE0FCFD" w14:textId="091318E0" w:rsidR="001B0265" w:rsidRPr="00E0762F" w:rsidRDefault="001B0265" w:rsidP="00A85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EEA7576" w14:textId="30417CB4" w:rsidR="009156FA" w:rsidRPr="00E0762F" w:rsidRDefault="0059395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E0762F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31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422"/>
        <w:gridCol w:w="1474"/>
        <w:gridCol w:w="236"/>
        <w:gridCol w:w="1474"/>
        <w:gridCol w:w="239"/>
        <w:gridCol w:w="1469"/>
      </w:tblGrid>
      <w:tr w:rsidR="005B5E4D" w:rsidRPr="00E0762F" w14:paraId="17758802" w14:textId="77777777" w:rsidTr="003404AF">
        <w:trPr>
          <w:cantSplit/>
        </w:trPr>
        <w:tc>
          <w:tcPr>
            <w:tcW w:w="4422" w:type="dxa"/>
          </w:tcPr>
          <w:p w14:paraId="67FFE9C0" w14:textId="77777777" w:rsidR="005B5E4D" w:rsidRPr="00E0762F" w:rsidRDefault="005B5E4D" w:rsidP="0045291E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2" w:name="_Hlk494369948"/>
          </w:p>
        </w:tc>
        <w:tc>
          <w:tcPr>
            <w:tcW w:w="1474" w:type="dxa"/>
          </w:tcPr>
          <w:p w14:paraId="0FC61929" w14:textId="77777777" w:rsidR="005B5E4D" w:rsidRPr="00E0762F" w:rsidRDefault="005B5E4D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3A2C8DD" w14:textId="6B394983" w:rsidR="005B5E4D" w:rsidRPr="00E0762F" w:rsidRDefault="005B5E4D" w:rsidP="00D60402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180" w:type="dxa"/>
            <w:gridSpan w:val="3"/>
          </w:tcPr>
          <w:p w14:paraId="5FB75645" w14:textId="5B8222E2" w:rsidR="005B5E4D" w:rsidRPr="00E0762F" w:rsidRDefault="005B5E4D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5B5E4D" w:rsidRPr="00E0762F" w14:paraId="62EDA8A7" w14:textId="77777777" w:rsidTr="003404AF">
        <w:trPr>
          <w:cantSplit/>
        </w:trPr>
        <w:tc>
          <w:tcPr>
            <w:tcW w:w="4422" w:type="dxa"/>
          </w:tcPr>
          <w:p w14:paraId="155529AB" w14:textId="77777777" w:rsidR="005B5E4D" w:rsidRPr="00E0762F" w:rsidRDefault="005B5E4D" w:rsidP="005B5E4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2C4E19" w14:textId="4656EC51" w:rsidR="005B5E4D" w:rsidRPr="00E0762F" w:rsidRDefault="00D94CE0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BD1223" w14:textId="77777777" w:rsidR="005B5E4D" w:rsidRPr="00E0762F" w:rsidRDefault="005B5E4D" w:rsidP="005B5E4D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3180" w:type="dxa"/>
            <w:gridSpan w:val="3"/>
          </w:tcPr>
          <w:p w14:paraId="2D6DA8B3" w14:textId="4F98929D" w:rsidR="005B5E4D" w:rsidRPr="00E0762F" w:rsidRDefault="00663DA3" w:rsidP="00663DA3">
            <w:pPr>
              <w:pStyle w:val="Heading4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A2F93" w:rsidRPr="00E0762F" w14:paraId="604BE2F0" w14:textId="77777777" w:rsidTr="003404AF">
        <w:trPr>
          <w:cantSplit/>
        </w:trPr>
        <w:tc>
          <w:tcPr>
            <w:tcW w:w="4422" w:type="dxa"/>
          </w:tcPr>
          <w:p w14:paraId="6F16D0A4" w14:textId="77777777" w:rsidR="006A2F93" w:rsidRPr="00E0762F" w:rsidRDefault="006A2F93" w:rsidP="00D94CE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DA337" w14:textId="77777777" w:rsidR="003404AF" w:rsidRPr="00E0762F" w:rsidRDefault="006A2F93" w:rsidP="003404A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</w:p>
          <w:p w14:paraId="4E88DA79" w14:textId="0C797A18" w:rsidR="006A2F93" w:rsidRPr="00E0762F" w:rsidRDefault="006A2F93" w:rsidP="003404A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03815A" w14:textId="06B0FA8E" w:rsidR="006A2F93" w:rsidRPr="00E0762F" w:rsidRDefault="006A2F93" w:rsidP="00D94CE0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B9DDE8" w14:textId="77777777" w:rsidR="003404AF" w:rsidRPr="00E0762F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</w:p>
          <w:p w14:paraId="594F27AD" w14:textId="4CF8AAB6" w:rsidR="006A2F93" w:rsidRPr="00E0762F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CB1FAAD" w14:textId="77777777" w:rsidR="006A2F93" w:rsidRPr="00E0762F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1C9631CC" w14:textId="77777777" w:rsidR="003404AF" w:rsidRPr="00E0762F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62EAAF17" w14:textId="6F90AEFE" w:rsidR="006A2F93" w:rsidRPr="00E0762F" w:rsidRDefault="006A2F93" w:rsidP="00D94CE0">
            <w:pPr>
              <w:pStyle w:val="CordiaNew"/>
              <w:ind w:left="-7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2565</w:t>
            </w:r>
          </w:p>
        </w:tc>
      </w:tr>
      <w:tr w:rsidR="006A2F93" w:rsidRPr="00E0762F" w14:paraId="6C2BAF80" w14:textId="77777777" w:rsidTr="003404AF">
        <w:trPr>
          <w:cantSplit/>
          <w:trHeight w:val="334"/>
        </w:trPr>
        <w:tc>
          <w:tcPr>
            <w:tcW w:w="4422" w:type="dxa"/>
          </w:tcPr>
          <w:p w14:paraId="7F3D63A9" w14:textId="77777777" w:rsidR="006A2F93" w:rsidRPr="00E0762F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14FBBFD0" w14:textId="77777777" w:rsidR="006A2F93" w:rsidRPr="00E0762F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BE50EE" w14:textId="5199D135" w:rsidR="006A2F93" w:rsidRPr="00E0762F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712551B6" w14:textId="127DE4C7" w:rsidR="006A2F93" w:rsidRPr="00E0762F" w:rsidRDefault="006A2F93" w:rsidP="00D94CE0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9" w:type="dxa"/>
          </w:tcPr>
          <w:p w14:paraId="3FBCB51E" w14:textId="77777777" w:rsidR="006A2F93" w:rsidRPr="00E0762F" w:rsidRDefault="006A2F93" w:rsidP="00D94CE0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vAlign w:val="center"/>
          </w:tcPr>
          <w:p w14:paraId="457D1F6F" w14:textId="77777777" w:rsidR="006A2F93" w:rsidRPr="00E0762F" w:rsidRDefault="006A2F93" w:rsidP="00D94CE0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6A2F93" w:rsidRPr="00E0762F" w14:paraId="1AEFAA62" w14:textId="77777777" w:rsidTr="003404AF">
        <w:trPr>
          <w:cantSplit/>
        </w:trPr>
        <w:tc>
          <w:tcPr>
            <w:tcW w:w="4422" w:type="dxa"/>
          </w:tcPr>
          <w:p w14:paraId="7B2933C6" w14:textId="173295FA" w:rsidR="006A2F93" w:rsidRPr="00E0762F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cs/>
                <w:lang w:val="en-GB"/>
              </w:rPr>
              <w:t>สินค้า</w:t>
            </w:r>
            <w:r w:rsidRPr="00E0762F">
              <w:rPr>
                <w:rFonts w:ascii="Browallia New" w:hAnsi="Browallia New" w:cs="Browallia New"/>
                <w:cs/>
              </w:rPr>
              <w:t>สำเร็จรูป</w:t>
            </w:r>
          </w:p>
        </w:tc>
        <w:tc>
          <w:tcPr>
            <w:tcW w:w="1474" w:type="dxa"/>
            <w:tcBorders>
              <w:left w:val="nil"/>
            </w:tcBorders>
          </w:tcPr>
          <w:p w14:paraId="029DE94D" w14:textId="3DA22988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266,752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490E48" w14:textId="1666D8F5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14:paraId="76B42CE9" w14:textId="4BC4BC7A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266,752</w:t>
            </w:r>
          </w:p>
        </w:tc>
        <w:tc>
          <w:tcPr>
            <w:tcW w:w="239" w:type="dxa"/>
          </w:tcPr>
          <w:p w14:paraId="792BDBC1" w14:textId="77777777" w:rsidR="006A2F93" w:rsidRPr="00E0762F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</w:tcPr>
          <w:p w14:paraId="229A77B9" w14:textId="129B119B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262,641</w:t>
            </w:r>
          </w:p>
        </w:tc>
      </w:tr>
      <w:tr w:rsidR="006A2F93" w:rsidRPr="00E0762F" w14:paraId="57E437DC" w14:textId="77777777" w:rsidTr="003404AF">
        <w:trPr>
          <w:cantSplit/>
        </w:trPr>
        <w:tc>
          <w:tcPr>
            <w:tcW w:w="4422" w:type="dxa"/>
          </w:tcPr>
          <w:p w14:paraId="73434C56" w14:textId="5D93194C" w:rsidR="006A2F93" w:rsidRPr="00E0762F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cs/>
                <w:lang w:val="en-GB"/>
              </w:rPr>
              <w:t>สินค้าระหว่าง</w:t>
            </w:r>
            <w:r w:rsidRPr="00E0762F">
              <w:rPr>
                <w:rFonts w:ascii="Browallia New" w:hAnsi="Browallia New" w:cs="Browallia New"/>
                <w:cs/>
              </w:rPr>
              <w:t>ทาง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3CDB98DD" w14:textId="11202139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11,604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32B7E" w14:textId="57B45988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77D48164" w14:textId="557F64C1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11,604</w:t>
            </w:r>
          </w:p>
        </w:tc>
        <w:tc>
          <w:tcPr>
            <w:tcW w:w="239" w:type="dxa"/>
          </w:tcPr>
          <w:p w14:paraId="2E74C6CD" w14:textId="77777777" w:rsidR="006A2F93" w:rsidRPr="00E0762F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0FB687C" w14:textId="43A4196D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12,609</w:t>
            </w:r>
          </w:p>
        </w:tc>
      </w:tr>
      <w:tr w:rsidR="006A2F93" w:rsidRPr="00E0762F" w14:paraId="55B1966C" w14:textId="77777777" w:rsidTr="003404AF">
        <w:trPr>
          <w:cantSplit/>
        </w:trPr>
        <w:tc>
          <w:tcPr>
            <w:tcW w:w="4422" w:type="dxa"/>
            <w:vAlign w:val="bottom"/>
          </w:tcPr>
          <w:p w14:paraId="50799CAF" w14:textId="022583AE" w:rsidR="006A2F93" w:rsidRPr="00E0762F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303F2A91" w14:textId="18A740E1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278,356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A7EA4E" w14:textId="625D4C26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</w:tcBorders>
          </w:tcPr>
          <w:p w14:paraId="647CB8AB" w14:textId="13492CC3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278,356</w:t>
            </w:r>
          </w:p>
        </w:tc>
        <w:tc>
          <w:tcPr>
            <w:tcW w:w="239" w:type="dxa"/>
          </w:tcPr>
          <w:p w14:paraId="1FC562D2" w14:textId="77777777" w:rsidR="006A2F93" w:rsidRPr="00E0762F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26CDEF0" w14:textId="1AAB1CFB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275,250</w:t>
            </w:r>
          </w:p>
        </w:tc>
      </w:tr>
      <w:tr w:rsidR="006A2F93" w:rsidRPr="00E0762F" w14:paraId="29435E76" w14:textId="77777777" w:rsidTr="003404AF">
        <w:trPr>
          <w:cantSplit/>
        </w:trPr>
        <w:tc>
          <w:tcPr>
            <w:tcW w:w="4422" w:type="dxa"/>
          </w:tcPr>
          <w:p w14:paraId="11893C4D" w14:textId="69011269" w:rsidR="006A2F93" w:rsidRPr="00E0762F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E0762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0762F">
              <w:rPr>
                <w:rFonts w:ascii="Browallia New" w:hAnsi="Browallia New" w:cs="Browallia New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474" w:type="dxa"/>
            <w:tcBorders>
              <w:left w:val="nil"/>
            </w:tcBorders>
          </w:tcPr>
          <w:p w14:paraId="2E77F5CD" w14:textId="23881270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21,442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9CB38B" w14:textId="080121BD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</w:tcBorders>
          </w:tcPr>
          <w:p w14:paraId="58DB1F7A" w14:textId="7946F6D9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21,442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</w:tcPr>
          <w:p w14:paraId="69536C6D" w14:textId="77777777" w:rsidR="006A2F93" w:rsidRPr="00E0762F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</w:tcPr>
          <w:p w14:paraId="40737B06" w14:textId="06A66655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7,412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A2F93" w:rsidRPr="00E0762F" w14:paraId="7BE446DC" w14:textId="77777777" w:rsidTr="003404AF">
        <w:trPr>
          <w:cantSplit/>
        </w:trPr>
        <w:tc>
          <w:tcPr>
            <w:tcW w:w="4422" w:type="dxa"/>
            <w:shd w:val="clear" w:color="auto" w:fill="auto"/>
          </w:tcPr>
          <w:p w14:paraId="7F759E9C" w14:textId="7328ACB5" w:rsidR="006A2F93" w:rsidRPr="00E0762F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lang w:val="en-GB"/>
              </w:rPr>
              <w:t xml:space="preserve">     </w:t>
            </w:r>
            <w:r w:rsidRPr="00E0762F">
              <w:rPr>
                <w:rFonts w:ascii="Browallia New" w:hAnsi="Browallia New" w:cs="Browallia New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7B9C3396" w14:textId="77CC2777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(5,339)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6D3FEC" w14:textId="6FC1DF30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</w:tcBorders>
          </w:tcPr>
          <w:p w14:paraId="5E52D496" w14:textId="3278E402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(5,339)</w:t>
            </w:r>
          </w:p>
        </w:tc>
        <w:tc>
          <w:tcPr>
            <w:tcW w:w="239" w:type="dxa"/>
          </w:tcPr>
          <w:p w14:paraId="2AB25988" w14:textId="77777777" w:rsidR="006A2F93" w:rsidRPr="00E0762F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721847C" w14:textId="42D06165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       (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3,768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)         </w:t>
            </w:r>
          </w:p>
        </w:tc>
      </w:tr>
      <w:tr w:rsidR="006A2F93" w:rsidRPr="00E0762F" w14:paraId="664C0D99" w14:textId="77777777" w:rsidTr="003404AF">
        <w:trPr>
          <w:cantSplit/>
        </w:trPr>
        <w:tc>
          <w:tcPr>
            <w:tcW w:w="4422" w:type="dxa"/>
          </w:tcPr>
          <w:p w14:paraId="3FAEFEF7" w14:textId="6C99ED6B" w:rsidR="006A2F93" w:rsidRPr="00E0762F" w:rsidRDefault="006A2F93" w:rsidP="006A2F93">
            <w:pPr>
              <w:pStyle w:val="a7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  <w:r w:rsidRPr="00E0762F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503784" w14:textId="6E12EAED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251,575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D53325" w14:textId="1CA349BA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62D00042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251,575</w:t>
            </w:r>
          </w:p>
        </w:tc>
        <w:tc>
          <w:tcPr>
            <w:tcW w:w="239" w:type="dxa"/>
          </w:tcPr>
          <w:p w14:paraId="1453083C" w14:textId="77777777" w:rsidR="006A2F93" w:rsidRPr="00E0762F" w:rsidRDefault="006A2F93" w:rsidP="005F57E7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11567DBE" w:rsidR="006A2F93" w:rsidRPr="00E0762F" w:rsidRDefault="006A2F93" w:rsidP="005F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254,070</w:t>
            </w:r>
          </w:p>
        </w:tc>
      </w:tr>
      <w:bookmarkEnd w:id="2"/>
    </w:tbl>
    <w:p w14:paraId="7E3F608F" w14:textId="77777777" w:rsidR="00DA40C8" w:rsidRPr="00E0762F" w:rsidRDefault="00DA40C8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2AA6D3F" w14:textId="258E0BAD" w:rsidR="00F91C67" w:rsidRPr="00E0762F" w:rsidRDefault="00F91C67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B81AA3" w:rsidRPr="00E0762F">
        <w:rPr>
          <w:rFonts w:ascii="Browallia New" w:hAnsi="Browallia New" w:cs="Browallia New"/>
          <w:sz w:val="28"/>
          <w:szCs w:val="28"/>
          <w:cs/>
        </w:rPr>
        <w:t>หก</w:t>
      </w:r>
      <w:r w:rsidR="00342319" w:rsidRPr="00E0762F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B81AA3" w:rsidRPr="00E0762F">
        <w:rPr>
          <w:rFonts w:ascii="Browallia New" w:hAnsi="Browallia New" w:cs="Browallia New"/>
          <w:sz w:val="28"/>
          <w:szCs w:val="28"/>
        </w:rPr>
        <w:t>30</w:t>
      </w:r>
      <w:r w:rsidR="00B81AA3"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="00342319"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42319" w:rsidRPr="00E0762F">
        <w:rPr>
          <w:rFonts w:ascii="Browallia New" w:hAnsi="Browallia New" w:cs="Browallia New"/>
          <w:sz w:val="28"/>
          <w:szCs w:val="28"/>
        </w:rPr>
        <w:t>2566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E0762F">
        <w:rPr>
          <w:rFonts w:ascii="Browallia New" w:hAnsi="Browallia New" w:cs="Browallia New"/>
          <w:sz w:val="28"/>
          <w:szCs w:val="28"/>
          <w:cs/>
        </w:rPr>
        <w:t>มี</w:t>
      </w:r>
      <w:r w:rsidRPr="00E0762F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รายการเคลื่อนไหวของค่าเผื่อสินค้า</w:t>
      </w:r>
      <w:r w:rsidR="000F67F5" w:rsidRPr="00E0762F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0E7CEE" w:rsidRPr="00E0762F">
        <w:rPr>
          <w:rFonts w:ascii="Browallia New" w:hAnsi="Browallia New" w:cs="Browallia New"/>
          <w:sz w:val="28"/>
          <w:szCs w:val="28"/>
          <w:cs/>
        </w:rPr>
        <w:t>และ</w:t>
      </w:r>
      <w:r w:rsidR="00817BB1">
        <w:rPr>
          <w:rFonts w:ascii="Browallia New" w:hAnsi="Browallia New" w:cs="Browallia New"/>
          <w:sz w:val="28"/>
          <w:szCs w:val="28"/>
        </w:rPr>
        <w:br/>
      </w:r>
      <w:r w:rsidR="000E7CEE" w:rsidRPr="00E0762F">
        <w:rPr>
          <w:rFonts w:ascii="Browallia New" w:hAnsi="Browallia New" w:cs="Browallia New"/>
          <w:sz w:val="28"/>
          <w:szCs w:val="28"/>
          <w:cs/>
        </w:rPr>
        <w:t xml:space="preserve">การลดมูลค่าของสินค้า </w:t>
      </w:r>
      <w:r w:rsidRPr="00E0762F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F2DFD0E" w14:textId="77777777" w:rsidR="00A30DA6" w:rsidRPr="00E0762F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30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4422"/>
        <w:gridCol w:w="2324"/>
        <w:gridCol w:w="236"/>
        <w:gridCol w:w="2324"/>
      </w:tblGrid>
      <w:tr w:rsidR="005B5E4D" w:rsidRPr="00E0762F" w14:paraId="2F524CA9" w14:textId="77777777" w:rsidTr="006A2F93">
        <w:tc>
          <w:tcPr>
            <w:tcW w:w="4422" w:type="dxa"/>
          </w:tcPr>
          <w:p w14:paraId="7251BC9A" w14:textId="77777777" w:rsidR="005B5E4D" w:rsidRPr="00E0762F" w:rsidRDefault="005B5E4D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</w:tcPr>
          <w:p w14:paraId="1597B172" w14:textId="77777777" w:rsidR="005B5E4D" w:rsidRPr="00E0762F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2DB07A" w14:textId="476555C1" w:rsidR="005B5E4D" w:rsidRPr="00E0762F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2ACA4669" w14:textId="4E6AF855" w:rsidR="005B5E4D" w:rsidRPr="00E0762F" w:rsidRDefault="005B5E4D" w:rsidP="005B5E4D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B5E4D" w:rsidRPr="00E0762F" w14:paraId="09FB0951" w14:textId="77777777" w:rsidTr="006A2F93">
        <w:trPr>
          <w:trHeight w:val="351"/>
        </w:trPr>
        <w:tc>
          <w:tcPr>
            <w:tcW w:w="4422" w:type="dxa"/>
          </w:tcPr>
          <w:p w14:paraId="4917F77E" w14:textId="77777777" w:rsidR="005B5E4D" w:rsidRPr="00E0762F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1DC86F6F" w14:textId="28AB2BDB" w:rsidR="005B5E4D" w:rsidRPr="00E0762F" w:rsidRDefault="00F70D03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23DF781" w14:textId="1569FAD5" w:rsidR="005B5E4D" w:rsidRPr="00E0762F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24" w:type="dxa"/>
            <w:vAlign w:val="bottom"/>
          </w:tcPr>
          <w:p w14:paraId="377E792A" w14:textId="0409ABBC" w:rsidR="005B5E4D" w:rsidRPr="00E0762F" w:rsidRDefault="00D31120" w:rsidP="00D311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B5E4D" w:rsidRPr="00E0762F" w14:paraId="63C3BB9A" w14:textId="77777777" w:rsidTr="006A2F93">
        <w:trPr>
          <w:trHeight w:val="352"/>
        </w:trPr>
        <w:tc>
          <w:tcPr>
            <w:tcW w:w="4422" w:type="dxa"/>
          </w:tcPr>
          <w:p w14:paraId="590412BC" w14:textId="77777777" w:rsidR="005B5E4D" w:rsidRPr="00E0762F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2950928E" w14:textId="77777777" w:rsidR="005B5E4D" w:rsidRPr="00E0762F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F5A75" w14:textId="0D199407" w:rsidR="005B5E4D" w:rsidRPr="00E0762F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0C4F92E9" w14:textId="703998FF" w:rsidR="005B5E4D" w:rsidRPr="00E0762F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D02F43" w:rsidRPr="00E0762F" w14:paraId="3CE6C6BA" w14:textId="77777777" w:rsidTr="006A2F93">
        <w:trPr>
          <w:trHeight w:val="113"/>
        </w:trPr>
        <w:tc>
          <w:tcPr>
            <w:tcW w:w="4422" w:type="dxa"/>
          </w:tcPr>
          <w:p w14:paraId="51EBEE80" w14:textId="12F43A98" w:rsidR="00D02F43" w:rsidRPr="00E0762F" w:rsidRDefault="00D02F43" w:rsidP="00D02F4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E0762F">
              <w:rPr>
                <w:rFonts w:ascii="Browallia New" w:hAnsi="Browallia New" w:cs="Browallia New"/>
              </w:rPr>
              <w:t xml:space="preserve">1 </w:t>
            </w:r>
            <w:r w:rsidRPr="00E0762F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0762F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324" w:type="dxa"/>
            <w:vAlign w:val="bottom"/>
          </w:tcPr>
          <w:p w14:paraId="41314F5E" w14:textId="4D0881B6" w:rsidR="00D02F43" w:rsidRPr="00E0762F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21,180</w:t>
            </w:r>
          </w:p>
        </w:tc>
        <w:tc>
          <w:tcPr>
            <w:tcW w:w="236" w:type="dxa"/>
          </w:tcPr>
          <w:p w14:paraId="4634331A" w14:textId="17D77F0A" w:rsidR="00D02F43" w:rsidRPr="00E0762F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vAlign w:val="bottom"/>
          </w:tcPr>
          <w:p w14:paraId="20DD3C2F" w14:textId="7CBA7831" w:rsidR="00D02F43" w:rsidRPr="00E0762F" w:rsidRDefault="003E25A5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21,180</w:t>
            </w:r>
          </w:p>
        </w:tc>
      </w:tr>
      <w:tr w:rsidR="00D02F43" w:rsidRPr="00E0762F" w14:paraId="31051F8F" w14:textId="77777777" w:rsidTr="006A2F93">
        <w:trPr>
          <w:trHeight w:val="113"/>
        </w:trPr>
        <w:tc>
          <w:tcPr>
            <w:tcW w:w="4422" w:type="dxa"/>
          </w:tcPr>
          <w:p w14:paraId="7C62AF0C" w14:textId="3AED2948" w:rsidR="00D02F43" w:rsidRPr="00E0762F" w:rsidRDefault="00D02F43" w:rsidP="00D02F4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5035287F" w14:textId="5A650473" w:rsidR="00D02F43" w:rsidRPr="00E0762F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5,601</w:t>
            </w:r>
          </w:p>
        </w:tc>
        <w:tc>
          <w:tcPr>
            <w:tcW w:w="236" w:type="dxa"/>
          </w:tcPr>
          <w:p w14:paraId="5055D472" w14:textId="47A997E6" w:rsidR="00D02F43" w:rsidRPr="00E0762F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  <w:vAlign w:val="bottom"/>
          </w:tcPr>
          <w:p w14:paraId="20BB9526" w14:textId="18A1DE8C" w:rsidR="00D02F43" w:rsidRPr="00E0762F" w:rsidRDefault="003E25A5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5,601</w:t>
            </w:r>
          </w:p>
        </w:tc>
      </w:tr>
      <w:tr w:rsidR="00D02F43" w:rsidRPr="00E0762F" w14:paraId="2E06B97C" w14:textId="77777777" w:rsidTr="006A2F93">
        <w:trPr>
          <w:trHeight w:val="230"/>
        </w:trPr>
        <w:tc>
          <w:tcPr>
            <w:tcW w:w="4422" w:type="dxa"/>
          </w:tcPr>
          <w:p w14:paraId="2C989189" w14:textId="6150F4E1" w:rsidR="00D02F43" w:rsidRPr="00E0762F" w:rsidRDefault="00D02F4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0E70F7" w14:textId="706887BE" w:rsidR="00D02F43" w:rsidRPr="00E0762F" w:rsidRDefault="00D02F4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26,781</w:t>
            </w:r>
          </w:p>
        </w:tc>
        <w:tc>
          <w:tcPr>
            <w:tcW w:w="236" w:type="dxa"/>
          </w:tcPr>
          <w:p w14:paraId="0D2132DD" w14:textId="19A4B708" w:rsidR="00D02F43" w:rsidRPr="00E0762F" w:rsidRDefault="00D02F4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A50F90D" w14:textId="14E36652" w:rsidR="00D02F43" w:rsidRPr="00E0762F" w:rsidRDefault="003E25A5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26,781</w:t>
            </w:r>
          </w:p>
        </w:tc>
      </w:tr>
    </w:tbl>
    <w:p w14:paraId="21E2C85E" w14:textId="094A8A67" w:rsidR="00CD7505" w:rsidRPr="00E0762F" w:rsidRDefault="00CD7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28F5040D" w14:textId="77777777" w:rsidR="00D02F43" w:rsidRPr="00E0762F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2932F097" w14:textId="77777777" w:rsidR="00D02F43" w:rsidRPr="00E0762F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3E2A4DC9" w14:textId="77777777" w:rsidR="00D02F43" w:rsidRPr="00E0762F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8950BFD" w14:textId="77777777" w:rsidR="00D02F43" w:rsidRPr="00E0762F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1B98586" w14:textId="77777777" w:rsidR="00D02F43" w:rsidRPr="00E0762F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77999E59" w14:textId="77777777" w:rsidR="00441052" w:rsidRPr="00E0762F" w:rsidRDefault="0044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36E0DC01" w14:textId="77777777" w:rsidR="00D02F43" w:rsidRPr="00E0762F" w:rsidRDefault="00D0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5CB2EA98" w14:textId="43623A60" w:rsidR="00B56E22" w:rsidRPr="00E0762F" w:rsidRDefault="00B56E2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6AFCA601" w14:textId="77777777" w:rsidR="00EF5F26" w:rsidRPr="00E0762F" w:rsidRDefault="00EF5F26" w:rsidP="00731EC5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272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080"/>
        <w:gridCol w:w="1082"/>
        <w:gridCol w:w="1080"/>
        <w:gridCol w:w="1080"/>
        <w:gridCol w:w="1080"/>
        <w:gridCol w:w="990"/>
      </w:tblGrid>
      <w:tr w:rsidR="00B56E22" w:rsidRPr="00E0762F" w14:paraId="3026F44E" w14:textId="77777777" w:rsidTr="00096B7C">
        <w:trPr>
          <w:trHeight w:val="313"/>
        </w:trPr>
        <w:tc>
          <w:tcPr>
            <w:tcW w:w="1440" w:type="dxa"/>
            <w:vAlign w:val="bottom"/>
          </w:tcPr>
          <w:p w14:paraId="6EA84514" w14:textId="77777777" w:rsidR="00B56E22" w:rsidRPr="00E0762F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6F0E25" w14:textId="77777777" w:rsidR="00B56E22" w:rsidRPr="00E0762F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7E8146" w14:textId="77777777" w:rsidR="00B56E22" w:rsidRPr="00E0762F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7B32407B" w14:textId="77777777" w:rsidR="00B56E22" w:rsidRPr="00E0762F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1E097A8" w14:textId="61A37D60" w:rsidR="00B56E22" w:rsidRPr="00E0762F" w:rsidRDefault="009A3CCC" w:rsidP="00DF0622">
            <w:pPr>
              <w:ind w:left="-75" w:right="-6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E28E3" w:rsidRPr="00E0762F" w14:paraId="4E5931B5" w14:textId="77777777" w:rsidTr="00096B7C">
        <w:trPr>
          <w:trHeight w:val="313"/>
        </w:trPr>
        <w:tc>
          <w:tcPr>
            <w:tcW w:w="1440" w:type="dxa"/>
            <w:vAlign w:val="bottom"/>
          </w:tcPr>
          <w:p w14:paraId="46A1BACE" w14:textId="77777777" w:rsidR="005E28E3" w:rsidRPr="00E0762F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884116" w14:textId="77777777" w:rsidR="005E28E3" w:rsidRPr="00E0762F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35B113" w14:textId="77777777" w:rsidR="005E28E3" w:rsidRPr="00E0762F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01D6F5B5" w14:textId="77777777" w:rsidR="005E28E3" w:rsidRPr="00E0762F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2E9CBF07" w14:textId="797ECF8E" w:rsidR="005E28E3" w:rsidRPr="00E0762F" w:rsidRDefault="003A7781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B56E22" w:rsidRPr="00E0762F" w14:paraId="3F7CDB62" w14:textId="77777777" w:rsidTr="00096B7C">
        <w:trPr>
          <w:trHeight w:val="351"/>
        </w:trPr>
        <w:tc>
          <w:tcPr>
            <w:tcW w:w="1440" w:type="dxa"/>
            <w:vAlign w:val="bottom"/>
          </w:tcPr>
          <w:p w14:paraId="02AB1AAD" w14:textId="77777777" w:rsidR="00B56E22" w:rsidRPr="00E0762F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B1C23" w14:textId="77777777" w:rsidR="00B56E22" w:rsidRPr="00E0762F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62" w:type="dxa"/>
            <w:gridSpan w:val="2"/>
            <w:vAlign w:val="bottom"/>
          </w:tcPr>
          <w:p w14:paraId="05E35AE4" w14:textId="77777777" w:rsidR="00B56E22" w:rsidRPr="00E0762F" w:rsidRDefault="00B56E22" w:rsidP="00C84008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160" w:type="dxa"/>
            <w:gridSpan w:val="2"/>
            <w:vAlign w:val="bottom"/>
          </w:tcPr>
          <w:p w14:paraId="7E227DB8" w14:textId="77777777" w:rsidR="00B56E22" w:rsidRPr="00E0762F" w:rsidRDefault="00B56E22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vAlign w:val="bottom"/>
          </w:tcPr>
          <w:p w14:paraId="0C3DF216" w14:textId="77777777" w:rsidR="00B56E22" w:rsidRPr="00E0762F" w:rsidRDefault="00B56E22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62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DB2220" w:rsidRPr="00E0762F" w14:paraId="5D796AF7" w14:textId="77777777" w:rsidTr="00096B7C">
        <w:trPr>
          <w:trHeight w:val="486"/>
        </w:trPr>
        <w:tc>
          <w:tcPr>
            <w:tcW w:w="1440" w:type="dxa"/>
            <w:vAlign w:val="bottom"/>
          </w:tcPr>
          <w:p w14:paraId="33F90A94" w14:textId="77777777" w:rsidR="00DB2220" w:rsidRPr="00E0762F" w:rsidRDefault="00DB2220" w:rsidP="00DB2220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17B0A5" w14:textId="77777777" w:rsidR="00DB2220" w:rsidRPr="00E0762F" w:rsidRDefault="00DB2220" w:rsidP="00DB22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62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</w:tcPr>
          <w:p w14:paraId="4BE0A4D3" w14:textId="5C51C4C4" w:rsidR="00DB2220" w:rsidRPr="00E0762F" w:rsidRDefault="00DB2220" w:rsidP="00DB2220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E0762F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2" w:type="dxa"/>
          </w:tcPr>
          <w:p w14:paraId="0420084D" w14:textId="4417D49D" w:rsidR="00DB2220" w:rsidRPr="00E0762F" w:rsidRDefault="002D3FA3" w:rsidP="00DB2220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="00DB2220" w:rsidRPr="00E0762F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5BEB16B0" w14:textId="58CFBF90" w:rsidR="00DB2220" w:rsidRPr="00E0762F" w:rsidRDefault="00DB2220" w:rsidP="00DB2220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E0762F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64D237ED" w14:textId="213FF7A3" w:rsidR="00DB2220" w:rsidRPr="00E0762F" w:rsidRDefault="00DB2220" w:rsidP="00DB2220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0762F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6FB85EB4" w14:textId="2DD4A22C" w:rsidR="00DB2220" w:rsidRPr="00E0762F" w:rsidRDefault="00DB2220" w:rsidP="00DF0622">
            <w:pPr>
              <w:pBdr>
                <w:bottom w:val="single" w:sz="4" w:space="1" w:color="auto"/>
              </w:pBdr>
              <w:tabs>
                <w:tab w:val="clear" w:pos="907"/>
              </w:tabs>
              <w:ind w:left="-75" w:right="-3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</w:t>
            </w:r>
            <w:r w:rsidRPr="00E0762F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990" w:type="dxa"/>
            <w:vAlign w:val="bottom"/>
          </w:tcPr>
          <w:p w14:paraId="0F1616E8" w14:textId="0328B7CC" w:rsidR="00DB2220" w:rsidRPr="00E0762F" w:rsidRDefault="00DB2220" w:rsidP="00DF062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6"/>
              </w:tabs>
              <w:ind w:left="-75" w:right="-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0762F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</w:tr>
      <w:tr w:rsidR="0013204C" w:rsidRPr="00E0762F" w14:paraId="4A36660D" w14:textId="77777777" w:rsidTr="00096B7C">
        <w:trPr>
          <w:trHeight w:val="74"/>
        </w:trPr>
        <w:tc>
          <w:tcPr>
            <w:tcW w:w="1440" w:type="dxa"/>
            <w:vAlign w:val="bottom"/>
          </w:tcPr>
          <w:p w14:paraId="598BF7EF" w14:textId="77777777" w:rsidR="0013204C" w:rsidRPr="00E0762F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37492" w14:textId="77777777" w:rsidR="0013204C" w:rsidRPr="00E0762F" w:rsidRDefault="0013204C" w:rsidP="0013204C">
            <w:pPr>
              <w:ind w:left="-18"/>
              <w:jc w:val="center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248C02B2" w14:textId="77777777" w:rsidR="0013204C" w:rsidRPr="00E0762F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2" w:type="dxa"/>
            <w:vAlign w:val="bottom"/>
          </w:tcPr>
          <w:p w14:paraId="2A503198" w14:textId="77777777" w:rsidR="0013204C" w:rsidRPr="00E0762F" w:rsidRDefault="0013204C" w:rsidP="0013204C">
            <w:pPr>
              <w:ind w:left="110" w:hanging="12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18B6045" w14:textId="77777777" w:rsidR="0013204C" w:rsidRPr="00E0762F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AF91EEB" w14:textId="77777777" w:rsidR="0013204C" w:rsidRPr="00E0762F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223EDC6" w14:textId="77777777" w:rsidR="0013204C" w:rsidRPr="00E0762F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7657496" w14:textId="77777777" w:rsidR="0013204C" w:rsidRPr="00E0762F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3204C" w:rsidRPr="00E0762F" w14:paraId="578AFFF1" w14:textId="77777777" w:rsidTr="00096B7C">
        <w:trPr>
          <w:trHeight w:val="329"/>
        </w:trPr>
        <w:tc>
          <w:tcPr>
            <w:tcW w:w="1440" w:type="dxa"/>
          </w:tcPr>
          <w:p w14:paraId="160977C6" w14:textId="45807C92" w:rsidR="0013204C" w:rsidRPr="00E0762F" w:rsidRDefault="0013204C" w:rsidP="0013204C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05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เสิร์ฟเฮ</w:t>
            </w:r>
            <w:proofErr w:type="spellStart"/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>ล</w:t>
            </w:r>
            <w:r w:rsidR="00195DF1" w:rsidRPr="00E0762F">
              <w:rPr>
                <w:rFonts w:ascii="Browallia New" w:hAnsi="Browallia New" w:cs="Browallia New"/>
                <w:sz w:val="24"/>
                <w:szCs w:val="24"/>
                <w:cs/>
              </w:rPr>
              <w:t>ธ์</w:t>
            </w:r>
            <w:proofErr w:type="spellEnd"/>
            <w:r w:rsidRPr="00E0762F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0444ABF1" w14:textId="5BFE8332" w:rsidR="0013204C" w:rsidRPr="00E0762F" w:rsidRDefault="0013204C" w:rsidP="00CA509E">
            <w:pPr>
              <w:ind w:left="75" w:right="-61" w:hanging="75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E0762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ให้เช่</w:t>
            </w:r>
            <w:r w:rsidR="006F0F76" w:rsidRPr="00E0762F">
              <w:rPr>
                <w:rFonts w:ascii="Browallia New" w:eastAsia="Angsana New" w:hAnsi="Browallia New" w:cs="Browallia New"/>
                <w:sz w:val="24"/>
                <w:szCs w:val="24"/>
                <w:cs/>
                <w:lang w:val="en-BZ"/>
              </w:rPr>
              <w:t>า</w:t>
            </w:r>
            <w:r w:rsidR="006F0F76" w:rsidRPr="00E0762F">
              <w:rPr>
                <w:rFonts w:ascii="Browallia New" w:eastAsia="Angsana New" w:hAnsi="Browallia New" w:cs="Browallia New"/>
                <w:sz w:val="24"/>
                <w:szCs w:val="24"/>
                <w:lang w:val="en-BZ"/>
              </w:rPr>
              <w:t xml:space="preserve"> </w:t>
            </w:r>
            <w:r w:rsidR="006F0F76" w:rsidRPr="00E0762F">
              <w:rPr>
                <w:rFonts w:ascii="Browallia New" w:eastAsia="Angsana New" w:hAnsi="Browallia New" w:cs="Browallia New"/>
                <w:sz w:val="24"/>
                <w:szCs w:val="24"/>
                <w:cs/>
                <w:lang w:val="en-BZ"/>
              </w:rPr>
              <w:t>และ</w:t>
            </w:r>
            <w:r w:rsidRPr="00E0762F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เช่าซื้อเครื่องมือแพทย์</w:t>
            </w:r>
          </w:p>
        </w:tc>
        <w:tc>
          <w:tcPr>
            <w:tcW w:w="1080" w:type="dxa"/>
            <w:vAlign w:val="bottom"/>
          </w:tcPr>
          <w:p w14:paraId="5984FB31" w14:textId="1CA0AD60" w:rsidR="0013204C" w:rsidRPr="00E0762F" w:rsidRDefault="00222887" w:rsidP="0013204C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2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082" w:type="dxa"/>
            <w:vAlign w:val="bottom"/>
          </w:tcPr>
          <w:p w14:paraId="5DA55AF2" w14:textId="0BAD4A4F" w:rsidR="0013204C" w:rsidRPr="00E0762F" w:rsidRDefault="0013204C" w:rsidP="00A01FC1">
            <w:pPr>
              <w:tabs>
                <w:tab w:val="clear" w:pos="227"/>
                <w:tab w:val="clear" w:pos="680"/>
                <w:tab w:val="clear" w:pos="907"/>
                <w:tab w:val="clear" w:pos="3515"/>
                <w:tab w:val="left" w:pos="630"/>
                <w:tab w:val="left" w:pos="3132"/>
              </w:tabs>
              <w:spacing w:line="276" w:lineRule="auto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vAlign w:val="bottom"/>
          </w:tcPr>
          <w:p w14:paraId="2B9ECF15" w14:textId="793DC877" w:rsidR="0013204C" w:rsidRPr="00E0762F" w:rsidRDefault="00222887" w:rsidP="0013204C">
            <w:pPr>
              <w:pBdr>
                <w:bottom w:val="single" w:sz="12" w:space="1" w:color="auto"/>
              </w:pBdr>
              <w:tabs>
                <w:tab w:val="clear" w:pos="680"/>
              </w:tabs>
              <w:ind w:left="-43" w:right="-2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5F183B" w:rsidRPr="00E07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62F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vAlign w:val="bottom"/>
          </w:tcPr>
          <w:p w14:paraId="067B11F4" w14:textId="5FBD5DED" w:rsidR="0013204C" w:rsidRPr="00E0762F" w:rsidRDefault="0013204C" w:rsidP="0013204C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ind w:left="-50" w:right="-27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080" w:type="dxa"/>
            <w:vAlign w:val="bottom"/>
          </w:tcPr>
          <w:p w14:paraId="3A6C6F65" w14:textId="13C02A09" w:rsidR="0013204C" w:rsidRPr="00E0762F" w:rsidRDefault="005F183B" w:rsidP="0013204C">
            <w:pPr>
              <w:pBdr>
                <w:bottom w:val="single" w:sz="12" w:space="1" w:color="auto"/>
              </w:pBdr>
              <w:tabs>
                <w:tab w:val="clear" w:pos="907"/>
              </w:tabs>
              <w:ind w:left="-47" w:right="-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990" w:type="dxa"/>
            <w:vAlign w:val="bottom"/>
          </w:tcPr>
          <w:p w14:paraId="6CFA408B" w14:textId="70178330" w:rsidR="0013204C" w:rsidRPr="00E0762F" w:rsidRDefault="0013204C" w:rsidP="0013204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 w:right="-42" w:firstLine="3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</w:tbl>
    <w:p w14:paraId="41979126" w14:textId="77777777" w:rsidR="00B56E22" w:rsidRPr="00E0762F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7D1E407" w14:textId="6B2065D8" w:rsidR="00CE07CB" w:rsidRPr="00E0762F" w:rsidRDefault="00CE07CB" w:rsidP="00BF397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10/2565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26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E0762F">
        <w:rPr>
          <w:rFonts w:ascii="Browallia New" w:hAnsi="Browallia New" w:cs="Browallia New"/>
          <w:sz w:val="28"/>
          <w:szCs w:val="28"/>
        </w:rPr>
        <w:t xml:space="preserve">2565 </w:t>
      </w:r>
      <w:r w:rsidRPr="00E0762F">
        <w:rPr>
          <w:rFonts w:ascii="Browallia New" w:hAnsi="Browallia New" w:cs="Browallia New"/>
          <w:sz w:val="28"/>
          <w:szCs w:val="28"/>
          <w:cs/>
        </w:rPr>
        <w:t>ที่ประชุมมีมติอนุมัติจัดตั้ง</w:t>
      </w:r>
      <w:bookmarkStart w:id="3" w:name="_Hlk125985098"/>
      <w:r w:rsidRPr="00E0762F">
        <w:rPr>
          <w:rFonts w:ascii="Browallia New" w:hAnsi="Browallia New" w:cs="Browallia New"/>
          <w:sz w:val="28"/>
          <w:szCs w:val="28"/>
          <w:cs/>
        </w:rPr>
        <w:t xml:space="preserve">บริษัทย่อย </w:t>
      </w:r>
      <w:r w:rsidR="00394B83" w:rsidRPr="00E0762F">
        <w:rPr>
          <w:rFonts w:ascii="Browallia New" w:hAnsi="Browallia New" w:cs="Browallia New"/>
          <w:sz w:val="28"/>
          <w:szCs w:val="28"/>
          <w:cs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ชื่อบริษัท เสิร์ฟเฮ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</w:rPr>
        <w:t>ลธ์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</w:rPr>
        <w:t xml:space="preserve"> จำกัด สำหรับให้บริการเช่าใช้ เช่าซื้อเครื่องมือแพทย์และยานพาหนะ และให้บริการดูแลสุขภาพ </w:t>
      </w:r>
      <w:r w:rsidR="00394B83" w:rsidRPr="00E0762F">
        <w:rPr>
          <w:rFonts w:ascii="Browallia New" w:hAnsi="Browallia New" w:cs="Browallia New"/>
          <w:sz w:val="28"/>
          <w:szCs w:val="28"/>
          <w:cs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ทุนจดทะเบียน </w:t>
      </w:r>
      <w:r w:rsidRPr="00E0762F">
        <w:rPr>
          <w:rFonts w:ascii="Browallia New" w:hAnsi="Browallia New" w:cs="Browallia New"/>
          <w:sz w:val="28"/>
          <w:szCs w:val="28"/>
        </w:rPr>
        <w:t>50</w:t>
      </w:r>
      <w:r w:rsidR="00242BBB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242BBB" w:rsidRPr="00E0762F">
        <w:rPr>
          <w:rFonts w:ascii="Browallia New" w:hAnsi="Browallia New" w:cs="Browallia New"/>
          <w:sz w:val="28"/>
          <w:szCs w:val="28"/>
          <w:cs/>
        </w:rPr>
        <w:t>ล้าน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บาท แบ่งเป็นหุ้นสามัญ </w:t>
      </w:r>
      <w:r w:rsidRPr="00E0762F">
        <w:rPr>
          <w:rFonts w:ascii="Browallia New" w:hAnsi="Browallia New" w:cs="Browallia New"/>
          <w:sz w:val="28"/>
          <w:szCs w:val="28"/>
        </w:rPr>
        <w:t xml:space="preserve">5,000,000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หุ้น หุ้นละ </w:t>
      </w:r>
      <w:r w:rsidRPr="00E0762F">
        <w:rPr>
          <w:rFonts w:ascii="Browallia New" w:hAnsi="Browallia New" w:cs="Browallia New"/>
          <w:sz w:val="28"/>
          <w:szCs w:val="28"/>
        </w:rPr>
        <w:t xml:space="preserve">10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บาท โดยบริษัท </w:t>
      </w:r>
      <w:proofErr w:type="spellStart"/>
      <w:r w:rsidRPr="00E0762F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E0762F">
        <w:rPr>
          <w:rFonts w:ascii="Browallia New" w:hAnsi="Browallia New" w:cs="Browallia New"/>
          <w:sz w:val="28"/>
          <w:szCs w:val="28"/>
          <w:cs/>
        </w:rPr>
        <w:t xml:space="preserve">เมด จำกัด (มหาชน) </w:t>
      </w:r>
      <w:r w:rsidR="00394B83" w:rsidRPr="00E0762F">
        <w:rPr>
          <w:rFonts w:ascii="Browallia New" w:hAnsi="Browallia New" w:cs="Browallia New"/>
          <w:sz w:val="28"/>
          <w:szCs w:val="28"/>
          <w:cs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จะถือหุ้นร้อยละ </w:t>
      </w:r>
      <w:bookmarkEnd w:id="3"/>
      <w:r w:rsidRPr="00E0762F">
        <w:rPr>
          <w:rFonts w:ascii="Browallia New" w:hAnsi="Browallia New" w:cs="Browallia New"/>
          <w:sz w:val="28"/>
          <w:szCs w:val="28"/>
        </w:rPr>
        <w:t>100</w:t>
      </w:r>
      <w:r w:rsidR="00BF397E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บริษัทย่อยดังกล่าวได้จดทะเบียนเป็นนิติบุคคลตามประมวลกฎหมายแพ่งและพาณิชย์กับ</w:t>
      </w:r>
      <w:r w:rsidR="00394B83" w:rsidRPr="00E0762F">
        <w:rPr>
          <w:rFonts w:ascii="Browallia New" w:hAnsi="Browallia New" w:cs="Browallia New"/>
          <w:sz w:val="28"/>
          <w:szCs w:val="28"/>
          <w:cs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กรมพัฒนาธุรกิจการค้า เมื่อวันที่</w:t>
      </w:r>
      <w:r w:rsidRPr="00E0762F">
        <w:rPr>
          <w:rFonts w:ascii="Browallia New" w:hAnsi="Browallia New" w:cs="Browallia New"/>
          <w:sz w:val="28"/>
          <w:szCs w:val="28"/>
        </w:rPr>
        <w:t> 16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กุมภาพันธ์</w:t>
      </w:r>
      <w:r w:rsidRPr="00E0762F">
        <w:rPr>
          <w:rFonts w:ascii="Browallia New" w:hAnsi="Browallia New" w:cs="Browallia New"/>
          <w:sz w:val="28"/>
          <w:szCs w:val="28"/>
        </w:rPr>
        <w:t> 2566</w:t>
      </w:r>
    </w:p>
    <w:p w14:paraId="27B50582" w14:textId="77777777" w:rsidR="008748A0" w:rsidRPr="00E0762F" w:rsidRDefault="008748A0" w:rsidP="00BF397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47620D7F" w14:textId="28AB2138" w:rsidR="00CD7505" w:rsidRPr="00E0762F" w:rsidRDefault="00D15DDF" w:rsidP="0027064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0762F">
        <w:rPr>
          <w:rFonts w:ascii="Browallia New" w:hAnsi="Browallia New" w:cs="Browallia New"/>
          <w:spacing w:val="-4"/>
          <w:sz w:val="28"/>
          <w:szCs w:val="28"/>
          <w:cs/>
        </w:rPr>
        <w:t>ในระหว่างเดือนกุมภาพันธ์</w:t>
      </w:r>
      <w:r w:rsidR="001252FA" w:rsidRPr="00E0762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94B83" w:rsidRPr="00E0762F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1252FA" w:rsidRPr="00E0762F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5302F" w:rsidRPr="00E0762F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บริษัทจ่ายชำระค่าหุ้นจำนวน </w:t>
      </w:r>
      <w:r w:rsidR="00D5302F" w:rsidRPr="00E0762F">
        <w:rPr>
          <w:rFonts w:ascii="Browallia New" w:hAnsi="Browallia New" w:cs="Browallia New"/>
          <w:spacing w:val="-4"/>
          <w:sz w:val="28"/>
          <w:szCs w:val="28"/>
        </w:rPr>
        <w:t xml:space="preserve">5,000,000 </w:t>
      </w:r>
      <w:r w:rsidR="00D5302F" w:rsidRPr="00E0762F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</w:t>
      </w:r>
      <w:r w:rsidR="00A330B3" w:rsidRPr="00E0762F">
        <w:rPr>
          <w:rFonts w:ascii="Browallia New" w:hAnsi="Browallia New" w:cs="Browallia New"/>
          <w:spacing w:val="-4"/>
          <w:sz w:val="28"/>
          <w:szCs w:val="28"/>
          <w:cs/>
        </w:rPr>
        <w:t xml:space="preserve">มูลค่าหุ้นละ </w:t>
      </w:r>
      <w:r w:rsidR="00A330B3" w:rsidRPr="00E0762F">
        <w:rPr>
          <w:rFonts w:ascii="Browallia New" w:hAnsi="Browallia New" w:cs="Browallia New"/>
          <w:spacing w:val="-4"/>
          <w:sz w:val="28"/>
          <w:szCs w:val="28"/>
        </w:rPr>
        <w:t xml:space="preserve">3 </w:t>
      </w:r>
      <w:r w:rsidR="00A330B3" w:rsidRPr="00E0762F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รวมเป็นเงิน </w:t>
      </w:r>
      <w:r w:rsidR="00A330B3" w:rsidRPr="00E0762F"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 w:rsidR="00A330B3" w:rsidRPr="00E0762F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</w:p>
    <w:p w14:paraId="5CAD6165" w14:textId="77777777" w:rsidR="00096B7C" w:rsidRPr="00E0762F" w:rsidRDefault="00096B7C" w:rsidP="0027064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45AA85" w14:textId="2887F373" w:rsidR="00FD713F" w:rsidRPr="00E0762F" w:rsidRDefault="00FD713F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E0762F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79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4662"/>
        <w:gridCol w:w="2304"/>
        <w:gridCol w:w="2313"/>
      </w:tblGrid>
      <w:tr w:rsidR="00333ECA" w:rsidRPr="00E0762F" w14:paraId="7B862025" w14:textId="77777777" w:rsidTr="00ED5576">
        <w:tc>
          <w:tcPr>
            <w:tcW w:w="4662" w:type="dxa"/>
          </w:tcPr>
          <w:p w14:paraId="52797382" w14:textId="77777777" w:rsidR="00333ECA" w:rsidRPr="00E0762F" w:rsidRDefault="00333ECA" w:rsidP="00333E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</w:tcPr>
          <w:p w14:paraId="3EA7CE46" w14:textId="37CE8F84" w:rsidR="00333ECA" w:rsidRPr="00E0762F" w:rsidRDefault="00333ECA" w:rsidP="00333EC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13" w:type="dxa"/>
          </w:tcPr>
          <w:p w14:paraId="185121B0" w14:textId="46F559AC" w:rsidR="00333ECA" w:rsidRPr="00E0762F" w:rsidRDefault="00333ECA" w:rsidP="00884CC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  <w:tab w:val="left" w:pos="216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(หน่วย : พันบาท)</w:t>
            </w:r>
          </w:p>
        </w:tc>
      </w:tr>
      <w:tr w:rsidR="00333ECA" w:rsidRPr="00E0762F" w14:paraId="1F586309" w14:textId="77777777" w:rsidTr="00ED5576">
        <w:trPr>
          <w:trHeight w:val="283"/>
        </w:trPr>
        <w:tc>
          <w:tcPr>
            <w:tcW w:w="4662" w:type="dxa"/>
          </w:tcPr>
          <w:p w14:paraId="0B9306BB" w14:textId="77777777" w:rsidR="00333ECA" w:rsidRPr="00E0762F" w:rsidRDefault="00333ECA" w:rsidP="00333ECA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04" w:type="dxa"/>
          </w:tcPr>
          <w:p w14:paraId="4B736733" w14:textId="0303E15F" w:rsidR="00333ECA" w:rsidRPr="00E0762F" w:rsidRDefault="00ED5576" w:rsidP="00ED5576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3" w:type="dxa"/>
          </w:tcPr>
          <w:p w14:paraId="2275E17E" w14:textId="13B2ACAF" w:rsidR="00333ECA" w:rsidRPr="00E0762F" w:rsidRDefault="00333ECA" w:rsidP="00ED557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-60" w:right="-8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871AF" w:rsidRPr="00E0762F" w14:paraId="79A7C5D7" w14:textId="77777777" w:rsidTr="00ED5576">
        <w:trPr>
          <w:trHeight w:val="344"/>
        </w:trPr>
        <w:tc>
          <w:tcPr>
            <w:tcW w:w="4662" w:type="dxa"/>
          </w:tcPr>
          <w:p w14:paraId="63436B73" w14:textId="77777777" w:rsidR="003871AF" w:rsidRPr="00E0762F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04" w:type="dxa"/>
          </w:tcPr>
          <w:p w14:paraId="27ABF675" w14:textId="0E30B91D" w:rsidR="003871AF" w:rsidRPr="00E0762F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13" w:type="dxa"/>
          </w:tcPr>
          <w:p w14:paraId="2C7E058D" w14:textId="607C9D50" w:rsidR="003871AF" w:rsidRPr="00E0762F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D5576" w:rsidRPr="00E0762F" w14:paraId="20AF0446" w14:textId="77777777">
        <w:trPr>
          <w:trHeight w:val="113"/>
        </w:trPr>
        <w:tc>
          <w:tcPr>
            <w:tcW w:w="4662" w:type="dxa"/>
          </w:tcPr>
          <w:p w14:paraId="1CDC15F5" w14:textId="6B3F54CB" w:rsidR="00ED5576" w:rsidRPr="00E0762F" w:rsidRDefault="00ED5576" w:rsidP="00ED5576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E0762F">
              <w:rPr>
                <w:rFonts w:ascii="Browallia New" w:hAnsi="Browallia New" w:cs="Browallia New"/>
              </w:rPr>
              <w:t xml:space="preserve">1 </w:t>
            </w:r>
            <w:r w:rsidRPr="00E0762F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0762F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304" w:type="dxa"/>
            <w:vAlign w:val="bottom"/>
          </w:tcPr>
          <w:p w14:paraId="0E39455C" w14:textId="0AA8D058" w:rsidR="00ED5576" w:rsidRPr="00E0762F" w:rsidRDefault="00ED5576" w:rsidP="00ED55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69,926</w:t>
            </w:r>
          </w:p>
        </w:tc>
        <w:tc>
          <w:tcPr>
            <w:tcW w:w="2313" w:type="dxa"/>
            <w:vAlign w:val="bottom"/>
          </w:tcPr>
          <w:p w14:paraId="424308A2" w14:textId="093F80C8" w:rsidR="00ED5576" w:rsidRPr="00E0762F" w:rsidRDefault="00612008" w:rsidP="00ED55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69,926</w:t>
            </w:r>
          </w:p>
        </w:tc>
      </w:tr>
      <w:tr w:rsidR="00ED5576" w:rsidRPr="00E0762F" w14:paraId="4CC5C890" w14:textId="77777777">
        <w:trPr>
          <w:trHeight w:val="113"/>
        </w:trPr>
        <w:tc>
          <w:tcPr>
            <w:tcW w:w="4662" w:type="dxa"/>
          </w:tcPr>
          <w:p w14:paraId="3B4DBB2C" w14:textId="26D9DABC" w:rsidR="00ED5576" w:rsidRPr="00E0762F" w:rsidRDefault="00ED5576" w:rsidP="00ED5576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E0762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0762F">
              <w:rPr>
                <w:rFonts w:ascii="Browallia New" w:hAnsi="Browallia New" w:cs="Browallia New"/>
                <w:cs/>
              </w:rPr>
              <w:t xml:space="preserve"> ค่าเสื่อมราคาสำหรับงวด</w:t>
            </w:r>
          </w:p>
        </w:tc>
        <w:tc>
          <w:tcPr>
            <w:tcW w:w="2304" w:type="dxa"/>
            <w:vAlign w:val="bottom"/>
          </w:tcPr>
          <w:p w14:paraId="5B96ADD9" w14:textId="094D697C" w:rsidR="00ED5576" w:rsidRPr="00E0762F" w:rsidRDefault="00ED5576" w:rsidP="0026501F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(222)</w:t>
            </w:r>
          </w:p>
        </w:tc>
        <w:tc>
          <w:tcPr>
            <w:tcW w:w="2313" w:type="dxa"/>
            <w:vAlign w:val="bottom"/>
          </w:tcPr>
          <w:p w14:paraId="30126552" w14:textId="643C3D24" w:rsidR="00ED5576" w:rsidRPr="00E0762F" w:rsidRDefault="00612008" w:rsidP="0026501F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(222)</w:t>
            </w:r>
          </w:p>
        </w:tc>
      </w:tr>
      <w:tr w:rsidR="00ED5576" w:rsidRPr="00E0762F" w14:paraId="1DDCBA1A" w14:textId="77777777">
        <w:trPr>
          <w:trHeight w:val="230"/>
        </w:trPr>
        <w:tc>
          <w:tcPr>
            <w:tcW w:w="4662" w:type="dxa"/>
          </w:tcPr>
          <w:p w14:paraId="5AAC2AFB" w14:textId="08745526" w:rsidR="00ED5576" w:rsidRPr="00E0762F" w:rsidRDefault="00ED5576" w:rsidP="00E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304" w:type="dxa"/>
            <w:vAlign w:val="bottom"/>
          </w:tcPr>
          <w:p w14:paraId="18E8FC95" w14:textId="79D45F48" w:rsidR="00ED5576" w:rsidRPr="00E0762F" w:rsidRDefault="00ED5576" w:rsidP="0026501F">
            <w:pPr>
              <w:pBdr>
                <w:bottom w:val="single" w:sz="12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69,704</w:t>
            </w:r>
          </w:p>
        </w:tc>
        <w:tc>
          <w:tcPr>
            <w:tcW w:w="2313" w:type="dxa"/>
            <w:vAlign w:val="bottom"/>
          </w:tcPr>
          <w:p w14:paraId="19F9C3E4" w14:textId="760268AA" w:rsidR="00ED5576" w:rsidRPr="00E0762F" w:rsidRDefault="00612008" w:rsidP="0026501F">
            <w:pPr>
              <w:pBdr>
                <w:bottom w:val="single" w:sz="12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69,704</w:t>
            </w:r>
          </w:p>
        </w:tc>
      </w:tr>
    </w:tbl>
    <w:p w14:paraId="686CEA91" w14:textId="77777777" w:rsidR="00797CC6" w:rsidRPr="00E0762F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556A99" w14:textId="49CF4EEC" w:rsidR="00ED5576" w:rsidRPr="00E0762F" w:rsidRDefault="00E22563" w:rsidP="00731EC5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 w:rsidRPr="00E0762F">
        <w:rPr>
          <w:rFonts w:ascii="Browallia New" w:hAnsi="Browallia New" w:cs="Browallia New"/>
          <w:sz w:val="28"/>
          <w:szCs w:val="28"/>
          <w:cs/>
        </w:rPr>
        <w:t>เป็น</w:t>
      </w:r>
      <w:r w:rsidR="000812F6" w:rsidRPr="00E0762F">
        <w:rPr>
          <w:rFonts w:ascii="Browallia New" w:hAnsi="Browallia New" w:cs="Browallia New"/>
          <w:sz w:val="28"/>
          <w:szCs w:val="28"/>
          <w:cs/>
        </w:rPr>
        <w:t>ที่ดินและ</w:t>
      </w:r>
      <w:r w:rsidR="00D14868" w:rsidRPr="00E0762F">
        <w:rPr>
          <w:rFonts w:ascii="Browallia New" w:hAnsi="Browallia New" w:cs="Browallia New"/>
          <w:sz w:val="28"/>
          <w:szCs w:val="28"/>
          <w:cs/>
        </w:rPr>
        <w:t>อาคาร</w:t>
      </w:r>
      <w:r w:rsidR="000812F6"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 w:rsidRPr="00E0762F">
        <w:rPr>
          <w:rFonts w:ascii="Browallia New" w:hAnsi="Browallia New" w:cs="Browallia New"/>
          <w:sz w:val="28"/>
          <w:szCs w:val="28"/>
          <w:cs/>
        </w:rPr>
        <w:t>วิธี</w:t>
      </w:r>
      <w:r w:rsidRPr="00E0762F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 w:rsidRPr="00E0762F">
        <w:rPr>
          <w:rFonts w:ascii="Browallia New" w:hAnsi="Browallia New" w:cs="Browallia New"/>
          <w:sz w:val="28"/>
          <w:szCs w:val="28"/>
          <w:cs/>
        </w:rPr>
        <w:t>หักค่าเสื่อมราคาสะสม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0087D" w:rsidRPr="00E0762F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>โดยมี</w:t>
      </w:r>
      <w:r w:rsidR="00253348" w:rsidRPr="00E0762F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Pr="00E0762F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E076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8B0" w:rsidRPr="00E0762F">
        <w:rPr>
          <w:rFonts w:ascii="Browallia New" w:hAnsi="Browallia New" w:cs="Browallia New"/>
          <w:sz w:val="28"/>
          <w:szCs w:val="28"/>
        </w:rPr>
        <w:t xml:space="preserve">95.10 </w:t>
      </w:r>
      <w:r w:rsidRPr="00E0762F">
        <w:rPr>
          <w:rFonts w:ascii="Browallia New" w:hAnsi="Browallia New" w:cs="Browallia New"/>
          <w:sz w:val="28"/>
          <w:szCs w:val="28"/>
          <w:cs/>
        </w:rPr>
        <w:t>ล้านบาท ตามรายงาน</w:t>
      </w:r>
      <w:r w:rsidR="00D1251A" w:rsidRPr="00E0762F">
        <w:rPr>
          <w:rFonts w:ascii="Browallia New" w:hAnsi="Browallia New" w:cs="Browallia New"/>
          <w:sz w:val="28"/>
          <w:szCs w:val="28"/>
          <w:cs/>
        </w:rPr>
        <w:t>การประเมิน</w:t>
      </w:r>
      <w:r w:rsidRPr="00E0762F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E0762F">
        <w:rPr>
          <w:rFonts w:ascii="Browallia New" w:hAnsi="Browallia New" w:cs="Browallia New"/>
          <w:sz w:val="28"/>
          <w:szCs w:val="28"/>
          <w:cs/>
        </w:rPr>
        <w:t>ะ</w:t>
      </w:r>
      <w:r w:rsidRPr="00E0762F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E0762F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E0762F">
        <w:rPr>
          <w:rFonts w:ascii="Browallia New" w:hAnsi="Browallia New" w:cs="Browallia New"/>
          <w:sz w:val="28"/>
          <w:szCs w:val="28"/>
        </w:rPr>
        <w:t xml:space="preserve">2) </w:t>
      </w:r>
      <w:r w:rsidR="0008643B" w:rsidRPr="00E0762F">
        <w:rPr>
          <w:rFonts w:ascii="Browallia New" w:hAnsi="Browallia New" w:cs="Browallia New"/>
          <w:sz w:val="28"/>
          <w:szCs w:val="28"/>
        </w:rPr>
        <w:t xml:space="preserve"> </w:t>
      </w:r>
    </w:p>
    <w:p w14:paraId="49E9DBC4" w14:textId="7351B89B" w:rsidR="00ED5576" w:rsidRPr="00E0762F" w:rsidRDefault="005C3586" w:rsidP="005C3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</w:rPr>
        <w:br w:type="page"/>
      </w:r>
    </w:p>
    <w:p w14:paraId="7DF58249" w14:textId="74D6193F" w:rsidR="009F6D69" w:rsidRPr="00E0762F" w:rsidRDefault="0001447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ที่ดิน </w:t>
      </w:r>
      <w:r w:rsidR="00520FCE" w:rsidRPr="00E0762F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CD5716" w:rsidRPr="00E0762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E0762F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E0762F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E0762F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62C2C991" w:rsidR="002C1576" w:rsidRPr="00E0762F" w:rsidRDefault="007D0168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3259C3" w:rsidRPr="00E0762F">
        <w:rPr>
          <w:rFonts w:ascii="Browallia New" w:hAnsi="Browallia New" w:cs="Browallia New"/>
          <w:sz w:val="28"/>
          <w:szCs w:val="28"/>
          <w:cs/>
        </w:rPr>
        <w:t>หก</w:t>
      </w:r>
      <w:r w:rsidR="003A36C2" w:rsidRPr="00E0762F">
        <w:rPr>
          <w:rFonts w:ascii="Browallia New" w:hAnsi="Browallia New" w:cs="Browallia New"/>
          <w:sz w:val="28"/>
          <w:szCs w:val="28"/>
          <w:cs/>
        </w:rPr>
        <w:t>เ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ดือนสิ้นสุดวันที่ </w:t>
      </w:r>
      <w:r w:rsidR="003259C3" w:rsidRPr="00E0762F">
        <w:rPr>
          <w:rFonts w:ascii="Browallia New" w:hAnsi="Browallia New" w:cs="Browallia New"/>
          <w:sz w:val="28"/>
          <w:szCs w:val="28"/>
        </w:rPr>
        <w:t>30</w:t>
      </w:r>
      <w:r w:rsidR="003259C3"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="00671953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671953" w:rsidRPr="00E0762F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E0762F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  <w:rtl/>
          <w:cs/>
        </w:rPr>
      </w:pPr>
    </w:p>
    <w:tbl>
      <w:tblPr>
        <w:tblW w:w="9253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79"/>
        <w:gridCol w:w="2268"/>
        <w:gridCol w:w="238"/>
        <w:gridCol w:w="2268"/>
      </w:tblGrid>
      <w:tr w:rsidR="004B1ED1" w:rsidRPr="00E0762F" w14:paraId="0DDBA6B4" w14:textId="77777777" w:rsidTr="00EA3E3B">
        <w:trPr>
          <w:cantSplit/>
          <w:tblHeader/>
        </w:trPr>
        <w:tc>
          <w:tcPr>
            <w:tcW w:w="4479" w:type="dxa"/>
          </w:tcPr>
          <w:p w14:paraId="0DBE7358" w14:textId="77777777" w:rsidR="004B1ED1" w:rsidRPr="00E0762F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</w:tcPr>
          <w:p w14:paraId="5E5BAFB0" w14:textId="77777777" w:rsidR="004B1ED1" w:rsidRPr="00E0762F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38" w:type="dxa"/>
          </w:tcPr>
          <w:p w14:paraId="199A8DE2" w14:textId="77777777" w:rsidR="004B1ED1" w:rsidRPr="00E0762F" w:rsidRDefault="004B1ED1" w:rsidP="00FE555D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</w:tcPr>
          <w:p w14:paraId="5622BDE4" w14:textId="2F59BC0E" w:rsidR="004B1ED1" w:rsidRPr="00E0762F" w:rsidRDefault="00F13AD6" w:rsidP="00A044CE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6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A7046" w:rsidRPr="00E0762F" w14:paraId="66376B24" w14:textId="77777777" w:rsidTr="00EA3E3B">
        <w:trPr>
          <w:cantSplit/>
          <w:tblHeader/>
        </w:trPr>
        <w:tc>
          <w:tcPr>
            <w:tcW w:w="4479" w:type="dxa"/>
          </w:tcPr>
          <w:p w14:paraId="20E6AFD0" w14:textId="77777777" w:rsidR="00CA7046" w:rsidRPr="00E0762F" w:rsidRDefault="00CA7046" w:rsidP="00CA7046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CF38BAA" w14:textId="1E9B8530" w:rsidR="00CA7046" w:rsidRPr="00E0762F" w:rsidRDefault="00CA7046" w:rsidP="00DE43D0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5576"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3641CF13" w14:textId="77777777" w:rsidR="00CA7046" w:rsidRPr="00E0762F" w:rsidRDefault="00CA7046" w:rsidP="00CA7046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5B1EF56" w14:textId="6CC123AD" w:rsidR="00CA7046" w:rsidRPr="00E0762F" w:rsidRDefault="00CA7046" w:rsidP="00DE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B1ED1" w:rsidRPr="00E0762F" w14:paraId="4AAF1FA8" w14:textId="6CCE1945" w:rsidTr="00EA3E3B">
        <w:trPr>
          <w:cantSplit/>
          <w:trHeight w:hRule="exact" w:val="343"/>
          <w:tblHeader/>
        </w:trPr>
        <w:tc>
          <w:tcPr>
            <w:tcW w:w="4479" w:type="dxa"/>
          </w:tcPr>
          <w:p w14:paraId="3E96F6D2" w14:textId="77777777" w:rsidR="004B1ED1" w:rsidRPr="00E0762F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DFEA6FC" w14:textId="757C067E" w:rsidR="004B1ED1" w:rsidRPr="00E0762F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8" w:type="dxa"/>
          </w:tcPr>
          <w:p w14:paraId="0C9F39E5" w14:textId="77777777" w:rsidR="004B1ED1" w:rsidRPr="00E0762F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9AC574A" w14:textId="75099B7E" w:rsidR="004B1ED1" w:rsidRPr="00E0762F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66661" w:rsidRPr="00E0762F" w14:paraId="6C9B7CC3" w14:textId="4D8391B7" w:rsidTr="00EA3E3B">
        <w:trPr>
          <w:cantSplit/>
        </w:trPr>
        <w:tc>
          <w:tcPr>
            <w:tcW w:w="4479" w:type="dxa"/>
          </w:tcPr>
          <w:p w14:paraId="54A4198E" w14:textId="2B804337" w:rsidR="00566661" w:rsidRPr="00E0762F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0762F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E0762F">
              <w:rPr>
                <w:rFonts w:ascii="Browallia New" w:hAnsi="Browallia New" w:cs="Browallia New"/>
              </w:rPr>
              <w:t xml:space="preserve">1 </w:t>
            </w:r>
            <w:r w:rsidRPr="00E0762F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0762F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268" w:type="dxa"/>
            <w:vAlign w:val="center"/>
          </w:tcPr>
          <w:p w14:paraId="27F2C4EA" w14:textId="2DA16E0A" w:rsidR="00566661" w:rsidRPr="00E0762F" w:rsidRDefault="00566661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75,084</w:t>
            </w:r>
          </w:p>
        </w:tc>
        <w:tc>
          <w:tcPr>
            <w:tcW w:w="238" w:type="dxa"/>
          </w:tcPr>
          <w:p w14:paraId="229C9E31" w14:textId="77777777" w:rsidR="00566661" w:rsidRPr="00E0762F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B79FAD0" w14:textId="41E1CBA5" w:rsidR="00566661" w:rsidRPr="00E0762F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75,084</w:t>
            </w:r>
          </w:p>
        </w:tc>
      </w:tr>
      <w:tr w:rsidR="00566661" w:rsidRPr="00E0762F" w14:paraId="1DA054CA" w14:textId="58E77F52" w:rsidTr="00EA3E3B">
        <w:trPr>
          <w:cantSplit/>
        </w:trPr>
        <w:tc>
          <w:tcPr>
            <w:tcW w:w="4479" w:type="dxa"/>
          </w:tcPr>
          <w:p w14:paraId="788808C6" w14:textId="67F542A4" w:rsidR="00566661" w:rsidRPr="00E0762F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0762F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2268" w:type="dxa"/>
            <w:vAlign w:val="center"/>
          </w:tcPr>
          <w:p w14:paraId="15C582AD" w14:textId="250749C7" w:rsidR="00566661" w:rsidRPr="00E0762F" w:rsidRDefault="00566661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8,413</w:t>
            </w:r>
          </w:p>
        </w:tc>
        <w:tc>
          <w:tcPr>
            <w:tcW w:w="238" w:type="dxa"/>
          </w:tcPr>
          <w:p w14:paraId="6FA0D502" w14:textId="77777777" w:rsidR="00566661" w:rsidRPr="00E0762F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40C607A" w14:textId="0E4E569B" w:rsidR="00566661" w:rsidRPr="00E0762F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8,413</w:t>
            </w:r>
          </w:p>
        </w:tc>
      </w:tr>
      <w:tr w:rsidR="00566661" w:rsidRPr="00E0762F" w14:paraId="156629BB" w14:textId="29DE138B" w:rsidTr="00EA3E3B">
        <w:trPr>
          <w:cantSplit/>
        </w:trPr>
        <w:tc>
          <w:tcPr>
            <w:tcW w:w="4479" w:type="dxa"/>
          </w:tcPr>
          <w:p w14:paraId="240E2679" w14:textId="40CA9AFE" w:rsidR="00566661" w:rsidRPr="00E0762F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rtl/>
                <w:cs/>
              </w:rPr>
            </w:pPr>
            <w:r w:rsidRPr="00E0762F">
              <w:rPr>
                <w:rFonts w:ascii="Browallia New" w:hAnsi="Browallia New" w:cs="Browallia New"/>
                <w:cs/>
              </w:rPr>
              <w:t>มูลค่าสุทธิตามบัญชีของสินทรัพย์ที่จำหน่าย</w:t>
            </w:r>
            <w:r w:rsidRPr="00E0762F">
              <w:rPr>
                <w:rFonts w:ascii="Browallia New" w:hAnsi="Browallia New" w:cs="Browallia New"/>
              </w:rPr>
              <w:t>/</w:t>
            </w:r>
            <w:r w:rsidRPr="00E0762F">
              <w:rPr>
                <w:rFonts w:ascii="Browallia New" w:hAnsi="Browallia New" w:cs="Browallia New"/>
                <w:cs/>
              </w:rPr>
              <w:t>ตัดจำหน่าย</w:t>
            </w:r>
          </w:p>
        </w:tc>
        <w:tc>
          <w:tcPr>
            <w:tcW w:w="2268" w:type="dxa"/>
            <w:vAlign w:val="center"/>
          </w:tcPr>
          <w:p w14:paraId="491CC3FA" w14:textId="23A63076" w:rsidR="00566661" w:rsidRPr="00E0762F" w:rsidRDefault="00566661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(1,397)</w:t>
            </w:r>
          </w:p>
        </w:tc>
        <w:tc>
          <w:tcPr>
            <w:tcW w:w="238" w:type="dxa"/>
          </w:tcPr>
          <w:p w14:paraId="074DB8AC" w14:textId="77777777" w:rsidR="00566661" w:rsidRPr="00E0762F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center"/>
          </w:tcPr>
          <w:p w14:paraId="47A09290" w14:textId="6E5D2DBB" w:rsidR="00566661" w:rsidRPr="00E0762F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(1,397)</w:t>
            </w:r>
          </w:p>
        </w:tc>
      </w:tr>
      <w:tr w:rsidR="00566661" w:rsidRPr="00E0762F" w14:paraId="5F1CB536" w14:textId="76237AB2" w:rsidTr="00EA3E3B">
        <w:trPr>
          <w:cantSplit/>
        </w:trPr>
        <w:tc>
          <w:tcPr>
            <w:tcW w:w="4479" w:type="dxa"/>
          </w:tcPr>
          <w:p w14:paraId="61E8BEF8" w14:textId="084767B6" w:rsidR="00566661" w:rsidRPr="00E0762F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0762F">
              <w:rPr>
                <w:rFonts w:ascii="Browallia New" w:hAnsi="Browallia New" w:cs="Browallia New"/>
                <w:cs/>
              </w:rPr>
              <w:t>โอนสินค้าคงเหลือเป็นสินทรัพย์</w:t>
            </w:r>
          </w:p>
        </w:tc>
        <w:tc>
          <w:tcPr>
            <w:tcW w:w="2268" w:type="dxa"/>
            <w:vAlign w:val="center"/>
          </w:tcPr>
          <w:p w14:paraId="697747D0" w14:textId="399DD830" w:rsidR="00566661" w:rsidRPr="00E0762F" w:rsidRDefault="00566661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4,478</w:t>
            </w:r>
          </w:p>
        </w:tc>
        <w:tc>
          <w:tcPr>
            <w:tcW w:w="238" w:type="dxa"/>
          </w:tcPr>
          <w:p w14:paraId="594ECF28" w14:textId="77777777" w:rsidR="00566661" w:rsidRPr="00E0762F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A26FD71" w14:textId="07B04C55" w:rsidR="00566661" w:rsidRPr="00E0762F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4,478</w:t>
            </w:r>
          </w:p>
        </w:tc>
      </w:tr>
      <w:tr w:rsidR="00566661" w:rsidRPr="00E0762F" w14:paraId="5497DCA6" w14:textId="77777777" w:rsidTr="00EA3E3B">
        <w:trPr>
          <w:cantSplit/>
        </w:trPr>
        <w:tc>
          <w:tcPr>
            <w:tcW w:w="4479" w:type="dxa"/>
          </w:tcPr>
          <w:p w14:paraId="3F28B98E" w14:textId="45435118" w:rsidR="00566661" w:rsidRPr="00E0762F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0762F">
              <w:rPr>
                <w:rFonts w:ascii="Browallia New" w:hAnsi="Browallia New" w:cs="Browallia New"/>
                <w:cs/>
              </w:rPr>
              <w:t>โอน</w:t>
            </w:r>
            <w:r w:rsidR="00B6160B" w:rsidRPr="00E0762F">
              <w:rPr>
                <w:rFonts w:ascii="Browallia New" w:hAnsi="Browallia New" w:cs="Browallia New"/>
                <w:cs/>
              </w:rPr>
              <w:t>สิน</w:t>
            </w:r>
            <w:r w:rsidRPr="00E0762F">
              <w:rPr>
                <w:rFonts w:ascii="Browallia New" w:hAnsi="Browallia New" w:cs="Browallia New"/>
                <w:cs/>
              </w:rPr>
              <w:t>ทรัพย์เป็นสินค้าคงเหลือ</w:t>
            </w:r>
          </w:p>
        </w:tc>
        <w:tc>
          <w:tcPr>
            <w:tcW w:w="2268" w:type="dxa"/>
            <w:vAlign w:val="center"/>
          </w:tcPr>
          <w:p w14:paraId="186359B9" w14:textId="777B818D" w:rsidR="00566661" w:rsidRPr="00E0762F" w:rsidRDefault="00566661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(2,324)</w:t>
            </w:r>
          </w:p>
        </w:tc>
        <w:tc>
          <w:tcPr>
            <w:tcW w:w="238" w:type="dxa"/>
          </w:tcPr>
          <w:p w14:paraId="3675DF94" w14:textId="77777777" w:rsidR="00566661" w:rsidRPr="00E0762F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30F14A5" w14:textId="116D13DA" w:rsidR="00566661" w:rsidRPr="00E0762F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(2,324)</w:t>
            </w:r>
          </w:p>
        </w:tc>
      </w:tr>
      <w:tr w:rsidR="00566661" w:rsidRPr="00E0762F" w14:paraId="238D1D8D" w14:textId="54D5BEC7" w:rsidTr="00EA3E3B">
        <w:trPr>
          <w:cantSplit/>
        </w:trPr>
        <w:tc>
          <w:tcPr>
            <w:tcW w:w="4479" w:type="dxa"/>
          </w:tcPr>
          <w:p w14:paraId="0B2F09F6" w14:textId="77777777" w:rsidR="00566661" w:rsidRPr="00E0762F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0762F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99126CC" w14:textId="5825EF70" w:rsidR="00566661" w:rsidRPr="00E0762F" w:rsidRDefault="00566661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(11,380)</w:t>
            </w:r>
          </w:p>
        </w:tc>
        <w:tc>
          <w:tcPr>
            <w:tcW w:w="238" w:type="dxa"/>
          </w:tcPr>
          <w:p w14:paraId="34A299D2" w14:textId="77777777" w:rsidR="00566661" w:rsidRPr="00E0762F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04B342" w14:textId="209F43CD" w:rsidR="00566661" w:rsidRPr="00E0762F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(11,380)</w:t>
            </w:r>
          </w:p>
        </w:tc>
      </w:tr>
      <w:tr w:rsidR="00566661" w:rsidRPr="00E0762F" w14:paraId="4370DE36" w14:textId="7A5DB215" w:rsidTr="00EA3E3B">
        <w:trPr>
          <w:cantSplit/>
        </w:trPr>
        <w:tc>
          <w:tcPr>
            <w:tcW w:w="4479" w:type="dxa"/>
          </w:tcPr>
          <w:p w14:paraId="77B37F43" w14:textId="12532EC6" w:rsidR="00566661" w:rsidRPr="00E0762F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0762F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E0762F">
              <w:rPr>
                <w:rFonts w:ascii="Browallia New" w:hAnsi="Browallia New" w:cs="Browallia New"/>
              </w:rPr>
              <w:t>30</w:t>
            </w:r>
            <w:r w:rsidRPr="00E0762F">
              <w:rPr>
                <w:rFonts w:ascii="Browallia New" w:hAnsi="Browallia New" w:cs="Browallia New"/>
                <w:cs/>
              </w:rPr>
              <w:t xml:space="preserve"> มิถุนายน </w:t>
            </w:r>
            <w:r w:rsidRPr="00E0762F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31FD02AE" w14:textId="2760D20D" w:rsidR="00566661" w:rsidRPr="00E0762F" w:rsidRDefault="00222887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566661" w:rsidRPr="00E0762F">
              <w:rPr>
                <w:rFonts w:ascii="Browallia New" w:hAnsi="Browallia New" w:cs="Browallia New"/>
                <w:sz w:val="28"/>
                <w:szCs w:val="28"/>
              </w:rPr>
              <w:t>2,874</w:t>
            </w:r>
          </w:p>
        </w:tc>
        <w:tc>
          <w:tcPr>
            <w:tcW w:w="238" w:type="dxa"/>
          </w:tcPr>
          <w:p w14:paraId="1A2DA533" w14:textId="77777777" w:rsidR="00566661" w:rsidRPr="00E0762F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18F8CC64" w:rsidR="00566661" w:rsidRPr="00E0762F" w:rsidRDefault="004C5884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72,874</w:t>
            </w:r>
          </w:p>
        </w:tc>
      </w:tr>
    </w:tbl>
    <w:p w14:paraId="714CDAFB" w14:textId="77777777" w:rsidR="00A77D51" w:rsidRPr="00E0762F" w:rsidRDefault="00A77D51" w:rsidP="00A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7891DB" w14:textId="7728BFA3" w:rsidR="00026DEA" w:rsidRPr="00E0762F" w:rsidRDefault="009C39A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สินทรัพย์สิทธิการใช้</w:t>
      </w:r>
    </w:p>
    <w:p w14:paraId="50807804" w14:textId="77777777" w:rsidR="00026DEA" w:rsidRPr="00E0762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79B4DE35" w:rsidR="007C7108" w:rsidRPr="00E0762F" w:rsidRDefault="00026DEA" w:rsidP="00566661">
      <w:pPr>
        <w:pStyle w:val="BodyText2"/>
        <w:tabs>
          <w:tab w:val="left" w:pos="810"/>
        </w:tabs>
        <w:ind w:left="450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B7737F" w:rsidRPr="00E0762F">
        <w:rPr>
          <w:rFonts w:ascii="Browallia New" w:hAnsi="Browallia New" w:cs="Browallia New"/>
          <w:sz w:val="28"/>
          <w:szCs w:val="28"/>
          <w:cs/>
        </w:rPr>
        <w:t>หก</w:t>
      </w:r>
      <w:r w:rsidR="002968A6" w:rsidRPr="00E0762F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B7737F" w:rsidRPr="00E0762F">
        <w:rPr>
          <w:rFonts w:ascii="Browallia New" w:hAnsi="Browallia New" w:cs="Browallia New"/>
          <w:sz w:val="28"/>
          <w:szCs w:val="28"/>
        </w:rPr>
        <w:t>30</w:t>
      </w:r>
      <w:r w:rsidR="00B7737F"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="00DA45BF"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DA45BF" w:rsidRPr="00E0762F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0762F">
        <w:rPr>
          <w:rFonts w:ascii="Browallia New" w:hAnsi="Browallia New" w:cs="Browallia New"/>
          <w:sz w:val="28"/>
          <w:szCs w:val="28"/>
          <w:cs/>
        </w:rPr>
        <w:t>มี</w:t>
      </w:r>
      <w:r w:rsidRPr="00E0762F">
        <w:rPr>
          <w:rFonts w:ascii="Browallia New" w:hAnsi="Browallia New" w:cs="Browallia New"/>
          <w:sz w:val="28"/>
          <w:szCs w:val="28"/>
          <w:cs/>
        </w:rPr>
        <w:t>รายการเ</w:t>
      </w:r>
      <w:r w:rsidR="007C7108" w:rsidRPr="00E0762F">
        <w:rPr>
          <w:rFonts w:ascii="Browallia New" w:hAnsi="Browallia New" w:cs="Browallia New"/>
          <w:sz w:val="28"/>
          <w:szCs w:val="28"/>
          <w:cs/>
        </w:rPr>
        <w:t>ปลี่ยนแปลง</w:t>
      </w:r>
      <w:r w:rsidRPr="00E0762F">
        <w:rPr>
          <w:rFonts w:ascii="Browallia New" w:hAnsi="Browallia New" w:cs="Browallia New"/>
          <w:sz w:val="28"/>
          <w:szCs w:val="28"/>
          <w:cs/>
        </w:rPr>
        <w:t>ของ</w:t>
      </w:r>
      <w:r w:rsidR="007C7108" w:rsidRPr="00E0762F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E0762F">
        <w:rPr>
          <w:rFonts w:ascii="Browallia New" w:hAnsi="Browallia New" w:cs="Browallia New"/>
          <w:sz w:val="28"/>
          <w:szCs w:val="28"/>
          <w:cs/>
        </w:rPr>
        <w:t>สิทธิการใช้</w:t>
      </w:r>
      <w:r w:rsidR="00F82F0D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0762F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8A24BD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0762F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60CB0B2" w14:textId="77777777" w:rsidR="00026DEA" w:rsidRPr="00E0762F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251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9"/>
        <w:gridCol w:w="2268"/>
        <w:gridCol w:w="236"/>
        <w:gridCol w:w="2268"/>
      </w:tblGrid>
      <w:tr w:rsidR="00EA3E3B" w:rsidRPr="00E0762F" w14:paraId="34D804E7" w14:textId="77777777" w:rsidTr="00EA3E3B">
        <w:tc>
          <w:tcPr>
            <w:tcW w:w="4479" w:type="dxa"/>
            <w:vAlign w:val="bottom"/>
          </w:tcPr>
          <w:p w14:paraId="7F9FD551" w14:textId="77777777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4FAAB57A" w14:textId="77777777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68328" w14:textId="77777777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68" w:type="dxa"/>
            <w:vAlign w:val="bottom"/>
          </w:tcPr>
          <w:p w14:paraId="6300E82D" w14:textId="18E51800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พันบาท)</w:t>
            </w:r>
          </w:p>
        </w:tc>
      </w:tr>
      <w:tr w:rsidR="00EA3E3B" w:rsidRPr="00E0762F" w14:paraId="0188EB56" w14:textId="77777777" w:rsidTr="00EA3E3B">
        <w:trPr>
          <w:trHeight w:val="283"/>
        </w:trPr>
        <w:tc>
          <w:tcPr>
            <w:tcW w:w="4479" w:type="dxa"/>
            <w:vAlign w:val="bottom"/>
          </w:tcPr>
          <w:p w14:paraId="3F9D6BF7" w14:textId="77777777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543B9F3" w14:textId="18D9D649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366CDBC6" w14:textId="77777777" w:rsidR="00566661" w:rsidRPr="00E0762F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241633C" w14:textId="7675149F" w:rsidR="00566661" w:rsidRPr="00E0762F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A3E3B" w:rsidRPr="00E0762F" w14:paraId="24BB033B" w14:textId="77777777" w:rsidTr="00EA3E3B">
        <w:trPr>
          <w:trHeight w:val="283"/>
        </w:trPr>
        <w:tc>
          <w:tcPr>
            <w:tcW w:w="4479" w:type="dxa"/>
            <w:vAlign w:val="bottom"/>
          </w:tcPr>
          <w:p w14:paraId="697C89A7" w14:textId="77777777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9B9ACD9" w14:textId="77777777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248071" w14:textId="77777777" w:rsidR="00566661" w:rsidRPr="00E0762F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1328F13A" w14:textId="4063BBB2" w:rsidR="00566661" w:rsidRPr="00E0762F" w:rsidRDefault="00566661" w:rsidP="00EA3E3B">
            <w:pPr>
              <w:ind w:left="-105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A3E3B" w:rsidRPr="00E0762F" w14:paraId="6E7BAAC8" w14:textId="77777777" w:rsidTr="00EA3E3B">
        <w:tc>
          <w:tcPr>
            <w:tcW w:w="4479" w:type="dxa"/>
          </w:tcPr>
          <w:p w14:paraId="66438C8C" w14:textId="5F6A6D78" w:rsidR="00566661" w:rsidRPr="00E0762F" w:rsidRDefault="00566661" w:rsidP="00EA3E3B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268" w:type="dxa"/>
          </w:tcPr>
          <w:p w14:paraId="1B487DF1" w14:textId="4C82AE9E" w:rsidR="00566661" w:rsidRPr="00E0762F" w:rsidRDefault="000B1692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53,253</w:t>
            </w:r>
          </w:p>
        </w:tc>
        <w:tc>
          <w:tcPr>
            <w:tcW w:w="236" w:type="dxa"/>
          </w:tcPr>
          <w:p w14:paraId="16B9F7E4" w14:textId="77777777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143D2C" w14:textId="1A890CBA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53,253</w:t>
            </w:r>
          </w:p>
        </w:tc>
      </w:tr>
      <w:tr w:rsidR="00EA3E3B" w:rsidRPr="00E0762F" w14:paraId="7AB70E3E" w14:textId="77777777" w:rsidTr="00EA3E3B">
        <w:tc>
          <w:tcPr>
            <w:tcW w:w="4479" w:type="dxa"/>
          </w:tcPr>
          <w:p w14:paraId="5074C127" w14:textId="7E81D965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2268" w:type="dxa"/>
          </w:tcPr>
          <w:p w14:paraId="2A22D96C" w14:textId="483F4365" w:rsidR="00566661" w:rsidRPr="00E0762F" w:rsidRDefault="000B1692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4D5CFF" w:rsidRPr="00E076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,786)</w:t>
            </w:r>
          </w:p>
        </w:tc>
        <w:tc>
          <w:tcPr>
            <w:tcW w:w="236" w:type="dxa"/>
          </w:tcPr>
          <w:p w14:paraId="12F470E9" w14:textId="77777777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15FBDF6D" w14:textId="069BAAAB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222887" w:rsidRPr="00E076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,786)</w:t>
            </w:r>
          </w:p>
        </w:tc>
      </w:tr>
      <w:tr w:rsidR="00EA3E3B" w:rsidRPr="00E0762F" w14:paraId="7CFC186D" w14:textId="77777777" w:rsidTr="00EA3E3B">
        <w:tc>
          <w:tcPr>
            <w:tcW w:w="4479" w:type="dxa"/>
          </w:tcPr>
          <w:p w14:paraId="66344F1E" w14:textId="3CB92B8D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526FE16" w14:textId="4577FC2C" w:rsidR="00566661" w:rsidRPr="00E0762F" w:rsidRDefault="000B1692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(3,733)</w:t>
            </w:r>
          </w:p>
        </w:tc>
        <w:tc>
          <w:tcPr>
            <w:tcW w:w="236" w:type="dxa"/>
          </w:tcPr>
          <w:p w14:paraId="2D106A19" w14:textId="77777777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3EE6DEE" w14:textId="29D009B0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(3,733)</w:t>
            </w:r>
          </w:p>
        </w:tc>
      </w:tr>
      <w:tr w:rsidR="00EA3E3B" w:rsidRPr="00E0762F" w14:paraId="3F3C3E56" w14:textId="77777777" w:rsidTr="00EA3E3B">
        <w:tc>
          <w:tcPr>
            <w:tcW w:w="4479" w:type="dxa"/>
          </w:tcPr>
          <w:p w14:paraId="6E420D0C" w14:textId="725829A1" w:rsidR="00566661" w:rsidRPr="00E0762F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2A1778DF" w14:textId="27120578" w:rsidR="00566661" w:rsidRPr="00E0762F" w:rsidRDefault="000B1692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47,734</w:t>
            </w:r>
          </w:p>
        </w:tc>
        <w:tc>
          <w:tcPr>
            <w:tcW w:w="236" w:type="dxa"/>
          </w:tcPr>
          <w:p w14:paraId="4CC5AE52" w14:textId="77777777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5E49B586" w:rsidR="00566661" w:rsidRPr="00E0762F" w:rsidRDefault="00566661" w:rsidP="00EA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47,734</w:t>
            </w:r>
          </w:p>
        </w:tc>
      </w:tr>
    </w:tbl>
    <w:p w14:paraId="4FB0F45E" w14:textId="77777777" w:rsidR="00566661" w:rsidRPr="00E0762F" w:rsidRDefault="00566661" w:rsidP="00566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7F32D07" w14:textId="6EE48436" w:rsidR="00402B91" w:rsidRPr="00E0762F" w:rsidRDefault="00FA5E6F" w:rsidP="00FA5E6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ทุนเรือนหุ้น</w:t>
      </w:r>
    </w:p>
    <w:p w14:paraId="62072E3F" w14:textId="77777777" w:rsidR="00402B91" w:rsidRPr="00E0762F" w:rsidRDefault="00402B91" w:rsidP="00402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7F13F5B" w14:textId="5AF05097" w:rsidR="00362806" w:rsidRPr="00E0762F" w:rsidRDefault="00566661" w:rsidP="00731EC5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 w:rsidR="00222887" w:rsidRPr="00E0762F">
        <w:rPr>
          <w:rFonts w:ascii="Browallia New" w:hAnsi="Browallia New" w:cs="Browallia New"/>
          <w:sz w:val="28"/>
          <w:szCs w:val="28"/>
        </w:rPr>
        <w:t>26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="00222887" w:rsidRPr="00E0762F">
        <w:rPr>
          <w:rFonts w:ascii="Browallia New" w:hAnsi="Browallia New" w:cs="Browallia New"/>
          <w:sz w:val="28"/>
          <w:szCs w:val="28"/>
        </w:rPr>
        <w:t>2566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ที่ประชุมมีมติอนุมัติให้ลดทุนจดทะเบียนของบริษัท</w:t>
      </w:r>
      <w:r w:rsidR="00A076B0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ในส่วนที่ไม่สามารถจ่ายหุ้นปันผลได้ จำนวน </w:t>
      </w:r>
      <w:r w:rsidR="00222887" w:rsidRPr="00E0762F">
        <w:rPr>
          <w:rFonts w:ascii="Browallia New" w:hAnsi="Browallia New" w:cs="Browallia New"/>
          <w:sz w:val="28"/>
          <w:szCs w:val="28"/>
        </w:rPr>
        <w:t>8</w:t>
      </w:r>
      <w:r w:rsidRPr="00E0762F">
        <w:rPr>
          <w:rFonts w:ascii="Browallia New" w:hAnsi="Browallia New" w:cs="Browallia New"/>
          <w:sz w:val="28"/>
          <w:szCs w:val="28"/>
        </w:rPr>
        <w:t>,</w:t>
      </w:r>
      <w:r w:rsidR="00222887" w:rsidRPr="00E0762F">
        <w:rPr>
          <w:rFonts w:ascii="Browallia New" w:hAnsi="Browallia New" w:cs="Browallia New"/>
          <w:sz w:val="28"/>
          <w:szCs w:val="28"/>
        </w:rPr>
        <w:t>091</w:t>
      </w:r>
      <w:r w:rsidRPr="00E0762F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0762F">
        <w:rPr>
          <w:rFonts w:ascii="Browallia New" w:hAnsi="Browallia New" w:cs="Browallia New"/>
          <w:sz w:val="28"/>
          <w:szCs w:val="28"/>
        </w:rPr>
        <w:t>50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="00222887" w:rsidRPr="00E0762F">
        <w:rPr>
          <w:rFonts w:ascii="Browallia New" w:hAnsi="Browallia New" w:cs="Browallia New"/>
          <w:sz w:val="28"/>
          <w:szCs w:val="28"/>
        </w:rPr>
        <w:t>112</w:t>
      </w:r>
      <w:r w:rsidRPr="00E0762F">
        <w:rPr>
          <w:rFonts w:ascii="Browallia New" w:hAnsi="Browallia New" w:cs="Browallia New"/>
          <w:sz w:val="28"/>
          <w:szCs w:val="28"/>
        </w:rPr>
        <w:t>,</w:t>
      </w:r>
      <w:r w:rsidR="00222887" w:rsidRPr="00E0762F">
        <w:rPr>
          <w:rFonts w:ascii="Browallia New" w:hAnsi="Browallia New" w:cs="Browallia New"/>
          <w:sz w:val="28"/>
          <w:szCs w:val="28"/>
        </w:rPr>
        <w:t>350</w:t>
      </w:r>
      <w:r w:rsidRPr="00E0762F">
        <w:rPr>
          <w:rFonts w:ascii="Browallia New" w:hAnsi="Browallia New" w:cs="Browallia New"/>
          <w:sz w:val="28"/>
          <w:szCs w:val="28"/>
        </w:rPr>
        <w:t>,</w:t>
      </w:r>
      <w:r w:rsidR="00222887" w:rsidRPr="00E0762F">
        <w:rPr>
          <w:rFonts w:ascii="Browallia New" w:hAnsi="Browallia New" w:cs="Browallia New"/>
          <w:sz w:val="28"/>
          <w:szCs w:val="28"/>
        </w:rPr>
        <w:t>000</w:t>
      </w:r>
      <w:r w:rsidRPr="00E0762F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0762F">
        <w:rPr>
          <w:rFonts w:ascii="Browallia New" w:hAnsi="Browallia New" w:cs="Browallia New"/>
          <w:sz w:val="28"/>
          <w:szCs w:val="28"/>
        </w:rPr>
        <w:t>00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="00A076B0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เป็นทุนจดทะเบียนใหม่จำนวน </w:t>
      </w:r>
      <w:r w:rsidR="00222887" w:rsidRPr="00E0762F">
        <w:rPr>
          <w:rFonts w:ascii="Browallia New" w:hAnsi="Browallia New" w:cs="Browallia New"/>
          <w:sz w:val="28"/>
          <w:szCs w:val="28"/>
        </w:rPr>
        <w:t>112</w:t>
      </w:r>
      <w:r w:rsidRPr="00E0762F">
        <w:rPr>
          <w:rFonts w:ascii="Browallia New" w:hAnsi="Browallia New" w:cs="Browallia New"/>
          <w:sz w:val="28"/>
          <w:szCs w:val="28"/>
        </w:rPr>
        <w:t>,</w:t>
      </w:r>
      <w:r w:rsidR="00222887" w:rsidRPr="00E0762F">
        <w:rPr>
          <w:rFonts w:ascii="Browallia New" w:hAnsi="Browallia New" w:cs="Browallia New"/>
          <w:sz w:val="28"/>
          <w:szCs w:val="28"/>
        </w:rPr>
        <w:t>341</w:t>
      </w:r>
      <w:r w:rsidRPr="00E0762F">
        <w:rPr>
          <w:rFonts w:ascii="Browallia New" w:hAnsi="Browallia New" w:cs="Browallia New"/>
          <w:sz w:val="28"/>
          <w:szCs w:val="28"/>
        </w:rPr>
        <w:t>,</w:t>
      </w:r>
      <w:r w:rsidR="00222887" w:rsidRPr="00E0762F">
        <w:rPr>
          <w:rFonts w:ascii="Browallia New" w:hAnsi="Browallia New" w:cs="Browallia New"/>
          <w:sz w:val="28"/>
          <w:szCs w:val="28"/>
        </w:rPr>
        <w:t>908</w:t>
      </w:r>
      <w:r w:rsidRPr="00E0762F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0762F">
        <w:rPr>
          <w:rFonts w:ascii="Browallia New" w:hAnsi="Browallia New" w:cs="Browallia New"/>
          <w:sz w:val="28"/>
          <w:szCs w:val="28"/>
        </w:rPr>
        <w:t>50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บาท แบ่งออกเป็นหุ้นสามัญจำนวน </w:t>
      </w:r>
      <w:r w:rsidR="00222887" w:rsidRPr="00E0762F">
        <w:rPr>
          <w:rFonts w:ascii="Browallia New" w:hAnsi="Browallia New" w:cs="Browallia New"/>
          <w:sz w:val="28"/>
          <w:szCs w:val="28"/>
        </w:rPr>
        <w:t>16</w:t>
      </w:r>
      <w:r w:rsidRPr="00E0762F">
        <w:rPr>
          <w:rFonts w:ascii="Browallia New" w:hAnsi="Browallia New" w:cs="Browallia New"/>
          <w:sz w:val="28"/>
          <w:szCs w:val="28"/>
        </w:rPr>
        <w:t>,</w:t>
      </w:r>
      <w:r w:rsidR="00222887" w:rsidRPr="00E0762F">
        <w:rPr>
          <w:rFonts w:ascii="Browallia New" w:hAnsi="Browallia New" w:cs="Browallia New"/>
          <w:sz w:val="28"/>
          <w:szCs w:val="28"/>
        </w:rPr>
        <w:t>183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222887" w:rsidRPr="00E0762F">
        <w:rPr>
          <w:rFonts w:ascii="Browallia New" w:hAnsi="Browallia New" w:cs="Browallia New"/>
          <w:sz w:val="28"/>
          <w:szCs w:val="28"/>
        </w:rPr>
        <w:t>0</w:t>
      </w:r>
      <w:r w:rsidRPr="00E0762F">
        <w:rPr>
          <w:rFonts w:ascii="Browallia New" w:hAnsi="Browallia New" w:cs="Browallia New"/>
          <w:sz w:val="28"/>
          <w:szCs w:val="28"/>
          <w:cs/>
        </w:rPr>
        <w:t>.</w:t>
      </w:r>
      <w:r w:rsidR="00222887" w:rsidRPr="00E0762F">
        <w:rPr>
          <w:rFonts w:ascii="Browallia New" w:hAnsi="Browallia New" w:cs="Browallia New"/>
          <w:sz w:val="28"/>
          <w:szCs w:val="28"/>
        </w:rPr>
        <w:t>50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บาท โดยการตัดหุ้นจดทะเบียนที่ยังไม่ได้ออกจำหน่าย จำนวน </w:t>
      </w:r>
      <w:r w:rsidR="00222887" w:rsidRPr="00E0762F">
        <w:rPr>
          <w:rFonts w:ascii="Browallia New" w:hAnsi="Browallia New" w:cs="Browallia New"/>
          <w:sz w:val="28"/>
          <w:szCs w:val="28"/>
        </w:rPr>
        <w:t>16</w:t>
      </w:r>
      <w:r w:rsidRPr="00E0762F">
        <w:rPr>
          <w:rFonts w:ascii="Browallia New" w:hAnsi="Browallia New" w:cs="Browallia New"/>
          <w:sz w:val="28"/>
          <w:szCs w:val="28"/>
        </w:rPr>
        <w:t>,</w:t>
      </w:r>
      <w:r w:rsidR="00222887" w:rsidRPr="00E0762F">
        <w:rPr>
          <w:rFonts w:ascii="Browallia New" w:hAnsi="Browallia New" w:cs="Browallia New"/>
          <w:sz w:val="28"/>
          <w:szCs w:val="28"/>
        </w:rPr>
        <w:t>183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หุ้น และแก้ไขเพิ่มเติมหนังสือบริคณห์สนธิของบริษัทเพื่อให้สอดคล้องกับการลดทุนจดทะเบียน บริษัทได้จดทะเบียนลดทุนกับกระทรวงพาณิชย์แล้วเมื่อวันที่ </w:t>
      </w:r>
      <w:r w:rsidR="00A076B0">
        <w:rPr>
          <w:rFonts w:ascii="Browallia New" w:hAnsi="Browallia New" w:cs="Browallia New"/>
          <w:sz w:val="28"/>
          <w:szCs w:val="28"/>
        </w:rPr>
        <w:br/>
      </w:r>
      <w:r w:rsidR="00222887" w:rsidRPr="00E0762F">
        <w:rPr>
          <w:rFonts w:ascii="Browallia New" w:hAnsi="Browallia New" w:cs="Browallia New"/>
          <w:sz w:val="28"/>
          <w:szCs w:val="28"/>
        </w:rPr>
        <w:t>8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="00222887" w:rsidRPr="00E0762F">
        <w:rPr>
          <w:rFonts w:ascii="Browallia New" w:hAnsi="Browallia New" w:cs="Browallia New"/>
          <w:sz w:val="28"/>
          <w:szCs w:val="28"/>
        </w:rPr>
        <w:t>2566</w:t>
      </w:r>
    </w:p>
    <w:p w14:paraId="224A87D3" w14:textId="02A6F936" w:rsidR="00362806" w:rsidRPr="00E0762F" w:rsidRDefault="00D64782" w:rsidP="00D64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</w:rPr>
        <w:br w:type="page"/>
      </w:r>
    </w:p>
    <w:p w14:paraId="451A0EAB" w14:textId="2FC35487" w:rsidR="00D01AAF" w:rsidRPr="00E0762F" w:rsidRDefault="00B02304" w:rsidP="00D01A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เงินปันผลจ่าย</w:t>
      </w:r>
    </w:p>
    <w:p w14:paraId="58542BB4" w14:textId="77777777" w:rsidR="00D01AAF" w:rsidRPr="00E0762F" w:rsidRDefault="00D01AAF" w:rsidP="00D01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B6FB8D2" w14:textId="4212EC84" w:rsidR="00D01AAF" w:rsidRPr="00E0762F" w:rsidRDefault="00D01AAF" w:rsidP="008F584D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26 </w:t>
      </w:r>
      <w:r w:rsidRPr="00E0762F">
        <w:rPr>
          <w:rFonts w:ascii="Browallia New" w:hAnsi="Browallia New" w:cs="Browallia New"/>
          <w:sz w:val="28"/>
          <w:szCs w:val="28"/>
          <w:cs/>
        </w:rPr>
        <w:t>เมษายน</w:t>
      </w:r>
      <w:r w:rsidR="00437F9E" w:rsidRPr="00E0762F">
        <w:rPr>
          <w:rFonts w:ascii="Browallia New" w:hAnsi="Browallia New" w:cs="Browallia New"/>
          <w:sz w:val="28"/>
          <w:szCs w:val="28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</w:rPr>
        <w:t xml:space="preserve">2566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ที่ประชุมมีมติอนุมัติจ่ายเงินปันผลจากกำไรของผลการดำเนินงานสำหรับปีสิ้นสุดวันที่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31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E0762F">
        <w:rPr>
          <w:rFonts w:ascii="Browallia New" w:hAnsi="Browallia New" w:cs="Browallia New"/>
          <w:sz w:val="28"/>
          <w:szCs w:val="28"/>
        </w:rPr>
        <w:t xml:space="preserve">2565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ให้กับผู้ถือหุ้น จำนวน </w:t>
      </w:r>
      <w:r w:rsidRPr="00E0762F">
        <w:rPr>
          <w:rFonts w:ascii="Browallia New" w:hAnsi="Browallia New" w:cs="Browallia New"/>
          <w:sz w:val="28"/>
          <w:szCs w:val="28"/>
        </w:rPr>
        <w:t xml:space="preserve">224,683,817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หุ้น ในอัตราหุ้นละ </w:t>
      </w:r>
      <w:r w:rsidRPr="00E0762F">
        <w:rPr>
          <w:rFonts w:ascii="Browallia New" w:hAnsi="Browallia New" w:cs="Browallia New"/>
          <w:sz w:val="28"/>
          <w:szCs w:val="28"/>
        </w:rPr>
        <w:t xml:space="preserve">0.75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566661" w:rsidRPr="00E0762F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Pr="00E0762F">
        <w:rPr>
          <w:rFonts w:ascii="Browallia New" w:hAnsi="Browallia New" w:cs="Browallia New"/>
          <w:sz w:val="28"/>
          <w:szCs w:val="28"/>
        </w:rPr>
        <w:t xml:space="preserve">168.51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ล้านบาท โดยแบ่งเป็นเงินปันผลระหว่างกาล ในอัตราหุ้นละ </w:t>
      </w:r>
      <w:r w:rsidRPr="00E0762F">
        <w:rPr>
          <w:rFonts w:ascii="Browallia New" w:hAnsi="Browallia New" w:cs="Browallia New"/>
          <w:sz w:val="28"/>
          <w:szCs w:val="28"/>
        </w:rPr>
        <w:t xml:space="preserve">0.25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Pr="00E0762F">
        <w:rPr>
          <w:rFonts w:ascii="Browallia New" w:hAnsi="Browallia New" w:cs="Browallia New"/>
          <w:sz w:val="28"/>
          <w:szCs w:val="28"/>
        </w:rPr>
        <w:t xml:space="preserve">56.17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ล้านบาท ซึ่งจ่ายแล้วเมื่อวันที่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14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Pr="00E0762F">
        <w:rPr>
          <w:rFonts w:ascii="Browallia New" w:hAnsi="Browallia New" w:cs="Browallia New"/>
          <w:sz w:val="28"/>
          <w:szCs w:val="28"/>
        </w:rPr>
        <w:t xml:space="preserve">2565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และจ่ายเงินปันผลส่วนที่เหลือ ในอัตราหุ้นละ </w:t>
      </w:r>
      <w:r w:rsidRPr="00E0762F">
        <w:rPr>
          <w:rFonts w:ascii="Browallia New" w:hAnsi="Browallia New" w:cs="Browallia New"/>
          <w:sz w:val="28"/>
          <w:szCs w:val="28"/>
        </w:rPr>
        <w:t xml:space="preserve">0.50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566661" w:rsidRPr="00E0762F">
        <w:rPr>
          <w:rFonts w:ascii="Browallia New" w:hAnsi="Browallia New" w:cs="Browallia New"/>
          <w:sz w:val="28"/>
          <w:szCs w:val="28"/>
        </w:rPr>
        <w:br/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คิดเป็นจำนวนเงิน </w:t>
      </w:r>
      <w:r w:rsidRPr="00E0762F">
        <w:rPr>
          <w:rFonts w:ascii="Browallia New" w:hAnsi="Browallia New" w:cs="Browallia New"/>
          <w:sz w:val="28"/>
          <w:szCs w:val="28"/>
        </w:rPr>
        <w:t xml:space="preserve">112.34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ล้านบาท ในวันที่ </w:t>
      </w:r>
      <w:r w:rsidRPr="00E0762F">
        <w:rPr>
          <w:rFonts w:ascii="Browallia New" w:hAnsi="Browallia New" w:cs="Browallia New"/>
          <w:sz w:val="28"/>
          <w:szCs w:val="28"/>
        </w:rPr>
        <w:t xml:space="preserve">19 </w:t>
      </w:r>
      <w:r w:rsidRPr="00E0762F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Pr="00E0762F">
        <w:rPr>
          <w:rFonts w:ascii="Browallia New" w:hAnsi="Browallia New" w:cs="Browallia New"/>
          <w:sz w:val="28"/>
          <w:szCs w:val="28"/>
        </w:rPr>
        <w:t>2566</w:t>
      </w:r>
    </w:p>
    <w:p w14:paraId="2FFD56A9" w14:textId="77777777" w:rsidR="00D01AAF" w:rsidRPr="00E0762F" w:rsidRDefault="00D01AAF" w:rsidP="00D01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D445207" w14:textId="38124567" w:rsidR="00E03830" w:rsidRPr="00E0762F" w:rsidRDefault="00E03830" w:rsidP="00D01A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รายได้</w:t>
      </w:r>
    </w:p>
    <w:p w14:paraId="110B8E71" w14:textId="77777777" w:rsidR="00E03830" w:rsidRPr="00E0762F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7D6ECAC3" w:rsidR="00E03830" w:rsidRPr="00E0762F" w:rsidRDefault="00E03830" w:rsidP="008F584D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0762F">
        <w:rPr>
          <w:rFonts w:ascii="Browallia New" w:hAnsi="Browallia New" w:cs="Browallia New"/>
          <w:sz w:val="28"/>
          <w:szCs w:val="28"/>
          <w:cs/>
        </w:rPr>
        <w:t xml:space="preserve">ข้อมูลการจำแนกรายได้ตามประเภทของสินค้าหรือบริการ และวิธีการบันทึกรายได้ </w:t>
      </w:r>
      <w:r w:rsidR="00636ECF" w:rsidRPr="00E0762F">
        <w:rPr>
          <w:rFonts w:ascii="Browallia New" w:hAnsi="Browallia New" w:cs="Browallia New"/>
          <w:sz w:val="28"/>
          <w:szCs w:val="28"/>
          <w:cs/>
        </w:rPr>
        <w:t>มี</w:t>
      </w:r>
      <w:r w:rsidRPr="00E0762F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601A7DC" w14:textId="457FB24E" w:rsidR="0035273E" w:rsidRPr="00E0762F" w:rsidRDefault="0035273E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"/>
        <w:tblW w:w="9369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7"/>
        <w:gridCol w:w="1962"/>
        <w:gridCol w:w="1746"/>
        <w:gridCol w:w="1908"/>
        <w:gridCol w:w="1926"/>
      </w:tblGrid>
      <w:tr w:rsidR="000532EA" w:rsidRPr="00E0762F" w14:paraId="0F06F398" w14:textId="77777777" w:rsidTr="001F2538">
        <w:tc>
          <w:tcPr>
            <w:tcW w:w="1827" w:type="dxa"/>
          </w:tcPr>
          <w:p w14:paraId="12A8015A" w14:textId="77777777" w:rsidR="000532EA" w:rsidRPr="00E0762F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5248A4EC" w14:textId="77777777" w:rsidR="000532EA" w:rsidRPr="00E0762F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47EBD9A9" w14:textId="77777777" w:rsidR="000532EA" w:rsidRPr="00E0762F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3E09FFC3" w14:textId="77777777" w:rsidR="000532EA" w:rsidRPr="00E0762F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20A5ADBD" w14:textId="32E72B2C" w:rsidR="000532EA" w:rsidRPr="00E0762F" w:rsidRDefault="001F2538" w:rsidP="001F2538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pacing w:val="-4"/>
                <w:sz w:val="22"/>
                <w:lang w:val="en-GB"/>
              </w:rPr>
              <w:t>(</w:t>
            </w:r>
            <w:proofErr w:type="gramStart"/>
            <w:r w:rsidRPr="00E0762F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หน่วย :</w:t>
            </w:r>
            <w:proofErr w:type="gramEnd"/>
            <w:r w:rsidRPr="00E0762F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 xml:space="preserve"> พันบาท)</w:t>
            </w:r>
          </w:p>
        </w:tc>
      </w:tr>
      <w:tr w:rsidR="001F2538" w:rsidRPr="00E0762F" w14:paraId="396196B9" w14:textId="77777777">
        <w:tc>
          <w:tcPr>
            <w:tcW w:w="1827" w:type="dxa"/>
          </w:tcPr>
          <w:p w14:paraId="18BBD015" w14:textId="77777777" w:rsidR="001F2538" w:rsidRPr="00E0762F" w:rsidRDefault="001F2538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147075BD" w14:textId="2AB5A2E6" w:rsidR="001F2538" w:rsidRPr="00E0762F" w:rsidRDefault="001F2538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งบการเงินรวม</w:t>
            </w:r>
          </w:p>
        </w:tc>
      </w:tr>
      <w:tr w:rsidR="00B977EA" w:rsidRPr="00E0762F" w14:paraId="0FC384E3" w14:textId="77777777">
        <w:tc>
          <w:tcPr>
            <w:tcW w:w="1827" w:type="dxa"/>
          </w:tcPr>
          <w:p w14:paraId="6FE0007C" w14:textId="77777777" w:rsidR="00B977EA" w:rsidRPr="00E0762F" w:rsidRDefault="00B977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1A0D6AB6" w14:textId="2E7BEA4A" w:rsidR="00B977EA" w:rsidRPr="00E0762F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สำหรับงวดสามเดือนสิ้นสุดวันที่ </w:t>
            </w:r>
            <w:r w:rsidRPr="00E0762F">
              <w:rPr>
                <w:rFonts w:ascii="Browallia New" w:hAnsi="Browallia New" w:cs="Browallia New"/>
                <w:sz w:val="22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2"/>
                <w:cs/>
              </w:rPr>
              <w:t>มิถุนายน</w:t>
            </w:r>
            <w:r w:rsidR="00D93C84" w:rsidRPr="00E0762F">
              <w:rPr>
                <w:rFonts w:ascii="Browallia New" w:hAnsi="Browallia New" w:cs="Browallia New"/>
                <w:sz w:val="22"/>
                <w:cs/>
              </w:rPr>
              <w:t xml:space="preserve"> </w:t>
            </w:r>
            <w:r w:rsidR="00D93C84" w:rsidRPr="00E0762F">
              <w:rPr>
                <w:rFonts w:ascii="Browallia New" w:hAnsi="Browallia New" w:cs="Browallia New"/>
                <w:sz w:val="22"/>
              </w:rPr>
              <w:t>256</w:t>
            </w:r>
            <w:r w:rsidR="004C4A07" w:rsidRPr="00E0762F">
              <w:rPr>
                <w:rFonts w:ascii="Browallia New" w:hAnsi="Browallia New" w:cs="Browallia New"/>
                <w:sz w:val="22"/>
              </w:rPr>
              <w:t>6</w:t>
            </w:r>
          </w:p>
        </w:tc>
      </w:tr>
      <w:tr w:rsidR="00B977EA" w:rsidRPr="00E0762F" w14:paraId="7E5D8D1C" w14:textId="77777777">
        <w:tc>
          <w:tcPr>
            <w:tcW w:w="1827" w:type="dxa"/>
          </w:tcPr>
          <w:p w14:paraId="5ACDB7DA" w14:textId="77777777" w:rsidR="00B977EA" w:rsidRPr="00E0762F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211319A9" w14:textId="4E8EFDD1" w:rsidR="00B977EA" w:rsidRPr="00E0762F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>ขายเครื่องมือและ</w:t>
            </w:r>
            <w:r w:rsidRPr="00E0762F">
              <w:rPr>
                <w:rFonts w:ascii="Browallia New" w:hAnsi="Browallia New" w:cs="Browallia New"/>
                <w:sz w:val="22"/>
              </w:rPr>
              <w:br/>
            </w: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อุปกรณ์ทางการแพทย์ </w:t>
            </w:r>
            <w:r w:rsidRPr="00E0762F">
              <w:rPr>
                <w:rFonts w:ascii="Browallia New" w:hAnsi="Browallia New" w:cs="Browallia New"/>
                <w:sz w:val="22"/>
                <w:cs/>
              </w:rPr>
              <w:br/>
              <w:t>วัสดุการแพทย์</w:t>
            </w:r>
          </w:p>
        </w:tc>
        <w:tc>
          <w:tcPr>
            <w:tcW w:w="1746" w:type="dxa"/>
            <w:vAlign w:val="bottom"/>
          </w:tcPr>
          <w:p w14:paraId="08AC5660" w14:textId="77777777" w:rsidR="00B977EA" w:rsidRPr="00E0762F" w:rsidRDefault="00B977EA" w:rsidP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4CC3EB6" w14:textId="0DF49F29" w:rsidR="00B977EA" w:rsidRPr="00E0762F" w:rsidRDefault="00B977EA" w:rsidP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vAlign w:val="bottom"/>
          </w:tcPr>
          <w:p w14:paraId="5A8EAF8C" w14:textId="1910FFF9" w:rsidR="00B977EA" w:rsidRPr="00E0762F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>อื่นๆ</w:t>
            </w:r>
          </w:p>
        </w:tc>
        <w:tc>
          <w:tcPr>
            <w:tcW w:w="1926" w:type="dxa"/>
            <w:vAlign w:val="bottom"/>
          </w:tcPr>
          <w:p w14:paraId="2EF16933" w14:textId="4459562B" w:rsidR="00B977EA" w:rsidRPr="00E0762F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>รวม</w:t>
            </w:r>
          </w:p>
        </w:tc>
      </w:tr>
      <w:tr w:rsidR="00B977EA" w:rsidRPr="00E0762F" w14:paraId="1B1845EC" w14:textId="77777777" w:rsidTr="001F2538">
        <w:tc>
          <w:tcPr>
            <w:tcW w:w="1827" w:type="dxa"/>
          </w:tcPr>
          <w:p w14:paraId="65FB653A" w14:textId="77777777" w:rsidR="00B977EA" w:rsidRPr="00E0762F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78675E39" w14:textId="77777777" w:rsidR="00B977EA" w:rsidRPr="00E0762F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3096B016" w14:textId="77777777" w:rsidR="00B977EA" w:rsidRPr="00E0762F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1FEE0DBE" w14:textId="77777777" w:rsidR="00B977EA" w:rsidRPr="00E0762F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0A91EC06" w14:textId="77777777" w:rsidR="00B977EA" w:rsidRPr="00E0762F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</w:tr>
      <w:tr w:rsidR="00B977EA" w:rsidRPr="00E0762F" w14:paraId="000E4538" w14:textId="77777777">
        <w:tc>
          <w:tcPr>
            <w:tcW w:w="1827" w:type="dxa"/>
            <w:vAlign w:val="bottom"/>
          </w:tcPr>
          <w:p w14:paraId="0D3F3ADD" w14:textId="5F35EC8A" w:rsidR="00B977EA" w:rsidRPr="00E0762F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 ณ เวลาใดเวลาหนึ่ง</w:t>
            </w:r>
          </w:p>
        </w:tc>
        <w:tc>
          <w:tcPr>
            <w:tcW w:w="1962" w:type="dxa"/>
          </w:tcPr>
          <w:p w14:paraId="4DC1F8BE" w14:textId="2AD42869" w:rsidR="00B977EA" w:rsidRPr="00E0762F" w:rsidRDefault="00625AE6" w:rsidP="00625AE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220,476</w:t>
            </w:r>
          </w:p>
        </w:tc>
        <w:tc>
          <w:tcPr>
            <w:tcW w:w="1746" w:type="dxa"/>
          </w:tcPr>
          <w:p w14:paraId="25705D4D" w14:textId="09513C3C" w:rsidR="00B977EA" w:rsidRPr="00E0762F" w:rsidRDefault="00685682" w:rsidP="0068568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2,748</w:t>
            </w:r>
          </w:p>
        </w:tc>
        <w:tc>
          <w:tcPr>
            <w:tcW w:w="1908" w:type="dxa"/>
            <w:vAlign w:val="bottom"/>
          </w:tcPr>
          <w:p w14:paraId="62B8295D" w14:textId="061AEA5C" w:rsidR="00B977EA" w:rsidRPr="00E0762F" w:rsidRDefault="00590EEE" w:rsidP="00590EE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 xml:space="preserve">   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                    </w:t>
            </w: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>-</w:t>
            </w:r>
          </w:p>
        </w:tc>
        <w:tc>
          <w:tcPr>
            <w:tcW w:w="1926" w:type="dxa"/>
          </w:tcPr>
          <w:p w14:paraId="4E17BF2F" w14:textId="2E6D61A6" w:rsidR="00B977EA" w:rsidRPr="00E0762F" w:rsidRDefault="00685682" w:rsidP="0068568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223,224</w:t>
            </w:r>
          </w:p>
        </w:tc>
      </w:tr>
      <w:tr w:rsidR="005E39CF" w:rsidRPr="00E0762F" w14:paraId="3AC68CD4" w14:textId="77777777">
        <w:tc>
          <w:tcPr>
            <w:tcW w:w="1827" w:type="dxa"/>
            <w:vAlign w:val="bottom"/>
          </w:tcPr>
          <w:p w14:paraId="6ACE78C3" w14:textId="32C04732" w:rsidR="005E39CF" w:rsidRPr="00E0762F" w:rsidRDefault="005E39CF" w:rsidP="005E39CF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 ตลอดช่วงระยะเวลา</w:t>
            </w:r>
          </w:p>
        </w:tc>
        <w:tc>
          <w:tcPr>
            <w:tcW w:w="1962" w:type="dxa"/>
            <w:vAlign w:val="bottom"/>
          </w:tcPr>
          <w:p w14:paraId="0DFBB4A6" w14:textId="285AB196" w:rsidR="005E39CF" w:rsidRPr="00E0762F" w:rsidRDefault="00590EEE" w:rsidP="005E39CF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                    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46" w:type="dxa"/>
            <w:vAlign w:val="bottom"/>
          </w:tcPr>
          <w:p w14:paraId="0C4DF5B0" w14:textId="0C808658" w:rsidR="005E39CF" w:rsidRPr="00E0762F" w:rsidRDefault="005E39CF" w:rsidP="005E39CF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2,836</w:t>
            </w:r>
          </w:p>
        </w:tc>
        <w:tc>
          <w:tcPr>
            <w:tcW w:w="1908" w:type="dxa"/>
            <w:vAlign w:val="bottom"/>
          </w:tcPr>
          <w:p w14:paraId="25D708F3" w14:textId="2C1727D4" w:rsidR="005E39CF" w:rsidRPr="00E0762F" w:rsidRDefault="005E39CF" w:rsidP="005E39CF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3,446</w:t>
            </w:r>
          </w:p>
        </w:tc>
        <w:tc>
          <w:tcPr>
            <w:tcW w:w="1926" w:type="dxa"/>
            <w:vAlign w:val="bottom"/>
          </w:tcPr>
          <w:p w14:paraId="457F2BF7" w14:textId="3547E802" w:rsidR="005E39CF" w:rsidRPr="00E0762F" w:rsidRDefault="005E39CF" w:rsidP="005E39CF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6,282</w:t>
            </w:r>
          </w:p>
        </w:tc>
      </w:tr>
      <w:tr w:rsidR="005E39CF" w:rsidRPr="00E0762F" w14:paraId="525F44FC" w14:textId="77777777">
        <w:tc>
          <w:tcPr>
            <w:tcW w:w="1827" w:type="dxa"/>
            <w:vAlign w:val="bottom"/>
          </w:tcPr>
          <w:p w14:paraId="5D9265F9" w14:textId="15781392" w:rsidR="005E39CF" w:rsidRPr="00E0762F" w:rsidRDefault="005E39CF" w:rsidP="005E39CF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 รวม</w:t>
            </w:r>
          </w:p>
        </w:tc>
        <w:tc>
          <w:tcPr>
            <w:tcW w:w="1962" w:type="dxa"/>
          </w:tcPr>
          <w:p w14:paraId="545ED84C" w14:textId="489845B8" w:rsidR="005E39CF" w:rsidRPr="00E0762F" w:rsidRDefault="005E39CF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hAnsi="Browallia New" w:cs="Browallia New"/>
                <w:sz w:val="22"/>
              </w:rPr>
              <w:t>220,476</w:t>
            </w:r>
          </w:p>
        </w:tc>
        <w:tc>
          <w:tcPr>
            <w:tcW w:w="1746" w:type="dxa"/>
            <w:vAlign w:val="bottom"/>
          </w:tcPr>
          <w:p w14:paraId="559CC974" w14:textId="39AE8874" w:rsidR="005E39CF" w:rsidRPr="00E0762F" w:rsidRDefault="005E39CF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5,584</w:t>
            </w:r>
          </w:p>
        </w:tc>
        <w:tc>
          <w:tcPr>
            <w:tcW w:w="1908" w:type="dxa"/>
            <w:vAlign w:val="bottom"/>
          </w:tcPr>
          <w:p w14:paraId="7AE94BEA" w14:textId="0F5FB900" w:rsidR="005E39CF" w:rsidRPr="00E0762F" w:rsidRDefault="005E39CF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3,446</w:t>
            </w:r>
          </w:p>
        </w:tc>
        <w:tc>
          <w:tcPr>
            <w:tcW w:w="1926" w:type="dxa"/>
          </w:tcPr>
          <w:p w14:paraId="63125BF9" w14:textId="229C723D" w:rsidR="005E39CF" w:rsidRPr="00E0762F" w:rsidRDefault="005E39CF" w:rsidP="005E39CF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229,506</w:t>
            </w:r>
          </w:p>
        </w:tc>
      </w:tr>
    </w:tbl>
    <w:p w14:paraId="511D9610" w14:textId="77777777" w:rsidR="004C567D" w:rsidRPr="00E0762F" w:rsidRDefault="004C567D" w:rsidP="001F2538">
      <w:pPr>
        <w:pStyle w:val="ListParagraph"/>
        <w:tabs>
          <w:tab w:val="clear" w:pos="454"/>
          <w:tab w:val="left" w:pos="720"/>
        </w:tabs>
        <w:spacing w:line="240" w:lineRule="auto"/>
        <w:ind w:left="426" w:right="-13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"/>
        <w:tblW w:w="9369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7"/>
        <w:gridCol w:w="1962"/>
        <w:gridCol w:w="1746"/>
        <w:gridCol w:w="1908"/>
        <w:gridCol w:w="1926"/>
      </w:tblGrid>
      <w:tr w:rsidR="00B977EA" w:rsidRPr="00E0762F" w14:paraId="1D7A7473" w14:textId="77777777">
        <w:tc>
          <w:tcPr>
            <w:tcW w:w="1827" w:type="dxa"/>
          </w:tcPr>
          <w:p w14:paraId="765B8CF1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313AF7E2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3E44562B" w14:textId="77777777" w:rsidR="00B977EA" w:rsidRPr="00E0762F" w:rsidRDefault="00B977EA" w:rsidP="00EA2FEC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5EAA8AE2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4F9EE315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pacing w:val="-4"/>
                <w:sz w:val="22"/>
                <w:lang w:val="en-GB"/>
              </w:rPr>
              <w:t>(</w:t>
            </w:r>
            <w:proofErr w:type="gramStart"/>
            <w:r w:rsidRPr="00E0762F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หน่วย :</w:t>
            </w:r>
            <w:proofErr w:type="gramEnd"/>
            <w:r w:rsidRPr="00E0762F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 xml:space="preserve"> พันบาท)</w:t>
            </w:r>
          </w:p>
        </w:tc>
      </w:tr>
      <w:tr w:rsidR="00B977EA" w:rsidRPr="00E0762F" w14:paraId="01FAD6A0" w14:textId="77777777">
        <w:tc>
          <w:tcPr>
            <w:tcW w:w="1827" w:type="dxa"/>
          </w:tcPr>
          <w:p w14:paraId="7DD20EC1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7E8CFE0B" w14:textId="77777777" w:rsidR="00B977EA" w:rsidRPr="00E0762F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งบการเงินรวม</w:t>
            </w:r>
          </w:p>
        </w:tc>
      </w:tr>
      <w:tr w:rsidR="00B977EA" w:rsidRPr="00E0762F" w14:paraId="3310F718" w14:textId="77777777">
        <w:tc>
          <w:tcPr>
            <w:tcW w:w="1827" w:type="dxa"/>
          </w:tcPr>
          <w:p w14:paraId="0F085786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7542" w:type="dxa"/>
            <w:gridSpan w:val="4"/>
          </w:tcPr>
          <w:p w14:paraId="4E126747" w14:textId="70FC488C" w:rsidR="00B977EA" w:rsidRPr="00E0762F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สำหรับงวดหกเดือนสิ้นสุดวันที่ </w:t>
            </w:r>
            <w:r w:rsidRPr="00E0762F">
              <w:rPr>
                <w:rFonts w:ascii="Browallia New" w:hAnsi="Browallia New" w:cs="Browallia New"/>
                <w:sz w:val="22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2"/>
                <w:cs/>
              </w:rPr>
              <w:t>มิถุนายน</w:t>
            </w:r>
            <w:r w:rsidR="00D93C84" w:rsidRPr="00E0762F">
              <w:rPr>
                <w:rFonts w:ascii="Browallia New" w:hAnsi="Browallia New" w:cs="Browallia New"/>
                <w:sz w:val="22"/>
              </w:rPr>
              <w:t xml:space="preserve"> 256</w:t>
            </w:r>
            <w:r w:rsidR="004C4A07" w:rsidRPr="00E0762F">
              <w:rPr>
                <w:rFonts w:ascii="Browallia New" w:hAnsi="Browallia New" w:cs="Browallia New"/>
                <w:sz w:val="22"/>
              </w:rPr>
              <w:t>6</w:t>
            </w:r>
          </w:p>
        </w:tc>
      </w:tr>
      <w:tr w:rsidR="00B977EA" w:rsidRPr="00E0762F" w14:paraId="1BEE9EDB" w14:textId="77777777">
        <w:tc>
          <w:tcPr>
            <w:tcW w:w="1827" w:type="dxa"/>
          </w:tcPr>
          <w:p w14:paraId="2CE42791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47CEA2F8" w14:textId="77777777" w:rsidR="00B977EA" w:rsidRPr="00E0762F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>ขายเครื่องมือและ</w:t>
            </w:r>
            <w:r w:rsidRPr="00E0762F">
              <w:rPr>
                <w:rFonts w:ascii="Browallia New" w:hAnsi="Browallia New" w:cs="Browallia New"/>
                <w:sz w:val="22"/>
              </w:rPr>
              <w:br/>
            </w: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อุปกรณ์ทางการแพทย์ </w:t>
            </w:r>
            <w:r w:rsidRPr="00E0762F">
              <w:rPr>
                <w:rFonts w:ascii="Browallia New" w:hAnsi="Browallia New" w:cs="Browallia New"/>
                <w:sz w:val="22"/>
                <w:cs/>
              </w:rPr>
              <w:br/>
              <w:t>วัสดุการแพทย์</w:t>
            </w:r>
          </w:p>
        </w:tc>
        <w:tc>
          <w:tcPr>
            <w:tcW w:w="1746" w:type="dxa"/>
            <w:vAlign w:val="bottom"/>
          </w:tcPr>
          <w:p w14:paraId="5D4ECDE6" w14:textId="77777777" w:rsidR="00B977EA" w:rsidRPr="00E0762F" w:rsidRDefault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33DC72C" w14:textId="77777777" w:rsidR="00B977EA" w:rsidRPr="00E0762F" w:rsidRDefault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08" w:type="dxa"/>
            <w:vAlign w:val="bottom"/>
          </w:tcPr>
          <w:p w14:paraId="640EBBEC" w14:textId="77777777" w:rsidR="00B977EA" w:rsidRPr="00E0762F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>อื่นๆ</w:t>
            </w:r>
          </w:p>
        </w:tc>
        <w:tc>
          <w:tcPr>
            <w:tcW w:w="1926" w:type="dxa"/>
            <w:vAlign w:val="bottom"/>
          </w:tcPr>
          <w:p w14:paraId="244C3DE1" w14:textId="77777777" w:rsidR="00B977EA" w:rsidRPr="00E0762F" w:rsidRDefault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>รวม</w:t>
            </w:r>
          </w:p>
        </w:tc>
      </w:tr>
      <w:tr w:rsidR="00B977EA" w:rsidRPr="00E0762F" w14:paraId="58A1C78C" w14:textId="77777777">
        <w:tc>
          <w:tcPr>
            <w:tcW w:w="1827" w:type="dxa"/>
          </w:tcPr>
          <w:p w14:paraId="2C51014A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62" w:type="dxa"/>
          </w:tcPr>
          <w:p w14:paraId="3AAB4388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746" w:type="dxa"/>
          </w:tcPr>
          <w:p w14:paraId="574A9577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08" w:type="dxa"/>
          </w:tcPr>
          <w:p w14:paraId="6354E6FF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926" w:type="dxa"/>
          </w:tcPr>
          <w:p w14:paraId="4B2EACA3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</w:tr>
      <w:tr w:rsidR="00B977EA" w:rsidRPr="00E0762F" w14:paraId="193D7DE2" w14:textId="77777777">
        <w:tc>
          <w:tcPr>
            <w:tcW w:w="1827" w:type="dxa"/>
            <w:vAlign w:val="bottom"/>
          </w:tcPr>
          <w:p w14:paraId="517139FF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 ณ เวลาใดเวลาหนึ่ง</w:t>
            </w:r>
          </w:p>
        </w:tc>
        <w:tc>
          <w:tcPr>
            <w:tcW w:w="1962" w:type="dxa"/>
          </w:tcPr>
          <w:p w14:paraId="7FCADA4D" w14:textId="3C8DF59C" w:rsidR="00B977EA" w:rsidRPr="00E0762F" w:rsidRDefault="00625AE6" w:rsidP="00625AE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381,665</w:t>
            </w:r>
          </w:p>
        </w:tc>
        <w:tc>
          <w:tcPr>
            <w:tcW w:w="1746" w:type="dxa"/>
          </w:tcPr>
          <w:p w14:paraId="2425C70B" w14:textId="58CD5280" w:rsidR="00B977EA" w:rsidRPr="00E0762F" w:rsidRDefault="00685682" w:rsidP="0068568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4,960</w:t>
            </w:r>
          </w:p>
        </w:tc>
        <w:tc>
          <w:tcPr>
            <w:tcW w:w="1908" w:type="dxa"/>
            <w:vAlign w:val="bottom"/>
          </w:tcPr>
          <w:p w14:paraId="5851A944" w14:textId="3AE12FBA" w:rsidR="00B977EA" w:rsidRPr="00E0762F" w:rsidRDefault="00590EEE" w:rsidP="00590EE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 xml:space="preserve">   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                    </w:t>
            </w: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>-</w:t>
            </w:r>
          </w:p>
        </w:tc>
        <w:tc>
          <w:tcPr>
            <w:tcW w:w="1926" w:type="dxa"/>
          </w:tcPr>
          <w:p w14:paraId="4FD77F5A" w14:textId="51329578" w:rsidR="00B977EA" w:rsidRPr="00E0762F" w:rsidRDefault="00685682" w:rsidP="0068568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386,625</w:t>
            </w:r>
          </w:p>
        </w:tc>
      </w:tr>
      <w:tr w:rsidR="00B977EA" w:rsidRPr="00E0762F" w14:paraId="4873BF95" w14:textId="77777777">
        <w:tc>
          <w:tcPr>
            <w:tcW w:w="1827" w:type="dxa"/>
            <w:vAlign w:val="bottom"/>
          </w:tcPr>
          <w:p w14:paraId="671306F0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 ตลอดช่วงระยะเวลา</w:t>
            </w:r>
          </w:p>
        </w:tc>
        <w:tc>
          <w:tcPr>
            <w:tcW w:w="1962" w:type="dxa"/>
            <w:vAlign w:val="bottom"/>
          </w:tcPr>
          <w:p w14:paraId="5FFE1C19" w14:textId="66A35362" w:rsidR="00B977EA" w:rsidRPr="00E0762F" w:rsidRDefault="00590EEE" w:rsidP="00590EEE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 xml:space="preserve">   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 xml:space="preserve"> </w:t>
            </w:r>
            <w:r w:rsidRPr="00E0762F">
              <w:rPr>
                <w:rFonts w:ascii="Browallia New" w:eastAsia="Calibri" w:hAnsi="Browallia New" w:cs="Browallia New"/>
                <w:sz w:val="22"/>
              </w:rPr>
              <w:t xml:space="preserve">                     </w:t>
            </w:r>
            <w:r w:rsidRPr="00E0762F">
              <w:rPr>
                <w:rFonts w:ascii="Browallia New" w:eastAsia="Calibri" w:hAnsi="Browallia New" w:cs="Browallia New"/>
                <w:sz w:val="22"/>
                <w:cs/>
              </w:rPr>
              <w:t>-</w:t>
            </w:r>
          </w:p>
        </w:tc>
        <w:tc>
          <w:tcPr>
            <w:tcW w:w="1746" w:type="dxa"/>
            <w:vAlign w:val="bottom"/>
          </w:tcPr>
          <w:p w14:paraId="3288CF0A" w14:textId="57E2D15D" w:rsidR="00B977EA" w:rsidRPr="00E0762F" w:rsidRDefault="00685682" w:rsidP="00685682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4,916</w:t>
            </w:r>
          </w:p>
        </w:tc>
        <w:tc>
          <w:tcPr>
            <w:tcW w:w="1908" w:type="dxa"/>
            <w:vAlign w:val="bottom"/>
          </w:tcPr>
          <w:p w14:paraId="457B71F2" w14:textId="091B0D96" w:rsidR="00B977EA" w:rsidRPr="00E0762F" w:rsidRDefault="00685682" w:rsidP="00685682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6,767</w:t>
            </w:r>
          </w:p>
        </w:tc>
        <w:tc>
          <w:tcPr>
            <w:tcW w:w="1926" w:type="dxa"/>
          </w:tcPr>
          <w:p w14:paraId="2BCF3D69" w14:textId="1C9D0725" w:rsidR="00B977EA" w:rsidRPr="00E0762F" w:rsidRDefault="00685682" w:rsidP="00685682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11,683</w:t>
            </w:r>
          </w:p>
        </w:tc>
      </w:tr>
      <w:tr w:rsidR="00B977EA" w:rsidRPr="00E0762F" w14:paraId="2BDF8716" w14:textId="77777777">
        <w:tc>
          <w:tcPr>
            <w:tcW w:w="1827" w:type="dxa"/>
            <w:vAlign w:val="bottom"/>
          </w:tcPr>
          <w:p w14:paraId="1B899A30" w14:textId="77777777" w:rsidR="00B977EA" w:rsidRPr="00E0762F" w:rsidRDefault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  <w:r w:rsidRPr="00E0762F">
              <w:rPr>
                <w:rFonts w:ascii="Browallia New" w:hAnsi="Browallia New" w:cs="Browallia New"/>
                <w:sz w:val="22"/>
                <w:cs/>
              </w:rPr>
              <w:t xml:space="preserve"> รวม</w:t>
            </w:r>
          </w:p>
        </w:tc>
        <w:tc>
          <w:tcPr>
            <w:tcW w:w="1962" w:type="dxa"/>
          </w:tcPr>
          <w:p w14:paraId="08ECDBDD" w14:textId="7CD71B46" w:rsidR="00B977EA" w:rsidRPr="00E0762F" w:rsidRDefault="00625AE6" w:rsidP="00625AE6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381,665</w:t>
            </w:r>
          </w:p>
        </w:tc>
        <w:tc>
          <w:tcPr>
            <w:tcW w:w="1746" w:type="dxa"/>
            <w:vAlign w:val="bottom"/>
          </w:tcPr>
          <w:p w14:paraId="01BB5826" w14:textId="3386C6F6" w:rsidR="00B977EA" w:rsidRPr="00E0762F" w:rsidRDefault="00685682" w:rsidP="00685682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9,876</w:t>
            </w:r>
          </w:p>
        </w:tc>
        <w:tc>
          <w:tcPr>
            <w:tcW w:w="1908" w:type="dxa"/>
            <w:vAlign w:val="bottom"/>
          </w:tcPr>
          <w:p w14:paraId="0B315963" w14:textId="6DE4F953" w:rsidR="00B977EA" w:rsidRPr="00E0762F" w:rsidRDefault="00685682" w:rsidP="00685682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6,767</w:t>
            </w:r>
          </w:p>
        </w:tc>
        <w:tc>
          <w:tcPr>
            <w:tcW w:w="1926" w:type="dxa"/>
          </w:tcPr>
          <w:p w14:paraId="7F3EEB8D" w14:textId="4F27D528" w:rsidR="00B977EA" w:rsidRPr="00E0762F" w:rsidRDefault="00685682" w:rsidP="00685682">
            <w:pPr>
              <w:pStyle w:val="ListParagraph"/>
              <w:pBdr>
                <w:bottom w:val="single" w:sz="12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</w:rPr>
              <w:t>398,308</w:t>
            </w:r>
          </w:p>
        </w:tc>
      </w:tr>
    </w:tbl>
    <w:p w14:paraId="086DC642" w14:textId="77777777" w:rsidR="00B977EA" w:rsidRPr="00E0762F" w:rsidRDefault="00B977EA" w:rsidP="001F2538">
      <w:pPr>
        <w:pStyle w:val="ListParagraph"/>
        <w:tabs>
          <w:tab w:val="clear" w:pos="454"/>
          <w:tab w:val="left" w:pos="720"/>
        </w:tabs>
        <w:spacing w:line="240" w:lineRule="auto"/>
        <w:ind w:left="426" w:right="-13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Style w:val="TableGrid1"/>
        <w:tblW w:w="93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1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CB2BB5" w:rsidRPr="00E0762F" w14:paraId="1C59CF40" w14:textId="77777777" w:rsidTr="001F2538">
        <w:tc>
          <w:tcPr>
            <w:tcW w:w="1831" w:type="dxa"/>
            <w:shd w:val="clear" w:color="auto" w:fill="auto"/>
          </w:tcPr>
          <w:p w14:paraId="10FB7BE0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1ACBED42" w14:textId="54D09FAB" w:rsidR="00CB2BB5" w:rsidRPr="00E0762F" w:rsidRDefault="002D479F" w:rsidP="00E26B8C">
            <w:pPr>
              <w:ind w:firstLine="2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DE72A2" w:rsidRPr="00E0762F" w14:paraId="3DFF778E" w14:textId="77777777" w:rsidTr="001F2538">
        <w:tc>
          <w:tcPr>
            <w:tcW w:w="1831" w:type="dxa"/>
            <w:shd w:val="clear" w:color="auto" w:fill="auto"/>
          </w:tcPr>
          <w:p w14:paraId="0EB0FD14" w14:textId="77777777" w:rsidR="00DE72A2" w:rsidRPr="00E0762F" w:rsidRDefault="00DE72A2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36E9AF86" w14:textId="7CDBA687" w:rsidR="00DE72A2" w:rsidRPr="00E0762F" w:rsidRDefault="00B2768F" w:rsidP="00750E5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</w:t>
            </w:r>
            <w:r w:rsidR="00591067"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ของบริษัท</w:t>
            </w:r>
          </w:p>
        </w:tc>
      </w:tr>
      <w:tr w:rsidR="00CB2BB5" w:rsidRPr="00E0762F" w14:paraId="20E91134" w14:textId="77777777" w:rsidTr="001F2538">
        <w:tc>
          <w:tcPr>
            <w:tcW w:w="1831" w:type="dxa"/>
            <w:shd w:val="clear" w:color="auto" w:fill="auto"/>
          </w:tcPr>
          <w:p w14:paraId="3C708EA9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451DBD04" w14:textId="44A6C15F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2F294C" w:rsidRPr="00E0762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7737F" w:rsidRPr="00E0762F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B7737F"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CB2BB5" w:rsidRPr="00E0762F" w14:paraId="7B10867A" w14:textId="77777777" w:rsidTr="001F2538">
        <w:tc>
          <w:tcPr>
            <w:tcW w:w="1831" w:type="dxa"/>
            <w:shd w:val="clear" w:color="auto" w:fill="auto"/>
          </w:tcPr>
          <w:p w14:paraId="2845CE0F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18FEEAF2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0688030F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EA1252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70CD8C48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188BA4B6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3AAC04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E5DD63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7E6AE0D3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3FF1E4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2F9FC1" w14:textId="77777777" w:rsidR="00CB2BB5" w:rsidRPr="00E0762F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F294C" w:rsidRPr="00E0762F" w14:paraId="50097F82" w14:textId="77777777" w:rsidTr="001F2538">
        <w:tc>
          <w:tcPr>
            <w:tcW w:w="1831" w:type="dxa"/>
            <w:shd w:val="clear" w:color="auto" w:fill="auto"/>
          </w:tcPr>
          <w:p w14:paraId="4403EE95" w14:textId="77777777" w:rsidR="002F294C" w:rsidRPr="00E0762F" w:rsidRDefault="002F294C" w:rsidP="002F294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65E49222" w14:textId="79D38763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63" w:type="dxa"/>
            <w:shd w:val="clear" w:color="auto" w:fill="auto"/>
            <w:hideMark/>
          </w:tcPr>
          <w:p w14:paraId="0CC7118C" w14:textId="202446D6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68" w:type="dxa"/>
            <w:shd w:val="clear" w:color="auto" w:fill="auto"/>
            <w:hideMark/>
          </w:tcPr>
          <w:p w14:paraId="4BF8F09D" w14:textId="4974D3DD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94" w:type="dxa"/>
            <w:shd w:val="clear" w:color="auto" w:fill="auto"/>
            <w:hideMark/>
          </w:tcPr>
          <w:p w14:paraId="28339F30" w14:textId="27C1D88A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5" w:type="dxa"/>
            <w:shd w:val="clear" w:color="auto" w:fill="auto"/>
            <w:hideMark/>
          </w:tcPr>
          <w:p w14:paraId="5F6EBA58" w14:textId="50A5D203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38" w:type="dxa"/>
            <w:shd w:val="clear" w:color="auto" w:fill="auto"/>
            <w:hideMark/>
          </w:tcPr>
          <w:p w14:paraId="35EFADDE" w14:textId="58548E6B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94" w:type="dxa"/>
            <w:shd w:val="clear" w:color="auto" w:fill="auto"/>
            <w:hideMark/>
          </w:tcPr>
          <w:p w14:paraId="46EDE6B4" w14:textId="7AF263CD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54" w:type="dxa"/>
            <w:shd w:val="clear" w:color="auto" w:fill="auto"/>
            <w:hideMark/>
          </w:tcPr>
          <w:p w14:paraId="2FB8650D" w14:textId="513500C8" w:rsidR="002F294C" w:rsidRPr="00E0762F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CB2BB5" w:rsidRPr="00E0762F" w14:paraId="2B6E850F" w14:textId="77777777" w:rsidTr="001F2538">
        <w:tc>
          <w:tcPr>
            <w:tcW w:w="1831" w:type="dxa"/>
            <w:shd w:val="clear" w:color="auto" w:fill="auto"/>
          </w:tcPr>
          <w:p w14:paraId="176D8BA0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60923418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3E554AF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FEEA0DA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09DBEE3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2EB0CF53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00E7A38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67392BB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AD0E85A" w14:textId="77777777" w:rsidR="00CB2BB5" w:rsidRPr="00E0762F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16392" w:rsidRPr="00E0762F" w14:paraId="2DA42617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49F36B69" w14:textId="77777777" w:rsidR="00316392" w:rsidRPr="00E0762F" w:rsidRDefault="00316392" w:rsidP="003163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1A6C889E" w14:textId="54A2EC35" w:rsidR="00316392" w:rsidRPr="00E0762F" w:rsidRDefault="00316392" w:rsidP="0031639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220,476</w:t>
            </w:r>
          </w:p>
        </w:tc>
        <w:tc>
          <w:tcPr>
            <w:tcW w:w="963" w:type="dxa"/>
            <w:shd w:val="clear" w:color="auto" w:fill="auto"/>
          </w:tcPr>
          <w:p w14:paraId="50C1D756" w14:textId="03D641C2" w:rsidR="00316392" w:rsidRPr="00E0762F" w:rsidRDefault="00316392" w:rsidP="00316392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684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868" w:type="dxa"/>
            <w:shd w:val="clear" w:color="auto" w:fill="auto"/>
          </w:tcPr>
          <w:p w14:paraId="376ED216" w14:textId="1BF690A0" w:rsidR="00316392" w:rsidRPr="00E0762F" w:rsidRDefault="00316392" w:rsidP="0031639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2,748</w:t>
            </w:r>
          </w:p>
        </w:tc>
        <w:tc>
          <w:tcPr>
            <w:tcW w:w="894" w:type="dxa"/>
            <w:shd w:val="clear" w:color="auto" w:fill="auto"/>
          </w:tcPr>
          <w:p w14:paraId="317E79A6" w14:textId="2167B9BE" w:rsidR="00316392" w:rsidRPr="00E0762F" w:rsidRDefault="00316392" w:rsidP="00316392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253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C0D9F1C" w14:textId="04EBA5DB" w:rsidR="00316392" w:rsidRPr="00E0762F" w:rsidRDefault="00316392" w:rsidP="00316392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19DCBCB" w14:textId="2A878756" w:rsidR="00316392" w:rsidRPr="00E0762F" w:rsidRDefault="00316392" w:rsidP="00316392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994" w:type="dxa"/>
            <w:shd w:val="clear" w:color="auto" w:fill="auto"/>
          </w:tcPr>
          <w:p w14:paraId="6D9FDD52" w14:textId="5BA30352" w:rsidR="00316392" w:rsidRPr="00E0762F" w:rsidRDefault="00316392" w:rsidP="0031639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223,224</w:t>
            </w:r>
          </w:p>
        </w:tc>
        <w:tc>
          <w:tcPr>
            <w:tcW w:w="954" w:type="dxa"/>
            <w:shd w:val="clear" w:color="auto" w:fill="auto"/>
          </w:tcPr>
          <w:p w14:paraId="28FA83EF" w14:textId="7311C592" w:rsidR="00316392" w:rsidRPr="00E0762F" w:rsidRDefault="00316392" w:rsidP="00316392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685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919</w:t>
            </w:r>
          </w:p>
        </w:tc>
      </w:tr>
      <w:tr w:rsidR="001F1A7C" w:rsidRPr="00E0762F" w14:paraId="390A6410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0D561806" w14:textId="77777777" w:rsidR="001F1A7C" w:rsidRPr="00E0762F" w:rsidRDefault="001F1A7C" w:rsidP="001F1A7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AE46596" w14:textId="33ECB602" w:rsidR="001F1A7C" w:rsidRPr="00E0762F" w:rsidRDefault="00316392" w:rsidP="001F1A7C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71A094D" w14:textId="4DA55012" w:rsidR="001F1A7C" w:rsidRPr="00E0762F" w:rsidRDefault="001F1A7C" w:rsidP="001F1A7C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E3B8B2" w14:textId="6C8276B1" w:rsidR="001F1A7C" w:rsidRPr="00E0762F" w:rsidRDefault="008D112F" w:rsidP="001F1A7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2,83</w:t>
            </w:r>
            <w:r w:rsidR="00B0154D" w:rsidRPr="00E0762F">
              <w:rPr>
                <w:rFonts w:ascii="Browallia New" w:eastAsia="Calibri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73169D0" w14:textId="234D822C" w:rsidR="001F1A7C" w:rsidRPr="00E0762F" w:rsidRDefault="001F1A7C" w:rsidP="001F1A7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DB55928" w14:textId="6C9DF871" w:rsidR="001F1A7C" w:rsidRPr="00E0762F" w:rsidRDefault="008D112F" w:rsidP="001F1A7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3,446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12A3276" w14:textId="4BEB6DAD" w:rsidR="001F1A7C" w:rsidRPr="00E0762F" w:rsidRDefault="001F1A7C" w:rsidP="001F1A7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DEDE63" w14:textId="63B2FD32" w:rsidR="001F1A7C" w:rsidRPr="00E0762F" w:rsidRDefault="008D112F" w:rsidP="001F1A7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6,28</w:t>
            </w:r>
            <w:r w:rsidR="00B0154D" w:rsidRPr="00E0762F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06702E" w14:textId="0BD57624" w:rsidR="001F1A7C" w:rsidRPr="00E0762F" w:rsidRDefault="001F1A7C" w:rsidP="001F1A7C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4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096</w:t>
            </w:r>
          </w:p>
        </w:tc>
      </w:tr>
      <w:tr w:rsidR="001F1A7C" w:rsidRPr="00E0762F" w14:paraId="277DCCD0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5EAD7B00" w14:textId="77777777" w:rsidR="001F1A7C" w:rsidRPr="00E0762F" w:rsidRDefault="001F1A7C" w:rsidP="001F1A7C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405489E3" w14:textId="5273EBAF" w:rsidR="001F1A7C" w:rsidRPr="00E0762F" w:rsidRDefault="00B0154D" w:rsidP="001F1A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220,476</w:t>
            </w:r>
          </w:p>
        </w:tc>
        <w:tc>
          <w:tcPr>
            <w:tcW w:w="963" w:type="dxa"/>
            <w:shd w:val="clear" w:color="auto" w:fill="auto"/>
          </w:tcPr>
          <w:p w14:paraId="063AAFF8" w14:textId="59FD9CE7" w:rsidR="001F1A7C" w:rsidRPr="00E0762F" w:rsidRDefault="001F1A7C" w:rsidP="001F1A7C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47D8328" w14:textId="6EB3DADF" w:rsidR="001F1A7C" w:rsidRPr="00E0762F" w:rsidRDefault="008D112F" w:rsidP="001F1A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5,58</w:t>
            </w:r>
            <w:r w:rsidR="00B0154D" w:rsidRPr="00E0762F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E1D42A4" w14:textId="6F8784C8" w:rsidR="001F1A7C" w:rsidRPr="00E0762F" w:rsidRDefault="001F1A7C" w:rsidP="001F1A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924E64" w14:textId="39F96319" w:rsidR="001F1A7C" w:rsidRPr="00E0762F" w:rsidRDefault="008D112F" w:rsidP="001F1A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3,446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ED630BE" w14:textId="21DB6EAD" w:rsidR="001F1A7C" w:rsidRPr="00E0762F" w:rsidRDefault="001F1A7C" w:rsidP="001F1A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994" w:type="dxa"/>
            <w:shd w:val="clear" w:color="auto" w:fill="auto"/>
          </w:tcPr>
          <w:p w14:paraId="4A189767" w14:textId="6594B59B" w:rsidR="001F1A7C" w:rsidRPr="00E0762F" w:rsidRDefault="00F64839" w:rsidP="001F1A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229,50</w:t>
            </w:r>
            <w:r w:rsidR="00B0154D" w:rsidRPr="00E0762F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14:paraId="2C7534F8" w14:textId="1721FF8C" w:rsidR="001F1A7C" w:rsidRPr="00E0762F" w:rsidRDefault="001F1A7C" w:rsidP="001F1A7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015</w:t>
            </w:r>
          </w:p>
        </w:tc>
      </w:tr>
    </w:tbl>
    <w:p w14:paraId="3F377605" w14:textId="21C67475" w:rsidR="00590EEE" w:rsidRPr="00E0762F" w:rsidRDefault="00D72D56" w:rsidP="00D07027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0762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</w:p>
    <w:tbl>
      <w:tblPr>
        <w:tblStyle w:val="TableGrid1"/>
        <w:tblW w:w="937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1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985CBE" w:rsidRPr="00E0762F" w14:paraId="3553B360" w14:textId="77777777" w:rsidTr="001F2538">
        <w:tc>
          <w:tcPr>
            <w:tcW w:w="1831" w:type="dxa"/>
            <w:shd w:val="clear" w:color="auto" w:fill="auto"/>
          </w:tcPr>
          <w:p w14:paraId="0B17CFE6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2B8F58F0" w14:textId="77777777" w:rsidR="00985CBE" w:rsidRPr="00E0762F" w:rsidRDefault="00985CBE" w:rsidP="00F34AF4">
            <w:pPr>
              <w:ind w:right="-63" w:firstLine="2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985CBE" w:rsidRPr="00E0762F" w14:paraId="217C1624" w14:textId="77777777" w:rsidTr="001F2538">
        <w:tc>
          <w:tcPr>
            <w:tcW w:w="1831" w:type="dxa"/>
            <w:shd w:val="clear" w:color="auto" w:fill="auto"/>
          </w:tcPr>
          <w:p w14:paraId="67152897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31C303F8" w14:textId="7DE152E1" w:rsidR="00985CBE" w:rsidRPr="00E0762F" w:rsidRDefault="00985CBE" w:rsidP="004C567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985CBE" w:rsidRPr="00E0762F" w14:paraId="068D6D4B" w14:textId="77777777" w:rsidTr="001F2538">
        <w:tc>
          <w:tcPr>
            <w:tcW w:w="1831" w:type="dxa"/>
            <w:shd w:val="clear" w:color="auto" w:fill="auto"/>
          </w:tcPr>
          <w:p w14:paraId="306A1CC6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71DEAC85" w14:textId="1B1A914B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มิถุนายน</w:t>
            </w:r>
          </w:p>
        </w:tc>
      </w:tr>
      <w:tr w:rsidR="00985CBE" w:rsidRPr="00E0762F" w14:paraId="54AA6F73" w14:textId="77777777" w:rsidTr="001F2538">
        <w:tc>
          <w:tcPr>
            <w:tcW w:w="1831" w:type="dxa"/>
            <w:shd w:val="clear" w:color="auto" w:fill="auto"/>
          </w:tcPr>
          <w:p w14:paraId="7AA69D33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64E9AE41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73CECFD9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08A8AC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73BBD9A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59E5A518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9FB75FD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EA56CF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1F110C42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0FF745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B8E1438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985CBE" w:rsidRPr="00E0762F" w14:paraId="554EA47C" w14:textId="77777777" w:rsidTr="001F2538">
        <w:tc>
          <w:tcPr>
            <w:tcW w:w="1831" w:type="dxa"/>
            <w:shd w:val="clear" w:color="auto" w:fill="auto"/>
          </w:tcPr>
          <w:p w14:paraId="29827714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0D1F0E1D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63" w:type="dxa"/>
            <w:shd w:val="clear" w:color="auto" w:fill="auto"/>
            <w:hideMark/>
          </w:tcPr>
          <w:p w14:paraId="7B6D2BD3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68" w:type="dxa"/>
            <w:shd w:val="clear" w:color="auto" w:fill="auto"/>
            <w:hideMark/>
          </w:tcPr>
          <w:p w14:paraId="26372DD2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894" w:type="dxa"/>
            <w:shd w:val="clear" w:color="auto" w:fill="auto"/>
            <w:hideMark/>
          </w:tcPr>
          <w:p w14:paraId="2DE5A7FC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5" w:type="dxa"/>
            <w:shd w:val="clear" w:color="auto" w:fill="auto"/>
            <w:hideMark/>
          </w:tcPr>
          <w:p w14:paraId="5E6A2817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38" w:type="dxa"/>
            <w:shd w:val="clear" w:color="auto" w:fill="auto"/>
            <w:hideMark/>
          </w:tcPr>
          <w:p w14:paraId="2990E761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94" w:type="dxa"/>
            <w:shd w:val="clear" w:color="auto" w:fill="auto"/>
            <w:hideMark/>
          </w:tcPr>
          <w:p w14:paraId="370932BB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954" w:type="dxa"/>
            <w:shd w:val="clear" w:color="auto" w:fill="auto"/>
            <w:hideMark/>
          </w:tcPr>
          <w:p w14:paraId="76EBF623" w14:textId="77777777" w:rsidR="00985CBE" w:rsidRPr="00E0762F" w:rsidRDefault="00985CBE" w:rsidP="00C870E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</w:tr>
      <w:tr w:rsidR="00985CBE" w:rsidRPr="00E0762F" w14:paraId="1F377640" w14:textId="77777777" w:rsidTr="001F2538">
        <w:tc>
          <w:tcPr>
            <w:tcW w:w="1831" w:type="dxa"/>
            <w:shd w:val="clear" w:color="auto" w:fill="auto"/>
          </w:tcPr>
          <w:p w14:paraId="450907FB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06840759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121A88AC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1EF9EFD3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7572341C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39461ACC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17ECB11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841258B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649FB38" w14:textId="77777777" w:rsidR="00985CBE" w:rsidRPr="00E0762F" w:rsidRDefault="00985CBE" w:rsidP="00C870E8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006B0" w:rsidRPr="00E0762F" w14:paraId="33D148B5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2DC04619" w14:textId="77777777" w:rsidR="00F006B0" w:rsidRPr="00E0762F" w:rsidRDefault="00F006B0" w:rsidP="00F006B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444E068C" w14:textId="0D9F7326" w:rsidR="00F006B0" w:rsidRPr="00E0762F" w:rsidRDefault="00F006B0" w:rsidP="00EA5B95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381,</w:t>
            </w:r>
            <w:r w:rsidR="00446736" w:rsidRPr="00E0762F">
              <w:rPr>
                <w:rFonts w:ascii="Browallia New" w:hAnsi="Browallia New" w:cs="Browallia New"/>
                <w:sz w:val="22"/>
                <w:szCs w:val="22"/>
              </w:rPr>
              <w:t>665</w:t>
            </w:r>
          </w:p>
        </w:tc>
        <w:tc>
          <w:tcPr>
            <w:tcW w:w="963" w:type="dxa"/>
            <w:shd w:val="clear" w:color="auto" w:fill="auto"/>
          </w:tcPr>
          <w:p w14:paraId="005DFE0F" w14:textId="71ECBD25" w:rsidR="00F006B0" w:rsidRPr="00E0762F" w:rsidRDefault="00F006B0" w:rsidP="00F006B0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387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868" w:type="dxa"/>
            <w:shd w:val="clear" w:color="auto" w:fill="auto"/>
          </w:tcPr>
          <w:p w14:paraId="30E826B8" w14:textId="6518F254" w:rsidR="00F006B0" w:rsidRPr="00E0762F" w:rsidRDefault="00F006B0" w:rsidP="00F006B0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4,960</w:t>
            </w:r>
          </w:p>
        </w:tc>
        <w:tc>
          <w:tcPr>
            <w:tcW w:w="894" w:type="dxa"/>
            <w:shd w:val="clear" w:color="auto" w:fill="auto"/>
          </w:tcPr>
          <w:p w14:paraId="55222D32" w14:textId="548F8517" w:rsidR="00F006B0" w:rsidRPr="00E0762F" w:rsidRDefault="00F006B0" w:rsidP="00F006B0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2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994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B2CC2EA" w14:textId="135C92A9" w:rsidR="00F006B0" w:rsidRPr="00E0762F" w:rsidRDefault="00F006B0" w:rsidP="00F006B0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F3E4621" w14:textId="1A2C60B7" w:rsidR="00F006B0" w:rsidRPr="00E0762F" w:rsidRDefault="00F006B0" w:rsidP="00F006B0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994" w:type="dxa"/>
            <w:shd w:val="clear" w:color="auto" w:fill="auto"/>
          </w:tcPr>
          <w:p w14:paraId="33151F87" w14:textId="68A3BD81" w:rsidR="00F006B0" w:rsidRPr="00E0762F" w:rsidRDefault="00F006B0" w:rsidP="00F006B0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386,</w:t>
            </w:r>
            <w:r w:rsidR="00446736" w:rsidRPr="00E0762F">
              <w:rPr>
                <w:rFonts w:ascii="Browallia New" w:eastAsia="Calibri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954" w:type="dxa"/>
            <w:shd w:val="clear" w:color="auto" w:fill="auto"/>
          </w:tcPr>
          <w:p w14:paraId="4C675915" w14:textId="43CAE662" w:rsidR="00F006B0" w:rsidRPr="00E0762F" w:rsidRDefault="00F006B0" w:rsidP="00F006B0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390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693</w:t>
            </w:r>
          </w:p>
        </w:tc>
      </w:tr>
      <w:tr w:rsidR="00EA5B95" w:rsidRPr="00E0762F" w14:paraId="356F4218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7EDF0591" w14:textId="77777777" w:rsidR="00EA5B95" w:rsidRPr="00E0762F" w:rsidRDefault="00EA5B95" w:rsidP="00EA5B9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CE58642" w14:textId="3F89EF3F" w:rsidR="00EA5B95" w:rsidRPr="00E0762F" w:rsidRDefault="00EA5B95" w:rsidP="00EA5B95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C5C721D" w14:textId="5CA05546" w:rsidR="00EA5B95" w:rsidRPr="00E0762F" w:rsidRDefault="00EA5B95" w:rsidP="00EA5B95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19277BD" w14:textId="0B8FE255" w:rsidR="00EA5B95" w:rsidRPr="00E0762F" w:rsidRDefault="00EA5B95" w:rsidP="00EA5B9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4,916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B083FCA" w14:textId="20F19F38" w:rsidR="00EA5B95" w:rsidRPr="00E0762F" w:rsidRDefault="00EA5B95" w:rsidP="00EA5B9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683EFB7" w14:textId="643BAADE" w:rsidR="00EA5B95" w:rsidRPr="00E0762F" w:rsidRDefault="00EA5B95" w:rsidP="00EA5B9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6,</w:t>
            </w:r>
            <w:r w:rsidR="00446736" w:rsidRPr="00E0762F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E901653" w14:textId="411B472B" w:rsidR="00EA5B95" w:rsidRPr="00E0762F" w:rsidRDefault="00EA5B95" w:rsidP="00EA5B9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4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994" w:type="dxa"/>
            <w:shd w:val="clear" w:color="auto" w:fill="auto"/>
          </w:tcPr>
          <w:p w14:paraId="18B535A3" w14:textId="5CE776CE" w:rsidR="00EA5B95" w:rsidRPr="00E0762F" w:rsidRDefault="00EA5B95" w:rsidP="00EA5B9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11,</w:t>
            </w:r>
            <w:r w:rsidR="00446736" w:rsidRPr="00E0762F">
              <w:rPr>
                <w:rFonts w:ascii="Browallia New" w:eastAsia="Calibri" w:hAnsi="Browallia New" w:cs="Browallia New"/>
                <w:sz w:val="22"/>
                <w:szCs w:val="22"/>
              </w:rPr>
              <w:t>68</w:t>
            </w:r>
            <w:r w:rsidR="00222887" w:rsidRPr="00E0762F">
              <w:rPr>
                <w:rFonts w:ascii="Browallia New" w:eastAsia="Calibri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AD76CA0" w14:textId="59F51F15" w:rsidR="00EA5B95" w:rsidRPr="00E0762F" w:rsidRDefault="00EA5B95" w:rsidP="00EA5B95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7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eastAsia="Calibri" w:hAnsi="Browallia New" w:cs="Browallia New"/>
                <w:sz w:val="22"/>
                <w:szCs w:val="22"/>
              </w:rPr>
              <w:t>972</w:t>
            </w:r>
          </w:p>
        </w:tc>
      </w:tr>
      <w:tr w:rsidR="00357340" w:rsidRPr="00E0762F" w14:paraId="26509CB6" w14:textId="77777777" w:rsidTr="001F2538">
        <w:tc>
          <w:tcPr>
            <w:tcW w:w="1831" w:type="dxa"/>
            <w:shd w:val="clear" w:color="auto" w:fill="auto"/>
            <w:vAlign w:val="bottom"/>
            <w:hideMark/>
          </w:tcPr>
          <w:p w14:paraId="084751E3" w14:textId="77777777" w:rsidR="00357340" w:rsidRPr="00E0762F" w:rsidRDefault="00357340" w:rsidP="0035734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331D29AA" w14:textId="0AD8BDC9" w:rsidR="00357340" w:rsidRPr="00E0762F" w:rsidRDefault="00B0154D" w:rsidP="0035734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381,665</w:t>
            </w:r>
          </w:p>
        </w:tc>
        <w:tc>
          <w:tcPr>
            <w:tcW w:w="963" w:type="dxa"/>
            <w:shd w:val="clear" w:color="auto" w:fill="auto"/>
          </w:tcPr>
          <w:p w14:paraId="00D41B14" w14:textId="6BCE53A3" w:rsidR="00357340" w:rsidRPr="00E0762F" w:rsidRDefault="00357340" w:rsidP="00357340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699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41F8A35" w14:textId="0381923A" w:rsidR="00357340" w:rsidRPr="00E0762F" w:rsidRDefault="00B0154D" w:rsidP="0035734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9,876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905F916" w14:textId="7075F557" w:rsidR="00357340" w:rsidRPr="00E0762F" w:rsidRDefault="00357340" w:rsidP="0035734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341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5317A29" w14:textId="4B9688F0" w:rsidR="00357340" w:rsidRPr="00E0762F" w:rsidRDefault="00B0154D" w:rsidP="0035734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6,767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6286770" w14:textId="4E861928" w:rsidR="00357340" w:rsidRPr="00E0762F" w:rsidRDefault="00357340" w:rsidP="0035734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994" w:type="dxa"/>
            <w:shd w:val="clear" w:color="auto" w:fill="auto"/>
          </w:tcPr>
          <w:p w14:paraId="471506C8" w14:textId="24D34A57" w:rsidR="00357340" w:rsidRPr="00E0762F" w:rsidRDefault="00B0154D" w:rsidP="0035734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398,308</w:t>
            </w:r>
          </w:p>
        </w:tc>
        <w:tc>
          <w:tcPr>
            <w:tcW w:w="954" w:type="dxa"/>
            <w:shd w:val="clear" w:color="auto" w:fill="auto"/>
          </w:tcPr>
          <w:p w14:paraId="0CB2115C" w14:textId="2BB64E88" w:rsidR="00357340" w:rsidRPr="00E0762F" w:rsidRDefault="00357340" w:rsidP="0035734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762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Pr="00E0762F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E0762F">
              <w:rPr>
                <w:rFonts w:ascii="Browallia New" w:hAnsi="Browallia New" w:cs="Browallia New"/>
                <w:sz w:val="22"/>
                <w:szCs w:val="22"/>
              </w:rPr>
              <w:t>665</w:t>
            </w:r>
          </w:p>
        </w:tc>
      </w:tr>
    </w:tbl>
    <w:p w14:paraId="12D81336" w14:textId="77777777" w:rsidR="00566661" w:rsidRPr="00E0762F" w:rsidRDefault="00566661" w:rsidP="00446736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624E622C" w14:textId="385703B2" w:rsidR="008C29FC" w:rsidRPr="00E0762F" w:rsidRDefault="008C29FC" w:rsidP="008C29F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br/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1F1A7C" w:rsidRPr="00E0762F">
        <w:rPr>
          <w:rFonts w:ascii="Browallia New" w:hAnsi="Browallia New" w:cs="Browallia New"/>
          <w:sz w:val="28"/>
          <w:szCs w:val="28"/>
        </w:rPr>
        <w:t>30</w:t>
      </w:r>
      <w:r w:rsidR="001F1A7C"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Pr="00E0762F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lang w:val="th-TH"/>
        </w:rPr>
        <w:t>2566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E0762F">
        <w:rPr>
          <w:rFonts w:ascii="Browallia New" w:hAnsi="Browallia New" w:cs="Browallia New"/>
          <w:sz w:val="28"/>
          <w:szCs w:val="28"/>
        </w:rPr>
        <w:t>5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3DB4F601" w14:textId="77777777" w:rsidR="008C29FC" w:rsidRPr="000B654B" w:rsidRDefault="008C29FC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16"/>
          <w:szCs w:val="16"/>
          <w:cs/>
          <w:lang w:val="en-GB"/>
        </w:rPr>
      </w:pPr>
    </w:p>
    <w:tbl>
      <w:tblPr>
        <w:tblW w:w="9252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888"/>
        <w:gridCol w:w="1710"/>
        <w:gridCol w:w="242"/>
        <w:gridCol w:w="1558"/>
        <w:gridCol w:w="250"/>
        <w:gridCol w:w="1604"/>
      </w:tblGrid>
      <w:tr w:rsidR="00374AB3" w:rsidRPr="00E0762F" w14:paraId="5B9B5061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4FCB3773" w14:textId="77777777" w:rsidR="00374AB3" w:rsidRPr="00E0762F" w:rsidRDefault="00374AB3" w:rsidP="004B1A88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</w:tcPr>
          <w:p w14:paraId="7468E802" w14:textId="77777777" w:rsidR="00374AB3" w:rsidRPr="00E0762F" w:rsidRDefault="00374AB3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2" w:type="dxa"/>
            <w:vAlign w:val="bottom"/>
          </w:tcPr>
          <w:p w14:paraId="421B10FE" w14:textId="61AAE6E6" w:rsidR="00374AB3" w:rsidRPr="00E0762F" w:rsidRDefault="00374AB3" w:rsidP="009A5669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412" w:type="dxa"/>
            <w:gridSpan w:val="3"/>
            <w:vAlign w:val="bottom"/>
          </w:tcPr>
          <w:p w14:paraId="2367AE6D" w14:textId="605F3017" w:rsidR="00374AB3" w:rsidRPr="00E0762F" w:rsidRDefault="00374AB3" w:rsidP="00F34AF4">
            <w:pPr>
              <w:pStyle w:val="Heading4"/>
              <w:framePr w:w="0" w:hRule="auto" w:hSpace="0" w:wrap="auto" w:vAnchor="margin" w:hAnchor="text" w:xAlign="left" w:yAlign="inline"/>
              <w:ind w:left="-121" w:right="-9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374AB3" w:rsidRPr="00E0762F" w14:paraId="74E77D6A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22C1CA62" w14:textId="77777777" w:rsidR="00374AB3" w:rsidRPr="00E0762F" w:rsidRDefault="00374AB3" w:rsidP="00F3540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7E5C59" w14:textId="6290E2EF" w:rsidR="00374AB3" w:rsidRPr="00E0762F" w:rsidRDefault="00374AB3" w:rsidP="00374AB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vAlign w:val="bottom"/>
          </w:tcPr>
          <w:p w14:paraId="7F7DCAC5" w14:textId="624A67D6" w:rsidR="00374AB3" w:rsidRPr="00E0762F" w:rsidRDefault="00374AB3" w:rsidP="00F35402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412" w:type="dxa"/>
            <w:gridSpan w:val="3"/>
            <w:vAlign w:val="bottom"/>
          </w:tcPr>
          <w:p w14:paraId="17D8D81D" w14:textId="6B5ECD81" w:rsidR="00374AB3" w:rsidRPr="00E0762F" w:rsidRDefault="00374AB3" w:rsidP="00F35402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374AB3" w:rsidRPr="00E0762F" w14:paraId="02BE431D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2F0D1246" w14:textId="77777777" w:rsidR="00374AB3" w:rsidRPr="00E0762F" w:rsidRDefault="00374AB3" w:rsidP="00374AB3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ACFB8C1" w14:textId="47EF1CD0" w:rsidR="00374AB3" w:rsidRPr="00E0762F" w:rsidRDefault="00374AB3" w:rsidP="00374AB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br/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42" w:type="dxa"/>
          </w:tcPr>
          <w:p w14:paraId="2382C5B2" w14:textId="2A0C7420" w:rsidR="00374AB3" w:rsidRPr="00E0762F" w:rsidRDefault="00374AB3" w:rsidP="00374AB3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6AE71554" w14:textId="6A6C00A3" w:rsidR="00374AB3" w:rsidRPr="00E0762F" w:rsidRDefault="00374AB3" w:rsidP="00374AB3">
            <w:pPr>
              <w:pStyle w:val="Heading4"/>
              <w:framePr w:w="0" w:hRule="auto" w:hSpace="0" w:wrap="auto" w:vAnchor="margin" w:hAnchor="text" w:xAlign="left" w:yAlign="inline"/>
              <w:ind w:left="-75" w:right="-1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30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2566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E2A2549" w14:textId="77777777" w:rsidR="00374AB3" w:rsidRPr="00E0762F" w:rsidRDefault="00374AB3" w:rsidP="00374AB3">
            <w:pPr>
              <w:pStyle w:val="Heading4"/>
              <w:framePr w:w="0" w:hRule="auto" w:hSpace="0" w:wrap="auto" w:vAnchor="margin" w:hAnchor="text" w:xAlign="left" w:yAlign="inline"/>
              <w:ind w:left="-75" w:right="-1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14:paraId="71E53F67" w14:textId="015AA155" w:rsidR="00374AB3" w:rsidRPr="00E0762F" w:rsidRDefault="00374AB3" w:rsidP="00374AB3">
            <w:pPr>
              <w:pStyle w:val="Heading4"/>
              <w:framePr w:w="0" w:hRule="auto" w:hSpace="0" w:wrap="auto" w:vAnchor="margin" w:hAnchor="text" w:xAlign="left" w:yAlign="inline"/>
              <w:ind w:left="-75" w:right="-1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31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br/>
            </w:r>
            <w:r w:rsidRPr="00E0762F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th-TH"/>
              </w:rPr>
              <w:t>2565</w:t>
            </w:r>
          </w:p>
        </w:tc>
      </w:tr>
      <w:tr w:rsidR="00374AB3" w:rsidRPr="00E0762F" w14:paraId="3E53D2AC" w14:textId="77777777" w:rsidTr="00F7399E">
        <w:trPr>
          <w:trHeight w:val="200"/>
        </w:trPr>
        <w:tc>
          <w:tcPr>
            <w:tcW w:w="3888" w:type="dxa"/>
            <w:vAlign w:val="bottom"/>
          </w:tcPr>
          <w:p w14:paraId="3497ACFC" w14:textId="77777777" w:rsidR="00374AB3" w:rsidRPr="00E0762F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A4B0EA5" w14:textId="77777777" w:rsidR="00374AB3" w:rsidRPr="00E0762F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39D404C8" w14:textId="133C45B6" w:rsidR="00374AB3" w:rsidRPr="00E0762F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7BF87E50" w14:textId="77777777" w:rsidR="00374AB3" w:rsidRPr="00E0762F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03103E55" w14:textId="77777777" w:rsidR="00374AB3" w:rsidRPr="00E0762F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15C84034" w14:textId="54A96EE6" w:rsidR="00374AB3" w:rsidRPr="00E0762F" w:rsidRDefault="00374AB3" w:rsidP="00F35402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2"/>
                <w:lang w:val="en-GB"/>
              </w:rPr>
            </w:pPr>
          </w:p>
        </w:tc>
      </w:tr>
      <w:tr w:rsidR="00A76010" w:rsidRPr="00E0762F" w14:paraId="50CCDDDF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042B1097" w14:textId="2A9B605E" w:rsidR="00A76010" w:rsidRPr="00E0762F" w:rsidRDefault="00A76010" w:rsidP="007F711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E0762F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E0762F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7DCB6AA9" w14:textId="3DBD3B82" w:rsidR="00A76010" w:rsidRPr="00E0762F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7,759</w:t>
            </w:r>
          </w:p>
        </w:tc>
        <w:tc>
          <w:tcPr>
            <w:tcW w:w="242" w:type="dxa"/>
            <w:vAlign w:val="bottom"/>
          </w:tcPr>
          <w:p w14:paraId="032833EC" w14:textId="374C1B98" w:rsidR="00A76010" w:rsidRPr="00E0762F" w:rsidRDefault="00A76010" w:rsidP="00A76010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5BF129E" w14:textId="43FD3AB8" w:rsidR="00A76010" w:rsidRPr="00E0762F" w:rsidRDefault="00F4627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7,759</w:t>
            </w:r>
          </w:p>
        </w:tc>
        <w:tc>
          <w:tcPr>
            <w:tcW w:w="250" w:type="dxa"/>
            <w:vAlign w:val="bottom"/>
          </w:tcPr>
          <w:p w14:paraId="25E4E7CE" w14:textId="77777777" w:rsidR="00A76010" w:rsidRPr="00E0762F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4" w:type="dxa"/>
          </w:tcPr>
          <w:p w14:paraId="385C87A7" w14:textId="44F819B9" w:rsidR="00A76010" w:rsidRPr="00E0762F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eastAsia="Calibri" w:hAnsi="Browallia New" w:cs="Browallia New"/>
                <w:sz w:val="28"/>
                <w:szCs w:val="28"/>
              </w:rPr>
              <w:t>9,686</w:t>
            </w:r>
          </w:p>
        </w:tc>
      </w:tr>
      <w:tr w:rsidR="00A76010" w:rsidRPr="00E0762F" w14:paraId="7C3468BC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3693098A" w14:textId="49DCDECC" w:rsidR="00A76010" w:rsidRPr="00E0762F" w:rsidRDefault="00A76010" w:rsidP="007F711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2 - 5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E33F508" w14:textId="1FA0AF8A" w:rsidR="00A76010" w:rsidRPr="00E0762F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3,967</w:t>
            </w:r>
          </w:p>
        </w:tc>
        <w:tc>
          <w:tcPr>
            <w:tcW w:w="242" w:type="dxa"/>
            <w:vAlign w:val="bottom"/>
          </w:tcPr>
          <w:p w14:paraId="41E1B1FF" w14:textId="5D9E551C" w:rsidR="00A76010" w:rsidRPr="00E0762F" w:rsidRDefault="00A76010" w:rsidP="00A76010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FCF296C" w14:textId="64C26D39" w:rsidR="00A76010" w:rsidRPr="00E0762F" w:rsidRDefault="00F4627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3,967</w:t>
            </w:r>
          </w:p>
        </w:tc>
        <w:tc>
          <w:tcPr>
            <w:tcW w:w="250" w:type="dxa"/>
            <w:vAlign w:val="bottom"/>
          </w:tcPr>
          <w:p w14:paraId="735B81AE" w14:textId="77777777" w:rsidR="00A76010" w:rsidRPr="00E0762F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0A766CB1" w14:textId="7B67CA81" w:rsidR="00A76010" w:rsidRPr="00E0762F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eastAsia="Calibri" w:hAnsi="Browallia New" w:cs="Browallia New"/>
                <w:sz w:val="28"/>
                <w:szCs w:val="28"/>
              </w:rPr>
              <w:t>6,884</w:t>
            </w:r>
          </w:p>
        </w:tc>
      </w:tr>
      <w:tr w:rsidR="00A76010" w:rsidRPr="00E0762F" w14:paraId="6599306B" w14:textId="77777777" w:rsidTr="00A76010">
        <w:trPr>
          <w:trHeight w:val="20"/>
        </w:trPr>
        <w:tc>
          <w:tcPr>
            <w:tcW w:w="3888" w:type="dxa"/>
            <w:vAlign w:val="bottom"/>
          </w:tcPr>
          <w:p w14:paraId="01A2FB79" w14:textId="238A8950" w:rsidR="00A76010" w:rsidRPr="00E0762F" w:rsidRDefault="00A76010" w:rsidP="007F7119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C2F07A1" w14:textId="727AF548" w:rsidR="00A76010" w:rsidRPr="00E0762F" w:rsidRDefault="00A76010" w:rsidP="00A76010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11,726</w:t>
            </w:r>
          </w:p>
        </w:tc>
        <w:tc>
          <w:tcPr>
            <w:tcW w:w="242" w:type="dxa"/>
            <w:vAlign w:val="bottom"/>
          </w:tcPr>
          <w:p w14:paraId="6495F825" w14:textId="5CB9BA5A" w:rsidR="00A76010" w:rsidRPr="00E0762F" w:rsidRDefault="00A76010" w:rsidP="00A76010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11E50F62" w:rsidR="00A76010" w:rsidRPr="00E0762F" w:rsidRDefault="00F46270" w:rsidP="00A76010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11,726</w:t>
            </w:r>
          </w:p>
        </w:tc>
        <w:tc>
          <w:tcPr>
            <w:tcW w:w="250" w:type="dxa"/>
            <w:vAlign w:val="bottom"/>
          </w:tcPr>
          <w:p w14:paraId="5A7DCE74" w14:textId="77777777" w:rsidR="00A76010" w:rsidRPr="00E0762F" w:rsidRDefault="00A76010" w:rsidP="00A76010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12" w:space="0" w:color="auto"/>
            </w:tcBorders>
          </w:tcPr>
          <w:p w14:paraId="685D7D34" w14:textId="67E6784E" w:rsidR="00A76010" w:rsidRPr="00E0762F" w:rsidRDefault="00A76010" w:rsidP="00A76010">
            <w:pPr>
              <w:pStyle w:val="Heading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eastAsia="Calibri" w:hAnsi="Browallia New" w:cs="Browallia New"/>
                <w:sz w:val="28"/>
                <w:szCs w:val="28"/>
              </w:rPr>
              <w:t>16,570</w:t>
            </w:r>
          </w:p>
        </w:tc>
      </w:tr>
    </w:tbl>
    <w:p w14:paraId="2EC0D204" w14:textId="77777777" w:rsidR="00990A08" w:rsidRPr="00E0762F" w:rsidRDefault="00990A08" w:rsidP="004B1A88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0F9C22B" w14:textId="77777777" w:rsidR="004B1A88" w:rsidRPr="00E0762F" w:rsidRDefault="004B1A8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ส่วนงานดำเนินงาน</w:t>
      </w:r>
    </w:p>
    <w:p w14:paraId="089AA7A4" w14:textId="77777777" w:rsidR="004B1A88" w:rsidRPr="00E0762F" w:rsidRDefault="004B1A88" w:rsidP="004B1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01E0503" w14:textId="00C9F899" w:rsidR="004B1A88" w:rsidRPr="00E0762F" w:rsidRDefault="004B1A88" w:rsidP="007F711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 วัสดุการแพทย์ และให้บริการเครื่องมือแพทย์ ซึ่งดำเนินธุรกิจในเขตภูมิศาสตร์ใน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br/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>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</w:t>
      </w:r>
      <w:r w:rsidR="001F1A7C" w:rsidRPr="00E0762F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>ตามส่วนงานดำเนินงานและเขตภูมิศาสตร์แล้ว</w:t>
      </w:r>
    </w:p>
    <w:p w14:paraId="5808563C" w14:textId="77777777" w:rsidR="00A76010" w:rsidRPr="000B654B" w:rsidRDefault="00A76010" w:rsidP="004B1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76F1509" w14:textId="0D9EDBE9" w:rsidR="00397630" w:rsidRPr="00E0762F" w:rsidRDefault="0039763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0762F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6B30A85" w14:textId="77777777" w:rsidR="00B53CF5" w:rsidRPr="00E0762F" w:rsidRDefault="00B53C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D6D847C" w14:textId="0483BB43" w:rsidR="00D2555C" w:rsidRPr="00E0762F" w:rsidRDefault="008516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1F1A7C" w:rsidRPr="00E0762F">
        <w:rPr>
          <w:rFonts w:ascii="Browallia New" w:hAnsi="Browallia New" w:cs="Browallia New"/>
          <w:sz w:val="28"/>
          <w:szCs w:val="28"/>
        </w:rPr>
        <w:t>30</w:t>
      </w:r>
      <w:r w:rsidR="001F1A7C" w:rsidRPr="00E0762F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lang w:val="en-GB"/>
        </w:rPr>
        <w:t xml:space="preserve">2566 </w:t>
      </w:r>
      <w:r w:rsidRPr="00E0762F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B53CF5" w:rsidRPr="00E0762F">
        <w:rPr>
          <w:rFonts w:ascii="Browallia New" w:hAnsi="Browallia New" w:cs="Browallia New"/>
          <w:sz w:val="28"/>
          <w:szCs w:val="28"/>
          <w:cs/>
          <w:lang w:val="en-GB"/>
        </w:rPr>
        <w:t>มีภาระผูกพัน ดังต่อไปนี้</w:t>
      </w:r>
    </w:p>
    <w:p w14:paraId="47C4CCE8" w14:textId="77777777" w:rsidR="005E0DC8" w:rsidRPr="00E0762F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2"/>
          <w:u w:val="single"/>
        </w:rPr>
      </w:pPr>
    </w:p>
    <w:p w14:paraId="314C3F49" w14:textId="6DD7C594" w:rsidR="005E0DC8" w:rsidRPr="00E0762F" w:rsidRDefault="005E0DC8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6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ภาระผูกพันเกี่ยวกับสัญญาเช่าและบริการ</w:t>
      </w:r>
      <w:r w:rsidR="007A1769" w:rsidRPr="00E0762F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7A1769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และสัญญา</w:t>
      </w:r>
      <w:r w:rsidR="006403A5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ที่ปรึกษาต่างๆ</w:t>
      </w:r>
      <w:r w:rsidR="00134922" w:rsidRPr="00E0762F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ที่จะต้องชำระ</w:t>
      </w:r>
      <w:r w:rsidR="00111273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1DE5C3A6" w14:textId="77777777" w:rsidR="00996995" w:rsidRPr="000B654B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cs/>
        </w:rPr>
      </w:pP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2313"/>
        <w:gridCol w:w="236"/>
        <w:gridCol w:w="2401"/>
      </w:tblGrid>
      <w:tr w:rsidR="00CB7AB5" w:rsidRPr="00E0762F" w14:paraId="6E9297AB" w14:textId="75744E60" w:rsidTr="000B654B">
        <w:tc>
          <w:tcPr>
            <w:tcW w:w="3780" w:type="dxa"/>
            <w:shd w:val="clear" w:color="auto" w:fill="auto"/>
          </w:tcPr>
          <w:p w14:paraId="7B9CCE45" w14:textId="77777777" w:rsidR="00CB7AB5" w:rsidRPr="00E0762F" w:rsidRDefault="00CB7AB5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49A23330" w14:textId="130E753A" w:rsidR="00CB7AB5" w:rsidRPr="00E0762F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4B9DE8AA" w14:textId="77777777" w:rsidR="00CB7AB5" w:rsidRPr="00E0762F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09EFC1EC" w14:textId="2CB3FBBA" w:rsidR="00CB7AB5" w:rsidRPr="00E0762F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11279A" w:rsidRPr="00E0762F" w14:paraId="49131FCB" w14:textId="3F62DACF" w:rsidTr="000B654B">
        <w:tc>
          <w:tcPr>
            <w:tcW w:w="3780" w:type="dxa"/>
            <w:shd w:val="clear" w:color="auto" w:fill="auto"/>
          </w:tcPr>
          <w:p w14:paraId="376D445A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75E40EA7" w14:textId="23095BE6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538589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72E3551C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  <w:p w14:paraId="4E7109D8" w14:textId="16450BE2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11279A" w:rsidRPr="00E0762F" w14:paraId="56CF3E81" w14:textId="7A524D54" w:rsidTr="000B654B">
        <w:tc>
          <w:tcPr>
            <w:tcW w:w="3780" w:type="dxa"/>
            <w:shd w:val="clear" w:color="auto" w:fill="auto"/>
          </w:tcPr>
          <w:p w14:paraId="3516F668" w14:textId="77777777" w:rsidR="0011279A" w:rsidRPr="00E0762F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A8039CE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D7A70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279A" w:rsidRPr="00E0762F" w14:paraId="29ED82FF" w14:textId="14DE3AA7" w:rsidTr="000B654B">
        <w:tc>
          <w:tcPr>
            <w:tcW w:w="3780" w:type="dxa"/>
            <w:shd w:val="clear" w:color="auto" w:fill="auto"/>
            <w:hideMark/>
          </w:tcPr>
          <w:p w14:paraId="679DCCD4" w14:textId="77777777" w:rsidR="0011279A" w:rsidRPr="00E0762F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313" w:type="dxa"/>
            <w:shd w:val="clear" w:color="auto" w:fill="auto"/>
          </w:tcPr>
          <w:p w14:paraId="2BC7C56C" w14:textId="391755D4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0CB23F2C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2C7CCF11" w14:textId="34A5FEBD" w:rsidR="0011279A" w:rsidRPr="00E0762F" w:rsidRDefault="004D5CFF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11279A" w:rsidRPr="00E076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639</w:t>
            </w:r>
          </w:p>
        </w:tc>
      </w:tr>
      <w:tr w:rsidR="0011279A" w:rsidRPr="00E0762F" w14:paraId="32089785" w14:textId="3339583B" w:rsidTr="000B654B">
        <w:tc>
          <w:tcPr>
            <w:tcW w:w="3780" w:type="dxa"/>
            <w:shd w:val="clear" w:color="auto" w:fill="auto"/>
            <w:hideMark/>
          </w:tcPr>
          <w:p w14:paraId="17C74469" w14:textId="77777777" w:rsidR="0011279A" w:rsidRPr="00E0762F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E0762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13" w:type="dxa"/>
            <w:shd w:val="clear" w:color="auto" w:fill="auto"/>
          </w:tcPr>
          <w:p w14:paraId="52982677" w14:textId="4F448699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2E140488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bottom w:val="single" w:sz="4" w:space="0" w:color="auto"/>
            </w:tcBorders>
          </w:tcPr>
          <w:p w14:paraId="39FAAB4C" w14:textId="1280260E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1,687</w:t>
            </w:r>
          </w:p>
        </w:tc>
      </w:tr>
      <w:tr w:rsidR="0011279A" w:rsidRPr="00E0762F" w14:paraId="6C1E5487" w14:textId="720FAF70" w:rsidTr="000B654B">
        <w:trPr>
          <w:trHeight w:val="70"/>
        </w:trPr>
        <w:tc>
          <w:tcPr>
            <w:tcW w:w="3780" w:type="dxa"/>
            <w:shd w:val="clear" w:color="auto" w:fill="auto"/>
          </w:tcPr>
          <w:p w14:paraId="0EA99F90" w14:textId="77777777" w:rsidR="0011279A" w:rsidRPr="00E0762F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shd w:val="clear" w:color="auto" w:fill="auto"/>
          </w:tcPr>
          <w:p w14:paraId="1C5B0D6A" w14:textId="12EC7A98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B15CAC7" w14:textId="77777777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12" w:space="0" w:color="auto"/>
            </w:tcBorders>
          </w:tcPr>
          <w:p w14:paraId="5ECA61CF" w14:textId="5940B23D" w:rsidR="0011279A" w:rsidRPr="00E0762F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5,326</w:t>
            </w:r>
          </w:p>
        </w:tc>
      </w:tr>
    </w:tbl>
    <w:p w14:paraId="7E3CD586" w14:textId="7DD7E357" w:rsidR="005E0DC8" w:rsidRPr="00E0762F" w:rsidRDefault="005E0DC8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>บริษัทมีวงเงินสินเชื่อและหนี้สินที่อาจเกิดขึ้น</w:t>
      </w:r>
      <w:r w:rsidR="00E643D0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จาก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สถาบันการเงิน</w:t>
      </w:r>
      <w:r w:rsidR="007E51BE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7ED86FBC" w14:textId="77777777" w:rsidR="005E0DC8" w:rsidRPr="00E0762F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36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173"/>
        <w:gridCol w:w="1172"/>
        <w:gridCol w:w="1226"/>
        <w:gridCol w:w="1395"/>
      </w:tblGrid>
      <w:tr w:rsidR="005E0DC8" w:rsidRPr="00E0762F" w14:paraId="75C8380A" w14:textId="77777777" w:rsidTr="00C50617">
        <w:trPr>
          <w:trHeight w:val="20"/>
        </w:trPr>
        <w:tc>
          <w:tcPr>
            <w:tcW w:w="3570" w:type="dxa"/>
          </w:tcPr>
          <w:p w14:paraId="50437B74" w14:textId="77777777" w:rsidR="005E0DC8" w:rsidRPr="00E0762F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47E3EA3B" w14:textId="77777777" w:rsidR="005E0DC8" w:rsidRPr="00E0762F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</w:tcPr>
          <w:p w14:paraId="0D9DB227" w14:textId="6193B510" w:rsidR="005E0DC8" w:rsidRPr="00E0762F" w:rsidRDefault="00283570" w:rsidP="00C50617">
            <w:pPr>
              <w:tabs>
                <w:tab w:val="clear" w:pos="3515"/>
                <w:tab w:val="clear" w:pos="3742"/>
                <w:tab w:val="left" w:pos="945"/>
              </w:tabs>
              <w:spacing w:line="240" w:lineRule="auto"/>
              <w:ind w:left="144" w:right="62" w:hanging="5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B5208" w:rsidRPr="00E0762F" w14:paraId="3FD1F829" w14:textId="77777777" w:rsidTr="00C50617">
        <w:trPr>
          <w:trHeight w:val="20"/>
        </w:trPr>
        <w:tc>
          <w:tcPr>
            <w:tcW w:w="3570" w:type="dxa"/>
          </w:tcPr>
          <w:p w14:paraId="4EA48130" w14:textId="77777777" w:rsidR="00AB5208" w:rsidRPr="00E0762F" w:rsidRDefault="00AB520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17FCF59E" w14:textId="77777777" w:rsidR="00AB5208" w:rsidRPr="00E0762F" w:rsidRDefault="00AB520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</w:tcPr>
          <w:p w14:paraId="5E676671" w14:textId="303B9393" w:rsidR="00AB5208" w:rsidRPr="00E0762F" w:rsidRDefault="00CE310C" w:rsidP="00D60402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0762F"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  <w:t>และ</w:t>
            </w:r>
            <w:r w:rsidRPr="00E076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</w:t>
            </w:r>
            <w:r w:rsidR="003640D6" w:rsidRPr="00E0762F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ท</w:t>
            </w:r>
          </w:p>
        </w:tc>
      </w:tr>
      <w:tr w:rsidR="005E0DC8" w:rsidRPr="00E0762F" w14:paraId="1ACCB62E" w14:textId="77777777" w:rsidTr="00C50617">
        <w:trPr>
          <w:trHeight w:val="20"/>
        </w:trPr>
        <w:tc>
          <w:tcPr>
            <w:tcW w:w="3570" w:type="dxa"/>
          </w:tcPr>
          <w:p w14:paraId="5DA1C82B" w14:textId="77777777" w:rsidR="005E0DC8" w:rsidRPr="00E0762F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73" w:type="dxa"/>
            <w:hideMark/>
          </w:tcPr>
          <w:p w14:paraId="2289090B" w14:textId="77777777" w:rsidR="005E0DC8" w:rsidRPr="00E0762F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E0762F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E0762F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95" w:type="dxa"/>
            <w:hideMark/>
          </w:tcPr>
          <w:p w14:paraId="692A6760" w14:textId="77777777" w:rsidR="005E0DC8" w:rsidRPr="00E0762F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E0762F" w14:paraId="52CBF6ED" w14:textId="77777777" w:rsidTr="00C50617">
        <w:trPr>
          <w:trHeight w:val="20"/>
        </w:trPr>
        <w:tc>
          <w:tcPr>
            <w:tcW w:w="3570" w:type="dxa"/>
            <w:hideMark/>
          </w:tcPr>
          <w:p w14:paraId="3A75B031" w14:textId="44CF4B16" w:rsidR="005E0DC8" w:rsidRPr="00E0762F" w:rsidRDefault="005E0DC8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F52B74" w14:textId="77777777" w:rsidR="005E0DC8" w:rsidRPr="00E0762F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E0762F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E0762F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02780E5F" w14:textId="77777777" w:rsidR="005E0DC8" w:rsidRPr="00E0762F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E352E" w:rsidRPr="00E0762F" w14:paraId="22438B1C" w14:textId="77777777" w:rsidTr="00C50617">
        <w:trPr>
          <w:trHeight w:val="20"/>
        </w:trPr>
        <w:tc>
          <w:tcPr>
            <w:tcW w:w="3570" w:type="dxa"/>
          </w:tcPr>
          <w:p w14:paraId="5D48F630" w14:textId="5F806E45" w:rsidR="009E352E" w:rsidRPr="00E0762F" w:rsidRDefault="009E352E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73" w:type="dxa"/>
          </w:tcPr>
          <w:p w14:paraId="5319879F" w14:textId="77777777" w:rsidR="009E352E" w:rsidRPr="00E0762F" w:rsidRDefault="009E352E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574C617" w14:textId="77777777" w:rsidR="009E352E" w:rsidRPr="00E0762F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3BE02657" w14:textId="77777777" w:rsidR="009E352E" w:rsidRPr="00E0762F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212BA41C" w14:textId="77777777" w:rsidR="009E352E" w:rsidRPr="00E0762F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0423" w:rsidRPr="00E0762F" w14:paraId="1C740460" w14:textId="77777777" w:rsidTr="00C50617">
        <w:trPr>
          <w:trHeight w:val="20"/>
        </w:trPr>
        <w:tc>
          <w:tcPr>
            <w:tcW w:w="3570" w:type="dxa"/>
            <w:shd w:val="clear" w:color="auto" w:fill="auto"/>
          </w:tcPr>
          <w:p w14:paraId="48A9BC2A" w14:textId="54000F67" w:rsidR="00A50423" w:rsidRPr="00E0762F" w:rsidRDefault="00A61D9A" w:rsidP="00D43203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73" w:type="dxa"/>
            <w:shd w:val="clear" w:color="auto" w:fill="auto"/>
          </w:tcPr>
          <w:p w14:paraId="32A470F3" w14:textId="1FBB7ACA" w:rsidR="00A50423" w:rsidRPr="00E0762F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698DDE03" w14:textId="4735C5E3" w:rsidR="00A50423" w:rsidRPr="00E0762F" w:rsidRDefault="00222887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181</w:t>
            </w:r>
            <w:r w:rsidR="00817F79" w:rsidRPr="00E0762F">
              <w:rPr>
                <w:rFonts w:ascii="Browallia New" w:hAnsi="Browallia New" w:cs="Browallia New"/>
                <w:sz w:val="28"/>
                <w:szCs w:val="28"/>
              </w:rPr>
              <w:t>,040</w:t>
            </w:r>
          </w:p>
        </w:tc>
        <w:tc>
          <w:tcPr>
            <w:tcW w:w="1226" w:type="dxa"/>
            <w:shd w:val="clear" w:color="auto" w:fill="auto"/>
          </w:tcPr>
          <w:p w14:paraId="028AFABA" w14:textId="5560150C" w:rsidR="00A50423" w:rsidRPr="00E0762F" w:rsidRDefault="00817F79" w:rsidP="00AE6A0D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3,602</w:t>
            </w:r>
          </w:p>
        </w:tc>
        <w:tc>
          <w:tcPr>
            <w:tcW w:w="1395" w:type="dxa"/>
            <w:shd w:val="clear" w:color="auto" w:fill="auto"/>
          </w:tcPr>
          <w:p w14:paraId="28C158AF" w14:textId="100FA786" w:rsidR="00A50423" w:rsidRPr="00E0762F" w:rsidRDefault="00817F79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</w:rPr>
              <w:t>177,438</w:t>
            </w:r>
          </w:p>
        </w:tc>
      </w:tr>
      <w:tr w:rsidR="00414735" w:rsidRPr="00E0762F" w14:paraId="1853EE04" w14:textId="77777777" w:rsidTr="00C50617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102E934D" w14:textId="77777777" w:rsidR="00414735" w:rsidRPr="00E0762F" w:rsidRDefault="00414735" w:rsidP="005655BA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3" w:type="dxa"/>
            <w:shd w:val="clear" w:color="auto" w:fill="auto"/>
            <w:hideMark/>
          </w:tcPr>
          <w:p w14:paraId="65D5A558" w14:textId="77777777" w:rsidR="00414735" w:rsidRPr="00E0762F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50351FE6" w14:textId="228BFBBE" w:rsidR="00414735" w:rsidRPr="00E0762F" w:rsidRDefault="00817F79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132,000</w:t>
            </w:r>
          </w:p>
        </w:tc>
        <w:tc>
          <w:tcPr>
            <w:tcW w:w="1226" w:type="dxa"/>
            <w:shd w:val="clear" w:color="auto" w:fill="auto"/>
          </w:tcPr>
          <w:p w14:paraId="211588DB" w14:textId="00CBBE79" w:rsidR="00414735" w:rsidRPr="00E0762F" w:rsidRDefault="00817F79" w:rsidP="00D500D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68,507</w:t>
            </w:r>
          </w:p>
        </w:tc>
        <w:tc>
          <w:tcPr>
            <w:tcW w:w="1395" w:type="dxa"/>
            <w:shd w:val="clear" w:color="auto" w:fill="auto"/>
          </w:tcPr>
          <w:p w14:paraId="52300C47" w14:textId="03CD0266" w:rsidR="00414735" w:rsidRPr="00E0762F" w:rsidRDefault="00817F79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63,493</w:t>
            </w:r>
          </w:p>
        </w:tc>
      </w:tr>
      <w:tr w:rsidR="00414735" w:rsidRPr="00E0762F" w14:paraId="1C0D133B" w14:textId="77777777" w:rsidTr="00C50617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66DECA58" w14:textId="4B675384" w:rsidR="00414735" w:rsidRPr="00E0762F" w:rsidRDefault="00414735" w:rsidP="0030262C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73" w:type="dxa"/>
            <w:shd w:val="clear" w:color="auto" w:fill="auto"/>
            <w:hideMark/>
          </w:tcPr>
          <w:p w14:paraId="0C058955" w14:textId="77777777" w:rsidR="00414735" w:rsidRPr="00E0762F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4B7242EB" w14:textId="19AF8613" w:rsidR="00414735" w:rsidRPr="00E0762F" w:rsidRDefault="00817F79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320,000</w:t>
            </w:r>
          </w:p>
        </w:tc>
        <w:tc>
          <w:tcPr>
            <w:tcW w:w="1226" w:type="dxa"/>
            <w:shd w:val="clear" w:color="auto" w:fill="auto"/>
          </w:tcPr>
          <w:p w14:paraId="797DFE52" w14:textId="7DB74B9C" w:rsidR="00414735" w:rsidRPr="00E0762F" w:rsidRDefault="00817F79" w:rsidP="00B026C4">
            <w:pPr>
              <w:ind w:left="885" w:right="104" w:hanging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1927E88" w14:textId="65321A0B" w:rsidR="00414735" w:rsidRPr="00E0762F" w:rsidRDefault="00817F79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762F">
              <w:rPr>
                <w:rFonts w:ascii="Browallia New" w:hAnsi="Browallia New" w:cs="Browallia New"/>
                <w:sz w:val="28"/>
                <w:szCs w:val="28"/>
                <w:lang w:val="en-GB"/>
              </w:rPr>
              <w:t>320,000</w:t>
            </w:r>
          </w:p>
        </w:tc>
      </w:tr>
    </w:tbl>
    <w:p w14:paraId="1AC84875" w14:textId="77777777" w:rsidR="00222887" w:rsidRPr="00E0762F" w:rsidRDefault="00222887" w:rsidP="0040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032223BB" w14:textId="3A9D9DF2" w:rsidR="000F0F70" w:rsidRPr="00E0762F" w:rsidRDefault="00CC3378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ภาระผูกพันเกี่ยวกับการซื้อ</w:t>
      </w:r>
      <w:r w:rsidR="00475005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สินค้า</w:t>
      </w:r>
      <w:r w:rsidR="003F6778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จำนวน</w:t>
      </w:r>
      <w:r w:rsidR="00F62FCB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120123" w:rsidRPr="00E0762F">
        <w:rPr>
          <w:rFonts w:ascii="Browallia New" w:hAnsi="Browallia New" w:cs="Browallia New"/>
          <w:sz w:val="28"/>
          <w:szCs w:val="28"/>
          <w:lang w:eastAsia="th-TH"/>
        </w:rPr>
        <w:t>38.43</w:t>
      </w:r>
      <w:r w:rsidR="00E017CA" w:rsidRPr="00E0762F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3F6778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  <w:r w:rsidR="00A55BD8" w:rsidRPr="00E0762F">
        <w:rPr>
          <w:rFonts w:ascii="Browallia New" w:hAnsi="Browallia New" w:cs="Browallia New"/>
          <w:sz w:val="28"/>
          <w:szCs w:val="28"/>
          <w:lang w:val="th-TH" w:eastAsia="th-TH"/>
        </w:rPr>
        <w:t xml:space="preserve">  </w:t>
      </w:r>
    </w:p>
    <w:p w14:paraId="7EEE00C1" w14:textId="77777777" w:rsidR="00FF4C71" w:rsidRPr="00E0762F" w:rsidRDefault="00FF4C71" w:rsidP="00D500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465ED647" w14:textId="071D909D" w:rsidR="00342DC2" w:rsidRPr="00E0762F" w:rsidRDefault="00FF4C71" w:rsidP="004E212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ภาระผูกพันเกี่ยวกับการส่งมอบสินค้าให้กับลูกค้า จำนวน</w:t>
      </w:r>
      <w:r w:rsidR="00FB0B42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222887" w:rsidRPr="00E0762F">
        <w:rPr>
          <w:rFonts w:ascii="Browallia New" w:hAnsi="Browallia New" w:cs="Browallia New"/>
          <w:sz w:val="28"/>
          <w:szCs w:val="28"/>
          <w:lang w:eastAsia="th-TH"/>
        </w:rPr>
        <w:t>119</w:t>
      </w:r>
      <w:r w:rsidR="00120123"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222887" w:rsidRPr="00E0762F">
        <w:rPr>
          <w:rFonts w:ascii="Browallia New" w:hAnsi="Browallia New" w:cs="Browallia New"/>
          <w:sz w:val="28"/>
          <w:szCs w:val="28"/>
          <w:lang w:eastAsia="th-TH"/>
        </w:rPr>
        <w:t>02</w:t>
      </w:r>
      <w:r w:rsidR="00462103" w:rsidRPr="00E0762F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E0762F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</w:p>
    <w:p w14:paraId="76C94A72" w14:textId="5EA48465" w:rsidR="005F184F" w:rsidRPr="00E0762F" w:rsidRDefault="005F184F" w:rsidP="0082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sectPr w:rsidR="005F184F" w:rsidRPr="00E0762F" w:rsidSect="008A0BC6">
      <w:footerReference w:type="default" r:id="rId11"/>
      <w:footerReference w:type="first" r:id="rId12"/>
      <w:type w:val="continuous"/>
      <w:pgSz w:w="11909" w:h="16834" w:code="9"/>
      <w:pgMar w:top="1276" w:right="852" w:bottom="994" w:left="1440" w:header="475" w:footer="288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0DC8" w14:textId="77777777" w:rsidR="001A742B" w:rsidRDefault="001A742B">
      <w:r>
        <w:separator/>
      </w:r>
    </w:p>
  </w:endnote>
  <w:endnote w:type="continuationSeparator" w:id="0">
    <w:p w14:paraId="29550A03" w14:textId="77777777" w:rsidR="001A742B" w:rsidRDefault="001A742B">
      <w:r>
        <w:continuationSeparator/>
      </w:r>
    </w:p>
  </w:endnote>
  <w:endnote w:type="continuationNotice" w:id="1">
    <w:p w14:paraId="1649821E" w14:textId="77777777" w:rsidR="001A742B" w:rsidRDefault="001A74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039409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3F20570" w14:textId="5B0F2930" w:rsidR="00F53449" w:rsidRPr="00F53449" w:rsidRDefault="00074EE0">
        <w:pPr>
          <w:pStyle w:val="Footer"/>
          <w:jc w:val="right"/>
          <w:rPr>
            <w:sz w:val="18"/>
            <w:szCs w:val="18"/>
          </w:rPr>
        </w:pPr>
        <w:r>
          <w:ptab w:relativeTo="indent" w:alignment="center" w:leader="none"/>
        </w:r>
        <w:r w:rsidR="00306D20">
          <w:ptab w:relativeTo="indent" w:alignment="center" w:leader="none"/>
        </w:r>
        <w:r w:rsidR="009B4D34">
          <w:ptab w:relativeTo="margin" w:alignment="center" w:leader="none"/>
        </w:r>
        <w:r w:rsidR="00F53449" w:rsidRPr="00F53449">
          <w:rPr>
            <w:sz w:val="18"/>
            <w:szCs w:val="18"/>
          </w:rPr>
          <w:fldChar w:fldCharType="begin"/>
        </w:r>
        <w:r w:rsidR="00F53449" w:rsidRPr="00F53449">
          <w:rPr>
            <w:sz w:val="18"/>
            <w:szCs w:val="18"/>
          </w:rPr>
          <w:instrText xml:space="preserve"> PAGE   \* MERGEFORMAT </w:instrText>
        </w:r>
        <w:r w:rsidR="00F53449" w:rsidRPr="00F53449">
          <w:rPr>
            <w:sz w:val="18"/>
            <w:szCs w:val="18"/>
          </w:rPr>
          <w:fldChar w:fldCharType="separate"/>
        </w:r>
        <w:r w:rsidR="00F53449" w:rsidRPr="00F53449">
          <w:rPr>
            <w:noProof/>
            <w:sz w:val="18"/>
            <w:szCs w:val="18"/>
          </w:rPr>
          <w:t>2</w:t>
        </w:r>
        <w:r w:rsidR="00F53449" w:rsidRPr="00F53449">
          <w:rPr>
            <w:noProof/>
            <w:sz w:val="18"/>
            <w:szCs w:val="18"/>
          </w:rPr>
          <w:fldChar w:fldCharType="end"/>
        </w:r>
      </w:p>
    </w:sdtContent>
  </w:sdt>
  <w:p w14:paraId="29142FD0" w14:textId="3CCBBAD6" w:rsidR="00242458" w:rsidRPr="00105D64" w:rsidRDefault="00242458" w:rsidP="005C4CA6">
    <w:pPr>
      <w:pStyle w:val="Footer"/>
      <w:rPr>
        <w:rFonts w:ascii="Times New Roman" w:hAnsi="Times New Roman" w:cstheme="min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704C080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8447B">
          <w:rPr>
            <w:rFonts w:ascii="Browallia New" w:hAnsi="Browallia New" w:cs="Browallia New"/>
            <w:sz w:val="28"/>
            <w:szCs w:val="28"/>
          </w:rPr>
          <w:t>9</w:t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FB108" w14:textId="77777777" w:rsidR="001A742B" w:rsidRDefault="001A742B">
      <w:r>
        <w:separator/>
      </w:r>
    </w:p>
  </w:footnote>
  <w:footnote w:type="continuationSeparator" w:id="0">
    <w:p w14:paraId="1A748E44" w14:textId="77777777" w:rsidR="001A742B" w:rsidRDefault="001A742B">
      <w:r>
        <w:continuationSeparator/>
      </w:r>
    </w:p>
  </w:footnote>
  <w:footnote w:type="continuationNotice" w:id="1">
    <w:p w14:paraId="20F9F5D2" w14:textId="77777777" w:rsidR="001A742B" w:rsidRDefault="001A742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1" w15:restartNumberingAfterBreak="0">
    <w:nsid w:val="20B860E3"/>
    <w:multiLevelType w:val="multilevel"/>
    <w:tmpl w:val="D688C4CC"/>
    <w:lvl w:ilvl="0">
      <w:start w:val="3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34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2292" w:hanging="720"/>
      </w:pPr>
    </w:lvl>
    <w:lvl w:ilvl="3">
      <w:start w:val="1"/>
      <w:numFmt w:val="decimal"/>
      <w:lvlText w:val="%1.%2.%3.%4"/>
      <w:lvlJc w:val="left"/>
      <w:pPr>
        <w:ind w:left="3078" w:hanging="720"/>
      </w:pPr>
    </w:lvl>
    <w:lvl w:ilvl="4">
      <w:start w:val="1"/>
      <w:numFmt w:val="decimal"/>
      <w:lvlText w:val="%1.%2.%3.%4.%5"/>
      <w:lvlJc w:val="left"/>
      <w:pPr>
        <w:ind w:left="3864" w:hanging="720"/>
      </w:pPr>
    </w:lvl>
    <w:lvl w:ilvl="5">
      <w:start w:val="1"/>
      <w:numFmt w:val="decimal"/>
      <w:lvlText w:val="%1.%2.%3.%4.%5.%6"/>
      <w:lvlJc w:val="left"/>
      <w:pPr>
        <w:ind w:left="5010" w:hanging="1080"/>
      </w:pPr>
    </w:lvl>
    <w:lvl w:ilvl="6">
      <w:start w:val="1"/>
      <w:numFmt w:val="decimal"/>
      <w:lvlText w:val="%1.%2.%3.%4.%5.%6.%7"/>
      <w:lvlJc w:val="left"/>
      <w:pPr>
        <w:ind w:left="5796" w:hanging="1080"/>
      </w:pPr>
    </w:lvl>
    <w:lvl w:ilvl="7">
      <w:start w:val="1"/>
      <w:numFmt w:val="decimal"/>
      <w:lvlText w:val="%1.%2.%3.%4.%5.%6.%7.%8"/>
      <w:lvlJc w:val="left"/>
      <w:pPr>
        <w:ind w:left="6942" w:hanging="1440"/>
      </w:pPr>
    </w:lvl>
    <w:lvl w:ilvl="8">
      <w:start w:val="1"/>
      <w:numFmt w:val="decimal"/>
      <w:lvlText w:val="%1.%2.%3.%4.%5.%6.%7.%8.%9"/>
      <w:lvlJc w:val="left"/>
      <w:pPr>
        <w:ind w:left="7728" w:hanging="144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79C53A1"/>
    <w:multiLevelType w:val="hybridMultilevel"/>
    <w:tmpl w:val="061A7EB6"/>
    <w:lvl w:ilvl="0" w:tplc="E28A7FC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8BB5264"/>
    <w:multiLevelType w:val="multilevel"/>
    <w:tmpl w:val="120498F2"/>
    <w:lvl w:ilvl="0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B0D55D7"/>
    <w:multiLevelType w:val="multilevel"/>
    <w:tmpl w:val="AC92FA90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2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16" w15:restartNumberingAfterBreak="0">
    <w:nsid w:val="30C12241"/>
    <w:multiLevelType w:val="hybridMultilevel"/>
    <w:tmpl w:val="B928C1AC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1" w15:restartNumberingAfterBreak="0">
    <w:nsid w:val="4B2A4015"/>
    <w:multiLevelType w:val="hybridMultilevel"/>
    <w:tmpl w:val="658881C4"/>
    <w:lvl w:ilvl="0" w:tplc="F1109A20">
      <w:start w:val="1"/>
      <w:numFmt w:val="decimal"/>
      <w:lvlText w:val="17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BD15D4B"/>
    <w:multiLevelType w:val="multilevel"/>
    <w:tmpl w:val="120498F2"/>
    <w:lvl w:ilvl="0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D741FC9"/>
    <w:multiLevelType w:val="multilevel"/>
    <w:tmpl w:val="9DFC77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 w15:restartNumberingAfterBreak="0">
    <w:nsid w:val="5A913305"/>
    <w:multiLevelType w:val="multilevel"/>
    <w:tmpl w:val="E83835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BB27431"/>
    <w:multiLevelType w:val="multilevel"/>
    <w:tmpl w:val="7B96C5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1AF512E"/>
    <w:multiLevelType w:val="hybridMultilevel"/>
    <w:tmpl w:val="62EA2B66"/>
    <w:lvl w:ilvl="0" w:tplc="B1989602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13000"/>
    <w:multiLevelType w:val="multilevel"/>
    <w:tmpl w:val="556EACFA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 w15:restartNumberingAfterBreak="0">
    <w:nsid w:val="7B276878"/>
    <w:multiLevelType w:val="multilevel"/>
    <w:tmpl w:val="001EDFF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3525483">
    <w:abstractNumId w:val="9"/>
  </w:num>
  <w:num w:numId="2" w16cid:durableId="1466967226">
    <w:abstractNumId w:val="7"/>
  </w:num>
  <w:num w:numId="3" w16cid:durableId="652297513">
    <w:abstractNumId w:val="6"/>
  </w:num>
  <w:num w:numId="4" w16cid:durableId="189270694">
    <w:abstractNumId w:val="5"/>
  </w:num>
  <w:num w:numId="5" w16cid:durableId="1487626113">
    <w:abstractNumId w:val="8"/>
  </w:num>
  <w:num w:numId="6" w16cid:durableId="846673972">
    <w:abstractNumId w:val="3"/>
  </w:num>
  <w:num w:numId="7" w16cid:durableId="1012877342">
    <w:abstractNumId w:val="2"/>
  </w:num>
  <w:num w:numId="8" w16cid:durableId="1788694323">
    <w:abstractNumId w:val="0"/>
  </w:num>
  <w:num w:numId="9" w16cid:durableId="1261990372">
    <w:abstractNumId w:val="1"/>
  </w:num>
  <w:num w:numId="10" w16cid:durableId="938298718">
    <w:abstractNumId w:val="4"/>
  </w:num>
  <w:num w:numId="11" w16cid:durableId="483087919">
    <w:abstractNumId w:val="19"/>
  </w:num>
  <w:num w:numId="12" w16cid:durableId="1365977479">
    <w:abstractNumId w:val="12"/>
  </w:num>
  <w:num w:numId="13" w16cid:durableId="911935503">
    <w:abstractNumId w:val="29"/>
  </w:num>
  <w:num w:numId="14" w16cid:durableId="1218782324">
    <w:abstractNumId w:val="17"/>
  </w:num>
  <w:num w:numId="15" w16cid:durableId="1998535744">
    <w:abstractNumId w:val="20"/>
  </w:num>
  <w:num w:numId="16" w16cid:durableId="10879645">
    <w:abstractNumId w:val="15"/>
  </w:num>
  <w:num w:numId="17" w16cid:durableId="1288125076">
    <w:abstractNumId w:val="10"/>
  </w:num>
  <w:num w:numId="18" w16cid:durableId="758910450">
    <w:abstractNumId w:val="27"/>
  </w:num>
  <w:num w:numId="19" w16cid:durableId="1837844720">
    <w:abstractNumId w:val="26"/>
  </w:num>
  <w:num w:numId="20" w16cid:durableId="1678314090">
    <w:abstractNumId w:val="16"/>
  </w:num>
  <w:num w:numId="21" w16cid:durableId="304356966">
    <w:abstractNumId w:val="18"/>
  </w:num>
  <w:num w:numId="22" w16cid:durableId="659816957">
    <w:abstractNumId w:val="30"/>
  </w:num>
  <w:num w:numId="23" w16cid:durableId="897865910">
    <w:abstractNumId w:val="28"/>
  </w:num>
  <w:num w:numId="24" w16cid:durableId="1453669146">
    <w:abstractNumId w:val="24"/>
  </w:num>
  <w:num w:numId="25" w16cid:durableId="1113129940">
    <w:abstractNumId w:val="11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40205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8840336">
    <w:abstractNumId w:val="23"/>
  </w:num>
  <w:num w:numId="28" w16cid:durableId="1113209301">
    <w:abstractNumId w:val="25"/>
  </w:num>
  <w:num w:numId="29" w16cid:durableId="579756836">
    <w:abstractNumId w:val="13"/>
  </w:num>
  <w:num w:numId="30" w16cid:durableId="635452861">
    <w:abstractNumId w:val="21"/>
  </w:num>
  <w:num w:numId="31" w16cid:durableId="82535236">
    <w:abstractNumId w:val="14"/>
  </w:num>
  <w:num w:numId="32" w16cid:durableId="1772122050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2E79"/>
    <w:rsid w:val="000032D8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104A5"/>
    <w:rsid w:val="000105CB"/>
    <w:rsid w:val="00010B27"/>
    <w:rsid w:val="00010FF9"/>
    <w:rsid w:val="0001108A"/>
    <w:rsid w:val="00011140"/>
    <w:rsid w:val="000115D2"/>
    <w:rsid w:val="000118F8"/>
    <w:rsid w:val="00012012"/>
    <w:rsid w:val="00012C7D"/>
    <w:rsid w:val="00012CE7"/>
    <w:rsid w:val="00012FE1"/>
    <w:rsid w:val="00013000"/>
    <w:rsid w:val="000130E1"/>
    <w:rsid w:val="00013C7D"/>
    <w:rsid w:val="00013D6C"/>
    <w:rsid w:val="00014478"/>
    <w:rsid w:val="00014BB0"/>
    <w:rsid w:val="00014D56"/>
    <w:rsid w:val="00014E2C"/>
    <w:rsid w:val="00014EC5"/>
    <w:rsid w:val="00015AD2"/>
    <w:rsid w:val="00015BA5"/>
    <w:rsid w:val="000162F8"/>
    <w:rsid w:val="00016979"/>
    <w:rsid w:val="00017183"/>
    <w:rsid w:val="000178A8"/>
    <w:rsid w:val="00017D69"/>
    <w:rsid w:val="00017E85"/>
    <w:rsid w:val="000202B9"/>
    <w:rsid w:val="000204A5"/>
    <w:rsid w:val="00020DF7"/>
    <w:rsid w:val="00020E48"/>
    <w:rsid w:val="000215D3"/>
    <w:rsid w:val="00021654"/>
    <w:rsid w:val="000225CE"/>
    <w:rsid w:val="0002283E"/>
    <w:rsid w:val="0002294E"/>
    <w:rsid w:val="00022976"/>
    <w:rsid w:val="00022CEA"/>
    <w:rsid w:val="000230FF"/>
    <w:rsid w:val="000232E6"/>
    <w:rsid w:val="000234BA"/>
    <w:rsid w:val="000236A4"/>
    <w:rsid w:val="00023A0A"/>
    <w:rsid w:val="00023CD7"/>
    <w:rsid w:val="00023D22"/>
    <w:rsid w:val="00023E12"/>
    <w:rsid w:val="00023FDD"/>
    <w:rsid w:val="0002409D"/>
    <w:rsid w:val="00024966"/>
    <w:rsid w:val="00024968"/>
    <w:rsid w:val="00024AAF"/>
    <w:rsid w:val="000250BF"/>
    <w:rsid w:val="000267B9"/>
    <w:rsid w:val="00026827"/>
    <w:rsid w:val="00026C15"/>
    <w:rsid w:val="00026DEA"/>
    <w:rsid w:val="00027665"/>
    <w:rsid w:val="000279BA"/>
    <w:rsid w:val="00027C9A"/>
    <w:rsid w:val="000301EC"/>
    <w:rsid w:val="000304B2"/>
    <w:rsid w:val="00030AFF"/>
    <w:rsid w:val="00030CDE"/>
    <w:rsid w:val="00031204"/>
    <w:rsid w:val="00031261"/>
    <w:rsid w:val="00031877"/>
    <w:rsid w:val="00032363"/>
    <w:rsid w:val="000325C7"/>
    <w:rsid w:val="00033174"/>
    <w:rsid w:val="000331AA"/>
    <w:rsid w:val="00033247"/>
    <w:rsid w:val="00033959"/>
    <w:rsid w:val="00033D67"/>
    <w:rsid w:val="00034100"/>
    <w:rsid w:val="00034566"/>
    <w:rsid w:val="0003487E"/>
    <w:rsid w:val="00034BA8"/>
    <w:rsid w:val="000353CD"/>
    <w:rsid w:val="00035946"/>
    <w:rsid w:val="00035BEB"/>
    <w:rsid w:val="000360C1"/>
    <w:rsid w:val="000360DB"/>
    <w:rsid w:val="00036127"/>
    <w:rsid w:val="00036201"/>
    <w:rsid w:val="00036241"/>
    <w:rsid w:val="00036F73"/>
    <w:rsid w:val="00037314"/>
    <w:rsid w:val="000373B6"/>
    <w:rsid w:val="00037CD8"/>
    <w:rsid w:val="000401FE"/>
    <w:rsid w:val="000402AC"/>
    <w:rsid w:val="0004062F"/>
    <w:rsid w:val="0004074A"/>
    <w:rsid w:val="00040996"/>
    <w:rsid w:val="00040FE4"/>
    <w:rsid w:val="00041394"/>
    <w:rsid w:val="00041C97"/>
    <w:rsid w:val="0004299E"/>
    <w:rsid w:val="00042B36"/>
    <w:rsid w:val="0004367E"/>
    <w:rsid w:val="000439F4"/>
    <w:rsid w:val="00043B33"/>
    <w:rsid w:val="00043EDB"/>
    <w:rsid w:val="00044433"/>
    <w:rsid w:val="00044590"/>
    <w:rsid w:val="000445A3"/>
    <w:rsid w:val="000445D5"/>
    <w:rsid w:val="000447FB"/>
    <w:rsid w:val="00044A24"/>
    <w:rsid w:val="00044CBF"/>
    <w:rsid w:val="000455D0"/>
    <w:rsid w:val="000459D1"/>
    <w:rsid w:val="00046168"/>
    <w:rsid w:val="00046D74"/>
    <w:rsid w:val="00047420"/>
    <w:rsid w:val="000475A8"/>
    <w:rsid w:val="00047622"/>
    <w:rsid w:val="000525EE"/>
    <w:rsid w:val="000527E3"/>
    <w:rsid w:val="00052EC7"/>
    <w:rsid w:val="000530F7"/>
    <w:rsid w:val="000532EA"/>
    <w:rsid w:val="00053523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57931"/>
    <w:rsid w:val="0006036E"/>
    <w:rsid w:val="00060649"/>
    <w:rsid w:val="00060A92"/>
    <w:rsid w:val="00060B76"/>
    <w:rsid w:val="000611AE"/>
    <w:rsid w:val="00061973"/>
    <w:rsid w:val="00061AEC"/>
    <w:rsid w:val="00061DF4"/>
    <w:rsid w:val="00061F5B"/>
    <w:rsid w:val="000621BA"/>
    <w:rsid w:val="00062450"/>
    <w:rsid w:val="0006283E"/>
    <w:rsid w:val="00062957"/>
    <w:rsid w:val="00062A47"/>
    <w:rsid w:val="00062AC4"/>
    <w:rsid w:val="00062F4B"/>
    <w:rsid w:val="00062F83"/>
    <w:rsid w:val="00063194"/>
    <w:rsid w:val="000631B5"/>
    <w:rsid w:val="00063E2D"/>
    <w:rsid w:val="000640A2"/>
    <w:rsid w:val="00064230"/>
    <w:rsid w:val="000646DF"/>
    <w:rsid w:val="00064BC8"/>
    <w:rsid w:val="00064D6A"/>
    <w:rsid w:val="00064F84"/>
    <w:rsid w:val="000652EB"/>
    <w:rsid w:val="00065952"/>
    <w:rsid w:val="00065B40"/>
    <w:rsid w:val="00065CC7"/>
    <w:rsid w:val="00065EBC"/>
    <w:rsid w:val="0006635D"/>
    <w:rsid w:val="0006652B"/>
    <w:rsid w:val="00066C00"/>
    <w:rsid w:val="00066DFE"/>
    <w:rsid w:val="0006779E"/>
    <w:rsid w:val="000677DA"/>
    <w:rsid w:val="000701A3"/>
    <w:rsid w:val="000703F0"/>
    <w:rsid w:val="00070432"/>
    <w:rsid w:val="00070896"/>
    <w:rsid w:val="00070BCC"/>
    <w:rsid w:val="00070E58"/>
    <w:rsid w:val="00070EF7"/>
    <w:rsid w:val="00071286"/>
    <w:rsid w:val="000714BD"/>
    <w:rsid w:val="000714D0"/>
    <w:rsid w:val="00071BB3"/>
    <w:rsid w:val="00071CCB"/>
    <w:rsid w:val="00071DC2"/>
    <w:rsid w:val="000720DB"/>
    <w:rsid w:val="000724D5"/>
    <w:rsid w:val="000725A1"/>
    <w:rsid w:val="00072E69"/>
    <w:rsid w:val="000732A6"/>
    <w:rsid w:val="00073788"/>
    <w:rsid w:val="00073938"/>
    <w:rsid w:val="00073D9E"/>
    <w:rsid w:val="00074012"/>
    <w:rsid w:val="00074046"/>
    <w:rsid w:val="00074C66"/>
    <w:rsid w:val="00074EE0"/>
    <w:rsid w:val="00075CDD"/>
    <w:rsid w:val="0007624E"/>
    <w:rsid w:val="0007627C"/>
    <w:rsid w:val="000767C6"/>
    <w:rsid w:val="0007714E"/>
    <w:rsid w:val="000773E6"/>
    <w:rsid w:val="00077500"/>
    <w:rsid w:val="0007756E"/>
    <w:rsid w:val="00077970"/>
    <w:rsid w:val="00077B6D"/>
    <w:rsid w:val="0008012C"/>
    <w:rsid w:val="0008035E"/>
    <w:rsid w:val="00080424"/>
    <w:rsid w:val="000808A7"/>
    <w:rsid w:val="00080B3F"/>
    <w:rsid w:val="00081257"/>
    <w:rsid w:val="000812F6"/>
    <w:rsid w:val="0008145F"/>
    <w:rsid w:val="000824F1"/>
    <w:rsid w:val="0008268A"/>
    <w:rsid w:val="00082B0C"/>
    <w:rsid w:val="00082B33"/>
    <w:rsid w:val="00082CEE"/>
    <w:rsid w:val="0008370B"/>
    <w:rsid w:val="00083FB8"/>
    <w:rsid w:val="00084F01"/>
    <w:rsid w:val="0008519F"/>
    <w:rsid w:val="000854D3"/>
    <w:rsid w:val="000861C0"/>
    <w:rsid w:val="0008643B"/>
    <w:rsid w:val="000866F9"/>
    <w:rsid w:val="00086A4B"/>
    <w:rsid w:val="00086FB7"/>
    <w:rsid w:val="00087288"/>
    <w:rsid w:val="000874AF"/>
    <w:rsid w:val="00090194"/>
    <w:rsid w:val="000904C3"/>
    <w:rsid w:val="00090505"/>
    <w:rsid w:val="0009066F"/>
    <w:rsid w:val="000914B1"/>
    <w:rsid w:val="00091CC7"/>
    <w:rsid w:val="00091D72"/>
    <w:rsid w:val="00091D99"/>
    <w:rsid w:val="000920F8"/>
    <w:rsid w:val="000921D3"/>
    <w:rsid w:val="0009226D"/>
    <w:rsid w:val="000925F9"/>
    <w:rsid w:val="00092AC7"/>
    <w:rsid w:val="00092F27"/>
    <w:rsid w:val="00092FA1"/>
    <w:rsid w:val="00093C72"/>
    <w:rsid w:val="00093DE9"/>
    <w:rsid w:val="00093E87"/>
    <w:rsid w:val="00094237"/>
    <w:rsid w:val="00094A01"/>
    <w:rsid w:val="00094C56"/>
    <w:rsid w:val="00094DE2"/>
    <w:rsid w:val="00095CC6"/>
    <w:rsid w:val="0009657D"/>
    <w:rsid w:val="0009659A"/>
    <w:rsid w:val="0009659F"/>
    <w:rsid w:val="0009660D"/>
    <w:rsid w:val="000969B4"/>
    <w:rsid w:val="00096A17"/>
    <w:rsid w:val="00096B7C"/>
    <w:rsid w:val="00097032"/>
    <w:rsid w:val="00097182"/>
    <w:rsid w:val="000976A7"/>
    <w:rsid w:val="00097ECF"/>
    <w:rsid w:val="000A023A"/>
    <w:rsid w:val="000A09CA"/>
    <w:rsid w:val="000A0A3B"/>
    <w:rsid w:val="000A0C21"/>
    <w:rsid w:val="000A1226"/>
    <w:rsid w:val="000A1FF1"/>
    <w:rsid w:val="000A20ED"/>
    <w:rsid w:val="000A21E3"/>
    <w:rsid w:val="000A25F7"/>
    <w:rsid w:val="000A288E"/>
    <w:rsid w:val="000A2BF1"/>
    <w:rsid w:val="000A2D83"/>
    <w:rsid w:val="000A309F"/>
    <w:rsid w:val="000A381C"/>
    <w:rsid w:val="000A39D7"/>
    <w:rsid w:val="000A3B5D"/>
    <w:rsid w:val="000A3CC3"/>
    <w:rsid w:val="000A3DB5"/>
    <w:rsid w:val="000A3E52"/>
    <w:rsid w:val="000A3F9C"/>
    <w:rsid w:val="000A42A9"/>
    <w:rsid w:val="000A4455"/>
    <w:rsid w:val="000A445C"/>
    <w:rsid w:val="000A45CE"/>
    <w:rsid w:val="000A46B7"/>
    <w:rsid w:val="000A522E"/>
    <w:rsid w:val="000A5411"/>
    <w:rsid w:val="000A5462"/>
    <w:rsid w:val="000A57FC"/>
    <w:rsid w:val="000A5F1A"/>
    <w:rsid w:val="000A6444"/>
    <w:rsid w:val="000A6C16"/>
    <w:rsid w:val="000A715D"/>
    <w:rsid w:val="000A72FD"/>
    <w:rsid w:val="000A73BE"/>
    <w:rsid w:val="000A7709"/>
    <w:rsid w:val="000A77C1"/>
    <w:rsid w:val="000B0040"/>
    <w:rsid w:val="000B0260"/>
    <w:rsid w:val="000B068A"/>
    <w:rsid w:val="000B0766"/>
    <w:rsid w:val="000B07B0"/>
    <w:rsid w:val="000B0B91"/>
    <w:rsid w:val="000B1029"/>
    <w:rsid w:val="000B1425"/>
    <w:rsid w:val="000B15CB"/>
    <w:rsid w:val="000B1692"/>
    <w:rsid w:val="000B1696"/>
    <w:rsid w:val="000B1A9E"/>
    <w:rsid w:val="000B1D4E"/>
    <w:rsid w:val="000B1FFF"/>
    <w:rsid w:val="000B21EB"/>
    <w:rsid w:val="000B286C"/>
    <w:rsid w:val="000B2A01"/>
    <w:rsid w:val="000B2A5E"/>
    <w:rsid w:val="000B2D23"/>
    <w:rsid w:val="000B2FD2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7AF"/>
    <w:rsid w:val="000B591B"/>
    <w:rsid w:val="000B618C"/>
    <w:rsid w:val="000B6280"/>
    <w:rsid w:val="000B637E"/>
    <w:rsid w:val="000B6393"/>
    <w:rsid w:val="000B6527"/>
    <w:rsid w:val="000B654B"/>
    <w:rsid w:val="000B6A7E"/>
    <w:rsid w:val="000B6B7A"/>
    <w:rsid w:val="000B6CD4"/>
    <w:rsid w:val="000B6D86"/>
    <w:rsid w:val="000B6E9D"/>
    <w:rsid w:val="000B6F10"/>
    <w:rsid w:val="000B7061"/>
    <w:rsid w:val="000B7809"/>
    <w:rsid w:val="000B7AA6"/>
    <w:rsid w:val="000C01CF"/>
    <w:rsid w:val="000C0532"/>
    <w:rsid w:val="000C152A"/>
    <w:rsid w:val="000C176A"/>
    <w:rsid w:val="000C1EA1"/>
    <w:rsid w:val="000C1EE1"/>
    <w:rsid w:val="000C1FDA"/>
    <w:rsid w:val="000C2349"/>
    <w:rsid w:val="000C2913"/>
    <w:rsid w:val="000C2D04"/>
    <w:rsid w:val="000C2D5F"/>
    <w:rsid w:val="000C3B4D"/>
    <w:rsid w:val="000C3EB1"/>
    <w:rsid w:val="000C4BDB"/>
    <w:rsid w:val="000C4FA1"/>
    <w:rsid w:val="000C517B"/>
    <w:rsid w:val="000C5E1C"/>
    <w:rsid w:val="000C60EA"/>
    <w:rsid w:val="000C6A35"/>
    <w:rsid w:val="000C6B13"/>
    <w:rsid w:val="000C71C4"/>
    <w:rsid w:val="000C7250"/>
    <w:rsid w:val="000C757D"/>
    <w:rsid w:val="000C7877"/>
    <w:rsid w:val="000D01BE"/>
    <w:rsid w:val="000D0939"/>
    <w:rsid w:val="000D0E8C"/>
    <w:rsid w:val="000D0EFE"/>
    <w:rsid w:val="000D1EB8"/>
    <w:rsid w:val="000D21AF"/>
    <w:rsid w:val="000D2380"/>
    <w:rsid w:val="000D2E97"/>
    <w:rsid w:val="000D2FFB"/>
    <w:rsid w:val="000D327E"/>
    <w:rsid w:val="000D373E"/>
    <w:rsid w:val="000D390B"/>
    <w:rsid w:val="000D3E57"/>
    <w:rsid w:val="000D445B"/>
    <w:rsid w:val="000D45AB"/>
    <w:rsid w:val="000D49FA"/>
    <w:rsid w:val="000D4A1C"/>
    <w:rsid w:val="000D4EE0"/>
    <w:rsid w:val="000D51A6"/>
    <w:rsid w:val="000D53BC"/>
    <w:rsid w:val="000D54E0"/>
    <w:rsid w:val="000D5557"/>
    <w:rsid w:val="000D5B6B"/>
    <w:rsid w:val="000D5DB6"/>
    <w:rsid w:val="000D6048"/>
    <w:rsid w:val="000D60F7"/>
    <w:rsid w:val="000D631F"/>
    <w:rsid w:val="000D6B9F"/>
    <w:rsid w:val="000D6D50"/>
    <w:rsid w:val="000D6FE6"/>
    <w:rsid w:val="000D70C7"/>
    <w:rsid w:val="000D7296"/>
    <w:rsid w:val="000D7568"/>
    <w:rsid w:val="000D7840"/>
    <w:rsid w:val="000E0011"/>
    <w:rsid w:val="000E041D"/>
    <w:rsid w:val="000E06D1"/>
    <w:rsid w:val="000E07F6"/>
    <w:rsid w:val="000E0B95"/>
    <w:rsid w:val="000E1444"/>
    <w:rsid w:val="000E187E"/>
    <w:rsid w:val="000E18C5"/>
    <w:rsid w:val="000E18CA"/>
    <w:rsid w:val="000E1B9C"/>
    <w:rsid w:val="000E1FC9"/>
    <w:rsid w:val="000E23CA"/>
    <w:rsid w:val="000E2D28"/>
    <w:rsid w:val="000E3035"/>
    <w:rsid w:val="000E326F"/>
    <w:rsid w:val="000E338D"/>
    <w:rsid w:val="000E4044"/>
    <w:rsid w:val="000E40DE"/>
    <w:rsid w:val="000E453A"/>
    <w:rsid w:val="000E4788"/>
    <w:rsid w:val="000E4C37"/>
    <w:rsid w:val="000E4C84"/>
    <w:rsid w:val="000E4D92"/>
    <w:rsid w:val="000E544D"/>
    <w:rsid w:val="000E5BD0"/>
    <w:rsid w:val="000E62CE"/>
    <w:rsid w:val="000E7403"/>
    <w:rsid w:val="000E746F"/>
    <w:rsid w:val="000E7CEE"/>
    <w:rsid w:val="000F0231"/>
    <w:rsid w:val="000F0715"/>
    <w:rsid w:val="000F0B8F"/>
    <w:rsid w:val="000F0D9B"/>
    <w:rsid w:val="000F0F70"/>
    <w:rsid w:val="000F0FBF"/>
    <w:rsid w:val="000F11B8"/>
    <w:rsid w:val="000F13F1"/>
    <w:rsid w:val="000F14D6"/>
    <w:rsid w:val="000F2467"/>
    <w:rsid w:val="000F2576"/>
    <w:rsid w:val="000F2D88"/>
    <w:rsid w:val="000F3226"/>
    <w:rsid w:val="000F334B"/>
    <w:rsid w:val="000F37DF"/>
    <w:rsid w:val="000F40C4"/>
    <w:rsid w:val="000F431B"/>
    <w:rsid w:val="000F4C3C"/>
    <w:rsid w:val="000F4ECB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218"/>
    <w:rsid w:val="000F75A5"/>
    <w:rsid w:val="000F7C09"/>
    <w:rsid w:val="000F7F19"/>
    <w:rsid w:val="0010027B"/>
    <w:rsid w:val="001004EE"/>
    <w:rsid w:val="001006C0"/>
    <w:rsid w:val="0010073F"/>
    <w:rsid w:val="0010078E"/>
    <w:rsid w:val="00100C47"/>
    <w:rsid w:val="00101370"/>
    <w:rsid w:val="0010144E"/>
    <w:rsid w:val="00101671"/>
    <w:rsid w:val="001016DC"/>
    <w:rsid w:val="00101959"/>
    <w:rsid w:val="00101AE4"/>
    <w:rsid w:val="00101AE6"/>
    <w:rsid w:val="00101DA6"/>
    <w:rsid w:val="00101E06"/>
    <w:rsid w:val="00101E45"/>
    <w:rsid w:val="00102158"/>
    <w:rsid w:val="00102390"/>
    <w:rsid w:val="00102606"/>
    <w:rsid w:val="00102614"/>
    <w:rsid w:val="00102AEF"/>
    <w:rsid w:val="00102F6B"/>
    <w:rsid w:val="001031DF"/>
    <w:rsid w:val="00103497"/>
    <w:rsid w:val="0010353E"/>
    <w:rsid w:val="00103EF1"/>
    <w:rsid w:val="00104348"/>
    <w:rsid w:val="00104BF1"/>
    <w:rsid w:val="001050FD"/>
    <w:rsid w:val="00105308"/>
    <w:rsid w:val="001055C1"/>
    <w:rsid w:val="00105793"/>
    <w:rsid w:val="001058C9"/>
    <w:rsid w:val="00105A1B"/>
    <w:rsid w:val="00105C5D"/>
    <w:rsid w:val="00105D64"/>
    <w:rsid w:val="001062CF"/>
    <w:rsid w:val="00106306"/>
    <w:rsid w:val="00106E46"/>
    <w:rsid w:val="0010715E"/>
    <w:rsid w:val="00107D9F"/>
    <w:rsid w:val="0011005E"/>
    <w:rsid w:val="00110083"/>
    <w:rsid w:val="00110249"/>
    <w:rsid w:val="00110328"/>
    <w:rsid w:val="001103D1"/>
    <w:rsid w:val="001105E4"/>
    <w:rsid w:val="0011091F"/>
    <w:rsid w:val="00110B78"/>
    <w:rsid w:val="00110BF5"/>
    <w:rsid w:val="00110C2D"/>
    <w:rsid w:val="00110F90"/>
    <w:rsid w:val="00111079"/>
    <w:rsid w:val="00111273"/>
    <w:rsid w:val="0011140A"/>
    <w:rsid w:val="001118B0"/>
    <w:rsid w:val="0011279A"/>
    <w:rsid w:val="00112C74"/>
    <w:rsid w:val="00112F11"/>
    <w:rsid w:val="00112FC4"/>
    <w:rsid w:val="00113254"/>
    <w:rsid w:val="001133E0"/>
    <w:rsid w:val="00113883"/>
    <w:rsid w:val="00113F5B"/>
    <w:rsid w:val="00114746"/>
    <w:rsid w:val="00114E2A"/>
    <w:rsid w:val="00114FBA"/>
    <w:rsid w:val="001155C6"/>
    <w:rsid w:val="001157A3"/>
    <w:rsid w:val="0011581D"/>
    <w:rsid w:val="001158D4"/>
    <w:rsid w:val="00116345"/>
    <w:rsid w:val="001164D3"/>
    <w:rsid w:val="001165CE"/>
    <w:rsid w:val="0011677D"/>
    <w:rsid w:val="00116E3E"/>
    <w:rsid w:val="00116F31"/>
    <w:rsid w:val="00116F40"/>
    <w:rsid w:val="00117622"/>
    <w:rsid w:val="001178A2"/>
    <w:rsid w:val="00120123"/>
    <w:rsid w:val="00120A0B"/>
    <w:rsid w:val="00120B37"/>
    <w:rsid w:val="00120C82"/>
    <w:rsid w:val="00120EA5"/>
    <w:rsid w:val="00120F00"/>
    <w:rsid w:val="001216CF"/>
    <w:rsid w:val="00122380"/>
    <w:rsid w:val="00122732"/>
    <w:rsid w:val="0012316F"/>
    <w:rsid w:val="0012349B"/>
    <w:rsid w:val="001235C5"/>
    <w:rsid w:val="00123A87"/>
    <w:rsid w:val="001242FC"/>
    <w:rsid w:val="00124445"/>
    <w:rsid w:val="0012446E"/>
    <w:rsid w:val="001244E6"/>
    <w:rsid w:val="00124514"/>
    <w:rsid w:val="00124654"/>
    <w:rsid w:val="001250AA"/>
    <w:rsid w:val="001252FA"/>
    <w:rsid w:val="00125B6B"/>
    <w:rsid w:val="0012639D"/>
    <w:rsid w:val="00126889"/>
    <w:rsid w:val="00126BE0"/>
    <w:rsid w:val="001275CD"/>
    <w:rsid w:val="00127C7F"/>
    <w:rsid w:val="00130089"/>
    <w:rsid w:val="001302BA"/>
    <w:rsid w:val="00130431"/>
    <w:rsid w:val="00130633"/>
    <w:rsid w:val="0013091A"/>
    <w:rsid w:val="00130A02"/>
    <w:rsid w:val="00130ADC"/>
    <w:rsid w:val="00130AF6"/>
    <w:rsid w:val="001311E4"/>
    <w:rsid w:val="00131286"/>
    <w:rsid w:val="001313E3"/>
    <w:rsid w:val="0013199A"/>
    <w:rsid w:val="00131B4F"/>
    <w:rsid w:val="00131B63"/>
    <w:rsid w:val="00131C9E"/>
    <w:rsid w:val="0013204C"/>
    <w:rsid w:val="001320B8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087"/>
    <w:rsid w:val="00135191"/>
    <w:rsid w:val="0013563A"/>
    <w:rsid w:val="001357EE"/>
    <w:rsid w:val="00135839"/>
    <w:rsid w:val="0013590C"/>
    <w:rsid w:val="0013618D"/>
    <w:rsid w:val="001363DA"/>
    <w:rsid w:val="001367C3"/>
    <w:rsid w:val="001367E5"/>
    <w:rsid w:val="00136A99"/>
    <w:rsid w:val="00136E90"/>
    <w:rsid w:val="00136F7F"/>
    <w:rsid w:val="001375AD"/>
    <w:rsid w:val="0014012F"/>
    <w:rsid w:val="001401A4"/>
    <w:rsid w:val="001404EC"/>
    <w:rsid w:val="00140B2B"/>
    <w:rsid w:val="00140B35"/>
    <w:rsid w:val="00140B9F"/>
    <w:rsid w:val="00140F8C"/>
    <w:rsid w:val="001410ED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A20"/>
    <w:rsid w:val="00144C4A"/>
    <w:rsid w:val="00144D15"/>
    <w:rsid w:val="00144F02"/>
    <w:rsid w:val="001455E0"/>
    <w:rsid w:val="0014678B"/>
    <w:rsid w:val="00146971"/>
    <w:rsid w:val="00147048"/>
    <w:rsid w:val="00147DDE"/>
    <w:rsid w:val="001502CA"/>
    <w:rsid w:val="001503E1"/>
    <w:rsid w:val="0015083A"/>
    <w:rsid w:val="00150C97"/>
    <w:rsid w:val="00150DA2"/>
    <w:rsid w:val="001513E4"/>
    <w:rsid w:val="001513EB"/>
    <w:rsid w:val="00151516"/>
    <w:rsid w:val="001516FD"/>
    <w:rsid w:val="00151930"/>
    <w:rsid w:val="00151940"/>
    <w:rsid w:val="00151E55"/>
    <w:rsid w:val="00152350"/>
    <w:rsid w:val="001526D7"/>
    <w:rsid w:val="0015270B"/>
    <w:rsid w:val="001527D6"/>
    <w:rsid w:val="0015310E"/>
    <w:rsid w:val="001538FE"/>
    <w:rsid w:val="00153D94"/>
    <w:rsid w:val="00154261"/>
    <w:rsid w:val="00154289"/>
    <w:rsid w:val="0015475B"/>
    <w:rsid w:val="00154791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572D0"/>
    <w:rsid w:val="00157886"/>
    <w:rsid w:val="00157C57"/>
    <w:rsid w:val="001601A1"/>
    <w:rsid w:val="001605A9"/>
    <w:rsid w:val="001608DC"/>
    <w:rsid w:val="00160ACF"/>
    <w:rsid w:val="00160BCA"/>
    <w:rsid w:val="00160E9A"/>
    <w:rsid w:val="0016162F"/>
    <w:rsid w:val="00161634"/>
    <w:rsid w:val="00161D1C"/>
    <w:rsid w:val="00161DCC"/>
    <w:rsid w:val="00162379"/>
    <w:rsid w:val="0016248D"/>
    <w:rsid w:val="00162590"/>
    <w:rsid w:val="00162E5E"/>
    <w:rsid w:val="0016348D"/>
    <w:rsid w:val="00163BB5"/>
    <w:rsid w:val="00163CC0"/>
    <w:rsid w:val="00164960"/>
    <w:rsid w:val="00164E2F"/>
    <w:rsid w:val="00165146"/>
    <w:rsid w:val="001651E0"/>
    <w:rsid w:val="0016538C"/>
    <w:rsid w:val="0016557C"/>
    <w:rsid w:val="00165659"/>
    <w:rsid w:val="00165A41"/>
    <w:rsid w:val="0016603F"/>
    <w:rsid w:val="001666B3"/>
    <w:rsid w:val="00166953"/>
    <w:rsid w:val="00167339"/>
    <w:rsid w:val="00167885"/>
    <w:rsid w:val="00167CD9"/>
    <w:rsid w:val="00167D7E"/>
    <w:rsid w:val="00167DCD"/>
    <w:rsid w:val="00170486"/>
    <w:rsid w:val="001704BB"/>
    <w:rsid w:val="00170C4B"/>
    <w:rsid w:val="0017100B"/>
    <w:rsid w:val="00171277"/>
    <w:rsid w:val="001716C3"/>
    <w:rsid w:val="00171791"/>
    <w:rsid w:val="00171B38"/>
    <w:rsid w:val="00171F3A"/>
    <w:rsid w:val="00172D7B"/>
    <w:rsid w:val="001733BD"/>
    <w:rsid w:val="00173BD7"/>
    <w:rsid w:val="0017408E"/>
    <w:rsid w:val="00174102"/>
    <w:rsid w:val="00174143"/>
    <w:rsid w:val="00174A15"/>
    <w:rsid w:val="00174F6D"/>
    <w:rsid w:val="00175236"/>
    <w:rsid w:val="00175579"/>
    <w:rsid w:val="00175AB8"/>
    <w:rsid w:val="00176550"/>
    <w:rsid w:val="0017655D"/>
    <w:rsid w:val="00177156"/>
    <w:rsid w:val="00177D18"/>
    <w:rsid w:val="00177F33"/>
    <w:rsid w:val="001800FA"/>
    <w:rsid w:val="00180142"/>
    <w:rsid w:val="001804E5"/>
    <w:rsid w:val="00180F51"/>
    <w:rsid w:val="00181450"/>
    <w:rsid w:val="001815A9"/>
    <w:rsid w:val="00181616"/>
    <w:rsid w:val="00181A26"/>
    <w:rsid w:val="00182539"/>
    <w:rsid w:val="00182716"/>
    <w:rsid w:val="001829C2"/>
    <w:rsid w:val="00182A84"/>
    <w:rsid w:val="00182B1A"/>
    <w:rsid w:val="00182CE4"/>
    <w:rsid w:val="001835BB"/>
    <w:rsid w:val="001839FB"/>
    <w:rsid w:val="001841D3"/>
    <w:rsid w:val="0018447B"/>
    <w:rsid w:val="001847B4"/>
    <w:rsid w:val="0018592F"/>
    <w:rsid w:val="00185AC9"/>
    <w:rsid w:val="00185BD0"/>
    <w:rsid w:val="00186268"/>
    <w:rsid w:val="00186784"/>
    <w:rsid w:val="00187CCB"/>
    <w:rsid w:val="00187D7D"/>
    <w:rsid w:val="00187EB4"/>
    <w:rsid w:val="0019015A"/>
    <w:rsid w:val="0019048D"/>
    <w:rsid w:val="00190515"/>
    <w:rsid w:val="00190526"/>
    <w:rsid w:val="00190D90"/>
    <w:rsid w:val="00190F1C"/>
    <w:rsid w:val="0019112C"/>
    <w:rsid w:val="00191220"/>
    <w:rsid w:val="0019149F"/>
    <w:rsid w:val="0019172A"/>
    <w:rsid w:val="0019188E"/>
    <w:rsid w:val="001919D9"/>
    <w:rsid w:val="00191D29"/>
    <w:rsid w:val="00191D62"/>
    <w:rsid w:val="001923D7"/>
    <w:rsid w:val="00192713"/>
    <w:rsid w:val="00192BAF"/>
    <w:rsid w:val="001936EE"/>
    <w:rsid w:val="00193F01"/>
    <w:rsid w:val="0019410B"/>
    <w:rsid w:val="00194540"/>
    <w:rsid w:val="001950E4"/>
    <w:rsid w:val="0019537C"/>
    <w:rsid w:val="001955CA"/>
    <w:rsid w:val="00195B9E"/>
    <w:rsid w:val="00195C00"/>
    <w:rsid w:val="00195DF1"/>
    <w:rsid w:val="00195F6E"/>
    <w:rsid w:val="0019611B"/>
    <w:rsid w:val="00196211"/>
    <w:rsid w:val="00196C2D"/>
    <w:rsid w:val="0019741B"/>
    <w:rsid w:val="0019753A"/>
    <w:rsid w:val="00197994"/>
    <w:rsid w:val="00197B15"/>
    <w:rsid w:val="001A0046"/>
    <w:rsid w:val="001A025B"/>
    <w:rsid w:val="001A0682"/>
    <w:rsid w:val="001A0F66"/>
    <w:rsid w:val="001A10BF"/>
    <w:rsid w:val="001A121B"/>
    <w:rsid w:val="001A1517"/>
    <w:rsid w:val="001A17A2"/>
    <w:rsid w:val="001A23BF"/>
    <w:rsid w:val="001A2466"/>
    <w:rsid w:val="001A256A"/>
    <w:rsid w:val="001A25F6"/>
    <w:rsid w:val="001A27A0"/>
    <w:rsid w:val="001A2AC6"/>
    <w:rsid w:val="001A2CC0"/>
    <w:rsid w:val="001A2D7F"/>
    <w:rsid w:val="001A398F"/>
    <w:rsid w:val="001A3A6C"/>
    <w:rsid w:val="001A3EC6"/>
    <w:rsid w:val="001A41E8"/>
    <w:rsid w:val="001A43A1"/>
    <w:rsid w:val="001A440D"/>
    <w:rsid w:val="001A4458"/>
    <w:rsid w:val="001A4736"/>
    <w:rsid w:val="001A48EF"/>
    <w:rsid w:val="001A5077"/>
    <w:rsid w:val="001A5D45"/>
    <w:rsid w:val="001A5F04"/>
    <w:rsid w:val="001A6144"/>
    <w:rsid w:val="001A6515"/>
    <w:rsid w:val="001A69D1"/>
    <w:rsid w:val="001A6A79"/>
    <w:rsid w:val="001A6DEE"/>
    <w:rsid w:val="001A742B"/>
    <w:rsid w:val="001A7C36"/>
    <w:rsid w:val="001A7D01"/>
    <w:rsid w:val="001B0265"/>
    <w:rsid w:val="001B02AD"/>
    <w:rsid w:val="001B113A"/>
    <w:rsid w:val="001B12E7"/>
    <w:rsid w:val="001B162A"/>
    <w:rsid w:val="001B184E"/>
    <w:rsid w:val="001B1A1F"/>
    <w:rsid w:val="001B20FE"/>
    <w:rsid w:val="001B218F"/>
    <w:rsid w:val="001B2644"/>
    <w:rsid w:val="001B2C94"/>
    <w:rsid w:val="001B2CED"/>
    <w:rsid w:val="001B2CF0"/>
    <w:rsid w:val="001B3994"/>
    <w:rsid w:val="001B3D26"/>
    <w:rsid w:val="001B40AD"/>
    <w:rsid w:val="001B41A7"/>
    <w:rsid w:val="001B437B"/>
    <w:rsid w:val="001B46EA"/>
    <w:rsid w:val="001B47FD"/>
    <w:rsid w:val="001B4CE2"/>
    <w:rsid w:val="001B516A"/>
    <w:rsid w:val="001B55F7"/>
    <w:rsid w:val="001B59D3"/>
    <w:rsid w:val="001B5D07"/>
    <w:rsid w:val="001B66E7"/>
    <w:rsid w:val="001B695D"/>
    <w:rsid w:val="001B6CA3"/>
    <w:rsid w:val="001B7B47"/>
    <w:rsid w:val="001B7D66"/>
    <w:rsid w:val="001C00B9"/>
    <w:rsid w:val="001C07EF"/>
    <w:rsid w:val="001C0E25"/>
    <w:rsid w:val="001C11C3"/>
    <w:rsid w:val="001C2674"/>
    <w:rsid w:val="001C2726"/>
    <w:rsid w:val="001C283F"/>
    <w:rsid w:val="001C2C33"/>
    <w:rsid w:val="001C2D64"/>
    <w:rsid w:val="001C340C"/>
    <w:rsid w:val="001C38CE"/>
    <w:rsid w:val="001C3A07"/>
    <w:rsid w:val="001C3DB7"/>
    <w:rsid w:val="001C466E"/>
    <w:rsid w:val="001C5037"/>
    <w:rsid w:val="001C51A6"/>
    <w:rsid w:val="001C5263"/>
    <w:rsid w:val="001C52EA"/>
    <w:rsid w:val="001C54A1"/>
    <w:rsid w:val="001C56B4"/>
    <w:rsid w:val="001C5835"/>
    <w:rsid w:val="001C5B03"/>
    <w:rsid w:val="001C5C51"/>
    <w:rsid w:val="001C5DB0"/>
    <w:rsid w:val="001C5E1D"/>
    <w:rsid w:val="001C6133"/>
    <w:rsid w:val="001C65C8"/>
    <w:rsid w:val="001C6C1A"/>
    <w:rsid w:val="001C7185"/>
    <w:rsid w:val="001D06EB"/>
    <w:rsid w:val="001D0A63"/>
    <w:rsid w:val="001D0DFE"/>
    <w:rsid w:val="001D0E75"/>
    <w:rsid w:val="001D1405"/>
    <w:rsid w:val="001D149B"/>
    <w:rsid w:val="001D1921"/>
    <w:rsid w:val="001D1DAF"/>
    <w:rsid w:val="001D23A5"/>
    <w:rsid w:val="001D24E6"/>
    <w:rsid w:val="001D2956"/>
    <w:rsid w:val="001D2E23"/>
    <w:rsid w:val="001D3105"/>
    <w:rsid w:val="001D3516"/>
    <w:rsid w:val="001D363D"/>
    <w:rsid w:val="001D3A50"/>
    <w:rsid w:val="001D3A53"/>
    <w:rsid w:val="001D409A"/>
    <w:rsid w:val="001D4799"/>
    <w:rsid w:val="001D47E2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CDC"/>
    <w:rsid w:val="001D6DE7"/>
    <w:rsid w:val="001D70AA"/>
    <w:rsid w:val="001D70B8"/>
    <w:rsid w:val="001D7A54"/>
    <w:rsid w:val="001D7A8E"/>
    <w:rsid w:val="001D7B9C"/>
    <w:rsid w:val="001E0163"/>
    <w:rsid w:val="001E05D7"/>
    <w:rsid w:val="001E153F"/>
    <w:rsid w:val="001E15A8"/>
    <w:rsid w:val="001E1842"/>
    <w:rsid w:val="001E18D7"/>
    <w:rsid w:val="001E1B26"/>
    <w:rsid w:val="001E1E5F"/>
    <w:rsid w:val="001E1EA9"/>
    <w:rsid w:val="001E1F16"/>
    <w:rsid w:val="001E209F"/>
    <w:rsid w:val="001E28CA"/>
    <w:rsid w:val="001E2B2B"/>
    <w:rsid w:val="001E2D49"/>
    <w:rsid w:val="001E31FF"/>
    <w:rsid w:val="001E35B0"/>
    <w:rsid w:val="001E3652"/>
    <w:rsid w:val="001E36D8"/>
    <w:rsid w:val="001E3CA1"/>
    <w:rsid w:val="001E479A"/>
    <w:rsid w:val="001E4932"/>
    <w:rsid w:val="001E4B40"/>
    <w:rsid w:val="001E5112"/>
    <w:rsid w:val="001E5455"/>
    <w:rsid w:val="001E5A4E"/>
    <w:rsid w:val="001E6200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1A7C"/>
    <w:rsid w:val="001F207B"/>
    <w:rsid w:val="001F21C4"/>
    <w:rsid w:val="001F2538"/>
    <w:rsid w:val="001F2C4C"/>
    <w:rsid w:val="001F2D17"/>
    <w:rsid w:val="001F3572"/>
    <w:rsid w:val="001F35F3"/>
    <w:rsid w:val="001F3C12"/>
    <w:rsid w:val="001F4070"/>
    <w:rsid w:val="001F40FA"/>
    <w:rsid w:val="001F47B6"/>
    <w:rsid w:val="001F4AF0"/>
    <w:rsid w:val="001F4FEE"/>
    <w:rsid w:val="001F5160"/>
    <w:rsid w:val="001F53DF"/>
    <w:rsid w:val="001F5623"/>
    <w:rsid w:val="001F5707"/>
    <w:rsid w:val="001F5786"/>
    <w:rsid w:val="001F5B03"/>
    <w:rsid w:val="001F5CD3"/>
    <w:rsid w:val="001F68A3"/>
    <w:rsid w:val="001F70E2"/>
    <w:rsid w:val="001F780A"/>
    <w:rsid w:val="001F7975"/>
    <w:rsid w:val="00200B73"/>
    <w:rsid w:val="00201060"/>
    <w:rsid w:val="0020109B"/>
    <w:rsid w:val="00201612"/>
    <w:rsid w:val="00201B3A"/>
    <w:rsid w:val="00201BE5"/>
    <w:rsid w:val="00201DC0"/>
    <w:rsid w:val="00202347"/>
    <w:rsid w:val="00202AA8"/>
    <w:rsid w:val="00203311"/>
    <w:rsid w:val="00203956"/>
    <w:rsid w:val="00203EB3"/>
    <w:rsid w:val="002040D3"/>
    <w:rsid w:val="002041A7"/>
    <w:rsid w:val="00204342"/>
    <w:rsid w:val="002044C0"/>
    <w:rsid w:val="00204CB6"/>
    <w:rsid w:val="00204EEC"/>
    <w:rsid w:val="002050A0"/>
    <w:rsid w:val="002051B4"/>
    <w:rsid w:val="00205602"/>
    <w:rsid w:val="002057AE"/>
    <w:rsid w:val="00205D26"/>
    <w:rsid w:val="00205E55"/>
    <w:rsid w:val="00205E74"/>
    <w:rsid w:val="00205E9B"/>
    <w:rsid w:val="0020639D"/>
    <w:rsid w:val="002064D4"/>
    <w:rsid w:val="0020652A"/>
    <w:rsid w:val="002067A1"/>
    <w:rsid w:val="00206823"/>
    <w:rsid w:val="00207550"/>
    <w:rsid w:val="0020772B"/>
    <w:rsid w:val="00207F4A"/>
    <w:rsid w:val="00210063"/>
    <w:rsid w:val="00210109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6CF"/>
    <w:rsid w:val="00213845"/>
    <w:rsid w:val="00213E0E"/>
    <w:rsid w:val="002140EF"/>
    <w:rsid w:val="00214113"/>
    <w:rsid w:val="00214779"/>
    <w:rsid w:val="002149DD"/>
    <w:rsid w:val="00214A49"/>
    <w:rsid w:val="00214B50"/>
    <w:rsid w:val="00214B60"/>
    <w:rsid w:val="00215098"/>
    <w:rsid w:val="002155D5"/>
    <w:rsid w:val="00215CB1"/>
    <w:rsid w:val="00215E2E"/>
    <w:rsid w:val="002162B2"/>
    <w:rsid w:val="002164AC"/>
    <w:rsid w:val="00216641"/>
    <w:rsid w:val="00216982"/>
    <w:rsid w:val="00216A12"/>
    <w:rsid w:val="00216B98"/>
    <w:rsid w:val="00216C66"/>
    <w:rsid w:val="002170BC"/>
    <w:rsid w:val="002172A3"/>
    <w:rsid w:val="00217A66"/>
    <w:rsid w:val="00220541"/>
    <w:rsid w:val="00220BF5"/>
    <w:rsid w:val="00221761"/>
    <w:rsid w:val="00221A6C"/>
    <w:rsid w:val="002227EF"/>
    <w:rsid w:val="00222887"/>
    <w:rsid w:val="00222C83"/>
    <w:rsid w:val="0022306B"/>
    <w:rsid w:val="00223369"/>
    <w:rsid w:val="00223484"/>
    <w:rsid w:val="00223BCE"/>
    <w:rsid w:val="00223C39"/>
    <w:rsid w:val="002241DE"/>
    <w:rsid w:val="0022421A"/>
    <w:rsid w:val="002242CB"/>
    <w:rsid w:val="002244D9"/>
    <w:rsid w:val="00224836"/>
    <w:rsid w:val="00224AF4"/>
    <w:rsid w:val="00224BD8"/>
    <w:rsid w:val="0022508B"/>
    <w:rsid w:val="00225582"/>
    <w:rsid w:val="00225934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1AD8"/>
    <w:rsid w:val="00232305"/>
    <w:rsid w:val="00232352"/>
    <w:rsid w:val="002328ED"/>
    <w:rsid w:val="00232E18"/>
    <w:rsid w:val="00232FC0"/>
    <w:rsid w:val="0023318E"/>
    <w:rsid w:val="0023334D"/>
    <w:rsid w:val="00233922"/>
    <w:rsid w:val="00233E23"/>
    <w:rsid w:val="00233E55"/>
    <w:rsid w:val="00233EE5"/>
    <w:rsid w:val="00234038"/>
    <w:rsid w:val="002346BB"/>
    <w:rsid w:val="00234B55"/>
    <w:rsid w:val="00234E0D"/>
    <w:rsid w:val="00235068"/>
    <w:rsid w:val="0023534D"/>
    <w:rsid w:val="00235797"/>
    <w:rsid w:val="00235B98"/>
    <w:rsid w:val="00236027"/>
    <w:rsid w:val="00236A4B"/>
    <w:rsid w:val="00237137"/>
    <w:rsid w:val="00237308"/>
    <w:rsid w:val="0023749B"/>
    <w:rsid w:val="002378E0"/>
    <w:rsid w:val="00240476"/>
    <w:rsid w:val="002406CF"/>
    <w:rsid w:val="002408F8"/>
    <w:rsid w:val="0024098D"/>
    <w:rsid w:val="00240999"/>
    <w:rsid w:val="00240C81"/>
    <w:rsid w:val="00240E03"/>
    <w:rsid w:val="00240EB0"/>
    <w:rsid w:val="00241333"/>
    <w:rsid w:val="002419B2"/>
    <w:rsid w:val="00241D29"/>
    <w:rsid w:val="00241DB2"/>
    <w:rsid w:val="00241F94"/>
    <w:rsid w:val="00242458"/>
    <w:rsid w:val="00242BBB"/>
    <w:rsid w:val="00242C80"/>
    <w:rsid w:val="002436C5"/>
    <w:rsid w:val="002437D2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3B3"/>
    <w:rsid w:val="002507D4"/>
    <w:rsid w:val="00250A9B"/>
    <w:rsid w:val="0025111C"/>
    <w:rsid w:val="00251729"/>
    <w:rsid w:val="002518BC"/>
    <w:rsid w:val="00251DDD"/>
    <w:rsid w:val="00252040"/>
    <w:rsid w:val="00252840"/>
    <w:rsid w:val="002528E3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5543"/>
    <w:rsid w:val="002567CC"/>
    <w:rsid w:val="00256C98"/>
    <w:rsid w:val="00256EB9"/>
    <w:rsid w:val="0025742A"/>
    <w:rsid w:val="00257D7C"/>
    <w:rsid w:val="002604B0"/>
    <w:rsid w:val="00260C06"/>
    <w:rsid w:val="00260E14"/>
    <w:rsid w:val="00260F90"/>
    <w:rsid w:val="00261272"/>
    <w:rsid w:val="00261445"/>
    <w:rsid w:val="0026148B"/>
    <w:rsid w:val="0026175E"/>
    <w:rsid w:val="0026187F"/>
    <w:rsid w:val="00261B01"/>
    <w:rsid w:val="00261CE2"/>
    <w:rsid w:val="00261D33"/>
    <w:rsid w:val="002622AA"/>
    <w:rsid w:val="00262907"/>
    <w:rsid w:val="00262BBF"/>
    <w:rsid w:val="002635A6"/>
    <w:rsid w:val="00263DB2"/>
    <w:rsid w:val="00263F50"/>
    <w:rsid w:val="002640B4"/>
    <w:rsid w:val="0026415A"/>
    <w:rsid w:val="0026448C"/>
    <w:rsid w:val="00264507"/>
    <w:rsid w:val="0026458F"/>
    <w:rsid w:val="00264651"/>
    <w:rsid w:val="00264B9B"/>
    <w:rsid w:val="0026501F"/>
    <w:rsid w:val="0026566A"/>
    <w:rsid w:val="0026596E"/>
    <w:rsid w:val="00265D25"/>
    <w:rsid w:val="002663A9"/>
    <w:rsid w:val="00266457"/>
    <w:rsid w:val="002669BC"/>
    <w:rsid w:val="00266FF3"/>
    <w:rsid w:val="00267066"/>
    <w:rsid w:val="00267123"/>
    <w:rsid w:val="00267302"/>
    <w:rsid w:val="00270218"/>
    <w:rsid w:val="00270648"/>
    <w:rsid w:val="002709DA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3593"/>
    <w:rsid w:val="00274047"/>
    <w:rsid w:val="00274215"/>
    <w:rsid w:val="002747D9"/>
    <w:rsid w:val="00274F1B"/>
    <w:rsid w:val="00274FF8"/>
    <w:rsid w:val="002752A1"/>
    <w:rsid w:val="0027534B"/>
    <w:rsid w:val="00275450"/>
    <w:rsid w:val="00275882"/>
    <w:rsid w:val="00276156"/>
    <w:rsid w:val="00276328"/>
    <w:rsid w:val="00276C3E"/>
    <w:rsid w:val="0027726D"/>
    <w:rsid w:val="00277409"/>
    <w:rsid w:val="00277CAC"/>
    <w:rsid w:val="00280318"/>
    <w:rsid w:val="002805A1"/>
    <w:rsid w:val="002805A4"/>
    <w:rsid w:val="0028086E"/>
    <w:rsid w:val="0028098E"/>
    <w:rsid w:val="00280A5D"/>
    <w:rsid w:val="00280C6F"/>
    <w:rsid w:val="00280D06"/>
    <w:rsid w:val="00281433"/>
    <w:rsid w:val="002814E3"/>
    <w:rsid w:val="00281B9E"/>
    <w:rsid w:val="00281C51"/>
    <w:rsid w:val="00281D3B"/>
    <w:rsid w:val="00282436"/>
    <w:rsid w:val="00282A96"/>
    <w:rsid w:val="00282BF7"/>
    <w:rsid w:val="00283468"/>
    <w:rsid w:val="00283570"/>
    <w:rsid w:val="002839C6"/>
    <w:rsid w:val="00284214"/>
    <w:rsid w:val="00284376"/>
    <w:rsid w:val="00284574"/>
    <w:rsid w:val="00284882"/>
    <w:rsid w:val="00284DFA"/>
    <w:rsid w:val="002851E1"/>
    <w:rsid w:val="0028536E"/>
    <w:rsid w:val="00285A30"/>
    <w:rsid w:val="00285EE4"/>
    <w:rsid w:val="002861F5"/>
    <w:rsid w:val="0028636F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1FDC"/>
    <w:rsid w:val="002920C1"/>
    <w:rsid w:val="0029269B"/>
    <w:rsid w:val="00292726"/>
    <w:rsid w:val="00292C3E"/>
    <w:rsid w:val="00293037"/>
    <w:rsid w:val="00293247"/>
    <w:rsid w:val="00293271"/>
    <w:rsid w:val="00293819"/>
    <w:rsid w:val="0029418B"/>
    <w:rsid w:val="00294523"/>
    <w:rsid w:val="002949F3"/>
    <w:rsid w:val="00294D64"/>
    <w:rsid w:val="002958F2"/>
    <w:rsid w:val="00295B59"/>
    <w:rsid w:val="00295D78"/>
    <w:rsid w:val="002968A6"/>
    <w:rsid w:val="002973CB"/>
    <w:rsid w:val="002A0610"/>
    <w:rsid w:val="002A0E67"/>
    <w:rsid w:val="002A1791"/>
    <w:rsid w:val="002A1CBB"/>
    <w:rsid w:val="002A2068"/>
    <w:rsid w:val="002A272A"/>
    <w:rsid w:val="002A2996"/>
    <w:rsid w:val="002A2CEC"/>
    <w:rsid w:val="002A2F6C"/>
    <w:rsid w:val="002A2F79"/>
    <w:rsid w:val="002A3287"/>
    <w:rsid w:val="002A380A"/>
    <w:rsid w:val="002A3822"/>
    <w:rsid w:val="002A3C17"/>
    <w:rsid w:val="002A4527"/>
    <w:rsid w:val="002A514B"/>
    <w:rsid w:val="002A5383"/>
    <w:rsid w:val="002A5B5B"/>
    <w:rsid w:val="002A5B87"/>
    <w:rsid w:val="002A5E4F"/>
    <w:rsid w:val="002A5E85"/>
    <w:rsid w:val="002A7489"/>
    <w:rsid w:val="002A7C8D"/>
    <w:rsid w:val="002B0F65"/>
    <w:rsid w:val="002B174D"/>
    <w:rsid w:val="002B17B2"/>
    <w:rsid w:val="002B1831"/>
    <w:rsid w:val="002B1F04"/>
    <w:rsid w:val="002B3035"/>
    <w:rsid w:val="002B3258"/>
    <w:rsid w:val="002B3EFD"/>
    <w:rsid w:val="002B450D"/>
    <w:rsid w:val="002B5407"/>
    <w:rsid w:val="002B567A"/>
    <w:rsid w:val="002B5CE0"/>
    <w:rsid w:val="002B5D2B"/>
    <w:rsid w:val="002B5DF1"/>
    <w:rsid w:val="002B649F"/>
    <w:rsid w:val="002B6794"/>
    <w:rsid w:val="002B67E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16F9"/>
    <w:rsid w:val="002C218D"/>
    <w:rsid w:val="002C2206"/>
    <w:rsid w:val="002C237E"/>
    <w:rsid w:val="002C2B3A"/>
    <w:rsid w:val="002C37AC"/>
    <w:rsid w:val="002C3AE7"/>
    <w:rsid w:val="002C423E"/>
    <w:rsid w:val="002C42E9"/>
    <w:rsid w:val="002C4B52"/>
    <w:rsid w:val="002C4B62"/>
    <w:rsid w:val="002C4E7B"/>
    <w:rsid w:val="002C4F41"/>
    <w:rsid w:val="002C5E2A"/>
    <w:rsid w:val="002C6500"/>
    <w:rsid w:val="002C6503"/>
    <w:rsid w:val="002C6594"/>
    <w:rsid w:val="002C6A2B"/>
    <w:rsid w:val="002C7785"/>
    <w:rsid w:val="002C7F74"/>
    <w:rsid w:val="002C7FCF"/>
    <w:rsid w:val="002D032E"/>
    <w:rsid w:val="002D0D23"/>
    <w:rsid w:val="002D1683"/>
    <w:rsid w:val="002D17C8"/>
    <w:rsid w:val="002D18A6"/>
    <w:rsid w:val="002D1C36"/>
    <w:rsid w:val="002D1E0C"/>
    <w:rsid w:val="002D1E61"/>
    <w:rsid w:val="002D1EBD"/>
    <w:rsid w:val="002D247D"/>
    <w:rsid w:val="002D303D"/>
    <w:rsid w:val="002D310E"/>
    <w:rsid w:val="002D357C"/>
    <w:rsid w:val="002D3FA3"/>
    <w:rsid w:val="002D410A"/>
    <w:rsid w:val="002D466E"/>
    <w:rsid w:val="002D479F"/>
    <w:rsid w:val="002D564A"/>
    <w:rsid w:val="002D5AFC"/>
    <w:rsid w:val="002D62F6"/>
    <w:rsid w:val="002D65D9"/>
    <w:rsid w:val="002D7D05"/>
    <w:rsid w:val="002D7DF6"/>
    <w:rsid w:val="002E074B"/>
    <w:rsid w:val="002E1893"/>
    <w:rsid w:val="002E1915"/>
    <w:rsid w:val="002E1BA9"/>
    <w:rsid w:val="002E1F79"/>
    <w:rsid w:val="002E389B"/>
    <w:rsid w:val="002E3B86"/>
    <w:rsid w:val="002E3C02"/>
    <w:rsid w:val="002E3E51"/>
    <w:rsid w:val="002E4128"/>
    <w:rsid w:val="002E418A"/>
    <w:rsid w:val="002E41CA"/>
    <w:rsid w:val="002E4DCE"/>
    <w:rsid w:val="002E51F7"/>
    <w:rsid w:val="002E58E6"/>
    <w:rsid w:val="002E592C"/>
    <w:rsid w:val="002E5BF5"/>
    <w:rsid w:val="002E64A7"/>
    <w:rsid w:val="002E713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94C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572"/>
    <w:rsid w:val="002F5641"/>
    <w:rsid w:val="002F5647"/>
    <w:rsid w:val="002F5800"/>
    <w:rsid w:val="002F5E56"/>
    <w:rsid w:val="002F5E78"/>
    <w:rsid w:val="002F6028"/>
    <w:rsid w:val="002F60D7"/>
    <w:rsid w:val="002F70EA"/>
    <w:rsid w:val="002F719D"/>
    <w:rsid w:val="002F7621"/>
    <w:rsid w:val="002F7AFD"/>
    <w:rsid w:val="002F7B00"/>
    <w:rsid w:val="0030029D"/>
    <w:rsid w:val="00300F4F"/>
    <w:rsid w:val="0030187E"/>
    <w:rsid w:val="00301B2F"/>
    <w:rsid w:val="003020C8"/>
    <w:rsid w:val="003021C1"/>
    <w:rsid w:val="00302203"/>
    <w:rsid w:val="0030246A"/>
    <w:rsid w:val="0030262C"/>
    <w:rsid w:val="00302836"/>
    <w:rsid w:val="00302CEF"/>
    <w:rsid w:val="0030300A"/>
    <w:rsid w:val="00303492"/>
    <w:rsid w:val="003035F8"/>
    <w:rsid w:val="003039B0"/>
    <w:rsid w:val="00304637"/>
    <w:rsid w:val="00304889"/>
    <w:rsid w:val="00304CB4"/>
    <w:rsid w:val="00304F98"/>
    <w:rsid w:val="00304FF5"/>
    <w:rsid w:val="00305292"/>
    <w:rsid w:val="003060AB"/>
    <w:rsid w:val="003063E4"/>
    <w:rsid w:val="00306BE8"/>
    <w:rsid w:val="00306D20"/>
    <w:rsid w:val="00306FED"/>
    <w:rsid w:val="003116E6"/>
    <w:rsid w:val="00311840"/>
    <w:rsid w:val="00311BEB"/>
    <w:rsid w:val="00311E14"/>
    <w:rsid w:val="00312DE7"/>
    <w:rsid w:val="0031303B"/>
    <w:rsid w:val="003130EA"/>
    <w:rsid w:val="00313920"/>
    <w:rsid w:val="00313AA2"/>
    <w:rsid w:val="00313F5D"/>
    <w:rsid w:val="003145B1"/>
    <w:rsid w:val="00314BDB"/>
    <w:rsid w:val="00315449"/>
    <w:rsid w:val="00315953"/>
    <w:rsid w:val="00316392"/>
    <w:rsid w:val="00316583"/>
    <w:rsid w:val="00316924"/>
    <w:rsid w:val="00317651"/>
    <w:rsid w:val="003209EE"/>
    <w:rsid w:val="00320C4B"/>
    <w:rsid w:val="00321642"/>
    <w:rsid w:val="00321803"/>
    <w:rsid w:val="0032199C"/>
    <w:rsid w:val="00321D60"/>
    <w:rsid w:val="0032210A"/>
    <w:rsid w:val="00322187"/>
    <w:rsid w:val="0032219D"/>
    <w:rsid w:val="0032223E"/>
    <w:rsid w:val="00322262"/>
    <w:rsid w:val="0032231B"/>
    <w:rsid w:val="003228A6"/>
    <w:rsid w:val="003228AC"/>
    <w:rsid w:val="00322957"/>
    <w:rsid w:val="003238FD"/>
    <w:rsid w:val="00323C10"/>
    <w:rsid w:val="00323DFB"/>
    <w:rsid w:val="00324357"/>
    <w:rsid w:val="00324498"/>
    <w:rsid w:val="003247A2"/>
    <w:rsid w:val="003247CB"/>
    <w:rsid w:val="0032482B"/>
    <w:rsid w:val="00324AAA"/>
    <w:rsid w:val="00324E65"/>
    <w:rsid w:val="0032525B"/>
    <w:rsid w:val="003256C1"/>
    <w:rsid w:val="003259C3"/>
    <w:rsid w:val="00325DE7"/>
    <w:rsid w:val="003261CD"/>
    <w:rsid w:val="0032659A"/>
    <w:rsid w:val="003268A4"/>
    <w:rsid w:val="003268FD"/>
    <w:rsid w:val="003270F4"/>
    <w:rsid w:val="003304E4"/>
    <w:rsid w:val="003316BB"/>
    <w:rsid w:val="003318F2"/>
    <w:rsid w:val="00331C4E"/>
    <w:rsid w:val="00331D97"/>
    <w:rsid w:val="00331F2F"/>
    <w:rsid w:val="00331FD2"/>
    <w:rsid w:val="0033214C"/>
    <w:rsid w:val="00332972"/>
    <w:rsid w:val="00332A9F"/>
    <w:rsid w:val="00332F6B"/>
    <w:rsid w:val="003330C3"/>
    <w:rsid w:val="0033386B"/>
    <w:rsid w:val="00333B3A"/>
    <w:rsid w:val="00333D02"/>
    <w:rsid w:val="00333ECA"/>
    <w:rsid w:val="00333FA6"/>
    <w:rsid w:val="00334298"/>
    <w:rsid w:val="0033429B"/>
    <w:rsid w:val="003344E2"/>
    <w:rsid w:val="003345B0"/>
    <w:rsid w:val="00334869"/>
    <w:rsid w:val="00334F4B"/>
    <w:rsid w:val="00335271"/>
    <w:rsid w:val="003358EE"/>
    <w:rsid w:val="00335E8F"/>
    <w:rsid w:val="00336434"/>
    <w:rsid w:val="00336F65"/>
    <w:rsid w:val="00337098"/>
    <w:rsid w:val="003372DE"/>
    <w:rsid w:val="00337668"/>
    <w:rsid w:val="00337A28"/>
    <w:rsid w:val="00337D2D"/>
    <w:rsid w:val="00337E61"/>
    <w:rsid w:val="003404AF"/>
    <w:rsid w:val="00340BF0"/>
    <w:rsid w:val="00340F71"/>
    <w:rsid w:val="00340F90"/>
    <w:rsid w:val="0034124A"/>
    <w:rsid w:val="0034150F"/>
    <w:rsid w:val="003417A6"/>
    <w:rsid w:val="00341C00"/>
    <w:rsid w:val="00341C2E"/>
    <w:rsid w:val="00341D4E"/>
    <w:rsid w:val="003420C6"/>
    <w:rsid w:val="00342180"/>
    <w:rsid w:val="00342319"/>
    <w:rsid w:val="003424DF"/>
    <w:rsid w:val="003426BA"/>
    <w:rsid w:val="003429CB"/>
    <w:rsid w:val="00342DC2"/>
    <w:rsid w:val="003430D3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0DF"/>
    <w:rsid w:val="003453F1"/>
    <w:rsid w:val="003454B4"/>
    <w:rsid w:val="003458E1"/>
    <w:rsid w:val="0034661F"/>
    <w:rsid w:val="00346E78"/>
    <w:rsid w:val="00346F6A"/>
    <w:rsid w:val="003509F1"/>
    <w:rsid w:val="00350A78"/>
    <w:rsid w:val="00350BFF"/>
    <w:rsid w:val="00350DFD"/>
    <w:rsid w:val="00350E04"/>
    <w:rsid w:val="00350EF7"/>
    <w:rsid w:val="00350F37"/>
    <w:rsid w:val="003511BF"/>
    <w:rsid w:val="0035130F"/>
    <w:rsid w:val="00351474"/>
    <w:rsid w:val="003514A3"/>
    <w:rsid w:val="003517B4"/>
    <w:rsid w:val="00351CE8"/>
    <w:rsid w:val="00351E11"/>
    <w:rsid w:val="00351F6C"/>
    <w:rsid w:val="003524E9"/>
    <w:rsid w:val="0035273E"/>
    <w:rsid w:val="00352835"/>
    <w:rsid w:val="00353219"/>
    <w:rsid w:val="00353832"/>
    <w:rsid w:val="003542E0"/>
    <w:rsid w:val="0035452E"/>
    <w:rsid w:val="00354AE8"/>
    <w:rsid w:val="00354D5A"/>
    <w:rsid w:val="00354DB7"/>
    <w:rsid w:val="00354E6E"/>
    <w:rsid w:val="00354FEE"/>
    <w:rsid w:val="003553A2"/>
    <w:rsid w:val="0035572C"/>
    <w:rsid w:val="003557DB"/>
    <w:rsid w:val="00355AB8"/>
    <w:rsid w:val="00356470"/>
    <w:rsid w:val="003567C4"/>
    <w:rsid w:val="0035698D"/>
    <w:rsid w:val="00356DA5"/>
    <w:rsid w:val="00357340"/>
    <w:rsid w:val="00357483"/>
    <w:rsid w:val="0035770A"/>
    <w:rsid w:val="00357861"/>
    <w:rsid w:val="00357E33"/>
    <w:rsid w:val="00360058"/>
    <w:rsid w:val="00360E6D"/>
    <w:rsid w:val="00360F11"/>
    <w:rsid w:val="00361030"/>
    <w:rsid w:val="003611D0"/>
    <w:rsid w:val="0036143C"/>
    <w:rsid w:val="00361F10"/>
    <w:rsid w:val="00361F95"/>
    <w:rsid w:val="00362484"/>
    <w:rsid w:val="0036276F"/>
    <w:rsid w:val="00362806"/>
    <w:rsid w:val="00362E5A"/>
    <w:rsid w:val="0036385C"/>
    <w:rsid w:val="00363D5E"/>
    <w:rsid w:val="003640D6"/>
    <w:rsid w:val="00364192"/>
    <w:rsid w:val="0036441E"/>
    <w:rsid w:val="00364422"/>
    <w:rsid w:val="003647B1"/>
    <w:rsid w:val="00364BAB"/>
    <w:rsid w:val="00364DBB"/>
    <w:rsid w:val="00364EFC"/>
    <w:rsid w:val="00365146"/>
    <w:rsid w:val="003656D1"/>
    <w:rsid w:val="0036589B"/>
    <w:rsid w:val="00365D80"/>
    <w:rsid w:val="0036604D"/>
    <w:rsid w:val="00366102"/>
    <w:rsid w:val="0036620E"/>
    <w:rsid w:val="00366957"/>
    <w:rsid w:val="003677C5"/>
    <w:rsid w:val="00370500"/>
    <w:rsid w:val="00370999"/>
    <w:rsid w:val="003709B0"/>
    <w:rsid w:val="00370A4E"/>
    <w:rsid w:val="00371067"/>
    <w:rsid w:val="00371B45"/>
    <w:rsid w:val="003722D0"/>
    <w:rsid w:val="003723A4"/>
    <w:rsid w:val="003723B5"/>
    <w:rsid w:val="00373C94"/>
    <w:rsid w:val="00374964"/>
    <w:rsid w:val="00374AB3"/>
    <w:rsid w:val="00374EEA"/>
    <w:rsid w:val="00375328"/>
    <w:rsid w:val="003758CF"/>
    <w:rsid w:val="00375E63"/>
    <w:rsid w:val="003768E1"/>
    <w:rsid w:val="00376D34"/>
    <w:rsid w:val="00376F8E"/>
    <w:rsid w:val="00377BE5"/>
    <w:rsid w:val="00380008"/>
    <w:rsid w:val="00380261"/>
    <w:rsid w:val="003803D2"/>
    <w:rsid w:val="00380572"/>
    <w:rsid w:val="00380752"/>
    <w:rsid w:val="00380A42"/>
    <w:rsid w:val="00380E01"/>
    <w:rsid w:val="00380EC6"/>
    <w:rsid w:val="0038139B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A65"/>
    <w:rsid w:val="00386CB0"/>
    <w:rsid w:val="00386ED5"/>
    <w:rsid w:val="003870C9"/>
    <w:rsid w:val="003871AF"/>
    <w:rsid w:val="003871B9"/>
    <w:rsid w:val="00387581"/>
    <w:rsid w:val="00387E50"/>
    <w:rsid w:val="00387EB0"/>
    <w:rsid w:val="00387FAF"/>
    <w:rsid w:val="00390D49"/>
    <w:rsid w:val="0039102B"/>
    <w:rsid w:val="00391CDF"/>
    <w:rsid w:val="00392425"/>
    <w:rsid w:val="003929B9"/>
    <w:rsid w:val="00392C12"/>
    <w:rsid w:val="00393266"/>
    <w:rsid w:val="00393991"/>
    <w:rsid w:val="00393EEE"/>
    <w:rsid w:val="003942CA"/>
    <w:rsid w:val="0039474B"/>
    <w:rsid w:val="003949F8"/>
    <w:rsid w:val="00394B83"/>
    <w:rsid w:val="00395195"/>
    <w:rsid w:val="00396254"/>
    <w:rsid w:val="003968DE"/>
    <w:rsid w:val="00396D78"/>
    <w:rsid w:val="00397611"/>
    <w:rsid w:val="00397630"/>
    <w:rsid w:val="00397BFA"/>
    <w:rsid w:val="00397EDF"/>
    <w:rsid w:val="003A03E4"/>
    <w:rsid w:val="003A0591"/>
    <w:rsid w:val="003A14F8"/>
    <w:rsid w:val="003A159E"/>
    <w:rsid w:val="003A1BD0"/>
    <w:rsid w:val="003A1DE6"/>
    <w:rsid w:val="003A1E5A"/>
    <w:rsid w:val="003A2A45"/>
    <w:rsid w:val="003A2ECD"/>
    <w:rsid w:val="003A32F1"/>
    <w:rsid w:val="003A3648"/>
    <w:rsid w:val="003A36C2"/>
    <w:rsid w:val="003A36E0"/>
    <w:rsid w:val="003A3719"/>
    <w:rsid w:val="003A3933"/>
    <w:rsid w:val="003A4074"/>
    <w:rsid w:val="003A42A9"/>
    <w:rsid w:val="003A493D"/>
    <w:rsid w:val="003A498A"/>
    <w:rsid w:val="003A4A56"/>
    <w:rsid w:val="003A4C17"/>
    <w:rsid w:val="003A50AC"/>
    <w:rsid w:val="003A5C77"/>
    <w:rsid w:val="003A5D84"/>
    <w:rsid w:val="003A640E"/>
    <w:rsid w:val="003A6BB8"/>
    <w:rsid w:val="003A70F4"/>
    <w:rsid w:val="003A74D6"/>
    <w:rsid w:val="003A7781"/>
    <w:rsid w:val="003B02C2"/>
    <w:rsid w:val="003B0347"/>
    <w:rsid w:val="003B05D5"/>
    <w:rsid w:val="003B06E0"/>
    <w:rsid w:val="003B0CE0"/>
    <w:rsid w:val="003B106B"/>
    <w:rsid w:val="003B1948"/>
    <w:rsid w:val="003B1B52"/>
    <w:rsid w:val="003B2CC1"/>
    <w:rsid w:val="003B3609"/>
    <w:rsid w:val="003B3B50"/>
    <w:rsid w:val="003B4290"/>
    <w:rsid w:val="003B4600"/>
    <w:rsid w:val="003B4E92"/>
    <w:rsid w:val="003B521A"/>
    <w:rsid w:val="003B5647"/>
    <w:rsid w:val="003B58A7"/>
    <w:rsid w:val="003B5945"/>
    <w:rsid w:val="003B6175"/>
    <w:rsid w:val="003B6386"/>
    <w:rsid w:val="003B66E9"/>
    <w:rsid w:val="003B67D2"/>
    <w:rsid w:val="003B6F62"/>
    <w:rsid w:val="003B72AF"/>
    <w:rsid w:val="003B7616"/>
    <w:rsid w:val="003B774B"/>
    <w:rsid w:val="003B7BF1"/>
    <w:rsid w:val="003C003D"/>
    <w:rsid w:val="003C01B0"/>
    <w:rsid w:val="003C02EF"/>
    <w:rsid w:val="003C039B"/>
    <w:rsid w:val="003C0C23"/>
    <w:rsid w:val="003C1197"/>
    <w:rsid w:val="003C15E9"/>
    <w:rsid w:val="003C1859"/>
    <w:rsid w:val="003C1990"/>
    <w:rsid w:val="003C1BDC"/>
    <w:rsid w:val="003C21C8"/>
    <w:rsid w:val="003C36C0"/>
    <w:rsid w:val="003C3737"/>
    <w:rsid w:val="003C40B2"/>
    <w:rsid w:val="003C4C2D"/>
    <w:rsid w:val="003C4FDD"/>
    <w:rsid w:val="003C5008"/>
    <w:rsid w:val="003C55C8"/>
    <w:rsid w:val="003C5619"/>
    <w:rsid w:val="003C5658"/>
    <w:rsid w:val="003C5673"/>
    <w:rsid w:val="003C5924"/>
    <w:rsid w:val="003C5B84"/>
    <w:rsid w:val="003C5C85"/>
    <w:rsid w:val="003C5D1E"/>
    <w:rsid w:val="003C635F"/>
    <w:rsid w:val="003C6408"/>
    <w:rsid w:val="003C6B51"/>
    <w:rsid w:val="003C7388"/>
    <w:rsid w:val="003C74EA"/>
    <w:rsid w:val="003C79A6"/>
    <w:rsid w:val="003C7AD0"/>
    <w:rsid w:val="003D0679"/>
    <w:rsid w:val="003D0FFD"/>
    <w:rsid w:val="003D10B4"/>
    <w:rsid w:val="003D142C"/>
    <w:rsid w:val="003D15D8"/>
    <w:rsid w:val="003D19CE"/>
    <w:rsid w:val="003D2029"/>
    <w:rsid w:val="003D20F7"/>
    <w:rsid w:val="003D2374"/>
    <w:rsid w:val="003D27F1"/>
    <w:rsid w:val="003D2915"/>
    <w:rsid w:val="003D2D65"/>
    <w:rsid w:val="003D30CF"/>
    <w:rsid w:val="003D32BA"/>
    <w:rsid w:val="003D33BB"/>
    <w:rsid w:val="003D33C1"/>
    <w:rsid w:val="003D36E9"/>
    <w:rsid w:val="003D3F60"/>
    <w:rsid w:val="003D3FD3"/>
    <w:rsid w:val="003D4220"/>
    <w:rsid w:val="003D437F"/>
    <w:rsid w:val="003D485D"/>
    <w:rsid w:val="003D4881"/>
    <w:rsid w:val="003D4935"/>
    <w:rsid w:val="003D4CD6"/>
    <w:rsid w:val="003D50FE"/>
    <w:rsid w:val="003D51AA"/>
    <w:rsid w:val="003D5644"/>
    <w:rsid w:val="003D5918"/>
    <w:rsid w:val="003D5A80"/>
    <w:rsid w:val="003D60A1"/>
    <w:rsid w:val="003D6729"/>
    <w:rsid w:val="003D6734"/>
    <w:rsid w:val="003D684E"/>
    <w:rsid w:val="003D689C"/>
    <w:rsid w:val="003D6D10"/>
    <w:rsid w:val="003D6D5D"/>
    <w:rsid w:val="003D6DD5"/>
    <w:rsid w:val="003D71C4"/>
    <w:rsid w:val="003D78C9"/>
    <w:rsid w:val="003E019A"/>
    <w:rsid w:val="003E07D5"/>
    <w:rsid w:val="003E0B40"/>
    <w:rsid w:val="003E1066"/>
    <w:rsid w:val="003E155E"/>
    <w:rsid w:val="003E15FC"/>
    <w:rsid w:val="003E1915"/>
    <w:rsid w:val="003E1A14"/>
    <w:rsid w:val="003E1D06"/>
    <w:rsid w:val="003E1DBD"/>
    <w:rsid w:val="003E1E54"/>
    <w:rsid w:val="003E25A5"/>
    <w:rsid w:val="003E3940"/>
    <w:rsid w:val="003E3D64"/>
    <w:rsid w:val="003E3DD5"/>
    <w:rsid w:val="003E3E03"/>
    <w:rsid w:val="003E3EA8"/>
    <w:rsid w:val="003E48A4"/>
    <w:rsid w:val="003E5084"/>
    <w:rsid w:val="003E534D"/>
    <w:rsid w:val="003E5469"/>
    <w:rsid w:val="003E5649"/>
    <w:rsid w:val="003E5BB3"/>
    <w:rsid w:val="003E61FF"/>
    <w:rsid w:val="003E7155"/>
    <w:rsid w:val="003E74F7"/>
    <w:rsid w:val="003E7A96"/>
    <w:rsid w:val="003F023F"/>
    <w:rsid w:val="003F0B6C"/>
    <w:rsid w:val="003F1A9F"/>
    <w:rsid w:val="003F1AD0"/>
    <w:rsid w:val="003F1B25"/>
    <w:rsid w:val="003F1F19"/>
    <w:rsid w:val="003F20CF"/>
    <w:rsid w:val="003F223A"/>
    <w:rsid w:val="003F24DC"/>
    <w:rsid w:val="003F26A7"/>
    <w:rsid w:val="003F2A23"/>
    <w:rsid w:val="003F2E19"/>
    <w:rsid w:val="003F3865"/>
    <w:rsid w:val="003F38A9"/>
    <w:rsid w:val="003F38C0"/>
    <w:rsid w:val="003F428D"/>
    <w:rsid w:val="003F4291"/>
    <w:rsid w:val="003F4811"/>
    <w:rsid w:val="003F4854"/>
    <w:rsid w:val="003F4911"/>
    <w:rsid w:val="003F511E"/>
    <w:rsid w:val="003F5314"/>
    <w:rsid w:val="003F6270"/>
    <w:rsid w:val="003F6778"/>
    <w:rsid w:val="003F6D10"/>
    <w:rsid w:val="003F719F"/>
    <w:rsid w:val="003F71EB"/>
    <w:rsid w:val="003F7407"/>
    <w:rsid w:val="003F74E6"/>
    <w:rsid w:val="003F7556"/>
    <w:rsid w:val="003F7590"/>
    <w:rsid w:val="003F7E3F"/>
    <w:rsid w:val="0040010E"/>
    <w:rsid w:val="004002BA"/>
    <w:rsid w:val="00400C11"/>
    <w:rsid w:val="00400F3D"/>
    <w:rsid w:val="00401144"/>
    <w:rsid w:val="00401398"/>
    <w:rsid w:val="00401AC7"/>
    <w:rsid w:val="00402675"/>
    <w:rsid w:val="004028C1"/>
    <w:rsid w:val="00402B91"/>
    <w:rsid w:val="004031BD"/>
    <w:rsid w:val="004033B7"/>
    <w:rsid w:val="00403423"/>
    <w:rsid w:val="00403CA0"/>
    <w:rsid w:val="00403DBE"/>
    <w:rsid w:val="00403F6F"/>
    <w:rsid w:val="00403F76"/>
    <w:rsid w:val="004042CB"/>
    <w:rsid w:val="004045A0"/>
    <w:rsid w:val="00405237"/>
    <w:rsid w:val="00405492"/>
    <w:rsid w:val="00405D50"/>
    <w:rsid w:val="00406744"/>
    <w:rsid w:val="00406B09"/>
    <w:rsid w:val="00406B8E"/>
    <w:rsid w:val="004070F1"/>
    <w:rsid w:val="00407561"/>
    <w:rsid w:val="00407B48"/>
    <w:rsid w:val="00407BC2"/>
    <w:rsid w:val="00407C20"/>
    <w:rsid w:val="00407D35"/>
    <w:rsid w:val="004106B2"/>
    <w:rsid w:val="00410E08"/>
    <w:rsid w:val="004110CD"/>
    <w:rsid w:val="00411D05"/>
    <w:rsid w:val="004121C9"/>
    <w:rsid w:val="00413128"/>
    <w:rsid w:val="004132D7"/>
    <w:rsid w:val="004138E2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586"/>
    <w:rsid w:val="004176AF"/>
    <w:rsid w:val="00417791"/>
    <w:rsid w:val="004178E4"/>
    <w:rsid w:val="00417A29"/>
    <w:rsid w:val="00421A3D"/>
    <w:rsid w:val="00422C25"/>
    <w:rsid w:val="0042309F"/>
    <w:rsid w:val="004235A5"/>
    <w:rsid w:val="0042363C"/>
    <w:rsid w:val="00423B33"/>
    <w:rsid w:val="004240A5"/>
    <w:rsid w:val="004243E2"/>
    <w:rsid w:val="0042486B"/>
    <w:rsid w:val="004249E3"/>
    <w:rsid w:val="00424A65"/>
    <w:rsid w:val="00425164"/>
    <w:rsid w:val="00425510"/>
    <w:rsid w:val="004256AB"/>
    <w:rsid w:val="00425C7E"/>
    <w:rsid w:val="004268BE"/>
    <w:rsid w:val="00426BAB"/>
    <w:rsid w:val="00426C50"/>
    <w:rsid w:val="0042788E"/>
    <w:rsid w:val="004303B0"/>
    <w:rsid w:val="00430717"/>
    <w:rsid w:val="00431141"/>
    <w:rsid w:val="004314EE"/>
    <w:rsid w:val="004315C3"/>
    <w:rsid w:val="00431654"/>
    <w:rsid w:val="00431964"/>
    <w:rsid w:val="00431C8C"/>
    <w:rsid w:val="00431DB6"/>
    <w:rsid w:val="00432795"/>
    <w:rsid w:val="00432BE5"/>
    <w:rsid w:val="00432CFB"/>
    <w:rsid w:val="004330C5"/>
    <w:rsid w:val="004334F0"/>
    <w:rsid w:val="00434144"/>
    <w:rsid w:val="0043441C"/>
    <w:rsid w:val="00434655"/>
    <w:rsid w:val="004352D7"/>
    <w:rsid w:val="0043568D"/>
    <w:rsid w:val="00435A88"/>
    <w:rsid w:val="00435BF1"/>
    <w:rsid w:val="00436084"/>
    <w:rsid w:val="004362C0"/>
    <w:rsid w:val="004364B9"/>
    <w:rsid w:val="0043695B"/>
    <w:rsid w:val="00437F9E"/>
    <w:rsid w:val="004408A6"/>
    <w:rsid w:val="00440901"/>
    <w:rsid w:val="00440C6C"/>
    <w:rsid w:val="00441052"/>
    <w:rsid w:val="00441729"/>
    <w:rsid w:val="004417FF"/>
    <w:rsid w:val="00441943"/>
    <w:rsid w:val="00441CE9"/>
    <w:rsid w:val="004422A6"/>
    <w:rsid w:val="004424F3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AA"/>
    <w:rsid w:val="004447BB"/>
    <w:rsid w:val="00445B92"/>
    <w:rsid w:val="00445D11"/>
    <w:rsid w:val="00445FA2"/>
    <w:rsid w:val="00446428"/>
    <w:rsid w:val="004464AB"/>
    <w:rsid w:val="00446736"/>
    <w:rsid w:val="004468BE"/>
    <w:rsid w:val="00446A8A"/>
    <w:rsid w:val="00446C67"/>
    <w:rsid w:val="00446E7A"/>
    <w:rsid w:val="00446F62"/>
    <w:rsid w:val="00447590"/>
    <w:rsid w:val="0044767E"/>
    <w:rsid w:val="00447949"/>
    <w:rsid w:val="00447B64"/>
    <w:rsid w:val="00447C7A"/>
    <w:rsid w:val="00450B8A"/>
    <w:rsid w:val="00450DD8"/>
    <w:rsid w:val="0045137C"/>
    <w:rsid w:val="00451557"/>
    <w:rsid w:val="0045160C"/>
    <w:rsid w:val="0045161A"/>
    <w:rsid w:val="00451B2F"/>
    <w:rsid w:val="00451CE0"/>
    <w:rsid w:val="0045291E"/>
    <w:rsid w:val="00452DCB"/>
    <w:rsid w:val="0045333E"/>
    <w:rsid w:val="004539EA"/>
    <w:rsid w:val="00453D17"/>
    <w:rsid w:val="004541A9"/>
    <w:rsid w:val="004549DA"/>
    <w:rsid w:val="00454ABC"/>
    <w:rsid w:val="00454D52"/>
    <w:rsid w:val="00454F20"/>
    <w:rsid w:val="004559C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0D28"/>
    <w:rsid w:val="0046118E"/>
    <w:rsid w:val="00461276"/>
    <w:rsid w:val="004613DE"/>
    <w:rsid w:val="00461B00"/>
    <w:rsid w:val="00461DC0"/>
    <w:rsid w:val="00461F3A"/>
    <w:rsid w:val="00462103"/>
    <w:rsid w:val="004629A5"/>
    <w:rsid w:val="00462E8F"/>
    <w:rsid w:val="00463217"/>
    <w:rsid w:val="00463B15"/>
    <w:rsid w:val="00464D43"/>
    <w:rsid w:val="00465484"/>
    <w:rsid w:val="004659D0"/>
    <w:rsid w:val="00465AF1"/>
    <w:rsid w:val="00465F4B"/>
    <w:rsid w:val="0046622D"/>
    <w:rsid w:val="0046628C"/>
    <w:rsid w:val="00466488"/>
    <w:rsid w:val="00467C49"/>
    <w:rsid w:val="00467EB7"/>
    <w:rsid w:val="0047050B"/>
    <w:rsid w:val="004708E0"/>
    <w:rsid w:val="00470C62"/>
    <w:rsid w:val="00470E31"/>
    <w:rsid w:val="0047159D"/>
    <w:rsid w:val="00471981"/>
    <w:rsid w:val="004719BE"/>
    <w:rsid w:val="00471A33"/>
    <w:rsid w:val="004721D1"/>
    <w:rsid w:val="00472353"/>
    <w:rsid w:val="00472AE7"/>
    <w:rsid w:val="00473069"/>
    <w:rsid w:val="004730A3"/>
    <w:rsid w:val="0047389C"/>
    <w:rsid w:val="004738AC"/>
    <w:rsid w:val="00473A74"/>
    <w:rsid w:val="00473DB5"/>
    <w:rsid w:val="00473E81"/>
    <w:rsid w:val="00473F81"/>
    <w:rsid w:val="0047406E"/>
    <w:rsid w:val="0047445B"/>
    <w:rsid w:val="00474605"/>
    <w:rsid w:val="00474F5F"/>
    <w:rsid w:val="00475005"/>
    <w:rsid w:val="004750F6"/>
    <w:rsid w:val="0047552B"/>
    <w:rsid w:val="004757B1"/>
    <w:rsid w:val="00475B0C"/>
    <w:rsid w:val="00475CC2"/>
    <w:rsid w:val="00476A30"/>
    <w:rsid w:val="004774E4"/>
    <w:rsid w:val="00477646"/>
    <w:rsid w:val="0047766C"/>
    <w:rsid w:val="0047780B"/>
    <w:rsid w:val="00477BAA"/>
    <w:rsid w:val="00477C37"/>
    <w:rsid w:val="00477E31"/>
    <w:rsid w:val="004800E5"/>
    <w:rsid w:val="00480518"/>
    <w:rsid w:val="00480F65"/>
    <w:rsid w:val="0048128A"/>
    <w:rsid w:val="00481466"/>
    <w:rsid w:val="004816A3"/>
    <w:rsid w:val="004817DE"/>
    <w:rsid w:val="00481A6D"/>
    <w:rsid w:val="00481CC4"/>
    <w:rsid w:val="00481EC6"/>
    <w:rsid w:val="00482487"/>
    <w:rsid w:val="004825B3"/>
    <w:rsid w:val="00482697"/>
    <w:rsid w:val="0048377C"/>
    <w:rsid w:val="0048392C"/>
    <w:rsid w:val="00484481"/>
    <w:rsid w:val="004844FA"/>
    <w:rsid w:val="00484A5B"/>
    <w:rsid w:val="00484C54"/>
    <w:rsid w:val="00485010"/>
    <w:rsid w:val="00485273"/>
    <w:rsid w:val="004858BF"/>
    <w:rsid w:val="00486576"/>
    <w:rsid w:val="00486B32"/>
    <w:rsid w:val="00486D69"/>
    <w:rsid w:val="00486E5C"/>
    <w:rsid w:val="00486F83"/>
    <w:rsid w:val="004871C8"/>
    <w:rsid w:val="00487361"/>
    <w:rsid w:val="00487895"/>
    <w:rsid w:val="0048791F"/>
    <w:rsid w:val="004879B9"/>
    <w:rsid w:val="004902C4"/>
    <w:rsid w:val="00490655"/>
    <w:rsid w:val="00490992"/>
    <w:rsid w:val="00491AE3"/>
    <w:rsid w:val="00491B60"/>
    <w:rsid w:val="00491E0D"/>
    <w:rsid w:val="004920AE"/>
    <w:rsid w:val="00492190"/>
    <w:rsid w:val="00492510"/>
    <w:rsid w:val="00492915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2A9"/>
    <w:rsid w:val="0049649B"/>
    <w:rsid w:val="00496639"/>
    <w:rsid w:val="00496B58"/>
    <w:rsid w:val="00497086"/>
    <w:rsid w:val="00497178"/>
    <w:rsid w:val="004971B3"/>
    <w:rsid w:val="0049743F"/>
    <w:rsid w:val="004974F6"/>
    <w:rsid w:val="0049761A"/>
    <w:rsid w:val="00497DE8"/>
    <w:rsid w:val="004A057B"/>
    <w:rsid w:val="004A05FC"/>
    <w:rsid w:val="004A0857"/>
    <w:rsid w:val="004A0930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2F0C"/>
    <w:rsid w:val="004A3275"/>
    <w:rsid w:val="004A348F"/>
    <w:rsid w:val="004A357B"/>
    <w:rsid w:val="004A3627"/>
    <w:rsid w:val="004A3CDA"/>
    <w:rsid w:val="004A3D49"/>
    <w:rsid w:val="004A4951"/>
    <w:rsid w:val="004A49A1"/>
    <w:rsid w:val="004A4DBD"/>
    <w:rsid w:val="004A4E5F"/>
    <w:rsid w:val="004A5995"/>
    <w:rsid w:val="004A5CFE"/>
    <w:rsid w:val="004A67FC"/>
    <w:rsid w:val="004A6964"/>
    <w:rsid w:val="004A7403"/>
    <w:rsid w:val="004A7D99"/>
    <w:rsid w:val="004A7EFE"/>
    <w:rsid w:val="004A7F84"/>
    <w:rsid w:val="004A7FC7"/>
    <w:rsid w:val="004B015F"/>
    <w:rsid w:val="004B02BA"/>
    <w:rsid w:val="004B02DC"/>
    <w:rsid w:val="004B0B1B"/>
    <w:rsid w:val="004B0C3E"/>
    <w:rsid w:val="004B0DBB"/>
    <w:rsid w:val="004B1054"/>
    <w:rsid w:val="004B1A88"/>
    <w:rsid w:val="004B1ED1"/>
    <w:rsid w:val="004B22F1"/>
    <w:rsid w:val="004B2842"/>
    <w:rsid w:val="004B28DD"/>
    <w:rsid w:val="004B2A8B"/>
    <w:rsid w:val="004B2AF8"/>
    <w:rsid w:val="004B2B32"/>
    <w:rsid w:val="004B2C39"/>
    <w:rsid w:val="004B328C"/>
    <w:rsid w:val="004B33CA"/>
    <w:rsid w:val="004B365B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737"/>
    <w:rsid w:val="004B67A4"/>
    <w:rsid w:val="004B6897"/>
    <w:rsid w:val="004B77CC"/>
    <w:rsid w:val="004B78FE"/>
    <w:rsid w:val="004B7B3D"/>
    <w:rsid w:val="004B7B97"/>
    <w:rsid w:val="004C00B9"/>
    <w:rsid w:val="004C0994"/>
    <w:rsid w:val="004C0D23"/>
    <w:rsid w:val="004C1185"/>
    <w:rsid w:val="004C1726"/>
    <w:rsid w:val="004C17DA"/>
    <w:rsid w:val="004C1996"/>
    <w:rsid w:val="004C1B72"/>
    <w:rsid w:val="004C1BB3"/>
    <w:rsid w:val="004C1E6A"/>
    <w:rsid w:val="004C304F"/>
    <w:rsid w:val="004C3695"/>
    <w:rsid w:val="004C41EF"/>
    <w:rsid w:val="004C42AE"/>
    <w:rsid w:val="004C44B4"/>
    <w:rsid w:val="004C4A07"/>
    <w:rsid w:val="004C4BA3"/>
    <w:rsid w:val="004C4E1F"/>
    <w:rsid w:val="004C567D"/>
    <w:rsid w:val="004C5884"/>
    <w:rsid w:val="004C5AF1"/>
    <w:rsid w:val="004C5BF8"/>
    <w:rsid w:val="004C5E92"/>
    <w:rsid w:val="004C5F63"/>
    <w:rsid w:val="004C61CA"/>
    <w:rsid w:val="004C6494"/>
    <w:rsid w:val="004C77AF"/>
    <w:rsid w:val="004C791E"/>
    <w:rsid w:val="004C794F"/>
    <w:rsid w:val="004C79EF"/>
    <w:rsid w:val="004C7CA1"/>
    <w:rsid w:val="004C7DCB"/>
    <w:rsid w:val="004D010D"/>
    <w:rsid w:val="004D02E8"/>
    <w:rsid w:val="004D0335"/>
    <w:rsid w:val="004D0397"/>
    <w:rsid w:val="004D04F6"/>
    <w:rsid w:val="004D05BA"/>
    <w:rsid w:val="004D096C"/>
    <w:rsid w:val="004D0BDA"/>
    <w:rsid w:val="004D0D39"/>
    <w:rsid w:val="004D1252"/>
    <w:rsid w:val="004D15D6"/>
    <w:rsid w:val="004D1842"/>
    <w:rsid w:val="004D1911"/>
    <w:rsid w:val="004D1D03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5CFF"/>
    <w:rsid w:val="004D6508"/>
    <w:rsid w:val="004D65C4"/>
    <w:rsid w:val="004D65F8"/>
    <w:rsid w:val="004D6A80"/>
    <w:rsid w:val="004D6C98"/>
    <w:rsid w:val="004D715A"/>
    <w:rsid w:val="004D768B"/>
    <w:rsid w:val="004D76EA"/>
    <w:rsid w:val="004D7F7D"/>
    <w:rsid w:val="004D7F8C"/>
    <w:rsid w:val="004E0127"/>
    <w:rsid w:val="004E06E8"/>
    <w:rsid w:val="004E0856"/>
    <w:rsid w:val="004E1236"/>
    <w:rsid w:val="004E1CBC"/>
    <w:rsid w:val="004E2123"/>
    <w:rsid w:val="004E2186"/>
    <w:rsid w:val="004E27CC"/>
    <w:rsid w:val="004E299E"/>
    <w:rsid w:val="004E29E1"/>
    <w:rsid w:val="004E2AC0"/>
    <w:rsid w:val="004E32B0"/>
    <w:rsid w:val="004E3AC0"/>
    <w:rsid w:val="004E44A5"/>
    <w:rsid w:val="004E45AA"/>
    <w:rsid w:val="004E496C"/>
    <w:rsid w:val="004E49A0"/>
    <w:rsid w:val="004E5382"/>
    <w:rsid w:val="004E548B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0F18"/>
    <w:rsid w:val="004F11FD"/>
    <w:rsid w:val="004F15D3"/>
    <w:rsid w:val="004F1C9B"/>
    <w:rsid w:val="004F1F5A"/>
    <w:rsid w:val="004F1F9C"/>
    <w:rsid w:val="004F217D"/>
    <w:rsid w:val="004F22FB"/>
    <w:rsid w:val="004F2300"/>
    <w:rsid w:val="004F25BC"/>
    <w:rsid w:val="004F2AAC"/>
    <w:rsid w:val="004F392F"/>
    <w:rsid w:val="004F3DA1"/>
    <w:rsid w:val="004F4252"/>
    <w:rsid w:val="004F46FE"/>
    <w:rsid w:val="004F4856"/>
    <w:rsid w:val="004F4902"/>
    <w:rsid w:val="004F4976"/>
    <w:rsid w:val="004F4DD7"/>
    <w:rsid w:val="004F5F80"/>
    <w:rsid w:val="004F60FA"/>
    <w:rsid w:val="004F61FE"/>
    <w:rsid w:val="004F6535"/>
    <w:rsid w:val="004F7331"/>
    <w:rsid w:val="004F741C"/>
    <w:rsid w:val="004F7538"/>
    <w:rsid w:val="004F783C"/>
    <w:rsid w:val="004F7AC8"/>
    <w:rsid w:val="00500401"/>
    <w:rsid w:val="00500A68"/>
    <w:rsid w:val="005013D4"/>
    <w:rsid w:val="0050162A"/>
    <w:rsid w:val="00501697"/>
    <w:rsid w:val="005017E1"/>
    <w:rsid w:val="00502098"/>
    <w:rsid w:val="00502170"/>
    <w:rsid w:val="0050220C"/>
    <w:rsid w:val="00502756"/>
    <w:rsid w:val="00503194"/>
    <w:rsid w:val="005035F6"/>
    <w:rsid w:val="00503627"/>
    <w:rsid w:val="00503BB6"/>
    <w:rsid w:val="005048DB"/>
    <w:rsid w:val="00504A54"/>
    <w:rsid w:val="00504CE8"/>
    <w:rsid w:val="00504E10"/>
    <w:rsid w:val="005053B0"/>
    <w:rsid w:val="005055AC"/>
    <w:rsid w:val="00505661"/>
    <w:rsid w:val="0050609E"/>
    <w:rsid w:val="00506159"/>
    <w:rsid w:val="00506387"/>
    <w:rsid w:val="0050759B"/>
    <w:rsid w:val="0050761A"/>
    <w:rsid w:val="005076B2"/>
    <w:rsid w:val="00507C25"/>
    <w:rsid w:val="00507F6C"/>
    <w:rsid w:val="00507F81"/>
    <w:rsid w:val="00507F95"/>
    <w:rsid w:val="00510908"/>
    <w:rsid w:val="00510DB6"/>
    <w:rsid w:val="00511018"/>
    <w:rsid w:val="00511228"/>
    <w:rsid w:val="00511EE4"/>
    <w:rsid w:val="00512265"/>
    <w:rsid w:val="00512382"/>
    <w:rsid w:val="0051278C"/>
    <w:rsid w:val="00512A59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48A3"/>
    <w:rsid w:val="00514B35"/>
    <w:rsid w:val="00515A55"/>
    <w:rsid w:val="00515A5D"/>
    <w:rsid w:val="005160EE"/>
    <w:rsid w:val="0051691E"/>
    <w:rsid w:val="005169AA"/>
    <w:rsid w:val="00516AC2"/>
    <w:rsid w:val="00516BD0"/>
    <w:rsid w:val="00516FBD"/>
    <w:rsid w:val="005174FC"/>
    <w:rsid w:val="005176C8"/>
    <w:rsid w:val="005178D8"/>
    <w:rsid w:val="00517FAB"/>
    <w:rsid w:val="005201CE"/>
    <w:rsid w:val="0052040A"/>
    <w:rsid w:val="00520FA6"/>
    <w:rsid w:val="00520FCE"/>
    <w:rsid w:val="005211B1"/>
    <w:rsid w:val="00521F75"/>
    <w:rsid w:val="005221E7"/>
    <w:rsid w:val="00522EF4"/>
    <w:rsid w:val="005231D4"/>
    <w:rsid w:val="00523322"/>
    <w:rsid w:val="00523628"/>
    <w:rsid w:val="00523819"/>
    <w:rsid w:val="00523B69"/>
    <w:rsid w:val="005241F5"/>
    <w:rsid w:val="0052469C"/>
    <w:rsid w:val="0052497B"/>
    <w:rsid w:val="00524A5B"/>
    <w:rsid w:val="00524C9F"/>
    <w:rsid w:val="00524EE3"/>
    <w:rsid w:val="005254AC"/>
    <w:rsid w:val="0052554C"/>
    <w:rsid w:val="00525CCD"/>
    <w:rsid w:val="0052622E"/>
    <w:rsid w:val="00526503"/>
    <w:rsid w:val="00526995"/>
    <w:rsid w:val="00526DBB"/>
    <w:rsid w:val="00527056"/>
    <w:rsid w:val="00527186"/>
    <w:rsid w:val="005273F3"/>
    <w:rsid w:val="005278C4"/>
    <w:rsid w:val="00527C05"/>
    <w:rsid w:val="00527D2E"/>
    <w:rsid w:val="005305CE"/>
    <w:rsid w:val="00530B24"/>
    <w:rsid w:val="00530F31"/>
    <w:rsid w:val="005313C0"/>
    <w:rsid w:val="00532204"/>
    <w:rsid w:val="0053242D"/>
    <w:rsid w:val="00532683"/>
    <w:rsid w:val="00532929"/>
    <w:rsid w:val="00532CDC"/>
    <w:rsid w:val="00533345"/>
    <w:rsid w:val="005335E0"/>
    <w:rsid w:val="0053381C"/>
    <w:rsid w:val="00533C29"/>
    <w:rsid w:val="0053445B"/>
    <w:rsid w:val="005348E9"/>
    <w:rsid w:val="00534DB8"/>
    <w:rsid w:val="00535B34"/>
    <w:rsid w:val="005362A8"/>
    <w:rsid w:val="00536968"/>
    <w:rsid w:val="005372C9"/>
    <w:rsid w:val="00537589"/>
    <w:rsid w:val="005377D1"/>
    <w:rsid w:val="00537A6E"/>
    <w:rsid w:val="00540547"/>
    <w:rsid w:val="00540A40"/>
    <w:rsid w:val="00540E09"/>
    <w:rsid w:val="00541A3B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DC7"/>
    <w:rsid w:val="00545EB3"/>
    <w:rsid w:val="005468AE"/>
    <w:rsid w:val="0054773E"/>
    <w:rsid w:val="0054799A"/>
    <w:rsid w:val="00550134"/>
    <w:rsid w:val="00550475"/>
    <w:rsid w:val="00550625"/>
    <w:rsid w:val="005508A3"/>
    <w:rsid w:val="00550934"/>
    <w:rsid w:val="00550A9C"/>
    <w:rsid w:val="00550DA6"/>
    <w:rsid w:val="005512E6"/>
    <w:rsid w:val="00551B03"/>
    <w:rsid w:val="005525EB"/>
    <w:rsid w:val="00552723"/>
    <w:rsid w:val="00552750"/>
    <w:rsid w:val="00552E1A"/>
    <w:rsid w:val="00553C1D"/>
    <w:rsid w:val="00553CA6"/>
    <w:rsid w:val="00553E86"/>
    <w:rsid w:val="005548FA"/>
    <w:rsid w:val="00554B67"/>
    <w:rsid w:val="00555102"/>
    <w:rsid w:val="00555399"/>
    <w:rsid w:val="00555696"/>
    <w:rsid w:val="00555947"/>
    <w:rsid w:val="00555D48"/>
    <w:rsid w:val="005567BB"/>
    <w:rsid w:val="00557809"/>
    <w:rsid w:val="0055790C"/>
    <w:rsid w:val="005603FC"/>
    <w:rsid w:val="00560819"/>
    <w:rsid w:val="00560CD7"/>
    <w:rsid w:val="00560D16"/>
    <w:rsid w:val="00561DE3"/>
    <w:rsid w:val="005629D1"/>
    <w:rsid w:val="005629EE"/>
    <w:rsid w:val="00562EB4"/>
    <w:rsid w:val="005633FB"/>
    <w:rsid w:val="00563D80"/>
    <w:rsid w:val="00563D97"/>
    <w:rsid w:val="00563E0B"/>
    <w:rsid w:val="005647DA"/>
    <w:rsid w:val="0056490D"/>
    <w:rsid w:val="00564AFB"/>
    <w:rsid w:val="00564E91"/>
    <w:rsid w:val="00564ED0"/>
    <w:rsid w:val="0056519B"/>
    <w:rsid w:val="005655BA"/>
    <w:rsid w:val="0056567E"/>
    <w:rsid w:val="00565B60"/>
    <w:rsid w:val="00565B8D"/>
    <w:rsid w:val="00565C62"/>
    <w:rsid w:val="005660E6"/>
    <w:rsid w:val="00566661"/>
    <w:rsid w:val="005667DC"/>
    <w:rsid w:val="0056680F"/>
    <w:rsid w:val="00567379"/>
    <w:rsid w:val="005675B2"/>
    <w:rsid w:val="0056768B"/>
    <w:rsid w:val="00567AA0"/>
    <w:rsid w:val="0057054D"/>
    <w:rsid w:val="00570810"/>
    <w:rsid w:val="00570C00"/>
    <w:rsid w:val="005711E9"/>
    <w:rsid w:val="00571A49"/>
    <w:rsid w:val="00571D05"/>
    <w:rsid w:val="00571D6C"/>
    <w:rsid w:val="00571E8B"/>
    <w:rsid w:val="0057219F"/>
    <w:rsid w:val="00572369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4F4"/>
    <w:rsid w:val="0057660E"/>
    <w:rsid w:val="00576D58"/>
    <w:rsid w:val="00576F89"/>
    <w:rsid w:val="005773CB"/>
    <w:rsid w:val="005776A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CBA"/>
    <w:rsid w:val="00582EDA"/>
    <w:rsid w:val="0058344A"/>
    <w:rsid w:val="00583945"/>
    <w:rsid w:val="00583FCA"/>
    <w:rsid w:val="00584A3B"/>
    <w:rsid w:val="00585353"/>
    <w:rsid w:val="00585889"/>
    <w:rsid w:val="00585E2E"/>
    <w:rsid w:val="00586642"/>
    <w:rsid w:val="00586C02"/>
    <w:rsid w:val="00587244"/>
    <w:rsid w:val="005874F2"/>
    <w:rsid w:val="00587848"/>
    <w:rsid w:val="00587865"/>
    <w:rsid w:val="0058790E"/>
    <w:rsid w:val="00587AAA"/>
    <w:rsid w:val="00587DE4"/>
    <w:rsid w:val="00587DFF"/>
    <w:rsid w:val="005900BF"/>
    <w:rsid w:val="0059016A"/>
    <w:rsid w:val="005902A6"/>
    <w:rsid w:val="005904C3"/>
    <w:rsid w:val="005906CE"/>
    <w:rsid w:val="00590E28"/>
    <w:rsid w:val="00590EEE"/>
    <w:rsid w:val="00591067"/>
    <w:rsid w:val="005911D4"/>
    <w:rsid w:val="0059163E"/>
    <w:rsid w:val="00591A94"/>
    <w:rsid w:val="00591B9E"/>
    <w:rsid w:val="005936E8"/>
    <w:rsid w:val="00593952"/>
    <w:rsid w:val="00593A7F"/>
    <w:rsid w:val="00593B2D"/>
    <w:rsid w:val="00593B59"/>
    <w:rsid w:val="0059503A"/>
    <w:rsid w:val="00595215"/>
    <w:rsid w:val="00595721"/>
    <w:rsid w:val="00595B5C"/>
    <w:rsid w:val="00595EC3"/>
    <w:rsid w:val="0059630A"/>
    <w:rsid w:val="00596C21"/>
    <w:rsid w:val="00596D94"/>
    <w:rsid w:val="00597228"/>
    <w:rsid w:val="00597477"/>
    <w:rsid w:val="00597591"/>
    <w:rsid w:val="00597636"/>
    <w:rsid w:val="005977BA"/>
    <w:rsid w:val="005A0BB9"/>
    <w:rsid w:val="005A1142"/>
    <w:rsid w:val="005A1925"/>
    <w:rsid w:val="005A19C9"/>
    <w:rsid w:val="005A1D2E"/>
    <w:rsid w:val="005A22F7"/>
    <w:rsid w:val="005A2514"/>
    <w:rsid w:val="005A2CD3"/>
    <w:rsid w:val="005A2FDB"/>
    <w:rsid w:val="005A3132"/>
    <w:rsid w:val="005A36C0"/>
    <w:rsid w:val="005A376C"/>
    <w:rsid w:val="005A377C"/>
    <w:rsid w:val="005A37E7"/>
    <w:rsid w:val="005A3B67"/>
    <w:rsid w:val="005A40C5"/>
    <w:rsid w:val="005A4137"/>
    <w:rsid w:val="005A4A35"/>
    <w:rsid w:val="005A4E1B"/>
    <w:rsid w:val="005A5187"/>
    <w:rsid w:val="005A56DF"/>
    <w:rsid w:val="005A5BB7"/>
    <w:rsid w:val="005A651C"/>
    <w:rsid w:val="005A65D0"/>
    <w:rsid w:val="005A748B"/>
    <w:rsid w:val="005A750C"/>
    <w:rsid w:val="005A7DD1"/>
    <w:rsid w:val="005A7FEE"/>
    <w:rsid w:val="005B0296"/>
    <w:rsid w:val="005B0310"/>
    <w:rsid w:val="005B07F5"/>
    <w:rsid w:val="005B0974"/>
    <w:rsid w:val="005B10F0"/>
    <w:rsid w:val="005B183C"/>
    <w:rsid w:val="005B2613"/>
    <w:rsid w:val="005B3D08"/>
    <w:rsid w:val="005B40EB"/>
    <w:rsid w:val="005B4951"/>
    <w:rsid w:val="005B4E73"/>
    <w:rsid w:val="005B510B"/>
    <w:rsid w:val="005B51A9"/>
    <w:rsid w:val="005B5646"/>
    <w:rsid w:val="005B5982"/>
    <w:rsid w:val="005B5A8E"/>
    <w:rsid w:val="005B5B79"/>
    <w:rsid w:val="005B5E4D"/>
    <w:rsid w:val="005B6215"/>
    <w:rsid w:val="005B66AF"/>
    <w:rsid w:val="005B6B5C"/>
    <w:rsid w:val="005B6FDB"/>
    <w:rsid w:val="005B75C4"/>
    <w:rsid w:val="005B76D1"/>
    <w:rsid w:val="005B7739"/>
    <w:rsid w:val="005C019E"/>
    <w:rsid w:val="005C038E"/>
    <w:rsid w:val="005C10CC"/>
    <w:rsid w:val="005C10E1"/>
    <w:rsid w:val="005C1200"/>
    <w:rsid w:val="005C1BB5"/>
    <w:rsid w:val="005C3586"/>
    <w:rsid w:val="005C3F5C"/>
    <w:rsid w:val="005C4493"/>
    <w:rsid w:val="005C4B84"/>
    <w:rsid w:val="005C4CA6"/>
    <w:rsid w:val="005C4F04"/>
    <w:rsid w:val="005C507D"/>
    <w:rsid w:val="005C51A8"/>
    <w:rsid w:val="005C5716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9DA"/>
    <w:rsid w:val="005D2C94"/>
    <w:rsid w:val="005D2DB5"/>
    <w:rsid w:val="005D2E83"/>
    <w:rsid w:val="005D2FE8"/>
    <w:rsid w:val="005D38F8"/>
    <w:rsid w:val="005D3D2B"/>
    <w:rsid w:val="005D3EA7"/>
    <w:rsid w:val="005D4075"/>
    <w:rsid w:val="005D433D"/>
    <w:rsid w:val="005D4716"/>
    <w:rsid w:val="005D48AA"/>
    <w:rsid w:val="005D4A5C"/>
    <w:rsid w:val="005D4B2E"/>
    <w:rsid w:val="005D5432"/>
    <w:rsid w:val="005D5551"/>
    <w:rsid w:val="005D575C"/>
    <w:rsid w:val="005D5DF6"/>
    <w:rsid w:val="005D5EFD"/>
    <w:rsid w:val="005D5F1C"/>
    <w:rsid w:val="005D66FF"/>
    <w:rsid w:val="005D69DC"/>
    <w:rsid w:val="005D6E25"/>
    <w:rsid w:val="005D76E5"/>
    <w:rsid w:val="005D7C16"/>
    <w:rsid w:val="005E09AD"/>
    <w:rsid w:val="005E0B83"/>
    <w:rsid w:val="005E0CF1"/>
    <w:rsid w:val="005E0DC8"/>
    <w:rsid w:val="005E11F9"/>
    <w:rsid w:val="005E12F4"/>
    <w:rsid w:val="005E14B0"/>
    <w:rsid w:val="005E1A96"/>
    <w:rsid w:val="005E2449"/>
    <w:rsid w:val="005E2687"/>
    <w:rsid w:val="005E28E3"/>
    <w:rsid w:val="005E3442"/>
    <w:rsid w:val="005E345A"/>
    <w:rsid w:val="005E367F"/>
    <w:rsid w:val="005E388D"/>
    <w:rsid w:val="005E39CF"/>
    <w:rsid w:val="005E39D7"/>
    <w:rsid w:val="005E3D27"/>
    <w:rsid w:val="005E3FF0"/>
    <w:rsid w:val="005E418C"/>
    <w:rsid w:val="005E4667"/>
    <w:rsid w:val="005E4774"/>
    <w:rsid w:val="005E4B7B"/>
    <w:rsid w:val="005E4F3E"/>
    <w:rsid w:val="005E4FEC"/>
    <w:rsid w:val="005E52FE"/>
    <w:rsid w:val="005E6498"/>
    <w:rsid w:val="005E6B8C"/>
    <w:rsid w:val="005E70D1"/>
    <w:rsid w:val="005E72B2"/>
    <w:rsid w:val="005E7A36"/>
    <w:rsid w:val="005E7BE8"/>
    <w:rsid w:val="005E7E6D"/>
    <w:rsid w:val="005E7E9E"/>
    <w:rsid w:val="005F0577"/>
    <w:rsid w:val="005F0929"/>
    <w:rsid w:val="005F0A5D"/>
    <w:rsid w:val="005F0BA1"/>
    <w:rsid w:val="005F1063"/>
    <w:rsid w:val="005F13EA"/>
    <w:rsid w:val="005F15FF"/>
    <w:rsid w:val="005F181F"/>
    <w:rsid w:val="005F183B"/>
    <w:rsid w:val="005F184F"/>
    <w:rsid w:val="005F2771"/>
    <w:rsid w:val="005F2B75"/>
    <w:rsid w:val="005F2F86"/>
    <w:rsid w:val="005F33BB"/>
    <w:rsid w:val="005F3431"/>
    <w:rsid w:val="005F344F"/>
    <w:rsid w:val="005F40FB"/>
    <w:rsid w:val="005F42EC"/>
    <w:rsid w:val="005F49DC"/>
    <w:rsid w:val="005F4A29"/>
    <w:rsid w:val="005F4C9B"/>
    <w:rsid w:val="005F5242"/>
    <w:rsid w:val="005F57E7"/>
    <w:rsid w:val="005F613C"/>
    <w:rsid w:val="005F6472"/>
    <w:rsid w:val="005F6B0A"/>
    <w:rsid w:val="005F70C1"/>
    <w:rsid w:val="005F74F8"/>
    <w:rsid w:val="005F7D3A"/>
    <w:rsid w:val="005F7EE7"/>
    <w:rsid w:val="006003BD"/>
    <w:rsid w:val="0060063A"/>
    <w:rsid w:val="00600718"/>
    <w:rsid w:val="00600ACA"/>
    <w:rsid w:val="00602C5C"/>
    <w:rsid w:val="00602D11"/>
    <w:rsid w:val="006042AB"/>
    <w:rsid w:val="006049B1"/>
    <w:rsid w:val="00604E3B"/>
    <w:rsid w:val="0060548E"/>
    <w:rsid w:val="00605DA1"/>
    <w:rsid w:val="006062D2"/>
    <w:rsid w:val="00606330"/>
    <w:rsid w:val="006063DF"/>
    <w:rsid w:val="0060644E"/>
    <w:rsid w:val="006069F2"/>
    <w:rsid w:val="00606EC5"/>
    <w:rsid w:val="00606F01"/>
    <w:rsid w:val="00607031"/>
    <w:rsid w:val="00607510"/>
    <w:rsid w:val="0060798B"/>
    <w:rsid w:val="00610146"/>
    <w:rsid w:val="00610BFC"/>
    <w:rsid w:val="00610C19"/>
    <w:rsid w:val="006114E5"/>
    <w:rsid w:val="00611621"/>
    <w:rsid w:val="00611818"/>
    <w:rsid w:val="00612008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42"/>
    <w:rsid w:val="006142B5"/>
    <w:rsid w:val="00614435"/>
    <w:rsid w:val="00614D7F"/>
    <w:rsid w:val="0061598E"/>
    <w:rsid w:val="00615B29"/>
    <w:rsid w:val="0061632A"/>
    <w:rsid w:val="00616BB4"/>
    <w:rsid w:val="00616D0A"/>
    <w:rsid w:val="00617090"/>
    <w:rsid w:val="00617452"/>
    <w:rsid w:val="00617616"/>
    <w:rsid w:val="00617661"/>
    <w:rsid w:val="00617D8A"/>
    <w:rsid w:val="00620393"/>
    <w:rsid w:val="00621B8E"/>
    <w:rsid w:val="006220FD"/>
    <w:rsid w:val="006220FE"/>
    <w:rsid w:val="00622FBE"/>
    <w:rsid w:val="006231E0"/>
    <w:rsid w:val="00623927"/>
    <w:rsid w:val="00623A7E"/>
    <w:rsid w:val="00623A9C"/>
    <w:rsid w:val="00623C3B"/>
    <w:rsid w:val="00623E47"/>
    <w:rsid w:val="00623FB9"/>
    <w:rsid w:val="0062412D"/>
    <w:rsid w:val="00624343"/>
    <w:rsid w:val="0062435D"/>
    <w:rsid w:val="006243B0"/>
    <w:rsid w:val="00624630"/>
    <w:rsid w:val="00624EA9"/>
    <w:rsid w:val="00624F97"/>
    <w:rsid w:val="00625016"/>
    <w:rsid w:val="0062522B"/>
    <w:rsid w:val="00625290"/>
    <w:rsid w:val="006257BF"/>
    <w:rsid w:val="0062583C"/>
    <w:rsid w:val="00625AE6"/>
    <w:rsid w:val="00625DF8"/>
    <w:rsid w:val="00626043"/>
    <w:rsid w:val="006262AA"/>
    <w:rsid w:val="006263F2"/>
    <w:rsid w:val="00627B1D"/>
    <w:rsid w:val="00627D7A"/>
    <w:rsid w:val="006300D2"/>
    <w:rsid w:val="006307EE"/>
    <w:rsid w:val="00630940"/>
    <w:rsid w:val="006309F2"/>
    <w:rsid w:val="00630CDD"/>
    <w:rsid w:val="00632087"/>
    <w:rsid w:val="00632107"/>
    <w:rsid w:val="00632AFC"/>
    <w:rsid w:val="00632F0F"/>
    <w:rsid w:val="00632F90"/>
    <w:rsid w:val="006337CF"/>
    <w:rsid w:val="00633963"/>
    <w:rsid w:val="00633CDC"/>
    <w:rsid w:val="006341F0"/>
    <w:rsid w:val="00634406"/>
    <w:rsid w:val="00634D1B"/>
    <w:rsid w:val="00634EC7"/>
    <w:rsid w:val="006351D8"/>
    <w:rsid w:val="00636652"/>
    <w:rsid w:val="0063680D"/>
    <w:rsid w:val="00636BA2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169"/>
    <w:rsid w:val="00641B3C"/>
    <w:rsid w:val="00641BA0"/>
    <w:rsid w:val="00641D67"/>
    <w:rsid w:val="00641F3C"/>
    <w:rsid w:val="00642476"/>
    <w:rsid w:val="00642891"/>
    <w:rsid w:val="00642D5C"/>
    <w:rsid w:val="00642DC4"/>
    <w:rsid w:val="00642F7A"/>
    <w:rsid w:val="006439A2"/>
    <w:rsid w:val="00643EF3"/>
    <w:rsid w:val="00644289"/>
    <w:rsid w:val="006445ED"/>
    <w:rsid w:val="00644710"/>
    <w:rsid w:val="00644CB9"/>
    <w:rsid w:val="00644D9F"/>
    <w:rsid w:val="00645132"/>
    <w:rsid w:val="006453B3"/>
    <w:rsid w:val="0064540A"/>
    <w:rsid w:val="00645626"/>
    <w:rsid w:val="00645939"/>
    <w:rsid w:val="00645FD1"/>
    <w:rsid w:val="0064617A"/>
    <w:rsid w:val="00646521"/>
    <w:rsid w:val="0064663F"/>
    <w:rsid w:val="006468F4"/>
    <w:rsid w:val="00647109"/>
    <w:rsid w:val="00647916"/>
    <w:rsid w:val="00647E1A"/>
    <w:rsid w:val="00650059"/>
    <w:rsid w:val="00650220"/>
    <w:rsid w:val="00650509"/>
    <w:rsid w:val="00650932"/>
    <w:rsid w:val="00651BF4"/>
    <w:rsid w:val="00651C31"/>
    <w:rsid w:val="006525F5"/>
    <w:rsid w:val="00652DEF"/>
    <w:rsid w:val="006535E9"/>
    <w:rsid w:val="00653C8B"/>
    <w:rsid w:val="00653C90"/>
    <w:rsid w:val="006541BD"/>
    <w:rsid w:val="00654CD9"/>
    <w:rsid w:val="00654F3F"/>
    <w:rsid w:val="006552CA"/>
    <w:rsid w:val="006553FC"/>
    <w:rsid w:val="00655BB3"/>
    <w:rsid w:val="00655CA2"/>
    <w:rsid w:val="00655CBC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913"/>
    <w:rsid w:val="00661AC8"/>
    <w:rsid w:val="0066244A"/>
    <w:rsid w:val="00662646"/>
    <w:rsid w:val="00662A14"/>
    <w:rsid w:val="00662D3B"/>
    <w:rsid w:val="00662EB3"/>
    <w:rsid w:val="00662FB0"/>
    <w:rsid w:val="006632C7"/>
    <w:rsid w:val="006636D5"/>
    <w:rsid w:val="00663DA3"/>
    <w:rsid w:val="00663E14"/>
    <w:rsid w:val="00664211"/>
    <w:rsid w:val="006642AC"/>
    <w:rsid w:val="00664DF1"/>
    <w:rsid w:val="0066512E"/>
    <w:rsid w:val="0066524F"/>
    <w:rsid w:val="00665419"/>
    <w:rsid w:val="006654BF"/>
    <w:rsid w:val="00665D65"/>
    <w:rsid w:val="00665F20"/>
    <w:rsid w:val="00666483"/>
    <w:rsid w:val="00666AEB"/>
    <w:rsid w:val="00666C03"/>
    <w:rsid w:val="00666C83"/>
    <w:rsid w:val="00666DFA"/>
    <w:rsid w:val="00666F36"/>
    <w:rsid w:val="00667066"/>
    <w:rsid w:val="00670090"/>
    <w:rsid w:val="006700F3"/>
    <w:rsid w:val="006712F4"/>
    <w:rsid w:val="00671953"/>
    <w:rsid w:val="00672308"/>
    <w:rsid w:val="00672E69"/>
    <w:rsid w:val="006752BA"/>
    <w:rsid w:val="006755EB"/>
    <w:rsid w:val="006759C9"/>
    <w:rsid w:val="00676B7C"/>
    <w:rsid w:val="00676C7F"/>
    <w:rsid w:val="006774AF"/>
    <w:rsid w:val="006777F0"/>
    <w:rsid w:val="00677AA3"/>
    <w:rsid w:val="00677E3B"/>
    <w:rsid w:val="006819F3"/>
    <w:rsid w:val="00681E71"/>
    <w:rsid w:val="00681ED9"/>
    <w:rsid w:val="006826D5"/>
    <w:rsid w:val="00682D83"/>
    <w:rsid w:val="00683524"/>
    <w:rsid w:val="00683D23"/>
    <w:rsid w:val="00684A60"/>
    <w:rsid w:val="00684B43"/>
    <w:rsid w:val="00684FEC"/>
    <w:rsid w:val="006855D8"/>
    <w:rsid w:val="00685682"/>
    <w:rsid w:val="0068576E"/>
    <w:rsid w:val="006858F1"/>
    <w:rsid w:val="00685A6B"/>
    <w:rsid w:val="00685F6F"/>
    <w:rsid w:val="0068610D"/>
    <w:rsid w:val="00686213"/>
    <w:rsid w:val="006862B5"/>
    <w:rsid w:val="0068659C"/>
    <w:rsid w:val="00686B61"/>
    <w:rsid w:val="00686B91"/>
    <w:rsid w:val="00686E99"/>
    <w:rsid w:val="00687318"/>
    <w:rsid w:val="006874D0"/>
    <w:rsid w:val="006876AA"/>
    <w:rsid w:val="006878E4"/>
    <w:rsid w:val="00687D61"/>
    <w:rsid w:val="00687FD8"/>
    <w:rsid w:val="00690801"/>
    <w:rsid w:val="00690E76"/>
    <w:rsid w:val="00691B8E"/>
    <w:rsid w:val="00692B80"/>
    <w:rsid w:val="00693175"/>
    <w:rsid w:val="00693436"/>
    <w:rsid w:val="00693AD2"/>
    <w:rsid w:val="00694290"/>
    <w:rsid w:val="006943A1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230"/>
    <w:rsid w:val="00696748"/>
    <w:rsid w:val="00696907"/>
    <w:rsid w:val="00696FA6"/>
    <w:rsid w:val="00697323"/>
    <w:rsid w:val="006974B9"/>
    <w:rsid w:val="006975B3"/>
    <w:rsid w:val="00697FAE"/>
    <w:rsid w:val="006A04F3"/>
    <w:rsid w:val="006A05D6"/>
    <w:rsid w:val="006A0633"/>
    <w:rsid w:val="006A09BB"/>
    <w:rsid w:val="006A0D96"/>
    <w:rsid w:val="006A0EDE"/>
    <w:rsid w:val="006A1BD3"/>
    <w:rsid w:val="006A1EAF"/>
    <w:rsid w:val="006A2441"/>
    <w:rsid w:val="006A2B59"/>
    <w:rsid w:val="006A2E15"/>
    <w:rsid w:val="006A2F93"/>
    <w:rsid w:val="006A30A4"/>
    <w:rsid w:val="006A3489"/>
    <w:rsid w:val="006A39DD"/>
    <w:rsid w:val="006A3DA8"/>
    <w:rsid w:val="006A3DE4"/>
    <w:rsid w:val="006A3DFE"/>
    <w:rsid w:val="006A4134"/>
    <w:rsid w:val="006A4A66"/>
    <w:rsid w:val="006A4B7E"/>
    <w:rsid w:val="006A4D11"/>
    <w:rsid w:val="006A5380"/>
    <w:rsid w:val="006A5B88"/>
    <w:rsid w:val="006A5F70"/>
    <w:rsid w:val="006A6554"/>
    <w:rsid w:val="006A67F4"/>
    <w:rsid w:val="006A7838"/>
    <w:rsid w:val="006A7BAA"/>
    <w:rsid w:val="006A7F00"/>
    <w:rsid w:val="006AC761"/>
    <w:rsid w:val="006B0C6E"/>
    <w:rsid w:val="006B0CC4"/>
    <w:rsid w:val="006B109E"/>
    <w:rsid w:val="006B12AF"/>
    <w:rsid w:val="006B1E23"/>
    <w:rsid w:val="006B2B0A"/>
    <w:rsid w:val="006B2B76"/>
    <w:rsid w:val="006B2DC0"/>
    <w:rsid w:val="006B33D9"/>
    <w:rsid w:val="006B373D"/>
    <w:rsid w:val="006B3D7D"/>
    <w:rsid w:val="006B3F0F"/>
    <w:rsid w:val="006B421C"/>
    <w:rsid w:val="006B4390"/>
    <w:rsid w:val="006B44B9"/>
    <w:rsid w:val="006B49E8"/>
    <w:rsid w:val="006B4A27"/>
    <w:rsid w:val="006B4AFE"/>
    <w:rsid w:val="006B4B4D"/>
    <w:rsid w:val="006B4E3D"/>
    <w:rsid w:val="006B5245"/>
    <w:rsid w:val="006B5748"/>
    <w:rsid w:val="006B58F7"/>
    <w:rsid w:val="006B594E"/>
    <w:rsid w:val="006B5BF5"/>
    <w:rsid w:val="006B60F5"/>
    <w:rsid w:val="006B6775"/>
    <w:rsid w:val="006B6A26"/>
    <w:rsid w:val="006B729F"/>
    <w:rsid w:val="006B79A3"/>
    <w:rsid w:val="006B79CB"/>
    <w:rsid w:val="006B7BCA"/>
    <w:rsid w:val="006B7C7E"/>
    <w:rsid w:val="006C01EC"/>
    <w:rsid w:val="006C08DA"/>
    <w:rsid w:val="006C0976"/>
    <w:rsid w:val="006C0F58"/>
    <w:rsid w:val="006C0F90"/>
    <w:rsid w:val="006C11E1"/>
    <w:rsid w:val="006C144B"/>
    <w:rsid w:val="006C15C6"/>
    <w:rsid w:val="006C1764"/>
    <w:rsid w:val="006C2097"/>
    <w:rsid w:val="006C2530"/>
    <w:rsid w:val="006C2621"/>
    <w:rsid w:val="006C2949"/>
    <w:rsid w:val="006C2A67"/>
    <w:rsid w:val="006C2ED8"/>
    <w:rsid w:val="006C341E"/>
    <w:rsid w:val="006C38E1"/>
    <w:rsid w:val="006C4892"/>
    <w:rsid w:val="006C4C24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1AAD"/>
    <w:rsid w:val="006D1DBF"/>
    <w:rsid w:val="006D2433"/>
    <w:rsid w:val="006D289C"/>
    <w:rsid w:val="006D3A2A"/>
    <w:rsid w:val="006D3FA5"/>
    <w:rsid w:val="006D43C0"/>
    <w:rsid w:val="006D4616"/>
    <w:rsid w:val="006D4978"/>
    <w:rsid w:val="006D51AF"/>
    <w:rsid w:val="006D53C8"/>
    <w:rsid w:val="006D5B8A"/>
    <w:rsid w:val="006D5EC9"/>
    <w:rsid w:val="006D696D"/>
    <w:rsid w:val="006D6A2A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62"/>
    <w:rsid w:val="006E2A74"/>
    <w:rsid w:val="006E313E"/>
    <w:rsid w:val="006E4367"/>
    <w:rsid w:val="006E466D"/>
    <w:rsid w:val="006E485B"/>
    <w:rsid w:val="006E4882"/>
    <w:rsid w:val="006E494D"/>
    <w:rsid w:val="006E4D1D"/>
    <w:rsid w:val="006E4D23"/>
    <w:rsid w:val="006E4ED8"/>
    <w:rsid w:val="006E5019"/>
    <w:rsid w:val="006E5148"/>
    <w:rsid w:val="006E543E"/>
    <w:rsid w:val="006E62C2"/>
    <w:rsid w:val="006E6339"/>
    <w:rsid w:val="006E6644"/>
    <w:rsid w:val="006E689C"/>
    <w:rsid w:val="006E6931"/>
    <w:rsid w:val="006E6AE7"/>
    <w:rsid w:val="006E6C52"/>
    <w:rsid w:val="006E71F9"/>
    <w:rsid w:val="006E72D6"/>
    <w:rsid w:val="006E7474"/>
    <w:rsid w:val="006F0345"/>
    <w:rsid w:val="006F0CE1"/>
    <w:rsid w:val="006F0E53"/>
    <w:rsid w:val="006F0F76"/>
    <w:rsid w:val="006F11CA"/>
    <w:rsid w:val="006F135D"/>
    <w:rsid w:val="006F1524"/>
    <w:rsid w:val="006F16C3"/>
    <w:rsid w:val="006F17A7"/>
    <w:rsid w:val="006F1B89"/>
    <w:rsid w:val="006F2071"/>
    <w:rsid w:val="006F2395"/>
    <w:rsid w:val="006F2686"/>
    <w:rsid w:val="006F2E91"/>
    <w:rsid w:val="006F3020"/>
    <w:rsid w:val="006F346A"/>
    <w:rsid w:val="006F3ADC"/>
    <w:rsid w:val="006F3BC2"/>
    <w:rsid w:val="006F3CA4"/>
    <w:rsid w:val="006F3DA7"/>
    <w:rsid w:val="006F4153"/>
    <w:rsid w:val="006F4632"/>
    <w:rsid w:val="006F47BB"/>
    <w:rsid w:val="006F4F06"/>
    <w:rsid w:val="006F55F8"/>
    <w:rsid w:val="006F5943"/>
    <w:rsid w:val="006F611D"/>
    <w:rsid w:val="006F6219"/>
    <w:rsid w:val="006F62C1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5F"/>
    <w:rsid w:val="00702BE9"/>
    <w:rsid w:val="00702D43"/>
    <w:rsid w:val="00702FE9"/>
    <w:rsid w:val="0070380F"/>
    <w:rsid w:val="00703A7C"/>
    <w:rsid w:val="00703FF7"/>
    <w:rsid w:val="0070431E"/>
    <w:rsid w:val="00704746"/>
    <w:rsid w:val="00704AE8"/>
    <w:rsid w:val="00704E23"/>
    <w:rsid w:val="00704E36"/>
    <w:rsid w:val="00704E47"/>
    <w:rsid w:val="007067E1"/>
    <w:rsid w:val="00706B9F"/>
    <w:rsid w:val="007070C9"/>
    <w:rsid w:val="00707A78"/>
    <w:rsid w:val="007101C2"/>
    <w:rsid w:val="0071065B"/>
    <w:rsid w:val="007109B7"/>
    <w:rsid w:val="00710D0E"/>
    <w:rsid w:val="007115E6"/>
    <w:rsid w:val="00711689"/>
    <w:rsid w:val="0071262C"/>
    <w:rsid w:val="00712AC0"/>
    <w:rsid w:val="007133BC"/>
    <w:rsid w:val="007133C5"/>
    <w:rsid w:val="00713824"/>
    <w:rsid w:val="00713C55"/>
    <w:rsid w:val="00713E70"/>
    <w:rsid w:val="0071448B"/>
    <w:rsid w:val="0071512B"/>
    <w:rsid w:val="00715259"/>
    <w:rsid w:val="007152D2"/>
    <w:rsid w:val="007158A8"/>
    <w:rsid w:val="00715C31"/>
    <w:rsid w:val="0071617F"/>
    <w:rsid w:val="00716724"/>
    <w:rsid w:val="0071685C"/>
    <w:rsid w:val="00716DEB"/>
    <w:rsid w:val="0071741C"/>
    <w:rsid w:val="0071757F"/>
    <w:rsid w:val="00717926"/>
    <w:rsid w:val="00717A08"/>
    <w:rsid w:val="00720136"/>
    <w:rsid w:val="0072031B"/>
    <w:rsid w:val="00720699"/>
    <w:rsid w:val="007211FF"/>
    <w:rsid w:val="007212D2"/>
    <w:rsid w:val="007218FE"/>
    <w:rsid w:val="00721FA7"/>
    <w:rsid w:val="00722258"/>
    <w:rsid w:val="00722BED"/>
    <w:rsid w:val="00722E47"/>
    <w:rsid w:val="00722E69"/>
    <w:rsid w:val="007232BE"/>
    <w:rsid w:val="00723593"/>
    <w:rsid w:val="007238AA"/>
    <w:rsid w:val="00724358"/>
    <w:rsid w:val="00724629"/>
    <w:rsid w:val="007248DD"/>
    <w:rsid w:val="00724965"/>
    <w:rsid w:val="007251D5"/>
    <w:rsid w:val="0072522A"/>
    <w:rsid w:val="00725A8D"/>
    <w:rsid w:val="00725C73"/>
    <w:rsid w:val="00725D87"/>
    <w:rsid w:val="007266AC"/>
    <w:rsid w:val="00726A48"/>
    <w:rsid w:val="007271B5"/>
    <w:rsid w:val="00727361"/>
    <w:rsid w:val="007274D5"/>
    <w:rsid w:val="0072753D"/>
    <w:rsid w:val="007279D3"/>
    <w:rsid w:val="007279DD"/>
    <w:rsid w:val="00727A39"/>
    <w:rsid w:val="0073001A"/>
    <w:rsid w:val="0073091E"/>
    <w:rsid w:val="007313EB"/>
    <w:rsid w:val="00731E54"/>
    <w:rsid w:val="00731EC5"/>
    <w:rsid w:val="00732545"/>
    <w:rsid w:val="00732B08"/>
    <w:rsid w:val="00732DB2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27F"/>
    <w:rsid w:val="0073644F"/>
    <w:rsid w:val="00736528"/>
    <w:rsid w:val="00736BF4"/>
    <w:rsid w:val="0073730D"/>
    <w:rsid w:val="0074094A"/>
    <w:rsid w:val="00740DE2"/>
    <w:rsid w:val="00740E23"/>
    <w:rsid w:val="00740E85"/>
    <w:rsid w:val="00740F4F"/>
    <w:rsid w:val="00741106"/>
    <w:rsid w:val="00741390"/>
    <w:rsid w:val="00741FDB"/>
    <w:rsid w:val="0074220E"/>
    <w:rsid w:val="007423B6"/>
    <w:rsid w:val="00742479"/>
    <w:rsid w:val="00743201"/>
    <w:rsid w:val="0074332B"/>
    <w:rsid w:val="00743626"/>
    <w:rsid w:val="007436E0"/>
    <w:rsid w:val="00743C06"/>
    <w:rsid w:val="00743FD0"/>
    <w:rsid w:val="007443BF"/>
    <w:rsid w:val="007446FB"/>
    <w:rsid w:val="0074515F"/>
    <w:rsid w:val="007454AD"/>
    <w:rsid w:val="00745A93"/>
    <w:rsid w:val="00745BB4"/>
    <w:rsid w:val="00745BD3"/>
    <w:rsid w:val="00745EBD"/>
    <w:rsid w:val="007460A2"/>
    <w:rsid w:val="00746490"/>
    <w:rsid w:val="0074653E"/>
    <w:rsid w:val="00746718"/>
    <w:rsid w:val="00746A36"/>
    <w:rsid w:val="00747CCD"/>
    <w:rsid w:val="00750043"/>
    <w:rsid w:val="007503B8"/>
    <w:rsid w:val="007503CD"/>
    <w:rsid w:val="007504D2"/>
    <w:rsid w:val="007504F4"/>
    <w:rsid w:val="0075065F"/>
    <w:rsid w:val="00750E52"/>
    <w:rsid w:val="00750E56"/>
    <w:rsid w:val="00751777"/>
    <w:rsid w:val="00752000"/>
    <w:rsid w:val="00752795"/>
    <w:rsid w:val="00752AD8"/>
    <w:rsid w:val="00752BF9"/>
    <w:rsid w:val="00752CE9"/>
    <w:rsid w:val="00752D44"/>
    <w:rsid w:val="00752DDB"/>
    <w:rsid w:val="007536EA"/>
    <w:rsid w:val="007541D5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6D74"/>
    <w:rsid w:val="007572D5"/>
    <w:rsid w:val="0075795F"/>
    <w:rsid w:val="00757CC7"/>
    <w:rsid w:val="00760683"/>
    <w:rsid w:val="007606D8"/>
    <w:rsid w:val="00760A3D"/>
    <w:rsid w:val="00760AEC"/>
    <w:rsid w:val="00760E1A"/>
    <w:rsid w:val="00760F2C"/>
    <w:rsid w:val="0076151B"/>
    <w:rsid w:val="007619C7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498"/>
    <w:rsid w:val="00765583"/>
    <w:rsid w:val="0076579B"/>
    <w:rsid w:val="00765A1F"/>
    <w:rsid w:val="00765A76"/>
    <w:rsid w:val="00765CF5"/>
    <w:rsid w:val="00765F15"/>
    <w:rsid w:val="007665F5"/>
    <w:rsid w:val="00766D3D"/>
    <w:rsid w:val="0076718B"/>
    <w:rsid w:val="0077015C"/>
    <w:rsid w:val="0077035A"/>
    <w:rsid w:val="0077088A"/>
    <w:rsid w:val="00770A8D"/>
    <w:rsid w:val="00770AE1"/>
    <w:rsid w:val="0077129F"/>
    <w:rsid w:val="00771458"/>
    <w:rsid w:val="00771577"/>
    <w:rsid w:val="007719DB"/>
    <w:rsid w:val="00771C11"/>
    <w:rsid w:val="00772117"/>
    <w:rsid w:val="007724C3"/>
    <w:rsid w:val="00772C9B"/>
    <w:rsid w:val="00773776"/>
    <w:rsid w:val="0077391F"/>
    <w:rsid w:val="00773D9F"/>
    <w:rsid w:val="00773DFA"/>
    <w:rsid w:val="00774C99"/>
    <w:rsid w:val="00774C9A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C65"/>
    <w:rsid w:val="00780DC0"/>
    <w:rsid w:val="00781F4F"/>
    <w:rsid w:val="007823E6"/>
    <w:rsid w:val="00782431"/>
    <w:rsid w:val="00782A83"/>
    <w:rsid w:val="007833A8"/>
    <w:rsid w:val="00784202"/>
    <w:rsid w:val="007842C4"/>
    <w:rsid w:val="00784B39"/>
    <w:rsid w:val="00784D17"/>
    <w:rsid w:val="007850CE"/>
    <w:rsid w:val="00785238"/>
    <w:rsid w:val="00785F37"/>
    <w:rsid w:val="007860FA"/>
    <w:rsid w:val="007862C8"/>
    <w:rsid w:val="00786D91"/>
    <w:rsid w:val="0078786C"/>
    <w:rsid w:val="0078787B"/>
    <w:rsid w:val="0079027E"/>
    <w:rsid w:val="007906DD"/>
    <w:rsid w:val="00790967"/>
    <w:rsid w:val="00790C23"/>
    <w:rsid w:val="00790D0C"/>
    <w:rsid w:val="00790D3F"/>
    <w:rsid w:val="0079127A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6E3"/>
    <w:rsid w:val="007948CB"/>
    <w:rsid w:val="00795975"/>
    <w:rsid w:val="00795E20"/>
    <w:rsid w:val="00795EF0"/>
    <w:rsid w:val="0079674C"/>
    <w:rsid w:val="00796A9A"/>
    <w:rsid w:val="00796F85"/>
    <w:rsid w:val="00796FA9"/>
    <w:rsid w:val="00796FC5"/>
    <w:rsid w:val="007970A2"/>
    <w:rsid w:val="00797575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BA8"/>
    <w:rsid w:val="007A3CB4"/>
    <w:rsid w:val="007A3D72"/>
    <w:rsid w:val="007A3F00"/>
    <w:rsid w:val="007A4210"/>
    <w:rsid w:val="007A4439"/>
    <w:rsid w:val="007A466A"/>
    <w:rsid w:val="007A4CEF"/>
    <w:rsid w:val="007A577F"/>
    <w:rsid w:val="007A597D"/>
    <w:rsid w:val="007A5C1D"/>
    <w:rsid w:val="007A6477"/>
    <w:rsid w:val="007A6D89"/>
    <w:rsid w:val="007A7721"/>
    <w:rsid w:val="007A7905"/>
    <w:rsid w:val="007B06DC"/>
    <w:rsid w:val="007B0C3F"/>
    <w:rsid w:val="007B0F97"/>
    <w:rsid w:val="007B1AE8"/>
    <w:rsid w:val="007B3002"/>
    <w:rsid w:val="007B3038"/>
    <w:rsid w:val="007B31F3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DCF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B7FC3"/>
    <w:rsid w:val="007C0254"/>
    <w:rsid w:val="007C0CFF"/>
    <w:rsid w:val="007C16BF"/>
    <w:rsid w:val="007C19C4"/>
    <w:rsid w:val="007C1C57"/>
    <w:rsid w:val="007C1D18"/>
    <w:rsid w:val="007C1E81"/>
    <w:rsid w:val="007C1F34"/>
    <w:rsid w:val="007C2B08"/>
    <w:rsid w:val="007C3069"/>
    <w:rsid w:val="007C3B72"/>
    <w:rsid w:val="007C47B6"/>
    <w:rsid w:val="007C4A52"/>
    <w:rsid w:val="007C4B2E"/>
    <w:rsid w:val="007C4DC2"/>
    <w:rsid w:val="007C5A9D"/>
    <w:rsid w:val="007C6028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1EF0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174"/>
    <w:rsid w:val="007D5439"/>
    <w:rsid w:val="007D552F"/>
    <w:rsid w:val="007D5607"/>
    <w:rsid w:val="007D5DB6"/>
    <w:rsid w:val="007D5FD0"/>
    <w:rsid w:val="007D6000"/>
    <w:rsid w:val="007D6119"/>
    <w:rsid w:val="007D6273"/>
    <w:rsid w:val="007D6B0D"/>
    <w:rsid w:val="007D6B86"/>
    <w:rsid w:val="007D729F"/>
    <w:rsid w:val="007D7677"/>
    <w:rsid w:val="007D785D"/>
    <w:rsid w:val="007D7F32"/>
    <w:rsid w:val="007D7F94"/>
    <w:rsid w:val="007E02AB"/>
    <w:rsid w:val="007E1987"/>
    <w:rsid w:val="007E1B9B"/>
    <w:rsid w:val="007E20B7"/>
    <w:rsid w:val="007E2C61"/>
    <w:rsid w:val="007E2E98"/>
    <w:rsid w:val="007E306A"/>
    <w:rsid w:val="007E3353"/>
    <w:rsid w:val="007E3B9B"/>
    <w:rsid w:val="007E439F"/>
    <w:rsid w:val="007E49D3"/>
    <w:rsid w:val="007E4B07"/>
    <w:rsid w:val="007E51BE"/>
    <w:rsid w:val="007E5415"/>
    <w:rsid w:val="007E5743"/>
    <w:rsid w:val="007E5A00"/>
    <w:rsid w:val="007E5ABC"/>
    <w:rsid w:val="007E603E"/>
    <w:rsid w:val="007E6496"/>
    <w:rsid w:val="007E658A"/>
    <w:rsid w:val="007E6A97"/>
    <w:rsid w:val="007E714C"/>
    <w:rsid w:val="007E7821"/>
    <w:rsid w:val="007E7E17"/>
    <w:rsid w:val="007E7F56"/>
    <w:rsid w:val="007F0403"/>
    <w:rsid w:val="007F084C"/>
    <w:rsid w:val="007F08E6"/>
    <w:rsid w:val="007F1217"/>
    <w:rsid w:val="007F1C46"/>
    <w:rsid w:val="007F1F63"/>
    <w:rsid w:val="007F1FF3"/>
    <w:rsid w:val="007F2386"/>
    <w:rsid w:val="007F284B"/>
    <w:rsid w:val="007F3647"/>
    <w:rsid w:val="007F36C2"/>
    <w:rsid w:val="007F3C11"/>
    <w:rsid w:val="007F3DB8"/>
    <w:rsid w:val="007F42CD"/>
    <w:rsid w:val="007F4443"/>
    <w:rsid w:val="007F48C3"/>
    <w:rsid w:val="007F4B8A"/>
    <w:rsid w:val="007F4DB1"/>
    <w:rsid w:val="007F515E"/>
    <w:rsid w:val="007F5320"/>
    <w:rsid w:val="007F53EC"/>
    <w:rsid w:val="007F5F40"/>
    <w:rsid w:val="007F6390"/>
    <w:rsid w:val="007F6414"/>
    <w:rsid w:val="007F6783"/>
    <w:rsid w:val="007F68CC"/>
    <w:rsid w:val="007F6964"/>
    <w:rsid w:val="007F6A29"/>
    <w:rsid w:val="007F6DB7"/>
    <w:rsid w:val="007F6F62"/>
    <w:rsid w:val="007F7119"/>
    <w:rsid w:val="007F754C"/>
    <w:rsid w:val="007F76AF"/>
    <w:rsid w:val="007F7A28"/>
    <w:rsid w:val="00800772"/>
    <w:rsid w:val="00800787"/>
    <w:rsid w:val="00800A4E"/>
    <w:rsid w:val="00800B0A"/>
    <w:rsid w:val="00800BAA"/>
    <w:rsid w:val="0080122E"/>
    <w:rsid w:val="008017DE"/>
    <w:rsid w:val="0080197D"/>
    <w:rsid w:val="00801A3F"/>
    <w:rsid w:val="00801B26"/>
    <w:rsid w:val="00801CBC"/>
    <w:rsid w:val="00801FA4"/>
    <w:rsid w:val="008023B6"/>
    <w:rsid w:val="00802FAC"/>
    <w:rsid w:val="00803B32"/>
    <w:rsid w:val="00803C10"/>
    <w:rsid w:val="00803DB8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7D7"/>
    <w:rsid w:val="00811B62"/>
    <w:rsid w:val="0081245B"/>
    <w:rsid w:val="008125A0"/>
    <w:rsid w:val="00812D03"/>
    <w:rsid w:val="00813570"/>
    <w:rsid w:val="0081399F"/>
    <w:rsid w:val="00813B27"/>
    <w:rsid w:val="008149D9"/>
    <w:rsid w:val="00814E76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BB1"/>
    <w:rsid w:val="00817BD6"/>
    <w:rsid w:val="00817F79"/>
    <w:rsid w:val="00817F8C"/>
    <w:rsid w:val="00820623"/>
    <w:rsid w:val="00820754"/>
    <w:rsid w:val="00820BA7"/>
    <w:rsid w:val="0082166D"/>
    <w:rsid w:val="008217F2"/>
    <w:rsid w:val="0082184F"/>
    <w:rsid w:val="008218B5"/>
    <w:rsid w:val="00821C34"/>
    <w:rsid w:val="00821ED8"/>
    <w:rsid w:val="008223AF"/>
    <w:rsid w:val="008224C3"/>
    <w:rsid w:val="0082336A"/>
    <w:rsid w:val="00823D7A"/>
    <w:rsid w:val="008245CB"/>
    <w:rsid w:val="00824688"/>
    <w:rsid w:val="008248AD"/>
    <w:rsid w:val="00824BF5"/>
    <w:rsid w:val="0082514D"/>
    <w:rsid w:val="00825B61"/>
    <w:rsid w:val="008264E7"/>
    <w:rsid w:val="00826719"/>
    <w:rsid w:val="0082685C"/>
    <w:rsid w:val="008272AA"/>
    <w:rsid w:val="008302A1"/>
    <w:rsid w:val="00830383"/>
    <w:rsid w:val="0083075B"/>
    <w:rsid w:val="00830845"/>
    <w:rsid w:val="00830893"/>
    <w:rsid w:val="008308C5"/>
    <w:rsid w:val="0083096B"/>
    <w:rsid w:val="00830E2A"/>
    <w:rsid w:val="0083158A"/>
    <w:rsid w:val="00831803"/>
    <w:rsid w:val="008319A9"/>
    <w:rsid w:val="0083210A"/>
    <w:rsid w:val="00832361"/>
    <w:rsid w:val="0083254F"/>
    <w:rsid w:val="0083255A"/>
    <w:rsid w:val="00832AA0"/>
    <w:rsid w:val="00832D57"/>
    <w:rsid w:val="0083333B"/>
    <w:rsid w:val="00833A02"/>
    <w:rsid w:val="00834138"/>
    <w:rsid w:val="008342FB"/>
    <w:rsid w:val="008343D1"/>
    <w:rsid w:val="00834526"/>
    <w:rsid w:val="00834862"/>
    <w:rsid w:val="008349DB"/>
    <w:rsid w:val="00834AF6"/>
    <w:rsid w:val="008354B2"/>
    <w:rsid w:val="008357AF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2725"/>
    <w:rsid w:val="008432BF"/>
    <w:rsid w:val="00843557"/>
    <w:rsid w:val="0084361F"/>
    <w:rsid w:val="00843745"/>
    <w:rsid w:val="00843BE1"/>
    <w:rsid w:val="00843DE2"/>
    <w:rsid w:val="00844338"/>
    <w:rsid w:val="00844342"/>
    <w:rsid w:val="0084484A"/>
    <w:rsid w:val="00844D03"/>
    <w:rsid w:val="00844F17"/>
    <w:rsid w:val="0084542D"/>
    <w:rsid w:val="00845691"/>
    <w:rsid w:val="00845809"/>
    <w:rsid w:val="00845858"/>
    <w:rsid w:val="00845B3F"/>
    <w:rsid w:val="0084650C"/>
    <w:rsid w:val="0084680E"/>
    <w:rsid w:val="00846967"/>
    <w:rsid w:val="00846B37"/>
    <w:rsid w:val="00846B4F"/>
    <w:rsid w:val="00846C1F"/>
    <w:rsid w:val="00846E09"/>
    <w:rsid w:val="00847239"/>
    <w:rsid w:val="008474D3"/>
    <w:rsid w:val="0084761B"/>
    <w:rsid w:val="0084764E"/>
    <w:rsid w:val="00847B03"/>
    <w:rsid w:val="00847CAD"/>
    <w:rsid w:val="008509C4"/>
    <w:rsid w:val="00850AC8"/>
    <w:rsid w:val="00851138"/>
    <w:rsid w:val="008516F5"/>
    <w:rsid w:val="008518E6"/>
    <w:rsid w:val="00851C51"/>
    <w:rsid w:val="00851CD6"/>
    <w:rsid w:val="0085207D"/>
    <w:rsid w:val="00852248"/>
    <w:rsid w:val="0085239A"/>
    <w:rsid w:val="008523B0"/>
    <w:rsid w:val="00852832"/>
    <w:rsid w:val="00852CB8"/>
    <w:rsid w:val="00852FD7"/>
    <w:rsid w:val="0085345B"/>
    <w:rsid w:val="00853770"/>
    <w:rsid w:val="00853CFE"/>
    <w:rsid w:val="00854B94"/>
    <w:rsid w:val="00854BA5"/>
    <w:rsid w:val="00854D9B"/>
    <w:rsid w:val="00855C84"/>
    <w:rsid w:val="00856BA1"/>
    <w:rsid w:val="00856EC7"/>
    <w:rsid w:val="00856ECE"/>
    <w:rsid w:val="00856EF2"/>
    <w:rsid w:val="008573C5"/>
    <w:rsid w:val="00857BDD"/>
    <w:rsid w:val="00857D5B"/>
    <w:rsid w:val="00860A77"/>
    <w:rsid w:val="00861841"/>
    <w:rsid w:val="0086214F"/>
    <w:rsid w:val="008621EA"/>
    <w:rsid w:val="008626F9"/>
    <w:rsid w:val="0086281A"/>
    <w:rsid w:val="00862D5F"/>
    <w:rsid w:val="00863A1B"/>
    <w:rsid w:val="00863AB9"/>
    <w:rsid w:val="00863B52"/>
    <w:rsid w:val="00863F2B"/>
    <w:rsid w:val="00863F7A"/>
    <w:rsid w:val="0086444C"/>
    <w:rsid w:val="00864C95"/>
    <w:rsid w:val="00864D1B"/>
    <w:rsid w:val="00865113"/>
    <w:rsid w:val="008656E0"/>
    <w:rsid w:val="0086581B"/>
    <w:rsid w:val="00865953"/>
    <w:rsid w:val="008664A2"/>
    <w:rsid w:val="00867306"/>
    <w:rsid w:val="0086757F"/>
    <w:rsid w:val="00867604"/>
    <w:rsid w:val="008676F5"/>
    <w:rsid w:val="008679E8"/>
    <w:rsid w:val="00871143"/>
    <w:rsid w:val="008716E9"/>
    <w:rsid w:val="00871764"/>
    <w:rsid w:val="008718B7"/>
    <w:rsid w:val="00871A7F"/>
    <w:rsid w:val="00871D45"/>
    <w:rsid w:val="00871FA3"/>
    <w:rsid w:val="008720A0"/>
    <w:rsid w:val="008720D6"/>
    <w:rsid w:val="008722BC"/>
    <w:rsid w:val="00873673"/>
    <w:rsid w:val="0087381D"/>
    <w:rsid w:val="00874119"/>
    <w:rsid w:val="0087450B"/>
    <w:rsid w:val="008748A0"/>
    <w:rsid w:val="008749BA"/>
    <w:rsid w:val="00874E52"/>
    <w:rsid w:val="00874F10"/>
    <w:rsid w:val="00874F64"/>
    <w:rsid w:val="00874FC3"/>
    <w:rsid w:val="0087510A"/>
    <w:rsid w:val="008752EC"/>
    <w:rsid w:val="00875550"/>
    <w:rsid w:val="00875B76"/>
    <w:rsid w:val="00875D25"/>
    <w:rsid w:val="008767B9"/>
    <w:rsid w:val="008767EC"/>
    <w:rsid w:val="00876B3E"/>
    <w:rsid w:val="00876E3D"/>
    <w:rsid w:val="008771EC"/>
    <w:rsid w:val="00877355"/>
    <w:rsid w:val="008774A7"/>
    <w:rsid w:val="0087763E"/>
    <w:rsid w:val="00877958"/>
    <w:rsid w:val="0088007C"/>
    <w:rsid w:val="00881380"/>
    <w:rsid w:val="008815CB"/>
    <w:rsid w:val="00881C5E"/>
    <w:rsid w:val="00881D61"/>
    <w:rsid w:val="00881EF7"/>
    <w:rsid w:val="0088203E"/>
    <w:rsid w:val="008825AA"/>
    <w:rsid w:val="008829A9"/>
    <w:rsid w:val="00882D47"/>
    <w:rsid w:val="00882F6C"/>
    <w:rsid w:val="00883242"/>
    <w:rsid w:val="0088326D"/>
    <w:rsid w:val="0088362A"/>
    <w:rsid w:val="00883ABF"/>
    <w:rsid w:val="00883EAF"/>
    <w:rsid w:val="00884061"/>
    <w:rsid w:val="008844D8"/>
    <w:rsid w:val="008847E8"/>
    <w:rsid w:val="00884CC8"/>
    <w:rsid w:val="00884EEA"/>
    <w:rsid w:val="00884FC7"/>
    <w:rsid w:val="008858F0"/>
    <w:rsid w:val="00885B91"/>
    <w:rsid w:val="00885D9B"/>
    <w:rsid w:val="00885E8A"/>
    <w:rsid w:val="00886364"/>
    <w:rsid w:val="00886396"/>
    <w:rsid w:val="00886CDF"/>
    <w:rsid w:val="0088700D"/>
    <w:rsid w:val="00887B20"/>
    <w:rsid w:val="00890326"/>
    <w:rsid w:val="0089059C"/>
    <w:rsid w:val="00890B4D"/>
    <w:rsid w:val="00890BB6"/>
    <w:rsid w:val="00890E56"/>
    <w:rsid w:val="00891040"/>
    <w:rsid w:val="008915DB"/>
    <w:rsid w:val="00891A47"/>
    <w:rsid w:val="00891BD2"/>
    <w:rsid w:val="00891BD5"/>
    <w:rsid w:val="00892D5E"/>
    <w:rsid w:val="00892E03"/>
    <w:rsid w:val="008938DA"/>
    <w:rsid w:val="008938DC"/>
    <w:rsid w:val="008941D9"/>
    <w:rsid w:val="008942D8"/>
    <w:rsid w:val="0089434F"/>
    <w:rsid w:val="008945FC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363"/>
    <w:rsid w:val="008A0813"/>
    <w:rsid w:val="008A0BC6"/>
    <w:rsid w:val="008A103A"/>
    <w:rsid w:val="008A109F"/>
    <w:rsid w:val="008A13CD"/>
    <w:rsid w:val="008A1C06"/>
    <w:rsid w:val="008A24BD"/>
    <w:rsid w:val="008A2990"/>
    <w:rsid w:val="008A2B5A"/>
    <w:rsid w:val="008A2EC8"/>
    <w:rsid w:val="008A2FC1"/>
    <w:rsid w:val="008A31F8"/>
    <w:rsid w:val="008A36F5"/>
    <w:rsid w:val="008A3963"/>
    <w:rsid w:val="008A4961"/>
    <w:rsid w:val="008A4A90"/>
    <w:rsid w:val="008A4D67"/>
    <w:rsid w:val="008A4E7B"/>
    <w:rsid w:val="008A52B6"/>
    <w:rsid w:val="008A53EF"/>
    <w:rsid w:val="008A546D"/>
    <w:rsid w:val="008A5A5D"/>
    <w:rsid w:val="008A5DD3"/>
    <w:rsid w:val="008A64D8"/>
    <w:rsid w:val="008A6CF0"/>
    <w:rsid w:val="008A6D0A"/>
    <w:rsid w:val="008A6D2B"/>
    <w:rsid w:val="008A6E3F"/>
    <w:rsid w:val="008A7679"/>
    <w:rsid w:val="008A771E"/>
    <w:rsid w:val="008A7951"/>
    <w:rsid w:val="008A7F34"/>
    <w:rsid w:val="008B0125"/>
    <w:rsid w:val="008B012B"/>
    <w:rsid w:val="008B09AC"/>
    <w:rsid w:val="008B0C0F"/>
    <w:rsid w:val="008B0E06"/>
    <w:rsid w:val="008B11AD"/>
    <w:rsid w:val="008B173D"/>
    <w:rsid w:val="008B1B36"/>
    <w:rsid w:val="008B1D60"/>
    <w:rsid w:val="008B26BD"/>
    <w:rsid w:val="008B2A82"/>
    <w:rsid w:val="008B2C84"/>
    <w:rsid w:val="008B3509"/>
    <w:rsid w:val="008B366E"/>
    <w:rsid w:val="008B3BF6"/>
    <w:rsid w:val="008B3D31"/>
    <w:rsid w:val="008B3D6B"/>
    <w:rsid w:val="008B42C9"/>
    <w:rsid w:val="008B5538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CA2"/>
    <w:rsid w:val="008C0D02"/>
    <w:rsid w:val="008C0E6A"/>
    <w:rsid w:val="008C1855"/>
    <w:rsid w:val="008C1CDC"/>
    <w:rsid w:val="008C2063"/>
    <w:rsid w:val="008C2077"/>
    <w:rsid w:val="008C21ED"/>
    <w:rsid w:val="008C237F"/>
    <w:rsid w:val="008C29FC"/>
    <w:rsid w:val="008C2B9A"/>
    <w:rsid w:val="008C325A"/>
    <w:rsid w:val="008C36D0"/>
    <w:rsid w:val="008C3B32"/>
    <w:rsid w:val="008C3B3A"/>
    <w:rsid w:val="008C3F1C"/>
    <w:rsid w:val="008C411B"/>
    <w:rsid w:val="008C53BB"/>
    <w:rsid w:val="008C5EE4"/>
    <w:rsid w:val="008C6020"/>
    <w:rsid w:val="008C6124"/>
    <w:rsid w:val="008C66EB"/>
    <w:rsid w:val="008C691C"/>
    <w:rsid w:val="008C71A0"/>
    <w:rsid w:val="008C7427"/>
    <w:rsid w:val="008C7A6A"/>
    <w:rsid w:val="008C7D07"/>
    <w:rsid w:val="008C7F19"/>
    <w:rsid w:val="008D0101"/>
    <w:rsid w:val="008D050A"/>
    <w:rsid w:val="008D0B9C"/>
    <w:rsid w:val="008D0BCB"/>
    <w:rsid w:val="008D0C77"/>
    <w:rsid w:val="008D10BD"/>
    <w:rsid w:val="008D112F"/>
    <w:rsid w:val="008D1423"/>
    <w:rsid w:val="008D142D"/>
    <w:rsid w:val="008D1558"/>
    <w:rsid w:val="008D1942"/>
    <w:rsid w:val="008D1AA0"/>
    <w:rsid w:val="008D1E0B"/>
    <w:rsid w:val="008D2081"/>
    <w:rsid w:val="008D24B7"/>
    <w:rsid w:val="008D3154"/>
    <w:rsid w:val="008D31B5"/>
    <w:rsid w:val="008D33C3"/>
    <w:rsid w:val="008D3D7F"/>
    <w:rsid w:val="008D3F94"/>
    <w:rsid w:val="008D46D8"/>
    <w:rsid w:val="008D4885"/>
    <w:rsid w:val="008D4AC6"/>
    <w:rsid w:val="008D5C69"/>
    <w:rsid w:val="008D6219"/>
    <w:rsid w:val="008D6C18"/>
    <w:rsid w:val="008D74BA"/>
    <w:rsid w:val="008D798D"/>
    <w:rsid w:val="008D7DA7"/>
    <w:rsid w:val="008E030A"/>
    <w:rsid w:val="008E08FB"/>
    <w:rsid w:val="008E0C0B"/>
    <w:rsid w:val="008E0EBA"/>
    <w:rsid w:val="008E144E"/>
    <w:rsid w:val="008E1983"/>
    <w:rsid w:val="008E1AEB"/>
    <w:rsid w:val="008E1C80"/>
    <w:rsid w:val="008E2829"/>
    <w:rsid w:val="008E2948"/>
    <w:rsid w:val="008E31D9"/>
    <w:rsid w:val="008E3518"/>
    <w:rsid w:val="008E371C"/>
    <w:rsid w:val="008E3F89"/>
    <w:rsid w:val="008E4865"/>
    <w:rsid w:val="008E49FC"/>
    <w:rsid w:val="008E4A17"/>
    <w:rsid w:val="008E4AAC"/>
    <w:rsid w:val="008E4D8C"/>
    <w:rsid w:val="008E50B3"/>
    <w:rsid w:val="008E51C5"/>
    <w:rsid w:val="008E53AA"/>
    <w:rsid w:val="008E547C"/>
    <w:rsid w:val="008E5F26"/>
    <w:rsid w:val="008E5FB6"/>
    <w:rsid w:val="008E68DC"/>
    <w:rsid w:val="008E6959"/>
    <w:rsid w:val="008E6AAF"/>
    <w:rsid w:val="008E6BD1"/>
    <w:rsid w:val="008E6CC0"/>
    <w:rsid w:val="008E739B"/>
    <w:rsid w:val="008E778F"/>
    <w:rsid w:val="008E7CD8"/>
    <w:rsid w:val="008F03F7"/>
    <w:rsid w:val="008F11D1"/>
    <w:rsid w:val="008F1495"/>
    <w:rsid w:val="008F1511"/>
    <w:rsid w:val="008F1632"/>
    <w:rsid w:val="008F1ADC"/>
    <w:rsid w:val="008F1F6F"/>
    <w:rsid w:val="008F2093"/>
    <w:rsid w:val="008F21C9"/>
    <w:rsid w:val="008F25B9"/>
    <w:rsid w:val="008F26FD"/>
    <w:rsid w:val="008F281C"/>
    <w:rsid w:val="008F2852"/>
    <w:rsid w:val="008F2B7D"/>
    <w:rsid w:val="008F2FA7"/>
    <w:rsid w:val="008F321A"/>
    <w:rsid w:val="008F3634"/>
    <w:rsid w:val="008F3B19"/>
    <w:rsid w:val="008F3BC7"/>
    <w:rsid w:val="008F3C3C"/>
    <w:rsid w:val="008F3C3F"/>
    <w:rsid w:val="008F445A"/>
    <w:rsid w:val="008F4660"/>
    <w:rsid w:val="008F4719"/>
    <w:rsid w:val="008F49E8"/>
    <w:rsid w:val="008F5270"/>
    <w:rsid w:val="008F52D1"/>
    <w:rsid w:val="008F53C3"/>
    <w:rsid w:val="008F5469"/>
    <w:rsid w:val="008F584D"/>
    <w:rsid w:val="008F5B11"/>
    <w:rsid w:val="008F5B34"/>
    <w:rsid w:val="008F5C89"/>
    <w:rsid w:val="008F5C90"/>
    <w:rsid w:val="008F6215"/>
    <w:rsid w:val="008F6301"/>
    <w:rsid w:val="008F70C3"/>
    <w:rsid w:val="008F769A"/>
    <w:rsid w:val="00900BF5"/>
    <w:rsid w:val="00900CE0"/>
    <w:rsid w:val="00900F63"/>
    <w:rsid w:val="0090126F"/>
    <w:rsid w:val="009014C5"/>
    <w:rsid w:val="009016FB"/>
    <w:rsid w:val="00901F23"/>
    <w:rsid w:val="0090233B"/>
    <w:rsid w:val="00902421"/>
    <w:rsid w:val="00902938"/>
    <w:rsid w:val="00902BD6"/>
    <w:rsid w:val="0090302A"/>
    <w:rsid w:val="009035C3"/>
    <w:rsid w:val="00903800"/>
    <w:rsid w:val="00903C44"/>
    <w:rsid w:val="0090473D"/>
    <w:rsid w:val="0090510F"/>
    <w:rsid w:val="009052C1"/>
    <w:rsid w:val="0090556C"/>
    <w:rsid w:val="00905917"/>
    <w:rsid w:val="00905E67"/>
    <w:rsid w:val="009060DE"/>
    <w:rsid w:val="00906161"/>
    <w:rsid w:val="0090625F"/>
    <w:rsid w:val="00906B51"/>
    <w:rsid w:val="00906E50"/>
    <w:rsid w:val="00907432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6C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5EA5"/>
    <w:rsid w:val="00916315"/>
    <w:rsid w:val="009166A2"/>
    <w:rsid w:val="009166FF"/>
    <w:rsid w:val="0091691A"/>
    <w:rsid w:val="00916DB5"/>
    <w:rsid w:val="00917242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47C"/>
    <w:rsid w:val="00923867"/>
    <w:rsid w:val="00923869"/>
    <w:rsid w:val="00923F93"/>
    <w:rsid w:val="00924603"/>
    <w:rsid w:val="00924D3D"/>
    <w:rsid w:val="00924D56"/>
    <w:rsid w:val="0092516F"/>
    <w:rsid w:val="009254BF"/>
    <w:rsid w:val="009264EC"/>
    <w:rsid w:val="0092667B"/>
    <w:rsid w:val="009269A1"/>
    <w:rsid w:val="00926CF1"/>
    <w:rsid w:val="009276E7"/>
    <w:rsid w:val="0092771D"/>
    <w:rsid w:val="009277B3"/>
    <w:rsid w:val="0092782B"/>
    <w:rsid w:val="00927CF4"/>
    <w:rsid w:val="0093017F"/>
    <w:rsid w:val="00930BF1"/>
    <w:rsid w:val="00930C66"/>
    <w:rsid w:val="00930CEF"/>
    <w:rsid w:val="00930D6B"/>
    <w:rsid w:val="00931500"/>
    <w:rsid w:val="00931683"/>
    <w:rsid w:val="009319E0"/>
    <w:rsid w:val="00931AB7"/>
    <w:rsid w:val="00931BF2"/>
    <w:rsid w:val="0093221C"/>
    <w:rsid w:val="00932B57"/>
    <w:rsid w:val="00932DDB"/>
    <w:rsid w:val="0093319B"/>
    <w:rsid w:val="009340E4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BF5"/>
    <w:rsid w:val="00937E9E"/>
    <w:rsid w:val="00937F0F"/>
    <w:rsid w:val="00940569"/>
    <w:rsid w:val="00940D3F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3A79"/>
    <w:rsid w:val="00944368"/>
    <w:rsid w:val="0094482A"/>
    <w:rsid w:val="009449EC"/>
    <w:rsid w:val="00944B25"/>
    <w:rsid w:val="00944E87"/>
    <w:rsid w:val="00945844"/>
    <w:rsid w:val="009459FF"/>
    <w:rsid w:val="00945FF9"/>
    <w:rsid w:val="00946B00"/>
    <w:rsid w:val="00946B51"/>
    <w:rsid w:val="009475A7"/>
    <w:rsid w:val="00947C28"/>
    <w:rsid w:val="00947C83"/>
    <w:rsid w:val="00947DDC"/>
    <w:rsid w:val="0095029C"/>
    <w:rsid w:val="00950DE4"/>
    <w:rsid w:val="00950EF4"/>
    <w:rsid w:val="00950FAE"/>
    <w:rsid w:val="0095136F"/>
    <w:rsid w:val="00951552"/>
    <w:rsid w:val="009517A4"/>
    <w:rsid w:val="009517FF"/>
    <w:rsid w:val="00951F40"/>
    <w:rsid w:val="00953192"/>
    <w:rsid w:val="009538B1"/>
    <w:rsid w:val="00953C59"/>
    <w:rsid w:val="00953F19"/>
    <w:rsid w:val="0095406C"/>
    <w:rsid w:val="0095406F"/>
    <w:rsid w:val="0095520E"/>
    <w:rsid w:val="009554A8"/>
    <w:rsid w:val="0095571E"/>
    <w:rsid w:val="009569F5"/>
    <w:rsid w:val="00956C4F"/>
    <w:rsid w:val="00957333"/>
    <w:rsid w:val="00957744"/>
    <w:rsid w:val="00957A80"/>
    <w:rsid w:val="00957AB6"/>
    <w:rsid w:val="00957C7D"/>
    <w:rsid w:val="00957F17"/>
    <w:rsid w:val="00957F8C"/>
    <w:rsid w:val="00960E9D"/>
    <w:rsid w:val="009610B7"/>
    <w:rsid w:val="009614E0"/>
    <w:rsid w:val="00961544"/>
    <w:rsid w:val="009617AB"/>
    <w:rsid w:val="00961906"/>
    <w:rsid w:val="00962076"/>
    <w:rsid w:val="009621BC"/>
    <w:rsid w:val="00962209"/>
    <w:rsid w:val="00962536"/>
    <w:rsid w:val="0096288D"/>
    <w:rsid w:val="00962952"/>
    <w:rsid w:val="009633B6"/>
    <w:rsid w:val="00963634"/>
    <w:rsid w:val="00963694"/>
    <w:rsid w:val="00963807"/>
    <w:rsid w:val="009639B4"/>
    <w:rsid w:val="00963D10"/>
    <w:rsid w:val="0096469B"/>
    <w:rsid w:val="009649E6"/>
    <w:rsid w:val="00964F01"/>
    <w:rsid w:val="0096602F"/>
    <w:rsid w:val="00966407"/>
    <w:rsid w:val="009665D8"/>
    <w:rsid w:val="00966D17"/>
    <w:rsid w:val="00966FA8"/>
    <w:rsid w:val="0096734F"/>
    <w:rsid w:val="00967582"/>
    <w:rsid w:val="00967C65"/>
    <w:rsid w:val="00970114"/>
    <w:rsid w:val="00970241"/>
    <w:rsid w:val="009705A3"/>
    <w:rsid w:val="009705E5"/>
    <w:rsid w:val="00970D3A"/>
    <w:rsid w:val="009713C3"/>
    <w:rsid w:val="0097185F"/>
    <w:rsid w:val="009718BD"/>
    <w:rsid w:val="00971D6F"/>
    <w:rsid w:val="00971EAC"/>
    <w:rsid w:val="00972749"/>
    <w:rsid w:val="009728E8"/>
    <w:rsid w:val="00972B8A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292"/>
    <w:rsid w:val="009755EC"/>
    <w:rsid w:val="00975640"/>
    <w:rsid w:val="009756E4"/>
    <w:rsid w:val="0097570E"/>
    <w:rsid w:val="00975780"/>
    <w:rsid w:val="00975AC1"/>
    <w:rsid w:val="00976746"/>
    <w:rsid w:val="00976936"/>
    <w:rsid w:val="00976B19"/>
    <w:rsid w:val="009776B5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B4D"/>
    <w:rsid w:val="00985CBE"/>
    <w:rsid w:val="0098608C"/>
    <w:rsid w:val="009860F5"/>
    <w:rsid w:val="00986476"/>
    <w:rsid w:val="00986CD2"/>
    <w:rsid w:val="00986DA8"/>
    <w:rsid w:val="00987C29"/>
    <w:rsid w:val="00990181"/>
    <w:rsid w:val="009901B1"/>
    <w:rsid w:val="00990460"/>
    <w:rsid w:val="00990701"/>
    <w:rsid w:val="00990A08"/>
    <w:rsid w:val="00991519"/>
    <w:rsid w:val="00991739"/>
    <w:rsid w:val="009917FA"/>
    <w:rsid w:val="00991CB2"/>
    <w:rsid w:val="00991EA9"/>
    <w:rsid w:val="00991FC5"/>
    <w:rsid w:val="00992133"/>
    <w:rsid w:val="009932DF"/>
    <w:rsid w:val="00994288"/>
    <w:rsid w:val="0099432E"/>
    <w:rsid w:val="009944AB"/>
    <w:rsid w:val="00994A13"/>
    <w:rsid w:val="00994A31"/>
    <w:rsid w:val="00994DC6"/>
    <w:rsid w:val="00994EF5"/>
    <w:rsid w:val="00994F8F"/>
    <w:rsid w:val="00995585"/>
    <w:rsid w:val="00995A9E"/>
    <w:rsid w:val="009960A5"/>
    <w:rsid w:val="009960D4"/>
    <w:rsid w:val="0099634B"/>
    <w:rsid w:val="00996518"/>
    <w:rsid w:val="009965E5"/>
    <w:rsid w:val="00996675"/>
    <w:rsid w:val="009966E3"/>
    <w:rsid w:val="00996754"/>
    <w:rsid w:val="009967DF"/>
    <w:rsid w:val="00996995"/>
    <w:rsid w:val="009969EB"/>
    <w:rsid w:val="00996E39"/>
    <w:rsid w:val="0099709B"/>
    <w:rsid w:val="009972E6"/>
    <w:rsid w:val="0099769C"/>
    <w:rsid w:val="009976B2"/>
    <w:rsid w:val="00997811"/>
    <w:rsid w:val="009978DF"/>
    <w:rsid w:val="00997D82"/>
    <w:rsid w:val="009A008F"/>
    <w:rsid w:val="009A065D"/>
    <w:rsid w:val="009A0667"/>
    <w:rsid w:val="009A0CEC"/>
    <w:rsid w:val="009A1963"/>
    <w:rsid w:val="009A1ACC"/>
    <w:rsid w:val="009A1D1F"/>
    <w:rsid w:val="009A1DBF"/>
    <w:rsid w:val="009A1E8C"/>
    <w:rsid w:val="009A2163"/>
    <w:rsid w:val="009A216E"/>
    <w:rsid w:val="009A23A2"/>
    <w:rsid w:val="009A24B0"/>
    <w:rsid w:val="009A279E"/>
    <w:rsid w:val="009A3A43"/>
    <w:rsid w:val="009A3CCC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0A14"/>
    <w:rsid w:val="009B11EB"/>
    <w:rsid w:val="009B178E"/>
    <w:rsid w:val="009B1AD4"/>
    <w:rsid w:val="009B260D"/>
    <w:rsid w:val="009B2727"/>
    <w:rsid w:val="009B290C"/>
    <w:rsid w:val="009B2E2C"/>
    <w:rsid w:val="009B3AC7"/>
    <w:rsid w:val="009B3DC6"/>
    <w:rsid w:val="009B3E81"/>
    <w:rsid w:val="009B46EC"/>
    <w:rsid w:val="009B479C"/>
    <w:rsid w:val="009B4D34"/>
    <w:rsid w:val="009B50EA"/>
    <w:rsid w:val="009B5DD1"/>
    <w:rsid w:val="009B614B"/>
    <w:rsid w:val="009B64E1"/>
    <w:rsid w:val="009B7089"/>
    <w:rsid w:val="009B7154"/>
    <w:rsid w:val="009B71AF"/>
    <w:rsid w:val="009B756D"/>
    <w:rsid w:val="009B7837"/>
    <w:rsid w:val="009B7A4F"/>
    <w:rsid w:val="009B7F50"/>
    <w:rsid w:val="009C09D8"/>
    <w:rsid w:val="009C0DA4"/>
    <w:rsid w:val="009C1BB8"/>
    <w:rsid w:val="009C1EA8"/>
    <w:rsid w:val="009C22E1"/>
    <w:rsid w:val="009C23DB"/>
    <w:rsid w:val="009C2477"/>
    <w:rsid w:val="009C2548"/>
    <w:rsid w:val="009C26B3"/>
    <w:rsid w:val="009C2843"/>
    <w:rsid w:val="009C28D9"/>
    <w:rsid w:val="009C2A31"/>
    <w:rsid w:val="009C2C2E"/>
    <w:rsid w:val="009C3150"/>
    <w:rsid w:val="009C33CA"/>
    <w:rsid w:val="009C38B9"/>
    <w:rsid w:val="009C39A0"/>
    <w:rsid w:val="009C3A26"/>
    <w:rsid w:val="009C3A92"/>
    <w:rsid w:val="009C3E82"/>
    <w:rsid w:val="009C3FB8"/>
    <w:rsid w:val="009C4143"/>
    <w:rsid w:val="009C4975"/>
    <w:rsid w:val="009C4BD0"/>
    <w:rsid w:val="009C4E3D"/>
    <w:rsid w:val="009C5058"/>
    <w:rsid w:val="009C5403"/>
    <w:rsid w:val="009C664C"/>
    <w:rsid w:val="009C6819"/>
    <w:rsid w:val="009C6848"/>
    <w:rsid w:val="009C6D7C"/>
    <w:rsid w:val="009C71BC"/>
    <w:rsid w:val="009C71C5"/>
    <w:rsid w:val="009C75BA"/>
    <w:rsid w:val="009C79E0"/>
    <w:rsid w:val="009D0008"/>
    <w:rsid w:val="009D0995"/>
    <w:rsid w:val="009D099D"/>
    <w:rsid w:val="009D0EF6"/>
    <w:rsid w:val="009D0F72"/>
    <w:rsid w:val="009D1093"/>
    <w:rsid w:val="009D1421"/>
    <w:rsid w:val="009D1662"/>
    <w:rsid w:val="009D1F27"/>
    <w:rsid w:val="009D1FA3"/>
    <w:rsid w:val="009D2722"/>
    <w:rsid w:val="009D2799"/>
    <w:rsid w:val="009D2A54"/>
    <w:rsid w:val="009D2B6F"/>
    <w:rsid w:val="009D2E5F"/>
    <w:rsid w:val="009D3069"/>
    <w:rsid w:val="009D31FC"/>
    <w:rsid w:val="009D3305"/>
    <w:rsid w:val="009D363D"/>
    <w:rsid w:val="009D39B6"/>
    <w:rsid w:val="009D4337"/>
    <w:rsid w:val="009D4419"/>
    <w:rsid w:val="009D46BA"/>
    <w:rsid w:val="009D4D4A"/>
    <w:rsid w:val="009D4E58"/>
    <w:rsid w:val="009D5611"/>
    <w:rsid w:val="009D5749"/>
    <w:rsid w:val="009D5754"/>
    <w:rsid w:val="009D58A0"/>
    <w:rsid w:val="009D5B5E"/>
    <w:rsid w:val="009D5EE7"/>
    <w:rsid w:val="009D662A"/>
    <w:rsid w:val="009D6AC0"/>
    <w:rsid w:val="009D6B34"/>
    <w:rsid w:val="009D6DFC"/>
    <w:rsid w:val="009D6E2B"/>
    <w:rsid w:val="009D7236"/>
    <w:rsid w:val="009D753C"/>
    <w:rsid w:val="009D7A8B"/>
    <w:rsid w:val="009D7D34"/>
    <w:rsid w:val="009D7E3F"/>
    <w:rsid w:val="009D7F80"/>
    <w:rsid w:val="009E03B9"/>
    <w:rsid w:val="009E04FB"/>
    <w:rsid w:val="009E053B"/>
    <w:rsid w:val="009E08C1"/>
    <w:rsid w:val="009E0B56"/>
    <w:rsid w:val="009E18CE"/>
    <w:rsid w:val="009E25EB"/>
    <w:rsid w:val="009E2892"/>
    <w:rsid w:val="009E2BD8"/>
    <w:rsid w:val="009E2D47"/>
    <w:rsid w:val="009E2EBB"/>
    <w:rsid w:val="009E30FA"/>
    <w:rsid w:val="009E34BB"/>
    <w:rsid w:val="009E352E"/>
    <w:rsid w:val="009E3F90"/>
    <w:rsid w:val="009E48EB"/>
    <w:rsid w:val="009E4B01"/>
    <w:rsid w:val="009E4F23"/>
    <w:rsid w:val="009E538E"/>
    <w:rsid w:val="009E5958"/>
    <w:rsid w:val="009E5B13"/>
    <w:rsid w:val="009E6CDD"/>
    <w:rsid w:val="009E74EE"/>
    <w:rsid w:val="009E75D0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381C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3D9"/>
    <w:rsid w:val="00A00C26"/>
    <w:rsid w:val="00A00CA5"/>
    <w:rsid w:val="00A01211"/>
    <w:rsid w:val="00A01320"/>
    <w:rsid w:val="00A01AC6"/>
    <w:rsid w:val="00A01B28"/>
    <w:rsid w:val="00A01CB3"/>
    <w:rsid w:val="00A01FC1"/>
    <w:rsid w:val="00A02C76"/>
    <w:rsid w:val="00A02E46"/>
    <w:rsid w:val="00A031C3"/>
    <w:rsid w:val="00A0365B"/>
    <w:rsid w:val="00A03A2F"/>
    <w:rsid w:val="00A044CE"/>
    <w:rsid w:val="00A0462F"/>
    <w:rsid w:val="00A04C19"/>
    <w:rsid w:val="00A04E99"/>
    <w:rsid w:val="00A0605E"/>
    <w:rsid w:val="00A06145"/>
    <w:rsid w:val="00A0623F"/>
    <w:rsid w:val="00A06351"/>
    <w:rsid w:val="00A066B6"/>
    <w:rsid w:val="00A0695B"/>
    <w:rsid w:val="00A06DA9"/>
    <w:rsid w:val="00A070EA"/>
    <w:rsid w:val="00A07611"/>
    <w:rsid w:val="00A076B0"/>
    <w:rsid w:val="00A07D5D"/>
    <w:rsid w:val="00A07DB8"/>
    <w:rsid w:val="00A10BC2"/>
    <w:rsid w:val="00A10BFA"/>
    <w:rsid w:val="00A10FB8"/>
    <w:rsid w:val="00A11746"/>
    <w:rsid w:val="00A1297B"/>
    <w:rsid w:val="00A12B7A"/>
    <w:rsid w:val="00A12BF1"/>
    <w:rsid w:val="00A12D00"/>
    <w:rsid w:val="00A13562"/>
    <w:rsid w:val="00A136CE"/>
    <w:rsid w:val="00A137ED"/>
    <w:rsid w:val="00A148E0"/>
    <w:rsid w:val="00A15068"/>
    <w:rsid w:val="00A15D0C"/>
    <w:rsid w:val="00A15D4A"/>
    <w:rsid w:val="00A15D61"/>
    <w:rsid w:val="00A1619B"/>
    <w:rsid w:val="00A167D0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2A"/>
    <w:rsid w:val="00A217C3"/>
    <w:rsid w:val="00A218B0"/>
    <w:rsid w:val="00A22C55"/>
    <w:rsid w:val="00A236F7"/>
    <w:rsid w:val="00A237FF"/>
    <w:rsid w:val="00A23E2C"/>
    <w:rsid w:val="00A2407C"/>
    <w:rsid w:val="00A242EC"/>
    <w:rsid w:val="00A2440B"/>
    <w:rsid w:val="00A24BE3"/>
    <w:rsid w:val="00A250E5"/>
    <w:rsid w:val="00A253E1"/>
    <w:rsid w:val="00A25410"/>
    <w:rsid w:val="00A2557E"/>
    <w:rsid w:val="00A25B1D"/>
    <w:rsid w:val="00A25CB6"/>
    <w:rsid w:val="00A26DA3"/>
    <w:rsid w:val="00A2713B"/>
    <w:rsid w:val="00A272A9"/>
    <w:rsid w:val="00A27383"/>
    <w:rsid w:val="00A27A5D"/>
    <w:rsid w:val="00A30929"/>
    <w:rsid w:val="00A30DA6"/>
    <w:rsid w:val="00A30FEF"/>
    <w:rsid w:val="00A310E4"/>
    <w:rsid w:val="00A31698"/>
    <w:rsid w:val="00A31942"/>
    <w:rsid w:val="00A32036"/>
    <w:rsid w:val="00A32C4C"/>
    <w:rsid w:val="00A330B3"/>
    <w:rsid w:val="00A33EFB"/>
    <w:rsid w:val="00A3400A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B11"/>
    <w:rsid w:val="00A37D19"/>
    <w:rsid w:val="00A4040D"/>
    <w:rsid w:val="00A407EB"/>
    <w:rsid w:val="00A410E8"/>
    <w:rsid w:val="00A41189"/>
    <w:rsid w:val="00A4121A"/>
    <w:rsid w:val="00A41718"/>
    <w:rsid w:val="00A418FF"/>
    <w:rsid w:val="00A41CA5"/>
    <w:rsid w:val="00A4222E"/>
    <w:rsid w:val="00A42297"/>
    <w:rsid w:val="00A425D0"/>
    <w:rsid w:val="00A42F97"/>
    <w:rsid w:val="00A431A2"/>
    <w:rsid w:val="00A43618"/>
    <w:rsid w:val="00A43A7A"/>
    <w:rsid w:val="00A43C85"/>
    <w:rsid w:val="00A43F51"/>
    <w:rsid w:val="00A44AE7"/>
    <w:rsid w:val="00A4586A"/>
    <w:rsid w:val="00A45930"/>
    <w:rsid w:val="00A45BAB"/>
    <w:rsid w:val="00A45BFD"/>
    <w:rsid w:val="00A465F3"/>
    <w:rsid w:val="00A46A5C"/>
    <w:rsid w:val="00A46D4C"/>
    <w:rsid w:val="00A46D68"/>
    <w:rsid w:val="00A47047"/>
    <w:rsid w:val="00A4711C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2727"/>
    <w:rsid w:val="00A52BA2"/>
    <w:rsid w:val="00A531D5"/>
    <w:rsid w:val="00A532D8"/>
    <w:rsid w:val="00A53309"/>
    <w:rsid w:val="00A5343C"/>
    <w:rsid w:val="00A53D28"/>
    <w:rsid w:val="00A54075"/>
    <w:rsid w:val="00A54249"/>
    <w:rsid w:val="00A5462A"/>
    <w:rsid w:val="00A559F6"/>
    <w:rsid w:val="00A55B46"/>
    <w:rsid w:val="00A55BD8"/>
    <w:rsid w:val="00A55F1E"/>
    <w:rsid w:val="00A56290"/>
    <w:rsid w:val="00A56352"/>
    <w:rsid w:val="00A5655F"/>
    <w:rsid w:val="00A5688C"/>
    <w:rsid w:val="00A577AF"/>
    <w:rsid w:val="00A57E4F"/>
    <w:rsid w:val="00A57FCD"/>
    <w:rsid w:val="00A610DE"/>
    <w:rsid w:val="00A616F8"/>
    <w:rsid w:val="00A619B6"/>
    <w:rsid w:val="00A61C60"/>
    <w:rsid w:val="00A61D9A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5184"/>
    <w:rsid w:val="00A659CE"/>
    <w:rsid w:val="00A65B8B"/>
    <w:rsid w:val="00A65CDC"/>
    <w:rsid w:val="00A66463"/>
    <w:rsid w:val="00A66522"/>
    <w:rsid w:val="00A666AB"/>
    <w:rsid w:val="00A66A91"/>
    <w:rsid w:val="00A671A1"/>
    <w:rsid w:val="00A6723A"/>
    <w:rsid w:val="00A67563"/>
    <w:rsid w:val="00A679A6"/>
    <w:rsid w:val="00A67FBF"/>
    <w:rsid w:val="00A70197"/>
    <w:rsid w:val="00A70534"/>
    <w:rsid w:val="00A70CD6"/>
    <w:rsid w:val="00A70E0D"/>
    <w:rsid w:val="00A70FBF"/>
    <w:rsid w:val="00A710D3"/>
    <w:rsid w:val="00A7138D"/>
    <w:rsid w:val="00A71E6A"/>
    <w:rsid w:val="00A72524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5B22"/>
    <w:rsid w:val="00A75CB8"/>
    <w:rsid w:val="00A75D60"/>
    <w:rsid w:val="00A75FAF"/>
    <w:rsid w:val="00A76010"/>
    <w:rsid w:val="00A76095"/>
    <w:rsid w:val="00A76201"/>
    <w:rsid w:val="00A76391"/>
    <w:rsid w:val="00A76572"/>
    <w:rsid w:val="00A77177"/>
    <w:rsid w:val="00A771C6"/>
    <w:rsid w:val="00A77D51"/>
    <w:rsid w:val="00A77F2A"/>
    <w:rsid w:val="00A77FCC"/>
    <w:rsid w:val="00A804DF"/>
    <w:rsid w:val="00A807D7"/>
    <w:rsid w:val="00A80A8E"/>
    <w:rsid w:val="00A816B2"/>
    <w:rsid w:val="00A81F8F"/>
    <w:rsid w:val="00A82005"/>
    <w:rsid w:val="00A82398"/>
    <w:rsid w:val="00A823A2"/>
    <w:rsid w:val="00A82958"/>
    <w:rsid w:val="00A82C96"/>
    <w:rsid w:val="00A82E8C"/>
    <w:rsid w:val="00A82EF6"/>
    <w:rsid w:val="00A8304E"/>
    <w:rsid w:val="00A834C8"/>
    <w:rsid w:val="00A838CD"/>
    <w:rsid w:val="00A83EC9"/>
    <w:rsid w:val="00A83FF2"/>
    <w:rsid w:val="00A846DE"/>
    <w:rsid w:val="00A854B0"/>
    <w:rsid w:val="00A855AC"/>
    <w:rsid w:val="00A8567B"/>
    <w:rsid w:val="00A85C47"/>
    <w:rsid w:val="00A85C52"/>
    <w:rsid w:val="00A862BE"/>
    <w:rsid w:val="00A86CBB"/>
    <w:rsid w:val="00A86D5D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776"/>
    <w:rsid w:val="00A94868"/>
    <w:rsid w:val="00A94AA2"/>
    <w:rsid w:val="00A94C56"/>
    <w:rsid w:val="00A95396"/>
    <w:rsid w:val="00A954FD"/>
    <w:rsid w:val="00A9673E"/>
    <w:rsid w:val="00A96997"/>
    <w:rsid w:val="00A979A9"/>
    <w:rsid w:val="00A97F71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BB7"/>
    <w:rsid w:val="00AA2E4A"/>
    <w:rsid w:val="00AA3209"/>
    <w:rsid w:val="00AA368A"/>
    <w:rsid w:val="00AA3E5D"/>
    <w:rsid w:val="00AA4A39"/>
    <w:rsid w:val="00AA4C3C"/>
    <w:rsid w:val="00AA4CA4"/>
    <w:rsid w:val="00AA4D78"/>
    <w:rsid w:val="00AA5328"/>
    <w:rsid w:val="00AA541C"/>
    <w:rsid w:val="00AA56E9"/>
    <w:rsid w:val="00AA5893"/>
    <w:rsid w:val="00AA6430"/>
    <w:rsid w:val="00AA65A7"/>
    <w:rsid w:val="00AA68D5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14E9"/>
    <w:rsid w:val="00AB2067"/>
    <w:rsid w:val="00AB22F3"/>
    <w:rsid w:val="00AB239C"/>
    <w:rsid w:val="00AB24A6"/>
    <w:rsid w:val="00AB26A0"/>
    <w:rsid w:val="00AB2830"/>
    <w:rsid w:val="00AB2B47"/>
    <w:rsid w:val="00AB2F16"/>
    <w:rsid w:val="00AB30EB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208"/>
    <w:rsid w:val="00AB5679"/>
    <w:rsid w:val="00AB66A0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379F"/>
    <w:rsid w:val="00AC4356"/>
    <w:rsid w:val="00AC461B"/>
    <w:rsid w:val="00AC47B7"/>
    <w:rsid w:val="00AC4FE4"/>
    <w:rsid w:val="00AC504F"/>
    <w:rsid w:val="00AC5F86"/>
    <w:rsid w:val="00AC691C"/>
    <w:rsid w:val="00AC6EC9"/>
    <w:rsid w:val="00AC7178"/>
    <w:rsid w:val="00AD0233"/>
    <w:rsid w:val="00AD06AE"/>
    <w:rsid w:val="00AD070A"/>
    <w:rsid w:val="00AD08CA"/>
    <w:rsid w:val="00AD0B20"/>
    <w:rsid w:val="00AD121B"/>
    <w:rsid w:val="00AD137A"/>
    <w:rsid w:val="00AD1656"/>
    <w:rsid w:val="00AD16EC"/>
    <w:rsid w:val="00AD1DF4"/>
    <w:rsid w:val="00AD2398"/>
    <w:rsid w:val="00AD2571"/>
    <w:rsid w:val="00AD26B0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D7814"/>
    <w:rsid w:val="00AE059E"/>
    <w:rsid w:val="00AE05DE"/>
    <w:rsid w:val="00AE0635"/>
    <w:rsid w:val="00AE0A40"/>
    <w:rsid w:val="00AE1641"/>
    <w:rsid w:val="00AE1948"/>
    <w:rsid w:val="00AE1C6E"/>
    <w:rsid w:val="00AE1EB6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3BC0"/>
    <w:rsid w:val="00AE49C0"/>
    <w:rsid w:val="00AE4E0C"/>
    <w:rsid w:val="00AE5904"/>
    <w:rsid w:val="00AE5F1A"/>
    <w:rsid w:val="00AE6452"/>
    <w:rsid w:val="00AE64A6"/>
    <w:rsid w:val="00AE6802"/>
    <w:rsid w:val="00AE6A0D"/>
    <w:rsid w:val="00AE6DDD"/>
    <w:rsid w:val="00AE6F3E"/>
    <w:rsid w:val="00AE7474"/>
    <w:rsid w:val="00AE7C7C"/>
    <w:rsid w:val="00AE7C9A"/>
    <w:rsid w:val="00AE7FB5"/>
    <w:rsid w:val="00AF017F"/>
    <w:rsid w:val="00AF0608"/>
    <w:rsid w:val="00AF0AF7"/>
    <w:rsid w:val="00AF0DCC"/>
    <w:rsid w:val="00AF1461"/>
    <w:rsid w:val="00AF153E"/>
    <w:rsid w:val="00AF15AA"/>
    <w:rsid w:val="00AF182A"/>
    <w:rsid w:val="00AF1D9F"/>
    <w:rsid w:val="00AF1FBA"/>
    <w:rsid w:val="00AF21AA"/>
    <w:rsid w:val="00AF2847"/>
    <w:rsid w:val="00AF2977"/>
    <w:rsid w:val="00AF2AB5"/>
    <w:rsid w:val="00AF2E4B"/>
    <w:rsid w:val="00AF3199"/>
    <w:rsid w:val="00AF36CE"/>
    <w:rsid w:val="00AF3A3E"/>
    <w:rsid w:val="00AF419B"/>
    <w:rsid w:val="00AF42AC"/>
    <w:rsid w:val="00AF4491"/>
    <w:rsid w:val="00AF4826"/>
    <w:rsid w:val="00AF4A9C"/>
    <w:rsid w:val="00AF5058"/>
    <w:rsid w:val="00AF55CD"/>
    <w:rsid w:val="00AF5756"/>
    <w:rsid w:val="00AF5D85"/>
    <w:rsid w:val="00AF5E25"/>
    <w:rsid w:val="00AF5EC9"/>
    <w:rsid w:val="00AF602A"/>
    <w:rsid w:val="00AF63BA"/>
    <w:rsid w:val="00AF6A3E"/>
    <w:rsid w:val="00AF6FBA"/>
    <w:rsid w:val="00AF70D1"/>
    <w:rsid w:val="00AF70D6"/>
    <w:rsid w:val="00AF70D7"/>
    <w:rsid w:val="00AF713F"/>
    <w:rsid w:val="00AF77AA"/>
    <w:rsid w:val="00AF7A4F"/>
    <w:rsid w:val="00AF7D5D"/>
    <w:rsid w:val="00B0139F"/>
    <w:rsid w:val="00B0154D"/>
    <w:rsid w:val="00B01AE3"/>
    <w:rsid w:val="00B01FF3"/>
    <w:rsid w:val="00B0226E"/>
    <w:rsid w:val="00B02304"/>
    <w:rsid w:val="00B026C4"/>
    <w:rsid w:val="00B02A18"/>
    <w:rsid w:val="00B02C9E"/>
    <w:rsid w:val="00B04283"/>
    <w:rsid w:val="00B0470C"/>
    <w:rsid w:val="00B04A4E"/>
    <w:rsid w:val="00B050CE"/>
    <w:rsid w:val="00B0512E"/>
    <w:rsid w:val="00B059B3"/>
    <w:rsid w:val="00B0633A"/>
    <w:rsid w:val="00B065A3"/>
    <w:rsid w:val="00B0683F"/>
    <w:rsid w:val="00B069BB"/>
    <w:rsid w:val="00B069F4"/>
    <w:rsid w:val="00B06B17"/>
    <w:rsid w:val="00B070B9"/>
    <w:rsid w:val="00B10194"/>
    <w:rsid w:val="00B10310"/>
    <w:rsid w:val="00B1054E"/>
    <w:rsid w:val="00B10C2B"/>
    <w:rsid w:val="00B1104A"/>
    <w:rsid w:val="00B1107D"/>
    <w:rsid w:val="00B1135B"/>
    <w:rsid w:val="00B115EA"/>
    <w:rsid w:val="00B117B2"/>
    <w:rsid w:val="00B11A98"/>
    <w:rsid w:val="00B11B10"/>
    <w:rsid w:val="00B11CD0"/>
    <w:rsid w:val="00B12585"/>
    <w:rsid w:val="00B136DB"/>
    <w:rsid w:val="00B1397C"/>
    <w:rsid w:val="00B13B5A"/>
    <w:rsid w:val="00B13F28"/>
    <w:rsid w:val="00B140D1"/>
    <w:rsid w:val="00B14907"/>
    <w:rsid w:val="00B149BA"/>
    <w:rsid w:val="00B149EF"/>
    <w:rsid w:val="00B1556B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82A"/>
    <w:rsid w:val="00B21FD9"/>
    <w:rsid w:val="00B22277"/>
    <w:rsid w:val="00B223BF"/>
    <w:rsid w:val="00B22DEC"/>
    <w:rsid w:val="00B2311F"/>
    <w:rsid w:val="00B2322C"/>
    <w:rsid w:val="00B232C1"/>
    <w:rsid w:val="00B23928"/>
    <w:rsid w:val="00B23A8D"/>
    <w:rsid w:val="00B246FF"/>
    <w:rsid w:val="00B25B7B"/>
    <w:rsid w:val="00B25CB5"/>
    <w:rsid w:val="00B262F0"/>
    <w:rsid w:val="00B26995"/>
    <w:rsid w:val="00B269B0"/>
    <w:rsid w:val="00B26D71"/>
    <w:rsid w:val="00B27141"/>
    <w:rsid w:val="00B2739F"/>
    <w:rsid w:val="00B2768F"/>
    <w:rsid w:val="00B277BE"/>
    <w:rsid w:val="00B322A0"/>
    <w:rsid w:val="00B32347"/>
    <w:rsid w:val="00B32368"/>
    <w:rsid w:val="00B32788"/>
    <w:rsid w:val="00B32E64"/>
    <w:rsid w:val="00B33844"/>
    <w:rsid w:val="00B34215"/>
    <w:rsid w:val="00B3433F"/>
    <w:rsid w:val="00B34458"/>
    <w:rsid w:val="00B349A1"/>
    <w:rsid w:val="00B34C37"/>
    <w:rsid w:val="00B3518C"/>
    <w:rsid w:val="00B35647"/>
    <w:rsid w:val="00B3570C"/>
    <w:rsid w:val="00B35B31"/>
    <w:rsid w:val="00B35FB2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D1A"/>
    <w:rsid w:val="00B37E19"/>
    <w:rsid w:val="00B37E2E"/>
    <w:rsid w:val="00B40B34"/>
    <w:rsid w:val="00B4172E"/>
    <w:rsid w:val="00B41991"/>
    <w:rsid w:val="00B41DF7"/>
    <w:rsid w:val="00B42552"/>
    <w:rsid w:val="00B42560"/>
    <w:rsid w:val="00B4282C"/>
    <w:rsid w:val="00B4344E"/>
    <w:rsid w:val="00B435C1"/>
    <w:rsid w:val="00B440D3"/>
    <w:rsid w:val="00B4441C"/>
    <w:rsid w:val="00B45E46"/>
    <w:rsid w:val="00B4616F"/>
    <w:rsid w:val="00B461C3"/>
    <w:rsid w:val="00B464FC"/>
    <w:rsid w:val="00B4689D"/>
    <w:rsid w:val="00B46B9D"/>
    <w:rsid w:val="00B473E9"/>
    <w:rsid w:val="00B47586"/>
    <w:rsid w:val="00B47DCA"/>
    <w:rsid w:val="00B500DC"/>
    <w:rsid w:val="00B50202"/>
    <w:rsid w:val="00B505F6"/>
    <w:rsid w:val="00B50C18"/>
    <w:rsid w:val="00B50DF0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3CF5"/>
    <w:rsid w:val="00B54220"/>
    <w:rsid w:val="00B54D9E"/>
    <w:rsid w:val="00B553C9"/>
    <w:rsid w:val="00B554F3"/>
    <w:rsid w:val="00B559E5"/>
    <w:rsid w:val="00B55C2A"/>
    <w:rsid w:val="00B55E31"/>
    <w:rsid w:val="00B562DC"/>
    <w:rsid w:val="00B569FC"/>
    <w:rsid w:val="00B56E22"/>
    <w:rsid w:val="00B56E86"/>
    <w:rsid w:val="00B571A6"/>
    <w:rsid w:val="00B571DE"/>
    <w:rsid w:val="00B57720"/>
    <w:rsid w:val="00B57BDC"/>
    <w:rsid w:val="00B57C0B"/>
    <w:rsid w:val="00B60023"/>
    <w:rsid w:val="00B60FF4"/>
    <w:rsid w:val="00B6109C"/>
    <w:rsid w:val="00B610A3"/>
    <w:rsid w:val="00B611CF"/>
    <w:rsid w:val="00B6160B"/>
    <w:rsid w:val="00B616D1"/>
    <w:rsid w:val="00B61ADE"/>
    <w:rsid w:val="00B623C2"/>
    <w:rsid w:val="00B625C6"/>
    <w:rsid w:val="00B62937"/>
    <w:rsid w:val="00B62F3E"/>
    <w:rsid w:val="00B630D7"/>
    <w:rsid w:val="00B635E2"/>
    <w:rsid w:val="00B642FA"/>
    <w:rsid w:val="00B64648"/>
    <w:rsid w:val="00B648D5"/>
    <w:rsid w:val="00B64AE3"/>
    <w:rsid w:val="00B64B42"/>
    <w:rsid w:val="00B64FF8"/>
    <w:rsid w:val="00B65B65"/>
    <w:rsid w:val="00B65DA3"/>
    <w:rsid w:val="00B6690F"/>
    <w:rsid w:val="00B66A70"/>
    <w:rsid w:val="00B66FB1"/>
    <w:rsid w:val="00B670F1"/>
    <w:rsid w:val="00B671CC"/>
    <w:rsid w:val="00B6756D"/>
    <w:rsid w:val="00B676BE"/>
    <w:rsid w:val="00B67712"/>
    <w:rsid w:val="00B702BB"/>
    <w:rsid w:val="00B703F9"/>
    <w:rsid w:val="00B706E1"/>
    <w:rsid w:val="00B718E3"/>
    <w:rsid w:val="00B71E6D"/>
    <w:rsid w:val="00B723E8"/>
    <w:rsid w:val="00B7257F"/>
    <w:rsid w:val="00B726E6"/>
    <w:rsid w:val="00B72CF1"/>
    <w:rsid w:val="00B73814"/>
    <w:rsid w:val="00B738E7"/>
    <w:rsid w:val="00B73A00"/>
    <w:rsid w:val="00B743D4"/>
    <w:rsid w:val="00B747E8"/>
    <w:rsid w:val="00B74831"/>
    <w:rsid w:val="00B74AA3"/>
    <w:rsid w:val="00B753DC"/>
    <w:rsid w:val="00B75A48"/>
    <w:rsid w:val="00B75A6F"/>
    <w:rsid w:val="00B75F9C"/>
    <w:rsid w:val="00B760E1"/>
    <w:rsid w:val="00B767F4"/>
    <w:rsid w:val="00B76AF7"/>
    <w:rsid w:val="00B7737F"/>
    <w:rsid w:val="00B7765C"/>
    <w:rsid w:val="00B77AAB"/>
    <w:rsid w:val="00B77B1F"/>
    <w:rsid w:val="00B77B4A"/>
    <w:rsid w:val="00B77D5E"/>
    <w:rsid w:val="00B77D98"/>
    <w:rsid w:val="00B77EB1"/>
    <w:rsid w:val="00B8023B"/>
    <w:rsid w:val="00B802C2"/>
    <w:rsid w:val="00B80410"/>
    <w:rsid w:val="00B8070E"/>
    <w:rsid w:val="00B80795"/>
    <w:rsid w:val="00B816FC"/>
    <w:rsid w:val="00B81955"/>
    <w:rsid w:val="00B81AA3"/>
    <w:rsid w:val="00B81CBC"/>
    <w:rsid w:val="00B82430"/>
    <w:rsid w:val="00B83010"/>
    <w:rsid w:val="00B8337C"/>
    <w:rsid w:val="00B83E12"/>
    <w:rsid w:val="00B83F9D"/>
    <w:rsid w:val="00B846A3"/>
    <w:rsid w:val="00B84ACE"/>
    <w:rsid w:val="00B84AF8"/>
    <w:rsid w:val="00B854AD"/>
    <w:rsid w:val="00B8567F"/>
    <w:rsid w:val="00B85A9C"/>
    <w:rsid w:val="00B85BB7"/>
    <w:rsid w:val="00B85D9D"/>
    <w:rsid w:val="00B85FF6"/>
    <w:rsid w:val="00B86007"/>
    <w:rsid w:val="00B879B8"/>
    <w:rsid w:val="00B87CA3"/>
    <w:rsid w:val="00B9019B"/>
    <w:rsid w:val="00B903E3"/>
    <w:rsid w:val="00B90A51"/>
    <w:rsid w:val="00B90A8E"/>
    <w:rsid w:val="00B90E19"/>
    <w:rsid w:val="00B90E95"/>
    <w:rsid w:val="00B91802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4E40"/>
    <w:rsid w:val="00B95ADF"/>
    <w:rsid w:val="00B95D29"/>
    <w:rsid w:val="00B95E39"/>
    <w:rsid w:val="00B965F4"/>
    <w:rsid w:val="00B96B3A"/>
    <w:rsid w:val="00B97259"/>
    <w:rsid w:val="00B977EA"/>
    <w:rsid w:val="00B9794D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980"/>
    <w:rsid w:val="00BA2DB6"/>
    <w:rsid w:val="00BA3424"/>
    <w:rsid w:val="00BA3555"/>
    <w:rsid w:val="00BA364D"/>
    <w:rsid w:val="00BA3722"/>
    <w:rsid w:val="00BA3849"/>
    <w:rsid w:val="00BA3A92"/>
    <w:rsid w:val="00BA40EF"/>
    <w:rsid w:val="00BA47F0"/>
    <w:rsid w:val="00BA4D78"/>
    <w:rsid w:val="00BA5946"/>
    <w:rsid w:val="00BA5A84"/>
    <w:rsid w:val="00BA60A2"/>
    <w:rsid w:val="00BA6258"/>
    <w:rsid w:val="00BA658A"/>
    <w:rsid w:val="00BA67D8"/>
    <w:rsid w:val="00BA6929"/>
    <w:rsid w:val="00BA6C3A"/>
    <w:rsid w:val="00BA6C99"/>
    <w:rsid w:val="00BA6F43"/>
    <w:rsid w:val="00BA7158"/>
    <w:rsid w:val="00BA71D0"/>
    <w:rsid w:val="00BA79BF"/>
    <w:rsid w:val="00BA7D5A"/>
    <w:rsid w:val="00BA7E63"/>
    <w:rsid w:val="00BA7F46"/>
    <w:rsid w:val="00BB0DAE"/>
    <w:rsid w:val="00BB138D"/>
    <w:rsid w:val="00BB166E"/>
    <w:rsid w:val="00BB1723"/>
    <w:rsid w:val="00BB176E"/>
    <w:rsid w:val="00BB2389"/>
    <w:rsid w:val="00BB24C9"/>
    <w:rsid w:val="00BB26DC"/>
    <w:rsid w:val="00BB276F"/>
    <w:rsid w:val="00BB2896"/>
    <w:rsid w:val="00BB2E10"/>
    <w:rsid w:val="00BB3813"/>
    <w:rsid w:val="00BB3846"/>
    <w:rsid w:val="00BB3CAB"/>
    <w:rsid w:val="00BB40E5"/>
    <w:rsid w:val="00BB4C88"/>
    <w:rsid w:val="00BB4DFB"/>
    <w:rsid w:val="00BB4F11"/>
    <w:rsid w:val="00BB50B4"/>
    <w:rsid w:val="00BB542B"/>
    <w:rsid w:val="00BB5D97"/>
    <w:rsid w:val="00BB6087"/>
    <w:rsid w:val="00BB687F"/>
    <w:rsid w:val="00BB6C47"/>
    <w:rsid w:val="00BB6C83"/>
    <w:rsid w:val="00BB7091"/>
    <w:rsid w:val="00BB719A"/>
    <w:rsid w:val="00BB7E77"/>
    <w:rsid w:val="00BB7FF7"/>
    <w:rsid w:val="00BC000E"/>
    <w:rsid w:val="00BC09E7"/>
    <w:rsid w:val="00BC104D"/>
    <w:rsid w:val="00BC10DF"/>
    <w:rsid w:val="00BC16AB"/>
    <w:rsid w:val="00BC181B"/>
    <w:rsid w:val="00BC1ABC"/>
    <w:rsid w:val="00BC1FC5"/>
    <w:rsid w:val="00BC21FF"/>
    <w:rsid w:val="00BC225B"/>
    <w:rsid w:val="00BC23DF"/>
    <w:rsid w:val="00BC2A3E"/>
    <w:rsid w:val="00BC2B78"/>
    <w:rsid w:val="00BC2E1D"/>
    <w:rsid w:val="00BC31CF"/>
    <w:rsid w:val="00BC3ECF"/>
    <w:rsid w:val="00BC3EE2"/>
    <w:rsid w:val="00BC430E"/>
    <w:rsid w:val="00BC48ED"/>
    <w:rsid w:val="00BC4B8A"/>
    <w:rsid w:val="00BC5238"/>
    <w:rsid w:val="00BC57B4"/>
    <w:rsid w:val="00BC5A8A"/>
    <w:rsid w:val="00BC5AC0"/>
    <w:rsid w:val="00BC5D85"/>
    <w:rsid w:val="00BC6679"/>
    <w:rsid w:val="00BC6C06"/>
    <w:rsid w:val="00BC7015"/>
    <w:rsid w:val="00BC7980"/>
    <w:rsid w:val="00BD0888"/>
    <w:rsid w:val="00BD095B"/>
    <w:rsid w:val="00BD1048"/>
    <w:rsid w:val="00BD1315"/>
    <w:rsid w:val="00BD191A"/>
    <w:rsid w:val="00BD1ACB"/>
    <w:rsid w:val="00BD1FAB"/>
    <w:rsid w:val="00BD231E"/>
    <w:rsid w:val="00BD2321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97B"/>
    <w:rsid w:val="00BD6DB3"/>
    <w:rsid w:val="00BD6E92"/>
    <w:rsid w:val="00BD7275"/>
    <w:rsid w:val="00BD763C"/>
    <w:rsid w:val="00BD7653"/>
    <w:rsid w:val="00BD777A"/>
    <w:rsid w:val="00BD78D9"/>
    <w:rsid w:val="00BD7C17"/>
    <w:rsid w:val="00BD7DD0"/>
    <w:rsid w:val="00BE03AD"/>
    <w:rsid w:val="00BE0840"/>
    <w:rsid w:val="00BE0B83"/>
    <w:rsid w:val="00BE0B92"/>
    <w:rsid w:val="00BE12B9"/>
    <w:rsid w:val="00BE22B4"/>
    <w:rsid w:val="00BE291A"/>
    <w:rsid w:val="00BE2C17"/>
    <w:rsid w:val="00BE33FF"/>
    <w:rsid w:val="00BE340D"/>
    <w:rsid w:val="00BE369C"/>
    <w:rsid w:val="00BE39A0"/>
    <w:rsid w:val="00BE3AC9"/>
    <w:rsid w:val="00BE3B10"/>
    <w:rsid w:val="00BE3C09"/>
    <w:rsid w:val="00BE590D"/>
    <w:rsid w:val="00BE596B"/>
    <w:rsid w:val="00BE5CFB"/>
    <w:rsid w:val="00BE6103"/>
    <w:rsid w:val="00BE705E"/>
    <w:rsid w:val="00BE734A"/>
    <w:rsid w:val="00BE7D42"/>
    <w:rsid w:val="00BE7FF8"/>
    <w:rsid w:val="00BF05B3"/>
    <w:rsid w:val="00BF06C5"/>
    <w:rsid w:val="00BF0CE5"/>
    <w:rsid w:val="00BF1782"/>
    <w:rsid w:val="00BF1B2B"/>
    <w:rsid w:val="00BF1D32"/>
    <w:rsid w:val="00BF1E5D"/>
    <w:rsid w:val="00BF2167"/>
    <w:rsid w:val="00BF2AB0"/>
    <w:rsid w:val="00BF2D2F"/>
    <w:rsid w:val="00BF313F"/>
    <w:rsid w:val="00BF3226"/>
    <w:rsid w:val="00BF397E"/>
    <w:rsid w:val="00BF44B6"/>
    <w:rsid w:val="00BF4AAC"/>
    <w:rsid w:val="00BF4AE9"/>
    <w:rsid w:val="00BF4E30"/>
    <w:rsid w:val="00BF554C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7E1"/>
    <w:rsid w:val="00C00DD5"/>
    <w:rsid w:val="00C00EE3"/>
    <w:rsid w:val="00C00F90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CD8"/>
    <w:rsid w:val="00C03E67"/>
    <w:rsid w:val="00C04B9B"/>
    <w:rsid w:val="00C04E04"/>
    <w:rsid w:val="00C05419"/>
    <w:rsid w:val="00C05C13"/>
    <w:rsid w:val="00C05D0D"/>
    <w:rsid w:val="00C0618C"/>
    <w:rsid w:val="00C062C2"/>
    <w:rsid w:val="00C06C93"/>
    <w:rsid w:val="00C07150"/>
    <w:rsid w:val="00C078C6"/>
    <w:rsid w:val="00C1021D"/>
    <w:rsid w:val="00C10BD6"/>
    <w:rsid w:val="00C10CCB"/>
    <w:rsid w:val="00C11410"/>
    <w:rsid w:val="00C11628"/>
    <w:rsid w:val="00C1172F"/>
    <w:rsid w:val="00C11F52"/>
    <w:rsid w:val="00C122A9"/>
    <w:rsid w:val="00C1282C"/>
    <w:rsid w:val="00C12987"/>
    <w:rsid w:val="00C12F70"/>
    <w:rsid w:val="00C13218"/>
    <w:rsid w:val="00C142BD"/>
    <w:rsid w:val="00C14DBF"/>
    <w:rsid w:val="00C15281"/>
    <w:rsid w:val="00C15302"/>
    <w:rsid w:val="00C153E4"/>
    <w:rsid w:val="00C15833"/>
    <w:rsid w:val="00C1586E"/>
    <w:rsid w:val="00C16038"/>
    <w:rsid w:val="00C162E0"/>
    <w:rsid w:val="00C16720"/>
    <w:rsid w:val="00C16B82"/>
    <w:rsid w:val="00C16E26"/>
    <w:rsid w:val="00C16EFC"/>
    <w:rsid w:val="00C16FA1"/>
    <w:rsid w:val="00C17492"/>
    <w:rsid w:val="00C17505"/>
    <w:rsid w:val="00C17D29"/>
    <w:rsid w:val="00C2064D"/>
    <w:rsid w:val="00C20710"/>
    <w:rsid w:val="00C208FF"/>
    <w:rsid w:val="00C20EAE"/>
    <w:rsid w:val="00C21E5D"/>
    <w:rsid w:val="00C21E6D"/>
    <w:rsid w:val="00C21ED8"/>
    <w:rsid w:val="00C21FC5"/>
    <w:rsid w:val="00C227F5"/>
    <w:rsid w:val="00C22C12"/>
    <w:rsid w:val="00C23431"/>
    <w:rsid w:val="00C23813"/>
    <w:rsid w:val="00C24A9A"/>
    <w:rsid w:val="00C24AB2"/>
    <w:rsid w:val="00C25848"/>
    <w:rsid w:val="00C2597D"/>
    <w:rsid w:val="00C266DD"/>
    <w:rsid w:val="00C2757A"/>
    <w:rsid w:val="00C27939"/>
    <w:rsid w:val="00C2796A"/>
    <w:rsid w:val="00C30276"/>
    <w:rsid w:val="00C306E9"/>
    <w:rsid w:val="00C30753"/>
    <w:rsid w:val="00C3136D"/>
    <w:rsid w:val="00C32162"/>
    <w:rsid w:val="00C326B1"/>
    <w:rsid w:val="00C32898"/>
    <w:rsid w:val="00C32C97"/>
    <w:rsid w:val="00C32D3F"/>
    <w:rsid w:val="00C33656"/>
    <w:rsid w:val="00C337EA"/>
    <w:rsid w:val="00C341E4"/>
    <w:rsid w:val="00C34642"/>
    <w:rsid w:val="00C3484A"/>
    <w:rsid w:val="00C34AA7"/>
    <w:rsid w:val="00C34D39"/>
    <w:rsid w:val="00C34DD8"/>
    <w:rsid w:val="00C35062"/>
    <w:rsid w:val="00C35218"/>
    <w:rsid w:val="00C35586"/>
    <w:rsid w:val="00C3580E"/>
    <w:rsid w:val="00C35B4A"/>
    <w:rsid w:val="00C35CCB"/>
    <w:rsid w:val="00C35D8C"/>
    <w:rsid w:val="00C3645C"/>
    <w:rsid w:val="00C36900"/>
    <w:rsid w:val="00C36C22"/>
    <w:rsid w:val="00C36CD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25"/>
    <w:rsid w:val="00C424B3"/>
    <w:rsid w:val="00C428B8"/>
    <w:rsid w:val="00C42C26"/>
    <w:rsid w:val="00C43137"/>
    <w:rsid w:val="00C43DB3"/>
    <w:rsid w:val="00C43E85"/>
    <w:rsid w:val="00C44008"/>
    <w:rsid w:val="00C442DE"/>
    <w:rsid w:val="00C447FC"/>
    <w:rsid w:val="00C44A41"/>
    <w:rsid w:val="00C45277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5C9"/>
    <w:rsid w:val="00C50617"/>
    <w:rsid w:val="00C50E28"/>
    <w:rsid w:val="00C510BE"/>
    <w:rsid w:val="00C51123"/>
    <w:rsid w:val="00C5130B"/>
    <w:rsid w:val="00C51494"/>
    <w:rsid w:val="00C51498"/>
    <w:rsid w:val="00C522B4"/>
    <w:rsid w:val="00C536D3"/>
    <w:rsid w:val="00C53772"/>
    <w:rsid w:val="00C53AD5"/>
    <w:rsid w:val="00C53E8B"/>
    <w:rsid w:val="00C54CAE"/>
    <w:rsid w:val="00C54D95"/>
    <w:rsid w:val="00C54F56"/>
    <w:rsid w:val="00C550DE"/>
    <w:rsid w:val="00C554BB"/>
    <w:rsid w:val="00C55E54"/>
    <w:rsid w:val="00C55FA2"/>
    <w:rsid w:val="00C56120"/>
    <w:rsid w:val="00C56402"/>
    <w:rsid w:val="00C56603"/>
    <w:rsid w:val="00C56A5A"/>
    <w:rsid w:val="00C56A7C"/>
    <w:rsid w:val="00C56B04"/>
    <w:rsid w:val="00C56F5A"/>
    <w:rsid w:val="00C57249"/>
    <w:rsid w:val="00C57365"/>
    <w:rsid w:val="00C57430"/>
    <w:rsid w:val="00C57613"/>
    <w:rsid w:val="00C5768E"/>
    <w:rsid w:val="00C577EE"/>
    <w:rsid w:val="00C57B40"/>
    <w:rsid w:val="00C604B6"/>
    <w:rsid w:val="00C61795"/>
    <w:rsid w:val="00C63A75"/>
    <w:rsid w:val="00C63AC5"/>
    <w:rsid w:val="00C63FA7"/>
    <w:rsid w:val="00C648C6"/>
    <w:rsid w:val="00C64A3F"/>
    <w:rsid w:val="00C64F45"/>
    <w:rsid w:val="00C6579D"/>
    <w:rsid w:val="00C65A92"/>
    <w:rsid w:val="00C65DE4"/>
    <w:rsid w:val="00C65EC0"/>
    <w:rsid w:val="00C65FD9"/>
    <w:rsid w:val="00C6610D"/>
    <w:rsid w:val="00C667EA"/>
    <w:rsid w:val="00C66A59"/>
    <w:rsid w:val="00C66D7B"/>
    <w:rsid w:val="00C67098"/>
    <w:rsid w:val="00C67367"/>
    <w:rsid w:val="00C67684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110"/>
    <w:rsid w:val="00C73613"/>
    <w:rsid w:val="00C73B2D"/>
    <w:rsid w:val="00C73E3B"/>
    <w:rsid w:val="00C73EB8"/>
    <w:rsid w:val="00C73EF8"/>
    <w:rsid w:val="00C74058"/>
    <w:rsid w:val="00C74756"/>
    <w:rsid w:val="00C74BC5"/>
    <w:rsid w:val="00C7553A"/>
    <w:rsid w:val="00C75D1E"/>
    <w:rsid w:val="00C7622D"/>
    <w:rsid w:val="00C76274"/>
    <w:rsid w:val="00C76B35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0DEA"/>
    <w:rsid w:val="00C81221"/>
    <w:rsid w:val="00C81E73"/>
    <w:rsid w:val="00C82245"/>
    <w:rsid w:val="00C82770"/>
    <w:rsid w:val="00C827C8"/>
    <w:rsid w:val="00C828AD"/>
    <w:rsid w:val="00C82FAF"/>
    <w:rsid w:val="00C839E5"/>
    <w:rsid w:val="00C83C58"/>
    <w:rsid w:val="00C83F62"/>
    <w:rsid w:val="00C83FDF"/>
    <w:rsid w:val="00C84008"/>
    <w:rsid w:val="00C843F4"/>
    <w:rsid w:val="00C84583"/>
    <w:rsid w:val="00C847A9"/>
    <w:rsid w:val="00C85064"/>
    <w:rsid w:val="00C851D3"/>
    <w:rsid w:val="00C857FF"/>
    <w:rsid w:val="00C85D69"/>
    <w:rsid w:val="00C85F05"/>
    <w:rsid w:val="00C860A2"/>
    <w:rsid w:val="00C86936"/>
    <w:rsid w:val="00C870E8"/>
    <w:rsid w:val="00C871EC"/>
    <w:rsid w:val="00C8744D"/>
    <w:rsid w:val="00C87ACE"/>
    <w:rsid w:val="00C87FA3"/>
    <w:rsid w:val="00C902CD"/>
    <w:rsid w:val="00C907B2"/>
    <w:rsid w:val="00C90846"/>
    <w:rsid w:val="00C90E62"/>
    <w:rsid w:val="00C9146E"/>
    <w:rsid w:val="00C91858"/>
    <w:rsid w:val="00C91B99"/>
    <w:rsid w:val="00C91C56"/>
    <w:rsid w:val="00C92169"/>
    <w:rsid w:val="00C922DD"/>
    <w:rsid w:val="00C928DA"/>
    <w:rsid w:val="00C929DB"/>
    <w:rsid w:val="00C93044"/>
    <w:rsid w:val="00C93436"/>
    <w:rsid w:val="00C9386B"/>
    <w:rsid w:val="00C93AB5"/>
    <w:rsid w:val="00C94349"/>
    <w:rsid w:val="00C9481C"/>
    <w:rsid w:val="00C94C25"/>
    <w:rsid w:val="00C950FC"/>
    <w:rsid w:val="00C95183"/>
    <w:rsid w:val="00C95286"/>
    <w:rsid w:val="00C95AD6"/>
    <w:rsid w:val="00C95BC9"/>
    <w:rsid w:val="00C96009"/>
    <w:rsid w:val="00C963AC"/>
    <w:rsid w:val="00C96981"/>
    <w:rsid w:val="00C96A9D"/>
    <w:rsid w:val="00C97291"/>
    <w:rsid w:val="00C97AC4"/>
    <w:rsid w:val="00C97BE9"/>
    <w:rsid w:val="00C97CC1"/>
    <w:rsid w:val="00CA077C"/>
    <w:rsid w:val="00CA0B65"/>
    <w:rsid w:val="00CA0D3E"/>
    <w:rsid w:val="00CA1433"/>
    <w:rsid w:val="00CA1451"/>
    <w:rsid w:val="00CA1586"/>
    <w:rsid w:val="00CA2153"/>
    <w:rsid w:val="00CA222F"/>
    <w:rsid w:val="00CA2995"/>
    <w:rsid w:val="00CA2B15"/>
    <w:rsid w:val="00CA3F10"/>
    <w:rsid w:val="00CA40A8"/>
    <w:rsid w:val="00CA4CD8"/>
    <w:rsid w:val="00CA4D80"/>
    <w:rsid w:val="00CA4F6B"/>
    <w:rsid w:val="00CA509E"/>
    <w:rsid w:val="00CA56DC"/>
    <w:rsid w:val="00CA5BCA"/>
    <w:rsid w:val="00CA5E89"/>
    <w:rsid w:val="00CA5EE9"/>
    <w:rsid w:val="00CA5F1D"/>
    <w:rsid w:val="00CA6019"/>
    <w:rsid w:val="00CA6097"/>
    <w:rsid w:val="00CA65FD"/>
    <w:rsid w:val="00CA68B0"/>
    <w:rsid w:val="00CA6A32"/>
    <w:rsid w:val="00CA6A6F"/>
    <w:rsid w:val="00CA6F61"/>
    <w:rsid w:val="00CA7046"/>
    <w:rsid w:val="00CA70E4"/>
    <w:rsid w:val="00CA74C3"/>
    <w:rsid w:val="00CA76D5"/>
    <w:rsid w:val="00CA7C30"/>
    <w:rsid w:val="00CB08CE"/>
    <w:rsid w:val="00CB0CC1"/>
    <w:rsid w:val="00CB10D4"/>
    <w:rsid w:val="00CB1592"/>
    <w:rsid w:val="00CB1620"/>
    <w:rsid w:val="00CB186E"/>
    <w:rsid w:val="00CB198F"/>
    <w:rsid w:val="00CB1A40"/>
    <w:rsid w:val="00CB1ED7"/>
    <w:rsid w:val="00CB210F"/>
    <w:rsid w:val="00CB2310"/>
    <w:rsid w:val="00CB270D"/>
    <w:rsid w:val="00CB2BB5"/>
    <w:rsid w:val="00CB2C9C"/>
    <w:rsid w:val="00CB3665"/>
    <w:rsid w:val="00CB3EB8"/>
    <w:rsid w:val="00CB3F5E"/>
    <w:rsid w:val="00CB3F98"/>
    <w:rsid w:val="00CB4155"/>
    <w:rsid w:val="00CB4294"/>
    <w:rsid w:val="00CB47E0"/>
    <w:rsid w:val="00CB4810"/>
    <w:rsid w:val="00CB485B"/>
    <w:rsid w:val="00CB48BB"/>
    <w:rsid w:val="00CB50D7"/>
    <w:rsid w:val="00CB518B"/>
    <w:rsid w:val="00CB535B"/>
    <w:rsid w:val="00CB54CA"/>
    <w:rsid w:val="00CB5588"/>
    <w:rsid w:val="00CB55D9"/>
    <w:rsid w:val="00CB56BF"/>
    <w:rsid w:val="00CB5C86"/>
    <w:rsid w:val="00CB61B1"/>
    <w:rsid w:val="00CB6435"/>
    <w:rsid w:val="00CB6B64"/>
    <w:rsid w:val="00CB7087"/>
    <w:rsid w:val="00CB7230"/>
    <w:rsid w:val="00CB7764"/>
    <w:rsid w:val="00CB78D5"/>
    <w:rsid w:val="00CB7AB5"/>
    <w:rsid w:val="00CB7AB7"/>
    <w:rsid w:val="00CB7CB5"/>
    <w:rsid w:val="00CC0395"/>
    <w:rsid w:val="00CC03CF"/>
    <w:rsid w:val="00CC0521"/>
    <w:rsid w:val="00CC0624"/>
    <w:rsid w:val="00CC0724"/>
    <w:rsid w:val="00CC1241"/>
    <w:rsid w:val="00CC16A5"/>
    <w:rsid w:val="00CC1955"/>
    <w:rsid w:val="00CC1C89"/>
    <w:rsid w:val="00CC1D3D"/>
    <w:rsid w:val="00CC2234"/>
    <w:rsid w:val="00CC2820"/>
    <w:rsid w:val="00CC28A1"/>
    <w:rsid w:val="00CC2B72"/>
    <w:rsid w:val="00CC303E"/>
    <w:rsid w:val="00CC307A"/>
    <w:rsid w:val="00CC3378"/>
    <w:rsid w:val="00CC349B"/>
    <w:rsid w:val="00CC3CDB"/>
    <w:rsid w:val="00CC4804"/>
    <w:rsid w:val="00CC5FE3"/>
    <w:rsid w:val="00CC6836"/>
    <w:rsid w:val="00CC72D7"/>
    <w:rsid w:val="00CC76CB"/>
    <w:rsid w:val="00CC7C16"/>
    <w:rsid w:val="00CD036F"/>
    <w:rsid w:val="00CD085F"/>
    <w:rsid w:val="00CD11E1"/>
    <w:rsid w:val="00CD1839"/>
    <w:rsid w:val="00CD1B6D"/>
    <w:rsid w:val="00CD202D"/>
    <w:rsid w:val="00CD2141"/>
    <w:rsid w:val="00CD2164"/>
    <w:rsid w:val="00CD2316"/>
    <w:rsid w:val="00CD2432"/>
    <w:rsid w:val="00CD25C4"/>
    <w:rsid w:val="00CD2732"/>
    <w:rsid w:val="00CD2C7E"/>
    <w:rsid w:val="00CD2FDD"/>
    <w:rsid w:val="00CD3037"/>
    <w:rsid w:val="00CD369D"/>
    <w:rsid w:val="00CD3806"/>
    <w:rsid w:val="00CD3F65"/>
    <w:rsid w:val="00CD3FA2"/>
    <w:rsid w:val="00CD4340"/>
    <w:rsid w:val="00CD49D1"/>
    <w:rsid w:val="00CD5716"/>
    <w:rsid w:val="00CD57A3"/>
    <w:rsid w:val="00CD5AFA"/>
    <w:rsid w:val="00CD5F14"/>
    <w:rsid w:val="00CD6448"/>
    <w:rsid w:val="00CD646A"/>
    <w:rsid w:val="00CD6498"/>
    <w:rsid w:val="00CD66FF"/>
    <w:rsid w:val="00CD68E5"/>
    <w:rsid w:val="00CD699F"/>
    <w:rsid w:val="00CD6BD7"/>
    <w:rsid w:val="00CD6FDD"/>
    <w:rsid w:val="00CD70A1"/>
    <w:rsid w:val="00CD73F3"/>
    <w:rsid w:val="00CD7505"/>
    <w:rsid w:val="00CD79AC"/>
    <w:rsid w:val="00CD7E99"/>
    <w:rsid w:val="00CD7EDE"/>
    <w:rsid w:val="00CE06A2"/>
    <w:rsid w:val="00CE07CB"/>
    <w:rsid w:val="00CE08B7"/>
    <w:rsid w:val="00CE0D61"/>
    <w:rsid w:val="00CE1339"/>
    <w:rsid w:val="00CE180C"/>
    <w:rsid w:val="00CE1D25"/>
    <w:rsid w:val="00CE1E6E"/>
    <w:rsid w:val="00CE2257"/>
    <w:rsid w:val="00CE28EF"/>
    <w:rsid w:val="00CE2C4A"/>
    <w:rsid w:val="00CE2FD0"/>
    <w:rsid w:val="00CE310C"/>
    <w:rsid w:val="00CE374B"/>
    <w:rsid w:val="00CE37E9"/>
    <w:rsid w:val="00CE3A6F"/>
    <w:rsid w:val="00CE4411"/>
    <w:rsid w:val="00CE5202"/>
    <w:rsid w:val="00CE5AC1"/>
    <w:rsid w:val="00CE6F5E"/>
    <w:rsid w:val="00CE7350"/>
    <w:rsid w:val="00CE77BC"/>
    <w:rsid w:val="00CE79BE"/>
    <w:rsid w:val="00CE7A64"/>
    <w:rsid w:val="00CE7F14"/>
    <w:rsid w:val="00CF0018"/>
    <w:rsid w:val="00CF0198"/>
    <w:rsid w:val="00CF01D6"/>
    <w:rsid w:val="00CF026B"/>
    <w:rsid w:val="00CF03D0"/>
    <w:rsid w:val="00CF08C6"/>
    <w:rsid w:val="00CF0B05"/>
    <w:rsid w:val="00CF1110"/>
    <w:rsid w:val="00CF1A30"/>
    <w:rsid w:val="00CF1AC1"/>
    <w:rsid w:val="00CF251E"/>
    <w:rsid w:val="00CF265A"/>
    <w:rsid w:val="00CF27B9"/>
    <w:rsid w:val="00CF2A3A"/>
    <w:rsid w:val="00CF2AEE"/>
    <w:rsid w:val="00CF4020"/>
    <w:rsid w:val="00CF4514"/>
    <w:rsid w:val="00CF4594"/>
    <w:rsid w:val="00CF46ED"/>
    <w:rsid w:val="00CF49C1"/>
    <w:rsid w:val="00CF530E"/>
    <w:rsid w:val="00CF6832"/>
    <w:rsid w:val="00CF6DF2"/>
    <w:rsid w:val="00CF7350"/>
    <w:rsid w:val="00CF7A9B"/>
    <w:rsid w:val="00CF7DF6"/>
    <w:rsid w:val="00D0015F"/>
    <w:rsid w:val="00D0026B"/>
    <w:rsid w:val="00D00ACD"/>
    <w:rsid w:val="00D00B0C"/>
    <w:rsid w:val="00D01A8C"/>
    <w:rsid w:val="00D01AAF"/>
    <w:rsid w:val="00D01B10"/>
    <w:rsid w:val="00D01B49"/>
    <w:rsid w:val="00D01EF4"/>
    <w:rsid w:val="00D0258F"/>
    <w:rsid w:val="00D025C9"/>
    <w:rsid w:val="00D02783"/>
    <w:rsid w:val="00D02BA8"/>
    <w:rsid w:val="00D02F43"/>
    <w:rsid w:val="00D03439"/>
    <w:rsid w:val="00D0369E"/>
    <w:rsid w:val="00D03783"/>
    <w:rsid w:val="00D040A1"/>
    <w:rsid w:val="00D04AC3"/>
    <w:rsid w:val="00D04B94"/>
    <w:rsid w:val="00D04CDB"/>
    <w:rsid w:val="00D052FD"/>
    <w:rsid w:val="00D054E6"/>
    <w:rsid w:val="00D05786"/>
    <w:rsid w:val="00D05BE7"/>
    <w:rsid w:val="00D06933"/>
    <w:rsid w:val="00D06E92"/>
    <w:rsid w:val="00D07027"/>
    <w:rsid w:val="00D0763D"/>
    <w:rsid w:val="00D07750"/>
    <w:rsid w:val="00D07911"/>
    <w:rsid w:val="00D07D37"/>
    <w:rsid w:val="00D07E05"/>
    <w:rsid w:val="00D10079"/>
    <w:rsid w:val="00D1011C"/>
    <w:rsid w:val="00D105DD"/>
    <w:rsid w:val="00D10F90"/>
    <w:rsid w:val="00D111C7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77A"/>
    <w:rsid w:val="00D14868"/>
    <w:rsid w:val="00D14C21"/>
    <w:rsid w:val="00D15196"/>
    <w:rsid w:val="00D15235"/>
    <w:rsid w:val="00D15834"/>
    <w:rsid w:val="00D15DDF"/>
    <w:rsid w:val="00D16101"/>
    <w:rsid w:val="00D161BA"/>
    <w:rsid w:val="00D1666D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17E5F"/>
    <w:rsid w:val="00D201D7"/>
    <w:rsid w:val="00D20468"/>
    <w:rsid w:val="00D2049D"/>
    <w:rsid w:val="00D2053D"/>
    <w:rsid w:val="00D20FFE"/>
    <w:rsid w:val="00D21036"/>
    <w:rsid w:val="00D2105E"/>
    <w:rsid w:val="00D210A8"/>
    <w:rsid w:val="00D215C6"/>
    <w:rsid w:val="00D22145"/>
    <w:rsid w:val="00D224D1"/>
    <w:rsid w:val="00D231FE"/>
    <w:rsid w:val="00D233D7"/>
    <w:rsid w:val="00D242C4"/>
    <w:rsid w:val="00D24C4C"/>
    <w:rsid w:val="00D25063"/>
    <w:rsid w:val="00D25471"/>
    <w:rsid w:val="00D2555C"/>
    <w:rsid w:val="00D2565C"/>
    <w:rsid w:val="00D257AF"/>
    <w:rsid w:val="00D25880"/>
    <w:rsid w:val="00D25DDF"/>
    <w:rsid w:val="00D260F2"/>
    <w:rsid w:val="00D26B65"/>
    <w:rsid w:val="00D26B71"/>
    <w:rsid w:val="00D26D2B"/>
    <w:rsid w:val="00D26E81"/>
    <w:rsid w:val="00D27323"/>
    <w:rsid w:val="00D27420"/>
    <w:rsid w:val="00D27572"/>
    <w:rsid w:val="00D27C8A"/>
    <w:rsid w:val="00D302C3"/>
    <w:rsid w:val="00D302D5"/>
    <w:rsid w:val="00D310C3"/>
    <w:rsid w:val="00D31120"/>
    <w:rsid w:val="00D314B2"/>
    <w:rsid w:val="00D319A4"/>
    <w:rsid w:val="00D3232B"/>
    <w:rsid w:val="00D324F7"/>
    <w:rsid w:val="00D32810"/>
    <w:rsid w:val="00D33118"/>
    <w:rsid w:val="00D331A8"/>
    <w:rsid w:val="00D331CB"/>
    <w:rsid w:val="00D33A03"/>
    <w:rsid w:val="00D33AB9"/>
    <w:rsid w:val="00D348D1"/>
    <w:rsid w:val="00D3494A"/>
    <w:rsid w:val="00D34A46"/>
    <w:rsid w:val="00D34DC1"/>
    <w:rsid w:val="00D35229"/>
    <w:rsid w:val="00D35732"/>
    <w:rsid w:val="00D363E2"/>
    <w:rsid w:val="00D3662F"/>
    <w:rsid w:val="00D36DAF"/>
    <w:rsid w:val="00D36DEA"/>
    <w:rsid w:val="00D36FE9"/>
    <w:rsid w:val="00D377CA"/>
    <w:rsid w:val="00D37B8B"/>
    <w:rsid w:val="00D37C92"/>
    <w:rsid w:val="00D40ECD"/>
    <w:rsid w:val="00D40F37"/>
    <w:rsid w:val="00D413E2"/>
    <w:rsid w:val="00D414B7"/>
    <w:rsid w:val="00D418C6"/>
    <w:rsid w:val="00D41DE5"/>
    <w:rsid w:val="00D42836"/>
    <w:rsid w:val="00D42B05"/>
    <w:rsid w:val="00D43203"/>
    <w:rsid w:val="00D4327A"/>
    <w:rsid w:val="00D4343F"/>
    <w:rsid w:val="00D435EE"/>
    <w:rsid w:val="00D4379B"/>
    <w:rsid w:val="00D437DA"/>
    <w:rsid w:val="00D43B7D"/>
    <w:rsid w:val="00D43D46"/>
    <w:rsid w:val="00D447A5"/>
    <w:rsid w:val="00D44B17"/>
    <w:rsid w:val="00D454CE"/>
    <w:rsid w:val="00D455D4"/>
    <w:rsid w:val="00D45862"/>
    <w:rsid w:val="00D46C00"/>
    <w:rsid w:val="00D4724D"/>
    <w:rsid w:val="00D477DC"/>
    <w:rsid w:val="00D478AC"/>
    <w:rsid w:val="00D478D4"/>
    <w:rsid w:val="00D47BB7"/>
    <w:rsid w:val="00D47D7A"/>
    <w:rsid w:val="00D500DE"/>
    <w:rsid w:val="00D5068E"/>
    <w:rsid w:val="00D50D78"/>
    <w:rsid w:val="00D50F22"/>
    <w:rsid w:val="00D51311"/>
    <w:rsid w:val="00D51EE6"/>
    <w:rsid w:val="00D51F87"/>
    <w:rsid w:val="00D52301"/>
    <w:rsid w:val="00D52313"/>
    <w:rsid w:val="00D52894"/>
    <w:rsid w:val="00D5302F"/>
    <w:rsid w:val="00D5323A"/>
    <w:rsid w:val="00D535DB"/>
    <w:rsid w:val="00D536E9"/>
    <w:rsid w:val="00D53EE0"/>
    <w:rsid w:val="00D54998"/>
    <w:rsid w:val="00D54BD9"/>
    <w:rsid w:val="00D54F3D"/>
    <w:rsid w:val="00D5507D"/>
    <w:rsid w:val="00D551C4"/>
    <w:rsid w:val="00D55201"/>
    <w:rsid w:val="00D55D9F"/>
    <w:rsid w:val="00D5625E"/>
    <w:rsid w:val="00D56B29"/>
    <w:rsid w:val="00D5702A"/>
    <w:rsid w:val="00D573C5"/>
    <w:rsid w:val="00D57463"/>
    <w:rsid w:val="00D5774F"/>
    <w:rsid w:val="00D578BE"/>
    <w:rsid w:val="00D57960"/>
    <w:rsid w:val="00D57AFA"/>
    <w:rsid w:val="00D60402"/>
    <w:rsid w:val="00D604F3"/>
    <w:rsid w:val="00D60571"/>
    <w:rsid w:val="00D60840"/>
    <w:rsid w:val="00D60BE1"/>
    <w:rsid w:val="00D60CDC"/>
    <w:rsid w:val="00D60EFD"/>
    <w:rsid w:val="00D61006"/>
    <w:rsid w:val="00D6102A"/>
    <w:rsid w:val="00D6169E"/>
    <w:rsid w:val="00D616D6"/>
    <w:rsid w:val="00D61763"/>
    <w:rsid w:val="00D618C6"/>
    <w:rsid w:val="00D61AC2"/>
    <w:rsid w:val="00D61E38"/>
    <w:rsid w:val="00D624DE"/>
    <w:rsid w:val="00D625A7"/>
    <w:rsid w:val="00D6264A"/>
    <w:rsid w:val="00D62718"/>
    <w:rsid w:val="00D62E12"/>
    <w:rsid w:val="00D6372D"/>
    <w:rsid w:val="00D637E0"/>
    <w:rsid w:val="00D63EDF"/>
    <w:rsid w:val="00D6443D"/>
    <w:rsid w:val="00D64782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8C9"/>
    <w:rsid w:val="00D70941"/>
    <w:rsid w:val="00D70B65"/>
    <w:rsid w:val="00D70B68"/>
    <w:rsid w:val="00D70D61"/>
    <w:rsid w:val="00D70F78"/>
    <w:rsid w:val="00D7103D"/>
    <w:rsid w:val="00D7125F"/>
    <w:rsid w:val="00D712F2"/>
    <w:rsid w:val="00D71A04"/>
    <w:rsid w:val="00D723AA"/>
    <w:rsid w:val="00D7252B"/>
    <w:rsid w:val="00D72793"/>
    <w:rsid w:val="00D72848"/>
    <w:rsid w:val="00D7289B"/>
    <w:rsid w:val="00D72B06"/>
    <w:rsid w:val="00D72D2C"/>
    <w:rsid w:val="00D72D56"/>
    <w:rsid w:val="00D72DF8"/>
    <w:rsid w:val="00D72E3E"/>
    <w:rsid w:val="00D72FFF"/>
    <w:rsid w:val="00D73039"/>
    <w:rsid w:val="00D73330"/>
    <w:rsid w:val="00D73AE5"/>
    <w:rsid w:val="00D74787"/>
    <w:rsid w:val="00D74D12"/>
    <w:rsid w:val="00D75399"/>
    <w:rsid w:val="00D7539B"/>
    <w:rsid w:val="00D7551D"/>
    <w:rsid w:val="00D755EE"/>
    <w:rsid w:val="00D75DA7"/>
    <w:rsid w:val="00D75E56"/>
    <w:rsid w:val="00D75F0E"/>
    <w:rsid w:val="00D76193"/>
    <w:rsid w:val="00D76300"/>
    <w:rsid w:val="00D7670C"/>
    <w:rsid w:val="00D76B1B"/>
    <w:rsid w:val="00D76F6D"/>
    <w:rsid w:val="00D77F3E"/>
    <w:rsid w:val="00D8007C"/>
    <w:rsid w:val="00D80172"/>
    <w:rsid w:val="00D804A7"/>
    <w:rsid w:val="00D80A9D"/>
    <w:rsid w:val="00D80D91"/>
    <w:rsid w:val="00D81411"/>
    <w:rsid w:val="00D823FF"/>
    <w:rsid w:val="00D82A3A"/>
    <w:rsid w:val="00D82F51"/>
    <w:rsid w:val="00D83421"/>
    <w:rsid w:val="00D83545"/>
    <w:rsid w:val="00D8376E"/>
    <w:rsid w:val="00D84204"/>
    <w:rsid w:val="00D84588"/>
    <w:rsid w:val="00D849F1"/>
    <w:rsid w:val="00D855DD"/>
    <w:rsid w:val="00D85EA1"/>
    <w:rsid w:val="00D86098"/>
    <w:rsid w:val="00D86245"/>
    <w:rsid w:val="00D866D6"/>
    <w:rsid w:val="00D8683C"/>
    <w:rsid w:val="00D86A97"/>
    <w:rsid w:val="00D871F0"/>
    <w:rsid w:val="00D87781"/>
    <w:rsid w:val="00D9092B"/>
    <w:rsid w:val="00D90ACB"/>
    <w:rsid w:val="00D912B6"/>
    <w:rsid w:val="00D9134E"/>
    <w:rsid w:val="00D91C44"/>
    <w:rsid w:val="00D92E3B"/>
    <w:rsid w:val="00D93034"/>
    <w:rsid w:val="00D93C84"/>
    <w:rsid w:val="00D94068"/>
    <w:rsid w:val="00D94AAC"/>
    <w:rsid w:val="00D94B0E"/>
    <w:rsid w:val="00D94CE0"/>
    <w:rsid w:val="00D94DEC"/>
    <w:rsid w:val="00D94F15"/>
    <w:rsid w:val="00D956A4"/>
    <w:rsid w:val="00D957E8"/>
    <w:rsid w:val="00D959CB"/>
    <w:rsid w:val="00D95AFE"/>
    <w:rsid w:val="00D95BA0"/>
    <w:rsid w:val="00D972D9"/>
    <w:rsid w:val="00D97BF9"/>
    <w:rsid w:val="00D97EE5"/>
    <w:rsid w:val="00DA028A"/>
    <w:rsid w:val="00DA04B2"/>
    <w:rsid w:val="00DA0C78"/>
    <w:rsid w:val="00DA123B"/>
    <w:rsid w:val="00DA1807"/>
    <w:rsid w:val="00DA25FB"/>
    <w:rsid w:val="00DA26CF"/>
    <w:rsid w:val="00DA396C"/>
    <w:rsid w:val="00DA39FC"/>
    <w:rsid w:val="00DA3DC5"/>
    <w:rsid w:val="00DA40C8"/>
    <w:rsid w:val="00DA436B"/>
    <w:rsid w:val="00DA44D8"/>
    <w:rsid w:val="00DA45BF"/>
    <w:rsid w:val="00DA53F8"/>
    <w:rsid w:val="00DA54A8"/>
    <w:rsid w:val="00DA55F5"/>
    <w:rsid w:val="00DA5A2D"/>
    <w:rsid w:val="00DA5F95"/>
    <w:rsid w:val="00DA6BFB"/>
    <w:rsid w:val="00DA71FB"/>
    <w:rsid w:val="00DA75EC"/>
    <w:rsid w:val="00DA7A07"/>
    <w:rsid w:val="00DA7BF0"/>
    <w:rsid w:val="00DB061B"/>
    <w:rsid w:val="00DB0764"/>
    <w:rsid w:val="00DB08CE"/>
    <w:rsid w:val="00DB094B"/>
    <w:rsid w:val="00DB0B35"/>
    <w:rsid w:val="00DB1147"/>
    <w:rsid w:val="00DB15DB"/>
    <w:rsid w:val="00DB1CC1"/>
    <w:rsid w:val="00DB1F13"/>
    <w:rsid w:val="00DB2220"/>
    <w:rsid w:val="00DB227C"/>
    <w:rsid w:val="00DB26C6"/>
    <w:rsid w:val="00DB2CB9"/>
    <w:rsid w:val="00DB3115"/>
    <w:rsid w:val="00DB311B"/>
    <w:rsid w:val="00DB33F8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993"/>
    <w:rsid w:val="00DB7A69"/>
    <w:rsid w:val="00DC0005"/>
    <w:rsid w:val="00DC03AC"/>
    <w:rsid w:val="00DC0458"/>
    <w:rsid w:val="00DC0568"/>
    <w:rsid w:val="00DC0A45"/>
    <w:rsid w:val="00DC11CC"/>
    <w:rsid w:val="00DC136C"/>
    <w:rsid w:val="00DC19C1"/>
    <w:rsid w:val="00DC1C27"/>
    <w:rsid w:val="00DC1E2A"/>
    <w:rsid w:val="00DC1E34"/>
    <w:rsid w:val="00DC2052"/>
    <w:rsid w:val="00DC26C1"/>
    <w:rsid w:val="00DC2CA0"/>
    <w:rsid w:val="00DC2E07"/>
    <w:rsid w:val="00DC2EEB"/>
    <w:rsid w:val="00DC3032"/>
    <w:rsid w:val="00DC3A57"/>
    <w:rsid w:val="00DC4767"/>
    <w:rsid w:val="00DC4783"/>
    <w:rsid w:val="00DC4B25"/>
    <w:rsid w:val="00DC4D8A"/>
    <w:rsid w:val="00DC4DAB"/>
    <w:rsid w:val="00DC5084"/>
    <w:rsid w:val="00DC5528"/>
    <w:rsid w:val="00DC5954"/>
    <w:rsid w:val="00DC5A63"/>
    <w:rsid w:val="00DC5F5F"/>
    <w:rsid w:val="00DC651F"/>
    <w:rsid w:val="00DC6577"/>
    <w:rsid w:val="00DC6923"/>
    <w:rsid w:val="00DC6AAB"/>
    <w:rsid w:val="00DC7180"/>
    <w:rsid w:val="00DC720F"/>
    <w:rsid w:val="00DC7C6B"/>
    <w:rsid w:val="00DC7DE0"/>
    <w:rsid w:val="00DC7E9E"/>
    <w:rsid w:val="00DD045F"/>
    <w:rsid w:val="00DD0628"/>
    <w:rsid w:val="00DD2004"/>
    <w:rsid w:val="00DD223C"/>
    <w:rsid w:val="00DD2899"/>
    <w:rsid w:val="00DD2C3D"/>
    <w:rsid w:val="00DD3755"/>
    <w:rsid w:val="00DD3A14"/>
    <w:rsid w:val="00DD3D7A"/>
    <w:rsid w:val="00DD3ED2"/>
    <w:rsid w:val="00DD4930"/>
    <w:rsid w:val="00DD4A3F"/>
    <w:rsid w:val="00DD5466"/>
    <w:rsid w:val="00DD5581"/>
    <w:rsid w:val="00DD5712"/>
    <w:rsid w:val="00DD62B1"/>
    <w:rsid w:val="00DD6B1C"/>
    <w:rsid w:val="00DD6BF2"/>
    <w:rsid w:val="00DD73EA"/>
    <w:rsid w:val="00DD7B11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B61"/>
    <w:rsid w:val="00DE1BC9"/>
    <w:rsid w:val="00DE1C8E"/>
    <w:rsid w:val="00DE2F03"/>
    <w:rsid w:val="00DE2FC3"/>
    <w:rsid w:val="00DE378F"/>
    <w:rsid w:val="00DE3A96"/>
    <w:rsid w:val="00DE3B07"/>
    <w:rsid w:val="00DE3CC1"/>
    <w:rsid w:val="00DE40A0"/>
    <w:rsid w:val="00DE41EB"/>
    <w:rsid w:val="00DE42A2"/>
    <w:rsid w:val="00DE43D0"/>
    <w:rsid w:val="00DE455C"/>
    <w:rsid w:val="00DE47C2"/>
    <w:rsid w:val="00DE47EB"/>
    <w:rsid w:val="00DE4F84"/>
    <w:rsid w:val="00DE5513"/>
    <w:rsid w:val="00DE5709"/>
    <w:rsid w:val="00DE5CEC"/>
    <w:rsid w:val="00DE676C"/>
    <w:rsid w:val="00DE72A2"/>
    <w:rsid w:val="00DE7322"/>
    <w:rsid w:val="00DE768B"/>
    <w:rsid w:val="00DF037C"/>
    <w:rsid w:val="00DF0622"/>
    <w:rsid w:val="00DF0D1E"/>
    <w:rsid w:val="00DF150A"/>
    <w:rsid w:val="00DF1616"/>
    <w:rsid w:val="00DF18E2"/>
    <w:rsid w:val="00DF1D62"/>
    <w:rsid w:val="00DF2556"/>
    <w:rsid w:val="00DF28AC"/>
    <w:rsid w:val="00DF2E0B"/>
    <w:rsid w:val="00DF2F80"/>
    <w:rsid w:val="00DF31C5"/>
    <w:rsid w:val="00DF3301"/>
    <w:rsid w:val="00DF3942"/>
    <w:rsid w:val="00DF3A78"/>
    <w:rsid w:val="00DF3DB2"/>
    <w:rsid w:val="00DF3F1C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31"/>
    <w:rsid w:val="00E00F70"/>
    <w:rsid w:val="00E01135"/>
    <w:rsid w:val="00E0119A"/>
    <w:rsid w:val="00E0149E"/>
    <w:rsid w:val="00E01604"/>
    <w:rsid w:val="00E017CA"/>
    <w:rsid w:val="00E01C4F"/>
    <w:rsid w:val="00E01E9A"/>
    <w:rsid w:val="00E01EA3"/>
    <w:rsid w:val="00E01EB0"/>
    <w:rsid w:val="00E0202D"/>
    <w:rsid w:val="00E0219E"/>
    <w:rsid w:val="00E0237C"/>
    <w:rsid w:val="00E023B5"/>
    <w:rsid w:val="00E0292A"/>
    <w:rsid w:val="00E02ADD"/>
    <w:rsid w:val="00E02B41"/>
    <w:rsid w:val="00E02B7F"/>
    <w:rsid w:val="00E03517"/>
    <w:rsid w:val="00E03692"/>
    <w:rsid w:val="00E03830"/>
    <w:rsid w:val="00E0403F"/>
    <w:rsid w:val="00E041B4"/>
    <w:rsid w:val="00E04364"/>
    <w:rsid w:val="00E043E9"/>
    <w:rsid w:val="00E0443F"/>
    <w:rsid w:val="00E045AF"/>
    <w:rsid w:val="00E0484A"/>
    <w:rsid w:val="00E0484F"/>
    <w:rsid w:val="00E04DD7"/>
    <w:rsid w:val="00E0501B"/>
    <w:rsid w:val="00E051AD"/>
    <w:rsid w:val="00E05F37"/>
    <w:rsid w:val="00E061CC"/>
    <w:rsid w:val="00E06AC3"/>
    <w:rsid w:val="00E06CE4"/>
    <w:rsid w:val="00E06E00"/>
    <w:rsid w:val="00E07419"/>
    <w:rsid w:val="00E074C0"/>
    <w:rsid w:val="00E0760C"/>
    <w:rsid w:val="00E0762F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BF4"/>
    <w:rsid w:val="00E16E38"/>
    <w:rsid w:val="00E170C2"/>
    <w:rsid w:val="00E1727A"/>
    <w:rsid w:val="00E17298"/>
    <w:rsid w:val="00E17356"/>
    <w:rsid w:val="00E17BCA"/>
    <w:rsid w:val="00E17FCF"/>
    <w:rsid w:val="00E208B8"/>
    <w:rsid w:val="00E20942"/>
    <w:rsid w:val="00E20E6C"/>
    <w:rsid w:val="00E21038"/>
    <w:rsid w:val="00E21969"/>
    <w:rsid w:val="00E21A1D"/>
    <w:rsid w:val="00E21A32"/>
    <w:rsid w:val="00E21D8E"/>
    <w:rsid w:val="00E21DA6"/>
    <w:rsid w:val="00E21E3B"/>
    <w:rsid w:val="00E2204E"/>
    <w:rsid w:val="00E22090"/>
    <w:rsid w:val="00E22563"/>
    <w:rsid w:val="00E2285F"/>
    <w:rsid w:val="00E228F9"/>
    <w:rsid w:val="00E22B69"/>
    <w:rsid w:val="00E23467"/>
    <w:rsid w:val="00E2379D"/>
    <w:rsid w:val="00E23C8B"/>
    <w:rsid w:val="00E23CD6"/>
    <w:rsid w:val="00E23D71"/>
    <w:rsid w:val="00E24350"/>
    <w:rsid w:val="00E249F6"/>
    <w:rsid w:val="00E24C91"/>
    <w:rsid w:val="00E24F72"/>
    <w:rsid w:val="00E25030"/>
    <w:rsid w:val="00E25116"/>
    <w:rsid w:val="00E253F6"/>
    <w:rsid w:val="00E25879"/>
    <w:rsid w:val="00E25B52"/>
    <w:rsid w:val="00E26B83"/>
    <w:rsid w:val="00E26B8C"/>
    <w:rsid w:val="00E26EBC"/>
    <w:rsid w:val="00E270D7"/>
    <w:rsid w:val="00E2753F"/>
    <w:rsid w:val="00E27557"/>
    <w:rsid w:val="00E27C4E"/>
    <w:rsid w:val="00E27DE1"/>
    <w:rsid w:val="00E27F7C"/>
    <w:rsid w:val="00E3001F"/>
    <w:rsid w:val="00E30588"/>
    <w:rsid w:val="00E30BC8"/>
    <w:rsid w:val="00E30FD1"/>
    <w:rsid w:val="00E3147D"/>
    <w:rsid w:val="00E31525"/>
    <w:rsid w:val="00E31DB3"/>
    <w:rsid w:val="00E3201C"/>
    <w:rsid w:val="00E3229B"/>
    <w:rsid w:val="00E3243B"/>
    <w:rsid w:val="00E32B96"/>
    <w:rsid w:val="00E32BB5"/>
    <w:rsid w:val="00E32BF1"/>
    <w:rsid w:val="00E32C49"/>
    <w:rsid w:val="00E33208"/>
    <w:rsid w:val="00E33575"/>
    <w:rsid w:val="00E338FA"/>
    <w:rsid w:val="00E341D4"/>
    <w:rsid w:val="00E34837"/>
    <w:rsid w:val="00E348E1"/>
    <w:rsid w:val="00E34E5E"/>
    <w:rsid w:val="00E356CF"/>
    <w:rsid w:val="00E35880"/>
    <w:rsid w:val="00E3664D"/>
    <w:rsid w:val="00E36D40"/>
    <w:rsid w:val="00E36DAA"/>
    <w:rsid w:val="00E372AF"/>
    <w:rsid w:val="00E377D1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3A57"/>
    <w:rsid w:val="00E441BB"/>
    <w:rsid w:val="00E44A99"/>
    <w:rsid w:val="00E44E9F"/>
    <w:rsid w:val="00E45111"/>
    <w:rsid w:val="00E4568F"/>
    <w:rsid w:val="00E46107"/>
    <w:rsid w:val="00E46B09"/>
    <w:rsid w:val="00E46B88"/>
    <w:rsid w:val="00E46E54"/>
    <w:rsid w:val="00E474E9"/>
    <w:rsid w:val="00E4752A"/>
    <w:rsid w:val="00E4760D"/>
    <w:rsid w:val="00E47639"/>
    <w:rsid w:val="00E4763E"/>
    <w:rsid w:val="00E504F2"/>
    <w:rsid w:val="00E50C80"/>
    <w:rsid w:val="00E510D4"/>
    <w:rsid w:val="00E51216"/>
    <w:rsid w:val="00E51346"/>
    <w:rsid w:val="00E515E5"/>
    <w:rsid w:val="00E51690"/>
    <w:rsid w:val="00E51886"/>
    <w:rsid w:val="00E5194A"/>
    <w:rsid w:val="00E51E66"/>
    <w:rsid w:val="00E52874"/>
    <w:rsid w:val="00E52A07"/>
    <w:rsid w:val="00E52B4D"/>
    <w:rsid w:val="00E52C88"/>
    <w:rsid w:val="00E52CA4"/>
    <w:rsid w:val="00E52E28"/>
    <w:rsid w:val="00E53290"/>
    <w:rsid w:val="00E532D4"/>
    <w:rsid w:val="00E5448B"/>
    <w:rsid w:val="00E544E7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18D"/>
    <w:rsid w:val="00E60757"/>
    <w:rsid w:val="00E608F5"/>
    <w:rsid w:val="00E6113A"/>
    <w:rsid w:val="00E614FD"/>
    <w:rsid w:val="00E61A4D"/>
    <w:rsid w:val="00E61D03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3D0"/>
    <w:rsid w:val="00E6491B"/>
    <w:rsid w:val="00E6493F"/>
    <w:rsid w:val="00E655F2"/>
    <w:rsid w:val="00E659AD"/>
    <w:rsid w:val="00E66531"/>
    <w:rsid w:val="00E666F3"/>
    <w:rsid w:val="00E66A16"/>
    <w:rsid w:val="00E66E98"/>
    <w:rsid w:val="00E66FE4"/>
    <w:rsid w:val="00E678F1"/>
    <w:rsid w:val="00E678F4"/>
    <w:rsid w:val="00E67E0A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A32"/>
    <w:rsid w:val="00E72C4D"/>
    <w:rsid w:val="00E73095"/>
    <w:rsid w:val="00E731E1"/>
    <w:rsid w:val="00E73225"/>
    <w:rsid w:val="00E7387E"/>
    <w:rsid w:val="00E74A12"/>
    <w:rsid w:val="00E74CD2"/>
    <w:rsid w:val="00E74F84"/>
    <w:rsid w:val="00E75282"/>
    <w:rsid w:val="00E753D9"/>
    <w:rsid w:val="00E75835"/>
    <w:rsid w:val="00E75DB6"/>
    <w:rsid w:val="00E76078"/>
    <w:rsid w:val="00E76086"/>
    <w:rsid w:val="00E7663E"/>
    <w:rsid w:val="00E76B6A"/>
    <w:rsid w:val="00E76BDA"/>
    <w:rsid w:val="00E7704D"/>
    <w:rsid w:val="00E7724B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DE2"/>
    <w:rsid w:val="00E821B0"/>
    <w:rsid w:val="00E8236C"/>
    <w:rsid w:val="00E82576"/>
    <w:rsid w:val="00E8316F"/>
    <w:rsid w:val="00E832EE"/>
    <w:rsid w:val="00E8377E"/>
    <w:rsid w:val="00E83C65"/>
    <w:rsid w:val="00E84778"/>
    <w:rsid w:val="00E84BF9"/>
    <w:rsid w:val="00E84CF9"/>
    <w:rsid w:val="00E85066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5F91"/>
    <w:rsid w:val="00E85FA6"/>
    <w:rsid w:val="00E862C8"/>
    <w:rsid w:val="00E86E32"/>
    <w:rsid w:val="00E870EC"/>
    <w:rsid w:val="00E874A8"/>
    <w:rsid w:val="00E87BF6"/>
    <w:rsid w:val="00E87D0D"/>
    <w:rsid w:val="00E90598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39"/>
    <w:rsid w:val="00E94BC6"/>
    <w:rsid w:val="00E95143"/>
    <w:rsid w:val="00E95163"/>
    <w:rsid w:val="00E95204"/>
    <w:rsid w:val="00E95334"/>
    <w:rsid w:val="00E95BB8"/>
    <w:rsid w:val="00E95E45"/>
    <w:rsid w:val="00E965D8"/>
    <w:rsid w:val="00E9681C"/>
    <w:rsid w:val="00E96A11"/>
    <w:rsid w:val="00E96AB3"/>
    <w:rsid w:val="00E96E8D"/>
    <w:rsid w:val="00E9709E"/>
    <w:rsid w:val="00E9763D"/>
    <w:rsid w:val="00E97A7C"/>
    <w:rsid w:val="00E97F66"/>
    <w:rsid w:val="00E97FAC"/>
    <w:rsid w:val="00EA075A"/>
    <w:rsid w:val="00EA081B"/>
    <w:rsid w:val="00EA0CB9"/>
    <w:rsid w:val="00EA1BD7"/>
    <w:rsid w:val="00EA2C5D"/>
    <w:rsid w:val="00EA2F27"/>
    <w:rsid w:val="00EA2FEC"/>
    <w:rsid w:val="00EA3553"/>
    <w:rsid w:val="00EA3A8E"/>
    <w:rsid w:val="00EA3BE9"/>
    <w:rsid w:val="00EA3E3B"/>
    <w:rsid w:val="00EA413F"/>
    <w:rsid w:val="00EA451D"/>
    <w:rsid w:val="00EA459B"/>
    <w:rsid w:val="00EA4AF8"/>
    <w:rsid w:val="00EA508A"/>
    <w:rsid w:val="00EA52B3"/>
    <w:rsid w:val="00EA52F5"/>
    <w:rsid w:val="00EA5791"/>
    <w:rsid w:val="00EA5B95"/>
    <w:rsid w:val="00EA5D8D"/>
    <w:rsid w:val="00EA6084"/>
    <w:rsid w:val="00EA618C"/>
    <w:rsid w:val="00EA6D3C"/>
    <w:rsid w:val="00EA6D5F"/>
    <w:rsid w:val="00EA7D28"/>
    <w:rsid w:val="00EA7D6B"/>
    <w:rsid w:val="00EA7E9B"/>
    <w:rsid w:val="00EB07F3"/>
    <w:rsid w:val="00EB090A"/>
    <w:rsid w:val="00EB0E7F"/>
    <w:rsid w:val="00EB0FCB"/>
    <w:rsid w:val="00EB16DD"/>
    <w:rsid w:val="00EB1760"/>
    <w:rsid w:val="00EB2EC1"/>
    <w:rsid w:val="00EB4670"/>
    <w:rsid w:val="00EB5A53"/>
    <w:rsid w:val="00EB5DF4"/>
    <w:rsid w:val="00EB72E7"/>
    <w:rsid w:val="00EB7599"/>
    <w:rsid w:val="00EB782F"/>
    <w:rsid w:val="00EC0513"/>
    <w:rsid w:val="00EC0857"/>
    <w:rsid w:val="00EC0B0A"/>
    <w:rsid w:val="00EC119C"/>
    <w:rsid w:val="00EC1397"/>
    <w:rsid w:val="00EC1936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4AC4"/>
    <w:rsid w:val="00EC5B24"/>
    <w:rsid w:val="00EC5FAD"/>
    <w:rsid w:val="00EC65E4"/>
    <w:rsid w:val="00EC6E87"/>
    <w:rsid w:val="00EC6F97"/>
    <w:rsid w:val="00EC71A3"/>
    <w:rsid w:val="00EC73DA"/>
    <w:rsid w:val="00EC78B5"/>
    <w:rsid w:val="00EC7A3D"/>
    <w:rsid w:val="00EC7D22"/>
    <w:rsid w:val="00EC7F56"/>
    <w:rsid w:val="00ED0158"/>
    <w:rsid w:val="00ED02FD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CE1"/>
    <w:rsid w:val="00ED1F9E"/>
    <w:rsid w:val="00ED20BA"/>
    <w:rsid w:val="00ED2184"/>
    <w:rsid w:val="00ED22D2"/>
    <w:rsid w:val="00ED2B12"/>
    <w:rsid w:val="00ED2D00"/>
    <w:rsid w:val="00ED2E03"/>
    <w:rsid w:val="00ED319E"/>
    <w:rsid w:val="00ED36F3"/>
    <w:rsid w:val="00ED39C3"/>
    <w:rsid w:val="00ED3C55"/>
    <w:rsid w:val="00ED3CEF"/>
    <w:rsid w:val="00ED421E"/>
    <w:rsid w:val="00ED4667"/>
    <w:rsid w:val="00ED4701"/>
    <w:rsid w:val="00ED477C"/>
    <w:rsid w:val="00ED4C16"/>
    <w:rsid w:val="00ED4F50"/>
    <w:rsid w:val="00ED5331"/>
    <w:rsid w:val="00ED5576"/>
    <w:rsid w:val="00ED5DE6"/>
    <w:rsid w:val="00ED5F9F"/>
    <w:rsid w:val="00ED69DD"/>
    <w:rsid w:val="00ED715B"/>
    <w:rsid w:val="00ED73A6"/>
    <w:rsid w:val="00ED7432"/>
    <w:rsid w:val="00ED76C9"/>
    <w:rsid w:val="00ED791B"/>
    <w:rsid w:val="00ED7E21"/>
    <w:rsid w:val="00EE0542"/>
    <w:rsid w:val="00EE05EE"/>
    <w:rsid w:val="00EE0B6F"/>
    <w:rsid w:val="00EE0BAB"/>
    <w:rsid w:val="00EE1A68"/>
    <w:rsid w:val="00EE1ACC"/>
    <w:rsid w:val="00EE1BC6"/>
    <w:rsid w:val="00EE2931"/>
    <w:rsid w:val="00EE30EB"/>
    <w:rsid w:val="00EE381A"/>
    <w:rsid w:val="00EE3838"/>
    <w:rsid w:val="00EE39FD"/>
    <w:rsid w:val="00EE3D13"/>
    <w:rsid w:val="00EE432B"/>
    <w:rsid w:val="00EE4DD0"/>
    <w:rsid w:val="00EE531B"/>
    <w:rsid w:val="00EE5710"/>
    <w:rsid w:val="00EE595B"/>
    <w:rsid w:val="00EE5B0F"/>
    <w:rsid w:val="00EE64E0"/>
    <w:rsid w:val="00EE6776"/>
    <w:rsid w:val="00EE6BE4"/>
    <w:rsid w:val="00EE71EF"/>
    <w:rsid w:val="00EE7337"/>
    <w:rsid w:val="00EE79E2"/>
    <w:rsid w:val="00EE7DFE"/>
    <w:rsid w:val="00EF03FB"/>
    <w:rsid w:val="00EF13F2"/>
    <w:rsid w:val="00EF19F7"/>
    <w:rsid w:val="00EF1DF3"/>
    <w:rsid w:val="00EF257B"/>
    <w:rsid w:val="00EF258F"/>
    <w:rsid w:val="00EF276A"/>
    <w:rsid w:val="00EF27F4"/>
    <w:rsid w:val="00EF2C1A"/>
    <w:rsid w:val="00EF2D57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48AD"/>
    <w:rsid w:val="00EF4E36"/>
    <w:rsid w:val="00EF529D"/>
    <w:rsid w:val="00EF5B0E"/>
    <w:rsid w:val="00EF5F26"/>
    <w:rsid w:val="00EF6EAA"/>
    <w:rsid w:val="00EF7116"/>
    <w:rsid w:val="00EF73EC"/>
    <w:rsid w:val="00EF761A"/>
    <w:rsid w:val="00EF78E6"/>
    <w:rsid w:val="00EF7B93"/>
    <w:rsid w:val="00EF7C88"/>
    <w:rsid w:val="00EF7E8B"/>
    <w:rsid w:val="00F00287"/>
    <w:rsid w:val="00F00370"/>
    <w:rsid w:val="00F004AF"/>
    <w:rsid w:val="00F006B0"/>
    <w:rsid w:val="00F0087D"/>
    <w:rsid w:val="00F0142B"/>
    <w:rsid w:val="00F0183B"/>
    <w:rsid w:val="00F01872"/>
    <w:rsid w:val="00F01B08"/>
    <w:rsid w:val="00F02B95"/>
    <w:rsid w:val="00F034A6"/>
    <w:rsid w:val="00F0361E"/>
    <w:rsid w:val="00F038DD"/>
    <w:rsid w:val="00F03C71"/>
    <w:rsid w:val="00F04385"/>
    <w:rsid w:val="00F04854"/>
    <w:rsid w:val="00F049F0"/>
    <w:rsid w:val="00F04CF8"/>
    <w:rsid w:val="00F04DB4"/>
    <w:rsid w:val="00F04E53"/>
    <w:rsid w:val="00F04E80"/>
    <w:rsid w:val="00F0527F"/>
    <w:rsid w:val="00F0540E"/>
    <w:rsid w:val="00F0547E"/>
    <w:rsid w:val="00F05BBD"/>
    <w:rsid w:val="00F05D4E"/>
    <w:rsid w:val="00F07217"/>
    <w:rsid w:val="00F07439"/>
    <w:rsid w:val="00F07B38"/>
    <w:rsid w:val="00F07F60"/>
    <w:rsid w:val="00F1002E"/>
    <w:rsid w:val="00F1013F"/>
    <w:rsid w:val="00F104C9"/>
    <w:rsid w:val="00F1074A"/>
    <w:rsid w:val="00F1106B"/>
    <w:rsid w:val="00F11084"/>
    <w:rsid w:val="00F11FC4"/>
    <w:rsid w:val="00F127BB"/>
    <w:rsid w:val="00F12803"/>
    <w:rsid w:val="00F131BE"/>
    <w:rsid w:val="00F13429"/>
    <w:rsid w:val="00F13A19"/>
    <w:rsid w:val="00F13A7A"/>
    <w:rsid w:val="00F13AD6"/>
    <w:rsid w:val="00F13EBD"/>
    <w:rsid w:val="00F14412"/>
    <w:rsid w:val="00F14916"/>
    <w:rsid w:val="00F153E3"/>
    <w:rsid w:val="00F155F8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3"/>
    <w:rsid w:val="00F17F8D"/>
    <w:rsid w:val="00F17FA3"/>
    <w:rsid w:val="00F2022C"/>
    <w:rsid w:val="00F206B7"/>
    <w:rsid w:val="00F2074B"/>
    <w:rsid w:val="00F20A16"/>
    <w:rsid w:val="00F20ACE"/>
    <w:rsid w:val="00F2130A"/>
    <w:rsid w:val="00F21F9A"/>
    <w:rsid w:val="00F22203"/>
    <w:rsid w:val="00F226F7"/>
    <w:rsid w:val="00F23300"/>
    <w:rsid w:val="00F2337F"/>
    <w:rsid w:val="00F23491"/>
    <w:rsid w:val="00F23646"/>
    <w:rsid w:val="00F239FC"/>
    <w:rsid w:val="00F23CCB"/>
    <w:rsid w:val="00F24A7A"/>
    <w:rsid w:val="00F24A86"/>
    <w:rsid w:val="00F25081"/>
    <w:rsid w:val="00F258D7"/>
    <w:rsid w:val="00F25B4C"/>
    <w:rsid w:val="00F26028"/>
    <w:rsid w:val="00F26427"/>
    <w:rsid w:val="00F266F7"/>
    <w:rsid w:val="00F26B31"/>
    <w:rsid w:val="00F26DB3"/>
    <w:rsid w:val="00F26FFF"/>
    <w:rsid w:val="00F27389"/>
    <w:rsid w:val="00F27478"/>
    <w:rsid w:val="00F275A1"/>
    <w:rsid w:val="00F276EF"/>
    <w:rsid w:val="00F27B49"/>
    <w:rsid w:val="00F27CE5"/>
    <w:rsid w:val="00F27DC3"/>
    <w:rsid w:val="00F302CA"/>
    <w:rsid w:val="00F309F1"/>
    <w:rsid w:val="00F30F5C"/>
    <w:rsid w:val="00F310A7"/>
    <w:rsid w:val="00F31353"/>
    <w:rsid w:val="00F31385"/>
    <w:rsid w:val="00F31B9D"/>
    <w:rsid w:val="00F31BD0"/>
    <w:rsid w:val="00F31D77"/>
    <w:rsid w:val="00F31FDD"/>
    <w:rsid w:val="00F32029"/>
    <w:rsid w:val="00F32AFB"/>
    <w:rsid w:val="00F32D95"/>
    <w:rsid w:val="00F335E2"/>
    <w:rsid w:val="00F3390F"/>
    <w:rsid w:val="00F33D66"/>
    <w:rsid w:val="00F3441D"/>
    <w:rsid w:val="00F345DC"/>
    <w:rsid w:val="00F34912"/>
    <w:rsid w:val="00F34AF4"/>
    <w:rsid w:val="00F34C8D"/>
    <w:rsid w:val="00F34D18"/>
    <w:rsid w:val="00F35402"/>
    <w:rsid w:val="00F35F5F"/>
    <w:rsid w:val="00F3695B"/>
    <w:rsid w:val="00F36B77"/>
    <w:rsid w:val="00F36F68"/>
    <w:rsid w:val="00F370A2"/>
    <w:rsid w:val="00F3722A"/>
    <w:rsid w:val="00F376AC"/>
    <w:rsid w:val="00F37C38"/>
    <w:rsid w:val="00F37C63"/>
    <w:rsid w:val="00F37F58"/>
    <w:rsid w:val="00F406F5"/>
    <w:rsid w:val="00F409DF"/>
    <w:rsid w:val="00F40AFC"/>
    <w:rsid w:val="00F40CF8"/>
    <w:rsid w:val="00F40E89"/>
    <w:rsid w:val="00F41759"/>
    <w:rsid w:val="00F41DAF"/>
    <w:rsid w:val="00F41E3D"/>
    <w:rsid w:val="00F42368"/>
    <w:rsid w:val="00F423D2"/>
    <w:rsid w:val="00F4261F"/>
    <w:rsid w:val="00F4267E"/>
    <w:rsid w:val="00F42918"/>
    <w:rsid w:val="00F42D00"/>
    <w:rsid w:val="00F434BF"/>
    <w:rsid w:val="00F435F7"/>
    <w:rsid w:val="00F4423E"/>
    <w:rsid w:val="00F44A41"/>
    <w:rsid w:val="00F4511F"/>
    <w:rsid w:val="00F45243"/>
    <w:rsid w:val="00F454E5"/>
    <w:rsid w:val="00F46270"/>
    <w:rsid w:val="00F4690D"/>
    <w:rsid w:val="00F4692E"/>
    <w:rsid w:val="00F47352"/>
    <w:rsid w:val="00F476E7"/>
    <w:rsid w:val="00F47952"/>
    <w:rsid w:val="00F47F01"/>
    <w:rsid w:val="00F47FDF"/>
    <w:rsid w:val="00F50085"/>
    <w:rsid w:val="00F50987"/>
    <w:rsid w:val="00F51A17"/>
    <w:rsid w:val="00F51B30"/>
    <w:rsid w:val="00F51C29"/>
    <w:rsid w:val="00F51D99"/>
    <w:rsid w:val="00F5206E"/>
    <w:rsid w:val="00F521D3"/>
    <w:rsid w:val="00F52215"/>
    <w:rsid w:val="00F52421"/>
    <w:rsid w:val="00F52CEC"/>
    <w:rsid w:val="00F52DBB"/>
    <w:rsid w:val="00F53019"/>
    <w:rsid w:val="00F5301A"/>
    <w:rsid w:val="00F53052"/>
    <w:rsid w:val="00F53054"/>
    <w:rsid w:val="00F53376"/>
    <w:rsid w:val="00F53449"/>
    <w:rsid w:val="00F538CE"/>
    <w:rsid w:val="00F53F69"/>
    <w:rsid w:val="00F540DB"/>
    <w:rsid w:val="00F5455F"/>
    <w:rsid w:val="00F545D3"/>
    <w:rsid w:val="00F54B2F"/>
    <w:rsid w:val="00F55507"/>
    <w:rsid w:val="00F55699"/>
    <w:rsid w:val="00F55932"/>
    <w:rsid w:val="00F55957"/>
    <w:rsid w:val="00F55D51"/>
    <w:rsid w:val="00F5644A"/>
    <w:rsid w:val="00F564BF"/>
    <w:rsid w:val="00F56DA4"/>
    <w:rsid w:val="00F56DF0"/>
    <w:rsid w:val="00F56F71"/>
    <w:rsid w:val="00F575B2"/>
    <w:rsid w:val="00F57831"/>
    <w:rsid w:val="00F57CA7"/>
    <w:rsid w:val="00F60125"/>
    <w:rsid w:val="00F60136"/>
    <w:rsid w:val="00F60A70"/>
    <w:rsid w:val="00F60D5A"/>
    <w:rsid w:val="00F6153F"/>
    <w:rsid w:val="00F61ADC"/>
    <w:rsid w:val="00F61B2F"/>
    <w:rsid w:val="00F61F68"/>
    <w:rsid w:val="00F62830"/>
    <w:rsid w:val="00F628EF"/>
    <w:rsid w:val="00F62949"/>
    <w:rsid w:val="00F62D2F"/>
    <w:rsid w:val="00F62F3B"/>
    <w:rsid w:val="00F62FCB"/>
    <w:rsid w:val="00F6349A"/>
    <w:rsid w:val="00F64527"/>
    <w:rsid w:val="00F64839"/>
    <w:rsid w:val="00F64ADF"/>
    <w:rsid w:val="00F64E50"/>
    <w:rsid w:val="00F655E4"/>
    <w:rsid w:val="00F65A12"/>
    <w:rsid w:val="00F66030"/>
    <w:rsid w:val="00F664FB"/>
    <w:rsid w:val="00F6663C"/>
    <w:rsid w:val="00F6742D"/>
    <w:rsid w:val="00F67B50"/>
    <w:rsid w:val="00F70001"/>
    <w:rsid w:val="00F70122"/>
    <w:rsid w:val="00F707EA"/>
    <w:rsid w:val="00F70A05"/>
    <w:rsid w:val="00F70D03"/>
    <w:rsid w:val="00F70F9D"/>
    <w:rsid w:val="00F71124"/>
    <w:rsid w:val="00F71366"/>
    <w:rsid w:val="00F715FC"/>
    <w:rsid w:val="00F71C82"/>
    <w:rsid w:val="00F721F2"/>
    <w:rsid w:val="00F72287"/>
    <w:rsid w:val="00F72809"/>
    <w:rsid w:val="00F72BB3"/>
    <w:rsid w:val="00F72C96"/>
    <w:rsid w:val="00F72E84"/>
    <w:rsid w:val="00F72F52"/>
    <w:rsid w:val="00F731FC"/>
    <w:rsid w:val="00F731FF"/>
    <w:rsid w:val="00F7399E"/>
    <w:rsid w:val="00F73C0C"/>
    <w:rsid w:val="00F74046"/>
    <w:rsid w:val="00F741BB"/>
    <w:rsid w:val="00F7477E"/>
    <w:rsid w:val="00F7479F"/>
    <w:rsid w:val="00F74802"/>
    <w:rsid w:val="00F74889"/>
    <w:rsid w:val="00F74CAF"/>
    <w:rsid w:val="00F75965"/>
    <w:rsid w:val="00F75B40"/>
    <w:rsid w:val="00F75D5D"/>
    <w:rsid w:val="00F76850"/>
    <w:rsid w:val="00F7688F"/>
    <w:rsid w:val="00F76929"/>
    <w:rsid w:val="00F771BD"/>
    <w:rsid w:val="00F77AE5"/>
    <w:rsid w:val="00F77F6F"/>
    <w:rsid w:val="00F80F34"/>
    <w:rsid w:val="00F812A2"/>
    <w:rsid w:val="00F82245"/>
    <w:rsid w:val="00F82271"/>
    <w:rsid w:val="00F82E6C"/>
    <w:rsid w:val="00F82F0D"/>
    <w:rsid w:val="00F83370"/>
    <w:rsid w:val="00F8339B"/>
    <w:rsid w:val="00F833ED"/>
    <w:rsid w:val="00F835CA"/>
    <w:rsid w:val="00F835E0"/>
    <w:rsid w:val="00F83EF7"/>
    <w:rsid w:val="00F83FAF"/>
    <w:rsid w:val="00F847A7"/>
    <w:rsid w:val="00F849B6"/>
    <w:rsid w:val="00F84F19"/>
    <w:rsid w:val="00F84FB7"/>
    <w:rsid w:val="00F85A32"/>
    <w:rsid w:val="00F85AAC"/>
    <w:rsid w:val="00F86081"/>
    <w:rsid w:val="00F86219"/>
    <w:rsid w:val="00F8633B"/>
    <w:rsid w:val="00F86C31"/>
    <w:rsid w:val="00F875F1"/>
    <w:rsid w:val="00F877E6"/>
    <w:rsid w:val="00F9022B"/>
    <w:rsid w:val="00F90883"/>
    <w:rsid w:val="00F90B51"/>
    <w:rsid w:val="00F91C67"/>
    <w:rsid w:val="00F92084"/>
    <w:rsid w:val="00F92762"/>
    <w:rsid w:val="00F9344E"/>
    <w:rsid w:val="00F93852"/>
    <w:rsid w:val="00F93884"/>
    <w:rsid w:val="00F93A1C"/>
    <w:rsid w:val="00F93C29"/>
    <w:rsid w:val="00F93EF1"/>
    <w:rsid w:val="00F94279"/>
    <w:rsid w:val="00F94996"/>
    <w:rsid w:val="00F94BB8"/>
    <w:rsid w:val="00F94E1B"/>
    <w:rsid w:val="00F950C8"/>
    <w:rsid w:val="00F9547F"/>
    <w:rsid w:val="00F958D8"/>
    <w:rsid w:val="00F95EFC"/>
    <w:rsid w:val="00F95F88"/>
    <w:rsid w:val="00F96F87"/>
    <w:rsid w:val="00F977D3"/>
    <w:rsid w:val="00F978E0"/>
    <w:rsid w:val="00F97F0C"/>
    <w:rsid w:val="00FA02E2"/>
    <w:rsid w:val="00FA036E"/>
    <w:rsid w:val="00FA1175"/>
    <w:rsid w:val="00FA11F0"/>
    <w:rsid w:val="00FA1251"/>
    <w:rsid w:val="00FA182A"/>
    <w:rsid w:val="00FA19E7"/>
    <w:rsid w:val="00FA251B"/>
    <w:rsid w:val="00FA2674"/>
    <w:rsid w:val="00FA29B9"/>
    <w:rsid w:val="00FA2C52"/>
    <w:rsid w:val="00FA2C6F"/>
    <w:rsid w:val="00FA2CA0"/>
    <w:rsid w:val="00FA305D"/>
    <w:rsid w:val="00FA30C0"/>
    <w:rsid w:val="00FA312C"/>
    <w:rsid w:val="00FA3615"/>
    <w:rsid w:val="00FA36D3"/>
    <w:rsid w:val="00FA52DD"/>
    <w:rsid w:val="00FA5E6F"/>
    <w:rsid w:val="00FA5FB2"/>
    <w:rsid w:val="00FA64C6"/>
    <w:rsid w:val="00FA68CA"/>
    <w:rsid w:val="00FB00B3"/>
    <w:rsid w:val="00FB0B42"/>
    <w:rsid w:val="00FB0EC0"/>
    <w:rsid w:val="00FB218E"/>
    <w:rsid w:val="00FB260B"/>
    <w:rsid w:val="00FB2628"/>
    <w:rsid w:val="00FB28C7"/>
    <w:rsid w:val="00FB2AB1"/>
    <w:rsid w:val="00FB2F4E"/>
    <w:rsid w:val="00FB3054"/>
    <w:rsid w:val="00FB3166"/>
    <w:rsid w:val="00FB31EA"/>
    <w:rsid w:val="00FB3233"/>
    <w:rsid w:val="00FB3B10"/>
    <w:rsid w:val="00FB3B60"/>
    <w:rsid w:val="00FB3C1F"/>
    <w:rsid w:val="00FB3E9D"/>
    <w:rsid w:val="00FB488F"/>
    <w:rsid w:val="00FB4900"/>
    <w:rsid w:val="00FB5D64"/>
    <w:rsid w:val="00FB5FBD"/>
    <w:rsid w:val="00FB60B3"/>
    <w:rsid w:val="00FB651E"/>
    <w:rsid w:val="00FB6826"/>
    <w:rsid w:val="00FB6905"/>
    <w:rsid w:val="00FB6916"/>
    <w:rsid w:val="00FB69E3"/>
    <w:rsid w:val="00FB6AB5"/>
    <w:rsid w:val="00FB6EE4"/>
    <w:rsid w:val="00FB6EE9"/>
    <w:rsid w:val="00FB78B8"/>
    <w:rsid w:val="00FB7E66"/>
    <w:rsid w:val="00FC0A72"/>
    <w:rsid w:val="00FC0EFC"/>
    <w:rsid w:val="00FC2063"/>
    <w:rsid w:val="00FC20EF"/>
    <w:rsid w:val="00FC2253"/>
    <w:rsid w:val="00FC2973"/>
    <w:rsid w:val="00FC2A1C"/>
    <w:rsid w:val="00FC3CFA"/>
    <w:rsid w:val="00FC3D81"/>
    <w:rsid w:val="00FC3EB9"/>
    <w:rsid w:val="00FC47D8"/>
    <w:rsid w:val="00FC4F14"/>
    <w:rsid w:val="00FC4F99"/>
    <w:rsid w:val="00FC5440"/>
    <w:rsid w:val="00FC552B"/>
    <w:rsid w:val="00FC55E5"/>
    <w:rsid w:val="00FC5E94"/>
    <w:rsid w:val="00FC63E2"/>
    <w:rsid w:val="00FC6B0B"/>
    <w:rsid w:val="00FC6E69"/>
    <w:rsid w:val="00FC708D"/>
    <w:rsid w:val="00FD08E8"/>
    <w:rsid w:val="00FD0E9F"/>
    <w:rsid w:val="00FD128F"/>
    <w:rsid w:val="00FD14B2"/>
    <w:rsid w:val="00FD166D"/>
    <w:rsid w:val="00FD1BCD"/>
    <w:rsid w:val="00FD1CB5"/>
    <w:rsid w:val="00FD2AA7"/>
    <w:rsid w:val="00FD34D4"/>
    <w:rsid w:val="00FD34E0"/>
    <w:rsid w:val="00FD3826"/>
    <w:rsid w:val="00FD406F"/>
    <w:rsid w:val="00FD4662"/>
    <w:rsid w:val="00FD4D77"/>
    <w:rsid w:val="00FD5753"/>
    <w:rsid w:val="00FD6342"/>
    <w:rsid w:val="00FD63CB"/>
    <w:rsid w:val="00FD6863"/>
    <w:rsid w:val="00FD696B"/>
    <w:rsid w:val="00FD6A97"/>
    <w:rsid w:val="00FD6DF6"/>
    <w:rsid w:val="00FD713F"/>
    <w:rsid w:val="00FD727B"/>
    <w:rsid w:val="00FD7731"/>
    <w:rsid w:val="00FD7923"/>
    <w:rsid w:val="00FD7A2E"/>
    <w:rsid w:val="00FE0141"/>
    <w:rsid w:val="00FE02E7"/>
    <w:rsid w:val="00FE0458"/>
    <w:rsid w:val="00FE062A"/>
    <w:rsid w:val="00FE0AA5"/>
    <w:rsid w:val="00FE0F24"/>
    <w:rsid w:val="00FE0F49"/>
    <w:rsid w:val="00FE0F4A"/>
    <w:rsid w:val="00FE1097"/>
    <w:rsid w:val="00FE166A"/>
    <w:rsid w:val="00FE27C8"/>
    <w:rsid w:val="00FE27FF"/>
    <w:rsid w:val="00FE2C89"/>
    <w:rsid w:val="00FE2CDC"/>
    <w:rsid w:val="00FE2DA4"/>
    <w:rsid w:val="00FE334C"/>
    <w:rsid w:val="00FE3858"/>
    <w:rsid w:val="00FE45C8"/>
    <w:rsid w:val="00FE4869"/>
    <w:rsid w:val="00FE48C8"/>
    <w:rsid w:val="00FE4D3F"/>
    <w:rsid w:val="00FE535D"/>
    <w:rsid w:val="00FE555D"/>
    <w:rsid w:val="00FE6328"/>
    <w:rsid w:val="00FE65C6"/>
    <w:rsid w:val="00FE67EB"/>
    <w:rsid w:val="00FE6EF1"/>
    <w:rsid w:val="00FE7672"/>
    <w:rsid w:val="00FF0426"/>
    <w:rsid w:val="00FF067F"/>
    <w:rsid w:val="00FF07C9"/>
    <w:rsid w:val="00FF0AD4"/>
    <w:rsid w:val="00FF0B0E"/>
    <w:rsid w:val="00FF127B"/>
    <w:rsid w:val="00FF1287"/>
    <w:rsid w:val="00FF1626"/>
    <w:rsid w:val="00FF1BD9"/>
    <w:rsid w:val="00FF23CE"/>
    <w:rsid w:val="00FF294A"/>
    <w:rsid w:val="00FF2C73"/>
    <w:rsid w:val="00FF2E42"/>
    <w:rsid w:val="00FF39C9"/>
    <w:rsid w:val="00FF3B4D"/>
    <w:rsid w:val="00FF4265"/>
    <w:rsid w:val="00FF4911"/>
    <w:rsid w:val="00FF4C71"/>
    <w:rsid w:val="00FF4D0B"/>
    <w:rsid w:val="00FF5106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31AA498"/>
    <w:rsid w:val="18C833E0"/>
    <w:rsid w:val="23C175C1"/>
    <w:rsid w:val="3C76A1FC"/>
    <w:rsid w:val="5E6516AD"/>
    <w:rsid w:val="636EC501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B91B9A77-0467-4E2F-9192-B52D57DE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 w:qFormat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9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Normal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72522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3" ma:contentTypeDescription="Create a new document." ma:contentTypeScope="" ma:versionID="f8638c8d8e74d7bfbdf314bf5075e87e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d1f139936179cf99288d0ee6d33e52ef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EA4F0-F086-444A-82FE-A62C3FE05E76}">
  <ds:schemaRefs>
    <ds:schemaRef ds:uri="9c46a28d-acc8-4027-86ce-a8901ee3995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663971d-084a-498e-8a3c-0679b09b623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EBF5A1-0DAD-4C01-AF7E-8FC416094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744</TotalTime>
  <Pages>11</Pages>
  <Words>3018</Words>
  <Characters>12896</Characters>
  <Application>Microsoft Office Word</Application>
  <DocSecurity>0</DocSecurity>
  <Lines>107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15883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Pornarin Jarudech</cp:lastModifiedBy>
  <cp:revision>222</cp:revision>
  <cp:lastPrinted>2023-08-08T03:25:00Z</cp:lastPrinted>
  <dcterms:created xsi:type="dcterms:W3CDTF">2023-07-26T15:35:00Z</dcterms:created>
  <dcterms:modified xsi:type="dcterms:W3CDTF">2023-08-11T08:01:00Z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  <property fmtid="{D5CDD505-2E9C-101B-9397-08002B2CF9AE}" pid="3" name="MediaServiceImageTags">
    <vt:lpwstr/>
  </property>
</Properties>
</file>