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C5F6" w14:textId="7FC18CFF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30108C7A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4715BE">
        <w:rPr>
          <w:rFonts w:ascii="Angsana New" w:hAnsi="Angsana New" w:hint="cs"/>
          <w:sz w:val="26"/>
          <w:szCs w:val="26"/>
          <w:cs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738118BD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035C7" w:rsidRPr="00E97C60">
        <w:rPr>
          <w:rFonts w:ascii="Angsana New" w:hAnsi="Angsana New"/>
          <w:sz w:val="26"/>
          <w:szCs w:val="26"/>
        </w:rPr>
        <w:t>3</w:t>
      </w:r>
      <w:r w:rsidR="00CB7E0A">
        <w:rPr>
          <w:rFonts w:ascii="Angsana New" w:hAnsi="Angsana New"/>
          <w:sz w:val="26"/>
          <w:szCs w:val="26"/>
        </w:rPr>
        <w:t>0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CB7E0A" w:rsidRPr="00D11847">
        <w:rPr>
          <w:rFonts w:ascii="Angsana New" w:hAnsi="Angsana New" w:hint="cs"/>
          <w:sz w:val="26"/>
          <w:szCs w:val="26"/>
          <w:cs/>
        </w:rPr>
        <w:t>มิถุนายน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035C7" w:rsidRPr="00E97C60">
        <w:rPr>
          <w:rFonts w:ascii="Angsana New" w:hAnsi="Angsana New"/>
          <w:sz w:val="26"/>
          <w:szCs w:val="26"/>
        </w:rPr>
        <w:t>2566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 xml:space="preserve">2565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ซึ่งถือหุ้นรวมร้อยละ</w:t>
      </w:r>
      <w:r w:rsidR="006E2D8F" w:rsidRPr="00E97C60">
        <w:rPr>
          <w:rFonts w:ascii="Angsana New" w:hAnsi="Angsana New" w:hint="cs"/>
          <w:sz w:val="26"/>
          <w:szCs w:val="26"/>
        </w:rPr>
        <w:t xml:space="preserve"> </w:t>
      </w:r>
      <w:r w:rsidR="00047D03">
        <w:rPr>
          <w:rFonts w:ascii="Angsana New" w:hAnsi="Angsana New"/>
          <w:sz w:val="26"/>
          <w:szCs w:val="26"/>
        </w:rPr>
        <w:t xml:space="preserve">46.79 </w:t>
      </w:r>
      <w:r w:rsidR="00047D03">
        <w:rPr>
          <w:rFonts w:ascii="Angsana New" w:hAnsi="Angsana New" w:hint="cs"/>
          <w:sz w:val="26"/>
          <w:szCs w:val="26"/>
          <w:cs/>
        </w:rPr>
        <w:t xml:space="preserve">และ ร้อยละ </w:t>
      </w:r>
      <w:r w:rsidR="006E2D8F" w:rsidRPr="00E97C60">
        <w:rPr>
          <w:rFonts w:ascii="Angsana New" w:hAnsi="Angsana New" w:hint="cs"/>
          <w:sz w:val="26"/>
          <w:szCs w:val="26"/>
        </w:rPr>
        <w:t xml:space="preserve">47.73 </w:t>
      </w:r>
      <w:r w:rsidR="006E2D8F" w:rsidRPr="00E97C60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  <w:r w:rsidR="00047D03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568A3673" w14:textId="77777777" w:rsidR="006E2D8F" w:rsidRPr="00E97C6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53AD44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09F38BAC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515793" w:rsidRPr="00E97C60">
        <w:rPr>
          <w:rFonts w:ascii="Angsana New" w:hAnsi="Angsana New"/>
          <w:sz w:val="26"/>
          <w:szCs w:val="26"/>
        </w:rPr>
        <w:t>5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515793" w:rsidRPr="00E97C60">
        <w:rPr>
          <w:rFonts w:ascii="Angsana New" w:hAnsi="Angsana New"/>
          <w:sz w:val="26"/>
          <w:szCs w:val="26"/>
        </w:rPr>
        <w:t>5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7BE04980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EF275F" w:rsidRPr="00E97C60">
        <w:rPr>
          <w:rFonts w:ascii="Angsana New" w:eastAsia="PMingLiU" w:hAnsi="Angsana New"/>
          <w:sz w:val="26"/>
          <w:szCs w:val="26"/>
        </w:rPr>
        <w:t>5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497353" w:rsidRPr="00E97C60">
        <w:rPr>
          <w:rFonts w:ascii="Angsana New" w:eastAsia="PMingLiU" w:hAnsi="Angsana New"/>
          <w:sz w:val="26"/>
          <w:szCs w:val="26"/>
        </w:rPr>
        <w:t>6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0AD51C39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65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142278FD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CB7E0A" w:rsidRPr="00D11847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CB7E0A" w:rsidRPr="00D11847">
        <w:rPr>
          <w:rFonts w:ascii="Angsana New" w:eastAsia="PMingLiU" w:hAnsi="Angsana New" w:cs="Angsana New" w:hint="cs"/>
          <w:sz w:val="26"/>
          <w:szCs w:val="26"/>
          <w:cs/>
        </w:rPr>
        <w:t>และหกเดือน</w:t>
      </w:r>
      <w:r w:rsidR="00CB7E0A" w:rsidRPr="00D11847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CB7E0A" w:rsidRPr="00D11847">
        <w:rPr>
          <w:rFonts w:ascii="Angsana New" w:eastAsia="PMingLiU" w:hAnsi="Angsana New" w:cs="Angsana New"/>
          <w:sz w:val="26"/>
          <w:szCs w:val="26"/>
        </w:rPr>
        <w:t xml:space="preserve">30 </w:t>
      </w:r>
      <w:r w:rsidR="00CB7E0A" w:rsidRPr="00D11847">
        <w:rPr>
          <w:rFonts w:ascii="Angsana New" w:eastAsia="PMingLiU" w:hAnsi="Angsana New" w:cs="Angsana New"/>
          <w:sz w:val="26"/>
          <w:szCs w:val="26"/>
          <w:cs/>
        </w:rPr>
        <w:t>มิถุนายน</w:t>
      </w:r>
      <w:r w:rsidR="00CB7E0A"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CB7E0A" w:rsidRPr="00D11847">
        <w:rPr>
          <w:rFonts w:ascii="Angsana New" w:eastAsia="PMingLiU" w:hAnsi="Angsana New" w:cs="Angsana New"/>
          <w:sz w:val="26"/>
          <w:szCs w:val="26"/>
        </w:rPr>
        <w:t>256</w:t>
      </w:r>
      <w:r w:rsidR="00CB7E0A">
        <w:rPr>
          <w:rFonts w:ascii="Angsana New" w:eastAsia="PMingLiU" w:hAnsi="Angsana New" w:cs="Angsana New"/>
          <w:sz w:val="26"/>
          <w:szCs w:val="26"/>
        </w:rPr>
        <w:t>6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5AD97DD0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4BC6C3A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E97C6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B9A47AE" w14:textId="775BC5BB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8BCD7AB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B6D208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E97C60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53D4C0E9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8E52B8" w:rsidRPr="00E97C60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3C55221F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1E36F88D" w14:textId="77777777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540"/>
        <w:gridCol w:w="6750"/>
      </w:tblGrid>
      <w:tr w:rsidR="00881790" w:rsidRPr="00E97C60" w14:paraId="52B8DB9D" w14:textId="77777777" w:rsidTr="007D7CE4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EFD9" w14:textId="77777777" w:rsidR="00881790" w:rsidRPr="00836A12" w:rsidRDefault="00881790" w:rsidP="00836A1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36A1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40" w:type="dxa"/>
          </w:tcPr>
          <w:p w14:paraId="52A31B44" w14:textId="77777777" w:rsidR="00881790" w:rsidRPr="00E97C60" w:rsidRDefault="00881790" w:rsidP="00E97C60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EBD3" w14:textId="36488DD2" w:rsidR="00881790" w:rsidRPr="00E97C60" w:rsidRDefault="00881790" w:rsidP="009F46CD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1790" w:rsidRPr="00E97C60" w14:paraId="733E33DB" w14:textId="77777777" w:rsidTr="007D7CE4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756" w14:textId="77777777" w:rsidR="00881790" w:rsidRPr="00CB7E0A" w:rsidRDefault="00881790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540" w:type="dxa"/>
          </w:tcPr>
          <w:p w14:paraId="2E3084CB" w14:textId="77777777" w:rsidR="00881790" w:rsidRPr="00CB7E0A" w:rsidRDefault="00881790" w:rsidP="00CB7E0A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1C37" w14:textId="77777777" w:rsidR="00881790" w:rsidRPr="00CB7E0A" w:rsidRDefault="00881790" w:rsidP="00CB7E0A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</w:tr>
      <w:tr w:rsidR="00B53E7A" w:rsidRPr="00E97C60" w14:paraId="293B0895" w14:textId="77777777" w:rsidTr="007D7CE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9B8C" w14:textId="134DBECB" w:rsidR="00B53E7A" w:rsidRPr="00E97C60" w:rsidRDefault="00B53E7A" w:rsidP="00E97C6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540" w:type="dxa"/>
          </w:tcPr>
          <w:p w14:paraId="36793E39" w14:textId="77777777" w:rsidR="00B53E7A" w:rsidRPr="00E97C60" w:rsidRDefault="00B53E7A" w:rsidP="00E97C60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DFE" w14:textId="75481BEE" w:rsidR="00B53E7A" w:rsidRPr="00E97C60" w:rsidRDefault="00B53E7A" w:rsidP="00E97C60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290ACB04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</w:t>
      </w:r>
      <w:r w:rsidR="00A1664A">
        <w:rPr>
          <w:rFonts w:ascii="Angsana New" w:hAnsi="Angsana New" w:hint="cs"/>
          <w:sz w:val="26"/>
          <w:szCs w:val="26"/>
          <w:cs/>
        </w:rPr>
        <w:t>บุคคลและ</w:t>
      </w:r>
      <w:r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CB7E0A" w:rsidRPr="00D11847">
        <w:rPr>
          <w:rFonts w:ascii="Angsana New" w:hAnsi="Angsana New" w:hint="cs"/>
          <w:sz w:val="26"/>
          <w:szCs w:val="26"/>
          <w:cs/>
        </w:rPr>
        <w:t xml:space="preserve">และหกเดือนสิ้นสุดวันที่ </w:t>
      </w:r>
      <w:r w:rsidR="00CB7E0A" w:rsidRPr="00D11847">
        <w:rPr>
          <w:rFonts w:ascii="Angsana New" w:hAnsi="Angsana New" w:hint="cs"/>
          <w:sz w:val="26"/>
          <w:szCs w:val="26"/>
        </w:rPr>
        <w:t xml:space="preserve">30 </w:t>
      </w:r>
      <w:r w:rsidR="00CB7E0A" w:rsidRPr="00D11847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CB7E0A" w:rsidRPr="00D11847">
        <w:rPr>
          <w:rFonts w:ascii="Angsana New" w:hAnsi="Angsana New" w:hint="cs"/>
          <w:sz w:val="26"/>
          <w:szCs w:val="26"/>
        </w:rPr>
        <w:t>256</w:t>
      </w:r>
      <w:r w:rsidR="00CB7E0A">
        <w:rPr>
          <w:rFonts w:ascii="Angsana New" w:hAnsi="Angsana New"/>
          <w:sz w:val="26"/>
          <w:szCs w:val="26"/>
        </w:rPr>
        <w:t>6</w:t>
      </w:r>
      <w:r w:rsidR="00CB7E0A" w:rsidRPr="00D11847">
        <w:rPr>
          <w:rFonts w:ascii="Angsana New" w:hAnsi="Angsana New" w:hint="cs"/>
          <w:sz w:val="26"/>
          <w:szCs w:val="26"/>
        </w:rPr>
        <w:t xml:space="preserve"> </w:t>
      </w:r>
      <w:r w:rsidR="00CB7E0A" w:rsidRPr="00D11847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E0A" w:rsidRPr="00D11847">
        <w:rPr>
          <w:rFonts w:ascii="Angsana New" w:hAnsi="Angsana New" w:hint="cs"/>
          <w:sz w:val="26"/>
          <w:szCs w:val="26"/>
        </w:rPr>
        <w:t>256</w:t>
      </w:r>
      <w:r w:rsidR="00CB7E0A">
        <w:rPr>
          <w:rFonts w:ascii="Angsana New" w:hAnsi="Angsana New"/>
          <w:sz w:val="26"/>
          <w:szCs w:val="26"/>
        </w:rPr>
        <w:t>5</w:t>
      </w:r>
      <w:r w:rsidR="00CB7E0A" w:rsidRPr="00D11847">
        <w:rPr>
          <w:rFonts w:ascii="Angsana New" w:hAnsi="Angsana New" w:hint="cs"/>
          <w:sz w:val="26"/>
          <w:szCs w:val="26"/>
        </w:rPr>
        <w:t xml:space="preserve"> </w:t>
      </w:r>
      <w:r w:rsidR="00CB7E0A" w:rsidRPr="00D1184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CB7E0A" w:rsidRPr="00E97C60" w14:paraId="43DA759E" w14:textId="77777777" w:rsidTr="00CB7E0A">
        <w:trPr>
          <w:tblHeader/>
        </w:trPr>
        <w:tc>
          <w:tcPr>
            <w:tcW w:w="3960" w:type="dxa"/>
          </w:tcPr>
          <w:p w14:paraId="3155989E" w14:textId="77777777" w:rsidR="00CB7E0A" w:rsidRPr="00E97C60" w:rsidRDefault="00CB7E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913B383" w14:textId="1BF4B10F" w:rsidR="00CB7E0A" w:rsidRPr="00E97C60" w:rsidRDefault="00CB7E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CB7E0A" w:rsidRPr="00E97C60" w14:paraId="2BC54727" w14:textId="77777777" w:rsidTr="00674533">
        <w:trPr>
          <w:tblHeader/>
        </w:trPr>
        <w:tc>
          <w:tcPr>
            <w:tcW w:w="3960" w:type="dxa"/>
          </w:tcPr>
          <w:p w14:paraId="1B4B69B9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7238FE3" w14:textId="09B714DE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53BB59" w14:textId="77777777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94734E7" w14:textId="4FA836BB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CB7E0A" w:rsidRPr="00E97C60" w14:paraId="2658AF9C" w14:textId="77777777" w:rsidTr="00674533">
        <w:trPr>
          <w:tblHeader/>
        </w:trPr>
        <w:tc>
          <w:tcPr>
            <w:tcW w:w="3960" w:type="dxa"/>
          </w:tcPr>
          <w:p w14:paraId="39B3ACB8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CF5E2FD" w14:textId="0348729D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4011DD13" w14:textId="77777777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85B0197" w14:textId="0D6199E0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bookmarkEnd w:id="0"/>
      <w:tr w:rsidR="00CB7E0A" w:rsidRPr="00E97C60" w14:paraId="04A9BF18" w14:textId="77777777" w:rsidTr="00CB7E0A">
        <w:trPr>
          <w:tblHeader/>
        </w:trPr>
        <w:tc>
          <w:tcPr>
            <w:tcW w:w="3960" w:type="dxa"/>
          </w:tcPr>
          <w:p w14:paraId="2EDEFDC0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B96FF0" w14:textId="5C10F89E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4082513" w14:textId="77777777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833067" w14:textId="121EB4E5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EE4CBD6" w14:textId="77777777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161A42D2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0487FB06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0F7DBA" w:rsidRPr="00E97C60" w14:paraId="78420FF0" w14:textId="77777777" w:rsidTr="00CB7E0A">
        <w:tc>
          <w:tcPr>
            <w:tcW w:w="3960" w:type="dxa"/>
          </w:tcPr>
          <w:p w14:paraId="7F14BFE6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12E5FF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2674AB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E0A" w:rsidRPr="00E97C60" w14:paraId="33C425C3" w14:textId="77777777" w:rsidTr="00CB7E0A">
        <w:tc>
          <w:tcPr>
            <w:tcW w:w="3960" w:type="dxa"/>
          </w:tcPr>
          <w:p w14:paraId="371465B8" w14:textId="60EEFBB0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8F16DE" w14:textId="6DAB363B" w:rsidR="00CB7E0A" w:rsidRPr="00AD4060" w:rsidRDefault="00AD4060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4060">
              <w:rPr>
                <w:rFonts w:ascii="Angsana New" w:hAnsi="Angsana New"/>
                <w:sz w:val="26"/>
                <w:szCs w:val="26"/>
              </w:rPr>
              <w:t>1,425</w:t>
            </w:r>
          </w:p>
        </w:tc>
        <w:tc>
          <w:tcPr>
            <w:tcW w:w="270" w:type="dxa"/>
          </w:tcPr>
          <w:p w14:paraId="206D0004" w14:textId="77777777" w:rsidR="00CB7E0A" w:rsidRPr="00AD40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A66A3B" w14:textId="72E44901" w:rsidR="00CB7E0A" w:rsidRPr="00AD40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4060">
              <w:rPr>
                <w:rFonts w:ascii="Angsana New" w:hAnsi="Angsana New" w:hint="cs"/>
                <w:sz w:val="26"/>
                <w:szCs w:val="26"/>
              </w:rPr>
              <w:t>2,299</w:t>
            </w:r>
          </w:p>
        </w:tc>
        <w:tc>
          <w:tcPr>
            <w:tcW w:w="270" w:type="dxa"/>
          </w:tcPr>
          <w:p w14:paraId="5B460591" w14:textId="77777777" w:rsidR="00CB7E0A" w:rsidRPr="00AD40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064FE" w14:textId="5CA60F1D" w:rsidR="00CB7E0A" w:rsidRPr="00AD4060" w:rsidRDefault="00AD4060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4060">
              <w:rPr>
                <w:rFonts w:ascii="Angsana New" w:hAnsi="Angsana New"/>
                <w:sz w:val="26"/>
                <w:szCs w:val="26"/>
              </w:rPr>
              <w:t>5,630</w:t>
            </w:r>
          </w:p>
        </w:tc>
        <w:tc>
          <w:tcPr>
            <w:tcW w:w="270" w:type="dxa"/>
          </w:tcPr>
          <w:p w14:paraId="2F3F2B88" w14:textId="77777777" w:rsidR="00CB7E0A" w:rsidRPr="00AD40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75D048" w14:textId="719B8A63" w:rsidR="00CB7E0A" w:rsidRPr="00AD40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4060">
              <w:rPr>
                <w:rFonts w:ascii="Angsana New" w:hAnsi="Angsana New" w:hint="cs"/>
                <w:sz w:val="26"/>
                <w:szCs w:val="26"/>
              </w:rPr>
              <w:t>5,203</w:t>
            </w:r>
          </w:p>
        </w:tc>
      </w:tr>
      <w:tr w:rsidR="00CB7E0A" w:rsidRPr="00E97C60" w14:paraId="20B92FF8" w14:textId="77777777" w:rsidTr="00CB7E0A">
        <w:tc>
          <w:tcPr>
            <w:tcW w:w="3960" w:type="dxa"/>
          </w:tcPr>
          <w:p w14:paraId="6B9B34A9" w14:textId="77777777" w:rsidR="00CB7E0A" w:rsidRPr="00CB7E0A" w:rsidRDefault="00CB7E0A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4020AB" w14:textId="77777777" w:rsidR="00CB7E0A" w:rsidRPr="00CB7E0A" w:rsidRDefault="00CB7E0A" w:rsidP="00CB7E0A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33221E8" w14:textId="77777777" w:rsidR="00CB7E0A" w:rsidRPr="00CB7E0A" w:rsidRDefault="00CB7E0A" w:rsidP="00CB7E0A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4B7655" w14:textId="77777777" w:rsidR="00CB7E0A" w:rsidRPr="00CB7E0A" w:rsidRDefault="00CB7E0A" w:rsidP="00CB7E0A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B076570" w14:textId="77777777" w:rsidR="00CB7E0A" w:rsidRPr="00CB7E0A" w:rsidRDefault="00CB7E0A" w:rsidP="00CB7E0A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55CB39E6" w14:textId="77777777" w:rsidR="00CB7E0A" w:rsidRPr="00CB7E0A" w:rsidRDefault="00CB7E0A" w:rsidP="00CB7E0A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0791FF1" w14:textId="77777777" w:rsidR="00CB7E0A" w:rsidRPr="00CB7E0A" w:rsidRDefault="00CB7E0A" w:rsidP="00CB7E0A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71CB5643" w14:textId="77777777" w:rsidR="00CB7E0A" w:rsidRPr="00CB7E0A" w:rsidRDefault="00CB7E0A" w:rsidP="00CB7E0A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B7E0A" w:rsidRPr="00E97C60" w14:paraId="6E8E5C3A" w14:textId="77777777" w:rsidTr="008141B1">
        <w:tc>
          <w:tcPr>
            <w:tcW w:w="3960" w:type="dxa"/>
            <w:vAlign w:val="center"/>
          </w:tcPr>
          <w:p w14:paraId="32EDCD93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21786A4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D8082F5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62CC500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CB7E0A" w:rsidRPr="00E97C60" w14:paraId="4B3813E0" w14:textId="77777777" w:rsidTr="00F934D9">
        <w:tc>
          <w:tcPr>
            <w:tcW w:w="3960" w:type="dxa"/>
          </w:tcPr>
          <w:p w14:paraId="667504FE" w14:textId="5D07D5D4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324D8214" w14:textId="0F78823E" w:rsidR="00CB7E0A" w:rsidRPr="004A0DFD" w:rsidRDefault="004A0DFD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0DFD">
              <w:rPr>
                <w:rFonts w:ascii="Angsana New" w:hAnsi="Angsana New"/>
                <w:sz w:val="26"/>
                <w:szCs w:val="26"/>
              </w:rPr>
              <w:t>4</w:t>
            </w:r>
            <w:r w:rsidR="00CB7E0A" w:rsidRPr="004A0DFD">
              <w:rPr>
                <w:rFonts w:ascii="Angsana New" w:hAnsi="Angsana New"/>
                <w:sz w:val="26"/>
                <w:szCs w:val="26"/>
              </w:rPr>
              <w:t>,</w:t>
            </w:r>
            <w:r w:rsidRPr="004A0DFD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70" w:type="dxa"/>
          </w:tcPr>
          <w:p w14:paraId="62841221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FB86628" w14:textId="53236AB6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 w:hint="cs"/>
                <w:color w:val="000000"/>
                <w:sz w:val="26"/>
                <w:szCs w:val="26"/>
              </w:rPr>
              <w:t>2,</w:t>
            </w:r>
            <w:r w:rsidRPr="00215FFA">
              <w:rPr>
                <w:rFonts w:ascii="Angsana New" w:hAnsi="Angsan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270" w:type="dxa"/>
          </w:tcPr>
          <w:p w14:paraId="60341B7E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0FA07E" w14:textId="36125376" w:rsidR="00CB7E0A" w:rsidRPr="004A0DFD" w:rsidRDefault="004A0DFD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DFD">
              <w:rPr>
                <w:rFonts w:ascii="Angsana New" w:hAnsi="Angsana New"/>
                <w:sz w:val="26"/>
                <w:szCs w:val="26"/>
              </w:rPr>
              <w:t>7,480</w:t>
            </w:r>
          </w:p>
        </w:tc>
        <w:tc>
          <w:tcPr>
            <w:tcW w:w="270" w:type="dxa"/>
          </w:tcPr>
          <w:p w14:paraId="548CD4F1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9D21338" w14:textId="1ECA593E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>5,723</w:t>
            </w:r>
          </w:p>
        </w:tc>
      </w:tr>
      <w:tr w:rsidR="00CB7E0A" w:rsidRPr="00E97C60" w14:paraId="1EF225B7" w14:textId="77777777" w:rsidTr="00F934D9">
        <w:tc>
          <w:tcPr>
            <w:tcW w:w="3960" w:type="dxa"/>
          </w:tcPr>
          <w:p w14:paraId="415F4B9F" w14:textId="1EC8E10C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E4E508" w14:textId="5123E7CE" w:rsidR="00CB7E0A" w:rsidRPr="004A0DFD" w:rsidRDefault="00340173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A0DFD">
              <w:rPr>
                <w:rFonts w:ascii="Angsana New" w:hAnsi="Angsan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270" w:type="dxa"/>
          </w:tcPr>
          <w:p w14:paraId="0B334EAF" w14:textId="77777777" w:rsidR="00CB7E0A" w:rsidRPr="00340173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A5E3CE8" w14:textId="10C1BB5C" w:rsidR="00CB7E0A" w:rsidRPr="00340173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0173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1C536600" w14:textId="77777777" w:rsidR="00CB7E0A" w:rsidRPr="00340173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7CE00C" w14:textId="2DA9DE1A" w:rsidR="00CB7E0A" w:rsidRPr="004A0DFD" w:rsidRDefault="00384343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70" w:type="dxa"/>
          </w:tcPr>
          <w:p w14:paraId="3FAC023A" w14:textId="77777777" w:rsidR="00CB7E0A" w:rsidRPr="00340173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E4B0E" w14:textId="2DC5F380" w:rsidR="00CB7E0A" w:rsidRPr="00340173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0173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CB7E0A" w:rsidRPr="00E97C60" w14:paraId="1F013BE9" w14:textId="77777777" w:rsidTr="00F934D9">
        <w:tc>
          <w:tcPr>
            <w:tcW w:w="3960" w:type="dxa"/>
          </w:tcPr>
          <w:p w14:paraId="4A9D97D9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74CC8" w14:textId="5B8E888B" w:rsidR="00CB7E0A" w:rsidRPr="004A0DFD" w:rsidRDefault="004A0DFD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A0DFD">
              <w:rPr>
                <w:rFonts w:ascii="Angsana New" w:hAnsi="Angsana New"/>
                <w:sz w:val="26"/>
                <w:szCs w:val="26"/>
              </w:rPr>
              <w:t>4</w:t>
            </w:r>
            <w:r w:rsidR="00CB7E0A" w:rsidRPr="004A0DFD">
              <w:rPr>
                <w:rFonts w:ascii="Angsana New" w:hAnsi="Angsana New"/>
                <w:sz w:val="26"/>
                <w:szCs w:val="26"/>
              </w:rPr>
              <w:t>,</w:t>
            </w:r>
            <w:r w:rsidRPr="004A0DFD">
              <w:rPr>
                <w:rFonts w:ascii="Angsana New" w:hAnsi="Angsana New"/>
                <w:sz w:val="26"/>
                <w:szCs w:val="26"/>
              </w:rPr>
              <w:t>419</w:t>
            </w:r>
          </w:p>
        </w:tc>
        <w:tc>
          <w:tcPr>
            <w:tcW w:w="270" w:type="dxa"/>
          </w:tcPr>
          <w:p w14:paraId="50A94C2D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C4B0B" w14:textId="733D79D5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color w:val="000000"/>
                <w:sz w:val="26"/>
                <w:szCs w:val="26"/>
              </w:rPr>
              <w:t>3,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270" w:type="dxa"/>
          </w:tcPr>
          <w:p w14:paraId="63379FAA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1F36" w14:textId="3AFCAA48" w:rsidR="00CB7E0A" w:rsidRPr="004A0DFD" w:rsidRDefault="004A0DFD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0DFD">
              <w:rPr>
                <w:rFonts w:ascii="Angsana New" w:hAnsi="Angsana New"/>
                <w:sz w:val="26"/>
                <w:szCs w:val="26"/>
              </w:rPr>
              <w:t>7</w:t>
            </w:r>
            <w:r w:rsidR="00CB7E0A" w:rsidRPr="004A0DFD">
              <w:rPr>
                <w:rFonts w:ascii="Angsana New" w:hAnsi="Angsana New"/>
                <w:sz w:val="26"/>
                <w:szCs w:val="26"/>
              </w:rPr>
              <w:t>,</w:t>
            </w:r>
            <w:r w:rsidR="00384343">
              <w:rPr>
                <w:rFonts w:ascii="Angsana New" w:hAnsi="Angsana New"/>
                <w:sz w:val="26"/>
                <w:szCs w:val="26"/>
              </w:rPr>
              <w:t>761</w:t>
            </w:r>
          </w:p>
        </w:tc>
        <w:tc>
          <w:tcPr>
            <w:tcW w:w="270" w:type="dxa"/>
          </w:tcPr>
          <w:p w14:paraId="41BB4E62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D16E" w14:textId="16F962B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5FFA">
              <w:rPr>
                <w:rFonts w:ascii="Angsana New" w:hAnsi="Angsana New"/>
                <w:sz w:val="26"/>
                <w:szCs w:val="26"/>
              </w:rPr>
              <w:t>5,</w:t>
            </w:r>
            <w:r>
              <w:rPr>
                <w:rFonts w:ascii="Angsana New" w:hAnsi="Angsana New"/>
                <w:sz w:val="26"/>
                <w:szCs w:val="26"/>
              </w:rPr>
              <w:t>784</w:t>
            </w:r>
          </w:p>
        </w:tc>
      </w:tr>
    </w:tbl>
    <w:p w14:paraId="0979F7C4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52C84AE4" w14:textId="30104CA4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E3AE6" w:rsidRPr="00E97C60">
        <w:rPr>
          <w:rFonts w:ascii="Angsana New" w:hAnsi="Angsana New"/>
          <w:sz w:val="26"/>
          <w:szCs w:val="26"/>
        </w:rPr>
        <w:t>3</w:t>
      </w:r>
      <w:r w:rsidR="00CB7E0A">
        <w:rPr>
          <w:rFonts w:ascii="Angsana New" w:hAnsi="Angsana New"/>
          <w:sz w:val="26"/>
          <w:szCs w:val="26"/>
        </w:rPr>
        <w:t>0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CB7E0A">
        <w:rPr>
          <w:rFonts w:ascii="Angsana New" w:hAnsi="Angsana New" w:hint="cs"/>
          <w:sz w:val="26"/>
          <w:szCs w:val="26"/>
          <w:cs/>
        </w:rPr>
        <w:t>มิถุนายน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E3AE6" w:rsidRPr="00E97C60">
        <w:rPr>
          <w:rFonts w:ascii="Angsana New" w:hAnsi="Angsana New"/>
          <w:sz w:val="26"/>
          <w:szCs w:val="26"/>
        </w:rPr>
        <w:t>2566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 xml:space="preserve">2565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กิจการ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5F6EC3FD" w:rsidR="0031450B" w:rsidRPr="00E97C60" w:rsidRDefault="00CB7E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637398C2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F074B"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1450B" w:rsidRPr="00E97C60" w14:paraId="518F4A3F" w14:textId="77777777" w:rsidTr="00176128">
        <w:trPr>
          <w:trHeight w:val="20"/>
        </w:trPr>
        <w:tc>
          <w:tcPr>
            <w:tcW w:w="6725" w:type="dxa"/>
          </w:tcPr>
          <w:p w14:paraId="43182F2A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shd w:val="clear" w:color="auto" w:fill="auto"/>
          </w:tcPr>
          <w:p w14:paraId="11D6318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4B" w:rsidRPr="00E97C60" w14:paraId="786B7B8B" w14:textId="77777777" w:rsidTr="00176128">
        <w:trPr>
          <w:trHeight w:val="20"/>
        </w:trPr>
        <w:tc>
          <w:tcPr>
            <w:tcW w:w="6725" w:type="dxa"/>
          </w:tcPr>
          <w:p w14:paraId="09977DDA" w14:textId="1F0A1FCA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shd w:val="clear" w:color="auto" w:fill="auto"/>
          </w:tcPr>
          <w:p w14:paraId="13C3DCF4" w14:textId="7141911D" w:rsidR="009F074B" w:rsidRPr="00AD4060" w:rsidRDefault="00AD406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4060">
              <w:rPr>
                <w:rFonts w:ascii="Angsana New" w:hAnsi="Angsana New"/>
                <w:sz w:val="26"/>
                <w:szCs w:val="26"/>
              </w:rPr>
              <w:t>1,230</w:t>
            </w:r>
          </w:p>
        </w:tc>
        <w:tc>
          <w:tcPr>
            <w:tcW w:w="236" w:type="dxa"/>
          </w:tcPr>
          <w:p w14:paraId="5C003E6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1067C7DF" w14:textId="7463DE64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2,172</w:t>
            </w:r>
          </w:p>
        </w:tc>
      </w:tr>
    </w:tbl>
    <w:p w14:paraId="65A6DBBF" w14:textId="4B1EB6C8" w:rsidR="00CB2107" w:rsidRPr="00E97C60" w:rsidRDefault="00CB2107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bookmarkStart w:id="1" w:name="_Hlk102840078"/>
      <w:bookmarkStart w:id="2" w:name="_Hlk102035056"/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4.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14:paraId="4E4AD11B" w14:textId="77777777" w:rsidR="005D19B8" w:rsidRPr="00E97C60" w:rsidRDefault="005D19B8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70"/>
        <w:gridCol w:w="270"/>
        <w:gridCol w:w="270"/>
        <w:gridCol w:w="270"/>
        <w:gridCol w:w="270"/>
        <w:gridCol w:w="1440"/>
        <w:gridCol w:w="270"/>
        <w:gridCol w:w="1368"/>
      </w:tblGrid>
      <w:tr w:rsidR="005D19B8" w:rsidRPr="00E97C60" w14:paraId="7751A8C6" w14:textId="77777777" w:rsidTr="00E63365">
        <w:tc>
          <w:tcPr>
            <w:tcW w:w="5670" w:type="dxa"/>
          </w:tcPr>
          <w:p w14:paraId="2744D69F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16EA5520" w14:textId="6273F1F1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D06B6A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74B5A396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D19B8" w:rsidRPr="00E97C60" w14:paraId="3BC5E728" w14:textId="77777777" w:rsidTr="00E63365">
        <w:tc>
          <w:tcPr>
            <w:tcW w:w="5670" w:type="dxa"/>
          </w:tcPr>
          <w:p w14:paraId="12C4BABB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3C42B8" w14:textId="769015F8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D85BD1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01474C01" w14:textId="15158B5C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3B6522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A3879F" w14:textId="0001BC64" w:rsidR="005D19B8" w:rsidRPr="00E97C60" w:rsidRDefault="00CB7E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8969B92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DADFBB" w14:textId="1049AAB0" w:rsidR="005D19B8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D19B8" w:rsidRPr="00E97C60" w14:paraId="1937D029" w14:textId="77777777" w:rsidTr="00E63365">
        <w:tc>
          <w:tcPr>
            <w:tcW w:w="5670" w:type="dxa"/>
          </w:tcPr>
          <w:p w14:paraId="3241C000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1F6F8B01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47863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FB2B55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A2CA6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4FD52A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B185A6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60FF87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1D5B" w:rsidRPr="00E97C60" w14:paraId="78A940C3" w14:textId="77777777" w:rsidTr="00E63365">
        <w:tc>
          <w:tcPr>
            <w:tcW w:w="5670" w:type="dxa"/>
          </w:tcPr>
          <w:p w14:paraId="0D3980F3" w14:textId="316A9F74" w:rsidR="007A1D5B" w:rsidRPr="00E97C60" w:rsidRDefault="007A1D5B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เงินลงทุนในเงินฝากประจำประเภท</w:t>
            </w:r>
            <w:r w:rsidRPr="00E97C60">
              <w:rPr>
                <w:rFonts w:ascii="Angsana New" w:hAnsi="Angsana New"/>
                <w:sz w:val="26"/>
                <w:szCs w:val="26"/>
              </w:rPr>
              <w:t xml:space="preserve"> 6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  <w:r w:rsidR="00E6336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3365" w:rsidRPr="007678A3">
              <w:rPr>
                <w:rFonts w:ascii="Angsana New" w:hAnsi="Angsana New"/>
                <w:sz w:val="26"/>
                <w:szCs w:val="26"/>
              </w:rPr>
              <w:t>(</w:t>
            </w:r>
            <w:r w:rsidR="00E63365" w:rsidRPr="007678A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อัตราดอกเบี้ยร้อยละ</w:t>
            </w:r>
            <w:r w:rsidR="00E63365" w:rsidRPr="007678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336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63365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="00E6336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14ABC3" w14:textId="102C1490" w:rsidR="007A1D5B" w:rsidRPr="007A1D5B" w:rsidRDefault="007A1D5B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0E4E9B" w14:textId="77777777" w:rsidR="007A1D5B" w:rsidRPr="00E97C60" w:rsidRDefault="007A1D5B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A400A" w14:textId="10A7CB39" w:rsidR="007A1D5B" w:rsidRPr="00E97C60" w:rsidRDefault="007A1D5B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A78E29" w14:textId="77777777" w:rsidR="007A1D5B" w:rsidRPr="00E97C60" w:rsidRDefault="007A1D5B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057C29" w14:textId="2812AAF2" w:rsidR="007A1D5B" w:rsidRPr="007A1D5B" w:rsidRDefault="007A1D5B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1D5B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E78EC63" w14:textId="77777777" w:rsidR="007A1D5B" w:rsidRPr="00E97C60" w:rsidRDefault="007A1D5B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117459" w14:textId="69D7380E" w:rsidR="007A1D5B" w:rsidRPr="00E97C60" w:rsidRDefault="007A1D5B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433731" w:rsidRPr="00E97C60" w14:paraId="315A5C07" w14:textId="77777777" w:rsidTr="00E63365">
        <w:trPr>
          <w:trHeight w:val="215"/>
        </w:trPr>
        <w:tc>
          <w:tcPr>
            <w:tcW w:w="5670" w:type="dxa"/>
          </w:tcPr>
          <w:p w14:paraId="10266F28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2D82FDD1" w14:textId="77777777" w:rsidR="00433731" w:rsidRPr="007A1D5B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54FFBD1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87C3FF1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1ADD12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E6FE8" w14:textId="77777777" w:rsidR="00433731" w:rsidRPr="00CB7E0A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7A57F8D6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F2169E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3731" w:rsidRPr="00E97C60" w14:paraId="33AAEE16" w14:textId="77777777" w:rsidTr="00E63365">
        <w:tc>
          <w:tcPr>
            <w:tcW w:w="5670" w:type="dxa"/>
          </w:tcPr>
          <w:p w14:paraId="72894DF5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เงินลงทุนระยะสั้นในกองทุนเปิดต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รา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หน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ี้</w:t>
            </w:r>
          </w:p>
        </w:tc>
        <w:tc>
          <w:tcPr>
            <w:tcW w:w="270" w:type="dxa"/>
          </w:tcPr>
          <w:p w14:paraId="1880B2E8" w14:textId="77777777" w:rsidR="00433731" w:rsidRPr="007A1D5B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C2E59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ACB6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AC5D3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541673" w14:textId="77777777" w:rsidR="00433731" w:rsidRPr="007A1D5B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D5B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270" w:type="dxa"/>
          </w:tcPr>
          <w:p w14:paraId="7BEE4212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6995F6" w14:textId="705E3AED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</w:tr>
      <w:tr w:rsidR="00433731" w:rsidRPr="00E97C60" w14:paraId="17027F2D" w14:textId="77777777" w:rsidTr="00E63365">
        <w:tc>
          <w:tcPr>
            <w:tcW w:w="5670" w:type="dxa"/>
          </w:tcPr>
          <w:p w14:paraId="3F7C953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บวก การเปลี่ยนแปลงในมูลค่ายุติธรรม</w:t>
            </w:r>
          </w:p>
        </w:tc>
        <w:tc>
          <w:tcPr>
            <w:tcW w:w="270" w:type="dxa"/>
          </w:tcPr>
          <w:p w14:paraId="2976176F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DC1BC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AE1CEB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98321F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C7A56E" w14:textId="77777777" w:rsidR="00433731" w:rsidRPr="007A1D5B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224275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5C3FA5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3731" w:rsidRPr="00E97C60" w14:paraId="4711DDCD" w14:textId="77777777" w:rsidTr="00E63365">
        <w:tc>
          <w:tcPr>
            <w:tcW w:w="5670" w:type="dxa"/>
          </w:tcPr>
          <w:p w14:paraId="55D5A83B" w14:textId="4BF3E52B" w:rsidR="00433731" w:rsidRPr="00E97C60" w:rsidRDefault="00AA6D7A" w:rsidP="00AA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433731" w:rsidRPr="00E97C60">
              <w:rPr>
                <w:rFonts w:ascii="Angsana New" w:hAnsi="Angsana New" w:hint="cs"/>
                <w:sz w:val="26"/>
                <w:szCs w:val="26"/>
                <w:cs/>
              </w:rPr>
              <w:t>บันทึกในกำไรหรือขาดทุน</w:t>
            </w:r>
          </w:p>
        </w:tc>
        <w:tc>
          <w:tcPr>
            <w:tcW w:w="270" w:type="dxa"/>
          </w:tcPr>
          <w:p w14:paraId="00A3B2D5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04F3A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C203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DA408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A9D3A" w14:textId="6655D956" w:rsidR="00433731" w:rsidRPr="007A1D5B" w:rsidRDefault="00AA2B8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</w:tcPr>
          <w:p w14:paraId="316E7723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DD54F9" w14:textId="404EC2FC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238</w:t>
            </w:r>
          </w:p>
        </w:tc>
      </w:tr>
      <w:tr w:rsidR="00433731" w:rsidRPr="00E97C60" w14:paraId="6A36DAFE" w14:textId="77777777" w:rsidTr="00E63365">
        <w:tc>
          <w:tcPr>
            <w:tcW w:w="5670" w:type="dxa"/>
          </w:tcPr>
          <w:p w14:paraId="1376D95E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17DA119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9A0D87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05DEE4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44AB6B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70F280" w14:textId="05A0AFBC" w:rsidR="00433731" w:rsidRPr="007A1D5B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D5B">
              <w:rPr>
                <w:rFonts w:ascii="Angsana New" w:hAnsi="Angsana New"/>
                <w:sz w:val="26"/>
                <w:szCs w:val="26"/>
              </w:rPr>
              <w:t>40,</w:t>
            </w:r>
            <w:r w:rsidR="007A1D5B" w:rsidRPr="007A1D5B"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</w:tcPr>
          <w:p w14:paraId="5513EF0B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C64AF7" w14:textId="61A359B6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40,238</w:t>
            </w:r>
          </w:p>
        </w:tc>
      </w:tr>
      <w:tr w:rsidR="002E7CCC" w:rsidRPr="00E97C60" w14:paraId="2612BA8C" w14:textId="77777777" w:rsidTr="00E63365">
        <w:tc>
          <w:tcPr>
            <w:tcW w:w="5670" w:type="dxa"/>
          </w:tcPr>
          <w:p w14:paraId="41EEFA7B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80C06E5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0713A3C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2D3EEBC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7A5B18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5756B" w14:textId="77777777" w:rsidR="002E7CCC" w:rsidRPr="007A1D5B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767193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EFD6DD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3731" w:rsidRPr="00E97C60" w14:paraId="53F9CAE9" w14:textId="77777777" w:rsidTr="00E63365">
        <w:tc>
          <w:tcPr>
            <w:tcW w:w="5670" w:type="dxa"/>
          </w:tcPr>
          <w:p w14:paraId="557C2674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16DC045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A01D8F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9AAC26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B064C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5BD58F1" w14:textId="7ED10B86" w:rsidR="00433731" w:rsidRPr="007A1D5B" w:rsidRDefault="007A1D5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D5B">
              <w:rPr>
                <w:rFonts w:ascii="Angsana New" w:hAnsi="Angsana New"/>
                <w:sz w:val="26"/>
                <w:szCs w:val="26"/>
              </w:rPr>
              <w:t>40,529</w:t>
            </w:r>
          </w:p>
        </w:tc>
        <w:tc>
          <w:tcPr>
            <w:tcW w:w="270" w:type="dxa"/>
          </w:tcPr>
          <w:p w14:paraId="6C09EC64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53BEA62C" w14:textId="19A4A68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60,238</w:t>
            </w:r>
          </w:p>
        </w:tc>
      </w:tr>
      <w:bookmarkEnd w:id="1"/>
      <w:bookmarkEnd w:id="2"/>
    </w:tbl>
    <w:p w14:paraId="1D957DE2" w14:textId="77777777" w:rsidR="00C03B96" w:rsidRPr="00E97C60" w:rsidRDefault="00C03B9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FE1E35B" w14:textId="5F38B52B" w:rsidR="008548E9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5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2B002497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</w:t>
      </w:r>
      <w:r w:rsidR="00CB7E0A">
        <w:rPr>
          <w:rFonts w:ascii="Angsana New" w:hAnsi="Angsana New" w:cs="Angsana New"/>
          <w:sz w:val="26"/>
          <w:szCs w:val="26"/>
          <w:lang w:val="en-US"/>
        </w:rPr>
        <w:t>0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B310AC">
        <w:rPr>
          <w:rFonts w:ascii="Angsana New" w:hAnsi="Angsana New" w:cs="Angsana New" w:hint="cs"/>
          <w:sz w:val="26"/>
          <w:szCs w:val="26"/>
          <w:cs/>
          <w:lang w:val="en-US"/>
        </w:rPr>
        <w:t>มิถุนายน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2566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2565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5015EFCE" w:rsidR="00A7020A" w:rsidRPr="00E97C60" w:rsidRDefault="00B310A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5BB9702E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F074B"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F074B" w:rsidRPr="00D66DD9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5AD8ABE4" w:rsidR="009F074B" w:rsidRPr="00D66DD9" w:rsidRDefault="00D66DD9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  <w:r w:rsidR="00811C1A" w:rsidRPr="00D66DD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269" w:type="dxa"/>
          </w:tcPr>
          <w:p w14:paraId="20B9E36D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7FC98B76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33,834</w:t>
            </w:r>
          </w:p>
        </w:tc>
      </w:tr>
      <w:tr w:rsidR="009F074B" w:rsidRPr="00D66DD9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F074B" w:rsidRPr="00D66DD9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D66DD9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61BAB53B" w:rsidR="009F074B" w:rsidRPr="00D66DD9" w:rsidRDefault="00D66DD9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6,850</w:t>
            </w:r>
          </w:p>
        </w:tc>
        <w:tc>
          <w:tcPr>
            <w:tcW w:w="269" w:type="dxa"/>
          </w:tcPr>
          <w:p w14:paraId="631CC1BD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583D4399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5,057</w:t>
            </w:r>
          </w:p>
        </w:tc>
      </w:tr>
      <w:tr w:rsidR="0075399E" w:rsidRPr="00D66DD9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3EEA3167" w:rsidR="0075399E" w:rsidRPr="00D66DD9" w:rsidRDefault="0075399E" w:rsidP="00D66DD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D66DD9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66DD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D66D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66DD9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D66DD9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66DD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</w:tcPr>
          <w:p w14:paraId="1ED373E5" w14:textId="3CCF93F8" w:rsidR="0075399E" w:rsidRPr="00D66DD9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69" w:type="dxa"/>
          </w:tcPr>
          <w:p w14:paraId="3111EDD6" w14:textId="77777777" w:rsidR="0075399E" w:rsidRPr="00D66DD9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63F7C712" w:rsidR="0075399E" w:rsidRPr="00D66DD9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</w:tr>
      <w:tr w:rsidR="0075399E" w:rsidRPr="00D66DD9" w14:paraId="5B6F9BD5" w14:textId="77777777" w:rsidTr="003B11D0">
        <w:trPr>
          <w:trHeight w:val="252"/>
        </w:trPr>
        <w:tc>
          <w:tcPr>
            <w:tcW w:w="6731" w:type="dxa"/>
          </w:tcPr>
          <w:p w14:paraId="19C5988B" w14:textId="77777777" w:rsidR="0075399E" w:rsidRPr="00D66DD9" w:rsidRDefault="0075399E" w:rsidP="00D66DD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D66DD9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13DD67A3" w:rsidR="0075399E" w:rsidRPr="00D66DD9" w:rsidRDefault="00D66DD9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269" w:type="dxa"/>
          </w:tcPr>
          <w:p w14:paraId="75594A0A" w14:textId="77777777" w:rsidR="0075399E" w:rsidRPr="00D66DD9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7D7A6487" w14:textId="26DF294B" w:rsidR="0075399E" w:rsidRPr="00D66DD9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580</w:t>
            </w:r>
          </w:p>
        </w:tc>
      </w:tr>
      <w:tr w:rsidR="009F074B" w:rsidRPr="00D66DD9" w14:paraId="566775D9" w14:textId="77777777" w:rsidTr="00106CE1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9F074B" w:rsidRPr="00D66DD9" w:rsidRDefault="009F074B" w:rsidP="00D66D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0E9ECEBD" w:rsidR="009F074B" w:rsidRPr="00D66DD9" w:rsidRDefault="00D66DD9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="00176128" w:rsidRPr="00D66DD9">
              <w:rPr>
                <w:rFonts w:ascii="Angsana New" w:hAnsi="Angsana New"/>
                <w:color w:val="000000"/>
                <w:sz w:val="26"/>
                <w:szCs w:val="26"/>
              </w:rPr>
              <w:t>,6</w:t>
            </w: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176128" w:rsidRPr="00D66DD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648C4BC9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75444066" w14:textId="6C32073B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39,520</w:t>
            </w:r>
          </w:p>
        </w:tc>
      </w:tr>
      <w:tr w:rsidR="009F074B" w:rsidRPr="00D66DD9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01067CEF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66DD9" w:rsidRPr="00D66DD9">
              <w:rPr>
                <w:rFonts w:ascii="Angsana New" w:hAnsi="Angsana New"/>
                <w:color w:val="000000"/>
                <w:sz w:val="26"/>
                <w:szCs w:val="26"/>
              </w:rPr>
              <w:t>592</w:t>
            </w: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4923938C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(580)</w:t>
            </w:r>
          </w:p>
        </w:tc>
      </w:tr>
      <w:tr w:rsidR="009F074B" w:rsidRPr="00D66DD9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1C9C395C" w:rsidR="009F074B" w:rsidRPr="00D66DD9" w:rsidRDefault="00176128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D66DD9" w:rsidRPr="00D66DD9">
              <w:rPr>
                <w:rFonts w:ascii="Angsana New" w:hAnsi="Angsana New"/>
                <w:color w:val="000000"/>
                <w:sz w:val="26"/>
                <w:szCs w:val="26"/>
              </w:rPr>
              <w:t>5,019</w:t>
            </w:r>
          </w:p>
        </w:tc>
        <w:tc>
          <w:tcPr>
            <w:tcW w:w="269" w:type="dxa"/>
          </w:tcPr>
          <w:p w14:paraId="30ED494C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5B841AFF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38,940</w:t>
            </w:r>
          </w:p>
        </w:tc>
      </w:tr>
      <w:tr w:rsidR="009F074B" w:rsidRPr="00D66DD9" w14:paraId="633E44AA" w14:textId="77777777" w:rsidTr="005A5013">
        <w:trPr>
          <w:trHeight w:val="51"/>
        </w:trPr>
        <w:tc>
          <w:tcPr>
            <w:tcW w:w="6731" w:type="dxa"/>
          </w:tcPr>
          <w:p w14:paraId="7AC76AB7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C767AFC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F074B" w:rsidRPr="00E97C60" w14:paraId="5B369FE8" w14:textId="77777777" w:rsidTr="005A5013">
        <w:trPr>
          <w:trHeight w:val="252"/>
        </w:trPr>
        <w:tc>
          <w:tcPr>
            <w:tcW w:w="6731" w:type="dxa"/>
          </w:tcPr>
          <w:p w14:paraId="46C1FE37" w14:textId="4436BB09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D66DD9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5D0AA48A" w:rsidR="009F074B" w:rsidRPr="00D66DD9" w:rsidRDefault="005A5013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69" w:type="dxa"/>
          </w:tcPr>
          <w:p w14:paraId="5CEDA943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5BADF4B2" w:rsidR="009F074B" w:rsidRPr="00E97C60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</w:tr>
      <w:tr w:rsidR="005A5013" w:rsidRPr="00E97C60" w14:paraId="53A9242C" w14:textId="77777777" w:rsidTr="005A5013">
        <w:trPr>
          <w:trHeight w:val="252"/>
        </w:trPr>
        <w:tc>
          <w:tcPr>
            <w:tcW w:w="6731" w:type="dxa"/>
          </w:tcPr>
          <w:p w14:paraId="1F409786" w14:textId="77777777" w:rsidR="005A5013" w:rsidRPr="005149F3" w:rsidRDefault="005A5013" w:rsidP="0051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0C01BE0F" w14:textId="77777777" w:rsidR="005A5013" w:rsidRPr="005149F3" w:rsidRDefault="005A5013" w:rsidP="0051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9E4F8C7" w14:textId="77777777" w:rsidR="005A5013" w:rsidRPr="005149F3" w:rsidRDefault="005A5013" w:rsidP="0051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2028AE08" w14:textId="77777777" w:rsidR="005A5013" w:rsidRPr="005149F3" w:rsidRDefault="005A5013" w:rsidP="0051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5013" w:rsidRPr="00E97C60" w14:paraId="1E5F5F0B" w14:textId="77777777" w:rsidTr="005A5013">
        <w:trPr>
          <w:trHeight w:val="252"/>
        </w:trPr>
        <w:tc>
          <w:tcPr>
            <w:tcW w:w="6731" w:type="dxa"/>
          </w:tcPr>
          <w:p w14:paraId="4919D666" w14:textId="59E38595" w:rsidR="005A5013" w:rsidRPr="00D66DD9" w:rsidRDefault="005A5013" w:rsidP="005A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C42877">
              <w:rPr>
                <w:rFonts w:ascii="Angsana New" w:hAnsi="Angsana New" w:hint="cs"/>
                <w:sz w:val="26"/>
                <w:szCs w:val="26"/>
                <w:cs/>
              </w:rPr>
              <w:t>บัญชีลูก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="00C42877">
              <w:rPr>
                <w:rFonts w:ascii="Angsana New" w:hAnsi="Angsana New" w:hint="cs"/>
                <w:sz w:val="26"/>
                <w:szCs w:val="26"/>
                <w:cs/>
              </w:rPr>
              <w:t>การค้าใน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7F42E383" w14:textId="347455A8" w:rsidR="005A5013" w:rsidRPr="00D66DD9" w:rsidRDefault="005A5013" w:rsidP="005A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(17)</w:t>
            </w:r>
          </w:p>
        </w:tc>
        <w:tc>
          <w:tcPr>
            <w:tcW w:w="269" w:type="dxa"/>
          </w:tcPr>
          <w:p w14:paraId="441F1E56" w14:textId="77777777" w:rsidR="005A5013" w:rsidRPr="00D66DD9" w:rsidRDefault="005A5013" w:rsidP="005A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78DBABEB" w14:textId="0A77D228" w:rsidR="005A5013" w:rsidRPr="00D66DD9" w:rsidRDefault="005A5013" w:rsidP="005A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</w:tr>
    </w:tbl>
    <w:p w14:paraId="74FF778B" w14:textId="77777777" w:rsidR="00FB67B5" w:rsidRPr="00E97C60" w:rsidRDefault="00FB67B5" w:rsidP="00D6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B2B456E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/>
          <w:b/>
          <w:bCs/>
          <w:sz w:val="26"/>
          <w:szCs w:val="26"/>
        </w:rPr>
        <w:br w:type="page"/>
      </w:r>
    </w:p>
    <w:p w14:paraId="50701D64" w14:textId="079A07D6" w:rsidR="000E5B07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6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58D9D11B" w:rsidR="00DC59F7" w:rsidRPr="00E97C60" w:rsidRDefault="00B310A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DC59F7" w:rsidRPr="00E97C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C59F7" w:rsidRPr="00E97C60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DC59F7" w:rsidRPr="00E97C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C59F7"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C59F7"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1849B57D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C59F7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2A87898D" w:rsidR="00DC59F7" w:rsidRPr="00640D89" w:rsidRDefault="00640D8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3</w:t>
            </w:r>
            <w:r w:rsidR="0068163E" w:rsidRPr="00640D89">
              <w:rPr>
                <w:rFonts w:ascii="Angsana New" w:hAnsi="Angsana New"/>
                <w:sz w:val="26"/>
                <w:szCs w:val="26"/>
              </w:rPr>
              <w:t>,</w:t>
            </w:r>
            <w:r w:rsidRPr="00640D89">
              <w:rPr>
                <w:rFonts w:ascii="Angsana New" w:hAnsi="Angsana New"/>
                <w:sz w:val="26"/>
                <w:szCs w:val="26"/>
              </w:rPr>
              <w:t>967</w:t>
            </w:r>
          </w:p>
        </w:tc>
        <w:tc>
          <w:tcPr>
            <w:tcW w:w="269" w:type="dxa"/>
          </w:tcPr>
          <w:p w14:paraId="4F16274E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76BF65AC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2,385</w:t>
            </w:r>
          </w:p>
        </w:tc>
      </w:tr>
      <w:tr w:rsidR="00DC59F7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4E3755F2" w:rsidR="00DC59F7" w:rsidRPr="00640D89" w:rsidRDefault="00640D8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69" w:type="dxa"/>
          </w:tcPr>
          <w:p w14:paraId="099A3C3F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1AD24DB9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574</w:t>
            </w:r>
          </w:p>
        </w:tc>
      </w:tr>
      <w:tr w:rsidR="00DC59F7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76033274" w:rsidR="00DC59F7" w:rsidRPr="00640D89" w:rsidRDefault="0068163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3</w:t>
            </w:r>
            <w:r w:rsidR="00640D89" w:rsidRPr="00640D8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221587B3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3CF2A6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C59F7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484C4D95" w:rsidR="00DC59F7" w:rsidRPr="00640D89" w:rsidRDefault="00640D8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9</w:t>
            </w:r>
            <w:r w:rsidR="00DC59F7" w:rsidRPr="00640D89">
              <w:rPr>
                <w:rFonts w:ascii="Angsana New" w:hAnsi="Angsana New"/>
                <w:sz w:val="26"/>
                <w:szCs w:val="26"/>
              </w:rPr>
              <w:t>,</w:t>
            </w:r>
            <w:r w:rsidR="0068163E" w:rsidRPr="00640D89">
              <w:rPr>
                <w:rFonts w:ascii="Angsana New" w:hAnsi="Angsana New"/>
                <w:sz w:val="26"/>
                <w:szCs w:val="26"/>
              </w:rPr>
              <w:t>3</w:t>
            </w:r>
            <w:r w:rsidRPr="00640D89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7F1DC86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593C3000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7,863</w:t>
            </w:r>
          </w:p>
        </w:tc>
      </w:tr>
      <w:tr w:rsidR="00DC59F7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33301A34" w:rsidR="00DC59F7" w:rsidRPr="00640D89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1</w:t>
            </w:r>
            <w:r w:rsidR="00640D89" w:rsidRPr="00640D89">
              <w:rPr>
                <w:rFonts w:ascii="Angsana New" w:hAnsi="Angsana New"/>
                <w:sz w:val="26"/>
                <w:szCs w:val="26"/>
              </w:rPr>
              <w:t>4,90</w:t>
            </w:r>
            <w:r w:rsidR="000A415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74521146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2615F669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15,623</w:t>
            </w:r>
          </w:p>
        </w:tc>
      </w:tr>
      <w:tr w:rsidR="00DC59F7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0A174A61" w:rsidR="00DC59F7" w:rsidRPr="00640D89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2</w:t>
            </w:r>
            <w:r w:rsidR="0068163E" w:rsidRPr="00640D89">
              <w:rPr>
                <w:rFonts w:ascii="Angsana New" w:hAnsi="Angsana New"/>
                <w:sz w:val="26"/>
                <w:szCs w:val="26"/>
              </w:rPr>
              <w:t>8,</w:t>
            </w:r>
            <w:r w:rsidR="00640D89" w:rsidRPr="00640D89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69" w:type="dxa"/>
          </w:tcPr>
          <w:p w14:paraId="5F5DA10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56B208B5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26,447</w:t>
            </w:r>
          </w:p>
        </w:tc>
      </w:tr>
      <w:tr w:rsidR="00DC59F7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2E347DCD" w:rsidR="00DC59F7" w:rsidRPr="00640D89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(</w:t>
            </w:r>
            <w:r w:rsidR="0068163E" w:rsidRPr="00640D89">
              <w:rPr>
                <w:rFonts w:ascii="Angsana New" w:hAnsi="Angsana New"/>
                <w:sz w:val="26"/>
                <w:szCs w:val="26"/>
              </w:rPr>
              <w:t>4</w:t>
            </w:r>
            <w:r w:rsidR="00640D89" w:rsidRPr="00640D89">
              <w:rPr>
                <w:rFonts w:ascii="Angsana New" w:hAnsi="Angsana New"/>
                <w:sz w:val="26"/>
                <w:szCs w:val="26"/>
              </w:rPr>
              <w:t>44</w:t>
            </w:r>
            <w:r w:rsidRPr="00640D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60F919C5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(1,273)</w:t>
            </w:r>
          </w:p>
        </w:tc>
      </w:tr>
      <w:tr w:rsidR="00DC59F7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25C77B04" w:rsidR="00DC59F7" w:rsidRPr="00640D89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2</w:t>
            </w:r>
            <w:r w:rsidR="0068163E" w:rsidRPr="00640D89">
              <w:rPr>
                <w:rFonts w:ascii="Angsana New" w:hAnsi="Angsana New"/>
                <w:sz w:val="26"/>
                <w:szCs w:val="26"/>
              </w:rPr>
              <w:t>8,</w:t>
            </w:r>
            <w:r w:rsidR="00640D89" w:rsidRPr="00640D89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269" w:type="dxa"/>
          </w:tcPr>
          <w:p w14:paraId="137034F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76DAFD7C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25,174</w:t>
            </w:r>
          </w:p>
        </w:tc>
      </w:tr>
      <w:tr w:rsidR="00DC59F7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DC59F7" w:rsidRPr="00B310AC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9" w:type="dxa"/>
          </w:tcPr>
          <w:p w14:paraId="56367C13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9F7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38EF304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5EB85D73" w:rsidR="00DC59F7" w:rsidRPr="00640D89" w:rsidRDefault="00AB2B8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(</w:t>
            </w:r>
            <w:r w:rsidR="00640D89" w:rsidRPr="00640D89">
              <w:rPr>
                <w:rFonts w:ascii="Angsana New" w:hAnsi="Angsana New"/>
                <w:sz w:val="26"/>
                <w:szCs w:val="26"/>
              </w:rPr>
              <w:t>829</w:t>
            </w:r>
            <w:r w:rsidRPr="00640D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63E0979A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</w:tbl>
    <w:p w14:paraId="6393301D" w14:textId="77777777" w:rsidR="00B31762" w:rsidRPr="00E97C60" w:rsidRDefault="00B3176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D5D5A54" w14:textId="7CE47616" w:rsidR="0057008A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7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20E7503F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B310AC">
        <w:rPr>
          <w:rFonts w:ascii="Angsana New" w:hAnsi="Angsana New" w:hint="cs"/>
          <w:sz w:val="26"/>
          <w:szCs w:val="26"/>
          <w:cs/>
        </w:rPr>
        <w:t>หก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D62D7A" w:rsidRPr="00E97C60">
        <w:rPr>
          <w:rFonts w:ascii="Angsana New" w:hAnsi="Angsana New"/>
          <w:sz w:val="26"/>
          <w:szCs w:val="26"/>
        </w:rPr>
        <w:t>3</w:t>
      </w:r>
      <w:r w:rsidR="00B310AC">
        <w:rPr>
          <w:rFonts w:ascii="Angsana New" w:hAnsi="Angsana New"/>
          <w:sz w:val="26"/>
          <w:szCs w:val="26"/>
        </w:rPr>
        <w:t>0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ม</w:t>
      </w:r>
      <w:r w:rsidR="00B310AC">
        <w:rPr>
          <w:rFonts w:ascii="Angsana New" w:hAnsi="Angsana New" w:hint="cs"/>
          <w:sz w:val="26"/>
          <w:szCs w:val="26"/>
          <w:cs/>
        </w:rPr>
        <w:t>ิถุนายน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B310AC">
        <w:rPr>
          <w:rFonts w:ascii="Angsana New" w:hAnsi="Angsana New"/>
          <w:sz w:val="26"/>
          <w:szCs w:val="26"/>
        </w:rPr>
        <w:t>6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640D89" w14:paraId="166C9EDF" w14:textId="77777777" w:rsidTr="00A7020A">
        <w:tc>
          <w:tcPr>
            <w:tcW w:w="8370" w:type="dxa"/>
          </w:tcPr>
          <w:p w14:paraId="31339F11" w14:textId="1ED601E0" w:rsidR="001520C4" w:rsidRPr="00640D89" w:rsidRDefault="0022080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มูลค่าสุทธิ</w:t>
            </w:r>
            <w:r w:rsidR="001520C4"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ตามบัญชี ณ วันที่ </w:t>
            </w:r>
            <w:r w:rsidR="001520C4" w:rsidRPr="00640D89">
              <w:rPr>
                <w:rFonts w:ascii="Angsana New" w:hAnsi="Angsana New" w:hint="cs"/>
                <w:sz w:val="26"/>
                <w:szCs w:val="26"/>
              </w:rPr>
              <w:t>1</w:t>
            </w:r>
            <w:r w:rsidR="001520C4"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1520C4" w:rsidRPr="00640D8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11337" w:rsidRPr="00640D8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14:paraId="246A207A" w14:textId="741BDF63" w:rsidR="001520C4" w:rsidRPr="00640D89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456,178</w:t>
            </w:r>
          </w:p>
        </w:tc>
      </w:tr>
      <w:tr w:rsidR="006605EA" w:rsidRPr="00640D89" w14:paraId="24B201CB" w14:textId="77777777" w:rsidTr="00CC201D">
        <w:tc>
          <w:tcPr>
            <w:tcW w:w="8370" w:type="dxa"/>
          </w:tcPr>
          <w:p w14:paraId="38E0E62D" w14:textId="58DE5048" w:rsidR="006605EA" w:rsidRPr="00640D89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40D89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1773609A" w:rsidR="006605EA" w:rsidRPr="00640D89" w:rsidRDefault="00253F7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5</w:t>
            </w:r>
            <w:r w:rsidR="00F972DE">
              <w:rPr>
                <w:rFonts w:ascii="Angsana New" w:hAnsi="Angsana New"/>
                <w:sz w:val="26"/>
                <w:szCs w:val="26"/>
              </w:rPr>
              <w:t>3</w:t>
            </w:r>
            <w:r w:rsidRPr="00640D89">
              <w:rPr>
                <w:rFonts w:ascii="Angsana New" w:hAnsi="Angsana New"/>
                <w:sz w:val="26"/>
                <w:szCs w:val="26"/>
              </w:rPr>
              <w:t>,</w:t>
            </w:r>
            <w:r w:rsidR="00F972DE">
              <w:rPr>
                <w:rFonts w:ascii="Angsana New" w:hAnsi="Angsana New"/>
                <w:sz w:val="26"/>
                <w:szCs w:val="26"/>
              </w:rPr>
              <w:t>76</w:t>
            </w:r>
            <w:r w:rsidR="000A415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605EA" w:rsidRPr="00640D89" w14:paraId="55C53DCC" w14:textId="77777777" w:rsidTr="006605EA">
        <w:tc>
          <w:tcPr>
            <w:tcW w:w="8370" w:type="dxa"/>
          </w:tcPr>
          <w:p w14:paraId="30F11261" w14:textId="1766A470" w:rsidR="006605EA" w:rsidRPr="00640D89" w:rsidRDefault="00F977D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จำหน่ายและ</w:t>
            </w:r>
            <w:r w:rsidR="006605EA"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7DBDD02C" w:rsidR="006605EA" w:rsidRPr="00640D89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(</w:t>
            </w:r>
            <w:r w:rsidR="00F972DE">
              <w:rPr>
                <w:rFonts w:ascii="Angsana New" w:hAnsi="Angsana New"/>
                <w:sz w:val="26"/>
                <w:szCs w:val="26"/>
              </w:rPr>
              <w:t>5</w:t>
            </w:r>
            <w:r w:rsidRPr="00640D89">
              <w:rPr>
                <w:rFonts w:ascii="Angsana New" w:hAnsi="Angsana New"/>
                <w:sz w:val="26"/>
                <w:szCs w:val="26"/>
              </w:rPr>
              <w:t>,</w:t>
            </w:r>
            <w:r w:rsidR="00F972DE">
              <w:rPr>
                <w:rFonts w:ascii="Angsana New" w:hAnsi="Angsana New"/>
                <w:sz w:val="26"/>
                <w:szCs w:val="26"/>
              </w:rPr>
              <w:t>75</w:t>
            </w:r>
            <w:r w:rsidR="000A4155">
              <w:rPr>
                <w:rFonts w:ascii="Angsana New" w:hAnsi="Angsana New"/>
                <w:sz w:val="26"/>
                <w:szCs w:val="26"/>
              </w:rPr>
              <w:t>2</w:t>
            </w:r>
            <w:r w:rsidRPr="00640D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95210" w:rsidRPr="00640D89" w14:paraId="45818D0F" w14:textId="77777777" w:rsidTr="00926883">
        <w:tc>
          <w:tcPr>
            <w:tcW w:w="8370" w:type="dxa"/>
          </w:tcPr>
          <w:p w14:paraId="0AE0976D" w14:textId="77777777" w:rsidR="00D95210" w:rsidRPr="00640D89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640D89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1DAD841C" w:rsidR="00D95210" w:rsidRPr="00640D89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(</w:t>
            </w:r>
            <w:r w:rsidR="00F972DE">
              <w:rPr>
                <w:rFonts w:ascii="Angsana New" w:hAnsi="Angsana New"/>
                <w:sz w:val="26"/>
                <w:szCs w:val="26"/>
              </w:rPr>
              <w:t>17</w:t>
            </w:r>
            <w:r w:rsidRPr="00640D89">
              <w:rPr>
                <w:rFonts w:ascii="Angsana New" w:hAnsi="Angsana New"/>
                <w:sz w:val="26"/>
                <w:szCs w:val="26"/>
              </w:rPr>
              <w:t>,</w:t>
            </w:r>
            <w:r w:rsidR="00F972DE">
              <w:rPr>
                <w:rFonts w:ascii="Angsana New" w:hAnsi="Angsana New"/>
                <w:sz w:val="26"/>
                <w:szCs w:val="26"/>
              </w:rPr>
              <w:t>667</w:t>
            </w:r>
            <w:r w:rsidRPr="00640D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05EA" w:rsidRPr="00640D89" w14:paraId="2200EDE2" w14:textId="77777777" w:rsidTr="006605EA">
        <w:tc>
          <w:tcPr>
            <w:tcW w:w="8370" w:type="dxa"/>
          </w:tcPr>
          <w:p w14:paraId="160D530A" w14:textId="43DD3213" w:rsidR="006605EA" w:rsidRPr="00640D89" w:rsidRDefault="00220809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08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="006605EA" w:rsidRPr="0064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ตามบัญชี </w:t>
            </w:r>
            <w:r w:rsidR="00E70D22" w:rsidRPr="0064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C6F" w:rsidRPr="00640D8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B310AC" w:rsidRPr="00640D89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707C6F" w:rsidRPr="00640D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11337" w:rsidRPr="0064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B310AC" w:rsidRPr="0064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="00707C6F" w:rsidRPr="002208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14E7A" w:rsidRPr="00640D89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411337" w:rsidRPr="00640D89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1784D975" w:rsidR="006605EA" w:rsidRPr="00640D89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4</w:t>
            </w:r>
            <w:r w:rsidR="00A37DA7" w:rsidRPr="00640D89">
              <w:rPr>
                <w:rFonts w:ascii="Angsana New" w:hAnsi="Angsana New"/>
                <w:sz w:val="26"/>
                <w:szCs w:val="26"/>
              </w:rPr>
              <w:t>8</w:t>
            </w:r>
            <w:r w:rsidR="00F972DE">
              <w:rPr>
                <w:rFonts w:ascii="Angsana New" w:hAnsi="Angsana New"/>
                <w:sz w:val="26"/>
                <w:szCs w:val="26"/>
              </w:rPr>
              <w:t>6</w:t>
            </w:r>
            <w:r w:rsidR="00A37DA7" w:rsidRPr="00640D89">
              <w:rPr>
                <w:rFonts w:ascii="Angsana New" w:hAnsi="Angsana New"/>
                <w:sz w:val="26"/>
                <w:szCs w:val="26"/>
              </w:rPr>
              <w:t>,</w:t>
            </w:r>
            <w:r w:rsidR="00F972DE">
              <w:rPr>
                <w:rFonts w:ascii="Angsana New" w:hAnsi="Angsana New"/>
                <w:sz w:val="26"/>
                <w:szCs w:val="26"/>
              </w:rPr>
              <w:t>526</w:t>
            </w:r>
          </w:p>
        </w:tc>
      </w:tr>
      <w:tr w:rsidR="00A235AD" w:rsidRPr="00640D89" w14:paraId="1C6A1894" w14:textId="77777777" w:rsidTr="006605EA">
        <w:tc>
          <w:tcPr>
            <w:tcW w:w="8370" w:type="dxa"/>
          </w:tcPr>
          <w:p w14:paraId="18B2C913" w14:textId="77777777" w:rsidR="00A235AD" w:rsidRPr="00640D89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640D89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5210" w:rsidRPr="00640D89" w14:paraId="0F34EEF2" w14:textId="77777777" w:rsidTr="00910FE7">
        <w:tc>
          <w:tcPr>
            <w:tcW w:w="8370" w:type="dxa"/>
          </w:tcPr>
          <w:p w14:paraId="2D3DB305" w14:textId="77777777" w:rsidR="00D95210" w:rsidRPr="00640D89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51B5B54E" w:rsidR="00D95210" w:rsidRPr="00640D89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4</w:t>
            </w:r>
            <w:r w:rsidR="00F972DE">
              <w:rPr>
                <w:rFonts w:ascii="Angsana New" w:hAnsi="Angsana New"/>
                <w:sz w:val="26"/>
                <w:szCs w:val="26"/>
              </w:rPr>
              <w:t>60</w:t>
            </w:r>
            <w:r w:rsidR="00C405B1" w:rsidRPr="00640D89">
              <w:rPr>
                <w:rFonts w:ascii="Angsana New" w:hAnsi="Angsana New"/>
                <w:sz w:val="26"/>
                <w:szCs w:val="26"/>
              </w:rPr>
              <w:t>,</w:t>
            </w:r>
            <w:r w:rsidR="00F972DE">
              <w:rPr>
                <w:rFonts w:ascii="Angsana New" w:hAnsi="Angsana New"/>
                <w:sz w:val="26"/>
                <w:szCs w:val="26"/>
              </w:rPr>
              <w:t>935</w:t>
            </w:r>
          </w:p>
        </w:tc>
      </w:tr>
      <w:tr w:rsidR="00D95210" w:rsidRPr="00640D89" w14:paraId="2B7A434C" w14:textId="77777777" w:rsidTr="00910FE7">
        <w:tc>
          <w:tcPr>
            <w:tcW w:w="8370" w:type="dxa"/>
          </w:tcPr>
          <w:p w14:paraId="7CBF6F8F" w14:textId="77777777" w:rsidR="00D95210" w:rsidRPr="00640D89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28D9A389" w:rsidR="00D95210" w:rsidRPr="00640D89" w:rsidRDefault="00C405B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/>
                <w:sz w:val="26"/>
                <w:szCs w:val="26"/>
              </w:rPr>
              <w:t>2</w:t>
            </w:r>
            <w:r w:rsidR="00F972DE">
              <w:rPr>
                <w:rFonts w:ascii="Angsana New" w:hAnsi="Angsana New"/>
                <w:sz w:val="26"/>
                <w:szCs w:val="26"/>
              </w:rPr>
              <w:t>5</w:t>
            </w:r>
            <w:r w:rsidRPr="00640D89">
              <w:rPr>
                <w:rFonts w:ascii="Angsana New" w:hAnsi="Angsana New"/>
                <w:sz w:val="26"/>
                <w:szCs w:val="26"/>
              </w:rPr>
              <w:t>,</w:t>
            </w:r>
            <w:r w:rsidR="00F972DE">
              <w:rPr>
                <w:rFonts w:ascii="Angsana New" w:hAnsi="Angsana New"/>
                <w:sz w:val="26"/>
                <w:szCs w:val="26"/>
              </w:rPr>
              <w:t>591</w:t>
            </w:r>
          </w:p>
        </w:tc>
      </w:tr>
      <w:tr w:rsidR="00D95210" w:rsidRPr="00640D89" w14:paraId="63C38F12" w14:textId="77777777" w:rsidTr="00910FE7">
        <w:tc>
          <w:tcPr>
            <w:tcW w:w="8370" w:type="dxa"/>
          </w:tcPr>
          <w:p w14:paraId="0C74744F" w14:textId="77777777" w:rsidR="00D95210" w:rsidRPr="00640D89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53DE45B9" w:rsidR="00D95210" w:rsidRPr="00640D89" w:rsidRDefault="00F972D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72DE">
              <w:rPr>
                <w:rFonts w:ascii="Angsana New" w:hAnsi="Angsana New"/>
                <w:sz w:val="26"/>
                <w:szCs w:val="26"/>
              </w:rPr>
              <w:t>486,526</w:t>
            </w:r>
          </w:p>
        </w:tc>
      </w:tr>
    </w:tbl>
    <w:p w14:paraId="605492DC" w14:textId="77777777" w:rsidR="00A235AD" w:rsidRPr="00640D89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697A773F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640D89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640D89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640D89">
        <w:rPr>
          <w:rFonts w:ascii="Angsana New" w:hAnsi="Angsana New" w:hint="cs"/>
          <w:sz w:val="26"/>
          <w:szCs w:val="26"/>
          <w:cs/>
        </w:rPr>
        <w:t>อาคาร</w:t>
      </w:r>
      <w:r w:rsidRPr="00640D89">
        <w:rPr>
          <w:rFonts w:ascii="Angsana New" w:hAnsi="Angsana New" w:hint="cs"/>
          <w:sz w:val="26"/>
          <w:szCs w:val="26"/>
          <w:cs/>
        </w:rPr>
        <w:t>และอุปกรณ์ของบริษัท ซึ่งมีมูลค่าสุทธิ</w:t>
      </w:r>
      <w:r w:rsidR="00C417F7">
        <w:rPr>
          <w:rFonts w:ascii="Angsana New" w:hAnsi="Angsana New" w:hint="cs"/>
          <w:sz w:val="26"/>
          <w:szCs w:val="26"/>
          <w:cs/>
        </w:rPr>
        <w:t>ตาม</w:t>
      </w:r>
      <w:r w:rsidRPr="00640D89">
        <w:rPr>
          <w:rFonts w:ascii="Angsana New" w:hAnsi="Angsana New" w:hint="cs"/>
          <w:sz w:val="26"/>
          <w:szCs w:val="26"/>
          <w:cs/>
        </w:rPr>
        <w:t xml:space="preserve">บัญชี </w:t>
      </w:r>
      <w:r w:rsidR="00662872" w:rsidRPr="00640D89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690488" w:rsidRPr="00640D89">
        <w:rPr>
          <w:rFonts w:ascii="Angsana New" w:hAnsi="Angsana New"/>
          <w:sz w:val="26"/>
          <w:szCs w:val="26"/>
        </w:rPr>
        <w:t>3</w:t>
      </w:r>
      <w:r w:rsidR="00B310AC" w:rsidRPr="00640D89">
        <w:rPr>
          <w:rFonts w:ascii="Angsana New" w:hAnsi="Angsana New"/>
          <w:sz w:val="26"/>
          <w:szCs w:val="26"/>
        </w:rPr>
        <w:t>0</w:t>
      </w:r>
      <w:r w:rsidR="00662872" w:rsidRPr="00640D89">
        <w:rPr>
          <w:rFonts w:ascii="Angsana New" w:hAnsi="Angsana New" w:hint="cs"/>
          <w:sz w:val="26"/>
          <w:szCs w:val="26"/>
          <w:cs/>
        </w:rPr>
        <w:t xml:space="preserve"> ม</w:t>
      </w:r>
      <w:r w:rsidR="00B310AC" w:rsidRPr="00640D89">
        <w:rPr>
          <w:rFonts w:ascii="Angsana New" w:hAnsi="Angsana New" w:hint="cs"/>
          <w:sz w:val="26"/>
          <w:szCs w:val="26"/>
          <w:cs/>
        </w:rPr>
        <w:t>ิถุนายน</w:t>
      </w:r>
      <w:r w:rsidR="00662872" w:rsidRPr="00640D89">
        <w:rPr>
          <w:rFonts w:ascii="Angsana New" w:hAnsi="Angsana New" w:hint="cs"/>
          <w:sz w:val="26"/>
          <w:szCs w:val="26"/>
          <w:cs/>
        </w:rPr>
        <w:t xml:space="preserve"> </w:t>
      </w:r>
      <w:r w:rsidR="00690488" w:rsidRPr="00640D89">
        <w:rPr>
          <w:rFonts w:ascii="Angsana New" w:hAnsi="Angsana New"/>
          <w:sz w:val="26"/>
          <w:szCs w:val="26"/>
        </w:rPr>
        <w:t>256</w:t>
      </w:r>
      <w:r w:rsidR="00B310AC" w:rsidRPr="00640D89">
        <w:rPr>
          <w:rFonts w:ascii="Angsana New" w:hAnsi="Angsana New"/>
          <w:sz w:val="26"/>
          <w:szCs w:val="26"/>
        </w:rPr>
        <w:t>6</w:t>
      </w:r>
      <w:r w:rsidR="00662872" w:rsidRPr="00640D89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640D89">
        <w:rPr>
          <w:rFonts w:ascii="Angsana New" w:hAnsi="Angsana New"/>
          <w:sz w:val="26"/>
          <w:szCs w:val="26"/>
        </w:rPr>
        <w:t>31</w:t>
      </w:r>
      <w:r w:rsidR="00662872" w:rsidRPr="00640D8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640D89">
        <w:rPr>
          <w:rFonts w:ascii="Angsana New" w:hAnsi="Angsana New"/>
          <w:sz w:val="26"/>
          <w:szCs w:val="26"/>
        </w:rPr>
        <w:t xml:space="preserve">2565 </w:t>
      </w:r>
      <w:r w:rsidRPr="00640D89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D247C7" w:rsidRPr="00640D89">
        <w:rPr>
          <w:rFonts w:ascii="Angsana New" w:hAnsi="Angsana New" w:hint="cs"/>
          <w:sz w:val="26"/>
          <w:szCs w:val="26"/>
        </w:rPr>
        <w:t>3</w:t>
      </w:r>
      <w:r w:rsidR="00C50172" w:rsidRPr="00640D89">
        <w:rPr>
          <w:rFonts w:ascii="Angsana New" w:hAnsi="Angsana New"/>
          <w:sz w:val="26"/>
          <w:szCs w:val="26"/>
        </w:rPr>
        <w:t>4</w:t>
      </w:r>
      <w:r w:rsidR="00640D89" w:rsidRPr="00640D89">
        <w:rPr>
          <w:rFonts w:ascii="Angsana New" w:hAnsi="Angsana New"/>
          <w:sz w:val="26"/>
          <w:szCs w:val="26"/>
        </w:rPr>
        <w:t>1</w:t>
      </w:r>
      <w:r w:rsidR="00D247C7" w:rsidRPr="00640D89">
        <w:rPr>
          <w:rFonts w:ascii="Angsana New" w:hAnsi="Angsana New" w:hint="cs"/>
          <w:sz w:val="26"/>
          <w:szCs w:val="26"/>
        </w:rPr>
        <w:t>.</w:t>
      </w:r>
      <w:r w:rsidR="00C50172" w:rsidRPr="00640D89">
        <w:rPr>
          <w:rFonts w:ascii="Angsana New" w:hAnsi="Angsana New"/>
          <w:sz w:val="26"/>
          <w:szCs w:val="26"/>
        </w:rPr>
        <w:t>5</w:t>
      </w:r>
      <w:r w:rsidR="00AC0C44" w:rsidRPr="00E97C60">
        <w:rPr>
          <w:rFonts w:ascii="Angsana New" w:hAnsi="Angsana New" w:hint="cs"/>
          <w:sz w:val="26"/>
          <w:szCs w:val="26"/>
        </w:rPr>
        <w:t xml:space="preserve">   </w:t>
      </w:r>
      <w:r w:rsidRPr="00E97C60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690488" w:rsidRPr="00E97C60">
        <w:rPr>
          <w:rFonts w:ascii="Angsana New" w:hAnsi="Angsana New"/>
          <w:sz w:val="26"/>
          <w:szCs w:val="26"/>
        </w:rPr>
        <w:t xml:space="preserve">349.1 </w:t>
      </w:r>
      <w:r w:rsidRPr="00E97C60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ได้จำนองเพื่อใช้เป็นหลักทรัพย์ค้ำประกันวงเงินสินเชื่อตามที่กล่าวไว้ในหมายเหตุ </w:t>
      </w:r>
      <w:r w:rsidR="002740F6" w:rsidRPr="00E97C60">
        <w:rPr>
          <w:rFonts w:ascii="Angsana New" w:hAnsi="Angsana New" w:hint="cs"/>
          <w:sz w:val="26"/>
          <w:szCs w:val="26"/>
        </w:rPr>
        <w:t>10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</w:p>
    <w:bookmarkEnd w:id="3"/>
    <w:p w14:paraId="4819B89B" w14:textId="77777777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77777777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สินทรัพย์สิทธิการใช้</w:t>
      </w:r>
      <w:r w:rsidR="00D1455E" w:rsidRPr="00E97C60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11</w:t>
      </w:r>
    </w:p>
    <w:p w14:paraId="2B0B689A" w14:textId="77777777" w:rsidR="003476D3" w:rsidRPr="00E97C60" w:rsidRDefault="003476D3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796053D" w14:textId="77777777" w:rsidR="00B31762" w:rsidRPr="00E97C60" w:rsidRDefault="00B3176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/>
          <w:b/>
          <w:bCs/>
          <w:sz w:val="26"/>
          <w:szCs w:val="26"/>
        </w:rPr>
        <w:br w:type="page"/>
      </w:r>
    </w:p>
    <w:p w14:paraId="55EB117B" w14:textId="20A9A7C5" w:rsidR="007F367F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8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4971E69C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DB4789">
        <w:rPr>
          <w:rFonts w:ascii="Angsana New" w:hAnsi="Angsana New" w:hint="cs"/>
          <w:sz w:val="26"/>
          <w:szCs w:val="26"/>
          <w:cs/>
        </w:rPr>
        <w:t>หก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690488" w:rsidRPr="00E97C60">
        <w:rPr>
          <w:rFonts w:ascii="Angsana New" w:hAnsi="Angsana New"/>
          <w:sz w:val="26"/>
          <w:szCs w:val="26"/>
        </w:rPr>
        <w:t>3</w:t>
      </w:r>
      <w:r w:rsidR="00DB4789">
        <w:rPr>
          <w:rFonts w:ascii="Angsana New" w:hAnsi="Angsana New"/>
          <w:sz w:val="26"/>
          <w:szCs w:val="26"/>
        </w:rPr>
        <w:t>0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ม</w:t>
      </w:r>
      <w:r w:rsidR="00DB4789">
        <w:rPr>
          <w:rFonts w:ascii="Angsana New" w:hAnsi="Angsana New" w:hint="cs"/>
          <w:sz w:val="26"/>
          <w:szCs w:val="26"/>
          <w:cs/>
        </w:rPr>
        <w:t>ิถุนายน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90488" w:rsidRPr="00E97C60">
        <w:rPr>
          <w:rFonts w:ascii="Angsana New" w:hAnsi="Angsana New"/>
          <w:sz w:val="26"/>
          <w:szCs w:val="26"/>
        </w:rPr>
        <w:t>2566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4B13AA">
        <w:tc>
          <w:tcPr>
            <w:tcW w:w="8370" w:type="dxa"/>
          </w:tcPr>
          <w:p w14:paraId="0D510B65" w14:textId="5F80FB62" w:rsidR="001520C4" w:rsidRPr="00E97C60" w:rsidRDefault="0056129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มูลค่าสุทธิ</w:t>
            </w: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ตามบัญชี ณ วันที่ </w:t>
            </w:r>
            <w:r w:rsidRPr="00640D8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640D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0D8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92EDCA8" w14:textId="5FBD40B1" w:rsidR="001520C4" w:rsidRPr="004B13AA" w:rsidRDefault="0069048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3AA">
              <w:rPr>
                <w:rFonts w:ascii="Angsana New" w:hAnsi="Angsana New"/>
                <w:sz w:val="26"/>
                <w:szCs w:val="26"/>
              </w:rPr>
              <w:t>32,745</w:t>
            </w:r>
          </w:p>
        </w:tc>
      </w:tr>
      <w:tr w:rsidR="006D095A" w:rsidRPr="00E97C60" w14:paraId="426FA21F" w14:textId="77777777" w:rsidTr="004B13AA">
        <w:tc>
          <w:tcPr>
            <w:tcW w:w="8370" w:type="dxa"/>
          </w:tcPr>
          <w:p w14:paraId="7F6639C3" w14:textId="06497D02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FC2E248" w14:textId="1A4E5D5B" w:rsidR="006D095A" w:rsidRPr="004B13AA" w:rsidRDefault="004B13A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3AA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6D095A" w:rsidRPr="00E97C60" w14:paraId="19FC010F" w14:textId="77777777" w:rsidTr="004B13AA">
        <w:tc>
          <w:tcPr>
            <w:tcW w:w="8370" w:type="dxa"/>
          </w:tcPr>
          <w:p w14:paraId="0F07A4DE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  <w:shd w:val="clear" w:color="auto" w:fill="auto"/>
          </w:tcPr>
          <w:p w14:paraId="334C87A1" w14:textId="52B54791" w:rsidR="006D095A" w:rsidRPr="004B13AA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3AA">
              <w:rPr>
                <w:rFonts w:ascii="Angsana New" w:hAnsi="Angsana New"/>
                <w:sz w:val="26"/>
                <w:szCs w:val="26"/>
              </w:rPr>
              <w:t>(</w:t>
            </w:r>
            <w:r w:rsidR="004B13AA" w:rsidRPr="004B13AA">
              <w:rPr>
                <w:rFonts w:ascii="Angsana New" w:hAnsi="Angsana New"/>
                <w:sz w:val="26"/>
                <w:szCs w:val="26"/>
              </w:rPr>
              <w:t>1,584</w:t>
            </w:r>
            <w:r w:rsidRPr="004B13A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095A" w:rsidRPr="00E97C60" w14:paraId="54811AAF" w14:textId="77777777" w:rsidTr="004B13AA">
        <w:tc>
          <w:tcPr>
            <w:tcW w:w="8370" w:type="dxa"/>
          </w:tcPr>
          <w:p w14:paraId="73C1608E" w14:textId="37FCE8D9" w:rsidR="006D095A" w:rsidRPr="00E97C60" w:rsidRDefault="0056129B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08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Pr="0064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ตามบัญชี ณ วันที่ </w:t>
            </w:r>
            <w:r w:rsidRPr="00640D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64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2208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0D89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40D89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22C0F" w14:textId="05033E6A" w:rsidR="006D095A" w:rsidRPr="004B13AA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3AA">
              <w:rPr>
                <w:rFonts w:ascii="Angsana New" w:hAnsi="Angsana New"/>
                <w:sz w:val="26"/>
                <w:szCs w:val="26"/>
              </w:rPr>
              <w:t>31,</w:t>
            </w:r>
            <w:r w:rsidR="004B13AA" w:rsidRPr="004B13AA"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  <w:tr w:rsidR="006D095A" w:rsidRPr="00E97C60" w14:paraId="2E8778F8" w14:textId="77777777" w:rsidTr="004B13AA">
        <w:tc>
          <w:tcPr>
            <w:tcW w:w="8370" w:type="dxa"/>
          </w:tcPr>
          <w:p w14:paraId="5A28701C" w14:textId="77777777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61C9CC" w14:textId="77777777" w:rsidR="006D095A" w:rsidRPr="004B13AA" w:rsidRDefault="006D095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95A" w:rsidRPr="00E97C60" w14:paraId="6C26840C" w14:textId="77777777" w:rsidTr="004B13AA">
        <w:tc>
          <w:tcPr>
            <w:tcW w:w="8370" w:type="dxa"/>
          </w:tcPr>
          <w:p w14:paraId="19F45D82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4EB40B68" w14:textId="17887253" w:rsidR="006D095A" w:rsidRPr="004B13AA" w:rsidRDefault="004B13A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3AA">
              <w:rPr>
                <w:rFonts w:ascii="Angsana New" w:hAnsi="Angsana New"/>
                <w:sz w:val="26"/>
                <w:szCs w:val="26"/>
              </w:rPr>
              <w:t>29,735</w:t>
            </w:r>
          </w:p>
        </w:tc>
      </w:tr>
      <w:tr w:rsidR="006D095A" w:rsidRPr="00E97C60" w14:paraId="49A836B2" w14:textId="77777777" w:rsidTr="004B13AA">
        <w:tc>
          <w:tcPr>
            <w:tcW w:w="8370" w:type="dxa"/>
          </w:tcPr>
          <w:p w14:paraId="1CA4B673" w14:textId="2FE0C5DA" w:rsidR="006D095A" w:rsidRPr="00E97C60" w:rsidRDefault="001F5306" w:rsidP="00E97C6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1F5306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="006F45D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F45DA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6F45DA" w:rsidRPr="00E97C60">
              <w:rPr>
                <w:rFonts w:ascii="Angsana New" w:hAnsi="Angsana New" w:hint="cs"/>
                <w:sz w:val="26"/>
                <w:szCs w:val="26"/>
              </w:rPr>
              <w:t>11</w:t>
            </w:r>
            <w:r w:rsidR="006F45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F81771" w14:textId="6F44B213" w:rsidR="006D095A" w:rsidRPr="004B13AA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13AA">
              <w:rPr>
                <w:rFonts w:ascii="Angsana New" w:hAnsi="Angsana New"/>
                <w:sz w:val="26"/>
                <w:szCs w:val="26"/>
              </w:rPr>
              <w:t>1,</w:t>
            </w:r>
            <w:r w:rsidR="004B13AA" w:rsidRPr="004B13AA">
              <w:rPr>
                <w:rFonts w:ascii="Angsana New" w:hAnsi="Angsana New"/>
                <w:sz w:val="26"/>
                <w:szCs w:val="26"/>
              </w:rPr>
              <w:t>487</w:t>
            </w:r>
          </w:p>
        </w:tc>
      </w:tr>
      <w:tr w:rsidR="006D095A" w:rsidRPr="00E97C60" w14:paraId="7FCB85BA" w14:textId="77777777" w:rsidTr="004B13AA">
        <w:tc>
          <w:tcPr>
            <w:tcW w:w="8370" w:type="dxa"/>
          </w:tcPr>
          <w:p w14:paraId="55473330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A130" w14:textId="3F851EA7" w:rsidR="006D095A" w:rsidRPr="004B13AA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13AA">
              <w:rPr>
                <w:rFonts w:ascii="Angsana New" w:hAnsi="Angsana New"/>
                <w:sz w:val="26"/>
                <w:szCs w:val="26"/>
              </w:rPr>
              <w:t>31,</w:t>
            </w:r>
            <w:r w:rsidR="004B13AA" w:rsidRPr="004B13AA">
              <w:rPr>
                <w:rFonts w:ascii="Angsana New" w:hAnsi="Angsana New"/>
                <w:sz w:val="26"/>
                <w:szCs w:val="26"/>
              </w:rPr>
              <w:t>222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C904B8" w14:textId="29E5DE95" w:rsidR="00F70EA3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9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E97C60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2EA2D980" w:rsidR="00707C6F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="00B310AC" w:rsidRPr="00D11847">
        <w:rPr>
          <w:rFonts w:ascii="Angsana New" w:hAnsi="Angsana New" w:hint="cs"/>
          <w:sz w:val="26"/>
          <w:szCs w:val="26"/>
          <w:cs/>
        </w:rPr>
        <w:t>สามเดือนและหกเดือน</w:t>
      </w:r>
      <w:r w:rsidR="00B310AC" w:rsidRPr="00D1184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10AC" w:rsidRPr="00D11847">
        <w:rPr>
          <w:rFonts w:ascii="Angsana New" w:hAnsi="Angsana New"/>
          <w:sz w:val="26"/>
          <w:szCs w:val="26"/>
        </w:rPr>
        <w:t xml:space="preserve">30 </w:t>
      </w:r>
      <w:r w:rsidR="00B310AC" w:rsidRPr="00D11847">
        <w:rPr>
          <w:rFonts w:ascii="Angsana New" w:hAnsi="Angsana New"/>
          <w:sz w:val="26"/>
          <w:szCs w:val="26"/>
          <w:cs/>
        </w:rPr>
        <w:t>มิถุนายน</w:t>
      </w:r>
      <w:r w:rsidR="00B310AC">
        <w:rPr>
          <w:rFonts w:ascii="Angsana New" w:hAnsi="Angsana New"/>
          <w:sz w:val="26"/>
          <w:szCs w:val="26"/>
        </w:rPr>
        <w:t xml:space="preserve"> </w:t>
      </w:r>
      <w:r w:rsidR="0072352D" w:rsidRPr="00E97C60">
        <w:rPr>
          <w:rFonts w:ascii="Angsana New" w:hAnsi="Angsana New"/>
          <w:sz w:val="26"/>
          <w:szCs w:val="26"/>
        </w:rPr>
        <w:t>2566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2352D" w:rsidRPr="00E97C60">
        <w:rPr>
          <w:rFonts w:ascii="Angsana New" w:hAnsi="Angsana New"/>
          <w:sz w:val="26"/>
          <w:szCs w:val="26"/>
        </w:rPr>
        <w:t>2565</w:t>
      </w:r>
      <w:r w:rsidRPr="00E97C60">
        <w:rPr>
          <w:rFonts w:ascii="Angsana New" w:hAnsi="Angsana New"/>
          <w:sz w:val="26"/>
          <w:szCs w:val="26"/>
          <w:cs/>
        </w:rPr>
        <w:t xml:space="preserve"> 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38AA79FC" w14:textId="77777777" w:rsidR="00A741BE" w:rsidRDefault="00A741BE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B310AC" w:rsidRPr="006447D2" w14:paraId="75F945D4" w14:textId="77777777" w:rsidTr="00BE3202">
        <w:tc>
          <w:tcPr>
            <w:tcW w:w="3960" w:type="dxa"/>
          </w:tcPr>
          <w:p w14:paraId="6E3FCF59" w14:textId="77777777" w:rsidR="00B310AC" w:rsidRPr="006447D2" w:rsidRDefault="00B310AC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210272C2" w14:textId="77777777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310AC" w:rsidRPr="006447D2" w14:paraId="299FE4E0" w14:textId="77777777" w:rsidTr="00BE3202">
        <w:tc>
          <w:tcPr>
            <w:tcW w:w="3960" w:type="dxa"/>
          </w:tcPr>
          <w:p w14:paraId="76F8CF8C" w14:textId="77777777" w:rsidR="00B310AC" w:rsidRPr="006447D2" w:rsidRDefault="00B310AC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23F1FAD" w14:textId="77777777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F0665" w14:textId="77777777" w:rsidR="00B310AC" w:rsidRPr="006447D2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7794FC4C" w14:textId="77777777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B310AC" w:rsidRPr="006447D2" w14:paraId="66386798" w14:textId="77777777" w:rsidTr="00BE3202">
        <w:tc>
          <w:tcPr>
            <w:tcW w:w="3960" w:type="dxa"/>
          </w:tcPr>
          <w:p w14:paraId="761C2330" w14:textId="77777777" w:rsidR="00B310AC" w:rsidRPr="006447D2" w:rsidRDefault="00B310AC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07EE305" w14:textId="77777777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0ED816F4" w14:textId="77777777" w:rsidR="00B310AC" w:rsidRPr="006447D2" w:rsidRDefault="00B310AC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2F543D8" w14:textId="77777777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B310AC" w:rsidRPr="006447D2" w14:paraId="0CE127BD" w14:textId="77777777" w:rsidTr="00BE3202">
        <w:tc>
          <w:tcPr>
            <w:tcW w:w="3960" w:type="dxa"/>
          </w:tcPr>
          <w:p w14:paraId="1CEB1FEB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2ADB" w14:textId="61B4B8C0" w:rsidR="00B310AC" w:rsidRPr="006A2692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5CB4AE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8C35A2" w14:textId="13148DC5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BF237B9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50816C" w14:textId="15BA7DF0" w:rsidR="00B310AC" w:rsidRPr="001C0117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81D9D3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8E3DAF" w14:textId="653823B8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310AC" w:rsidRPr="006447D2" w14:paraId="0D0D5139" w14:textId="77777777" w:rsidTr="00BE3202">
        <w:tc>
          <w:tcPr>
            <w:tcW w:w="3960" w:type="dxa"/>
          </w:tcPr>
          <w:p w14:paraId="34BE23E0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731446" w14:textId="77777777" w:rsidR="00B310AC" w:rsidRPr="006A2692" w:rsidRDefault="00B310AC" w:rsidP="00B310AC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DDC1B5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5D1565" w14:textId="77777777" w:rsidR="00B310AC" w:rsidRPr="006447D2" w:rsidRDefault="00B310AC" w:rsidP="00B310AC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0A98F6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9AE3F8" w14:textId="77777777" w:rsidR="00B310AC" w:rsidRPr="001C0117" w:rsidRDefault="00B310AC" w:rsidP="00B310AC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286953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5D72E4" w14:textId="77777777" w:rsidR="00B310AC" w:rsidRPr="006447D2" w:rsidRDefault="00B310AC" w:rsidP="00B310AC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310AC" w:rsidRPr="006447D2" w14:paraId="4F8EFF56" w14:textId="77777777" w:rsidTr="00BE3202">
        <w:tc>
          <w:tcPr>
            <w:tcW w:w="3960" w:type="dxa"/>
          </w:tcPr>
          <w:p w14:paraId="52F1BA9E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1E91211B" w14:textId="04275E5A" w:rsidR="00B310AC" w:rsidRPr="00B10E80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 xml:space="preserve">             3,</w:t>
            </w:r>
            <w:r w:rsidR="005F6428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270" w:type="dxa"/>
          </w:tcPr>
          <w:p w14:paraId="40AFDD41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C7D54A" w14:textId="1B725B01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3,557</w:t>
            </w:r>
          </w:p>
        </w:tc>
        <w:tc>
          <w:tcPr>
            <w:tcW w:w="270" w:type="dxa"/>
          </w:tcPr>
          <w:p w14:paraId="4E4E4715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09CA3F" w14:textId="5EE8FEE5" w:rsidR="00B310AC" w:rsidRPr="007F7DE3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446596" w:rsidRPr="007F7DE3">
              <w:rPr>
                <w:rFonts w:ascii="Angsana New" w:hAnsi="Angsana New"/>
                <w:sz w:val="26"/>
                <w:szCs w:val="26"/>
              </w:rPr>
              <w:t>8</w:t>
            </w:r>
            <w:r w:rsidRPr="007F7DE3">
              <w:rPr>
                <w:rFonts w:ascii="Angsana New" w:hAnsi="Angsana New"/>
                <w:sz w:val="26"/>
                <w:szCs w:val="26"/>
              </w:rPr>
              <w:t>,</w:t>
            </w:r>
            <w:r w:rsidR="005F6428">
              <w:rPr>
                <w:rFonts w:ascii="Angsana New" w:hAnsi="Angsana New"/>
                <w:sz w:val="26"/>
                <w:szCs w:val="26"/>
              </w:rPr>
              <w:t>515</w:t>
            </w:r>
            <w:r w:rsidRPr="007F7DE3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270" w:type="dxa"/>
          </w:tcPr>
          <w:p w14:paraId="0EA08FA8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B3DF6C" w14:textId="01F694AC" w:rsidR="00B310AC" w:rsidRPr="006447D2" w:rsidRDefault="00B310AC" w:rsidP="0056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>5,104</w:t>
            </w:r>
            <w:r w:rsidRPr="001C0117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</w:tr>
      <w:tr w:rsidR="00B310AC" w:rsidRPr="006447D2" w14:paraId="743DB921" w14:textId="77777777" w:rsidTr="00BE3202">
        <w:tc>
          <w:tcPr>
            <w:tcW w:w="3960" w:type="dxa"/>
          </w:tcPr>
          <w:p w14:paraId="3BE65C8F" w14:textId="386B93E9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ผลกระทบจากภาษีเงินได้รอการตัดบัญชี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F79BD62" w14:textId="77777777" w:rsidR="00B310AC" w:rsidRPr="00B10E80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30D80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09CA7C" w14:textId="77777777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9A881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B20BD8" w14:textId="77777777" w:rsidR="00B310AC" w:rsidRPr="007F7DE3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7D3309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1BCABD" w14:textId="77777777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0AC" w:rsidRPr="006447D2" w14:paraId="44FDEB0A" w14:textId="77777777" w:rsidTr="00BE3202">
        <w:tc>
          <w:tcPr>
            <w:tcW w:w="3960" w:type="dxa"/>
          </w:tcPr>
          <w:p w14:paraId="7EF42C95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</w:tcPr>
          <w:p w14:paraId="785F4B3C" w14:textId="77777777" w:rsidR="00B310AC" w:rsidRPr="00B10E80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6276B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B31FFF" w14:textId="77777777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F314E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737BF8" w14:textId="77777777" w:rsidR="00B310AC" w:rsidRPr="007F7DE3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678B85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605085" w14:textId="77777777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0AC" w:rsidRPr="006447D2" w14:paraId="4E271E03" w14:textId="77777777" w:rsidTr="00BE3202">
        <w:tc>
          <w:tcPr>
            <w:tcW w:w="3960" w:type="dxa"/>
          </w:tcPr>
          <w:p w14:paraId="5C2EA7B0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04E3E89A" w14:textId="5E562A1E" w:rsidR="00B310AC" w:rsidRPr="00B10E80" w:rsidRDefault="00B10E80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65F115F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2A308A" w14:textId="3545BA71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59525D5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D90E0E" w14:textId="5DFFBD29" w:rsidR="00B310AC" w:rsidRPr="007F7DE3" w:rsidRDefault="00B10E80" w:rsidP="00B1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46596" w:rsidRPr="007F7DE3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FD1956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C1C173" w14:textId="2E538B50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B310AC" w:rsidRPr="006447D2" w14:paraId="697D3516" w14:textId="77777777" w:rsidTr="00BE3202">
        <w:tc>
          <w:tcPr>
            <w:tcW w:w="3960" w:type="dxa"/>
          </w:tcPr>
          <w:p w14:paraId="4DB72CA2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  <w:shd w:val="clear" w:color="auto" w:fill="auto"/>
          </w:tcPr>
          <w:p w14:paraId="07383100" w14:textId="77777777" w:rsidR="00B310AC" w:rsidRPr="00B10E80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BC80EE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AAD938" w14:textId="77777777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5BFA02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92EF34" w14:textId="77777777" w:rsidR="00B310AC" w:rsidRPr="007F7DE3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EF5483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8A0F64" w14:textId="77777777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0AC" w:rsidRPr="006447D2" w14:paraId="285427AB" w14:textId="77777777" w:rsidTr="00BE3202">
        <w:tc>
          <w:tcPr>
            <w:tcW w:w="3960" w:type="dxa"/>
          </w:tcPr>
          <w:p w14:paraId="036A6AF5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สินค้าเคลื่อนไหวช้า</w:t>
            </w:r>
          </w:p>
        </w:tc>
        <w:tc>
          <w:tcPr>
            <w:tcW w:w="1260" w:type="dxa"/>
            <w:shd w:val="clear" w:color="auto" w:fill="auto"/>
          </w:tcPr>
          <w:p w14:paraId="2495E3F1" w14:textId="4142CE70" w:rsidR="00B310AC" w:rsidRPr="00B10E80" w:rsidRDefault="007F7DE3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25564B1A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8BE0E9" w14:textId="75D2C236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</w:tcPr>
          <w:p w14:paraId="63403AE3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1FF434" w14:textId="29D78132" w:rsidR="00B310AC" w:rsidRPr="007F7DE3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270" w:type="dxa"/>
          </w:tcPr>
          <w:p w14:paraId="0EE82B49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D1526D" w14:textId="62DA6B7D" w:rsidR="00B310AC" w:rsidRPr="006447D2" w:rsidRDefault="00B310AC" w:rsidP="0056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</w:tr>
      <w:tr w:rsidR="00B310AC" w:rsidRPr="006447D2" w14:paraId="63C971B1" w14:textId="77777777" w:rsidTr="00BE3202">
        <w:tc>
          <w:tcPr>
            <w:tcW w:w="3960" w:type="dxa"/>
          </w:tcPr>
          <w:p w14:paraId="3F829F91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11304C5B" w14:textId="2A44DDFA" w:rsidR="00B310AC" w:rsidRPr="00B10E80" w:rsidRDefault="00B310AC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(</w:t>
            </w:r>
            <w:r w:rsidR="007F7DE3" w:rsidRPr="00B10E80">
              <w:rPr>
                <w:rFonts w:ascii="Angsana New" w:hAnsi="Angsana New"/>
                <w:sz w:val="26"/>
                <w:szCs w:val="26"/>
              </w:rPr>
              <w:t>7</w:t>
            </w:r>
            <w:r w:rsidR="00B10E80" w:rsidRPr="00B10E80">
              <w:rPr>
                <w:rFonts w:ascii="Angsana New" w:hAnsi="Angsana New"/>
                <w:sz w:val="26"/>
                <w:szCs w:val="26"/>
              </w:rPr>
              <w:t>02</w:t>
            </w:r>
            <w:r w:rsidRPr="00B10E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EDE7E6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E615CE" w14:textId="6BB4E550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(268)</w:t>
            </w:r>
          </w:p>
        </w:tc>
        <w:tc>
          <w:tcPr>
            <w:tcW w:w="270" w:type="dxa"/>
          </w:tcPr>
          <w:p w14:paraId="56DF62F7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E4837B" w14:textId="17A41425" w:rsidR="00B310AC" w:rsidRPr="007F7DE3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(</w:t>
            </w:r>
            <w:r w:rsidR="00446596" w:rsidRPr="007F7DE3">
              <w:rPr>
                <w:rFonts w:ascii="Angsana New" w:hAnsi="Angsana New"/>
                <w:sz w:val="26"/>
                <w:szCs w:val="26"/>
              </w:rPr>
              <w:t>994</w:t>
            </w:r>
            <w:r w:rsidRPr="007F7D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394F926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26FD20" w14:textId="5B1336EF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(661)</w:t>
            </w:r>
          </w:p>
        </w:tc>
      </w:tr>
      <w:tr w:rsidR="00B310AC" w:rsidRPr="006447D2" w14:paraId="486276B4" w14:textId="77777777" w:rsidTr="00BE3202">
        <w:tc>
          <w:tcPr>
            <w:tcW w:w="3960" w:type="dxa"/>
          </w:tcPr>
          <w:p w14:paraId="421B6E90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60" w:type="dxa"/>
            <w:shd w:val="clear" w:color="auto" w:fill="auto"/>
          </w:tcPr>
          <w:p w14:paraId="316D6D4B" w14:textId="77777777" w:rsidR="00B310AC" w:rsidRPr="00B10E80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6AE10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507127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11E11A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F566B4" w14:textId="77777777" w:rsidR="00B310AC" w:rsidRPr="007F7DE3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71F36F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94E6AF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0AC" w:rsidRPr="006447D2" w14:paraId="032C41F7" w14:textId="77777777" w:rsidTr="00BE3202">
        <w:tc>
          <w:tcPr>
            <w:tcW w:w="3960" w:type="dxa"/>
          </w:tcPr>
          <w:p w14:paraId="0470BAE7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260" w:type="dxa"/>
            <w:shd w:val="clear" w:color="auto" w:fill="auto"/>
          </w:tcPr>
          <w:p w14:paraId="73BED0E2" w14:textId="3A59C51A" w:rsidR="00B310AC" w:rsidRPr="00B10E80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(1</w:t>
            </w:r>
            <w:r w:rsidR="007F7DE3" w:rsidRPr="00B10E80">
              <w:rPr>
                <w:rFonts w:ascii="Angsana New" w:hAnsi="Angsana New"/>
                <w:sz w:val="26"/>
                <w:szCs w:val="26"/>
              </w:rPr>
              <w:t>4</w:t>
            </w:r>
            <w:r w:rsidRPr="00B10E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A606B4E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017D41" w14:textId="21505E59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270" w:type="dxa"/>
          </w:tcPr>
          <w:p w14:paraId="342F1270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E314C7" w14:textId="77777777" w:rsidR="00B310AC" w:rsidRPr="007F7DE3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70" w:type="dxa"/>
          </w:tcPr>
          <w:p w14:paraId="7EA0D1B5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9A0E87" w14:textId="3430C352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</w:tr>
      <w:tr w:rsidR="00446596" w:rsidRPr="006447D2" w14:paraId="24A56D14" w14:textId="77777777" w:rsidTr="00446596">
        <w:tc>
          <w:tcPr>
            <w:tcW w:w="3960" w:type="dxa"/>
          </w:tcPr>
          <w:p w14:paraId="53EB4A04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shd w:val="clear" w:color="auto" w:fill="auto"/>
          </w:tcPr>
          <w:p w14:paraId="04835885" w14:textId="77777777" w:rsidR="00446596" w:rsidRPr="00B10E80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DE7A15C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6255A" w14:textId="7187FD95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473F338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467933" w14:textId="6B04343F" w:rsidR="00446596" w:rsidRPr="007F7DE3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DA44271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95A345" w14:textId="25E1025A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1,8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1C011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46596" w:rsidRPr="006447D2" w14:paraId="6F64912C" w14:textId="77777777" w:rsidTr="00446596">
        <w:tc>
          <w:tcPr>
            <w:tcW w:w="3960" w:type="dxa"/>
          </w:tcPr>
          <w:p w14:paraId="79565807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007BF47D" w14:textId="77777777" w:rsidR="00446596" w:rsidRPr="00B10E80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E5F2146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8C474F" w14:textId="00B6A5E9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A986E9D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D8551D" w14:textId="4D4A66CE" w:rsidR="00446596" w:rsidRPr="007F7DE3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A461415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D6A52" w14:textId="33A44B96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F7DE3" w:rsidRPr="006447D2" w14:paraId="18BC221C" w14:textId="77777777" w:rsidTr="00446596">
        <w:tc>
          <w:tcPr>
            <w:tcW w:w="3960" w:type="dxa"/>
          </w:tcPr>
          <w:p w14:paraId="43C0A697" w14:textId="1B94D2F3" w:rsidR="007F7DE3" w:rsidRPr="00446596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44659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50C3D19C" w14:textId="79FB8535" w:rsidR="007F7DE3" w:rsidRPr="00B10E80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  <w:tc>
          <w:tcPr>
            <w:tcW w:w="270" w:type="dxa"/>
          </w:tcPr>
          <w:p w14:paraId="034D36F3" w14:textId="77777777" w:rsidR="007F7DE3" w:rsidRPr="006447D2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41C39F" w14:textId="3A9D01D7" w:rsidR="007F7DE3" w:rsidRPr="006A2692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9FA7F36" w14:textId="77777777" w:rsidR="007F7DE3" w:rsidRPr="006447D2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EEF9EF" w14:textId="7F7FBF85" w:rsidR="007F7DE3" w:rsidRPr="007F7DE3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1,201</w:t>
            </w:r>
          </w:p>
        </w:tc>
        <w:tc>
          <w:tcPr>
            <w:tcW w:w="270" w:type="dxa"/>
          </w:tcPr>
          <w:p w14:paraId="2FF70BF5" w14:textId="77777777" w:rsidR="007F7DE3" w:rsidRPr="006447D2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929072" w14:textId="461423DA" w:rsidR="007F7DE3" w:rsidRPr="001C0117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446596" w:rsidRPr="006447D2" w14:paraId="5EA29976" w14:textId="77777777" w:rsidTr="00BE3202">
        <w:tc>
          <w:tcPr>
            <w:tcW w:w="3960" w:type="dxa"/>
          </w:tcPr>
          <w:p w14:paraId="00222678" w14:textId="25B24D92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A8935" w14:textId="31621945" w:rsidR="00446596" w:rsidRPr="00B10E80" w:rsidRDefault="00446596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3,</w:t>
            </w:r>
            <w:r w:rsidR="007E536C">
              <w:rPr>
                <w:rFonts w:ascii="Angsana New" w:hAnsi="Angsana New"/>
                <w:sz w:val="26"/>
                <w:szCs w:val="26"/>
              </w:rPr>
              <w:t>912</w:t>
            </w:r>
          </w:p>
        </w:tc>
        <w:tc>
          <w:tcPr>
            <w:tcW w:w="270" w:type="dxa"/>
          </w:tcPr>
          <w:p w14:paraId="2FDE9843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841AAF" w14:textId="0E890FC2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3,265</w:t>
            </w:r>
          </w:p>
        </w:tc>
        <w:tc>
          <w:tcPr>
            <w:tcW w:w="270" w:type="dxa"/>
          </w:tcPr>
          <w:p w14:paraId="2C0064F9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2E5D2E" w14:textId="0462CF21" w:rsidR="00446596" w:rsidRPr="007F7DE3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7DE3">
              <w:rPr>
                <w:rFonts w:ascii="Angsana New" w:hAnsi="Angsana New"/>
                <w:sz w:val="26"/>
                <w:szCs w:val="26"/>
              </w:rPr>
              <w:t>8,8</w:t>
            </w:r>
            <w:r w:rsidR="005F6428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5BB97471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B4FEDF" w14:textId="7E04E0BE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1C011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</w:tbl>
    <w:p w14:paraId="1EC587F0" w14:textId="77777777" w:rsidR="00D047A8" w:rsidRPr="00E97C60" w:rsidRDefault="00D047A8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/>
          <w:sz w:val="26"/>
          <w:szCs w:val="26"/>
          <w:cs/>
        </w:rPr>
        <w:br w:type="page"/>
      </w:r>
    </w:p>
    <w:p w14:paraId="33674C75" w14:textId="10DB9E9F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</w:t>
      </w:r>
      <w:r w:rsidR="00D11B9A">
        <w:rPr>
          <w:rFonts w:ascii="Angsana New" w:hAnsi="Angsana New" w:hint="cs"/>
          <w:sz w:val="26"/>
          <w:szCs w:val="26"/>
          <w:cs/>
        </w:rPr>
        <w:t>และ</w:t>
      </w:r>
      <w:r w:rsidR="00955FBA">
        <w:rPr>
          <w:rFonts w:ascii="Angsana New" w:hAnsi="Angsana New" w:hint="cs"/>
          <w:sz w:val="26"/>
          <w:szCs w:val="26"/>
          <w:cs/>
        </w:rPr>
        <w:t xml:space="preserve">     </w:t>
      </w:r>
      <w:r w:rsidR="00D11B9A">
        <w:rPr>
          <w:rFonts w:ascii="Angsana New" w:hAnsi="Angsana New" w:hint="cs"/>
          <w:sz w:val="26"/>
          <w:szCs w:val="26"/>
          <w:cs/>
        </w:rPr>
        <w:t>หกเดือน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690488">
        <w:rPr>
          <w:rFonts w:ascii="Angsana New" w:hAnsi="Angsana New"/>
          <w:sz w:val="26"/>
          <w:szCs w:val="26"/>
        </w:rPr>
        <w:t>3</w:t>
      </w:r>
      <w:r w:rsidR="00955FBA">
        <w:rPr>
          <w:rFonts w:ascii="Angsana New" w:hAnsi="Angsana New"/>
          <w:sz w:val="26"/>
          <w:szCs w:val="26"/>
        </w:rPr>
        <w:t>0</w:t>
      </w:r>
      <w:r w:rsidR="00662872">
        <w:rPr>
          <w:rFonts w:ascii="Angsana New" w:hAnsi="Angsana New" w:hint="cs"/>
          <w:sz w:val="26"/>
          <w:szCs w:val="26"/>
          <w:cs/>
        </w:rPr>
        <w:t xml:space="preserve"> ม</w:t>
      </w:r>
      <w:r w:rsidR="00955FBA">
        <w:rPr>
          <w:rFonts w:ascii="Angsana New" w:hAnsi="Angsana New" w:hint="cs"/>
          <w:sz w:val="26"/>
          <w:szCs w:val="26"/>
          <w:cs/>
        </w:rPr>
        <w:t>ิถุนายน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690488">
        <w:rPr>
          <w:rFonts w:ascii="Angsana New" w:hAnsi="Angsana New"/>
          <w:sz w:val="26"/>
          <w:szCs w:val="26"/>
        </w:rPr>
        <w:t>2566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2565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955FBA" w:rsidRPr="006447D2" w14:paraId="165BAA74" w14:textId="77777777" w:rsidTr="00BE3202">
        <w:tc>
          <w:tcPr>
            <w:tcW w:w="3960" w:type="dxa"/>
          </w:tcPr>
          <w:p w14:paraId="64547324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6D2217E" w14:textId="77777777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55FBA" w:rsidRPr="006447D2" w14:paraId="5012A4E8" w14:textId="77777777" w:rsidTr="00BE3202">
        <w:tc>
          <w:tcPr>
            <w:tcW w:w="3960" w:type="dxa"/>
          </w:tcPr>
          <w:p w14:paraId="55A6E926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7F4B3BCE" w14:textId="77777777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424859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7DDE3134" w14:textId="77777777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955FBA" w:rsidRPr="006447D2" w14:paraId="64B196E4" w14:textId="77777777" w:rsidTr="00BE3202">
        <w:tc>
          <w:tcPr>
            <w:tcW w:w="3960" w:type="dxa"/>
          </w:tcPr>
          <w:p w14:paraId="764D2C6C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9AE2AC4" w14:textId="77777777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AB5AAC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DC25E8A" w14:textId="77777777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55FBA" w:rsidRPr="006447D2" w14:paraId="0E0C2748" w14:textId="77777777" w:rsidTr="00BE3202">
        <w:tc>
          <w:tcPr>
            <w:tcW w:w="3960" w:type="dxa"/>
          </w:tcPr>
          <w:p w14:paraId="0BF6A2F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D6940F" w14:textId="38E3D048" w:rsidR="00955FBA" w:rsidRPr="00D460C5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D460C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FAAB03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7F6854" w14:textId="0D806446" w:rsidR="00955FBA" w:rsidRPr="006447D2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ED2615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ED2624" w14:textId="33DEC5D0" w:rsidR="00955FBA" w:rsidRPr="00B10E80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DCFD54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EF7FF1" w14:textId="06C78A77" w:rsidR="00955FBA" w:rsidRPr="006447D2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55FBA" w:rsidRPr="006447D2" w14:paraId="09C51C6E" w14:textId="77777777" w:rsidTr="00BE3202">
        <w:tc>
          <w:tcPr>
            <w:tcW w:w="3960" w:type="dxa"/>
          </w:tcPr>
          <w:p w14:paraId="034BA9C3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BC3E96" w14:textId="77777777" w:rsidR="00955FBA" w:rsidRPr="00D460C5" w:rsidRDefault="00955FBA" w:rsidP="00955FBA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B9C26F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64E0CD" w14:textId="77777777" w:rsidR="00955FBA" w:rsidRPr="006447D2" w:rsidRDefault="00955FBA" w:rsidP="00955FBA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10E3C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FF11D3" w14:textId="77777777" w:rsidR="00955FBA" w:rsidRPr="00B10E80" w:rsidRDefault="00955FBA" w:rsidP="00955FBA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5B9EE5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EBAFD3" w14:textId="77777777" w:rsidR="00955FBA" w:rsidRPr="006447D2" w:rsidRDefault="00955FBA" w:rsidP="00955FBA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55FBA" w:rsidRPr="006447D2" w14:paraId="451C44A4" w14:textId="77777777" w:rsidTr="00BE3202">
        <w:tc>
          <w:tcPr>
            <w:tcW w:w="3960" w:type="dxa"/>
          </w:tcPr>
          <w:p w14:paraId="69E0553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321418" w14:textId="0B489234" w:rsidR="00955FBA" w:rsidRPr="00D460C5" w:rsidRDefault="00955FBA" w:rsidP="00B81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0C5">
              <w:rPr>
                <w:rFonts w:ascii="Angsana New" w:hAnsi="Angsana New"/>
                <w:sz w:val="26"/>
                <w:szCs w:val="26"/>
              </w:rPr>
              <w:t>1</w:t>
            </w:r>
            <w:r w:rsidR="00B10E80" w:rsidRPr="00D460C5">
              <w:rPr>
                <w:rFonts w:ascii="Angsana New" w:hAnsi="Angsana New"/>
                <w:sz w:val="26"/>
                <w:szCs w:val="26"/>
              </w:rPr>
              <w:t>9</w:t>
            </w:r>
            <w:r w:rsidRPr="00D460C5">
              <w:rPr>
                <w:rFonts w:ascii="Angsana New" w:hAnsi="Angsana New"/>
                <w:sz w:val="26"/>
                <w:szCs w:val="26"/>
              </w:rPr>
              <w:t>,</w:t>
            </w:r>
            <w:r w:rsidR="00B10E80" w:rsidRPr="00D460C5">
              <w:rPr>
                <w:rFonts w:ascii="Angsana New" w:hAnsi="Angsana New"/>
                <w:sz w:val="26"/>
                <w:szCs w:val="26"/>
              </w:rPr>
              <w:t>4</w:t>
            </w:r>
            <w:r w:rsidR="00521768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4239B2E3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A9083F5" w14:textId="6569B26A" w:rsidR="00955FBA" w:rsidRPr="006447D2" w:rsidRDefault="00955FBA" w:rsidP="00D4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/>
                <w:sz w:val="26"/>
                <w:szCs w:val="26"/>
              </w:rPr>
              <w:t>16,269</w:t>
            </w:r>
          </w:p>
        </w:tc>
        <w:tc>
          <w:tcPr>
            <w:tcW w:w="270" w:type="dxa"/>
          </w:tcPr>
          <w:p w14:paraId="55233182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2F2A75" w14:textId="3C6363A0" w:rsidR="00955FBA" w:rsidRPr="00B10E80" w:rsidRDefault="00B10E80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43</w:t>
            </w:r>
            <w:r w:rsidR="00955FBA" w:rsidRPr="00B10E80">
              <w:rPr>
                <w:rFonts w:ascii="Angsana New" w:hAnsi="Angsana New"/>
                <w:sz w:val="26"/>
                <w:szCs w:val="26"/>
              </w:rPr>
              <w:t>,</w:t>
            </w:r>
            <w:r w:rsidRPr="00B10E80">
              <w:rPr>
                <w:rFonts w:ascii="Angsana New" w:hAnsi="Angsana New"/>
                <w:sz w:val="26"/>
                <w:szCs w:val="26"/>
              </w:rPr>
              <w:t>4</w:t>
            </w:r>
            <w:r w:rsidR="00521768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267CA95D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7A2CFB" w14:textId="19D3F2B5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/>
                <w:sz w:val="26"/>
                <w:szCs w:val="26"/>
              </w:rPr>
              <w:t>30,796</w:t>
            </w:r>
          </w:p>
        </w:tc>
      </w:tr>
      <w:tr w:rsidR="00955FBA" w:rsidRPr="006447D2" w14:paraId="2BEAB446" w14:textId="77777777" w:rsidTr="00BE3202">
        <w:tc>
          <w:tcPr>
            <w:tcW w:w="3960" w:type="dxa"/>
          </w:tcPr>
          <w:p w14:paraId="68822EE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4E4043" w14:textId="77777777" w:rsidR="00955FBA" w:rsidRPr="00D460C5" w:rsidRDefault="00955FBA" w:rsidP="00955FBA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043D35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BACDF30" w14:textId="77777777" w:rsidR="00955FBA" w:rsidRPr="006447D2" w:rsidRDefault="00955FBA" w:rsidP="00955FBA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FB1279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800844B" w14:textId="77777777" w:rsidR="00955FBA" w:rsidRPr="00B10E8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E0375E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2B8F062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5FBA" w:rsidRPr="006447D2" w14:paraId="51991F07" w14:textId="77777777" w:rsidTr="00BE3202">
        <w:tc>
          <w:tcPr>
            <w:tcW w:w="3960" w:type="dxa"/>
          </w:tcPr>
          <w:p w14:paraId="66129EA5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735D0923" w14:textId="446FD8A5" w:rsidR="00955FBA" w:rsidRPr="00D460C5" w:rsidRDefault="00955FBA" w:rsidP="00B81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0C5">
              <w:rPr>
                <w:rFonts w:ascii="Angsana New" w:hAnsi="Angsana New"/>
                <w:sz w:val="26"/>
                <w:szCs w:val="26"/>
              </w:rPr>
              <w:t>3,</w:t>
            </w:r>
            <w:r w:rsidR="00B10E80" w:rsidRPr="00D460C5">
              <w:rPr>
                <w:rFonts w:ascii="Angsana New" w:hAnsi="Angsana New"/>
                <w:sz w:val="26"/>
                <w:szCs w:val="26"/>
              </w:rPr>
              <w:t>8</w:t>
            </w:r>
            <w:r w:rsidR="00521768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</w:tcPr>
          <w:p w14:paraId="533484D1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D81E91" w14:textId="315D1909" w:rsidR="00955FBA" w:rsidRPr="006447D2" w:rsidRDefault="00955FBA" w:rsidP="00D4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/>
                <w:sz w:val="26"/>
                <w:szCs w:val="26"/>
              </w:rPr>
              <w:t>3,254</w:t>
            </w:r>
          </w:p>
        </w:tc>
        <w:tc>
          <w:tcPr>
            <w:tcW w:w="270" w:type="dxa"/>
          </w:tcPr>
          <w:p w14:paraId="1E1975F2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CE9383" w14:textId="2DCEA55C" w:rsidR="00955FBA" w:rsidRPr="00B10E80" w:rsidRDefault="00B10E80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8</w:t>
            </w:r>
            <w:r w:rsidR="00955FBA" w:rsidRPr="00B10E80">
              <w:rPr>
                <w:rFonts w:ascii="Angsana New" w:hAnsi="Angsana New"/>
                <w:sz w:val="26"/>
                <w:szCs w:val="26"/>
              </w:rPr>
              <w:t>,</w:t>
            </w:r>
            <w:r w:rsidR="00521768">
              <w:rPr>
                <w:rFonts w:ascii="Angsana New" w:hAnsi="Angsana New"/>
                <w:sz w:val="26"/>
                <w:szCs w:val="26"/>
              </w:rPr>
              <w:t>695</w:t>
            </w:r>
          </w:p>
        </w:tc>
        <w:tc>
          <w:tcPr>
            <w:tcW w:w="270" w:type="dxa"/>
          </w:tcPr>
          <w:p w14:paraId="7CFDF72E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00A3CF" w14:textId="359B3C70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/>
                <w:sz w:val="26"/>
                <w:szCs w:val="26"/>
              </w:rPr>
              <w:t>6,159</w:t>
            </w:r>
          </w:p>
        </w:tc>
      </w:tr>
      <w:tr w:rsidR="00955FBA" w:rsidRPr="006447D2" w14:paraId="68FEA0C3" w14:textId="77777777" w:rsidTr="00BE3202">
        <w:tc>
          <w:tcPr>
            <w:tcW w:w="3960" w:type="dxa"/>
          </w:tcPr>
          <w:p w14:paraId="7A483FC8" w14:textId="33123C8F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: ผลกระทบทางภาษีของผลแตกต่างถาวรจาก</w:t>
            </w:r>
          </w:p>
        </w:tc>
        <w:tc>
          <w:tcPr>
            <w:tcW w:w="1260" w:type="dxa"/>
          </w:tcPr>
          <w:p w14:paraId="40C3DF9B" w14:textId="77777777" w:rsidR="00955FBA" w:rsidRPr="00D460C5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61234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D52704" w14:textId="77777777" w:rsidR="00955FBA" w:rsidRPr="006447D2" w:rsidRDefault="00955FBA" w:rsidP="00955FBA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67AED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E6B1F6" w14:textId="77777777" w:rsidR="00955FBA" w:rsidRPr="00B10E8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45F85F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560B5B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5FBA" w:rsidRPr="006447D2" w14:paraId="076993E3" w14:textId="77777777" w:rsidTr="00BE3202">
        <w:tc>
          <w:tcPr>
            <w:tcW w:w="3960" w:type="dxa"/>
          </w:tcPr>
          <w:p w14:paraId="0B6A38AD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1260" w:type="dxa"/>
          </w:tcPr>
          <w:p w14:paraId="050D048A" w14:textId="0008DF0F" w:rsidR="00955FBA" w:rsidRPr="00D460C5" w:rsidRDefault="002B3BAF" w:rsidP="002B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2B3BAF">
              <w:rPr>
                <w:rFonts w:ascii="Angsana New" w:hAnsi="Angsana New"/>
                <w:sz w:val="26"/>
                <w:szCs w:val="26"/>
              </w:rPr>
              <w:t>2</w:t>
            </w:r>
            <w:r w:rsidR="0052176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F73E4BE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1B3937" w14:textId="2EEBF0C2" w:rsidR="00955FBA" w:rsidRPr="006447D2" w:rsidRDefault="00955FBA" w:rsidP="00D4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3B6EFE46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1D90AF" w14:textId="03ADF1B1" w:rsidR="00955FBA" w:rsidRPr="00B10E80" w:rsidRDefault="00B10E80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1</w:t>
            </w:r>
            <w:r w:rsidR="00521768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05444778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767B6C" w14:textId="4DBAE9C5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DD362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55FBA" w:rsidRPr="006447D2" w14:paraId="28A47358" w14:textId="77777777" w:rsidTr="00BE3202">
        <w:tc>
          <w:tcPr>
            <w:tcW w:w="3960" w:type="dxa"/>
          </w:tcPr>
          <w:p w14:paraId="74E870C0" w14:textId="00F06698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3A6A57" w14:textId="6F7C7F89" w:rsidR="00955FBA" w:rsidRPr="00D460C5" w:rsidRDefault="00955FBA" w:rsidP="00B81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60C5">
              <w:rPr>
                <w:rFonts w:ascii="Angsana New" w:hAnsi="Angsana New"/>
                <w:sz w:val="26"/>
                <w:szCs w:val="26"/>
              </w:rPr>
              <w:t>3,</w:t>
            </w:r>
            <w:r w:rsidR="002B3BAF">
              <w:rPr>
                <w:rFonts w:ascii="Angsana New" w:hAnsi="Angsana New"/>
                <w:sz w:val="26"/>
                <w:szCs w:val="26"/>
              </w:rPr>
              <w:t>912</w:t>
            </w:r>
          </w:p>
        </w:tc>
        <w:tc>
          <w:tcPr>
            <w:tcW w:w="270" w:type="dxa"/>
          </w:tcPr>
          <w:p w14:paraId="200E575C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3A3066" w14:textId="233110A0" w:rsidR="00955FBA" w:rsidRPr="006447D2" w:rsidRDefault="00955FBA" w:rsidP="00D4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3F93">
              <w:rPr>
                <w:rFonts w:ascii="Angsana New" w:hAnsi="Angsana New"/>
                <w:sz w:val="26"/>
                <w:szCs w:val="26"/>
              </w:rPr>
              <w:t>3,265</w:t>
            </w:r>
          </w:p>
        </w:tc>
        <w:tc>
          <w:tcPr>
            <w:tcW w:w="270" w:type="dxa"/>
          </w:tcPr>
          <w:p w14:paraId="105F99F1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A160B5" w14:textId="5DB40AD8" w:rsidR="00955FBA" w:rsidRPr="00B10E80" w:rsidRDefault="00B10E80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8</w:t>
            </w:r>
            <w:r w:rsidR="00955FBA" w:rsidRPr="00B10E80">
              <w:rPr>
                <w:rFonts w:ascii="Angsana New" w:hAnsi="Angsana New"/>
                <w:sz w:val="26"/>
                <w:szCs w:val="26"/>
              </w:rPr>
              <w:t>,</w:t>
            </w:r>
            <w:r w:rsidRPr="00B10E80">
              <w:rPr>
                <w:rFonts w:ascii="Angsana New" w:hAnsi="Angsana New"/>
                <w:sz w:val="26"/>
                <w:szCs w:val="26"/>
              </w:rPr>
              <w:t>8</w:t>
            </w:r>
            <w:r w:rsidR="002B3BAF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5007D565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27522" w14:textId="1BC8FFB5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362D">
              <w:rPr>
                <w:rFonts w:ascii="Angsana New" w:hAnsi="Angsana New"/>
                <w:sz w:val="26"/>
                <w:szCs w:val="26"/>
              </w:rPr>
              <w:t>6,1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</w:tbl>
    <w:p w14:paraId="1D3FF2CF" w14:textId="77777777" w:rsidR="00955FBA" w:rsidRPr="002F6FD4" w:rsidRDefault="00955FBA" w:rsidP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6F86D7B2" w14:textId="7A38EFE8" w:rsidR="00BE2DE5" w:rsidRPr="002F6FD4" w:rsidRDefault="00BE2DE5" w:rsidP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2F6FD4">
        <w:rPr>
          <w:rFonts w:ascii="Angsana New" w:hAnsi="Angsana New" w:hint="cs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2F6FD4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2F6FD4">
        <w:rPr>
          <w:rFonts w:ascii="Angsana New" w:hAnsi="Angsana New" w:hint="cs"/>
          <w:sz w:val="26"/>
          <w:szCs w:val="26"/>
          <w:cs/>
        </w:rPr>
        <w:t xml:space="preserve"> </w:t>
      </w:r>
      <w:r w:rsidRPr="002F6FD4">
        <w:rPr>
          <w:rFonts w:ascii="Angsana New" w:hAnsi="Angsana New" w:hint="cs"/>
          <w:sz w:val="26"/>
          <w:szCs w:val="26"/>
          <w:lang w:val="en-GB"/>
        </w:rPr>
        <w:t xml:space="preserve">- </w:t>
      </w:r>
      <w:r w:rsidRPr="002F6FD4">
        <w:rPr>
          <w:rFonts w:ascii="Angsana New" w:hAnsi="Angsana New" w:hint="cs"/>
          <w:sz w:val="26"/>
          <w:szCs w:val="26"/>
          <w:cs/>
        </w:rPr>
        <w:t>สุทธิ</w:t>
      </w:r>
      <w:r w:rsidRPr="002F6FD4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2F6FD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7B43" w:rsidRPr="002F6FD4">
        <w:rPr>
          <w:rFonts w:ascii="Angsana New" w:hAnsi="Angsana New" w:hint="cs"/>
          <w:sz w:val="26"/>
          <w:szCs w:val="26"/>
        </w:rPr>
        <w:t>3</w:t>
      </w:r>
      <w:r w:rsidR="00955FBA" w:rsidRPr="002F6FD4">
        <w:rPr>
          <w:rFonts w:ascii="Angsana New" w:hAnsi="Angsana New" w:hint="cs"/>
          <w:sz w:val="26"/>
          <w:szCs w:val="26"/>
        </w:rPr>
        <w:t>0</w:t>
      </w:r>
      <w:r w:rsidR="00C67B43" w:rsidRPr="002F6FD4">
        <w:rPr>
          <w:rFonts w:ascii="Angsana New" w:hAnsi="Angsana New" w:hint="cs"/>
          <w:sz w:val="26"/>
          <w:szCs w:val="26"/>
        </w:rPr>
        <w:t xml:space="preserve"> </w:t>
      </w:r>
      <w:r w:rsidR="00690488" w:rsidRPr="002F6FD4">
        <w:rPr>
          <w:rFonts w:ascii="Angsana New" w:hAnsi="Angsana New" w:hint="cs"/>
          <w:sz w:val="26"/>
          <w:szCs w:val="26"/>
          <w:cs/>
        </w:rPr>
        <w:t>ม</w:t>
      </w:r>
      <w:r w:rsidR="00955FBA" w:rsidRPr="002F6FD4">
        <w:rPr>
          <w:rFonts w:ascii="Angsana New" w:hAnsi="Angsana New" w:hint="cs"/>
          <w:sz w:val="26"/>
          <w:szCs w:val="26"/>
          <w:cs/>
        </w:rPr>
        <w:t>ิถุนายน</w:t>
      </w:r>
      <w:r w:rsidR="00C67B43" w:rsidRPr="002F6FD4">
        <w:rPr>
          <w:rFonts w:ascii="Angsana New" w:hAnsi="Angsana New" w:hint="cs"/>
          <w:sz w:val="26"/>
          <w:szCs w:val="26"/>
          <w:cs/>
        </w:rPr>
        <w:t xml:space="preserve"> </w:t>
      </w:r>
      <w:r w:rsidR="00C67B43" w:rsidRPr="002F6FD4">
        <w:rPr>
          <w:rFonts w:ascii="Angsana New" w:hAnsi="Angsana New" w:hint="cs"/>
          <w:sz w:val="26"/>
          <w:szCs w:val="26"/>
        </w:rPr>
        <w:t>256</w:t>
      </w:r>
      <w:r w:rsidR="00690488" w:rsidRPr="002F6FD4">
        <w:rPr>
          <w:rFonts w:ascii="Angsana New" w:hAnsi="Angsana New" w:hint="cs"/>
          <w:sz w:val="26"/>
          <w:szCs w:val="26"/>
        </w:rPr>
        <w:t>6</w:t>
      </w:r>
      <w:r w:rsidR="00C67B43" w:rsidRPr="002F6FD4">
        <w:rPr>
          <w:rFonts w:ascii="Angsana New" w:hAnsi="Angsana New" w:hint="cs"/>
          <w:sz w:val="26"/>
          <w:szCs w:val="26"/>
        </w:rPr>
        <w:t xml:space="preserve"> </w:t>
      </w:r>
      <w:r w:rsidR="00C417F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C417F7">
        <w:rPr>
          <w:rFonts w:ascii="Angsana New" w:hAnsi="Angsana New"/>
          <w:sz w:val="26"/>
          <w:szCs w:val="26"/>
        </w:rPr>
        <w:t xml:space="preserve">31 </w:t>
      </w:r>
      <w:r w:rsidR="00C417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417F7">
        <w:rPr>
          <w:rFonts w:ascii="Angsana New" w:hAnsi="Angsana New"/>
          <w:sz w:val="26"/>
          <w:szCs w:val="26"/>
        </w:rPr>
        <w:t xml:space="preserve">2565 </w:t>
      </w:r>
      <w:r w:rsidRPr="002F6FD4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E3BF591" w14:textId="77777777" w:rsidR="004C2A30" w:rsidRPr="002F6FD4" w:rsidRDefault="004C2A30" w:rsidP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2F6FD4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2F6FD4" w:rsidRDefault="004C2A30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2F6FD4" w:rsidRDefault="004C2A30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2F6FD4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2F6FD4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2F6FD4" w:rsidRDefault="00281218" w:rsidP="002F6FD4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2F6FD4" w:rsidRDefault="00281218" w:rsidP="002F6FD4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2C1606E4" w:rsidR="00281218" w:rsidRPr="002F6FD4" w:rsidRDefault="00281218" w:rsidP="002F6FD4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F6FD4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690488" w:rsidRPr="002F6FD4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2F6FD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2F6FD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2F6FD4" w:rsidRDefault="00281218" w:rsidP="002F6FD4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72E6594C" w:rsidR="00281218" w:rsidRPr="002F6FD4" w:rsidRDefault="00690488" w:rsidP="002F6FD4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3</w:t>
            </w:r>
            <w:r w:rsidR="00955FBA" w:rsidRPr="002F6FD4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55FBA" w:rsidRPr="002F6FD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F6FD4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281218" w:rsidRPr="002F6FD4" w14:paraId="4F69FC2B" w14:textId="77777777" w:rsidTr="00281218">
        <w:tc>
          <w:tcPr>
            <w:tcW w:w="3780" w:type="dxa"/>
          </w:tcPr>
          <w:p w14:paraId="7DA49B88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90488" w:rsidRPr="002F6FD4" w14:paraId="3B085CE3" w14:textId="77777777" w:rsidTr="008B6AE6">
        <w:tc>
          <w:tcPr>
            <w:tcW w:w="3780" w:type="dxa"/>
          </w:tcPr>
          <w:p w14:paraId="2FFBCD59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7AA2CC70" w:rsidR="00690488" w:rsidRPr="002F6FD4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116</w:t>
            </w:r>
          </w:p>
        </w:tc>
        <w:tc>
          <w:tcPr>
            <w:tcW w:w="270" w:type="dxa"/>
            <w:vAlign w:val="bottom"/>
          </w:tcPr>
          <w:p w14:paraId="588AFF48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705587" w14:textId="276D2A60" w:rsidR="00690488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5B8E1D38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3053F652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  <w:r w:rsidR="00441F2C" w:rsidRPr="002F6FD4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</w:tr>
      <w:tr w:rsidR="00690488" w:rsidRPr="002F6FD4" w14:paraId="4513436D" w14:textId="77777777" w:rsidTr="008B6AE6">
        <w:tc>
          <w:tcPr>
            <w:tcW w:w="3780" w:type="dxa"/>
          </w:tcPr>
          <w:p w14:paraId="4AE0462F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8063F9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A0873C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90488" w:rsidRPr="002F6FD4" w14:paraId="57487ED3" w14:textId="77777777" w:rsidTr="008B6AE6">
        <w:tc>
          <w:tcPr>
            <w:tcW w:w="3780" w:type="dxa"/>
          </w:tcPr>
          <w:p w14:paraId="0F0E8F82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47DB3A3D" w:rsidR="00690488" w:rsidRPr="002F6FD4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</w:t>
            </w:r>
            <w:r w:rsidR="00153E4E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</w:tcPr>
          <w:p w14:paraId="7E54D794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7DF4453" w14:textId="3714DE98" w:rsidR="00690488" w:rsidRPr="002F6FD4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(1</w:t>
            </w:r>
            <w:r w:rsidR="00441F2C" w:rsidRPr="002F6FD4">
              <w:rPr>
                <w:rFonts w:ascii="Angsana New" w:hAnsi="Angsana New" w:hint="cs"/>
                <w:sz w:val="26"/>
                <w:szCs w:val="26"/>
              </w:rPr>
              <w:t>6</w:t>
            </w:r>
            <w:r w:rsidR="00FD3704" w:rsidRPr="002F6FD4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2F6FD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4CEBDB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FDB9DFA" w14:textId="61C1233F" w:rsidR="00690488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</w:t>
            </w:r>
            <w:r w:rsidR="00FD3704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</w:t>
            </w:r>
          </w:p>
        </w:tc>
      </w:tr>
      <w:tr w:rsidR="00690488" w:rsidRPr="002F6FD4" w14:paraId="4889B6F3" w14:textId="77777777" w:rsidTr="008B6AE6">
        <w:tc>
          <w:tcPr>
            <w:tcW w:w="3780" w:type="dxa"/>
          </w:tcPr>
          <w:p w14:paraId="13363A00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20F25831" w:rsidR="00690488" w:rsidRPr="002F6FD4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2,268</w:t>
            </w:r>
          </w:p>
        </w:tc>
        <w:tc>
          <w:tcPr>
            <w:tcW w:w="270" w:type="dxa"/>
          </w:tcPr>
          <w:p w14:paraId="350FD25D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0617E5" w14:textId="6EE32906" w:rsidR="00690488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994</w:t>
            </w:r>
          </w:p>
        </w:tc>
        <w:tc>
          <w:tcPr>
            <w:tcW w:w="270" w:type="dxa"/>
          </w:tcPr>
          <w:p w14:paraId="73CF8B6C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DFAC5F8" w14:textId="303B735C" w:rsidR="00690488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</w:t>
            </w:r>
            <w:r w:rsidR="00690488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  <w:r w:rsidR="00460AF1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</w:p>
        </w:tc>
      </w:tr>
      <w:tr w:rsidR="00690488" w:rsidRPr="002F6FD4" w14:paraId="6BDC0373" w14:textId="77777777" w:rsidTr="008B6AE6">
        <w:tc>
          <w:tcPr>
            <w:tcW w:w="3780" w:type="dxa"/>
          </w:tcPr>
          <w:p w14:paraId="663C6BDB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</w:tcPr>
          <w:p w14:paraId="370299C2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7D508B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7D94F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90488" w:rsidRPr="002F6FD4" w14:paraId="095A2239" w14:textId="77777777" w:rsidTr="008B6AE6">
        <w:tc>
          <w:tcPr>
            <w:tcW w:w="3780" w:type="dxa"/>
          </w:tcPr>
          <w:p w14:paraId="727D3FDF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F6FD4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2F6FD4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4A0839D5" w14:textId="635CE880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  <w:r w:rsidR="00460AF1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53EEAB" w14:textId="7FC8D733" w:rsidR="00690488" w:rsidRPr="002F6FD4" w:rsidRDefault="00E162F6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3DF7ED6A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8C30D75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30034AD2" w14:textId="039ABB12" w:rsidR="00690488" w:rsidRPr="002F6FD4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</w:t>
            </w:r>
            <w:r w:rsidR="00441F2C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  <w:r w:rsidR="00E162F6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</w:t>
            </w:r>
          </w:p>
        </w:tc>
      </w:tr>
      <w:tr w:rsidR="00A20E6C" w:rsidRPr="002F6FD4" w14:paraId="3F77D6C5" w14:textId="77777777" w:rsidTr="008B6AE6">
        <w:tc>
          <w:tcPr>
            <w:tcW w:w="3780" w:type="dxa"/>
          </w:tcPr>
          <w:p w14:paraId="0291A581" w14:textId="06F5EBF8" w:rsidR="00A20E6C" w:rsidRPr="002F6FD4" w:rsidRDefault="00A20E6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28870122" w14:textId="236A2F76" w:rsidR="00A20E6C" w:rsidRPr="002F6FD4" w:rsidRDefault="00A20E6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4342D4" w14:textId="77777777" w:rsidR="00A20E6C" w:rsidRPr="002F6FD4" w:rsidRDefault="00A20E6C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567A8D0" w14:textId="3BAB7558" w:rsidR="00A20E6C" w:rsidRPr="002F6FD4" w:rsidRDefault="00A20E6C" w:rsidP="00CF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4C41FB0" w14:textId="77777777" w:rsidR="00A20E6C" w:rsidRPr="002F6FD4" w:rsidRDefault="00A20E6C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005A88" w14:textId="3BC182A4" w:rsidR="00A20E6C" w:rsidRPr="002F6FD4" w:rsidRDefault="00A20E6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F9E0B10" w14:textId="77777777" w:rsidR="00A20E6C" w:rsidRPr="002F6FD4" w:rsidRDefault="00A20E6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D1B682A" w14:textId="09BDA6F9" w:rsidR="00A20E6C" w:rsidRPr="002F6FD4" w:rsidRDefault="00A20E6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690488" w:rsidRPr="002F6FD4" w14:paraId="7DC7A23A" w14:textId="77777777" w:rsidTr="008B6AE6">
        <w:tc>
          <w:tcPr>
            <w:tcW w:w="3780" w:type="dxa"/>
          </w:tcPr>
          <w:p w14:paraId="2A774410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7AD60E" w14:textId="6A85838A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</w:t>
            </w:r>
            <w:r w:rsidR="00460AF1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93</w:t>
            </w:r>
            <w:r w:rsidR="00A20E6C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72B26C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33C32E" w14:textId="7E38811A" w:rsidR="00690488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8</w:t>
            </w:r>
            <w:r w:rsidR="00E162F6" w:rsidRPr="002F6FD4">
              <w:rPr>
                <w:rFonts w:ascii="Angsana New" w:hAnsi="Angsana New" w:hint="cs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22D3B5C5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F11C5C" w14:textId="2C918D69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332C3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4F0D8D" w14:textId="1379D0C5" w:rsidR="00690488" w:rsidRPr="002F6FD4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</w:t>
            </w:r>
            <w:r w:rsidR="00441F2C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,7</w:t>
            </w:r>
            <w:r w:rsidR="00A20E6C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94</w:t>
            </w:r>
          </w:p>
        </w:tc>
      </w:tr>
      <w:tr w:rsidR="00690488" w:rsidRPr="002F6FD4" w14:paraId="59F3D5F3" w14:textId="77777777" w:rsidTr="008B6AE6">
        <w:tc>
          <w:tcPr>
            <w:tcW w:w="3780" w:type="dxa"/>
          </w:tcPr>
          <w:p w14:paraId="6EA77A43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A0A4B76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7FDAFBA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0A4B65D0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8D9DFB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8F24941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8F7677F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64A42DD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0488" w:rsidRPr="002F6FD4" w14:paraId="28C2A87B" w14:textId="77777777" w:rsidTr="004D5761">
        <w:tc>
          <w:tcPr>
            <w:tcW w:w="3780" w:type="dxa"/>
          </w:tcPr>
          <w:p w14:paraId="7A63B7EC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E93C11C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42A0F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AE67F3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6C1B4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D1C380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FBB3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AEC94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1F2C" w:rsidRPr="002F6FD4" w14:paraId="6C9EF857" w14:textId="77777777" w:rsidTr="004D5761">
        <w:tc>
          <w:tcPr>
            <w:tcW w:w="3780" w:type="dxa"/>
          </w:tcPr>
          <w:p w14:paraId="2F16FF65" w14:textId="00FE7B4D" w:rsidR="00441F2C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089CE" w14:textId="0C761A36" w:rsidR="00441F2C" w:rsidRPr="002F6FD4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441F2C" w:rsidRPr="002F6FD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35B95" w14:textId="77777777" w:rsidR="00441F2C" w:rsidRPr="002F6FD4" w:rsidRDefault="00441F2C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9D425C" w14:textId="74E535A5" w:rsidR="00441F2C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(1,201)</w:t>
            </w:r>
          </w:p>
        </w:tc>
        <w:tc>
          <w:tcPr>
            <w:tcW w:w="270" w:type="dxa"/>
          </w:tcPr>
          <w:p w14:paraId="1507BE75" w14:textId="77777777" w:rsidR="00441F2C" w:rsidRPr="002F6FD4" w:rsidRDefault="00441F2C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224BDE" w14:textId="1C45A291" w:rsidR="00441F2C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FC57AC8" w14:textId="77777777" w:rsidR="00441F2C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044385" w14:textId="37F5A7EB" w:rsidR="00441F2C" w:rsidRPr="002F6FD4" w:rsidRDefault="00E162F6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(</w:t>
            </w:r>
            <w:r w:rsidR="00441F2C" w:rsidRPr="002F6FD4">
              <w:rPr>
                <w:rFonts w:ascii="Angsana New" w:hAnsi="Angsana New" w:hint="cs"/>
                <w:sz w:val="26"/>
                <w:szCs w:val="26"/>
              </w:rPr>
              <w:t>1,201</w:t>
            </w:r>
            <w:r w:rsidRPr="002F6FD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F6FD4" w:rsidRPr="002F6FD4" w14:paraId="5F9C55F9" w14:textId="77777777" w:rsidTr="0015427B">
        <w:tc>
          <w:tcPr>
            <w:tcW w:w="3780" w:type="dxa"/>
          </w:tcPr>
          <w:p w14:paraId="00059D58" w14:textId="77777777" w:rsidR="002F6FD4" w:rsidRPr="002F6FD4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7271F788" w14:textId="77777777" w:rsidR="002F6FD4" w:rsidRPr="002F6FD4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9320FF3" w14:textId="77777777" w:rsidR="002F6FD4" w:rsidRPr="002F6FD4" w:rsidRDefault="002F6FD4" w:rsidP="0015427B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309AA223" w14:textId="77777777" w:rsidR="002F6FD4" w:rsidRPr="002F6FD4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74AEFC8" w14:textId="77777777" w:rsidR="002F6FD4" w:rsidRPr="002F6FD4" w:rsidRDefault="002F6FD4" w:rsidP="0015427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14:paraId="50DDA80B" w14:textId="77777777" w:rsidR="002F6FD4" w:rsidRPr="002F6FD4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62848669" w14:textId="77777777" w:rsidR="002F6FD4" w:rsidRPr="002F6FD4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112550E0" w14:textId="77777777" w:rsidR="002F6FD4" w:rsidRPr="002F6FD4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0488" w:rsidRPr="002F6FD4" w14:paraId="4C4904FE" w14:textId="77777777" w:rsidTr="008B6AE6">
        <w:trPr>
          <w:trHeight w:val="234"/>
        </w:trPr>
        <w:tc>
          <w:tcPr>
            <w:tcW w:w="3780" w:type="dxa"/>
          </w:tcPr>
          <w:p w14:paraId="4364552A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29B6A1D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2,</w:t>
            </w:r>
            <w:r w:rsidR="00460AF1" w:rsidRPr="002F6FD4">
              <w:rPr>
                <w:rFonts w:ascii="Angsana New" w:hAnsi="Angsana New" w:hint="cs"/>
                <w:sz w:val="26"/>
                <w:szCs w:val="26"/>
              </w:rPr>
              <w:t>935</w:t>
            </w:r>
          </w:p>
        </w:tc>
        <w:tc>
          <w:tcPr>
            <w:tcW w:w="270" w:type="dxa"/>
          </w:tcPr>
          <w:p w14:paraId="2F024AA7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5F6BDB7" w14:textId="133EDD92" w:rsidR="00690488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(34</w:t>
            </w:r>
            <w:r w:rsidR="00D71255" w:rsidRPr="002F6FD4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2F6FD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5D8CF2C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379FB435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70C558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6BF25CB8" w:rsidR="00690488" w:rsidRPr="002F6FD4" w:rsidRDefault="00E162F6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2,593</w:t>
            </w:r>
          </w:p>
        </w:tc>
      </w:tr>
    </w:tbl>
    <w:p w14:paraId="6F229F1F" w14:textId="77777777" w:rsidR="004C2A30" w:rsidRPr="002F6FD4" w:rsidRDefault="004C2A30" w:rsidP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7412D60" w14:textId="77777777" w:rsidR="00B1385A" w:rsidRPr="002F6FD4" w:rsidRDefault="00B1385A" w:rsidP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2F6FD4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38E45629" w14:textId="0D9D5136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10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2F6FD4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4B53BF" w14:paraId="25EDC278" w14:textId="77777777" w:rsidTr="009D10ED">
        <w:tc>
          <w:tcPr>
            <w:tcW w:w="351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F6906" w:rsidRPr="004B53BF" w14:paraId="289E41E6" w14:textId="77777777" w:rsidTr="008D6F57">
        <w:tc>
          <w:tcPr>
            <w:tcW w:w="3510" w:type="dxa"/>
          </w:tcPr>
          <w:p w14:paraId="2D4A41A6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504D646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</w:t>
            </w:r>
            <w:r w:rsidR="00955FBA">
              <w:rPr>
                <w:rFonts w:ascii="Angsana New" w:hAnsi="Angsana New"/>
                <w:sz w:val="26"/>
                <w:szCs w:val="26"/>
              </w:rPr>
              <w:t>0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955FBA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65292A9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9BA056C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0458A697" w:rsidR="00FF6906" w:rsidRPr="004B53BF" w:rsidRDefault="00955FBA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A5FDDAA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1F2F01A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B53BF" w:rsidRPr="002F6FD4" w14:paraId="3D5D6129" w14:textId="77777777" w:rsidTr="00CB169D">
        <w:trPr>
          <w:trHeight w:val="89"/>
        </w:trPr>
        <w:tc>
          <w:tcPr>
            <w:tcW w:w="3510" w:type="dxa"/>
          </w:tcPr>
          <w:p w14:paraId="7C156FE1" w14:textId="77777777" w:rsidR="004B53BF" w:rsidRPr="002F6FD4" w:rsidRDefault="004B53BF" w:rsidP="002F6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CCF7DA3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3F13D059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62CC32A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2E48247C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0AC7733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365A451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76F79" w:rsidRPr="004B53BF" w14:paraId="2A262C0A" w14:textId="77777777" w:rsidTr="00806D40">
        <w:tc>
          <w:tcPr>
            <w:tcW w:w="351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D839146" w:rsidR="00076F79" w:rsidRPr="00955FBA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17053309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41312FD7" w:rsidR="00076F79" w:rsidRPr="00955FBA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40ACD341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F3B" w:rsidRPr="004B53BF" w14:paraId="2CF1421C" w14:textId="77777777" w:rsidTr="001D356A">
        <w:tc>
          <w:tcPr>
            <w:tcW w:w="3510" w:type="dxa"/>
          </w:tcPr>
          <w:p w14:paraId="323C2B6C" w14:textId="6F239A2F" w:rsidR="00CE1F3B" w:rsidRPr="004B53BF" w:rsidRDefault="00CE1F3B" w:rsidP="00A20E6C">
            <w:pPr>
              <w:pStyle w:val="Heading7"/>
              <w:numPr>
                <w:ilvl w:val="0"/>
                <w:numId w:val="20"/>
              </w:numPr>
              <w:ind w:left="166" w:hanging="18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</w:t>
            </w:r>
            <w:r w:rsidR="00815520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ส่วน</w:t>
            </w: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ที่หนึ่ง</w:t>
            </w:r>
          </w:p>
        </w:tc>
        <w:tc>
          <w:tcPr>
            <w:tcW w:w="1350" w:type="dxa"/>
          </w:tcPr>
          <w:p w14:paraId="495A89BA" w14:textId="26C8061C" w:rsidR="00CE1F3B" w:rsidRPr="00B20A55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6</w:t>
            </w:r>
            <w:r w:rsidRPr="00B20A55">
              <w:rPr>
                <w:rFonts w:ascii="Angsana New" w:hAnsi="Angsana New" w:hint="cs"/>
                <w:sz w:val="26"/>
                <w:szCs w:val="26"/>
              </w:rPr>
              <w:t>.</w:t>
            </w:r>
            <w:r w:rsidR="00B20A55" w:rsidRPr="00B20A5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316286F4" w14:textId="77777777" w:rsidR="00CE1F3B" w:rsidRPr="004B53BF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E00513" w14:textId="0C2C668B" w:rsidR="00CE1F3B" w:rsidRPr="00E92A04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4C2F79DA" w14:textId="77777777" w:rsidR="00CE1F3B" w:rsidRPr="004B53BF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6272C4" w14:textId="46FC119E" w:rsidR="00CE1F3B" w:rsidRPr="00E92A04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E92A04" w:rsidRPr="00E92A04">
              <w:rPr>
                <w:rFonts w:ascii="Angsana New" w:hAnsi="Angsana New"/>
                <w:sz w:val="26"/>
                <w:szCs w:val="26"/>
              </w:rPr>
              <w:t>75,859</w:t>
            </w:r>
          </w:p>
        </w:tc>
        <w:tc>
          <w:tcPr>
            <w:tcW w:w="270" w:type="dxa"/>
          </w:tcPr>
          <w:p w14:paraId="5FD9A97C" w14:textId="77777777" w:rsidR="00CE1F3B" w:rsidRPr="00E92A04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47E38C" w14:textId="607D4429" w:rsidR="00CE1F3B" w:rsidRPr="00E92A04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96,359</w:t>
            </w:r>
          </w:p>
        </w:tc>
      </w:tr>
      <w:tr w:rsidR="00E92A04" w:rsidRPr="004B53BF" w14:paraId="2181EA98" w14:textId="77777777" w:rsidTr="00E92A04">
        <w:tc>
          <w:tcPr>
            <w:tcW w:w="3510" w:type="dxa"/>
          </w:tcPr>
          <w:p w14:paraId="5451E879" w14:textId="72EBA2A2" w:rsidR="00E92A04" w:rsidRPr="001D356A" w:rsidRDefault="00E92A04" w:rsidP="00A20E6C">
            <w:pPr>
              <w:pStyle w:val="Heading7"/>
              <w:numPr>
                <w:ilvl w:val="0"/>
                <w:numId w:val="20"/>
              </w:numPr>
              <w:ind w:left="166" w:hanging="18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</w:t>
            </w:r>
            <w:r w:rsidR="00815520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ส่วน</w:t>
            </w: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สอง</w:t>
            </w:r>
          </w:p>
        </w:tc>
        <w:tc>
          <w:tcPr>
            <w:tcW w:w="1350" w:type="dxa"/>
            <w:shd w:val="clear" w:color="auto" w:fill="auto"/>
          </w:tcPr>
          <w:p w14:paraId="6550563A" w14:textId="7250038B" w:rsidR="00E92A04" w:rsidRPr="00E92A04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4.70</w:t>
            </w:r>
          </w:p>
        </w:tc>
        <w:tc>
          <w:tcPr>
            <w:tcW w:w="270" w:type="dxa"/>
          </w:tcPr>
          <w:p w14:paraId="5608DAF7" w14:textId="77777777" w:rsidR="00E92A04" w:rsidRPr="004B53BF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C52526" w14:textId="4F68E50A" w:rsidR="00E92A04" w:rsidRPr="00E92A04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left" w:pos="540"/>
                <w:tab w:val="left" w:pos="705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2F0078" w14:textId="77777777" w:rsidR="00E92A04" w:rsidRPr="004B53BF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31B106" w14:textId="0880EAAE" w:rsidR="00E92A04" w:rsidRPr="00E92A04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E92A04">
              <w:rPr>
                <w:rFonts w:ascii="Angsana New" w:hAnsi="Angsana New"/>
                <w:sz w:val="26"/>
                <w:szCs w:val="26"/>
              </w:rPr>
              <w:t>4,270</w:t>
            </w:r>
          </w:p>
        </w:tc>
        <w:tc>
          <w:tcPr>
            <w:tcW w:w="270" w:type="dxa"/>
          </w:tcPr>
          <w:p w14:paraId="0D60D3DA" w14:textId="77777777" w:rsidR="00E92A04" w:rsidRPr="00E92A04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AC0D2A" w14:textId="0C53D8FC" w:rsidR="00E92A04" w:rsidRPr="00E92A04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1D356A" w:rsidRPr="004B53BF" w14:paraId="53FAF03F" w14:textId="77777777" w:rsidTr="001D356A">
        <w:tc>
          <w:tcPr>
            <w:tcW w:w="3510" w:type="dxa"/>
          </w:tcPr>
          <w:p w14:paraId="46257D32" w14:textId="12A1A6B7" w:rsidR="001D356A" w:rsidRPr="001D356A" w:rsidRDefault="001D356A" w:rsidP="001D356A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2740CD4B" w14:textId="77777777" w:rsidR="001D356A" w:rsidRPr="00955FBA" w:rsidRDefault="001D356A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7C107FD3" w14:textId="77777777" w:rsidR="001D356A" w:rsidRPr="004B53BF" w:rsidRDefault="001D356A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04A9BB" w14:textId="77777777" w:rsidR="001D356A" w:rsidRPr="004B53BF" w:rsidRDefault="001D356A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F029F2" w14:textId="77777777" w:rsidR="001D356A" w:rsidRPr="004B53BF" w:rsidRDefault="001D356A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861FE7" w14:textId="789DB8AB" w:rsidR="001D356A" w:rsidRPr="00E92A04" w:rsidRDefault="00CE1F3B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E92A04" w:rsidRPr="00E92A04">
              <w:rPr>
                <w:rFonts w:ascii="Angsana New" w:hAnsi="Angsana New"/>
                <w:sz w:val="26"/>
                <w:szCs w:val="26"/>
              </w:rPr>
              <w:t>80,129</w:t>
            </w:r>
          </w:p>
        </w:tc>
        <w:tc>
          <w:tcPr>
            <w:tcW w:w="270" w:type="dxa"/>
          </w:tcPr>
          <w:p w14:paraId="0182A57B" w14:textId="77777777" w:rsidR="001D356A" w:rsidRPr="00E92A04" w:rsidRDefault="001D356A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31AE1" w14:textId="533DB9CF" w:rsidR="001D356A" w:rsidRPr="00E92A04" w:rsidRDefault="00CE1F3B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  <w:cs/>
              </w:rPr>
              <w:t>96</w:t>
            </w:r>
            <w:r w:rsidRPr="00E92A04">
              <w:rPr>
                <w:rFonts w:ascii="Angsana New" w:hAnsi="Angsana New"/>
                <w:sz w:val="26"/>
                <w:szCs w:val="26"/>
              </w:rPr>
              <w:t>,</w:t>
            </w:r>
            <w:r w:rsidRPr="00E92A04">
              <w:rPr>
                <w:rFonts w:ascii="Angsana New" w:hAnsi="Angsana New"/>
                <w:sz w:val="26"/>
                <w:szCs w:val="26"/>
                <w:cs/>
              </w:rPr>
              <w:t>359</w:t>
            </w:r>
          </w:p>
        </w:tc>
      </w:tr>
      <w:tr w:rsidR="00076F79" w:rsidRPr="004B53BF" w14:paraId="79448D93" w14:textId="77777777" w:rsidTr="009D10ED">
        <w:tc>
          <w:tcPr>
            <w:tcW w:w="3510" w:type="dxa"/>
          </w:tcPr>
          <w:p w14:paraId="2ED78AA5" w14:textId="35D9E8A3" w:rsidR="00076F79" w:rsidRPr="004B53BF" w:rsidRDefault="00924B31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ค่าธรรมเนียมการจัดหาเงินกู้รอตัดบัญชี</w:t>
            </w:r>
          </w:p>
        </w:tc>
        <w:tc>
          <w:tcPr>
            <w:tcW w:w="1350" w:type="dxa"/>
          </w:tcPr>
          <w:p w14:paraId="1DEEA57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2C88A" w14:textId="0A620FCB" w:rsidR="00076F79" w:rsidRPr="00E92A04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(1</w:t>
            </w:r>
            <w:r w:rsidR="00CE1F3B" w:rsidRPr="00E92A04">
              <w:rPr>
                <w:rFonts w:ascii="Angsana New" w:hAnsi="Angsana New"/>
                <w:sz w:val="26"/>
                <w:szCs w:val="26"/>
              </w:rPr>
              <w:t>,</w:t>
            </w:r>
            <w:r w:rsidR="00E92A04" w:rsidRPr="00E92A04">
              <w:rPr>
                <w:rFonts w:ascii="Angsana New" w:hAnsi="Angsana New"/>
                <w:sz w:val="26"/>
                <w:szCs w:val="26"/>
              </w:rPr>
              <w:t>07</w:t>
            </w:r>
            <w:r w:rsidR="00A20E6C">
              <w:rPr>
                <w:rFonts w:ascii="Angsana New" w:hAnsi="Angsana New"/>
                <w:sz w:val="26"/>
                <w:szCs w:val="26"/>
              </w:rPr>
              <w:t>7</w:t>
            </w:r>
            <w:r w:rsidRPr="00E92A0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B4258F" w14:textId="77777777" w:rsidR="00076F79" w:rsidRPr="00E92A04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1A71C" w14:textId="2240C2A3" w:rsidR="00076F79" w:rsidRPr="00E92A04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</w:tr>
      <w:tr w:rsidR="00076F79" w:rsidRPr="004B53BF" w14:paraId="50F97329" w14:textId="77777777" w:rsidTr="009D10ED">
        <w:tc>
          <w:tcPr>
            <w:tcW w:w="3510" w:type="dxa"/>
          </w:tcPr>
          <w:p w14:paraId="55F82747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C07B7C5" w14:textId="77777777" w:rsidR="00076F79" w:rsidRPr="00CB169D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3F21C666" w14:textId="77777777" w:rsidR="00076F79" w:rsidRPr="00CB169D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0DC51BFD" w14:textId="77777777" w:rsidR="00076F79" w:rsidRPr="00CB169D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5DCF5FB9" w14:textId="77777777" w:rsidR="00076F79" w:rsidRPr="00CB169D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8197D" w14:textId="07E34AFE" w:rsidR="00076F79" w:rsidRPr="00CB169D" w:rsidRDefault="00E92A04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B169D">
              <w:rPr>
                <w:rFonts w:ascii="Angsana New" w:hAnsi="Angsana New"/>
                <w:sz w:val="26"/>
                <w:szCs w:val="26"/>
                <w:lang w:val="th-TH"/>
              </w:rPr>
              <w:t>79,05</w:t>
            </w:r>
            <w:r w:rsidR="00A20E6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</w:p>
        </w:tc>
        <w:tc>
          <w:tcPr>
            <w:tcW w:w="270" w:type="dxa"/>
          </w:tcPr>
          <w:p w14:paraId="2116D616" w14:textId="77777777" w:rsidR="00076F79" w:rsidRPr="00CB169D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FBF45" w14:textId="71083556" w:rsidR="00076F79" w:rsidRPr="00CB169D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B169D">
              <w:rPr>
                <w:rFonts w:ascii="Angsana New" w:hAnsi="Angsana New"/>
                <w:sz w:val="26"/>
                <w:szCs w:val="26"/>
                <w:lang w:val="th-TH"/>
              </w:rPr>
              <w:t>96,235</w:t>
            </w:r>
          </w:p>
        </w:tc>
      </w:tr>
      <w:tr w:rsidR="00076F79" w:rsidRPr="004B53BF" w14:paraId="22942127" w14:textId="77777777" w:rsidTr="009D10ED">
        <w:tc>
          <w:tcPr>
            <w:tcW w:w="3510" w:type="dxa"/>
          </w:tcPr>
          <w:p w14:paraId="0CC3D579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AF667" w14:textId="1C5672CC" w:rsidR="00076F79" w:rsidRPr="00E92A04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(</w:t>
            </w:r>
            <w:r w:rsidR="00CE1F3B" w:rsidRPr="00E92A04">
              <w:rPr>
                <w:rFonts w:ascii="Angsana New" w:hAnsi="Angsana New"/>
                <w:sz w:val="26"/>
                <w:szCs w:val="26"/>
              </w:rPr>
              <w:t>56</w:t>
            </w:r>
            <w:r w:rsidRPr="00E92A04">
              <w:rPr>
                <w:rFonts w:ascii="Angsana New" w:hAnsi="Angsana New"/>
                <w:sz w:val="26"/>
                <w:szCs w:val="26"/>
              </w:rPr>
              <w:t>,</w:t>
            </w:r>
            <w:r w:rsidR="00CE1F3B" w:rsidRPr="00E92A04">
              <w:rPr>
                <w:rFonts w:ascii="Angsana New" w:hAnsi="Angsana New"/>
                <w:sz w:val="26"/>
                <w:szCs w:val="26"/>
              </w:rPr>
              <w:t>80</w:t>
            </w:r>
            <w:r w:rsidR="00A20E6C">
              <w:rPr>
                <w:rFonts w:ascii="Angsana New" w:hAnsi="Angsana New"/>
                <w:sz w:val="26"/>
                <w:szCs w:val="26"/>
              </w:rPr>
              <w:t>5</w:t>
            </w:r>
            <w:r w:rsidRPr="00E92A0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076F79" w:rsidRPr="00E92A04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20940B96" w:rsidR="00076F79" w:rsidRPr="00E92A04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(41,429)</w:t>
            </w:r>
          </w:p>
        </w:tc>
      </w:tr>
      <w:tr w:rsidR="00076F79" w:rsidRPr="004B53BF" w14:paraId="23321271" w14:textId="77777777" w:rsidTr="009D10ED">
        <w:tc>
          <w:tcPr>
            <w:tcW w:w="3510" w:type="dxa"/>
          </w:tcPr>
          <w:p w14:paraId="27C88712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0DD3D1D9" w:rsidR="00076F79" w:rsidRPr="00E92A04" w:rsidRDefault="00CE1F3B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22,247</w:t>
            </w:r>
          </w:p>
        </w:tc>
        <w:tc>
          <w:tcPr>
            <w:tcW w:w="270" w:type="dxa"/>
          </w:tcPr>
          <w:p w14:paraId="5E73AD1D" w14:textId="77777777" w:rsidR="00076F79" w:rsidRPr="00E92A04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469285CA" w:rsidR="00076F79" w:rsidRPr="00E92A04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54,806</w:t>
            </w:r>
          </w:p>
        </w:tc>
      </w:tr>
    </w:tbl>
    <w:p w14:paraId="7D69C80D" w14:textId="77777777" w:rsidR="00820E18" w:rsidRPr="002F6FD4" w:rsidRDefault="00820E1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69DAF69" w14:textId="49107E51" w:rsidR="004D0FD5" w:rsidRPr="008C268F" w:rsidRDefault="00E92A04" w:rsidP="004D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F6FD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F6FD4">
        <w:rPr>
          <w:rFonts w:ascii="Angsana New" w:hAnsi="Angsana New"/>
          <w:sz w:val="26"/>
          <w:szCs w:val="26"/>
        </w:rPr>
        <w:t xml:space="preserve">13 </w:t>
      </w:r>
      <w:r w:rsidRPr="002F6FD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2F6FD4">
        <w:rPr>
          <w:rFonts w:ascii="Angsana New" w:hAnsi="Angsana New"/>
          <w:sz w:val="26"/>
          <w:szCs w:val="26"/>
        </w:rPr>
        <w:t xml:space="preserve">2566 </w:t>
      </w:r>
      <w:r w:rsidR="00A20E6C" w:rsidRPr="002F6FD4">
        <w:rPr>
          <w:rFonts w:ascii="Angsana New" w:hAnsi="Angsana New" w:hint="cs"/>
          <w:sz w:val="26"/>
          <w:szCs w:val="26"/>
          <w:cs/>
        </w:rPr>
        <w:t>บริษัทได้เบิก</w:t>
      </w:r>
      <w:r w:rsidR="004D0FD5" w:rsidRPr="002F6FD4">
        <w:rPr>
          <w:rFonts w:ascii="Angsana New" w:hAnsi="Angsana New" w:hint="cs"/>
          <w:sz w:val="26"/>
          <w:szCs w:val="26"/>
          <w:cs/>
        </w:rPr>
        <w:t>เงินกู้ยืม</w:t>
      </w:r>
      <w:r w:rsidR="00815520">
        <w:rPr>
          <w:rFonts w:ascii="Angsana New" w:hAnsi="Angsana New" w:hint="cs"/>
          <w:sz w:val="26"/>
          <w:szCs w:val="26"/>
          <w:cs/>
        </w:rPr>
        <w:t>ส่วน</w:t>
      </w:r>
      <w:r w:rsidR="004D0FD5" w:rsidRPr="002F6FD4">
        <w:rPr>
          <w:rFonts w:ascii="Angsana New" w:hAnsi="Angsana New" w:hint="cs"/>
          <w:sz w:val="26"/>
          <w:szCs w:val="26"/>
          <w:cs/>
        </w:rPr>
        <w:t>ที่สองภายใต้</w:t>
      </w:r>
      <w:r w:rsidR="00105163" w:rsidRPr="002F6FD4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2F6FD4" w:rsidRPr="002F6FD4">
        <w:rPr>
          <w:rFonts w:ascii="Angsana New" w:hAnsi="Angsana New" w:hint="cs"/>
          <w:sz w:val="26"/>
          <w:szCs w:val="26"/>
          <w:cs/>
        </w:rPr>
        <w:t>เงินกู้ยืมเพื่อซื้อเครื่องจักรสำหรับโรงงานแห่งใหม่</w:t>
      </w:r>
    </w:p>
    <w:p w14:paraId="6152F569" w14:textId="77777777" w:rsidR="004D0FD5" w:rsidRPr="002F6FD4" w:rsidRDefault="004D0FD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4A3F3BA" w14:textId="390933E9" w:rsidR="00445DE9" w:rsidRPr="004B53BF" w:rsidRDefault="00C417F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2565 </w:t>
      </w:r>
      <w:r w:rsidR="00445DE9" w:rsidRPr="004B53BF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6DE0FA8" w14:textId="77777777" w:rsidR="00445DE9" w:rsidRPr="002F6FD4" w:rsidRDefault="00445DE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  <w:cs/>
        </w:rPr>
      </w:pPr>
    </w:p>
    <w:tbl>
      <w:tblPr>
        <w:tblW w:w="9810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20"/>
        <w:gridCol w:w="136"/>
        <w:gridCol w:w="4274"/>
        <w:gridCol w:w="180"/>
        <w:gridCol w:w="1350"/>
        <w:gridCol w:w="136"/>
        <w:gridCol w:w="3014"/>
      </w:tblGrid>
      <w:tr w:rsidR="00C417F7" w:rsidRPr="00475A13" w14:paraId="6D66887A" w14:textId="77777777" w:rsidTr="00C417F7">
        <w:trPr>
          <w:trHeight w:val="20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4FDC3A9" w14:textId="1FD3A132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6" w:type="dxa"/>
          </w:tcPr>
          <w:p w14:paraId="6647E3DD" w14:textId="77777777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74" w:type="dxa"/>
            <w:tcBorders>
              <w:bottom w:val="single" w:sz="4" w:space="0" w:color="auto"/>
            </w:tcBorders>
            <w:shd w:val="clear" w:color="auto" w:fill="auto"/>
          </w:tcPr>
          <w:p w14:paraId="4E87B00E" w14:textId="77777777" w:rsidR="00C417F7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FD7B56" w14:textId="14DBC7AB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80" w:type="dxa"/>
            <w:shd w:val="clear" w:color="auto" w:fill="auto"/>
          </w:tcPr>
          <w:p w14:paraId="0D717B38" w14:textId="77777777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AAA2EB" w14:textId="77777777" w:rsidR="00216D6C" w:rsidRDefault="00216D6C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90D940" w14:textId="314CDC42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" w:type="dxa"/>
          </w:tcPr>
          <w:p w14:paraId="30EB5826" w14:textId="77777777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tcBorders>
              <w:bottom w:val="single" w:sz="4" w:space="0" w:color="auto"/>
            </w:tcBorders>
            <w:shd w:val="clear" w:color="auto" w:fill="auto"/>
          </w:tcPr>
          <w:p w14:paraId="4DA46887" w14:textId="77777777" w:rsidR="00C417F7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5412EB" w14:textId="4679E71F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C417F7" w:rsidRPr="002F6FD4" w14:paraId="4FCA9554" w14:textId="77777777" w:rsidTr="00C417F7">
        <w:trPr>
          <w:trHeight w:val="20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18E98A0" w14:textId="77777777" w:rsidR="00C417F7" w:rsidRPr="002F6FD4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2681DF9C" w14:textId="77777777" w:rsidR="00C417F7" w:rsidRPr="002F6FD4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4274" w:type="dxa"/>
            <w:tcBorders>
              <w:top w:val="single" w:sz="4" w:space="0" w:color="auto"/>
            </w:tcBorders>
            <w:shd w:val="clear" w:color="auto" w:fill="auto"/>
          </w:tcPr>
          <w:p w14:paraId="5F6C20F6" w14:textId="77777777" w:rsidR="00C417F7" w:rsidRPr="002F6FD4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2396D89" w14:textId="77777777" w:rsidR="00C417F7" w:rsidRPr="002F6FD4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2BF764" w14:textId="77777777" w:rsidR="00C417F7" w:rsidRPr="002F6FD4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31BE69E8" w14:textId="77777777" w:rsidR="00C417F7" w:rsidRPr="002F6FD4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tcBorders>
              <w:top w:val="single" w:sz="4" w:space="0" w:color="auto"/>
            </w:tcBorders>
            <w:shd w:val="clear" w:color="auto" w:fill="auto"/>
          </w:tcPr>
          <w:p w14:paraId="1CB46670" w14:textId="77777777" w:rsidR="00C417F7" w:rsidRPr="002F6FD4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</w:tr>
      <w:tr w:rsidR="00C417F7" w:rsidRPr="00475A13" w14:paraId="37AEA1FB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9CF8BA9" w14:textId="16721640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6" w:type="dxa"/>
          </w:tcPr>
          <w:p w14:paraId="1A2DAB90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651B6CA1" w14:textId="77777777" w:rsidR="00C417F7" w:rsidRPr="00E37CF7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80" w:type="dxa"/>
            <w:shd w:val="clear" w:color="auto" w:fill="auto"/>
          </w:tcPr>
          <w:p w14:paraId="68235AF7" w14:textId="77777777" w:rsidR="00C417F7" w:rsidRPr="00E37CF7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F65A6F3" w14:textId="525DF74B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36" w:type="dxa"/>
          </w:tcPr>
          <w:p w14:paraId="69C27D5C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2E48BE05" w14:textId="543112EE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C417F7" w:rsidRPr="002F6FD4" w14:paraId="693E93DC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09F1E0CE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1F49EAF9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1C80568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845467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CA6C35D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54A1BFB8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5BF536A7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</w:tr>
      <w:tr w:rsidR="00C417F7" w:rsidRPr="00056A25" w14:paraId="02E3CC78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0AEE16E6" w14:textId="0BC844DC" w:rsidR="00C417F7" w:rsidRPr="00056A2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6" w:type="dxa"/>
          </w:tcPr>
          <w:p w14:paraId="6AF134F1" w14:textId="77777777" w:rsidR="00C417F7" w:rsidRPr="00056A2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4288F504" w14:textId="1D066B2A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1B2C70D9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2F1F8DF" w14:textId="45ABE97B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B20A55">
              <w:rPr>
                <w:rFonts w:ascii="Angsana New" w:hAnsi="Angsana New"/>
                <w:sz w:val="26"/>
                <w:szCs w:val="26"/>
              </w:rPr>
              <w:t>,</w:t>
            </w:r>
            <w:r w:rsidRPr="00B20A55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6" w:type="dxa"/>
          </w:tcPr>
          <w:p w14:paraId="67E533CA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E84ACBE" w14:textId="78CA6EF2" w:rsidR="00C417F7" w:rsidRPr="00092C38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C417F7" w:rsidRPr="00056A25" w14:paraId="7F73EF85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00812A70" w14:textId="77777777" w:rsidR="00C417F7" w:rsidRPr="00056A2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645B684" w14:textId="77777777" w:rsidR="00C417F7" w:rsidRPr="00056A2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6B77F01F" w14:textId="77777777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343B88A" w14:textId="77777777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80B79E7" w14:textId="77777777" w:rsidR="00C417F7" w:rsidRPr="00B20A55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3B503875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118A3DDD" w14:textId="234E4FE8" w:rsidR="00C417F7" w:rsidRPr="00092C38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C417F7" w:rsidRPr="00056A25" w14:paraId="1FEA2A54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6E488FB0" w14:textId="77777777" w:rsidR="00C417F7" w:rsidRPr="00056A2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0BD3564" w14:textId="77777777" w:rsidR="00C417F7" w:rsidRPr="00056A2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25B6313E" w14:textId="77777777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8BF15C" w14:textId="77777777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8B74E74" w14:textId="77777777" w:rsidR="00C417F7" w:rsidRPr="00B20A55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5B49B7E4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360B41A" w14:textId="0E5C36C0" w:rsidR="00C417F7" w:rsidRPr="00092C38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C417F7" w:rsidRPr="002F6FD4" w14:paraId="32D70C28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312C69B5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0FE01156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2205C42B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2437ABD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C88BB1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05A3AF6A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61EF4280" w14:textId="77777777" w:rsidR="00C417F7" w:rsidRPr="002F6FD4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</w:tr>
      <w:tr w:rsidR="00C417F7" w:rsidRPr="00056A25" w14:paraId="2620E983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098455B5" w14:textId="239D6075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6" w:type="dxa"/>
          </w:tcPr>
          <w:p w14:paraId="34D8B08F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7FA3370" w14:textId="680E85B8" w:rsidR="00C417F7" w:rsidRPr="004467B5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</w:t>
            </w:r>
            <w:r w:rsidRPr="00103F9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ยูโร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94598E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A3C7ED1" w14:textId="685361D1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36" w:type="dxa"/>
          </w:tcPr>
          <w:p w14:paraId="5DD9F6C9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41D51204" w14:textId="6E100CDD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-2 : MOR-2.57%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C417F7" w:rsidRPr="00056A25" w14:paraId="2D71C1D0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3E15F523" w14:textId="77777777" w:rsidR="00C417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6B6A0CAA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5E74C480" w14:textId="77777777" w:rsidR="00C417F7" w:rsidRPr="007678A3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0A34E52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400883D" w14:textId="77777777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33776DF1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0ECB6F19" w14:textId="3B76F9AC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C417F7" w:rsidRPr="00056A25" w14:paraId="3D1892A5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8F6B1BD" w14:textId="77777777" w:rsidR="00C417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3B0D7035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0D968536" w14:textId="77777777" w:rsidR="00C417F7" w:rsidRPr="007678A3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28127EE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E5C1F6" w14:textId="77777777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7C4EAE70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EF7A242" w14:textId="028CF26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C417F7" w:rsidRPr="002F6FD4" w14:paraId="522AF8D6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A7561DA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1437B5E6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3849F9E5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90488A8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DFB4CEE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7CC30D44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2CF8719A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</w:tr>
      <w:tr w:rsidR="00C417F7" w:rsidRPr="00475A13" w14:paraId="08B4AAE9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0BB4E0B" w14:textId="1337EAB6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6" w:type="dxa"/>
          </w:tcPr>
          <w:p w14:paraId="4CADBDC8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40568DEE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80" w:type="dxa"/>
            <w:shd w:val="clear" w:color="auto" w:fill="auto"/>
          </w:tcPr>
          <w:p w14:paraId="538FA8FE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95307B1" w14:textId="61ABA1DA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</w:tcPr>
          <w:p w14:paraId="115AEEF7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5B87EDA5" w14:textId="606A15A6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C417F7" w:rsidRPr="002F6FD4" w14:paraId="17C2B99C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160D6990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1B9786A4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1F150671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A4CDC2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1764180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70BBA3EA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F115A51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</w:tr>
      <w:tr w:rsidR="00C417F7" w:rsidRPr="00475A13" w14:paraId="35E8B493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4574388" w14:textId="5E80EE48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6" w:type="dxa"/>
          </w:tcPr>
          <w:p w14:paraId="42C6722D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521703E9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80" w:type="dxa"/>
            <w:shd w:val="clear" w:color="auto" w:fill="auto"/>
          </w:tcPr>
          <w:p w14:paraId="57FDDA22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0A6380C" w14:textId="45F02B85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</w:tcPr>
          <w:p w14:paraId="43C0FB34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53A6827C" w14:textId="31046DC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C417F7" w:rsidRPr="002F6FD4" w14:paraId="39E36901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3B6449F6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1176450D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0143BFAB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1CC296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D61C890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1B581A03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03344CE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</w:tr>
      <w:tr w:rsidR="00C417F7" w:rsidRPr="00475A13" w14:paraId="2BFCCB3C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644020DB" w14:textId="6E0DEDB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6" w:type="dxa"/>
          </w:tcPr>
          <w:p w14:paraId="0B395511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3181290B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80" w:type="dxa"/>
            <w:shd w:val="clear" w:color="auto" w:fill="auto"/>
          </w:tcPr>
          <w:p w14:paraId="431069DB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7B9CEBF" w14:textId="23AB67CE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</w:tcPr>
          <w:p w14:paraId="5E3D6D92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4FCDFA01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6E7827E9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CF0D7EC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4E98581E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45795981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B6B8533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</w:tcPr>
          <w:p w14:paraId="46E1DF7A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62471F03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54F24CC6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</w:tr>
      <w:tr w:rsidR="00C417F7" w:rsidRPr="00475A13" w14:paraId="65DB1E5F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7528E63B" w14:textId="79A74045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6" w:type="dxa"/>
          </w:tcPr>
          <w:p w14:paraId="3D155BAC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76AA13C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0" w:type="dxa"/>
            <w:shd w:val="clear" w:color="auto" w:fill="auto"/>
          </w:tcPr>
          <w:p w14:paraId="50B86D23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E3FB8BF" w14:textId="5C3F7DCC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</w:tcPr>
          <w:p w14:paraId="7D9F59D7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67D808EB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0700AF55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2291E25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1E76400B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3983AE3A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BBFC4CF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6EDF597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01F38B22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0BB056DA" w14:textId="77777777" w:rsidR="00C417F7" w:rsidRPr="002F6FD4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</w:tr>
      <w:tr w:rsidR="00C417F7" w:rsidRPr="00475A13" w14:paraId="6BAC6F60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05303F4" w14:textId="283DE18B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6" w:type="dxa"/>
          </w:tcPr>
          <w:p w14:paraId="4BCB8AB2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5A94AD72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80" w:type="dxa"/>
            <w:shd w:val="clear" w:color="auto" w:fill="auto"/>
          </w:tcPr>
          <w:p w14:paraId="14CEE601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05A63F1" w14:textId="7B322000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</w:tcPr>
          <w:p w14:paraId="06B8FB82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5F9ED709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6F42558C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5139A06C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2ACC3477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7057BEA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6FB32D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0397FDD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18EB3C2C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09CBECA6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</w:tr>
      <w:tr w:rsidR="00C417F7" w:rsidRPr="00475A13" w14:paraId="7285CA0B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5ED8D35E" w14:textId="180B6B66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6" w:type="dxa"/>
          </w:tcPr>
          <w:p w14:paraId="3F31B290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09C09FD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80" w:type="dxa"/>
            <w:shd w:val="clear" w:color="auto" w:fill="auto"/>
          </w:tcPr>
          <w:p w14:paraId="2D381A49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C55213C" w14:textId="7A584ABC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36" w:type="dxa"/>
          </w:tcPr>
          <w:p w14:paraId="48E8D5E9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47430E3B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11C0AC2D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80FDC73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238904C4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5A8896A3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507D756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8DCDC33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2BF88830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793F7035" w14:textId="77777777" w:rsidR="00C417F7" w:rsidRPr="002F6FD4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</w:tr>
      <w:tr w:rsidR="00C417F7" w:rsidRPr="00475A13" w14:paraId="737BC2AE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56E1ACF1" w14:textId="3C241D9E" w:rsidR="00C417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6" w:type="dxa"/>
          </w:tcPr>
          <w:p w14:paraId="2AB47B69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68EF2729" w14:textId="1D758384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80" w:type="dxa"/>
            <w:shd w:val="clear" w:color="auto" w:fill="auto"/>
          </w:tcPr>
          <w:p w14:paraId="39BE3CB1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22B2240" w14:textId="2E615597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36" w:type="dxa"/>
          </w:tcPr>
          <w:p w14:paraId="5BCDC3D2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1FE6C762" w14:textId="66E08F7A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218921CE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61B989A9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6" w:type="dxa"/>
          </w:tcPr>
          <w:p w14:paraId="25E307D1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11AF943A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7D62A7F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E29112C" w14:textId="77777777" w:rsidR="00C417F7" w:rsidRPr="002F6FD4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" w:type="dxa"/>
          </w:tcPr>
          <w:p w14:paraId="58847FF4" w14:textId="77777777" w:rsidR="00C417F7" w:rsidRPr="002F6FD4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3014" w:type="dxa"/>
            <w:shd w:val="clear" w:color="auto" w:fill="auto"/>
          </w:tcPr>
          <w:p w14:paraId="29F11A42" w14:textId="77777777" w:rsidR="00C417F7" w:rsidRPr="002F6FD4" w:rsidRDefault="00C417F7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</w:p>
        </w:tc>
      </w:tr>
      <w:tr w:rsidR="00C417F7" w:rsidRPr="00475A13" w14:paraId="7EE14668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4E2AEC9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27580B6B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7BADCC3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56B41D53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6D5D5FD" w14:textId="69EC6902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36" w:type="dxa"/>
          </w:tcPr>
          <w:p w14:paraId="647F26C5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44AB68D3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304F32AE" w14:textId="77777777" w:rsidR="002F6FD4" w:rsidRDefault="002F6FD4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3D437522" w14:textId="77777777" w:rsidR="007A083B" w:rsidRDefault="007A0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112416E" w14:textId="7BFD3E14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60E59245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554F4" w:rsidRPr="002E4DF3">
        <w:rPr>
          <w:rFonts w:ascii="Angsana New" w:hAnsi="Angsana New" w:hint="cs"/>
          <w:sz w:val="26"/>
          <w:szCs w:val="26"/>
        </w:rPr>
        <w:t>7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4DC51896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DB04C5" w:rsidRPr="002E4DF3">
        <w:rPr>
          <w:rFonts w:ascii="Angsana New" w:hAnsi="Angsana New"/>
          <w:sz w:val="26"/>
          <w:szCs w:val="26"/>
        </w:rPr>
        <w:t xml:space="preserve">I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38CD709D" w14:textId="77777777" w:rsidR="00BD61B6" w:rsidRDefault="00BD61B6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35AA70D" w14:textId="0F0E75E4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78DF7CF4" w:rsidR="002011B9" w:rsidRPr="00475A13" w:rsidRDefault="00267B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955FBA">
              <w:rPr>
                <w:rFonts w:ascii="Angsana New" w:hAnsi="Angsana New"/>
                <w:sz w:val="26"/>
                <w:szCs w:val="26"/>
              </w:rPr>
              <w:t>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D4241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955FBA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0D1403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1403"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D42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55AD0B8B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BD4241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4241" w:rsidRPr="00475A13" w14:paraId="268A0B4C" w14:textId="77777777" w:rsidTr="00A553F7">
        <w:tc>
          <w:tcPr>
            <w:tcW w:w="6435" w:type="dxa"/>
          </w:tcPr>
          <w:p w14:paraId="186E4A95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A2FF6DE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28C5D8C7" w:rsidR="00BD4241" w:rsidRPr="00BE48B7" w:rsidRDefault="00BE48B7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3,115</w:t>
            </w:r>
          </w:p>
        </w:tc>
        <w:tc>
          <w:tcPr>
            <w:tcW w:w="270" w:type="dxa"/>
          </w:tcPr>
          <w:p w14:paraId="153E9D39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779DE566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5,784</w:t>
            </w:r>
          </w:p>
        </w:tc>
      </w:tr>
      <w:tr w:rsidR="00BD4241" w:rsidRPr="00475A13" w14:paraId="6141A805" w14:textId="77777777" w:rsidTr="00A553F7">
        <w:tc>
          <w:tcPr>
            <w:tcW w:w="6435" w:type="dxa"/>
          </w:tcPr>
          <w:p w14:paraId="52286D95" w14:textId="21E331A6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7400C8FD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525781BB" w:rsidR="00BD4241" w:rsidRPr="00BE48B7" w:rsidRDefault="00BE48B7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5,160</w:t>
            </w:r>
          </w:p>
        </w:tc>
        <w:tc>
          <w:tcPr>
            <w:tcW w:w="270" w:type="dxa"/>
          </w:tcPr>
          <w:p w14:paraId="69CB08B7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7F6825DB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4,574</w:t>
            </w:r>
          </w:p>
        </w:tc>
      </w:tr>
      <w:tr w:rsidR="00BD4241" w:rsidRPr="00475A13" w14:paraId="53D9AE85" w14:textId="77777777" w:rsidTr="00A553F7">
        <w:tc>
          <w:tcPr>
            <w:tcW w:w="6435" w:type="dxa"/>
          </w:tcPr>
          <w:p w14:paraId="2ED7A747" w14:textId="0D361EC6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22391201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501BC437" w:rsidR="00BD4241" w:rsidRPr="00BE48B7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4,</w:t>
            </w:r>
            <w:r w:rsidR="00BE48B7" w:rsidRPr="00BE48B7">
              <w:rPr>
                <w:rFonts w:ascii="Angsana New" w:hAnsi="Angsana New"/>
                <w:sz w:val="26"/>
                <w:szCs w:val="26"/>
              </w:rPr>
              <w:t>593</w:t>
            </w:r>
          </w:p>
        </w:tc>
        <w:tc>
          <w:tcPr>
            <w:tcW w:w="270" w:type="dxa"/>
          </w:tcPr>
          <w:p w14:paraId="4B822317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4D6F95A8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4,007</w:t>
            </w:r>
          </w:p>
        </w:tc>
      </w:tr>
      <w:tr w:rsidR="00BD4241" w:rsidRPr="00475A13" w14:paraId="06B0206C" w14:textId="77777777" w:rsidTr="00A553F7">
        <w:tc>
          <w:tcPr>
            <w:tcW w:w="6435" w:type="dxa"/>
          </w:tcPr>
          <w:p w14:paraId="18E023BA" w14:textId="7A49CC6C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69C74420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2BAF9303" w:rsidR="00BD4241" w:rsidRPr="00BE48B7" w:rsidRDefault="00BE48B7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4,431</w:t>
            </w:r>
          </w:p>
        </w:tc>
        <w:tc>
          <w:tcPr>
            <w:tcW w:w="270" w:type="dxa"/>
          </w:tcPr>
          <w:p w14:paraId="7831DEEE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7781F088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3,986</w:t>
            </w:r>
          </w:p>
        </w:tc>
      </w:tr>
      <w:tr w:rsidR="00BD4241" w:rsidRPr="00475A13" w14:paraId="6E717946" w14:textId="77777777" w:rsidTr="00A553F7">
        <w:tc>
          <w:tcPr>
            <w:tcW w:w="6435" w:type="dxa"/>
          </w:tcPr>
          <w:p w14:paraId="26F0A58A" w14:textId="34DA80F1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84" w:type="dxa"/>
          </w:tcPr>
          <w:p w14:paraId="790B6902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245DCFC5" w:rsidR="00BD4241" w:rsidRPr="00BE48B7" w:rsidRDefault="00BE48B7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3,087</w:t>
            </w:r>
          </w:p>
        </w:tc>
        <w:tc>
          <w:tcPr>
            <w:tcW w:w="270" w:type="dxa"/>
          </w:tcPr>
          <w:p w14:paraId="365742BE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3C7E4F40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2,655</w:t>
            </w:r>
          </w:p>
        </w:tc>
      </w:tr>
      <w:tr w:rsidR="00AA6C85" w:rsidRPr="00475A13" w14:paraId="6D64BBC3" w14:textId="77777777" w:rsidTr="00265CE4">
        <w:tc>
          <w:tcPr>
            <w:tcW w:w="6435" w:type="dxa"/>
          </w:tcPr>
          <w:p w14:paraId="0FDD3146" w14:textId="076205B6" w:rsidR="00AA6C85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33B7F417" w14:textId="77777777" w:rsidR="00AA6C85" w:rsidRPr="00475A13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BEFE5" w14:textId="5F61243A" w:rsidR="00AA6C85" w:rsidRPr="00BE48B7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</w:tcPr>
          <w:p w14:paraId="51CF005A" w14:textId="77777777" w:rsidR="00AA6C85" w:rsidRPr="00475A13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D4D6693" w14:textId="5F250409" w:rsidR="00AA6C85" w:rsidRPr="00BD4241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D5B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</w:tr>
      <w:tr w:rsidR="00BD4241" w:rsidRPr="00475A13" w14:paraId="5806566D" w14:textId="77777777" w:rsidTr="00A553F7">
        <w:tc>
          <w:tcPr>
            <w:tcW w:w="6435" w:type="dxa"/>
          </w:tcPr>
          <w:p w14:paraId="2DD88C61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660254D1" w:rsidR="00BD4241" w:rsidRPr="00BE48B7" w:rsidRDefault="00BE48B7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20,530</w:t>
            </w:r>
          </w:p>
        </w:tc>
        <w:tc>
          <w:tcPr>
            <w:tcW w:w="270" w:type="dxa"/>
          </w:tcPr>
          <w:p w14:paraId="4EFC6350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78A46AB4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21,006</w:t>
            </w:r>
          </w:p>
        </w:tc>
      </w:tr>
      <w:tr w:rsidR="00BD4241" w:rsidRPr="00475A13" w14:paraId="5B801395" w14:textId="77777777" w:rsidTr="00A553F7">
        <w:tc>
          <w:tcPr>
            <w:tcW w:w="6435" w:type="dxa"/>
          </w:tcPr>
          <w:p w14:paraId="062E7FF3" w14:textId="6CFDE6DD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27BEF063" w:rsidR="00BD4241" w:rsidRPr="00BE48B7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(</w:t>
            </w:r>
            <w:r w:rsidR="0089175C" w:rsidRPr="00BE48B7">
              <w:rPr>
                <w:rFonts w:ascii="Angsana New" w:hAnsi="Angsana New"/>
                <w:sz w:val="26"/>
                <w:szCs w:val="26"/>
              </w:rPr>
              <w:t>1,6</w:t>
            </w:r>
            <w:r w:rsidR="00BE48B7" w:rsidRPr="00BE48B7">
              <w:rPr>
                <w:rFonts w:ascii="Angsana New" w:hAnsi="Angsana New"/>
                <w:sz w:val="26"/>
                <w:szCs w:val="26"/>
              </w:rPr>
              <w:t>75</w:t>
            </w:r>
            <w:r w:rsidRPr="00BE48B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18882CF0" w:rsidR="00BD4241" w:rsidRPr="003854B9" w:rsidRDefault="00BD4241" w:rsidP="0038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54B9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</w:tr>
      <w:tr w:rsidR="00BD4241" w:rsidRPr="00475A13" w14:paraId="412029E7" w14:textId="77777777" w:rsidTr="00A553F7">
        <w:tc>
          <w:tcPr>
            <w:tcW w:w="6435" w:type="dxa"/>
          </w:tcPr>
          <w:p w14:paraId="5B7C1E55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2ADB10EC" w:rsidR="00BD4241" w:rsidRPr="00BE48B7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18,</w:t>
            </w:r>
            <w:r w:rsidR="00BE48B7" w:rsidRPr="00BE48B7">
              <w:rPr>
                <w:rFonts w:ascii="Angsana New" w:hAnsi="Angsana New"/>
                <w:sz w:val="26"/>
                <w:szCs w:val="26"/>
              </w:rPr>
              <w:t>855</w:t>
            </w:r>
          </w:p>
        </w:tc>
        <w:tc>
          <w:tcPr>
            <w:tcW w:w="270" w:type="dxa"/>
          </w:tcPr>
          <w:p w14:paraId="14A68DCB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557C2DA9" w:rsidR="00BD4241" w:rsidRPr="003854B9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54B9">
              <w:rPr>
                <w:rFonts w:ascii="Angsana New" w:hAnsi="Angsana New"/>
                <w:sz w:val="26"/>
                <w:szCs w:val="26"/>
              </w:rPr>
              <w:t>19,206</w:t>
            </w:r>
          </w:p>
        </w:tc>
      </w:tr>
      <w:tr w:rsidR="00BD4241" w:rsidRPr="00475A13" w14:paraId="6B709F05" w14:textId="77777777" w:rsidTr="00A553F7">
        <w:tc>
          <w:tcPr>
            <w:tcW w:w="6435" w:type="dxa"/>
          </w:tcPr>
          <w:p w14:paraId="09F467C6" w14:textId="638EAAEA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480C5B47" w:rsidR="00BD4241" w:rsidRPr="00BE48B7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(</w:t>
            </w:r>
            <w:r w:rsidR="0089175C" w:rsidRPr="00BE48B7">
              <w:rPr>
                <w:rFonts w:ascii="Angsana New" w:hAnsi="Angsana New"/>
                <w:sz w:val="26"/>
                <w:szCs w:val="26"/>
              </w:rPr>
              <w:t>5,</w:t>
            </w:r>
            <w:r w:rsidR="00BE48B7" w:rsidRPr="00BE48B7">
              <w:rPr>
                <w:rFonts w:ascii="Angsana New" w:hAnsi="Angsana New"/>
                <w:sz w:val="26"/>
                <w:szCs w:val="26"/>
              </w:rPr>
              <w:t>191</w:t>
            </w:r>
            <w:r w:rsidRPr="00BE48B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0293CF60" w:rsidR="00BD4241" w:rsidRPr="003854B9" w:rsidRDefault="00BD4241" w:rsidP="0038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54B9">
              <w:rPr>
                <w:rFonts w:ascii="Angsana New" w:hAnsi="Angsana New"/>
                <w:sz w:val="26"/>
                <w:szCs w:val="26"/>
              </w:rPr>
              <w:t>(5,065)</w:t>
            </w:r>
          </w:p>
        </w:tc>
      </w:tr>
      <w:tr w:rsidR="00BD4241" w:rsidRPr="00475A13" w14:paraId="36C2A444" w14:textId="77777777" w:rsidTr="00A553F7">
        <w:tc>
          <w:tcPr>
            <w:tcW w:w="6435" w:type="dxa"/>
          </w:tcPr>
          <w:p w14:paraId="5A9178E7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00F92657" w:rsidR="00BD4241" w:rsidRPr="00BE48B7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E48B7">
              <w:rPr>
                <w:rFonts w:ascii="Angsana New" w:hAnsi="Angsana New"/>
                <w:sz w:val="26"/>
                <w:szCs w:val="26"/>
              </w:rPr>
              <w:t>13,</w:t>
            </w:r>
            <w:r w:rsidR="00BE48B7" w:rsidRPr="00BE48B7"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270" w:type="dxa"/>
          </w:tcPr>
          <w:p w14:paraId="45416753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11B0E0E1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14,141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224F6EC1" w14:textId="23A417C4" w:rsidR="005B1CDE" w:rsidRDefault="00F272AE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</w:t>
      </w:r>
      <w:r w:rsidR="000019CD" w:rsidRPr="004962A0">
        <w:rPr>
          <w:rFonts w:ascii="Angsana New" w:hAnsi="Angsana New" w:hint="cs"/>
          <w:sz w:val="26"/>
          <w:szCs w:val="26"/>
          <w:cs/>
        </w:rPr>
        <w:t>ลิ</w:t>
      </w:r>
      <w:r w:rsidRPr="004962A0">
        <w:rPr>
          <w:rFonts w:ascii="Angsana New" w:hAnsi="Angsana New" w:hint="cs"/>
          <w:sz w:val="26"/>
          <w:szCs w:val="26"/>
          <w:cs/>
        </w:rPr>
        <w:t>สซิ่ง</w:t>
      </w:r>
      <w:r w:rsidR="00910FE7" w:rsidRPr="004962A0">
        <w:rPr>
          <w:rFonts w:ascii="Angsana New" w:hAnsi="Angsana New" w:hint="cs"/>
          <w:sz w:val="26"/>
          <w:szCs w:val="26"/>
          <w:cs/>
        </w:rPr>
        <w:t>และบริษัทเอกชนในประเทศ</w:t>
      </w:r>
      <w:r w:rsidR="00C93C6D" w:rsidRPr="004962A0">
        <w:rPr>
          <w:rFonts w:ascii="Angsana New" w:hAnsi="Angsana New" w:hint="cs"/>
          <w:sz w:val="26"/>
          <w:szCs w:val="26"/>
          <w:cs/>
        </w:rPr>
        <w:t>หลาย</w:t>
      </w:r>
      <w:r w:rsidRPr="004962A0">
        <w:rPr>
          <w:rFonts w:ascii="Angsana New" w:hAnsi="Angsana New" w:hint="cs"/>
          <w:sz w:val="26"/>
          <w:szCs w:val="26"/>
          <w:cs/>
        </w:rPr>
        <w:t>แห่ง</w:t>
      </w:r>
      <w:r w:rsidR="008B60C8"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</w:t>
      </w:r>
      <w:r w:rsidR="00DC1BBE" w:rsidRPr="004962A0">
        <w:rPr>
          <w:rFonts w:ascii="Angsana New" w:hAnsi="Angsana New" w:hint="cs"/>
          <w:sz w:val="26"/>
          <w:szCs w:val="26"/>
          <w:cs/>
        </w:rPr>
        <w:t>เมื่อสิ้นสุดตามสัญญาเช่าหรือ</w:t>
      </w:r>
      <w:r w:rsidR="00D1455E" w:rsidRPr="004962A0">
        <w:rPr>
          <w:rFonts w:ascii="Angsana New" w:hAnsi="Angsana New" w:hint="cs"/>
          <w:sz w:val="26"/>
          <w:szCs w:val="26"/>
          <w:cs/>
        </w:rPr>
        <w:t>เพื่อควบคุมและ</w:t>
      </w:r>
      <w:r w:rsidR="00910FE7" w:rsidRPr="004962A0">
        <w:rPr>
          <w:rFonts w:ascii="Angsana New" w:hAnsi="Angsana New" w:hint="cs"/>
          <w:sz w:val="26"/>
          <w:szCs w:val="26"/>
          <w:cs/>
        </w:rPr>
        <w:t>ใช้สินทรัพย์</w:t>
      </w:r>
      <w:r w:rsidR="00910FE7" w:rsidRPr="00BD61B6">
        <w:rPr>
          <w:rFonts w:ascii="Angsana New" w:hAnsi="Angsana New" w:hint="cs"/>
          <w:sz w:val="26"/>
          <w:szCs w:val="26"/>
          <w:cs/>
        </w:rPr>
        <w:t>สิทธิการใช้</w:t>
      </w:r>
      <w:r w:rsidR="00BD61B6" w:rsidRPr="00BD61B6">
        <w:rPr>
          <w:rFonts w:ascii="Angsana New" w:hAnsi="Angsana New" w:hint="cs"/>
          <w:sz w:val="26"/>
          <w:szCs w:val="26"/>
          <w:cs/>
        </w:rPr>
        <w:t>และ</w:t>
      </w:r>
      <w:r w:rsidR="00832641" w:rsidRPr="00BD61B6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2F6FD4">
        <w:rPr>
          <w:rFonts w:ascii="Angsana New" w:hAnsi="Angsana New" w:hint="cs"/>
          <w:sz w:val="26"/>
          <w:szCs w:val="26"/>
          <w:cs/>
        </w:rPr>
        <w:t>อื่น</w:t>
      </w:r>
      <w:r w:rsidRPr="004962A0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5554F4" w:rsidRPr="004962A0">
        <w:rPr>
          <w:rFonts w:ascii="Angsana New" w:hAnsi="Angsana New" w:hint="cs"/>
          <w:sz w:val="26"/>
          <w:szCs w:val="26"/>
        </w:rPr>
        <w:t>7</w:t>
      </w:r>
      <w:r w:rsidR="00F9195F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4614D2" w:rsidRPr="004962A0">
        <w:rPr>
          <w:rFonts w:ascii="Angsana New" w:hAnsi="Angsana New" w:hint="cs"/>
          <w:sz w:val="26"/>
          <w:szCs w:val="26"/>
          <w:cs/>
        </w:rPr>
        <w:t xml:space="preserve">และ </w:t>
      </w:r>
      <w:r w:rsidR="005554F4" w:rsidRPr="004962A0">
        <w:rPr>
          <w:rFonts w:ascii="Angsana New" w:hAnsi="Angsana New" w:hint="cs"/>
          <w:sz w:val="26"/>
          <w:szCs w:val="26"/>
        </w:rPr>
        <w:t>8</w:t>
      </w:r>
      <w:r w:rsidR="005B1CDE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056A25" w:rsidRPr="004962A0">
        <w:rPr>
          <w:rFonts w:ascii="Angsana New" w:hAnsi="Angsana New"/>
          <w:sz w:val="26"/>
          <w:szCs w:val="26"/>
          <w:cs/>
        </w:rPr>
        <w:t>โดยมีจำนวนงวดการผ่อนชำระเป็นรายเดือนเป็นระยะเวลา</w:t>
      </w:r>
      <w:r w:rsidR="00BD61B6">
        <w:rPr>
          <w:rFonts w:ascii="Angsana New" w:hAnsi="Angsana New" w:hint="cs"/>
          <w:sz w:val="26"/>
          <w:szCs w:val="26"/>
          <w:cs/>
        </w:rPr>
        <w:t xml:space="preserve"> </w:t>
      </w:r>
      <w:r w:rsidR="00056A25" w:rsidRPr="004962A0">
        <w:rPr>
          <w:rFonts w:ascii="Angsana New" w:hAnsi="Angsana New"/>
          <w:sz w:val="26"/>
          <w:szCs w:val="26"/>
        </w:rPr>
        <w:t xml:space="preserve">3 </w:t>
      </w:r>
      <w:r w:rsidR="00056A25" w:rsidRPr="004962A0">
        <w:rPr>
          <w:rFonts w:ascii="Angsana New" w:hAnsi="Angsana New" w:hint="cs"/>
          <w:sz w:val="26"/>
          <w:szCs w:val="26"/>
          <w:cs/>
        </w:rPr>
        <w:t>ปี ถึง</w:t>
      </w:r>
      <w:r w:rsidR="00056A25" w:rsidRPr="004962A0">
        <w:rPr>
          <w:rFonts w:ascii="Angsana New" w:hAnsi="Angsana New"/>
          <w:sz w:val="26"/>
          <w:szCs w:val="26"/>
        </w:rPr>
        <w:t xml:space="preserve"> 5 </w:t>
      </w:r>
      <w:r w:rsidR="00056A25" w:rsidRPr="004962A0">
        <w:rPr>
          <w:rFonts w:ascii="Angsana New" w:hAnsi="Angsana New"/>
          <w:sz w:val="26"/>
          <w:szCs w:val="26"/>
          <w:cs/>
        </w:rPr>
        <w:t>ปี</w:t>
      </w:r>
      <w:r w:rsidR="00056A25"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6FD2FD1" w14:textId="77777777" w:rsidR="004962A0" w:rsidRPr="004962A0" w:rsidRDefault="004962A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264B6621" w14:textId="77777777" w:rsidR="002F6FD4" w:rsidRDefault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7B1D18C0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2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832641" w:rsidRDefault="005C5BD8" w:rsidP="0083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6DAB804D" w14:textId="77777777" w:rsidR="005C5BD8" w:rsidRPr="00832641" w:rsidRDefault="005C5BD8" w:rsidP="00832641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765F545" w14:textId="77777777" w:rsidR="005C5BD8" w:rsidRPr="00832641" w:rsidRDefault="005C5BD8" w:rsidP="00832641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D7F361A" w14:textId="77777777" w:rsidR="005C5BD8" w:rsidRPr="00832641" w:rsidRDefault="005C5BD8" w:rsidP="00832641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4855A7AE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D42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0F82FA91" w:rsidR="00E24E1D" w:rsidRPr="0020637C" w:rsidRDefault="00BD424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1,453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3F054696" w:rsidR="006A427F" w:rsidRPr="00066F57" w:rsidRDefault="00066F5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122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7146DA2B" w:rsidR="006A427F" w:rsidRPr="00066F57" w:rsidRDefault="00066F5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0DA6026E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955FB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BD42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955FB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="002429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00B31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D42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2A86ED1F" w:rsidR="006A427F" w:rsidRPr="00066F57" w:rsidRDefault="00141BC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1,</w:t>
            </w:r>
            <w:r w:rsidR="00066F57" w:rsidRPr="00066F57">
              <w:rPr>
                <w:rFonts w:ascii="Angsana New" w:hAnsi="Angsana New"/>
                <w:sz w:val="26"/>
                <w:szCs w:val="26"/>
              </w:rPr>
              <w:t>602</w:t>
            </w:r>
          </w:p>
        </w:tc>
      </w:tr>
    </w:tbl>
    <w:p w14:paraId="3E4CF4E2" w14:textId="77777777" w:rsidR="00BD61B6" w:rsidRDefault="00BD61B6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6B12CF" w14:textId="7492C999" w:rsidR="00043424" w:rsidRPr="004962A0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955FBA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D3C06">
        <w:rPr>
          <w:rFonts w:ascii="Angsana New" w:hAnsi="Angsana New"/>
          <w:sz w:val="26"/>
          <w:szCs w:val="26"/>
        </w:rPr>
        <w:t>3</w:t>
      </w:r>
      <w:r w:rsidR="00955FBA">
        <w:rPr>
          <w:rFonts w:ascii="Angsana New" w:hAnsi="Angsana New"/>
          <w:sz w:val="26"/>
          <w:szCs w:val="26"/>
        </w:rPr>
        <w:t>0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955FBA">
        <w:rPr>
          <w:rFonts w:ascii="Angsana New" w:hAnsi="Angsana New" w:hint="cs"/>
          <w:sz w:val="26"/>
          <w:szCs w:val="26"/>
          <w:cs/>
        </w:rPr>
        <w:t>มิถุนายน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4D3C06">
        <w:rPr>
          <w:rFonts w:ascii="Angsana New" w:hAnsi="Angsana New"/>
          <w:sz w:val="26"/>
          <w:szCs w:val="26"/>
        </w:rPr>
        <w:t>2566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2565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11CCFBD6" w14:textId="77777777" w:rsidR="0083764A" w:rsidRPr="004962A0" w:rsidRDefault="0083764A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955FBA" w:rsidRPr="00475A13" w14:paraId="47DEEFA0" w14:textId="77777777" w:rsidTr="00955FBA">
        <w:tc>
          <w:tcPr>
            <w:tcW w:w="4050" w:type="dxa"/>
          </w:tcPr>
          <w:p w14:paraId="7FE5FAF5" w14:textId="77777777" w:rsidR="00955FBA" w:rsidRPr="00475A13" w:rsidRDefault="00955FB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0F72F2F2" w14:textId="29D2DC41" w:rsidR="00955FBA" w:rsidRPr="00475A13" w:rsidRDefault="00955FBA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955FBA" w:rsidRPr="00475A13" w14:paraId="3AD1B35F" w14:textId="77777777" w:rsidTr="000D0A7D">
        <w:tc>
          <w:tcPr>
            <w:tcW w:w="4050" w:type="dxa"/>
          </w:tcPr>
          <w:p w14:paraId="786EDB1A" w14:textId="77777777" w:rsidR="00955FBA" w:rsidRPr="00475A13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4FD8655D" w14:textId="7E23AA59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B5706F" w14:textId="77777777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AA72F63" w14:textId="394B1E14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955FBA" w:rsidRPr="00475A13" w14:paraId="6E796BF9" w14:textId="77777777" w:rsidTr="000D0A7D">
        <w:tc>
          <w:tcPr>
            <w:tcW w:w="4050" w:type="dxa"/>
          </w:tcPr>
          <w:p w14:paraId="7B35B29B" w14:textId="77777777" w:rsidR="00955FBA" w:rsidRPr="00475A13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611ED5A" w14:textId="11CDC7F3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8CB7814" w14:textId="77777777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0CA5DB4" w14:textId="1E7C7139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55FBA" w:rsidRPr="00475A13" w14:paraId="373384E8" w14:textId="77777777" w:rsidTr="000D0A7D">
        <w:tc>
          <w:tcPr>
            <w:tcW w:w="4050" w:type="dxa"/>
          </w:tcPr>
          <w:p w14:paraId="4E9BB26D" w14:textId="77777777" w:rsidR="00955FBA" w:rsidRPr="00475A13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18EF9E" w14:textId="74AFE011" w:rsidR="00955FBA" w:rsidRPr="004E7A19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D4914" w14:textId="77777777" w:rsidR="00955FBA" w:rsidRPr="00CF009E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D96573" w14:textId="1A33E317" w:rsidR="00955FBA" w:rsidRPr="00CF009E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615B6CE" w14:textId="77777777" w:rsidR="00955FBA" w:rsidRPr="00CF009E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12E85B" w14:textId="2A0642C4" w:rsidR="00955FBA" w:rsidRPr="004E7A19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68DDFF" w14:textId="77777777" w:rsidR="00955FBA" w:rsidRPr="00CF009E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1971E7" w14:textId="756FED76" w:rsidR="00955FBA" w:rsidRPr="00CF009E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4D3C06" w:rsidRPr="00475A13" w14:paraId="78ACB017" w14:textId="77777777" w:rsidTr="000D0A7D">
        <w:tc>
          <w:tcPr>
            <w:tcW w:w="4050" w:type="dxa"/>
          </w:tcPr>
          <w:p w14:paraId="4E7E97E4" w14:textId="3E41E3AB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A50AC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95D6F9" w14:textId="77777777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6503CC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4F6DD2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4DA6B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C1F7F" w14:textId="77777777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1492A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A0BE2D" w14:textId="77777777" w:rsidR="004D3C06" w:rsidRPr="004D3C06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0A7D" w:rsidRPr="00475A13" w14:paraId="3F2E0192" w14:textId="77777777" w:rsidTr="000D0A7D">
        <w:tc>
          <w:tcPr>
            <w:tcW w:w="4050" w:type="dxa"/>
          </w:tcPr>
          <w:p w14:paraId="13EC6A5A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FB8CC3E" w14:textId="70CBEF4E" w:rsidR="000D0A7D" w:rsidRPr="00066F57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1F8066A7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EEDF86" w14:textId="197D2DAF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4E7A1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601DCC4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7F10D1" w14:textId="71A9A91B" w:rsidR="000D0A7D" w:rsidRPr="00066F57" w:rsidRDefault="00066F57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</w:tcPr>
          <w:p w14:paraId="25B4CB96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F31309" w14:textId="16B7D8E0" w:rsidR="000D0A7D" w:rsidRPr="004D3C06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129</w:t>
            </w:r>
          </w:p>
        </w:tc>
      </w:tr>
      <w:tr w:rsidR="000D0A7D" w:rsidRPr="00475A13" w14:paraId="6F80DF97" w14:textId="77777777" w:rsidTr="000D0A7D">
        <w:tc>
          <w:tcPr>
            <w:tcW w:w="4050" w:type="dxa"/>
          </w:tcPr>
          <w:p w14:paraId="62FF1032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1D41B3" w14:textId="6793C28E" w:rsidR="000D0A7D" w:rsidRPr="00066F57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</w:t>
            </w:r>
            <w:r w:rsidR="00066F57" w:rsidRPr="00066F5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36E73AC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8933B" w14:textId="724E4C5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415211D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9A437EB" w14:textId="366B8057" w:rsidR="000D0A7D" w:rsidRPr="00066F57" w:rsidRDefault="00066F57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C01F8CE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B2C6CA" w14:textId="11664E90" w:rsidR="000D0A7D" w:rsidRPr="004D3C06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0D0A7D" w:rsidRPr="00475A13" w14:paraId="6A5CE0E7" w14:textId="77777777" w:rsidTr="000D0A7D">
        <w:tc>
          <w:tcPr>
            <w:tcW w:w="4050" w:type="dxa"/>
          </w:tcPr>
          <w:p w14:paraId="3E0E8424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F01C4A" w14:textId="2F642DBC" w:rsidR="000D0A7D" w:rsidRPr="00066F57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7</w:t>
            </w:r>
            <w:r w:rsidR="00066F57" w:rsidRPr="00066F5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F7A1A1A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481B67" w14:textId="40D3A788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1B5034F5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C5C1D" w14:textId="541658DA" w:rsidR="000D0A7D" w:rsidRPr="00066F57" w:rsidRDefault="00066F57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F57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70" w:type="dxa"/>
          </w:tcPr>
          <w:p w14:paraId="4836BED1" w14:textId="77777777" w:rsidR="000D0A7D" w:rsidRPr="00475A13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43428C" w14:textId="6E6E72EF" w:rsidR="000D0A7D" w:rsidRPr="004D3C06" w:rsidRDefault="000D0A7D" w:rsidP="000D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7A19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</w:tbl>
    <w:p w14:paraId="7D668443" w14:textId="77777777" w:rsidR="004B53BF" w:rsidRDefault="004B53BF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D84810" w14:textId="3421527E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B1F1D62" w14:textId="77777777" w:rsidR="008658F6" w:rsidRPr="00475A13" w:rsidRDefault="008658F6" w:rsidP="00865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700"/>
        <w:gridCol w:w="270"/>
        <w:gridCol w:w="3780"/>
      </w:tblGrid>
      <w:tr w:rsidR="00FD3704" w:rsidRPr="00475A13" w14:paraId="4BE5FF40" w14:textId="77777777" w:rsidTr="004B53BF">
        <w:tc>
          <w:tcPr>
            <w:tcW w:w="3060" w:type="dxa"/>
            <w:hideMark/>
          </w:tcPr>
          <w:p w14:paraId="584F7E72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0" w:type="dxa"/>
          </w:tcPr>
          <w:p w14:paraId="7CB2BFBD" w14:textId="703F7440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72BE2D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324CEB27" w14:textId="47AC9DEF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.8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D3704" w:rsidRPr="00475A13" w14:paraId="208A1AE7" w14:textId="77777777" w:rsidTr="004B53BF">
        <w:tc>
          <w:tcPr>
            <w:tcW w:w="3060" w:type="dxa"/>
            <w:hideMark/>
          </w:tcPr>
          <w:p w14:paraId="517E0A0C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0" w:type="dxa"/>
          </w:tcPr>
          <w:p w14:paraId="6B54595B" w14:textId="4D5BB229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4E096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6589CF4" w14:textId="0BD71115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D3704" w:rsidRPr="00475A13" w14:paraId="17E3643B" w14:textId="77777777" w:rsidTr="004B53BF">
        <w:tc>
          <w:tcPr>
            <w:tcW w:w="3060" w:type="dxa"/>
            <w:hideMark/>
          </w:tcPr>
          <w:p w14:paraId="6D36D6B9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0" w:type="dxa"/>
          </w:tcPr>
          <w:p w14:paraId="6BD869FF" w14:textId="51CEB2EC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673FF7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C0DC8F6" w14:textId="3AFCBB0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7.18 </w:t>
            </w:r>
            <w:r w:rsidR="00C417F7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57.30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D3704" w:rsidRPr="00475A13" w14:paraId="128F87CE" w14:textId="77777777" w:rsidTr="004B53BF">
        <w:tc>
          <w:tcPr>
            <w:tcW w:w="3060" w:type="dxa"/>
            <w:hideMark/>
          </w:tcPr>
          <w:p w14:paraId="0988DD44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0" w:type="dxa"/>
          </w:tcPr>
          <w:p w14:paraId="629D2529" w14:textId="01B2F462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A77D39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17BB9B0" w14:textId="3A0A3090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FD3704" w:rsidRPr="00475A13" w14:paraId="292CF1FD" w14:textId="77777777" w:rsidTr="004B53BF">
        <w:tc>
          <w:tcPr>
            <w:tcW w:w="3060" w:type="dxa"/>
            <w:hideMark/>
          </w:tcPr>
          <w:p w14:paraId="2759AEC6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700" w:type="dxa"/>
          </w:tcPr>
          <w:p w14:paraId="3692999A" w14:textId="4956159D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1B8136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0738CD69" w14:textId="781C4993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ของตารางมรณะไทย 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79CEF234" w14:textId="77777777" w:rsidR="00FD3704" w:rsidRDefault="00FD3704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3EC26DE" w14:textId="77777777" w:rsidR="002F6FD4" w:rsidRDefault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4CCA4CA5" w14:textId="39DB7891" w:rsidR="00835E30" w:rsidRPr="004B53BF" w:rsidRDefault="00DC4683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C3BE5">
        <w:rPr>
          <w:rFonts w:ascii="Angsana New" w:hAnsi="Angsana New"/>
          <w:b/>
          <w:bCs/>
          <w:sz w:val="26"/>
          <w:szCs w:val="26"/>
        </w:rPr>
        <w:t>13.</w:t>
      </w:r>
      <w:r w:rsidRPr="00CC3BE5">
        <w:rPr>
          <w:rFonts w:ascii="Angsana New" w:hAnsi="Angsana New"/>
          <w:b/>
          <w:bCs/>
          <w:sz w:val="26"/>
          <w:szCs w:val="26"/>
        </w:rPr>
        <w:tab/>
      </w:r>
      <w:r w:rsidR="00832641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835E30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6AFB85F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  <w:r w:rsidR="00C417F7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Pr="00372B95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372B95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372B95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372B95">
        <w:rPr>
          <w:rFonts w:ascii="Angsana New" w:hAnsi="Angsana New" w:hint="cs"/>
          <w:sz w:val="26"/>
          <w:szCs w:val="26"/>
        </w:rPr>
        <w:t>CPANEL-W1</w:t>
      </w:r>
      <w:r w:rsidR="008B70A5" w:rsidRPr="00372B95">
        <w:rPr>
          <w:rFonts w:ascii="Angsana New" w:hAnsi="Angsana New" w:hint="cs"/>
          <w:sz w:val="26"/>
          <w:szCs w:val="26"/>
          <w:cs/>
        </w:rPr>
        <w:t xml:space="preserve"> </w:t>
      </w:r>
      <w:r w:rsidRPr="00372B95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372B95">
        <w:rPr>
          <w:rFonts w:ascii="Angsana New" w:hAnsi="Angsana New" w:hint="cs"/>
          <w:sz w:val="26"/>
          <w:szCs w:val="26"/>
        </w:rPr>
        <w:t>30</w:t>
      </w:r>
      <w:r w:rsidRPr="00372B95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372B95">
        <w:rPr>
          <w:rFonts w:ascii="Angsana New" w:hAnsi="Angsana New" w:hint="cs"/>
          <w:sz w:val="26"/>
          <w:szCs w:val="26"/>
        </w:rPr>
        <w:t>2565</w:t>
      </w:r>
    </w:p>
    <w:p w14:paraId="6ED9A1EF" w14:textId="71B17643" w:rsidR="003854B9" w:rsidRPr="00372B95" w:rsidRDefault="00385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59D28F" w14:textId="1123083E" w:rsidR="00372B95" w:rsidRPr="00372B95" w:rsidRDefault="00372B95" w:rsidP="00372B95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รายการเคลื่อนไหวของใบสำคัญแสงสิทธิที่จะซื้อหุ้นสามัญสำหรับงวดหกเดือนสิ้นสุดวันที่ </w:t>
      </w:r>
      <w:r>
        <w:rPr>
          <w:rFonts w:ascii="Angsana New" w:eastAsia="Times New Roman" w:hAnsi="Angsana New" w:cs="Angsana New"/>
          <w:sz w:val="26"/>
          <w:szCs w:val="26"/>
        </w:rPr>
        <w:t xml:space="preserve">30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มิถุนายน </w:t>
      </w:r>
      <w:r>
        <w:rPr>
          <w:rFonts w:ascii="Angsana New" w:eastAsia="Times New Roman" w:hAnsi="Angsana New" w:cs="Angsana New"/>
          <w:sz w:val="26"/>
          <w:szCs w:val="26"/>
        </w:rPr>
        <w:t xml:space="preserve">2566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>
        <w:rPr>
          <w:rFonts w:ascii="Angsana New" w:eastAsia="Times New Roman" w:hAnsi="Angsana New" w:cs="Angsana New"/>
          <w:sz w:val="26"/>
          <w:szCs w:val="26"/>
        </w:rPr>
        <w:t xml:space="preserve">2565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>มีดังนี้</w:t>
      </w:r>
    </w:p>
    <w:p w14:paraId="4D85FFEA" w14:textId="77777777" w:rsidR="00E227A1" w:rsidRPr="00C2345C" w:rsidRDefault="00E227A1" w:rsidP="00E227A1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E227A1" w:rsidRPr="00C2345C" w14:paraId="6E40F3A6" w14:textId="77777777" w:rsidTr="00C2345C">
        <w:trPr>
          <w:cantSplit/>
          <w:trHeight w:val="245"/>
          <w:tblHeader/>
        </w:trPr>
        <w:tc>
          <w:tcPr>
            <w:tcW w:w="3346" w:type="dxa"/>
          </w:tcPr>
          <w:p w14:paraId="28B7992A" w14:textId="77777777" w:rsidR="00E227A1" w:rsidRPr="00C2345C" w:rsidRDefault="00E227A1" w:rsidP="0015427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67B9BFA" w14:textId="46538063" w:rsidR="00E227A1" w:rsidRPr="00C2345C" w:rsidRDefault="00E227A1" w:rsidP="00C2345C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6F1B96BE" w14:textId="77777777" w:rsidR="00E227A1" w:rsidRPr="00C2345C" w:rsidRDefault="00E227A1" w:rsidP="0015427B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072D776" w14:textId="1AD44DB2" w:rsidR="00E227A1" w:rsidRPr="00C2345C" w:rsidRDefault="00E227A1" w:rsidP="0015427B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20C074A7" w14:textId="77777777" w:rsidR="00E227A1" w:rsidRPr="00C2345C" w:rsidRDefault="00E227A1" w:rsidP="0015427B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1247F9A5" w14:textId="057F4150" w:rsidR="00E227A1" w:rsidRPr="00C2345C" w:rsidRDefault="00E227A1" w:rsidP="0015427B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227A1" w:rsidRPr="00C2345C" w14:paraId="30F95CCA" w14:textId="77777777" w:rsidTr="00C2345C">
        <w:trPr>
          <w:cantSplit/>
          <w:trHeight w:val="245"/>
          <w:tblHeader/>
        </w:trPr>
        <w:tc>
          <w:tcPr>
            <w:tcW w:w="3346" w:type="dxa"/>
          </w:tcPr>
          <w:p w14:paraId="4CD016CC" w14:textId="77777777" w:rsidR="00E227A1" w:rsidRPr="00C2345C" w:rsidRDefault="00E227A1" w:rsidP="00E227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660774BC" w14:textId="2F4375A6" w:rsidR="00E227A1" w:rsidRPr="00C2345C" w:rsidRDefault="00E227A1" w:rsidP="00E227A1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47164E53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DC7B3EC" w14:textId="276FAC4C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4E428C" w14:textId="77777777" w:rsidR="00E227A1" w:rsidRPr="00C2345C" w:rsidRDefault="00E227A1" w:rsidP="00E227A1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5BB839" w14:textId="1D8B3BF0" w:rsidR="00E227A1" w:rsidRPr="00C2345C" w:rsidRDefault="00E227A1" w:rsidP="00E227A1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33B7217F" w14:textId="77777777" w:rsidR="00E227A1" w:rsidRPr="00C2345C" w:rsidRDefault="00E227A1" w:rsidP="00E227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8CE739" w14:textId="640F2422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F8F2045" w14:textId="77777777" w:rsidR="00E227A1" w:rsidRPr="00C2345C" w:rsidRDefault="00E227A1" w:rsidP="00E227A1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0D5B123" w14:textId="393D9AF3" w:rsidR="00E227A1" w:rsidRPr="00C2345C" w:rsidRDefault="00E227A1" w:rsidP="00E227A1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E227A1" w:rsidRPr="00C2345C" w14:paraId="35594137" w14:textId="77777777" w:rsidTr="00C2345C">
        <w:trPr>
          <w:cantSplit/>
          <w:trHeight w:val="245"/>
          <w:tblHeader/>
        </w:trPr>
        <w:tc>
          <w:tcPr>
            <w:tcW w:w="3346" w:type="dxa"/>
          </w:tcPr>
          <w:p w14:paraId="69697963" w14:textId="77777777" w:rsidR="00E227A1" w:rsidRPr="00C2345C" w:rsidRDefault="00E227A1" w:rsidP="00E227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E62BA29" w14:textId="0F725B4B" w:rsidR="00E227A1" w:rsidRPr="00C2345C" w:rsidRDefault="00E227A1" w:rsidP="00E227A1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7C8C7FA6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509EB75" w14:textId="3185F362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589AAD90" w14:textId="77777777" w:rsidR="00E227A1" w:rsidRPr="00C2345C" w:rsidRDefault="00E227A1" w:rsidP="00E227A1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0140C8" w14:textId="663A2439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81F1FD5" w14:textId="77777777" w:rsidR="00E227A1" w:rsidRPr="00C2345C" w:rsidRDefault="00E227A1" w:rsidP="00E227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50CCB" w14:textId="1C7B4174" w:rsidR="00E227A1" w:rsidRPr="00C2345C" w:rsidRDefault="00E227A1" w:rsidP="00E227A1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7B987620" w14:textId="77777777" w:rsidR="00E227A1" w:rsidRPr="00C2345C" w:rsidRDefault="00E227A1" w:rsidP="00E227A1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2F8942D" w14:textId="4ACFFC95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227A1" w:rsidRPr="00C2345C" w14:paraId="7411E1E2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C279DAB" w14:textId="58EB0C1A" w:rsidR="00E227A1" w:rsidRPr="00C2345C" w:rsidRDefault="00E227A1" w:rsidP="00E227A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6D875EC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30BF8B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6E31050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9B771F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35D17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220C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9FEB2C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0DED5F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A582F0E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7A1" w:rsidRPr="00C2345C" w14:paraId="48DC1E6C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D1384F9" w14:textId="75C94BD8" w:rsidR="00E227A1" w:rsidRPr="00C2345C" w:rsidRDefault="00E227A1" w:rsidP="00E227A1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 w:rsid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20E137A0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7B1FAFA4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9A22177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  <w:shd w:val="clear" w:color="auto" w:fill="auto"/>
          </w:tcPr>
          <w:p w14:paraId="2BEA8183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E7749A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151FF1D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B4B4C7" w14:textId="77777777" w:rsidR="00E227A1" w:rsidRPr="00C2345C" w:rsidRDefault="00E227A1" w:rsidP="00E45DE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2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882DCD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3F5206D0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227A1" w:rsidRPr="00CD3B25" w14:paraId="57D05CC5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F87EC4D" w14:textId="77777777" w:rsidR="00E227A1" w:rsidRPr="00CD3B25" w:rsidRDefault="00E227A1" w:rsidP="00E227A1">
            <w:pPr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5C81225C" w14:textId="77777777" w:rsidR="00E227A1" w:rsidRPr="00CD3B25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610FFBD6" w14:textId="77777777" w:rsidR="00E227A1" w:rsidRPr="00CD3B25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3D3D2778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E20018E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CE8920E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380B76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E1C88AE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B45ABE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</w:tcPr>
          <w:p w14:paraId="0D0A1B92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27A1" w:rsidRPr="00C2345C" w14:paraId="5E0390AC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F83DC43" w14:textId="61B5EE6B" w:rsidR="00E227A1" w:rsidRPr="00C2345C" w:rsidRDefault="00C417F7" w:rsidP="00E227A1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การเคลื่อนไหวในระหว่างงวด</w:t>
            </w:r>
          </w:p>
        </w:tc>
        <w:tc>
          <w:tcPr>
            <w:tcW w:w="1110" w:type="dxa"/>
          </w:tcPr>
          <w:p w14:paraId="30A5E95B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7F61B01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6776D21F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67EA8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9CC270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DC1F86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B2338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770297E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24F4CA59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7A1" w:rsidRPr="00C2345C" w14:paraId="78448741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49D1F63E" w14:textId="68920DF2" w:rsidR="00E227A1" w:rsidRPr="00C2345C" w:rsidRDefault="00E227A1" w:rsidP="00E227A1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C417F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การใช้สิทธิโดยผู้ถือใบสำคัญแสดงสิทธิ</w:t>
            </w:r>
          </w:p>
        </w:tc>
        <w:tc>
          <w:tcPr>
            <w:tcW w:w="1110" w:type="dxa"/>
          </w:tcPr>
          <w:p w14:paraId="16E0879C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3EBF3268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47FD853D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(3,184)</w:t>
            </w:r>
          </w:p>
        </w:tc>
        <w:tc>
          <w:tcPr>
            <w:tcW w:w="180" w:type="dxa"/>
            <w:shd w:val="clear" w:color="auto" w:fill="auto"/>
          </w:tcPr>
          <w:p w14:paraId="63ED5D9C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2D0B7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1D3C8D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8DE24" w14:textId="77777777" w:rsidR="00E227A1" w:rsidRPr="00CC3BE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C3BE5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</w:tcPr>
          <w:p w14:paraId="1C5EDAB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DF9EEA1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227A1" w:rsidRPr="00CD3B25" w14:paraId="255BC9DB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7805B0B0" w14:textId="77777777" w:rsidR="00E227A1" w:rsidRPr="00CD3B25" w:rsidRDefault="00E227A1" w:rsidP="00E227A1">
            <w:pPr>
              <w:ind w:left="56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0D583552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C023521" w14:textId="77777777" w:rsidR="00E227A1" w:rsidRPr="00CD3B25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BBCD827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-5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BD2D9B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8B5A31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70FDD31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A5A75F" w14:textId="77777777" w:rsidR="00E227A1" w:rsidRPr="00CC3BE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C12CA0C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47DDDC5D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27A1" w:rsidRPr="00C2345C" w14:paraId="5BE18069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4D5BA9E1" w14:textId="4FE20999" w:rsidR="00E227A1" w:rsidRPr="00C2345C" w:rsidRDefault="00E227A1" w:rsidP="00E227A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10" w:type="dxa"/>
          </w:tcPr>
          <w:p w14:paraId="5090F5FA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4395E78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7EA1BF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3F2ADF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5C6E94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AD4C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4915B78" w14:textId="77777777" w:rsidR="00E227A1" w:rsidRPr="00CC3BE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6EB7A0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D87555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7A1" w:rsidRPr="00C2345C" w14:paraId="7529EADB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75081083" w14:textId="316B2077" w:rsidR="00E227A1" w:rsidRPr="00C2345C" w:rsidRDefault="00E227A1" w:rsidP="00C2345C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 w:rsid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516E5FA9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1258A9CB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6E768A97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  <w:shd w:val="clear" w:color="auto" w:fill="auto"/>
          </w:tcPr>
          <w:p w14:paraId="54AFA563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689B68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51ED9D1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971CA4" w14:textId="77777777" w:rsidR="00E227A1" w:rsidRPr="00CC3BE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C3BE5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</w:tcPr>
          <w:p w14:paraId="0F3280C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1F82BA18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78FEAFEC" w14:textId="56201305" w:rsidR="00E227A1" w:rsidRPr="00C2345C" w:rsidRDefault="00E22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32B6C532" w14:textId="3D8576D1" w:rsidR="0090196D" w:rsidRPr="0018593D" w:rsidRDefault="0090196D" w:rsidP="0090196D">
      <w:pPr>
        <w:jc w:val="thaiDistribute"/>
        <w:rPr>
          <w:rFonts w:ascii="Angsana New" w:hAnsi="Angsana New"/>
          <w:sz w:val="26"/>
          <w:szCs w:val="26"/>
        </w:rPr>
      </w:pPr>
      <w:r w:rsidRPr="002D1A4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D1A4D">
        <w:rPr>
          <w:rFonts w:ascii="Angsana New" w:hAnsi="Angsana New"/>
          <w:sz w:val="26"/>
          <w:szCs w:val="26"/>
        </w:rPr>
        <w:t xml:space="preserve">31 </w:t>
      </w:r>
      <w:r w:rsidRPr="002D1A4D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2D1A4D">
        <w:rPr>
          <w:rFonts w:ascii="Angsana New" w:hAnsi="Angsana New"/>
          <w:sz w:val="26"/>
          <w:szCs w:val="26"/>
        </w:rPr>
        <w:t xml:space="preserve">2566 </w:t>
      </w:r>
      <w:r w:rsidR="00E227A1">
        <w:rPr>
          <w:rFonts w:ascii="Angsana New" w:hAnsi="Angsana New" w:hint="cs"/>
          <w:sz w:val="26"/>
          <w:szCs w:val="26"/>
          <w:cs/>
        </w:rPr>
        <w:t>มี</w:t>
      </w:r>
      <w:r w:rsidRPr="002D1A4D">
        <w:rPr>
          <w:rFonts w:ascii="Angsana New" w:hAnsi="Angsana New"/>
          <w:sz w:val="26"/>
          <w:szCs w:val="26"/>
          <w:cs/>
        </w:rPr>
        <w:t>ผู้ใช้สิทธิ</w:t>
      </w:r>
      <w:r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Pr="002D1A4D">
        <w:rPr>
          <w:rFonts w:ascii="Angsana New" w:hAnsi="Angsana New"/>
          <w:sz w:val="26"/>
          <w:szCs w:val="26"/>
          <w:cs/>
        </w:rPr>
        <w:t>ของบริษัท</w:t>
      </w:r>
      <w:r>
        <w:rPr>
          <w:rFonts w:ascii="Angsana New" w:hAnsi="Angsana New" w:hint="cs"/>
          <w:sz w:val="26"/>
          <w:szCs w:val="26"/>
          <w:cs/>
        </w:rPr>
        <w:t>ตามใบสำคัญแสดงสิทธิ</w:t>
      </w:r>
      <w:r w:rsidR="00832641">
        <w:rPr>
          <w:rFonts w:ascii="Angsana New" w:hAnsi="Angsana New" w:hint="cs"/>
          <w:sz w:val="26"/>
          <w:szCs w:val="26"/>
          <w:cs/>
        </w:rPr>
        <w:t xml:space="preserve"> </w:t>
      </w:r>
      <w:r w:rsidR="00832641">
        <w:rPr>
          <w:rFonts w:ascii="Angsana New" w:hAnsi="Angsana New"/>
          <w:sz w:val="26"/>
          <w:szCs w:val="26"/>
        </w:rPr>
        <w:t>CPANEL-W1</w:t>
      </w:r>
      <w:r>
        <w:rPr>
          <w:rFonts w:ascii="Angsana New" w:hAnsi="Angsana New"/>
          <w:sz w:val="26"/>
          <w:szCs w:val="26"/>
        </w:rPr>
        <w:t xml:space="preserve"> </w:t>
      </w:r>
      <w:r w:rsidRPr="002D1A4D">
        <w:rPr>
          <w:rFonts w:ascii="Angsana New" w:hAnsi="Angsana New"/>
          <w:sz w:val="26"/>
          <w:szCs w:val="26"/>
          <w:cs/>
        </w:rPr>
        <w:t>จำนวน</w:t>
      </w:r>
      <w:r w:rsidR="00FC3671">
        <w:rPr>
          <w:rFonts w:ascii="Angsana New" w:hAnsi="Angsana New"/>
          <w:sz w:val="26"/>
          <w:szCs w:val="26"/>
        </w:rPr>
        <w:t xml:space="preserve"> </w:t>
      </w:r>
      <w:r w:rsidR="00E227A1" w:rsidRPr="00E227A1">
        <w:rPr>
          <w:rFonts w:ascii="Angsana New" w:hAnsi="Angsana New"/>
          <w:sz w:val="26"/>
          <w:szCs w:val="26"/>
        </w:rPr>
        <w:t>3</w:t>
      </w:r>
      <w:r w:rsidR="00C417F7">
        <w:rPr>
          <w:rFonts w:ascii="Angsana New" w:hAnsi="Angsana New"/>
          <w:sz w:val="26"/>
          <w:szCs w:val="26"/>
        </w:rPr>
        <w:t>,</w:t>
      </w:r>
      <w:r w:rsidR="00E227A1" w:rsidRPr="00E227A1">
        <w:rPr>
          <w:rFonts w:ascii="Angsana New" w:hAnsi="Angsana New"/>
          <w:sz w:val="26"/>
          <w:szCs w:val="26"/>
        </w:rPr>
        <w:t>1</w:t>
      </w:r>
      <w:r w:rsidR="00C417F7">
        <w:rPr>
          <w:rFonts w:ascii="Angsana New" w:hAnsi="Angsana New"/>
          <w:sz w:val="26"/>
          <w:szCs w:val="26"/>
        </w:rPr>
        <w:t>83,996</w:t>
      </w:r>
      <w:r w:rsidR="00E227A1">
        <w:rPr>
          <w:rFonts w:ascii="Angsana New" w:hAnsi="Angsana New"/>
          <w:sz w:val="26"/>
          <w:szCs w:val="26"/>
        </w:rPr>
        <w:t xml:space="preserve"> </w:t>
      </w:r>
      <w:r w:rsidRPr="002D1A4D">
        <w:rPr>
          <w:rFonts w:ascii="Angsana New" w:hAnsi="Angsana New"/>
          <w:sz w:val="26"/>
          <w:szCs w:val="26"/>
          <w:cs/>
        </w:rPr>
        <w:t>หน่วย</w:t>
      </w:r>
      <w:r w:rsidR="00FC3671">
        <w:rPr>
          <w:rFonts w:ascii="Angsana New" w:hAnsi="Angsana New"/>
          <w:sz w:val="26"/>
          <w:szCs w:val="26"/>
        </w:rPr>
        <w:t xml:space="preserve"> </w:t>
      </w:r>
      <w:r w:rsidR="00832641">
        <w:rPr>
          <w:rFonts w:ascii="Angsana New" w:hAnsi="Angsana New" w:hint="cs"/>
          <w:sz w:val="26"/>
          <w:szCs w:val="26"/>
          <w:cs/>
        </w:rPr>
        <w:t>ใน</w:t>
      </w:r>
      <w:r w:rsidRPr="002D1A4D">
        <w:rPr>
          <w:rFonts w:ascii="Angsana New" w:hAnsi="Angsana New"/>
          <w:sz w:val="26"/>
          <w:szCs w:val="26"/>
          <w:cs/>
        </w:rPr>
        <w:t>ราคา</w:t>
      </w:r>
      <w:r w:rsidR="00C417F7">
        <w:rPr>
          <w:rFonts w:ascii="Angsana New" w:hAnsi="Angsana New"/>
          <w:sz w:val="26"/>
          <w:szCs w:val="26"/>
        </w:rPr>
        <w:t xml:space="preserve">    </w:t>
      </w:r>
      <w:r w:rsidRPr="002D1A4D">
        <w:rPr>
          <w:rFonts w:ascii="Angsana New" w:hAnsi="Angsana New"/>
          <w:sz w:val="26"/>
          <w:szCs w:val="26"/>
          <w:cs/>
        </w:rPr>
        <w:t xml:space="preserve">ใช้สิทธิหน่วยละ </w:t>
      </w:r>
      <w:r w:rsidRPr="002D1A4D">
        <w:rPr>
          <w:rFonts w:ascii="Angsana New" w:hAnsi="Angsana New"/>
          <w:sz w:val="26"/>
          <w:szCs w:val="26"/>
        </w:rPr>
        <w:t>5</w:t>
      </w:r>
      <w:r w:rsidRPr="002D1A4D">
        <w:rPr>
          <w:rFonts w:ascii="Angsana New" w:hAnsi="Angsana New"/>
          <w:sz w:val="26"/>
          <w:szCs w:val="26"/>
          <w:cs/>
        </w:rPr>
        <w:t xml:space="preserve"> บาท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บริษัทได้รับเงิน</w:t>
      </w:r>
      <w:r w:rsidR="00E227A1">
        <w:rPr>
          <w:rFonts w:ascii="Angsana New" w:hAnsi="Angsana New" w:hint="cs"/>
          <w:sz w:val="26"/>
          <w:szCs w:val="26"/>
          <w:cs/>
        </w:rPr>
        <w:t>เพิ่มทุน</w:t>
      </w:r>
      <w:r>
        <w:rPr>
          <w:rFonts w:ascii="Angsana New" w:hAnsi="Angsana New" w:hint="cs"/>
          <w:sz w:val="26"/>
          <w:szCs w:val="26"/>
          <w:cs/>
        </w:rPr>
        <w:t xml:space="preserve">หุ้นสามัญจำนวน </w:t>
      </w:r>
      <w:r w:rsidRPr="002D1A4D">
        <w:rPr>
          <w:rFonts w:ascii="Angsana New" w:hAnsi="Angsana New"/>
          <w:sz w:val="26"/>
          <w:szCs w:val="26"/>
        </w:rPr>
        <w:t xml:space="preserve">15.9 </w:t>
      </w:r>
      <w:r w:rsidRPr="002D1A4D"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Pr="002D1A4D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r>
        <w:rPr>
          <w:rFonts w:ascii="Angsana New" w:hAnsi="Angsana New"/>
          <w:sz w:val="26"/>
          <w:szCs w:val="26"/>
        </w:rPr>
        <w:t>159</w:t>
      </w:r>
      <w:r w:rsidRPr="00D7681A">
        <w:rPr>
          <w:rFonts w:ascii="Angsana New" w:hAnsi="Angsana New"/>
          <w:sz w:val="26"/>
          <w:szCs w:val="26"/>
        </w:rPr>
        <w:t>,</w:t>
      </w:r>
      <w:r w:rsidRPr="00D7681A">
        <w:rPr>
          <w:rFonts w:ascii="Angsana New" w:hAnsi="Angsana New"/>
          <w:sz w:val="26"/>
          <w:szCs w:val="26"/>
          <w:cs/>
        </w:rPr>
        <w:t>994</w:t>
      </w:r>
      <w:r w:rsidRPr="00D7681A">
        <w:rPr>
          <w:rFonts w:ascii="Angsana New" w:hAnsi="Angsana New"/>
          <w:sz w:val="26"/>
          <w:szCs w:val="26"/>
        </w:rPr>
        <w:t>,</w:t>
      </w:r>
      <w:r>
        <w:rPr>
          <w:rFonts w:ascii="Angsana New" w:hAnsi="Angsana New"/>
          <w:sz w:val="26"/>
          <w:szCs w:val="26"/>
        </w:rPr>
        <w:t>567</w:t>
      </w:r>
      <w:r>
        <w:rPr>
          <w:rFonts w:ascii="Angsana New" w:hAnsi="Angsana New" w:hint="cs"/>
          <w:sz w:val="26"/>
          <w:szCs w:val="26"/>
          <w:cs/>
        </w:rPr>
        <w:t xml:space="preserve"> บาท </w:t>
      </w:r>
      <w:r w:rsidRPr="002C0D6D">
        <w:rPr>
          <w:rFonts w:ascii="Angsana New" w:hAnsi="Angsana New"/>
          <w:sz w:val="26"/>
          <w:szCs w:val="26"/>
        </w:rPr>
        <w:t>(</w:t>
      </w:r>
      <w:r w:rsidRPr="002C0D6D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>
        <w:rPr>
          <w:rFonts w:ascii="Angsana New" w:hAnsi="Angsana New"/>
          <w:sz w:val="26"/>
          <w:szCs w:val="26"/>
        </w:rPr>
        <w:t>159</w:t>
      </w:r>
      <w:r w:rsidRPr="00D7681A">
        <w:rPr>
          <w:rFonts w:ascii="Angsana New" w:hAnsi="Angsana New"/>
          <w:sz w:val="26"/>
          <w:szCs w:val="26"/>
        </w:rPr>
        <w:t>,</w:t>
      </w:r>
      <w:r w:rsidRPr="00D7681A">
        <w:rPr>
          <w:rFonts w:ascii="Angsana New" w:hAnsi="Angsana New"/>
          <w:sz w:val="26"/>
          <w:szCs w:val="26"/>
          <w:cs/>
        </w:rPr>
        <w:t>994</w:t>
      </w:r>
      <w:r w:rsidRPr="00D7681A">
        <w:rPr>
          <w:rFonts w:ascii="Angsana New" w:hAnsi="Angsana New"/>
          <w:sz w:val="26"/>
          <w:szCs w:val="26"/>
        </w:rPr>
        <w:t>,</w:t>
      </w:r>
      <w:r>
        <w:rPr>
          <w:rFonts w:ascii="Angsana New" w:hAnsi="Angsana New"/>
          <w:sz w:val="26"/>
          <w:szCs w:val="26"/>
        </w:rPr>
        <w:t>567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Pr="002C0D6D">
        <w:rPr>
          <w:rFonts w:ascii="Angsana New" w:hAnsi="Angsana New"/>
          <w:sz w:val="26"/>
          <w:szCs w:val="26"/>
        </w:rPr>
        <w:t xml:space="preserve">1 </w:t>
      </w:r>
      <w:r w:rsidRPr="002C0D6D">
        <w:rPr>
          <w:rFonts w:ascii="Angsana New" w:hAnsi="Angsana New"/>
          <w:sz w:val="26"/>
          <w:szCs w:val="26"/>
          <w:cs/>
        </w:rPr>
        <w:t>บาท</w:t>
      </w:r>
      <w:r w:rsidRPr="002C0D6D">
        <w:rPr>
          <w:rFonts w:ascii="Angsana New" w:hAnsi="Angsana New"/>
          <w:sz w:val="26"/>
          <w:szCs w:val="26"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>) เป็น</w:t>
      </w:r>
      <w:r w:rsidRPr="002C0D6D">
        <w:rPr>
          <w:rFonts w:ascii="Angsana New" w:hAnsi="Angsana New"/>
          <w:sz w:val="26"/>
          <w:szCs w:val="26"/>
        </w:rPr>
        <w:t xml:space="preserve"> 163,178,563 </w:t>
      </w:r>
      <w:r w:rsidRPr="002C0D6D">
        <w:rPr>
          <w:rFonts w:ascii="Angsana New" w:hAnsi="Angsana New"/>
          <w:sz w:val="26"/>
          <w:szCs w:val="26"/>
          <w:cs/>
        </w:rPr>
        <w:t xml:space="preserve">บาท </w:t>
      </w:r>
      <w:r w:rsidRPr="002C0D6D">
        <w:rPr>
          <w:rFonts w:ascii="Angsana New" w:hAnsi="Angsana New"/>
          <w:sz w:val="26"/>
          <w:szCs w:val="26"/>
        </w:rPr>
        <w:t>(</w:t>
      </w:r>
      <w:r w:rsidRPr="002C0D6D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2C0D6D">
        <w:rPr>
          <w:rFonts w:ascii="Angsana New" w:hAnsi="Angsana New"/>
          <w:sz w:val="26"/>
          <w:szCs w:val="26"/>
        </w:rPr>
        <w:t xml:space="preserve">163,178,563 </w:t>
      </w:r>
      <w:r w:rsidRPr="002C0D6D">
        <w:rPr>
          <w:rFonts w:ascii="Angsana New" w:hAnsi="Angsana New"/>
          <w:sz w:val="26"/>
          <w:szCs w:val="26"/>
          <w:cs/>
        </w:rPr>
        <w:t>หุ้น</w:t>
      </w:r>
      <w:r w:rsidRPr="002C0D6D">
        <w:rPr>
          <w:rFonts w:ascii="Angsana New" w:hAnsi="Angsana New" w:hint="cs"/>
          <w:sz w:val="26"/>
          <w:szCs w:val="26"/>
          <w:cs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 xml:space="preserve">หุ้นละ </w:t>
      </w:r>
      <w:r w:rsidRPr="002C0D6D">
        <w:rPr>
          <w:rFonts w:ascii="Angsana New" w:hAnsi="Angsana New"/>
          <w:sz w:val="26"/>
          <w:szCs w:val="26"/>
        </w:rPr>
        <w:t xml:space="preserve">1 </w:t>
      </w:r>
      <w:r w:rsidRPr="002C0D6D">
        <w:rPr>
          <w:rFonts w:ascii="Angsana New" w:hAnsi="Angsana New"/>
          <w:sz w:val="26"/>
          <w:szCs w:val="26"/>
          <w:cs/>
        </w:rPr>
        <w:t>บาท)</w:t>
      </w:r>
      <w:r w:rsidRPr="002C0D6D">
        <w:rPr>
          <w:rFonts w:ascii="Angsana New" w:hAnsi="Angsana New" w:hint="cs"/>
          <w:sz w:val="26"/>
          <w:szCs w:val="26"/>
          <w:cs/>
        </w:rPr>
        <w:t xml:space="preserve"> </w:t>
      </w:r>
      <w:r w:rsidRPr="002D1A4D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Pr="002D1A4D">
        <w:rPr>
          <w:rFonts w:ascii="Angsana New" w:hAnsi="Angsana New"/>
          <w:sz w:val="26"/>
          <w:szCs w:val="26"/>
        </w:rPr>
        <w:t xml:space="preserve">13 </w:t>
      </w:r>
      <w:r w:rsidRPr="002D1A4D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D1A4D">
        <w:rPr>
          <w:rFonts w:ascii="Angsana New" w:hAnsi="Angsana New"/>
          <w:sz w:val="26"/>
          <w:szCs w:val="26"/>
        </w:rPr>
        <w:t>2566</w:t>
      </w:r>
      <w:r>
        <w:rPr>
          <w:rFonts w:ascii="Angsana New" w:hAnsi="Angsana New"/>
          <w:sz w:val="26"/>
          <w:szCs w:val="26"/>
        </w:rPr>
        <w:t xml:space="preserve"> </w:t>
      </w:r>
    </w:p>
    <w:p w14:paraId="2C3FBE8F" w14:textId="3BED1383" w:rsidR="002F6FD4" w:rsidRDefault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489A89" w14:textId="4012CC98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 w:rsidR="00640F9E" w:rsidRPr="004B53BF">
        <w:rPr>
          <w:rFonts w:ascii="Angsana New" w:hAnsi="Angsana New"/>
          <w:b/>
          <w:bCs/>
          <w:sz w:val="26"/>
          <w:szCs w:val="26"/>
        </w:rPr>
        <w:t>4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065C1192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7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7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3A3EAAAD" w14:textId="19255678" w:rsidR="00832641" w:rsidRDefault="007E77A4" w:rsidP="00C64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6B2604">
        <w:rPr>
          <w:rFonts w:ascii="Angsana New" w:hAnsi="Angsana New"/>
          <w:sz w:val="26"/>
          <w:szCs w:val="26"/>
          <w:cs/>
        </w:rPr>
        <w:t>บริษัท</w:t>
      </w:r>
      <w:r w:rsidR="00D44A78" w:rsidRPr="006B2604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6B2604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6B2604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6B2604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6B2604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6B2604">
        <w:rPr>
          <w:rFonts w:ascii="Angsana New" w:hAnsi="Angsana New" w:hint="cs"/>
          <w:sz w:val="26"/>
          <w:szCs w:val="26"/>
          <w:cs/>
        </w:rPr>
        <w:t>เบ็ดเสร็จ</w:t>
      </w:r>
      <w:r w:rsidR="00832641" w:rsidRPr="004962A0">
        <w:rPr>
          <w:rFonts w:ascii="Angsana New" w:hAnsi="Angsana New"/>
          <w:sz w:val="26"/>
          <w:szCs w:val="26"/>
          <w:cs/>
        </w:rPr>
        <w:t>สำหรับ</w:t>
      </w:r>
      <w:r w:rsidR="00832641"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832641">
        <w:rPr>
          <w:rFonts w:ascii="Angsana New" w:hAnsi="Angsana New" w:hint="cs"/>
          <w:sz w:val="26"/>
          <w:szCs w:val="26"/>
          <w:cs/>
        </w:rPr>
        <w:t xml:space="preserve">และหกเดือนสิ้นสุดวันที่ </w:t>
      </w:r>
      <w:r w:rsidR="00832641">
        <w:rPr>
          <w:rFonts w:ascii="Angsana New" w:hAnsi="Angsana New"/>
          <w:sz w:val="26"/>
          <w:szCs w:val="26"/>
        </w:rPr>
        <w:t>30</w:t>
      </w:r>
      <w:r w:rsidR="00832641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="00832641">
        <w:rPr>
          <w:rFonts w:ascii="Angsana New" w:hAnsi="Angsana New"/>
          <w:sz w:val="26"/>
          <w:szCs w:val="26"/>
        </w:rPr>
        <w:t>2566</w:t>
      </w:r>
      <w:r w:rsidR="00832641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32641">
        <w:rPr>
          <w:rFonts w:ascii="Angsana New" w:hAnsi="Angsana New"/>
          <w:sz w:val="26"/>
          <w:szCs w:val="26"/>
        </w:rPr>
        <w:t>2565</w:t>
      </w:r>
      <w:r w:rsidR="00832641" w:rsidRPr="004962A0">
        <w:rPr>
          <w:rFonts w:ascii="Angsana New" w:hAnsi="Angsana New"/>
          <w:sz w:val="26"/>
          <w:szCs w:val="26"/>
        </w:rPr>
        <w:t xml:space="preserve"> </w:t>
      </w:r>
      <w:r w:rsidR="00832641" w:rsidRPr="004962A0">
        <w:rPr>
          <w:rFonts w:ascii="Angsana New" w:hAnsi="Angsana New"/>
          <w:sz w:val="26"/>
          <w:szCs w:val="26"/>
          <w:cs/>
        </w:rPr>
        <w:t>ดังนี้</w:t>
      </w:r>
    </w:p>
    <w:p w14:paraId="564EE06C" w14:textId="77777777" w:rsidR="00832641" w:rsidRDefault="00832641" w:rsidP="00C64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832641" w:rsidRPr="00475A13" w14:paraId="72CF243D" w14:textId="77777777" w:rsidTr="007639B8">
        <w:tc>
          <w:tcPr>
            <w:tcW w:w="4050" w:type="dxa"/>
          </w:tcPr>
          <w:p w14:paraId="6C254FBB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6E70A74D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832641" w:rsidRPr="00475A13" w14:paraId="03795276" w14:textId="77777777" w:rsidTr="007639B8">
        <w:tc>
          <w:tcPr>
            <w:tcW w:w="4050" w:type="dxa"/>
          </w:tcPr>
          <w:p w14:paraId="0FAE2E53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2833EADD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5E96A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5986C23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832641" w:rsidRPr="00475A13" w14:paraId="4A1C3316" w14:textId="77777777" w:rsidTr="007639B8">
        <w:tc>
          <w:tcPr>
            <w:tcW w:w="4050" w:type="dxa"/>
          </w:tcPr>
          <w:p w14:paraId="605D20E1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FC3316D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E4C0CB3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68FEA4C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32641" w:rsidRPr="00CF009E" w14:paraId="721BCD62" w14:textId="77777777" w:rsidTr="007639B8">
        <w:tc>
          <w:tcPr>
            <w:tcW w:w="4050" w:type="dxa"/>
          </w:tcPr>
          <w:p w14:paraId="36E0A5CA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450535" w14:textId="77777777" w:rsidR="00832641" w:rsidRPr="004E7A19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E59F63" w14:textId="77777777" w:rsidR="00832641" w:rsidRPr="00CF009E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2090B4" w14:textId="77777777" w:rsidR="00832641" w:rsidRPr="00CF009E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15C06E8" w14:textId="77777777" w:rsidR="00832641" w:rsidRPr="00CF009E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81D0FE" w14:textId="77777777" w:rsidR="00832641" w:rsidRPr="004E7A19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3B6A86" w14:textId="77777777" w:rsidR="00832641" w:rsidRPr="00CF009E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772971C" w14:textId="77777777" w:rsidR="00832641" w:rsidRPr="00CF009E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832641" w:rsidRPr="004D3C06" w14:paraId="62448D71" w14:textId="77777777" w:rsidTr="00832641">
        <w:tc>
          <w:tcPr>
            <w:tcW w:w="4050" w:type="dxa"/>
          </w:tcPr>
          <w:p w14:paraId="2FA31BFE" w14:textId="624F0BFE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75AEA0" w14:textId="77777777" w:rsidR="00832641" w:rsidRPr="004E7A19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8F151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E64F3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43A4C9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155E2D" w14:textId="77777777" w:rsidR="00832641" w:rsidRPr="004E7A19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AD62B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86DFCD" w14:textId="77777777" w:rsidR="00832641" w:rsidRPr="004D3C06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641" w:rsidRPr="004D3C06" w14:paraId="638BDED2" w14:textId="77777777" w:rsidTr="00832641">
        <w:tc>
          <w:tcPr>
            <w:tcW w:w="4050" w:type="dxa"/>
          </w:tcPr>
          <w:p w14:paraId="7AF31D4F" w14:textId="03D01F5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BB86A2A" w14:textId="30087AF6" w:rsidR="00832641" w:rsidRPr="00066F57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CB303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CCDC0DF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6D0F45" w14:textId="67835F98" w:rsidR="00832641" w:rsidRPr="00475A13" w:rsidRDefault="00CB3035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</w:tcPr>
          <w:p w14:paraId="4EEF7EE4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4E3CCD7" w14:textId="7BB3BF4F" w:rsidR="00832641" w:rsidRPr="00066F57" w:rsidRDefault="00CB3035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70" w:type="dxa"/>
          </w:tcPr>
          <w:p w14:paraId="4236300B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DDEAF7" w14:textId="016D0927" w:rsidR="00832641" w:rsidRPr="004D3C06" w:rsidRDefault="00CB3035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</w:tbl>
    <w:p w14:paraId="3D62DC19" w14:textId="77777777" w:rsidR="00BD61B6" w:rsidRDefault="00BD61B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6B9339A" w14:textId="703E97C8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Pr="004B53BF">
        <w:rPr>
          <w:rFonts w:ascii="Angsana New" w:hAnsi="Angsana New"/>
          <w:b/>
          <w:bCs/>
          <w:sz w:val="26"/>
          <w:szCs w:val="26"/>
        </w:rPr>
        <w:t>5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4514C706" w14:textId="77777777" w:rsidR="009C39EC" w:rsidRDefault="009C39E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FFFF3FC" w14:textId="77777777" w:rsidR="00CD3B25" w:rsidRDefault="00CD3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D32FC4" w14:textId="0870F1FC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4E1F85" w:rsidRPr="004B53BF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508020B0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67CBD148" w14:textId="4413DA36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ต่อหุ้นขั้นพื้นฐานคำนวณโดยการหารกำไรสำหรับแต่ละงวดส่วนที่เป็นของผู้ถือหุ้นของบริษัท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79D2EEFC" w14:textId="59208BF0" w:rsidR="000D0A7D" w:rsidRDefault="0000761E" w:rsidP="000D0A7D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D0A7D">
        <w:rPr>
          <w:rFonts w:ascii="Angsana New" w:hAnsi="Angsana New"/>
          <w:sz w:val="26"/>
          <w:szCs w:val="26"/>
          <w:cs/>
          <w:lang w:val="th-TH"/>
        </w:rPr>
        <w:t xml:space="preserve">สำหรับแต่ละงวดสามเดือนและหกเดือนสิ้นสุดวันที่ </w:t>
      </w:r>
      <w:r w:rsidR="000D0A7D">
        <w:rPr>
          <w:rFonts w:ascii="Angsana New" w:hAnsi="Angsana New"/>
          <w:sz w:val="26"/>
          <w:szCs w:val="26"/>
        </w:rPr>
        <w:t>30</w:t>
      </w:r>
      <w:r w:rsidR="000D0A7D">
        <w:rPr>
          <w:rFonts w:ascii="Angsana New" w:hAnsi="Angsana New"/>
          <w:sz w:val="26"/>
          <w:szCs w:val="26"/>
          <w:cs/>
          <w:lang w:val="th-TH"/>
        </w:rPr>
        <w:t xml:space="preserve"> มิถุนายน </w:t>
      </w:r>
      <w:r w:rsidR="000D0A7D">
        <w:rPr>
          <w:rFonts w:ascii="Angsana New" w:hAnsi="Angsana New"/>
          <w:sz w:val="26"/>
          <w:szCs w:val="26"/>
        </w:rPr>
        <w:t>2566</w:t>
      </w:r>
      <w:r w:rsidR="000D0A7D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0D0A7D">
        <w:rPr>
          <w:rFonts w:ascii="Angsana New" w:hAnsi="Angsana New"/>
          <w:sz w:val="26"/>
          <w:szCs w:val="26"/>
        </w:rPr>
        <w:t xml:space="preserve">2565 </w:t>
      </w:r>
      <w:r w:rsidR="000D0A7D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Pr="004B53BF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4044"/>
        <w:gridCol w:w="1258"/>
        <w:gridCol w:w="236"/>
        <w:gridCol w:w="1208"/>
        <w:gridCol w:w="236"/>
        <w:gridCol w:w="1204"/>
        <w:gridCol w:w="270"/>
        <w:gridCol w:w="1207"/>
      </w:tblGrid>
      <w:tr w:rsidR="000D0A7D" w:rsidRPr="004B53BF" w14:paraId="2BDBB8FF" w14:textId="77777777" w:rsidTr="000D0A7D">
        <w:tc>
          <w:tcPr>
            <w:tcW w:w="4044" w:type="dxa"/>
          </w:tcPr>
          <w:p w14:paraId="7A1536F4" w14:textId="77777777" w:rsidR="000D0A7D" w:rsidRPr="004B53BF" w:rsidRDefault="000D0A7D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9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59CCFC6" w14:textId="570151A6" w:rsidR="000D0A7D" w:rsidRPr="004B53BF" w:rsidRDefault="000D0A7D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D0A7D" w:rsidRPr="004B53BF" w14:paraId="2D2D094E" w14:textId="77777777" w:rsidTr="000D0A7D">
        <w:tc>
          <w:tcPr>
            <w:tcW w:w="4044" w:type="dxa"/>
          </w:tcPr>
          <w:p w14:paraId="4B0EBE50" w14:textId="77777777" w:rsidR="000D0A7D" w:rsidRPr="004B53BF" w:rsidRDefault="000D0A7D" w:rsidP="000D0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0844117" w14:textId="213D9D9E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C1EBD2" w14:textId="77777777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6809050" w14:textId="53D48A78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0D0A7D" w:rsidRPr="004B53BF" w14:paraId="039CFE4C" w14:textId="77777777" w:rsidTr="00B232E3">
        <w:tc>
          <w:tcPr>
            <w:tcW w:w="4044" w:type="dxa"/>
          </w:tcPr>
          <w:p w14:paraId="0E838972" w14:textId="77777777" w:rsidR="000D0A7D" w:rsidRPr="004B53BF" w:rsidRDefault="000D0A7D" w:rsidP="000D0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7DCABD0" w14:textId="1BD106CC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37B807EE" w14:textId="77777777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15063C" w14:textId="3CFE747C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232E3" w:rsidRPr="004B53BF" w14:paraId="5667A61F" w14:textId="77777777" w:rsidTr="00B232E3">
        <w:tc>
          <w:tcPr>
            <w:tcW w:w="4044" w:type="dxa"/>
          </w:tcPr>
          <w:p w14:paraId="7A43508F" w14:textId="77777777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6825A" w14:textId="3228FE84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747368AB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36E3F" w14:textId="69B8DB4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F291FC1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42A26" w14:textId="623F54E2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1B12B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6B5C2" w14:textId="7AEAFFE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0761E" w:rsidRPr="004B53BF" w14:paraId="26E45B24" w14:textId="77777777" w:rsidTr="00B232E3">
        <w:tc>
          <w:tcPr>
            <w:tcW w:w="4044" w:type="dxa"/>
          </w:tcPr>
          <w:p w14:paraId="3BD96977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FDC04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B983A80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9316A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B9A572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CDCA8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79F57F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BC228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232E3" w:rsidRPr="004B53BF" w14:paraId="184C68B0" w14:textId="77777777" w:rsidTr="002F6FD4">
        <w:tc>
          <w:tcPr>
            <w:tcW w:w="4044" w:type="dxa"/>
            <w:hideMark/>
          </w:tcPr>
          <w:p w14:paraId="2189290E" w14:textId="77777777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5F8C1AC" w14:textId="09535235" w:rsidR="00B232E3" w:rsidRPr="00FB5C58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</w:tcPr>
          <w:p w14:paraId="532AB72E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28C2356E" w14:textId="3BFB235C" w:rsidR="00B232E3" w:rsidRPr="0075230D" w:rsidRDefault="0075230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</w:tcPr>
          <w:p w14:paraId="3D888F02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3AE31598" w14:textId="541179C1" w:rsidR="00B232E3" w:rsidRPr="00FB5C58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</w:tcPr>
          <w:p w14:paraId="34C04834" w14:textId="77777777" w:rsidR="00B232E3" w:rsidRPr="004B53BF" w:rsidRDefault="00B232E3" w:rsidP="00B232E3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hideMark/>
          </w:tcPr>
          <w:p w14:paraId="4F9EC084" w14:textId="3E3A2D86" w:rsidR="00B232E3" w:rsidRPr="0075230D" w:rsidRDefault="0075230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2F6FD4" w:rsidRPr="004B53BF" w14:paraId="0DC1E0E1" w14:textId="77777777" w:rsidTr="002F6FD4">
        <w:trPr>
          <w:trHeight w:val="139"/>
        </w:trPr>
        <w:tc>
          <w:tcPr>
            <w:tcW w:w="4044" w:type="dxa"/>
          </w:tcPr>
          <w:p w14:paraId="1974B690" w14:textId="4BEAF34D" w:rsidR="002F6FD4" w:rsidRPr="002F6FD4" w:rsidRDefault="002F6FD4" w:rsidP="002F6FD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หุ้นที่ออก</w:t>
            </w:r>
            <w:r w:rsidRPr="002F6FD4">
              <w:rPr>
                <w:rFonts w:ascii="Angsana New" w:hAnsi="Angsana New"/>
                <w:sz w:val="26"/>
                <w:szCs w:val="26"/>
                <w:cs/>
              </w:rPr>
              <w:t>จากการใช้ใบสำคัญแสดงสิทธิ</w:t>
            </w:r>
          </w:p>
        </w:tc>
        <w:tc>
          <w:tcPr>
            <w:tcW w:w="1258" w:type="dxa"/>
            <w:vAlign w:val="bottom"/>
          </w:tcPr>
          <w:p w14:paraId="2D8C705B" w14:textId="77777777" w:rsidR="002F6FD4" w:rsidRPr="00FB5C58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BF15D1" w14:textId="77777777" w:rsidR="002F6FD4" w:rsidRPr="004B53BF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vAlign w:val="bottom"/>
          </w:tcPr>
          <w:p w14:paraId="60B4ED0F" w14:textId="77777777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F7354A" w14:textId="77777777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01C40D63" w14:textId="77777777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42369A" w14:textId="77777777" w:rsidR="002F6FD4" w:rsidRPr="0075230D" w:rsidRDefault="002F6FD4" w:rsidP="002F6FD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5C358F28" w14:textId="77777777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FD4" w:rsidRPr="004B53BF" w14:paraId="72AF8099" w14:textId="77777777" w:rsidTr="002F6FD4">
        <w:trPr>
          <w:trHeight w:val="139"/>
        </w:trPr>
        <w:tc>
          <w:tcPr>
            <w:tcW w:w="4044" w:type="dxa"/>
          </w:tcPr>
          <w:p w14:paraId="4C4C5ACF" w14:textId="1D87B8FF" w:rsidR="002F6FD4" w:rsidRPr="00CB3035" w:rsidRDefault="002F6FD4" w:rsidP="002F6FD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844A0A0" w14:textId="4C5AA662" w:rsidR="002F6FD4" w:rsidRPr="00FB5C58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/>
                <w:sz w:val="26"/>
                <w:szCs w:val="26"/>
              </w:rPr>
              <w:t xml:space="preserve">          1,0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6BD2E367" w14:textId="77777777" w:rsidR="002F6FD4" w:rsidRPr="004B53BF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6AD8FC" w14:textId="06B1F249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130B0B" w14:textId="77777777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9B9A7D" w14:textId="100379C0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 xml:space="preserve">          5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5F8259B1" w14:textId="77777777" w:rsidR="002F6FD4" w:rsidRPr="0075230D" w:rsidRDefault="002F6FD4" w:rsidP="002F6FD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7C28E" w14:textId="058EA4E1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6FD4" w:rsidRPr="004B53BF" w14:paraId="447064EA" w14:textId="77777777" w:rsidTr="00B232E3">
        <w:tc>
          <w:tcPr>
            <w:tcW w:w="4044" w:type="dxa"/>
            <w:hideMark/>
          </w:tcPr>
          <w:p w14:paraId="1C1364F2" w14:textId="5EBAB29E" w:rsidR="002F6FD4" w:rsidRPr="004B53BF" w:rsidRDefault="002F6FD4" w:rsidP="002F6FD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44732" w14:textId="62021BE9" w:rsidR="002F6FD4" w:rsidRPr="00FB5C58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B5C58">
              <w:rPr>
                <w:rFonts w:ascii="Angsana New" w:hAnsi="Angsana New"/>
                <w:sz w:val="26"/>
                <w:szCs w:val="26"/>
              </w:rPr>
              <w:t>61,0</w:t>
            </w: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37FC143E" w14:textId="77777777" w:rsidR="002F6FD4" w:rsidRPr="004B53BF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A16883" w14:textId="03F9052A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</w:tcPr>
          <w:p w14:paraId="37334933" w14:textId="77777777" w:rsidR="002F6FD4" w:rsidRPr="004B53BF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BFAAD" w14:textId="5205A63A" w:rsidR="002F6FD4" w:rsidRPr="00FB5C58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B5C58">
              <w:rPr>
                <w:rFonts w:ascii="Angsana New" w:hAnsi="Angsana New"/>
                <w:sz w:val="26"/>
                <w:szCs w:val="26"/>
              </w:rPr>
              <w:t>60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</w:tcPr>
          <w:p w14:paraId="261C8DD3" w14:textId="77777777" w:rsidR="002F6FD4" w:rsidRPr="004B53BF" w:rsidRDefault="002F6FD4" w:rsidP="002F6FD4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799C5D" w14:textId="7638429C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</w:tbl>
    <w:p w14:paraId="4B0D9CAC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</w:p>
    <w:p w14:paraId="56674043" w14:textId="19A0EDEA" w:rsidR="009D7FF6" w:rsidRPr="004B53BF" w:rsidRDefault="009D7FF6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กำไรต่อหุ้นปรับลด</w:t>
      </w:r>
    </w:p>
    <w:p w14:paraId="4EB404EC" w14:textId="5596609B" w:rsidR="009D7FF6" w:rsidRPr="004B53BF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B7B9771" w14:textId="6F88B499" w:rsidR="009D7FF6" w:rsidRPr="004B53BF" w:rsidRDefault="009D7FF6" w:rsidP="004B53BF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/>
          <w:sz w:val="26"/>
          <w:szCs w:val="26"/>
          <w:cs/>
          <w:lang w:val="th-TH"/>
        </w:rPr>
        <w:t>กำไรต่อหุ้นปรับลดคำนวณโดยหารกำไรสำหรับงวด</w:t>
      </w:r>
      <w:r w:rsidR="00142424" w:rsidRPr="004B53BF">
        <w:rPr>
          <w:rFonts w:ascii="Angsana New" w:hAnsi="Angsana New" w:hint="cs"/>
          <w:sz w:val="26"/>
          <w:szCs w:val="26"/>
          <w:cs/>
          <w:lang w:val="th-TH"/>
        </w:rPr>
        <w:t>ส่วนที่เป็น</w:t>
      </w:r>
      <w:r w:rsidR="00142424" w:rsidRPr="004B53BF">
        <w:rPr>
          <w:rFonts w:ascii="Angsana New" w:hAnsi="Angsana New" w:hint="cs"/>
          <w:sz w:val="26"/>
          <w:szCs w:val="26"/>
          <w:cs/>
        </w:rPr>
        <w:t>ของผู้ถือหุ้นของบริษัทด้วยจำนวนหุ้นสามัญถัวเฉลี่ยถ่วงน้ำหนัก</w:t>
      </w:r>
      <w:r w:rsidRPr="004B53BF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4B53BF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004F22D2" w14:textId="7408D1B7" w:rsidR="00B232E3" w:rsidRPr="00B567B8" w:rsidRDefault="00B232E3" w:rsidP="00B2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/>
          <w:sz w:val="26"/>
          <w:szCs w:val="26"/>
          <w:cs/>
        </w:rPr>
      </w:pPr>
      <w:r w:rsidRPr="00B567B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B567B8">
        <w:rPr>
          <w:rFonts w:ascii="Angsana New" w:hAnsi="Angsana New"/>
          <w:sz w:val="26"/>
          <w:szCs w:val="26"/>
          <w:cs/>
          <w:lang w:val="th-TH"/>
        </w:rPr>
        <w:t xml:space="preserve">ปรับลดสำหรับแต่ละงวดสามเดือนและหกเดือนสิ้นสุดวันที่ </w:t>
      </w:r>
      <w:r w:rsidRPr="00B567B8">
        <w:rPr>
          <w:rFonts w:ascii="Angsana New" w:hAnsi="Angsana New"/>
          <w:sz w:val="26"/>
          <w:szCs w:val="26"/>
        </w:rPr>
        <w:t>30</w:t>
      </w:r>
      <w:r w:rsidRPr="00B567B8">
        <w:rPr>
          <w:rFonts w:ascii="Angsana New" w:hAnsi="Angsana New"/>
          <w:sz w:val="26"/>
          <w:szCs w:val="26"/>
          <w:cs/>
          <w:lang w:val="th-TH"/>
        </w:rPr>
        <w:t xml:space="preserve"> มิถุนายน </w:t>
      </w:r>
      <w:r w:rsidRPr="00B567B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B567B8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Pr="00B567B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B567B8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Pr="004B53BF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37"/>
        <w:gridCol w:w="1259"/>
        <w:gridCol w:w="236"/>
        <w:gridCol w:w="1204"/>
        <w:gridCol w:w="236"/>
        <w:gridCol w:w="1204"/>
        <w:gridCol w:w="270"/>
        <w:gridCol w:w="1264"/>
      </w:tblGrid>
      <w:tr w:rsidR="00B232E3" w:rsidRPr="004B53BF" w14:paraId="774B1EFA" w14:textId="77777777" w:rsidTr="00B232E3">
        <w:tc>
          <w:tcPr>
            <w:tcW w:w="4137" w:type="dxa"/>
          </w:tcPr>
          <w:p w14:paraId="177929F3" w14:textId="77777777" w:rsidR="00B232E3" w:rsidRPr="004B53BF" w:rsidRDefault="00B232E3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C8C9D" w14:textId="7739AE72" w:rsidR="00B232E3" w:rsidRPr="004B53BF" w:rsidRDefault="00B232E3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B232E3" w:rsidRPr="004B53BF" w14:paraId="2B726533" w14:textId="77777777" w:rsidTr="00061AB8">
        <w:tc>
          <w:tcPr>
            <w:tcW w:w="4137" w:type="dxa"/>
          </w:tcPr>
          <w:p w14:paraId="3F260E1B" w14:textId="77777777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7EF96" w14:textId="2CC2119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F15CD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417D0" w14:textId="2C29AAB1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B232E3" w:rsidRPr="004B53BF" w14:paraId="1EEBFA0E" w14:textId="77777777" w:rsidTr="00061AB8">
        <w:tc>
          <w:tcPr>
            <w:tcW w:w="4137" w:type="dxa"/>
          </w:tcPr>
          <w:p w14:paraId="41234CB1" w14:textId="77777777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2001D" w14:textId="55862429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390B1BE5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A0558" w14:textId="16262D43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F38C6" w:rsidRPr="004B53BF" w14:paraId="63571D00" w14:textId="77777777" w:rsidTr="00B232E3">
        <w:tc>
          <w:tcPr>
            <w:tcW w:w="4137" w:type="dxa"/>
          </w:tcPr>
          <w:p w14:paraId="6410D976" w14:textId="77777777" w:rsidR="001F38C6" w:rsidRPr="004B53BF" w:rsidRDefault="001F38C6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75737F59" w14:textId="35E3CF48" w:rsidR="001F38C6" w:rsidRPr="004B53BF" w:rsidRDefault="00B232E3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6AE9605B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162279F9" w14:textId="16C260DE" w:rsidR="001F38C6" w:rsidRPr="004B53BF" w:rsidRDefault="00B232E3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3AE0320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BAA8E9" w14:textId="3E86DF63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A46F53"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4EEB4A8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56BD8" w14:textId="18D6BBE0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A46F53"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F38C6" w:rsidRPr="004B53BF" w14:paraId="1D615275" w14:textId="77777777" w:rsidTr="00B232E3">
        <w:tc>
          <w:tcPr>
            <w:tcW w:w="4137" w:type="dxa"/>
          </w:tcPr>
          <w:p w14:paraId="2000798B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39C97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5DB378E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</w:tcPr>
          <w:p w14:paraId="35EF0F3D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286A08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88AB3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6DCE0A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4DBE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232E3" w:rsidRPr="004B53BF" w14:paraId="1CBBF4AF" w14:textId="77777777" w:rsidTr="00576AF3">
        <w:tc>
          <w:tcPr>
            <w:tcW w:w="4137" w:type="dxa"/>
            <w:hideMark/>
          </w:tcPr>
          <w:p w14:paraId="7B1974D1" w14:textId="46DDC9A2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9" w:type="dxa"/>
            <w:shd w:val="clear" w:color="auto" w:fill="auto"/>
          </w:tcPr>
          <w:p w14:paraId="1AA36593" w14:textId="7980904A" w:rsidR="00B232E3" w:rsidRPr="00B232E3" w:rsidRDefault="00B02B91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B5C58">
              <w:rPr>
                <w:rFonts w:ascii="Angsana New" w:hAnsi="Angsana New"/>
                <w:sz w:val="26"/>
                <w:szCs w:val="26"/>
              </w:rPr>
              <w:t>61,0</w:t>
            </w:r>
            <w:r w:rsidR="00927B6F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36" w:type="dxa"/>
            <w:shd w:val="clear" w:color="auto" w:fill="auto"/>
          </w:tcPr>
          <w:p w14:paraId="097C7553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6AD981E" w14:textId="76EA07DB" w:rsidR="00B232E3" w:rsidRPr="0075230D" w:rsidRDefault="0075230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75230D">
              <w:rPr>
                <w:rFonts w:ascii="Angsana New" w:hAnsi="Angsana New"/>
                <w:sz w:val="26"/>
                <w:szCs w:val="26"/>
              </w:rPr>
              <w:t>9</w:t>
            </w:r>
            <w:r w:rsidRPr="0075230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75230D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  <w:shd w:val="clear" w:color="auto" w:fill="auto"/>
          </w:tcPr>
          <w:p w14:paraId="4CB17BC2" w14:textId="77777777" w:rsidR="00B232E3" w:rsidRPr="0075230D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4FE5988B" w14:textId="28FA196D" w:rsidR="00B232E3" w:rsidRPr="0075230D" w:rsidRDefault="00B02B91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5230D">
              <w:rPr>
                <w:rFonts w:ascii="Angsana New" w:hAnsi="Angsana New"/>
                <w:sz w:val="26"/>
                <w:szCs w:val="26"/>
              </w:rPr>
              <w:t>60</w:t>
            </w:r>
            <w:r w:rsidRPr="0075230D">
              <w:rPr>
                <w:rFonts w:ascii="Angsana New" w:hAnsi="Angsana New" w:hint="cs"/>
                <w:sz w:val="26"/>
                <w:szCs w:val="26"/>
              </w:rPr>
              <w:t>,</w:t>
            </w:r>
            <w:r w:rsidR="00927B6F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70" w:type="dxa"/>
            <w:shd w:val="clear" w:color="auto" w:fill="auto"/>
          </w:tcPr>
          <w:p w14:paraId="3619E8E2" w14:textId="77777777" w:rsidR="00B232E3" w:rsidRPr="0075230D" w:rsidRDefault="00B232E3" w:rsidP="00B232E3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1B07FE85" w14:textId="223BBF25" w:rsidR="00B232E3" w:rsidRPr="0075230D" w:rsidRDefault="0075230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75230D">
              <w:rPr>
                <w:rFonts w:ascii="Angsana New" w:hAnsi="Angsana New"/>
                <w:sz w:val="26"/>
                <w:szCs w:val="26"/>
              </w:rPr>
              <w:t>9</w:t>
            </w:r>
            <w:r w:rsidRPr="0075230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75230D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B232E3" w:rsidRPr="004B53BF" w14:paraId="4E0AD6DC" w14:textId="77777777" w:rsidTr="00B232E3">
        <w:tc>
          <w:tcPr>
            <w:tcW w:w="4137" w:type="dxa"/>
          </w:tcPr>
          <w:p w14:paraId="6DAAC18C" w14:textId="3BE43484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259" w:type="dxa"/>
            <w:shd w:val="clear" w:color="auto" w:fill="auto"/>
          </w:tcPr>
          <w:p w14:paraId="4ACFF8E4" w14:textId="77777777" w:rsidR="00B232E3" w:rsidRPr="00B232E3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8C255C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6820ECB" w14:textId="77777777" w:rsidR="00B232E3" w:rsidRPr="0075230D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7E4975" w14:textId="77777777" w:rsidR="00B232E3" w:rsidRPr="0075230D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5D4BA76" w14:textId="77777777" w:rsidR="00B232E3" w:rsidRPr="0075230D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021A1B" w14:textId="77777777" w:rsidR="00B232E3" w:rsidRPr="0075230D" w:rsidRDefault="00B232E3" w:rsidP="00B232E3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4B06477" w14:textId="77777777" w:rsidR="00B232E3" w:rsidRPr="0075230D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7B6F" w:rsidRPr="004B53BF" w14:paraId="1FC23B9D" w14:textId="77777777" w:rsidTr="00B232E3">
        <w:tc>
          <w:tcPr>
            <w:tcW w:w="4137" w:type="dxa"/>
          </w:tcPr>
          <w:p w14:paraId="7108A381" w14:textId="6541C1BF" w:rsidR="00927B6F" w:rsidRPr="004B53BF" w:rsidRDefault="00927B6F" w:rsidP="00927B6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3757F06" w14:textId="5939891A" w:rsidR="00927B6F" w:rsidRPr="00B02B91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2B9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4,60</w:t>
            </w:r>
            <w:r w:rsidR="00CE283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D97106C" w14:textId="77777777" w:rsidR="00927B6F" w:rsidRPr="004B53BF" w:rsidRDefault="00927B6F" w:rsidP="0092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75DFA32" w14:textId="31A27C25" w:rsidR="00927B6F" w:rsidRPr="0075230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>1,308</w:t>
            </w:r>
          </w:p>
        </w:tc>
        <w:tc>
          <w:tcPr>
            <w:tcW w:w="236" w:type="dxa"/>
            <w:shd w:val="clear" w:color="auto" w:fill="auto"/>
          </w:tcPr>
          <w:p w14:paraId="5B54067C" w14:textId="77777777" w:rsidR="00927B6F" w:rsidRPr="0075230D" w:rsidRDefault="00927B6F" w:rsidP="0092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189B756" w14:textId="3CCD04AD" w:rsidR="00927B6F" w:rsidRPr="0075230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2B9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5,854</w:t>
            </w:r>
          </w:p>
        </w:tc>
        <w:tc>
          <w:tcPr>
            <w:tcW w:w="270" w:type="dxa"/>
            <w:shd w:val="clear" w:color="auto" w:fill="auto"/>
          </w:tcPr>
          <w:p w14:paraId="5B4B347C" w14:textId="77777777" w:rsidR="00927B6F" w:rsidRPr="0075230D" w:rsidRDefault="00927B6F" w:rsidP="00927B6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F295581" w14:textId="1D42DB53" w:rsidR="00927B6F" w:rsidRPr="0075230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>658</w:t>
            </w:r>
          </w:p>
        </w:tc>
      </w:tr>
      <w:tr w:rsidR="00927B6F" w:rsidRPr="004B53BF" w14:paraId="39733101" w14:textId="77777777" w:rsidTr="00B232E3">
        <w:tc>
          <w:tcPr>
            <w:tcW w:w="4137" w:type="dxa"/>
            <w:hideMark/>
          </w:tcPr>
          <w:p w14:paraId="4772767A" w14:textId="07822DCD" w:rsidR="00927B6F" w:rsidRPr="004B53BF" w:rsidRDefault="00927B6F" w:rsidP="00927B6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380BA0" w14:textId="781997BF" w:rsidR="00927B6F" w:rsidRPr="00B02B91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2B91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5,653</w:t>
            </w:r>
          </w:p>
        </w:tc>
        <w:tc>
          <w:tcPr>
            <w:tcW w:w="236" w:type="dxa"/>
            <w:shd w:val="clear" w:color="auto" w:fill="auto"/>
          </w:tcPr>
          <w:p w14:paraId="3A22C2C8" w14:textId="77777777" w:rsidR="00927B6F" w:rsidRPr="004B53BF" w:rsidRDefault="00927B6F" w:rsidP="00927B6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973B56" w14:textId="0B9557ED" w:rsidR="00927B6F" w:rsidRPr="0075230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>161,303</w:t>
            </w:r>
          </w:p>
        </w:tc>
        <w:tc>
          <w:tcPr>
            <w:tcW w:w="236" w:type="dxa"/>
            <w:shd w:val="clear" w:color="auto" w:fill="auto"/>
          </w:tcPr>
          <w:p w14:paraId="5ECC336C" w14:textId="77777777" w:rsidR="00927B6F" w:rsidRPr="0075230D" w:rsidRDefault="00927B6F" w:rsidP="0092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DDA6A0" w14:textId="3CD8DED4" w:rsidR="00927B6F" w:rsidRPr="0075230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2B91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6,376</w:t>
            </w:r>
          </w:p>
        </w:tc>
        <w:tc>
          <w:tcPr>
            <w:tcW w:w="270" w:type="dxa"/>
            <w:shd w:val="clear" w:color="auto" w:fill="auto"/>
          </w:tcPr>
          <w:p w14:paraId="044E33A7" w14:textId="77777777" w:rsidR="00927B6F" w:rsidRPr="0075230D" w:rsidRDefault="00927B6F" w:rsidP="00927B6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72033E2" w14:textId="536AFAD8" w:rsidR="00927B6F" w:rsidRPr="0075230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>160,653</w:t>
            </w:r>
          </w:p>
        </w:tc>
      </w:tr>
    </w:tbl>
    <w:p w14:paraId="247A48E5" w14:textId="77777777" w:rsidR="009C39EC" w:rsidRDefault="009C39EC" w:rsidP="00A11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68DFECAC" w14:textId="1023ADBB" w:rsidR="00A11392" w:rsidRPr="004B53BF" w:rsidRDefault="00A11392" w:rsidP="00A11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>7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>เงินปันผล</w:t>
      </w:r>
    </w:p>
    <w:p w14:paraId="71877B6A" w14:textId="77777777" w:rsidR="00A11392" w:rsidRPr="00C52875" w:rsidRDefault="00A11392" w:rsidP="00A11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78DCBF6" w14:textId="6C6DFAF0" w:rsidR="00CB3035" w:rsidRPr="00CB3035" w:rsidRDefault="00CB3035" w:rsidP="00CB3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BD74E7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BD74E7">
        <w:rPr>
          <w:rFonts w:ascii="Angsana New" w:hAnsi="Angsana New" w:hint="cs"/>
          <w:sz w:val="26"/>
          <w:szCs w:val="26"/>
        </w:rPr>
        <w:t xml:space="preserve">21 </w:t>
      </w:r>
      <w:r w:rsidRPr="00BD74E7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BD74E7">
        <w:rPr>
          <w:rFonts w:ascii="Angsana New" w:hAnsi="Angsana New" w:hint="cs"/>
          <w:sz w:val="26"/>
          <w:szCs w:val="26"/>
        </w:rPr>
        <w:t xml:space="preserve">2565 </w:t>
      </w:r>
      <w:r w:rsidRPr="00BD74E7">
        <w:rPr>
          <w:rFonts w:ascii="Angsana New" w:hAnsi="Angsana New" w:hint="cs"/>
          <w:sz w:val="26"/>
          <w:szCs w:val="26"/>
          <w:cs/>
        </w:rPr>
        <w:t>ผู้ถือหุ้นมีมติอนุมัติ</w:t>
      </w:r>
      <w:r w:rsidRPr="00CB3035">
        <w:rPr>
          <w:rFonts w:ascii="Angsana New" w:hAnsi="Angsana New" w:hint="cs"/>
          <w:sz w:val="26"/>
          <w:szCs w:val="26"/>
          <w:cs/>
        </w:rPr>
        <w:t xml:space="preserve">การจ่ายเงินปันผลสำหรับผลการดำเนินงานปี </w:t>
      </w:r>
      <w:r w:rsidRPr="00CB3035">
        <w:rPr>
          <w:rFonts w:ascii="Angsana New" w:hAnsi="Angsana New" w:hint="cs"/>
          <w:sz w:val="26"/>
          <w:szCs w:val="26"/>
        </w:rPr>
        <w:t>2564</w:t>
      </w:r>
      <w:r w:rsidRPr="00CB3035">
        <w:rPr>
          <w:rFonts w:ascii="Angsana New" w:hAnsi="Angsana New"/>
          <w:sz w:val="26"/>
          <w:szCs w:val="26"/>
        </w:rPr>
        <w:t xml:space="preserve"> </w:t>
      </w:r>
      <w:r w:rsidR="002F6FD4">
        <w:rPr>
          <w:rFonts w:ascii="Angsana New" w:hAnsi="Angsana New"/>
          <w:sz w:val="26"/>
          <w:szCs w:val="26"/>
        </w:rPr>
        <w:t xml:space="preserve">         </w:t>
      </w:r>
      <w:r w:rsidRPr="00CB3035">
        <w:rPr>
          <w:rFonts w:ascii="Angsana New" w:hAnsi="Angsana New" w:hint="cs"/>
          <w:sz w:val="26"/>
          <w:szCs w:val="26"/>
          <w:cs/>
        </w:rPr>
        <w:t xml:space="preserve">ในอัตราหุ้นละ </w:t>
      </w:r>
      <w:r w:rsidRPr="00CB3035">
        <w:rPr>
          <w:rFonts w:ascii="Angsana New" w:hAnsi="Angsana New"/>
          <w:sz w:val="26"/>
          <w:szCs w:val="26"/>
        </w:rPr>
        <w:t xml:space="preserve">0.085 </w:t>
      </w:r>
      <w:r w:rsidRPr="00CB3035">
        <w:rPr>
          <w:rFonts w:ascii="Angsana New" w:hAnsi="Angsana New" w:hint="cs"/>
          <w:sz w:val="26"/>
          <w:szCs w:val="26"/>
          <w:cs/>
        </w:rPr>
        <w:t>บาทต่อหุ้น</w:t>
      </w:r>
      <w:r w:rsidRPr="00CB3035">
        <w:rPr>
          <w:rFonts w:ascii="Angsana New" w:hAnsi="Angsana New" w:hint="cs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  <w:cs/>
        </w:rPr>
        <w:t xml:space="preserve">เป็นจำนวนเงินรวม </w:t>
      </w:r>
      <w:r w:rsidRPr="00CB3035">
        <w:rPr>
          <w:rFonts w:ascii="Angsana New" w:hAnsi="Angsana New" w:hint="cs"/>
          <w:sz w:val="26"/>
          <w:szCs w:val="26"/>
        </w:rPr>
        <w:t xml:space="preserve">12.75 </w:t>
      </w:r>
      <w:r w:rsidRPr="00CB3035">
        <w:rPr>
          <w:rFonts w:ascii="Angsana New" w:hAnsi="Angsana New" w:hint="cs"/>
          <w:sz w:val="26"/>
          <w:szCs w:val="26"/>
          <w:cs/>
        </w:rPr>
        <w:t xml:space="preserve">ล้านบาท แก่ผู้ถือหุ้น โดยประกอบด้วยหุ้นปันผลในอัตรา </w:t>
      </w:r>
      <w:r w:rsidRPr="00CB3035">
        <w:rPr>
          <w:rFonts w:ascii="Angsana New" w:hAnsi="Angsana New" w:hint="cs"/>
          <w:sz w:val="26"/>
          <w:szCs w:val="26"/>
        </w:rPr>
        <w:t xml:space="preserve">15 </w:t>
      </w:r>
      <w:r w:rsidRPr="00CB3035">
        <w:rPr>
          <w:rFonts w:ascii="Angsana New" w:hAnsi="Angsana New" w:hint="cs"/>
          <w:sz w:val="26"/>
          <w:szCs w:val="26"/>
          <w:cs/>
        </w:rPr>
        <w:t xml:space="preserve">หุ้นเดิม </w:t>
      </w:r>
      <w:r w:rsidR="002F6FD4">
        <w:rPr>
          <w:rFonts w:ascii="Angsana New" w:hAnsi="Angsana New" w:hint="cs"/>
          <w:sz w:val="26"/>
          <w:szCs w:val="26"/>
          <w:cs/>
        </w:rPr>
        <w:t xml:space="preserve">                     </w:t>
      </w:r>
      <w:r w:rsidRPr="00CB3035">
        <w:rPr>
          <w:rFonts w:ascii="Angsana New" w:hAnsi="Angsana New" w:hint="cs"/>
          <w:sz w:val="26"/>
          <w:szCs w:val="26"/>
          <w:cs/>
        </w:rPr>
        <w:t xml:space="preserve">ต่อ </w:t>
      </w:r>
      <w:r w:rsidRPr="00CB3035">
        <w:rPr>
          <w:rFonts w:ascii="Angsana New" w:hAnsi="Angsana New" w:hint="cs"/>
          <w:sz w:val="26"/>
          <w:szCs w:val="26"/>
        </w:rPr>
        <w:t xml:space="preserve">1 </w:t>
      </w:r>
      <w:r w:rsidRPr="00CB3035">
        <w:rPr>
          <w:rFonts w:ascii="Angsana New" w:hAnsi="Angsana New" w:hint="cs"/>
          <w:sz w:val="26"/>
          <w:szCs w:val="26"/>
          <w:cs/>
        </w:rPr>
        <w:t xml:space="preserve">หุ้นปันผล </w:t>
      </w:r>
      <w:r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95076A">
        <w:rPr>
          <w:rFonts w:ascii="Angsana New" w:hAnsi="Angsana New"/>
          <w:sz w:val="26"/>
          <w:szCs w:val="26"/>
        </w:rPr>
        <w:t>0.0666667</w:t>
      </w:r>
      <w:r>
        <w:rPr>
          <w:rFonts w:ascii="Angsana New" w:hAnsi="Angsana New"/>
          <w:sz w:val="26"/>
          <w:szCs w:val="26"/>
        </w:rPr>
        <w:t xml:space="preserve"> </w:t>
      </w:r>
      <w:r w:rsidRPr="00B567B8">
        <w:rPr>
          <w:rFonts w:ascii="Angsana New" w:hAnsi="Angsana New"/>
          <w:sz w:val="26"/>
          <w:szCs w:val="26"/>
          <w:cs/>
        </w:rPr>
        <w:t xml:space="preserve">บาท </w:t>
      </w:r>
      <w:r w:rsidRPr="00CB3035">
        <w:rPr>
          <w:rFonts w:ascii="Angsana New" w:hAnsi="Angsana New" w:hint="cs"/>
          <w:sz w:val="26"/>
          <w:szCs w:val="26"/>
          <w:cs/>
        </w:rPr>
        <w:t xml:space="preserve">เป็นจำนวนเงิน </w:t>
      </w:r>
      <w:r w:rsidRPr="00CB3035">
        <w:rPr>
          <w:rFonts w:ascii="Angsana New" w:hAnsi="Angsana New"/>
          <w:sz w:val="26"/>
          <w:szCs w:val="26"/>
        </w:rPr>
        <w:t>10</w:t>
      </w:r>
      <w:r w:rsidRPr="00CB3035">
        <w:rPr>
          <w:rFonts w:ascii="Angsana New" w:hAnsi="Angsana New" w:hint="cs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  <w:cs/>
        </w:rPr>
        <w:t xml:space="preserve">ล้านบาท (หุ้นสามัญจำนวน </w:t>
      </w:r>
      <w:r w:rsidRPr="00CB3035">
        <w:rPr>
          <w:rFonts w:ascii="Angsana New" w:hAnsi="Angsana New" w:hint="cs"/>
          <w:sz w:val="26"/>
          <w:szCs w:val="26"/>
        </w:rPr>
        <w:t xml:space="preserve">10 </w:t>
      </w:r>
      <w:r w:rsidRPr="00CB3035">
        <w:rPr>
          <w:rFonts w:ascii="Angsana New" w:hAnsi="Angsana New" w:hint="cs"/>
          <w:sz w:val="26"/>
          <w:szCs w:val="26"/>
          <w:cs/>
        </w:rPr>
        <w:t>ล้านหุ้น มูลค่าหุ้นละ</w:t>
      </w:r>
      <w:r w:rsidRPr="00CB3035">
        <w:rPr>
          <w:rFonts w:ascii="Angsana New" w:hAnsi="Angsana New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</w:rPr>
        <w:t xml:space="preserve">1 </w:t>
      </w:r>
      <w:r w:rsidRPr="00CB3035">
        <w:rPr>
          <w:rFonts w:ascii="Angsana New" w:hAnsi="Angsana New" w:hint="cs"/>
          <w:sz w:val="26"/>
          <w:szCs w:val="26"/>
          <w:cs/>
        </w:rPr>
        <w:t>บาท) และเงินสดปันผล</w:t>
      </w:r>
      <w:r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B567B8">
        <w:rPr>
          <w:rFonts w:ascii="Angsana New" w:hAnsi="Angsana New"/>
          <w:sz w:val="26"/>
          <w:szCs w:val="26"/>
        </w:rPr>
        <w:t xml:space="preserve">0.0183333 </w:t>
      </w:r>
      <w:r w:rsidRPr="00B567B8">
        <w:rPr>
          <w:rFonts w:ascii="Angsana New" w:hAnsi="Angsana New"/>
          <w:sz w:val="26"/>
          <w:szCs w:val="26"/>
          <w:cs/>
        </w:rPr>
        <w:t>บาท</w:t>
      </w:r>
      <w:r w:rsidRPr="00CB3035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CB3035">
        <w:rPr>
          <w:rFonts w:ascii="Angsana New" w:hAnsi="Angsana New" w:hint="cs"/>
          <w:sz w:val="26"/>
          <w:szCs w:val="26"/>
        </w:rPr>
        <w:t xml:space="preserve">2.75 </w:t>
      </w:r>
      <w:r w:rsidRPr="00CB3035">
        <w:rPr>
          <w:rFonts w:ascii="Angsana New" w:hAnsi="Angsana New" w:hint="cs"/>
          <w:sz w:val="26"/>
          <w:szCs w:val="26"/>
          <w:cs/>
        </w:rPr>
        <w:t>ล้านบาท</w:t>
      </w:r>
      <w:r w:rsidRPr="00CB3035">
        <w:rPr>
          <w:rFonts w:ascii="Angsana New" w:hAnsi="Angsana New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  <w:cs/>
        </w:rPr>
        <w:t xml:space="preserve">เงินปันผลดังกล่าวได้จ่ายให้แก่ผู้ถือหุ้นเมื่อวันที่ </w:t>
      </w:r>
      <w:r w:rsidRPr="00CB3035">
        <w:rPr>
          <w:rFonts w:ascii="Angsana New" w:hAnsi="Angsana New"/>
          <w:sz w:val="26"/>
          <w:szCs w:val="26"/>
        </w:rPr>
        <w:t xml:space="preserve">20 </w:t>
      </w:r>
      <w:r w:rsidRPr="00CB303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B3035">
        <w:rPr>
          <w:rFonts w:ascii="Angsana New" w:hAnsi="Angsana New"/>
          <w:sz w:val="26"/>
          <w:szCs w:val="26"/>
        </w:rPr>
        <w:t xml:space="preserve">2565 </w:t>
      </w:r>
      <w:r w:rsidRPr="00CB3035">
        <w:rPr>
          <w:rFonts w:ascii="Angsana New" w:hAnsi="Angsana New" w:hint="cs"/>
          <w:sz w:val="26"/>
          <w:szCs w:val="26"/>
          <w:cs/>
        </w:rPr>
        <w:t>แล้ว</w:t>
      </w:r>
    </w:p>
    <w:p w14:paraId="67FFB348" w14:textId="77777777" w:rsidR="00CB3035" w:rsidRPr="00C52875" w:rsidRDefault="00CB3035" w:rsidP="00A11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776B995C" w14:textId="39282685" w:rsidR="00A11392" w:rsidRPr="00CB3035" w:rsidRDefault="00A11392" w:rsidP="00781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ในที่ประชุมใหญ่สามัญผู้ถือหุ้นของบริษัทเมื่อวันที่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>2</w:t>
      </w:r>
      <w:r w:rsidRPr="004B53BF">
        <w:rPr>
          <w:rFonts w:ascii="Angsana New" w:hAnsi="Angsana New"/>
          <w:sz w:val="26"/>
          <w:szCs w:val="26"/>
        </w:rPr>
        <w:t>4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>256</w:t>
      </w:r>
      <w:r w:rsidRPr="004B53BF">
        <w:rPr>
          <w:rFonts w:ascii="Angsana New" w:hAnsi="Angsana New"/>
          <w:sz w:val="26"/>
          <w:szCs w:val="26"/>
        </w:rPr>
        <w:t>6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4B53BF">
        <w:rPr>
          <w:rFonts w:ascii="Angsana New" w:hAnsi="Angsana New"/>
          <w:sz w:val="26"/>
          <w:szCs w:val="26"/>
          <w:cs/>
        </w:rPr>
        <w:t>การจ่ายเงินปันผลของ</w:t>
      </w:r>
      <w:r w:rsidRPr="004B53BF">
        <w:rPr>
          <w:rFonts w:ascii="Angsana New" w:hAnsi="Angsana New" w:hint="cs"/>
          <w:sz w:val="26"/>
          <w:szCs w:val="26"/>
          <w:cs/>
        </w:rPr>
        <w:t xml:space="preserve">บริษัทประจำปี </w:t>
      </w:r>
      <w:r w:rsidRPr="004B53BF">
        <w:rPr>
          <w:rFonts w:ascii="Angsana New" w:hAnsi="Angsana New"/>
          <w:sz w:val="26"/>
          <w:szCs w:val="26"/>
        </w:rPr>
        <w:t xml:space="preserve">2565          </w:t>
      </w:r>
      <w:r w:rsidRPr="004B53BF">
        <w:rPr>
          <w:rFonts w:ascii="Angsana New" w:hAnsi="Angsana New"/>
          <w:sz w:val="26"/>
          <w:szCs w:val="26"/>
          <w:cs/>
        </w:rPr>
        <w:t>ในอัตราหุ้นละ</w:t>
      </w:r>
      <w:r w:rsidRPr="004B53BF">
        <w:rPr>
          <w:rFonts w:ascii="Angsana New" w:hAnsi="Angsana New"/>
          <w:sz w:val="26"/>
          <w:szCs w:val="26"/>
        </w:rPr>
        <w:t xml:space="preserve"> 0.17</w:t>
      </w:r>
      <w:r w:rsidRPr="004B53BF">
        <w:rPr>
          <w:rFonts w:ascii="Angsana New" w:hAnsi="Angsana New" w:hint="cs"/>
          <w:sz w:val="26"/>
          <w:szCs w:val="26"/>
          <w:cs/>
        </w:rPr>
        <w:t xml:space="preserve"> บาท สำหรับหุ้นสามัญจำนวน </w:t>
      </w:r>
      <w:r w:rsidRPr="004B53BF">
        <w:rPr>
          <w:rFonts w:ascii="Angsana New" w:hAnsi="Angsana New"/>
          <w:sz w:val="26"/>
          <w:szCs w:val="26"/>
        </w:rPr>
        <w:t xml:space="preserve">159,994,567 </w:t>
      </w:r>
      <w:r w:rsidRPr="004B53BF">
        <w:rPr>
          <w:rFonts w:ascii="Angsana New" w:hAnsi="Angsana New" w:hint="cs"/>
          <w:sz w:val="26"/>
          <w:szCs w:val="26"/>
          <w:cs/>
        </w:rPr>
        <w:t xml:space="preserve">หุ้น เป็นจำนวนเงินรวม </w:t>
      </w:r>
      <w:r w:rsidRPr="004B53BF">
        <w:rPr>
          <w:rFonts w:ascii="Angsana New" w:hAnsi="Angsana New"/>
          <w:sz w:val="26"/>
          <w:szCs w:val="26"/>
        </w:rPr>
        <w:t xml:space="preserve">27.2 </w:t>
      </w:r>
      <w:r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="00781680" w:rsidRPr="00CB3035">
        <w:rPr>
          <w:rFonts w:ascii="Angsana New" w:hAnsi="Angsana New" w:hint="cs"/>
          <w:sz w:val="26"/>
          <w:szCs w:val="26"/>
          <w:cs/>
        </w:rPr>
        <w:t>เงินปันผลดังกล่าวได้จ่ายให้แก่</w:t>
      </w:r>
      <w:r w:rsidR="00C52875">
        <w:rPr>
          <w:rFonts w:ascii="Angsana New" w:hAnsi="Angsana New" w:hint="cs"/>
          <w:sz w:val="26"/>
          <w:szCs w:val="26"/>
          <w:cs/>
        </w:rPr>
        <w:t xml:space="preserve">           </w:t>
      </w:r>
      <w:r w:rsidR="00781680" w:rsidRPr="00CB3035">
        <w:rPr>
          <w:rFonts w:ascii="Angsana New" w:hAnsi="Angsana New" w:hint="cs"/>
          <w:sz w:val="26"/>
          <w:szCs w:val="26"/>
          <w:cs/>
        </w:rPr>
        <w:t xml:space="preserve">ผู้ถือหุ้นเมื่อวันที่ </w:t>
      </w:r>
      <w:r w:rsidR="00781680" w:rsidRPr="00CB3035">
        <w:rPr>
          <w:rFonts w:ascii="Angsana New" w:hAnsi="Angsana New"/>
          <w:sz w:val="26"/>
          <w:szCs w:val="26"/>
        </w:rPr>
        <w:t xml:space="preserve">23 </w:t>
      </w:r>
      <w:r w:rsidR="00781680" w:rsidRPr="00CB303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781680" w:rsidRPr="00CB3035">
        <w:rPr>
          <w:rFonts w:ascii="Angsana New" w:hAnsi="Angsana New"/>
          <w:sz w:val="26"/>
          <w:szCs w:val="26"/>
        </w:rPr>
        <w:t xml:space="preserve">2566 </w:t>
      </w:r>
      <w:r w:rsidR="00781680" w:rsidRPr="00CB3035">
        <w:rPr>
          <w:rFonts w:ascii="Angsana New" w:hAnsi="Angsana New" w:hint="cs"/>
          <w:sz w:val="26"/>
          <w:szCs w:val="26"/>
          <w:cs/>
        </w:rPr>
        <w:t>แล้ว</w:t>
      </w:r>
    </w:p>
    <w:p w14:paraId="77B82423" w14:textId="77777777" w:rsidR="003B749E" w:rsidRPr="00C52875" w:rsidRDefault="003B74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5B64F5B7" w14:textId="68B80C2E" w:rsidR="00372855" w:rsidRPr="004B53BF" w:rsidRDefault="0030763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A11392">
        <w:rPr>
          <w:rFonts w:ascii="Angsana New" w:hAnsi="Angsana New"/>
          <w:b/>
          <w:bCs/>
          <w:sz w:val="26"/>
          <w:szCs w:val="26"/>
        </w:rPr>
        <w:t>8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C52875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92727C2" w14:textId="77777777" w:rsidR="00874585" w:rsidRPr="004B53BF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C52875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579ECBFD" w14:textId="77777777" w:rsidR="00AF188D" w:rsidRPr="00C52875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23F981B9" w14:textId="34CF4C8F" w:rsidR="00B232E3" w:rsidRPr="004B595B" w:rsidRDefault="00B232E3" w:rsidP="00B2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4B595B">
        <w:rPr>
          <w:rFonts w:ascii="Angsana New" w:hAnsi="Angsana New" w:hint="cs"/>
          <w:sz w:val="26"/>
          <w:szCs w:val="26"/>
          <w:cs/>
        </w:rPr>
        <w:t>ในระหว่าง</w:t>
      </w:r>
      <w:r w:rsidRPr="004B595B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Pr="004B595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2566 </w:t>
      </w:r>
      <w:r w:rsidRPr="004B595B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="004B595B" w:rsidRPr="004B595B">
        <w:rPr>
          <w:rFonts w:ascii="Angsana New" w:hAnsi="Angsana New"/>
          <w:sz w:val="26"/>
          <w:szCs w:val="26"/>
        </w:rPr>
        <w:t>3</w:t>
      </w:r>
      <w:r w:rsidRPr="004B595B">
        <w:rPr>
          <w:rFonts w:ascii="Angsana New" w:hAnsi="Angsana New"/>
          <w:sz w:val="26"/>
          <w:szCs w:val="26"/>
        </w:rPr>
        <w:t xml:space="preserve"> </w:t>
      </w:r>
      <w:r w:rsidRPr="004B595B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จากการขายสินค้าในประเทศเป็นจำนวนเงินรวม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4B595B" w:rsidRPr="004B595B">
        <w:rPr>
          <w:rFonts w:ascii="Angsana New" w:hAnsi="Angsana New"/>
          <w:snapToGrid w:val="0"/>
          <w:sz w:val="26"/>
          <w:szCs w:val="26"/>
          <w:lang w:eastAsia="th-TH"/>
        </w:rPr>
        <w:t>41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4B595B" w:rsidRPr="004B595B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>(2565:</w:t>
      </w:r>
      <w:r w:rsidRPr="004B595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 4 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62.0 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35F257EC" w14:textId="77777777" w:rsidR="00B232E3" w:rsidRPr="00C52875" w:rsidRDefault="00B232E3" w:rsidP="00B2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2D23B7AD" w14:textId="7CDC75DC" w:rsidR="00B232E3" w:rsidRPr="006447D2" w:rsidRDefault="00B232E3" w:rsidP="00B232E3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4B595B">
        <w:rPr>
          <w:rFonts w:ascii="Angsana New" w:hAnsi="Angsana New" w:hint="cs"/>
          <w:sz w:val="26"/>
          <w:szCs w:val="26"/>
          <w:cs/>
        </w:rPr>
        <w:t>ในระหว่าง</w:t>
      </w:r>
      <w:r w:rsidRPr="004B595B">
        <w:rPr>
          <w:rFonts w:ascii="Angsana New" w:hAnsi="Angsana New"/>
          <w:sz w:val="26"/>
          <w:szCs w:val="26"/>
          <w:cs/>
        </w:rPr>
        <w:t>งวด</w:t>
      </w:r>
      <w:r w:rsidRPr="004B595B">
        <w:rPr>
          <w:rFonts w:ascii="Angsana New" w:hAnsi="Angsana New" w:hint="cs"/>
          <w:sz w:val="26"/>
          <w:szCs w:val="26"/>
          <w:cs/>
        </w:rPr>
        <w:t>หก</w:t>
      </w:r>
      <w:r w:rsidRPr="004B595B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Pr="004B595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2566 </w:t>
      </w:r>
      <w:r w:rsidRPr="004B595B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="004B595B" w:rsidRPr="004B595B">
        <w:rPr>
          <w:rFonts w:ascii="Angsana New" w:hAnsi="Angsana New"/>
          <w:sz w:val="26"/>
          <w:szCs w:val="26"/>
        </w:rPr>
        <w:t>2</w:t>
      </w:r>
      <w:r w:rsidRPr="004B595B">
        <w:rPr>
          <w:rFonts w:ascii="Angsana New" w:hAnsi="Angsana New"/>
          <w:sz w:val="26"/>
          <w:szCs w:val="26"/>
        </w:rPr>
        <w:t xml:space="preserve"> </w:t>
      </w:r>
      <w:r w:rsidRPr="004B595B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4B595B" w:rsidRPr="004B595B">
        <w:rPr>
          <w:rFonts w:ascii="Angsana New" w:hAnsi="Angsana New"/>
          <w:snapToGrid w:val="0"/>
          <w:sz w:val="26"/>
          <w:szCs w:val="26"/>
          <w:lang w:eastAsia="th-TH"/>
        </w:rPr>
        <w:t>54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4B595B" w:rsidRPr="004B595B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>(2565:</w:t>
      </w:r>
      <w:r w:rsidRPr="004B595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 4 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4B595B">
        <w:rPr>
          <w:rFonts w:ascii="Angsana New" w:hAnsi="Angsana New"/>
          <w:snapToGrid w:val="0"/>
          <w:sz w:val="26"/>
          <w:szCs w:val="26"/>
          <w:lang w:eastAsia="th-TH"/>
        </w:rPr>
        <w:t xml:space="preserve">118.5 </w:t>
      </w:r>
      <w:r w:rsidRPr="004B595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3F8706E5" w14:textId="77777777" w:rsidR="007837E1" w:rsidRPr="00C52875" w:rsidRDefault="007837E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2445FD24" w14:textId="11B09D16" w:rsidR="00BB60D5" w:rsidRPr="004B53BF" w:rsidRDefault="008F1A2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781680">
        <w:rPr>
          <w:rFonts w:ascii="Angsana New" w:hAnsi="Angsana New"/>
          <w:b/>
          <w:bCs/>
          <w:sz w:val="26"/>
          <w:szCs w:val="26"/>
        </w:rPr>
        <w:t>9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C52875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14:paraId="0CDB956A" w14:textId="79D1B16E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415252" w:rsidRPr="004B53BF">
        <w:rPr>
          <w:rFonts w:ascii="Angsana New" w:hAnsi="Angsana New"/>
          <w:sz w:val="26"/>
          <w:szCs w:val="26"/>
        </w:rPr>
        <w:t>3</w:t>
      </w:r>
      <w:r w:rsidR="00B232E3">
        <w:rPr>
          <w:rFonts w:ascii="Angsana New" w:hAnsi="Angsana New"/>
          <w:sz w:val="26"/>
          <w:szCs w:val="26"/>
        </w:rPr>
        <w:t>0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ม</w:t>
      </w:r>
      <w:r w:rsidR="00B232E3">
        <w:rPr>
          <w:rFonts w:ascii="Angsana New" w:hAnsi="Angsana New" w:hint="cs"/>
          <w:sz w:val="26"/>
          <w:szCs w:val="26"/>
          <w:cs/>
          <w:lang w:val="th-TH"/>
        </w:rPr>
        <w:t>ิถุนายน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415252" w:rsidRPr="004B53BF">
        <w:rPr>
          <w:rFonts w:ascii="Angsana New" w:hAnsi="Angsana New"/>
          <w:sz w:val="26"/>
          <w:szCs w:val="26"/>
        </w:rPr>
        <w:t>2566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2565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C52875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2EE8655B" w14:textId="64B1D732" w:rsidR="006D7426" w:rsidRDefault="00E42D98" w:rsidP="00B2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4B53BF">
        <w:rPr>
          <w:rFonts w:ascii="Angsana New" w:hAnsi="Angsana New" w:hint="cs"/>
          <w:sz w:val="26"/>
          <w:szCs w:val="26"/>
          <w:cs/>
        </w:rPr>
        <w:t>จำนวนเงิน</w:t>
      </w:r>
      <w:r w:rsidR="00503665" w:rsidRPr="004D5761">
        <w:rPr>
          <w:rFonts w:ascii="Angsana New" w:hAnsi="Angsana New" w:hint="cs"/>
          <w:sz w:val="26"/>
          <w:szCs w:val="26"/>
          <w:cs/>
        </w:rPr>
        <w:t>รวม</w:t>
      </w:r>
      <w:r w:rsidR="00503665" w:rsidRPr="004D5761">
        <w:rPr>
          <w:rFonts w:ascii="Angsana New" w:hAnsi="Angsana New" w:hint="cs"/>
          <w:sz w:val="26"/>
          <w:szCs w:val="26"/>
        </w:rPr>
        <w:t xml:space="preserve"> </w:t>
      </w:r>
      <w:r w:rsidR="00E27AE6" w:rsidRPr="004D5761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144D0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503665" w:rsidRPr="004D5761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144D0D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F50B93" w:rsidRPr="004D576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4D5761">
        <w:rPr>
          <w:rFonts w:ascii="Angsana New" w:hAnsi="Angsana New" w:hint="cs"/>
          <w:sz w:val="26"/>
          <w:szCs w:val="26"/>
          <w:cs/>
        </w:rPr>
        <w:t>ล้าน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415252" w:rsidRPr="004B53BF">
        <w:rPr>
          <w:rFonts w:ascii="Angsana New" w:hAnsi="Angsana New"/>
          <w:sz w:val="26"/>
          <w:szCs w:val="26"/>
        </w:rPr>
        <w:t>41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415252" w:rsidRPr="004B53BF">
        <w:rPr>
          <w:rFonts w:ascii="Angsana New" w:hAnsi="Angsana New"/>
          <w:sz w:val="26"/>
          <w:szCs w:val="26"/>
        </w:rPr>
        <w:t>8</w:t>
      </w:r>
      <w:r w:rsidR="001601B3" w:rsidRPr="004B53BF">
        <w:rPr>
          <w:rFonts w:ascii="Angsana New" w:hAnsi="Angsana New" w:hint="cs"/>
          <w:sz w:val="26"/>
          <w:szCs w:val="26"/>
        </w:rPr>
        <w:t xml:space="preserve"> </w:t>
      </w:r>
      <w:r w:rsidR="006B3226"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4B53BF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4B53BF">
        <w:rPr>
          <w:rFonts w:ascii="Angsana New" w:hAnsi="Angsana New" w:hint="cs"/>
          <w:sz w:val="26"/>
          <w:szCs w:val="26"/>
        </w:rPr>
        <w:t>10</w:t>
      </w:r>
    </w:p>
    <w:p w14:paraId="6F834264" w14:textId="77777777" w:rsidR="00CC6AFA" w:rsidRPr="00C52875" w:rsidRDefault="00CC6AFA" w:rsidP="00B2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35D6008A" w14:textId="061DD272" w:rsidR="0029045B" w:rsidRPr="004B53BF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8" w:name="_Hlk39477489"/>
      <w:r w:rsidRPr="004B53BF">
        <w:rPr>
          <w:rFonts w:ascii="Angsana New" w:hAnsi="Angsana New" w:hint="cs"/>
          <w:sz w:val="26"/>
          <w:szCs w:val="26"/>
          <w:cs/>
        </w:rPr>
        <w:t>ข)</w:t>
      </w:r>
      <w:r w:rsidRPr="004B53BF">
        <w:rPr>
          <w:rFonts w:ascii="Angsana New" w:hAnsi="Angsana New" w:hint="cs"/>
          <w:sz w:val="26"/>
          <w:szCs w:val="26"/>
          <w:cs/>
        </w:rPr>
        <w:tab/>
      </w:r>
      <w:r w:rsidR="006D7426" w:rsidRPr="004B53BF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4B53BF">
        <w:rPr>
          <w:rFonts w:ascii="Angsana New" w:hAnsi="Angsana New" w:hint="cs"/>
          <w:sz w:val="26"/>
          <w:szCs w:val="26"/>
          <w:cs/>
        </w:rPr>
        <w:t>สัญญาซื้อสินทรัพย์ถาวร</w:t>
      </w:r>
      <w:r w:rsidR="00964EBF" w:rsidRPr="00205AE8">
        <w:rPr>
          <w:rFonts w:ascii="Angsana New" w:hAnsi="Angsana New" w:hint="cs"/>
          <w:sz w:val="26"/>
          <w:szCs w:val="26"/>
          <w:cs/>
        </w:rPr>
        <w:t>จำนวนเงิน</w:t>
      </w:r>
      <w:r w:rsidR="009372E1" w:rsidRPr="00205AE8">
        <w:rPr>
          <w:rFonts w:ascii="Angsana New" w:hAnsi="Angsana New" w:hint="cs"/>
          <w:sz w:val="26"/>
          <w:szCs w:val="26"/>
        </w:rPr>
        <w:t xml:space="preserve"> </w:t>
      </w:r>
      <w:r w:rsidR="00E86774" w:rsidRPr="00205AE8">
        <w:rPr>
          <w:rFonts w:ascii="Angsana New" w:hAnsi="Angsana New"/>
          <w:snapToGrid w:val="0"/>
          <w:sz w:val="26"/>
          <w:szCs w:val="26"/>
          <w:lang w:eastAsia="th-TH"/>
        </w:rPr>
        <w:t>44</w:t>
      </w:r>
      <w:r w:rsidR="00205AE8" w:rsidRPr="00205AE8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064B1C" w:rsidRPr="00205AE8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205AE8" w:rsidRPr="00205AE8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CE3F92" w:rsidRPr="00205AE8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205AE8">
        <w:rPr>
          <w:rFonts w:ascii="Angsana New" w:hAnsi="Angsana New" w:hint="cs"/>
          <w:sz w:val="26"/>
          <w:szCs w:val="26"/>
          <w:cs/>
        </w:rPr>
        <w:t>ล้าน</w:t>
      </w:r>
      <w:r w:rsidRPr="004B53BF">
        <w:rPr>
          <w:rFonts w:ascii="Angsana New" w:hAnsi="Angsana New" w:hint="cs"/>
          <w:sz w:val="26"/>
          <w:szCs w:val="26"/>
          <w:cs/>
        </w:rPr>
        <w:t xml:space="preserve">บาท 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และ </w:t>
      </w:r>
      <w:r w:rsidR="00415252" w:rsidRPr="004B53BF">
        <w:rPr>
          <w:rFonts w:ascii="Angsana New" w:hAnsi="Angsana New"/>
          <w:sz w:val="26"/>
          <w:szCs w:val="26"/>
        </w:rPr>
        <w:t>259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415252" w:rsidRPr="004B53BF">
        <w:rPr>
          <w:rFonts w:ascii="Angsana New" w:hAnsi="Angsana New"/>
          <w:sz w:val="26"/>
          <w:szCs w:val="26"/>
        </w:rPr>
        <w:t>6</w:t>
      </w:r>
      <w:r w:rsidR="00C774BD" w:rsidRPr="004B53BF">
        <w:rPr>
          <w:rFonts w:ascii="Angsana New" w:hAnsi="Angsana New" w:hint="cs"/>
          <w:sz w:val="26"/>
          <w:szCs w:val="26"/>
        </w:rPr>
        <w:t xml:space="preserve"> </w:t>
      </w:r>
      <w:r w:rsidR="00964EBF" w:rsidRPr="004B53BF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C52875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14:paraId="103CB586" w14:textId="1A2CF9A1" w:rsidR="003E6889" w:rsidRPr="004B53BF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</w:t>
      </w:r>
      <w:r w:rsidRPr="004B53BF">
        <w:rPr>
          <w:rFonts w:ascii="Angsana New" w:hAnsi="Angsana New"/>
          <w:sz w:val="26"/>
          <w:szCs w:val="26"/>
        </w:rPr>
        <w:t>)</w:t>
      </w:r>
      <w:r w:rsidRPr="004B53BF">
        <w:rPr>
          <w:rFonts w:ascii="Angsana New" w:hAnsi="Angsana New"/>
          <w:sz w:val="26"/>
          <w:szCs w:val="26"/>
        </w:rPr>
        <w:tab/>
      </w:r>
      <w:r w:rsidRPr="004B53BF">
        <w:rPr>
          <w:rFonts w:ascii="Angsana New" w:hAnsi="Angsana New"/>
          <w:sz w:val="26"/>
          <w:szCs w:val="26"/>
          <w:cs/>
        </w:rPr>
        <w:t>ภาระผูกพัน</w:t>
      </w:r>
      <w:r w:rsidRPr="004B53BF">
        <w:rPr>
          <w:rFonts w:ascii="Angsana New" w:hAnsi="Angsana New" w:hint="cs"/>
          <w:sz w:val="26"/>
          <w:szCs w:val="26"/>
          <w:cs/>
        </w:rPr>
        <w:t>ตามสัญญาซื้อวัตถุดิบจำนวน</w:t>
      </w:r>
      <w:r w:rsidRPr="002D1A4D">
        <w:rPr>
          <w:rFonts w:ascii="Angsana New" w:hAnsi="Angsana New" w:hint="cs"/>
          <w:sz w:val="26"/>
          <w:szCs w:val="26"/>
          <w:cs/>
        </w:rPr>
        <w:t xml:space="preserve">เงิน </w:t>
      </w:r>
      <w:r w:rsidR="002D1A4D" w:rsidRPr="002D1A4D">
        <w:rPr>
          <w:rFonts w:ascii="Angsana New" w:hAnsi="Angsana New"/>
          <w:sz w:val="26"/>
          <w:szCs w:val="26"/>
        </w:rPr>
        <w:t>19</w:t>
      </w:r>
      <w:r w:rsidRPr="002D1A4D">
        <w:rPr>
          <w:rFonts w:ascii="Angsana New" w:hAnsi="Angsana New" w:hint="cs"/>
          <w:sz w:val="26"/>
          <w:szCs w:val="26"/>
        </w:rPr>
        <w:t>.</w:t>
      </w:r>
      <w:r w:rsidR="00AE7B51" w:rsidRPr="002D1A4D">
        <w:rPr>
          <w:rFonts w:ascii="Angsana New" w:hAnsi="Angsana New"/>
          <w:sz w:val="26"/>
          <w:szCs w:val="26"/>
        </w:rPr>
        <w:t>9</w:t>
      </w:r>
      <w:r w:rsidRPr="002D1A4D">
        <w:rPr>
          <w:rFonts w:ascii="Angsana New" w:hAnsi="Angsana New" w:hint="cs"/>
          <w:sz w:val="26"/>
          <w:szCs w:val="26"/>
        </w:rPr>
        <w:t xml:space="preserve"> </w:t>
      </w:r>
      <w:r w:rsidRPr="002D1A4D">
        <w:rPr>
          <w:rFonts w:ascii="Angsana New" w:hAnsi="Angsana New" w:hint="cs"/>
          <w:sz w:val="26"/>
          <w:szCs w:val="26"/>
          <w:cs/>
        </w:rPr>
        <w:t>ล้านบาท</w:t>
      </w:r>
      <w:r w:rsidR="00A930B5" w:rsidRPr="004B53BF">
        <w:rPr>
          <w:rFonts w:ascii="Angsana New" w:hAnsi="Angsana New"/>
          <w:sz w:val="26"/>
          <w:szCs w:val="26"/>
        </w:rPr>
        <w:t xml:space="preserve"> </w:t>
      </w:r>
      <w:r w:rsidR="007A02D5" w:rsidRPr="004B53BF">
        <w:rPr>
          <w:rFonts w:ascii="Angsana New" w:hAnsi="Angsana New" w:hint="cs"/>
          <w:sz w:val="26"/>
          <w:szCs w:val="26"/>
          <w:cs/>
        </w:rPr>
        <w:t xml:space="preserve">และ </w:t>
      </w:r>
      <w:r w:rsidR="007A02D5" w:rsidRPr="004B53BF">
        <w:rPr>
          <w:rFonts w:ascii="Angsana New" w:hAnsi="Angsana New"/>
          <w:sz w:val="26"/>
          <w:szCs w:val="26"/>
        </w:rPr>
        <w:t xml:space="preserve">4.6 </w:t>
      </w:r>
      <w:r w:rsidR="007A02D5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4B53BF">
        <w:rPr>
          <w:rFonts w:ascii="Angsana New" w:hAnsi="Angsana New" w:hint="cs"/>
          <w:sz w:val="26"/>
          <w:szCs w:val="26"/>
          <w:cs/>
        </w:rPr>
        <w:t>ตามลำดับ</w:t>
      </w:r>
      <w:r w:rsidRPr="004B53BF">
        <w:rPr>
          <w:rFonts w:ascii="Angsana New" w:hAnsi="Angsana New"/>
          <w:sz w:val="26"/>
          <w:szCs w:val="26"/>
        </w:rPr>
        <w:t xml:space="preserve"> </w:t>
      </w:r>
    </w:p>
    <w:bookmarkEnd w:id="8"/>
    <w:p w14:paraId="69F9646D" w14:textId="77777777" w:rsidR="00C10397" w:rsidRPr="00C52875" w:rsidRDefault="00C10397" w:rsidP="00781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7909B285" w14:textId="387932ED" w:rsidR="002A0113" w:rsidRPr="00C52875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52875">
        <w:rPr>
          <w:rFonts w:ascii="Angsana New" w:hAnsi="Angsana New"/>
          <w:b/>
          <w:bCs/>
          <w:sz w:val="26"/>
          <w:szCs w:val="26"/>
        </w:rPr>
        <w:t>2</w:t>
      </w:r>
      <w:r w:rsidR="009B5D37" w:rsidRPr="00C52875">
        <w:rPr>
          <w:rFonts w:ascii="Angsana New" w:hAnsi="Angsana New"/>
          <w:b/>
          <w:bCs/>
          <w:sz w:val="26"/>
          <w:szCs w:val="26"/>
        </w:rPr>
        <w:t>0</w:t>
      </w:r>
      <w:r w:rsidR="002A0113" w:rsidRPr="00C52875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C52875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C52875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571347D7" w14:textId="3C818745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กรรมการของบริษัทได้อนุมัติให้ออกงบการเงิน</w:t>
      </w:r>
      <w:r w:rsidR="00CD658D" w:rsidRPr="004B53BF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4B53BF">
        <w:rPr>
          <w:rFonts w:ascii="Angsana New" w:hAnsi="Angsana New" w:hint="cs"/>
          <w:sz w:val="26"/>
          <w:szCs w:val="26"/>
          <w:cs/>
        </w:rPr>
        <w:t>นี้</w:t>
      </w:r>
      <w:r w:rsidR="00E92B49" w:rsidRPr="004B53BF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4B53BF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4B53BF">
        <w:rPr>
          <w:rFonts w:ascii="Angsana New" w:hAnsi="Angsana New" w:hint="cs"/>
          <w:sz w:val="26"/>
          <w:szCs w:val="26"/>
        </w:rPr>
        <w:t xml:space="preserve"> </w:t>
      </w:r>
      <w:r w:rsidR="0024291C" w:rsidRPr="004B53BF">
        <w:rPr>
          <w:rFonts w:ascii="Angsana New" w:hAnsi="Angsana New"/>
          <w:sz w:val="26"/>
          <w:szCs w:val="26"/>
        </w:rPr>
        <w:t>1</w:t>
      </w:r>
      <w:r w:rsidR="00B232E3">
        <w:rPr>
          <w:rFonts w:ascii="Angsana New" w:hAnsi="Angsana New"/>
          <w:sz w:val="26"/>
          <w:szCs w:val="26"/>
        </w:rPr>
        <w:t>0</w:t>
      </w:r>
      <w:r w:rsidR="00CE3F92" w:rsidRPr="004B53BF">
        <w:rPr>
          <w:rFonts w:ascii="Angsana New" w:hAnsi="Angsana New" w:hint="cs"/>
          <w:sz w:val="26"/>
          <w:szCs w:val="26"/>
        </w:rPr>
        <w:t xml:space="preserve"> </w:t>
      </w:r>
      <w:r w:rsidR="00B232E3">
        <w:rPr>
          <w:rFonts w:ascii="Angsana New" w:hAnsi="Angsana New" w:hint="cs"/>
          <w:sz w:val="26"/>
          <w:szCs w:val="26"/>
          <w:cs/>
        </w:rPr>
        <w:t>สิงหาคม</w:t>
      </w:r>
      <w:r w:rsidR="00415252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415252" w:rsidRPr="004B53BF">
        <w:rPr>
          <w:rFonts w:ascii="Angsana New" w:hAnsi="Angsana New" w:hint="cs"/>
          <w:sz w:val="26"/>
          <w:szCs w:val="26"/>
        </w:rPr>
        <w:t>256</w:t>
      </w:r>
      <w:r w:rsidR="00415252" w:rsidRPr="004B53BF">
        <w:rPr>
          <w:rFonts w:ascii="Angsana New" w:hAnsi="Angsana New"/>
          <w:sz w:val="26"/>
          <w:szCs w:val="26"/>
        </w:rPr>
        <w:t>6</w:t>
      </w:r>
    </w:p>
    <w:sectPr w:rsidR="00907883" w:rsidRPr="004B53BF" w:rsidSect="00391970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96892" w14:textId="77777777" w:rsidR="009D62F3" w:rsidRDefault="009D62F3">
      <w:r>
        <w:separator/>
      </w:r>
    </w:p>
  </w:endnote>
  <w:endnote w:type="continuationSeparator" w:id="0">
    <w:p w14:paraId="289F0BE4" w14:textId="77777777" w:rsidR="009D62F3" w:rsidRDefault="009D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5AE63" w14:textId="77777777" w:rsidR="009D62F3" w:rsidRDefault="009D62F3">
      <w:r>
        <w:separator/>
      </w:r>
    </w:p>
  </w:footnote>
  <w:footnote w:type="continuationSeparator" w:id="0">
    <w:p w14:paraId="35B6A029" w14:textId="77777777" w:rsidR="009D62F3" w:rsidRDefault="009D6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722E327A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CB7E0A">
      <w:rPr>
        <w:rFonts w:ascii="Angsana New" w:hAnsi="Angsana New"/>
        <w:b/>
        <w:bCs/>
        <w:sz w:val="26"/>
        <w:szCs w:val="26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CB7E0A">
      <w:rPr>
        <w:rFonts w:ascii="Angsana New" w:hAnsi="Angsana New" w:hint="cs"/>
        <w:b/>
        <w:bCs/>
        <w:sz w:val="26"/>
        <w:szCs w:val="26"/>
        <w:cs/>
      </w:rPr>
      <w:t>มิถุนายน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6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74D09C14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CB7E0A">
      <w:rPr>
        <w:rFonts w:ascii="Angsana New" w:hAnsi="Angsana New"/>
        <w:b/>
        <w:bCs/>
        <w:sz w:val="26"/>
        <w:szCs w:val="26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CB7E0A" w:rsidRPr="00CB7E0A">
      <w:rPr>
        <w:rFonts w:ascii="Angsana New" w:hAnsi="Angsana New"/>
        <w:b/>
        <w:bCs/>
        <w:sz w:val="26"/>
        <w:szCs w:val="26"/>
        <w:cs/>
      </w:rPr>
      <w:t>มิถุนายน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662872">
      <w:rPr>
        <w:rFonts w:ascii="Angsana New" w:hAnsi="Angsana New"/>
        <w:b/>
        <w:bCs/>
        <w:sz w:val="26"/>
        <w:szCs w:val="26"/>
      </w:rPr>
      <w:t>6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6660C"/>
    <w:multiLevelType w:val="hybridMultilevel"/>
    <w:tmpl w:val="41D8667A"/>
    <w:lvl w:ilvl="0" w:tplc="D778BEE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13C02"/>
    <w:multiLevelType w:val="hybridMultilevel"/>
    <w:tmpl w:val="12CEF00E"/>
    <w:lvl w:ilvl="0" w:tplc="44CA61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6"/>
  </w:num>
  <w:num w:numId="12" w16cid:durableId="1398167377">
    <w:abstractNumId w:val="13"/>
  </w:num>
  <w:num w:numId="13" w16cid:durableId="2008360183">
    <w:abstractNumId w:val="18"/>
  </w:num>
  <w:num w:numId="14" w16cid:durableId="818308976">
    <w:abstractNumId w:val="15"/>
  </w:num>
  <w:num w:numId="15" w16cid:durableId="576478031">
    <w:abstractNumId w:val="17"/>
  </w:num>
  <w:num w:numId="16" w16cid:durableId="281496278">
    <w:abstractNumId w:val="12"/>
  </w:num>
  <w:num w:numId="17" w16cid:durableId="758675843">
    <w:abstractNumId w:val="19"/>
  </w:num>
  <w:num w:numId="18" w16cid:durableId="1461725791">
    <w:abstractNumId w:val="14"/>
  </w:num>
  <w:num w:numId="19" w16cid:durableId="1397125406">
    <w:abstractNumId w:val="10"/>
  </w:num>
  <w:num w:numId="20" w16cid:durableId="1554853506">
    <w:abstractNumId w:val="11"/>
  </w:num>
  <w:num w:numId="21" w16cid:durableId="1407341774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188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7E"/>
    <w:rsid w:val="00037780"/>
    <w:rsid w:val="000378F1"/>
    <w:rsid w:val="00037EC7"/>
    <w:rsid w:val="0004024F"/>
    <w:rsid w:val="000403EE"/>
    <w:rsid w:val="00040830"/>
    <w:rsid w:val="00040916"/>
    <w:rsid w:val="0004092D"/>
    <w:rsid w:val="00040FD3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50D4"/>
    <w:rsid w:val="000454AA"/>
    <w:rsid w:val="00045D76"/>
    <w:rsid w:val="00046421"/>
    <w:rsid w:val="00047203"/>
    <w:rsid w:val="00047BB4"/>
    <w:rsid w:val="00047D03"/>
    <w:rsid w:val="00047F91"/>
    <w:rsid w:val="000512FF"/>
    <w:rsid w:val="000518AE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577A2"/>
    <w:rsid w:val="0006031C"/>
    <w:rsid w:val="000606B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6F57"/>
    <w:rsid w:val="0006748A"/>
    <w:rsid w:val="0006795D"/>
    <w:rsid w:val="00067CFF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155"/>
    <w:rsid w:val="000A4396"/>
    <w:rsid w:val="000A4787"/>
    <w:rsid w:val="000A4A8C"/>
    <w:rsid w:val="000A4CF1"/>
    <w:rsid w:val="000A5807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0A7D"/>
    <w:rsid w:val="000D1113"/>
    <w:rsid w:val="000D1379"/>
    <w:rsid w:val="000D1403"/>
    <w:rsid w:val="000D1856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8C4"/>
    <w:rsid w:val="000F1928"/>
    <w:rsid w:val="000F1E57"/>
    <w:rsid w:val="000F1F44"/>
    <w:rsid w:val="000F2304"/>
    <w:rsid w:val="000F29FB"/>
    <w:rsid w:val="000F3954"/>
    <w:rsid w:val="000F40B9"/>
    <w:rsid w:val="000F4344"/>
    <w:rsid w:val="000F4985"/>
    <w:rsid w:val="000F4D16"/>
    <w:rsid w:val="000F4E16"/>
    <w:rsid w:val="000F4F77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EA5"/>
    <w:rsid w:val="00105163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8A4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549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5"/>
    <w:rsid w:val="00144D0D"/>
    <w:rsid w:val="0014593C"/>
    <w:rsid w:val="00145D46"/>
    <w:rsid w:val="00146590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3E4E"/>
    <w:rsid w:val="00154432"/>
    <w:rsid w:val="0015456D"/>
    <w:rsid w:val="001546E0"/>
    <w:rsid w:val="001557CE"/>
    <w:rsid w:val="001562C8"/>
    <w:rsid w:val="001566C5"/>
    <w:rsid w:val="00156C6C"/>
    <w:rsid w:val="001571E2"/>
    <w:rsid w:val="001576EB"/>
    <w:rsid w:val="001576FF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7F3"/>
    <w:rsid w:val="00183899"/>
    <w:rsid w:val="00183FA6"/>
    <w:rsid w:val="00184277"/>
    <w:rsid w:val="00184298"/>
    <w:rsid w:val="00184FE2"/>
    <w:rsid w:val="001850A7"/>
    <w:rsid w:val="0018554B"/>
    <w:rsid w:val="0018593D"/>
    <w:rsid w:val="00186357"/>
    <w:rsid w:val="00186596"/>
    <w:rsid w:val="00186A89"/>
    <w:rsid w:val="001879E2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51E"/>
    <w:rsid w:val="001968E7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6116"/>
    <w:rsid w:val="001B6232"/>
    <w:rsid w:val="001B63DD"/>
    <w:rsid w:val="001B6568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56A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2A5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797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4618"/>
    <w:rsid w:val="0020528E"/>
    <w:rsid w:val="002055D1"/>
    <w:rsid w:val="0020594E"/>
    <w:rsid w:val="00205AE8"/>
    <w:rsid w:val="00205F57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3C48"/>
    <w:rsid w:val="00213DB8"/>
    <w:rsid w:val="00213DF1"/>
    <w:rsid w:val="00213E2B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6C"/>
    <w:rsid w:val="00216D85"/>
    <w:rsid w:val="00217BA0"/>
    <w:rsid w:val="0022039C"/>
    <w:rsid w:val="0022079C"/>
    <w:rsid w:val="00220809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DAC"/>
    <w:rsid w:val="00263E09"/>
    <w:rsid w:val="00264370"/>
    <w:rsid w:val="002645BA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3164"/>
    <w:rsid w:val="002731CB"/>
    <w:rsid w:val="00273A07"/>
    <w:rsid w:val="00273AD9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01C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3BAF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0D6D"/>
    <w:rsid w:val="002C1047"/>
    <w:rsid w:val="002C11FA"/>
    <w:rsid w:val="002C12B3"/>
    <w:rsid w:val="002C1466"/>
    <w:rsid w:val="002C1F29"/>
    <w:rsid w:val="002C22FC"/>
    <w:rsid w:val="002C272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7FF"/>
    <w:rsid w:val="002D021D"/>
    <w:rsid w:val="002D0479"/>
    <w:rsid w:val="002D04DA"/>
    <w:rsid w:val="002D0C2B"/>
    <w:rsid w:val="002D0D64"/>
    <w:rsid w:val="002D0D95"/>
    <w:rsid w:val="002D113F"/>
    <w:rsid w:val="002D15DC"/>
    <w:rsid w:val="002D1A4D"/>
    <w:rsid w:val="002D1F67"/>
    <w:rsid w:val="002D248F"/>
    <w:rsid w:val="002D2DC5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6FD4"/>
    <w:rsid w:val="002F7653"/>
    <w:rsid w:val="002F787C"/>
    <w:rsid w:val="002F7BA5"/>
    <w:rsid w:val="002F7E57"/>
    <w:rsid w:val="00300405"/>
    <w:rsid w:val="00300857"/>
    <w:rsid w:val="003013D7"/>
    <w:rsid w:val="00301457"/>
    <w:rsid w:val="0030148E"/>
    <w:rsid w:val="00301BE2"/>
    <w:rsid w:val="00301EA1"/>
    <w:rsid w:val="003027E5"/>
    <w:rsid w:val="00302E85"/>
    <w:rsid w:val="003031A3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84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61B6"/>
    <w:rsid w:val="00326338"/>
    <w:rsid w:val="003265D0"/>
    <w:rsid w:val="00326C1C"/>
    <w:rsid w:val="003270DE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173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C67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95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4343"/>
    <w:rsid w:val="003854B9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AA"/>
    <w:rsid w:val="0039223F"/>
    <w:rsid w:val="0039249F"/>
    <w:rsid w:val="00392C77"/>
    <w:rsid w:val="00392E1A"/>
    <w:rsid w:val="00393673"/>
    <w:rsid w:val="00393AD8"/>
    <w:rsid w:val="00393EA2"/>
    <w:rsid w:val="00393EE4"/>
    <w:rsid w:val="00394195"/>
    <w:rsid w:val="00394E46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D51"/>
    <w:rsid w:val="003A56B6"/>
    <w:rsid w:val="003A581C"/>
    <w:rsid w:val="003A5B53"/>
    <w:rsid w:val="003A5CDE"/>
    <w:rsid w:val="003A6334"/>
    <w:rsid w:val="003A68D5"/>
    <w:rsid w:val="003A6AF8"/>
    <w:rsid w:val="003A7428"/>
    <w:rsid w:val="003A7F1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49E"/>
    <w:rsid w:val="003B7678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9E6"/>
    <w:rsid w:val="003C6444"/>
    <w:rsid w:val="003C7090"/>
    <w:rsid w:val="003C7384"/>
    <w:rsid w:val="003C790D"/>
    <w:rsid w:val="003C7DB6"/>
    <w:rsid w:val="003C7DE2"/>
    <w:rsid w:val="003D09AE"/>
    <w:rsid w:val="003D0DD2"/>
    <w:rsid w:val="003D1BF1"/>
    <w:rsid w:val="003D1C0D"/>
    <w:rsid w:val="003D21B0"/>
    <w:rsid w:val="003D22AC"/>
    <w:rsid w:val="003D2791"/>
    <w:rsid w:val="003D27B3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889"/>
    <w:rsid w:val="003E6C33"/>
    <w:rsid w:val="003E6CC4"/>
    <w:rsid w:val="003E76D1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5FA6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1337"/>
    <w:rsid w:val="004116A9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4A3A"/>
    <w:rsid w:val="00425737"/>
    <w:rsid w:val="00425DE5"/>
    <w:rsid w:val="00426671"/>
    <w:rsid w:val="00426779"/>
    <w:rsid w:val="004268A9"/>
    <w:rsid w:val="00426B4D"/>
    <w:rsid w:val="00426BB9"/>
    <w:rsid w:val="00430293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13FE"/>
    <w:rsid w:val="004416A7"/>
    <w:rsid w:val="0044182B"/>
    <w:rsid w:val="00441E24"/>
    <w:rsid w:val="00441F2C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596"/>
    <w:rsid w:val="004467B5"/>
    <w:rsid w:val="00446AC1"/>
    <w:rsid w:val="00446CDE"/>
    <w:rsid w:val="00447077"/>
    <w:rsid w:val="004472E9"/>
    <w:rsid w:val="004477C1"/>
    <w:rsid w:val="004478D0"/>
    <w:rsid w:val="00447B32"/>
    <w:rsid w:val="00447CCA"/>
    <w:rsid w:val="004501D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472"/>
    <w:rsid w:val="00466586"/>
    <w:rsid w:val="00466EE1"/>
    <w:rsid w:val="004673E6"/>
    <w:rsid w:val="00467567"/>
    <w:rsid w:val="004678B8"/>
    <w:rsid w:val="00467A58"/>
    <w:rsid w:val="00467BAD"/>
    <w:rsid w:val="00467E7E"/>
    <w:rsid w:val="00467F02"/>
    <w:rsid w:val="00470B8F"/>
    <w:rsid w:val="00470EF4"/>
    <w:rsid w:val="004710FD"/>
    <w:rsid w:val="004715BE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A00DC"/>
    <w:rsid w:val="004A0526"/>
    <w:rsid w:val="004A0BE2"/>
    <w:rsid w:val="004A0D82"/>
    <w:rsid w:val="004A0DFD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7BF"/>
    <w:rsid w:val="004B0DE0"/>
    <w:rsid w:val="004B1104"/>
    <w:rsid w:val="004B11AC"/>
    <w:rsid w:val="004B1309"/>
    <w:rsid w:val="004B131B"/>
    <w:rsid w:val="004B13AA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595B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0FD5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5761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176F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9F3"/>
    <w:rsid w:val="00514B2B"/>
    <w:rsid w:val="00515793"/>
    <w:rsid w:val="00515BEF"/>
    <w:rsid w:val="00515E8D"/>
    <w:rsid w:val="005166E7"/>
    <w:rsid w:val="0051675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717"/>
    <w:rsid w:val="00521768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3733"/>
    <w:rsid w:val="005345F3"/>
    <w:rsid w:val="00534735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9F7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73F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7246"/>
    <w:rsid w:val="0055776F"/>
    <w:rsid w:val="00557955"/>
    <w:rsid w:val="00557A00"/>
    <w:rsid w:val="00557B1D"/>
    <w:rsid w:val="00557CF2"/>
    <w:rsid w:val="00557D63"/>
    <w:rsid w:val="00557EB1"/>
    <w:rsid w:val="005606F2"/>
    <w:rsid w:val="0056129B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0FE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59E"/>
    <w:rsid w:val="00584ED3"/>
    <w:rsid w:val="00584F72"/>
    <w:rsid w:val="005852B9"/>
    <w:rsid w:val="00585618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532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1C0"/>
    <w:rsid w:val="005A42C7"/>
    <w:rsid w:val="005A437A"/>
    <w:rsid w:val="005A4C57"/>
    <w:rsid w:val="005A5013"/>
    <w:rsid w:val="005A5847"/>
    <w:rsid w:val="005A58FB"/>
    <w:rsid w:val="005A5E17"/>
    <w:rsid w:val="005A6C15"/>
    <w:rsid w:val="005A7034"/>
    <w:rsid w:val="005A739C"/>
    <w:rsid w:val="005A7C4C"/>
    <w:rsid w:val="005A7CA1"/>
    <w:rsid w:val="005B0599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D0"/>
    <w:rsid w:val="005D03EF"/>
    <w:rsid w:val="005D0816"/>
    <w:rsid w:val="005D148D"/>
    <w:rsid w:val="005D1594"/>
    <w:rsid w:val="005D167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CB6"/>
    <w:rsid w:val="005D7E48"/>
    <w:rsid w:val="005E06BF"/>
    <w:rsid w:val="005E0ACE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428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024"/>
    <w:rsid w:val="00617287"/>
    <w:rsid w:val="006176D5"/>
    <w:rsid w:val="006179C8"/>
    <w:rsid w:val="00617A6E"/>
    <w:rsid w:val="00617ED6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B79"/>
    <w:rsid w:val="006400E3"/>
    <w:rsid w:val="006407DF"/>
    <w:rsid w:val="00640C87"/>
    <w:rsid w:val="00640D89"/>
    <w:rsid w:val="00640DCD"/>
    <w:rsid w:val="00640F9E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54B"/>
    <w:rsid w:val="00653A11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DCC"/>
    <w:rsid w:val="00661E11"/>
    <w:rsid w:val="00662872"/>
    <w:rsid w:val="00663254"/>
    <w:rsid w:val="00663543"/>
    <w:rsid w:val="00663742"/>
    <w:rsid w:val="006637AC"/>
    <w:rsid w:val="00664053"/>
    <w:rsid w:val="0066429B"/>
    <w:rsid w:val="00665A55"/>
    <w:rsid w:val="00665D4C"/>
    <w:rsid w:val="00665F28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43F1"/>
    <w:rsid w:val="00684401"/>
    <w:rsid w:val="006844DE"/>
    <w:rsid w:val="00684D69"/>
    <w:rsid w:val="00685744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260A"/>
    <w:rsid w:val="006929CB"/>
    <w:rsid w:val="00692A56"/>
    <w:rsid w:val="00692B61"/>
    <w:rsid w:val="00693362"/>
    <w:rsid w:val="006938A3"/>
    <w:rsid w:val="0069434E"/>
    <w:rsid w:val="006943E8"/>
    <w:rsid w:val="00694496"/>
    <w:rsid w:val="006946EA"/>
    <w:rsid w:val="0069488F"/>
    <w:rsid w:val="006948AE"/>
    <w:rsid w:val="00694E76"/>
    <w:rsid w:val="0069515E"/>
    <w:rsid w:val="00695E93"/>
    <w:rsid w:val="006968EB"/>
    <w:rsid w:val="00696D59"/>
    <w:rsid w:val="0069700D"/>
    <w:rsid w:val="006977F8"/>
    <w:rsid w:val="00697828"/>
    <w:rsid w:val="00697906"/>
    <w:rsid w:val="006A004B"/>
    <w:rsid w:val="006A03B3"/>
    <w:rsid w:val="006A08B7"/>
    <w:rsid w:val="006A0DBD"/>
    <w:rsid w:val="006A12FB"/>
    <w:rsid w:val="006A1590"/>
    <w:rsid w:val="006A17CA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604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55D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908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963"/>
    <w:rsid w:val="00722745"/>
    <w:rsid w:val="00722EA2"/>
    <w:rsid w:val="00722EF9"/>
    <w:rsid w:val="0072352D"/>
    <w:rsid w:val="00723AAB"/>
    <w:rsid w:val="00723D6B"/>
    <w:rsid w:val="00723E19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0BD"/>
    <w:rsid w:val="007319FB"/>
    <w:rsid w:val="007328F8"/>
    <w:rsid w:val="007334BA"/>
    <w:rsid w:val="007335F5"/>
    <w:rsid w:val="00733608"/>
    <w:rsid w:val="00733C25"/>
    <w:rsid w:val="00733FF1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955"/>
    <w:rsid w:val="00750EF2"/>
    <w:rsid w:val="007518DD"/>
    <w:rsid w:val="007519DA"/>
    <w:rsid w:val="00751B0A"/>
    <w:rsid w:val="0075230D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77407"/>
    <w:rsid w:val="007800D2"/>
    <w:rsid w:val="00780253"/>
    <w:rsid w:val="007802C8"/>
    <w:rsid w:val="00780CEA"/>
    <w:rsid w:val="00781063"/>
    <w:rsid w:val="00781680"/>
    <w:rsid w:val="00782C8A"/>
    <w:rsid w:val="00782E22"/>
    <w:rsid w:val="00783271"/>
    <w:rsid w:val="00783436"/>
    <w:rsid w:val="007835CF"/>
    <w:rsid w:val="0078364D"/>
    <w:rsid w:val="007837E1"/>
    <w:rsid w:val="00783BF1"/>
    <w:rsid w:val="00783E68"/>
    <w:rsid w:val="00783F55"/>
    <w:rsid w:val="007842F8"/>
    <w:rsid w:val="007844EE"/>
    <w:rsid w:val="00784898"/>
    <w:rsid w:val="00785B86"/>
    <w:rsid w:val="00785FE5"/>
    <w:rsid w:val="00786306"/>
    <w:rsid w:val="0078639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A03"/>
    <w:rsid w:val="00791DAD"/>
    <w:rsid w:val="007920E8"/>
    <w:rsid w:val="00792251"/>
    <w:rsid w:val="00793070"/>
    <w:rsid w:val="00793201"/>
    <w:rsid w:val="00793AAB"/>
    <w:rsid w:val="00794099"/>
    <w:rsid w:val="00794586"/>
    <w:rsid w:val="007946F3"/>
    <w:rsid w:val="0079485A"/>
    <w:rsid w:val="00794DAB"/>
    <w:rsid w:val="00794F3F"/>
    <w:rsid w:val="0079550D"/>
    <w:rsid w:val="0079574F"/>
    <w:rsid w:val="007959BB"/>
    <w:rsid w:val="00795B2C"/>
    <w:rsid w:val="00795DC5"/>
    <w:rsid w:val="00797D20"/>
    <w:rsid w:val="007A02D5"/>
    <w:rsid w:val="007A0539"/>
    <w:rsid w:val="007A083B"/>
    <w:rsid w:val="007A087A"/>
    <w:rsid w:val="007A08B7"/>
    <w:rsid w:val="007A1739"/>
    <w:rsid w:val="007A1D5B"/>
    <w:rsid w:val="007A23D3"/>
    <w:rsid w:val="007A26B2"/>
    <w:rsid w:val="007A2A08"/>
    <w:rsid w:val="007A2A7B"/>
    <w:rsid w:val="007A2E48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ABA"/>
    <w:rsid w:val="007B51FD"/>
    <w:rsid w:val="007B558D"/>
    <w:rsid w:val="007B5C7F"/>
    <w:rsid w:val="007B5D11"/>
    <w:rsid w:val="007B6D58"/>
    <w:rsid w:val="007B6DB3"/>
    <w:rsid w:val="007B6EF6"/>
    <w:rsid w:val="007B71A5"/>
    <w:rsid w:val="007B7C88"/>
    <w:rsid w:val="007C045B"/>
    <w:rsid w:val="007C06AF"/>
    <w:rsid w:val="007C0C41"/>
    <w:rsid w:val="007C132B"/>
    <w:rsid w:val="007C1D75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04C"/>
    <w:rsid w:val="007D3312"/>
    <w:rsid w:val="007D3C1F"/>
    <w:rsid w:val="007D4A64"/>
    <w:rsid w:val="007D5105"/>
    <w:rsid w:val="007D5A6A"/>
    <w:rsid w:val="007D61C1"/>
    <w:rsid w:val="007D6CEC"/>
    <w:rsid w:val="007D7C04"/>
    <w:rsid w:val="007D7CE4"/>
    <w:rsid w:val="007E0394"/>
    <w:rsid w:val="007E09F0"/>
    <w:rsid w:val="007E0E76"/>
    <w:rsid w:val="007E0FA7"/>
    <w:rsid w:val="007E162D"/>
    <w:rsid w:val="007E17DF"/>
    <w:rsid w:val="007E1C3E"/>
    <w:rsid w:val="007E206E"/>
    <w:rsid w:val="007E2201"/>
    <w:rsid w:val="007E239A"/>
    <w:rsid w:val="007E3093"/>
    <w:rsid w:val="007E3840"/>
    <w:rsid w:val="007E4E54"/>
    <w:rsid w:val="007E4ED3"/>
    <w:rsid w:val="007E5187"/>
    <w:rsid w:val="007E536C"/>
    <w:rsid w:val="007E57F4"/>
    <w:rsid w:val="007E5C34"/>
    <w:rsid w:val="007E5E5F"/>
    <w:rsid w:val="007E71A9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6B36"/>
    <w:rsid w:val="007F7057"/>
    <w:rsid w:val="007F757A"/>
    <w:rsid w:val="007F7DE3"/>
    <w:rsid w:val="008004BA"/>
    <w:rsid w:val="008008E8"/>
    <w:rsid w:val="00800A28"/>
    <w:rsid w:val="00800CAE"/>
    <w:rsid w:val="00800E20"/>
    <w:rsid w:val="00800E58"/>
    <w:rsid w:val="008011A6"/>
    <w:rsid w:val="008015D3"/>
    <w:rsid w:val="008019AD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BB1"/>
    <w:rsid w:val="00803CBA"/>
    <w:rsid w:val="00803D24"/>
    <w:rsid w:val="00804DA4"/>
    <w:rsid w:val="00805221"/>
    <w:rsid w:val="0080537C"/>
    <w:rsid w:val="0080612D"/>
    <w:rsid w:val="0080616D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2140"/>
    <w:rsid w:val="008129BB"/>
    <w:rsid w:val="00813398"/>
    <w:rsid w:val="0081370E"/>
    <w:rsid w:val="00813B88"/>
    <w:rsid w:val="0081406F"/>
    <w:rsid w:val="00814D01"/>
    <w:rsid w:val="00814E0C"/>
    <w:rsid w:val="00815520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FF0"/>
    <w:rsid w:val="00824374"/>
    <w:rsid w:val="0082446F"/>
    <w:rsid w:val="00824795"/>
    <w:rsid w:val="008250FF"/>
    <w:rsid w:val="00825199"/>
    <w:rsid w:val="00825DAB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641"/>
    <w:rsid w:val="0083291F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A12"/>
    <w:rsid w:val="00836BAA"/>
    <w:rsid w:val="00836F9A"/>
    <w:rsid w:val="0083732E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7054C"/>
    <w:rsid w:val="00870A62"/>
    <w:rsid w:val="00870B9C"/>
    <w:rsid w:val="008712ED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16B7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B3B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974"/>
    <w:rsid w:val="008C4A94"/>
    <w:rsid w:val="008C4CA0"/>
    <w:rsid w:val="008C4DBB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96D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2D4"/>
    <w:rsid w:val="009073A6"/>
    <w:rsid w:val="009074A3"/>
    <w:rsid w:val="009075E9"/>
    <w:rsid w:val="00907883"/>
    <w:rsid w:val="009103F4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F22"/>
    <w:rsid w:val="009175E5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B6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857"/>
    <w:rsid w:val="00934AA1"/>
    <w:rsid w:val="00934DC2"/>
    <w:rsid w:val="00935902"/>
    <w:rsid w:val="00935A77"/>
    <w:rsid w:val="00935EA4"/>
    <w:rsid w:val="0093686F"/>
    <w:rsid w:val="009372E1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5FBA"/>
    <w:rsid w:val="00956170"/>
    <w:rsid w:val="009561AD"/>
    <w:rsid w:val="00956B1C"/>
    <w:rsid w:val="00956DAC"/>
    <w:rsid w:val="009572F3"/>
    <w:rsid w:val="00957EE0"/>
    <w:rsid w:val="00960506"/>
    <w:rsid w:val="009606A1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4F6"/>
    <w:rsid w:val="00973F2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DE"/>
    <w:rsid w:val="00977C2E"/>
    <w:rsid w:val="00977F91"/>
    <w:rsid w:val="00977F92"/>
    <w:rsid w:val="00980A7D"/>
    <w:rsid w:val="00980DD5"/>
    <w:rsid w:val="0098106B"/>
    <w:rsid w:val="0098118D"/>
    <w:rsid w:val="00982BA5"/>
    <w:rsid w:val="00982DFA"/>
    <w:rsid w:val="0098301A"/>
    <w:rsid w:val="00983092"/>
    <w:rsid w:val="0098323C"/>
    <w:rsid w:val="0098332F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1200"/>
    <w:rsid w:val="009B164D"/>
    <w:rsid w:val="009B1B3B"/>
    <w:rsid w:val="009B1B4C"/>
    <w:rsid w:val="009B22F8"/>
    <w:rsid w:val="009B23FD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E97"/>
    <w:rsid w:val="009C368C"/>
    <w:rsid w:val="009C39EC"/>
    <w:rsid w:val="009C3A2F"/>
    <w:rsid w:val="009C3A95"/>
    <w:rsid w:val="009C3B1A"/>
    <w:rsid w:val="009C3B8B"/>
    <w:rsid w:val="009C3F56"/>
    <w:rsid w:val="009C43EB"/>
    <w:rsid w:val="009C45B1"/>
    <w:rsid w:val="009C4694"/>
    <w:rsid w:val="009C4B1C"/>
    <w:rsid w:val="009C5AB1"/>
    <w:rsid w:val="009C5D70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681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2F3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4645"/>
    <w:rsid w:val="009E49E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6CD"/>
    <w:rsid w:val="009F483A"/>
    <w:rsid w:val="009F4A06"/>
    <w:rsid w:val="009F4AA8"/>
    <w:rsid w:val="009F4F5E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6D04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653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2"/>
    <w:rsid w:val="00A11396"/>
    <w:rsid w:val="00A1169C"/>
    <w:rsid w:val="00A1207B"/>
    <w:rsid w:val="00A124DC"/>
    <w:rsid w:val="00A12961"/>
    <w:rsid w:val="00A12CE2"/>
    <w:rsid w:val="00A1380F"/>
    <w:rsid w:val="00A13A74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664A"/>
    <w:rsid w:val="00A17B89"/>
    <w:rsid w:val="00A17D6B"/>
    <w:rsid w:val="00A17F58"/>
    <w:rsid w:val="00A20C50"/>
    <w:rsid w:val="00A20E6C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BB3"/>
    <w:rsid w:val="00A24C6D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E56"/>
    <w:rsid w:val="00A30F1F"/>
    <w:rsid w:val="00A31151"/>
    <w:rsid w:val="00A3155A"/>
    <w:rsid w:val="00A31D6A"/>
    <w:rsid w:val="00A32053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8DB"/>
    <w:rsid w:val="00A36941"/>
    <w:rsid w:val="00A36B35"/>
    <w:rsid w:val="00A36D7A"/>
    <w:rsid w:val="00A37642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7E5"/>
    <w:rsid w:val="00A41C1F"/>
    <w:rsid w:val="00A42B4D"/>
    <w:rsid w:val="00A42CC9"/>
    <w:rsid w:val="00A4324D"/>
    <w:rsid w:val="00A44246"/>
    <w:rsid w:val="00A4428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50260"/>
    <w:rsid w:val="00A5070D"/>
    <w:rsid w:val="00A50AC7"/>
    <w:rsid w:val="00A510FA"/>
    <w:rsid w:val="00A512F1"/>
    <w:rsid w:val="00A51D60"/>
    <w:rsid w:val="00A51F10"/>
    <w:rsid w:val="00A524F4"/>
    <w:rsid w:val="00A5291A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83D"/>
    <w:rsid w:val="00A85C7A"/>
    <w:rsid w:val="00A85E1F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768"/>
    <w:rsid w:val="00A97A6F"/>
    <w:rsid w:val="00A97B1D"/>
    <w:rsid w:val="00A97D84"/>
    <w:rsid w:val="00AA05A3"/>
    <w:rsid w:val="00AA0F15"/>
    <w:rsid w:val="00AA14EC"/>
    <w:rsid w:val="00AA1502"/>
    <w:rsid w:val="00AA19AF"/>
    <w:rsid w:val="00AA1D2D"/>
    <w:rsid w:val="00AA2650"/>
    <w:rsid w:val="00AA2786"/>
    <w:rsid w:val="00AA2815"/>
    <w:rsid w:val="00AA2B89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C85"/>
    <w:rsid w:val="00AA6D7A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8EA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060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AB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EED"/>
    <w:rsid w:val="00B0261A"/>
    <w:rsid w:val="00B02625"/>
    <w:rsid w:val="00B02861"/>
    <w:rsid w:val="00B02B9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12D"/>
    <w:rsid w:val="00B1020E"/>
    <w:rsid w:val="00B10AC0"/>
    <w:rsid w:val="00B10E8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A55"/>
    <w:rsid w:val="00B20D5C"/>
    <w:rsid w:val="00B21656"/>
    <w:rsid w:val="00B21A08"/>
    <w:rsid w:val="00B21FB5"/>
    <w:rsid w:val="00B227B3"/>
    <w:rsid w:val="00B227DC"/>
    <w:rsid w:val="00B23031"/>
    <w:rsid w:val="00B232E3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0FCF"/>
    <w:rsid w:val="00B310AC"/>
    <w:rsid w:val="00B311F8"/>
    <w:rsid w:val="00B31762"/>
    <w:rsid w:val="00B31B3F"/>
    <w:rsid w:val="00B31CC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A61"/>
    <w:rsid w:val="00B54B85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1AD"/>
    <w:rsid w:val="00B74665"/>
    <w:rsid w:val="00B7484F"/>
    <w:rsid w:val="00B74ADF"/>
    <w:rsid w:val="00B74FB9"/>
    <w:rsid w:val="00B757C3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8E"/>
    <w:rsid w:val="00B80CBA"/>
    <w:rsid w:val="00B81270"/>
    <w:rsid w:val="00B81806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B3E"/>
    <w:rsid w:val="00B91F56"/>
    <w:rsid w:val="00B92041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AA1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58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1B6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56D"/>
    <w:rsid w:val="00BE16CF"/>
    <w:rsid w:val="00BE1956"/>
    <w:rsid w:val="00BE1ACB"/>
    <w:rsid w:val="00BE2966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8B7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5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3B96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885"/>
    <w:rsid w:val="00C100B1"/>
    <w:rsid w:val="00C10209"/>
    <w:rsid w:val="00C10258"/>
    <w:rsid w:val="00C10397"/>
    <w:rsid w:val="00C10C05"/>
    <w:rsid w:val="00C114D5"/>
    <w:rsid w:val="00C122B4"/>
    <w:rsid w:val="00C1269E"/>
    <w:rsid w:val="00C13059"/>
    <w:rsid w:val="00C1359E"/>
    <w:rsid w:val="00C13C24"/>
    <w:rsid w:val="00C13D06"/>
    <w:rsid w:val="00C1413C"/>
    <w:rsid w:val="00C142B4"/>
    <w:rsid w:val="00C14418"/>
    <w:rsid w:val="00C14A04"/>
    <w:rsid w:val="00C14B68"/>
    <w:rsid w:val="00C15171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45C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5B1"/>
    <w:rsid w:val="00C40CCB"/>
    <w:rsid w:val="00C417F7"/>
    <w:rsid w:val="00C42161"/>
    <w:rsid w:val="00C42416"/>
    <w:rsid w:val="00C4281B"/>
    <w:rsid w:val="00C42877"/>
    <w:rsid w:val="00C42A44"/>
    <w:rsid w:val="00C4342D"/>
    <w:rsid w:val="00C4349D"/>
    <w:rsid w:val="00C43D64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88"/>
    <w:rsid w:val="00C50155"/>
    <w:rsid w:val="00C50172"/>
    <w:rsid w:val="00C50413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875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51C7"/>
    <w:rsid w:val="00C55214"/>
    <w:rsid w:val="00C55538"/>
    <w:rsid w:val="00C55A84"/>
    <w:rsid w:val="00C561CB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3ED"/>
    <w:rsid w:val="00C60629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3831"/>
    <w:rsid w:val="00C64262"/>
    <w:rsid w:val="00C64967"/>
    <w:rsid w:val="00C65A83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0FAA"/>
    <w:rsid w:val="00C81422"/>
    <w:rsid w:val="00C8156E"/>
    <w:rsid w:val="00C823F5"/>
    <w:rsid w:val="00C824B9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420"/>
    <w:rsid w:val="00C968B0"/>
    <w:rsid w:val="00C968CA"/>
    <w:rsid w:val="00C96F00"/>
    <w:rsid w:val="00C96F42"/>
    <w:rsid w:val="00C9720E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5A9"/>
    <w:rsid w:val="00CA77C9"/>
    <w:rsid w:val="00CA7CDA"/>
    <w:rsid w:val="00CA7E83"/>
    <w:rsid w:val="00CA7F01"/>
    <w:rsid w:val="00CB0007"/>
    <w:rsid w:val="00CB07B7"/>
    <w:rsid w:val="00CB15CB"/>
    <w:rsid w:val="00CB169D"/>
    <w:rsid w:val="00CB1BB8"/>
    <w:rsid w:val="00CB1BB9"/>
    <w:rsid w:val="00CB1DB9"/>
    <w:rsid w:val="00CB2107"/>
    <w:rsid w:val="00CB225D"/>
    <w:rsid w:val="00CB2818"/>
    <w:rsid w:val="00CB29ED"/>
    <w:rsid w:val="00CB3035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B7E0A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3BE5"/>
    <w:rsid w:val="00CC403A"/>
    <w:rsid w:val="00CC406C"/>
    <w:rsid w:val="00CC4BDD"/>
    <w:rsid w:val="00CC55D8"/>
    <w:rsid w:val="00CC5AC3"/>
    <w:rsid w:val="00CC5D8D"/>
    <w:rsid w:val="00CC5EC8"/>
    <w:rsid w:val="00CC5F98"/>
    <w:rsid w:val="00CC68A9"/>
    <w:rsid w:val="00CC6AFA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B25"/>
    <w:rsid w:val="00CD3E2B"/>
    <w:rsid w:val="00CD436D"/>
    <w:rsid w:val="00CD46AC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1F3B"/>
    <w:rsid w:val="00CE20D0"/>
    <w:rsid w:val="00CE245B"/>
    <w:rsid w:val="00CE2838"/>
    <w:rsid w:val="00CE28BB"/>
    <w:rsid w:val="00CE2D74"/>
    <w:rsid w:val="00CE2E7B"/>
    <w:rsid w:val="00CE2EFE"/>
    <w:rsid w:val="00CE304F"/>
    <w:rsid w:val="00CE33DF"/>
    <w:rsid w:val="00CE3BC9"/>
    <w:rsid w:val="00CE3CCD"/>
    <w:rsid w:val="00CE3E5C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C90"/>
    <w:rsid w:val="00CE6D22"/>
    <w:rsid w:val="00CE709D"/>
    <w:rsid w:val="00CE70CD"/>
    <w:rsid w:val="00CE7239"/>
    <w:rsid w:val="00CE75BB"/>
    <w:rsid w:val="00CF009E"/>
    <w:rsid w:val="00CF05A4"/>
    <w:rsid w:val="00CF089B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7C2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25A"/>
    <w:rsid w:val="00CF6407"/>
    <w:rsid w:val="00CF6C5C"/>
    <w:rsid w:val="00CF6D90"/>
    <w:rsid w:val="00CF6E0F"/>
    <w:rsid w:val="00CF72E5"/>
    <w:rsid w:val="00CF72EB"/>
    <w:rsid w:val="00CF771D"/>
    <w:rsid w:val="00CF7862"/>
    <w:rsid w:val="00CF7970"/>
    <w:rsid w:val="00CF7A73"/>
    <w:rsid w:val="00CF7E87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E6"/>
    <w:rsid w:val="00D04A24"/>
    <w:rsid w:val="00D055BD"/>
    <w:rsid w:val="00D057BC"/>
    <w:rsid w:val="00D05C66"/>
    <w:rsid w:val="00D05F5B"/>
    <w:rsid w:val="00D06A07"/>
    <w:rsid w:val="00D0780E"/>
    <w:rsid w:val="00D102C7"/>
    <w:rsid w:val="00D105E5"/>
    <w:rsid w:val="00D10E9C"/>
    <w:rsid w:val="00D10F5F"/>
    <w:rsid w:val="00D1112D"/>
    <w:rsid w:val="00D113EB"/>
    <w:rsid w:val="00D11567"/>
    <w:rsid w:val="00D11795"/>
    <w:rsid w:val="00D11847"/>
    <w:rsid w:val="00D11B13"/>
    <w:rsid w:val="00D11B9A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47C7"/>
    <w:rsid w:val="00D24EB8"/>
    <w:rsid w:val="00D25B26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C64"/>
    <w:rsid w:val="00D32106"/>
    <w:rsid w:val="00D32398"/>
    <w:rsid w:val="00D32685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1AF"/>
    <w:rsid w:val="00D372CE"/>
    <w:rsid w:val="00D37D4D"/>
    <w:rsid w:val="00D408C8"/>
    <w:rsid w:val="00D40B23"/>
    <w:rsid w:val="00D40B6D"/>
    <w:rsid w:val="00D40C5A"/>
    <w:rsid w:val="00D40C67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0C5"/>
    <w:rsid w:val="00D46437"/>
    <w:rsid w:val="00D4671C"/>
    <w:rsid w:val="00D46F49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B85"/>
    <w:rsid w:val="00D57F32"/>
    <w:rsid w:val="00D60596"/>
    <w:rsid w:val="00D60E22"/>
    <w:rsid w:val="00D61456"/>
    <w:rsid w:val="00D61547"/>
    <w:rsid w:val="00D61D21"/>
    <w:rsid w:val="00D6242D"/>
    <w:rsid w:val="00D62895"/>
    <w:rsid w:val="00D628BE"/>
    <w:rsid w:val="00D628E3"/>
    <w:rsid w:val="00D6294D"/>
    <w:rsid w:val="00D62D7A"/>
    <w:rsid w:val="00D63BE1"/>
    <w:rsid w:val="00D64A29"/>
    <w:rsid w:val="00D64F25"/>
    <w:rsid w:val="00D6598A"/>
    <w:rsid w:val="00D65F98"/>
    <w:rsid w:val="00D66643"/>
    <w:rsid w:val="00D6697A"/>
    <w:rsid w:val="00D66DD9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763"/>
    <w:rsid w:val="00D70A07"/>
    <w:rsid w:val="00D71099"/>
    <w:rsid w:val="00D71255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681A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40CC"/>
    <w:rsid w:val="00DA459A"/>
    <w:rsid w:val="00DA45C5"/>
    <w:rsid w:val="00DA5B43"/>
    <w:rsid w:val="00DA64EF"/>
    <w:rsid w:val="00DA6581"/>
    <w:rsid w:val="00DA66B9"/>
    <w:rsid w:val="00DA6B2D"/>
    <w:rsid w:val="00DA6DD0"/>
    <w:rsid w:val="00DA6F15"/>
    <w:rsid w:val="00DA70CB"/>
    <w:rsid w:val="00DA73CA"/>
    <w:rsid w:val="00DA74FB"/>
    <w:rsid w:val="00DA755A"/>
    <w:rsid w:val="00DA75B3"/>
    <w:rsid w:val="00DA7649"/>
    <w:rsid w:val="00DA7BB7"/>
    <w:rsid w:val="00DA7C5C"/>
    <w:rsid w:val="00DB04C5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789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7E9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2F6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94"/>
    <w:rsid w:val="00E227A1"/>
    <w:rsid w:val="00E22F75"/>
    <w:rsid w:val="00E23235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37CF7"/>
    <w:rsid w:val="00E40AB9"/>
    <w:rsid w:val="00E40AC3"/>
    <w:rsid w:val="00E410A6"/>
    <w:rsid w:val="00E410F9"/>
    <w:rsid w:val="00E410FA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DE4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365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700C3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774"/>
    <w:rsid w:val="00E868D4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A04"/>
    <w:rsid w:val="00E92B49"/>
    <w:rsid w:val="00E932C3"/>
    <w:rsid w:val="00E93308"/>
    <w:rsid w:val="00E934AE"/>
    <w:rsid w:val="00E9354D"/>
    <w:rsid w:val="00E93ACA"/>
    <w:rsid w:val="00E94533"/>
    <w:rsid w:val="00E9469A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0F5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761"/>
    <w:rsid w:val="00EA7C79"/>
    <w:rsid w:val="00EB02CB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163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D6A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C1C"/>
    <w:rsid w:val="00EE1FFD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40C"/>
    <w:rsid w:val="00EF0492"/>
    <w:rsid w:val="00EF0838"/>
    <w:rsid w:val="00EF0CB8"/>
    <w:rsid w:val="00EF16BE"/>
    <w:rsid w:val="00EF18A8"/>
    <w:rsid w:val="00EF1A73"/>
    <w:rsid w:val="00EF1C79"/>
    <w:rsid w:val="00EF24DA"/>
    <w:rsid w:val="00EF275F"/>
    <w:rsid w:val="00EF41A2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304C"/>
    <w:rsid w:val="00F03AB3"/>
    <w:rsid w:val="00F03F9F"/>
    <w:rsid w:val="00F04A04"/>
    <w:rsid w:val="00F04C88"/>
    <w:rsid w:val="00F053CC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6F7"/>
    <w:rsid w:val="00F2294D"/>
    <w:rsid w:val="00F229D4"/>
    <w:rsid w:val="00F22C09"/>
    <w:rsid w:val="00F2327E"/>
    <w:rsid w:val="00F233D9"/>
    <w:rsid w:val="00F236C9"/>
    <w:rsid w:val="00F23799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E93"/>
    <w:rsid w:val="00F373FD"/>
    <w:rsid w:val="00F37D26"/>
    <w:rsid w:val="00F400D5"/>
    <w:rsid w:val="00F40AAA"/>
    <w:rsid w:val="00F412D3"/>
    <w:rsid w:val="00F415B9"/>
    <w:rsid w:val="00F41C5C"/>
    <w:rsid w:val="00F41DB7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7D9"/>
    <w:rsid w:val="00F560FB"/>
    <w:rsid w:val="00F56345"/>
    <w:rsid w:val="00F563DC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CBC"/>
    <w:rsid w:val="00F66452"/>
    <w:rsid w:val="00F66688"/>
    <w:rsid w:val="00F6710D"/>
    <w:rsid w:val="00F672BC"/>
    <w:rsid w:val="00F6785B"/>
    <w:rsid w:val="00F679B0"/>
    <w:rsid w:val="00F7023D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400F"/>
    <w:rsid w:val="00F845D2"/>
    <w:rsid w:val="00F85060"/>
    <w:rsid w:val="00F8571E"/>
    <w:rsid w:val="00F859C5"/>
    <w:rsid w:val="00F864BE"/>
    <w:rsid w:val="00F86D1B"/>
    <w:rsid w:val="00F872AE"/>
    <w:rsid w:val="00F875CC"/>
    <w:rsid w:val="00F87FCD"/>
    <w:rsid w:val="00F87FF4"/>
    <w:rsid w:val="00F90292"/>
    <w:rsid w:val="00F902A1"/>
    <w:rsid w:val="00F90582"/>
    <w:rsid w:val="00F90B35"/>
    <w:rsid w:val="00F90CD2"/>
    <w:rsid w:val="00F90ECF"/>
    <w:rsid w:val="00F9106A"/>
    <w:rsid w:val="00F917E2"/>
    <w:rsid w:val="00F9195F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8F"/>
    <w:rsid w:val="00F941E9"/>
    <w:rsid w:val="00F94E4D"/>
    <w:rsid w:val="00F95362"/>
    <w:rsid w:val="00F9547E"/>
    <w:rsid w:val="00F95969"/>
    <w:rsid w:val="00F95EC6"/>
    <w:rsid w:val="00F9608D"/>
    <w:rsid w:val="00F967EC"/>
    <w:rsid w:val="00F972DE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58"/>
    <w:rsid w:val="00FB5C80"/>
    <w:rsid w:val="00FB63A3"/>
    <w:rsid w:val="00FB672A"/>
    <w:rsid w:val="00FB67B5"/>
    <w:rsid w:val="00FB6FB1"/>
    <w:rsid w:val="00FB772D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671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704"/>
    <w:rsid w:val="00FD3F58"/>
    <w:rsid w:val="00FD4482"/>
    <w:rsid w:val="00FD4AC9"/>
    <w:rsid w:val="00FD5317"/>
    <w:rsid w:val="00FD605E"/>
    <w:rsid w:val="00FD6070"/>
    <w:rsid w:val="00FD638F"/>
    <w:rsid w:val="00FD695A"/>
    <w:rsid w:val="00FD6A3F"/>
    <w:rsid w:val="00FD6BB0"/>
    <w:rsid w:val="00FD6CD6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4DDB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4D0FD5"/>
    <w:rPr>
      <w:i/>
      <w:iCs/>
    </w:rPr>
  </w:style>
  <w:style w:type="paragraph" w:styleId="NoSpacing">
    <w:name w:val="No Spacing"/>
    <w:uiPriority w:val="1"/>
    <w:qFormat/>
    <w:rsid w:val="00372B95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16320</TotalTime>
  <Pages>5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919</cp:revision>
  <cp:lastPrinted>2023-08-07T02:29:00Z</cp:lastPrinted>
  <dcterms:created xsi:type="dcterms:W3CDTF">2020-05-08T11:31:00Z</dcterms:created>
  <dcterms:modified xsi:type="dcterms:W3CDTF">2023-08-09T04:18:00Z</dcterms:modified>
</cp:coreProperties>
</file>