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16249F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16249F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16249F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4876" w:rsidRPr="0016249F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3A207156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B698F6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6FFCAE5E" w:rsidR="00684876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0" w:name="_Hlk141734003"/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นโยบายการบัญชีสำหรับรายการค้าและเหตุการณ์ใหม่</w:t>
            </w:r>
            <w:bookmarkEnd w:id="0"/>
          </w:p>
        </w:tc>
      </w:tr>
      <w:tr w:rsidR="00684876" w:rsidRPr="0016249F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29CAEB68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3D0F88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1C576E9C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684876" w:rsidRPr="0016249F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21ECB9A0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A82C7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3272A81B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4876" w:rsidRPr="0016249F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5A5FDF8B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48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3D0692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065DDFAC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84876" w:rsidRPr="0016249F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1612AAE6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DE667C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072F8ABA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684876" w:rsidRPr="0016249F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6CF8A65F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6A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91E182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307D4E6C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4876" w:rsidRPr="0016249F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76ACCF0A" w:rsidR="00684876" w:rsidRPr="000D4827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19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E0294E" w14:textId="77777777" w:rsidR="00684876" w:rsidRPr="000D4827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19B20D0D" w:rsidR="00684876" w:rsidRPr="000D4827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482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ที่จะซื้อหุ้น</w:t>
            </w:r>
          </w:p>
        </w:tc>
      </w:tr>
      <w:tr w:rsidR="00684876" w:rsidRPr="0016249F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4A1FE9AA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3DCB4C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3ECC67BD" w:rsidR="00684876" w:rsidRPr="0016249F" w:rsidRDefault="00583E9C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68487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684876" w:rsidRPr="0016249F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40B9FFA9" w:rsidR="00684876" w:rsidRPr="00D36A2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0F94AEF" w14:textId="77777777" w:rsidR="00684876" w:rsidRPr="00D36A2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6B2400E0" w:rsidR="00684876" w:rsidRPr="00D36A2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36A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84876" w:rsidRPr="0016249F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06C3416A" w:rsidR="00684876" w:rsidRPr="004C1960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F4BA8AA" w14:textId="77777777" w:rsidR="00684876" w:rsidRPr="004C1960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12D88624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19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84876" w:rsidRPr="0016249F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25B079BC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88A4809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42171D0B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22EFF" w:rsidRPr="0016249F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698016E9" w:rsidR="00D22EFF" w:rsidRPr="00E20A86" w:rsidRDefault="00D22EFF" w:rsidP="00D22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0A8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</w:tcPr>
          <w:p w14:paraId="7D19BE28" w14:textId="77777777" w:rsidR="00D22EFF" w:rsidRPr="00E20A86" w:rsidRDefault="00D22EFF" w:rsidP="00D22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2D180CD6" w:rsidR="00D22EFF" w:rsidRPr="0016249F" w:rsidRDefault="00BC33FB" w:rsidP="00D22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20A8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22EFF" w:rsidRPr="0016249F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64C2454D" w:rsidR="00D22EFF" w:rsidRPr="0016249F" w:rsidRDefault="00D22EFF" w:rsidP="00D22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124D575" w14:textId="77777777" w:rsidR="00D22EFF" w:rsidRPr="0016249F" w:rsidRDefault="00D22EFF" w:rsidP="00D22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24D9A8BF" w:rsidR="00D22EFF" w:rsidRPr="0016249F" w:rsidRDefault="00BC33FB" w:rsidP="00D22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84876" w:rsidRPr="0016249F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201AB4D6" w:rsidR="00684876" w:rsidRPr="0016249F" w:rsidRDefault="00BC33FB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B49CDB2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251502C8" w:rsidR="00684876" w:rsidRPr="0016249F" w:rsidRDefault="00BC33FB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684876" w:rsidRPr="0016249F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0BF48F4D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9935AF3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84876" w:rsidRPr="0016249F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84876" w:rsidRPr="0016249F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84876" w:rsidRPr="0016249F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84876" w:rsidRPr="0016249F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84876" w:rsidRPr="0016249F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84876" w:rsidRPr="0016249F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84876" w:rsidRPr="0016249F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684876" w:rsidRPr="0016249F" w:rsidRDefault="00684876" w:rsidP="0068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16249F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16249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AF2978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33C28EE" w14:textId="3B0AABA4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F25E8">
        <w:rPr>
          <w:rFonts w:asciiTheme="majorBidi" w:hAnsiTheme="majorBidi" w:cstheme="majorBidi"/>
          <w:sz w:val="30"/>
          <w:szCs w:val="30"/>
        </w:rPr>
        <w:t xml:space="preserve"> 10 </w:t>
      </w:r>
      <w:r w:rsidR="0068487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97D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7D79">
        <w:rPr>
          <w:rFonts w:asciiTheme="majorBidi" w:hAnsiTheme="majorBidi" w:cstheme="majorBidi"/>
          <w:sz w:val="30"/>
          <w:szCs w:val="30"/>
        </w:rPr>
        <w:t>2566</w:t>
      </w:r>
    </w:p>
    <w:p w14:paraId="5D585882" w14:textId="09A5F815" w:rsidR="00200B9A" w:rsidRPr="00AF2978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5D5369F3" w14:textId="32523A6F" w:rsidR="00A1742E" w:rsidRPr="0016249F" w:rsidRDefault="007C31E0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16249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  <w:r w:rsidR="00D77282" w:rsidRPr="001624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AF2978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5C0B543" w14:textId="435795E0" w:rsidR="009F3FAC" w:rsidRPr="00F35780" w:rsidRDefault="0055497F" w:rsidP="00F3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16249F">
        <w:rPr>
          <w:rFonts w:asciiTheme="majorBidi" w:hAnsiTheme="majorBidi"/>
          <w:sz w:val="30"/>
          <w:szCs w:val="30"/>
          <w:cs/>
        </w:rPr>
        <w:t xml:space="preserve">   </w:t>
      </w:r>
      <w:r w:rsidRPr="0016249F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16249F">
        <w:rPr>
          <w:rFonts w:asciiTheme="majorBidi" w:hAnsiTheme="majorBidi"/>
          <w:sz w:val="30"/>
          <w:szCs w:val="30"/>
        </w:rPr>
        <w:t>34</w:t>
      </w:r>
      <w:r w:rsidRPr="0016249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16249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6249F">
        <w:rPr>
          <w:rFonts w:asciiTheme="majorBidi" w:hAnsi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0C2C46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 </w:t>
      </w:r>
      <w:r w:rsidR="00F35780" w:rsidRPr="00F35780">
        <w:rPr>
          <w:rFonts w:asciiTheme="majorBidi" w:hAnsi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F35780" w:rsidRPr="00F35780">
        <w:rPr>
          <w:rFonts w:asciiTheme="majorBidi" w:hAnsiTheme="majorBidi"/>
          <w:sz w:val="30"/>
          <w:szCs w:val="30"/>
          <w:cs/>
        </w:rPr>
        <w:t>สำหรับปีสิ้นสุดวันที่</w:t>
      </w:r>
      <w:r w:rsidR="00F35780">
        <w:rPr>
          <w:rFonts w:asciiTheme="majorBidi" w:hAnsiTheme="majorBidi"/>
          <w:sz w:val="30"/>
          <w:szCs w:val="30"/>
        </w:rPr>
        <w:t xml:space="preserve"> 31 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35780">
        <w:rPr>
          <w:rFonts w:asciiTheme="majorBidi" w:hAnsiTheme="majorBidi"/>
          <w:sz w:val="30"/>
          <w:szCs w:val="30"/>
        </w:rPr>
        <w:t>256</w:t>
      </w:r>
      <w:r w:rsidR="00497D79">
        <w:rPr>
          <w:rFonts w:asciiTheme="majorBidi" w:hAnsiTheme="majorBidi"/>
          <w:sz w:val="30"/>
          <w:szCs w:val="30"/>
        </w:rPr>
        <w:t>5</w:t>
      </w:r>
    </w:p>
    <w:p w14:paraId="1CA98CF8" w14:textId="0C0A707F" w:rsidR="009007E1" w:rsidRPr="00AF2978" w:rsidRDefault="009007E1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78A7B21" w14:textId="66DFA441" w:rsidR="00A2413E" w:rsidRDefault="00A2413E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413E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</w:t>
      </w:r>
      <w:r w:rsidRPr="0007687A">
        <w:rPr>
          <w:rFonts w:asciiTheme="majorBidi" w:hAnsiTheme="majorBidi"/>
          <w:sz w:val="30"/>
          <w:szCs w:val="30"/>
          <w:cs/>
        </w:rPr>
        <w:t>บัญชีของ</w:t>
      </w:r>
      <w:r w:rsidR="00F64D78" w:rsidRPr="0007687A">
        <w:rPr>
          <w:rFonts w:asciiTheme="majorBidi" w:hAnsiTheme="majorBidi"/>
          <w:sz w:val="30"/>
          <w:szCs w:val="30"/>
          <w:cs/>
        </w:rPr>
        <w:t>กลุ่ม</w:t>
      </w:r>
      <w:r w:rsidRPr="0007687A">
        <w:rPr>
          <w:rFonts w:asciiTheme="majorBidi" w:hAnsiTheme="majorBidi"/>
          <w:sz w:val="30"/>
          <w:szCs w:val="30"/>
          <w:cs/>
        </w:rPr>
        <w:t>บริษัท ซึ่งผลที่เกิดขึ้น</w:t>
      </w:r>
      <w:r w:rsidRPr="00A2413E">
        <w:rPr>
          <w:rFonts w:asciiTheme="majorBidi" w:hAnsiTheme="majorBidi"/>
          <w:sz w:val="30"/>
          <w:szCs w:val="30"/>
          <w:cs/>
        </w:rPr>
        <w:t xml:space="preserve">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2413E">
        <w:rPr>
          <w:rFonts w:asciiTheme="majorBidi" w:hAnsiTheme="majorBidi"/>
          <w:sz w:val="30"/>
          <w:szCs w:val="30"/>
        </w:rPr>
        <w:t xml:space="preserve">31 </w:t>
      </w:r>
      <w:r w:rsidRPr="00A2413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2413E">
        <w:rPr>
          <w:rFonts w:asciiTheme="majorBidi" w:hAnsiTheme="majorBidi"/>
          <w:sz w:val="30"/>
          <w:szCs w:val="30"/>
        </w:rPr>
        <w:t>256</w:t>
      </w:r>
      <w:r w:rsidR="00497D79">
        <w:rPr>
          <w:rFonts w:asciiTheme="majorBidi" w:hAnsiTheme="majorBidi"/>
          <w:sz w:val="30"/>
          <w:szCs w:val="30"/>
        </w:rPr>
        <w:t>5</w:t>
      </w:r>
    </w:p>
    <w:p w14:paraId="3724CB5F" w14:textId="30108331" w:rsidR="00707082" w:rsidRDefault="00707082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F336EF" w14:textId="60D93A25" w:rsidR="00684876" w:rsidRPr="0016249F" w:rsidRDefault="00684876" w:rsidP="0068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84876">
        <w:rPr>
          <w:rFonts w:asciiTheme="majorBidi" w:hAnsiTheme="majorBidi"/>
          <w:b/>
          <w:bCs/>
          <w:sz w:val="30"/>
          <w:szCs w:val="30"/>
          <w:cs/>
        </w:rPr>
        <w:t>นโยบายการบัญชีสำหรับรายการค้าและเหตุการณ์ใหม่</w:t>
      </w:r>
    </w:p>
    <w:p w14:paraId="1A5EF655" w14:textId="77777777" w:rsidR="00684876" w:rsidRDefault="00684876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211D68" w14:textId="1BCECFEF" w:rsidR="00684876" w:rsidRDefault="00684876" w:rsidP="0068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84876">
        <w:rPr>
          <w:rFonts w:asciiTheme="majorBidi" w:hAnsiTheme="majorBidi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AF65C2">
        <w:rPr>
          <w:rFonts w:asciiTheme="majorBidi" w:hAnsiTheme="majorBidi"/>
          <w:sz w:val="30"/>
          <w:szCs w:val="30"/>
        </w:rPr>
        <w:br/>
      </w:r>
      <w:r w:rsidRPr="00684876">
        <w:rPr>
          <w:rFonts w:asciiTheme="majorBidi" w:hAnsiTheme="majorBidi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684876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2565</w:t>
      </w:r>
      <w:r w:rsidRPr="00684876">
        <w:rPr>
          <w:rFonts w:asciiTheme="majorBidi" w:hAnsiTheme="majorBidi"/>
          <w:sz w:val="30"/>
          <w:szCs w:val="30"/>
          <w:cs/>
        </w:rPr>
        <w:t xml:space="preserve"> เว้นแต่ในระหว่างงวด</w:t>
      </w:r>
      <w:r>
        <w:rPr>
          <w:rFonts w:asciiTheme="majorBidi" w:hAnsiTheme="majorBidi" w:hint="cs"/>
          <w:sz w:val="30"/>
          <w:szCs w:val="30"/>
          <w:cs/>
        </w:rPr>
        <w:t>หก</w:t>
      </w:r>
      <w:r w:rsidRPr="00684876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/>
          <w:sz w:val="30"/>
          <w:szCs w:val="30"/>
        </w:rPr>
        <w:t>30</w:t>
      </w:r>
      <w:r w:rsidRPr="0068487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>2566</w:t>
      </w:r>
      <w:r w:rsidRPr="00684876">
        <w:rPr>
          <w:rFonts w:asciiTheme="majorBidi" w:hAnsiTheme="majorBidi"/>
          <w:sz w:val="30"/>
          <w:szCs w:val="30"/>
          <w:cs/>
        </w:rPr>
        <w:t xml:space="preserve"> 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684876">
        <w:rPr>
          <w:rFonts w:asciiTheme="majorBidi" w:hAnsiTheme="majorBidi"/>
          <w:sz w:val="30"/>
          <w:szCs w:val="30"/>
          <w:cs/>
        </w:rPr>
        <w:t>บริษัทได้ใช้นโยบายการบัญชีสำหรับรายการค้าและเหตุการณ์ใหม่ ดังนี้</w:t>
      </w:r>
    </w:p>
    <w:p w14:paraId="51D3E17C" w14:textId="77777777" w:rsidR="00684876" w:rsidRPr="00CC461C" w:rsidRDefault="00684876" w:rsidP="0068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D0DF664" w14:textId="68423A83" w:rsidR="00CC461C" w:rsidRDefault="00CC461C" w:rsidP="00CC461C">
      <w:pPr>
        <w:pStyle w:val="FSContent"/>
        <w:numPr>
          <w:ilvl w:val="0"/>
          <w:numId w:val="44"/>
        </w:numPr>
        <w:ind w:left="540" w:hanging="540"/>
        <w:rPr>
          <w:b/>
          <w:bCs/>
          <w:i/>
          <w:iCs/>
          <w:lang w:val="en-US"/>
        </w:rPr>
      </w:pPr>
      <w:r w:rsidRPr="00CC461C">
        <w:rPr>
          <w:rFonts w:hint="cs"/>
          <w:b/>
          <w:bCs/>
          <w:i/>
          <w:iCs/>
          <w:cs/>
          <w:lang w:val="en-US"/>
        </w:rPr>
        <w:t>เกณฑ์ในการจัดทำงบการเงินรวม</w:t>
      </w:r>
    </w:p>
    <w:p w14:paraId="76F42E04" w14:textId="10963595" w:rsidR="00B975F8" w:rsidRDefault="00B975F8" w:rsidP="0068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FDA4207" w14:textId="76840CE4" w:rsidR="00C914A5" w:rsidRDefault="00C914A5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914A5">
        <w:rPr>
          <w:rFonts w:asciiTheme="majorBidi" w:hAnsiTheme="majorBidi" w:hint="cs"/>
          <w:i/>
          <w:iCs/>
          <w:sz w:val="30"/>
          <w:szCs w:val="30"/>
          <w:cs/>
        </w:rPr>
        <w:t>การรวมธุรกิจ</w:t>
      </w:r>
    </w:p>
    <w:p w14:paraId="42EF7559" w14:textId="77777777" w:rsidR="00E0160E" w:rsidRPr="00B975F8" w:rsidRDefault="00E0160E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DFF7655" w14:textId="4DCFBB15" w:rsidR="003E385F" w:rsidRPr="00B975F8" w:rsidRDefault="003E385F" w:rsidP="003E385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975F8">
        <w:rPr>
          <w:rFonts w:asciiTheme="majorBidi" w:hAnsi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414752">
        <w:rPr>
          <w:rFonts w:asciiTheme="majorBidi" w:hAnsiTheme="majorBidi"/>
          <w:sz w:val="30"/>
          <w:szCs w:val="30"/>
        </w:rPr>
        <w:br/>
      </w:r>
      <w:r w:rsidRPr="00B975F8">
        <w:rPr>
          <w:rFonts w:asciiTheme="majorBidi" w:hAnsi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B0E5755" w14:textId="1E932117" w:rsidR="00C914A5" w:rsidRPr="00B975F8" w:rsidRDefault="00C914A5" w:rsidP="00C9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</w:rPr>
      </w:pPr>
      <w:r w:rsidRPr="00B975F8">
        <w:rPr>
          <w:rFonts w:asciiTheme="majorBidi" w:hAnsiTheme="majorBidi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D69399D" w14:textId="18D3EFBD" w:rsidR="00B975F8" w:rsidRPr="00B975F8" w:rsidRDefault="00B975F8" w:rsidP="00C9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</w:rPr>
      </w:pPr>
    </w:p>
    <w:p w14:paraId="589F8F66" w14:textId="69DE2C8F" w:rsidR="00B975F8" w:rsidRPr="00E20A86" w:rsidRDefault="00B975F8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</w:rPr>
      </w:pPr>
      <w:r w:rsidRPr="00B975F8">
        <w:rPr>
          <w:rFonts w:asciiTheme="majorBidi" w:hAnsiTheme="majorBidi"/>
          <w:sz w:val="30"/>
          <w:szCs w:val="30"/>
          <w:cs/>
        </w:rPr>
        <w:t xml:space="preserve"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</w:t>
      </w:r>
      <w:r w:rsidRPr="00E20A86">
        <w:rPr>
          <w:rFonts w:asciiTheme="majorBidi" w:hAnsiTheme="majorBidi"/>
          <w:sz w:val="30"/>
          <w:szCs w:val="30"/>
          <w:cs/>
        </w:rPr>
        <w:t>หนี้สินที่อาจเกิดขึ้น</w:t>
      </w:r>
      <w:r w:rsidRPr="00E20A86">
        <w:rPr>
          <w:rFonts w:asciiTheme="majorBidi" w:hAnsiTheme="majorBidi"/>
          <w:sz w:val="30"/>
          <w:szCs w:val="30"/>
        </w:rPr>
        <w:t xml:space="preserve"> </w:t>
      </w:r>
      <w:r w:rsidR="00EC4136" w:rsidRPr="00E20A86">
        <w:rPr>
          <w:rFonts w:asciiTheme="majorBidi" w:hAnsiTheme="majorBidi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F5639D9" w14:textId="02B22E2F" w:rsidR="00B975F8" w:rsidRPr="00E20A86" w:rsidRDefault="00B975F8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</w:rPr>
      </w:pPr>
    </w:p>
    <w:p w14:paraId="08A27BD2" w14:textId="522B18CD" w:rsidR="00EC4136" w:rsidRDefault="00EC4136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</w:rPr>
      </w:pPr>
      <w:r w:rsidRPr="00E20A86">
        <w:rPr>
          <w:rFonts w:asciiTheme="majorBidi" w:hAnsi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การเปลี่ยนแปลงในมุลค่ายุต</w:t>
      </w:r>
      <w:r w:rsidR="00717B6E" w:rsidRPr="00E20A86">
        <w:rPr>
          <w:rFonts w:asciiTheme="majorBidi" w:hAnsiTheme="majorBidi" w:hint="cs"/>
          <w:sz w:val="30"/>
          <w:szCs w:val="30"/>
          <w:cs/>
        </w:rPr>
        <w:t>ิธรรมรับรู้ในกำไรหรือขาดทุน</w:t>
      </w:r>
    </w:p>
    <w:p w14:paraId="0C3FB291" w14:textId="77777777" w:rsidR="00EC4136" w:rsidRPr="00B975F8" w:rsidRDefault="00EC4136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</w:rPr>
      </w:pPr>
    </w:p>
    <w:p w14:paraId="7C2D2038" w14:textId="7F30DF1E" w:rsidR="00B975F8" w:rsidRPr="00B975F8" w:rsidRDefault="00B975F8" w:rsidP="00B975F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B975F8">
        <w:rPr>
          <w:rFonts w:asciiTheme="majorBidi" w:hAnsi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EC749E" w14:textId="5A428878" w:rsidR="00B975F8" w:rsidRPr="00B975F8" w:rsidRDefault="00B975F8" w:rsidP="00B975F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7C1B81" w14:textId="13DA7F49" w:rsidR="00B975F8" w:rsidRPr="00B975F8" w:rsidRDefault="00B975F8" w:rsidP="00B9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z w:val="30"/>
          <w:szCs w:val="30"/>
          <w:cs/>
        </w:rPr>
      </w:pPr>
      <w:r w:rsidRPr="00B975F8">
        <w:rPr>
          <w:rFonts w:asciiTheme="majorBidi" w:hAnsiTheme="majorBidi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2A6BF6">
        <w:rPr>
          <w:rFonts w:asciiTheme="majorBidi" w:hAnsiTheme="majorBidi"/>
          <w:sz w:val="30"/>
          <w:szCs w:val="30"/>
        </w:rPr>
        <w:br/>
      </w:r>
      <w:r w:rsidRPr="00B975F8">
        <w:rPr>
          <w:rFonts w:asciiTheme="majorBidi" w:hAnsiTheme="majorBidi"/>
          <w:sz w:val="30"/>
          <w:szCs w:val="30"/>
          <w:cs/>
        </w:rPr>
        <w:t>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94FB322" w14:textId="77777777" w:rsidR="00CC461C" w:rsidRDefault="00CC461C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42F30C" w14:textId="7B7A82BB" w:rsidR="005F2EB9" w:rsidRPr="0016249F" w:rsidRDefault="005F2EB9" w:rsidP="005F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7C08D827" w14:textId="77777777" w:rsidR="005F2EB9" w:rsidRDefault="005F2EB9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D5C7E4" w14:textId="56A31985" w:rsidR="005F2EB9" w:rsidRPr="005F2EB9" w:rsidRDefault="005F2EB9" w:rsidP="005F2EB9">
      <w:pPr>
        <w:pStyle w:val="FSContent"/>
        <w:numPr>
          <w:ilvl w:val="0"/>
          <w:numId w:val="46"/>
        </w:numPr>
        <w:ind w:left="539" w:hanging="539"/>
        <w:rPr>
          <w:i/>
          <w:iCs/>
          <w:cs/>
          <w:lang w:val="en-US"/>
        </w:rPr>
      </w:pPr>
      <w:r w:rsidRPr="005F2EB9">
        <w:rPr>
          <w:rFonts w:hint="cs"/>
          <w:i/>
          <w:iCs/>
          <w:cs/>
          <w:lang w:val="en-US"/>
        </w:rPr>
        <w:t>บริษัท เกรซ วอเทอร์ เมด จำกัด</w:t>
      </w:r>
    </w:p>
    <w:p w14:paraId="4DA6F2B1" w14:textId="77777777" w:rsidR="005F2EB9" w:rsidRDefault="005F2EB9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3FA97C" w14:textId="02106E47" w:rsidR="005F2EB9" w:rsidRDefault="009475F6" w:rsidP="0094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475F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23 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>2566</w:t>
      </w:r>
      <w:r w:rsidRPr="009475F6">
        <w:rPr>
          <w:rFonts w:asciiTheme="majorBidi" w:hAnsiTheme="majorBidi"/>
          <w:sz w:val="30"/>
          <w:szCs w:val="30"/>
          <w:cs/>
        </w:rPr>
        <w:t xml:space="preserve"> </w:t>
      </w:r>
      <w:r w:rsidR="00F80215">
        <w:rPr>
          <w:rFonts w:asciiTheme="majorBidi" w:hAnsiTheme="majorBidi" w:hint="cs"/>
          <w:sz w:val="30"/>
          <w:szCs w:val="30"/>
          <w:cs/>
        </w:rPr>
        <w:t>กลุ่ม</w:t>
      </w:r>
      <w:r w:rsidRPr="009475F6">
        <w:rPr>
          <w:rFonts w:asciiTheme="majorBidi" w:hAnsiTheme="majorBidi"/>
          <w:sz w:val="30"/>
          <w:szCs w:val="30"/>
          <w:cs/>
        </w:rPr>
        <w:t>บริษัท</w:t>
      </w:r>
      <w:r w:rsidRPr="00CE7B58">
        <w:rPr>
          <w:rFonts w:asciiTheme="majorBidi" w:hAnsiTheme="majorBidi"/>
          <w:sz w:val="30"/>
          <w:szCs w:val="30"/>
          <w:cs/>
        </w:rPr>
        <w:t xml:space="preserve">ได้มาซึ่งอำนาจควบคุมในบริษัท </w:t>
      </w:r>
      <w:r w:rsidRPr="00CE7B58">
        <w:rPr>
          <w:rFonts w:asciiTheme="majorBidi" w:hAnsiTheme="majorBidi" w:hint="cs"/>
          <w:sz w:val="30"/>
          <w:szCs w:val="30"/>
          <w:cs/>
        </w:rPr>
        <w:t>เกรซ วอเทอร์ เมด</w:t>
      </w:r>
      <w:r w:rsidRPr="00CE7B58">
        <w:rPr>
          <w:rFonts w:asciiTheme="majorBidi" w:hAnsiTheme="majorBidi"/>
          <w:sz w:val="30"/>
          <w:szCs w:val="30"/>
        </w:rPr>
        <w:t xml:space="preserve"> </w:t>
      </w:r>
      <w:r w:rsidRPr="00CE7B58">
        <w:rPr>
          <w:rFonts w:asciiTheme="majorBidi" w:hAnsiTheme="majorBidi"/>
          <w:sz w:val="30"/>
          <w:szCs w:val="30"/>
          <w:cs/>
        </w:rPr>
        <w:t>จำกัด ซึ่งเป็นผู้ผลิตและจำหน่าย</w:t>
      </w:r>
      <w:r w:rsidRPr="00CE7B58">
        <w:rPr>
          <w:rFonts w:asciiTheme="majorBidi" w:hAnsiTheme="majorBidi" w:hint="cs"/>
          <w:sz w:val="30"/>
          <w:szCs w:val="30"/>
          <w:cs/>
        </w:rPr>
        <w:t>น้ำยาและอุปกรณ์ที่เกี่ยวกับการฟอกไต</w:t>
      </w:r>
      <w:r w:rsidRPr="00CE7B58">
        <w:rPr>
          <w:rFonts w:asciiTheme="majorBidi" w:hAnsiTheme="majorBidi"/>
          <w:sz w:val="30"/>
          <w:szCs w:val="30"/>
          <w:cs/>
        </w:rPr>
        <w:t xml:space="preserve"> โดย</w:t>
      </w:r>
      <w:r w:rsidR="00130AC9" w:rsidRPr="00CE7B58">
        <w:rPr>
          <w:rFonts w:asciiTheme="majorBidi" w:hAnsiTheme="majorBidi" w:hint="cs"/>
          <w:sz w:val="30"/>
          <w:szCs w:val="30"/>
          <w:cs/>
        </w:rPr>
        <w:t>บริษัท</w:t>
      </w:r>
      <w:r w:rsidRPr="00CE7B58">
        <w:rPr>
          <w:rFonts w:asciiTheme="majorBidi" w:hAnsiTheme="majorBidi"/>
          <w:sz w:val="30"/>
          <w:szCs w:val="30"/>
          <w:cs/>
        </w:rPr>
        <w:t>ซื้อหุ้น</w:t>
      </w:r>
      <w:r w:rsidR="00130AC9" w:rsidRPr="00CE7B58">
        <w:rPr>
          <w:rFonts w:asciiTheme="majorBidi" w:hAnsiTheme="majorBidi" w:hint="cs"/>
          <w:sz w:val="30"/>
          <w:szCs w:val="30"/>
          <w:cs/>
        </w:rPr>
        <w:t>สามัญจำนวน</w:t>
      </w:r>
      <w:r w:rsidR="00B15E9F" w:rsidRPr="00CE7B58">
        <w:rPr>
          <w:rFonts w:asciiTheme="majorBidi" w:hAnsiTheme="majorBidi"/>
          <w:sz w:val="30"/>
          <w:szCs w:val="30"/>
        </w:rPr>
        <w:t xml:space="preserve"> 21,118 </w:t>
      </w:r>
      <w:r w:rsidR="00130AC9" w:rsidRPr="00CE7B58">
        <w:rPr>
          <w:rFonts w:asciiTheme="majorBidi" w:hAnsiTheme="majorBidi" w:hint="cs"/>
          <w:sz w:val="30"/>
          <w:szCs w:val="30"/>
          <w:cs/>
        </w:rPr>
        <w:t>หุ้นในราคาหุ้นล</w:t>
      </w:r>
      <w:r w:rsidR="00B15E9F" w:rsidRPr="00CE7B58">
        <w:rPr>
          <w:rFonts w:asciiTheme="majorBidi" w:hAnsiTheme="majorBidi" w:hint="cs"/>
          <w:sz w:val="30"/>
          <w:szCs w:val="30"/>
          <w:cs/>
        </w:rPr>
        <w:t xml:space="preserve">ะ </w:t>
      </w:r>
      <w:r w:rsidR="00B15E9F" w:rsidRPr="00CE7B58">
        <w:rPr>
          <w:rFonts w:asciiTheme="majorBidi" w:hAnsiTheme="majorBidi"/>
          <w:sz w:val="30"/>
          <w:szCs w:val="30"/>
        </w:rPr>
        <w:t xml:space="preserve">2,078.8 </w:t>
      </w:r>
      <w:r w:rsidR="00130AC9" w:rsidRPr="00CE7B58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B15E9F" w:rsidRPr="00CE7B58">
        <w:rPr>
          <w:rFonts w:asciiTheme="majorBidi" w:hAnsiTheme="majorBidi"/>
          <w:sz w:val="30"/>
          <w:szCs w:val="30"/>
        </w:rPr>
        <w:t xml:space="preserve">43.9 </w:t>
      </w:r>
      <w:r w:rsidR="00130AC9" w:rsidRPr="00CE7B58">
        <w:rPr>
          <w:rFonts w:asciiTheme="majorBidi" w:hAnsiTheme="majorBidi" w:hint="cs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E7B58">
        <w:rPr>
          <w:rFonts w:asciiTheme="majorBidi" w:hAnsiTheme="majorBidi"/>
          <w:sz w:val="30"/>
          <w:szCs w:val="30"/>
        </w:rPr>
        <w:t>52.8</w:t>
      </w:r>
      <w:r w:rsidR="00130AC9" w:rsidRPr="00CE7B58">
        <w:rPr>
          <w:rFonts w:asciiTheme="majorBidi" w:hAnsiTheme="majorBidi" w:hint="cs"/>
          <w:sz w:val="30"/>
          <w:szCs w:val="30"/>
          <w:cs/>
        </w:rPr>
        <w:t xml:space="preserve"> ของหุ้นสามัญทั้งหมด</w:t>
      </w:r>
    </w:p>
    <w:p w14:paraId="606E13F4" w14:textId="77777777" w:rsidR="009475F6" w:rsidRPr="009475F6" w:rsidRDefault="009475F6" w:rsidP="0094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90EEFAE" w14:textId="27392FEA" w:rsidR="009475F6" w:rsidRDefault="009475F6" w:rsidP="0094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475F6">
        <w:rPr>
          <w:rFonts w:asciiTheme="majorBidi" w:hAnsi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>
        <w:rPr>
          <w:rFonts w:asciiTheme="majorBidi" w:hAnsiTheme="majorBidi"/>
          <w:sz w:val="30"/>
          <w:szCs w:val="30"/>
        </w:rPr>
        <w:t>30</w:t>
      </w:r>
      <w:r w:rsidRPr="009475F6">
        <w:rPr>
          <w:rFonts w:asciiTheme="majorBidi" w:hAnsi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2566</w:t>
      </w:r>
      <w:r w:rsidRPr="009475F6">
        <w:rPr>
          <w:rFonts w:asciiTheme="majorBidi" w:hAnsiTheme="majorBidi"/>
          <w:sz w:val="30"/>
          <w:szCs w:val="30"/>
          <w:cs/>
        </w:rPr>
        <w:t xml:space="preserve"> </w:t>
      </w:r>
      <w:r w:rsidR="00F80215" w:rsidRPr="009475F6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F80215">
        <w:rPr>
          <w:rFonts w:asciiTheme="majorBidi" w:hAnsiTheme="majorBidi" w:hint="cs"/>
          <w:sz w:val="30"/>
          <w:szCs w:val="30"/>
          <w:cs/>
        </w:rPr>
        <w:t>เกรซ วอเทอร์ เมด</w:t>
      </w:r>
      <w:r w:rsidR="00F80215" w:rsidRPr="009475F6">
        <w:rPr>
          <w:rFonts w:asciiTheme="majorBidi" w:hAnsiTheme="majorBidi"/>
          <w:sz w:val="30"/>
          <w:szCs w:val="30"/>
        </w:rPr>
        <w:t xml:space="preserve"> </w:t>
      </w:r>
      <w:r w:rsidR="00F80215" w:rsidRPr="009475F6">
        <w:rPr>
          <w:rFonts w:asciiTheme="majorBidi" w:hAnsiTheme="majorBidi"/>
          <w:sz w:val="30"/>
          <w:szCs w:val="30"/>
          <w:cs/>
        </w:rPr>
        <w:t>จำกัด</w:t>
      </w:r>
      <w:r w:rsidRPr="009475F6">
        <w:rPr>
          <w:rFonts w:asciiTheme="majorBidi" w:hAnsiTheme="majorBidi"/>
          <w:sz w:val="30"/>
          <w:szCs w:val="30"/>
        </w:rPr>
        <w:t xml:space="preserve"> </w:t>
      </w:r>
      <w:r w:rsidRPr="009475F6">
        <w:rPr>
          <w:rFonts w:asciiTheme="majorBidi" w:hAnsiTheme="majorBidi"/>
          <w:sz w:val="30"/>
          <w:szCs w:val="30"/>
          <w:cs/>
        </w:rPr>
        <w:t xml:space="preserve">มีรายได้เป็นจำนวนเงิน </w:t>
      </w:r>
      <w:r w:rsidR="00AD1F4E">
        <w:rPr>
          <w:rFonts w:asciiTheme="majorBidi" w:hAnsiTheme="majorBidi"/>
          <w:sz w:val="30"/>
          <w:szCs w:val="30"/>
        </w:rPr>
        <w:t>17.5</w:t>
      </w:r>
      <w:r w:rsidRPr="009475F6">
        <w:rPr>
          <w:rFonts w:asciiTheme="majorBidi" w:hAnsiTheme="majorBidi"/>
          <w:sz w:val="30"/>
          <w:szCs w:val="30"/>
        </w:rPr>
        <w:t xml:space="preserve"> </w:t>
      </w:r>
      <w:r w:rsidRPr="009475F6">
        <w:rPr>
          <w:rFonts w:asciiTheme="majorBidi" w:hAnsiTheme="majorBidi"/>
          <w:sz w:val="30"/>
          <w:szCs w:val="30"/>
          <w:cs/>
        </w:rPr>
        <w:t xml:space="preserve">ล้านบาท และกำไรจำนวนเงิน </w:t>
      </w:r>
      <w:r w:rsidR="00AD1F4E">
        <w:rPr>
          <w:rFonts w:asciiTheme="majorBidi" w:hAnsiTheme="majorBidi"/>
          <w:sz w:val="30"/>
          <w:szCs w:val="30"/>
        </w:rPr>
        <w:t>0.2</w:t>
      </w:r>
      <w:r w:rsidRPr="009475F6">
        <w:rPr>
          <w:rFonts w:asciiTheme="majorBidi" w:hAnsiTheme="majorBidi"/>
          <w:sz w:val="30"/>
          <w:szCs w:val="30"/>
        </w:rPr>
        <w:t xml:space="preserve"> </w:t>
      </w:r>
      <w:r w:rsidRPr="009475F6">
        <w:rPr>
          <w:rFonts w:asciiTheme="majorBidi" w:hAnsiTheme="majorBidi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AD1F4E">
        <w:rPr>
          <w:rFonts w:asciiTheme="majorBidi" w:hAnsiTheme="majorBidi"/>
          <w:sz w:val="30"/>
          <w:szCs w:val="30"/>
        </w:rPr>
        <w:t>1</w:t>
      </w:r>
      <w:r w:rsidRPr="009475F6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AD1F4E">
        <w:rPr>
          <w:rFonts w:asciiTheme="majorBidi" w:hAnsiTheme="majorBidi"/>
          <w:sz w:val="30"/>
          <w:szCs w:val="30"/>
        </w:rPr>
        <w:t>2566</w:t>
      </w:r>
      <w:r w:rsidRPr="009475F6">
        <w:rPr>
          <w:rFonts w:asciiTheme="majorBidi" w:hAnsiTheme="majorBidi"/>
          <w:sz w:val="30"/>
          <w:szCs w:val="30"/>
          <w:cs/>
        </w:rPr>
        <w:t xml:space="preserve"> จะมีรายได้รวมเพิ่มขึ้น</w:t>
      </w:r>
      <w:r w:rsidRPr="00F92B96">
        <w:rPr>
          <w:rFonts w:asciiTheme="majorBidi" w:hAnsiTheme="majorBidi"/>
          <w:sz w:val="30"/>
          <w:szCs w:val="30"/>
          <w:cs/>
        </w:rPr>
        <w:t>จำนวนเงิ</w:t>
      </w:r>
      <w:r w:rsidR="00F92B96" w:rsidRPr="00F92B96">
        <w:rPr>
          <w:rFonts w:asciiTheme="majorBidi" w:hAnsiTheme="majorBidi" w:hint="cs"/>
          <w:sz w:val="30"/>
          <w:szCs w:val="30"/>
          <w:cs/>
        </w:rPr>
        <w:t xml:space="preserve">น </w:t>
      </w:r>
      <w:r w:rsidR="00F92B96" w:rsidRPr="00F92B96">
        <w:rPr>
          <w:rFonts w:asciiTheme="majorBidi" w:hAnsiTheme="majorBidi"/>
          <w:sz w:val="30"/>
          <w:szCs w:val="30"/>
        </w:rPr>
        <w:t xml:space="preserve">78.1 </w:t>
      </w:r>
      <w:r w:rsidRPr="00F92B96">
        <w:rPr>
          <w:rFonts w:asciiTheme="majorBidi" w:hAnsiTheme="majorBidi"/>
          <w:sz w:val="30"/>
          <w:szCs w:val="30"/>
          <w:cs/>
        </w:rPr>
        <w:t>ล้านบาท และ</w:t>
      </w:r>
      <w:r w:rsidR="00F92B96" w:rsidRPr="00F92B96">
        <w:rPr>
          <w:rFonts w:asciiTheme="majorBidi" w:hAnsiTheme="majorBidi" w:hint="cs"/>
          <w:sz w:val="30"/>
          <w:szCs w:val="30"/>
          <w:cs/>
        </w:rPr>
        <w:t>ขาดทุน</w:t>
      </w:r>
      <w:r w:rsidRPr="00F92B96">
        <w:rPr>
          <w:rFonts w:asciiTheme="majorBidi" w:hAnsiTheme="majorBidi"/>
          <w:sz w:val="30"/>
          <w:szCs w:val="30"/>
          <w:cs/>
        </w:rPr>
        <w:t xml:space="preserve">รวมสำหรับงวดหกเดือนสิ้นสุดวันที่ </w:t>
      </w:r>
      <w:r w:rsidR="00AD1F4E" w:rsidRPr="00F92B96">
        <w:rPr>
          <w:rFonts w:asciiTheme="majorBidi" w:hAnsiTheme="majorBidi"/>
          <w:sz w:val="30"/>
          <w:szCs w:val="30"/>
        </w:rPr>
        <w:t>30</w:t>
      </w:r>
      <w:r w:rsidRPr="00F92B96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AD1F4E" w:rsidRPr="00F92B96">
        <w:rPr>
          <w:rFonts w:asciiTheme="majorBidi" w:hAnsiTheme="majorBidi"/>
          <w:sz w:val="30"/>
          <w:szCs w:val="30"/>
        </w:rPr>
        <w:t>2566</w:t>
      </w:r>
      <w:r w:rsidRPr="00F92B96">
        <w:rPr>
          <w:rFonts w:asciiTheme="majorBidi" w:hAnsiTheme="majorBidi"/>
          <w:sz w:val="30"/>
          <w:szCs w:val="30"/>
          <w:cs/>
        </w:rPr>
        <w:t xml:space="preserve"> </w:t>
      </w:r>
      <w:r w:rsidR="00F92B96" w:rsidRPr="00F92B96">
        <w:rPr>
          <w:rFonts w:asciiTheme="majorBidi" w:hAnsiTheme="majorBidi" w:hint="cs"/>
          <w:sz w:val="30"/>
          <w:szCs w:val="30"/>
          <w:cs/>
        </w:rPr>
        <w:t>เพิ่มขึ้น</w:t>
      </w:r>
      <w:r w:rsidRPr="00F92B96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364076" w:rsidRPr="00F92B96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="00AD1F4E" w:rsidRPr="00F92B96">
        <w:rPr>
          <w:rFonts w:asciiTheme="majorBidi" w:hAnsiTheme="majorBidi"/>
          <w:sz w:val="30"/>
          <w:szCs w:val="30"/>
        </w:rPr>
        <w:t>1.</w:t>
      </w:r>
      <w:r w:rsidR="00F92B96" w:rsidRPr="00F92B96">
        <w:rPr>
          <w:rFonts w:asciiTheme="majorBidi" w:hAnsiTheme="majorBidi"/>
          <w:sz w:val="30"/>
          <w:szCs w:val="30"/>
        </w:rPr>
        <w:t>7</w:t>
      </w:r>
      <w:r w:rsidRPr="00F92B96">
        <w:rPr>
          <w:rFonts w:asciiTheme="majorBidi" w:hAnsiTheme="majorBidi"/>
          <w:sz w:val="30"/>
          <w:szCs w:val="30"/>
        </w:rPr>
        <w:t xml:space="preserve"> </w:t>
      </w:r>
      <w:r w:rsidRPr="00F92B96">
        <w:rPr>
          <w:rFonts w:asciiTheme="majorBidi" w:hAnsiTheme="majorBidi"/>
          <w:sz w:val="30"/>
          <w:szCs w:val="30"/>
          <w:cs/>
        </w:rPr>
        <w:t>ล้านบาท ในการกำหนดมูลค่าดังกล่าว</w:t>
      </w:r>
      <w:r w:rsidRPr="009475F6">
        <w:rPr>
          <w:rFonts w:asciiTheme="majorBidi" w:hAnsiTheme="majorBidi"/>
          <w:sz w:val="30"/>
          <w:szCs w:val="30"/>
          <w:cs/>
        </w:rPr>
        <w:t xml:space="preserve">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AD1F4E">
        <w:rPr>
          <w:rFonts w:asciiTheme="majorBidi" w:hAnsiTheme="majorBidi"/>
          <w:sz w:val="30"/>
          <w:szCs w:val="30"/>
        </w:rPr>
        <w:t>1</w:t>
      </w:r>
      <w:r w:rsidRPr="009475F6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AD1F4E">
        <w:rPr>
          <w:rFonts w:asciiTheme="majorBidi" w:hAnsiTheme="majorBidi"/>
          <w:sz w:val="30"/>
          <w:szCs w:val="30"/>
        </w:rPr>
        <w:t>2566</w:t>
      </w:r>
    </w:p>
    <w:p w14:paraId="494C9606" w14:textId="1077F4DB" w:rsidR="00E0160E" w:rsidRDefault="001A1836" w:rsidP="001A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E7328">
        <w:rPr>
          <w:rFonts w:asciiTheme="majorBidi" w:hAnsiTheme="majorBidi" w:hint="cs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</w:t>
      </w:r>
      <w:r w:rsidRPr="00BE7328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BE7328">
        <w:rPr>
          <w:rFonts w:asciiTheme="majorBidi" w:hAnsiTheme="majorBidi"/>
          <w:sz w:val="30"/>
          <w:szCs w:val="30"/>
        </w:rPr>
        <w:t xml:space="preserve">23 </w:t>
      </w:r>
      <w:r w:rsidRPr="00BE7328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BE7328">
        <w:rPr>
          <w:rFonts w:asciiTheme="majorBidi" w:hAnsiTheme="majorBidi"/>
          <w:sz w:val="30"/>
          <w:szCs w:val="30"/>
        </w:rPr>
        <w:t>2566</w:t>
      </w:r>
      <w:r w:rsidRPr="00BE7328">
        <w:rPr>
          <w:rFonts w:asciiTheme="majorBidi" w:hAnsiTheme="majorBidi" w:hint="cs"/>
          <w:sz w:val="30"/>
          <w:szCs w:val="30"/>
          <w:cs/>
        </w:rPr>
        <w:t xml:space="preserve"> สำหรับสินทรัพย์ที่ได้มา</w:t>
      </w:r>
      <w:r>
        <w:rPr>
          <w:rFonts w:asciiTheme="majorBidi" w:hAnsiTheme="majorBidi" w:hint="cs"/>
          <w:sz w:val="30"/>
          <w:szCs w:val="30"/>
          <w:cs/>
        </w:rPr>
        <w:t>และหนี้สินที่รับมาแต่ละประเภทที่สำคัญ</w:t>
      </w:r>
      <w:r w:rsidR="00326FB9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28A96214" w14:textId="77777777" w:rsidR="001A1836" w:rsidRPr="001A1836" w:rsidRDefault="001A1836" w:rsidP="001A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60" w:type="dxa"/>
        <w:tblInd w:w="450" w:type="dxa"/>
        <w:tblLook w:val="01E0" w:firstRow="1" w:lastRow="1" w:firstColumn="1" w:lastColumn="1" w:noHBand="0" w:noVBand="0"/>
      </w:tblPr>
      <w:tblGrid>
        <w:gridCol w:w="6070"/>
        <w:gridCol w:w="1013"/>
        <w:gridCol w:w="275"/>
        <w:gridCol w:w="1602"/>
      </w:tblGrid>
      <w:tr w:rsidR="00E0160E" w:rsidRPr="00AD1F4E" w14:paraId="4902B4EE" w14:textId="77777777" w:rsidTr="002077E7">
        <w:trPr>
          <w:trHeight w:val="409"/>
          <w:tblHeader/>
        </w:trPr>
        <w:tc>
          <w:tcPr>
            <w:tcW w:w="6070" w:type="dxa"/>
          </w:tcPr>
          <w:p w14:paraId="7F2EBC80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13" w:type="dxa"/>
          </w:tcPr>
          <w:p w14:paraId="3F02704A" w14:textId="77777777" w:rsidR="00E0160E" w:rsidRPr="0086639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9A8F0A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D2091DE" w14:textId="3C427B6E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160E" w:rsidRPr="00AD1F4E" w14:paraId="67164236" w14:textId="77777777" w:rsidTr="002077E7">
        <w:trPr>
          <w:trHeight w:val="409"/>
          <w:tblHeader/>
        </w:trPr>
        <w:tc>
          <w:tcPr>
            <w:tcW w:w="6070" w:type="dxa"/>
          </w:tcPr>
          <w:p w14:paraId="07E3F75D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F9569A6" w14:textId="075F2F14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5" w:type="dxa"/>
            <w:vAlign w:val="bottom"/>
          </w:tcPr>
          <w:p w14:paraId="3202EE5B" w14:textId="0F7B5C2E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357EE5DC" w14:textId="790B82CC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0160E" w:rsidRPr="00AD1F4E" w14:paraId="4BEEBE1A" w14:textId="77777777" w:rsidTr="002077E7">
        <w:trPr>
          <w:trHeight w:val="384"/>
          <w:tblHeader/>
        </w:trPr>
        <w:tc>
          <w:tcPr>
            <w:tcW w:w="6070" w:type="dxa"/>
          </w:tcPr>
          <w:p w14:paraId="5BF705D4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A78BA8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CA56640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DA71800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160E" w:rsidRPr="00AD1F4E" w14:paraId="7DC93DB1" w14:textId="77777777" w:rsidTr="002077E7">
        <w:trPr>
          <w:trHeight w:val="75"/>
        </w:trPr>
        <w:tc>
          <w:tcPr>
            <w:tcW w:w="6070" w:type="dxa"/>
          </w:tcPr>
          <w:p w14:paraId="20FFDB64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3" w:type="dxa"/>
          </w:tcPr>
          <w:p w14:paraId="12904D0B" w14:textId="77777777" w:rsidR="00E0160E" w:rsidRPr="00E0160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4E85DF0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16889D8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E0160E" w:rsidRPr="00AD1F4E" w14:paraId="21E0537D" w14:textId="77777777" w:rsidTr="002077E7">
        <w:trPr>
          <w:trHeight w:val="396"/>
        </w:trPr>
        <w:tc>
          <w:tcPr>
            <w:tcW w:w="6070" w:type="dxa"/>
          </w:tcPr>
          <w:p w14:paraId="2C50A191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13" w:type="dxa"/>
          </w:tcPr>
          <w:p w14:paraId="2C5311AB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9D9865F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7904954B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E0160E" w:rsidRPr="00AD1F4E" w14:paraId="6917AF81" w14:textId="77777777" w:rsidTr="002077E7">
        <w:trPr>
          <w:trHeight w:val="384"/>
        </w:trPr>
        <w:tc>
          <w:tcPr>
            <w:tcW w:w="6070" w:type="dxa"/>
          </w:tcPr>
          <w:p w14:paraId="35EFA2C6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13" w:type="dxa"/>
          </w:tcPr>
          <w:p w14:paraId="454460E5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B45F84C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765363E8" w14:textId="77777777" w:rsidR="00E0160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E0160E" w:rsidRPr="00AD1F4E" w14:paraId="72FAC59C" w14:textId="77777777" w:rsidTr="002077E7">
        <w:trPr>
          <w:trHeight w:val="384"/>
        </w:trPr>
        <w:tc>
          <w:tcPr>
            <w:tcW w:w="6070" w:type="dxa"/>
          </w:tcPr>
          <w:p w14:paraId="4CB4D5DC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13" w:type="dxa"/>
          </w:tcPr>
          <w:p w14:paraId="507D2546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C0BCBCA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B95EAAA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E0160E" w:rsidRPr="00AD1F4E" w14:paraId="76B3386A" w14:textId="77777777" w:rsidTr="002077E7">
        <w:trPr>
          <w:trHeight w:val="384"/>
        </w:trPr>
        <w:tc>
          <w:tcPr>
            <w:tcW w:w="6070" w:type="dxa"/>
          </w:tcPr>
          <w:p w14:paraId="560EB0F2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13" w:type="dxa"/>
          </w:tcPr>
          <w:p w14:paraId="0CA71D6B" w14:textId="699DD0E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0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275" w:type="dxa"/>
          </w:tcPr>
          <w:p w14:paraId="02203BC3" w14:textId="0A8C13B3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9A1498F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48,219</w:t>
            </w:r>
          </w:p>
        </w:tc>
      </w:tr>
      <w:tr w:rsidR="00E0160E" w:rsidRPr="00AD1F4E" w14:paraId="3C11CD47" w14:textId="77777777" w:rsidTr="002077E7">
        <w:trPr>
          <w:trHeight w:val="396"/>
        </w:trPr>
        <w:tc>
          <w:tcPr>
            <w:tcW w:w="6070" w:type="dxa"/>
          </w:tcPr>
          <w:p w14:paraId="548824D5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3" w:type="dxa"/>
          </w:tcPr>
          <w:p w14:paraId="05F9CFA2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B9F1B91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01F17FD8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</w:tr>
      <w:tr w:rsidR="00E0160E" w:rsidRPr="00AD1F4E" w14:paraId="6F6A7FB5" w14:textId="77777777" w:rsidTr="002077E7">
        <w:trPr>
          <w:trHeight w:val="384"/>
        </w:trPr>
        <w:tc>
          <w:tcPr>
            <w:tcW w:w="6070" w:type="dxa"/>
          </w:tcPr>
          <w:p w14:paraId="11FCE8C6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สินทรัพย์ไม่หมุนวียนอื่น</w:t>
            </w:r>
          </w:p>
        </w:tc>
        <w:tc>
          <w:tcPr>
            <w:tcW w:w="1013" w:type="dxa"/>
          </w:tcPr>
          <w:p w14:paraId="2E7AAE73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383464C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E2CA740" w14:textId="4876AF9C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26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160E" w:rsidRPr="00AD1F4E" w14:paraId="772DF9CF" w14:textId="77777777" w:rsidTr="002077E7">
        <w:trPr>
          <w:trHeight w:val="384"/>
        </w:trPr>
        <w:tc>
          <w:tcPr>
            <w:tcW w:w="6070" w:type="dxa"/>
          </w:tcPr>
          <w:p w14:paraId="63B22DD3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13" w:type="dxa"/>
          </w:tcPr>
          <w:p w14:paraId="4594E738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C773AF0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051D031A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E0160E" w:rsidRPr="00AD1F4E" w14:paraId="5CF4DA3A" w14:textId="77777777" w:rsidTr="002077E7">
        <w:trPr>
          <w:trHeight w:val="396"/>
        </w:trPr>
        <w:tc>
          <w:tcPr>
            <w:tcW w:w="6070" w:type="dxa"/>
          </w:tcPr>
          <w:p w14:paraId="39D568F2" w14:textId="77777777" w:rsidR="00E0160E" w:rsidRPr="00BE7328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3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</w:tcPr>
          <w:p w14:paraId="4B27D15F" w14:textId="77777777" w:rsidR="00E0160E" w:rsidRPr="00BE7328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19811F6" w14:textId="77777777" w:rsidR="00E0160E" w:rsidRPr="00BE7328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1F5EC26" w14:textId="40A174C4" w:rsidR="00E0160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328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31A15" w:rsidRPr="00BE7328">
              <w:rPr>
                <w:rFonts w:asciiTheme="majorBidi" w:hAnsiTheme="majorBidi" w:cstheme="majorBidi"/>
                <w:sz w:val="30"/>
                <w:szCs w:val="30"/>
              </w:rPr>
              <w:t>,745</w:t>
            </w:r>
            <w:r w:rsidRPr="00BE73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1F4E" w14:paraId="04668D29" w14:textId="77777777" w:rsidTr="002077E7">
        <w:trPr>
          <w:trHeight w:val="384"/>
        </w:trPr>
        <w:tc>
          <w:tcPr>
            <w:tcW w:w="6070" w:type="dxa"/>
          </w:tcPr>
          <w:p w14:paraId="5E9CFDEA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13" w:type="dxa"/>
          </w:tcPr>
          <w:p w14:paraId="47C5E082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D42C7A7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5F1FEC6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E0160E" w:rsidRPr="00AD1F4E" w14:paraId="2550F835" w14:textId="77777777" w:rsidTr="002077E7">
        <w:trPr>
          <w:trHeight w:val="384"/>
        </w:trPr>
        <w:tc>
          <w:tcPr>
            <w:tcW w:w="6070" w:type="dxa"/>
          </w:tcPr>
          <w:p w14:paraId="6D42157D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3" w:type="dxa"/>
          </w:tcPr>
          <w:p w14:paraId="1B3F5413" w14:textId="77777777" w:rsidR="00E0160E" w:rsidRPr="00F80215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7891386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0BEE57B" w14:textId="6E0B63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(21,49</w:t>
            </w:r>
            <w:r w:rsidR="00326F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35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1F4E" w14:paraId="5274C233" w14:textId="77777777" w:rsidTr="002077E7">
        <w:trPr>
          <w:trHeight w:val="783"/>
        </w:trPr>
        <w:tc>
          <w:tcPr>
            <w:tcW w:w="6070" w:type="dxa"/>
          </w:tcPr>
          <w:p w14:paraId="2E4ED323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8035CC">
              <w:rPr>
                <w:rFonts w:asciiTheme="majorBidi" w:hAnsi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013" w:type="dxa"/>
          </w:tcPr>
          <w:p w14:paraId="2106B3F1" w14:textId="77777777" w:rsidR="00E0160E" w:rsidRPr="00E0160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931F04E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BDCAC51" w14:textId="77777777" w:rsidR="00E0160E" w:rsidRPr="008035CC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B59F2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5CC"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</w:tr>
      <w:tr w:rsidR="00E0160E" w:rsidRPr="00AD1F4E" w14:paraId="3AA4383E" w14:textId="77777777" w:rsidTr="002077E7">
        <w:trPr>
          <w:trHeight w:val="396"/>
        </w:trPr>
        <w:tc>
          <w:tcPr>
            <w:tcW w:w="6070" w:type="dxa"/>
          </w:tcPr>
          <w:p w14:paraId="644B1091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13" w:type="dxa"/>
          </w:tcPr>
          <w:p w14:paraId="2EC7760D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5088F5D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470B6EE" w14:textId="3324E506" w:rsidR="00E0160E" w:rsidRPr="009A2A08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38,52</w:t>
            </w:r>
            <w:r w:rsidR="00326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E0160E" w:rsidRPr="00AD1F4E" w14:paraId="69BC65C6" w14:textId="77777777" w:rsidTr="002077E7">
        <w:trPr>
          <w:trHeight w:val="384"/>
        </w:trPr>
        <w:tc>
          <w:tcPr>
            <w:tcW w:w="6070" w:type="dxa"/>
          </w:tcPr>
          <w:p w14:paraId="490E6822" w14:textId="3F40A3F4" w:rsidR="00E0160E" w:rsidRPr="00EF6032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0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="00811BB8" w:rsidRPr="00EF60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(ร้อยละ </w:t>
            </w:r>
            <w:r w:rsidR="00EF6032" w:rsidRPr="00EF6032">
              <w:rPr>
                <w:rFonts w:asciiTheme="majorBidi" w:hAnsiTheme="majorBidi" w:cstheme="majorBidi"/>
                <w:sz w:val="30"/>
                <w:szCs w:val="30"/>
              </w:rPr>
              <w:t>47.2</w:t>
            </w:r>
            <w:r w:rsidR="00811BB8" w:rsidRPr="00EF60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13" w:type="dxa"/>
          </w:tcPr>
          <w:p w14:paraId="48BDB060" w14:textId="77777777" w:rsidR="00E0160E" w:rsidRPr="00EF6032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242C6A" w14:textId="77777777" w:rsidR="00E0160E" w:rsidRPr="00EF6032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6C8BAAB" w14:textId="371F9AD0" w:rsidR="00E0160E" w:rsidRPr="00AD1F4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032">
              <w:rPr>
                <w:rFonts w:asciiTheme="majorBidi" w:hAnsiTheme="majorBidi" w:cstheme="majorBidi"/>
                <w:sz w:val="30"/>
                <w:szCs w:val="30"/>
              </w:rPr>
              <w:t>(18,18</w:t>
            </w:r>
            <w:r w:rsidR="00326FB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F60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1F4E" w14:paraId="2A6BEF00" w14:textId="77777777" w:rsidTr="002077E7">
        <w:trPr>
          <w:trHeight w:val="396"/>
        </w:trPr>
        <w:tc>
          <w:tcPr>
            <w:tcW w:w="6070" w:type="dxa"/>
          </w:tcPr>
          <w:p w14:paraId="7B9954F6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13" w:type="dxa"/>
          </w:tcPr>
          <w:p w14:paraId="445D611F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D63B090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479570A" w14:textId="4CAF8620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</w:t>
            </w:r>
            <w:r w:rsidR="00326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E0160E" w:rsidRPr="00AD1F4E" w14:paraId="39535927" w14:textId="77777777" w:rsidTr="002077E7">
        <w:trPr>
          <w:trHeight w:val="396"/>
        </w:trPr>
        <w:tc>
          <w:tcPr>
            <w:tcW w:w="6070" w:type="dxa"/>
          </w:tcPr>
          <w:p w14:paraId="09BC9B62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13" w:type="dxa"/>
          </w:tcPr>
          <w:p w14:paraId="23A1C3EA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FE59C29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6A4948D" w14:textId="28DC3970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6C6">
              <w:rPr>
                <w:rFonts w:asciiTheme="majorBidi" w:hAnsiTheme="majorBidi" w:cstheme="majorBidi"/>
                <w:sz w:val="30"/>
                <w:szCs w:val="30"/>
              </w:rPr>
              <w:t>23,56</w:t>
            </w:r>
            <w:r w:rsidR="00C866C6" w:rsidRPr="00C866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0160E" w:rsidRPr="00AD1F4E" w14:paraId="31976F85" w14:textId="77777777" w:rsidTr="002077E7">
        <w:trPr>
          <w:trHeight w:val="396"/>
        </w:trPr>
        <w:tc>
          <w:tcPr>
            <w:tcW w:w="6070" w:type="dxa"/>
          </w:tcPr>
          <w:p w14:paraId="4D8FF5A0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13" w:type="dxa"/>
          </w:tcPr>
          <w:p w14:paraId="26CEC767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5C490CF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40F43F99" w14:textId="4A7BA3DE" w:rsidR="00E0160E" w:rsidRPr="00364076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0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</w:t>
            </w:r>
            <w:r w:rsidR="00326FB9" w:rsidRPr="003640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E0160E" w:rsidRPr="00AD1F4E" w14:paraId="03452AE6" w14:textId="77777777" w:rsidTr="002077E7">
        <w:trPr>
          <w:trHeight w:val="18"/>
        </w:trPr>
        <w:tc>
          <w:tcPr>
            <w:tcW w:w="6070" w:type="dxa"/>
          </w:tcPr>
          <w:p w14:paraId="199E0295" w14:textId="77777777" w:rsidR="00E0160E" w:rsidRPr="00E0160E" w:rsidRDefault="00E0160E" w:rsidP="00E016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5DD5C99F" w14:textId="77777777" w:rsidR="00E0160E" w:rsidRPr="00E0160E" w:rsidRDefault="00E0160E" w:rsidP="00E0160E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5" w:type="dxa"/>
          </w:tcPr>
          <w:p w14:paraId="6DA4BB24" w14:textId="77777777" w:rsidR="00E0160E" w:rsidRPr="00E0160E" w:rsidRDefault="00E0160E" w:rsidP="00E0160E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63AC40DF" w14:textId="77777777" w:rsidR="00E0160E" w:rsidRPr="00E0160E" w:rsidRDefault="00E0160E" w:rsidP="00A45F3F">
            <w:pPr>
              <w:pStyle w:val="NoSpacing"/>
              <w:tabs>
                <w:tab w:val="decimal" w:pos="12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0160E" w:rsidRPr="00AD1F4E" w14:paraId="0CC90AB3" w14:textId="77777777" w:rsidTr="002077E7">
        <w:trPr>
          <w:trHeight w:val="384"/>
        </w:trPr>
        <w:tc>
          <w:tcPr>
            <w:tcW w:w="6070" w:type="dxa"/>
          </w:tcPr>
          <w:p w14:paraId="0F8B5B47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013" w:type="dxa"/>
          </w:tcPr>
          <w:p w14:paraId="70395C3A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941F12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478D513" w14:textId="77777777" w:rsidR="00E0160E" w:rsidRPr="00AD1F4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E0160E" w:rsidRPr="00AD1F4E" w14:paraId="5B253067" w14:textId="77777777" w:rsidTr="002077E7">
        <w:trPr>
          <w:trHeight w:val="384"/>
        </w:trPr>
        <w:tc>
          <w:tcPr>
            <w:tcW w:w="6070" w:type="dxa"/>
          </w:tcPr>
          <w:p w14:paraId="17AC3B76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013" w:type="dxa"/>
          </w:tcPr>
          <w:p w14:paraId="4571EDD1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EBD3D7F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CED116B" w14:textId="77777777" w:rsidR="00E0160E" w:rsidRPr="00AD1F4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E0160E" w:rsidRPr="00AD1F4E" w14:paraId="657E665C" w14:textId="77777777" w:rsidTr="002077E7">
        <w:trPr>
          <w:trHeight w:val="409"/>
        </w:trPr>
        <w:tc>
          <w:tcPr>
            <w:tcW w:w="6070" w:type="dxa"/>
          </w:tcPr>
          <w:p w14:paraId="3CBEC7F2" w14:textId="77777777" w:rsidR="00E0160E" w:rsidRPr="005F2CC3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2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13" w:type="dxa"/>
          </w:tcPr>
          <w:p w14:paraId="7E09514C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680CE44" w14:textId="77777777" w:rsidR="00E0160E" w:rsidRPr="00AD1F4E" w:rsidRDefault="00E0160E" w:rsidP="00E0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5675D1B5" w14:textId="77777777" w:rsidR="00E0160E" w:rsidRPr="0086639E" w:rsidRDefault="00E0160E" w:rsidP="003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722A6F8E" w14:textId="77777777" w:rsidR="00E80774" w:rsidRDefault="00E80774" w:rsidP="001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7748A862" w14:textId="044A65FA" w:rsidR="00326FB9" w:rsidRDefault="00326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highlight w:val="cyan"/>
        </w:rPr>
      </w:pPr>
      <w:r>
        <w:rPr>
          <w:rFonts w:asciiTheme="majorBidi" w:hAnsiTheme="majorBidi"/>
          <w:sz w:val="20"/>
          <w:szCs w:val="20"/>
          <w:highlight w:val="cyan"/>
        </w:rPr>
        <w:br w:type="page"/>
      </w:r>
    </w:p>
    <w:p w14:paraId="3970ABF7" w14:textId="62BDBE1A" w:rsidR="001E45A0" w:rsidRDefault="001E45A0" w:rsidP="001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47A7D">
        <w:rPr>
          <w:rFonts w:asciiTheme="majorBidi" w:hAnsiTheme="majorBidi" w:hint="cs"/>
          <w:sz w:val="30"/>
          <w:szCs w:val="30"/>
          <w:cs/>
        </w:rPr>
        <w:lastRenderedPageBreak/>
        <w:t>ค่าความนิยมส่วนใหญ่</w:t>
      </w:r>
      <w:r w:rsidRPr="0031388B">
        <w:rPr>
          <w:rFonts w:asciiTheme="majorBidi" w:hAnsiTheme="majorBidi" w:hint="cs"/>
          <w:sz w:val="30"/>
          <w:szCs w:val="30"/>
          <w:cs/>
        </w:rPr>
        <w:t>เนื่องมาจากทักษะและความสามารถทางเทคนิคในการทำงานของ</w:t>
      </w:r>
      <w:r w:rsidR="00B435A1" w:rsidRPr="0031388B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B435A1" w:rsidRPr="0031388B">
        <w:rPr>
          <w:rFonts w:asciiTheme="majorBidi" w:hAnsiTheme="majorBidi" w:hint="cs"/>
          <w:sz w:val="30"/>
          <w:szCs w:val="30"/>
          <w:cs/>
        </w:rPr>
        <w:t>เกรซ วอเทอร์ เมด</w:t>
      </w:r>
      <w:r w:rsidR="00B435A1" w:rsidRPr="0031388B">
        <w:rPr>
          <w:rFonts w:asciiTheme="majorBidi" w:hAnsiTheme="majorBidi"/>
          <w:sz w:val="30"/>
          <w:szCs w:val="30"/>
        </w:rPr>
        <w:t xml:space="preserve"> </w:t>
      </w:r>
      <w:r w:rsidR="00B435A1" w:rsidRPr="0031388B">
        <w:rPr>
          <w:rFonts w:asciiTheme="majorBidi" w:hAnsiTheme="majorBidi"/>
          <w:sz w:val="30"/>
          <w:szCs w:val="30"/>
          <w:cs/>
        </w:rPr>
        <w:t>จำกัด</w:t>
      </w:r>
      <w:r w:rsidR="00B435A1" w:rsidRPr="0031388B">
        <w:rPr>
          <w:rFonts w:asciiTheme="majorBidi" w:hAnsiTheme="majorBidi"/>
          <w:sz w:val="30"/>
          <w:szCs w:val="30"/>
        </w:rPr>
        <w:t xml:space="preserve"> </w:t>
      </w:r>
      <w:r w:rsidRPr="0031388B">
        <w:rPr>
          <w:rFonts w:asciiTheme="majorBidi" w:hAnsiTheme="majorBidi" w:hint="cs"/>
          <w:sz w:val="30"/>
          <w:szCs w:val="30"/>
          <w:cs/>
        </w:rPr>
        <w:t>ในธุรกิจ</w:t>
      </w:r>
      <w:r w:rsidR="00B435A1" w:rsidRPr="0031388B">
        <w:rPr>
          <w:rFonts w:asciiTheme="majorBidi" w:hAnsiTheme="majorBidi"/>
          <w:sz w:val="30"/>
          <w:szCs w:val="30"/>
          <w:cs/>
        </w:rPr>
        <w:t>ผลิตและจำหน่าย</w:t>
      </w:r>
      <w:r w:rsidR="00B435A1" w:rsidRPr="0031388B">
        <w:rPr>
          <w:rFonts w:asciiTheme="majorBidi" w:hAnsiTheme="majorBidi" w:hint="cs"/>
          <w:sz w:val="30"/>
          <w:szCs w:val="30"/>
          <w:cs/>
        </w:rPr>
        <w:t>น้ำยาและอุปกรณ์ที่เกี่ยวกับการฟอกไต</w:t>
      </w:r>
      <w:r w:rsidRPr="0031388B">
        <w:rPr>
          <w:rFonts w:asciiTheme="majorBidi" w:hAnsiTheme="majorBidi" w:hint="cs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3971597D" w14:textId="4C82E05C" w:rsidR="001E45A0" w:rsidRPr="008354CA" w:rsidRDefault="001E45A0" w:rsidP="001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784E850" w14:textId="08AA3FDA" w:rsidR="001E45A0" w:rsidRPr="00A47A7D" w:rsidRDefault="001E45A0" w:rsidP="001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47A7D">
        <w:rPr>
          <w:rFonts w:asciiTheme="majorBidi" w:hAnsiTheme="majorBidi" w:hint="cs"/>
          <w:sz w:val="30"/>
          <w:szCs w:val="30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หลังในหนึ่งปีนับจากวันที่มีการซื้อธุรกิจและรับทราบข้อเท็จจ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107A824B" w14:textId="77777777" w:rsidR="001A1836" w:rsidRDefault="001A1836" w:rsidP="003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  <w:lang w:eastAsia="x-none"/>
        </w:rPr>
      </w:pPr>
    </w:p>
    <w:p w14:paraId="656E5711" w14:textId="3BD6DE2A" w:rsidR="009475F6" w:rsidRPr="009F0179" w:rsidRDefault="009475F6" w:rsidP="009475F6">
      <w:pPr>
        <w:pStyle w:val="FSContent"/>
        <w:numPr>
          <w:ilvl w:val="0"/>
          <w:numId w:val="46"/>
        </w:numPr>
        <w:ind w:left="539" w:hanging="539"/>
        <w:rPr>
          <w:i/>
          <w:iCs/>
          <w:cs/>
          <w:lang w:val="en-US"/>
        </w:rPr>
      </w:pPr>
      <w:r w:rsidRPr="009F0179">
        <w:rPr>
          <w:rFonts w:hint="cs"/>
          <w:i/>
          <w:iCs/>
          <w:cs/>
          <w:lang w:val="en-US"/>
        </w:rPr>
        <w:t>บริษัท วารี เมดิคอล จำกัด</w:t>
      </w:r>
    </w:p>
    <w:p w14:paraId="550F049C" w14:textId="77777777" w:rsidR="009475F6" w:rsidRPr="009F0179" w:rsidRDefault="009475F6" w:rsidP="0094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44AA2F" w14:textId="71F1A360" w:rsidR="009475F6" w:rsidRDefault="009475F6" w:rsidP="00E0160E">
      <w:pPr>
        <w:pStyle w:val="FSContent"/>
        <w:tabs>
          <w:tab w:val="left" w:pos="540"/>
        </w:tabs>
        <w:rPr>
          <w:rFonts w:asciiTheme="majorBidi" w:hAnsiTheme="majorBidi"/>
        </w:rPr>
      </w:pPr>
      <w:r w:rsidRPr="003579C4">
        <w:rPr>
          <w:rFonts w:asciiTheme="majorBidi" w:hAnsiTheme="majorBidi"/>
          <w:cs/>
        </w:rPr>
        <w:t xml:space="preserve">เมื่อวันที่ </w:t>
      </w:r>
      <w:r w:rsidRPr="003579C4">
        <w:rPr>
          <w:rFonts w:asciiTheme="majorBidi" w:hAnsiTheme="majorBidi"/>
        </w:rPr>
        <w:t xml:space="preserve">23 </w:t>
      </w:r>
      <w:r w:rsidRPr="003579C4">
        <w:rPr>
          <w:rFonts w:asciiTheme="majorBidi" w:hAnsiTheme="majorBidi" w:hint="cs"/>
          <w:cs/>
        </w:rPr>
        <w:t xml:space="preserve">พฤษภาคม </w:t>
      </w:r>
      <w:r w:rsidRPr="003579C4">
        <w:rPr>
          <w:rFonts w:asciiTheme="majorBidi" w:hAnsiTheme="majorBidi"/>
        </w:rPr>
        <w:t>2566</w:t>
      </w:r>
      <w:r w:rsidRPr="003579C4">
        <w:rPr>
          <w:rFonts w:asciiTheme="majorBidi" w:hAnsiTheme="majorBidi"/>
          <w:cs/>
        </w:rPr>
        <w:t xml:space="preserve"> </w:t>
      </w:r>
      <w:r w:rsidR="00E0160E" w:rsidRPr="003579C4">
        <w:rPr>
          <w:rFonts w:hint="cs"/>
          <w:cs/>
          <w:lang w:val="en-US"/>
        </w:rPr>
        <w:t>บริษัท เกรซ วอเทอร์ เมด จำกัด</w:t>
      </w:r>
      <w:r w:rsidR="00E0160E" w:rsidRPr="003579C4">
        <w:rPr>
          <w:rFonts w:asciiTheme="majorBidi" w:hAnsiTheme="majorBidi" w:hint="cs"/>
          <w:cs/>
          <w:lang w:val="en-US"/>
        </w:rPr>
        <w:t xml:space="preserve"> ซึ่งเป็นบริษัทย่อยของ</w:t>
      </w:r>
      <w:r w:rsidR="00667B83" w:rsidRPr="003579C4">
        <w:rPr>
          <w:rFonts w:asciiTheme="majorBidi" w:hAnsiTheme="majorBidi" w:hint="cs"/>
          <w:cs/>
          <w:lang w:val="en-US"/>
        </w:rPr>
        <w:t>บริษัท ได้ดำเนินการ</w:t>
      </w:r>
      <w:r w:rsidR="00667B83" w:rsidRPr="003579C4">
        <w:rPr>
          <w:rFonts w:asciiTheme="majorBidi" w:hAnsiTheme="majorBidi"/>
          <w:cs/>
        </w:rPr>
        <w:t>ซื้อหุ้น</w:t>
      </w:r>
      <w:r w:rsidR="003B1B83" w:rsidRPr="003579C4">
        <w:rPr>
          <w:rFonts w:asciiTheme="majorBidi" w:hAnsiTheme="majorBidi" w:hint="cs"/>
          <w:cs/>
        </w:rPr>
        <w:t>สามัญของ</w:t>
      </w:r>
      <w:r w:rsidR="003B1B83" w:rsidRPr="003579C4">
        <w:rPr>
          <w:rFonts w:asciiTheme="majorBidi" w:hAnsiTheme="majorBidi"/>
          <w:cs/>
        </w:rPr>
        <w:t xml:space="preserve">บริษัท </w:t>
      </w:r>
      <w:r w:rsidR="003B1B83" w:rsidRPr="003579C4">
        <w:rPr>
          <w:rFonts w:asciiTheme="majorBidi" w:hAnsiTheme="majorBidi" w:hint="cs"/>
          <w:cs/>
        </w:rPr>
        <w:t>วารี เมดิคอล</w:t>
      </w:r>
      <w:r w:rsidR="003B1B83" w:rsidRPr="003579C4">
        <w:rPr>
          <w:rFonts w:asciiTheme="majorBidi" w:hAnsiTheme="majorBidi"/>
        </w:rPr>
        <w:t xml:space="preserve"> </w:t>
      </w:r>
      <w:r w:rsidR="003B1B83" w:rsidRPr="003579C4">
        <w:rPr>
          <w:rFonts w:asciiTheme="majorBidi" w:hAnsiTheme="majorBidi"/>
          <w:cs/>
        </w:rPr>
        <w:t>จำกัด</w:t>
      </w:r>
      <w:r w:rsidR="003B1B83" w:rsidRPr="003579C4">
        <w:rPr>
          <w:rFonts w:asciiTheme="majorBidi" w:hAnsiTheme="majorBidi" w:hint="cs"/>
          <w:cs/>
        </w:rPr>
        <w:t xml:space="preserve"> </w:t>
      </w:r>
      <w:r w:rsidR="003B1B83" w:rsidRPr="003579C4">
        <w:rPr>
          <w:rFonts w:asciiTheme="majorBidi" w:hAnsiTheme="majorBidi"/>
          <w:cs/>
        </w:rPr>
        <w:t>ซึ่งเป็นผู้ผลิตและจำหน่าย</w:t>
      </w:r>
      <w:r w:rsidR="003B1B83" w:rsidRPr="003579C4">
        <w:rPr>
          <w:rFonts w:asciiTheme="majorBidi" w:hAnsiTheme="majorBidi" w:hint="cs"/>
          <w:cs/>
        </w:rPr>
        <w:t>ระบบน้ำบริสุทธิ์เพื่อใช้ใน</w:t>
      </w:r>
      <w:r w:rsidR="003B1B83" w:rsidRPr="009F0179">
        <w:rPr>
          <w:rFonts w:asciiTheme="majorBidi" w:hAnsiTheme="majorBidi" w:hint="cs"/>
          <w:cs/>
        </w:rPr>
        <w:t>อุตสาหกรรม</w:t>
      </w:r>
      <w:r w:rsidR="003B1B83">
        <w:rPr>
          <w:rFonts w:asciiTheme="majorBidi" w:hAnsiTheme="majorBidi"/>
          <w:lang w:val="en-US"/>
        </w:rPr>
        <w:t xml:space="preserve"> </w:t>
      </w:r>
      <w:r w:rsidR="00667B83" w:rsidRPr="003579C4">
        <w:rPr>
          <w:rFonts w:asciiTheme="majorBidi" w:hAnsiTheme="majorBidi" w:hint="cs"/>
          <w:cs/>
        </w:rPr>
        <w:t>จำนวน</w:t>
      </w:r>
      <w:r w:rsidR="003579C4" w:rsidRPr="003579C4">
        <w:rPr>
          <w:rFonts w:asciiTheme="majorBidi" w:hAnsiTheme="majorBidi"/>
          <w:lang w:val="en-US"/>
        </w:rPr>
        <w:t xml:space="preserve"> </w:t>
      </w:r>
      <w:r w:rsidR="003579C4" w:rsidRPr="003C40B7">
        <w:rPr>
          <w:rFonts w:asciiTheme="majorBidi" w:hAnsiTheme="majorBidi"/>
          <w:cs/>
        </w:rPr>
        <w:t>4</w:t>
      </w:r>
      <w:r w:rsidR="003848B8" w:rsidRPr="003C40B7">
        <w:rPr>
          <w:rFonts w:asciiTheme="majorBidi" w:hAnsiTheme="majorBidi"/>
          <w:lang w:val="en-US"/>
        </w:rPr>
        <w:t>,999</w:t>
      </w:r>
      <w:r w:rsidR="0016653A" w:rsidRPr="003C40B7">
        <w:rPr>
          <w:rFonts w:asciiTheme="majorBidi" w:hAnsiTheme="majorBidi"/>
          <w:lang w:val="en-US"/>
        </w:rPr>
        <w:t xml:space="preserve"> </w:t>
      </w:r>
      <w:r w:rsidR="00667B83" w:rsidRPr="003C40B7">
        <w:rPr>
          <w:rFonts w:asciiTheme="majorBidi" w:hAnsiTheme="majorBidi" w:hint="cs"/>
          <w:cs/>
        </w:rPr>
        <w:t xml:space="preserve">หุ้นในราคาหุ้นละ </w:t>
      </w:r>
      <w:r w:rsidR="003848B8" w:rsidRPr="003C40B7">
        <w:rPr>
          <w:rFonts w:asciiTheme="majorBidi" w:hAnsiTheme="majorBidi"/>
          <w:lang w:val="en-US"/>
        </w:rPr>
        <w:t>3,760.</w:t>
      </w:r>
      <w:r w:rsidR="003C40B7" w:rsidRPr="003C40B7">
        <w:rPr>
          <w:rFonts w:asciiTheme="majorBidi" w:hAnsiTheme="majorBidi"/>
          <w:lang w:val="en-US"/>
        </w:rPr>
        <w:t>8</w:t>
      </w:r>
      <w:r w:rsidR="003579C4" w:rsidRPr="003C40B7">
        <w:rPr>
          <w:rFonts w:asciiTheme="majorBidi" w:hAnsiTheme="majorBidi"/>
          <w:lang w:val="en-US"/>
        </w:rPr>
        <w:t xml:space="preserve"> </w:t>
      </w:r>
      <w:r w:rsidR="00667B83" w:rsidRPr="003C40B7">
        <w:rPr>
          <w:rFonts w:asciiTheme="majorBidi" w:hAnsiTheme="majorBidi" w:hint="cs"/>
          <w:cs/>
        </w:rPr>
        <w:t>บาท เป็นจำนวน</w:t>
      </w:r>
      <w:r w:rsidR="00667B83" w:rsidRPr="003579C4">
        <w:rPr>
          <w:rFonts w:asciiTheme="majorBidi" w:hAnsiTheme="majorBidi" w:hint="cs"/>
          <w:cs/>
        </w:rPr>
        <w:t xml:space="preserve"> </w:t>
      </w:r>
      <w:r w:rsidR="003579C4" w:rsidRPr="003579C4">
        <w:rPr>
          <w:rFonts w:asciiTheme="majorBidi" w:hAnsiTheme="majorBidi"/>
          <w:lang w:val="en-US"/>
        </w:rPr>
        <w:t xml:space="preserve">18.8 </w:t>
      </w:r>
      <w:r w:rsidR="00667B83" w:rsidRPr="003579C4">
        <w:rPr>
          <w:rFonts w:asciiTheme="majorBidi" w:hAnsiTheme="majorBidi" w:hint="cs"/>
          <w:cs/>
        </w:rPr>
        <w:t xml:space="preserve">ล้านบาท คิดเป็นอัตราการถือหุ้นร้อยละ </w:t>
      </w:r>
      <w:r w:rsidR="00365765" w:rsidRPr="003579C4">
        <w:rPr>
          <w:rFonts w:asciiTheme="majorBidi" w:hAnsiTheme="majorBidi"/>
          <w:lang w:val="en-US"/>
        </w:rPr>
        <w:t>99</w:t>
      </w:r>
      <w:r w:rsidR="00667B83" w:rsidRPr="003579C4">
        <w:rPr>
          <w:rFonts w:asciiTheme="majorBidi" w:hAnsiTheme="majorBidi"/>
        </w:rPr>
        <w:t>.</w:t>
      </w:r>
      <w:r w:rsidR="00365765" w:rsidRPr="003579C4">
        <w:rPr>
          <w:rFonts w:asciiTheme="majorBidi" w:hAnsiTheme="majorBidi"/>
          <w:lang w:val="en-US"/>
        </w:rPr>
        <w:t>9</w:t>
      </w:r>
      <w:r w:rsidR="00667B83" w:rsidRPr="003579C4">
        <w:rPr>
          <w:rFonts w:asciiTheme="majorBidi" w:hAnsiTheme="majorBidi" w:hint="cs"/>
          <w:cs/>
        </w:rPr>
        <w:t xml:space="preserve"> ของหุ้นสามัญทั้งหมด </w:t>
      </w:r>
    </w:p>
    <w:p w14:paraId="2E8317AF" w14:textId="77777777" w:rsidR="009475F6" w:rsidRPr="009F0179" w:rsidRDefault="009475F6" w:rsidP="00AD1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847180" w14:textId="1F116066" w:rsidR="00326FB9" w:rsidRDefault="00AD1F4E" w:rsidP="00A4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F0179">
        <w:rPr>
          <w:rFonts w:asciiTheme="majorBidi" w:hAnsi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9F0179">
        <w:rPr>
          <w:rFonts w:asciiTheme="majorBidi" w:hAnsiTheme="majorBidi"/>
          <w:sz w:val="30"/>
          <w:szCs w:val="30"/>
        </w:rPr>
        <w:t>30</w:t>
      </w:r>
      <w:r w:rsidRPr="009F0179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9F0179">
        <w:rPr>
          <w:rFonts w:asciiTheme="majorBidi" w:hAnsiTheme="majorBidi"/>
          <w:sz w:val="30"/>
          <w:szCs w:val="30"/>
        </w:rPr>
        <w:t>2566</w:t>
      </w:r>
      <w:r w:rsidRPr="009F0179">
        <w:rPr>
          <w:rFonts w:asciiTheme="majorBidi" w:hAnsiTheme="majorBidi"/>
          <w:sz w:val="30"/>
          <w:szCs w:val="30"/>
          <w:cs/>
        </w:rPr>
        <w:t xml:space="preserve"> </w:t>
      </w:r>
      <w:r w:rsidR="00F80215" w:rsidRPr="009F0179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F80215" w:rsidRPr="009F0179">
        <w:rPr>
          <w:rFonts w:asciiTheme="majorBidi" w:hAnsiTheme="majorBidi" w:hint="cs"/>
          <w:sz w:val="30"/>
          <w:szCs w:val="30"/>
          <w:cs/>
        </w:rPr>
        <w:t>วารี เมดิคอล</w:t>
      </w:r>
      <w:r w:rsidR="00F80215" w:rsidRPr="009F0179">
        <w:rPr>
          <w:rFonts w:asciiTheme="majorBidi" w:hAnsiTheme="majorBidi"/>
          <w:sz w:val="30"/>
          <w:szCs w:val="30"/>
        </w:rPr>
        <w:t xml:space="preserve"> </w:t>
      </w:r>
      <w:r w:rsidR="00F80215" w:rsidRPr="009F0179">
        <w:rPr>
          <w:rFonts w:asciiTheme="majorBidi" w:hAnsiTheme="majorBidi"/>
          <w:sz w:val="30"/>
          <w:szCs w:val="30"/>
          <w:cs/>
        </w:rPr>
        <w:t>จำกัด</w:t>
      </w:r>
      <w:r w:rsidRPr="009F0179">
        <w:rPr>
          <w:rFonts w:asciiTheme="majorBidi" w:hAnsiTheme="majorBidi"/>
          <w:sz w:val="30"/>
          <w:szCs w:val="30"/>
        </w:rPr>
        <w:t xml:space="preserve"> </w:t>
      </w:r>
      <w:r w:rsidRPr="009F0179">
        <w:rPr>
          <w:rFonts w:asciiTheme="majorBidi" w:hAnsiTheme="majorBidi"/>
          <w:sz w:val="30"/>
          <w:szCs w:val="30"/>
          <w:cs/>
        </w:rPr>
        <w:t xml:space="preserve">มีรายได้เป็นจำนวนเงิน </w:t>
      </w:r>
      <w:r w:rsidRPr="009F0179">
        <w:rPr>
          <w:rFonts w:asciiTheme="majorBidi" w:hAnsiTheme="majorBidi"/>
          <w:sz w:val="30"/>
          <w:szCs w:val="30"/>
        </w:rPr>
        <w:t xml:space="preserve">3.3 </w:t>
      </w:r>
      <w:r w:rsidRPr="009F0179">
        <w:rPr>
          <w:rFonts w:asciiTheme="majorBidi" w:hAnsiTheme="majorBidi"/>
          <w:sz w:val="30"/>
          <w:szCs w:val="30"/>
          <w:cs/>
        </w:rPr>
        <w:t xml:space="preserve">ล้านบาท และกำไรจำนวนเงิน </w:t>
      </w:r>
      <w:r w:rsidRPr="009F0179">
        <w:rPr>
          <w:rFonts w:asciiTheme="majorBidi" w:hAnsiTheme="majorBidi"/>
          <w:sz w:val="30"/>
          <w:szCs w:val="30"/>
        </w:rPr>
        <w:t xml:space="preserve">0.9 </w:t>
      </w:r>
      <w:r w:rsidRPr="009F0179">
        <w:rPr>
          <w:rFonts w:asciiTheme="majorBidi" w:hAnsiTheme="majorBidi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F0179">
        <w:rPr>
          <w:rFonts w:asciiTheme="majorBidi" w:hAnsiTheme="majorBidi"/>
          <w:sz w:val="30"/>
          <w:szCs w:val="30"/>
        </w:rPr>
        <w:t>1</w:t>
      </w:r>
      <w:r w:rsidRPr="009F0179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9F0179">
        <w:rPr>
          <w:rFonts w:asciiTheme="majorBidi" w:hAnsiTheme="majorBidi"/>
          <w:sz w:val="30"/>
          <w:szCs w:val="30"/>
        </w:rPr>
        <w:t>2566</w:t>
      </w:r>
      <w:r w:rsidRPr="009F0179">
        <w:rPr>
          <w:rFonts w:asciiTheme="majorBidi" w:hAnsi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="003A4A36">
        <w:rPr>
          <w:rFonts w:asciiTheme="majorBidi" w:hAnsiTheme="majorBidi"/>
          <w:sz w:val="30"/>
          <w:szCs w:val="30"/>
        </w:rPr>
        <w:t>7</w:t>
      </w:r>
      <w:r w:rsidRPr="009F0179">
        <w:rPr>
          <w:rFonts w:asciiTheme="majorBidi" w:hAnsiTheme="majorBidi"/>
          <w:sz w:val="30"/>
          <w:szCs w:val="30"/>
        </w:rPr>
        <w:t>.</w:t>
      </w:r>
      <w:r w:rsidR="003A4A36">
        <w:rPr>
          <w:rFonts w:asciiTheme="majorBidi" w:hAnsiTheme="majorBidi"/>
          <w:sz w:val="30"/>
          <w:szCs w:val="30"/>
        </w:rPr>
        <w:t>8</w:t>
      </w:r>
      <w:r w:rsidRPr="009F0179">
        <w:rPr>
          <w:rFonts w:asciiTheme="majorBidi" w:hAnsiTheme="majorBidi"/>
          <w:sz w:val="30"/>
          <w:szCs w:val="30"/>
        </w:rPr>
        <w:t xml:space="preserve"> </w:t>
      </w:r>
      <w:r w:rsidRPr="009F0179">
        <w:rPr>
          <w:rFonts w:asciiTheme="majorBidi" w:hAnsiTheme="majorBidi"/>
          <w:sz w:val="30"/>
          <w:szCs w:val="30"/>
          <w:cs/>
        </w:rPr>
        <w:t xml:space="preserve">ล้านบาท และกำไรรวมสำหรับงวดหกเดือนสิ้นสุดวันที่ </w:t>
      </w:r>
      <w:r w:rsidRPr="009F0179">
        <w:rPr>
          <w:rFonts w:asciiTheme="majorBidi" w:hAnsiTheme="majorBidi"/>
          <w:sz w:val="30"/>
          <w:szCs w:val="30"/>
        </w:rPr>
        <w:t>30</w:t>
      </w:r>
      <w:r w:rsidRPr="009F0179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9F0179">
        <w:rPr>
          <w:rFonts w:asciiTheme="majorBidi" w:hAnsiTheme="majorBidi"/>
          <w:sz w:val="30"/>
          <w:szCs w:val="30"/>
        </w:rPr>
        <w:t>2566</w:t>
      </w:r>
      <w:r w:rsidRPr="009F0179">
        <w:rPr>
          <w:rFonts w:asciiTheme="majorBidi" w:hAnsiTheme="majorBidi"/>
          <w:sz w:val="30"/>
          <w:szCs w:val="30"/>
          <w:cs/>
        </w:rPr>
        <w:t xml:space="preserve"> </w:t>
      </w:r>
      <w:r w:rsidRPr="009F0179">
        <w:rPr>
          <w:rFonts w:asciiTheme="majorBidi" w:hAnsiTheme="majorBidi" w:hint="cs"/>
          <w:sz w:val="30"/>
          <w:szCs w:val="30"/>
          <w:cs/>
        </w:rPr>
        <w:t>เพิ่มขึ้น</w:t>
      </w:r>
      <w:r w:rsidRPr="009F0179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9F0179">
        <w:rPr>
          <w:rFonts w:asciiTheme="majorBidi" w:hAnsiTheme="majorBidi"/>
          <w:sz w:val="30"/>
          <w:szCs w:val="30"/>
        </w:rPr>
        <w:t>0.</w:t>
      </w:r>
      <w:r w:rsidR="003A4A36">
        <w:rPr>
          <w:rFonts w:asciiTheme="majorBidi" w:hAnsiTheme="majorBidi"/>
          <w:sz w:val="30"/>
          <w:szCs w:val="30"/>
        </w:rPr>
        <w:t>6</w:t>
      </w:r>
      <w:r w:rsidRPr="009F0179">
        <w:rPr>
          <w:rFonts w:asciiTheme="majorBidi" w:hAnsiTheme="majorBidi"/>
          <w:sz w:val="30"/>
          <w:szCs w:val="30"/>
        </w:rPr>
        <w:t xml:space="preserve"> </w:t>
      </w:r>
      <w:r w:rsidRPr="009F0179">
        <w:rPr>
          <w:rFonts w:asciiTheme="majorBidi" w:hAnsiTheme="majorBidi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F0179">
        <w:rPr>
          <w:rFonts w:asciiTheme="majorBidi" w:hAnsiTheme="majorBidi"/>
          <w:sz w:val="30"/>
          <w:szCs w:val="30"/>
        </w:rPr>
        <w:t>1</w:t>
      </w:r>
      <w:r w:rsidRPr="009F0179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9F0179">
        <w:rPr>
          <w:rFonts w:asciiTheme="majorBidi" w:hAnsiTheme="majorBidi"/>
          <w:sz w:val="30"/>
          <w:szCs w:val="30"/>
        </w:rPr>
        <w:t>2566</w:t>
      </w:r>
      <w:r w:rsidR="00326FB9">
        <w:rPr>
          <w:rFonts w:asciiTheme="majorBidi" w:hAnsiTheme="majorBidi"/>
          <w:sz w:val="30"/>
          <w:szCs w:val="30"/>
          <w:cs/>
        </w:rPr>
        <w:br w:type="page"/>
      </w:r>
    </w:p>
    <w:p w14:paraId="4E480D58" w14:textId="406A6FDD" w:rsidR="008354CA" w:rsidRDefault="008354CA" w:rsidP="0083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14D">
        <w:rPr>
          <w:rFonts w:asciiTheme="majorBidi" w:hAnsiTheme="majorBidi" w:hint="cs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</w:t>
      </w:r>
      <w:r w:rsidRPr="0005514D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05514D">
        <w:rPr>
          <w:rFonts w:asciiTheme="majorBidi" w:hAnsiTheme="majorBidi"/>
          <w:sz w:val="30"/>
          <w:szCs w:val="30"/>
        </w:rPr>
        <w:t xml:space="preserve">23 </w:t>
      </w:r>
      <w:r w:rsidRPr="0005514D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05514D">
        <w:rPr>
          <w:rFonts w:asciiTheme="majorBidi" w:hAnsiTheme="majorBidi"/>
          <w:sz w:val="30"/>
          <w:szCs w:val="30"/>
        </w:rPr>
        <w:t>2566</w:t>
      </w:r>
      <w:r w:rsidRPr="0005514D">
        <w:rPr>
          <w:rFonts w:asciiTheme="majorBidi" w:hAnsiTheme="majorBidi" w:hint="cs"/>
          <w:sz w:val="30"/>
          <w:szCs w:val="30"/>
          <w:cs/>
        </w:rPr>
        <w:t xml:space="preserve"> สำหรับสินทรัพย์ที่ได้มาและหนี้สินที่รับมาแต่ละประเภทที่สำคัญ</w:t>
      </w:r>
      <w:r w:rsidR="00326FB9">
        <w:rPr>
          <w:rFonts w:asciiTheme="majorBidi" w:hAnsiTheme="majorBidi"/>
          <w:sz w:val="30"/>
          <w:szCs w:val="30"/>
        </w:rPr>
        <w:t xml:space="preserve"> </w:t>
      </w:r>
      <w:r w:rsidRPr="0005514D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4776009B" w14:textId="35748FA0" w:rsidR="0086639E" w:rsidRPr="00326FB9" w:rsidRDefault="0086639E" w:rsidP="00F8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E0160E" w:rsidRPr="00AD1F4E" w14:paraId="1E863C1D" w14:textId="77777777" w:rsidTr="00A45F3F">
        <w:trPr>
          <w:trHeight w:val="417"/>
          <w:tblHeader/>
        </w:trPr>
        <w:tc>
          <w:tcPr>
            <w:tcW w:w="6055" w:type="dxa"/>
          </w:tcPr>
          <w:p w14:paraId="35AD0D53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</w:tcPr>
          <w:p w14:paraId="4AE4EBEA" w14:textId="77777777" w:rsidR="00E0160E" w:rsidRPr="0086639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3B43C7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28DAD5D" w14:textId="61178440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160E" w:rsidRPr="00AD1F4E" w14:paraId="7DB12704" w14:textId="77777777" w:rsidTr="00A45F3F">
        <w:trPr>
          <w:trHeight w:val="404"/>
          <w:tblHeader/>
        </w:trPr>
        <w:tc>
          <w:tcPr>
            <w:tcW w:w="6055" w:type="dxa"/>
          </w:tcPr>
          <w:p w14:paraId="1EBCD46B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D2DC2F8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vAlign w:val="bottom"/>
          </w:tcPr>
          <w:p w14:paraId="6F9D837A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02AF9847" w14:textId="5E858B62" w:rsidR="00E0160E" w:rsidRPr="0086639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0160E" w:rsidRPr="00AD1F4E" w14:paraId="71E061D9" w14:textId="77777777" w:rsidTr="00A45F3F">
        <w:trPr>
          <w:trHeight w:val="404"/>
          <w:tblHeader/>
        </w:trPr>
        <w:tc>
          <w:tcPr>
            <w:tcW w:w="6055" w:type="dxa"/>
          </w:tcPr>
          <w:p w14:paraId="1032B79F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4BB0949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5FE3AE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66D47FB" w14:textId="6C9ECBA2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D1F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160E" w:rsidRPr="00AD1F4E" w14:paraId="30B6A833" w14:textId="77777777" w:rsidTr="00A45F3F">
        <w:trPr>
          <w:trHeight w:val="78"/>
        </w:trPr>
        <w:tc>
          <w:tcPr>
            <w:tcW w:w="6055" w:type="dxa"/>
          </w:tcPr>
          <w:p w14:paraId="4816C255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2C2A2480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7C7125F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4441655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E0160E" w:rsidRPr="00AD1F4E" w14:paraId="2B6D2C0B" w14:textId="77777777" w:rsidTr="00A45F3F">
        <w:trPr>
          <w:trHeight w:val="392"/>
        </w:trPr>
        <w:tc>
          <w:tcPr>
            <w:tcW w:w="6055" w:type="dxa"/>
          </w:tcPr>
          <w:p w14:paraId="6A5F82C4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6D289C07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F697ED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B76406A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E0160E" w:rsidRPr="00AD1F4E" w14:paraId="438190A9" w14:textId="77777777" w:rsidTr="00A45F3F">
        <w:trPr>
          <w:trHeight w:val="404"/>
        </w:trPr>
        <w:tc>
          <w:tcPr>
            <w:tcW w:w="6055" w:type="dxa"/>
          </w:tcPr>
          <w:p w14:paraId="163F7A1D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1C3C7564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6704269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556BF47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E0160E" w:rsidRPr="00AD1F4E" w14:paraId="48D72729" w14:textId="77777777" w:rsidTr="00A45F3F">
        <w:trPr>
          <w:trHeight w:val="392"/>
        </w:trPr>
        <w:tc>
          <w:tcPr>
            <w:tcW w:w="6055" w:type="dxa"/>
          </w:tcPr>
          <w:p w14:paraId="5C977D3B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3AAC3878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F2CFB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05AF58E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E0160E" w:rsidRPr="00AD1F4E" w14:paraId="0F70EE2C" w14:textId="77777777" w:rsidTr="00A45F3F">
        <w:trPr>
          <w:trHeight w:val="392"/>
        </w:trPr>
        <w:tc>
          <w:tcPr>
            <w:tcW w:w="6055" w:type="dxa"/>
          </w:tcPr>
          <w:p w14:paraId="661AB6ED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29E88947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0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271" w:type="dxa"/>
          </w:tcPr>
          <w:p w14:paraId="58E720D7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2D4CD50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</w:tr>
      <w:tr w:rsidR="00E0160E" w:rsidRPr="00AD1F4E" w14:paraId="08BF4ABA" w14:textId="77777777" w:rsidTr="00A45F3F">
        <w:trPr>
          <w:trHeight w:val="404"/>
        </w:trPr>
        <w:tc>
          <w:tcPr>
            <w:tcW w:w="6055" w:type="dxa"/>
          </w:tcPr>
          <w:p w14:paraId="7A6DB877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5E4AAD0E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1DDEDCA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9EDBA9F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E0160E" w:rsidRPr="00AD1F4E" w14:paraId="0BAB5FC7" w14:textId="77777777" w:rsidTr="00A45F3F">
        <w:trPr>
          <w:trHeight w:val="392"/>
        </w:trPr>
        <w:tc>
          <w:tcPr>
            <w:tcW w:w="6055" w:type="dxa"/>
          </w:tcPr>
          <w:p w14:paraId="336CFBAF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77003AD8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EDE5B3D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5549EDC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E0160E" w:rsidRPr="00AD1F4E" w14:paraId="4A9EF5AA" w14:textId="77777777" w:rsidTr="00A45F3F">
        <w:trPr>
          <w:trHeight w:val="392"/>
        </w:trPr>
        <w:tc>
          <w:tcPr>
            <w:tcW w:w="6055" w:type="dxa"/>
          </w:tcPr>
          <w:p w14:paraId="48860FA9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5A13B357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0D3EE7E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F88CAC6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E0160E" w:rsidRPr="00AD1F4E" w14:paraId="5AE62F15" w14:textId="77777777" w:rsidTr="00A45F3F">
        <w:trPr>
          <w:trHeight w:val="404"/>
        </w:trPr>
        <w:tc>
          <w:tcPr>
            <w:tcW w:w="6055" w:type="dxa"/>
          </w:tcPr>
          <w:p w14:paraId="4F435A5E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4" w:type="dxa"/>
          </w:tcPr>
          <w:p w14:paraId="65EE994B" w14:textId="77777777" w:rsidR="00E0160E" w:rsidRPr="00F8021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7BC796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091C272" w14:textId="77777777" w:rsidR="00E0160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E0160E" w:rsidRPr="00AD1F4E" w14:paraId="11004C7A" w14:textId="77777777" w:rsidTr="00A45F3F">
        <w:trPr>
          <w:trHeight w:val="404"/>
        </w:trPr>
        <w:tc>
          <w:tcPr>
            <w:tcW w:w="6055" w:type="dxa"/>
          </w:tcPr>
          <w:p w14:paraId="0D7A39CB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2507E36F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ACE620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F464824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5,543</w:t>
            </w:r>
          </w:p>
        </w:tc>
      </w:tr>
      <w:tr w:rsidR="00E0160E" w:rsidRPr="00AD1F4E" w14:paraId="4A618FE5" w14:textId="77777777" w:rsidTr="00A45F3F">
        <w:trPr>
          <w:trHeight w:val="392"/>
        </w:trPr>
        <w:tc>
          <w:tcPr>
            <w:tcW w:w="6055" w:type="dxa"/>
          </w:tcPr>
          <w:p w14:paraId="53828D4E" w14:textId="46253B58" w:rsidR="00E0160E" w:rsidRPr="0036576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57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57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="008354CA" w:rsidRPr="003657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54CA" w:rsidRPr="003657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="00365765" w:rsidRPr="00365765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5B43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54CA" w:rsidRPr="003657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5273D0E3" w14:textId="77777777" w:rsidR="00E0160E" w:rsidRPr="0036576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216F5A" w14:textId="77777777" w:rsidR="00E0160E" w:rsidRPr="00365765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577B5F6" w14:textId="77777777" w:rsidR="00E0160E" w:rsidRPr="00D90509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576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E0160E" w:rsidRPr="00AD1F4E" w14:paraId="3DDA0946" w14:textId="77777777" w:rsidTr="00A45F3F">
        <w:trPr>
          <w:trHeight w:val="404"/>
        </w:trPr>
        <w:tc>
          <w:tcPr>
            <w:tcW w:w="6055" w:type="dxa"/>
          </w:tcPr>
          <w:p w14:paraId="1BDA2A9F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4" w:type="dxa"/>
          </w:tcPr>
          <w:p w14:paraId="1BA1D4DB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6F86CA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48E38AB1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5,542</w:t>
            </w:r>
          </w:p>
        </w:tc>
      </w:tr>
      <w:tr w:rsidR="00E0160E" w:rsidRPr="00AD1F4E" w14:paraId="237903D5" w14:textId="77777777" w:rsidTr="00A45F3F">
        <w:trPr>
          <w:trHeight w:val="404"/>
        </w:trPr>
        <w:tc>
          <w:tcPr>
            <w:tcW w:w="6055" w:type="dxa"/>
          </w:tcPr>
          <w:p w14:paraId="70A28EDB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4" w:type="dxa"/>
          </w:tcPr>
          <w:p w14:paraId="274F5A47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470CDE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26FC5BAF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13,258</w:t>
            </w:r>
          </w:p>
        </w:tc>
      </w:tr>
      <w:tr w:rsidR="00E0160E" w:rsidRPr="00AD1F4E" w14:paraId="472B05BE" w14:textId="77777777" w:rsidTr="00A45F3F">
        <w:trPr>
          <w:trHeight w:val="392"/>
        </w:trPr>
        <w:tc>
          <w:tcPr>
            <w:tcW w:w="6055" w:type="dxa"/>
          </w:tcPr>
          <w:p w14:paraId="7494D59F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0CD42D66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DE669D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2666957D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F86603" w:rsidRPr="00AD1F4E" w14:paraId="35D12298" w14:textId="77777777" w:rsidTr="00A45F3F">
        <w:trPr>
          <w:trHeight w:val="404"/>
        </w:trPr>
        <w:tc>
          <w:tcPr>
            <w:tcW w:w="6055" w:type="dxa"/>
          </w:tcPr>
          <w:p w14:paraId="4B90BBF8" w14:textId="77777777" w:rsidR="00F86603" w:rsidRPr="00326FB9" w:rsidRDefault="00F86603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A880033" w14:textId="77777777" w:rsidR="00F86603" w:rsidRPr="00326FB9" w:rsidRDefault="00F86603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E7C6C9C" w14:textId="77777777" w:rsidR="00F86603" w:rsidRPr="00326FB9" w:rsidRDefault="00F86603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</w:tcPr>
          <w:p w14:paraId="265F6C79" w14:textId="77777777" w:rsidR="00F86603" w:rsidRPr="00326FB9" w:rsidRDefault="00F86603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60E" w:rsidRPr="00AD1F4E" w14:paraId="25D93464" w14:textId="77777777" w:rsidTr="00A45F3F">
        <w:trPr>
          <w:trHeight w:val="392"/>
        </w:trPr>
        <w:tc>
          <w:tcPr>
            <w:tcW w:w="6055" w:type="dxa"/>
          </w:tcPr>
          <w:p w14:paraId="1DE19FDE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4" w:type="dxa"/>
          </w:tcPr>
          <w:p w14:paraId="73BEC6BC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8DB1840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200A3C7" w14:textId="77777777" w:rsidR="00E0160E" w:rsidRPr="00D90509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509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E0160E" w:rsidRPr="00AD1F4E" w14:paraId="1F416D68" w14:textId="77777777" w:rsidTr="00A45F3F">
        <w:trPr>
          <w:trHeight w:val="404"/>
        </w:trPr>
        <w:tc>
          <w:tcPr>
            <w:tcW w:w="6055" w:type="dxa"/>
          </w:tcPr>
          <w:p w14:paraId="18BB9947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F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6FF3EE10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00E1A2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94BDA8A" w14:textId="77777777" w:rsidR="00E0160E" w:rsidRPr="00D90509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90509">
              <w:rPr>
                <w:rFonts w:asciiTheme="majorBidi" w:hAnsiTheme="majorBidi" w:cstheme="majorBidi"/>
                <w:sz w:val="30"/>
                <w:szCs w:val="30"/>
              </w:rPr>
              <w:t>18,800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1F4E" w14:paraId="40E3DA22" w14:textId="77777777" w:rsidTr="00A45F3F">
        <w:trPr>
          <w:trHeight w:val="404"/>
        </w:trPr>
        <w:tc>
          <w:tcPr>
            <w:tcW w:w="6055" w:type="dxa"/>
          </w:tcPr>
          <w:p w14:paraId="2C0EE22F" w14:textId="77777777" w:rsidR="00E0160E" w:rsidRPr="00F237C3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5207EFC7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8682CE" w14:textId="77777777" w:rsidR="00E0160E" w:rsidRPr="00AD1F4E" w:rsidRDefault="00E0160E" w:rsidP="00A0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57C1A133" w14:textId="77777777" w:rsidR="00E0160E" w:rsidRPr="00AD1F4E" w:rsidRDefault="00E0160E" w:rsidP="00A4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53B6BE1F" w14:textId="77777777" w:rsidR="00E0160E" w:rsidRPr="00326FB9" w:rsidRDefault="00E0160E" w:rsidP="001E45A0">
      <w:pPr>
        <w:pStyle w:val="BodyText2"/>
        <w:tabs>
          <w:tab w:val="left" w:pos="540"/>
        </w:tabs>
        <w:spacing w:line="18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3ABFF4" w14:textId="700ADC02" w:rsidR="000B4F4C" w:rsidRDefault="000B4F4C" w:rsidP="000B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47A7D">
        <w:rPr>
          <w:rFonts w:asciiTheme="majorBidi" w:hAnsiTheme="majorBidi" w:hint="cs"/>
          <w:sz w:val="30"/>
          <w:szCs w:val="30"/>
          <w:cs/>
        </w:rPr>
        <w:t>ค่าความนิยมส่วนใหญ่</w:t>
      </w:r>
      <w:r w:rsidRPr="0031388B">
        <w:rPr>
          <w:rFonts w:asciiTheme="majorBidi" w:hAnsiTheme="majorBidi" w:hint="cs"/>
          <w:sz w:val="30"/>
          <w:szCs w:val="30"/>
          <w:cs/>
        </w:rPr>
        <w:t>เนื่องมาจากทักษะและความสามารถทางเทคนิคในการทำงานของ</w:t>
      </w:r>
      <w:r w:rsidRPr="000B4F4C">
        <w:rPr>
          <w:rFonts w:asciiTheme="majorBidi" w:hAnsiTheme="majorBidi"/>
          <w:sz w:val="30"/>
          <w:szCs w:val="30"/>
          <w:cs/>
        </w:rPr>
        <w:t>บริษั</w:t>
      </w:r>
      <w:r w:rsidR="007D712C">
        <w:rPr>
          <w:rFonts w:asciiTheme="majorBidi" w:hAnsiTheme="majorBidi" w:hint="cs"/>
          <w:sz w:val="30"/>
          <w:szCs w:val="30"/>
          <w:cs/>
        </w:rPr>
        <w:t xml:space="preserve">ท </w:t>
      </w:r>
      <w:r w:rsidRPr="000B4F4C">
        <w:rPr>
          <w:rFonts w:asciiTheme="majorBidi" w:hAnsiTheme="majorBidi"/>
          <w:sz w:val="30"/>
          <w:szCs w:val="30"/>
          <w:cs/>
        </w:rPr>
        <w:t xml:space="preserve">วารี เมดิคอล จำกัด </w:t>
      </w:r>
      <w:r w:rsidRPr="00A47A7D">
        <w:rPr>
          <w:rFonts w:asciiTheme="majorBidi" w:hAnsiTheme="majorBidi" w:hint="cs"/>
          <w:sz w:val="30"/>
          <w:szCs w:val="30"/>
          <w:cs/>
        </w:rPr>
        <w:t>ในธุรกิจ</w:t>
      </w:r>
      <w:r w:rsidRPr="000B4F4C">
        <w:rPr>
          <w:rFonts w:asciiTheme="majorBidi" w:hAnsiTheme="majorBidi"/>
          <w:sz w:val="30"/>
          <w:szCs w:val="30"/>
          <w:cs/>
        </w:rPr>
        <w:t>ผลิตและจำหน่ายระบบน้ำบริสุทธิ์เพื่อใช้ในอุตสาหกรรม</w:t>
      </w:r>
      <w:r>
        <w:rPr>
          <w:rFonts w:asciiTheme="majorBidi" w:hAnsiTheme="majorBidi"/>
          <w:sz w:val="30"/>
          <w:szCs w:val="30"/>
        </w:rPr>
        <w:t xml:space="preserve"> </w:t>
      </w:r>
      <w:r w:rsidRPr="00A47A7D">
        <w:rPr>
          <w:rFonts w:asciiTheme="majorBidi" w:hAnsiTheme="majorBidi" w:hint="cs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6AD82B4E" w14:textId="0E8BCAE9" w:rsidR="0004618F" w:rsidRDefault="00046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3F3F854" w14:textId="618A8462" w:rsidR="0070315A" w:rsidRDefault="0070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A058396" w14:textId="77777777" w:rsidR="0070315A" w:rsidRDefault="0070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9869DCE" w14:textId="0F8134ED" w:rsidR="008354CA" w:rsidRPr="00C378C5" w:rsidRDefault="008354CA" w:rsidP="0083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C378C5">
        <w:rPr>
          <w:rFonts w:asciiTheme="majorBidi" w:hAnsiTheme="majorBidi" w:hint="cs"/>
          <w:sz w:val="30"/>
          <w:szCs w:val="30"/>
          <w:cs/>
        </w:rPr>
        <w:lastRenderedPageBreak/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หลังในหนึ่งปีนับจากวันที่มีการซื้อธุรกิจและรับทราบข้อเท็จจ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0C60AFFF" w14:textId="77777777" w:rsidR="008354CA" w:rsidRPr="008354CA" w:rsidRDefault="008354CA" w:rsidP="0083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  <w:highlight w:val="cyan"/>
        </w:rPr>
      </w:pPr>
    </w:p>
    <w:p w14:paraId="7A2307E2" w14:textId="77777777" w:rsidR="00C378C5" w:rsidRDefault="00C378C5" w:rsidP="00C3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F7559">
        <w:rPr>
          <w:rFonts w:asciiTheme="majorBidi" w:hAnsiTheme="majorBidi" w:hint="cs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2CF25141" w14:textId="77777777" w:rsidR="00C378C5" w:rsidRPr="008354CA" w:rsidRDefault="00C378C5" w:rsidP="00C3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20"/>
          <w:szCs w:val="20"/>
        </w:rPr>
      </w:pPr>
    </w:p>
    <w:p w14:paraId="6723F0AB" w14:textId="59E8DD86" w:rsidR="00C378C5" w:rsidRDefault="00C378C5" w:rsidP="00C3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E74CB">
        <w:rPr>
          <w:rFonts w:asciiTheme="majorBidi" w:hAnsiTheme="majorBidi" w:hint="cs"/>
          <w:sz w:val="30"/>
          <w:szCs w:val="30"/>
          <w:cs/>
        </w:rPr>
        <w:t>กลุ่มบริษัทมีค่าใช้จ่ายที่เกี่ยวข้องกับการซื้อ</w:t>
      </w:r>
      <w:r w:rsidRPr="004E74CB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4E74CB">
        <w:rPr>
          <w:rFonts w:asciiTheme="majorBidi" w:hAnsiTheme="majorBidi" w:hint="cs"/>
          <w:sz w:val="30"/>
          <w:szCs w:val="30"/>
          <w:cs/>
        </w:rPr>
        <w:t>เกรซ วอเทอร์ เมด</w:t>
      </w:r>
      <w:r w:rsidRPr="004E74CB">
        <w:rPr>
          <w:rFonts w:asciiTheme="majorBidi" w:hAnsiTheme="majorBidi"/>
          <w:sz w:val="30"/>
          <w:szCs w:val="30"/>
        </w:rPr>
        <w:t xml:space="preserve"> </w:t>
      </w:r>
      <w:r w:rsidRPr="004E74CB">
        <w:rPr>
          <w:rFonts w:asciiTheme="majorBidi" w:hAnsiTheme="majorBidi"/>
          <w:sz w:val="30"/>
          <w:szCs w:val="30"/>
          <w:cs/>
        </w:rPr>
        <w:t>จำกัด</w:t>
      </w:r>
      <w:r w:rsidRPr="004E74CB">
        <w:rPr>
          <w:rFonts w:asciiTheme="majorBidi" w:hAnsiTheme="majorBidi"/>
          <w:sz w:val="30"/>
          <w:szCs w:val="30"/>
        </w:rPr>
        <w:t xml:space="preserve"> </w:t>
      </w:r>
      <w:r w:rsidRPr="004E74CB">
        <w:rPr>
          <w:rFonts w:asciiTheme="majorBidi" w:hAnsiTheme="majorBidi" w:hint="cs"/>
          <w:sz w:val="30"/>
          <w:szCs w:val="30"/>
          <w:cs/>
        </w:rPr>
        <w:t>และ</w:t>
      </w:r>
      <w:r w:rsidRPr="004E74CB">
        <w:rPr>
          <w:rFonts w:asciiTheme="majorBidi" w:hAnsiTheme="majorBidi"/>
          <w:sz w:val="30"/>
          <w:szCs w:val="30"/>
          <w:cs/>
        </w:rPr>
        <w:t>บริษัท วารี เมดิคอล จำกัด</w:t>
      </w:r>
      <w:r w:rsidRPr="004E74CB">
        <w:rPr>
          <w:rFonts w:asciiTheme="majorBidi" w:hAnsiTheme="majorBidi" w:hint="cs"/>
          <w:sz w:val="30"/>
          <w:szCs w:val="30"/>
          <w:cs/>
        </w:rPr>
        <w:t xml:space="preserve"> เป็นจำนวนเงิน </w:t>
      </w:r>
      <w:r w:rsidRPr="004E74CB">
        <w:rPr>
          <w:rFonts w:asciiTheme="majorBidi" w:hAnsiTheme="majorBidi"/>
          <w:sz w:val="30"/>
          <w:szCs w:val="30"/>
        </w:rPr>
        <w:t xml:space="preserve">3.1 </w:t>
      </w:r>
      <w:r w:rsidRPr="004E74CB">
        <w:rPr>
          <w:rFonts w:asciiTheme="majorBidi" w:hAnsiTheme="majorBidi" w:hint="cs"/>
          <w:sz w:val="30"/>
          <w:szCs w:val="30"/>
          <w:cs/>
        </w:rPr>
        <w:t>ล้านบาท</w:t>
      </w:r>
      <w:r w:rsidR="00223043" w:rsidRPr="004E74CB">
        <w:rPr>
          <w:rFonts w:asciiTheme="majorBidi" w:hAnsiTheme="majorBidi" w:hint="cs"/>
          <w:sz w:val="30"/>
          <w:szCs w:val="30"/>
          <w:cs/>
        </w:rPr>
        <w:t xml:space="preserve"> </w:t>
      </w:r>
      <w:r w:rsidRPr="004E74CB">
        <w:rPr>
          <w:rFonts w:asciiTheme="majorBidi" w:hAnsiTheme="majorBidi" w:hint="cs"/>
          <w:sz w:val="30"/>
          <w:szCs w:val="30"/>
          <w:cs/>
        </w:rPr>
        <w:t>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</w:p>
    <w:p w14:paraId="304AE98F" w14:textId="77777777" w:rsidR="00D90509" w:rsidRPr="009475F6" w:rsidRDefault="00D90509" w:rsidP="0094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EF35EA" w14:textId="7111B710" w:rsidR="00B80112" w:rsidRPr="0016249F" w:rsidRDefault="005F2EB9" w:rsidP="007E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7E17E2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B47AB3" w:rsidRDefault="00577854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35CCA" w14:textId="76D5EF59" w:rsidR="00FC480B" w:rsidRDefault="00D90509" w:rsidP="005E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 w:rsidRPr="00D90509">
        <w:rPr>
          <w:rFonts w:asciiTheme="majorBidi" w:hAnsiTheme="majorBidi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>
        <w:rPr>
          <w:rFonts w:asciiTheme="majorBidi" w:hAnsiTheme="majorBidi"/>
          <w:sz w:val="30"/>
          <w:szCs w:val="30"/>
        </w:rPr>
        <w:t>5</w:t>
      </w:r>
      <w:r w:rsidRPr="00D90509">
        <w:rPr>
          <w:rFonts w:asciiTheme="majorBidi" w:hAnsiTheme="majorBidi"/>
          <w:sz w:val="30"/>
          <w:szCs w:val="30"/>
          <w:cs/>
        </w:rPr>
        <w:t xml:space="preserve"> </w:t>
      </w:r>
      <w:r w:rsidR="00FC66E4" w:rsidRPr="00FC66E4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6DD0D3DB" w14:textId="77777777" w:rsidR="00FC66E4" w:rsidRPr="00FC66E4" w:rsidRDefault="00FC66E4" w:rsidP="00FC66E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3960"/>
      </w:tblGrid>
      <w:tr w:rsidR="00FC66E4" w:rsidRPr="00780D16" w14:paraId="3B1C42C9" w14:textId="77777777" w:rsidTr="00D83CC8">
        <w:trPr>
          <w:trHeight w:val="20"/>
          <w:tblHeader/>
        </w:trPr>
        <w:tc>
          <w:tcPr>
            <w:tcW w:w="3240" w:type="dxa"/>
          </w:tcPr>
          <w:p w14:paraId="2BA589D0" w14:textId="5301F9EB" w:rsidR="00FC66E4" w:rsidRPr="00780D16" w:rsidRDefault="00FC66E4" w:rsidP="00FC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D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08A4BE0B" w14:textId="77777777" w:rsidR="00FC66E4" w:rsidRPr="00780D16" w:rsidRDefault="00FC66E4" w:rsidP="00FC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D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331B586E" w14:textId="77777777" w:rsidR="00FC66E4" w:rsidRPr="00780D16" w:rsidRDefault="00FC66E4" w:rsidP="00FC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D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C66E4" w:rsidRPr="00780D16" w14:paraId="4F81A2D1" w14:textId="77777777" w:rsidTr="00D83CC8">
        <w:trPr>
          <w:trHeight w:val="20"/>
        </w:trPr>
        <w:tc>
          <w:tcPr>
            <w:tcW w:w="3240" w:type="dxa"/>
          </w:tcPr>
          <w:p w14:paraId="463AF628" w14:textId="135AA9F1" w:rsidR="00FC66E4" w:rsidRPr="00780D16" w:rsidRDefault="00FC66E4" w:rsidP="00FC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108" w:hanging="76"/>
              <w:rPr>
                <w:rFonts w:ascii="Angsana New" w:hAnsi="Angsana New"/>
                <w:sz w:val="30"/>
                <w:szCs w:val="30"/>
              </w:rPr>
            </w:pPr>
            <w:r w:rsidRPr="00780D16">
              <w:rPr>
                <w:rFonts w:ascii="Angsana New" w:hAnsi="Angsana New" w:hint="cs"/>
                <w:sz w:val="30"/>
                <w:szCs w:val="30"/>
                <w:cs/>
              </w:rPr>
              <w:t>บริษัท เซเว่นเดย์ ไดอะ</w:t>
            </w:r>
            <w:proofErr w:type="spellStart"/>
            <w:r w:rsidR="00326FB9">
              <w:rPr>
                <w:rFonts w:ascii="Angsana New" w:hAnsi="Angsana New"/>
                <w:sz w:val="30"/>
                <w:szCs w:val="30"/>
              </w:rPr>
              <w:t>ลิ</w:t>
            </w:r>
            <w:proofErr w:type="spellEnd"/>
            <w:r w:rsidRPr="00780D16">
              <w:rPr>
                <w:rFonts w:ascii="Angsana New" w:hAnsi="Angsana New" w:hint="cs"/>
                <w:sz w:val="30"/>
                <w:szCs w:val="30"/>
                <w:cs/>
              </w:rPr>
              <w:t>ซิส จำกัด</w:t>
            </w:r>
          </w:p>
        </w:tc>
        <w:tc>
          <w:tcPr>
            <w:tcW w:w="1800" w:type="dxa"/>
          </w:tcPr>
          <w:p w14:paraId="5F022DE7" w14:textId="77777777" w:rsidR="00FC66E4" w:rsidRPr="00780D16" w:rsidRDefault="00FC66E4" w:rsidP="00FC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D1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1A7DACB" w14:textId="744F8ED4" w:rsidR="00FC66E4" w:rsidRPr="00780D16" w:rsidRDefault="00FC66E4" w:rsidP="0058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0D16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ACE2204" w14:textId="3FD5B674" w:rsidR="00DD390F" w:rsidRPr="00B47AB3" w:rsidRDefault="00DD390F" w:rsidP="00DD390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271"/>
        <w:gridCol w:w="1170"/>
        <w:gridCol w:w="267"/>
        <w:gridCol w:w="1109"/>
      </w:tblGrid>
      <w:tr w:rsidR="006017FC" w:rsidRPr="00AB62FF" w14:paraId="68B17373" w14:textId="77777777" w:rsidTr="00AF2978">
        <w:trPr>
          <w:tblHeader/>
        </w:trPr>
        <w:tc>
          <w:tcPr>
            <w:tcW w:w="2792" w:type="pct"/>
          </w:tcPr>
          <w:p w14:paraId="62B3E90D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2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48" w:type="pct"/>
          </w:tcPr>
          <w:p w14:paraId="2B007D67" w14:textId="77777777" w:rsidR="006017FC" w:rsidRPr="00AB62FF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CD79E8D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06EA61AA" w14:textId="77777777" w:rsidR="006017FC" w:rsidRPr="00AB62FF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FC" w:rsidRPr="004155E9" w14:paraId="47092CB9" w14:textId="77777777" w:rsidTr="00497D79">
        <w:trPr>
          <w:tblHeader/>
        </w:trPr>
        <w:tc>
          <w:tcPr>
            <w:tcW w:w="2792" w:type="pct"/>
          </w:tcPr>
          <w:p w14:paraId="7AA6E18F" w14:textId="2F398413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504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497D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504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04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8" w:type="pct"/>
          </w:tcPr>
          <w:p w14:paraId="2FB1A825" w14:textId="1D4477BD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D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D8C63FD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DE4C4DE" w14:textId="636A9FFE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D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C6137F6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8ACC4DC" w14:textId="7406D074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D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17FC" w:rsidRPr="00AB62FF" w14:paraId="5C9699D9" w14:textId="77777777" w:rsidTr="00AF2978">
        <w:trPr>
          <w:tblHeader/>
        </w:trPr>
        <w:tc>
          <w:tcPr>
            <w:tcW w:w="2792" w:type="pct"/>
          </w:tcPr>
          <w:p w14:paraId="46059843" w14:textId="77777777" w:rsidR="006017FC" w:rsidRPr="004155E9" w:rsidRDefault="006017FC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8" w:type="pct"/>
            <w:gridSpan w:val="5"/>
          </w:tcPr>
          <w:p w14:paraId="5FAF211F" w14:textId="77777777" w:rsidR="006017FC" w:rsidRPr="00AB62FF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17FC" w:rsidRPr="004155E9" w14:paraId="0BC2761D" w14:textId="77777777" w:rsidTr="00497D79">
        <w:tc>
          <w:tcPr>
            <w:tcW w:w="2792" w:type="pct"/>
          </w:tcPr>
          <w:p w14:paraId="1898EFC7" w14:textId="77777777" w:rsidR="006017FC" w:rsidRPr="004155E9" w:rsidRDefault="006017FC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48" w:type="pct"/>
          </w:tcPr>
          <w:p w14:paraId="0ACC136B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11B2EE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0A441C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47F1E84" w14:textId="77777777" w:rsidR="006017FC" w:rsidRPr="004155E9" w:rsidRDefault="006017FC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1851D4A6" w14:textId="77777777" w:rsidTr="00497D79">
        <w:tc>
          <w:tcPr>
            <w:tcW w:w="2792" w:type="pct"/>
          </w:tcPr>
          <w:p w14:paraId="3E39F271" w14:textId="77777777" w:rsidR="00510429" w:rsidRPr="004155E9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7042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8" w:type="pct"/>
          </w:tcPr>
          <w:p w14:paraId="03A4D469" w14:textId="2E511018" w:rsidR="00510429" w:rsidRPr="004155E9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50" w:type="pct"/>
          </w:tcPr>
          <w:p w14:paraId="65756A1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745CDB" w14:textId="7349BB02" w:rsidR="00510429" w:rsidRPr="004155E9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48" w:type="pct"/>
          </w:tcPr>
          <w:p w14:paraId="5F1B2F99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0FDEBF5" w14:textId="07807EBE" w:rsidR="00510429" w:rsidRPr="004155E9" w:rsidRDefault="0023503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602</w:t>
            </w:r>
          </w:p>
        </w:tc>
      </w:tr>
      <w:tr w:rsidR="00F237C3" w:rsidRPr="004155E9" w14:paraId="61090033" w14:textId="77777777" w:rsidTr="00497D79">
        <w:tc>
          <w:tcPr>
            <w:tcW w:w="2792" w:type="pct"/>
          </w:tcPr>
          <w:p w14:paraId="489BFD02" w14:textId="77777777" w:rsidR="00F237C3" w:rsidRPr="00667042" w:rsidRDefault="00F237C3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23460B99" w14:textId="77777777" w:rsidR="00F237C3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37A633" w14:textId="77777777" w:rsidR="00F237C3" w:rsidRPr="004155E9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EEFE684" w14:textId="77777777" w:rsidR="00F237C3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6B36B0" w14:textId="77777777" w:rsidR="00F237C3" w:rsidRPr="004155E9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01DC486" w14:textId="77777777" w:rsidR="00F237C3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0429" w:rsidRPr="004155E9" w14:paraId="4777B7BC" w14:textId="77777777" w:rsidTr="00497D79">
        <w:tc>
          <w:tcPr>
            <w:tcW w:w="2792" w:type="pct"/>
          </w:tcPr>
          <w:p w14:paraId="57597D33" w14:textId="77777777" w:rsidR="00510429" w:rsidRPr="00E90D28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2C9D204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EC3BD5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BC00D67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98A17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62285FB4" w14:textId="77777777" w:rsidTr="00497D79">
        <w:tc>
          <w:tcPr>
            <w:tcW w:w="2792" w:type="pct"/>
          </w:tcPr>
          <w:p w14:paraId="56D08F25" w14:textId="77777777" w:rsidR="00510429" w:rsidRPr="004155E9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8" w:type="pct"/>
          </w:tcPr>
          <w:p w14:paraId="69BAAF33" w14:textId="11BD2126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E02346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B615E9" w14:textId="3367BD91" w:rsidR="00510429" w:rsidRPr="004155E9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48" w:type="pct"/>
          </w:tcPr>
          <w:p w14:paraId="7273718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1D7E2E6" w14:textId="678B0561" w:rsidR="00510429" w:rsidRPr="004155E9" w:rsidRDefault="0023503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504D1" w:rsidRPr="004155E9" w14:paraId="055E8230" w14:textId="77777777" w:rsidTr="00497D79">
        <w:tc>
          <w:tcPr>
            <w:tcW w:w="2792" w:type="pct"/>
          </w:tcPr>
          <w:p w14:paraId="3A93785F" w14:textId="193E81DB" w:rsidR="001504D1" w:rsidRDefault="001504D1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8" w:type="pct"/>
          </w:tcPr>
          <w:p w14:paraId="467DA80F" w14:textId="0E086316" w:rsidR="001504D1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A50F3B" w14:textId="77777777" w:rsidR="001504D1" w:rsidRPr="004155E9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04624B9" w14:textId="645AF568" w:rsidR="001504D1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14:paraId="3DFBA253" w14:textId="77777777" w:rsidR="001504D1" w:rsidRPr="004155E9" w:rsidRDefault="001504D1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8F312D" w14:textId="5B5A4995" w:rsidR="001504D1" w:rsidRDefault="0023503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237C3" w:rsidRPr="004155E9" w14:paraId="35E0A0AD" w14:textId="77777777" w:rsidTr="00497D79">
        <w:tc>
          <w:tcPr>
            <w:tcW w:w="2792" w:type="pct"/>
          </w:tcPr>
          <w:p w14:paraId="3DF0962B" w14:textId="77777777" w:rsidR="00F237C3" w:rsidRDefault="00F237C3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BE1BD6" w14:textId="77777777" w:rsidR="00F237C3" w:rsidRDefault="00F237C3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CBAE88" w14:textId="51BDCF14" w:rsidR="00F237C3" w:rsidRDefault="00F237C3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2EF392AA" w14:textId="77777777" w:rsidR="00F237C3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14E55E1" w14:textId="77777777" w:rsidR="00F237C3" w:rsidRPr="004155E9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5417593" w14:textId="77777777" w:rsidR="00F237C3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B486443" w14:textId="77777777" w:rsidR="00F237C3" w:rsidRPr="004155E9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33B52B5" w14:textId="77777777" w:rsidR="00F237C3" w:rsidRDefault="00F237C3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5D63" w:rsidRPr="004155E9" w14:paraId="7C643FC5" w14:textId="77777777" w:rsidTr="00556171">
        <w:tc>
          <w:tcPr>
            <w:tcW w:w="2792" w:type="pct"/>
            <w:shd w:val="clear" w:color="auto" w:fill="FFFFFF"/>
          </w:tcPr>
          <w:p w14:paraId="5EA67D49" w14:textId="77777777" w:rsidR="00295D63" w:rsidRPr="0016249F" w:rsidRDefault="00295D63" w:rsidP="0055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48" w:type="pct"/>
          </w:tcPr>
          <w:p w14:paraId="342152D4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D736BC6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FA8630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47D77A8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5D63" w:rsidRPr="004155E9" w14:paraId="74F20BF5" w14:textId="77777777" w:rsidTr="00556171">
        <w:tc>
          <w:tcPr>
            <w:tcW w:w="2792" w:type="pct"/>
            <w:shd w:val="clear" w:color="auto" w:fill="FFFFFF"/>
          </w:tcPr>
          <w:p w14:paraId="2CEF5D4E" w14:textId="77777777" w:rsidR="00295D63" w:rsidRPr="0016249F" w:rsidRDefault="00295D63" w:rsidP="0055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8" w:type="pct"/>
          </w:tcPr>
          <w:p w14:paraId="75DB532C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50" w:type="pct"/>
          </w:tcPr>
          <w:p w14:paraId="7A12B704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04145B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8A0517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D63" w:rsidRPr="004155E9" w14:paraId="53B9A445" w14:textId="77777777" w:rsidTr="00556171">
        <w:tc>
          <w:tcPr>
            <w:tcW w:w="2792" w:type="pct"/>
            <w:shd w:val="clear" w:color="auto" w:fill="FFFFFF"/>
          </w:tcPr>
          <w:p w14:paraId="04C1B696" w14:textId="77777777" w:rsidR="00295D63" w:rsidRDefault="00295D63" w:rsidP="0055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8" w:type="pct"/>
          </w:tcPr>
          <w:p w14:paraId="16864048" w14:textId="77777777" w:rsidR="00295D63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375CCEF1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7BC3A5" w14:textId="77777777" w:rsidR="00295D63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D0D97CF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D85DE9B" w14:textId="77777777" w:rsidR="00295D63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D63" w:rsidRPr="004155E9" w14:paraId="13BCEEFB" w14:textId="77777777" w:rsidTr="00556171">
        <w:tc>
          <w:tcPr>
            <w:tcW w:w="2792" w:type="pct"/>
            <w:shd w:val="clear" w:color="auto" w:fill="FFFFFF"/>
          </w:tcPr>
          <w:p w14:paraId="13DFBB3E" w14:textId="77777777" w:rsidR="00295D63" w:rsidRPr="0016249F" w:rsidRDefault="00295D63" w:rsidP="0055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48" w:type="pct"/>
          </w:tcPr>
          <w:p w14:paraId="091EFAA4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0" w:type="pct"/>
          </w:tcPr>
          <w:p w14:paraId="04821323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D24E9FA" w14:textId="77777777" w:rsidR="00295D63" w:rsidRPr="00674167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A47E8DB" w14:textId="77777777" w:rsidR="00295D63" w:rsidRPr="004155E9" w:rsidRDefault="00295D63" w:rsidP="0055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6FB9" w:rsidRPr="004155E9" w14:paraId="720D0C69" w14:textId="77777777" w:rsidTr="00497D79">
        <w:tc>
          <w:tcPr>
            <w:tcW w:w="2792" w:type="pct"/>
            <w:shd w:val="clear" w:color="auto" w:fill="FFFFFF"/>
          </w:tcPr>
          <w:p w14:paraId="683C2D8B" w14:textId="77777777" w:rsidR="00326FB9" w:rsidRPr="0019462B" w:rsidRDefault="00326FB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7AC2455" w14:textId="77777777" w:rsidR="00326FB9" w:rsidRPr="004155E9" w:rsidRDefault="00326FB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FAADDD" w14:textId="77777777" w:rsidR="00326FB9" w:rsidRPr="004155E9" w:rsidRDefault="00326FB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8ECE116" w14:textId="77777777" w:rsidR="00326FB9" w:rsidRPr="004155E9" w:rsidRDefault="00326FB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83CEC0" w14:textId="77777777" w:rsidR="00326FB9" w:rsidRPr="004155E9" w:rsidRDefault="00326FB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9F79B6" w14:textId="77777777" w:rsidR="00326FB9" w:rsidRPr="004155E9" w:rsidRDefault="00326FB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3E2D7610" w14:textId="77777777" w:rsidTr="00497D79">
        <w:tc>
          <w:tcPr>
            <w:tcW w:w="2792" w:type="pct"/>
            <w:shd w:val="clear" w:color="auto" w:fill="FFFFFF"/>
          </w:tcPr>
          <w:p w14:paraId="14226083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</w:tcPr>
          <w:p w14:paraId="38A9FF80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B95E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72DF43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26F262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2EC46E3B" w14:textId="77777777" w:rsidTr="00497D79">
        <w:tc>
          <w:tcPr>
            <w:tcW w:w="2792" w:type="pct"/>
            <w:shd w:val="clear" w:color="auto" w:fill="FFFFFF"/>
          </w:tcPr>
          <w:p w14:paraId="71172332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62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8" w:type="pct"/>
          </w:tcPr>
          <w:p w14:paraId="537F76DE" w14:textId="2CDC38A6" w:rsidR="00510429" w:rsidRPr="004155E9" w:rsidRDefault="005E6A9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  <w:tc>
          <w:tcPr>
            <w:tcW w:w="150" w:type="pct"/>
          </w:tcPr>
          <w:p w14:paraId="5BFFF67E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236F" w14:textId="0CE47C8D" w:rsidR="00510429" w:rsidRPr="004155E9" w:rsidRDefault="005E6A9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  <w:tc>
          <w:tcPr>
            <w:tcW w:w="148" w:type="pct"/>
          </w:tcPr>
          <w:p w14:paraId="6B7BFCC3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E9CC1D3" w14:textId="6C531BC7" w:rsidR="00510429" w:rsidRPr="004155E9" w:rsidRDefault="0023503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573</w:t>
            </w:r>
          </w:p>
        </w:tc>
      </w:tr>
      <w:tr w:rsidR="008354CA" w:rsidRPr="004155E9" w14:paraId="6429B251" w14:textId="77777777" w:rsidTr="00497D79">
        <w:tc>
          <w:tcPr>
            <w:tcW w:w="2792" w:type="pct"/>
            <w:shd w:val="clear" w:color="auto" w:fill="FFFFFF"/>
          </w:tcPr>
          <w:p w14:paraId="4B966F7F" w14:textId="5265365D" w:rsidR="008354CA" w:rsidRPr="0019462B" w:rsidRDefault="008354CA" w:rsidP="008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48" w:type="pct"/>
          </w:tcPr>
          <w:p w14:paraId="65403DE4" w14:textId="5E2E17C9" w:rsidR="008354CA" w:rsidRPr="004155E9" w:rsidRDefault="008354CA" w:rsidP="008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50" w:type="pct"/>
          </w:tcPr>
          <w:p w14:paraId="6C933D1A" w14:textId="77777777" w:rsidR="008354CA" w:rsidRPr="004155E9" w:rsidRDefault="008354CA" w:rsidP="008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79BF026" w14:textId="2ACBE971" w:rsidR="008354CA" w:rsidRPr="004155E9" w:rsidRDefault="008354CA" w:rsidP="0032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58DC9C" w14:textId="77777777" w:rsidR="008354CA" w:rsidRPr="004155E9" w:rsidRDefault="008354CA" w:rsidP="008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01441B6" w14:textId="6BC75037" w:rsidR="008354CA" w:rsidRPr="004155E9" w:rsidRDefault="008354CA" w:rsidP="0032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0429" w:rsidRPr="004155E9" w14:paraId="4496084E" w14:textId="77777777" w:rsidTr="00497D79">
        <w:tc>
          <w:tcPr>
            <w:tcW w:w="2792" w:type="pct"/>
            <w:shd w:val="clear" w:color="auto" w:fill="FFFFFF"/>
          </w:tcPr>
          <w:p w14:paraId="402D5680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62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8" w:type="pct"/>
          </w:tcPr>
          <w:p w14:paraId="79138B77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DDA472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92F0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3DB0D98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27DE" w:rsidRPr="004155E9" w14:paraId="5501C0DC" w14:textId="77777777" w:rsidTr="00497D79">
        <w:tc>
          <w:tcPr>
            <w:tcW w:w="2792" w:type="pct"/>
            <w:shd w:val="clear" w:color="auto" w:fill="FFFFFF"/>
          </w:tcPr>
          <w:p w14:paraId="4AC96044" w14:textId="77777777" w:rsidR="007927DE" w:rsidRPr="0019462B" w:rsidRDefault="007927DE" w:rsidP="0079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6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8" w:type="pct"/>
          </w:tcPr>
          <w:p w14:paraId="5027BE04" w14:textId="78B51536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10,874</w:t>
            </w:r>
          </w:p>
        </w:tc>
        <w:tc>
          <w:tcPr>
            <w:tcW w:w="150" w:type="pct"/>
          </w:tcPr>
          <w:p w14:paraId="1FB18F40" w14:textId="77777777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D13E06" w14:textId="2BD4ADF0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10,667</w:t>
            </w:r>
          </w:p>
        </w:tc>
        <w:tc>
          <w:tcPr>
            <w:tcW w:w="148" w:type="pct"/>
          </w:tcPr>
          <w:p w14:paraId="6B4559B9" w14:textId="77777777" w:rsidR="007927DE" w:rsidRPr="004155E9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8FFDA0" w14:textId="3F591E08" w:rsidR="007927DE" w:rsidRPr="004155E9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162</w:t>
            </w:r>
          </w:p>
        </w:tc>
      </w:tr>
      <w:tr w:rsidR="007927DE" w:rsidRPr="004155E9" w14:paraId="57ACCA00" w14:textId="77777777" w:rsidTr="00497D79">
        <w:tc>
          <w:tcPr>
            <w:tcW w:w="2792" w:type="pct"/>
            <w:shd w:val="clear" w:color="auto" w:fill="FFFFFF"/>
          </w:tcPr>
          <w:p w14:paraId="3F509AAD" w14:textId="77777777" w:rsidR="007927DE" w:rsidRPr="0019462B" w:rsidRDefault="007927DE" w:rsidP="0079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6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4D2B489" w14:textId="332DB636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50" w:type="pct"/>
          </w:tcPr>
          <w:p w14:paraId="3264E0CF" w14:textId="77777777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3113466" w14:textId="52F24C64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8" w:type="pct"/>
          </w:tcPr>
          <w:p w14:paraId="261406AC" w14:textId="77777777" w:rsidR="007927DE" w:rsidRPr="004155E9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950B140" w14:textId="156A9AB8" w:rsidR="007927DE" w:rsidRPr="004155E9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146</w:t>
            </w:r>
          </w:p>
        </w:tc>
      </w:tr>
      <w:tr w:rsidR="007927DE" w:rsidRPr="004155E9" w14:paraId="777C1066" w14:textId="77777777" w:rsidTr="001504D1">
        <w:tc>
          <w:tcPr>
            <w:tcW w:w="2792" w:type="pct"/>
            <w:shd w:val="clear" w:color="auto" w:fill="FFFFFF"/>
          </w:tcPr>
          <w:p w14:paraId="1ACE5578" w14:textId="77777777" w:rsidR="007927DE" w:rsidRPr="00E90D28" w:rsidRDefault="007927DE" w:rsidP="0079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771CD1C1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11,088</w:t>
            </w:r>
          </w:p>
        </w:tc>
        <w:tc>
          <w:tcPr>
            <w:tcW w:w="150" w:type="pct"/>
          </w:tcPr>
          <w:p w14:paraId="6609424A" w14:textId="77777777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566BACDA" w:rsidR="007927DE" w:rsidRPr="00674167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10,877</w:t>
            </w:r>
          </w:p>
        </w:tc>
        <w:tc>
          <w:tcPr>
            <w:tcW w:w="148" w:type="pct"/>
          </w:tcPr>
          <w:p w14:paraId="364D9545" w14:textId="77777777" w:rsidR="007927DE" w:rsidRPr="004155E9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156D54A5" w:rsidR="007927DE" w:rsidRPr="004155E9" w:rsidRDefault="007927DE" w:rsidP="00792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,308</w:t>
            </w:r>
          </w:p>
        </w:tc>
      </w:tr>
    </w:tbl>
    <w:p w14:paraId="5742F442" w14:textId="77777777" w:rsidR="0023503E" w:rsidRPr="00250784" w:rsidRDefault="0023503E" w:rsidP="00250784">
      <w:pPr>
        <w:pStyle w:val="BodyText2"/>
        <w:tabs>
          <w:tab w:val="left" w:pos="540"/>
        </w:tabs>
        <w:spacing w:line="18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171DA" w14:textId="56521702" w:rsidR="00AD5FBE" w:rsidRPr="0016249F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5E6A9E">
        <w:rPr>
          <w:rFonts w:asciiTheme="majorBidi" w:hAnsiTheme="majorBidi" w:cstheme="majorBidi"/>
          <w:sz w:val="30"/>
          <w:szCs w:val="30"/>
        </w:rPr>
        <w:t>30</w:t>
      </w:r>
      <w:r w:rsidR="00326E07">
        <w:rPr>
          <w:rFonts w:asciiTheme="majorBidi" w:hAnsiTheme="majorBidi" w:cstheme="majorBidi"/>
          <w:sz w:val="30"/>
          <w:szCs w:val="30"/>
        </w:rPr>
        <w:t xml:space="preserve"> </w:t>
      </w:r>
      <w:r w:rsidR="005E6A9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510429">
        <w:rPr>
          <w:rFonts w:asciiTheme="majorBidi" w:hAnsiTheme="majorBidi" w:cstheme="majorBidi"/>
          <w:sz w:val="30"/>
          <w:szCs w:val="30"/>
        </w:rPr>
        <w:t>6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510429">
        <w:rPr>
          <w:rFonts w:asciiTheme="majorBidi" w:hAnsiTheme="majorBidi" w:cstheme="majorBidi"/>
          <w:sz w:val="30"/>
          <w:szCs w:val="30"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250784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1"/>
        <w:gridCol w:w="1169"/>
        <w:gridCol w:w="273"/>
        <w:gridCol w:w="1170"/>
        <w:gridCol w:w="271"/>
        <w:gridCol w:w="1170"/>
        <w:gridCol w:w="265"/>
        <w:gridCol w:w="1115"/>
      </w:tblGrid>
      <w:tr w:rsidR="00510429" w:rsidRPr="00AB62FF" w14:paraId="510E749C" w14:textId="77777777" w:rsidTr="00510429">
        <w:trPr>
          <w:tblHeader/>
        </w:trPr>
        <w:tc>
          <w:tcPr>
            <w:tcW w:w="1990" w:type="pct"/>
          </w:tcPr>
          <w:p w14:paraId="4B03213E" w14:textId="2C176095" w:rsidR="00510429" w:rsidRPr="004155E9" w:rsidRDefault="0051042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521F36DE" w14:textId="603B624E" w:rsidR="00510429" w:rsidRPr="00AB62FF" w:rsidRDefault="0051042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288B958" w14:textId="77777777" w:rsidR="00510429" w:rsidRPr="004155E9" w:rsidRDefault="0051042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223B1E84" w14:textId="77777777" w:rsidR="00510429" w:rsidRPr="00AB62FF" w:rsidRDefault="0051042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0429" w:rsidRPr="004155E9" w14:paraId="79853CAD" w14:textId="77777777" w:rsidTr="00510429">
        <w:trPr>
          <w:tblHeader/>
        </w:trPr>
        <w:tc>
          <w:tcPr>
            <w:tcW w:w="1990" w:type="pct"/>
          </w:tcPr>
          <w:p w14:paraId="7F25077E" w14:textId="523F0C56" w:rsidR="00510429" w:rsidRPr="0088498A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EA0F67" w14:textId="78DA285A" w:rsidR="00510429" w:rsidRDefault="005E6A9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35F2D134" w14:textId="359A0622" w:rsidR="0051042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50B8F7" w14:textId="4F60D0CC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35347D" w14:textId="7E510311" w:rsidR="00510429" w:rsidRPr="004155E9" w:rsidRDefault="005E6A9E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E2B6B2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BAF63D" w14:textId="10EC3F24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10429" w:rsidRPr="004155E9" w14:paraId="24D8FBCB" w14:textId="77777777" w:rsidTr="00510429">
        <w:trPr>
          <w:tblHeader/>
        </w:trPr>
        <w:tc>
          <w:tcPr>
            <w:tcW w:w="1990" w:type="pct"/>
          </w:tcPr>
          <w:p w14:paraId="19F861F5" w14:textId="57C92B4A" w:rsidR="00510429" w:rsidRPr="0088498A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35E58FD" w14:textId="50370F81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0F6C9632" w14:textId="5E5DE671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406BB5" w14:textId="1019BB22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1E70B647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50D8C1F" w14:textId="775DBE2B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3C5624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58B9B3" w14:textId="022DBF10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0429" w:rsidRPr="00AB62FF" w14:paraId="57ACD72D" w14:textId="77777777" w:rsidTr="00510429">
        <w:trPr>
          <w:tblHeader/>
        </w:trPr>
        <w:tc>
          <w:tcPr>
            <w:tcW w:w="1990" w:type="pct"/>
          </w:tcPr>
          <w:p w14:paraId="7DEF5B43" w14:textId="77777777" w:rsidR="00510429" w:rsidRPr="004155E9" w:rsidRDefault="00510429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628D095B" w14:textId="53CAC691" w:rsidR="00510429" w:rsidRPr="00AB62FF" w:rsidRDefault="0051042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03E" w:rsidRPr="004155E9" w14:paraId="38546117" w14:textId="77777777" w:rsidTr="00510429">
        <w:tc>
          <w:tcPr>
            <w:tcW w:w="1990" w:type="pct"/>
          </w:tcPr>
          <w:p w14:paraId="78432D2D" w14:textId="6687C5F5" w:rsidR="0023503E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44290019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3F59685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F9C6B8C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A715177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4F0358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401AE3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03E" w:rsidRPr="004155E9" w14:paraId="3278835C" w14:textId="77777777" w:rsidTr="00510429">
        <w:tc>
          <w:tcPr>
            <w:tcW w:w="1990" w:type="pct"/>
          </w:tcPr>
          <w:p w14:paraId="1B2AD581" w14:textId="62814626" w:rsidR="0023503E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54D7E05" w14:textId="146D16B8" w:rsidR="0023503E" w:rsidRPr="004155E9" w:rsidRDefault="0023503E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E85C96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534A702" w14:textId="380D4E70" w:rsidR="0023503E" w:rsidRPr="004155E9" w:rsidRDefault="0023503E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FF7BA43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DB18192" w14:textId="2FB0FD58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6DC480CC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68E0C3F" w14:textId="17567F12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03E" w:rsidRPr="004155E9" w14:paraId="77B1471E" w14:textId="77777777" w:rsidTr="0023503E">
        <w:tc>
          <w:tcPr>
            <w:tcW w:w="1990" w:type="pct"/>
          </w:tcPr>
          <w:p w14:paraId="77BD9455" w14:textId="7598FC41" w:rsidR="0023503E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EF06AAE" w14:textId="3473035A" w:rsidR="0023503E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5,008</w:t>
            </w:r>
          </w:p>
        </w:tc>
        <w:tc>
          <w:tcPr>
            <w:tcW w:w="151" w:type="pct"/>
          </w:tcPr>
          <w:p w14:paraId="28395AF9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B63BA0E" w14:textId="347F800B" w:rsidR="0023503E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BE57C61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DE19884" w14:textId="213BA079" w:rsidR="0023503E" w:rsidRPr="0023503E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A4BC6C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4DD451D" w14:textId="6C559FDE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03E" w:rsidRPr="004155E9" w14:paraId="3E242CA0" w14:textId="77777777" w:rsidTr="0023503E">
        <w:tc>
          <w:tcPr>
            <w:tcW w:w="1990" w:type="pct"/>
          </w:tcPr>
          <w:p w14:paraId="6F558593" w14:textId="5DFF927F" w:rsidR="0023503E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EF24F17" w14:textId="6034474F" w:rsidR="0023503E" w:rsidRPr="004155E9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5,008</w:t>
            </w:r>
          </w:p>
        </w:tc>
        <w:tc>
          <w:tcPr>
            <w:tcW w:w="151" w:type="pct"/>
          </w:tcPr>
          <w:p w14:paraId="70D0F467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B3D0576" w14:textId="1BB7A676" w:rsidR="0023503E" w:rsidRPr="004155E9" w:rsidRDefault="0023503E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F074508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4EFEA1F" w14:textId="648A9B95" w:rsidR="0023503E" w:rsidRPr="003457CA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22F5732B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D4FEC2C" w14:textId="2BE2E8AF" w:rsidR="0023503E" w:rsidRPr="003457C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3503E" w:rsidRPr="0023503E" w14:paraId="71B4B588" w14:textId="77777777" w:rsidTr="0023503E">
        <w:tc>
          <w:tcPr>
            <w:tcW w:w="1990" w:type="pct"/>
          </w:tcPr>
          <w:p w14:paraId="3E4464F1" w14:textId="77777777" w:rsidR="0023503E" w:rsidRPr="00250784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60E15534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F8E9C0F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5D05C211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0F2DF1E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0664CAD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986D54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5A6F940" w14:textId="77777777" w:rsidR="0023503E" w:rsidRPr="00250784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03E" w:rsidRPr="004155E9" w14:paraId="7A1CFF16" w14:textId="77777777" w:rsidTr="00510429">
        <w:tc>
          <w:tcPr>
            <w:tcW w:w="1990" w:type="pct"/>
          </w:tcPr>
          <w:p w14:paraId="11C7AD32" w14:textId="38F1892A" w:rsidR="0023503E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8" w:type="pct"/>
          </w:tcPr>
          <w:p w14:paraId="0D66892C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7BEA7DA" w14:textId="552BD3BB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AA76B54" w14:textId="532B1B2E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CD6037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F0EAA1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661BB8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425E00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03E" w:rsidRPr="004155E9" w14:paraId="53E387D0" w14:textId="77777777" w:rsidTr="00510429">
        <w:tc>
          <w:tcPr>
            <w:tcW w:w="1990" w:type="pct"/>
          </w:tcPr>
          <w:p w14:paraId="43F8A3FD" w14:textId="77777777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15BC8D6" w14:textId="6533E5D4" w:rsidR="0023503E" w:rsidRPr="004A19E6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8B0F934" w14:textId="31A92777" w:rsidR="0023503E" w:rsidRPr="004A19E6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A8867" w14:textId="1304F2D9" w:rsidR="0023503E" w:rsidRPr="004A19E6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D771C92" w14:textId="5A21E8CF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68,800</w:t>
            </w:r>
          </w:p>
        </w:tc>
        <w:tc>
          <w:tcPr>
            <w:tcW w:w="147" w:type="pct"/>
          </w:tcPr>
          <w:p w14:paraId="6D8FE4A1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42DB4A" w14:textId="5F09AA0F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23503E" w:rsidRPr="004155E9" w14:paraId="3E2786F9" w14:textId="77777777" w:rsidTr="00510429">
        <w:tc>
          <w:tcPr>
            <w:tcW w:w="1990" w:type="pct"/>
          </w:tcPr>
          <w:p w14:paraId="318047B2" w14:textId="77777777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11CEC27" w14:textId="53924276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480E455" w14:textId="793493F4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789E57" w14:textId="2D0C78D1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5F2327" w14:textId="77777777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FD48E2B" w14:textId="466B1ED9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68,800</w:t>
            </w:r>
          </w:p>
        </w:tc>
        <w:tc>
          <w:tcPr>
            <w:tcW w:w="147" w:type="pct"/>
          </w:tcPr>
          <w:p w14:paraId="185F0355" w14:textId="77777777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00F8329" w14:textId="2D8BCCC2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13,500</w:t>
            </w:r>
          </w:p>
        </w:tc>
      </w:tr>
      <w:tr w:rsidR="0023503E" w:rsidRPr="004155E9" w14:paraId="1E9615BF" w14:textId="77777777" w:rsidTr="00510429">
        <w:tc>
          <w:tcPr>
            <w:tcW w:w="1990" w:type="pct"/>
          </w:tcPr>
          <w:p w14:paraId="33D89600" w14:textId="77777777" w:rsidR="00583EE6" w:rsidRDefault="00583EE6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2938BD" w14:textId="41D8C3B4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48" w:type="pct"/>
          </w:tcPr>
          <w:p w14:paraId="2F44EA85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4B4D523" w14:textId="002F3D0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03BA7EB" w14:textId="003E64FC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5B039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6649FC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3102C5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443F836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03E" w:rsidRPr="004155E9" w14:paraId="5F95C0CE" w14:textId="77777777" w:rsidTr="00510429">
        <w:tc>
          <w:tcPr>
            <w:tcW w:w="1990" w:type="pct"/>
          </w:tcPr>
          <w:p w14:paraId="7F9C06A4" w14:textId="5526FD9B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43386FF" w14:textId="50A08A26" w:rsidR="0023503E" w:rsidRPr="0019462B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0474849" w14:textId="01E5B3E8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FBB6FA0" w14:textId="6DE408CE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4B62C82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D659D5" w14:textId="37EDF7D7" w:rsidR="0023503E" w:rsidRPr="004155E9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7" w:type="pct"/>
          </w:tcPr>
          <w:p w14:paraId="79411BB7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D1256E" w14:textId="4D209C66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23503E" w:rsidRPr="004155E9" w14:paraId="4EAB13C3" w14:textId="77777777" w:rsidTr="00510429">
        <w:tc>
          <w:tcPr>
            <w:tcW w:w="1990" w:type="pct"/>
          </w:tcPr>
          <w:p w14:paraId="2095D907" w14:textId="77777777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5D7E42C" w14:textId="39E0B596" w:rsidR="0023503E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B44E04F" w14:textId="27CEDBED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FB95BCD" w14:textId="5B72FBD4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50388BB" w14:textId="77777777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3A17628" w14:textId="7F7BD304" w:rsidR="0023503E" w:rsidRPr="0088498A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47" w:type="pct"/>
          </w:tcPr>
          <w:p w14:paraId="043E98B4" w14:textId="77777777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074DF65" w14:textId="5A1656AE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23503E" w:rsidRPr="0019462B" w14:paraId="6EADD95B" w14:textId="77777777" w:rsidTr="00510429">
        <w:tc>
          <w:tcPr>
            <w:tcW w:w="1990" w:type="pct"/>
          </w:tcPr>
          <w:p w14:paraId="7E5E3735" w14:textId="77777777" w:rsidR="0023503E" w:rsidRPr="0019462B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72C601B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1FC16EE7" w14:textId="065933FF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70836173" w14:textId="5C5E1110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7B3E6EB6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252A38BA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FCEEDBE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20837861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503E" w:rsidRPr="004155E9" w14:paraId="4FD268FF" w14:textId="77777777" w:rsidTr="00510429">
        <w:tc>
          <w:tcPr>
            <w:tcW w:w="1990" w:type="pct"/>
          </w:tcPr>
          <w:p w14:paraId="1CC7C180" w14:textId="778E6700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8" w:type="pct"/>
          </w:tcPr>
          <w:p w14:paraId="65D829FE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947CE84" w14:textId="107EA6F8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0911244" w14:textId="1342807C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876985D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8C00393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55E56F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4FB4A9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078" w:rsidRPr="004155E9" w14:paraId="2BFC9655" w14:textId="77777777" w:rsidTr="00510429">
        <w:tc>
          <w:tcPr>
            <w:tcW w:w="1990" w:type="pct"/>
          </w:tcPr>
          <w:p w14:paraId="5612E1EA" w14:textId="7A54E954" w:rsidR="00605078" w:rsidRPr="004155E9" w:rsidRDefault="00605078" w:rsidP="0060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4E0DCCE" w14:textId="2526C71E" w:rsidR="00605078" w:rsidRPr="003457C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51" w:type="pct"/>
          </w:tcPr>
          <w:p w14:paraId="3E37037D" w14:textId="30CFF46E" w:rsidR="00605078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C83F89" w14:textId="3C722118" w:rsidR="00605078" w:rsidRPr="004155E9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50" w:type="pct"/>
          </w:tcPr>
          <w:p w14:paraId="7A3A20CB" w14:textId="77777777" w:rsidR="00605078" w:rsidRPr="004155E9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308F28A" w14:textId="067A3139" w:rsidR="00605078" w:rsidRPr="004155E9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294D53DA" w14:textId="77777777" w:rsidR="00605078" w:rsidRPr="004155E9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96A31F" w14:textId="5DFD41F0" w:rsidR="00605078" w:rsidRPr="004155E9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605078" w:rsidRPr="004155E9" w14:paraId="4859DA9E" w14:textId="77777777" w:rsidTr="00510429">
        <w:tc>
          <w:tcPr>
            <w:tcW w:w="1990" w:type="pct"/>
          </w:tcPr>
          <w:p w14:paraId="50BC1225" w14:textId="5F68BFC8" w:rsidR="00605078" w:rsidRPr="0088498A" w:rsidRDefault="00605078" w:rsidP="0060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F65F426" w14:textId="6BB6671B" w:rsidR="00605078" w:rsidRPr="003457C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151" w:type="pct"/>
          </w:tcPr>
          <w:p w14:paraId="582D0F65" w14:textId="31839132" w:rsidR="00605078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05F48CC" w14:textId="24A4F835" w:rsidR="00605078" w:rsidRPr="0088498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150" w:type="pct"/>
          </w:tcPr>
          <w:p w14:paraId="327864BF" w14:textId="77777777" w:rsidR="00605078" w:rsidRPr="0088498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FBDB46D" w14:textId="4B5FCC72" w:rsidR="00605078" w:rsidRPr="0088498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3BBF868D" w14:textId="77777777" w:rsidR="00605078" w:rsidRPr="0088498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D99979B" w14:textId="78D212B0" w:rsidR="00605078" w:rsidRPr="0088498A" w:rsidRDefault="00605078" w:rsidP="0060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</w:tr>
      <w:tr w:rsidR="0023503E" w:rsidRPr="0019462B" w14:paraId="3C2A62B3" w14:textId="77777777" w:rsidTr="00510429">
        <w:tc>
          <w:tcPr>
            <w:tcW w:w="1990" w:type="pct"/>
          </w:tcPr>
          <w:p w14:paraId="44056722" w14:textId="77777777" w:rsidR="0023503E" w:rsidRPr="0019462B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1E52521B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5724859D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2F26AD88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79DBF78B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06B49818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93B894A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5C0EBB0A" w14:textId="77777777" w:rsidR="0023503E" w:rsidRPr="0019462B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503E" w:rsidRPr="004155E9" w14:paraId="407DF894" w14:textId="77777777" w:rsidTr="00F94949">
        <w:tc>
          <w:tcPr>
            <w:tcW w:w="1990" w:type="pct"/>
          </w:tcPr>
          <w:p w14:paraId="366D48AB" w14:textId="0DF1FBBA" w:rsidR="0023503E" w:rsidRPr="0088498A" w:rsidRDefault="0023503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="00F063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48" w:type="pct"/>
          </w:tcPr>
          <w:p w14:paraId="19898D82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D066F58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AEA68E0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C60E0C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15D6CD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DE3449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88CF1A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03E" w:rsidRPr="004155E9" w14:paraId="187B1255" w14:textId="77777777" w:rsidTr="00F94949">
        <w:tc>
          <w:tcPr>
            <w:tcW w:w="1990" w:type="pct"/>
          </w:tcPr>
          <w:p w14:paraId="3BB62154" w14:textId="2EE79294" w:rsidR="0023503E" w:rsidRPr="004155E9" w:rsidRDefault="003457C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</w:tcPr>
          <w:p w14:paraId="55296C01" w14:textId="5503362C" w:rsidR="0023503E" w:rsidRDefault="003457C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1" w:type="pct"/>
          </w:tcPr>
          <w:p w14:paraId="3121500F" w14:textId="77777777" w:rsidR="0023503E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09264A" w14:textId="7023BB01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0ED2BB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B70E59" w14:textId="0787FCA1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AE51EF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28A235A" w14:textId="3B053DBE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03E" w:rsidRPr="004155E9" w14:paraId="5419D0E3" w14:textId="77777777" w:rsidTr="00F94949">
        <w:tc>
          <w:tcPr>
            <w:tcW w:w="1990" w:type="pct"/>
          </w:tcPr>
          <w:p w14:paraId="447B0A2A" w14:textId="6A72083F" w:rsidR="0023503E" w:rsidRPr="004155E9" w:rsidRDefault="003457C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F41CB71" w14:textId="12EE6CFA" w:rsidR="0023503E" w:rsidRDefault="003457C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1" w:type="pct"/>
          </w:tcPr>
          <w:p w14:paraId="5A269440" w14:textId="77777777" w:rsidR="0023503E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512522A" w14:textId="25CA0BC1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AE6D2D8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433B484" w14:textId="06F36896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EA0CBCC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B73285" w14:textId="531E7664" w:rsidR="0023503E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03E" w:rsidRPr="0088498A" w14:paraId="5E276F47" w14:textId="77777777" w:rsidTr="00F94949">
        <w:tc>
          <w:tcPr>
            <w:tcW w:w="1990" w:type="pct"/>
          </w:tcPr>
          <w:p w14:paraId="7D6F739F" w14:textId="77777777" w:rsidR="0023503E" w:rsidRPr="0088498A" w:rsidRDefault="0023503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7B38ED4" w14:textId="415AB0A5" w:rsidR="0023503E" w:rsidRDefault="003457C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1" w:type="pct"/>
          </w:tcPr>
          <w:p w14:paraId="7E7B1C6D" w14:textId="77777777" w:rsidR="0023503E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3FE7164" w14:textId="5331A9D4" w:rsidR="0023503E" w:rsidRPr="0088498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350E377" w14:textId="77777777" w:rsidR="0023503E" w:rsidRPr="0088498A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13339C7" w14:textId="42FFE988" w:rsidR="0023503E" w:rsidRPr="0088498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3C5033" w14:textId="77777777" w:rsidR="0023503E" w:rsidRPr="0088498A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5DD8440" w14:textId="52B0C866" w:rsidR="0023503E" w:rsidRPr="0088498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3503E" w:rsidRPr="0023503E" w14:paraId="2BCC8688" w14:textId="77777777" w:rsidTr="00510429">
        <w:tc>
          <w:tcPr>
            <w:tcW w:w="1990" w:type="pct"/>
          </w:tcPr>
          <w:p w14:paraId="01425BE1" w14:textId="77777777" w:rsidR="0023503E" w:rsidRPr="0023503E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69CB8022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EFF7770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6995D5E2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343B22E8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5BB6F605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509128F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1819AB47" w14:textId="77777777" w:rsidR="0023503E" w:rsidRP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503E" w:rsidRPr="004155E9" w14:paraId="25A89B64" w14:textId="77777777" w:rsidTr="003457CA">
        <w:tc>
          <w:tcPr>
            <w:tcW w:w="1990" w:type="pct"/>
          </w:tcPr>
          <w:p w14:paraId="607CB9A8" w14:textId="022162DB" w:rsidR="0023503E" w:rsidRPr="0088498A" w:rsidRDefault="0023503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48" w:type="pct"/>
          </w:tcPr>
          <w:p w14:paraId="2BEB5CB1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F4FB309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F945E13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9E9D7D7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0A443F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E9095D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1924E0" w14:textId="77777777" w:rsidR="0023503E" w:rsidRPr="004155E9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7CA" w:rsidRPr="004155E9" w14:paraId="7FBB5314" w14:textId="77777777" w:rsidTr="003457CA">
        <w:tc>
          <w:tcPr>
            <w:tcW w:w="1990" w:type="pct"/>
          </w:tcPr>
          <w:p w14:paraId="505E021A" w14:textId="6CA41C61" w:rsidR="003457CA" w:rsidRPr="0088498A" w:rsidRDefault="003457CA" w:rsidP="0034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</w:tcPr>
          <w:p w14:paraId="418370D1" w14:textId="1EF3E240" w:rsidR="003457CA" w:rsidRPr="0019462B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51" w:type="pct"/>
          </w:tcPr>
          <w:p w14:paraId="6A8BE5CE" w14:textId="77777777" w:rsidR="003457C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3FBEE8C" w14:textId="334D0521" w:rsidR="003457CA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2FB3B1D" w14:textId="77777777" w:rsidR="003457CA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17A199" w14:textId="6EAED23B" w:rsidR="003457CA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9F5129" w14:textId="77777777" w:rsidR="003457CA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F95EEC" w14:textId="6304C460" w:rsidR="003457CA" w:rsidRPr="004155E9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9A2" w:rsidRPr="004155E9" w14:paraId="56E1F79E" w14:textId="77777777" w:rsidTr="003457CA">
        <w:tc>
          <w:tcPr>
            <w:tcW w:w="1990" w:type="pct"/>
          </w:tcPr>
          <w:p w14:paraId="787F9B02" w14:textId="6EE19AEA" w:rsidR="006369A2" w:rsidRDefault="006369A2" w:rsidP="0063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26A9496" w14:textId="3C62D06C" w:rsidR="006369A2" w:rsidRPr="0019462B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51" w:type="pct"/>
          </w:tcPr>
          <w:p w14:paraId="5DD317E1" w14:textId="77777777" w:rsidR="006369A2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480755" w14:textId="2CCA9809" w:rsidR="006369A2" w:rsidRPr="004155E9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44DED45" w14:textId="77777777" w:rsidR="006369A2" w:rsidRPr="004155E9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943C0C" w14:textId="32314AB2" w:rsidR="006369A2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D052E1" w14:textId="77777777" w:rsidR="006369A2" w:rsidRPr="004155E9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C085642" w14:textId="280B5300" w:rsidR="006369A2" w:rsidRDefault="006369A2" w:rsidP="0063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503E" w:rsidRPr="004155E9" w14:paraId="3B47AC43" w14:textId="77777777" w:rsidTr="00F94949">
        <w:tc>
          <w:tcPr>
            <w:tcW w:w="1990" w:type="pct"/>
          </w:tcPr>
          <w:p w14:paraId="506F342E" w14:textId="77777777" w:rsidR="0023503E" w:rsidRPr="0088498A" w:rsidRDefault="0023503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531A3BF" w14:textId="62BFD2F5" w:rsidR="0023503E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51" w:type="pct"/>
          </w:tcPr>
          <w:p w14:paraId="6C63CAD3" w14:textId="77777777" w:rsidR="0023503E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B68E4D5" w14:textId="73374AF6" w:rsidR="0023503E" w:rsidRPr="0088498A" w:rsidRDefault="003457C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21F93AD" w14:textId="77777777" w:rsidR="0023503E" w:rsidRPr="0088498A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0711496" w14:textId="43C41ABE" w:rsidR="0023503E" w:rsidRPr="0088498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2F95EE" w14:textId="77777777" w:rsidR="0023503E" w:rsidRPr="0088498A" w:rsidRDefault="0023503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597CAB0" w14:textId="48EE701D" w:rsidR="0023503E" w:rsidRPr="0088498A" w:rsidRDefault="003457CA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E5D9B" w:rsidRPr="004155E9" w14:paraId="6114AED7" w14:textId="77777777" w:rsidTr="000E5D9B">
        <w:tc>
          <w:tcPr>
            <w:tcW w:w="1990" w:type="pct"/>
          </w:tcPr>
          <w:p w14:paraId="68320195" w14:textId="77777777" w:rsidR="000E5D9B" w:rsidRPr="0088498A" w:rsidRDefault="000E5D9B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173B1DB" w14:textId="77777777" w:rsidR="000E5D9B" w:rsidRDefault="000E5D9B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E7AFAA6" w14:textId="77777777" w:rsidR="000E5D9B" w:rsidRDefault="000E5D9B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EEE6ED9" w14:textId="77777777" w:rsidR="000E5D9B" w:rsidRDefault="000E5D9B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C1F4BAE" w14:textId="77777777" w:rsidR="000E5D9B" w:rsidRPr="0088498A" w:rsidRDefault="000E5D9B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7A72BAD" w14:textId="77777777" w:rsidR="000E5D9B" w:rsidRDefault="000E5D9B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343610B" w14:textId="77777777" w:rsidR="000E5D9B" w:rsidRPr="0088498A" w:rsidRDefault="000E5D9B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AEEAAA0" w14:textId="77777777" w:rsidR="000E5D9B" w:rsidRDefault="000E5D9B" w:rsidP="00345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503E" w:rsidRPr="004155E9" w14:paraId="56B507DE" w14:textId="77777777" w:rsidTr="00510429">
        <w:tc>
          <w:tcPr>
            <w:tcW w:w="1990" w:type="pct"/>
          </w:tcPr>
          <w:p w14:paraId="5F90592C" w14:textId="2BE301BE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8" w:type="pct"/>
          </w:tcPr>
          <w:p w14:paraId="33E4817E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2840D5" w14:textId="6CD49EFF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EFC57" w14:textId="32678A0F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5367F4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AC7C705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2ADA51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06248E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503E" w:rsidRPr="004155E9" w14:paraId="0FD04202" w14:textId="77777777" w:rsidTr="00510429">
        <w:tc>
          <w:tcPr>
            <w:tcW w:w="1990" w:type="pct"/>
          </w:tcPr>
          <w:p w14:paraId="79FBB6E5" w14:textId="7384BB0E" w:rsidR="0023503E" w:rsidRPr="004155E9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8" w:type="pct"/>
          </w:tcPr>
          <w:p w14:paraId="59283255" w14:textId="37EB048A" w:rsidR="0023503E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26,635</w:t>
            </w:r>
          </w:p>
        </w:tc>
        <w:tc>
          <w:tcPr>
            <w:tcW w:w="151" w:type="pct"/>
          </w:tcPr>
          <w:p w14:paraId="08C157E3" w14:textId="60488521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E72735" w14:textId="61FA4EAF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  <w:tc>
          <w:tcPr>
            <w:tcW w:w="150" w:type="pct"/>
          </w:tcPr>
          <w:p w14:paraId="2ED7F9B1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2C22F" w14:textId="36DE122A" w:rsidR="0023503E" w:rsidRPr="004155E9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26,635</w:t>
            </w:r>
          </w:p>
        </w:tc>
        <w:tc>
          <w:tcPr>
            <w:tcW w:w="147" w:type="pct"/>
          </w:tcPr>
          <w:p w14:paraId="4F305878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CBED3CE" w14:textId="051346A9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</w:tr>
      <w:tr w:rsidR="0023503E" w:rsidRPr="004155E9" w14:paraId="7920E1C6" w14:textId="77777777" w:rsidTr="00510429">
        <w:tc>
          <w:tcPr>
            <w:tcW w:w="1990" w:type="pct"/>
          </w:tcPr>
          <w:p w14:paraId="4380F4BC" w14:textId="42548985" w:rsidR="0023503E" w:rsidRPr="004155E9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AB869F3" w14:textId="56E44EBD" w:rsidR="0023503E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69,568</w:t>
            </w:r>
          </w:p>
        </w:tc>
        <w:tc>
          <w:tcPr>
            <w:tcW w:w="151" w:type="pct"/>
          </w:tcPr>
          <w:p w14:paraId="72C5BD6A" w14:textId="761FBD91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343DFD1" w14:textId="321543F9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  <w:tc>
          <w:tcPr>
            <w:tcW w:w="150" w:type="pct"/>
          </w:tcPr>
          <w:p w14:paraId="7DEE1536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1B0B2FA" w14:textId="055A2611" w:rsidR="0023503E" w:rsidRPr="004155E9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69,568</w:t>
            </w:r>
          </w:p>
        </w:tc>
        <w:tc>
          <w:tcPr>
            <w:tcW w:w="147" w:type="pct"/>
          </w:tcPr>
          <w:p w14:paraId="62CEEC1F" w14:textId="77777777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455028" w14:textId="64ED2595" w:rsidR="0023503E" w:rsidRPr="004155E9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</w:tr>
      <w:tr w:rsidR="0023503E" w:rsidRPr="0088498A" w14:paraId="6A4E44FE" w14:textId="77777777" w:rsidTr="00510429">
        <w:tc>
          <w:tcPr>
            <w:tcW w:w="1990" w:type="pct"/>
          </w:tcPr>
          <w:p w14:paraId="5F321A4C" w14:textId="77777777" w:rsidR="0023503E" w:rsidRPr="0088498A" w:rsidRDefault="0023503E" w:rsidP="0023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07E96AD" w14:textId="0177E89F" w:rsidR="0023503E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96,203</w:t>
            </w:r>
          </w:p>
        </w:tc>
        <w:tc>
          <w:tcPr>
            <w:tcW w:w="151" w:type="pct"/>
          </w:tcPr>
          <w:p w14:paraId="5A615DD9" w14:textId="4FC555EF" w:rsidR="0023503E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DEC228B" w14:textId="6D187BEC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150" w:type="pct"/>
          </w:tcPr>
          <w:p w14:paraId="46F605B6" w14:textId="77777777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7460170" w14:textId="7279A0E7" w:rsidR="0023503E" w:rsidRPr="0088498A" w:rsidRDefault="003457CA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96,203</w:t>
            </w:r>
          </w:p>
        </w:tc>
        <w:tc>
          <w:tcPr>
            <w:tcW w:w="147" w:type="pct"/>
          </w:tcPr>
          <w:p w14:paraId="03B21C3A" w14:textId="77777777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F19E2E" w14:textId="7C39AEEC" w:rsidR="0023503E" w:rsidRPr="0088498A" w:rsidRDefault="0023503E" w:rsidP="0023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</w:tr>
    </w:tbl>
    <w:p w14:paraId="122CB41B" w14:textId="5AA06200" w:rsidR="00C33921" w:rsidRDefault="00C3392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DC933C" w14:textId="77777777" w:rsidR="00C33921" w:rsidRDefault="00C3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8BEABC" w14:textId="0BC34722" w:rsidR="002C4FD1" w:rsidRPr="00326E07" w:rsidRDefault="002C4FD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0C68D6"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Default="000C68D6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23E89" w14:textId="41DE8600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บริษัทมีสัญญาที่สำคัญที่เกิดขึ้นใหม่กับบุคคลและกิจการที่เกี่ยวข้องกัน ดังนี้</w:t>
      </w:r>
    </w:p>
    <w:p w14:paraId="74DFEEAC" w14:textId="77777777" w:rsidR="00737179" w:rsidRDefault="00737179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FFBDC6" w14:textId="6EBD7289" w:rsidR="0098297E" w:rsidRPr="00B64F80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64F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B64F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กู้ยืมเงินระยะสั้น</w:t>
      </w:r>
    </w:p>
    <w:p w14:paraId="594C5EB1" w14:textId="77777777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57DB5" w14:textId="6DBDCD15" w:rsidR="00114F6B" w:rsidRPr="00B64F80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64F80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</w:p>
    <w:p w14:paraId="0FF44D3E" w14:textId="77777777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41C04" w14:textId="4209594D" w:rsidR="005C692D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>
        <w:rPr>
          <w:rFonts w:asciiTheme="majorBidi" w:hAnsiTheme="majorBidi" w:cstheme="majorBidi"/>
          <w:sz w:val="30"/>
          <w:szCs w:val="30"/>
        </w:rPr>
        <w:t xml:space="preserve">20.0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บริษัทย่อยเบิกรับเงินกู้จากสัญญาให้กู้ยืมระยะสั้นดังกล่าวจำนวน </w:t>
      </w:r>
      <w:r>
        <w:rPr>
          <w:rFonts w:asciiTheme="majorBidi" w:hAnsiTheme="majorBidi" w:cstheme="majorBidi"/>
          <w:sz w:val="30"/>
          <w:szCs w:val="30"/>
        </w:rPr>
        <w:t xml:space="preserve">20.0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โดยมีกำหนดชำระคืนทั้งจำนวนภายในเดือนกันยายนถึงตุลาคม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39780D38" w14:textId="77777777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DC43D" w14:textId="7B7148D3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>
        <w:rPr>
          <w:rFonts w:asciiTheme="majorBidi" w:hAnsiTheme="majorBidi" w:cstheme="majorBidi"/>
          <w:sz w:val="30"/>
          <w:szCs w:val="30"/>
        </w:rPr>
        <w:t xml:space="preserve">10.0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บริษัทย่อยเบิกรับเงินกู้จากสัญญาให้กู้ยืมระยะสั้นดังกล่าวจำนวน </w:t>
      </w:r>
      <w:r>
        <w:rPr>
          <w:rFonts w:asciiTheme="majorBidi" w:hAnsiTheme="majorBidi" w:cstheme="majorBidi"/>
          <w:sz w:val="30"/>
          <w:szCs w:val="30"/>
        </w:rPr>
        <w:t xml:space="preserve">8.8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โดยมีกำหนดชำระคืนทั้งจำนวนภายใน</w:t>
      </w:r>
      <w:r w:rsidR="009833FA"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78B395E8" w14:textId="679AC30E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41CD3AB2" w14:textId="6C293834" w:rsidR="0098297E" w:rsidRPr="00B64F80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64F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B64F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กู้ยืมเงินระยะ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</w:p>
    <w:p w14:paraId="3739DC82" w14:textId="77777777" w:rsidR="0098297E" w:rsidRDefault="0098297E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4736D974" w14:textId="22A4E2EE" w:rsidR="0041115A" w:rsidRPr="00B64F80" w:rsidRDefault="0041115A" w:rsidP="0041115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ผู้บริหารสำคัญ</w:t>
      </w:r>
    </w:p>
    <w:p w14:paraId="277352F5" w14:textId="77777777" w:rsidR="005A4B80" w:rsidRDefault="005A4B80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40D43F3C" w14:textId="19918050" w:rsidR="00B8573E" w:rsidRPr="000F0B7B" w:rsidRDefault="00B8573E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0B7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26FB9">
        <w:rPr>
          <w:rFonts w:asciiTheme="majorBidi" w:hAnsiTheme="majorBidi" w:cstheme="majorBidi"/>
          <w:sz w:val="30"/>
          <w:szCs w:val="30"/>
        </w:rPr>
        <w:t xml:space="preserve">1 </w:t>
      </w:r>
      <w:r w:rsidRPr="000F0B7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F0B7B">
        <w:rPr>
          <w:rFonts w:asciiTheme="majorBidi" w:hAnsiTheme="majorBidi" w:cstheme="majorBidi"/>
          <w:sz w:val="30"/>
          <w:szCs w:val="30"/>
        </w:rPr>
        <w:t>256</w:t>
      </w:r>
      <w:r w:rsidR="005A250C">
        <w:rPr>
          <w:rFonts w:asciiTheme="majorBidi" w:hAnsiTheme="majorBidi" w:cstheme="majorBidi"/>
          <w:sz w:val="30"/>
          <w:szCs w:val="30"/>
        </w:rPr>
        <w:t>5</w:t>
      </w:r>
      <w:r w:rsidRPr="000F0B7B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บริษัทย่อยได้ทำสัญญากู้ยืมเงินกับผู้บริหารสำคัญเพื่อใช้ในการดำเนินงานจำนวน </w:t>
      </w:r>
      <w:r w:rsidR="00D70209">
        <w:rPr>
          <w:rFonts w:asciiTheme="majorBidi" w:hAnsiTheme="majorBidi" w:cstheme="majorBidi"/>
          <w:sz w:val="30"/>
          <w:szCs w:val="30"/>
        </w:rPr>
        <w:t>6</w:t>
      </w:r>
      <w:r w:rsidR="00D70209" w:rsidRPr="000F0B7B">
        <w:rPr>
          <w:rFonts w:asciiTheme="majorBidi" w:hAnsiTheme="majorBidi" w:cstheme="majorBidi"/>
          <w:sz w:val="30"/>
          <w:szCs w:val="30"/>
        </w:rPr>
        <w:t>.</w:t>
      </w:r>
      <w:r w:rsidR="00D70209">
        <w:rPr>
          <w:rFonts w:asciiTheme="majorBidi" w:hAnsiTheme="majorBidi" w:cstheme="majorBidi"/>
          <w:sz w:val="30"/>
          <w:szCs w:val="30"/>
        </w:rPr>
        <w:t>0</w:t>
      </w:r>
      <w:r w:rsidR="00D70209" w:rsidRPr="000F0B7B">
        <w:rPr>
          <w:rFonts w:asciiTheme="majorBidi" w:hAnsiTheme="majorBidi" w:cstheme="majorBidi"/>
          <w:sz w:val="30"/>
          <w:szCs w:val="30"/>
        </w:rPr>
        <w:t xml:space="preserve"> </w:t>
      </w:r>
      <w:r w:rsidRPr="000F0B7B">
        <w:rPr>
          <w:rFonts w:asciiTheme="majorBidi" w:hAnsiTheme="majorBidi" w:cstheme="majorBidi"/>
          <w:sz w:val="30"/>
          <w:szCs w:val="30"/>
          <w:cs/>
        </w:rPr>
        <w:t xml:space="preserve">ล้านบาท เป็นระยะเวลา </w:t>
      </w:r>
      <w:r w:rsidR="000F0B7B">
        <w:rPr>
          <w:rFonts w:asciiTheme="majorBidi" w:hAnsiTheme="majorBidi" w:cstheme="majorBidi"/>
          <w:sz w:val="30"/>
          <w:szCs w:val="30"/>
        </w:rPr>
        <w:t>3</w:t>
      </w:r>
      <w:r w:rsidRPr="000F0B7B">
        <w:rPr>
          <w:rFonts w:asciiTheme="majorBidi" w:hAnsiTheme="majorBidi" w:cstheme="majorBidi"/>
          <w:sz w:val="30"/>
          <w:szCs w:val="30"/>
          <w:cs/>
        </w:rPr>
        <w:t xml:space="preserve"> ปี โดยมีอัตราดอกเบี้ยร้อยละ </w:t>
      </w:r>
      <w:r w:rsidR="000F0B7B" w:rsidRPr="000F0B7B">
        <w:rPr>
          <w:rFonts w:asciiTheme="majorBidi" w:hAnsiTheme="majorBidi" w:cstheme="majorBidi"/>
          <w:sz w:val="30"/>
          <w:szCs w:val="30"/>
        </w:rPr>
        <w:t xml:space="preserve">5.5 </w:t>
      </w:r>
      <w:r w:rsidRPr="000F0B7B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416D16AC" w14:textId="77777777" w:rsidR="00B8573E" w:rsidRDefault="00B8573E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A46FF3" w14:textId="3963B2EF" w:rsidR="00F06388" w:rsidRPr="00B64F80" w:rsidRDefault="00F06388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บุคคลและกิจการอื่นที่เกี่ยวข้องกัน</w:t>
      </w:r>
    </w:p>
    <w:p w14:paraId="046762AC" w14:textId="77777777" w:rsidR="00F06388" w:rsidRDefault="00F06388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0D41061A" w14:textId="02A74500" w:rsidR="00F06388" w:rsidRPr="000F0B7B" w:rsidRDefault="00F06388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7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0F0B7B">
        <w:rPr>
          <w:rFonts w:asciiTheme="majorBidi" w:hAnsiTheme="majorBidi" w:cstheme="majorBidi"/>
          <w:sz w:val="30"/>
          <w:szCs w:val="30"/>
        </w:rPr>
        <w:t xml:space="preserve">1 </w:t>
      </w:r>
      <w:r w:rsidRPr="000F0B7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F0B7B">
        <w:rPr>
          <w:rFonts w:asciiTheme="majorBidi" w:hAnsiTheme="majorBidi" w:cstheme="majorBidi"/>
          <w:sz w:val="30"/>
          <w:szCs w:val="30"/>
        </w:rPr>
        <w:t>256</w:t>
      </w:r>
      <w:r w:rsidR="005A250C">
        <w:rPr>
          <w:rFonts w:asciiTheme="majorBidi" w:hAnsiTheme="majorBidi" w:cstheme="majorBidi"/>
          <w:sz w:val="30"/>
          <w:szCs w:val="30"/>
        </w:rPr>
        <w:t>5</w:t>
      </w:r>
      <w:r w:rsidRPr="000F0B7B">
        <w:rPr>
          <w:rFonts w:asciiTheme="majorBidi" w:hAnsiTheme="majorBidi" w:cstheme="majorBidi"/>
          <w:sz w:val="30"/>
          <w:szCs w:val="30"/>
        </w:rPr>
        <w:t xml:space="preserve"> </w:t>
      </w:r>
      <w:r w:rsidRPr="000F0B7B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บริษัทย่อยได้ทำสัญญากู้ยืมเงินกับบุคคลและกิจการที่เกี่ยวข้องกันเพื่อใช้ในการดำเนินงานจำนวน</w:t>
      </w:r>
      <w:r w:rsidR="00DC1D24">
        <w:rPr>
          <w:rFonts w:asciiTheme="majorBidi" w:hAnsiTheme="majorBidi" w:cstheme="majorBidi"/>
          <w:sz w:val="30"/>
          <w:szCs w:val="30"/>
        </w:rPr>
        <w:t xml:space="preserve"> 4</w:t>
      </w:r>
      <w:r w:rsidR="00DC1D24" w:rsidRPr="000F0B7B">
        <w:rPr>
          <w:rFonts w:asciiTheme="majorBidi" w:hAnsiTheme="majorBidi" w:cstheme="majorBidi"/>
          <w:sz w:val="30"/>
          <w:szCs w:val="30"/>
        </w:rPr>
        <w:t>.</w:t>
      </w:r>
      <w:r w:rsidR="00DC1D24">
        <w:rPr>
          <w:rFonts w:asciiTheme="majorBidi" w:hAnsiTheme="majorBidi" w:cstheme="majorBidi"/>
          <w:sz w:val="30"/>
          <w:szCs w:val="30"/>
        </w:rPr>
        <w:t xml:space="preserve">0 </w:t>
      </w:r>
      <w:r w:rsidRPr="000F0B7B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เป็นระยะเวลา </w:t>
      </w:r>
      <w:r w:rsidRPr="000F0B7B">
        <w:rPr>
          <w:rFonts w:asciiTheme="majorBidi" w:hAnsiTheme="majorBidi" w:cstheme="majorBidi"/>
          <w:sz w:val="30"/>
          <w:szCs w:val="30"/>
        </w:rPr>
        <w:t xml:space="preserve">3 </w:t>
      </w:r>
      <w:r w:rsidRPr="000F0B7B">
        <w:rPr>
          <w:rFonts w:asciiTheme="majorBidi" w:hAnsiTheme="majorBidi" w:cstheme="majorBidi" w:hint="cs"/>
          <w:sz w:val="30"/>
          <w:szCs w:val="30"/>
          <w:cs/>
        </w:rPr>
        <w:t xml:space="preserve">ปี โดยมีอัตราดอกเบี้ยร้อยละ </w:t>
      </w:r>
      <w:r w:rsidRPr="000F0B7B">
        <w:rPr>
          <w:rFonts w:asciiTheme="majorBidi" w:hAnsiTheme="majorBidi" w:cstheme="majorBidi"/>
          <w:sz w:val="30"/>
          <w:szCs w:val="30"/>
        </w:rPr>
        <w:t xml:space="preserve">5.5 </w:t>
      </w:r>
      <w:r w:rsidRPr="000F0B7B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</w:p>
    <w:p w14:paraId="6C2981A2" w14:textId="78551A6C" w:rsidR="0004618F" w:rsidRDefault="00046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836EAE6" w14:textId="5E659AB7" w:rsidR="00114F6B" w:rsidRPr="0016249F" w:rsidRDefault="00114F6B" w:rsidP="0011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5</w:t>
      </w:r>
      <w:r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B5A3957" w14:textId="77777777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5ED975D1" w14:textId="162000A7" w:rsidR="00114F6B" w:rsidRPr="003F7F67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F7F67">
        <w:rPr>
          <w:rFonts w:asciiTheme="majorBidi" w:hAnsiTheme="majorBidi" w:cstheme="majorBidi"/>
          <w:sz w:val="30"/>
          <w:szCs w:val="30"/>
          <w:cs/>
        </w:rPr>
        <w:t>รายละเอียดการเพิ่มขึ้นของเงินลงทุนในบริษัทย่อยใน</w:t>
      </w:r>
      <w:r w:rsidR="007E42D8"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</w:t>
      </w:r>
      <w:r w:rsidRPr="003F7F67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9833F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F7F6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250784">
        <w:rPr>
          <w:rFonts w:asciiTheme="majorBidi" w:hAnsiTheme="majorBidi" w:cstheme="majorBidi"/>
          <w:sz w:val="30"/>
          <w:szCs w:val="30"/>
        </w:rPr>
        <w:br/>
      </w:r>
      <w:r w:rsidRPr="003F7F67">
        <w:rPr>
          <w:rFonts w:asciiTheme="majorBidi" w:hAnsiTheme="majorBidi" w:cstheme="majorBidi"/>
          <w:sz w:val="30"/>
          <w:szCs w:val="30"/>
        </w:rPr>
        <w:t xml:space="preserve">30 </w:t>
      </w:r>
      <w:r w:rsidR="009833F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F7F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7F67">
        <w:rPr>
          <w:rFonts w:asciiTheme="majorBidi" w:hAnsiTheme="majorBidi" w:cstheme="majorBidi"/>
          <w:sz w:val="30"/>
          <w:szCs w:val="30"/>
        </w:rPr>
        <w:t>256</w:t>
      </w:r>
      <w:r w:rsidR="009833FA">
        <w:rPr>
          <w:rFonts w:asciiTheme="majorBidi" w:hAnsiTheme="majorBidi" w:cstheme="majorBidi"/>
          <w:sz w:val="30"/>
          <w:szCs w:val="30"/>
        </w:rPr>
        <w:t>6</w:t>
      </w:r>
      <w:r w:rsidRPr="003F7F67">
        <w:rPr>
          <w:rFonts w:asciiTheme="majorBidi" w:hAnsiTheme="majorBidi" w:cstheme="majorBidi"/>
          <w:sz w:val="30"/>
          <w:szCs w:val="30"/>
        </w:rPr>
        <w:t xml:space="preserve"> </w:t>
      </w:r>
      <w:r w:rsidRPr="003F7F6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9AF89" w14:textId="77777777" w:rsidR="00114F6B" w:rsidRPr="005A4B80" w:rsidRDefault="00114F6B" w:rsidP="005A4B8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2"/>
        <w:gridCol w:w="1015"/>
        <w:gridCol w:w="255"/>
        <w:gridCol w:w="2248"/>
      </w:tblGrid>
      <w:tr w:rsidR="008A5584" w:rsidRPr="005B3D93" w14:paraId="2A6A52EF" w14:textId="77777777" w:rsidTr="0064632C">
        <w:tc>
          <w:tcPr>
            <w:tcW w:w="5482" w:type="dxa"/>
          </w:tcPr>
          <w:p w14:paraId="58200817" w14:textId="22680087" w:rsidR="008A5584" w:rsidRPr="003F7F67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298A8CA8" w14:textId="0F9877FD" w:rsidR="008A5584" w:rsidRPr="008A5584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5" w:type="dxa"/>
          </w:tcPr>
          <w:p w14:paraId="1408A18F" w14:textId="1A32CA60" w:rsidR="008A5584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8" w:type="dxa"/>
            <w:vAlign w:val="center"/>
          </w:tcPr>
          <w:p w14:paraId="5FE334B8" w14:textId="3A9C2A1E" w:rsidR="008A5584" w:rsidRPr="005B3D93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5B3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5584" w:rsidRPr="00965A84" w14:paraId="5077ED1A" w14:textId="77777777" w:rsidTr="0064632C">
        <w:tc>
          <w:tcPr>
            <w:tcW w:w="5482" w:type="dxa"/>
          </w:tcPr>
          <w:p w14:paraId="4BFC575E" w14:textId="77777777" w:rsidR="008A5584" w:rsidRPr="003F7F67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5" w:type="dxa"/>
          </w:tcPr>
          <w:p w14:paraId="781795E8" w14:textId="77777777" w:rsidR="008A5584" w:rsidRPr="00965A84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1DE3852" w14:textId="4342E352" w:rsidR="008A5584" w:rsidRPr="00965A84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8" w:type="dxa"/>
            <w:vAlign w:val="center"/>
          </w:tcPr>
          <w:p w14:paraId="2AB081FF" w14:textId="2A2AAA91" w:rsidR="008A5584" w:rsidRPr="00965A84" w:rsidRDefault="008A558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5A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584" w:rsidRPr="009C1D4F" w14:paraId="7D1C9DF7" w14:textId="77777777" w:rsidTr="0064632C">
        <w:tc>
          <w:tcPr>
            <w:tcW w:w="5482" w:type="dxa"/>
            <w:hideMark/>
          </w:tcPr>
          <w:p w14:paraId="23CFD3A4" w14:textId="10811610" w:rsidR="008A5584" w:rsidRPr="00210092" w:rsidRDefault="005A4B80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ซื้อเงินลงทุนใน</w:t>
            </w:r>
            <w:r w:rsidR="008A558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เกรซ วอเทอร์ เมด จำกัด</w:t>
            </w:r>
          </w:p>
        </w:tc>
        <w:tc>
          <w:tcPr>
            <w:tcW w:w="1015" w:type="dxa"/>
          </w:tcPr>
          <w:p w14:paraId="6D50C33F" w14:textId="673FCF3E" w:rsidR="008A5584" w:rsidRPr="008A5584" w:rsidRDefault="008A5584" w:rsidP="008A5584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A558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5" w:type="dxa"/>
          </w:tcPr>
          <w:p w14:paraId="3AE93C94" w14:textId="3BDECC4F" w:rsidR="008A5584" w:rsidRDefault="008A5584" w:rsidP="00F94949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48" w:type="dxa"/>
          </w:tcPr>
          <w:p w14:paraId="76F70235" w14:textId="05236BBF" w:rsidR="008A5584" w:rsidRPr="009C1D4F" w:rsidRDefault="008A5584" w:rsidP="00F94949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43,900</w:t>
            </w:r>
          </w:p>
        </w:tc>
      </w:tr>
    </w:tbl>
    <w:p w14:paraId="4DE51087" w14:textId="555B6A8E" w:rsidR="00114F6B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905D4CA" w14:textId="343E3968" w:rsidR="002676A1" w:rsidRPr="00725789" w:rsidRDefault="002676A1" w:rsidP="00614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23 </w:t>
      </w:r>
      <w:r w:rsidRPr="00725789">
        <w:rPr>
          <w:rFonts w:asciiTheme="majorBidi" w:hAnsiTheme="majorBidi" w:cstheme="majorBidi"/>
          <w:sz w:val="30"/>
          <w:szCs w:val="30"/>
          <w:cs/>
        </w:rPr>
        <w:t>พฤษภาคม</w:t>
      </w:r>
      <w:r>
        <w:rPr>
          <w:rFonts w:asciiTheme="majorBidi" w:hAnsiTheme="majorBidi" w:cstheme="majorBidi"/>
          <w:sz w:val="30"/>
          <w:szCs w:val="30"/>
        </w:rPr>
        <w:t xml:space="preserve"> 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บริษัทได้ลงทุนร้อยละ </w:t>
      </w:r>
      <w:r>
        <w:rPr>
          <w:rFonts w:asciiTheme="majorBidi" w:hAnsiTheme="majorBidi" w:cstheme="majorBidi"/>
          <w:sz w:val="30"/>
          <w:szCs w:val="30"/>
        </w:rPr>
        <w:t xml:space="preserve">52.8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ในบริษัท </w:t>
      </w:r>
      <w:r w:rsidRPr="00725789">
        <w:rPr>
          <w:rFonts w:asciiTheme="majorBidi" w:hAnsiTheme="majorBidi" w:cstheme="majorBidi"/>
          <w:sz w:val="30"/>
          <w:szCs w:val="30"/>
          <w:cs/>
        </w:rPr>
        <w:t>เกรซ วอเทอร์ เมด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ซึ่งเป็นบริษัทที่จัดตั้งขึ้นในประเทศไทย มีทุน</w:t>
      </w:r>
      <w:r w:rsidRPr="00725789">
        <w:rPr>
          <w:rFonts w:asciiTheme="majorBidi" w:hAnsiTheme="majorBidi" w:cstheme="majorBidi"/>
          <w:sz w:val="30"/>
          <w:szCs w:val="30"/>
          <w:cs/>
        </w:rPr>
        <w:t>ทุนจดทะเบียน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25789">
        <w:rPr>
          <w:rFonts w:asciiTheme="majorBidi" w:hAnsiTheme="majorBidi" w:cstheme="majorBidi"/>
          <w:sz w:val="30"/>
          <w:szCs w:val="30"/>
          <w:cs/>
        </w:rPr>
        <w:t>ทุนที่ชำระแล้ว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>
        <w:rPr>
          <w:rFonts w:asciiTheme="majorBidi" w:hAnsiTheme="majorBidi" w:cstheme="majorBidi"/>
          <w:sz w:val="30"/>
          <w:szCs w:val="30"/>
        </w:rPr>
        <w:t xml:space="preserve">40.0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25789">
        <w:rPr>
          <w:rFonts w:asciiTheme="majorBidi" w:hAnsiTheme="majorBidi" w:cstheme="majorBidi"/>
          <w:sz w:val="30"/>
          <w:szCs w:val="30"/>
          <w:cs/>
        </w:rPr>
        <w:t xml:space="preserve"> (แบ่งออกเป็นหุ้นสามัญจำนวน</w:t>
      </w:r>
      <w:r>
        <w:rPr>
          <w:rFonts w:asciiTheme="majorBidi" w:hAnsiTheme="majorBidi" w:cstheme="majorBidi"/>
          <w:sz w:val="30"/>
          <w:szCs w:val="30"/>
        </w:rPr>
        <w:t xml:space="preserve"> 40,000</w:t>
      </w:r>
      <w:r w:rsidRPr="0072578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</w:t>
      </w:r>
      <w:r>
        <w:rPr>
          <w:rFonts w:asciiTheme="majorBidi" w:hAnsiTheme="majorBidi" w:cstheme="majorBidi"/>
          <w:sz w:val="30"/>
          <w:szCs w:val="30"/>
        </w:rPr>
        <w:t xml:space="preserve"> 1,000</w:t>
      </w:r>
      <w:r w:rsidRPr="00725789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p w14:paraId="128C3711" w14:textId="77777777" w:rsidR="006A6557" w:rsidRDefault="006A6557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44F09BF" w14:textId="06E47790" w:rsidR="00F54FE5" w:rsidRPr="0016249F" w:rsidRDefault="008A5584" w:rsidP="00F5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F54FE5"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531CA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51"/>
        <w:gridCol w:w="178"/>
        <w:gridCol w:w="1351"/>
        <w:gridCol w:w="180"/>
        <w:gridCol w:w="1260"/>
      </w:tblGrid>
      <w:tr w:rsidR="005A4B80" w:rsidRPr="00561DBF" w14:paraId="6D3781DA" w14:textId="77777777" w:rsidTr="0064632C">
        <w:trPr>
          <w:cantSplit/>
          <w:trHeight w:val="788"/>
          <w:tblHeader/>
        </w:trPr>
        <w:tc>
          <w:tcPr>
            <w:tcW w:w="5951" w:type="dxa"/>
            <w:vAlign w:val="bottom"/>
          </w:tcPr>
          <w:p w14:paraId="493214C1" w14:textId="77777777" w:rsidR="005A4B80" w:rsidRPr="00561DBF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61D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561D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561D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561D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561DBF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561DBF" w:rsidRDefault="005A4B80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D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561DBF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1E2729E" w14:textId="77777777" w:rsidR="005A4B80" w:rsidRPr="00561DBF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61D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561DBF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61D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561DBF" w14:paraId="7F2075B6" w14:textId="77777777" w:rsidTr="0064632C">
        <w:trPr>
          <w:cantSplit/>
          <w:trHeight w:val="389"/>
        </w:trPr>
        <w:tc>
          <w:tcPr>
            <w:tcW w:w="5951" w:type="dxa"/>
          </w:tcPr>
          <w:p w14:paraId="057D78F7" w14:textId="77777777" w:rsidR="005A4B80" w:rsidRPr="00561DBF" w:rsidRDefault="005A4B80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561DBF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561DBF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61D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561DBF" w14:paraId="127B0162" w14:textId="77777777" w:rsidTr="0064632C">
        <w:trPr>
          <w:cantSplit/>
          <w:trHeight w:val="389"/>
        </w:trPr>
        <w:tc>
          <w:tcPr>
            <w:tcW w:w="5951" w:type="dxa"/>
          </w:tcPr>
          <w:p w14:paraId="1B50B62A" w14:textId="77777777" w:rsidR="005A4B80" w:rsidRPr="00561DBF" w:rsidRDefault="005A4B80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DB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561DBF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43A50BE4" w:rsidR="005A4B80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</w:t>
            </w:r>
            <w:r w:rsidR="002F52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80" w:type="dxa"/>
          </w:tcPr>
          <w:p w14:paraId="0458458E" w14:textId="77777777" w:rsidR="005A4B80" w:rsidRPr="00561DBF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71168D" w14:textId="5A2D8C8D" w:rsidR="005A4B80" w:rsidRPr="00561DBF" w:rsidRDefault="00561DBF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1DBF">
              <w:rPr>
                <w:rFonts w:asciiTheme="majorBidi" w:hAnsiTheme="majorBidi" w:cstheme="majorBidi"/>
                <w:sz w:val="30"/>
                <w:szCs w:val="30"/>
              </w:rPr>
              <w:t>102,624</w:t>
            </w:r>
          </w:p>
        </w:tc>
      </w:tr>
      <w:tr w:rsidR="00561DBF" w:rsidRPr="00561DBF" w14:paraId="4C98BA10" w14:textId="77777777" w:rsidTr="0064632C">
        <w:trPr>
          <w:cantSplit/>
          <w:trHeight w:val="379"/>
        </w:trPr>
        <w:tc>
          <w:tcPr>
            <w:tcW w:w="5951" w:type="dxa"/>
          </w:tcPr>
          <w:p w14:paraId="4C419095" w14:textId="16E239B4" w:rsidR="00561DBF" w:rsidRPr="00561DBF" w:rsidRDefault="00561DBF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61DBF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</w:t>
            </w:r>
            <w:r w:rsidR="00E34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ซื้อบริษัทย่อย</w:t>
            </w:r>
            <w:r w:rsidRPr="00561D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699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561D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</w:t>
            </w:r>
            <w:r w:rsidR="00574B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0A548BC2" w14:textId="77777777" w:rsidR="00561DBF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68824CF8" w14:textId="523CF3F9" w:rsidR="00561DBF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27,943</w:t>
            </w:r>
          </w:p>
        </w:tc>
        <w:tc>
          <w:tcPr>
            <w:tcW w:w="180" w:type="dxa"/>
          </w:tcPr>
          <w:p w14:paraId="69CFA879" w14:textId="77777777" w:rsidR="00561DBF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7F16C0" w14:textId="4E0B740E" w:rsidR="00561DBF" w:rsidRPr="00561DBF" w:rsidRDefault="00561DBF" w:rsidP="0057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1D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DBF" w:rsidRPr="00561DBF" w14:paraId="57C09F32" w14:textId="77777777" w:rsidTr="0064632C">
        <w:trPr>
          <w:cantSplit/>
          <w:trHeight w:val="389"/>
        </w:trPr>
        <w:tc>
          <w:tcPr>
            <w:tcW w:w="5951" w:type="dxa"/>
          </w:tcPr>
          <w:p w14:paraId="04C3606C" w14:textId="69367C84" w:rsidR="00561DBF" w:rsidRDefault="00561DBF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5DD0E5ED" w:rsidR="00561DBF" w:rsidRPr="00FC442F" w:rsidRDefault="00FC442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1,407</w:t>
            </w:r>
          </w:p>
        </w:tc>
        <w:tc>
          <w:tcPr>
            <w:tcW w:w="180" w:type="dxa"/>
          </w:tcPr>
          <w:p w14:paraId="07AEEC65" w14:textId="77777777" w:rsidR="00561DBF" w:rsidRPr="00307572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</w:tcPr>
          <w:p w14:paraId="5CAF9A55" w14:textId="0A66782B" w:rsidR="00561DBF" w:rsidRPr="00FC442F" w:rsidRDefault="00FC442F" w:rsidP="00FC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1D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7572" w:rsidRPr="00561DBF" w14:paraId="2CFB519D" w14:textId="77777777" w:rsidTr="0064632C">
        <w:trPr>
          <w:cantSplit/>
          <w:trHeight w:val="389"/>
        </w:trPr>
        <w:tc>
          <w:tcPr>
            <w:tcW w:w="5951" w:type="dxa"/>
          </w:tcPr>
          <w:p w14:paraId="5654C3CD" w14:textId="12CE2175" w:rsidR="00307572" w:rsidRDefault="00307572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ราคาทุน</w:t>
            </w:r>
          </w:p>
        </w:tc>
        <w:tc>
          <w:tcPr>
            <w:tcW w:w="178" w:type="dxa"/>
          </w:tcPr>
          <w:p w14:paraId="0CE880FE" w14:textId="77777777" w:rsidR="00307572" w:rsidRPr="00561DBF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EA94ADE" w14:textId="023DCC44" w:rsidR="00307572" w:rsidRPr="00FC442F" w:rsidRDefault="00FC442F" w:rsidP="0010331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(1,391)</w:t>
            </w:r>
          </w:p>
        </w:tc>
        <w:tc>
          <w:tcPr>
            <w:tcW w:w="180" w:type="dxa"/>
          </w:tcPr>
          <w:p w14:paraId="4FAA0223" w14:textId="77777777" w:rsidR="00307572" w:rsidRPr="00307572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</w:tcPr>
          <w:p w14:paraId="4820CA3D" w14:textId="081566A0" w:rsidR="00307572" w:rsidRPr="00307572" w:rsidRDefault="00FC442F" w:rsidP="00307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C4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(1,391)</w:t>
            </w:r>
          </w:p>
        </w:tc>
      </w:tr>
      <w:tr w:rsidR="00561DBF" w:rsidRPr="00561DBF" w14:paraId="5F5E06F1" w14:textId="77777777" w:rsidTr="0064632C">
        <w:trPr>
          <w:cantSplit/>
          <w:trHeight w:val="389"/>
        </w:trPr>
        <w:tc>
          <w:tcPr>
            <w:tcW w:w="5951" w:type="dxa"/>
          </w:tcPr>
          <w:p w14:paraId="66323D11" w14:textId="081A97F3" w:rsidR="00561DBF" w:rsidRDefault="00561DBF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สินทรัพย์สิทธิการใช้ได้มา</w:t>
            </w:r>
            <w:r w:rsidR="00574B1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E34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ซื้อบริษัทย่อย</w:t>
            </w:r>
            <w:r w:rsidR="00574B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78" w:type="dxa"/>
          </w:tcPr>
          <w:p w14:paraId="305D9A2E" w14:textId="77777777" w:rsidR="00561DBF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1F0AADC" w14:textId="04EDFEBD" w:rsidR="00561DBF" w:rsidRPr="00574B1C" w:rsidRDefault="00574B1C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21,367</w:t>
            </w:r>
          </w:p>
        </w:tc>
        <w:tc>
          <w:tcPr>
            <w:tcW w:w="180" w:type="dxa"/>
          </w:tcPr>
          <w:p w14:paraId="58D76CB9" w14:textId="77777777" w:rsidR="00561DBF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72D4E4" w14:textId="39524D56" w:rsidR="00561DBF" w:rsidRDefault="00574B1C" w:rsidP="0057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B80" w:rsidRPr="00561DBF" w14:paraId="5186B079" w14:textId="77777777" w:rsidTr="0064632C">
        <w:trPr>
          <w:cantSplit/>
          <w:trHeight w:val="389"/>
        </w:trPr>
        <w:tc>
          <w:tcPr>
            <w:tcW w:w="5951" w:type="dxa"/>
          </w:tcPr>
          <w:p w14:paraId="74AE862E" w14:textId="77777777" w:rsidR="005A4B80" w:rsidRPr="00561DBF" w:rsidRDefault="005A4B80" w:rsidP="0056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D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78" w:type="dxa"/>
          </w:tcPr>
          <w:p w14:paraId="665E8B0B" w14:textId="77777777" w:rsidR="005A4B80" w:rsidRPr="00561DBF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4091A68" w14:textId="50AA080C" w:rsidR="005A4B80" w:rsidRPr="00561DBF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7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C46F9D2" w14:textId="77777777" w:rsidR="005A4B80" w:rsidRPr="00561DBF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EAD8A9" w14:textId="630A03DA" w:rsidR="005A4B80" w:rsidRPr="00561DBF" w:rsidRDefault="00574B1C" w:rsidP="00106E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6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E0E274F" w14:textId="77777777" w:rsidR="0025412A" w:rsidRDefault="0025412A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757F8" w14:textId="3519470E" w:rsidR="007E42D8" w:rsidRDefault="007E42D8" w:rsidP="007E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="0045576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บริษัทได้ยกเลิกสัญญาเช่ากับผู้เช่ารายหนึ่ง จึงทำให้สินทรัพย์สิทธิการใช้ลดลงจำนวน </w:t>
      </w:r>
      <w:r>
        <w:rPr>
          <w:rFonts w:asciiTheme="majorBidi" w:hAnsiTheme="majorBidi" w:cstheme="majorBidi"/>
          <w:sz w:val="30"/>
          <w:szCs w:val="30"/>
        </w:rPr>
        <w:t xml:space="preserve">1.4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1115A">
        <w:rPr>
          <w:rFonts w:asciiTheme="majorBidi" w:hAnsiTheme="majorBidi" w:cstheme="majorBidi"/>
          <w:sz w:val="30"/>
          <w:szCs w:val="30"/>
        </w:rPr>
        <w:t xml:space="preserve"> </w:t>
      </w:r>
      <w:r w:rsidR="0041115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กลุ่มบริษัทบันทึกกำไรจากการยกเลิกสัญญาเช่าดังกล่าวจำนวน </w:t>
      </w:r>
      <w:r w:rsidR="0041115A">
        <w:rPr>
          <w:rFonts w:asciiTheme="majorBidi" w:hAnsiTheme="majorBidi" w:cstheme="majorBidi"/>
          <w:sz w:val="30"/>
          <w:szCs w:val="30"/>
        </w:rPr>
        <w:t xml:space="preserve">0.03 </w:t>
      </w:r>
      <w:r w:rsidR="0041115A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</w:t>
      </w:r>
    </w:p>
    <w:p w14:paraId="47E4B95D" w14:textId="77777777" w:rsidR="007E42D8" w:rsidRDefault="007E42D8" w:rsidP="007E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82222" w14:textId="7E47DA34" w:rsidR="00250784" w:rsidRDefault="007E42D8" w:rsidP="00166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11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1115A" w:rsidRPr="0041115A">
        <w:rPr>
          <w:rFonts w:asciiTheme="majorBidi" w:hAnsiTheme="majorBidi"/>
          <w:sz w:val="30"/>
          <w:szCs w:val="30"/>
          <w:cs/>
        </w:rPr>
        <w:t xml:space="preserve">บริษัทได้ทำสัญญาเช่าที่ดินและอาคารเป็นระยะเวลา </w:t>
      </w:r>
      <w:r w:rsidR="0078425A">
        <w:rPr>
          <w:rFonts w:asciiTheme="majorBidi" w:hAnsiTheme="majorBidi"/>
          <w:sz w:val="30"/>
          <w:szCs w:val="30"/>
        </w:rPr>
        <w:t>2</w:t>
      </w:r>
      <w:r w:rsidR="0041115A" w:rsidRPr="00250784">
        <w:rPr>
          <w:rFonts w:asciiTheme="majorBidi" w:hAnsiTheme="majorBidi"/>
          <w:sz w:val="30"/>
          <w:szCs w:val="30"/>
          <w:cs/>
        </w:rPr>
        <w:t xml:space="preserve"> ปี สิ้นสุดในปี </w:t>
      </w:r>
      <w:r w:rsidR="0041115A" w:rsidRPr="00250784">
        <w:rPr>
          <w:rFonts w:asciiTheme="majorBidi" w:hAnsiTheme="majorBidi"/>
          <w:sz w:val="30"/>
          <w:szCs w:val="30"/>
        </w:rPr>
        <w:t>2568</w:t>
      </w:r>
      <w:r w:rsidR="0041115A" w:rsidRPr="00250784">
        <w:rPr>
          <w:rFonts w:asciiTheme="majorBidi" w:hAnsiTheme="majorBidi"/>
          <w:sz w:val="30"/>
          <w:szCs w:val="30"/>
          <w:cs/>
        </w:rPr>
        <w:t xml:space="preserve"> </w:t>
      </w:r>
      <w:r w:rsidR="000D35D1">
        <w:rPr>
          <w:rFonts w:asciiTheme="majorBidi" w:hAnsiTheme="majorBidi" w:hint="cs"/>
          <w:sz w:val="30"/>
          <w:szCs w:val="30"/>
          <w:cs/>
        </w:rPr>
        <w:t>กลุ่ม</w:t>
      </w:r>
      <w:r w:rsidR="0041115A" w:rsidRPr="00250784">
        <w:rPr>
          <w:rFonts w:asciiTheme="majorBidi" w:hAnsiTheme="majorBidi"/>
          <w:sz w:val="30"/>
          <w:szCs w:val="30"/>
          <w:cs/>
        </w:rPr>
        <w:t xml:space="preserve">บริษัทมีสิทธิต่ออายุสัญญาได้อีกสองครั้งคราวละ </w:t>
      </w:r>
      <w:r w:rsidR="0041115A" w:rsidRPr="00250784">
        <w:rPr>
          <w:rFonts w:asciiTheme="majorBidi" w:hAnsiTheme="majorBidi"/>
          <w:sz w:val="30"/>
          <w:szCs w:val="30"/>
        </w:rPr>
        <w:t>3</w:t>
      </w:r>
      <w:r w:rsidR="0041115A" w:rsidRPr="00250784">
        <w:rPr>
          <w:rFonts w:asciiTheme="majorBidi" w:hAnsiTheme="majorBidi"/>
          <w:sz w:val="30"/>
          <w:szCs w:val="30"/>
          <w:cs/>
        </w:rPr>
        <w:t xml:space="preserve"> ปี และ </w:t>
      </w:r>
      <w:r w:rsidR="0041115A" w:rsidRPr="00250784">
        <w:rPr>
          <w:rFonts w:asciiTheme="majorBidi" w:hAnsiTheme="majorBidi"/>
          <w:sz w:val="30"/>
          <w:szCs w:val="30"/>
        </w:rPr>
        <w:t>1</w:t>
      </w:r>
      <w:r w:rsidR="0041115A" w:rsidRPr="00250784">
        <w:rPr>
          <w:rFonts w:asciiTheme="majorBidi" w:hAnsiTheme="majorBidi"/>
          <w:sz w:val="30"/>
          <w:szCs w:val="30"/>
          <w:cs/>
        </w:rPr>
        <w:t xml:space="preserve"> ปีตามลำดับนับจากวันสิ้นสุดสัญญาแต่ละครั้ง โดยค่าเช่าจะปรับเพิ่มขึ้นร้อยละ </w:t>
      </w:r>
      <w:r w:rsidR="0041115A" w:rsidRPr="00250784">
        <w:rPr>
          <w:rFonts w:asciiTheme="majorBidi" w:hAnsiTheme="majorBidi"/>
          <w:sz w:val="30"/>
          <w:szCs w:val="30"/>
        </w:rPr>
        <w:t>10</w:t>
      </w:r>
      <w:r w:rsidR="0041115A" w:rsidRPr="00250784">
        <w:rPr>
          <w:rFonts w:asciiTheme="majorBidi" w:hAnsiTheme="majorBidi"/>
          <w:sz w:val="30"/>
          <w:szCs w:val="30"/>
          <w:cs/>
        </w:rPr>
        <w:t xml:space="preserve"> สำหรับการต่ออายุสัญญาเช่าแต่ละครั้ง</w:t>
      </w:r>
    </w:p>
    <w:p w14:paraId="52F5A293" w14:textId="35974A64" w:rsidR="002C4FD1" w:rsidRPr="0016249F" w:rsidRDefault="00574B1C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C4FD1" w:rsidRPr="0016249F">
        <w:rPr>
          <w:rFonts w:ascii="Angsana New" w:hAnsi="Angsana New"/>
          <w:b/>
          <w:bCs/>
          <w:sz w:val="30"/>
          <w:szCs w:val="30"/>
        </w:rPr>
        <w:tab/>
      </w:r>
      <w:r w:rsidR="002C4FD1" w:rsidRPr="0016249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B070A3" w:rsidRDefault="002C4FD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4D9FC" w14:textId="5C068D92" w:rsidR="00B12774" w:rsidRDefault="002C4FD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7E42D8">
        <w:rPr>
          <w:rFonts w:asciiTheme="majorBidi" w:hAnsiTheme="majorBidi" w:cstheme="majorBidi"/>
          <w:sz w:val="30"/>
          <w:szCs w:val="30"/>
        </w:rPr>
        <w:t>30</w:t>
      </w:r>
      <w:r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7E42D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71" w:rsidRPr="00B070A3">
        <w:rPr>
          <w:rFonts w:asciiTheme="majorBidi" w:hAnsiTheme="majorBidi" w:cstheme="majorBidi"/>
          <w:sz w:val="30"/>
          <w:szCs w:val="30"/>
        </w:rPr>
        <w:t>256</w:t>
      </w:r>
      <w:r w:rsidR="00704F03">
        <w:rPr>
          <w:rFonts w:asciiTheme="majorBidi" w:hAnsiTheme="majorBidi" w:cstheme="majorBidi"/>
          <w:sz w:val="30"/>
          <w:szCs w:val="30"/>
        </w:rPr>
        <w:t>6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B070A3">
        <w:rPr>
          <w:rFonts w:asciiTheme="majorBidi" w:hAnsiTheme="majorBidi" w:cstheme="majorBidi"/>
          <w:sz w:val="30"/>
          <w:szCs w:val="30"/>
        </w:rPr>
        <w:t>256</w:t>
      </w:r>
      <w:r w:rsidR="00704F03">
        <w:rPr>
          <w:rFonts w:asciiTheme="majorBidi" w:hAnsiTheme="majorBidi" w:cstheme="majorBidi"/>
          <w:sz w:val="30"/>
          <w:szCs w:val="30"/>
        </w:rPr>
        <w:t>5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0019DFA5" w14:textId="77777777" w:rsidR="00296994" w:rsidRDefault="00296994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704F03" w:rsidRPr="00FB6C4F" w14:paraId="434B1A71" w14:textId="77777777" w:rsidTr="00704F03">
        <w:trPr>
          <w:trHeight w:val="395"/>
          <w:tblHeader/>
        </w:trPr>
        <w:tc>
          <w:tcPr>
            <w:tcW w:w="2189" w:type="dxa"/>
            <w:vAlign w:val="bottom"/>
          </w:tcPr>
          <w:p w14:paraId="31AB660E" w14:textId="77777777" w:rsidR="00704F03" w:rsidRPr="00FB6C4F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25121F65" w14:textId="5C39428B" w:rsidR="00704F03" w:rsidRPr="00FB6C4F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FB6C4F" w14:paraId="580FCBF6" w14:textId="77777777" w:rsidTr="00704F03">
        <w:trPr>
          <w:trHeight w:val="395"/>
          <w:tblHeader/>
        </w:trPr>
        <w:tc>
          <w:tcPr>
            <w:tcW w:w="2189" w:type="dxa"/>
            <w:vAlign w:val="bottom"/>
          </w:tcPr>
          <w:p w14:paraId="39E324D7" w14:textId="77777777" w:rsidR="00791C5B" w:rsidRPr="00FB6C4F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013E9D87" w:rsidR="00791C5B" w:rsidRPr="00FB6C4F" w:rsidRDefault="007E42D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30</w:t>
            </w:r>
            <w:r w:rsidR="00704F03" w:rsidRPr="00FB6C4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มิถุนายน</w:t>
            </w:r>
            <w:r w:rsidR="00704F03"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="00704F03"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FB6C4F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132BC246" w:rsidR="00791C5B" w:rsidRPr="00FB6C4F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7671EF" w:rsidRPr="00FB6C4F" w14:paraId="24D618DF" w14:textId="77777777" w:rsidTr="00704F03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2F67BEB6" w14:textId="41E1BB40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FB6C4F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FB6C4F" w14:paraId="07D751D5" w14:textId="77777777" w:rsidTr="00704F03">
        <w:trPr>
          <w:trHeight w:val="385"/>
          <w:tblHeader/>
        </w:trPr>
        <w:tc>
          <w:tcPr>
            <w:tcW w:w="2189" w:type="dxa"/>
            <w:vAlign w:val="bottom"/>
          </w:tcPr>
          <w:p w14:paraId="2E94B367" w14:textId="77777777" w:rsidR="00791C5B" w:rsidRPr="00FB6C4F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6BD93BC8" w14:textId="078ADFE1" w:rsidR="00791C5B" w:rsidRPr="00FB6C4F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FB6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FB6C4F" w14:paraId="77A45347" w14:textId="77777777" w:rsidTr="00704F03">
        <w:trPr>
          <w:trHeight w:val="287"/>
        </w:trPr>
        <w:tc>
          <w:tcPr>
            <w:tcW w:w="2189" w:type="dxa"/>
            <w:vAlign w:val="bottom"/>
          </w:tcPr>
          <w:p w14:paraId="117C8B5A" w14:textId="0DA62A6C" w:rsidR="00362AC8" w:rsidRPr="00FB6C4F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1FAA3C7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FB6C4F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7671EF" w:rsidRPr="00FB6C4F" w14:paraId="4F3C4145" w14:textId="77777777" w:rsidTr="00704F03">
        <w:trPr>
          <w:trHeight w:val="781"/>
        </w:trPr>
        <w:tc>
          <w:tcPr>
            <w:tcW w:w="2189" w:type="dxa"/>
            <w:vAlign w:val="bottom"/>
          </w:tcPr>
          <w:p w14:paraId="132BBDFE" w14:textId="77777777" w:rsidR="00046687" w:rsidRPr="00FB6C4F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5776D02C" w:rsidR="00046687" w:rsidRPr="00FB6C4F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</w:t>
            </w:r>
            <w:r w:rsidR="00B5767C"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443C98AC" w14:textId="3B84605A" w:rsidR="00046687" w:rsidRPr="00FB6C4F" w:rsidRDefault="00296994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8,80</w:t>
            </w:r>
            <w:r w:rsidR="0063008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67" w:type="dxa"/>
            <w:vAlign w:val="bottom"/>
          </w:tcPr>
          <w:p w14:paraId="63B9E12A" w14:textId="77777777" w:rsidR="00046687" w:rsidRPr="00FB6C4F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4729F432" w:rsidR="00046687" w:rsidRPr="00FB6C4F" w:rsidRDefault="00296994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52,061</w:t>
            </w:r>
          </w:p>
        </w:tc>
        <w:tc>
          <w:tcPr>
            <w:tcW w:w="238" w:type="dxa"/>
            <w:vAlign w:val="bottom"/>
          </w:tcPr>
          <w:p w14:paraId="30D67C24" w14:textId="77777777" w:rsidR="00046687" w:rsidRPr="00FB6C4F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0CC0A550" w:rsidR="00046687" w:rsidRPr="00FB6C4F" w:rsidRDefault="00296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60,86</w:t>
            </w:r>
            <w:r w:rsidR="0063008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5B1D74DF" w14:textId="77777777" w:rsidR="00046687" w:rsidRPr="00FB6C4F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4F27B39D" w:rsidR="00046687" w:rsidRPr="00FB6C4F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6,592</w:t>
            </w:r>
          </w:p>
        </w:tc>
        <w:tc>
          <w:tcPr>
            <w:tcW w:w="240" w:type="dxa"/>
            <w:vAlign w:val="bottom"/>
          </w:tcPr>
          <w:p w14:paraId="2EB87AC8" w14:textId="77777777" w:rsidR="00046687" w:rsidRPr="00FB6C4F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41C743E8" w:rsidR="00046687" w:rsidRPr="00FB6C4F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9" w:type="dxa"/>
            <w:vAlign w:val="bottom"/>
          </w:tcPr>
          <w:p w14:paraId="398507AD" w14:textId="77777777" w:rsidR="00046687" w:rsidRPr="00FB6C4F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421FBF63" w:rsidR="00046687" w:rsidRPr="00FB6C4F" w:rsidRDefault="00E70C97" w:rsidP="00E9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44,214</w:t>
            </w:r>
          </w:p>
        </w:tc>
      </w:tr>
      <w:tr w:rsidR="00780D16" w:rsidRPr="00FB6C4F" w14:paraId="402F976E" w14:textId="77777777" w:rsidTr="00704F03">
        <w:trPr>
          <w:trHeight w:val="781"/>
        </w:trPr>
        <w:tc>
          <w:tcPr>
            <w:tcW w:w="2189" w:type="dxa"/>
            <w:vAlign w:val="bottom"/>
          </w:tcPr>
          <w:p w14:paraId="561A93DE" w14:textId="64120ED1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เงินกู้ยืมจากบุคคลและกิจการที่เกี่ยวข้องกัน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(ดูหมายเหตุข้อ </w:t>
            </w:r>
            <w:r w:rsidRPr="00FB6C4F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105" w:type="dxa"/>
            <w:vAlign w:val="bottom"/>
          </w:tcPr>
          <w:p w14:paraId="54A78F9A" w14:textId="07B0FD5B" w:rsidR="00780D16" w:rsidRPr="00FB6C4F" w:rsidRDefault="00780D16" w:rsidP="0078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3B3CECA0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B4E7C42" w14:textId="2BBBC063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8" w:type="dxa"/>
            <w:vAlign w:val="bottom"/>
          </w:tcPr>
          <w:p w14:paraId="7D01CA69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8BF2790" w14:textId="7EA788B4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685D9E3F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A8CB60B" w14:textId="35D7E6EE" w:rsidR="00780D16" w:rsidRPr="00FB6C4F" w:rsidRDefault="00780D16" w:rsidP="00780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330B810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6F11FF26" w14:textId="5949D41D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20763DA2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32727D2" w14:textId="1D269C73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80D16" w:rsidRPr="00FB6C4F" w14:paraId="0A297E71" w14:textId="77777777" w:rsidTr="00704F03">
        <w:trPr>
          <w:trHeight w:val="385"/>
        </w:trPr>
        <w:tc>
          <w:tcPr>
            <w:tcW w:w="2189" w:type="dxa"/>
            <w:vAlign w:val="bottom"/>
            <w:hideMark/>
          </w:tcPr>
          <w:p w14:paraId="115C5BF7" w14:textId="6701572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B6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(ข)</w:t>
            </w:r>
          </w:p>
        </w:tc>
        <w:tc>
          <w:tcPr>
            <w:tcW w:w="1105" w:type="dxa"/>
            <w:vAlign w:val="bottom"/>
          </w:tcPr>
          <w:p w14:paraId="1F40C11D" w14:textId="1FFC970D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8,272</w:t>
            </w:r>
          </w:p>
        </w:tc>
        <w:tc>
          <w:tcPr>
            <w:tcW w:w="267" w:type="dxa"/>
            <w:vAlign w:val="bottom"/>
          </w:tcPr>
          <w:p w14:paraId="123D39B9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7903D4EF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125,581</w:t>
            </w:r>
          </w:p>
        </w:tc>
        <w:tc>
          <w:tcPr>
            <w:tcW w:w="238" w:type="dxa"/>
            <w:vAlign w:val="bottom"/>
          </w:tcPr>
          <w:p w14:paraId="06B434DA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7C1BBD9B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133,853</w:t>
            </w:r>
          </w:p>
        </w:tc>
        <w:tc>
          <w:tcPr>
            <w:tcW w:w="236" w:type="dxa"/>
            <w:vAlign w:val="bottom"/>
          </w:tcPr>
          <w:p w14:paraId="4FBE9A6F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53EF71AA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6,454</w:t>
            </w:r>
          </w:p>
        </w:tc>
        <w:tc>
          <w:tcPr>
            <w:tcW w:w="240" w:type="dxa"/>
            <w:vAlign w:val="bottom"/>
          </w:tcPr>
          <w:p w14:paraId="0EC0DBFC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37E1C0AE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109,426</w:t>
            </w:r>
          </w:p>
        </w:tc>
        <w:tc>
          <w:tcPr>
            <w:tcW w:w="239" w:type="dxa"/>
            <w:vAlign w:val="bottom"/>
          </w:tcPr>
          <w:p w14:paraId="5913443A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186F9A45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115,880</w:t>
            </w:r>
          </w:p>
        </w:tc>
      </w:tr>
      <w:tr w:rsidR="00780D16" w:rsidRPr="00FB6C4F" w14:paraId="7FB97BF3" w14:textId="77777777" w:rsidTr="00FB6C4F">
        <w:trPr>
          <w:trHeight w:val="289"/>
        </w:trPr>
        <w:tc>
          <w:tcPr>
            <w:tcW w:w="2189" w:type="dxa"/>
            <w:vAlign w:val="bottom"/>
            <w:hideMark/>
          </w:tcPr>
          <w:p w14:paraId="3B279850" w14:textId="08FBF6A6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68FA0F00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17,07</w:t>
            </w:r>
            <w:r w:rsidR="0063008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67" w:type="dxa"/>
            <w:vAlign w:val="bottom"/>
          </w:tcPr>
          <w:p w14:paraId="365D7724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001197B2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187,642</w:t>
            </w:r>
          </w:p>
        </w:tc>
        <w:tc>
          <w:tcPr>
            <w:tcW w:w="238" w:type="dxa"/>
            <w:vAlign w:val="bottom"/>
          </w:tcPr>
          <w:p w14:paraId="2055F1A1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75EFD56E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204,71</w:t>
            </w:r>
            <w:r w:rsidR="0063008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182E48A9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2EB02FF9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13,046</w:t>
            </w:r>
          </w:p>
        </w:tc>
        <w:tc>
          <w:tcPr>
            <w:tcW w:w="240" w:type="dxa"/>
            <w:vAlign w:val="bottom"/>
          </w:tcPr>
          <w:p w14:paraId="7B587E94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9A96788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147,048</w:t>
            </w:r>
          </w:p>
        </w:tc>
        <w:tc>
          <w:tcPr>
            <w:tcW w:w="239" w:type="dxa"/>
            <w:vAlign w:val="bottom"/>
          </w:tcPr>
          <w:p w14:paraId="5E6A8B60" w14:textId="77777777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206552AC" w:rsidR="00780D16" w:rsidRPr="00FB6C4F" w:rsidRDefault="00780D16" w:rsidP="0078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160,094</w:t>
            </w:r>
          </w:p>
        </w:tc>
      </w:tr>
    </w:tbl>
    <w:p w14:paraId="38EDCEFB" w14:textId="162A36D9" w:rsidR="007C383C" w:rsidRDefault="007C383C" w:rsidP="00FB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FB6C4F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FB6C4F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มิถุนายน </w:t>
            </w: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296994" w:rsidRPr="00FB6C4F" w14:paraId="26D2310E" w14:textId="77777777" w:rsidTr="00F94949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BBFC2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4E58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249C7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3FE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0FD8C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9793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D526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CCE60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52FE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56C50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FB6C4F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FB6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FB6C4F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56B14E3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296994" w:rsidRPr="00FB6C4F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105" w:type="dxa"/>
            <w:vAlign w:val="bottom"/>
          </w:tcPr>
          <w:p w14:paraId="12FB778A" w14:textId="4B2C0C56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8,80</w:t>
            </w:r>
            <w:r w:rsidR="0063008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67" w:type="dxa"/>
            <w:vAlign w:val="bottom"/>
          </w:tcPr>
          <w:p w14:paraId="54259BDC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17330D80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52,061</w:t>
            </w:r>
          </w:p>
        </w:tc>
        <w:tc>
          <w:tcPr>
            <w:tcW w:w="238" w:type="dxa"/>
            <w:vAlign w:val="bottom"/>
          </w:tcPr>
          <w:p w14:paraId="419F8C74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44E0412E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60,86</w:t>
            </w:r>
            <w:r w:rsidR="0063008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3443845E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6,592</w:t>
            </w:r>
          </w:p>
        </w:tc>
        <w:tc>
          <w:tcPr>
            <w:tcW w:w="240" w:type="dxa"/>
            <w:vAlign w:val="bottom"/>
          </w:tcPr>
          <w:p w14:paraId="50FA91EF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9" w:type="dxa"/>
            <w:vAlign w:val="bottom"/>
          </w:tcPr>
          <w:p w14:paraId="7870E88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44,214</w:t>
            </w:r>
          </w:p>
        </w:tc>
      </w:tr>
      <w:tr w:rsidR="00296994" w:rsidRPr="00FB6C4F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B6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B6C4F">
              <w:rPr>
                <w:rFonts w:asciiTheme="majorBidi" w:hAnsiTheme="majorBidi" w:cstheme="majorBidi"/>
                <w:sz w:val="28"/>
                <w:szCs w:val="28"/>
                <w:cs/>
              </w:rPr>
              <w:t>(ข)</w:t>
            </w:r>
          </w:p>
        </w:tc>
        <w:tc>
          <w:tcPr>
            <w:tcW w:w="1105" w:type="dxa"/>
            <w:vAlign w:val="bottom"/>
          </w:tcPr>
          <w:p w14:paraId="5349BA5D" w14:textId="645C191E" w:rsidR="00296994" w:rsidRPr="00FB6C4F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6,642</w:t>
            </w:r>
          </w:p>
        </w:tc>
        <w:tc>
          <w:tcPr>
            <w:tcW w:w="267" w:type="dxa"/>
            <w:vAlign w:val="bottom"/>
          </w:tcPr>
          <w:p w14:paraId="4E7F649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00B3D5AB" w:rsidR="00296994" w:rsidRPr="00FB6C4F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104,55</w:t>
            </w:r>
            <w:r w:rsidR="00DB4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38" w:type="dxa"/>
            <w:vAlign w:val="bottom"/>
          </w:tcPr>
          <w:p w14:paraId="2BDA4061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27C454AC" w:rsidR="00296994" w:rsidRPr="00FB6C4F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111,</w:t>
            </w:r>
            <w:r w:rsidR="00DB4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199</w:t>
            </w:r>
          </w:p>
        </w:tc>
        <w:tc>
          <w:tcPr>
            <w:tcW w:w="236" w:type="dxa"/>
            <w:vAlign w:val="bottom"/>
          </w:tcPr>
          <w:p w14:paraId="5390709A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6,454</w:t>
            </w:r>
          </w:p>
        </w:tc>
        <w:tc>
          <w:tcPr>
            <w:tcW w:w="240" w:type="dxa"/>
            <w:vAlign w:val="bottom"/>
          </w:tcPr>
          <w:p w14:paraId="1C91ED47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109,426</w:t>
            </w:r>
          </w:p>
        </w:tc>
        <w:tc>
          <w:tcPr>
            <w:tcW w:w="239" w:type="dxa"/>
            <w:vAlign w:val="bottom"/>
          </w:tcPr>
          <w:p w14:paraId="6AEA6BF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115,880</w:t>
            </w:r>
          </w:p>
        </w:tc>
      </w:tr>
      <w:tr w:rsidR="00296994" w:rsidRPr="00FB6C4F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63B91366" w:rsidR="00296994" w:rsidRPr="00FB6C4F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15,44</w:t>
            </w:r>
            <w:r w:rsidR="0063008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67" w:type="dxa"/>
            <w:vAlign w:val="bottom"/>
          </w:tcPr>
          <w:p w14:paraId="584F14A1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6359B453" w:rsidR="00296994" w:rsidRPr="00FB6C4F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156,61</w:t>
            </w:r>
            <w:r w:rsidR="00DB4F1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38" w:type="dxa"/>
            <w:vAlign w:val="bottom"/>
          </w:tcPr>
          <w:p w14:paraId="184570C7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0A701CD0" w:rsidR="00296994" w:rsidRPr="00FB6C4F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172,06</w:t>
            </w:r>
            <w:r w:rsidR="00DB4F1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2C5E8EEE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13,046</w:t>
            </w:r>
          </w:p>
        </w:tc>
        <w:tc>
          <w:tcPr>
            <w:tcW w:w="240" w:type="dxa"/>
            <w:vAlign w:val="bottom"/>
          </w:tcPr>
          <w:p w14:paraId="4219BF0C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147,048</w:t>
            </w:r>
          </w:p>
        </w:tc>
        <w:tc>
          <w:tcPr>
            <w:tcW w:w="239" w:type="dxa"/>
            <w:vAlign w:val="bottom"/>
          </w:tcPr>
          <w:p w14:paraId="056739A7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77777777" w:rsidR="00296994" w:rsidRPr="00FB6C4F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B6C4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160,094</w:t>
            </w:r>
          </w:p>
        </w:tc>
      </w:tr>
    </w:tbl>
    <w:p w14:paraId="761BEC1D" w14:textId="77777777" w:rsidR="002676A1" w:rsidRDefault="002676A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CE2B7" w14:textId="77777777" w:rsidR="002676A1" w:rsidRDefault="00267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926DEA" w14:textId="283E1809" w:rsidR="00805A41" w:rsidRPr="00B070A3" w:rsidRDefault="00805A4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B070A3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B070A3">
        <w:rPr>
          <w:rFonts w:asciiTheme="majorBidi" w:hAnsiTheme="majorBidi" w:cstheme="majorBidi"/>
          <w:sz w:val="30"/>
          <w:szCs w:val="30"/>
        </w:rPr>
        <w:t>3</w:t>
      </w:r>
      <w:r w:rsidR="00780D16">
        <w:rPr>
          <w:rFonts w:asciiTheme="majorBidi" w:hAnsiTheme="majorBidi" w:cstheme="majorBidi"/>
          <w:sz w:val="30"/>
          <w:szCs w:val="30"/>
        </w:rPr>
        <w:t>0</w:t>
      </w:r>
      <w:r w:rsidR="00653176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E70C97">
        <w:rPr>
          <w:rFonts w:asciiTheme="majorBidi" w:hAnsiTheme="majorBidi" w:cstheme="majorBidi" w:hint="cs"/>
          <w:sz w:val="30"/>
          <w:szCs w:val="30"/>
          <w:cs/>
        </w:rPr>
        <w:t>ม</w:t>
      </w:r>
      <w:r w:rsidR="00780D16">
        <w:rPr>
          <w:rFonts w:asciiTheme="majorBidi" w:hAnsiTheme="majorBidi" w:cstheme="majorBidi" w:hint="cs"/>
          <w:sz w:val="30"/>
          <w:szCs w:val="30"/>
          <w:cs/>
        </w:rPr>
        <w:t xml:space="preserve">ิถุนายน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E70C97">
        <w:rPr>
          <w:rFonts w:asciiTheme="majorBidi" w:hAnsiTheme="majorBidi" w:cstheme="majorBidi"/>
          <w:sz w:val="30"/>
          <w:szCs w:val="30"/>
        </w:rPr>
        <w:t>6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E70C97">
        <w:rPr>
          <w:rFonts w:asciiTheme="majorBidi" w:hAnsiTheme="majorBidi" w:cstheme="majorBidi"/>
          <w:sz w:val="30"/>
          <w:szCs w:val="30"/>
        </w:rPr>
        <w:t>5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0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70A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Default="005D7B6A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1"/>
        <w:gridCol w:w="1161"/>
        <w:gridCol w:w="271"/>
        <w:gridCol w:w="1165"/>
        <w:gridCol w:w="269"/>
        <w:gridCol w:w="1163"/>
        <w:gridCol w:w="264"/>
        <w:gridCol w:w="1109"/>
      </w:tblGrid>
      <w:tr w:rsidR="00E70C97" w:rsidRPr="00AB62FF" w14:paraId="19AB018D" w14:textId="77777777" w:rsidTr="001D008A">
        <w:trPr>
          <w:trHeight w:val="395"/>
          <w:tblHeader/>
        </w:trPr>
        <w:tc>
          <w:tcPr>
            <w:tcW w:w="1990" w:type="pct"/>
          </w:tcPr>
          <w:p w14:paraId="0F6C08BD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3E97E4FF" w14:textId="77777777" w:rsidR="00E70C97" w:rsidRPr="00AB62FF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438D62A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737CE6B1" w14:textId="77777777" w:rsidR="00E70C97" w:rsidRPr="00AB62FF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C97" w:rsidRPr="004155E9" w14:paraId="632C7AE9" w14:textId="77777777" w:rsidTr="001D008A">
        <w:trPr>
          <w:trHeight w:val="405"/>
          <w:tblHeader/>
        </w:trPr>
        <w:tc>
          <w:tcPr>
            <w:tcW w:w="1990" w:type="pct"/>
          </w:tcPr>
          <w:p w14:paraId="50672B67" w14:textId="77777777" w:rsidR="00E70C97" w:rsidRPr="0088498A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0F8FC91" w14:textId="69B959A7" w:rsidR="00E70C97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0AFDFA9B" w14:textId="77777777" w:rsidR="00E70C97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C83BB10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807795" w14:textId="2DA5876B" w:rsidR="00E70C97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17845E6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E1E804B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70C97" w:rsidRPr="004155E9" w14:paraId="1E36D7AB" w14:textId="77777777" w:rsidTr="001D008A">
        <w:trPr>
          <w:trHeight w:val="395"/>
          <w:tblHeader/>
        </w:trPr>
        <w:tc>
          <w:tcPr>
            <w:tcW w:w="1990" w:type="pct"/>
          </w:tcPr>
          <w:p w14:paraId="3C74294B" w14:textId="77777777" w:rsidR="00E70C97" w:rsidRPr="0088498A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F60E442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532192CA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92EEB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D59B78C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E36F51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1326120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C4D547" w14:textId="77777777" w:rsidR="00E70C97" w:rsidRPr="004155E9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0C97" w:rsidRPr="00AB62FF" w14:paraId="2FFB01E9" w14:textId="77777777" w:rsidTr="001D008A">
        <w:trPr>
          <w:trHeight w:val="395"/>
          <w:tblHeader/>
        </w:trPr>
        <w:tc>
          <w:tcPr>
            <w:tcW w:w="1990" w:type="pct"/>
          </w:tcPr>
          <w:p w14:paraId="38FC6A8D" w14:textId="77777777" w:rsidR="00E70C97" w:rsidRPr="004155E9" w:rsidRDefault="00E70C97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46907C3D" w14:textId="77777777" w:rsidR="00E70C97" w:rsidRPr="00AB62FF" w:rsidRDefault="00E70C97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4155E9" w14:paraId="00F1DC9B" w14:textId="77777777" w:rsidTr="001D008A">
        <w:trPr>
          <w:trHeight w:val="376"/>
        </w:trPr>
        <w:tc>
          <w:tcPr>
            <w:tcW w:w="1990" w:type="pct"/>
          </w:tcPr>
          <w:p w14:paraId="3B6ED82D" w14:textId="4991525C" w:rsidR="00E70C97" w:rsidRPr="0088498A" w:rsidRDefault="00E70C9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2667F72A" w14:textId="240CC1B3" w:rsidR="00E70C97" w:rsidRPr="004A19E6" w:rsidRDefault="00FB6C4F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8,567</w:t>
            </w:r>
          </w:p>
        </w:tc>
        <w:tc>
          <w:tcPr>
            <w:tcW w:w="151" w:type="pct"/>
          </w:tcPr>
          <w:p w14:paraId="7D81BE4D" w14:textId="77777777" w:rsidR="00E70C97" w:rsidRPr="004A19E6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56E8B14" w14:textId="618FDC3E" w:rsidR="00E70C97" w:rsidRPr="004A19E6" w:rsidRDefault="00E70C97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0" w:type="pct"/>
          </w:tcPr>
          <w:p w14:paraId="2CDA68E4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F6B896" w14:textId="52F4F3A4" w:rsidR="00E70C97" w:rsidRPr="004155E9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8,567</w:t>
            </w:r>
          </w:p>
        </w:tc>
        <w:tc>
          <w:tcPr>
            <w:tcW w:w="147" w:type="pct"/>
          </w:tcPr>
          <w:p w14:paraId="01143075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93A36F" w14:textId="627BE13A" w:rsidR="00E70C97" w:rsidRPr="004155E9" w:rsidRDefault="00E70C97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70C97" w:rsidRPr="004155E9" w14:paraId="3082462F" w14:textId="77777777" w:rsidTr="001D008A">
        <w:trPr>
          <w:trHeight w:val="386"/>
        </w:trPr>
        <w:tc>
          <w:tcPr>
            <w:tcW w:w="1990" w:type="pct"/>
          </w:tcPr>
          <w:p w14:paraId="59307C6B" w14:textId="671172F4" w:rsidR="00E70C97" w:rsidRDefault="00E70C9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421EEDC" w14:textId="42AAAF27" w:rsidR="00E70C97" w:rsidRDefault="001903AA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3AA">
              <w:rPr>
                <w:rFonts w:asciiTheme="majorBidi" w:hAnsiTheme="majorBidi" w:cstheme="majorBidi"/>
                <w:sz w:val="30"/>
                <w:szCs w:val="30"/>
              </w:rPr>
              <w:t>151,534</w:t>
            </w:r>
          </w:p>
        </w:tc>
        <w:tc>
          <w:tcPr>
            <w:tcW w:w="151" w:type="pct"/>
          </w:tcPr>
          <w:p w14:paraId="14D54D89" w14:textId="77777777" w:rsidR="00E70C97" w:rsidRPr="004A19E6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60C2B8D" w14:textId="31DAFF6B" w:rsidR="00E70C97" w:rsidRDefault="001903AA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3AA"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  <w:tc>
          <w:tcPr>
            <w:tcW w:w="150" w:type="pct"/>
          </w:tcPr>
          <w:p w14:paraId="2BEFB590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6151A06" w14:textId="6D3B19B4" w:rsidR="00E70C97" w:rsidRDefault="001903AA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3AA">
              <w:rPr>
                <w:rFonts w:asciiTheme="majorBidi" w:hAnsiTheme="majorBidi" w:cstheme="majorBidi"/>
                <w:sz w:val="30"/>
                <w:szCs w:val="30"/>
              </w:rPr>
              <w:t>151,534</w:t>
            </w:r>
          </w:p>
        </w:tc>
        <w:tc>
          <w:tcPr>
            <w:tcW w:w="147" w:type="pct"/>
          </w:tcPr>
          <w:p w14:paraId="12942150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CEB854" w14:textId="63B5914B" w:rsidR="00E70C97" w:rsidRDefault="00D65FF6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</w:tr>
      <w:tr w:rsidR="00E70C97" w:rsidRPr="004155E9" w14:paraId="2E2DF17A" w14:textId="77777777" w:rsidTr="001D008A">
        <w:trPr>
          <w:trHeight w:val="386"/>
        </w:trPr>
        <w:tc>
          <w:tcPr>
            <w:tcW w:w="1990" w:type="pct"/>
          </w:tcPr>
          <w:p w14:paraId="59A8C7F3" w14:textId="31123D2C" w:rsidR="00E70C97" w:rsidRPr="0088498A" w:rsidRDefault="00E70C9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3FE0B3D9" w:rsidR="00E70C97" w:rsidRDefault="001903AA" w:rsidP="001D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0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160,101</w:t>
            </w:r>
          </w:p>
        </w:tc>
        <w:tc>
          <w:tcPr>
            <w:tcW w:w="151" w:type="pct"/>
          </w:tcPr>
          <w:p w14:paraId="48B18A2D" w14:textId="77777777" w:rsidR="00E70C97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039391D2" w:rsidR="00E70C97" w:rsidRPr="00D65FF6" w:rsidRDefault="00D65FF6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  <w:tc>
          <w:tcPr>
            <w:tcW w:w="150" w:type="pct"/>
          </w:tcPr>
          <w:p w14:paraId="76FB0A3E" w14:textId="77777777" w:rsidR="00E70C97" w:rsidRPr="0088498A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7D98D4EA" w:rsidR="00E70C97" w:rsidRPr="0088498A" w:rsidRDefault="001903AA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160,101</w:t>
            </w:r>
          </w:p>
        </w:tc>
        <w:tc>
          <w:tcPr>
            <w:tcW w:w="147" w:type="pct"/>
          </w:tcPr>
          <w:p w14:paraId="7886AFA4" w14:textId="77777777" w:rsidR="00E70C97" w:rsidRPr="0088498A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20D2AC0" w14:textId="52C561D3" w:rsidR="00E70C97" w:rsidRPr="0088498A" w:rsidRDefault="00D65FF6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</w:tr>
    </w:tbl>
    <w:p w14:paraId="2F5110D9" w14:textId="77777777" w:rsidR="00E70C97" w:rsidRDefault="00E70C97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84BDE" w14:textId="6262CAE0" w:rsidR="00EB24A9" w:rsidRDefault="004F56AB" w:rsidP="0085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B070A3">
        <w:rPr>
          <w:rFonts w:asciiTheme="majorBidi" w:hAnsiTheme="majorBidi" w:cstheme="majorBidi"/>
          <w:sz w:val="30"/>
          <w:szCs w:val="30"/>
        </w:rPr>
        <w:t xml:space="preserve">  </w:t>
      </w:r>
      <w:r w:rsidR="00FB6C4F">
        <w:rPr>
          <w:rFonts w:asciiTheme="majorBidi" w:hAnsiTheme="majorBidi" w:cstheme="majorBidi"/>
          <w:sz w:val="30"/>
          <w:szCs w:val="30"/>
        </w:rPr>
        <w:t>30</w:t>
      </w:r>
      <w:r w:rsidR="00D65FF6">
        <w:rPr>
          <w:rFonts w:asciiTheme="majorBidi" w:hAnsiTheme="majorBidi" w:cstheme="majorBidi"/>
          <w:sz w:val="30"/>
          <w:szCs w:val="30"/>
        </w:rPr>
        <w:t xml:space="preserve"> </w:t>
      </w:r>
      <w:r w:rsidR="00FB6C4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FF6">
        <w:rPr>
          <w:rFonts w:asciiTheme="majorBidi" w:hAnsiTheme="majorBidi" w:cstheme="majorBidi"/>
          <w:sz w:val="30"/>
          <w:szCs w:val="30"/>
        </w:rPr>
        <w:t xml:space="preserve"> 2566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D65FF6">
        <w:rPr>
          <w:rFonts w:asciiTheme="majorBidi" w:hAnsiTheme="majorBidi" w:cstheme="majorBidi"/>
          <w:sz w:val="30"/>
          <w:szCs w:val="30"/>
        </w:rPr>
        <w:t>5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Default="002C4FD1" w:rsidP="00FB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6"/>
        <w:gridCol w:w="1161"/>
        <w:gridCol w:w="271"/>
        <w:gridCol w:w="1162"/>
        <w:gridCol w:w="269"/>
        <w:gridCol w:w="1162"/>
        <w:gridCol w:w="264"/>
        <w:gridCol w:w="1108"/>
      </w:tblGrid>
      <w:tr w:rsidR="00FB6C4F" w:rsidRPr="00AB62FF" w14:paraId="22145AED" w14:textId="77777777" w:rsidTr="000C6281">
        <w:trPr>
          <w:trHeight w:val="417"/>
          <w:tblHeader/>
        </w:trPr>
        <w:tc>
          <w:tcPr>
            <w:tcW w:w="1990" w:type="pct"/>
          </w:tcPr>
          <w:p w14:paraId="19BEDA11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49C088F4" w14:textId="77777777" w:rsidR="00FB6C4F" w:rsidRPr="00AB62FF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A52DD1E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57F9B7FD" w14:textId="77777777" w:rsidR="00FB6C4F" w:rsidRPr="00AB62FF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C4F" w:rsidRPr="004155E9" w14:paraId="56F98775" w14:textId="77777777" w:rsidTr="000C6281">
        <w:trPr>
          <w:trHeight w:val="427"/>
          <w:tblHeader/>
        </w:trPr>
        <w:tc>
          <w:tcPr>
            <w:tcW w:w="1990" w:type="pct"/>
          </w:tcPr>
          <w:p w14:paraId="01F0ECCD" w14:textId="77777777" w:rsidR="00FB6C4F" w:rsidRPr="0088498A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77777777" w:rsidR="00FB6C4F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61EE4197" w14:textId="77777777" w:rsidR="00FB6C4F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573332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53C9E1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80BC7E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DCC0571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B6C4F" w:rsidRPr="004155E9" w14:paraId="2FF35C0E" w14:textId="77777777" w:rsidTr="000C6281">
        <w:trPr>
          <w:trHeight w:val="417"/>
          <w:tblHeader/>
        </w:trPr>
        <w:tc>
          <w:tcPr>
            <w:tcW w:w="1990" w:type="pct"/>
          </w:tcPr>
          <w:p w14:paraId="3DCE7151" w14:textId="77777777" w:rsidR="00FB6C4F" w:rsidRPr="0088498A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DE4B2C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EF6B911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1A26921A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7D6FE06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DC1A8C" w14:textId="77777777" w:rsidR="00FB6C4F" w:rsidRPr="004155E9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B6C4F" w:rsidRPr="00AB62FF" w14:paraId="2AA7BEE3" w14:textId="77777777" w:rsidTr="000C6281">
        <w:trPr>
          <w:trHeight w:val="417"/>
          <w:tblHeader/>
        </w:trPr>
        <w:tc>
          <w:tcPr>
            <w:tcW w:w="1990" w:type="pct"/>
          </w:tcPr>
          <w:p w14:paraId="261F4DD8" w14:textId="77777777" w:rsidR="00FB6C4F" w:rsidRPr="004155E9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19FA1942" w14:textId="77777777" w:rsidR="00FB6C4F" w:rsidRPr="00AB62FF" w:rsidRDefault="00FB6C4F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C4F" w:rsidRPr="004155E9" w14:paraId="3EE6A1CD" w14:textId="77777777" w:rsidTr="000C6281">
        <w:trPr>
          <w:trHeight w:val="397"/>
        </w:trPr>
        <w:tc>
          <w:tcPr>
            <w:tcW w:w="1990" w:type="pct"/>
          </w:tcPr>
          <w:p w14:paraId="0052D001" w14:textId="13397335" w:rsidR="00FB6C4F" w:rsidRPr="0088498A" w:rsidRDefault="00FB6C4F" w:rsidP="00FB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41B70AB4" w:rsidR="00FB6C4F" w:rsidRPr="004A19E6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</w:t>
            </w:r>
            <w:r w:rsidR="006300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691F4BBF" w14:textId="77777777" w:rsidR="00FB6C4F" w:rsidRPr="004A19E6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A9C88B" w14:textId="3DC35E76" w:rsidR="00FB6C4F" w:rsidRPr="004A19E6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sz w:val="30"/>
                <w:szCs w:val="30"/>
              </w:rPr>
              <w:t>6,592</w:t>
            </w:r>
          </w:p>
        </w:tc>
        <w:tc>
          <w:tcPr>
            <w:tcW w:w="150" w:type="pct"/>
          </w:tcPr>
          <w:p w14:paraId="3C7F749B" w14:textId="77777777" w:rsidR="00FB6C4F" w:rsidRPr="004155E9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104C08E3" w:rsidR="00FB6C4F" w:rsidRPr="004155E9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</w:t>
            </w:r>
            <w:r w:rsidR="006300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7D8D018" w14:textId="77777777" w:rsidR="00FB6C4F" w:rsidRPr="004155E9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B41717" w14:textId="3AEB5DC2" w:rsidR="00FB6C4F" w:rsidRPr="004155E9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sz w:val="30"/>
                <w:szCs w:val="30"/>
              </w:rPr>
              <w:t>6,592</w:t>
            </w:r>
          </w:p>
        </w:tc>
      </w:tr>
      <w:tr w:rsidR="00FB6C4F" w:rsidRPr="004155E9" w14:paraId="3A24E5D4" w14:textId="77777777" w:rsidTr="000C6281">
        <w:trPr>
          <w:trHeight w:val="407"/>
        </w:trPr>
        <w:tc>
          <w:tcPr>
            <w:tcW w:w="1990" w:type="pct"/>
          </w:tcPr>
          <w:p w14:paraId="76148A14" w14:textId="1E0585B2" w:rsidR="00FB6C4F" w:rsidRDefault="00FB6C4F" w:rsidP="00FB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48375F42" w:rsidR="00FB6C4F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53,904</w:t>
            </w:r>
          </w:p>
        </w:tc>
        <w:tc>
          <w:tcPr>
            <w:tcW w:w="151" w:type="pct"/>
          </w:tcPr>
          <w:p w14:paraId="21D13820" w14:textId="77777777" w:rsidR="00FB6C4F" w:rsidRPr="004A19E6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262DEAA" w14:textId="0B0BB993" w:rsidR="00FB6C4F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sz w:val="30"/>
                <w:szCs w:val="30"/>
              </w:rPr>
              <w:t>28,884</w:t>
            </w:r>
          </w:p>
        </w:tc>
        <w:tc>
          <w:tcPr>
            <w:tcW w:w="150" w:type="pct"/>
          </w:tcPr>
          <w:p w14:paraId="5605250E" w14:textId="77777777" w:rsidR="00FB6C4F" w:rsidRPr="004155E9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70748108" w:rsidR="00FB6C4F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43,904</w:t>
            </w:r>
          </w:p>
        </w:tc>
        <w:tc>
          <w:tcPr>
            <w:tcW w:w="147" w:type="pct"/>
          </w:tcPr>
          <w:p w14:paraId="19B44376" w14:textId="77777777" w:rsidR="00FB6C4F" w:rsidRPr="004155E9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8CC316" w14:textId="72789D09" w:rsidR="00FB6C4F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sz w:val="30"/>
                <w:szCs w:val="30"/>
              </w:rPr>
              <w:t>28,884</w:t>
            </w:r>
          </w:p>
        </w:tc>
      </w:tr>
      <w:tr w:rsidR="00FB6C4F" w:rsidRPr="004155E9" w14:paraId="5C05D102" w14:textId="77777777" w:rsidTr="000C6281">
        <w:trPr>
          <w:trHeight w:val="397"/>
        </w:trPr>
        <w:tc>
          <w:tcPr>
            <w:tcW w:w="1990" w:type="pct"/>
          </w:tcPr>
          <w:p w14:paraId="30DA0426" w14:textId="327284D0" w:rsidR="00FB6C4F" w:rsidRDefault="00FB6C4F" w:rsidP="00FB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0948CAE2" w:rsidR="00FB6C4F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8,157</w:t>
            </w:r>
          </w:p>
        </w:tc>
        <w:tc>
          <w:tcPr>
            <w:tcW w:w="151" w:type="pct"/>
          </w:tcPr>
          <w:p w14:paraId="7C0D00F9" w14:textId="77777777" w:rsidR="00FB6C4F" w:rsidRPr="004A19E6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9EB59F4" w14:textId="79E95421" w:rsidR="00FB6C4F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sz w:val="30"/>
                <w:szCs w:val="30"/>
              </w:rPr>
              <w:t>8,738</w:t>
            </w:r>
          </w:p>
        </w:tc>
        <w:tc>
          <w:tcPr>
            <w:tcW w:w="150" w:type="pct"/>
          </w:tcPr>
          <w:p w14:paraId="74E6A51A" w14:textId="77777777" w:rsidR="00FB6C4F" w:rsidRPr="004155E9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5305958F" w:rsidR="00FB6C4F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8,157</w:t>
            </w:r>
          </w:p>
        </w:tc>
        <w:tc>
          <w:tcPr>
            <w:tcW w:w="147" w:type="pct"/>
          </w:tcPr>
          <w:p w14:paraId="1D521A16" w14:textId="77777777" w:rsidR="00FB6C4F" w:rsidRPr="004155E9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BF895E" w14:textId="1FC8B20C" w:rsidR="00FB6C4F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sz w:val="30"/>
                <w:szCs w:val="30"/>
              </w:rPr>
              <w:t>8,738</w:t>
            </w:r>
          </w:p>
        </w:tc>
      </w:tr>
      <w:tr w:rsidR="00FB6C4F" w:rsidRPr="004155E9" w14:paraId="55768BD0" w14:textId="77777777" w:rsidTr="000C6281">
        <w:trPr>
          <w:trHeight w:val="417"/>
        </w:trPr>
        <w:tc>
          <w:tcPr>
            <w:tcW w:w="1990" w:type="pct"/>
          </w:tcPr>
          <w:p w14:paraId="66302F49" w14:textId="77777777" w:rsidR="00FB6C4F" w:rsidRPr="0088498A" w:rsidRDefault="00FB6C4F" w:rsidP="00FB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53619CE4" w:rsidR="00FB6C4F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70,86</w:t>
            </w:r>
            <w:r w:rsidR="00630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5FFA0244" w14:textId="77777777" w:rsidR="00FB6C4F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4262C00C" w:rsidR="00FB6C4F" w:rsidRPr="000C6281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44,214</w:t>
            </w:r>
          </w:p>
        </w:tc>
        <w:tc>
          <w:tcPr>
            <w:tcW w:w="150" w:type="pct"/>
          </w:tcPr>
          <w:p w14:paraId="4C8AE59B" w14:textId="77777777" w:rsidR="00FB6C4F" w:rsidRPr="0088498A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531E0D7E" w:rsidR="00FB6C4F" w:rsidRPr="000C6281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60,86</w:t>
            </w:r>
            <w:r w:rsidR="00630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0BD7A8E" w14:textId="77777777" w:rsidR="00FB6C4F" w:rsidRPr="0088498A" w:rsidRDefault="00FB6C4F" w:rsidP="00FB6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09702D0F" w:rsidR="00FB6C4F" w:rsidRPr="0088498A" w:rsidRDefault="00FB6C4F" w:rsidP="000C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</w:t>
            </w:r>
            <w:r w:rsidRPr="000C6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</w:tr>
    </w:tbl>
    <w:p w14:paraId="340E55CC" w14:textId="77777777" w:rsidR="00FB6C4F" w:rsidRDefault="00FB6C4F" w:rsidP="00FB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2D867135" w:rsidR="001B2173" w:rsidRDefault="008B2830" w:rsidP="007D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32D4" w:rsidRPr="00B070A3">
        <w:rPr>
          <w:rFonts w:asciiTheme="majorBidi" w:hAnsiTheme="majorBidi" w:cstheme="majorBidi"/>
          <w:sz w:val="30"/>
          <w:szCs w:val="30"/>
        </w:rPr>
        <w:t>3</w:t>
      </w:r>
      <w:r w:rsidR="00FB6C4F">
        <w:rPr>
          <w:rFonts w:asciiTheme="majorBidi" w:hAnsiTheme="majorBidi" w:cstheme="majorBidi"/>
          <w:sz w:val="30"/>
          <w:szCs w:val="30"/>
        </w:rPr>
        <w:t>0</w:t>
      </w:r>
      <w:r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FB6C4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FF6">
        <w:rPr>
          <w:rFonts w:asciiTheme="majorBidi" w:hAnsiTheme="majorBidi" w:cstheme="majorBidi"/>
          <w:sz w:val="30"/>
          <w:szCs w:val="30"/>
        </w:rPr>
        <w:t xml:space="preserve"> 2566</w:t>
      </w:r>
      <w:r w:rsidR="00E91C47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B070A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B070A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65FF6">
        <w:rPr>
          <w:rFonts w:asciiTheme="majorBidi" w:hAnsiTheme="majorBidi" w:cstheme="majorBidi"/>
          <w:sz w:val="30"/>
          <w:szCs w:val="30"/>
        </w:rPr>
        <w:t>101.5</w:t>
      </w:r>
      <w:r w:rsidR="00CF7BB9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B070A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CF7BB9" w:rsidRPr="00B070A3">
        <w:rPr>
          <w:rFonts w:asciiTheme="majorBidi" w:hAnsiTheme="majorBidi" w:cstheme="majorBidi"/>
          <w:sz w:val="30"/>
          <w:szCs w:val="30"/>
          <w:cs/>
        </w:rPr>
        <w:t>บาท</w:t>
      </w:r>
      <w:r w:rsidR="002D44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73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1131B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="00CA373C">
        <w:rPr>
          <w:rFonts w:asciiTheme="majorBidi" w:hAnsiTheme="majorBidi" w:cstheme="majorBidi"/>
          <w:sz w:val="30"/>
          <w:szCs w:val="30"/>
        </w:rPr>
        <w:t>10</w:t>
      </w:r>
      <w:r w:rsidR="00D65FF6">
        <w:rPr>
          <w:rFonts w:asciiTheme="majorBidi" w:hAnsiTheme="majorBidi" w:cstheme="majorBidi"/>
          <w:sz w:val="30"/>
          <w:szCs w:val="30"/>
        </w:rPr>
        <w:t>1.5</w:t>
      </w:r>
      <w:r w:rsidR="00CA373C">
        <w:rPr>
          <w:rFonts w:asciiTheme="majorBidi" w:hAnsiTheme="majorBidi" w:cstheme="majorBidi"/>
          <w:sz w:val="30"/>
          <w:szCs w:val="30"/>
        </w:rPr>
        <w:t xml:space="preserve"> </w:t>
      </w:r>
      <w:r w:rsidR="00CA373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 xml:space="preserve"> (31 </w:t>
      </w:r>
      <w:r w:rsidR="002125DB" w:rsidRPr="003F7F67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>256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>5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>:</w:t>
      </w:r>
      <w:r w:rsidR="00911556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>71.5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2125D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D65FF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และ 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 xml:space="preserve">71.5 </w:t>
      </w:r>
      <w:r w:rsidR="00D65FF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>)</w:t>
      </w:r>
    </w:p>
    <w:p w14:paraId="3D7907C7" w14:textId="77777777" w:rsidR="00A75B6D" w:rsidRDefault="00A75B6D" w:rsidP="0042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9B5B" w14:textId="01A39E5D" w:rsidR="00421242" w:rsidRDefault="00421242" w:rsidP="00421242">
      <w:pPr>
        <w:pStyle w:val="FSContent"/>
        <w:rPr>
          <w:cs/>
          <w:lang w:val="en-US"/>
        </w:rPr>
      </w:pPr>
      <w:r w:rsidRPr="0080073C">
        <w:rPr>
          <w:rFonts w:hint="cs"/>
          <w:cs/>
          <w:lang w:val="en-US"/>
        </w:rPr>
        <w:t xml:space="preserve">ณ วันที่ </w:t>
      </w:r>
      <w:r w:rsidR="00FB6C4F" w:rsidRPr="00B070A3">
        <w:rPr>
          <w:rFonts w:asciiTheme="majorBidi" w:hAnsiTheme="majorBidi" w:cstheme="majorBidi"/>
        </w:rPr>
        <w:t>3</w:t>
      </w:r>
      <w:r w:rsidR="00FB6C4F">
        <w:rPr>
          <w:rFonts w:asciiTheme="majorBidi" w:hAnsiTheme="majorBidi" w:cstheme="majorBidi"/>
        </w:rPr>
        <w:t>0</w:t>
      </w:r>
      <w:r w:rsidR="00FB6C4F" w:rsidRPr="00B070A3">
        <w:rPr>
          <w:rFonts w:asciiTheme="majorBidi" w:hAnsiTheme="majorBidi" w:cstheme="majorBidi"/>
        </w:rPr>
        <w:t xml:space="preserve"> </w:t>
      </w:r>
      <w:r w:rsidR="00FB6C4F">
        <w:rPr>
          <w:rFonts w:asciiTheme="majorBidi" w:hAnsiTheme="majorBidi" w:cstheme="majorBidi" w:hint="cs"/>
          <w:cs/>
        </w:rPr>
        <w:t>มิถุนายน</w:t>
      </w:r>
      <w:r w:rsidR="00FB6C4F">
        <w:rPr>
          <w:rFonts w:asciiTheme="majorBidi" w:hAnsiTheme="majorBidi" w:cstheme="majorBidi"/>
        </w:rPr>
        <w:t xml:space="preserve"> 2566</w:t>
      </w:r>
      <w:r w:rsidRPr="0080073C">
        <w:rPr>
          <w:lang w:val="en-US"/>
        </w:rPr>
        <w:t xml:space="preserve"> </w:t>
      </w:r>
      <w:r w:rsidRPr="0080073C">
        <w:rPr>
          <w:rFonts w:hint="cs"/>
          <w:cs/>
          <w:lang w:val="en-US"/>
        </w:rPr>
        <w:t xml:space="preserve">วงเงินเบิกเกินบัญชีจากสถาบันการเงินแห่งหนึ่งของกลุ่มบริษัทและบริษัทจำนวน </w:t>
      </w:r>
      <w:r w:rsidR="00EB7D63" w:rsidRPr="0080073C">
        <w:rPr>
          <w:lang w:val="en-US"/>
        </w:rPr>
        <w:t>45</w:t>
      </w:r>
      <w:r w:rsidRPr="0080073C">
        <w:rPr>
          <w:lang w:val="en-US"/>
        </w:rPr>
        <w:t xml:space="preserve">.0 </w:t>
      </w:r>
      <w:r w:rsidRPr="0080073C">
        <w:rPr>
          <w:rFonts w:hint="cs"/>
          <w:cs/>
          <w:lang w:val="en-US"/>
        </w:rPr>
        <w:t>ล้านบาท</w:t>
      </w:r>
      <w:r w:rsidR="00EB7D63" w:rsidRPr="0080073C">
        <w:rPr>
          <w:lang w:val="en-US"/>
        </w:rPr>
        <w:t xml:space="preserve"> </w:t>
      </w:r>
      <w:r w:rsidR="00EB7D63" w:rsidRPr="0080073C">
        <w:rPr>
          <w:rFonts w:hint="cs"/>
          <w:cs/>
          <w:lang w:val="en-US"/>
        </w:rPr>
        <w:t xml:space="preserve">และ </w:t>
      </w:r>
      <w:r w:rsidR="00EB7D63" w:rsidRPr="0080073C">
        <w:rPr>
          <w:lang w:val="en-US"/>
        </w:rPr>
        <w:t xml:space="preserve">30.0 </w:t>
      </w:r>
      <w:r w:rsidR="00EB7D63" w:rsidRPr="0080073C">
        <w:rPr>
          <w:rFonts w:hint="cs"/>
          <w:cs/>
          <w:lang w:val="en-US"/>
        </w:rPr>
        <w:t xml:space="preserve">ล้านบาท ตามลำดับ </w:t>
      </w:r>
      <w:r w:rsidR="00EB7D63" w:rsidRPr="0080073C">
        <w:rPr>
          <w:i/>
          <w:iCs/>
          <w:lang w:val="en-US"/>
        </w:rPr>
        <w:t xml:space="preserve">(31 </w:t>
      </w:r>
      <w:r w:rsidR="00EB7D63" w:rsidRPr="0080073C">
        <w:rPr>
          <w:rFonts w:hint="cs"/>
          <w:i/>
          <w:iCs/>
          <w:cs/>
          <w:lang w:val="en-US"/>
        </w:rPr>
        <w:t>ธันวาคม</w:t>
      </w:r>
      <w:r w:rsidR="00EB7D63" w:rsidRPr="0080073C">
        <w:rPr>
          <w:i/>
          <w:iCs/>
          <w:lang w:val="en-US"/>
        </w:rPr>
        <w:t xml:space="preserve"> 2565 : </w:t>
      </w:r>
      <w:r w:rsidR="00EB7D63" w:rsidRPr="0080073C">
        <w:rPr>
          <w:rFonts w:hint="cs"/>
          <w:i/>
          <w:iCs/>
          <w:cs/>
          <w:lang w:val="en-US"/>
        </w:rPr>
        <w:t>ไม่มี</w:t>
      </w:r>
      <w:r w:rsidR="00EB7D63" w:rsidRPr="0080073C">
        <w:rPr>
          <w:i/>
          <w:iCs/>
          <w:lang w:val="en-US"/>
        </w:rPr>
        <w:t>)</w:t>
      </w:r>
      <w:r w:rsidRPr="0080073C">
        <w:rPr>
          <w:rFonts w:hint="cs"/>
          <w:cs/>
          <w:lang w:val="en-US"/>
        </w:rPr>
        <w:t xml:space="preserve"> กำหนดให้บริษัทต้องดำรง (</w:t>
      </w:r>
      <w:r w:rsidRPr="0080073C">
        <w:rPr>
          <w:lang w:val="en-US"/>
        </w:rPr>
        <w:t xml:space="preserve">1) </w:t>
      </w:r>
      <w:r w:rsidRPr="0080073C">
        <w:rPr>
          <w:rFonts w:hint="cs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80073C">
        <w:rPr>
          <w:lang w:val="en-US"/>
        </w:rPr>
        <w:t xml:space="preserve">(Debt-to-equity ratio) </w:t>
      </w:r>
      <w:r w:rsidRPr="0080073C">
        <w:rPr>
          <w:rFonts w:hint="cs"/>
          <w:cs/>
          <w:lang w:val="en-US"/>
        </w:rPr>
        <w:t xml:space="preserve">ไม่เกินกว่า </w:t>
      </w:r>
      <w:r w:rsidRPr="0080073C">
        <w:rPr>
          <w:lang w:val="en-US"/>
        </w:rPr>
        <w:t xml:space="preserve">1.0 </w:t>
      </w:r>
      <w:r w:rsidRPr="0080073C">
        <w:rPr>
          <w:rFonts w:hint="cs"/>
          <w:cs/>
          <w:lang w:val="en-US"/>
        </w:rPr>
        <w:t xml:space="preserve">เท่า นับตั้งแต่ปี </w:t>
      </w:r>
      <w:r w:rsidRPr="0080073C">
        <w:rPr>
          <w:lang w:val="en-US"/>
        </w:rPr>
        <w:t xml:space="preserve">2565 </w:t>
      </w:r>
      <w:r w:rsidRPr="0080073C">
        <w:rPr>
          <w:rFonts w:hint="cs"/>
          <w:cs/>
          <w:lang w:val="en-US"/>
        </w:rPr>
        <w:t xml:space="preserve">เป็นต้นไป </w:t>
      </w:r>
      <w:r w:rsidRPr="0080073C">
        <w:rPr>
          <w:lang w:val="en-US"/>
        </w:rPr>
        <w:t xml:space="preserve">(2) </w:t>
      </w:r>
      <w:r w:rsidRPr="0080073C">
        <w:rPr>
          <w:rFonts w:hint="cs"/>
          <w:cs/>
          <w:lang w:val="en-US"/>
        </w:rPr>
        <w:t xml:space="preserve">อัตราส่วนความสามารถในการชำระหนี้ </w:t>
      </w:r>
      <w:r w:rsidRPr="0080073C">
        <w:rPr>
          <w:lang w:val="en-US"/>
        </w:rPr>
        <w:t xml:space="preserve">(Debt service coverage ratio: DSCR) </w:t>
      </w:r>
      <w:r w:rsidRPr="0080073C">
        <w:rPr>
          <w:rFonts w:hint="cs"/>
          <w:cs/>
          <w:lang w:val="en-US"/>
        </w:rPr>
        <w:t xml:space="preserve">ไม่ต่ำกว่า </w:t>
      </w:r>
      <w:r w:rsidRPr="0080073C">
        <w:rPr>
          <w:lang w:val="en-US"/>
        </w:rPr>
        <w:t xml:space="preserve">1.2 </w:t>
      </w:r>
      <w:r w:rsidRPr="0080073C">
        <w:rPr>
          <w:rFonts w:hint="cs"/>
          <w:cs/>
          <w:lang w:val="en-US"/>
        </w:rPr>
        <w:t xml:space="preserve">เท่า นับตั้งแต่ปี </w:t>
      </w:r>
      <w:r w:rsidRPr="0080073C">
        <w:rPr>
          <w:lang w:val="en-US"/>
        </w:rPr>
        <w:t xml:space="preserve">2565 </w:t>
      </w:r>
      <w:r w:rsidRPr="0080073C">
        <w:rPr>
          <w:rFonts w:hint="cs"/>
          <w:cs/>
          <w:lang w:val="en-US"/>
        </w:rPr>
        <w:t xml:space="preserve">เป็นต้นไป และ </w:t>
      </w:r>
      <w:r w:rsidRPr="0080073C">
        <w:rPr>
          <w:lang w:val="en-US"/>
        </w:rPr>
        <w:t xml:space="preserve">(3) </w:t>
      </w:r>
      <w:r w:rsidRPr="0080073C">
        <w:rPr>
          <w:rFonts w:hint="cs"/>
          <w:cs/>
          <w:lang w:val="en-US"/>
        </w:rPr>
        <w:t xml:space="preserve">อัตราส่วนทางการเงิน </w:t>
      </w:r>
      <w:r w:rsidRPr="0080073C">
        <w:rPr>
          <w:lang w:val="en-US"/>
        </w:rPr>
        <w:t xml:space="preserve">Interest bearing debt to EBITDA </w:t>
      </w:r>
      <w:r w:rsidRPr="0080073C">
        <w:rPr>
          <w:rFonts w:hint="cs"/>
          <w:cs/>
          <w:lang w:val="en-US"/>
        </w:rPr>
        <w:t xml:space="preserve">ไม่เกินกว่า </w:t>
      </w:r>
      <w:r w:rsidRPr="0080073C">
        <w:rPr>
          <w:lang w:val="en-US"/>
        </w:rPr>
        <w:t xml:space="preserve">4.5 </w:t>
      </w:r>
      <w:r w:rsidRPr="0080073C">
        <w:rPr>
          <w:rFonts w:hint="cs"/>
          <w:cs/>
          <w:lang w:val="en-US"/>
        </w:rPr>
        <w:t xml:space="preserve">เท่า ในปี </w:t>
      </w:r>
      <w:r w:rsidRPr="0080073C">
        <w:rPr>
          <w:lang w:val="en-US"/>
        </w:rPr>
        <w:t xml:space="preserve">2565 </w:t>
      </w:r>
      <w:r w:rsidRPr="0080073C">
        <w:rPr>
          <w:rFonts w:hint="cs"/>
          <w:cs/>
          <w:lang w:val="en-US"/>
        </w:rPr>
        <w:t xml:space="preserve">ไม่เกินกว่า </w:t>
      </w:r>
      <w:r w:rsidRPr="0080073C">
        <w:rPr>
          <w:lang w:val="en-US"/>
        </w:rPr>
        <w:t xml:space="preserve">3.0 </w:t>
      </w:r>
      <w:r w:rsidRPr="0080073C">
        <w:rPr>
          <w:rFonts w:hint="cs"/>
          <w:cs/>
          <w:lang w:val="en-US"/>
        </w:rPr>
        <w:t xml:space="preserve">เท่า ในปี </w:t>
      </w:r>
      <w:r w:rsidRPr="0080073C">
        <w:rPr>
          <w:lang w:val="en-US"/>
        </w:rPr>
        <w:t xml:space="preserve">2566 </w:t>
      </w:r>
      <w:r w:rsidRPr="0080073C">
        <w:rPr>
          <w:rFonts w:hint="cs"/>
          <w:cs/>
          <w:lang w:val="en-US"/>
        </w:rPr>
        <w:t xml:space="preserve">และ </w:t>
      </w:r>
      <w:r w:rsidRPr="0080073C">
        <w:rPr>
          <w:lang w:val="en-US"/>
        </w:rPr>
        <w:t xml:space="preserve">2567 </w:t>
      </w:r>
      <w:r w:rsidRPr="0080073C">
        <w:rPr>
          <w:rFonts w:hint="cs"/>
          <w:cs/>
          <w:lang w:val="en-US"/>
        </w:rPr>
        <w:t xml:space="preserve">และไม่เกินกว่า </w:t>
      </w:r>
      <w:r w:rsidRPr="0080073C">
        <w:rPr>
          <w:lang w:val="en-US"/>
        </w:rPr>
        <w:t xml:space="preserve">2.0 </w:t>
      </w:r>
      <w:r w:rsidRPr="0080073C">
        <w:rPr>
          <w:rFonts w:hint="cs"/>
          <w:cs/>
          <w:lang w:val="en-US"/>
        </w:rPr>
        <w:t xml:space="preserve">เท่า ตั้งแต่ปี </w:t>
      </w:r>
      <w:r w:rsidRPr="0080073C">
        <w:rPr>
          <w:lang w:val="en-US"/>
        </w:rPr>
        <w:t xml:space="preserve">2568 </w:t>
      </w:r>
      <w:r w:rsidRPr="0080073C">
        <w:rPr>
          <w:rFonts w:hint="cs"/>
          <w:cs/>
          <w:lang w:val="en-US"/>
        </w:rPr>
        <w:t>เป็นต้นไป</w:t>
      </w:r>
    </w:p>
    <w:p w14:paraId="4DDE3C3C" w14:textId="46AB7CA6" w:rsidR="002C4FD1" w:rsidRPr="0016249F" w:rsidRDefault="002C4FD1" w:rsidP="00AF2978">
      <w:pPr>
        <w:pStyle w:val="FSContent"/>
        <w:numPr>
          <w:ilvl w:val="0"/>
          <w:numId w:val="43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E6433A" w:rsidRDefault="002C4FD1" w:rsidP="002C4FD1">
      <w:pPr>
        <w:pStyle w:val="FSContent"/>
        <w:rPr>
          <w:sz w:val="22"/>
          <w:szCs w:val="22"/>
          <w:lang w:val="en-US"/>
        </w:rPr>
      </w:pPr>
    </w:p>
    <w:p w14:paraId="0D7EFD6B" w14:textId="4A6C74AA" w:rsidR="00886378" w:rsidRDefault="002C4FD1" w:rsidP="009F2E14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FB6C4F" w:rsidRPr="00B070A3">
        <w:rPr>
          <w:rFonts w:asciiTheme="majorBidi" w:hAnsiTheme="majorBidi" w:cstheme="majorBidi"/>
        </w:rPr>
        <w:t>3</w:t>
      </w:r>
      <w:r w:rsidR="00FB6C4F">
        <w:rPr>
          <w:rFonts w:asciiTheme="majorBidi" w:hAnsiTheme="majorBidi" w:cstheme="majorBidi"/>
        </w:rPr>
        <w:t>0</w:t>
      </w:r>
      <w:r w:rsidR="00FB6C4F" w:rsidRPr="00B070A3">
        <w:rPr>
          <w:rFonts w:asciiTheme="majorBidi" w:hAnsiTheme="majorBidi" w:cstheme="majorBidi"/>
        </w:rPr>
        <w:t xml:space="preserve"> </w:t>
      </w:r>
      <w:r w:rsidR="00FB6C4F">
        <w:rPr>
          <w:rFonts w:asciiTheme="majorBidi" w:hAnsiTheme="majorBidi" w:cstheme="majorBidi" w:hint="cs"/>
          <w:cs/>
        </w:rPr>
        <w:t>มิถุนายน</w:t>
      </w:r>
      <w:r w:rsidR="00FB6C4F">
        <w:rPr>
          <w:rFonts w:asciiTheme="majorBidi" w:hAnsiTheme="majorBidi" w:cstheme="majorBidi"/>
        </w:rPr>
        <w:t xml:space="preserve"> 2566</w:t>
      </w:r>
      <w:r w:rsidR="00040C78" w:rsidRPr="0016249F">
        <w:rPr>
          <w:lang w:val="en-US"/>
        </w:rPr>
        <w:t xml:space="preserve"> </w:t>
      </w:r>
      <w:r w:rsidR="00B070A3">
        <w:rPr>
          <w:rFonts w:hint="cs"/>
          <w:cs/>
          <w:lang w:val="en-US"/>
        </w:rPr>
        <w:t>กลุ่มบริษัทและ</w:t>
      </w:r>
      <w:r w:rsidRPr="0016249F">
        <w:rPr>
          <w:cs/>
          <w:lang w:val="en-US"/>
        </w:rPr>
        <w:t>บริษัทมีเงินกู้ยืมระยะยาว</w:t>
      </w:r>
      <w:r w:rsidR="002D447D" w:rsidRPr="0016249F">
        <w:rPr>
          <w:cs/>
          <w:lang w:val="en-US"/>
        </w:rPr>
        <w:t>จากสถาบันการเงินหลายแห่ง</w:t>
      </w:r>
      <w:r w:rsidRPr="0016249F">
        <w:rPr>
          <w:cs/>
          <w:lang w:val="en-US"/>
        </w:rPr>
        <w:t xml:space="preserve">จำนวน </w:t>
      </w:r>
      <w:r w:rsidR="00CF7B94">
        <w:rPr>
          <w:lang w:val="en-US"/>
        </w:rPr>
        <w:t xml:space="preserve">               </w:t>
      </w:r>
      <w:r w:rsidR="00FB6C4F">
        <w:rPr>
          <w:lang w:val="en-US"/>
        </w:rPr>
        <w:t>60.9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ล้านบาท</w:t>
      </w:r>
      <w:r w:rsidR="002D447D">
        <w:rPr>
          <w:rFonts w:hint="cs"/>
          <w:cs/>
          <w:lang w:val="en-US"/>
        </w:rPr>
        <w:t xml:space="preserve"> และ </w:t>
      </w:r>
      <w:r w:rsidR="00FB6C4F">
        <w:rPr>
          <w:lang w:val="en-US"/>
        </w:rPr>
        <w:t>60.9</w:t>
      </w:r>
      <w:r w:rsidR="002D447D">
        <w:rPr>
          <w:lang w:val="en-US"/>
        </w:rPr>
        <w:t xml:space="preserve"> </w:t>
      </w:r>
      <w:r w:rsidR="002D447D">
        <w:rPr>
          <w:rFonts w:hint="cs"/>
          <w:cs/>
          <w:lang w:val="en-US"/>
        </w:rPr>
        <w:t>ล้านบาท ตามลำดับ</w:t>
      </w:r>
      <w:r w:rsidRPr="0016249F">
        <w:rPr>
          <w:cs/>
          <w:lang w:val="en-US"/>
        </w:rPr>
        <w:t xml:space="preserve"> </w:t>
      </w:r>
      <w:r w:rsidRPr="0016249F">
        <w:rPr>
          <w:i/>
          <w:iCs/>
          <w:lang w:val="en-US"/>
        </w:rPr>
        <w:t>(</w:t>
      </w:r>
      <w:r w:rsidR="0050646B" w:rsidRPr="0016249F">
        <w:rPr>
          <w:i/>
          <w:iCs/>
          <w:lang w:val="en-US"/>
        </w:rPr>
        <w:t xml:space="preserve">31 </w:t>
      </w:r>
      <w:r w:rsidR="0050646B" w:rsidRPr="0016249F">
        <w:rPr>
          <w:i/>
          <w:iCs/>
          <w:cs/>
          <w:lang w:val="en-US"/>
        </w:rPr>
        <w:t xml:space="preserve">ธันวาคม </w:t>
      </w:r>
      <w:r w:rsidR="00040C78" w:rsidRPr="0016249F">
        <w:rPr>
          <w:i/>
          <w:iCs/>
          <w:lang w:val="en-US"/>
        </w:rPr>
        <w:t>256</w:t>
      </w:r>
      <w:r w:rsidR="00BC0AD9">
        <w:rPr>
          <w:i/>
          <w:iCs/>
          <w:lang w:val="en-US"/>
        </w:rPr>
        <w:t>5</w:t>
      </w:r>
      <w:r w:rsidRPr="0016249F">
        <w:rPr>
          <w:i/>
          <w:iCs/>
          <w:lang w:val="en-US"/>
        </w:rPr>
        <w:t>:</w:t>
      </w:r>
      <w:r w:rsidR="00911556">
        <w:rPr>
          <w:i/>
          <w:iCs/>
          <w:lang w:val="en-US"/>
        </w:rPr>
        <w:t xml:space="preserve"> </w:t>
      </w:r>
      <w:r w:rsidR="00BC0AD9">
        <w:rPr>
          <w:i/>
          <w:iCs/>
          <w:lang w:val="en-US"/>
        </w:rPr>
        <w:t>44.2</w:t>
      </w:r>
      <w:r w:rsidRPr="0016249F">
        <w:rPr>
          <w:i/>
          <w:iCs/>
          <w:lang w:val="en-US"/>
        </w:rPr>
        <w:t xml:space="preserve"> </w:t>
      </w:r>
      <w:r w:rsidRPr="0016249F">
        <w:rPr>
          <w:i/>
          <w:iCs/>
          <w:cs/>
          <w:lang w:val="en-US"/>
        </w:rPr>
        <w:t>ล้านบาท</w:t>
      </w:r>
      <w:r w:rsidR="00BC0AD9">
        <w:rPr>
          <w:i/>
          <w:iCs/>
          <w:lang w:val="en-US"/>
        </w:rPr>
        <w:t xml:space="preserve"> </w:t>
      </w:r>
      <w:r w:rsidR="00BC0AD9">
        <w:rPr>
          <w:rFonts w:hint="cs"/>
          <w:i/>
          <w:iCs/>
          <w:cs/>
          <w:lang w:val="en-US"/>
        </w:rPr>
        <w:t xml:space="preserve">และ </w:t>
      </w:r>
      <w:r w:rsidR="00BC0AD9">
        <w:rPr>
          <w:i/>
          <w:iCs/>
          <w:lang w:val="en-US"/>
        </w:rPr>
        <w:t xml:space="preserve">44.2 </w:t>
      </w:r>
      <w:r w:rsidR="00BC0AD9">
        <w:rPr>
          <w:rFonts w:hint="cs"/>
          <w:i/>
          <w:iCs/>
          <w:cs/>
          <w:lang w:val="en-US"/>
        </w:rPr>
        <w:t>ล้านบาท ตามลำดับ</w:t>
      </w:r>
      <w:r w:rsidRPr="0016249F">
        <w:rPr>
          <w:i/>
          <w:iCs/>
          <w:lang w:val="en-US"/>
        </w:rPr>
        <w:t xml:space="preserve">) </w:t>
      </w:r>
      <w:r w:rsidRPr="0016249F">
        <w:rPr>
          <w:cs/>
          <w:lang w:val="en-US"/>
        </w:rPr>
        <w:t>โดย</w:t>
      </w:r>
      <w:r w:rsidR="003D1E39" w:rsidRPr="0016249F">
        <w:rPr>
          <w:cs/>
          <w:lang w:val="en-US"/>
        </w:rPr>
        <w:t>เ</w:t>
      </w:r>
      <w:r w:rsidRPr="0016249F">
        <w:rPr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16249F">
        <w:rPr>
          <w:lang w:val="en-US"/>
        </w:rPr>
        <w:t>25</w:t>
      </w:r>
      <w:r w:rsidR="00AB27F2" w:rsidRPr="0016249F">
        <w:rPr>
          <w:lang w:val="en-US"/>
        </w:rPr>
        <w:t>73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ซึ่งมีรายละเอี</w:t>
      </w:r>
      <w:r w:rsidR="003D1E39" w:rsidRPr="0016249F">
        <w:rPr>
          <w:cs/>
          <w:lang w:val="en-US"/>
        </w:rPr>
        <w:t>ย</w:t>
      </w:r>
      <w:r w:rsidRPr="0016249F">
        <w:rPr>
          <w:cs/>
          <w:lang w:val="en-US"/>
        </w:rPr>
        <w:t>ด</w:t>
      </w:r>
      <w:r w:rsidR="004C35C5">
        <w:rPr>
          <w:rFonts w:hint="cs"/>
          <w:cs/>
          <w:lang w:val="en-US"/>
        </w:rPr>
        <w:t>ดัง</w:t>
      </w:r>
      <w:r w:rsidRPr="0016249F">
        <w:rPr>
          <w:cs/>
          <w:lang w:val="en-US"/>
        </w:rPr>
        <w:t>นี้</w:t>
      </w:r>
    </w:p>
    <w:p w14:paraId="3E72A516" w14:textId="2EF8F2DF" w:rsidR="009F2E14" w:rsidRPr="00E6433A" w:rsidRDefault="009F2E14" w:rsidP="008450E2">
      <w:pPr>
        <w:pStyle w:val="FSContent"/>
        <w:rPr>
          <w:sz w:val="22"/>
          <w:szCs w:val="22"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BC0AD9" w:rsidRPr="00EB7D63" w14:paraId="0274B45A" w14:textId="77777777" w:rsidTr="00807028">
        <w:trPr>
          <w:tblHeader/>
        </w:trPr>
        <w:tc>
          <w:tcPr>
            <w:tcW w:w="2102" w:type="dxa"/>
          </w:tcPr>
          <w:p w14:paraId="5B8272E5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67E96AE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16762BC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  <w:shd w:val="clear" w:color="auto" w:fill="auto"/>
          </w:tcPr>
          <w:p w14:paraId="750EC99D" w14:textId="77777777" w:rsidR="00807028" w:rsidRPr="00810E5B" w:rsidRDefault="00BC0AD9" w:rsidP="00BC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0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93B4938" w14:textId="08B724E3" w:rsidR="00BC0AD9" w:rsidRPr="00810E5B" w:rsidRDefault="00BC0AD9" w:rsidP="00BC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0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02" w:rsidRPr="00EB7D63" w14:paraId="030D5FAD" w14:textId="77777777" w:rsidTr="00807028">
        <w:trPr>
          <w:tblHeader/>
        </w:trPr>
        <w:tc>
          <w:tcPr>
            <w:tcW w:w="2102" w:type="dxa"/>
          </w:tcPr>
          <w:p w14:paraId="0EFCCED0" w14:textId="77777777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1396C573" w14:textId="61762080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2552" w:type="dxa"/>
            <w:shd w:val="clear" w:color="auto" w:fill="auto"/>
          </w:tcPr>
          <w:p w14:paraId="1A2195FC" w14:textId="77777777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5D1387C9" w14:textId="08D201D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271">
              <w:rPr>
                <w:rFonts w:ascii="Angsana New" w:hAnsi="Angsana New"/>
                <w:sz w:val="30"/>
                <w:szCs w:val="30"/>
              </w:rPr>
              <w:t>3</w:t>
            </w:r>
            <w:r w:rsidR="00810E5B">
              <w:rPr>
                <w:rFonts w:ascii="Angsana New" w:hAnsi="Angsana New"/>
                <w:sz w:val="30"/>
                <w:szCs w:val="30"/>
              </w:rPr>
              <w:t>0</w:t>
            </w:r>
            <w:r w:rsidRPr="00C072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0E5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7BDE23A2" w14:textId="36E86ECB" w:rsidR="00EB24A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7271">
              <w:rPr>
                <w:rFonts w:ascii="Angsana New" w:hAnsi="Angsana New"/>
                <w:sz w:val="30"/>
                <w:szCs w:val="30"/>
              </w:rPr>
              <w:t>256</w:t>
            </w:r>
            <w:r w:rsidR="00810E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6DBFF0" w14:textId="70475B8D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703624" w14:textId="77777777" w:rsidR="00BC0AD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2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0727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77153133" w14:textId="1271A268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C07271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BC0AD9" w:rsidRPr="00C0727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AC2302" w:rsidRPr="00EB7D63" w14:paraId="7BDB41D7" w14:textId="77777777" w:rsidTr="00807028">
        <w:trPr>
          <w:tblHeader/>
        </w:trPr>
        <w:tc>
          <w:tcPr>
            <w:tcW w:w="2102" w:type="dxa"/>
          </w:tcPr>
          <w:p w14:paraId="331C23ED" w14:textId="77777777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599AF7CA" w14:textId="0BC9C20B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2920F62C" w14:textId="77777777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  <w:shd w:val="clear" w:color="auto" w:fill="auto"/>
          </w:tcPr>
          <w:p w14:paraId="7090BE23" w14:textId="77777777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727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302" w:rsidRPr="00EB7D63" w14:paraId="5E35771C" w14:textId="77777777" w:rsidTr="00807028">
        <w:tc>
          <w:tcPr>
            <w:tcW w:w="2102" w:type="dxa"/>
          </w:tcPr>
          <w:p w14:paraId="34FBDE11" w14:textId="531E6711" w:rsidR="00483EC3" w:rsidRPr="00C07271" w:rsidRDefault="00483EC3" w:rsidP="00EB7D63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: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MLR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-4.1%</w:t>
            </w:r>
          </w:p>
          <w:p w14:paraId="3D830C9D" w14:textId="45F88B24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2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3 : MLR-3.1%</w:t>
            </w:r>
          </w:p>
          <w:p w14:paraId="6787C617" w14:textId="4A108ECF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4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5 : MLR-2.1%</w:t>
            </w:r>
          </w:p>
          <w:p w14:paraId="11559670" w14:textId="5064CB05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1B78FD17" w14:textId="1CCE194E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0B9209E4" w14:textId="5717C7B9" w:rsidR="00483EC3" w:rsidRPr="00C07271" w:rsidRDefault="00483EC3" w:rsidP="00F8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7C921B95" w14:textId="1ECF2F0B" w:rsidR="00483EC3" w:rsidRPr="00C07271" w:rsidRDefault="00FB6C4F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23,701</w:t>
            </w:r>
          </w:p>
        </w:tc>
        <w:tc>
          <w:tcPr>
            <w:tcW w:w="270" w:type="dxa"/>
            <w:shd w:val="clear" w:color="auto" w:fill="auto"/>
          </w:tcPr>
          <w:p w14:paraId="0C392655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804075" w14:textId="5BA0B945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25,086</w:t>
            </w:r>
          </w:p>
        </w:tc>
      </w:tr>
      <w:tr w:rsidR="00BC0AD9" w:rsidRPr="00EB7D63" w14:paraId="2A2F6F03" w14:textId="77777777" w:rsidTr="00807028">
        <w:tc>
          <w:tcPr>
            <w:tcW w:w="2102" w:type="dxa"/>
          </w:tcPr>
          <w:p w14:paraId="3D743B95" w14:textId="13B5488A" w:rsidR="00BC0AD9" w:rsidRPr="00C07271" w:rsidRDefault="00BC0AD9" w:rsidP="00BC0AD9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1 - 3 : MLR-2.55%</w:t>
            </w:r>
          </w:p>
          <w:p w14:paraId="7BF12F4F" w14:textId="734785C2" w:rsidR="00BC0AD9" w:rsidRPr="00C07271" w:rsidRDefault="00BC0AD9" w:rsidP="00BC0AD9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4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6EB0D704" w14:textId="74D2653E" w:rsidR="00BC0AD9" w:rsidRPr="00C07271" w:rsidRDefault="00BC0AD9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1135B542" w14:textId="271AF4A1" w:rsidR="00BC0AD9" w:rsidRPr="00C07271" w:rsidRDefault="00F87C3A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  <w:r w:rsidR="007F622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547761BE" w14:textId="56C5DB72" w:rsidR="00BC0AD9" w:rsidRPr="00C07271" w:rsidRDefault="00FB6C4F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19,91</w:t>
            </w:r>
            <w:r w:rsidR="00204E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2ED9BC8" w14:textId="77777777" w:rsidR="00BC0AD9" w:rsidRPr="00C07271" w:rsidRDefault="00BC0AD9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7DEE64" w14:textId="539F3E86" w:rsidR="00BC0AD9" w:rsidRPr="00C07271" w:rsidRDefault="00BC0AD9" w:rsidP="00807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C072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C2302" w:rsidRPr="00EB7D63" w14:paraId="194117C8" w14:textId="77777777" w:rsidTr="00807028">
        <w:tc>
          <w:tcPr>
            <w:tcW w:w="2102" w:type="dxa"/>
          </w:tcPr>
          <w:p w14:paraId="4D63BD97" w14:textId="3005A152" w:rsidR="00483EC3" w:rsidRPr="00C07271" w:rsidRDefault="00483EC3" w:rsidP="003F7F67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1 - 2 : MLR-2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255825D2" w14:textId="45CD6279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MLR-1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41AFA083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09AD966A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6370054C" w14:textId="17413F98" w:rsidR="00483EC3" w:rsidRPr="00C07271" w:rsidRDefault="00FB6C4F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16,224</w:t>
            </w:r>
          </w:p>
        </w:tc>
        <w:tc>
          <w:tcPr>
            <w:tcW w:w="270" w:type="dxa"/>
            <w:shd w:val="clear" w:color="auto" w:fill="auto"/>
          </w:tcPr>
          <w:p w14:paraId="5B881591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B0372B" w14:textId="48553DB2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17,782</w:t>
            </w:r>
          </w:p>
        </w:tc>
      </w:tr>
      <w:tr w:rsidR="00AC2302" w:rsidRPr="00EB7D63" w14:paraId="695818B1" w14:textId="77777777" w:rsidTr="00807028">
        <w:tc>
          <w:tcPr>
            <w:tcW w:w="2102" w:type="dxa"/>
          </w:tcPr>
          <w:p w14:paraId="695531C8" w14:textId="252F26CC" w:rsidR="00E46F87" w:rsidRPr="00C07271" w:rsidRDefault="00E46F87" w:rsidP="003F7F67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3C7D2336" w14:textId="30D35551" w:rsidR="00E46F87" w:rsidRPr="00C07271" w:rsidRDefault="009A0D17" w:rsidP="007C31E0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 w:rsidRPr="00C07271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7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27BC9B58" w14:textId="584C0685" w:rsidR="00E46F87" w:rsidRPr="00C07271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09A058D0" w14:textId="4BB3CF51" w:rsidR="00E46F87" w:rsidRPr="00C07271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677BCEDE" w14:textId="568BD175" w:rsidR="00E46F87" w:rsidRPr="00C07271" w:rsidRDefault="00FB6C4F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1,027</w:t>
            </w:r>
          </w:p>
        </w:tc>
        <w:tc>
          <w:tcPr>
            <w:tcW w:w="270" w:type="dxa"/>
            <w:shd w:val="clear" w:color="auto" w:fill="auto"/>
          </w:tcPr>
          <w:p w14:paraId="13BC1A67" w14:textId="77777777" w:rsidR="00E46F87" w:rsidRPr="00C07271" w:rsidRDefault="00E46F8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4DAFA5" w14:textId="79C16018" w:rsidR="00E46F87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1,194</w:t>
            </w:r>
          </w:p>
        </w:tc>
      </w:tr>
      <w:tr w:rsidR="00AC2302" w:rsidRPr="00EB7D63" w14:paraId="758A9CD8" w14:textId="77777777" w:rsidTr="00807028">
        <w:tc>
          <w:tcPr>
            <w:tcW w:w="2102" w:type="dxa"/>
          </w:tcPr>
          <w:p w14:paraId="59E7BE4B" w14:textId="77777777" w:rsidR="00097988" w:rsidRPr="00C07271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</w:p>
          <w:p w14:paraId="38194879" w14:textId="7EC80153" w:rsidR="00483EC3" w:rsidRPr="00C07271" w:rsidRDefault="00483EC3" w:rsidP="00AF2978">
            <w:pPr>
              <w:ind w:left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17" w:type="dxa"/>
          </w:tcPr>
          <w:p w14:paraId="3CFE2AEA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7DC12E7E" w14:textId="5441426D" w:rsidR="001B2173" w:rsidRPr="00C07271" w:rsidRDefault="00483EC3" w:rsidP="00E6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309" w:type="dxa"/>
            <w:shd w:val="clear" w:color="auto" w:fill="auto"/>
          </w:tcPr>
          <w:p w14:paraId="77218FA8" w14:textId="2913181B" w:rsidR="00483EC3" w:rsidRPr="00C07271" w:rsidRDefault="00FB6C4F" w:rsidP="00C71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111D9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1668860" w14:textId="0BD4FA5D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152</w:t>
            </w:r>
          </w:p>
        </w:tc>
      </w:tr>
      <w:tr w:rsidR="00AC2302" w:rsidRPr="0016249F" w14:paraId="3EAFFA62" w14:textId="77777777" w:rsidTr="00807028">
        <w:tc>
          <w:tcPr>
            <w:tcW w:w="2102" w:type="dxa"/>
          </w:tcPr>
          <w:p w14:paraId="27E8D5A4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A58B2FF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27D79FE1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2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61D39E8" w14:textId="7F501718" w:rsidR="00901258" w:rsidRPr="00F41BDD" w:rsidRDefault="00FB6C4F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60,86</w:t>
            </w:r>
            <w:r w:rsidR="00204E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A433179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CDF7FF" w14:textId="6E3C497D" w:rsidR="00901258" w:rsidRPr="00C07271" w:rsidRDefault="009B721B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2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44,214</w:t>
            </w:r>
          </w:p>
        </w:tc>
      </w:tr>
    </w:tbl>
    <w:p w14:paraId="31BB674A" w14:textId="01EE2D55" w:rsidR="00C54A1E" w:rsidRDefault="00C54A1E" w:rsidP="009B721B">
      <w:pPr>
        <w:pStyle w:val="FSContent"/>
        <w:rPr>
          <w:lang w:val="en-US"/>
        </w:rPr>
      </w:pPr>
    </w:p>
    <w:p w14:paraId="294DB8B9" w14:textId="575D12CA" w:rsidR="00C15D10" w:rsidRDefault="009B721B" w:rsidP="009B721B">
      <w:pPr>
        <w:pStyle w:val="FSContent"/>
        <w:rPr>
          <w:cs/>
          <w:lang w:val="en-US"/>
        </w:rPr>
      </w:pPr>
      <w:r w:rsidRPr="00250784">
        <w:rPr>
          <w:rFonts w:hint="cs"/>
          <w:cs/>
          <w:lang w:val="en-US"/>
        </w:rPr>
        <w:t xml:space="preserve">ณ วันที่ </w:t>
      </w:r>
      <w:r w:rsidR="00FB6C4F" w:rsidRPr="00250784">
        <w:rPr>
          <w:lang w:val="en-US"/>
        </w:rPr>
        <w:t xml:space="preserve">30 </w:t>
      </w:r>
      <w:r w:rsidR="00FB6C4F" w:rsidRPr="00250784">
        <w:rPr>
          <w:rFonts w:hint="cs"/>
          <w:cs/>
          <w:lang w:val="en-US"/>
        </w:rPr>
        <w:t>มิถุนายน</w:t>
      </w:r>
      <w:r w:rsidR="00FB6C4F" w:rsidRPr="00250784">
        <w:rPr>
          <w:lang w:val="en-US"/>
        </w:rPr>
        <w:t xml:space="preserve"> 2566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วงเงินกู้ยืมระยะยาวจากสถาบันการเงินแห่งหนึ่ง</w:t>
      </w:r>
      <w:r w:rsidR="004B55B6">
        <w:rPr>
          <w:rFonts w:hint="cs"/>
          <w:cs/>
          <w:lang w:val="en-US"/>
        </w:rPr>
        <w:t>ของบริษัท</w:t>
      </w:r>
      <w:r>
        <w:rPr>
          <w:rFonts w:hint="cs"/>
          <w:cs/>
          <w:lang w:val="en-US"/>
        </w:rPr>
        <w:t xml:space="preserve">จำนวน </w:t>
      </w:r>
      <w:r>
        <w:rPr>
          <w:lang w:val="en-US"/>
        </w:rPr>
        <w:t xml:space="preserve">20.0 </w:t>
      </w:r>
      <w:r>
        <w:rPr>
          <w:rFonts w:hint="cs"/>
          <w:cs/>
          <w:lang w:val="en-US"/>
        </w:rPr>
        <w:t>ล้านบาท</w:t>
      </w:r>
      <w:r w:rsidR="004B55B6">
        <w:rPr>
          <w:rFonts w:hint="cs"/>
          <w:cs/>
          <w:lang w:val="en-US"/>
        </w:rPr>
        <w:t xml:space="preserve"> </w:t>
      </w:r>
      <w:r w:rsidR="004B55B6">
        <w:rPr>
          <w:cs/>
          <w:lang w:val="en-US"/>
        </w:rPr>
        <w:br/>
      </w:r>
      <w:r w:rsidR="004B55B6" w:rsidRPr="0080073C">
        <w:rPr>
          <w:i/>
          <w:iCs/>
          <w:lang w:val="en-US"/>
        </w:rPr>
        <w:t xml:space="preserve">(31 </w:t>
      </w:r>
      <w:r w:rsidR="004B55B6" w:rsidRPr="0080073C">
        <w:rPr>
          <w:rFonts w:hint="cs"/>
          <w:i/>
          <w:iCs/>
          <w:cs/>
          <w:lang w:val="en-US"/>
        </w:rPr>
        <w:t>ธันวาคม</w:t>
      </w:r>
      <w:r w:rsidR="004B55B6" w:rsidRPr="0080073C">
        <w:rPr>
          <w:i/>
          <w:iCs/>
          <w:lang w:val="en-US"/>
        </w:rPr>
        <w:t xml:space="preserve"> 2565 : </w:t>
      </w:r>
      <w:r w:rsidR="004B55B6" w:rsidRPr="0080073C">
        <w:rPr>
          <w:rFonts w:hint="cs"/>
          <w:i/>
          <w:iCs/>
          <w:cs/>
          <w:lang w:val="en-US"/>
        </w:rPr>
        <w:t>ไม่มี</w:t>
      </w:r>
      <w:r w:rsidR="004B55B6" w:rsidRPr="0080073C">
        <w:rPr>
          <w:i/>
          <w:iCs/>
          <w:lang w:val="en-US"/>
        </w:rPr>
        <w:t>)</w:t>
      </w:r>
      <w:r w:rsidR="004B55B6">
        <w:rPr>
          <w:rFonts w:hint="cs"/>
          <w:cs/>
          <w:lang w:val="en-US"/>
        </w:rPr>
        <w:t xml:space="preserve"> </w:t>
      </w:r>
      <w:r>
        <w:rPr>
          <w:rFonts w:hint="cs"/>
          <w:cs/>
          <w:lang w:val="en-US"/>
        </w:rPr>
        <w:t>กำหนดให้บริษัทต้องดำรง</w:t>
      </w:r>
      <w:r w:rsidR="00831416">
        <w:rPr>
          <w:rFonts w:hint="cs"/>
          <w:cs/>
          <w:lang w:val="en-US"/>
        </w:rPr>
        <w:t xml:space="preserve"> (</w:t>
      </w:r>
      <w:r w:rsidR="00831416">
        <w:rPr>
          <w:lang w:val="en-US"/>
        </w:rPr>
        <w:t xml:space="preserve">1) </w:t>
      </w:r>
      <w:r w:rsidR="00831416">
        <w:rPr>
          <w:rFonts w:hint="cs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>
        <w:rPr>
          <w:lang w:val="en-US"/>
        </w:rPr>
        <w:t>(Debt-to</w:t>
      </w:r>
      <w:r w:rsidR="00817FED">
        <w:rPr>
          <w:lang w:val="en-US"/>
        </w:rPr>
        <w:t>-</w:t>
      </w:r>
      <w:r w:rsidR="00831416">
        <w:rPr>
          <w:lang w:val="en-US"/>
        </w:rPr>
        <w:t xml:space="preserve">equity ratio) </w:t>
      </w:r>
      <w:r w:rsidR="00831416">
        <w:rPr>
          <w:rFonts w:hint="cs"/>
          <w:cs/>
          <w:lang w:val="en-US"/>
        </w:rPr>
        <w:t xml:space="preserve">ไม่เกินกว่า </w:t>
      </w:r>
      <w:r w:rsidR="00831416">
        <w:rPr>
          <w:lang w:val="en-US"/>
        </w:rPr>
        <w:t xml:space="preserve">1.0 </w:t>
      </w:r>
      <w:r w:rsidR="00831416">
        <w:rPr>
          <w:rFonts w:hint="cs"/>
          <w:cs/>
          <w:lang w:val="en-US"/>
        </w:rPr>
        <w:t xml:space="preserve">เท่า นับตั้งแต่ปี </w:t>
      </w:r>
      <w:r w:rsidR="00831416">
        <w:rPr>
          <w:lang w:val="en-US"/>
        </w:rPr>
        <w:t xml:space="preserve">2565 </w:t>
      </w:r>
      <w:r w:rsidR="00831416">
        <w:rPr>
          <w:rFonts w:hint="cs"/>
          <w:cs/>
          <w:lang w:val="en-US"/>
        </w:rPr>
        <w:t xml:space="preserve">เป็นต้นไป </w:t>
      </w:r>
      <w:r w:rsidR="00831416">
        <w:rPr>
          <w:lang w:val="en-US"/>
        </w:rPr>
        <w:t xml:space="preserve">(2) </w:t>
      </w:r>
      <w:r w:rsidR="00831416">
        <w:rPr>
          <w:rFonts w:hint="cs"/>
          <w:cs/>
          <w:lang w:val="en-US"/>
        </w:rPr>
        <w:t xml:space="preserve">อัตราส่วนความสามารถในการชำระหนี้ </w:t>
      </w:r>
      <w:r w:rsidR="00831416">
        <w:rPr>
          <w:lang w:val="en-US"/>
        </w:rPr>
        <w:t xml:space="preserve">(Debt service coverage ratio: DSCR) </w:t>
      </w:r>
      <w:r w:rsidR="00831416">
        <w:rPr>
          <w:rFonts w:hint="cs"/>
          <w:cs/>
          <w:lang w:val="en-US"/>
        </w:rPr>
        <w:t xml:space="preserve">ไม่ต่ำกว่า </w:t>
      </w:r>
      <w:r w:rsidR="00831416">
        <w:rPr>
          <w:lang w:val="en-US"/>
        </w:rPr>
        <w:t xml:space="preserve">1.2 </w:t>
      </w:r>
      <w:r w:rsidR="00831416">
        <w:rPr>
          <w:rFonts w:hint="cs"/>
          <w:cs/>
          <w:lang w:val="en-US"/>
        </w:rPr>
        <w:t xml:space="preserve">เท่า นับตั้งแต่ปี </w:t>
      </w:r>
      <w:r w:rsidR="00831416">
        <w:rPr>
          <w:lang w:val="en-US"/>
        </w:rPr>
        <w:t xml:space="preserve">2565 </w:t>
      </w:r>
      <w:r w:rsidR="00831416">
        <w:rPr>
          <w:rFonts w:hint="cs"/>
          <w:cs/>
          <w:lang w:val="en-US"/>
        </w:rPr>
        <w:t xml:space="preserve">เป็นต้นไป และ </w:t>
      </w:r>
      <w:r w:rsidR="00831416">
        <w:rPr>
          <w:lang w:val="en-US"/>
        </w:rPr>
        <w:t xml:space="preserve">(3) </w:t>
      </w:r>
      <w:r w:rsidR="00831416">
        <w:rPr>
          <w:rFonts w:hint="cs"/>
          <w:cs/>
          <w:lang w:val="en-US"/>
        </w:rPr>
        <w:t xml:space="preserve">อัตราส่วนทางการเงิน </w:t>
      </w:r>
      <w:r w:rsidR="00831416">
        <w:rPr>
          <w:lang w:val="en-US"/>
        </w:rPr>
        <w:t xml:space="preserve">Interest bearing debt to EBITDA </w:t>
      </w:r>
      <w:r w:rsidR="00831416">
        <w:rPr>
          <w:rFonts w:hint="cs"/>
          <w:cs/>
          <w:lang w:val="en-US"/>
        </w:rPr>
        <w:t xml:space="preserve">ไม่เกินกว่า </w:t>
      </w:r>
      <w:r w:rsidR="00831416">
        <w:rPr>
          <w:lang w:val="en-US"/>
        </w:rPr>
        <w:t xml:space="preserve">4.5 </w:t>
      </w:r>
      <w:r w:rsidR="00831416">
        <w:rPr>
          <w:rFonts w:hint="cs"/>
          <w:cs/>
          <w:lang w:val="en-US"/>
        </w:rPr>
        <w:t xml:space="preserve">เท่า ในปี </w:t>
      </w:r>
      <w:r w:rsidR="00831416">
        <w:rPr>
          <w:lang w:val="en-US"/>
        </w:rPr>
        <w:t xml:space="preserve">2565 </w:t>
      </w:r>
      <w:r w:rsidR="00831416">
        <w:rPr>
          <w:rFonts w:hint="cs"/>
          <w:cs/>
          <w:lang w:val="en-US"/>
        </w:rPr>
        <w:t xml:space="preserve">ไม่เกินกว่า </w:t>
      </w:r>
      <w:r w:rsidR="00831416">
        <w:rPr>
          <w:lang w:val="en-US"/>
        </w:rPr>
        <w:t xml:space="preserve">3.0 </w:t>
      </w:r>
      <w:r w:rsidR="00831416">
        <w:rPr>
          <w:rFonts w:hint="cs"/>
          <w:cs/>
          <w:lang w:val="en-US"/>
        </w:rPr>
        <w:t xml:space="preserve">เท่า ในปี </w:t>
      </w:r>
      <w:r w:rsidR="00831416">
        <w:rPr>
          <w:lang w:val="en-US"/>
        </w:rPr>
        <w:t xml:space="preserve">2566 </w:t>
      </w:r>
      <w:r w:rsidR="00831416">
        <w:rPr>
          <w:rFonts w:hint="cs"/>
          <w:cs/>
          <w:lang w:val="en-US"/>
        </w:rPr>
        <w:t xml:space="preserve">และ </w:t>
      </w:r>
      <w:r w:rsidR="00831416">
        <w:rPr>
          <w:lang w:val="en-US"/>
        </w:rPr>
        <w:t xml:space="preserve">2567 </w:t>
      </w:r>
      <w:r w:rsidR="00831416">
        <w:rPr>
          <w:rFonts w:hint="cs"/>
          <w:cs/>
          <w:lang w:val="en-US"/>
        </w:rPr>
        <w:t xml:space="preserve">และไม่เกินกว่า </w:t>
      </w:r>
      <w:r w:rsidR="00831416">
        <w:rPr>
          <w:lang w:val="en-US"/>
        </w:rPr>
        <w:t xml:space="preserve">2.0 </w:t>
      </w:r>
      <w:r w:rsidR="00831416">
        <w:rPr>
          <w:rFonts w:hint="cs"/>
          <w:cs/>
          <w:lang w:val="en-US"/>
        </w:rPr>
        <w:t xml:space="preserve">เท่า ตั้งแต่ปี </w:t>
      </w:r>
      <w:r w:rsidR="00831416">
        <w:rPr>
          <w:lang w:val="en-US"/>
        </w:rPr>
        <w:t xml:space="preserve">2568 </w:t>
      </w:r>
      <w:r w:rsidR="00817FED">
        <w:rPr>
          <w:lang w:val="en-US"/>
        </w:rPr>
        <w:t xml:space="preserve">  </w:t>
      </w:r>
      <w:r w:rsidR="00831416">
        <w:rPr>
          <w:rFonts w:hint="cs"/>
          <w:cs/>
          <w:lang w:val="en-US"/>
        </w:rPr>
        <w:t>เป็นต้นไป</w:t>
      </w:r>
    </w:p>
    <w:p w14:paraId="3F9EFA49" w14:textId="77777777" w:rsidR="00C15D10" w:rsidRDefault="00C15D10" w:rsidP="00817FED">
      <w:pPr>
        <w:pStyle w:val="FSContent"/>
        <w:rPr>
          <w:lang w:val="en-US"/>
        </w:rPr>
      </w:pPr>
    </w:p>
    <w:p w14:paraId="40631AE1" w14:textId="05C8CD71" w:rsidR="00D71541" w:rsidRPr="00DD0649" w:rsidRDefault="00D71541" w:rsidP="00AF2978">
      <w:pPr>
        <w:pStyle w:val="FSContent"/>
        <w:numPr>
          <w:ilvl w:val="0"/>
          <w:numId w:val="43"/>
        </w:numPr>
        <w:ind w:left="540" w:hanging="540"/>
        <w:rPr>
          <w:b/>
          <w:bCs/>
          <w:i/>
          <w:iCs/>
          <w:lang w:val="en-US"/>
        </w:rPr>
      </w:pPr>
      <w:r w:rsidRPr="00DD0649">
        <w:rPr>
          <w:b/>
          <w:bCs/>
          <w:i/>
          <w:iCs/>
          <w:cs/>
          <w:lang w:val="en-US"/>
        </w:rPr>
        <w:t>หนี้สินตามสัญญาเช่า</w:t>
      </w:r>
    </w:p>
    <w:p w14:paraId="5786318D" w14:textId="5227C297" w:rsidR="00D71541" w:rsidRPr="00DD0649" w:rsidRDefault="00D71541" w:rsidP="00DD0649">
      <w:pPr>
        <w:pStyle w:val="FSContent"/>
        <w:rPr>
          <w:lang w:val="en-US"/>
        </w:rPr>
      </w:pPr>
    </w:p>
    <w:p w14:paraId="57A03F6B" w14:textId="59B60345" w:rsidR="00D71541" w:rsidRPr="00DD0649" w:rsidRDefault="00D71541" w:rsidP="00D71541">
      <w:pPr>
        <w:pStyle w:val="FSContent"/>
        <w:rPr>
          <w:cs/>
          <w:lang w:val="en-US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DD0649" w:rsidRDefault="00D71541" w:rsidP="00DD064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817FED" w:rsidRPr="008D373A" w14:paraId="12C34D30" w14:textId="77777777" w:rsidTr="00F94949">
        <w:tc>
          <w:tcPr>
            <w:tcW w:w="1620" w:type="dxa"/>
          </w:tcPr>
          <w:p w14:paraId="234E3AB7" w14:textId="77777777" w:rsidR="00817FED" w:rsidRPr="0016249F" w:rsidRDefault="00817FED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16493D59" w14:textId="7D54D56E" w:rsidR="00817FED" w:rsidRPr="00BA3703" w:rsidRDefault="00817FED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8D373A" w14:paraId="34EF8F3F" w14:textId="77777777" w:rsidTr="00E6433A">
        <w:tc>
          <w:tcPr>
            <w:tcW w:w="1620" w:type="dxa"/>
          </w:tcPr>
          <w:p w14:paraId="5A6FA9D3" w14:textId="77777777" w:rsidR="00D71541" w:rsidRPr="0016249F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3332D72E" w:rsidR="00D71541" w:rsidRPr="008D373A" w:rsidRDefault="00BB171A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2D099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243E181B" w:rsidR="00D71541" w:rsidRPr="008D373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817FE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0EFD" w:rsidRPr="008D373A" w14:paraId="08A3FDDC" w14:textId="77777777" w:rsidTr="00E6433A">
        <w:tc>
          <w:tcPr>
            <w:tcW w:w="1620" w:type="dxa"/>
            <w:shd w:val="clear" w:color="auto" w:fill="auto"/>
          </w:tcPr>
          <w:p w14:paraId="655735C8" w14:textId="77777777" w:rsidR="00D30EFD" w:rsidRPr="008D373A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786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8ABE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5C70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FE1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09E4" w14:textId="6E9C6BF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F35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98F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75C3B" w14:textId="092974B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9F9C1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26A8" w14:textId="20364DD1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8D373A" w14:paraId="5017CEA6" w14:textId="77777777" w:rsidTr="00E6433A">
        <w:trPr>
          <w:trHeight w:val="317"/>
        </w:trPr>
        <w:tc>
          <w:tcPr>
            <w:tcW w:w="1620" w:type="dxa"/>
          </w:tcPr>
          <w:p w14:paraId="164E9A18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3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8D373A" w14:paraId="000BC8BC" w14:textId="77777777" w:rsidTr="00E6433A">
        <w:tc>
          <w:tcPr>
            <w:tcW w:w="1620" w:type="dxa"/>
          </w:tcPr>
          <w:p w14:paraId="3C5FA101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6F6CD664" w:rsidR="00D71541" w:rsidRPr="008B02C1" w:rsidRDefault="00F94949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7B947C44" w:rsidR="00D71541" w:rsidRPr="008B02C1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(5,927)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5D64E65C" w:rsidR="00D71541" w:rsidRPr="008B02C1" w:rsidRDefault="00F94949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4827EB01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00EE9D98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69DC8A2C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6,454</w:t>
            </w:r>
          </w:p>
        </w:tc>
      </w:tr>
      <w:tr w:rsidR="00D71541" w:rsidRPr="008D373A" w14:paraId="2D09EF9B" w14:textId="77777777" w:rsidTr="00E6433A">
        <w:tc>
          <w:tcPr>
            <w:tcW w:w="1620" w:type="dxa"/>
          </w:tcPr>
          <w:p w14:paraId="5F209050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6D407A28" w:rsidR="00D71541" w:rsidRPr="008B02C1" w:rsidRDefault="00F94949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50,857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59F23F61" w:rsidR="00D71541" w:rsidRPr="008B02C1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(20,005)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0575D272" w:rsidR="00D71541" w:rsidRPr="008B02C1" w:rsidRDefault="00F94949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2F48F9ED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424E113B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(17,135)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2D6E9538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24,776</w:t>
            </w:r>
          </w:p>
        </w:tc>
      </w:tr>
      <w:tr w:rsidR="00D71541" w:rsidRPr="008D373A" w14:paraId="28CB6ACD" w14:textId="77777777" w:rsidTr="00E6433A">
        <w:tc>
          <w:tcPr>
            <w:tcW w:w="1620" w:type="dxa"/>
          </w:tcPr>
          <w:p w14:paraId="7139C9B3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03FFBF13" w:rsidR="00D71541" w:rsidRPr="008B02C1" w:rsidRDefault="00F94949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7E1771C4" w:rsidR="00D71541" w:rsidRPr="008B02C1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(26,085)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7E066E33" w:rsidR="00D71541" w:rsidRPr="008B02C1" w:rsidRDefault="00F94949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0D75C4EC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6D68747D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005B9E97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84,650</w:t>
            </w:r>
          </w:p>
        </w:tc>
      </w:tr>
      <w:tr w:rsidR="00D71541" w:rsidRPr="00FB5CF5" w14:paraId="6A97213E" w14:textId="77777777" w:rsidTr="00E6433A">
        <w:tc>
          <w:tcPr>
            <w:tcW w:w="1620" w:type="dxa"/>
          </w:tcPr>
          <w:p w14:paraId="1ECD0D1F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1B396AE0" w:rsidR="00D71541" w:rsidRPr="008B02C1" w:rsidRDefault="00F94949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185,870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7B71857B" w:rsidR="00D71541" w:rsidRPr="008B02C1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(52,017)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07A627A0" w:rsidR="00D71541" w:rsidRPr="008B02C1" w:rsidRDefault="00F94949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133,853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21C41633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164,170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52BE23FF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(48,290)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19791AD2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115,880</w:t>
            </w:r>
          </w:p>
        </w:tc>
      </w:tr>
    </w:tbl>
    <w:p w14:paraId="52124129" w14:textId="63A3B121" w:rsidR="006932D4" w:rsidRDefault="006932D4" w:rsidP="005253D6">
      <w:pPr>
        <w:pStyle w:val="FSContent"/>
        <w:ind w:left="630"/>
      </w:pPr>
    </w:p>
    <w:p w14:paraId="0B7984FE" w14:textId="2C6E303F" w:rsidR="00250784" w:rsidRDefault="0025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BB171A" w:rsidRPr="008D373A" w14:paraId="48DF9ED7" w14:textId="77777777" w:rsidTr="00F94949">
        <w:tc>
          <w:tcPr>
            <w:tcW w:w="1620" w:type="dxa"/>
          </w:tcPr>
          <w:p w14:paraId="6DB5F855" w14:textId="77777777" w:rsidR="00BB171A" w:rsidRPr="0016249F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7904D155" w14:textId="3A8CD047" w:rsidR="00BB171A" w:rsidRPr="00BA3703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8D373A" w14:paraId="1F4F79DA" w14:textId="77777777" w:rsidTr="00F94949">
        <w:tc>
          <w:tcPr>
            <w:tcW w:w="1620" w:type="dxa"/>
          </w:tcPr>
          <w:p w14:paraId="45DD8CC6" w14:textId="77777777" w:rsidR="00BB171A" w:rsidRPr="0016249F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6E6CA2" w14:textId="0AE121C7" w:rsidR="00BB171A" w:rsidRPr="008D373A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  <w:shd w:val="clear" w:color="auto" w:fill="auto"/>
          </w:tcPr>
          <w:p w14:paraId="2A4A617D" w14:textId="77777777" w:rsidR="00BB171A" w:rsidRPr="002D099A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8ABBB3" w14:textId="77777777" w:rsidR="00BB171A" w:rsidRPr="008D373A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171A" w:rsidRPr="008D373A" w14:paraId="7A1FBA3A" w14:textId="77777777" w:rsidTr="00F94949">
        <w:tc>
          <w:tcPr>
            <w:tcW w:w="1620" w:type="dxa"/>
            <w:shd w:val="clear" w:color="auto" w:fill="auto"/>
          </w:tcPr>
          <w:p w14:paraId="47026009" w14:textId="77777777" w:rsidR="00BB171A" w:rsidRPr="008D373A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20D2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EBD9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D041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128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9E9AD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6C4A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0F93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57A8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C456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E32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8DAC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8D373A" w14:paraId="454B2DF2" w14:textId="77777777" w:rsidTr="00F94949">
        <w:trPr>
          <w:trHeight w:val="317"/>
        </w:trPr>
        <w:tc>
          <w:tcPr>
            <w:tcW w:w="1620" w:type="dxa"/>
          </w:tcPr>
          <w:p w14:paraId="2E382C7F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3C0FCD7E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3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8D373A" w14:paraId="06533BDD" w14:textId="77777777" w:rsidTr="00F94949">
        <w:tc>
          <w:tcPr>
            <w:tcW w:w="1620" w:type="dxa"/>
          </w:tcPr>
          <w:p w14:paraId="702E6837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0F4E0" w14:textId="734056C7" w:rsidR="00BB171A" w:rsidRPr="008B02C1" w:rsidRDefault="00BB171A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9F08A0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11A8E09" w14:textId="1EB6E011" w:rsidR="00BB171A" w:rsidRPr="008B02C1" w:rsidRDefault="00BB171A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7B3AE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4EDD5" w14:textId="1EFB1A06" w:rsidR="00BB171A" w:rsidRPr="008B02C1" w:rsidRDefault="00BB171A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4D322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46F28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92706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2CAF4B0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19BFCE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9E020B2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6,454</w:t>
            </w:r>
          </w:p>
        </w:tc>
      </w:tr>
      <w:tr w:rsidR="00BB171A" w:rsidRPr="008D373A" w14:paraId="5C76A7A4" w14:textId="77777777" w:rsidTr="00F94949">
        <w:tc>
          <w:tcPr>
            <w:tcW w:w="1620" w:type="dxa"/>
          </w:tcPr>
          <w:p w14:paraId="422C2FAD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2DE800" w14:textId="77FCF8BE" w:rsidR="00BB171A" w:rsidRPr="008B02C1" w:rsidRDefault="00BB171A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39,40</w:t>
            </w:r>
            <w:r w:rsidR="00DE6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A0DE8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64692E" w14:textId="37DA167C" w:rsidR="00BB171A" w:rsidRPr="008B02C1" w:rsidRDefault="00BB171A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3D2C4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986DD" w14:textId="07062B33" w:rsidR="00BB171A" w:rsidRPr="008B02C1" w:rsidRDefault="00BB171A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22,96</w:t>
            </w:r>
            <w:r w:rsidR="00DE6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814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A7EF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925D28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0CAB00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(17,135)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08EA86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381A1A7B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24,776</w:t>
            </w:r>
          </w:p>
        </w:tc>
      </w:tr>
      <w:tr w:rsidR="00BB171A" w:rsidRPr="008D373A" w14:paraId="4ABD79FC" w14:textId="77777777" w:rsidTr="00F94949">
        <w:tc>
          <w:tcPr>
            <w:tcW w:w="1620" w:type="dxa"/>
          </w:tcPr>
          <w:p w14:paraId="4F0A18F1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6BB1A3" w14:textId="1F07185D" w:rsidR="00BB171A" w:rsidRPr="008B02C1" w:rsidRDefault="00BB171A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105,915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8A9D1F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BA7F1B" w14:textId="56388281" w:rsidR="00BB171A" w:rsidRPr="008B02C1" w:rsidRDefault="00BB171A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(24,321)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EA3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8F88F" w14:textId="7301ECEB" w:rsidR="00BB171A" w:rsidRPr="008B02C1" w:rsidRDefault="00BB171A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5B84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7C16D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5450B5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CA90EFC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B0D493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26D8157F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84,650</w:t>
            </w:r>
          </w:p>
        </w:tc>
      </w:tr>
      <w:tr w:rsidR="00BB171A" w:rsidRPr="00FB5CF5" w14:paraId="745BB5A8" w14:textId="77777777" w:rsidTr="00F94949">
        <w:tc>
          <w:tcPr>
            <w:tcW w:w="1620" w:type="dxa"/>
          </w:tcPr>
          <w:p w14:paraId="61FD9202" w14:textId="77777777" w:rsidR="00BB171A" w:rsidRPr="007C31E0" w:rsidRDefault="00BB171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5248" w14:textId="170153BD" w:rsidR="00BB171A" w:rsidRPr="008B02C1" w:rsidRDefault="00BB171A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156,7</w:t>
            </w:r>
            <w:r w:rsidR="00DE6D6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7C8226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DE86" w14:textId="3EF8E691" w:rsidR="00BB171A" w:rsidRPr="008B02C1" w:rsidRDefault="00BB171A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(45,570)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A71C0" w14:textId="77777777" w:rsidR="00BB171A" w:rsidRPr="008B02C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AC000" w14:textId="3FB4395B" w:rsidR="00BB171A" w:rsidRPr="008B02C1" w:rsidRDefault="00BB171A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111,</w:t>
            </w:r>
            <w:r w:rsidR="00DE6D6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46D08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7AC1D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164,170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42B710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5DB8B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(48,290)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67451B8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77777777" w:rsidR="00BB171A" w:rsidRPr="007C31E0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115,880</w:t>
            </w:r>
          </w:p>
        </w:tc>
      </w:tr>
    </w:tbl>
    <w:p w14:paraId="2CC3ED29" w14:textId="77777777" w:rsidR="00FF67E1" w:rsidRDefault="00FF67E1" w:rsidP="005253D6">
      <w:pPr>
        <w:pStyle w:val="FSContent"/>
        <w:ind w:left="630"/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271"/>
        <w:gridCol w:w="1170"/>
        <w:gridCol w:w="267"/>
        <w:gridCol w:w="1109"/>
      </w:tblGrid>
      <w:tr w:rsidR="00F94949" w:rsidRPr="00AB62FF" w14:paraId="45E33E13" w14:textId="77777777" w:rsidTr="00F94949">
        <w:trPr>
          <w:tblHeader/>
        </w:trPr>
        <w:tc>
          <w:tcPr>
            <w:tcW w:w="2792" w:type="pct"/>
          </w:tcPr>
          <w:p w14:paraId="28FE949A" w14:textId="3FCDFF48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8" w:type="pct"/>
          </w:tcPr>
          <w:p w14:paraId="49979AB5" w14:textId="77777777" w:rsidR="00F94949" w:rsidRPr="00AB62FF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816E586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0170225F" w14:textId="77777777" w:rsidR="00F94949" w:rsidRPr="00AB62FF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49" w:rsidRPr="004155E9" w14:paraId="634BE812" w14:textId="77777777" w:rsidTr="00F94949">
        <w:trPr>
          <w:tblHeader/>
        </w:trPr>
        <w:tc>
          <w:tcPr>
            <w:tcW w:w="2792" w:type="pct"/>
          </w:tcPr>
          <w:p w14:paraId="39D13526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8" w:type="pct"/>
          </w:tcPr>
          <w:p w14:paraId="29F0B45E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12445185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F806D9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32BA121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BD130DA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94949" w:rsidRPr="00AB62FF" w14:paraId="0461D636" w14:textId="77777777" w:rsidTr="00F94949">
        <w:trPr>
          <w:tblHeader/>
        </w:trPr>
        <w:tc>
          <w:tcPr>
            <w:tcW w:w="2792" w:type="pct"/>
          </w:tcPr>
          <w:p w14:paraId="7212F951" w14:textId="77777777" w:rsidR="00F94949" w:rsidRPr="004155E9" w:rsidRDefault="00F94949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8" w:type="pct"/>
            <w:gridSpan w:val="5"/>
          </w:tcPr>
          <w:p w14:paraId="5CF37F27" w14:textId="77777777" w:rsidR="00F94949" w:rsidRPr="00AB62FF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49" w:rsidRPr="004155E9" w14:paraId="3247B079" w14:textId="77777777" w:rsidTr="00F94949">
        <w:tc>
          <w:tcPr>
            <w:tcW w:w="2792" w:type="pct"/>
          </w:tcPr>
          <w:p w14:paraId="0CCBC773" w14:textId="7C38BE3C" w:rsidR="00F94949" w:rsidRPr="004155E9" w:rsidRDefault="00F94949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0AF4E43" w14:textId="5B0BF26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150" w:type="pct"/>
          </w:tcPr>
          <w:p w14:paraId="605A1EC1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C5AB7B7" w14:textId="1CC1E61E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2,521</w:t>
            </w:r>
          </w:p>
        </w:tc>
        <w:tc>
          <w:tcPr>
            <w:tcW w:w="148" w:type="pct"/>
          </w:tcPr>
          <w:p w14:paraId="3F46D879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BEB7080" w14:textId="26704128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2,241</w:t>
            </w:r>
          </w:p>
        </w:tc>
      </w:tr>
      <w:tr w:rsidR="00F94949" w:rsidRPr="004155E9" w14:paraId="64BDDF29" w14:textId="77777777" w:rsidTr="00F94949">
        <w:tc>
          <w:tcPr>
            <w:tcW w:w="2792" w:type="pct"/>
          </w:tcPr>
          <w:p w14:paraId="0349E0DC" w14:textId="09366C22" w:rsidR="00F94949" w:rsidRPr="004155E9" w:rsidRDefault="00F94949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</w:t>
            </w:r>
            <w:r w:rsidRPr="00780D16">
              <w:rPr>
                <w:rFonts w:ascii="Angsana New" w:hAnsi="Angsana New"/>
                <w:sz w:val="30"/>
                <w:szCs w:val="30"/>
                <w:cs/>
              </w:rPr>
              <w:t>เกี่ยวกับ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648" w:type="pct"/>
          </w:tcPr>
          <w:p w14:paraId="487F5883" w14:textId="77777777" w:rsidR="00F9494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15AA" w14:textId="5E45C9F8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50" w:type="pct"/>
          </w:tcPr>
          <w:p w14:paraId="02FFE804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A09437" w14:textId="77777777" w:rsidR="00F9494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48FFC" w14:textId="485B502B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8" w:type="pct"/>
          </w:tcPr>
          <w:p w14:paraId="48C488AC" w14:textId="77777777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8881AD" w14:textId="77777777" w:rsidR="00F9494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BFBF6" w14:textId="72F50C7D" w:rsidR="00F94949" w:rsidRPr="004155E9" w:rsidRDefault="00F94949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</w:tbl>
    <w:p w14:paraId="2B28DAE0" w14:textId="77777777" w:rsidR="00F94949" w:rsidRDefault="00F94949" w:rsidP="005253D6">
      <w:pPr>
        <w:pStyle w:val="FSContent"/>
        <w:ind w:left="630"/>
      </w:pPr>
    </w:p>
    <w:p w14:paraId="6EAB4E79" w14:textId="0F2B9E15" w:rsidR="00C15D10" w:rsidRPr="003F7F67" w:rsidRDefault="00D71541" w:rsidP="00376E50">
      <w:pPr>
        <w:pStyle w:val="FSContent"/>
        <w:rPr>
          <w:cs/>
          <w:lang w:val="en-US"/>
        </w:rPr>
      </w:pPr>
      <w:r w:rsidRPr="005253D6">
        <w:rPr>
          <w:cs/>
        </w:rPr>
        <w:t>กระแสเงินสดจ่ายทั้งหมดของสัญญาเช่าที่แสดงในงบกระแสเงินสด</w:t>
      </w:r>
      <w:r w:rsidR="00CF7BFB">
        <w:rPr>
          <w:rFonts w:hint="cs"/>
          <w:cs/>
          <w:lang w:val="en-US"/>
        </w:rPr>
        <w:t>รวม</w:t>
      </w:r>
      <w:r w:rsidR="00D966B4">
        <w:rPr>
          <w:rFonts w:hint="cs"/>
          <w:cs/>
          <w:lang w:val="en-US"/>
        </w:rPr>
        <w:t>และงบกระแสเงินสดเฉพาะกิจการ</w:t>
      </w:r>
      <w:r w:rsidRPr="005253D6">
        <w:rPr>
          <w:cs/>
        </w:rPr>
        <w:t>สำหรับงวด</w:t>
      </w:r>
      <w:r w:rsidR="00F94949">
        <w:rPr>
          <w:rFonts w:hint="cs"/>
          <w:cs/>
        </w:rPr>
        <w:t>หก</w:t>
      </w:r>
      <w:r w:rsidRPr="005253D6">
        <w:rPr>
          <w:cs/>
        </w:rPr>
        <w:t>เดือนสิ้นสุดวันที่</w:t>
      </w:r>
      <w:r w:rsidR="00D966B4">
        <w:rPr>
          <w:rFonts w:hint="cs"/>
          <w:cs/>
          <w:lang w:val="en-US"/>
        </w:rPr>
        <w:t xml:space="preserve"> </w:t>
      </w:r>
      <w:r w:rsidR="006932D4">
        <w:rPr>
          <w:lang w:val="en-US"/>
        </w:rPr>
        <w:t>3</w:t>
      </w:r>
      <w:r w:rsidR="00F94949">
        <w:rPr>
          <w:rFonts w:hint="cs"/>
          <w:cs/>
          <w:lang w:val="en-US"/>
        </w:rPr>
        <w:t>0</w:t>
      </w:r>
      <w:r w:rsidR="00FF67E1">
        <w:rPr>
          <w:lang w:val="en-US"/>
        </w:rPr>
        <w:t xml:space="preserve"> </w:t>
      </w:r>
      <w:r w:rsidR="00F94949">
        <w:rPr>
          <w:rFonts w:hint="cs"/>
          <w:cs/>
          <w:lang w:val="en-US"/>
        </w:rPr>
        <w:t>มิถุนายน</w:t>
      </w:r>
      <w:r w:rsidR="00FF67E1">
        <w:rPr>
          <w:rFonts w:hint="cs"/>
          <w:cs/>
          <w:lang w:val="en-US"/>
        </w:rPr>
        <w:t xml:space="preserve"> </w:t>
      </w:r>
      <w:r w:rsidR="00FF67E1">
        <w:rPr>
          <w:lang w:val="en-US"/>
        </w:rPr>
        <w:t>2566</w:t>
      </w:r>
      <w:r w:rsidR="008D373A" w:rsidRPr="005253D6">
        <w:rPr>
          <w:cs/>
        </w:rPr>
        <w:t xml:space="preserve"> </w:t>
      </w:r>
      <w:r w:rsidRPr="005253D6">
        <w:rPr>
          <w:cs/>
        </w:rPr>
        <w:t xml:space="preserve">มีจำนวน </w:t>
      </w:r>
      <w:r w:rsidR="00426B65">
        <w:rPr>
          <w:lang w:val="en-US"/>
        </w:rPr>
        <w:t>3</w:t>
      </w:r>
      <w:r w:rsidR="00FF67E1">
        <w:rPr>
          <w:lang w:val="en-US"/>
        </w:rPr>
        <w:t>.</w:t>
      </w:r>
      <w:r w:rsidR="00426B65">
        <w:rPr>
          <w:lang w:val="en-US"/>
        </w:rPr>
        <w:t>5</w:t>
      </w:r>
      <w:r w:rsidRPr="005253D6">
        <w:t xml:space="preserve"> </w:t>
      </w:r>
      <w:r w:rsidRPr="005253D6">
        <w:rPr>
          <w:cs/>
        </w:rPr>
        <w:t>ล้านบาท</w:t>
      </w:r>
      <w:r w:rsidR="00D966B4">
        <w:rPr>
          <w:rFonts w:hint="cs"/>
          <w:cs/>
        </w:rPr>
        <w:t xml:space="preserve">และ </w:t>
      </w:r>
      <w:r w:rsidR="00426B65">
        <w:rPr>
          <w:lang w:val="en-US"/>
        </w:rPr>
        <w:t>3</w:t>
      </w:r>
      <w:r w:rsidR="00FF67E1">
        <w:rPr>
          <w:lang w:val="en-US"/>
        </w:rPr>
        <w:t>.</w:t>
      </w:r>
      <w:r w:rsidR="00723405">
        <w:rPr>
          <w:lang w:val="en-US"/>
        </w:rPr>
        <w:t>3</w:t>
      </w:r>
      <w:r w:rsidR="00D966B4">
        <w:rPr>
          <w:rFonts w:hint="cs"/>
          <w:cs/>
          <w:lang w:val="en-US"/>
        </w:rPr>
        <w:t xml:space="preserve"> ล้านบาท ตามลำดับ</w:t>
      </w:r>
      <w:r w:rsidR="00BA3703">
        <w:rPr>
          <w:rFonts w:hint="cs"/>
          <w:cs/>
        </w:rPr>
        <w:t xml:space="preserve"> </w:t>
      </w:r>
      <w:r w:rsidR="00D966B4">
        <w:rPr>
          <w:rFonts w:hint="cs"/>
          <w:cs/>
        </w:rPr>
        <w:t xml:space="preserve">                  </w:t>
      </w:r>
      <w:r w:rsidRPr="00EA1C6A">
        <w:rPr>
          <w:i/>
          <w:iCs/>
        </w:rPr>
        <w:t>(</w:t>
      </w:r>
      <w:r w:rsidR="008D373A" w:rsidRPr="00EA1C6A">
        <w:rPr>
          <w:i/>
          <w:iCs/>
        </w:rPr>
        <w:t>256</w:t>
      </w:r>
      <w:r w:rsidR="00FF67E1">
        <w:rPr>
          <w:i/>
          <w:iCs/>
          <w:lang w:val="en-US"/>
        </w:rPr>
        <w:t>5</w:t>
      </w:r>
      <w:r w:rsidRPr="00EA1C6A">
        <w:rPr>
          <w:i/>
          <w:iCs/>
        </w:rPr>
        <w:t xml:space="preserve">: </w:t>
      </w:r>
      <w:r w:rsidR="00EB24A9">
        <w:rPr>
          <w:rFonts w:hint="cs"/>
          <w:i/>
          <w:iCs/>
          <w:cs/>
        </w:rPr>
        <w:t>งบการเงินเฉพาะกิจการ</w:t>
      </w:r>
      <w:r w:rsidR="00CF7BFB">
        <w:rPr>
          <w:rFonts w:hint="cs"/>
          <w:i/>
          <w:iCs/>
          <w:cs/>
        </w:rPr>
        <w:t xml:space="preserve"> </w:t>
      </w:r>
      <w:r w:rsidR="00723405">
        <w:rPr>
          <w:i/>
          <w:iCs/>
          <w:lang w:val="en-US"/>
        </w:rPr>
        <w:t>2</w:t>
      </w:r>
      <w:r w:rsidR="00FF67E1">
        <w:rPr>
          <w:i/>
          <w:iCs/>
          <w:lang w:val="en-US"/>
        </w:rPr>
        <w:t>.</w:t>
      </w:r>
      <w:r w:rsidR="00723405">
        <w:rPr>
          <w:i/>
          <w:iCs/>
          <w:lang w:val="en-US"/>
        </w:rPr>
        <w:t>6</w:t>
      </w:r>
      <w:r w:rsidR="00CF7BFB">
        <w:rPr>
          <w:i/>
          <w:iCs/>
          <w:lang w:val="en-US"/>
        </w:rPr>
        <w:t xml:space="preserve"> </w:t>
      </w:r>
      <w:r w:rsidR="00CF7BFB">
        <w:rPr>
          <w:rFonts w:hint="cs"/>
          <w:i/>
          <w:iCs/>
          <w:cs/>
          <w:lang w:val="en-US"/>
        </w:rPr>
        <w:t>ล้านบาท</w:t>
      </w:r>
      <w:r w:rsidRPr="00EA1C6A">
        <w:rPr>
          <w:i/>
          <w:iCs/>
        </w:rPr>
        <w:t>)</w:t>
      </w:r>
    </w:p>
    <w:p w14:paraId="75E205B1" w14:textId="77777777" w:rsidR="00687928" w:rsidRPr="008E6F4B" w:rsidRDefault="00687928" w:rsidP="007D5667">
      <w:pPr>
        <w:pStyle w:val="FSContent"/>
      </w:pPr>
    </w:p>
    <w:p w14:paraId="33121423" w14:textId="77777777" w:rsidR="000D6DF1" w:rsidRPr="00F7146B" w:rsidRDefault="000D6DF1" w:rsidP="000D6DF1">
      <w:pPr>
        <w:pStyle w:val="FSContent"/>
        <w:tabs>
          <w:tab w:val="left" w:pos="630"/>
        </w:tabs>
      </w:pPr>
      <w:r w:rsidRPr="00F7146B">
        <w:rPr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</w:t>
      </w:r>
      <w:r w:rsidRPr="00F7146B">
        <w:rPr>
          <w:rFonts w:hint="cs"/>
          <w:cs/>
        </w:rPr>
        <w:t>ที่ดิน อาคาร และ</w:t>
      </w:r>
      <w:r w:rsidRPr="00F7146B">
        <w:rPr>
          <w:cs/>
        </w:rPr>
        <w:t>อุปกรณ์ ภายใต้เงื่อนไขของสัญญา บริษัทต้องปฏิบัติตามเงื่อนไขเกี่ยวกับสินทรัพย์ที่เช่า</w:t>
      </w:r>
    </w:p>
    <w:p w14:paraId="12E36CAD" w14:textId="77777777" w:rsidR="005B38E5" w:rsidRDefault="005B38E5" w:rsidP="009B19FA">
      <w:pPr>
        <w:pStyle w:val="FSContent"/>
      </w:pPr>
    </w:p>
    <w:p w14:paraId="2A5DCA54" w14:textId="005304D1" w:rsidR="0004618F" w:rsidRDefault="00046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64B5EF69" w14:textId="6DA48DEF" w:rsidR="00306013" w:rsidRPr="0016249F" w:rsidRDefault="009B19FA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8</w:t>
      </w:r>
      <w:r w:rsidR="00306013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ใบสำคัญแสดงสิทธิ</w:t>
      </w:r>
      <w:r w:rsidR="00FF67E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ที่จะซื้อหุ้น</w:t>
      </w:r>
      <w:r w:rsidR="0027492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Default="00306013" w:rsidP="008E6F4B">
      <w:pPr>
        <w:pStyle w:val="FSContent"/>
      </w:pPr>
    </w:p>
    <w:p w14:paraId="2BD4CCC7" w14:textId="118F2CEF" w:rsidR="00FF67E1" w:rsidRDefault="00FF67E1" w:rsidP="00FF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7C3E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87C3E">
        <w:rPr>
          <w:rFonts w:asciiTheme="majorBidi" w:hAnsiTheme="majorBidi" w:cstheme="majorBidi"/>
          <w:sz w:val="30"/>
          <w:szCs w:val="30"/>
        </w:rPr>
        <w:t xml:space="preserve">16 </w:t>
      </w:r>
      <w:r w:rsidRPr="00C87C3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87C3E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Pr="00443C03">
        <w:rPr>
          <w:rFonts w:asciiTheme="majorBidi" w:hAnsiTheme="majorBidi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 (</w:t>
      </w:r>
      <w:r w:rsidRPr="00443C03">
        <w:rPr>
          <w:rFonts w:asciiTheme="majorBidi" w:hAnsiTheme="majorBidi" w:cstheme="majorBidi"/>
          <w:sz w:val="30"/>
          <w:szCs w:val="30"/>
        </w:rPr>
        <w:t>JP-W</w:t>
      </w:r>
      <w:r>
        <w:rPr>
          <w:rFonts w:asciiTheme="majorBidi" w:hAnsiTheme="majorBidi"/>
          <w:sz w:val="30"/>
          <w:szCs w:val="30"/>
        </w:rPr>
        <w:t>1</w:t>
      </w:r>
      <w:r w:rsidRPr="00443C03">
        <w:rPr>
          <w:rFonts w:asciiTheme="majorBidi" w:hAnsi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Pr="00443C03">
        <w:rPr>
          <w:rFonts w:asciiTheme="majorBidi" w:hAnsiTheme="majorBidi" w:cstheme="majorBidi"/>
          <w:sz w:val="30"/>
          <w:szCs w:val="30"/>
        </w:rPr>
        <w:t>JSP-W</w:t>
      </w:r>
      <w:r>
        <w:rPr>
          <w:rFonts w:asciiTheme="majorBidi" w:hAnsiTheme="majorBidi"/>
          <w:sz w:val="30"/>
          <w:szCs w:val="30"/>
        </w:rPr>
        <w:t>1</w:t>
      </w:r>
      <w:r w:rsidRPr="00443C03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 w:hint="cs"/>
          <w:sz w:val="30"/>
          <w:szCs w:val="30"/>
          <w:cs/>
        </w:rPr>
        <w:t xml:space="preserve">             </w:t>
      </w:r>
      <w:r>
        <w:rPr>
          <w:rFonts w:asciiTheme="majorBidi" w:hAnsiTheme="majorBidi"/>
          <w:sz w:val="30"/>
          <w:szCs w:val="30"/>
        </w:rPr>
        <w:t>22</w:t>
      </w:r>
      <w:r w:rsidRPr="00443C03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2565</w:t>
      </w:r>
      <w:r w:rsidRPr="00443C03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>
        <w:rPr>
          <w:rFonts w:asciiTheme="majorBidi" w:hAnsiTheme="majorBidi"/>
          <w:sz w:val="30"/>
          <w:szCs w:val="30"/>
        </w:rPr>
        <w:t>227.5</w:t>
      </w:r>
      <w:r w:rsidRPr="00443C03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>
        <w:rPr>
          <w:rFonts w:asciiTheme="majorBidi" w:hAnsiTheme="majorBidi"/>
          <w:sz w:val="30"/>
          <w:szCs w:val="30"/>
        </w:rPr>
        <w:t>2</w:t>
      </w:r>
      <w:r w:rsidRPr="00443C03">
        <w:rPr>
          <w:rFonts w:asciiTheme="majorBidi" w:hAnsiTheme="majorBidi"/>
          <w:sz w:val="30"/>
          <w:szCs w:val="30"/>
          <w:cs/>
        </w:rPr>
        <w:t xml:space="preserve"> หุ้นสามัญเดิมต่อ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</w:t>
      </w:r>
      <w:r w:rsidRPr="00443C03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1DC0BD0C" w14:textId="77777777" w:rsidR="00FF67E1" w:rsidRDefault="00FF67E1" w:rsidP="00FF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443C03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443C03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443C03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443C03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443C03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67E1" w:rsidRPr="00443C03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443C03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82B373E" w14:textId="77E364A1" w:rsidR="004C196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  <w:p w14:paraId="16E9359B" w14:textId="620941B9" w:rsidR="004C1960" w:rsidRPr="00443C03" w:rsidRDefault="004C1960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7E1" w:rsidRPr="00443C03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443C03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5ABED6AC" w:rsidR="00FF67E1" w:rsidRPr="00443C0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="00875067">
              <w:rPr>
                <w:rFonts w:asciiTheme="majorBidi" w:hAnsiTheme="majorBidi" w:cs="Angsana New"/>
                <w:sz w:val="30"/>
                <w:szCs w:val="30"/>
              </w:rPr>
              <w:t xml:space="preserve">                           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0407CA8E" w14:textId="77777777" w:rsidR="00C15D10" w:rsidRPr="009B19FA" w:rsidRDefault="00C15D10" w:rsidP="003F7F67">
      <w:pPr>
        <w:pStyle w:val="FSContent"/>
        <w:rPr>
          <w:lang w:val="en-US"/>
        </w:rPr>
      </w:pPr>
    </w:p>
    <w:p w14:paraId="030FFACD" w14:textId="4E4A5526" w:rsidR="00FF67E1" w:rsidRPr="009B19FA" w:rsidRDefault="009F4ACD" w:rsidP="003F7F67">
      <w:pPr>
        <w:pStyle w:val="FSContent"/>
        <w:rPr>
          <w:cs/>
          <w:lang w:val="en-US"/>
        </w:rPr>
      </w:pPr>
      <w:r w:rsidRPr="009B19FA">
        <w:rPr>
          <w:rFonts w:hint="cs"/>
          <w:cs/>
          <w:lang w:val="en-US"/>
        </w:rPr>
        <w:t>ในระหว่างงวด</w:t>
      </w:r>
      <w:r w:rsidR="009B19FA">
        <w:rPr>
          <w:rFonts w:hint="cs"/>
          <w:cs/>
          <w:lang w:val="en-US"/>
        </w:rPr>
        <w:t>หก</w:t>
      </w:r>
      <w:r w:rsidRPr="009B19FA">
        <w:rPr>
          <w:rFonts w:hint="cs"/>
          <w:cs/>
          <w:lang w:val="en-US"/>
        </w:rPr>
        <w:t>เดือนสิ้นสุด</w:t>
      </w:r>
      <w:r w:rsidR="00FF67E1" w:rsidRPr="009B19FA">
        <w:rPr>
          <w:rFonts w:hint="cs"/>
          <w:cs/>
          <w:lang w:val="en-US"/>
        </w:rPr>
        <w:t xml:space="preserve">วันที่ </w:t>
      </w:r>
      <w:r w:rsidR="009B19FA">
        <w:rPr>
          <w:lang w:val="en-US"/>
        </w:rPr>
        <w:t>30</w:t>
      </w:r>
      <w:r w:rsidR="00FF67E1" w:rsidRPr="009B19FA">
        <w:rPr>
          <w:lang w:val="en-US"/>
        </w:rPr>
        <w:t xml:space="preserve"> </w:t>
      </w:r>
      <w:r w:rsidR="009B19FA">
        <w:rPr>
          <w:rFonts w:hint="cs"/>
          <w:cs/>
          <w:lang w:val="en-US"/>
        </w:rPr>
        <w:t>มิถุนายน</w:t>
      </w:r>
      <w:r w:rsidR="00FF67E1" w:rsidRPr="009B19FA">
        <w:rPr>
          <w:rFonts w:hint="cs"/>
          <w:cs/>
          <w:lang w:val="en-US"/>
        </w:rPr>
        <w:t xml:space="preserve"> </w:t>
      </w:r>
      <w:r w:rsidR="00FF67E1" w:rsidRPr="009B19FA">
        <w:rPr>
          <w:lang w:val="en-US"/>
        </w:rPr>
        <w:t>2566</w:t>
      </w:r>
      <w:r w:rsidRPr="009B19FA">
        <w:rPr>
          <w:rFonts w:hint="cs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Pr="009B19FA">
        <w:rPr>
          <w:lang w:val="en-US"/>
        </w:rPr>
        <w:t xml:space="preserve">JSP-W1 </w:t>
      </w:r>
      <w:r w:rsidRPr="009B19FA">
        <w:rPr>
          <w:rFonts w:hint="cs"/>
          <w:cs/>
          <w:lang w:val="en-US"/>
        </w:rPr>
        <w:t xml:space="preserve">จำนวน </w:t>
      </w:r>
      <w:r w:rsidRPr="009B19FA">
        <w:rPr>
          <w:lang w:val="en-US"/>
        </w:rPr>
        <w:t xml:space="preserve">19,489,800 </w:t>
      </w:r>
      <w:r w:rsidRPr="009B19FA">
        <w:rPr>
          <w:rFonts w:hint="cs"/>
          <w:cs/>
          <w:lang w:val="en-US"/>
        </w:rPr>
        <w:t xml:space="preserve">หน่วย เป็นหุ้นสามัญจำนวน </w:t>
      </w:r>
      <w:r w:rsidRPr="009B19FA">
        <w:rPr>
          <w:lang w:val="en-US"/>
        </w:rPr>
        <w:t xml:space="preserve">19,489,800 </w:t>
      </w:r>
      <w:r w:rsidRPr="009B19FA">
        <w:rPr>
          <w:rFonts w:hint="cs"/>
          <w:cs/>
          <w:lang w:val="en-US"/>
        </w:rPr>
        <w:t>หุ้น ในราคาใช้สิทธิ</w:t>
      </w:r>
      <w:r w:rsidR="002964A2" w:rsidRPr="009B19FA">
        <w:rPr>
          <w:lang w:val="en-US"/>
        </w:rPr>
        <w:br/>
      </w:r>
      <w:r w:rsidRPr="009B19FA">
        <w:rPr>
          <w:rFonts w:hint="cs"/>
          <w:cs/>
          <w:lang w:val="en-US"/>
        </w:rPr>
        <w:t xml:space="preserve">หุ้นละ </w:t>
      </w:r>
      <w:r w:rsidRPr="009B19FA">
        <w:rPr>
          <w:lang w:val="en-US"/>
        </w:rPr>
        <w:t xml:space="preserve">2.50 </w:t>
      </w:r>
      <w:r w:rsidRPr="009B19FA">
        <w:rPr>
          <w:rFonts w:hint="cs"/>
          <w:cs/>
          <w:lang w:val="en-US"/>
        </w:rPr>
        <w:t>บาท</w:t>
      </w:r>
      <w:r w:rsidR="004C1960" w:rsidRPr="009B19FA">
        <w:rPr>
          <w:lang w:val="en-US"/>
        </w:rPr>
        <w:t xml:space="preserve"> </w:t>
      </w:r>
      <w:r w:rsidR="004C1960" w:rsidRPr="009B19FA">
        <w:rPr>
          <w:rFonts w:hint="cs"/>
          <w:cs/>
          <w:lang w:val="en-US"/>
        </w:rPr>
        <w:t>และบริษัทได้รับเงินชำระค่าหุ้นเพิ่มทุนครบถ้วนแล้ว</w:t>
      </w:r>
      <w:r w:rsidRPr="009B19FA">
        <w:rPr>
          <w:rFonts w:hint="cs"/>
          <w:cs/>
          <w:lang w:val="en-US"/>
        </w:rPr>
        <w:t xml:space="preserve"> บริษัทได้จดทะเบียนเพิ่มทุนดังกล่าวกับกระทรวงพาณิชย์แล้วเมื่อวันที่ </w:t>
      </w:r>
      <w:r w:rsidRPr="009B19FA">
        <w:rPr>
          <w:lang w:val="en-US"/>
        </w:rPr>
        <w:t xml:space="preserve">12 </w:t>
      </w:r>
      <w:r w:rsidRPr="009B19FA">
        <w:rPr>
          <w:rFonts w:hint="cs"/>
          <w:cs/>
          <w:lang w:val="en-US"/>
        </w:rPr>
        <w:t xml:space="preserve">เมษายน </w:t>
      </w:r>
      <w:r w:rsidRPr="009B19FA">
        <w:rPr>
          <w:lang w:val="en-US"/>
        </w:rPr>
        <w:t>2566</w:t>
      </w:r>
      <w:r w:rsidR="003C1E57" w:rsidRPr="009B19FA">
        <w:rPr>
          <w:lang w:val="en-US"/>
        </w:rPr>
        <w:t xml:space="preserve"> </w:t>
      </w:r>
      <w:r w:rsidR="00780D16">
        <w:rPr>
          <w:rFonts w:hint="cs"/>
          <w:cs/>
          <w:lang w:val="en-US"/>
        </w:rPr>
        <w:t xml:space="preserve">ทั้งนี้ </w:t>
      </w:r>
      <w:r w:rsidR="003C1E57" w:rsidRPr="009B19FA">
        <w:rPr>
          <w:rFonts w:hint="cs"/>
          <w:cs/>
          <w:lang w:val="en-US"/>
        </w:rPr>
        <w:t>ณ วันที่</w:t>
      </w:r>
      <w:r w:rsidR="002964A2" w:rsidRPr="009B19FA">
        <w:rPr>
          <w:rFonts w:hint="cs"/>
          <w:cs/>
          <w:lang w:val="en-US"/>
        </w:rPr>
        <w:t xml:space="preserve"> </w:t>
      </w:r>
      <w:r w:rsidR="003C1E57" w:rsidRPr="009B19FA">
        <w:rPr>
          <w:lang w:val="en-US"/>
        </w:rPr>
        <w:t>3</w:t>
      </w:r>
      <w:r w:rsidR="00780D16">
        <w:rPr>
          <w:lang w:val="en-US"/>
        </w:rPr>
        <w:t>0</w:t>
      </w:r>
      <w:r w:rsidR="003C1E57" w:rsidRPr="009B19FA">
        <w:rPr>
          <w:lang w:val="en-US"/>
        </w:rPr>
        <w:t xml:space="preserve"> </w:t>
      </w:r>
      <w:r w:rsidR="003C1E57" w:rsidRPr="009B19FA">
        <w:rPr>
          <w:rFonts w:hint="cs"/>
          <w:cs/>
          <w:lang w:val="en-US"/>
        </w:rPr>
        <w:t>ม</w:t>
      </w:r>
      <w:r w:rsidR="00780D16">
        <w:rPr>
          <w:rFonts w:hint="cs"/>
          <w:cs/>
          <w:lang w:val="en-US"/>
        </w:rPr>
        <w:t xml:space="preserve">ิถุนายน </w:t>
      </w:r>
      <w:r w:rsidR="003C1E57" w:rsidRPr="009B19FA">
        <w:rPr>
          <w:lang w:val="en-US"/>
        </w:rPr>
        <w:t xml:space="preserve">2566 </w:t>
      </w:r>
      <w:r w:rsidR="003C1E57" w:rsidRPr="009B19FA">
        <w:rPr>
          <w:rFonts w:hint="cs"/>
          <w:cs/>
          <w:lang w:val="en-US"/>
        </w:rPr>
        <w:t>มีใบสำคัญ</w:t>
      </w:r>
      <w:r w:rsidR="005D6EF9" w:rsidRPr="009B19FA">
        <w:rPr>
          <w:rFonts w:hint="cs"/>
          <w:cs/>
          <w:lang w:val="en-US"/>
        </w:rPr>
        <w:t>แสดง</w:t>
      </w:r>
      <w:r w:rsidR="003C1E57" w:rsidRPr="009B19FA">
        <w:rPr>
          <w:rFonts w:hint="cs"/>
          <w:cs/>
          <w:lang w:val="en-US"/>
        </w:rPr>
        <w:t>สิทธิ</w:t>
      </w:r>
      <w:r w:rsidR="002964A2" w:rsidRPr="009B19FA">
        <w:rPr>
          <w:rFonts w:hint="cs"/>
          <w:cs/>
          <w:lang w:val="en-US"/>
        </w:rPr>
        <w:t>ที่ยังไม่ได้ใช้สิทธิ</w:t>
      </w:r>
      <w:r w:rsidR="003C1E57" w:rsidRPr="009B19FA">
        <w:rPr>
          <w:rFonts w:hint="cs"/>
          <w:cs/>
          <w:lang w:val="en-US"/>
        </w:rPr>
        <w:t xml:space="preserve">ซื้อหุ้นคงเหลือเป็นจำนวน </w:t>
      </w:r>
      <w:r w:rsidR="005B52FC" w:rsidRPr="009B19FA">
        <w:rPr>
          <w:lang w:val="en-US"/>
        </w:rPr>
        <w:t>208,008,998</w:t>
      </w:r>
      <w:r w:rsidR="003C1E57" w:rsidRPr="009B19FA">
        <w:rPr>
          <w:lang w:val="en-US"/>
        </w:rPr>
        <w:t xml:space="preserve"> </w:t>
      </w:r>
      <w:r w:rsidR="003C1E57" w:rsidRPr="009B19FA">
        <w:rPr>
          <w:rFonts w:hint="cs"/>
          <w:cs/>
          <w:lang w:val="en-US"/>
        </w:rPr>
        <w:t>หน่วย</w:t>
      </w:r>
    </w:p>
    <w:p w14:paraId="666B54D8" w14:textId="77777777" w:rsidR="009B19FA" w:rsidRDefault="009B19FA" w:rsidP="003F7F67">
      <w:pPr>
        <w:pStyle w:val="FSContent"/>
        <w:rPr>
          <w:lang w:val="en-US"/>
        </w:rPr>
      </w:pPr>
    </w:p>
    <w:p w14:paraId="06E21490" w14:textId="7DFFD377" w:rsidR="00780D16" w:rsidRDefault="0078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cs/>
        </w:rPr>
        <w:br w:type="page"/>
      </w:r>
    </w:p>
    <w:p w14:paraId="1025CEB2" w14:textId="30534BC1" w:rsidR="00C15D10" w:rsidRDefault="009B19FA" w:rsidP="005B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C15D10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54D54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ขาดทุน</w:t>
      </w:r>
      <w:r w:rsidR="00C15D10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C54D54" w:rsidRDefault="005535D7" w:rsidP="00C54D54">
      <w:pPr>
        <w:pStyle w:val="FSContent"/>
        <w:rPr>
          <w:lang w:val="en-US"/>
        </w:rPr>
      </w:pPr>
    </w:p>
    <w:tbl>
      <w:tblPr>
        <w:tblW w:w="90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6"/>
        <w:gridCol w:w="1244"/>
        <w:gridCol w:w="264"/>
        <w:gridCol w:w="1021"/>
        <w:gridCol w:w="255"/>
        <w:gridCol w:w="1031"/>
      </w:tblGrid>
      <w:tr w:rsidR="001B3C2E" w:rsidRPr="00C54D54" w14:paraId="3A12808B" w14:textId="77777777" w:rsidTr="00525ABA">
        <w:tc>
          <w:tcPr>
            <w:tcW w:w="2888" w:type="pct"/>
          </w:tcPr>
          <w:p w14:paraId="19058F20" w14:textId="77777777" w:rsidR="001B3C2E" w:rsidRPr="00C54D54" w:rsidRDefault="001B3C2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05507BD8" w14:textId="77777777" w:rsidR="001B3C2E" w:rsidRPr="00C54D54" w:rsidRDefault="001B3C2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ABD04D" w14:textId="77777777" w:rsidR="001B3C2E" w:rsidRPr="00C54D54" w:rsidRDefault="001B3C2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9631B14" w14:textId="77777777" w:rsidR="001B3C2E" w:rsidRPr="00C54D54" w:rsidRDefault="001B3C2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E9A" w:rsidRPr="00C54D54" w14:paraId="767EDE33" w14:textId="77777777" w:rsidTr="00525ABA">
        <w:tc>
          <w:tcPr>
            <w:tcW w:w="2888" w:type="pct"/>
          </w:tcPr>
          <w:p w14:paraId="72DA29C3" w14:textId="3F6AA5EA" w:rsidR="00481E9A" w:rsidRPr="00C54D54" w:rsidRDefault="00481E9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785916C7" w14:textId="7FA537F1" w:rsidR="00481E9A" w:rsidRPr="00C54D54" w:rsidRDefault="00481E9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ABA" w:rsidRPr="00C54D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CCBD54B" w14:textId="77777777" w:rsidR="00481E9A" w:rsidRPr="00C54D54" w:rsidRDefault="00481E9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2619C" w14:textId="5F1D426A" w:rsidR="00481E9A" w:rsidRPr="00C54D54" w:rsidRDefault="00481E9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ABA" w:rsidRPr="00C54D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6275C75" w14:textId="77777777" w:rsidR="00481E9A" w:rsidRPr="00C54D54" w:rsidRDefault="00481E9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12FCF3" w14:textId="3F89B5F8" w:rsidR="00481E9A" w:rsidRPr="00C54D54" w:rsidRDefault="00481E9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ABA" w:rsidRPr="00C54D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25ABA" w:rsidRPr="00C54D54" w14:paraId="16096220" w14:textId="77777777" w:rsidTr="00525ABA">
        <w:tc>
          <w:tcPr>
            <w:tcW w:w="2888" w:type="pct"/>
          </w:tcPr>
          <w:p w14:paraId="7C1F4841" w14:textId="25C1346D" w:rsidR="00525ABA" w:rsidRPr="00C54D54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2" w:type="pct"/>
            <w:gridSpan w:val="5"/>
          </w:tcPr>
          <w:p w14:paraId="5723DE06" w14:textId="77777777" w:rsidR="00525ABA" w:rsidRPr="00C54D54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525ABA" w:rsidRPr="00C54D54" w14:paraId="49E08FC8" w14:textId="77777777" w:rsidTr="00525ABA">
        <w:tc>
          <w:tcPr>
            <w:tcW w:w="2888" w:type="pct"/>
          </w:tcPr>
          <w:p w14:paraId="19C6B53D" w14:textId="65E6618D" w:rsidR="00525ABA" w:rsidRPr="00C54D54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004E5"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004E5"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004E5"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9" w:type="pct"/>
            <w:vAlign w:val="bottom"/>
          </w:tcPr>
          <w:p w14:paraId="7723B687" w14:textId="77777777" w:rsidR="00525ABA" w:rsidRPr="00C54D54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01E6349" w14:textId="77777777" w:rsidR="00525ABA" w:rsidRPr="00C54D54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8D3C64E" w14:textId="77777777" w:rsidR="00525ABA" w:rsidRPr="00C54D54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F6B6F90" w14:textId="77777777" w:rsidR="00525ABA" w:rsidRPr="00C54D54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7A396E5" w14:textId="77777777" w:rsidR="00525ABA" w:rsidRPr="00C54D54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64A2" w:rsidRPr="00C54D54" w14:paraId="19327591" w14:textId="77777777" w:rsidTr="00525ABA">
        <w:tc>
          <w:tcPr>
            <w:tcW w:w="2888" w:type="pct"/>
          </w:tcPr>
          <w:p w14:paraId="69957123" w14:textId="77777777" w:rsidR="002964A2" w:rsidRPr="00C54D54" w:rsidRDefault="002964A2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25222F26" w14:textId="77777777" w:rsidR="002964A2" w:rsidRPr="00C54D54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B7779B5" w14:textId="77777777" w:rsidR="002964A2" w:rsidRPr="00C54D54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184D160" w14:textId="77777777" w:rsidR="002964A2" w:rsidRPr="00C54D54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F610153" w14:textId="77777777" w:rsidR="002964A2" w:rsidRPr="00C54D54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77CC8DC" w14:textId="77777777" w:rsidR="002964A2" w:rsidRPr="00C54D54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0A9" w:rsidRPr="00C54D54" w14:paraId="04B79116" w14:textId="77777777" w:rsidTr="00525ABA">
        <w:tc>
          <w:tcPr>
            <w:tcW w:w="2888" w:type="pct"/>
          </w:tcPr>
          <w:p w14:paraId="01062638" w14:textId="6BCADFCB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89" w:type="pct"/>
            <w:tcBorders>
              <w:bottom w:val="double" w:sz="4" w:space="0" w:color="auto"/>
            </w:tcBorders>
            <w:vAlign w:val="bottom"/>
          </w:tcPr>
          <w:p w14:paraId="4880E80E" w14:textId="054909D9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D1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267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153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45348B7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5A194FF9" w14:textId="7205FFD0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D1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0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153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181DE5D7" w14:textId="0C83CFF1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4E072F8A" w14:textId="285589BF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(11,853)</w:t>
            </w:r>
          </w:p>
        </w:tc>
      </w:tr>
      <w:tr w:rsidR="001700A9" w:rsidRPr="00C54D54" w14:paraId="56E66981" w14:textId="77777777" w:rsidTr="00525ABA">
        <w:trPr>
          <w:trHeight w:val="144"/>
        </w:trPr>
        <w:tc>
          <w:tcPr>
            <w:tcW w:w="2888" w:type="pct"/>
          </w:tcPr>
          <w:p w14:paraId="1145A534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244F647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A8C9E0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855662C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F3D90FC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7EFD5B5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0A9" w:rsidRPr="00C54D54" w14:paraId="70C6C380" w14:textId="77777777" w:rsidTr="007004E5">
        <w:tc>
          <w:tcPr>
            <w:tcW w:w="2888" w:type="pct"/>
          </w:tcPr>
          <w:p w14:paraId="606A5127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89" w:type="pct"/>
          </w:tcPr>
          <w:p w14:paraId="46DED739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F3761A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06BFD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F9EF93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8689FC9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0A9" w:rsidRPr="00C54D54" w14:paraId="0C86AD68" w14:textId="77777777" w:rsidTr="007004E5">
        <w:tc>
          <w:tcPr>
            <w:tcW w:w="2888" w:type="pct"/>
          </w:tcPr>
          <w:p w14:paraId="1446EB68" w14:textId="440723D5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54D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689" w:type="pct"/>
          </w:tcPr>
          <w:p w14:paraId="55BF0118" w14:textId="29F84266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6" w:type="pct"/>
          </w:tcPr>
          <w:p w14:paraId="1B99D7E1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7FB8443" w14:textId="2C8BB7AC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070E0105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F49C7E7" w14:textId="302D3B83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1700A9" w:rsidRPr="00C54D54" w14:paraId="15D04FAE" w14:textId="77777777" w:rsidTr="007004E5">
        <w:tc>
          <w:tcPr>
            <w:tcW w:w="2888" w:type="pct"/>
          </w:tcPr>
          <w:p w14:paraId="0DA66F8D" w14:textId="62D2BF86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C54D5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51223BA" w14:textId="5291A790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17,134</w:t>
            </w:r>
          </w:p>
        </w:tc>
        <w:tc>
          <w:tcPr>
            <w:tcW w:w="146" w:type="pct"/>
          </w:tcPr>
          <w:p w14:paraId="63F1768D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15DF336" w14:textId="64E9D2AB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17,134</w:t>
            </w:r>
          </w:p>
        </w:tc>
        <w:tc>
          <w:tcPr>
            <w:tcW w:w="141" w:type="pct"/>
          </w:tcPr>
          <w:p w14:paraId="4C483F59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AB32648" w14:textId="7943C4B5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00A9" w:rsidRPr="00C54D54" w14:paraId="3C5EA6B5" w14:textId="77777777" w:rsidTr="00525ABA">
        <w:tc>
          <w:tcPr>
            <w:tcW w:w="2888" w:type="pct"/>
          </w:tcPr>
          <w:p w14:paraId="25B72302" w14:textId="6383452F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22E84FD8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472,134</w:t>
            </w:r>
          </w:p>
        </w:tc>
        <w:tc>
          <w:tcPr>
            <w:tcW w:w="146" w:type="pct"/>
          </w:tcPr>
          <w:p w14:paraId="752B1E23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0594EBD2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472,134</w:t>
            </w:r>
          </w:p>
        </w:tc>
        <w:tc>
          <w:tcPr>
            <w:tcW w:w="141" w:type="pct"/>
          </w:tcPr>
          <w:p w14:paraId="5CF0D283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34B8582B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00A9" w:rsidRPr="00C54D54" w14:paraId="56CF0117" w14:textId="77777777" w:rsidTr="00525ABA">
        <w:tc>
          <w:tcPr>
            <w:tcW w:w="2888" w:type="pct"/>
          </w:tcPr>
          <w:p w14:paraId="162E4C04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89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74EF4DCF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61,208</w:t>
            </w:r>
          </w:p>
        </w:tc>
        <w:tc>
          <w:tcPr>
            <w:tcW w:w="146" w:type="pct"/>
          </w:tcPr>
          <w:p w14:paraId="60FC8C90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single" w:sz="4" w:space="0" w:color="auto"/>
            </w:tcBorders>
          </w:tcPr>
          <w:p w14:paraId="53A94834" w14:textId="05747D6E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61,208</w:t>
            </w:r>
          </w:p>
        </w:tc>
        <w:tc>
          <w:tcPr>
            <w:tcW w:w="141" w:type="pct"/>
          </w:tcPr>
          <w:p w14:paraId="2043CF3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</w:tcPr>
          <w:p w14:paraId="6470CF56" w14:textId="60FC9F1B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00A9" w:rsidRPr="00C54D54" w14:paraId="56850596" w14:textId="77777777" w:rsidTr="00525ABA">
        <w:tc>
          <w:tcPr>
            <w:tcW w:w="2888" w:type="pct"/>
          </w:tcPr>
          <w:p w14:paraId="5E69A9F1" w14:textId="3E01FCE2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4DD3D5AE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533,342</w:t>
            </w:r>
          </w:p>
        </w:tc>
        <w:tc>
          <w:tcPr>
            <w:tcW w:w="146" w:type="pct"/>
          </w:tcPr>
          <w:p w14:paraId="6932F85B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5730CAF5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533,342</w:t>
            </w:r>
          </w:p>
        </w:tc>
        <w:tc>
          <w:tcPr>
            <w:tcW w:w="141" w:type="pct"/>
          </w:tcPr>
          <w:p w14:paraId="27F38375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6FEDA57D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00A9" w:rsidRPr="00C54D54" w14:paraId="409EE2B3" w14:textId="77777777" w:rsidTr="00525ABA">
        <w:tc>
          <w:tcPr>
            <w:tcW w:w="2888" w:type="pct"/>
          </w:tcPr>
          <w:p w14:paraId="483424A8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1FBC8C70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6469C6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A3A9689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ADFC28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1AF6413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0A9" w:rsidRPr="00C54D54" w14:paraId="72409E2B" w14:textId="77777777" w:rsidTr="00525ABA">
        <w:tc>
          <w:tcPr>
            <w:tcW w:w="2888" w:type="pct"/>
          </w:tcPr>
          <w:p w14:paraId="2A6BD6E8" w14:textId="343E439D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2EDB95C3" w14:textId="0B07F663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2D1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90D3328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4A704CCA" w14:textId="54E8B5EF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2D1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13EB141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D22FC94" w14:textId="2FECEB42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700A9" w:rsidRPr="00C54D54" w14:paraId="6952BB50" w14:textId="77777777" w:rsidTr="00525ABA">
        <w:tc>
          <w:tcPr>
            <w:tcW w:w="2888" w:type="pct"/>
          </w:tcPr>
          <w:p w14:paraId="3400C0BF" w14:textId="55BA0CA9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(ปรับลด)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121E283B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267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183998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1EFF23F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2D1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67519F2F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32454C7F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92A622B" w14:textId="319E1DE2" w:rsidR="00E20A86" w:rsidRDefault="00E20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19ED2D3D" w14:textId="77777777" w:rsidR="00E20A86" w:rsidRDefault="00E20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tbl>
      <w:tblPr>
        <w:tblW w:w="90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6"/>
        <w:gridCol w:w="1244"/>
        <w:gridCol w:w="264"/>
        <w:gridCol w:w="1021"/>
        <w:gridCol w:w="255"/>
        <w:gridCol w:w="1031"/>
      </w:tblGrid>
      <w:tr w:rsidR="00C54D54" w:rsidRPr="00C54D54" w14:paraId="7C4AF344" w14:textId="77777777" w:rsidTr="00775818">
        <w:tc>
          <w:tcPr>
            <w:tcW w:w="2888" w:type="pct"/>
          </w:tcPr>
          <w:p w14:paraId="1A0C77B4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6B58F9C6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F730269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A305C20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D54" w:rsidRPr="00C54D54" w14:paraId="1FB56011" w14:textId="77777777" w:rsidTr="00775818">
        <w:tc>
          <w:tcPr>
            <w:tcW w:w="2888" w:type="pct"/>
          </w:tcPr>
          <w:p w14:paraId="62636805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1A9A6C73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313F2915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F17D209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2FE18115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921C5FC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4D54" w:rsidRPr="00C54D54" w14:paraId="47BE05C0" w14:textId="77777777" w:rsidTr="00775818">
        <w:tc>
          <w:tcPr>
            <w:tcW w:w="2888" w:type="pct"/>
          </w:tcPr>
          <w:p w14:paraId="0C33280C" w14:textId="77777777" w:rsidR="00C54D54" w:rsidRPr="00C54D54" w:rsidRDefault="00C54D54" w:rsidP="0077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2" w:type="pct"/>
            <w:gridSpan w:val="5"/>
          </w:tcPr>
          <w:p w14:paraId="21940CDC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C54D54" w:rsidRPr="00C54D54" w14:paraId="1E36FEE3" w14:textId="77777777" w:rsidTr="00775818">
        <w:tc>
          <w:tcPr>
            <w:tcW w:w="2888" w:type="pct"/>
          </w:tcPr>
          <w:p w14:paraId="429554F2" w14:textId="77777777" w:rsidR="00C54D54" w:rsidRPr="00C54D54" w:rsidRDefault="00C54D54" w:rsidP="0077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9" w:type="pct"/>
            <w:vAlign w:val="bottom"/>
          </w:tcPr>
          <w:p w14:paraId="75E8A8DE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9A34E7F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907561A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97ECF93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10EE3A15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4D54" w:rsidRPr="00C54D54" w14:paraId="0FA91F66" w14:textId="77777777" w:rsidTr="00775818">
        <w:tc>
          <w:tcPr>
            <w:tcW w:w="2888" w:type="pct"/>
          </w:tcPr>
          <w:p w14:paraId="3EDD1A57" w14:textId="77777777" w:rsidR="00C54D54" w:rsidRPr="00C54D54" w:rsidRDefault="00C54D54" w:rsidP="0077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43484735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E0A0A8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2803628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BAA704C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54A316A8" w14:textId="77777777" w:rsidR="00C54D54" w:rsidRPr="00C54D54" w:rsidRDefault="00C54D54" w:rsidP="00775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0A9" w:rsidRPr="00C54D54" w14:paraId="3D7B837A" w14:textId="77777777" w:rsidTr="00775818">
        <w:tc>
          <w:tcPr>
            <w:tcW w:w="2888" w:type="pct"/>
          </w:tcPr>
          <w:p w14:paraId="662642E6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89" w:type="pct"/>
            <w:tcBorders>
              <w:bottom w:val="double" w:sz="4" w:space="0" w:color="auto"/>
            </w:tcBorders>
            <w:vAlign w:val="bottom"/>
          </w:tcPr>
          <w:p w14:paraId="64E17042" w14:textId="210C0ABA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267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79C73BC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0810D262" w14:textId="0ADF1712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7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863C056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75D668B3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(23,435)</w:t>
            </w:r>
          </w:p>
        </w:tc>
      </w:tr>
      <w:tr w:rsidR="001700A9" w:rsidRPr="00C54D54" w14:paraId="1E3E5DE1" w14:textId="77777777" w:rsidTr="0080470C">
        <w:tc>
          <w:tcPr>
            <w:tcW w:w="2888" w:type="pct"/>
          </w:tcPr>
          <w:p w14:paraId="466FC140" w14:textId="70C023C2" w:rsidR="00E20A86" w:rsidRPr="00C54D54" w:rsidRDefault="00E20A86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  <w:vAlign w:val="bottom"/>
          </w:tcPr>
          <w:p w14:paraId="48559D99" w14:textId="72DE785A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8BDF42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6C00B74C" w14:textId="00BD226E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284D405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CC6B5EE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0A9" w:rsidRPr="00C54D54" w14:paraId="2F18EEA8" w14:textId="77777777" w:rsidTr="00775818">
        <w:tc>
          <w:tcPr>
            <w:tcW w:w="2888" w:type="pct"/>
          </w:tcPr>
          <w:p w14:paraId="59A4424D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89" w:type="pct"/>
          </w:tcPr>
          <w:p w14:paraId="0D905B58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0CEA80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688D1ECB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8E339FA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033D256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0A9" w:rsidRPr="00C54D54" w14:paraId="2FFD7217" w14:textId="77777777" w:rsidTr="00775818">
        <w:tc>
          <w:tcPr>
            <w:tcW w:w="2888" w:type="pct"/>
          </w:tcPr>
          <w:p w14:paraId="6A886C75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54D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0EB5C502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6" w:type="pct"/>
          </w:tcPr>
          <w:p w14:paraId="6E53A4E8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9EA478D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4BC7BC05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884F6D0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1700A9" w:rsidRPr="00C54D54" w14:paraId="25E682C9" w14:textId="77777777" w:rsidTr="00775818">
        <w:tc>
          <w:tcPr>
            <w:tcW w:w="2888" w:type="pct"/>
          </w:tcPr>
          <w:p w14:paraId="290E9EBE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C54D5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0ECB651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  <w:tc>
          <w:tcPr>
            <w:tcW w:w="146" w:type="pct"/>
          </w:tcPr>
          <w:p w14:paraId="041B0C5C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CB5CB1D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  <w:tc>
          <w:tcPr>
            <w:tcW w:w="141" w:type="pct"/>
          </w:tcPr>
          <w:p w14:paraId="053DD907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0BB8B9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00A9" w:rsidRPr="00C54D54" w14:paraId="45C39A0B" w14:textId="77777777" w:rsidTr="00775818">
        <w:tc>
          <w:tcPr>
            <w:tcW w:w="2888" w:type="pct"/>
          </w:tcPr>
          <w:p w14:paraId="17342094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29326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463,614</w:t>
            </w:r>
          </w:p>
        </w:tc>
        <w:tc>
          <w:tcPr>
            <w:tcW w:w="146" w:type="pct"/>
          </w:tcPr>
          <w:p w14:paraId="3A63FA49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A86C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463,614</w:t>
            </w:r>
          </w:p>
        </w:tc>
        <w:tc>
          <w:tcPr>
            <w:tcW w:w="141" w:type="pct"/>
          </w:tcPr>
          <w:p w14:paraId="2A9B1246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8D582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00A9" w:rsidRPr="00C54D54" w14:paraId="176791EE" w14:textId="77777777" w:rsidTr="00775818">
        <w:tc>
          <w:tcPr>
            <w:tcW w:w="2888" w:type="pct"/>
          </w:tcPr>
          <w:p w14:paraId="7BF96C36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89" w:type="pct"/>
            <w:tcBorders>
              <w:top w:val="double" w:sz="4" w:space="0" w:color="auto"/>
              <w:bottom w:val="single" w:sz="4" w:space="0" w:color="auto"/>
            </w:tcBorders>
          </w:tcPr>
          <w:p w14:paraId="2AB95A1D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78,439</w:t>
            </w:r>
          </w:p>
        </w:tc>
        <w:tc>
          <w:tcPr>
            <w:tcW w:w="146" w:type="pct"/>
          </w:tcPr>
          <w:p w14:paraId="23C2E62D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single" w:sz="4" w:space="0" w:color="auto"/>
            </w:tcBorders>
          </w:tcPr>
          <w:p w14:paraId="07050572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78,439</w:t>
            </w:r>
          </w:p>
        </w:tc>
        <w:tc>
          <w:tcPr>
            <w:tcW w:w="141" w:type="pct"/>
          </w:tcPr>
          <w:p w14:paraId="66AEA99F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</w:tcPr>
          <w:p w14:paraId="55AE3657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00A9" w:rsidRPr="00C54D54" w14:paraId="39796C36" w14:textId="77777777" w:rsidTr="00775818">
        <w:tc>
          <w:tcPr>
            <w:tcW w:w="2888" w:type="pct"/>
          </w:tcPr>
          <w:p w14:paraId="7B5627A2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B595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542,053</w:t>
            </w:r>
          </w:p>
        </w:tc>
        <w:tc>
          <w:tcPr>
            <w:tcW w:w="146" w:type="pct"/>
          </w:tcPr>
          <w:p w14:paraId="06DEBF8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5CFD2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542,053</w:t>
            </w:r>
          </w:p>
        </w:tc>
        <w:tc>
          <w:tcPr>
            <w:tcW w:w="141" w:type="pct"/>
          </w:tcPr>
          <w:p w14:paraId="1EE26CDB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6BE8F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00A9" w:rsidRPr="00C54D54" w14:paraId="27A35BEC" w14:textId="77777777" w:rsidTr="00775818">
        <w:tc>
          <w:tcPr>
            <w:tcW w:w="2888" w:type="pct"/>
          </w:tcPr>
          <w:p w14:paraId="02391BA1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3E591F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D2CC2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F4B0DA1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D56BCC5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3949EF7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0A9" w:rsidRPr="00C54D54" w14:paraId="72156564" w14:textId="77777777" w:rsidTr="00775818">
        <w:tc>
          <w:tcPr>
            <w:tcW w:w="2888" w:type="pct"/>
          </w:tcPr>
          <w:p w14:paraId="410A3FAE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139D2F9" w14:textId="6352ADB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2676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25F6F59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23FA1D2" w14:textId="617B404A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E2FABC3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5DD33B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(0.05)</w:t>
            </w:r>
          </w:p>
        </w:tc>
      </w:tr>
      <w:tr w:rsidR="001700A9" w:rsidRPr="00C54D54" w14:paraId="558EB1B2" w14:textId="77777777" w:rsidTr="00775818">
        <w:tc>
          <w:tcPr>
            <w:tcW w:w="2888" w:type="pct"/>
          </w:tcPr>
          <w:p w14:paraId="39DFA7D6" w14:textId="77777777" w:rsidR="001700A9" w:rsidRPr="00C54D54" w:rsidRDefault="001700A9" w:rsidP="0017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(ปรับลด) </w:t>
            </w:r>
            <w:r w:rsidRPr="00C54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</w:tcPr>
          <w:p w14:paraId="543695FB" w14:textId="56D707AD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D24A4D6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11D479BD" w14:textId="4AB6416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1F4F12E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37947664" w14:textId="77777777" w:rsidR="001700A9" w:rsidRPr="00C54D54" w:rsidRDefault="001700A9" w:rsidP="0017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(0.05)</w:t>
            </w:r>
          </w:p>
        </w:tc>
      </w:tr>
    </w:tbl>
    <w:p w14:paraId="15488469" w14:textId="77777777" w:rsidR="00C54D54" w:rsidRPr="00C54D54" w:rsidRDefault="00C54D54" w:rsidP="00C54D54">
      <w:pPr>
        <w:pStyle w:val="FSContent"/>
        <w:rPr>
          <w:lang w:val="en-US"/>
        </w:rPr>
      </w:pPr>
    </w:p>
    <w:p w14:paraId="3E4042AB" w14:textId="328E39B4" w:rsidR="002964A2" w:rsidRDefault="0029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DB2DD9" w14:textId="4BD5DCD4" w:rsidR="00C15D10" w:rsidRPr="00486E2E" w:rsidRDefault="00EF6D01" w:rsidP="00C1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10</w:t>
      </w:r>
      <w:r w:rsidR="00C15D10" w:rsidRPr="00486E2E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486E2E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4412D98E" w14:textId="77777777" w:rsidR="002C4FD1" w:rsidRPr="00486E2E" w:rsidRDefault="002C4FD1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57F4B81" w14:textId="6DAE7EC3" w:rsidR="00742E5E" w:rsidRPr="00486E2E" w:rsidRDefault="00A22181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ผู้บริหารพิจารณาว่า</w:t>
      </w:r>
      <w:r w:rsidR="00334E2D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กลุ่มบริษัท</w:t>
      </w:r>
      <w:r w:rsidR="00EF75B1">
        <w:rPr>
          <w:rFonts w:ascii="Angsana New" w:eastAsia="Cordia New" w:hAnsi="Angsana New" w:hint="cs"/>
          <w:sz w:val="30"/>
          <w:szCs w:val="30"/>
          <w:cs/>
        </w:rPr>
        <w:t>และ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บริษัทมี </w:t>
      </w:r>
      <w:r w:rsidR="00B70229">
        <w:rPr>
          <w:rFonts w:ascii="Angsana New" w:eastAsia="Cordia New" w:hAnsi="Angsana New"/>
          <w:sz w:val="30"/>
          <w:szCs w:val="30"/>
          <w:lang w:val="en-GB"/>
        </w:rPr>
        <w:t>3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486E2E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486E2E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6E2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 w:rsidRPr="00486E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86E2E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86E2E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486E2E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6E2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 w:rsidRPr="00486E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86E2E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86E2E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  <w:tr w:rsidR="003F6CCC" w:rsidRPr="00486E2E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486E2E" w:rsidRDefault="003F6CCC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86E2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Pr="00486E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86E2E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="Angsana New" w:eastAsia="Cordia New" w:hAnsi="Angsana New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486E2E" w:rsidRDefault="003F6CCC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486E2E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</w:t>
            </w:r>
            <w:r w:rsidRPr="00CE7B58">
              <w:rPr>
                <w:rFonts w:asciiTheme="majorBidi" w:hAnsiTheme="majorBidi" w:hint="cs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</w:tbl>
    <w:p w14:paraId="5C4BF434" w14:textId="77777777" w:rsidR="003A1DA7" w:rsidRPr="00486E2E" w:rsidRDefault="003A1DA7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4AFDBA6" w14:textId="66914AD6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486E2E">
        <w:rPr>
          <w:rFonts w:ascii="Angsana New" w:eastAsia="Cordia New" w:hAnsi="Angsana New"/>
          <w:sz w:val="30"/>
          <w:szCs w:val="30"/>
          <w:lang w:val="en-GB"/>
        </w:rPr>
        <w:t>256</w:t>
      </w:r>
      <w:r w:rsidR="00525ABA" w:rsidRPr="00486E2E">
        <w:rPr>
          <w:rFonts w:ascii="Angsana New" w:eastAsia="Cordia New" w:hAnsi="Angsana New"/>
          <w:sz w:val="30"/>
          <w:szCs w:val="30"/>
          <w:lang w:val="en-GB"/>
        </w:rPr>
        <w:t>6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 หรือ </w:t>
      </w:r>
      <w:r w:rsidRPr="00486E2E">
        <w:rPr>
          <w:rFonts w:ascii="Angsana New" w:eastAsia="Cordia New" w:hAnsi="Angsana New"/>
          <w:sz w:val="30"/>
          <w:szCs w:val="30"/>
          <w:lang w:val="en-GB"/>
        </w:rPr>
        <w:t>256</w:t>
      </w:r>
      <w:r w:rsidR="00525ABA" w:rsidRPr="00486E2E">
        <w:rPr>
          <w:rFonts w:ascii="Angsana New" w:eastAsia="Cordia New" w:hAnsi="Angsana New"/>
          <w:sz w:val="30"/>
          <w:szCs w:val="30"/>
          <w:lang w:val="en-GB"/>
        </w:rPr>
        <w:t>5</w:t>
      </w:r>
    </w:p>
    <w:p w14:paraId="198A6026" w14:textId="77777777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6C975A8F" w14:textId="5F8CFECC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0CEC7EA1" w14:textId="6C4DDC69" w:rsidR="00C46FC3" w:rsidRDefault="00742E5E" w:rsidP="0048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86E2E">
        <w:rPr>
          <w:rFonts w:ascii="Angsana New" w:hAnsi="Angsana New"/>
          <w:sz w:val="30"/>
          <w:szCs w:val="30"/>
          <w:cs/>
          <w:lang w:val="en-GB"/>
        </w:rPr>
        <w:t>รายได้หลักของ</w:t>
      </w:r>
      <w:r w:rsidR="006526F7" w:rsidRPr="00486E2E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EF75B1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334E2D" w:rsidRPr="00486E2E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86E2E">
        <w:rPr>
          <w:rFonts w:ascii="Angsana New" w:hAnsi="Angsana New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486E2E" w:rsidRDefault="00983AAD" w:rsidP="0048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1F1FEA" w14:textId="752AFB02" w:rsidR="00C46FC3" w:rsidRPr="00525ABA" w:rsidRDefault="00C46FC3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  <w:lang w:val="en-GB"/>
        </w:rPr>
        <w:sectPr w:rsidR="00C46FC3" w:rsidRPr="00525ABA" w:rsidSect="00780D16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3"/>
          <w:cols w:space="720"/>
          <w:docGrid w:linePitch="245"/>
        </w:sectPr>
      </w:pPr>
    </w:p>
    <w:tbl>
      <w:tblPr>
        <w:tblW w:w="4519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495"/>
        <w:gridCol w:w="1905"/>
        <w:gridCol w:w="267"/>
        <w:gridCol w:w="1891"/>
        <w:gridCol w:w="270"/>
        <w:gridCol w:w="1888"/>
        <w:gridCol w:w="270"/>
        <w:gridCol w:w="1894"/>
        <w:gridCol w:w="270"/>
        <w:gridCol w:w="1919"/>
      </w:tblGrid>
      <w:tr w:rsidR="003F6CCC" w:rsidRPr="00525ABA" w14:paraId="1A613BF8" w14:textId="144DC585" w:rsidTr="003F6CCC">
        <w:trPr>
          <w:trHeight w:val="451"/>
        </w:trPr>
        <w:tc>
          <w:tcPr>
            <w:tcW w:w="1242" w:type="pct"/>
          </w:tcPr>
          <w:p w14:paraId="43BD065B" w14:textId="77777777" w:rsidR="003F6CCC" w:rsidRPr="00486E2E" w:rsidRDefault="003F6CCC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80" w:type="pct"/>
            <w:gridSpan w:val="7"/>
            <w:vAlign w:val="bottom"/>
          </w:tcPr>
          <w:p w14:paraId="45A9B3BD" w14:textId="77777777" w:rsidR="003F6CCC" w:rsidRPr="00486E2E" w:rsidRDefault="003F6CCC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6" w:type="pct"/>
          </w:tcPr>
          <w:p w14:paraId="42B067E6" w14:textId="77777777" w:rsidR="003F6CCC" w:rsidRPr="00486E2E" w:rsidRDefault="003F6CCC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069F46BA" w14:textId="77777777" w:rsidR="003F6CCC" w:rsidRPr="00486E2E" w:rsidRDefault="003F6CCC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F6CCC" w:rsidRPr="00525ABA" w14:paraId="70ADBBE5" w14:textId="27690505" w:rsidTr="003F6CCC">
        <w:trPr>
          <w:trHeight w:val="451"/>
        </w:trPr>
        <w:tc>
          <w:tcPr>
            <w:tcW w:w="1242" w:type="pct"/>
          </w:tcPr>
          <w:p w14:paraId="1F46588F" w14:textId="3509E26B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677" w:type="pct"/>
            <w:vAlign w:val="bottom"/>
          </w:tcPr>
          <w:p w14:paraId="68C03A04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5" w:type="pct"/>
            <w:vAlign w:val="bottom"/>
          </w:tcPr>
          <w:p w14:paraId="317EA404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6266EAE4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bottom"/>
          </w:tcPr>
          <w:p w14:paraId="214E2AEF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4ED1E133" w14:textId="64E5AA58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  <w:vAlign w:val="bottom"/>
          </w:tcPr>
          <w:p w14:paraId="64B93B37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31219715" w14:textId="368E3E7B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6" w:type="pct"/>
          </w:tcPr>
          <w:p w14:paraId="70B93910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vAlign w:val="bottom"/>
          </w:tcPr>
          <w:p w14:paraId="02F2542E" w14:textId="38182DCA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6CCC" w:rsidRPr="00525ABA" w14:paraId="3FFC02E9" w14:textId="25942781" w:rsidTr="003F6CCC">
        <w:trPr>
          <w:trHeight w:val="451"/>
        </w:trPr>
        <w:tc>
          <w:tcPr>
            <w:tcW w:w="1242" w:type="pct"/>
          </w:tcPr>
          <w:p w14:paraId="540E3408" w14:textId="1FB18C8D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0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</w:tcPr>
          <w:p w14:paraId="3FEEE9DA" w14:textId="085D9AA2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5" w:type="pct"/>
          </w:tcPr>
          <w:p w14:paraId="4B8E2CF5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285F87E6" w14:textId="44AEA554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96" w:type="pct"/>
          </w:tcPr>
          <w:p w14:paraId="73ED54AC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2D64DAE" w14:textId="2EA0BE66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96" w:type="pct"/>
          </w:tcPr>
          <w:p w14:paraId="226F0E83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98C8CA3" w14:textId="09FFB3ED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6" w:type="pct"/>
          </w:tcPr>
          <w:p w14:paraId="7D74FAFE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BC3B95" w14:textId="12A16498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6CCC" w:rsidRPr="00525ABA" w14:paraId="172473E4" w14:textId="3346AB0E" w:rsidTr="003F6CCC">
        <w:trPr>
          <w:trHeight w:val="451"/>
        </w:trPr>
        <w:tc>
          <w:tcPr>
            <w:tcW w:w="1242" w:type="pct"/>
          </w:tcPr>
          <w:p w14:paraId="4208793D" w14:textId="77777777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0" w:type="pct"/>
            <w:gridSpan w:val="7"/>
          </w:tcPr>
          <w:p w14:paraId="5A1FF5C5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96" w:type="pct"/>
          </w:tcPr>
          <w:p w14:paraId="71C1734F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391D0F74" w14:textId="77777777" w:rsidR="003F6CCC" w:rsidRPr="00486E2E" w:rsidRDefault="003F6CCC" w:rsidP="003F6CC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6CCC" w:rsidRPr="00525ABA" w14:paraId="14EA7318" w14:textId="2AE6A70A" w:rsidTr="003F6CCC">
        <w:trPr>
          <w:trHeight w:val="451"/>
        </w:trPr>
        <w:tc>
          <w:tcPr>
            <w:tcW w:w="1242" w:type="pct"/>
          </w:tcPr>
          <w:p w14:paraId="6C7EA5D3" w14:textId="200F6BFE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677" w:type="pct"/>
          </w:tcPr>
          <w:p w14:paraId="51AC921A" w14:textId="6A6327CB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118,676</w:t>
            </w:r>
          </w:p>
        </w:tc>
        <w:tc>
          <w:tcPr>
            <w:tcW w:w="95" w:type="pct"/>
          </w:tcPr>
          <w:p w14:paraId="646DD26C" w14:textId="77777777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642E7769" w14:textId="095DC04F" w:rsidR="003F6CCC" w:rsidRPr="00B86FC0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B86FC0"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B86FC0"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689</w:t>
            </w:r>
          </w:p>
        </w:tc>
        <w:tc>
          <w:tcPr>
            <w:tcW w:w="96" w:type="pct"/>
          </w:tcPr>
          <w:p w14:paraId="65A7F2D9" w14:textId="77777777" w:rsidR="003F6CCC" w:rsidRPr="00B86FC0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</w:tcPr>
          <w:p w14:paraId="771C6AC3" w14:textId="4621883F" w:rsidR="003F6CCC" w:rsidRPr="00B86FC0" w:rsidRDefault="00B86FC0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  <w:r w:rsidR="003F6CCC"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86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792</w:t>
            </w:r>
          </w:p>
        </w:tc>
        <w:tc>
          <w:tcPr>
            <w:tcW w:w="96" w:type="pct"/>
          </w:tcPr>
          <w:p w14:paraId="1838A551" w14:textId="77777777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502ACC3F" w14:textId="503C1669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12,419</w:t>
            </w:r>
          </w:p>
        </w:tc>
        <w:tc>
          <w:tcPr>
            <w:tcW w:w="96" w:type="pct"/>
          </w:tcPr>
          <w:p w14:paraId="0E654B0D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</w:tcPr>
          <w:p w14:paraId="6DA2F290" w14:textId="1D8ABFA5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240,576</w:t>
            </w:r>
          </w:p>
        </w:tc>
      </w:tr>
      <w:tr w:rsidR="003F6CCC" w:rsidRPr="00525ABA" w14:paraId="33173D84" w14:textId="1F40668A" w:rsidTr="00994F88">
        <w:trPr>
          <w:trHeight w:val="451"/>
        </w:trPr>
        <w:tc>
          <w:tcPr>
            <w:tcW w:w="1242" w:type="pct"/>
          </w:tcPr>
          <w:p w14:paraId="7973183B" w14:textId="031B5C36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6377B7A5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3,375</w:t>
            </w:r>
          </w:p>
        </w:tc>
        <w:tc>
          <w:tcPr>
            <w:tcW w:w="95" w:type="pct"/>
          </w:tcPr>
          <w:p w14:paraId="6B64D9EC" w14:textId="77777777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656236EA" w:rsidR="003F6CCC" w:rsidRPr="00B86FC0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B86FC0"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B86FC0"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827</w:t>
            </w:r>
          </w:p>
        </w:tc>
        <w:tc>
          <w:tcPr>
            <w:tcW w:w="96" w:type="pct"/>
          </w:tcPr>
          <w:p w14:paraId="56671958" w14:textId="77777777" w:rsidR="003F6CCC" w:rsidRPr="00B86FC0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5BD5D8F8" w:rsidR="003F6CCC" w:rsidRPr="00B86FC0" w:rsidRDefault="00B86FC0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3F6CCC"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905</w:t>
            </w:r>
          </w:p>
        </w:tc>
        <w:tc>
          <w:tcPr>
            <w:tcW w:w="96" w:type="pct"/>
          </w:tcPr>
          <w:p w14:paraId="6FE83421" w14:textId="77777777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0EF2518E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1,01</w:t>
            </w:r>
            <w:r w:rsidR="00B86F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96" w:type="pct"/>
          </w:tcPr>
          <w:p w14:paraId="27BDBE05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6EE6D0CA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32,119</w:t>
            </w:r>
          </w:p>
        </w:tc>
      </w:tr>
      <w:tr w:rsidR="003F6CCC" w:rsidRPr="00525ABA" w14:paraId="310CF3E7" w14:textId="1D59D960" w:rsidTr="00994F88">
        <w:trPr>
          <w:trHeight w:val="451"/>
        </w:trPr>
        <w:tc>
          <w:tcPr>
            <w:tcW w:w="1242" w:type="pct"/>
          </w:tcPr>
          <w:p w14:paraId="5ED4FE01" w14:textId="77777777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D7ADC82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6D6A71B1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4592FC66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32E9ACF2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725F68CC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51445B0F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12430B16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B60CBFD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1AF4FD30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CCC" w:rsidRPr="00525ABA" w14:paraId="7878EDE8" w14:textId="43A1CE96" w:rsidTr="003F6CCC">
        <w:trPr>
          <w:trHeight w:val="451"/>
        </w:trPr>
        <w:tc>
          <w:tcPr>
            <w:tcW w:w="1242" w:type="pct"/>
          </w:tcPr>
          <w:p w14:paraId="58F5C580" w14:textId="77777777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677" w:type="pct"/>
          </w:tcPr>
          <w:p w14:paraId="0ABBB7A4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5E80D070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59121CCE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6E7E4FA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7241BCA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6F4AF869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A28C0CB" w14:textId="7C925008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" w:type="pct"/>
          </w:tcPr>
          <w:p w14:paraId="55D427BA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</w:tcPr>
          <w:p w14:paraId="317F3A84" w14:textId="3FCECE6F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4,567</w:t>
            </w:r>
          </w:p>
        </w:tc>
      </w:tr>
      <w:tr w:rsidR="003F6CCC" w:rsidRPr="00525ABA" w14:paraId="424D231D" w14:textId="78F4B49D" w:rsidTr="003F6CCC">
        <w:trPr>
          <w:trHeight w:val="451"/>
        </w:trPr>
        <w:tc>
          <w:tcPr>
            <w:tcW w:w="1242" w:type="pct"/>
          </w:tcPr>
          <w:p w14:paraId="524BC608" w14:textId="77777777" w:rsidR="003F6CCC" w:rsidRPr="000119A5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677" w:type="pct"/>
          </w:tcPr>
          <w:p w14:paraId="68243356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4FD252D7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4D81AFF4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348128A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3C2670E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3F87BFA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EB8CAE8" w14:textId="1415383F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" w:type="pct"/>
          </w:tcPr>
          <w:p w14:paraId="21CF80EA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</w:tcPr>
          <w:p w14:paraId="5EC1E2FE" w14:textId="7BD2572E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(46,299)</w:t>
            </w:r>
          </w:p>
        </w:tc>
      </w:tr>
      <w:tr w:rsidR="003F6CCC" w:rsidRPr="00525ABA" w14:paraId="63D2F974" w14:textId="4F2E2322" w:rsidTr="003F6CCC">
        <w:trPr>
          <w:trHeight w:val="451"/>
        </w:trPr>
        <w:tc>
          <w:tcPr>
            <w:tcW w:w="1919" w:type="pct"/>
            <w:gridSpan w:val="2"/>
          </w:tcPr>
          <w:p w14:paraId="19FA72E6" w14:textId="367E6A0E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hint="cs"/>
                <w:sz w:val="30"/>
                <w:szCs w:val="30"/>
                <w:cs/>
              </w:rPr>
              <w:t>ผลขาดทุน</w:t>
            </w:r>
            <w:r w:rsidRPr="000119A5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จากการวัดมูลค่าสินทรัพย์ทางการเงิน</w:t>
            </w:r>
          </w:p>
        </w:tc>
        <w:tc>
          <w:tcPr>
            <w:tcW w:w="95" w:type="pct"/>
          </w:tcPr>
          <w:p w14:paraId="381696AE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11334938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78CB458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2B20BB72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1C3DDE1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223D5EE" w14:textId="0D1B8DC0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" w:type="pct"/>
          </w:tcPr>
          <w:p w14:paraId="5158EB12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</w:tcPr>
          <w:p w14:paraId="3806A8AB" w14:textId="4F677E44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(80)</w:t>
            </w:r>
          </w:p>
        </w:tc>
      </w:tr>
      <w:tr w:rsidR="003F6CCC" w:rsidRPr="00525ABA" w14:paraId="4021999A" w14:textId="72816F60" w:rsidTr="003F6CCC">
        <w:trPr>
          <w:trHeight w:val="451"/>
        </w:trPr>
        <w:tc>
          <w:tcPr>
            <w:tcW w:w="1919" w:type="pct"/>
            <w:gridSpan w:val="2"/>
          </w:tcPr>
          <w:p w14:paraId="693FEAA3" w14:textId="78A77DFB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</w:t>
            </w:r>
            <w:r w:rsidRPr="00486E2E">
              <w:rPr>
                <w:rFonts w:asciiTheme="majorBidi" w:hAnsiTheme="majorBidi"/>
                <w:sz w:val="30"/>
                <w:szCs w:val="30"/>
                <w:cs/>
              </w:rPr>
              <w:t xml:space="preserve">ด้อยค่าซึ่งเป็นไปตาม </w:t>
            </w:r>
            <w:r w:rsidRPr="00486E2E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5" w:type="pct"/>
          </w:tcPr>
          <w:p w14:paraId="54196779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6DA37B40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33BC2E7A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554FCB45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13604CF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06364DF" w14:textId="7519AF73" w:rsidR="003F6CCC" w:rsidRPr="00043E6D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17CA5A8F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A9AAC1C" w14:textId="5063C899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3F6CCC" w:rsidRPr="00525ABA" w14:paraId="5F8FFD3B" w14:textId="4AC9A04A" w:rsidTr="003F6CCC">
        <w:trPr>
          <w:trHeight w:val="451"/>
        </w:trPr>
        <w:tc>
          <w:tcPr>
            <w:tcW w:w="1242" w:type="pct"/>
          </w:tcPr>
          <w:p w14:paraId="4E8F2F70" w14:textId="77777777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77" w:type="pct"/>
          </w:tcPr>
          <w:p w14:paraId="0D7EDE52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5723B64C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68301F6E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1932A4F1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ECC2073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805D2D6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2764DB6" w14:textId="756CD186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" w:type="pct"/>
          </w:tcPr>
          <w:p w14:paraId="42C10B7B" w14:textId="77777777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</w:tcPr>
          <w:p w14:paraId="341702DC" w14:textId="1F1383E1" w:rsidR="003F6CCC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(4,376)</w:t>
            </w:r>
          </w:p>
        </w:tc>
      </w:tr>
      <w:tr w:rsidR="003F6CCC" w:rsidRPr="00525ABA" w14:paraId="6C6D4D1E" w14:textId="71D592CD" w:rsidTr="003F6CCC">
        <w:trPr>
          <w:trHeight w:val="451"/>
        </w:trPr>
        <w:tc>
          <w:tcPr>
            <w:tcW w:w="1242" w:type="pct"/>
          </w:tcPr>
          <w:p w14:paraId="31F2B087" w14:textId="404DFD92" w:rsidR="003F6CCC" w:rsidRPr="00486E2E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677" w:type="pct"/>
          </w:tcPr>
          <w:p w14:paraId="1BABFB31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FD04870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3EA20D4F" w14:textId="77777777" w:rsidR="003F6CCC" w:rsidRPr="00486E2E" w:rsidRDefault="003F6CCC" w:rsidP="003F6CCC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69E57467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51388B2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96FFADF" w14:textId="77777777" w:rsidR="003F6CCC" w:rsidRPr="00486E2E" w:rsidRDefault="003F6CCC" w:rsidP="003F6C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7F7E733" w14:textId="6AAF0088" w:rsidR="003F6CCC" w:rsidRPr="00796081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" w:type="pct"/>
          </w:tcPr>
          <w:p w14:paraId="3E65CB46" w14:textId="77777777" w:rsidR="003F6CCC" w:rsidRPr="00796081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4AB7109A" w:rsidR="003F6CCC" w:rsidRPr="00796081" w:rsidRDefault="003F6CCC" w:rsidP="003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60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  <w:r w:rsidRPr="007960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987</w:t>
            </w:r>
            <w:r w:rsidRPr="007960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13068F91" w14:textId="77777777" w:rsidR="00F862CB" w:rsidRPr="00525ABA" w:rsidRDefault="00F86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2BC71565" w14:textId="77A35A5B" w:rsidR="00216E25" w:rsidRDefault="00216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04F91FC3" w14:textId="40994995" w:rsidR="00B075F5" w:rsidRPr="0016249F" w:rsidRDefault="002F20EC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441C95" w14:textId="77777777" w:rsidR="00B075F5" w:rsidRPr="00525ABA" w:rsidRDefault="00B075F5" w:rsidP="00251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09686E" w14:textId="77777777" w:rsidR="00B075F5" w:rsidRPr="00525ABA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5AB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F817CF" w14:textId="77777777" w:rsidR="00B075F5" w:rsidRPr="00525ABA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BBB31A" w14:textId="73201B22" w:rsidR="00B075F5" w:rsidRPr="00525ABA" w:rsidRDefault="00F14FCE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89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25AB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19751" w14:textId="38BE4B83" w:rsidR="00B075F5" w:rsidRPr="00525ABA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2519AE" w:rsidRPr="00802A34" w14:paraId="2AE42B01" w14:textId="77777777" w:rsidTr="003F7F67">
        <w:trPr>
          <w:trHeight w:val="261"/>
          <w:tblHeader/>
        </w:trPr>
        <w:tc>
          <w:tcPr>
            <w:tcW w:w="2880" w:type="dxa"/>
            <w:vAlign w:val="bottom"/>
          </w:tcPr>
          <w:p w14:paraId="5EA6DD56" w14:textId="77777777" w:rsidR="002519AE" w:rsidRPr="00A75B6D" w:rsidRDefault="002519AE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2860D6D" w14:textId="77777777" w:rsidR="002519AE" w:rsidRPr="00A75B6D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A1175E2" w14:textId="256E1CC5" w:rsidR="002519AE" w:rsidRPr="00A75B6D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075F5" w:rsidRPr="00802A34" w14:paraId="2738B745" w14:textId="77777777" w:rsidTr="0045450C">
        <w:trPr>
          <w:trHeight w:val="261"/>
          <w:tblHeader/>
        </w:trPr>
        <w:tc>
          <w:tcPr>
            <w:tcW w:w="2880" w:type="dxa"/>
            <w:vAlign w:val="bottom"/>
          </w:tcPr>
          <w:p w14:paraId="1B7542D0" w14:textId="77777777" w:rsidR="00B075F5" w:rsidRPr="00A75B6D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90D956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  <w:tcBorders>
              <w:bottom w:val="single" w:sz="4" w:space="0" w:color="auto"/>
            </w:tcBorders>
          </w:tcPr>
          <w:p w14:paraId="5BEEA5C9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5AFF6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vAlign w:val="bottom"/>
          </w:tcPr>
          <w:p w14:paraId="57064959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075F5" w:rsidRPr="00802A34" w14:paraId="1A4369AC" w14:textId="77777777" w:rsidTr="0045450C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45DBA709" w14:textId="77777777" w:rsidR="00B075F5" w:rsidRPr="00A75B6D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16A3DD5D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76FEB24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C79F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FF501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B17DDE" w14:textId="77777777" w:rsidR="00B075F5" w:rsidRPr="00A75B6D" w:rsidRDefault="00B075F5" w:rsidP="001E73C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  <w:hideMark/>
          </w:tcPr>
          <w:p w14:paraId="693687DC" w14:textId="1C1B4B99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06F76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24F4878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9C1A3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7DA62B5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AD9520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2D34B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BCCF6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202BE9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56ED7D" w14:textId="77777777" w:rsidR="00B075F5" w:rsidRPr="00A75B6D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7E1C28D" w14:textId="77777777" w:rsidR="00B075F5" w:rsidRPr="00A75B6D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F19BE0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1F5B592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75F5" w:rsidRPr="00802A34" w14:paraId="723789CC" w14:textId="77777777" w:rsidTr="003F7F67">
        <w:trPr>
          <w:trHeight w:val="261"/>
          <w:tblHeader/>
        </w:trPr>
        <w:tc>
          <w:tcPr>
            <w:tcW w:w="2880" w:type="dxa"/>
          </w:tcPr>
          <w:p w14:paraId="2739B7D7" w14:textId="77777777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6C4E6A1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7494DB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75F5" w:rsidRPr="00802A34" w14:paraId="585BC389" w14:textId="77777777" w:rsidTr="003F7F67">
        <w:trPr>
          <w:trHeight w:val="261"/>
        </w:trPr>
        <w:tc>
          <w:tcPr>
            <w:tcW w:w="2880" w:type="dxa"/>
          </w:tcPr>
          <w:p w14:paraId="57AE3DE9" w14:textId="77777777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289F593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19EF1C1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3B6D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25CD94EC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6F0C8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2E01AB3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D0A09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26E046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C895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F9A603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2AF8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F4EAB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D676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D52DC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A87F5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4E994B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6DA6586A" w14:textId="77777777" w:rsidTr="003F7F67">
        <w:trPr>
          <w:trHeight w:val="261"/>
        </w:trPr>
        <w:tc>
          <w:tcPr>
            <w:tcW w:w="2880" w:type="dxa"/>
          </w:tcPr>
          <w:p w14:paraId="5369512F" w14:textId="7D547C6F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20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923713"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20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5A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A5C5FEE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4D8D780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FF927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0E963B17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5A6B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BA8224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F84FC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3D6C38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D94C8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F1A0F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9C5C7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E54226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7AA5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BF5D52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BDAB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B2AD11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48138659" w14:textId="77777777" w:rsidTr="00525ABA">
        <w:trPr>
          <w:trHeight w:val="53"/>
        </w:trPr>
        <w:tc>
          <w:tcPr>
            <w:tcW w:w="2880" w:type="dxa"/>
          </w:tcPr>
          <w:p w14:paraId="219AC26F" w14:textId="5A3D5A67" w:rsidR="00CA019C" w:rsidRPr="00A75B6D" w:rsidRDefault="00B075F5" w:rsidP="00006BC6">
            <w:pPr>
              <w:ind w:left="64" w:right="-90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006B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="00006BC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06B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06BC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ตราสารหนี้ระยะสั้น</w:t>
            </w:r>
          </w:p>
        </w:tc>
        <w:tc>
          <w:tcPr>
            <w:tcW w:w="236" w:type="dxa"/>
          </w:tcPr>
          <w:p w14:paraId="4921F3C4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6700469F" w14:textId="77777777" w:rsidR="00780D16" w:rsidRDefault="00780D16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917F12" w14:textId="3E4137A3" w:rsidR="00B075F5" w:rsidRPr="00A75B6D" w:rsidRDefault="0028586E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C4995A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B05FB32" w14:textId="77777777" w:rsidR="00780D16" w:rsidRDefault="00780D16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BD3EF" w14:textId="10A23CDF" w:rsidR="00B075F5" w:rsidRPr="00A75B6D" w:rsidRDefault="00006BC6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139,567</w:t>
            </w:r>
          </w:p>
        </w:tc>
        <w:tc>
          <w:tcPr>
            <w:tcW w:w="270" w:type="dxa"/>
          </w:tcPr>
          <w:p w14:paraId="753E412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F312FA2" w14:textId="77777777" w:rsidR="00780D16" w:rsidRDefault="00780D16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5754E1" w14:textId="6F82923D" w:rsidR="00B075F5" w:rsidRPr="00A75B6D" w:rsidRDefault="0028586E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02D8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BCA51C" w14:textId="77777777" w:rsidR="00780D16" w:rsidRDefault="00780D16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07721" w14:textId="1CFD5543" w:rsidR="00B075F5" w:rsidRPr="00A75B6D" w:rsidRDefault="00006BC6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139,567</w:t>
            </w:r>
          </w:p>
        </w:tc>
        <w:tc>
          <w:tcPr>
            <w:tcW w:w="270" w:type="dxa"/>
          </w:tcPr>
          <w:p w14:paraId="0FA6FEF7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2374AC9" w14:textId="77777777" w:rsidR="00780D16" w:rsidRDefault="00780D16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8FF245" w14:textId="0916FEBD" w:rsidR="00B075F5" w:rsidRPr="00A75B6D" w:rsidRDefault="0028586E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FECE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29EB952" w14:textId="77777777" w:rsidR="00780D16" w:rsidRDefault="00780D16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51873" w14:textId="2E3CEEB7" w:rsidR="00B075F5" w:rsidRPr="00A75B6D" w:rsidRDefault="00006BC6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139,567</w:t>
            </w:r>
          </w:p>
        </w:tc>
        <w:tc>
          <w:tcPr>
            <w:tcW w:w="236" w:type="dxa"/>
          </w:tcPr>
          <w:p w14:paraId="07F7D81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5AC67C7" w14:textId="77777777" w:rsidR="00780D16" w:rsidRDefault="00780D16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2A65F7" w14:textId="4E386CA2" w:rsidR="00B075F5" w:rsidRPr="00A75B6D" w:rsidRDefault="0028586E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68C9F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85C38AA" w14:textId="77777777" w:rsidR="00780D16" w:rsidRDefault="00780D16" w:rsidP="00486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D8C13" w14:textId="221630D6" w:rsidR="00CA019C" w:rsidRPr="00A75B6D" w:rsidRDefault="00006BC6" w:rsidP="004816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139,567</w:t>
            </w:r>
          </w:p>
        </w:tc>
      </w:tr>
    </w:tbl>
    <w:p w14:paraId="7770D934" w14:textId="77777777" w:rsidR="003F7F67" w:rsidRDefault="003F7F67"/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3F7F67" w:rsidRPr="00A75B6D" w14:paraId="49839CCB" w14:textId="77777777" w:rsidTr="00F94949">
        <w:trPr>
          <w:trHeight w:val="261"/>
          <w:tblHeader/>
        </w:trPr>
        <w:tc>
          <w:tcPr>
            <w:tcW w:w="2880" w:type="dxa"/>
            <w:vAlign w:val="bottom"/>
          </w:tcPr>
          <w:p w14:paraId="541D89C3" w14:textId="77777777" w:rsidR="003F7F67" w:rsidRPr="00A75B6D" w:rsidRDefault="003F7F67" w:rsidP="00F949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C3ADFB3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49A4920B" w14:textId="0834F8A9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525A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F7F67" w:rsidRPr="00A75B6D" w14:paraId="0159453A" w14:textId="77777777" w:rsidTr="0045450C">
        <w:trPr>
          <w:trHeight w:val="261"/>
          <w:tblHeader/>
        </w:trPr>
        <w:tc>
          <w:tcPr>
            <w:tcW w:w="2880" w:type="dxa"/>
            <w:vAlign w:val="bottom"/>
          </w:tcPr>
          <w:p w14:paraId="5922E7B2" w14:textId="77777777" w:rsidR="003F7F67" w:rsidRPr="00A75B6D" w:rsidRDefault="003F7F67" w:rsidP="00F949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B1F6A3D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  <w:tcBorders>
              <w:bottom w:val="single" w:sz="4" w:space="0" w:color="auto"/>
            </w:tcBorders>
          </w:tcPr>
          <w:p w14:paraId="6F3B6014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E1C8C4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vAlign w:val="bottom"/>
          </w:tcPr>
          <w:p w14:paraId="17DFD774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F7F67" w:rsidRPr="00A75B6D" w14:paraId="50B2881D" w14:textId="77777777" w:rsidTr="0045450C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58C16B81" w14:textId="77777777" w:rsidR="003F7F67" w:rsidRPr="00A75B6D" w:rsidRDefault="003F7F67" w:rsidP="00F949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0F461EDE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101AD1EA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3B860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F527D1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058154" w14:textId="77777777" w:rsidR="003F7F67" w:rsidRPr="00A75B6D" w:rsidRDefault="003F7F67" w:rsidP="00F9494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  <w:hideMark/>
          </w:tcPr>
          <w:p w14:paraId="313F257E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8E3288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356A7E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432A81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67C282AF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1C5C1A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70613D5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F33A9AC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C00F66A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BFA0C8F" w14:textId="77777777" w:rsidR="003F7F67" w:rsidRPr="00A75B6D" w:rsidRDefault="003F7F67" w:rsidP="00F9494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2C0B1CC" w14:textId="77777777" w:rsidR="003F7F67" w:rsidRPr="00A75B6D" w:rsidRDefault="003F7F67" w:rsidP="00F9494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71D605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B2C61D8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F7F67" w:rsidRPr="00A75B6D" w14:paraId="084C06D1" w14:textId="77777777" w:rsidTr="00F94949">
        <w:trPr>
          <w:trHeight w:val="261"/>
          <w:tblHeader/>
        </w:trPr>
        <w:tc>
          <w:tcPr>
            <w:tcW w:w="2880" w:type="dxa"/>
          </w:tcPr>
          <w:p w14:paraId="6C1CA8E8" w14:textId="77777777" w:rsidR="003F7F67" w:rsidRPr="00A75B6D" w:rsidRDefault="003F7F67" w:rsidP="00F949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288CD76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753EE109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7F67" w:rsidRPr="00A75B6D" w14:paraId="2DAEA9E3" w14:textId="77777777" w:rsidTr="00F94949">
        <w:trPr>
          <w:trHeight w:val="261"/>
        </w:trPr>
        <w:tc>
          <w:tcPr>
            <w:tcW w:w="2880" w:type="dxa"/>
          </w:tcPr>
          <w:p w14:paraId="67AE2CCE" w14:textId="77777777" w:rsidR="003F7F67" w:rsidRPr="00A75B6D" w:rsidRDefault="003F7F67" w:rsidP="00F949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F9D379" w14:textId="77777777" w:rsidR="003F7F67" w:rsidRPr="00A75B6D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4E328D5E" w14:textId="77777777" w:rsidR="003F7F67" w:rsidRPr="00A75B6D" w:rsidRDefault="003F7F67" w:rsidP="00F9494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6622C6" w14:textId="77777777" w:rsidR="003F7F67" w:rsidRPr="00A75B6D" w:rsidRDefault="003F7F67" w:rsidP="00F9494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D50AE51" w14:textId="77777777" w:rsidR="003F7F67" w:rsidRPr="00A75B6D" w:rsidRDefault="003F7F67" w:rsidP="00F9494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C2F97" w14:textId="77777777" w:rsidR="003F7F67" w:rsidRPr="00A75B6D" w:rsidRDefault="003F7F67" w:rsidP="00F949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FAAFB6" w14:textId="77777777" w:rsidR="003F7F67" w:rsidRPr="00A75B6D" w:rsidRDefault="003F7F67" w:rsidP="00F949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33BCB3" w14:textId="77777777" w:rsidR="003F7F67" w:rsidRPr="00A75B6D" w:rsidRDefault="003F7F67" w:rsidP="00F949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5DAE1DE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7B608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AEF3BF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9D1FB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8898418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D5494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4C26CA9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F6064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BB1C3BB" w14:textId="77777777" w:rsidR="003F7F67" w:rsidRPr="00A75B6D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75B6D" w14:paraId="771A2DB3" w14:textId="77777777" w:rsidTr="00F94949">
        <w:trPr>
          <w:trHeight w:val="261"/>
        </w:trPr>
        <w:tc>
          <w:tcPr>
            <w:tcW w:w="2880" w:type="dxa"/>
          </w:tcPr>
          <w:p w14:paraId="20B831D9" w14:textId="54444A67" w:rsidR="003F7F67" w:rsidRPr="00A75B6D" w:rsidRDefault="003F7F67" w:rsidP="003F7F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5A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55D1724" w14:textId="77777777" w:rsidR="003F7F67" w:rsidRPr="00A75B6D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6F4D9A97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07CE2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2339E7A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386E3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6A80C4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AB1ED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E898F5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0A9E5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C2AD8E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8E1B4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64763F3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22589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7F6E4D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4FD1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B5D5887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75B6D" w14:paraId="6468A9F6" w14:textId="77777777" w:rsidTr="00AF2978">
        <w:trPr>
          <w:trHeight w:val="261"/>
        </w:trPr>
        <w:tc>
          <w:tcPr>
            <w:tcW w:w="2880" w:type="dxa"/>
          </w:tcPr>
          <w:p w14:paraId="42581334" w14:textId="3AF9FF7C" w:rsidR="003F7F67" w:rsidRPr="00A75B6D" w:rsidRDefault="00525ABA" w:rsidP="003F7F6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36" w:type="dxa"/>
          </w:tcPr>
          <w:p w14:paraId="47E59060" w14:textId="77777777" w:rsidR="003F7F67" w:rsidRPr="00A75B6D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4CE08E96" w14:textId="32A87DEB" w:rsidR="003F7F67" w:rsidRPr="00A75B6D" w:rsidRDefault="003F7F67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CAF6EB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4E6F7AD3" w14:textId="074968BD" w:rsidR="003F7F67" w:rsidRPr="00A75B6D" w:rsidRDefault="00525ABA" w:rsidP="003F7F6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70" w:type="dxa"/>
          </w:tcPr>
          <w:p w14:paraId="25C7C83F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C59D952" w14:textId="62E6C45D" w:rsidR="003F7F67" w:rsidRPr="00A75B6D" w:rsidRDefault="003F7F67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1DF32716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42F3A0E" w14:textId="2672FFF9" w:rsidR="003F7F67" w:rsidRPr="00A75B6D" w:rsidRDefault="00525ABA" w:rsidP="003F7F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70" w:type="dxa"/>
            <w:vAlign w:val="bottom"/>
          </w:tcPr>
          <w:p w14:paraId="72D2F45D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F5865A" w14:textId="31FEE06D" w:rsidR="003F7F67" w:rsidRPr="00A75B6D" w:rsidRDefault="003F7F67" w:rsidP="003F7F67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2FFA3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9E1F4A" w14:textId="7B99F93E" w:rsidR="003F7F67" w:rsidRPr="00A75B6D" w:rsidRDefault="00525ABA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36" w:type="dxa"/>
            <w:vAlign w:val="bottom"/>
          </w:tcPr>
          <w:p w14:paraId="47232C87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B701E4C" w14:textId="063B32EE" w:rsidR="003F7F67" w:rsidRPr="00A75B6D" w:rsidRDefault="003F7F67" w:rsidP="003F7F6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4708A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B9E567C" w14:textId="1CD0FA97" w:rsidR="003F7F67" w:rsidRPr="00A75B6D" w:rsidRDefault="00525ABA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</w:tr>
    </w:tbl>
    <w:p w14:paraId="17A3ABD2" w14:textId="1391924D" w:rsidR="003F7F67" w:rsidRPr="00882253" w:rsidRDefault="003F7F67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3F7F67" w:rsidRPr="00882253" w:rsidSect="00192B50">
          <w:footerReference w:type="default" r:id="rId13"/>
          <w:pgSz w:w="16834" w:h="11909" w:orient="landscape" w:code="9"/>
          <w:pgMar w:top="1379" w:right="576" w:bottom="1152" w:left="691" w:header="720" w:footer="720" w:gutter="0"/>
          <w:cols w:space="720"/>
          <w:docGrid w:linePitch="245"/>
        </w:sectPr>
      </w:pPr>
    </w:p>
    <w:p w14:paraId="789B5D42" w14:textId="4B46F4A5" w:rsidR="00C76809" w:rsidRDefault="00006BC6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12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006BC6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70"/>
        <w:gridCol w:w="1158"/>
        <w:gridCol w:w="268"/>
        <w:gridCol w:w="1158"/>
        <w:gridCol w:w="263"/>
        <w:gridCol w:w="1104"/>
      </w:tblGrid>
      <w:tr w:rsidR="00525ABA" w:rsidRPr="00AB62FF" w14:paraId="3C6DC30A" w14:textId="77777777" w:rsidTr="00C71B05">
        <w:trPr>
          <w:trHeight w:val="405"/>
          <w:tblHeader/>
        </w:trPr>
        <w:tc>
          <w:tcPr>
            <w:tcW w:w="1990" w:type="pct"/>
          </w:tcPr>
          <w:p w14:paraId="2ABB8999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779A7830" w14:textId="77777777" w:rsidR="00525ABA" w:rsidRPr="00AB62FF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C01BFD2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6A28DB30" w14:textId="77777777" w:rsidR="00525ABA" w:rsidRPr="00AB62FF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ABA" w:rsidRPr="004155E9" w14:paraId="1B9C53F8" w14:textId="77777777" w:rsidTr="00C71B05">
        <w:trPr>
          <w:trHeight w:val="415"/>
          <w:tblHeader/>
        </w:trPr>
        <w:tc>
          <w:tcPr>
            <w:tcW w:w="1990" w:type="pct"/>
          </w:tcPr>
          <w:p w14:paraId="59E0211C" w14:textId="77777777" w:rsidR="00525ABA" w:rsidRPr="0088498A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6A8C3931" w:rsidR="00525ABA" w:rsidRDefault="00006BC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25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2388254B" w14:textId="77777777" w:rsidR="00525ABA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0B7C66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3E646D09" w:rsidR="00525ABA" w:rsidRPr="004155E9" w:rsidRDefault="00006BC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593466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A3C0518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25ABA" w:rsidRPr="004155E9" w14:paraId="07F5259E" w14:textId="77777777" w:rsidTr="00C71B05">
        <w:trPr>
          <w:trHeight w:val="405"/>
          <w:tblHeader/>
        </w:trPr>
        <w:tc>
          <w:tcPr>
            <w:tcW w:w="1990" w:type="pct"/>
          </w:tcPr>
          <w:p w14:paraId="574E1A4C" w14:textId="77777777" w:rsidR="00525ABA" w:rsidRPr="0088498A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2A27E1CD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70E3D41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850C0E7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B83C74C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817F15" w14:textId="77777777" w:rsidR="00525ABA" w:rsidRPr="004155E9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25ABA" w:rsidRPr="00AB62FF" w14:paraId="1451D077" w14:textId="77777777" w:rsidTr="00C71B0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4155E9" w:rsidRDefault="00525ABA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AB62FF" w:rsidRDefault="00525ABA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4155E9" w14:paraId="6357127C" w14:textId="77777777" w:rsidTr="00C71B05">
        <w:trPr>
          <w:trHeight w:val="415"/>
        </w:trPr>
        <w:tc>
          <w:tcPr>
            <w:tcW w:w="1990" w:type="pct"/>
          </w:tcPr>
          <w:p w14:paraId="2BE773E3" w14:textId="75AAAA1B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69558861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15DE4EE" w14:textId="77777777" w:rsidR="00525ABA" w:rsidRPr="004A19E6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A244352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777DB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FBBD13D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4155E9" w14:paraId="4AE50195" w14:textId="77777777" w:rsidTr="00C71B05">
        <w:trPr>
          <w:trHeight w:val="384"/>
        </w:trPr>
        <w:tc>
          <w:tcPr>
            <w:tcW w:w="1990" w:type="pct"/>
          </w:tcPr>
          <w:p w14:paraId="21B7102B" w14:textId="2D941CC7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</w:tcPr>
          <w:p w14:paraId="06F3F82C" w14:textId="679F6EAD" w:rsidR="00525ABA" w:rsidRPr="004A19E6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18,619</w:t>
            </w:r>
          </w:p>
        </w:tc>
        <w:tc>
          <w:tcPr>
            <w:tcW w:w="151" w:type="pct"/>
          </w:tcPr>
          <w:p w14:paraId="58846C73" w14:textId="77777777" w:rsidR="00525ABA" w:rsidRPr="004A19E6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B416805" w14:textId="48F6EEC5" w:rsidR="00525ABA" w:rsidRPr="004A19E6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34,019</w:t>
            </w:r>
          </w:p>
        </w:tc>
        <w:tc>
          <w:tcPr>
            <w:tcW w:w="150" w:type="pct"/>
          </w:tcPr>
          <w:p w14:paraId="47406567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7EF551" w14:textId="61D427A1" w:rsidR="00525ABA" w:rsidRPr="004155E9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16,964</w:t>
            </w:r>
          </w:p>
        </w:tc>
        <w:tc>
          <w:tcPr>
            <w:tcW w:w="147" w:type="pct"/>
          </w:tcPr>
          <w:p w14:paraId="7D95D02E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76077E8" w14:textId="2D6456A5" w:rsidR="00525ABA" w:rsidRPr="004155E9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32,264</w:t>
            </w:r>
          </w:p>
        </w:tc>
      </w:tr>
      <w:tr w:rsidR="00006BC6" w:rsidRPr="004155E9" w14:paraId="6DF2A456" w14:textId="77777777" w:rsidTr="00C71B05">
        <w:trPr>
          <w:trHeight w:val="394"/>
        </w:trPr>
        <w:tc>
          <w:tcPr>
            <w:tcW w:w="1990" w:type="pct"/>
          </w:tcPr>
          <w:p w14:paraId="40F4DCF4" w14:textId="2508D41D" w:rsidR="00006BC6" w:rsidRDefault="00006BC6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48" w:type="pct"/>
          </w:tcPr>
          <w:p w14:paraId="0CCD48FF" w14:textId="4A0AE38D" w:rsidR="00006BC6" w:rsidRPr="004A19E6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11,148</w:t>
            </w:r>
          </w:p>
        </w:tc>
        <w:tc>
          <w:tcPr>
            <w:tcW w:w="151" w:type="pct"/>
          </w:tcPr>
          <w:p w14:paraId="3A7615A2" w14:textId="77777777" w:rsidR="00006BC6" w:rsidRPr="004A19E6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F28CE21" w14:textId="01765609" w:rsidR="00006BC6" w:rsidRDefault="00006BC6" w:rsidP="00006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B789F81" w14:textId="77777777" w:rsidR="00006BC6" w:rsidRPr="004155E9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D8BF7B3" w14:textId="1342B0BD" w:rsidR="00006BC6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11,148</w:t>
            </w:r>
          </w:p>
        </w:tc>
        <w:tc>
          <w:tcPr>
            <w:tcW w:w="147" w:type="pct"/>
          </w:tcPr>
          <w:p w14:paraId="1DAA4DB8" w14:textId="77777777" w:rsidR="00006BC6" w:rsidRPr="004155E9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9744E75" w14:textId="643FE8FA" w:rsidR="00006BC6" w:rsidRDefault="00006BC6" w:rsidP="00006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ABA" w:rsidRPr="004155E9" w14:paraId="60EEB193" w14:textId="77777777" w:rsidTr="00C71B05">
        <w:trPr>
          <w:trHeight w:val="384"/>
        </w:trPr>
        <w:tc>
          <w:tcPr>
            <w:tcW w:w="1990" w:type="pct"/>
          </w:tcPr>
          <w:p w14:paraId="4E7A862C" w14:textId="50B23455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D7A260B" w14:textId="26AC3303" w:rsidR="00525ABA" w:rsidRDefault="00006BC6" w:rsidP="00006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51" w:type="pct"/>
          </w:tcPr>
          <w:p w14:paraId="62124897" w14:textId="77777777" w:rsidR="00525ABA" w:rsidRPr="004A19E6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277A577" w14:textId="78E240A6" w:rsidR="00525ABA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50" w:type="pct"/>
          </w:tcPr>
          <w:p w14:paraId="7313B38C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DC02A9" w14:textId="091698E3" w:rsidR="00525ABA" w:rsidRDefault="00006BC6" w:rsidP="00006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47" w:type="pct"/>
          </w:tcPr>
          <w:p w14:paraId="745EF086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93E2A6E" w14:textId="50614B8F" w:rsidR="00525ABA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525ABA" w:rsidRPr="004155E9" w14:paraId="7906D51D" w14:textId="77777777" w:rsidTr="00C71B05">
        <w:trPr>
          <w:trHeight w:val="405"/>
        </w:trPr>
        <w:tc>
          <w:tcPr>
            <w:tcW w:w="1990" w:type="pct"/>
          </w:tcPr>
          <w:p w14:paraId="401F38BB" w14:textId="76BC2563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8D04018" w14:textId="21AF602A" w:rsidR="00525ABA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31,483</w:t>
            </w:r>
          </w:p>
        </w:tc>
        <w:tc>
          <w:tcPr>
            <w:tcW w:w="151" w:type="pct"/>
          </w:tcPr>
          <w:p w14:paraId="38378A3F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5BF6F33" w14:textId="62B61D5D" w:rsidR="00525ABA" w:rsidRPr="00D65FF6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34,248</w:t>
            </w:r>
          </w:p>
        </w:tc>
        <w:tc>
          <w:tcPr>
            <w:tcW w:w="150" w:type="pct"/>
          </w:tcPr>
          <w:p w14:paraId="5C19C8F9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43FE34E" w14:textId="3A68DF00" w:rsidR="00525ABA" w:rsidRPr="0088498A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29,828</w:t>
            </w:r>
          </w:p>
        </w:tc>
        <w:tc>
          <w:tcPr>
            <w:tcW w:w="147" w:type="pct"/>
          </w:tcPr>
          <w:p w14:paraId="020001EE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556ABBA" w14:textId="2B6C8B88" w:rsidR="00525ABA" w:rsidRPr="0088498A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32,493</w:t>
            </w:r>
          </w:p>
        </w:tc>
      </w:tr>
      <w:tr w:rsidR="00525ABA" w:rsidRPr="004155E9" w14:paraId="36A56D96" w14:textId="77777777" w:rsidTr="00C71B05">
        <w:trPr>
          <w:trHeight w:val="394"/>
        </w:trPr>
        <w:tc>
          <w:tcPr>
            <w:tcW w:w="1990" w:type="pct"/>
          </w:tcPr>
          <w:p w14:paraId="2AA63CC2" w14:textId="77777777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75AE20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BA5DEB0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55CD058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4B1819C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1E22C327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4155E9" w14:paraId="3A607598" w14:textId="77777777" w:rsidTr="00C71B05">
        <w:trPr>
          <w:trHeight w:val="405"/>
        </w:trPr>
        <w:tc>
          <w:tcPr>
            <w:tcW w:w="1990" w:type="pct"/>
          </w:tcPr>
          <w:p w14:paraId="78A314B9" w14:textId="4CFB1F7B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EE7657E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E2D4460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CD960B8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4155E9" w14:paraId="69D25DE1" w14:textId="77777777" w:rsidTr="00C71B05">
        <w:trPr>
          <w:trHeight w:val="405"/>
        </w:trPr>
        <w:tc>
          <w:tcPr>
            <w:tcW w:w="1990" w:type="pct"/>
          </w:tcPr>
          <w:p w14:paraId="3597AF7F" w14:textId="58F38048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51923D11" w:rsidR="00525ABA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2,431</w:t>
            </w:r>
          </w:p>
        </w:tc>
        <w:tc>
          <w:tcPr>
            <w:tcW w:w="151" w:type="pct"/>
          </w:tcPr>
          <w:p w14:paraId="53BD4C44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0239BFB" w14:textId="07DD6FB4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150" w:type="pct"/>
          </w:tcPr>
          <w:p w14:paraId="1123A668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4794881F" w:rsidR="00525ABA" w:rsidRDefault="00006BC6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2,431</w:t>
            </w:r>
          </w:p>
        </w:tc>
        <w:tc>
          <w:tcPr>
            <w:tcW w:w="147" w:type="pct"/>
          </w:tcPr>
          <w:p w14:paraId="4884E7BA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2DBA9427" w14:textId="2B3A37A0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</w:tr>
    </w:tbl>
    <w:p w14:paraId="7ED046CF" w14:textId="77777777" w:rsidR="00525ABA" w:rsidRPr="00006BC6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7D525DC8" w:rsidR="00C76809" w:rsidRPr="00643C50" w:rsidRDefault="00C76809" w:rsidP="003F7F6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06BC6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1" w:name="_Hlk39513395"/>
      <w:r w:rsidR="00006B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8577D9">
        <w:rPr>
          <w:rFonts w:asciiTheme="majorBidi" w:hAnsiTheme="majorBidi" w:cstheme="majorBidi"/>
          <w:sz w:val="30"/>
          <w:szCs w:val="30"/>
          <w:lang w:val="en-US" w:bidi="th-TH"/>
        </w:rPr>
        <w:t>1.</w:t>
      </w:r>
      <w:r w:rsidR="00006BC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06BC6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006BC6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="00006BC6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006BC6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และออกให้มหาวิทยาลัยมหิดล (คณะทันตแพทยศาสตร์) จำนวน </w:t>
      </w:r>
      <w:r w:rsidR="00006BC6">
        <w:rPr>
          <w:rFonts w:asciiTheme="majorBidi" w:hAnsiTheme="majorBidi" w:cs="Angsana New"/>
          <w:sz w:val="30"/>
          <w:szCs w:val="30"/>
          <w:lang w:val="en-US" w:bidi="th-TH"/>
        </w:rPr>
        <w:t xml:space="preserve">0.1 </w:t>
      </w:r>
      <w:r w:rsidR="00006BC6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ล้านบาท </w:t>
      </w:r>
      <w:r w:rsidR="00006BC6" w:rsidRPr="00006BC6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(</w:t>
      </w:r>
      <w:r w:rsidR="00DB4A41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DB4A41" w:rsidRPr="00006BC6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DB4A41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2565 </w:t>
      </w:r>
      <w:r w:rsidR="00643C50" w:rsidRPr="00006BC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643C50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</w:t>
      </w:r>
      <w:r w:rsidR="00D8669D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643C50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643C50" w:rsidRPr="00006BC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643C50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="00643C50" w:rsidRPr="00006BC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="00D8669D" w:rsidRPr="00006BC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643C50" w:rsidRPr="00006BC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</w:t>
      </w:r>
      <w:r w:rsidR="00D75FF1" w:rsidRPr="00006BC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และ</w:t>
      </w:r>
      <w:r w:rsidR="00643C50" w:rsidRPr="00006BC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สภาพแวดล้อมในการทำงานเพื่อค้ำประกันเงินกู้ยืมจำนวน </w:t>
      </w:r>
      <w:r w:rsidR="00643C50" w:rsidRPr="00006BC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="00643C50" w:rsidRPr="00006BC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="00DB4A41" w:rsidRPr="00006BC6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DB4A41" w:rsidRPr="00006BC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และออกให้มหาวิทยาลัยมหิดล</w:t>
      </w:r>
      <w:r w:rsidR="00746EE4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br/>
      </w:r>
      <w:r w:rsidR="00DB4A41" w:rsidRPr="00006BC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(คณะทันตแพทยศาสตร์) จำนวน </w:t>
      </w:r>
      <w:r w:rsidR="00DB4A41" w:rsidRPr="00006BC6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0.1 </w:t>
      </w:r>
      <w:r w:rsidR="00DB4A41" w:rsidRPr="00006BC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ล้านบาท</w:t>
      </w:r>
      <w:bookmarkEnd w:id="1"/>
      <w:r w:rsidR="00006BC6" w:rsidRPr="00006BC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)</w:t>
      </w:r>
    </w:p>
    <w:p w14:paraId="021AD63E" w14:textId="4F1D33CE" w:rsidR="00B075F5" w:rsidRDefault="00B075F5" w:rsidP="00B075F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3042A" w14:textId="77777777" w:rsidR="00D87001" w:rsidRPr="007C31E0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สัญญาสำคัญที่ทำกับบุคคลหรือกิจการอื่นที่ไม่เกี่ยวข้องกัน</w:t>
      </w:r>
    </w:p>
    <w:p w14:paraId="04D3AFCE" w14:textId="77777777" w:rsidR="00D87001" w:rsidRP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4C7149" w14:textId="2746FFB0" w:rsidR="00F162BD" w:rsidRDefault="00D8700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28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33.3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ตลอดระยะเวลาที่กำหนดไว้ในบันทึกข้อตกลง</w:t>
      </w:r>
    </w:p>
    <w:p w14:paraId="4F57F254" w14:textId="77777777" w:rsidR="00DB4A41" w:rsidRPr="00D87001" w:rsidRDefault="00DB4A4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5B46F85" w14:textId="45B7411F" w:rsidR="006F285D" w:rsidRDefault="00D87001" w:rsidP="00EF4A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06BC6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บริษัทบันทึกเงินจ่ายล่วงหน้าจากสัญญาจากข้อตกลงดังกล่าวจำนวน </w:t>
      </w:r>
      <w:r w:rsidR="00D22EFF">
        <w:rPr>
          <w:rFonts w:asciiTheme="majorBidi" w:hAnsiTheme="majorBidi" w:cstheme="majorBidi"/>
          <w:sz w:val="30"/>
          <w:szCs w:val="30"/>
          <w:lang w:val="en-US" w:bidi="th-TH"/>
        </w:rPr>
        <w:t>7.6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และบันทึกสิ่งตอบแทนที่จ่ายให้กับลูกค้ารายการดังกล่าวสุทธิจากรายได้จากการขายสำหรับ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งวด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สามเดือน</w:t>
      </w:r>
      <w:r w:rsidR="00D22EF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และหกเดือน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22EFF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22EF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BD551A">
        <w:rPr>
          <w:rFonts w:asciiTheme="majorBidi" w:hAnsiTheme="majorBidi" w:cstheme="majorBidi"/>
          <w:sz w:val="30"/>
          <w:szCs w:val="30"/>
          <w:lang w:val="en-US" w:bidi="th-TH"/>
        </w:rPr>
        <w:t>2.4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</w:t>
      </w:r>
      <w:r w:rsidR="00D22EF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D22EFF">
        <w:rPr>
          <w:rFonts w:asciiTheme="majorBidi" w:hAnsiTheme="majorBidi" w:cstheme="majorBidi"/>
          <w:sz w:val="30"/>
          <w:szCs w:val="30"/>
          <w:lang w:val="en-US" w:bidi="th-TH"/>
        </w:rPr>
        <w:t xml:space="preserve"> 2.4</w:t>
      </w:r>
      <w:r w:rsidR="00D22EF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ตามลำดับ</w:t>
      </w:r>
    </w:p>
    <w:p w14:paraId="3A2036B4" w14:textId="64A28D11" w:rsidR="00A139FF" w:rsidRDefault="00A139FF" w:rsidP="00A13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3FF0B" w14:textId="0E2E1CBC" w:rsidR="00BC33FB" w:rsidRPr="00E20A86" w:rsidRDefault="00BC33FB" w:rsidP="00BC33FB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20A8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13</w:t>
      </w:r>
      <w:r w:rsidRPr="00E20A8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bookmarkStart w:id="2" w:name="_Hlk107849354"/>
      <w:r w:rsidRPr="00E20A8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2C3DE3" w14:textId="77777777" w:rsidR="00BC33FB" w:rsidRPr="00E20A86" w:rsidRDefault="00BC33FB" w:rsidP="00BC3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0C4EEEBB" w14:textId="77777777" w:rsidR="00BC33FB" w:rsidRPr="00E20A86" w:rsidRDefault="00BC33FB" w:rsidP="00BC3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E20A8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E20A86">
        <w:rPr>
          <w:rFonts w:asciiTheme="majorBidi" w:hAnsiTheme="majorBidi"/>
          <w:sz w:val="30"/>
          <w:szCs w:val="30"/>
        </w:rPr>
        <w:t>11</w:t>
      </w:r>
      <w:r w:rsidRPr="00E20A86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E20A86">
        <w:rPr>
          <w:rFonts w:asciiTheme="majorBidi" w:hAnsiTheme="majorBidi"/>
          <w:sz w:val="30"/>
          <w:szCs w:val="30"/>
        </w:rPr>
        <w:t>2562</w:t>
      </w:r>
      <w:r w:rsidRPr="00E20A86">
        <w:rPr>
          <w:rFonts w:asciiTheme="majorBidi" w:hAnsiTheme="majorBidi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 w:rsidRPr="00E20A86">
        <w:rPr>
          <w:rFonts w:asciiTheme="majorBidi" w:hAnsiTheme="majorBidi"/>
          <w:sz w:val="30"/>
          <w:szCs w:val="30"/>
        </w:rPr>
        <w:t>50.0</w:t>
      </w:r>
      <w:r w:rsidRPr="00E20A86">
        <w:rPr>
          <w:rFonts w:asciiTheme="majorBidi" w:hAnsiTheme="majorBidi"/>
          <w:sz w:val="30"/>
          <w:szCs w:val="30"/>
          <w:cs/>
        </w:rPr>
        <w:t xml:space="preserve"> ล้านบาท เมื่อวันที่ </w:t>
      </w:r>
      <w:r w:rsidRPr="00E20A86">
        <w:rPr>
          <w:rFonts w:asciiTheme="majorBidi" w:hAnsiTheme="majorBidi"/>
          <w:sz w:val="30"/>
          <w:szCs w:val="30"/>
        </w:rPr>
        <w:t>14</w:t>
      </w:r>
      <w:r w:rsidRPr="00E20A8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E20A86">
        <w:rPr>
          <w:rFonts w:asciiTheme="majorBidi" w:hAnsiTheme="majorBidi"/>
          <w:sz w:val="30"/>
          <w:szCs w:val="30"/>
        </w:rPr>
        <w:t>2564</w:t>
      </w:r>
      <w:r w:rsidRPr="00E20A86">
        <w:rPr>
          <w:rFonts w:asciiTheme="majorBidi" w:hAnsiTheme="majorBidi"/>
          <w:sz w:val="30"/>
          <w:szCs w:val="30"/>
          <w:cs/>
        </w:rPr>
        <w:t xml:space="preserve"> ศาลทรัพย์สินทางปัญญาและการค้าระหว่างประเทศได้อ่านคำพิพากษายกฟ้อง ต่อมาเมื่อวันที่ </w:t>
      </w:r>
      <w:r w:rsidRPr="00E20A86">
        <w:rPr>
          <w:rFonts w:asciiTheme="majorBidi" w:hAnsiTheme="majorBidi"/>
          <w:sz w:val="30"/>
          <w:szCs w:val="30"/>
        </w:rPr>
        <w:t>20</w:t>
      </w:r>
      <w:r w:rsidRPr="00E20A86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E20A86">
        <w:rPr>
          <w:rFonts w:asciiTheme="majorBidi" w:hAnsiTheme="majorBidi"/>
          <w:sz w:val="30"/>
          <w:szCs w:val="30"/>
        </w:rPr>
        <w:t>2565</w:t>
      </w:r>
      <w:r w:rsidRPr="00E20A86">
        <w:rPr>
          <w:rFonts w:asciiTheme="majorBidi" w:hAnsiTheme="majorBidi"/>
          <w:sz w:val="30"/>
          <w:szCs w:val="30"/>
          <w:cs/>
        </w:rPr>
        <w:t xml:space="preserve"> โจทก์ได้ยื่นอุทธรณ์ต่อศาลอุทธรณ์ชำนัญพิเศษ ซึ่งเมื่อวันที่ </w:t>
      </w:r>
      <w:r w:rsidRPr="00E20A86">
        <w:rPr>
          <w:rFonts w:asciiTheme="majorBidi" w:hAnsiTheme="majorBidi"/>
          <w:sz w:val="30"/>
          <w:szCs w:val="30"/>
        </w:rPr>
        <w:t>16</w:t>
      </w:r>
      <w:r w:rsidRPr="00E20A86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E20A86">
        <w:rPr>
          <w:rFonts w:asciiTheme="majorBidi" w:hAnsiTheme="majorBidi"/>
          <w:sz w:val="30"/>
          <w:szCs w:val="30"/>
        </w:rPr>
        <w:t>2566</w:t>
      </w:r>
      <w:r w:rsidRPr="00E20A86">
        <w:rPr>
          <w:rFonts w:asciiTheme="majorBidi" w:hAnsiTheme="majorBidi"/>
          <w:sz w:val="30"/>
          <w:szCs w:val="30"/>
          <w:cs/>
        </w:rPr>
        <w:t xml:space="preserve"> ศาลอุทธรณ์ชำนัญพิเศษได้อ่านคำพิพากษายกฟ้อง</w:t>
      </w:r>
    </w:p>
    <w:p w14:paraId="60AFE91F" w14:textId="578F2FCA" w:rsidR="008A7457" w:rsidRDefault="008A7457" w:rsidP="00BC3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2B2936F2" w14:textId="51F41BEF" w:rsidR="008A7457" w:rsidRDefault="00185100" w:rsidP="008A7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</w:pPr>
      <w:r w:rsidRPr="0046087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460875">
        <w:rPr>
          <w:rFonts w:asciiTheme="majorBidi" w:hAnsiTheme="majorBidi"/>
          <w:sz w:val="30"/>
          <w:szCs w:val="30"/>
        </w:rPr>
        <w:t xml:space="preserve">15 </w:t>
      </w:r>
      <w:r w:rsidRPr="00460875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460875">
        <w:rPr>
          <w:rFonts w:asciiTheme="majorBidi" w:hAnsiTheme="majorBidi"/>
          <w:sz w:val="30"/>
          <w:szCs w:val="30"/>
        </w:rPr>
        <w:t xml:space="preserve">2566 </w:t>
      </w:r>
      <w:r w:rsidR="008A7457" w:rsidRPr="00460875">
        <w:rPr>
          <w:rFonts w:asciiTheme="majorBidi" w:hAnsiTheme="majorBidi"/>
          <w:sz w:val="30"/>
          <w:szCs w:val="30"/>
          <w:cs/>
        </w:rPr>
        <w:t>ศาลทรัพย์สินทางปัญญาและการค้าระหว่างประเทศกลาง ได้อ่านค</w:t>
      </w:r>
      <w:r w:rsidR="008A7457" w:rsidRPr="00460875">
        <w:rPr>
          <w:rFonts w:asciiTheme="majorBidi" w:hAnsiTheme="majorBidi" w:hint="cs"/>
          <w:sz w:val="30"/>
          <w:szCs w:val="30"/>
          <w:cs/>
        </w:rPr>
        <w:t>ำ</w:t>
      </w:r>
      <w:r w:rsidR="008A7457" w:rsidRPr="00460875">
        <w:rPr>
          <w:rFonts w:asciiTheme="majorBidi" w:hAnsiTheme="majorBidi"/>
          <w:sz w:val="30"/>
          <w:szCs w:val="30"/>
          <w:cs/>
        </w:rPr>
        <w:t>พิพากษาศาลอุทธรณ์คดีช</w:t>
      </w:r>
      <w:r w:rsidR="008A7457" w:rsidRPr="00460875">
        <w:rPr>
          <w:rFonts w:asciiTheme="majorBidi" w:hAnsiTheme="majorBidi" w:hint="cs"/>
          <w:sz w:val="30"/>
          <w:szCs w:val="30"/>
          <w:cs/>
        </w:rPr>
        <w:t>ำ</w:t>
      </w:r>
      <w:r w:rsidR="008A7457" w:rsidRPr="00460875">
        <w:rPr>
          <w:rFonts w:asciiTheme="majorBidi" w:hAnsiTheme="majorBidi"/>
          <w:sz w:val="30"/>
          <w:szCs w:val="30"/>
          <w:cs/>
        </w:rPr>
        <w:t>นัญพิเศษ</w:t>
      </w:r>
      <w:r w:rsidR="00766500">
        <w:rPr>
          <w:rFonts w:asciiTheme="majorBidi" w:hAnsiTheme="majorBidi" w:hint="cs"/>
          <w:sz w:val="30"/>
          <w:szCs w:val="30"/>
          <w:cs/>
        </w:rPr>
        <w:t xml:space="preserve"> ณ </w:t>
      </w:r>
      <w:r w:rsidRPr="00460875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460875">
        <w:rPr>
          <w:rFonts w:asciiTheme="majorBidi" w:hAnsiTheme="majorBidi"/>
          <w:sz w:val="30"/>
          <w:szCs w:val="30"/>
        </w:rPr>
        <w:t>16</w:t>
      </w:r>
      <w:r w:rsidRPr="00460875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460875">
        <w:rPr>
          <w:rFonts w:asciiTheme="majorBidi" w:hAnsiTheme="majorBidi"/>
          <w:sz w:val="30"/>
          <w:szCs w:val="30"/>
        </w:rPr>
        <w:t>2566</w:t>
      </w:r>
      <w:r w:rsidRPr="00460875">
        <w:rPr>
          <w:rFonts w:asciiTheme="majorBidi" w:hAnsiTheme="majorBidi" w:hint="cs"/>
          <w:sz w:val="30"/>
          <w:szCs w:val="30"/>
          <w:cs/>
        </w:rPr>
        <w:t xml:space="preserve"> </w:t>
      </w:r>
      <w:r w:rsidR="008A7457" w:rsidRPr="00460875">
        <w:rPr>
          <w:rFonts w:asciiTheme="majorBidi" w:hAnsiTheme="majorBidi"/>
          <w:sz w:val="30"/>
          <w:szCs w:val="30"/>
          <w:cs/>
        </w:rPr>
        <w:t>ว่ายกฟ้องโจทก์ และไม่มีคู่ความฝ่ายใดยื่นฎีกาค</w:t>
      </w:r>
      <w:r w:rsidR="008A7457" w:rsidRPr="00460875">
        <w:rPr>
          <w:rFonts w:asciiTheme="majorBidi" w:hAnsiTheme="majorBidi" w:hint="cs"/>
          <w:sz w:val="30"/>
          <w:szCs w:val="30"/>
          <w:cs/>
        </w:rPr>
        <w:t>ำ</w:t>
      </w:r>
      <w:r w:rsidR="008A7457" w:rsidRPr="00460875">
        <w:rPr>
          <w:rFonts w:asciiTheme="majorBidi" w:hAnsiTheme="majorBidi"/>
          <w:sz w:val="30"/>
          <w:szCs w:val="30"/>
          <w:cs/>
        </w:rPr>
        <w:t>พิพากษาภายในก</w:t>
      </w:r>
      <w:r w:rsidR="008A7457" w:rsidRPr="00460875">
        <w:rPr>
          <w:rFonts w:asciiTheme="majorBidi" w:hAnsiTheme="majorBidi" w:hint="cs"/>
          <w:sz w:val="30"/>
          <w:szCs w:val="30"/>
          <w:cs/>
        </w:rPr>
        <w:t>ำ</w:t>
      </w:r>
      <w:r w:rsidR="008A7457" w:rsidRPr="00460875">
        <w:rPr>
          <w:rFonts w:asciiTheme="majorBidi" w:hAnsiTheme="majorBidi"/>
          <w:sz w:val="30"/>
          <w:szCs w:val="30"/>
          <w:cs/>
        </w:rPr>
        <w:t xml:space="preserve">หนดเวลาตามกฎหมาย </w:t>
      </w:r>
      <w:r w:rsidRPr="00460875">
        <w:rPr>
          <w:rFonts w:asciiTheme="majorBidi" w:hAnsiTheme="majorBidi" w:hint="cs"/>
          <w:sz w:val="30"/>
          <w:szCs w:val="30"/>
          <w:cs/>
        </w:rPr>
        <w:t>และ</w:t>
      </w:r>
      <w:r w:rsidR="008A7457" w:rsidRPr="00460875">
        <w:rPr>
          <w:rFonts w:asciiTheme="majorBidi" w:hAnsiTheme="majorBidi"/>
          <w:sz w:val="30"/>
          <w:szCs w:val="30"/>
          <w:cs/>
        </w:rPr>
        <w:t>บริษัทได้รับหนังสือรับรองคดีถึงที่สุดของศาลทรัพย์สินทางปัญญาและการค้าระหว่างประเทศกลางแล้ว</w:t>
      </w:r>
      <w:r w:rsidR="008A7457" w:rsidRPr="00460875">
        <w:rPr>
          <w:rFonts w:asciiTheme="majorBidi" w:hAnsiTheme="majorBidi"/>
          <w:sz w:val="30"/>
          <w:szCs w:val="30"/>
        </w:rPr>
        <w:t xml:space="preserve"> </w:t>
      </w:r>
      <w:r w:rsidR="008A7457" w:rsidRPr="00460875">
        <w:rPr>
          <w:rFonts w:asciiTheme="majorBidi" w:hAnsiTheme="majorBidi"/>
          <w:sz w:val="30"/>
          <w:szCs w:val="30"/>
          <w:cs/>
        </w:rPr>
        <w:t>คดีจึงเป็นอันถึงที่สุดตามกฎหมายแล้วและบริษัทไม่ต้องชดใช้ค่าเสียหายที่เกิดขึ้นจาก</w:t>
      </w:r>
      <w:r w:rsidR="008A7457" w:rsidRPr="008A7457">
        <w:rPr>
          <w:rFonts w:asciiTheme="majorBidi" w:hAnsiTheme="majorBidi"/>
          <w:sz w:val="30"/>
          <w:szCs w:val="30"/>
          <w:cs/>
        </w:rPr>
        <w:t>คดีนี้แต่อย่างใด</w:t>
      </w:r>
    </w:p>
    <w:p w14:paraId="4817FF03" w14:textId="77777777" w:rsidR="00BC33FB" w:rsidRPr="00AF2978" w:rsidRDefault="00BC33FB" w:rsidP="00A13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EF226" w14:textId="303611B0" w:rsidR="00DB4A41" w:rsidRPr="0016249F" w:rsidRDefault="00DB4A41" w:rsidP="00DB4A41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BC33FB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39640234" w14:textId="77777777" w:rsidR="00DB4A41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5513B609" w14:textId="602B33E5" w:rsidR="00486E2E" w:rsidRDefault="00F76E0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76E0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76E01">
        <w:rPr>
          <w:rFonts w:asciiTheme="majorBidi" w:hAnsiTheme="majorBidi" w:cstheme="majorBidi"/>
          <w:sz w:val="30"/>
          <w:szCs w:val="30"/>
        </w:rPr>
        <w:t xml:space="preserve">10 </w:t>
      </w:r>
      <w:r w:rsidRPr="00F76E01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F76E01">
        <w:rPr>
          <w:rFonts w:asciiTheme="majorBidi" w:hAnsiTheme="majorBidi" w:cstheme="majorBidi"/>
          <w:sz w:val="30"/>
          <w:szCs w:val="30"/>
        </w:rPr>
        <w:t>256</w:t>
      </w:r>
      <w:r w:rsidR="00E148D0">
        <w:rPr>
          <w:rFonts w:asciiTheme="majorBidi" w:hAnsiTheme="majorBidi" w:cstheme="majorBidi"/>
          <w:sz w:val="30"/>
          <w:szCs w:val="30"/>
        </w:rPr>
        <w:t>6</w:t>
      </w:r>
      <w:r w:rsidRPr="00F76E01">
        <w:rPr>
          <w:rFonts w:asciiTheme="majorBidi" w:hAnsiTheme="majorBidi" w:cstheme="majorBidi"/>
          <w:sz w:val="30"/>
          <w:szCs w:val="30"/>
        </w:rPr>
        <w:t xml:space="preserve"> </w:t>
      </w:r>
      <w:r w:rsidRPr="00F76E01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มีมติอนุมัติให้บริษัทเข้าทำสัญญากู้ยืมเงินระยะยาวกับสถาบันการเงินจำนวน </w:t>
      </w:r>
      <w:r w:rsidRPr="00F76E01">
        <w:rPr>
          <w:rFonts w:asciiTheme="majorBidi" w:hAnsiTheme="majorBidi" w:cstheme="majorBidi"/>
          <w:sz w:val="30"/>
          <w:szCs w:val="30"/>
        </w:rPr>
        <w:t xml:space="preserve">33.0 </w:t>
      </w:r>
      <w:r w:rsidRPr="00F76E01">
        <w:rPr>
          <w:rFonts w:asciiTheme="majorBidi" w:hAnsiTheme="majorBidi"/>
          <w:sz w:val="30"/>
          <w:szCs w:val="30"/>
          <w:cs/>
        </w:rPr>
        <w:t xml:space="preserve">ล้านบาท มีอัตราดอกเบี้ยร้อยละ </w:t>
      </w:r>
      <w:r w:rsidRPr="00F76E01">
        <w:rPr>
          <w:rFonts w:asciiTheme="majorBidi" w:hAnsiTheme="majorBidi" w:cstheme="majorBidi"/>
          <w:sz w:val="30"/>
          <w:szCs w:val="30"/>
        </w:rPr>
        <w:t xml:space="preserve">MLR </w:t>
      </w:r>
      <w:r w:rsidRPr="00F76E01">
        <w:rPr>
          <w:rFonts w:asciiTheme="majorBidi" w:hAnsiTheme="majorBidi"/>
          <w:sz w:val="30"/>
          <w:szCs w:val="30"/>
          <w:cs/>
        </w:rPr>
        <w:t>ต่อปี และค้ำประกันโดยที่ดินซึ่งถือกรรมสิทธิ์โดย</w:t>
      </w:r>
      <w:r w:rsidR="004D73FC">
        <w:rPr>
          <w:rFonts w:asciiTheme="majorBidi" w:hAnsiTheme="majorBidi" w:hint="cs"/>
          <w:sz w:val="30"/>
          <w:szCs w:val="30"/>
          <w:cs/>
        </w:rPr>
        <w:t>บริษัท</w:t>
      </w:r>
    </w:p>
    <w:p w14:paraId="10283603" w14:textId="26833A04" w:rsidR="00E43BE3" w:rsidRDefault="00E4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DA3475" w14:textId="3A3AA782" w:rsidR="00782BDE" w:rsidRPr="0016249F" w:rsidRDefault="00782BDE" w:rsidP="00782BDE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BC33FB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การจัดประเภทรายการใหม่</w:t>
      </w:r>
    </w:p>
    <w:p w14:paraId="49F164F3" w14:textId="77777777" w:rsidR="00782BDE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B43BC" w14:textId="3185D62F" w:rsidR="006F5DAC" w:rsidRDefault="00782BDE" w:rsidP="00F63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639E3">
        <w:rPr>
          <w:rFonts w:asciiTheme="majorBidi" w:hAnsiTheme="majorBidi" w:cstheme="majorBidi" w:hint="cs"/>
          <w:sz w:val="30"/>
          <w:szCs w:val="30"/>
          <w:cs/>
        </w:rPr>
        <w:t>รายการบางรายการในงบแสดงฐานะการเงิน</w:t>
      </w:r>
      <w:r w:rsidRPr="00F639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39E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639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39E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F639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39E3">
        <w:rPr>
          <w:rFonts w:asciiTheme="majorBidi" w:hAnsiTheme="majorBidi" w:cstheme="majorBidi"/>
          <w:sz w:val="30"/>
          <w:szCs w:val="30"/>
        </w:rPr>
        <w:t xml:space="preserve">31 </w:t>
      </w:r>
      <w:r w:rsidRPr="00F639E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639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39E3">
        <w:rPr>
          <w:rFonts w:asciiTheme="majorBidi" w:hAnsiTheme="majorBidi" w:cstheme="majorBidi"/>
          <w:sz w:val="30"/>
          <w:szCs w:val="30"/>
        </w:rPr>
        <w:t xml:space="preserve">2565 </w:t>
      </w:r>
      <w:r w:rsidRPr="00F639E3">
        <w:rPr>
          <w:rFonts w:asciiTheme="majorBidi" w:hAnsiTheme="majorBidi" w:cstheme="majorBidi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503412" w:rsidRPr="00F639E3">
        <w:rPr>
          <w:rFonts w:asciiTheme="majorBidi" w:hAnsiTheme="majorBidi" w:cstheme="majorBidi" w:hint="cs"/>
          <w:sz w:val="30"/>
          <w:szCs w:val="30"/>
          <w:cs/>
        </w:rPr>
        <w:t xml:space="preserve">ระหว่างกาล ณ วันที่ </w:t>
      </w:r>
      <w:r w:rsidR="00503412" w:rsidRPr="00F639E3">
        <w:rPr>
          <w:rFonts w:asciiTheme="majorBidi" w:hAnsiTheme="majorBidi" w:cstheme="majorBidi"/>
          <w:sz w:val="30"/>
          <w:szCs w:val="30"/>
        </w:rPr>
        <w:t>3</w:t>
      </w:r>
      <w:r w:rsidR="00D22EFF" w:rsidRPr="00F639E3">
        <w:rPr>
          <w:rFonts w:asciiTheme="majorBidi" w:hAnsiTheme="majorBidi" w:cstheme="majorBidi"/>
          <w:sz w:val="30"/>
          <w:szCs w:val="30"/>
        </w:rPr>
        <w:t>0</w:t>
      </w:r>
      <w:r w:rsidR="00503412" w:rsidRPr="00F639E3">
        <w:rPr>
          <w:rFonts w:asciiTheme="majorBidi" w:hAnsiTheme="majorBidi" w:cstheme="majorBidi"/>
          <w:sz w:val="30"/>
          <w:szCs w:val="30"/>
        </w:rPr>
        <w:t xml:space="preserve"> </w:t>
      </w:r>
      <w:r w:rsidR="00D22EFF" w:rsidRPr="00F639E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03412" w:rsidRPr="00F639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3412" w:rsidRPr="00F639E3">
        <w:rPr>
          <w:rFonts w:asciiTheme="majorBidi" w:hAnsiTheme="majorBidi" w:cstheme="majorBidi"/>
          <w:sz w:val="30"/>
          <w:szCs w:val="30"/>
        </w:rPr>
        <w:t>2566</w:t>
      </w:r>
      <w:r w:rsidR="006F5DAC" w:rsidRPr="00F639E3">
        <w:rPr>
          <w:rFonts w:asciiTheme="majorBidi" w:hAnsiTheme="majorBidi" w:cstheme="majorBidi"/>
          <w:sz w:val="30"/>
          <w:szCs w:val="30"/>
        </w:rPr>
        <w:t xml:space="preserve"> </w:t>
      </w:r>
      <w:r w:rsidR="006F5DAC" w:rsidRPr="005B3AB9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66B5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F5DAC" w:rsidRPr="005B3AB9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55EE4619" w14:textId="77777777" w:rsidR="00782BDE" w:rsidRPr="00486E2E" w:rsidRDefault="00782BDE" w:rsidP="00486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846"/>
        <w:gridCol w:w="236"/>
        <w:gridCol w:w="1428"/>
        <w:gridCol w:w="270"/>
        <w:gridCol w:w="1642"/>
      </w:tblGrid>
      <w:tr w:rsidR="00486E2E" w:rsidRPr="00486E2E" w14:paraId="5D7DD1EE" w14:textId="77777777" w:rsidTr="00746EE4">
        <w:trPr>
          <w:trHeight w:val="331"/>
          <w:tblHeader/>
        </w:trPr>
        <w:tc>
          <w:tcPr>
            <w:tcW w:w="3420" w:type="dxa"/>
            <w:vAlign w:val="center"/>
          </w:tcPr>
          <w:p w14:paraId="51F8F3BE" w14:textId="77777777" w:rsidR="00486E2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5"/>
            <w:vAlign w:val="center"/>
          </w:tcPr>
          <w:p w14:paraId="5C69AF7A" w14:textId="30F0288B" w:rsidR="00486E2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86E2E" w:rsidRPr="00486E2E" w14:paraId="70987DA3" w14:textId="77777777" w:rsidTr="00CE4C3E">
        <w:trPr>
          <w:trHeight w:val="331"/>
          <w:tblHeader/>
        </w:trPr>
        <w:tc>
          <w:tcPr>
            <w:tcW w:w="3420" w:type="dxa"/>
            <w:vAlign w:val="center"/>
          </w:tcPr>
          <w:p w14:paraId="310405B9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025C5F7B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2CC799EC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0068BAF9" w14:textId="7A0D1F2A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4CD98A78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50A1F749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6E2E" w:rsidRPr="00486E2E" w14:paraId="26B231DB" w14:textId="77777777" w:rsidTr="00CE4C3E">
        <w:trPr>
          <w:trHeight w:val="331"/>
          <w:tblHeader/>
        </w:trPr>
        <w:tc>
          <w:tcPr>
            <w:tcW w:w="3420" w:type="dxa"/>
            <w:vAlign w:val="center"/>
          </w:tcPr>
          <w:p w14:paraId="2518D96B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45599372" w14:textId="77777777" w:rsidR="00782BDE" w:rsidRPr="00486E2E" w:rsidRDefault="00782BDE" w:rsidP="007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87A5163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2790F5B1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F2E6003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312655B1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86E2E" w:rsidRPr="00486E2E" w14:paraId="1A68B7F1" w14:textId="77777777" w:rsidTr="00746EE4">
        <w:trPr>
          <w:trHeight w:val="414"/>
        </w:trPr>
        <w:tc>
          <w:tcPr>
            <w:tcW w:w="3420" w:type="dxa"/>
            <w:shd w:val="clear" w:color="auto" w:fill="auto"/>
          </w:tcPr>
          <w:p w14:paraId="1D2F6E23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2" w:type="dxa"/>
            <w:gridSpan w:val="5"/>
            <w:shd w:val="clear" w:color="auto" w:fill="auto"/>
          </w:tcPr>
          <w:p w14:paraId="3FA0E472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6E2E" w:rsidRPr="00486E2E" w14:paraId="5079DCD5" w14:textId="77777777" w:rsidTr="00CE4C3E">
        <w:trPr>
          <w:trHeight w:val="425"/>
        </w:trPr>
        <w:tc>
          <w:tcPr>
            <w:tcW w:w="3420" w:type="dxa"/>
            <w:shd w:val="clear" w:color="auto" w:fill="auto"/>
            <w:hideMark/>
          </w:tcPr>
          <w:p w14:paraId="5133626B" w14:textId="288BB0D1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6E2E"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46" w:type="dxa"/>
            <w:shd w:val="clear" w:color="auto" w:fill="auto"/>
          </w:tcPr>
          <w:p w14:paraId="3B538541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BD50D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8FD4F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3A9246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C0A415A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E2E" w:rsidRPr="00486E2E" w14:paraId="7C99C8FE" w14:textId="77777777" w:rsidTr="00CE4C3E">
        <w:trPr>
          <w:trHeight w:val="358"/>
        </w:trPr>
        <w:tc>
          <w:tcPr>
            <w:tcW w:w="3420" w:type="dxa"/>
            <w:shd w:val="clear" w:color="auto" w:fill="auto"/>
          </w:tcPr>
          <w:p w14:paraId="6CB30BDD" w14:textId="3F4A3F37" w:rsidR="00782BD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สินทรัพย์ต้นทุนของสัญญา - หมุนเวียน</w:t>
            </w:r>
          </w:p>
        </w:tc>
        <w:tc>
          <w:tcPr>
            <w:tcW w:w="1846" w:type="dxa"/>
            <w:shd w:val="clear" w:color="auto" w:fill="auto"/>
          </w:tcPr>
          <w:p w14:paraId="0EA865F0" w14:textId="0A241096" w:rsidR="00782BDE" w:rsidRPr="00486E2E" w:rsidRDefault="00486E2E" w:rsidP="007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6D5B663A" w14:textId="77777777" w:rsidR="00782BDE" w:rsidRPr="00486E2E" w:rsidRDefault="00782BDE" w:rsidP="00F949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DA5A03" w14:textId="7ED1D41E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2EBBE262" w14:textId="77777777" w:rsidR="00782BDE" w:rsidRPr="00486E2E" w:rsidRDefault="00782BDE" w:rsidP="00F949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D6BD367" w14:textId="06EC335E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249</w:t>
            </w:r>
          </w:p>
        </w:tc>
      </w:tr>
      <w:tr w:rsidR="00486E2E" w:rsidRPr="00486E2E" w14:paraId="336BD2EE" w14:textId="77777777" w:rsidTr="00CE4C3E">
        <w:trPr>
          <w:trHeight w:val="394"/>
        </w:trPr>
        <w:tc>
          <w:tcPr>
            <w:tcW w:w="3420" w:type="dxa"/>
            <w:shd w:val="clear" w:color="auto" w:fill="auto"/>
          </w:tcPr>
          <w:p w14:paraId="32C0A96B" w14:textId="3DD0E771" w:rsidR="00782BD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สินทรัพย์ต้นทุนของสัญญา - 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24302C23" w14:textId="38D472F9" w:rsidR="00782BDE" w:rsidRPr="00486E2E" w:rsidRDefault="00486E2E" w:rsidP="007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671A1261" w14:textId="77777777" w:rsidR="00782BDE" w:rsidRPr="00486E2E" w:rsidRDefault="00782BDE" w:rsidP="00F949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00101" w14:textId="09947940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2873878A" w14:textId="77777777" w:rsidR="00782BDE" w:rsidRPr="00486E2E" w:rsidRDefault="00782BDE" w:rsidP="00F949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3237C7E" w14:textId="7AC38F61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677</w:t>
            </w:r>
          </w:p>
        </w:tc>
      </w:tr>
      <w:tr w:rsidR="004B0F69" w:rsidRPr="00486E2E" w14:paraId="496AD5A7" w14:textId="77777777" w:rsidTr="00CE4C3E">
        <w:trPr>
          <w:trHeight w:val="394"/>
        </w:trPr>
        <w:tc>
          <w:tcPr>
            <w:tcW w:w="3420" w:type="dxa"/>
            <w:shd w:val="clear" w:color="auto" w:fill="auto"/>
          </w:tcPr>
          <w:p w14:paraId="2361EB24" w14:textId="0CBEF62D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หนี้สินที่เกิดจากสัญญา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6" w:type="dxa"/>
            <w:shd w:val="clear" w:color="auto" w:fill="auto"/>
          </w:tcPr>
          <w:p w14:paraId="7E867D2C" w14:textId="28A5017C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28,463</w:t>
            </w:r>
          </w:p>
        </w:tc>
        <w:tc>
          <w:tcPr>
            <w:tcW w:w="236" w:type="dxa"/>
            <w:shd w:val="clear" w:color="auto" w:fill="auto"/>
          </w:tcPr>
          <w:p w14:paraId="087CEA90" w14:textId="77777777" w:rsidR="004B0F69" w:rsidRPr="00486E2E" w:rsidRDefault="004B0F69" w:rsidP="004B0F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F473E" w14:textId="53697A0A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Pr="00486E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9CE075" w14:textId="77777777" w:rsidR="004B0F69" w:rsidRPr="00486E2E" w:rsidRDefault="004B0F69" w:rsidP="004B0F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6E5B8E31" w14:textId="45A618DA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27,622</w:t>
            </w:r>
          </w:p>
        </w:tc>
      </w:tr>
      <w:tr w:rsidR="004B0F69" w:rsidRPr="00486E2E" w14:paraId="1BC1F87F" w14:textId="77777777" w:rsidTr="00CE4C3E">
        <w:trPr>
          <w:trHeight w:val="394"/>
        </w:trPr>
        <w:tc>
          <w:tcPr>
            <w:tcW w:w="3420" w:type="dxa"/>
            <w:shd w:val="clear" w:color="auto" w:fill="auto"/>
          </w:tcPr>
          <w:p w14:paraId="6C59D24D" w14:textId="2D72966B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หนี้สินที่เกิดจากสัญญา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4CE5B514" w14:textId="7F845F93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36" w:type="dxa"/>
            <w:shd w:val="clear" w:color="auto" w:fill="auto"/>
          </w:tcPr>
          <w:p w14:paraId="2360A9B1" w14:textId="77777777" w:rsidR="004B0F69" w:rsidRPr="00486E2E" w:rsidRDefault="004B0F69" w:rsidP="004B0F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5AB495" w14:textId="13D527EE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08CE8456" w14:textId="77777777" w:rsidR="004B0F69" w:rsidRPr="00486E2E" w:rsidRDefault="004B0F69" w:rsidP="004B0F6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5B7804D" w14:textId="7D3B921D" w:rsidR="004B0F69" w:rsidRPr="00486E2E" w:rsidRDefault="004B0F69" w:rsidP="004B0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9,111</w:t>
            </w:r>
          </w:p>
        </w:tc>
      </w:tr>
      <w:tr w:rsidR="00486E2E" w:rsidRPr="00486E2E" w14:paraId="04497FFC" w14:textId="77777777" w:rsidTr="00CE4C3E">
        <w:trPr>
          <w:trHeight w:val="414"/>
        </w:trPr>
        <w:tc>
          <w:tcPr>
            <w:tcW w:w="3420" w:type="dxa"/>
            <w:shd w:val="clear" w:color="auto" w:fill="auto"/>
          </w:tcPr>
          <w:p w14:paraId="4A87B054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6" w:type="dxa"/>
            <w:shd w:val="clear" w:color="auto" w:fill="auto"/>
          </w:tcPr>
          <w:p w14:paraId="52846560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31EC11" w14:textId="77777777" w:rsidR="00782BDE" w:rsidRPr="00486E2E" w:rsidRDefault="00782BDE" w:rsidP="00F949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A19FF" w14:textId="77777777" w:rsidR="00782BDE" w:rsidRPr="00486E2E" w:rsidRDefault="00782BDE" w:rsidP="00AE4C1A">
            <w:pPr>
              <w:pStyle w:val="BodyText"/>
              <w:tabs>
                <w:tab w:val="decimal" w:pos="1152"/>
              </w:tabs>
              <w:spacing w:after="0"/>
              <w:ind w:right="-156" w:firstLine="4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432F6" w14:textId="77777777" w:rsidR="00782BDE" w:rsidRPr="00486E2E" w:rsidRDefault="00782BDE" w:rsidP="00F949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E23F3B7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0A88EB" w14:textId="77777777" w:rsidR="00782BDE" w:rsidRPr="00486E2E" w:rsidRDefault="00782BDE" w:rsidP="00486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7E50A5" w14:textId="77777777" w:rsidR="00782BDE" w:rsidRPr="00111DBF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82BDE" w:rsidRPr="00111DBF" w:rsidSect="00192B50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E1F7E" w14:textId="77777777" w:rsidR="0026056D" w:rsidRDefault="0026056D">
      <w:r>
        <w:separator/>
      </w:r>
    </w:p>
  </w:endnote>
  <w:endnote w:type="continuationSeparator" w:id="0">
    <w:p w14:paraId="4103CB24" w14:textId="77777777" w:rsidR="0026056D" w:rsidRDefault="0026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9079" w14:textId="77777777" w:rsidR="0026056D" w:rsidRDefault="0026056D">
      <w:r>
        <w:separator/>
      </w:r>
    </w:p>
  </w:footnote>
  <w:footnote w:type="continuationSeparator" w:id="0">
    <w:p w14:paraId="141F0750" w14:textId="77777777" w:rsidR="0026056D" w:rsidRDefault="0026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C2A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DC2A92">
      <w:rPr>
        <w:rFonts w:ascii="Angsana New" w:hAnsi="Angsana New"/>
        <w:b/>
        <w:bCs/>
        <w:sz w:val="32"/>
        <w:szCs w:val="32"/>
      </w:rPr>
      <w:t>(</w:t>
    </w:r>
    <w:r w:rsidRPr="00DC2A92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DC2A92">
      <w:rPr>
        <w:rFonts w:ascii="Angsana New" w:hAnsi="Angsana New"/>
        <w:b/>
        <w:bCs/>
        <w:sz w:val="32"/>
        <w:szCs w:val="32"/>
      </w:rPr>
      <w:t>)</w:t>
    </w:r>
    <w:r w:rsidRPr="00DC2A92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6708D7">
      <w:rPr>
        <w:rFonts w:ascii="Angsana New" w:hAnsi="Angsana New"/>
        <w:b/>
        <w:bCs/>
        <w:sz w:val="32"/>
        <w:szCs w:val="32"/>
      </w:rPr>
      <w:t xml:space="preserve"> </w:t>
    </w:r>
    <w:r w:rsidR="006708D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C2A92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DC2A92">
      <w:rPr>
        <w:rFonts w:ascii="Angsana New" w:hAnsi="Angsana New" w:hint="cs"/>
        <w:b/>
        <w:bCs/>
        <w:sz w:val="32"/>
        <w:szCs w:val="32"/>
        <w:cs/>
      </w:rPr>
      <w:t>งบ</w:t>
    </w:r>
    <w:r w:rsidRPr="00DC2A92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DC2A92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EA7858" w14:textId="0D7CCE29" w:rsidR="00564357" w:rsidRPr="00DC2A92" w:rsidRDefault="00564357" w:rsidP="0091491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="0045515A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="00684876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</w:t>
    </w:r>
    <w:r w:rsidRPr="00DC2A92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่ </w:t>
    </w:r>
    <w:r w:rsidR="00DC2A92" w:rsidRPr="00DC2A92">
      <w:rPr>
        <w:rFonts w:ascii="Angsana New" w:hAnsi="Angsana New" w:cs="Angsana New"/>
        <w:bCs/>
        <w:sz w:val="32"/>
        <w:szCs w:val="32"/>
        <w:lang w:bidi="th-TH"/>
      </w:rPr>
      <w:t>3</w:t>
    </w:r>
    <w:r w:rsidR="00684876">
      <w:rPr>
        <w:rFonts w:ascii="Angsana New" w:hAnsi="Angsana New" w:cs="Angsana New"/>
        <w:bCs/>
        <w:sz w:val="32"/>
        <w:szCs w:val="32"/>
        <w:lang w:bidi="th-TH"/>
      </w:rPr>
      <w:t>0</w:t>
    </w:r>
    <w:r w:rsidR="00DC2A92" w:rsidRPr="00DC2A92"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="00684876">
      <w:rPr>
        <w:rFonts w:ascii="Angsana New" w:hAnsi="Angsana New" w:cs="Angsana New" w:hint="cs"/>
        <w:bCs/>
        <w:sz w:val="32"/>
        <w:szCs w:val="32"/>
        <w:cs/>
        <w:lang w:bidi="th-TH"/>
      </w:rPr>
      <w:t>มิถุนายน</w:t>
    </w:r>
    <w:r w:rsidR="00497D7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497D79">
      <w:rPr>
        <w:rFonts w:ascii="Angsana New" w:hAnsi="Angsana New" w:cs="Angsana New"/>
        <w:bCs/>
        <w:sz w:val="32"/>
        <w:szCs w:val="32"/>
        <w:lang w:val="en-US" w:bidi="th-TH"/>
      </w:rPr>
      <w:t>2566</w:t>
    </w:r>
    <w:r w:rsidRPr="00DC2A92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DC2A92">
      <w:rPr>
        <w:rFonts w:ascii="Angsana New" w:hAnsi="Angsana New" w:cs="Angsana New"/>
        <w:bCs/>
        <w:sz w:val="32"/>
        <w:szCs w:val="32"/>
        <w:lang w:bidi="th-TH"/>
      </w:rPr>
      <w:t>)</w:t>
    </w:r>
  </w:p>
  <w:p w14:paraId="5E181CDE" w14:textId="77777777" w:rsidR="00564357" w:rsidRPr="006C0E37" w:rsidRDefault="0056435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7"/>
  </w:num>
  <w:num w:numId="12" w16cid:durableId="765854692">
    <w:abstractNumId w:val="23"/>
  </w:num>
  <w:num w:numId="13" w16cid:durableId="1904410788">
    <w:abstractNumId w:val="39"/>
  </w:num>
  <w:num w:numId="14" w16cid:durableId="449863123">
    <w:abstractNumId w:val="26"/>
  </w:num>
  <w:num w:numId="15" w16cid:durableId="1723871348">
    <w:abstractNumId w:val="29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0"/>
  </w:num>
  <w:num w:numId="20" w16cid:durableId="510071133">
    <w:abstractNumId w:val="20"/>
  </w:num>
  <w:num w:numId="21" w16cid:durableId="1234663470">
    <w:abstractNumId w:val="41"/>
  </w:num>
  <w:num w:numId="22" w16cid:durableId="1198540184">
    <w:abstractNumId w:val="24"/>
  </w:num>
  <w:num w:numId="23" w16cid:durableId="1274509694">
    <w:abstractNumId w:val="16"/>
  </w:num>
  <w:num w:numId="24" w16cid:durableId="214660863">
    <w:abstractNumId w:val="45"/>
  </w:num>
  <w:num w:numId="25" w16cid:durableId="1434477716">
    <w:abstractNumId w:val="43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6"/>
  </w:num>
  <w:num w:numId="29" w16cid:durableId="1280337073">
    <w:abstractNumId w:val="35"/>
  </w:num>
  <w:num w:numId="30" w16cid:durableId="204487443">
    <w:abstractNumId w:val="32"/>
  </w:num>
  <w:num w:numId="31" w16cid:durableId="551773915">
    <w:abstractNumId w:val="40"/>
  </w:num>
  <w:num w:numId="32" w16cid:durableId="1518621958">
    <w:abstractNumId w:val="38"/>
  </w:num>
  <w:num w:numId="33" w16cid:durableId="1588418053">
    <w:abstractNumId w:val="33"/>
  </w:num>
  <w:num w:numId="34" w16cid:durableId="93131314">
    <w:abstractNumId w:val="21"/>
  </w:num>
  <w:num w:numId="35" w16cid:durableId="1262177218">
    <w:abstractNumId w:val="42"/>
  </w:num>
  <w:num w:numId="36" w16cid:durableId="462424737">
    <w:abstractNumId w:val="18"/>
  </w:num>
  <w:num w:numId="37" w16cid:durableId="168641898">
    <w:abstractNumId w:val="44"/>
  </w:num>
  <w:num w:numId="38" w16cid:durableId="920062117">
    <w:abstractNumId w:val="17"/>
  </w:num>
  <w:num w:numId="39" w16cid:durableId="581065725">
    <w:abstractNumId w:val="22"/>
  </w:num>
  <w:num w:numId="40" w16cid:durableId="71202862">
    <w:abstractNumId w:val="46"/>
  </w:num>
  <w:num w:numId="41" w16cid:durableId="1175993869">
    <w:abstractNumId w:val="19"/>
  </w:num>
  <w:num w:numId="42" w16cid:durableId="2063794526">
    <w:abstractNumId w:val="31"/>
  </w:num>
  <w:num w:numId="43" w16cid:durableId="967054717">
    <w:abstractNumId w:val="28"/>
  </w:num>
  <w:num w:numId="44" w16cid:durableId="1426538433">
    <w:abstractNumId w:val="34"/>
  </w:num>
  <w:num w:numId="45" w16cid:durableId="23212761">
    <w:abstractNumId w:val="37"/>
  </w:num>
  <w:num w:numId="46" w16cid:durableId="433672276">
    <w:abstractNumId w:val="25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6BC6"/>
    <w:rsid w:val="00007745"/>
    <w:rsid w:val="000101CF"/>
    <w:rsid w:val="0001088E"/>
    <w:rsid w:val="00010A06"/>
    <w:rsid w:val="00010B16"/>
    <w:rsid w:val="00010FCF"/>
    <w:rsid w:val="000119A5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7EE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1F2D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A3"/>
    <w:rsid w:val="000354D0"/>
    <w:rsid w:val="00035ADF"/>
    <w:rsid w:val="00036610"/>
    <w:rsid w:val="00036D38"/>
    <w:rsid w:val="000372CE"/>
    <w:rsid w:val="00037C84"/>
    <w:rsid w:val="0004069A"/>
    <w:rsid w:val="00040C78"/>
    <w:rsid w:val="000427C4"/>
    <w:rsid w:val="000427E8"/>
    <w:rsid w:val="00043563"/>
    <w:rsid w:val="000437D3"/>
    <w:rsid w:val="00043C93"/>
    <w:rsid w:val="00043D21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14D"/>
    <w:rsid w:val="0005549F"/>
    <w:rsid w:val="0005656D"/>
    <w:rsid w:val="00056ABB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252"/>
    <w:rsid w:val="0007098B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87A"/>
    <w:rsid w:val="00076FE2"/>
    <w:rsid w:val="00077440"/>
    <w:rsid w:val="00077B6C"/>
    <w:rsid w:val="000803A1"/>
    <w:rsid w:val="0008102C"/>
    <w:rsid w:val="00081ADA"/>
    <w:rsid w:val="00081AE3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88"/>
    <w:rsid w:val="000A00C6"/>
    <w:rsid w:val="000A011D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7F5"/>
    <w:rsid w:val="000A294D"/>
    <w:rsid w:val="000A2E91"/>
    <w:rsid w:val="000A2EA5"/>
    <w:rsid w:val="000A33AA"/>
    <w:rsid w:val="000A37ED"/>
    <w:rsid w:val="000A3C44"/>
    <w:rsid w:val="000A45A8"/>
    <w:rsid w:val="000A4C76"/>
    <w:rsid w:val="000A61C6"/>
    <w:rsid w:val="000A7619"/>
    <w:rsid w:val="000A7CAA"/>
    <w:rsid w:val="000B0843"/>
    <w:rsid w:val="000B0966"/>
    <w:rsid w:val="000B09DA"/>
    <w:rsid w:val="000B1498"/>
    <w:rsid w:val="000B1827"/>
    <w:rsid w:val="000B1B76"/>
    <w:rsid w:val="000B20FF"/>
    <w:rsid w:val="000B2669"/>
    <w:rsid w:val="000B2C45"/>
    <w:rsid w:val="000B361A"/>
    <w:rsid w:val="000B4AA7"/>
    <w:rsid w:val="000B4BF1"/>
    <w:rsid w:val="000B4F4C"/>
    <w:rsid w:val="000B5A34"/>
    <w:rsid w:val="000B5C62"/>
    <w:rsid w:val="000B5DFB"/>
    <w:rsid w:val="000B667B"/>
    <w:rsid w:val="000B683F"/>
    <w:rsid w:val="000B6936"/>
    <w:rsid w:val="000B6A0C"/>
    <w:rsid w:val="000B7353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81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7C5"/>
    <w:rsid w:val="000D5EBE"/>
    <w:rsid w:val="000D656F"/>
    <w:rsid w:val="000D6837"/>
    <w:rsid w:val="000D6A41"/>
    <w:rsid w:val="000D6DF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CFB"/>
    <w:rsid w:val="000E5D9B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1EC"/>
    <w:rsid w:val="000F0B0D"/>
    <w:rsid w:val="000F0B7B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5FBB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E2D"/>
    <w:rsid w:val="001114A4"/>
    <w:rsid w:val="001114E5"/>
    <w:rsid w:val="0011177C"/>
    <w:rsid w:val="00111A28"/>
    <w:rsid w:val="00111DBF"/>
    <w:rsid w:val="00112378"/>
    <w:rsid w:val="00112DAF"/>
    <w:rsid w:val="00112E98"/>
    <w:rsid w:val="00113069"/>
    <w:rsid w:val="0011321E"/>
    <w:rsid w:val="00114A5F"/>
    <w:rsid w:val="00114B8A"/>
    <w:rsid w:val="00114F6B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D3D"/>
    <w:rsid w:val="001267C8"/>
    <w:rsid w:val="001306D6"/>
    <w:rsid w:val="00130A91"/>
    <w:rsid w:val="00130AC9"/>
    <w:rsid w:val="00130C96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400DB"/>
    <w:rsid w:val="00140BCE"/>
    <w:rsid w:val="00140BF1"/>
    <w:rsid w:val="00140EDF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F04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4D1"/>
    <w:rsid w:val="0015064A"/>
    <w:rsid w:val="001511AC"/>
    <w:rsid w:val="0015198F"/>
    <w:rsid w:val="00151B7D"/>
    <w:rsid w:val="00151F24"/>
    <w:rsid w:val="00152F9C"/>
    <w:rsid w:val="0015300D"/>
    <w:rsid w:val="00154A26"/>
    <w:rsid w:val="001554B8"/>
    <w:rsid w:val="001555F2"/>
    <w:rsid w:val="001556FE"/>
    <w:rsid w:val="0015571F"/>
    <w:rsid w:val="00156496"/>
    <w:rsid w:val="001569A0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514F"/>
    <w:rsid w:val="00165177"/>
    <w:rsid w:val="00165CA3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7006C"/>
    <w:rsid w:val="001700A9"/>
    <w:rsid w:val="00170519"/>
    <w:rsid w:val="0017092D"/>
    <w:rsid w:val="00171680"/>
    <w:rsid w:val="0017262E"/>
    <w:rsid w:val="001726E5"/>
    <w:rsid w:val="00172BF1"/>
    <w:rsid w:val="00173313"/>
    <w:rsid w:val="001733DC"/>
    <w:rsid w:val="00173ECF"/>
    <w:rsid w:val="00173F4C"/>
    <w:rsid w:val="00174409"/>
    <w:rsid w:val="001753F8"/>
    <w:rsid w:val="001764A4"/>
    <w:rsid w:val="001767EE"/>
    <w:rsid w:val="00176BA3"/>
    <w:rsid w:val="00176D3B"/>
    <w:rsid w:val="00176FAE"/>
    <w:rsid w:val="00177390"/>
    <w:rsid w:val="0017764D"/>
    <w:rsid w:val="00180455"/>
    <w:rsid w:val="0018092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100"/>
    <w:rsid w:val="00185B00"/>
    <w:rsid w:val="00185CF2"/>
    <w:rsid w:val="001862DC"/>
    <w:rsid w:val="00186863"/>
    <w:rsid w:val="0018714A"/>
    <w:rsid w:val="00187D39"/>
    <w:rsid w:val="001903AA"/>
    <w:rsid w:val="001904F8"/>
    <w:rsid w:val="001915D4"/>
    <w:rsid w:val="001915E5"/>
    <w:rsid w:val="001918B2"/>
    <w:rsid w:val="0019227A"/>
    <w:rsid w:val="0019238A"/>
    <w:rsid w:val="00192632"/>
    <w:rsid w:val="00192744"/>
    <w:rsid w:val="00192B50"/>
    <w:rsid w:val="00193E0D"/>
    <w:rsid w:val="00193FF3"/>
    <w:rsid w:val="00194444"/>
    <w:rsid w:val="0019462B"/>
    <w:rsid w:val="00195176"/>
    <w:rsid w:val="001957BE"/>
    <w:rsid w:val="00196863"/>
    <w:rsid w:val="00196D38"/>
    <w:rsid w:val="00197286"/>
    <w:rsid w:val="00197B26"/>
    <w:rsid w:val="00197CB2"/>
    <w:rsid w:val="00197F81"/>
    <w:rsid w:val="001A10BF"/>
    <w:rsid w:val="001A12E3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D7AD8"/>
    <w:rsid w:val="001D7DEA"/>
    <w:rsid w:val="001E0740"/>
    <w:rsid w:val="001E0F62"/>
    <w:rsid w:val="001E1828"/>
    <w:rsid w:val="001E1C59"/>
    <w:rsid w:val="001E45A0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37B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1F7FCC"/>
    <w:rsid w:val="0020017A"/>
    <w:rsid w:val="002003D7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3081"/>
    <w:rsid w:val="0020356A"/>
    <w:rsid w:val="00203CD5"/>
    <w:rsid w:val="00203CE8"/>
    <w:rsid w:val="00204E25"/>
    <w:rsid w:val="00204ED3"/>
    <w:rsid w:val="00205433"/>
    <w:rsid w:val="00205B52"/>
    <w:rsid w:val="00206344"/>
    <w:rsid w:val="00206541"/>
    <w:rsid w:val="002065D8"/>
    <w:rsid w:val="00206755"/>
    <w:rsid w:val="002077E7"/>
    <w:rsid w:val="00207C8C"/>
    <w:rsid w:val="00207FD9"/>
    <w:rsid w:val="00210092"/>
    <w:rsid w:val="0021032E"/>
    <w:rsid w:val="002108AF"/>
    <w:rsid w:val="00211151"/>
    <w:rsid w:val="00211780"/>
    <w:rsid w:val="00211E99"/>
    <w:rsid w:val="00211F45"/>
    <w:rsid w:val="002125DB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5C3F"/>
    <w:rsid w:val="00216091"/>
    <w:rsid w:val="00216E25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043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4676"/>
    <w:rsid w:val="0023503E"/>
    <w:rsid w:val="0023558F"/>
    <w:rsid w:val="00236057"/>
    <w:rsid w:val="00236D73"/>
    <w:rsid w:val="002373F2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98F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56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4C7"/>
    <w:rsid w:val="002647D5"/>
    <w:rsid w:val="002647E0"/>
    <w:rsid w:val="00264B87"/>
    <w:rsid w:val="0026534D"/>
    <w:rsid w:val="00265A31"/>
    <w:rsid w:val="002664A8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430"/>
    <w:rsid w:val="0027072D"/>
    <w:rsid w:val="00270A20"/>
    <w:rsid w:val="002723CD"/>
    <w:rsid w:val="002737DC"/>
    <w:rsid w:val="00273C05"/>
    <w:rsid w:val="00274380"/>
    <w:rsid w:val="002744A2"/>
    <w:rsid w:val="0027492D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4D0"/>
    <w:rsid w:val="00287D7E"/>
    <w:rsid w:val="00290241"/>
    <w:rsid w:val="00290E27"/>
    <w:rsid w:val="00291984"/>
    <w:rsid w:val="002919EF"/>
    <w:rsid w:val="00291E45"/>
    <w:rsid w:val="00292337"/>
    <w:rsid w:val="00292D81"/>
    <w:rsid w:val="002939F2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AB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99A"/>
    <w:rsid w:val="002D0C38"/>
    <w:rsid w:val="002D0D4D"/>
    <w:rsid w:val="002D10D7"/>
    <w:rsid w:val="002D1823"/>
    <w:rsid w:val="002D1E0B"/>
    <w:rsid w:val="002D1FC3"/>
    <w:rsid w:val="002D23E6"/>
    <w:rsid w:val="002D33BD"/>
    <w:rsid w:val="002D425F"/>
    <w:rsid w:val="002D447D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E0FF4"/>
    <w:rsid w:val="002E13E0"/>
    <w:rsid w:val="002E18A5"/>
    <w:rsid w:val="002E1C09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1F38"/>
    <w:rsid w:val="002F20EC"/>
    <w:rsid w:val="002F298D"/>
    <w:rsid w:val="002F3680"/>
    <w:rsid w:val="002F3773"/>
    <w:rsid w:val="002F3C51"/>
    <w:rsid w:val="002F4793"/>
    <w:rsid w:val="002F4CE0"/>
    <w:rsid w:val="002F5106"/>
    <w:rsid w:val="002F5232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F4"/>
    <w:rsid w:val="00306638"/>
    <w:rsid w:val="00306841"/>
    <w:rsid w:val="003068A0"/>
    <w:rsid w:val="00306E3A"/>
    <w:rsid w:val="00307572"/>
    <w:rsid w:val="003076C2"/>
    <w:rsid w:val="003105F0"/>
    <w:rsid w:val="003108C4"/>
    <w:rsid w:val="003109AD"/>
    <w:rsid w:val="003111B4"/>
    <w:rsid w:val="003116E2"/>
    <w:rsid w:val="003130BF"/>
    <w:rsid w:val="0031388B"/>
    <w:rsid w:val="003148FE"/>
    <w:rsid w:val="00314BD9"/>
    <w:rsid w:val="003151A9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E07"/>
    <w:rsid w:val="00326FB9"/>
    <w:rsid w:val="00326FE1"/>
    <w:rsid w:val="00327712"/>
    <w:rsid w:val="00327815"/>
    <w:rsid w:val="00327822"/>
    <w:rsid w:val="00327B35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E2D"/>
    <w:rsid w:val="0033531F"/>
    <w:rsid w:val="00335FA2"/>
    <w:rsid w:val="003365DB"/>
    <w:rsid w:val="003371D1"/>
    <w:rsid w:val="00337B91"/>
    <w:rsid w:val="003402E2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3E5"/>
    <w:rsid w:val="00344AE8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9C4"/>
    <w:rsid w:val="00357C71"/>
    <w:rsid w:val="00360473"/>
    <w:rsid w:val="00362073"/>
    <w:rsid w:val="003626DD"/>
    <w:rsid w:val="00362AC8"/>
    <w:rsid w:val="00363AB1"/>
    <w:rsid w:val="00364076"/>
    <w:rsid w:val="003648D5"/>
    <w:rsid w:val="003650D1"/>
    <w:rsid w:val="00365114"/>
    <w:rsid w:val="00365218"/>
    <w:rsid w:val="00365765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374"/>
    <w:rsid w:val="003749F2"/>
    <w:rsid w:val="00374D0C"/>
    <w:rsid w:val="00374EB4"/>
    <w:rsid w:val="0037548C"/>
    <w:rsid w:val="00375CEC"/>
    <w:rsid w:val="003764DA"/>
    <w:rsid w:val="00376D7A"/>
    <w:rsid w:val="00376D94"/>
    <w:rsid w:val="00376E50"/>
    <w:rsid w:val="00377192"/>
    <w:rsid w:val="003775E5"/>
    <w:rsid w:val="003801E1"/>
    <w:rsid w:val="003803B0"/>
    <w:rsid w:val="0038071C"/>
    <w:rsid w:val="00380BCE"/>
    <w:rsid w:val="00380FAC"/>
    <w:rsid w:val="003815E5"/>
    <w:rsid w:val="00381998"/>
    <w:rsid w:val="00382AE3"/>
    <w:rsid w:val="00382ECD"/>
    <w:rsid w:val="00382F66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79"/>
    <w:rsid w:val="00395AC9"/>
    <w:rsid w:val="003964F2"/>
    <w:rsid w:val="0039696C"/>
    <w:rsid w:val="00396F9C"/>
    <w:rsid w:val="00397B7B"/>
    <w:rsid w:val="003A09C0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FE6"/>
    <w:rsid w:val="003C3BD1"/>
    <w:rsid w:val="003C3D11"/>
    <w:rsid w:val="003C4015"/>
    <w:rsid w:val="003C40B7"/>
    <w:rsid w:val="003C4344"/>
    <w:rsid w:val="003C4518"/>
    <w:rsid w:val="003C4A21"/>
    <w:rsid w:val="003C4B54"/>
    <w:rsid w:val="003C5154"/>
    <w:rsid w:val="003C54F4"/>
    <w:rsid w:val="003C62E7"/>
    <w:rsid w:val="003C65A8"/>
    <w:rsid w:val="003C7B5C"/>
    <w:rsid w:val="003C7DAA"/>
    <w:rsid w:val="003D0946"/>
    <w:rsid w:val="003D0BE4"/>
    <w:rsid w:val="003D0C8D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CCC"/>
    <w:rsid w:val="003F6D68"/>
    <w:rsid w:val="003F6E0F"/>
    <w:rsid w:val="003F74DE"/>
    <w:rsid w:val="003F7559"/>
    <w:rsid w:val="003F7F67"/>
    <w:rsid w:val="00401715"/>
    <w:rsid w:val="004018C6"/>
    <w:rsid w:val="00402D8C"/>
    <w:rsid w:val="00402F7A"/>
    <w:rsid w:val="0040340A"/>
    <w:rsid w:val="004036D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752"/>
    <w:rsid w:val="00414FF8"/>
    <w:rsid w:val="00415259"/>
    <w:rsid w:val="004155E9"/>
    <w:rsid w:val="004156DF"/>
    <w:rsid w:val="00415C24"/>
    <w:rsid w:val="0041613D"/>
    <w:rsid w:val="0041638B"/>
    <w:rsid w:val="0041638F"/>
    <w:rsid w:val="00416C29"/>
    <w:rsid w:val="00416F21"/>
    <w:rsid w:val="004177A2"/>
    <w:rsid w:val="0042007A"/>
    <w:rsid w:val="00420B7D"/>
    <w:rsid w:val="00421242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5F03"/>
    <w:rsid w:val="0042680D"/>
    <w:rsid w:val="00426AB5"/>
    <w:rsid w:val="00426AC1"/>
    <w:rsid w:val="00426B65"/>
    <w:rsid w:val="00426CBB"/>
    <w:rsid w:val="00427260"/>
    <w:rsid w:val="004279E0"/>
    <w:rsid w:val="00427B7F"/>
    <w:rsid w:val="00427DD6"/>
    <w:rsid w:val="00427FC5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B68"/>
    <w:rsid w:val="00435EA5"/>
    <w:rsid w:val="00436F98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47808"/>
    <w:rsid w:val="00450695"/>
    <w:rsid w:val="00450C57"/>
    <w:rsid w:val="00451030"/>
    <w:rsid w:val="00451964"/>
    <w:rsid w:val="00452804"/>
    <w:rsid w:val="004541A8"/>
    <w:rsid w:val="0045450C"/>
    <w:rsid w:val="00454F89"/>
    <w:rsid w:val="00455095"/>
    <w:rsid w:val="0045515A"/>
    <w:rsid w:val="0045576C"/>
    <w:rsid w:val="00455D5C"/>
    <w:rsid w:val="004568B0"/>
    <w:rsid w:val="00456AC3"/>
    <w:rsid w:val="0045707A"/>
    <w:rsid w:val="004570D9"/>
    <w:rsid w:val="004600A6"/>
    <w:rsid w:val="004603C4"/>
    <w:rsid w:val="0046043D"/>
    <w:rsid w:val="00460875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DF0"/>
    <w:rsid w:val="00471E1C"/>
    <w:rsid w:val="00472033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16D7"/>
    <w:rsid w:val="00481E9A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97D79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391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1032B"/>
    <w:rsid w:val="00510368"/>
    <w:rsid w:val="00510429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158"/>
    <w:rsid w:val="005432B6"/>
    <w:rsid w:val="0054347A"/>
    <w:rsid w:val="00543824"/>
    <w:rsid w:val="00543CBB"/>
    <w:rsid w:val="00544A81"/>
    <w:rsid w:val="005464EE"/>
    <w:rsid w:val="005471D4"/>
    <w:rsid w:val="00547350"/>
    <w:rsid w:val="005476E2"/>
    <w:rsid w:val="0055050E"/>
    <w:rsid w:val="00550547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65"/>
    <w:rsid w:val="00555186"/>
    <w:rsid w:val="005557A7"/>
    <w:rsid w:val="00555C94"/>
    <w:rsid w:val="00556901"/>
    <w:rsid w:val="00556D04"/>
    <w:rsid w:val="0055713E"/>
    <w:rsid w:val="00557370"/>
    <w:rsid w:val="005573BF"/>
    <w:rsid w:val="00560928"/>
    <w:rsid w:val="00561414"/>
    <w:rsid w:val="005617A8"/>
    <w:rsid w:val="00561DBF"/>
    <w:rsid w:val="00561E45"/>
    <w:rsid w:val="005620AE"/>
    <w:rsid w:val="0056217D"/>
    <w:rsid w:val="00562445"/>
    <w:rsid w:val="00563288"/>
    <w:rsid w:val="0056341E"/>
    <w:rsid w:val="00564357"/>
    <w:rsid w:val="005650B5"/>
    <w:rsid w:val="0056514B"/>
    <w:rsid w:val="00565505"/>
    <w:rsid w:val="00565684"/>
    <w:rsid w:val="005658DF"/>
    <w:rsid w:val="00565999"/>
    <w:rsid w:val="005659FA"/>
    <w:rsid w:val="005665F2"/>
    <w:rsid w:val="00566B54"/>
    <w:rsid w:val="00566BDA"/>
    <w:rsid w:val="00567CF1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4B1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2CDD"/>
    <w:rsid w:val="00583B08"/>
    <w:rsid w:val="00583E2F"/>
    <w:rsid w:val="00583E9C"/>
    <w:rsid w:val="00583EE6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8E5"/>
    <w:rsid w:val="005B3BDC"/>
    <w:rsid w:val="005B3C10"/>
    <w:rsid w:val="005B3D93"/>
    <w:rsid w:val="005B4328"/>
    <w:rsid w:val="005B4D3C"/>
    <w:rsid w:val="005B4D66"/>
    <w:rsid w:val="005B4F5D"/>
    <w:rsid w:val="005B517D"/>
    <w:rsid w:val="005B52FC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60A2"/>
    <w:rsid w:val="005C63D1"/>
    <w:rsid w:val="005C692D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590"/>
    <w:rsid w:val="005D4A76"/>
    <w:rsid w:val="005D4ED3"/>
    <w:rsid w:val="005D529B"/>
    <w:rsid w:val="005D5C8F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4184"/>
    <w:rsid w:val="005F463D"/>
    <w:rsid w:val="005F655E"/>
    <w:rsid w:val="005F70AF"/>
    <w:rsid w:val="005F73F8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381D"/>
    <w:rsid w:val="006043C8"/>
    <w:rsid w:val="00605078"/>
    <w:rsid w:val="00605D8B"/>
    <w:rsid w:val="00606FA6"/>
    <w:rsid w:val="006073CA"/>
    <w:rsid w:val="0060787E"/>
    <w:rsid w:val="006078D8"/>
    <w:rsid w:val="00610089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15E"/>
    <w:rsid w:val="00614700"/>
    <w:rsid w:val="00614B17"/>
    <w:rsid w:val="0061526D"/>
    <w:rsid w:val="006157A2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3CF"/>
    <w:rsid w:val="006324E8"/>
    <w:rsid w:val="0063354F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589"/>
    <w:rsid w:val="00637D9A"/>
    <w:rsid w:val="00640EE8"/>
    <w:rsid w:val="00641218"/>
    <w:rsid w:val="006428F2"/>
    <w:rsid w:val="006431F0"/>
    <w:rsid w:val="006437EC"/>
    <w:rsid w:val="00643C50"/>
    <w:rsid w:val="00644083"/>
    <w:rsid w:val="006445E5"/>
    <w:rsid w:val="00644892"/>
    <w:rsid w:val="00644D66"/>
    <w:rsid w:val="006456AF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6F7"/>
    <w:rsid w:val="00652BF5"/>
    <w:rsid w:val="00652DA6"/>
    <w:rsid w:val="00652E11"/>
    <w:rsid w:val="00653176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042"/>
    <w:rsid w:val="0066743F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7A1"/>
    <w:rsid w:val="00682C30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2D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4DB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0F6"/>
    <w:rsid w:val="006A5216"/>
    <w:rsid w:val="006A533C"/>
    <w:rsid w:val="006A57F2"/>
    <w:rsid w:val="006A5AC7"/>
    <w:rsid w:val="006A5B16"/>
    <w:rsid w:val="006A6349"/>
    <w:rsid w:val="006A6557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2A12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FE6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7ED"/>
    <w:rsid w:val="006E4FB1"/>
    <w:rsid w:val="006E4FBE"/>
    <w:rsid w:val="006E53D0"/>
    <w:rsid w:val="006E5AE9"/>
    <w:rsid w:val="006E5BD6"/>
    <w:rsid w:val="006E649D"/>
    <w:rsid w:val="006E76D9"/>
    <w:rsid w:val="006E78FC"/>
    <w:rsid w:val="006E7A37"/>
    <w:rsid w:val="006E7D00"/>
    <w:rsid w:val="006F0676"/>
    <w:rsid w:val="006F09F5"/>
    <w:rsid w:val="006F1497"/>
    <w:rsid w:val="006F226F"/>
    <w:rsid w:val="006F285D"/>
    <w:rsid w:val="006F2B5D"/>
    <w:rsid w:val="006F3F0E"/>
    <w:rsid w:val="006F4B39"/>
    <w:rsid w:val="006F4B6C"/>
    <w:rsid w:val="006F5154"/>
    <w:rsid w:val="006F5207"/>
    <w:rsid w:val="006F5754"/>
    <w:rsid w:val="006F5D41"/>
    <w:rsid w:val="006F5DAC"/>
    <w:rsid w:val="006F5F3A"/>
    <w:rsid w:val="006F648D"/>
    <w:rsid w:val="006F64DD"/>
    <w:rsid w:val="006F6EB2"/>
    <w:rsid w:val="006F715C"/>
    <w:rsid w:val="006F7672"/>
    <w:rsid w:val="006F7FD3"/>
    <w:rsid w:val="007004E5"/>
    <w:rsid w:val="00700BFA"/>
    <w:rsid w:val="00701416"/>
    <w:rsid w:val="007019B7"/>
    <w:rsid w:val="00702305"/>
    <w:rsid w:val="0070232C"/>
    <w:rsid w:val="0070315A"/>
    <w:rsid w:val="007038FA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C8A"/>
    <w:rsid w:val="00716E1F"/>
    <w:rsid w:val="00716E45"/>
    <w:rsid w:val="0071725E"/>
    <w:rsid w:val="00717B6E"/>
    <w:rsid w:val="007203F8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6611"/>
    <w:rsid w:val="00736C79"/>
    <w:rsid w:val="0073700B"/>
    <w:rsid w:val="007370F2"/>
    <w:rsid w:val="00737179"/>
    <w:rsid w:val="00740398"/>
    <w:rsid w:val="00742085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500"/>
    <w:rsid w:val="00766892"/>
    <w:rsid w:val="0076691D"/>
    <w:rsid w:val="00766D7C"/>
    <w:rsid w:val="007671EF"/>
    <w:rsid w:val="0076741D"/>
    <w:rsid w:val="00767728"/>
    <w:rsid w:val="00767AEE"/>
    <w:rsid w:val="00767E6B"/>
    <w:rsid w:val="00767F30"/>
    <w:rsid w:val="00770232"/>
    <w:rsid w:val="007708A1"/>
    <w:rsid w:val="0077186B"/>
    <w:rsid w:val="007721F2"/>
    <w:rsid w:val="00772617"/>
    <w:rsid w:val="007729B2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148"/>
    <w:rsid w:val="007919C3"/>
    <w:rsid w:val="00791C5B"/>
    <w:rsid w:val="00791F95"/>
    <w:rsid w:val="0079213B"/>
    <w:rsid w:val="00792447"/>
    <w:rsid w:val="00792643"/>
    <w:rsid w:val="007927DE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C33"/>
    <w:rsid w:val="00796E05"/>
    <w:rsid w:val="00797C19"/>
    <w:rsid w:val="007A0314"/>
    <w:rsid w:val="007A0A8C"/>
    <w:rsid w:val="007A0CD9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1BB"/>
    <w:rsid w:val="007A4D30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33C6"/>
    <w:rsid w:val="007B34CA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667"/>
    <w:rsid w:val="007D5885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E97"/>
    <w:rsid w:val="007E2152"/>
    <w:rsid w:val="007E238F"/>
    <w:rsid w:val="007E327A"/>
    <w:rsid w:val="007E32CB"/>
    <w:rsid w:val="007E3837"/>
    <w:rsid w:val="007E3DA3"/>
    <w:rsid w:val="007E42D8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011"/>
    <w:rsid w:val="007F4769"/>
    <w:rsid w:val="007F4B8C"/>
    <w:rsid w:val="007F5171"/>
    <w:rsid w:val="007F5CBA"/>
    <w:rsid w:val="007F620D"/>
    <w:rsid w:val="007F6225"/>
    <w:rsid w:val="007F749F"/>
    <w:rsid w:val="007F7A04"/>
    <w:rsid w:val="007F7BEE"/>
    <w:rsid w:val="007F7E81"/>
    <w:rsid w:val="008006EF"/>
    <w:rsid w:val="0080073C"/>
    <w:rsid w:val="00800854"/>
    <w:rsid w:val="00800E34"/>
    <w:rsid w:val="00801005"/>
    <w:rsid w:val="008013B7"/>
    <w:rsid w:val="00801504"/>
    <w:rsid w:val="00801619"/>
    <w:rsid w:val="00802045"/>
    <w:rsid w:val="008035CC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028"/>
    <w:rsid w:val="008071E2"/>
    <w:rsid w:val="008075E5"/>
    <w:rsid w:val="008101EE"/>
    <w:rsid w:val="00810A71"/>
    <w:rsid w:val="00810E5B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17FED"/>
    <w:rsid w:val="0082059A"/>
    <w:rsid w:val="008207B3"/>
    <w:rsid w:val="00820AF8"/>
    <w:rsid w:val="00820B0A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26C34"/>
    <w:rsid w:val="00830345"/>
    <w:rsid w:val="00830CE8"/>
    <w:rsid w:val="00830E58"/>
    <w:rsid w:val="00831416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4CA"/>
    <w:rsid w:val="0083556F"/>
    <w:rsid w:val="00836789"/>
    <w:rsid w:val="00836B1C"/>
    <w:rsid w:val="00837081"/>
    <w:rsid w:val="0083720C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FF4"/>
    <w:rsid w:val="008450E2"/>
    <w:rsid w:val="00845124"/>
    <w:rsid w:val="00845187"/>
    <w:rsid w:val="00845514"/>
    <w:rsid w:val="008455D7"/>
    <w:rsid w:val="008460FA"/>
    <w:rsid w:val="00847E08"/>
    <w:rsid w:val="00850087"/>
    <w:rsid w:val="00850386"/>
    <w:rsid w:val="0085158F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7D9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7D8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498A"/>
    <w:rsid w:val="00885005"/>
    <w:rsid w:val="00886378"/>
    <w:rsid w:val="00886AD0"/>
    <w:rsid w:val="008875BB"/>
    <w:rsid w:val="00890BF9"/>
    <w:rsid w:val="00890FE8"/>
    <w:rsid w:val="00891888"/>
    <w:rsid w:val="00892010"/>
    <w:rsid w:val="008922D8"/>
    <w:rsid w:val="00892735"/>
    <w:rsid w:val="00893366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584"/>
    <w:rsid w:val="008A5B23"/>
    <w:rsid w:val="008A5EB8"/>
    <w:rsid w:val="008A64E1"/>
    <w:rsid w:val="008A73FD"/>
    <w:rsid w:val="008A7457"/>
    <w:rsid w:val="008A76D9"/>
    <w:rsid w:val="008B02C1"/>
    <w:rsid w:val="008B0BB0"/>
    <w:rsid w:val="008B0E2F"/>
    <w:rsid w:val="008B1205"/>
    <w:rsid w:val="008B12F3"/>
    <w:rsid w:val="008B2633"/>
    <w:rsid w:val="008B2830"/>
    <w:rsid w:val="008B2850"/>
    <w:rsid w:val="008B2C72"/>
    <w:rsid w:val="008B2C8A"/>
    <w:rsid w:val="008B3C59"/>
    <w:rsid w:val="008B3CD0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D61"/>
    <w:rsid w:val="008E4F81"/>
    <w:rsid w:val="008E58C7"/>
    <w:rsid w:val="008E5A58"/>
    <w:rsid w:val="008E5B7F"/>
    <w:rsid w:val="008E6150"/>
    <w:rsid w:val="008E64B8"/>
    <w:rsid w:val="008E67D6"/>
    <w:rsid w:val="008E6CE8"/>
    <w:rsid w:val="008E6F4B"/>
    <w:rsid w:val="008E7921"/>
    <w:rsid w:val="008E7F90"/>
    <w:rsid w:val="008F0168"/>
    <w:rsid w:val="008F0309"/>
    <w:rsid w:val="008F06AB"/>
    <w:rsid w:val="008F1115"/>
    <w:rsid w:val="008F152A"/>
    <w:rsid w:val="008F229C"/>
    <w:rsid w:val="008F262A"/>
    <w:rsid w:val="008F2B62"/>
    <w:rsid w:val="008F3068"/>
    <w:rsid w:val="008F4318"/>
    <w:rsid w:val="008F497E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1258"/>
    <w:rsid w:val="00901482"/>
    <w:rsid w:val="00901754"/>
    <w:rsid w:val="00902A9D"/>
    <w:rsid w:val="0090322F"/>
    <w:rsid w:val="009033D1"/>
    <w:rsid w:val="00903C81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2C99"/>
    <w:rsid w:val="00922E99"/>
    <w:rsid w:val="00923713"/>
    <w:rsid w:val="00923E1B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2603"/>
    <w:rsid w:val="009531DB"/>
    <w:rsid w:val="00953223"/>
    <w:rsid w:val="009539E6"/>
    <w:rsid w:val="00954508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3FA"/>
    <w:rsid w:val="009837A5"/>
    <w:rsid w:val="00983922"/>
    <w:rsid w:val="00983A21"/>
    <w:rsid w:val="00983AAD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4F88"/>
    <w:rsid w:val="0099575E"/>
    <w:rsid w:val="00995CC4"/>
    <w:rsid w:val="00995DA8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F5"/>
    <w:rsid w:val="009A28CD"/>
    <w:rsid w:val="009A28D1"/>
    <w:rsid w:val="009A2A08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BFA"/>
    <w:rsid w:val="009B721B"/>
    <w:rsid w:val="009B77F9"/>
    <w:rsid w:val="009C0C0A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CA1"/>
    <w:rsid w:val="009C7EB4"/>
    <w:rsid w:val="009C7FCD"/>
    <w:rsid w:val="009D0672"/>
    <w:rsid w:val="009D0B3A"/>
    <w:rsid w:val="009D0D15"/>
    <w:rsid w:val="009D0F34"/>
    <w:rsid w:val="009D0F59"/>
    <w:rsid w:val="009D108B"/>
    <w:rsid w:val="009D28F9"/>
    <w:rsid w:val="009D2A83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87E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E7D8B"/>
    <w:rsid w:val="009F0179"/>
    <w:rsid w:val="009F070F"/>
    <w:rsid w:val="009F07EE"/>
    <w:rsid w:val="009F0C71"/>
    <w:rsid w:val="009F1273"/>
    <w:rsid w:val="009F205A"/>
    <w:rsid w:val="009F2666"/>
    <w:rsid w:val="009F2E14"/>
    <w:rsid w:val="009F310F"/>
    <w:rsid w:val="009F32A8"/>
    <w:rsid w:val="009F35CE"/>
    <w:rsid w:val="009F3A53"/>
    <w:rsid w:val="009F3FAC"/>
    <w:rsid w:val="009F4260"/>
    <w:rsid w:val="009F4447"/>
    <w:rsid w:val="009F4ACD"/>
    <w:rsid w:val="009F4FC1"/>
    <w:rsid w:val="009F5B59"/>
    <w:rsid w:val="009F610A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2181"/>
    <w:rsid w:val="00A22407"/>
    <w:rsid w:val="00A2264C"/>
    <w:rsid w:val="00A22A75"/>
    <w:rsid w:val="00A239BA"/>
    <w:rsid w:val="00A23C8D"/>
    <w:rsid w:val="00A2413E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842"/>
    <w:rsid w:val="00A31A15"/>
    <w:rsid w:val="00A31DA5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09A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5AEE"/>
    <w:rsid w:val="00A45F3F"/>
    <w:rsid w:val="00A46422"/>
    <w:rsid w:val="00A46836"/>
    <w:rsid w:val="00A46858"/>
    <w:rsid w:val="00A46AE2"/>
    <w:rsid w:val="00A46F45"/>
    <w:rsid w:val="00A47936"/>
    <w:rsid w:val="00A47A7D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06D"/>
    <w:rsid w:val="00A65DB7"/>
    <w:rsid w:val="00A65DBA"/>
    <w:rsid w:val="00A663A8"/>
    <w:rsid w:val="00A6669D"/>
    <w:rsid w:val="00A6677F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243A"/>
    <w:rsid w:val="00A83A78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E43"/>
    <w:rsid w:val="00A979EA"/>
    <w:rsid w:val="00A97BCE"/>
    <w:rsid w:val="00AA00C9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586B"/>
    <w:rsid w:val="00AC58EA"/>
    <w:rsid w:val="00AC6029"/>
    <w:rsid w:val="00AC69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1F4E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64D2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4C1A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5C2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7D2D"/>
    <w:rsid w:val="00B20215"/>
    <w:rsid w:val="00B20AEF"/>
    <w:rsid w:val="00B20ECC"/>
    <w:rsid w:val="00B213B0"/>
    <w:rsid w:val="00B22874"/>
    <w:rsid w:val="00B23A02"/>
    <w:rsid w:val="00B23C5B"/>
    <w:rsid w:val="00B23D99"/>
    <w:rsid w:val="00B23E92"/>
    <w:rsid w:val="00B23F04"/>
    <w:rsid w:val="00B242AE"/>
    <w:rsid w:val="00B25E18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1EE0"/>
    <w:rsid w:val="00B43538"/>
    <w:rsid w:val="00B435A1"/>
    <w:rsid w:val="00B4380E"/>
    <w:rsid w:val="00B43AAF"/>
    <w:rsid w:val="00B43C8F"/>
    <w:rsid w:val="00B43F4D"/>
    <w:rsid w:val="00B443B4"/>
    <w:rsid w:val="00B44972"/>
    <w:rsid w:val="00B4555E"/>
    <w:rsid w:val="00B45845"/>
    <w:rsid w:val="00B45CF2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72A5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7FA1"/>
    <w:rsid w:val="00B70229"/>
    <w:rsid w:val="00B7027A"/>
    <w:rsid w:val="00B70D7B"/>
    <w:rsid w:val="00B7187B"/>
    <w:rsid w:val="00B7194A"/>
    <w:rsid w:val="00B72945"/>
    <w:rsid w:val="00B742A0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573E"/>
    <w:rsid w:val="00B86174"/>
    <w:rsid w:val="00B86FC0"/>
    <w:rsid w:val="00B873E6"/>
    <w:rsid w:val="00B875D4"/>
    <w:rsid w:val="00B90427"/>
    <w:rsid w:val="00B90523"/>
    <w:rsid w:val="00B90742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C8"/>
    <w:rsid w:val="00BA1561"/>
    <w:rsid w:val="00BA17F2"/>
    <w:rsid w:val="00BA19B0"/>
    <w:rsid w:val="00BA3362"/>
    <w:rsid w:val="00BA3703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171A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AD9"/>
    <w:rsid w:val="00BC0D81"/>
    <w:rsid w:val="00BC1E6E"/>
    <w:rsid w:val="00BC2171"/>
    <w:rsid w:val="00BC22A2"/>
    <w:rsid w:val="00BC2E95"/>
    <w:rsid w:val="00BC3218"/>
    <w:rsid w:val="00BC33FB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643"/>
    <w:rsid w:val="00BD0A07"/>
    <w:rsid w:val="00BD1026"/>
    <w:rsid w:val="00BD1424"/>
    <w:rsid w:val="00BD1E8F"/>
    <w:rsid w:val="00BD2986"/>
    <w:rsid w:val="00BD2B01"/>
    <w:rsid w:val="00BD2B57"/>
    <w:rsid w:val="00BD2DC1"/>
    <w:rsid w:val="00BD31ED"/>
    <w:rsid w:val="00BD366B"/>
    <w:rsid w:val="00BD4005"/>
    <w:rsid w:val="00BD4842"/>
    <w:rsid w:val="00BD486F"/>
    <w:rsid w:val="00BD551A"/>
    <w:rsid w:val="00BD59DC"/>
    <w:rsid w:val="00BD68B8"/>
    <w:rsid w:val="00BD6A92"/>
    <w:rsid w:val="00BD6C11"/>
    <w:rsid w:val="00BE0146"/>
    <w:rsid w:val="00BE10F7"/>
    <w:rsid w:val="00BE13DD"/>
    <w:rsid w:val="00BE1769"/>
    <w:rsid w:val="00BE2317"/>
    <w:rsid w:val="00BE3D77"/>
    <w:rsid w:val="00BE4372"/>
    <w:rsid w:val="00BE43E8"/>
    <w:rsid w:val="00BE45CA"/>
    <w:rsid w:val="00BE4CDE"/>
    <w:rsid w:val="00BE530B"/>
    <w:rsid w:val="00BE6297"/>
    <w:rsid w:val="00BE7328"/>
    <w:rsid w:val="00BE7AF7"/>
    <w:rsid w:val="00BE7BFD"/>
    <w:rsid w:val="00BE7E44"/>
    <w:rsid w:val="00BF0032"/>
    <w:rsid w:val="00BF015C"/>
    <w:rsid w:val="00BF0991"/>
    <w:rsid w:val="00BF0C0B"/>
    <w:rsid w:val="00BF0EB8"/>
    <w:rsid w:val="00BF0FA5"/>
    <w:rsid w:val="00BF1533"/>
    <w:rsid w:val="00BF1611"/>
    <w:rsid w:val="00BF25E8"/>
    <w:rsid w:val="00BF2633"/>
    <w:rsid w:val="00BF277A"/>
    <w:rsid w:val="00BF3189"/>
    <w:rsid w:val="00BF32CC"/>
    <w:rsid w:val="00BF3FCF"/>
    <w:rsid w:val="00BF4151"/>
    <w:rsid w:val="00BF4238"/>
    <w:rsid w:val="00BF4477"/>
    <w:rsid w:val="00BF47B1"/>
    <w:rsid w:val="00BF49A9"/>
    <w:rsid w:val="00BF4AE7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4E0"/>
    <w:rsid w:val="00C137F8"/>
    <w:rsid w:val="00C1483F"/>
    <w:rsid w:val="00C14E8E"/>
    <w:rsid w:val="00C15157"/>
    <w:rsid w:val="00C15492"/>
    <w:rsid w:val="00C1561B"/>
    <w:rsid w:val="00C15D10"/>
    <w:rsid w:val="00C15DBF"/>
    <w:rsid w:val="00C1606F"/>
    <w:rsid w:val="00C1655A"/>
    <w:rsid w:val="00C1699B"/>
    <w:rsid w:val="00C16E9E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51A"/>
    <w:rsid w:val="00C26C3B"/>
    <w:rsid w:val="00C26F43"/>
    <w:rsid w:val="00C27360"/>
    <w:rsid w:val="00C27505"/>
    <w:rsid w:val="00C30627"/>
    <w:rsid w:val="00C306B6"/>
    <w:rsid w:val="00C30B23"/>
    <w:rsid w:val="00C3125B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8C5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4A1E"/>
    <w:rsid w:val="00C54D54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461"/>
    <w:rsid w:val="00C866C6"/>
    <w:rsid w:val="00C86B4A"/>
    <w:rsid w:val="00C86DD2"/>
    <w:rsid w:val="00C90AFA"/>
    <w:rsid w:val="00C914A5"/>
    <w:rsid w:val="00C9151A"/>
    <w:rsid w:val="00C91E43"/>
    <w:rsid w:val="00C91FB0"/>
    <w:rsid w:val="00C9216F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123E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27AB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3FF0"/>
    <w:rsid w:val="00CC461C"/>
    <w:rsid w:val="00CC493C"/>
    <w:rsid w:val="00CC518F"/>
    <w:rsid w:val="00CC5A52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4C3E"/>
    <w:rsid w:val="00CE5D17"/>
    <w:rsid w:val="00CE5D3B"/>
    <w:rsid w:val="00CE6E81"/>
    <w:rsid w:val="00CE7899"/>
    <w:rsid w:val="00CE7A6F"/>
    <w:rsid w:val="00CE7B58"/>
    <w:rsid w:val="00CF21DD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0CCC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3EB6"/>
    <w:rsid w:val="00D3587A"/>
    <w:rsid w:val="00D35C41"/>
    <w:rsid w:val="00D36080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1350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9FB"/>
    <w:rsid w:val="00D51C5D"/>
    <w:rsid w:val="00D52490"/>
    <w:rsid w:val="00D52668"/>
    <w:rsid w:val="00D52ED5"/>
    <w:rsid w:val="00D52F5B"/>
    <w:rsid w:val="00D53642"/>
    <w:rsid w:val="00D53EBE"/>
    <w:rsid w:val="00D5405C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413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5FF6"/>
    <w:rsid w:val="00D665EC"/>
    <w:rsid w:val="00D66673"/>
    <w:rsid w:val="00D66A5E"/>
    <w:rsid w:val="00D670E0"/>
    <w:rsid w:val="00D67152"/>
    <w:rsid w:val="00D677D9"/>
    <w:rsid w:val="00D67C0B"/>
    <w:rsid w:val="00D70209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3267"/>
    <w:rsid w:val="00D73403"/>
    <w:rsid w:val="00D73650"/>
    <w:rsid w:val="00D73D30"/>
    <w:rsid w:val="00D745D0"/>
    <w:rsid w:val="00D747D0"/>
    <w:rsid w:val="00D74C46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80081"/>
    <w:rsid w:val="00D8019B"/>
    <w:rsid w:val="00D80AEA"/>
    <w:rsid w:val="00D81306"/>
    <w:rsid w:val="00D82121"/>
    <w:rsid w:val="00D822BC"/>
    <w:rsid w:val="00D82447"/>
    <w:rsid w:val="00D82578"/>
    <w:rsid w:val="00D826F2"/>
    <w:rsid w:val="00D82E7F"/>
    <w:rsid w:val="00D83177"/>
    <w:rsid w:val="00D83CC8"/>
    <w:rsid w:val="00D85450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6B4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A78A4"/>
    <w:rsid w:val="00DB02B7"/>
    <w:rsid w:val="00DB0344"/>
    <w:rsid w:val="00DB03D3"/>
    <w:rsid w:val="00DB0604"/>
    <w:rsid w:val="00DB06FB"/>
    <w:rsid w:val="00DB15B2"/>
    <w:rsid w:val="00DB24AD"/>
    <w:rsid w:val="00DB2B54"/>
    <w:rsid w:val="00DB2C14"/>
    <w:rsid w:val="00DB2C31"/>
    <w:rsid w:val="00DB2D53"/>
    <w:rsid w:val="00DB335F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D24"/>
    <w:rsid w:val="00DC2A9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649"/>
    <w:rsid w:val="00DD1588"/>
    <w:rsid w:val="00DD2072"/>
    <w:rsid w:val="00DD2767"/>
    <w:rsid w:val="00DD3386"/>
    <w:rsid w:val="00DD3413"/>
    <w:rsid w:val="00DD3770"/>
    <w:rsid w:val="00DD390F"/>
    <w:rsid w:val="00DD3968"/>
    <w:rsid w:val="00DD3D2C"/>
    <w:rsid w:val="00DD3D94"/>
    <w:rsid w:val="00DD3F50"/>
    <w:rsid w:val="00DD554A"/>
    <w:rsid w:val="00DD5EC8"/>
    <w:rsid w:val="00DD5FF2"/>
    <w:rsid w:val="00DD658B"/>
    <w:rsid w:val="00DD66D7"/>
    <w:rsid w:val="00DD67A6"/>
    <w:rsid w:val="00DD6E8C"/>
    <w:rsid w:val="00DD7308"/>
    <w:rsid w:val="00DD7432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50B"/>
    <w:rsid w:val="00DE3A2A"/>
    <w:rsid w:val="00DE3EE6"/>
    <w:rsid w:val="00DE4202"/>
    <w:rsid w:val="00DE4B36"/>
    <w:rsid w:val="00DE4C3B"/>
    <w:rsid w:val="00DE6C38"/>
    <w:rsid w:val="00DE6D6E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A91"/>
    <w:rsid w:val="00DF6CBD"/>
    <w:rsid w:val="00DF6DB4"/>
    <w:rsid w:val="00DF7254"/>
    <w:rsid w:val="00DF744C"/>
    <w:rsid w:val="00DF7695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BE"/>
    <w:rsid w:val="00E07509"/>
    <w:rsid w:val="00E1063D"/>
    <w:rsid w:val="00E10658"/>
    <w:rsid w:val="00E106DB"/>
    <w:rsid w:val="00E10F03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8D0"/>
    <w:rsid w:val="00E14AAC"/>
    <w:rsid w:val="00E1533A"/>
    <w:rsid w:val="00E15DFD"/>
    <w:rsid w:val="00E160A8"/>
    <w:rsid w:val="00E16B79"/>
    <w:rsid w:val="00E174EF"/>
    <w:rsid w:val="00E176FD"/>
    <w:rsid w:val="00E17E30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27E"/>
    <w:rsid w:val="00E34B4C"/>
    <w:rsid w:val="00E35065"/>
    <w:rsid w:val="00E3539F"/>
    <w:rsid w:val="00E355FC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8D0"/>
    <w:rsid w:val="00E41AD2"/>
    <w:rsid w:val="00E41D9B"/>
    <w:rsid w:val="00E42E36"/>
    <w:rsid w:val="00E42F31"/>
    <w:rsid w:val="00E439EE"/>
    <w:rsid w:val="00E43BE3"/>
    <w:rsid w:val="00E44138"/>
    <w:rsid w:val="00E44342"/>
    <w:rsid w:val="00E44E2B"/>
    <w:rsid w:val="00E45141"/>
    <w:rsid w:val="00E45B90"/>
    <w:rsid w:val="00E45C74"/>
    <w:rsid w:val="00E45D98"/>
    <w:rsid w:val="00E46257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21FB"/>
    <w:rsid w:val="00E52482"/>
    <w:rsid w:val="00E524B8"/>
    <w:rsid w:val="00E5322D"/>
    <w:rsid w:val="00E5370F"/>
    <w:rsid w:val="00E538AF"/>
    <w:rsid w:val="00E53CA4"/>
    <w:rsid w:val="00E54E33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AD5"/>
    <w:rsid w:val="00E6433A"/>
    <w:rsid w:val="00E64432"/>
    <w:rsid w:val="00E64529"/>
    <w:rsid w:val="00E65522"/>
    <w:rsid w:val="00E6592C"/>
    <w:rsid w:val="00E659C0"/>
    <w:rsid w:val="00E65A7B"/>
    <w:rsid w:val="00E65D46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1E9"/>
    <w:rsid w:val="00E7121A"/>
    <w:rsid w:val="00E719A9"/>
    <w:rsid w:val="00E71CC5"/>
    <w:rsid w:val="00E721C4"/>
    <w:rsid w:val="00E72FED"/>
    <w:rsid w:val="00E742FC"/>
    <w:rsid w:val="00E74349"/>
    <w:rsid w:val="00E74F69"/>
    <w:rsid w:val="00E75E62"/>
    <w:rsid w:val="00E75F91"/>
    <w:rsid w:val="00E763DB"/>
    <w:rsid w:val="00E76BB9"/>
    <w:rsid w:val="00E80774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311"/>
    <w:rsid w:val="00E95526"/>
    <w:rsid w:val="00E958B1"/>
    <w:rsid w:val="00E9630A"/>
    <w:rsid w:val="00E96713"/>
    <w:rsid w:val="00E96BC3"/>
    <w:rsid w:val="00E96C01"/>
    <w:rsid w:val="00E96D22"/>
    <w:rsid w:val="00E96F6B"/>
    <w:rsid w:val="00E97615"/>
    <w:rsid w:val="00E97914"/>
    <w:rsid w:val="00EA0101"/>
    <w:rsid w:val="00EA02B0"/>
    <w:rsid w:val="00EA090C"/>
    <w:rsid w:val="00EA0B77"/>
    <w:rsid w:val="00EA1A19"/>
    <w:rsid w:val="00EA1C6A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768"/>
    <w:rsid w:val="00ED01ED"/>
    <w:rsid w:val="00ED02DA"/>
    <w:rsid w:val="00ED03B0"/>
    <w:rsid w:val="00ED069E"/>
    <w:rsid w:val="00ED07AD"/>
    <w:rsid w:val="00ED10A1"/>
    <w:rsid w:val="00ED10D6"/>
    <w:rsid w:val="00ED1941"/>
    <w:rsid w:val="00ED257F"/>
    <w:rsid w:val="00ED26AB"/>
    <w:rsid w:val="00ED28DD"/>
    <w:rsid w:val="00ED2B43"/>
    <w:rsid w:val="00ED40FE"/>
    <w:rsid w:val="00ED4191"/>
    <w:rsid w:val="00ED4330"/>
    <w:rsid w:val="00ED43A6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0D90"/>
    <w:rsid w:val="00EF187A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88"/>
    <w:rsid w:val="00F063B2"/>
    <w:rsid w:val="00F06565"/>
    <w:rsid w:val="00F07108"/>
    <w:rsid w:val="00F111D6"/>
    <w:rsid w:val="00F11C9E"/>
    <w:rsid w:val="00F12467"/>
    <w:rsid w:val="00F12F25"/>
    <w:rsid w:val="00F13391"/>
    <w:rsid w:val="00F133BF"/>
    <w:rsid w:val="00F141BB"/>
    <w:rsid w:val="00F1456A"/>
    <w:rsid w:val="00F14725"/>
    <w:rsid w:val="00F14972"/>
    <w:rsid w:val="00F14D8A"/>
    <w:rsid w:val="00F14F68"/>
    <w:rsid w:val="00F14FCE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30DA"/>
    <w:rsid w:val="00F23322"/>
    <w:rsid w:val="00F23500"/>
    <w:rsid w:val="00F23750"/>
    <w:rsid w:val="00F237C3"/>
    <w:rsid w:val="00F239E4"/>
    <w:rsid w:val="00F2463C"/>
    <w:rsid w:val="00F25163"/>
    <w:rsid w:val="00F25FC5"/>
    <w:rsid w:val="00F262BF"/>
    <w:rsid w:val="00F26B93"/>
    <w:rsid w:val="00F26D12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174D"/>
    <w:rsid w:val="00F41BD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39E"/>
    <w:rsid w:val="00F47908"/>
    <w:rsid w:val="00F47B04"/>
    <w:rsid w:val="00F5003A"/>
    <w:rsid w:val="00F50731"/>
    <w:rsid w:val="00F515A2"/>
    <w:rsid w:val="00F51FE7"/>
    <w:rsid w:val="00F52187"/>
    <w:rsid w:val="00F53482"/>
    <w:rsid w:val="00F544E4"/>
    <w:rsid w:val="00F5478C"/>
    <w:rsid w:val="00F547D8"/>
    <w:rsid w:val="00F54DBE"/>
    <w:rsid w:val="00F54FE5"/>
    <w:rsid w:val="00F55324"/>
    <w:rsid w:val="00F55A63"/>
    <w:rsid w:val="00F55EDA"/>
    <w:rsid w:val="00F5633C"/>
    <w:rsid w:val="00F56829"/>
    <w:rsid w:val="00F57238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48F"/>
    <w:rsid w:val="00F654B7"/>
    <w:rsid w:val="00F6577D"/>
    <w:rsid w:val="00F6579D"/>
    <w:rsid w:val="00F65918"/>
    <w:rsid w:val="00F65A4C"/>
    <w:rsid w:val="00F65E49"/>
    <w:rsid w:val="00F66B22"/>
    <w:rsid w:val="00F672D8"/>
    <w:rsid w:val="00F67375"/>
    <w:rsid w:val="00F67CA1"/>
    <w:rsid w:val="00F7006C"/>
    <w:rsid w:val="00F707C6"/>
    <w:rsid w:val="00F709EB"/>
    <w:rsid w:val="00F70A3C"/>
    <w:rsid w:val="00F70A42"/>
    <w:rsid w:val="00F7146B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2CB"/>
    <w:rsid w:val="00F86603"/>
    <w:rsid w:val="00F8679D"/>
    <w:rsid w:val="00F87052"/>
    <w:rsid w:val="00F87C3A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4A3B"/>
    <w:rsid w:val="00FB5580"/>
    <w:rsid w:val="00FB558B"/>
    <w:rsid w:val="00FB579D"/>
    <w:rsid w:val="00FB58AB"/>
    <w:rsid w:val="00FB5CF5"/>
    <w:rsid w:val="00FB5D3C"/>
    <w:rsid w:val="00FB68A9"/>
    <w:rsid w:val="00FB6C4F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42F"/>
    <w:rsid w:val="00FC480B"/>
    <w:rsid w:val="00FC4CAA"/>
    <w:rsid w:val="00FC51BC"/>
    <w:rsid w:val="00FC5947"/>
    <w:rsid w:val="00FC6508"/>
    <w:rsid w:val="00FC66CD"/>
    <w:rsid w:val="00FC66E4"/>
    <w:rsid w:val="00FC6E9B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97D"/>
    <w:rsid w:val="00FD5E24"/>
    <w:rsid w:val="00FD61E9"/>
    <w:rsid w:val="00FD6322"/>
    <w:rsid w:val="00FD6912"/>
    <w:rsid w:val="00FD7CA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38AE"/>
    <w:rsid w:val="00FF3FE8"/>
    <w:rsid w:val="00FF4A37"/>
    <w:rsid w:val="00FF4A8A"/>
    <w:rsid w:val="00FF4B03"/>
    <w:rsid w:val="00FF4D2F"/>
    <w:rsid w:val="00FF5100"/>
    <w:rsid w:val="00FF54A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D4496343-A29B-4A6E-A894-477342DB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225797835D42AD016F0ACB843366" ma:contentTypeVersion="3" ma:contentTypeDescription="Create a new document." ma:contentTypeScope="" ma:versionID="daefc3246136354be5f2f38986b071e4">
  <xsd:schema xmlns:xsd="http://www.w3.org/2001/XMLSchema" xmlns:xs="http://www.w3.org/2001/XMLSchema" xmlns:p="http://schemas.microsoft.com/office/2006/metadata/properties" xmlns:ns2="f936005e-5074-4b46-9a85-3e6b210aa543" targetNamespace="http://schemas.microsoft.com/office/2006/metadata/properties" ma:root="true" ma:fieldsID="d3091430d433ec9df2abdd2b23b45d83" ns2:_="">
    <xsd:import namespace="f936005e-5074-4b46-9a85-3e6b210aa5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6005e-5074-4b46-9a85-3e6b210aa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434D76-D052-4099-AFCF-527951E52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6005e-5074-4b46-9a85-3e6b210aa5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4524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30251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Somjai, Nigonyanont</cp:lastModifiedBy>
  <cp:revision>2</cp:revision>
  <cp:lastPrinted>2023-08-07T17:11:00Z</cp:lastPrinted>
  <dcterms:created xsi:type="dcterms:W3CDTF">2023-08-10T07:47:00Z</dcterms:created>
  <dcterms:modified xsi:type="dcterms:W3CDTF">2023-08-10T07:47:00Z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0x010100E899225797835D42AD016F0ACB843366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