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0D9ECF49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2082CBFC" w14:textId="53EABDEC" w:rsidR="00C30D55" w:rsidRPr="00BF1313" w:rsidRDefault="00C30D5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E1EB589" w14:textId="64E64521" w:rsidR="00E533B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3250E343" w14:textId="5787C2C2" w:rsidR="00A75E54" w:rsidRDefault="004762B0" w:rsidP="00A75E5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3E01ED2" w14:textId="4D918500" w:rsidR="00C27EF8" w:rsidRPr="00A75E54" w:rsidRDefault="00C27EF8" w:rsidP="00A75E5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bookmarkEnd w:id="0"/>
    <w:bookmarkEnd w:id="1"/>
    <w:p w14:paraId="1CF03CFC" w14:textId="2693025A" w:rsidR="009E45D4" w:rsidRPr="00044DC8" w:rsidRDefault="004762B0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044DC8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044DC8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63E28024" w:rsidR="009E45D4" w:rsidRPr="00044DC8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044DC8">
        <w:rPr>
          <w:rFonts w:asciiTheme="majorBidi" w:hAnsiTheme="majorBidi" w:cstheme="majorBidi"/>
          <w:cs/>
        </w:rPr>
        <w:t>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C30D55">
        <w:rPr>
          <w:rFonts w:asciiTheme="majorBidi" w:hAnsiTheme="majorBidi" w:cstheme="majorBidi" w:hint="cs"/>
          <w:cs/>
        </w:rPr>
        <w:t xml:space="preserve"> </w:t>
      </w:r>
      <w:r w:rsidR="00C30D55">
        <w:rPr>
          <w:rFonts w:asciiTheme="majorBidi" w:hAnsiTheme="majorBidi" w:cstheme="majorBidi"/>
        </w:rPr>
        <w:t xml:space="preserve">8 </w:t>
      </w:r>
      <w:r w:rsidR="00C27EF8">
        <w:rPr>
          <w:rFonts w:asciiTheme="majorBidi" w:hAnsiTheme="majorBidi" w:cstheme="majorBidi" w:hint="cs"/>
          <w:cs/>
        </w:rPr>
        <w:t>สิงหาคม</w:t>
      </w:r>
      <w:r w:rsidR="001305FE">
        <w:rPr>
          <w:rFonts w:asciiTheme="majorBidi" w:hAnsiTheme="majorBidi" w:cstheme="majorBidi" w:hint="cs"/>
          <w:cs/>
        </w:rPr>
        <w:t xml:space="preserve"> </w:t>
      </w:r>
      <w:r w:rsidR="001305FE">
        <w:rPr>
          <w:rFonts w:asciiTheme="majorBidi" w:hAnsiTheme="majorBidi" w:cstheme="majorBidi"/>
        </w:rPr>
        <w:t>2566</w:t>
      </w:r>
    </w:p>
    <w:p w14:paraId="2A1AD09A" w14:textId="77777777" w:rsidR="00626A0F" w:rsidRPr="00044DC8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044DC8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044DC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713AD2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AE738A7" w14:textId="77777777" w:rsidR="009E45D4" w:rsidRPr="00044DC8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044DC8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323DB0F2" w:rsidR="00C17493" w:rsidRPr="001305FE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044DC8">
        <w:rPr>
          <w:cs/>
        </w:rPr>
        <w:t>งบการเงินระหว่างกาล</w:t>
      </w:r>
      <w:r w:rsidR="007A5741" w:rsidRPr="00044DC8">
        <w:rPr>
          <w:rFonts w:hint="cs"/>
          <w:cs/>
        </w:rPr>
        <w:t>แบบย่อ</w:t>
      </w:r>
      <w:r w:rsidRPr="00044DC8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044DC8">
        <w:br/>
      </w:r>
      <w:r w:rsidRPr="00044DC8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044DC8">
        <w:t>34</w:t>
      </w:r>
      <w:r w:rsidRPr="00044DC8">
        <w:t xml:space="preserve"> </w:t>
      </w:r>
      <w:r w:rsidRPr="00044DC8">
        <w:rPr>
          <w:cs/>
        </w:rPr>
        <w:t xml:space="preserve">เรื่อง </w:t>
      </w:r>
      <w:r w:rsidRPr="00044DC8">
        <w:rPr>
          <w:i/>
          <w:iCs/>
          <w:cs/>
        </w:rPr>
        <w:t>การรายงานทางการเงินระหว่างกาล</w:t>
      </w:r>
      <w:r w:rsidRPr="00044DC8">
        <w:rPr>
          <w:cs/>
        </w:rPr>
        <w:t xml:space="preserve"> </w:t>
      </w:r>
      <w:r w:rsidRPr="00044DC8">
        <w:t xml:space="preserve"> </w:t>
      </w:r>
      <w:r w:rsidRPr="00044DC8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044DC8">
        <w:rPr>
          <w:color w:val="FF0000"/>
          <w:cs/>
        </w:rPr>
        <w:t xml:space="preserve"> </w:t>
      </w:r>
      <w:r w:rsidRPr="00044DC8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4DC8">
        <w:t xml:space="preserve"> </w:t>
      </w:r>
      <w:r w:rsidR="001347F2" w:rsidRPr="00044DC8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044DC8">
        <w:t xml:space="preserve">31 </w:t>
      </w:r>
      <w:r w:rsidR="001347F2" w:rsidRPr="00044DC8">
        <w:rPr>
          <w:cs/>
        </w:rPr>
        <w:t xml:space="preserve">ธันวาคม </w:t>
      </w:r>
      <w:r w:rsidR="001347F2" w:rsidRPr="001305FE">
        <w:t>2</w:t>
      </w:r>
      <w:r w:rsidR="00C6181F" w:rsidRPr="001305FE">
        <w:t>5</w:t>
      </w:r>
      <w:r w:rsidR="001347F2" w:rsidRPr="001305FE">
        <w:t>6</w:t>
      </w:r>
      <w:r w:rsidR="001551CC" w:rsidRPr="001305FE">
        <w:t>5</w:t>
      </w:r>
    </w:p>
    <w:p w14:paraId="62A27150" w14:textId="77777777" w:rsidR="00D4157E" w:rsidRPr="00044DC8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D930AE" w14:textId="40B30350" w:rsidR="00212CBB" w:rsidRPr="00044DC8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0CACE023" w14:textId="5F1F5E8D" w:rsidR="00340DB7" w:rsidRPr="00044DC8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12F617A4" w:rsidR="00DA35B4" w:rsidRPr="001305FE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044DC8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044DC8">
        <w:rPr>
          <w:rFonts w:hint="cs"/>
          <w:cs/>
        </w:rPr>
        <w:t>จ</w:t>
      </w:r>
      <w:r w:rsidRPr="00044DC8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044DC8">
        <w:rPr>
          <w:rFonts w:hint="cs"/>
          <w:cs/>
        </w:rPr>
        <w:t>ไม่แตกต่างจากที่ได้อธิบายไว้ใน</w:t>
      </w:r>
      <w:r w:rsidRPr="00044DC8">
        <w:rPr>
          <w:cs/>
        </w:rPr>
        <w:t xml:space="preserve">งบการเงินสำหรับปีสิ้นสุดวันที่ </w:t>
      </w:r>
      <w:r w:rsidRPr="00044DC8">
        <w:t xml:space="preserve">31 </w:t>
      </w:r>
      <w:r w:rsidRPr="001551CC">
        <w:rPr>
          <w:rFonts w:hint="cs"/>
          <w:cs/>
        </w:rPr>
        <w:t xml:space="preserve">ธันวาคม </w:t>
      </w:r>
      <w:r w:rsidRPr="001305FE">
        <w:t>2</w:t>
      </w:r>
      <w:r w:rsidR="00C6181F" w:rsidRPr="001305FE">
        <w:t>5</w:t>
      </w:r>
      <w:r w:rsidRPr="001305FE">
        <w:t>6</w:t>
      </w:r>
      <w:r w:rsidR="001551CC" w:rsidRPr="001305FE">
        <w:t>5</w:t>
      </w:r>
    </w:p>
    <w:p w14:paraId="1668EE18" w14:textId="53CE5720" w:rsidR="00340DB7" w:rsidRPr="00044DC8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044DC8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044DC8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02F98286" w:rsidR="0025112D" w:rsidRPr="00044DC8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44DC8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044DC8">
        <w:rPr>
          <w:rFonts w:asciiTheme="majorBidi" w:hAnsiTheme="majorBidi" w:cstheme="majorBidi" w:hint="cs"/>
          <w:cs/>
        </w:rPr>
        <w:t>งวด</w:t>
      </w:r>
      <w:r w:rsidR="008351B8">
        <w:rPr>
          <w:rFonts w:asciiTheme="majorBidi" w:hAnsiTheme="majorBidi" w:cstheme="majorBidi" w:hint="cs"/>
          <w:cs/>
        </w:rPr>
        <w:t>หก</w:t>
      </w:r>
      <w:r w:rsidRPr="00044DC8">
        <w:rPr>
          <w:rFonts w:asciiTheme="majorBidi" w:hAnsiTheme="majorBidi" w:cstheme="majorBidi" w:hint="cs"/>
          <w:cs/>
        </w:rPr>
        <w:t>เดือน</w:t>
      </w:r>
      <w:r w:rsidRPr="00044DC8">
        <w:rPr>
          <w:rFonts w:asciiTheme="majorBidi" w:hAnsiTheme="majorBidi" w:cstheme="majorBidi"/>
          <w:cs/>
        </w:rPr>
        <w:t>สิ้นสุดวันที่</w:t>
      </w:r>
      <w:r w:rsidR="00C30D55">
        <w:rPr>
          <w:rFonts w:asciiTheme="majorBidi" w:hAnsiTheme="majorBidi" w:cstheme="majorBidi"/>
        </w:rPr>
        <w:t xml:space="preserve"> 30</w:t>
      </w:r>
      <w:r w:rsidR="008351B8">
        <w:rPr>
          <w:rFonts w:asciiTheme="majorBidi" w:hAnsiTheme="majorBidi" w:cstheme="majorBidi" w:hint="cs"/>
          <w:cs/>
        </w:rPr>
        <w:t xml:space="preserve"> มิถุนายน</w:t>
      </w:r>
      <w:r w:rsidR="00044DC8">
        <w:rPr>
          <w:rFonts w:asciiTheme="majorBidi" w:hAnsiTheme="majorBidi" w:cstheme="majorBidi" w:hint="cs"/>
          <w:cs/>
        </w:rPr>
        <w:t xml:space="preserve"> </w:t>
      </w:r>
      <w:r w:rsidRPr="00044DC8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044DC8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Default="00044DC8">
      <w: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99563F" w:rsidRPr="00BF1313" w14:paraId="3565541D" w14:textId="77777777" w:rsidTr="00247B1F">
        <w:trPr>
          <w:tblHeader/>
        </w:trPr>
        <w:tc>
          <w:tcPr>
            <w:tcW w:w="2267" w:type="pct"/>
            <w:shd w:val="clear" w:color="auto" w:fill="auto"/>
          </w:tcPr>
          <w:p w14:paraId="0277C0A4" w14:textId="77777777" w:rsidR="0099563F" w:rsidRPr="00BF1313" w:rsidRDefault="0099563F" w:rsidP="00247B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47260003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7DB41EB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17CA225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9563F" w:rsidRPr="00BF1313" w14:paraId="04E90700" w14:textId="77777777" w:rsidTr="00247B1F">
        <w:trPr>
          <w:tblHeader/>
        </w:trPr>
        <w:tc>
          <w:tcPr>
            <w:tcW w:w="2267" w:type="pct"/>
            <w:shd w:val="clear" w:color="auto" w:fill="auto"/>
          </w:tcPr>
          <w:p w14:paraId="0B589AE1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F7701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3</w:t>
            </w:r>
            <w:r w:rsidRPr="00C6181F">
              <w:rPr>
                <w:rFonts w:asciiTheme="majorBidi" w:hAnsiTheme="majorBidi"/>
                <w:b/>
                <w:bCs/>
                <w:i/>
                <w:iCs/>
              </w:rPr>
              <w:t>0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77" w:type="pct"/>
            <w:shd w:val="clear" w:color="auto" w:fill="auto"/>
          </w:tcPr>
          <w:p w14:paraId="613A6202" w14:textId="39BD1C80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17CED061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41CD10F" w14:textId="4C9C668E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08D12A8" w14:textId="470B6C59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F116138" w14:textId="68F7578E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28CB5EF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1D05DC81" w14:textId="688D83F0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99563F" w:rsidRPr="00BF1313" w14:paraId="1A8CFBF1" w14:textId="77777777" w:rsidTr="00247B1F">
        <w:trPr>
          <w:tblHeader/>
        </w:trPr>
        <w:tc>
          <w:tcPr>
            <w:tcW w:w="2267" w:type="pct"/>
          </w:tcPr>
          <w:p w14:paraId="7ABE3F12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6F869EF4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9563F" w:rsidRPr="00BF1313" w14:paraId="13F09541" w14:textId="77777777" w:rsidTr="00247B1F">
        <w:tc>
          <w:tcPr>
            <w:tcW w:w="2267" w:type="pct"/>
          </w:tcPr>
          <w:p w14:paraId="2DAA056C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6E9ED4E7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E5A857F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C04269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57C097DA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28E5AA5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A38144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46DD0D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9563F" w:rsidRPr="00BF1313" w14:paraId="6341D704" w14:textId="77777777" w:rsidTr="00247B1F">
        <w:tc>
          <w:tcPr>
            <w:tcW w:w="2267" w:type="pct"/>
          </w:tcPr>
          <w:p w14:paraId="0F9AA25A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A5311F7" w14:textId="0630A203" w:rsidR="0099563F" w:rsidRPr="00A22CCA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4,988</w:t>
            </w:r>
            <w:r w:rsidR="005F5E08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4" w:type="pct"/>
            <w:gridSpan w:val="2"/>
          </w:tcPr>
          <w:p w14:paraId="1FE4FE35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EF90A0D" w14:textId="159811E9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6,078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20</w:t>
            </w:r>
          </w:p>
        </w:tc>
        <w:tc>
          <w:tcPr>
            <w:tcW w:w="144" w:type="pct"/>
          </w:tcPr>
          <w:p w14:paraId="2303638D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40ECEFF" w14:textId="034FEF50" w:rsidR="0099563F" w:rsidRPr="00A22CCA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727DE02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7CD69B" w14:textId="37240C61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</w:tr>
      <w:tr w:rsidR="00FB7C03" w:rsidRPr="00BF1313" w14:paraId="7E5F6E9D" w14:textId="77777777" w:rsidTr="00523DC7">
        <w:tc>
          <w:tcPr>
            <w:tcW w:w="2267" w:type="pct"/>
            <w:shd w:val="clear" w:color="auto" w:fill="auto"/>
          </w:tcPr>
          <w:p w14:paraId="4370691C" w14:textId="709BE001" w:rsidR="00FB7C03" w:rsidRPr="00BF1313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  <w:shd w:val="clear" w:color="auto" w:fill="auto"/>
          </w:tcPr>
          <w:p w14:paraId="4A7D301D" w14:textId="47009B34" w:rsidR="00FB7C03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33.97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FAB9350" w14:textId="77777777" w:rsidR="00FB7C03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343F488B" w14:textId="391112DD" w:rsidR="00FB7C03" w:rsidRPr="00D631F4" w:rsidRDefault="00D631F4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631F4">
              <w:rPr>
                <w:rFonts w:asciiTheme="majorBidi" w:hAnsiTheme="majorBidi" w:cstheme="majorBidi" w:hint="cs"/>
                <w:cs/>
              </w:rPr>
              <w:t>4.82</w:t>
            </w:r>
          </w:p>
        </w:tc>
        <w:tc>
          <w:tcPr>
            <w:tcW w:w="144" w:type="pct"/>
            <w:shd w:val="clear" w:color="auto" w:fill="auto"/>
          </w:tcPr>
          <w:p w14:paraId="7ACEC639" w14:textId="77777777" w:rsidR="00FB7C03" w:rsidRPr="00D631F4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9976EB8" w14:textId="555AE987" w:rsidR="00FB7C03" w:rsidRPr="00D631F4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631F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17F65FA" w14:textId="77777777" w:rsidR="00FB7C03" w:rsidRPr="00D631F4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3F781F8E" w14:textId="5F0D8D5D" w:rsidR="00FB7C03" w:rsidRPr="00D631F4" w:rsidRDefault="00D631F4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631F4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9563F" w:rsidRPr="00BF1313" w14:paraId="6522EC70" w14:textId="77777777" w:rsidTr="00247B1F">
        <w:tc>
          <w:tcPr>
            <w:tcW w:w="2267" w:type="pct"/>
          </w:tcPr>
          <w:p w14:paraId="6FE2A511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64E37D9A" w14:textId="2CBFBE3A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15.86</w:t>
            </w:r>
          </w:p>
        </w:tc>
        <w:tc>
          <w:tcPr>
            <w:tcW w:w="144" w:type="pct"/>
            <w:gridSpan w:val="2"/>
          </w:tcPr>
          <w:p w14:paraId="065663AD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3A9873" w14:textId="755F6EF2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15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144" w:type="pct"/>
          </w:tcPr>
          <w:p w14:paraId="51F73AE2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49AD868" w14:textId="28EAF266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14.30</w:t>
            </w:r>
          </w:p>
        </w:tc>
        <w:tc>
          <w:tcPr>
            <w:tcW w:w="146" w:type="pct"/>
          </w:tcPr>
          <w:p w14:paraId="136CBB44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D58DCFE" w14:textId="5D23DEDF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14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73</w:t>
            </w:r>
          </w:p>
        </w:tc>
      </w:tr>
      <w:tr w:rsidR="0099563F" w:rsidRPr="00BF1313" w14:paraId="3B22DE53" w14:textId="77777777" w:rsidTr="00247B1F">
        <w:tc>
          <w:tcPr>
            <w:tcW w:w="2267" w:type="pct"/>
          </w:tcPr>
          <w:p w14:paraId="07D581AC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24DC5610" w14:textId="26418B53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  <w:gridSpan w:val="2"/>
          </w:tcPr>
          <w:p w14:paraId="33DE6E98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7457B55" w14:textId="7B46563A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97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59</w:t>
            </w:r>
          </w:p>
        </w:tc>
        <w:tc>
          <w:tcPr>
            <w:tcW w:w="144" w:type="pct"/>
          </w:tcPr>
          <w:p w14:paraId="3F995BF9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A2F1A" w14:textId="7468EE0E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6" w:type="pct"/>
          </w:tcPr>
          <w:p w14:paraId="799DFBDE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D46491" w14:textId="1AE9536B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97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59</w:t>
            </w:r>
          </w:p>
        </w:tc>
      </w:tr>
      <w:tr w:rsidR="00FB7C03" w:rsidRPr="00BF1313" w14:paraId="57281D10" w14:textId="77777777" w:rsidTr="00247B1F">
        <w:tc>
          <w:tcPr>
            <w:tcW w:w="2267" w:type="pct"/>
          </w:tcPr>
          <w:p w14:paraId="07B22839" w14:textId="77777777" w:rsidR="00FB7C03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" w:type="pct"/>
          </w:tcPr>
          <w:p w14:paraId="58BDD9BD" w14:textId="77777777" w:rsidR="00FB7C03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65708FF" w14:textId="77777777" w:rsidR="00FB7C03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400D03D" w14:textId="77777777" w:rsidR="00FB7C03" w:rsidRPr="001E152D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E419771" w14:textId="77777777" w:rsidR="00FB7C03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55B9760" w14:textId="77777777" w:rsidR="00FB7C03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5CB2919" w14:textId="77777777" w:rsidR="00FB7C03" w:rsidRPr="00BF1313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F47B39" w14:textId="77777777" w:rsidR="00FB7C03" w:rsidRPr="001E152D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7304C29F" w14:textId="77777777" w:rsidTr="00247B1F">
        <w:tc>
          <w:tcPr>
            <w:tcW w:w="2267" w:type="pct"/>
          </w:tcPr>
          <w:p w14:paraId="43B7F337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02FA4F63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57C44A9A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06ED449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6D2B2EF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C27606D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DAB1B20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83C7942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4F89F1F6" w14:textId="77777777" w:rsidTr="00247B1F">
        <w:tc>
          <w:tcPr>
            <w:tcW w:w="2267" w:type="pct"/>
          </w:tcPr>
          <w:p w14:paraId="18AB5250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F8186F9" w14:textId="4E7211F4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299.05</w:t>
            </w:r>
          </w:p>
        </w:tc>
        <w:tc>
          <w:tcPr>
            <w:tcW w:w="144" w:type="pct"/>
            <w:gridSpan w:val="2"/>
          </w:tcPr>
          <w:p w14:paraId="2723FC57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A944F14" w14:textId="0B244BB2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465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27</w:t>
            </w:r>
          </w:p>
        </w:tc>
        <w:tc>
          <w:tcPr>
            <w:tcW w:w="144" w:type="pct"/>
          </w:tcPr>
          <w:p w14:paraId="16AA71F5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3E2869E" w14:textId="0FC7E487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453213B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42EB95D" w14:textId="085065FE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9563F" w:rsidRPr="00BF1313" w14:paraId="18DAEF5E" w14:textId="77777777" w:rsidTr="00247B1F">
        <w:tc>
          <w:tcPr>
            <w:tcW w:w="2267" w:type="pct"/>
          </w:tcPr>
          <w:p w14:paraId="7A1447A6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70DB0F9" w14:textId="5199CC71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0.33</w:t>
            </w:r>
          </w:p>
        </w:tc>
        <w:tc>
          <w:tcPr>
            <w:tcW w:w="144" w:type="pct"/>
            <w:gridSpan w:val="2"/>
          </w:tcPr>
          <w:p w14:paraId="634B4275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9416209" w14:textId="519A8CF2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29</w:t>
            </w:r>
          </w:p>
        </w:tc>
        <w:tc>
          <w:tcPr>
            <w:tcW w:w="144" w:type="pct"/>
          </w:tcPr>
          <w:p w14:paraId="3C5AE3D0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5E275A9" w14:textId="1FADAEA4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0.02</w:t>
            </w:r>
          </w:p>
        </w:tc>
        <w:tc>
          <w:tcPr>
            <w:tcW w:w="146" w:type="pct"/>
          </w:tcPr>
          <w:p w14:paraId="5BC898BA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9980A96" w14:textId="41064964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61</w:t>
            </w:r>
          </w:p>
        </w:tc>
      </w:tr>
      <w:tr w:rsidR="0099563F" w:rsidRPr="00BF1313" w14:paraId="0ED8D782" w14:textId="77777777" w:rsidTr="00247B1F">
        <w:tc>
          <w:tcPr>
            <w:tcW w:w="2267" w:type="pct"/>
          </w:tcPr>
          <w:p w14:paraId="221D9895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64733EC7" w14:textId="63E77654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  <w:gridSpan w:val="2"/>
          </w:tcPr>
          <w:p w14:paraId="343C5067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55FC8" w14:textId="680B7B60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64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144" w:type="pct"/>
          </w:tcPr>
          <w:p w14:paraId="62981F65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0F95830" w14:textId="2E3AF0EE" w:rsidR="0099563F" w:rsidRPr="00A22CCA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6" w:type="pct"/>
          </w:tcPr>
          <w:p w14:paraId="78B8CB87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64ECAF" w14:textId="3C6CAD74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64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82</w:t>
            </w:r>
          </w:p>
        </w:tc>
      </w:tr>
      <w:tr w:rsidR="0099563F" w:rsidRPr="003C3791" w14:paraId="5CEACEC7" w14:textId="77777777" w:rsidTr="00247B1F">
        <w:tc>
          <w:tcPr>
            <w:tcW w:w="2267" w:type="pct"/>
          </w:tcPr>
          <w:p w14:paraId="2FD05937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" w:type="pct"/>
          </w:tcPr>
          <w:p w14:paraId="66FB554A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5303EE92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8E42616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43960C08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E587A47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357DACC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C719840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3AF0FB81" w14:textId="77777777" w:rsidTr="00247B1F">
        <w:tc>
          <w:tcPr>
            <w:tcW w:w="2267" w:type="pct"/>
          </w:tcPr>
          <w:p w14:paraId="370B8821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07219AD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444FEAD2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8F0667C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99887FA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BA54EFE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FD469ED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2F0621E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91CD5" w:rsidRPr="00791CD5" w14:paraId="74B20DC7" w14:textId="77777777" w:rsidTr="00247B1F">
        <w:tc>
          <w:tcPr>
            <w:tcW w:w="2267" w:type="pct"/>
          </w:tcPr>
          <w:p w14:paraId="6C2E4F38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47A20C4F" w14:textId="49CE8D25" w:rsidR="0099563F" w:rsidRPr="00791CD5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EBEFB02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B03A10" w14:textId="4C0136BF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6B07CCF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BB0FAEC" w14:textId="06DAA316" w:rsidR="0099563F" w:rsidRPr="00791CD5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29.35</w:t>
            </w:r>
          </w:p>
        </w:tc>
        <w:tc>
          <w:tcPr>
            <w:tcW w:w="146" w:type="pct"/>
          </w:tcPr>
          <w:p w14:paraId="5F9714E3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2092A8C" w14:textId="61AD0D75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</w:rPr>
              <w:t>11</w:t>
            </w:r>
            <w:r w:rsidRPr="00791CD5">
              <w:rPr>
                <w:rFonts w:asciiTheme="majorBidi" w:hAnsiTheme="majorBidi" w:cstheme="majorBidi" w:hint="cs"/>
                <w:cs/>
              </w:rPr>
              <w:t>.</w:t>
            </w:r>
            <w:r w:rsidRPr="00791CD5">
              <w:rPr>
                <w:rFonts w:asciiTheme="majorBidi" w:hAnsiTheme="majorBidi" w:cstheme="majorBidi" w:hint="cs"/>
              </w:rPr>
              <w:t>21</w:t>
            </w:r>
          </w:p>
        </w:tc>
      </w:tr>
      <w:tr w:rsidR="0099563F" w:rsidRPr="00BF1313" w14:paraId="5C771295" w14:textId="77777777" w:rsidTr="00247B1F">
        <w:tc>
          <w:tcPr>
            <w:tcW w:w="2267" w:type="pct"/>
          </w:tcPr>
          <w:p w14:paraId="6DC79216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1C3C4D81" w14:textId="48632E21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0761CE9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E4008AF" w14:textId="7D0D7C51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99A0CF2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5EF84EC" w14:textId="51A389ED" w:rsidR="0099563F" w:rsidRPr="00A22CCA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19.25</w:t>
            </w:r>
          </w:p>
        </w:tc>
        <w:tc>
          <w:tcPr>
            <w:tcW w:w="146" w:type="pct"/>
          </w:tcPr>
          <w:p w14:paraId="50CAFF84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6B9441F" w14:textId="23801315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21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58</w:t>
            </w:r>
          </w:p>
        </w:tc>
      </w:tr>
      <w:tr w:rsidR="00193FA6" w:rsidRPr="00BF1313" w14:paraId="6A7135B5" w14:textId="77777777" w:rsidTr="00247B1F">
        <w:tc>
          <w:tcPr>
            <w:tcW w:w="2267" w:type="pct"/>
          </w:tcPr>
          <w:p w14:paraId="0CDEDC49" w14:textId="519983EF" w:rsidR="00193FA6" w:rsidRPr="00BF1313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5CB5947D" w14:textId="4B56317A" w:rsidR="00193FA6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3D0E738D" w14:textId="77777777" w:rsidR="00193FA6" w:rsidRPr="00A22CCA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73B087" w14:textId="2C4D2E54" w:rsidR="00193FA6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67480FBF" w14:textId="77777777" w:rsidR="00193FA6" w:rsidRPr="00A22CCA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290F105" w14:textId="6D3CB2C3" w:rsidR="00193FA6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193FA6">
              <w:rPr>
                <w:rFonts w:asciiTheme="majorBidi" w:hAnsiTheme="majorBidi" w:cstheme="majorBidi"/>
              </w:rPr>
              <w:t>98.53</w:t>
            </w:r>
          </w:p>
        </w:tc>
        <w:tc>
          <w:tcPr>
            <w:tcW w:w="146" w:type="pct"/>
          </w:tcPr>
          <w:p w14:paraId="1D7B3678" w14:textId="77777777" w:rsidR="00193FA6" w:rsidRPr="00BF1313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E5516B" w14:textId="5E418DA6" w:rsidR="00193FA6" w:rsidRPr="001E152D" w:rsidRDefault="00193FA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9563F" w:rsidRPr="00BF1313" w14:paraId="1FA7120C" w14:textId="77777777" w:rsidTr="00247B1F">
        <w:tc>
          <w:tcPr>
            <w:tcW w:w="2267" w:type="pct"/>
          </w:tcPr>
          <w:p w14:paraId="5F10B63E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1F2C59BE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37B931D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6C75EC8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98BEEAF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85062C1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EE93BEA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4AC4385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76B263E1" w14:textId="77777777" w:rsidTr="00247B1F">
        <w:tc>
          <w:tcPr>
            <w:tcW w:w="2267" w:type="pct"/>
          </w:tcPr>
          <w:p w14:paraId="676C09D5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36C2286A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519543E6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5A9CC7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D3D7069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0E381E" w14:textId="77777777" w:rsidR="0099563F" w:rsidRPr="00A22CCA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18BDE25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DD60609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91CD5" w:rsidRPr="00791CD5" w14:paraId="0259964C" w14:textId="77777777" w:rsidTr="00247B1F">
        <w:tc>
          <w:tcPr>
            <w:tcW w:w="2267" w:type="pct"/>
          </w:tcPr>
          <w:p w14:paraId="34AE9C0F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9A5C5E4" w14:textId="6964293C" w:rsidR="0099563F" w:rsidRPr="00791CD5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11.85</w:t>
            </w:r>
          </w:p>
        </w:tc>
        <w:tc>
          <w:tcPr>
            <w:tcW w:w="144" w:type="pct"/>
            <w:gridSpan w:val="2"/>
          </w:tcPr>
          <w:p w14:paraId="57A57885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20D651B" w14:textId="557E71F6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</w:rPr>
              <w:t>1</w:t>
            </w:r>
            <w:r w:rsidRPr="00791CD5">
              <w:rPr>
                <w:rFonts w:asciiTheme="majorBidi" w:hAnsiTheme="majorBidi" w:cstheme="majorBidi"/>
              </w:rPr>
              <w:t>5</w:t>
            </w:r>
            <w:r w:rsidRPr="00791CD5">
              <w:rPr>
                <w:rFonts w:asciiTheme="majorBidi" w:hAnsiTheme="majorBidi" w:cstheme="majorBidi" w:hint="cs"/>
                <w:cs/>
              </w:rPr>
              <w:t>.</w:t>
            </w:r>
            <w:r w:rsidRPr="00791CD5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44" w:type="pct"/>
          </w:tcPr>
          <w:p w14:paraId="56EC67AB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651E111" w14:textId="011456AF" w:rsidR="0099563F" w:rsidRPr="00791CD5" w:rsidRDefault="002A12DE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0.01</w:t>
            </w:r>
          </w:p>
        </w:tc>
        <w:tc>
          <w:tcPr>
            <w:tcW w:w="146" w:type="pct"/>
          </w:tcPr>
          <w:p w14:paraId="4E3420C4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D9E601" w14:textId="6989A4D5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/>
              </w:rPr>
              <w:t>0.04</w:t>
            </w:r>
          </w:p>
        </w:tc>
      </w:tr>
      <w:tr w:rsidR="00791CD5" w:rsidRPr="00791CD5" w14:paraId="48CD03A0" w14:textId="77777777" w:rsidTr="00247B1F">
        <w:tc>
          <w:tcPr>
            <w:tcW w:w="2267" w:type="pct"/>
          </w:tcPr>
          <w:p w14:paraId="41E7A498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EA243E5" w14:textId="02E5A88F" w:rsidR="0099563F" w:rsidRPr="00791CD5" w:rsidRDefault="00FB7C03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402.15</w:t>
            </w:r>
          </w:p>
        </w:tc>
        <w:tc>
          <w:tcPr>
            <w:tcW w:w="144" w:type="pct"/>
            <w:gridSpan w:val="2"/>
          </w:tcPr>
          <w:p w14:paraId="62138F84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375A760" w14:textId="2996EDAC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</w:rPr>
              <w:t>424</w:t>
            </w:r>
            <w:r w:rsidRPr="00791CD5">
              <w:rPr>
                <w:rFonts w:asciiTheme="majorBidi" w:hAnsiTheme="majorBidi" w:cstheme="majorBidi" w:hint="cs"/>
                <w:cs/>
              </w:rPr>
              <w:t>.</w:t>
            </w:r>
            <w:r w:rsidRPr="00791CD5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144" w:type="pct"/>
          </w:tcPr>
          <w:p w14:paraId="73A2E158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AABD425" w14:textId="189F7A8D" w:rsidR="0099563F" w:rsidRPr="00791CD5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CF66DED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4E3F8CF" w14:textId="7C204CF0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91CD5" w:rsidRPr="00791CD5" w14:paraId="0F21D496" w14:textId="77777777" w:rsidTr="00247B1F">
        <w:tc>
          <w:tcPr>
            <w:tcW w:w="2267" w:type="pct"/>
          </w:tcPr>
          <w:p w14:paraId="7C10F693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proofErr w:type="spellStart"/>
            <w:r w:rsidRPr="00791CD5">
              <w:rPr>
                <w:rFonts w:asciiTheme="majorBidi" w:hAnsiTheme="majorBidi" w:cstheme="majorBidi"/>
                <w:sz w:val="2"/>
                <w:szCs w:val="2"/>
              </w:rPr>
              <w:t>Ik</w:t>
            </w:r>
            <w:proofErr w:type="spellEnd"/>
            <w:r w:rsidRPr="00791CD5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31D0635C" w14:textId="7F84EEA3" w:rsidR="0099563F" w:rsidRPr="00791CD5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28080F0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6DF39BA" w14:textId="19C24931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</w:rPr>
              <w:t>9</w:t>
            </w:r>
            <w:r w:rsidRPr="00791CD5">
              <w:rPr>
                <w:rFonts w:asciiTheme="majorBidi" w:hAnsiTheme="majorBidi" w:cstheme="majorBidi" w:hint="cs"/>
                <w:cs/>
              </w:rPr>
              <w:t>.</w:t>
            </w:r>
            <w:r w:rsidRPr="00791CD5"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44" w:type="pct"/>
          </w:tcPr>
          <w:p w14:paraId="2CB65370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9ABB25F" w14:textId="0EC2DA05" w:rsidR="0099563F" w:rsidRPr="00791CD5" w:rsidRDefault="002014F2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AE6D9AC" w14:textId="77777777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539A2A9" w14:textId="3EBA1B19" w:rsidR="0099563F" w:rsidRPr="00791CD5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9563F" w:rsidRPr="00BF1313" w14:paraId="2E338B99" w14:textId="77777777" w:rsidTr="00247B1F">
        <w:tc>
          <w:tcPr>
            <w:tcW w:w="2267" w:type="pct"/>
          </w:tcPr>
          <w:p w14:paraId="1FE531E5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6B7E8E5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486E76B4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0CCA53E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55EC0ACC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B6714B1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1C91A950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B1921D4" w14:textId="77777777" w:rsidR="0099563F" w:rsidRPr="00B248C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D8295F" w14:paraId="66C22262" w14:textId="77777777" w:rsidTr="00247B1F">
        <w:trPr>
          <w:trHeight w:val="398"/>
        </w:trPr>
        <w:tc>
          <w:tcPr>
            <w:tcW w:w="2267" w:type="pct"/>
          </w:tcPr>
          <w:p w14:paraId="0A7F2E4C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C1FD88C" w14:textId="77777777" w:rsidR="0099563F" w:rsidRPr="006C54F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7CC362E0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6EB51A6B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34C35C34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45B50EEE" w14:textId="77777777" w:rsidR="0099563F" w:rsidRPr="006C54F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4E0AAAB5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0A43D153" w14:textId="77777777" w:rsidR="0099563F" w:rsidRPr="00D8295F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563F" w:rsidRPr="00BF1313" w14:paraId="184D9ADF" w14:textId="77777777" w:rsidTr="00247B1F">
        <w:tc>
          <w:tcPr>
            <w:tcW w:w="2267" w:type="pct"/>
          </w:tcPr>
          <w:p w14:paraId="40AE0383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EC9805E" w14:textId="77777777" w:rsidR="0099563F" w:rsidRPr="006C54F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434E96CD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8FC0BAB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85866C1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6AC677" w14:textId="77777777" w:rsidR="0099563F" w:rsidRPr="006C54F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454CA097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7B9A722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4EC2CB0B" w14:textId="77777777" w:rsidTr="00523DC7">
        <w:tc>
          <w:tcPr>
            <w:tcW w:w="2267" w:type="pct"/>
          </w:tcPr>
          <w:p w14:paraId="743B167B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19DA52BD" w14:textId="26611150" w:rsidR="0099563F" w:rsidRPr="00DA5566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A5566">
              <w:rPr>
                <w:rFonts w:asciiTheme="majorBidi" w:hAnsiTheme="majorBidi" w:cstheme="majorBidi" w:hint="cs"/>
                <w:cs/>
              </w:rPr>
              <w:t>31.50</w:t>
            </w:r>
          </w:p>
        </w:tc>
        <w:tc>
          <w:tcPr>
            <w:tcW w:w="144" w:type="pct"/>
            <w:gridSpan w:val="2"/>
          </w:tcPr>
          <w:p w14:paraId="67A4DF6B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1C0601" w14:textId="0CD6356F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26.85</w:t>
            </w:r>
          </w:p>
        </w:tc>
        <w:tc>
          <w:tcPr>
            <w:tcW w:w="144" w:type="pct"/>
          </w:tcPr>
          <w:p w14:paraId="3D1F310D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0A98DA5" w14:textId="57132273" w:rsidR="0099563F" w:rsidRPr="004036CB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21.44</w:t>
            </w:r>
          </w:p>
        </w:tc>
        <w:tc>
          <w:tcPr>
            <w:tcW w:w="146" w:type="pct"/>
          </w:tcPr>
          <w:p w14:paraId="33ABEF8C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611AA65" w14:textId="306B6AB4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18.58</w:t>
            </w:r>
          </w:p>
        </w:tc>
      </w:tr>
      <w:tr w:rsidR="0099563F" w:rsidRPr="00BF1313" w14:paraId="09DCD0C2" w14:textId="77777777" w:rsidTr="00523DC7">
        <w:tc>
          <w:tcPr>
            <w:tcW w:w="2267" w:type="pct"/>
          </w:tcPr>
          <w:p w14:paraId="21F4437C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  <w:shd w:val="clear" w:color="auto" w:fill="auto"/>
          </w:tcPr>
          <w:p w14:paraId="32CDA166" w14:textId="77777777" w:rsidR="0099563F" w:rsidRPr="00DA5566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5B5861F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E71259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EB7DE4A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ED77D65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BF27497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F6FAA15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9563F" w:rsidRPr="00BF1313" w14:paraId="45780D9C" w14:textId="77777777" w:rsidTr="00523DC7">
        <w:tc>
          <w:tcPr>
            <w:tcW w:w="2267" w:type="pct"/>
          </w:tcPr>
          <w:p w14:paraId="77414FE1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FA26DCA" w14:textId="0CBE72ED" w:rsidR="0099563F" w:rsidRPr="00DA5566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A5566"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144" w:type="pct"/>
            <w:gridSpan w:val="2"/>
          </w:tcPr>
          <w:p w14:paraId="355AAC62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29408CF" w14:textId="11D95E22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2.23</w:t>
            </w:r>
          </w:p>
        </w:tc>
        <w:tc>
          <w:tcPr>
            <w:tcW w:w="144" w:type="pct"/>
          </w:tcPr>
          <w:p w14:paraId="3422EBE7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AC0DCC0" w14:textId="5AD1D181" w:rsidR="0099563F" w:rsidRPr="004036CB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1.49</w:t>
            </w:r>
          </w:p>
        </w:tc>
        <w:tc>
          <w:tcPr>
            <w:tcW w:w="146" w:type="pct"/>
          </w:tcPr>
          <w:p w14:paraId="13E197CE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897C72" w14:textId="46BA29A9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0.21</w:t>
            </w:r>
          </w:p>
        </w:tc>
      </w:tr>
      <w:tr w:rsidR="0099563F" w:rsidRPr="00BF1313" w14:paraId="5DC84BE3" w14:textId="77777777" w:rsidTr="00523DC7">
        <w:tc>
          <w:tcPr>
            <w:tcW w:w="2267" w:type="pct"/>
          </w:tcPr>
          <w:p w14:paraId="29AEFE9A" w14:textId="77777777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A271F" w14:textId="357DA73B" w:rsidR="0099563F" w:rsidRPr="00DA5566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A5566">
              <w:rPr>
                <w:rFonts w:asciiTheme="majorBidi" w:hAnsiTheme="majorBidi" w:cstheme="majorBidi" w:hint="cs"/>
                <w:b/>
                <w:bCs/>
                <w:cs/>
              </w:rPr>
              <w:t>33.23</w:t>
            </w:r>
          </w:p>
        </w:tc>
        <w:tc>
          <w:tcPr>
            <w:tcW w:w="144" w:type="pct"/>
            <w:gridSpan w:val="2"/>
          </w:tcPr>
          <w:p w14:paraId="386BAD8C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EDB32C" w14:textId="36461322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29.08</w:t>
            </w:r>
          </w:p>
        </w:tc>
        <w:tc>
          <w:tcPr>
            <w:tcW w:w="144" w:type="pct"/>
          </w:tcPr>
          <w:p w14:paraId="5AFF5442" w14:textId="77777777" w:rsidR="0099563F" w:rsidRPr="004036CB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04770" w14:textId="7BA65C8C" w:rsidR="0099563F" w:rsidRPr="004036CB" w:rsidRDefault="00DA5566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22.93</w:t>
            </w:r>
          </w:p>
        </w:tc>
        <w:tc>
          <w:tcPr>
            <w:tcW w:w="146" w:type="pct"/>
          </w:tcPr>
          <w:p w14:paraId="72D156E5" w14:textId="77777777" w:rsidR="0099563F" w:rsidRPr="00AC5EDC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3FF8CC5" w14:textId="33368C47" w:rsidR="0099563F" w:rsidRPr="00AC5EDC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18.79</w:t>
            </w:r>
          </w:p>
        </w:tc>
      </w:tr>
    </w:tbl>
    <w:p w14:paraId="68143A00" w14:textId="77777777" w:rsidR="0099563F" w:rsidRDefault="0099563F" w:rsidP="0099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3119FAC" w14:textId="5E401233" w:rsidR="00035C94" w:rsidRDefault="00035C94"/>
    <w:p w14:paraId="023859F8" w14:textId="5A01480A" w:rsidR="00871A4A" w:rsidRPr="00523DC7" w:rsidRDefault="00D902A1" w:rsidP="00B1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523DC7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99563F" w:rsidRPr="00523DC7">
        <w:rPr>
          <w:rFonts w:asciiTheme="majorBidi" w:hAnsiTheme="majorBidi" w:cstheme="majorBidi"/>
        </w:rPr>
        <w:t xml:space="preserve">30 </w:t>
      </w:r>
      <w:r w:rsidR="0099563F" w:rsidRPr="00523DC7">
        <w:rPr>
          <w:rFonts w:asciiTheme="majorBidi" w:hAnsiTheme="majorBidi" w:cstheme="majorBidi"/>
          <w:cs/>
        </w:rPr>
        <w:t>มิถุนายน</w:t>
      </w:r>
      <w:r w:rsidR="007013AC" w:rsidRPr="00523DC7">
        <w:rPr>
          <w:rFonts w:asciiTheme="majorBidi" w:hAnsiTheme="majorBidi" w:cstheme="majorBidi"/>
          <w:cs/>
        </w:rPr>
        <w:t xml:space="preserve"> </w:t>
      </w:r>
      <w:r w:rsidRPr="00523DC7">
        <w:rPr>
          <w:rFonts w:asciiTheme="majorBidi" w:hAnsiTheme="majorBidi" w:cstheme="majorBidi"/>
        </w:rPr>
        <w:t>256</w:t>
      </w:r>
      <w:r w:rsidR="00594AE6" w:rsidRPr="00523DC7">
        <w:rPr>
          <w:rFonts w:asciiTheme="majorBidi" w:hAnsiTheme="majorBidi" w:cstheme="majorBidi"/>
        </w:rPr>
        <w:t>6</w:t>
      </w:r>
      <w:r w:rsidRPr="00523DC7">
        <w:rPr>
          <w:rFonts w:asciiTheme="majorBidi" w:hAnsiTheme="majorBidi" w:cstheme="majorBidi"/>
          <w:cs/>
        </w:rPr>
        <w:t xml:space="preserve"> และ </w:t>
      </w:r>
      <w:r w:rsidRPr="00523DC7">
        <w:rPr>
          <w:rFonts w:asciiTheme="majorBidi" w:hAnsiTheme="majorBidi" w:cstheme="majorBidi"/>
        </w:rPr>
        <w:t>31</w:t>
      </w:r>
      <w:r w:rsidRPr="00523DC7">
        <w:rPr>
          <w:rFonts w:asciiTheme="majorBidi" w:hAnsiTheme="majorBidi" w:cstheme="majorBidi"/>
          <w:cs/>
        </w:rPr>
        <w:t xml:space="preserve"> ธันวาคม </w:t>
      </w:r>
      <w:r w:rsidRPr="00523DC7">
        <w:rPr>
          <w:rFonts w:asciiTheme="majorBidi" w:hAnsiTheme="majorBidi" w:cstheme="majorBidi"/>
        </w:rPr>
        <w:t>256</w:t>
      </w:r>
      <w:r w:rsidR="00594AE6" w:rsidRPr="00523DC7">
        <w:rPr>
          <w:rFonts w:asciiTheme="majorBidi" w:hAnsiTheme="majorBidi" w:cstheme="majorBidi"/>
        </w:rPr>
        <w:t>5</w:t>
      </w:r>
      <w:r w:rsidRPr="00523DC7">
        <w:rPr>
          <w:rFonts w:asciiTheme="majorBidi" w:hAnsiTheme="majorBidi" w:cstheme="majorBidi"/>
          <w:cs/>
        </w:rPr>
        <w:t xml:space="preserve"> มีดังนี้</w:t>
      </w:r>
    </w:p>
    <w:p w14:paraId="7C7DBBEA" w14:textId="1AD32083" w:rsidR="00D902A1" w:rsidRPr="00187C66" w:rsidRDefault="00D902A1" w:rsidP="00E5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187C66" w:rsidRPr="002516C1" w14:paraId="63CE2F01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2516C1" w:rsidRDefault="00187C66" w:rsidP="004A041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2516C1" w14:paraId="6C3F60A9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4C1FFED8" w:rsidR="00187C66" w:rsidRPr="00A026BE" w:rsidRDefault="0099563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6BC42C4C" w:rsidR="00187C66" w:rsidRPr="00A026BE" w:rsidRDefault="0099563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87C66" w:rsidRPr="002516C1" w14:paraId="35D2F1F8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7130ADFD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6E25D6B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77D6913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2BBFC728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187C66" w:rsidRPr="002516C1" w14:paraId="14AEF90C" w14:textId="77777777" w:rsidTr="004A0412">
        <w:trPr>
          <w:tblHeader/>
        </w:trPr>
        <w:tc>
          <w:tcPr>
            <w:tcW w:w="2232" w:type="pct"/>
          </w:tcPr>
          <w:p w14:paraId="78997E1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2516C1" w14:paraId="45B012FC" w14:textId="77777777" w:rsidTr="0099563F">
        <w:trPr>
          <w:trHeight w:val="80"/>
        </w:trPr>
        <w:tc>
          <w:tcPr>
            <w:tcW w:w="2232" w:type="pct"/>
          </w:tcPr>
          <w:p w14:paraId="1795053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2516C1" w14:paraId="6F3D49FF" w14:textId="77777777" w:rsidTr="004A0412">
        <w:tc>
          <w:tcPr>
            <w:tcW w:w="2232" w:type="pct"/>
          </w:tcPr>
          <w:p w14:paraId="0ED523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21C2393C" w14:textId="05FC8719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533.05</w:t>
            </w:r>
          </w:p>
        </w:tc>
        <w:tc>
          <w:tcPr>
            <w:tcW w:w="145" w:type="pct"/>
            <w:gridSpan w:val="2"/>
          </w:tcPr>
          <w:p w14:paraId="331A782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590F4D7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6" w:type="pct"/>
          </w:tcPr>
          <w:p w14:paraId="130763B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099FDC5F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1090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48B13C5E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</w:tr>
      <w:tr w:rsidR="00187C66" w:rsidRPr="002516C1" w14:paraId="06E9A177" w14:textId="77777777" w:rsidTr="004A0412">
        <w:tc>
          <w:tcPr>
            <w:tcW w:w="2232" w:type="pct"/>
          </w:tcPr>
          <w:p w14:paraId="1D4C9B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3F04381A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0E5624F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289151BF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0.05</w:t>
            </w:r>
          </w:p>
        </w:tc>
        <w:tc>
          <w:tcPr>
            <w:tcW w:w="150" w:type="pct"/>
          </w:tcPr>
          <w:p w14:paraId="3B9E7AE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250BFD8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</w:tr>
      <w:tr w:rsidR="00187C66" w:rsidRPr="002516C1" w14:paraId="19B40B50" w14:textId="77777777" w:rsidTr="004A0412">
        <w:tc>
          <w:tcPr>
            <w:tcW w:w="2232" w:type="pct"/>
          </w:tcPr>
          <w:p w14:paraId="4BE401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7A423913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3.18</w:t>
            </w:r>
          </w:p>
        </w:tc>
        <w:tc>
          <w:tcPr>
            <w:tcW w:w="145" w:type="pct"/>
            <w:gridSpan w:val="2"/>
          </w:tcPr>
          <w:p w14:paraId="171790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707EF54A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6" w:type="pct"/>
          </w:tcPr>
          <w:p w14:paraId="0ADDE2A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2AC07B7F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07A15F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07AA340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EE88660" w14:textId="77777777" w:rsidTr="004A0412">
        <w:tc>
          <w:tcPr>
            <w:tcW w:w="2232" w:type="pct"/>
          </w:tcPr>
          <w:p w14:paraId="2B22AD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103F47E9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536.23</w:t>
            </w:r>
          </w:p>
        </w:tc>
        <w:tc>
          <w:tcPr>
            <w:tcW w:w="145" w:type="pct"/>
            <w:gridSpan w:val="2"/>
          </w:tcPr>
          <w:p w14:paraId="4678811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6000735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463324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695328CB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0.05</w:t>
            </w:r>
          </w:p>
        </w:tc>
        <w:tc>
          <w:tcPr>
            <w:tcW w:w="150" w:type="pct"/>
          </w:tcPr>
          <w:p w14:paraId="3EB918E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6EE72FC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DE834C3" w14:textId="77777777" w:rsidTr="004A0412">
        <w:tc>
          <w:tcPr>
            <w:tcW w:w="2232" w:type="pct"/>
          </w:tcPr>
          <w:p w14:paraId="1977F6DB" w14:textId="77777777" w:rsidR="00187C66" w:rsidRPr="002516C1" w:rsidRDefault="00187C66" w:rsidP="00187C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61480875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6640ABA9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7D124AC5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21FAE58C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67BDC0A" w14:textId="77777777" w:rsidTr="004A0412">
        <w:tc>
          <w:tcPr>
            <w:tcW w:w="2232" w:type="pct"/>
          </w:tcPr>
          <w:p w14:paraId="603CFD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0C386652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536.23</w:t>
            </w:r>
          </w:p>
        </w:tc>
        <w:tc>
          <w:tcPr>
            <w:tcW w:w="145" w:type="pct"/>
            <w:gridSpan w:val="2"/>
          </w:tcPr>
          <w:p w14:paraId="7703DA3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43E00F55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698137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1B1E3FCA" w:rsidR="00187C66" w:rsidRPr="002516C1" w:rsidRDefault="009D555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0.05</w:t>
            </w:r>
          </w:p>
        </w:tc>
        <w:tc>
          <w:tcPr>
            <w:tcW w:w="150" w:type="pct"/>
          </w:tcPr>
          <w:p w14:paraId="36C4B6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3A4CD70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128751C" w14:textId="77777777" w:rsidTr="004A0412">
        <w:tc>
          <w:tcPr>
            <w:tcW w:w="2232" w:type="pct"/>
          </w:tcPr>
          <w:p w14:paraId="68B53EF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42D6547F" w14:textId="77777777" w:rsidTr="004A0412">
        <w:tc>
          <w:tcPr>
            <w:tcW w:w="2232" w:type="pct"/>
          </w:tcPr>
          <w:p w14:paraId="48219B6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637D8D7E" w14:textId="77777777" w:rsidTr="004A0412">
        <w:tc>
          <w:tcPr>
            <w:tcW w:w="2232" w:type="pct"/>
          </w:tcPr>
          <w:p w14:paraId="3374526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111803A2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ED470F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4B1CA89B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19.04</w:t>
            </w:r>
          </w:p>
        </w:tc>
        <w:tc>
          <w:tcPr>
            <w:tcW w:w="150" w:type="pct"/>
          </w:tcPr>
          <w:p w14:paraId="7BC6355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4DF8F9B3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</w:tr>
      <w:tr w:rsidR="00187C66" w:rsidRPr="002516C1" w14:paraId="3D6DDAF2" w14:textId="77777777" w:rsidTr="004A0412">
        <w:tc>
          <w:tcPr>
            <w:tcW w:w="2232" w:type="pct"/>
          </w:tcPr>
          <w:p w14:paraId="62A9F79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53B85279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45" w:type="pct"/>
            <w:gridSpan w:val="2"/>
          </w:tcPr>
          <w:p w14:paraId="140110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63B4200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6BD4C133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50" w:type="pct"/>
          </w:tcPr>
          <w:p w14:paraId="51FA81C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2B61B3F8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088E" w:rsidRPr="002516C1" w14:paraId="11BF8811" w14:textId="77777777" w:rsidTr="004A0412">
        <w:tc>
          <w:tcPr>
            <w:tcW w:w="2232" w:type="pct"/>
          </w:tcPr>
          <w:p w14:paraId="7D43FF0C" w14:textId="635B4726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349C6A05" w14:textId="0B01B217" w:rsidR="00DF088E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93.23</w:t>
            </w:r>
          </w:p>
        </w:tc>
        <w:tc>
          <w:tcPr>
            <w:tcW w:w="145" w:type="pct"/>
            <w:gridSpan w:val="2"/>
          </w:tcPr>
          <w:p w14:paraId="6F9C02A0" w14:textId="77777777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1DB8E6" w14:textId="3C93312A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141.32</w:t>
            </w:r>
          </w:p>
        </w:tc>
        <w:tc>
          <w:tcPr>
            <w:tcW w:w="146" w:type="pct"/>
          </w:tcPr>
          <w:p w14:paraId="424B244C" w14:textId="77777777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7BC6228" w14:textId="75D1EC2D" w:rsidR="00DF088E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10E7D9B" w14:textId="6D546A36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3F5A4C9" w14:textId="5A7B9DF0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1CD5" w:rsidRPr="00791CD5" w14:paraId="1906505F" w14:textId="77777777" w:rsidTr="004A0412">
        <w:tc>
          <w:tcPr>
            <w:tcW w:w="2232" w:type="pct"/>
          </w:tcPr>
          <w:p w14:paraId="3A755A3E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48587959" w:rsidR="00187C66" w:rsidRPr="00791CD5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53.09</w:t>
            </w:r>
          </w:p>
        </w:tc>
        <w:tc>
          <w:tcPr>
            <w:tcW w:w="145" w:type="pct"/>
            <w:gridSpan w:val="2"/>
          </w:tcPr>
          <w:p w14:paraId="6C529119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5B5E366F" w:rsidR="00187C66" w:rsidRPr="00DF088E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F088E">
              <w:rPr>
                <w:rFonts w:asciiTheme="majorBidi" w:hAnsiTheme="majorBidi" w:cstheme="majorBidi"/>
              </w:rPr>
              <w:t>104.79</w:t>
            </w:r>
          </w:p>
        </w:tc>
        <w:tc>
          <w:tcPr>
            <w:tcW w:w="146" w:type="pct"/>
          </w:tcPr>
          <w:p w14:paraId="1DC6D9ED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0FA57236" w:rsidR="00187C66" w:rsidRPr="00791CD5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23EFC3ED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7CC64DA5" w14:textId="77777777" w:rsidTr="004A0412">
        <w:tc>
          <w:tcPr>
            <w:tcW w:w="2232" w:type="pct"/>
            <w:vAlign w:val="center"/>
          </w:tcPr>
          <w:p w14:paraId="22461A5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19E60F7A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147.13</w:t>
            </w:r>
          </w:p>
        </w:tc>
        <w:tc>
          <w:tcPr>
            <w:tcW w:w="145" w:type="pct"/>
            <w:gridSpan w:val="2"/>
          </w:tcPr>
          <w:p w14:paraId="7C5CED0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5593E73E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18C4191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4F6D9487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19.85</w:t>
            </w:r>
          </w:p>
        </w:tc>
        <w:tc>
          <w:tcPr>
            <w:tcW w:w="150" w:type="pct"/>
          </w:tcPr>
          <w:p w14:paraId="2D32886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5B8F08FF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tr w:rsidR="00187C66" w:rsidRPr="002516C1" w14:paraId="65364618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410DAB24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75DBC375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0AD86E32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D5BF4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04E8160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4EC3D1CE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2891CC7C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147.13</w:t>
            </w:r>
          </w:p>
        </w:tc>
        <w:tc>
          <w:tcPr>
            <w:tcW w:w="145" w:type="pct"/>
            <w:gridSpan w:val="2"/>
          </w:tcPr>
          <w:p w14:paraId="3D3B9C4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3FC7D8F9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5210A8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50876534" w:rsidR="00187C66" w:rsidRPr="002516C1" w:rsidRDefault="007356B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19.85</w:t>
            </w:r>
          </w:p>
        </w:tc>
        <w:tc>
          <w:tcPr>
            <w:tcW w:w="150" w:type="pct"/>
          </w:tcPr>
          <w:p w14:paraId="485BE9D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7559AFB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</w:tbl>
    <w:p w14:paraId="718DA5F4" w14:textId="2B63E914" w:rsidR="00187C66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1618ED" w:rsidRPr="002516C1" w14:paraId="42849293" w14:textId="77777777" w:rsidTr="001618ED">
        <w:tc>
          <w:tcPr>
            <w:tcW w:w="2232" w:type="pct"/>
          </w:tcPr>
          <w:p w14:paraId="1103B6A4" w14:textId="597AA349" w:rsidR="001618ED" w:rsidRPr="002516C1" w:rsidRDefault="001618ED" w:rsidP="004F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8" w:type="pct"/>
            <w:gridSpan w:val="7"/>
          </w:tcPr>
          <w:p w14:paraId="3CF29D2D" w14:textId="4BE8D585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8ED" w:rsidRPr="002516C1" w14:paraId="12AE98EC" w14:textId="77777777" w:rsidTr="00523DC7">
        <w:tc>
          <w:tcPr>
            <w:tcW w:w="2232" w:type="pct"/>
          </w:tcPr>
          <w:p w14:paraId="72F7F953" w14:textId="50D7010F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6" w:type="pct"/>
            <w:vAlign w:val="bottom"/>
          </w:tcPr>
          <w:p w14:paraId="03D9A43E" w14:textId="77777777" w:rsidR="001618ED" w:rsidRPr="00E57D1C" w:rsidRDefault="001618ED" w:rsidP="001618ED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E24E2E2" w14:textId="25FA5205" w:rsidR="001618ED" w:rsidRPr="002516C1" w:rsidRDefault="001618ED" w:rsidP="00523DC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 xml:space="preserve">1 </w:t>
            </w:r>
            <w:r w:rsidRPr="00E57D1C">
              <w:rPr>
                <w:rFonts w:asciiTheme="majorBidi" w:hAnsiTheme="majorBidi" w:cstheme="majorBidi"/>
                <w:cs/>
              </w:rPr>
              <w:t>มกราคม</w:t>
            </w:r>
            <w:r w:rsidRPr="00E57D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5" w:type="pct"/>
            <w:vAlign w:val="bottom"/>
          </w:tcPr>
          <w:p w14:paraId="5820CA26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vAlign w:val="bottom"/>
          </w:tcPr>
          <w:p w14:paraId="7CF7E9AB" w14:textId="26DB760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DCC4B78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vAlign w:val="bottom"/>
          </w:tcPr>
          <w:p w14:paraId="3178084C" w14:textId="0D1C4A6E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0" w:type="pct"/>
            <w:vAlign w:val="bottom"/>
          </w:tcPr>
          <w:p w14:paraId="64E30CF2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1C00D9C3" w14:textId="77777777" w:rsidR="001618ED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57488BC" w14:textId="24129E95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 w:rsidRPr="00E57D1C">
              <w:rPr>
                <w:rFonts w:asciiTheme="majorBidi" w:hAnsiTheme="majorBidi" w:cstheme="majorBidi"/>
              </w:rPr>
              <w:t>2566</w:t>
            </w:r>
          </w:p>
        </w:tc>
      </w:tr>
      <w:tr w:rsidR="001618ED" w:rsidRPr="002516C1" w14:paraId="2EBCD2C4" w14:textId="77777777" w:rsidTr="00523DC7">
        <w:tc>
          <w:tcPr>
            <w:tcW w:w="2232" w:type="pct"/>
          </w:tcPr>
          <w:p w14:paraId="4F2D5CB1" w14:textId="1DF65ACC" w:rsidR="001618ED" w:rsidRPr="002516C1" w:rsidRDefault="001618ED" w:rsidP="004F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8" w:type="pct"/>
            <w:gridSpan w:val="7"/>
          </w:tcPr>
          <w:p w14:paraId="3D70E2E2" w14:textId="2E1B9A34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618ED" w:rsidRPr="002516C1" w14:paraId="4A84B895" w14:textId="77777777" w:rsidTr="00523DC7">
        <w:tc>
          <w:tcPr>
            <w:tcW w:w="2232" w:type="pct"/>
            <w:vAlign w:val="bottom"/>
          </w:tcPr>
          <w:p w14:paraId="1CEE7ACD" w14:textId="6874F329" w:rsidR="001618ED" w:rsidRPr="004F05A9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FF0000"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6" w:type="pct"/>
          </w:tcPr>
          <w:p w14:paraId="03E9DCE6" w14:textId="253509C2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3DCC0F8A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87CEC82" w14:textId="7C13F899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4B8A2D17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F09A7C" w14:textId="0CA64E23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3F633354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BB504C4" w14:textId="789F26F4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618ED" w:rsidRPr="002516C1" w14:paraId="2563E213" w14:textId="77777777" w:rsidTr="00523DC7">
        <w:tc>
          <w:tcPr>
            <w:tcW w:w="2232" w:type="pct"/>
          </w:tcPr>
          <w:p w14:paraId="60A9FCC0" w14:textId="70D6AB96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74523CAB" w14:textId="6AC0BF4B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57D1C">
              <w:rPr>
                <w:rFonts w:asciiTheme="majorBidi" w:hAnsiTheme="majorBidi" w:cstheme="majorBidi"/>
                <w:cs/>
              </w:rPr>
              <w:t>2,424</w:t>
            </w:r>
          </w:p>
        </w:tc>
        <w:tc>
          <w:tcPr>
            <w:tcW w:w="145" w:type="pct"/>
          </w:tcPr>
          <w:p w14:paraId="11EE740B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03E690A8" w14:textId="0FA9A13D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2,062</w:t>
            </w:r>
          </w:p>
        </w:tc>
        <w:tc>
          <w:tcPr>
            <w:tcW w:w="146" w:type="pct"/>
          </w:tcPr>
          <w:p w14:paraId="3F483B86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</w:tcPr>
          <w:p w14:paraId="512049E3" w14:textId="5A8B9A89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2,070</w:t>
            </w:r>
            <w:r w:rsidRPr="00E57D1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0" w:type="pct"/>
          </w:tcPr>
          <w:p w14:paraId="5EBF6ADF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</w:tcPr>
          <w:p w14:paraId="7073CBF1" w14:textId="31552F33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cs/>
              </w:rPr>
              <w:t>2,416</w:t>
            </w:r>
          </w:p>
        </w:tc>
      </w:tr>
      <w:tr w:rsidR="001618ED" w:rsidRPr="002516C1" w14:paraId="1A5AE510" w14:textId="77777777" w:rsidTr="00523DC7">
        <w:trPr>
          <w:trHeight w:val="269"/>
        </w:trPr>
        <w:tc>
          <w:tcPr>
            <w:tcW w:w="2232" w:type="pct"/>
          </w:tcPr>
          <w:p w14:paraId="03E4C0C2" w14:textId="72E8F03E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57D1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cs/>
              </w:rPr>
              <w:t>เกิดขึ้น</w:t>
            </w:r>
            <w:r w:rsidRPr="00E57D1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9C37B62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5B61658C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818AF2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7EBC2CA5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409A1C4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508F9E5D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0BB3E89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618ED" w:rsidRPr="002516C1" w14:paraId="15CF4D94" w14:textId="77777777" w:rsidTr="00523DC7">
        <w:trPr>
          <w:trHeight w:val="269"/>
        </w:trPr>
        <w:tc>
          <w:tcPr>
            <w:tcW w:w="2232" w:type="pct"/>
          </w:tcPr>
          <w:p w14:paraId="2C1261BE" w14:textId="0201B28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83C8213" w14:textId="47B1223B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2,424</w:t>
            </w:r>
          </w:p>
        </w:tc>
        <w:tc>
          <w:tcPr>
            <w:tcW w:w="145" w:type="pct"/>
          </w:tcPr>
          <w:p w14:paraId="2456FAC1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DE8E83" w14:textId="2261EA28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F05A9">
              <w:rPr>
                <w:rFonts w:asciiTheme="majorBidi" w:hAnsiTheme="majorBidi" w:cstheme="majorBidi"/>
                <w:b/>
                <w:bCs/>
              </w:rPr>
              <w:t>2,062</w:t>
            </w:r>
          </w:p>
        </w:tc>
        <w:tc>
          <w:tcPr>
            <w:tcW w:w="146" w:type="pct"/>
          </w:tcPr>
          <w:p w14:paraId="700E0D9B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2CE13A" w14:textId="15BE4436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F05A9">
              <w:rPr>
                <w:rFonts w:asciiTheme="majorBidi" w:hAnsiTheme="majorBidi" w:cstheme="majorBidi"/>
                <w:b/>
                <w:bCs/>
              </w:rPr>
              <w:t>(</w:t>
            </w:r>
            <w:r w:rsidRPr="004F05A9">
              <w:rPr>
                <w:rFonts w:asciiTheme="majorBidi" w:hAnsiTheme="majorBidi" w:cstheme="majorBidi"/>
                <w:b/>
                <w:bCs/>
                <w:cs/>
              </w:rPr>
              <w:t>2</w:t>
            </w:r>
            <w:r w:rsidRPr="004F05A9">
              <w:rPr>
                <w:rFonts w:asciiTheme="majorBidi" w:hAnsiTheme="majorBidi" w:cstheme="majorBidi"/>
                <w:b/>
                <w:bCs/>
              </w:rPr>
              <w:t>,</w:t>
            </w:r>
            <w:r w:rsidRPr="004F05A9">
              <w:rPr>
                <w:rFonts w:asciiTheme="majorBidi" w:hAnsiTheme="majorBidi" w:cstheme="majorBidi"/>
                <w:b/>
                <w:bCs/>
                <w:cs/>
              </w:rPr>
              <w:t>070)</w:t>
            </w:r>
          </w:p>
        </w:tc>
        <w:tc>
          <w:tcPr>
            <w:tcW w:w="150" w:type="pct"/>
          </w:tcPr>
          <w:p w14:paraId="62C959E4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18A6847" w14:textId="2DD86A2B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2,416</w:t>
            </w:r>
          </w:p>
        </w:tc>
      </w:tr>
      <w:tr w:rsidR="00187C66" w:rsidRPr="00A04811" w14:paraId="2B18E58B" w14:textId="77777777" w:rsidTr="004A0412">
        <w:trPr>
          <w:tblHeader/>
        </w:trPr>
        <w:tc>
          <w:tcPr>
            <w:tcW w:w="2232" w:type="pct"/>
          </w:tcPr>
          <w:p w14:paraId="629D5275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8714299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14B73B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01C62F80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87C66" w:rsidRPr="00A04811" w14:paraId="14DC67ED" w14:textId="77777777" w:rsidTr="004A0412">
        <w:trPr>
          <w:tblHeader/>
        </w:trPr>
        <w:tc>
          <w:tcPr>
            <w:tcW w:w="2232" w:type="pct"/>
          </w:tcPr>
          <w:p w14:paraId="121FE91D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6D3EAAB7" w14:textId="0D03001A" w:rsidR="00187C66" w:rsidRPr="00A026BE" w:rsidRDefault="0099563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5" w:type="pct"/>
          </w:tcPr>
          <w:p w14:paraId="18281CA1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5DF0090" w14:textId="36C6CCA4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6725775E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3612FEF" w14:textId="6FBE60DA" w:rsidR="00187C66" w:rsidRPr="00A026BE" w:rsidRDefault="0099563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0" w:type="pct"/>
          </w:tcPr>
          <w:p w14:paraId="6278B50B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BC6634D" w14:textId="7F81ABF4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87C66" w:rsidRPr="00A04811" w14:paraId="1617B884" w14:textId="77777777" w:rsidTr="004A0412">
        <w:trPr>
          <w:tblHeader/>
        </w:trPr>
        <w:tc>
          <w:tcPr>
            <w:tcW w:w="2232" w:type="pct"/>
          </w:tcPr>
          <w:p w14:paraId="752AC72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052658B1" w14:textId="46576F4D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" w:type="pct"/>
          </w:tcPr>
          <w:p w14:paraId="2B25432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8E52F6" w14:textId="282E13F0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</w:tcPr>
          <w:p w14:paraId="221183C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F85B88" w14:textId="752C76EE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</w:tcPr>
          <w:p w14:paraId="16DC30C6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847D088" w14:textId="130B0871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187C66" w:rsidRPr="00A04811" w14:paraId="1BD41924" w14:textId="77777777" w:rsidTr="004A0412">
        <w:trPr>
          <w:tblHeader/>
        </w:trPr>
        <w:tc>
          <w:tcPr>
            <w:tcW w:w="2232" w:type="pct"/>
          </w:tcPr>
          <w:p w14:paraId="270E61E4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6DCE3BA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A04811" w14:paraId="4B5A402C" w14:textId="77777777" w:rsidTr="004A0412">
        <w:tc>
          <w:tcPr>
            <w:tcW w:w="2232" w:type="pct"/>
          </w:tcPr>
          <w:p w14:paraId="32D5440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3A9FCB76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F4D3E91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1660C33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2EF0453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685D17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66C1E965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823AABF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A04811" w14:paraId="2C006760" w14:textId="77777777" w:rsidTr="004A0412">
        <w:tc>
          <w:tcPr>
            <w:tcW w:w="2232" w:type="pct"/>
          </w:tcPr>
          <w:p w14:paraId="605CA934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DD42C32" w14:textId="298665F3" w:rsidR="00187C66" w:rsidRPr="00A04811" w:rsidRDefault="00815D6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1.32</w:t>
            </w:r>
          </w:p>
        </w:tc>
        <w:tc>
          <w:tcPr>
            <w:tcW w:w="145" w:type="pct"/>
          </w:tcPr>
          <w:p w14:paraId="2FB0611E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C8A8568" w14:textId="5F03BDB4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6" w:type="pct"/>
          </w:tcPr>
          <w:p w14:paraId="092CA187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3D7B1B" w14:textId="25EE5CCF" w:rsidR="00187C66" w:rsidRPr="00A04811" w:rsidRDefault="00815D6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1A88417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8E0328E" w14:textId="1AC4140C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A04811" w14:paraId="3A748337" w14:textId="77777777" w:rsidTr="004A0412">
        <w:tc>
          <w:tcPr>
            <w:tcW w:w="2232" w:type="pct"/>
          </w:tcPr>
          <w:p w14:paraId="74C5A71D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5DA8F8B9" w14:textId="581C3E09" w:rsidR="00187C66" w:rsidRPr="00A04811" w:rsidRDefault="00815D6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365AAE58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DF3757" w14:textId="6F1A2614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15AE87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795BBC1" w14:textId="4BC355C8" w:rsidR="00187C66" w:rsidRPr="00A04811" w:rsidRDefault="00815D6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650CBBB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4A49F00" w14:textId="4B41D47E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</w:tr>
      <w:tr w:rsidR="00791CD5" w:rsidRPr="00791CD5" w14:paraId="22F6ABC3" w14:textId="77777777" w:rsidTr="004A0412">
        <w:tc>
          <w:tcPr>
            <w:tcW w:w="2232" w:type="pct"/>
          </w:tcPr>
          <w:p w14:paraId="00E670E2" w14:textId="3114707B" w:rsidR="00C83DE6" w:rsidRPr="00523DC7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791CD5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238551C4" w14:textId="632DB41F" w:rsidR="00C83DE6" w:rsidRPr="00791CD5" w:rsidRDefault="00815D6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75.56</w:t>
            </w:r>
          </w:p>
        </w:tc>
        <w:tc>
          <w:tcPr>
            <w:tcW w:w="145" w:type="pct"/>
          </w:tcPr>
          <w:p w14:paraId="4C9E8081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7B4B1F5" w14:textId="55B6D966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A1C0B79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0F10A61" w14:textId="42C9061F" w:rsidR="00C83DE6" w:rsidRPr="00791CD5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4A281AE2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9C1C4D" w14:textId="11716E49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91CD5" w:rsidRPr="00791CD5" w14:paraId="5334FDFB" w14:textId="77777777" w:rsidTr="004A0412">
        <w:tc>
          <w:tcPr>
            <w:tcW w:w="2232" w:type="pct"/>
          </w:tcPr>
          <w:p w14:paraId="2B2EE791" w14:textId="77D511B3" w:rsidR="00C83DE6" w:rsidRPr="00523DC7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791CD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41766CA2" w14:textId="186CAFCD" w:rsidR="00C83DE6" w:rsidRPr="00791CD5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61.52</w:t>
            </w:r>
          </w:p>
        </w:tc>
        <w:tc>
          <w:tcPr>
            <w:tcW w:w="145" w:type="pct"/>
          </w:tcPr>
          <w:p w14:paraId="77325D36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22EE311" w14:textId="1C3E71AE" w:rsidR="00C83DE6" w:rsidRPr="00791CD5" w:rsidRDefault="00E57D1C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BC9E628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B8F6459" w14:textId="24CFCF04" w:rsidR="00C83DE6" w:rsidRPr="00791CD5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57097FAD" w14:textId="77777777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273E56B" w14:textId="785770C3" w:rsidR="00C83DE6" w:rsidRPr="00791CD5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87C66" w:rsidRPr="00A04811" w14:paraId="4C087E12" w14:textId="77777777" w:rsidTr="004A0412">
        <w:tc>
          <w:tcPr>
            <w:tcW w:w="2232" w:type="pct"/>
          </w:tcPr>
          <w:p w14:paraId="22DAA20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475F60D3" w:rsidR="00187C66" w:rsidRPr="00A0481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138.40</w:t>
            </w:r>
          </w:p>
        </w:tc>
        <w:tc>
          <w:tcPr>
            <w:tcW w:w="145" w:type="pct"/>
          </w:tcPr>
          <w:p w14:paraId="063E1E75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3070082C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46" w:type="pct"/>
          </w:tcPr>
          <w:p w14:paraId="1703AA0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65AFCFA3" w:rsidR="00187C66" w:rsidRPr="00A0481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0" w:type="pct"/>
          </w:tcPr>
          <w:p w14:paraId="35766058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0A7ADADD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  <w:tr w:rsidR="00187C66" w:rsidRPr="00C7659D" w14:paraId="317183CB" w14:textId="77777777" w:rsidTr="004A0412">
        <w:tc>
          <w:tcPr>
            <w:tcW w:w="2232" w:type="pct"/>
          </w:tcPr>
          <w:p w14:paraId="7CD94437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1ADD5B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3FAAAAC6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166490C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1C0D000B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9C75FB1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0AEDDE5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F8376CE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7C66" w:rsidRPr="002516C1" w14:paraId="72F2177F" w14:textId="77777777" w:rsidTr="004A0412">
        <w:tc>
          <w:tcPr>
            <w:tcW w:w="2232" w:type="pct"/>
          </w:tcPr>
          <w:p w14:paraId="6AD9DD1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586" w:type="pct"/>
          </w:tcPr>
          <w:p w14:paraId="430457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89461F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F7ECBD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E5E0C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917786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24738B5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B58D1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791CD5" w:rsidRPr="00791CD5" w14:paraId="60BE088D" w14:textId="77777777" w:rsidTr="004A0412">
        <w:tc>
          <w:tcPr>
            <w:tcW w:w="2232" w:type="pct"/>
          </w:tcPr>
          <w:p w14:paraId="4C7C5E3E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A385B25" w14:textId="7219F840" w:rsidR="00187C66" w:rsidRPr="00791CD5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14.49</w:t>
            </w:r>
          </w:p>
        </w:tc>
        <w:tc>
          <w:tcPr>
            <w:tcW w:w="145" w:type="pct"/>
          </w:tcPr>
          <w:p w14:paraId="3F0D867D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4ED4068" w14:textId="065D0DCF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</w:rPr>
              <w:t>5</w:t>
            </w:r>
            <w:r w:rsidRPr="00791CD5">
              <w:rPr>
                <w:rFonts w:asciiTheme="majorBidi" w:hAnsiTheme="majorBidi" w:cstheme="majorBidi"/>
                <w:cs/>
              </w:rPr>
              <w:t>.</w:t>
            </w:r>
            <w:r w:rsidRPr="00791CD5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6" w:type="pct"/>
          </w:tcPr>
          <w:p w14:paraId="1CCC84D7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D10E247" w14:textId="1F4926FA" w:rsidR="00187C66" w:rsidRPr="00791CD5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13.72</w:t>
            </w:r>
          </w:p>
        </w:tc>
        <w:tc>
          <w:tcPr>
            <w:tcW w:w="150" w:type="pct"/>
          </w:tcPr>
          <w:p w14:paraId="3BC5A425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836FE14" w14:textId="5987352B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</w:rPr>
              <w:t>4</w:t>
            </w:r>
            <w:r w:rsidRPr="00791CD5">
              <w:rPr>
                <w:rFonts w:asciiTheme="majorBidi" w:hAnsiTheme="majorBidi" w:cstheme="majorBidi"/>
                <w:cs/>
              </w:rPr>
              <w:t>.</w:t>
            </w:r>
            <w:r w:rsidRPr="00791CD5">
              <w:rPr>
                <w:rFonts w:asciiTheme="majorBidi" w:hAnsiTheme="majorBidi" w:cstheme="majorBidi"/>
              </w:rPr>
              <w:t>16</w:t>
            </w:r>
          </w:p>
        </w:tc>
      </w:tr>
      <w:tr w:rsidR="00187C66" w:rsidRPr="002516C1" w14:paraId="516521C3" w14:textId="77777777" w:rsidTr="004A0412">
        <w:tc>
          <w:tcPr>
            <w:tcW w:w="2232" w:type="pct"/>
          </w:tcPr>
          <w:p w14:paraId="755AE76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3B6C66FC" w14:textId="615B7AEA" w:rsidR="00187C66" w:rsidRPr="002516C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0.34</w:t>
            </w:r>
          </w:p>
        </w:tc>
        <w:tc>
          <w:tcPr>
            <w:tcW w:w="145" w:type="pct"/>
          </w:tcPr>
          <w:p w14:paraId="48B7A21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7D256AC" w14:textId="59C4C54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6" w:type="pct"/>
          </w:tcPr>
          <w:p w14:paraId="6B53EA2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4B1365" w14:textId="1E1B0E18" w:rsidR="00187C66" w:rsidRPr="002516C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1433BDC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03EB43" w14:textId="785E079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</w:tr>
      <w:tr w:rsidR="00187C66" w:rsidRPr="002516C1" w14:paraId="16FF362E" w14:textId="77777777" w:rsidTr="004A0412">
        <w:tc>
          <w:tcPr>
            <w:tcW w:w="2232" w:type="pct"/>
          </w:tcPr>
          <w:p w14:paraId="2FCD07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794C6C1" w14:textId="2056D8F7" w:rsidR="00187C66" w:rsidRPr="002516C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10.33</w:t>
            </w:r>
          </w:p>
        </w:tc>
        <w:tc>
          <w:tcPr>
            <w:tcW w:w="145" w:type="pct"/>
          </w:tcPr>
          <w:p w14:paraId="5199C1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9072AF" w14:textId="0AC643A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6" w:type="pct"/>
          </w:tcPr>
          <w:p w14:paraId="4A8C5E5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0B32DB" w14:textId="2DD681DD" w:rsidR="00187C66" w:rsidRPr="002516C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A9E7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8E7A87" w14:textId="5EC3EAD4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01</w:t>
            </w:r>
          </w:p>
        </w:tc>
      </w:tr>
      <w:tr w:rsidR="00187C66" w:rsidRPr="002516C1" w14:paraId="691053C0" w14:textId="77777777" w:rsidTr="004A0412">
        <w:tc>
          <w:tcPr>
            <w:tcW w:w="2232" w:type="pct"/>
          </w:tcPr>
          <w:p w14:paraId="57CE51D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41869281" w:rsidR="00187C66" w:rsidRPr="002516C1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25.16</w:t>
            </w:r>
          </w:p>
        </w:tc>
        <w:tc>
          <w:tcPr>
            <w:tcW w:w="145" w:type="pct"/>
          </w:tcPr>
          <w:p w14:paraId="560D2A3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46361BA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6" w:type="pct"/>
          </w:tcPr>
          <w:p w14:paraId="33524B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68EA7212" w:rsidR="00187C66" w:rsidRPr="00523DC7" w:rsidRDefault="00CB4D09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523DC7">
              <w:rPr>
                <w:rFonts w:asciiTheme="majorBidi" w:hAnsiTheme="majorBidi" w:cstheme="majorBidi"/>
                <w:b/>
                <w:bCs/>
                <w:cs/>
              </w:rPr>
              <w:t>13.72</w:t>
            </w:r>
          </w:p>
        </w:tc>
        <w:tc>
          <w:tcPr>
            <w:tcW w:w="150" w:type="pct"/>
          </w:tcPr>
          <w:p w14:paraId="1AD64BEE" w14:textId="77777777" w:rsidR="00187C66" w:rsidRPr="00F9499B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3B1866F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</w:tbl>
    <w:p w14:paraId="595925CD" w14:textId="77777777" w:rsidR="00187C66" w:rsidRPr="00EF2B15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1"/>
        <w:gridCol w:w="1084"/>
        <w:gridCol w:w="250"/>
        <w:gridCol w:w="18"/>
        <w:gridCol w:w="1082"/>
        <w:gridCol w:w="273"/>
        <w:gridCol w:w="1082"/>
        <w:gridCol w:w="273"/>
        <w:gridCol w:w="1071"/>
      </w:tblGrid>
      <w:tr w:rsidR="0023290C" w:rsidRPr="002516C1" w14:paraId="675BB4AB" w14:textId="77777777" w:rsidTr="00DF30CD">
        <w:tc>
          <w:tcPr>
            <w:tcW w:w="1565" w:type="pct"/>
            <w:shd w:val="clear" w:color="auto" w:fill="auto"/>
          </w:tcPr>
          <w:p w14:paraId="290BA0E1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3E27A630" w14:textId="20C697AD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8B65EB2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2516C1" w14:paraId="55664C69" w14:textId="77777777" w:rsidTr="00DF30CD">
        <w:tc>
          <w:tcPr>
            <w:tcW w:w="1565" w:type="pct"/>
            <w:shd w:val="clear" w:color="auto" w:fill="auto"/>
          </w:tcPr>
          <w:p w14:paraId="60169692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453BA329" w:rsidR="0023290C" w:rsidRPr="00A026BE" w:rsidRDefault="0099563F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2A4E99F8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757B30" w14:textId="3D246431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675E253E" w:rsidR="0023290C" w:rsidRPr="00A026BE" w:rsidRDefault="0099563F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6AD05553" w14:textId="6D894657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3290C" w:rsidRPr="002516C1" w14:paraId="5C2F377C" w14:textId="77777777" w:rsidTr="00DF30CD">
        <w:tc>
          <w:tcPr>
            <w:tcW w:w="1565" w:type="pct"/>
            <w:shd w:val="clear" w:color="auto" w:fill="auto"/>
          </w:tcPr>
          <w:p w14:paraId="442EF470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58D8D271" w:rsidR="0023290C" w:rsidRPr="00A026BE" w:rsidRDefault="001618E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608" w:type="pct"/>
            <w:shd w:val="clear" w:color="auto" w:fill="auto"/>
          </w:tcPr>
          <w:p w14:paraId="5864513D" w14:textId="53EB97C2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B8D8839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FBE3D" w14:textId="6BEA4353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60B4D566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3FA5F184" w14:textId="7EF4343A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3290C" w:rsidRPr="002516C1" w14:paraId="138D1517" w14:textId="77777777" w:rsidTr="00DF30CD">
        <w:trPr>
          <w:trHeight w:val="353"/>
        </w:trPr>
        <w:tc>
          <w:tcPr>
            <w:tcW w:w="1565" w:type="pct"/>
          </w:tcPr>
          <w:p w14:paraId="1A70646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4715DBE5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4C92493" w14:textId="319054E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2516C1" w14:paraId="2C81A048" w14:textId="77777777" w:rsidTr="00DF30CD">
        <w:tc>
          <w:tcPr>
            <w:tcW w:w="1565" w:type="pct"/>
          </w:tcPr>
          <w:p w14:paraId="266EC6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72CEBCF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gridSpan w:val="2"/>
          </w:tcPr>
          <w:p w14:paraId="5B519BF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4DA042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E8FEB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3290C" w:rsidRPr="002516C1" w14:paraId="756726F6" w14:textId="77777777" w:rsidTr="00DF30CD">
        <w:tc>
          <w:tcPr>
            <w:tcW w:w="1565" w:type="pct"/>
          </w:tcPr>
          <w:p w14:paraId="03EEBB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03FC2A22" w:rsidR="0023290C" w:rsidRPr="002516C1" w:rsidRDefault="00DA5566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536.23</w:t>
            </w:r>
          </w:p>
        </w:tc>
        <w:tc>
          <w:tcPr>
            <w:tcW w:w="150" w:type="pct"/>
            <w:gridSpan w:val="2"/>
          </w:tcPr>
          <w:p w14:paraId="14CBE3F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CF64FBA" w14:textId="5FE8531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3" w:type="pct"/>
          </w:tcPr>
          <w:p w14:paraId="405D853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6CCD2B88" w:rsidR="0023290C" w:rsidRPr="002516C1" w:rsidRDefault="00DA5566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0.05</w:t>
            </w:r>
          </w:p>
        </w:tc>
        <w:tc>
          <w:tcPr>
            <w:tcW w:w="153" w:type="pct"/>
          </w:tcPr>
          <w:p w14:paraId="5C9FD9DD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B75E88B" w14:textId="0D56C349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</w:tr>
      <w:tr w:rsidR="0023290C" w:rsidRPr="002516C1" w14:paraId="5AC0AD32" w14:textId="77777777" w:rsidTr="00F83851">
        <w:tc>
          <w:tcPr>
            <w:tcW w:w="1565" w:type="pct"/>
          </w:tcPr>
          <w:p w14:paraId="3EB1C3E0" w14:textId="7013A44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2873AA0B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28267F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FDB85A2" w14:textId="19056B6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EAD6E79" w14:textId="76B35CEF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40215B84" w14:textId="1EB8FB0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3290C" w:rsidRPr="002516C1" w14:paraId="11EFD8FB" w14:textId="77777777" w:rsidTr="00DF30CD">
        <w:tc>
          <w:tcPr>
            <w:tcW w:w="1565" w:type="pct"/>
          </w:tcPr>
          <w:p w14:paraId="2CC133A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756D3644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536.23</w:t>
            </w:r>
          </w:p>
        </w:tc>
        <w:tc>
          <w:tcPr>
            <w:tcW w:w="150" w:type="pct"/>
            <w:gridSpan w:val="2"/>
          </w:tcPr>
          <w:p w14:paraId="43113DD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0EE0D38F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53" w:type="pct"/>
          </w:tcPr>
          <w:p w14:paraId="0562296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01133607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0.05</w:t>
            </w:r>
          </w:p>
        </w:tc>
        <w:tc>
          <w:tcPr>
            <w:tcW w:w="153" w:type="pct"/>
          </w:tcPr>
          <w:p w14:paraId="17DCE6C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6FE19B6F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384971" w:rsidRPr="002516C1" w14:paraId="0DE7CC9B" w14:textId="77777777" w:rsidTr="00DF30CD">
        <w:tc>
          <w:tcPr>
            <w:tcW w:w="1565" w:type="pct"/>
          </w:tcPr>
          <w:p w14:paraId="1A972287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331458B4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E9BCC0E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9F006AF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83D39FE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5FE6BDFB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2133800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26582E78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FFB7C99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1775A8FB" w14:textId="77777777" w:rsidTr="00DF30CD">
        <w:tc>
          <w:tcPr>
            <w:tcW w:w="1565" w:type="pct"/>
          </w:tcPr>
          <w:p w14:paraId="4D6F5B82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41676A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</w:tcPr>
          <w:p w14:paraId="2CD291C7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52F401C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</w:tcPr>
          <w:p w14:paraId="20BB2A38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474F7B1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F31E58A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483FC43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</w:tcPr>
          <w:p w14:paraId="515726BB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0FDEF8E6" w14:textId="77777777" w:rsidTr="00DF30CD">
        <w:tc>
          <w:tcPr>
            <w:tcW w:w="1565" w:type="pct"/>
          </w:tcPr>
          <w:p w14:paraId="75B97DA5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68160AB7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</w:tcPr>
          <w:p w14:paraId="30A5FE5A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6B1B7D70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</w:tcPr>
          <w:p w14:paraId="18A81B1D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0424F0E5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183A2E00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0B03814E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</w:tcPr>
          <w:p w14:paraId="208455DE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769F900D" w14:textId="77777777" w:rsidTr="00DF30CD">
        <w:tc>
          <w:tcPr>
            <w:tcW w:w="1565" w:type="pct"/>
            <w:shd w:val="clear" w:color="auto" w:fill="auto"/>
          </w:tcPr>
          <w:p w14:paraId="02739C3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83B9D47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120D7D59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2A8E6D9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350E09ED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84971" w:rsidRPr="002516C1" w14:paraId="7477FD31" w14:textId="77777777" w:rsidTr="00DF30CD">
        <w:tc>
          <w:tcPr>
            <w:tcW w:w="1565" w:type="pct"/>
            <w:shd w:val="clear" w:color="auto" w:fill="auto"/>
          </w:tcPr>
          <w:p w14:paraId="6266437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8366F05" w14:textId="77777777" w:rsidR="0038497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2B4DB6EF" w14:textId="791B8226" w:rsidR="00384971" w:rsidRPr="00A026BE" w:rsidRDefault="0099563F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5F6FB76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BDCD12C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151798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6DAEE848" w14:textId="715AD090" w:rsidR="00384971" w:rsidRPr="00A026BE" w:rsidRDefault="0099563F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6A12089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50E175FB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84971" w:rsidRPr="002516C1" w14:paraId="016FDD6E" w14:textId="77777777" w:rsidTr="00DF30CD">
        <w:tc>
          <w:tcPr>
            <w:tcW w:w="1565" w:type="pct"/>
            <w:shd w:val="clear" w:color="auto" w:fill="auto"/>
          </w:tcPr>
          <w:p w14:paraId="3A3926E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3D97421E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ED04194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4670ABF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B815361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5B68A2B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5837A86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6A43D09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6A6A0B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384971" w:rsidRPr="002516C1" w14:paraId="5D599AB3" w14:textId="77777777" w:rsidTr="00DF30CD">
        <w:trPr>
          <w:trHeight w:val="353"/>
        </w:trPr>
        <w:tc>
          <w:tcPr>
            <w:tcW w:w="1565" w:type="pct"/>
          </w:tcPr>
          <w:p w14:paraId="3B8E75BD" w14:textId="625E9790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6347B704" w14:textId="753F2199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5144F436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2516C1" w14:paraId="4AB0B4B4" w14:textId="77777777" w:rsidTr="00DF30CD">
        <w:trPr>
          <w:trHeight w:val="353"/>
        </w:trPr>
        <w:tc>
          <w:tcPr>
            <w:tcW w:w="1565" w:type="pct"/>
          </w:tcPr>
          <w:p w14:paraId="4DDD8E82" w14:textId="61E9610D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47B0E7FE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8C0E226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3290C" w:rsidRPr="002516C1" w14:paraId="539188D7" w14:textId="77777777" w:rsidTr="00DF30CD">
        <w:tc>
          <w:tcPr>
            <w:tcW w:w="1565" w:type="pct"/>
          </w:tcPr>
          <w:p w14:paraId="64FA1862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54DFA4F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69866747" w14:textId="7697991C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62.85</w:t>
            </w:r>
          </w:p>
        </w:tc>
        <w:tc>
          <w:tcPr>
            <w:tcW w:w="150" w:type="pct"/>
            <w:gridSpan w:val="2"/>
          </w:tcPr>
          <w:p w14:paraId="6434FC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FC43E61" w14:textId="1CC7658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145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3" w:type="pct"/>
          </w:tcPr>
          <w:p w14:paraId="069A013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D2D0C4B" w14:textId="18E528C8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0.01</w:t>
            </w:r>
          </w:p>
        </w:tc>
        <w:tc>
          <w:tcPr>
            <w:tcW w:w="153" w:type="pct"/>
          </w:tcPr>
          <w:p w14:paraId="243D825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6BF4A48" w14:textId="6474BCF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62</w:t>
            </w:r>
          </w:p>
        </w:tc>
      </w:tr>
      <w:tr w:rsidR="0023290C" w:rsidRPr="002516C1" w14:paraId="777C0C51" w14:textId="77777777" w:rsidTr="00523DC7">
        <w:tc>
          <w:tcPr>
            <w:tcW w:w="1565" w:type="pct"/>
          </w:tcPr>
          <w:p w14:paraId="6F8B83A8" w14:textId="011C331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      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7AC5ED3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646C043" w14:textId="68217600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34AAA7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27ABF86" w14:textId="0B469A1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  <w:vAlign w:val="bottom"/>
          </w:tcPr>
          <w:p w14:paraId="0A1229F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5E07145" w14:textId="1DB4FC85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66590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7725036" w14:textId="55DD53AC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23290C" w:rsidRPr="002516C1" w14:paraId="70F2C0D0" w14:textId="77777777" w:rsidTr="00523DC7">
        <w:tc>
          <w:tcPr>
            <w:tcW w:w="1565" w:type="pct"/>
          </w:tcPr>
          <w:p w14:paraId="6CF1846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07393C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144CEF18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62.85</w:t>
            </w:r>
          </w:p>
        </w:tc>
        <w:tc>
          <w:tcPr>
            <w:tcW w:w="150" w:type="pct"/>
            <w:gridSpan w:val="2"/>
          </w:tcPr>
          <w:p w14:paraId="1A67F8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2FBB5C5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53" w:type="pct"/>
          </w:tcPr>
          <w:p w14:paraId="323FD9D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7062001C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0.01</w:t>
            </w:r>
          </w:p>
        </w:tc>
        <w:tc>
          <w:tcPr>
            <w:tcW w:w="153" w:type="pct"/>
          </w:tcPr>
          <w:p w14:paraId="35F7732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736A0A2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23290C" w:rsidRPr="002516C1" w14:paraId="6F012E0A" w14:textId="77777777" w:rsidTr="00523DC7">
        <w:trPr>
          <w:trHeight w:val="227"/>
        </w:trPr>
        <w:tc>
          <w:tcPr>
            <w:tcW w:w="1565" w:type="pct"/>
          </w:tcPr>
          <w:p w14:paraId="617FF92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B809ED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5861062" w14:textId="274A54D3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599.08</w:t>
            </w:r>
          </w:p>
        </w:tc>
        <w:tc>
          <w:tcPr>
            <w:tcW w:w="150" w:type="pct"/>
            <w:gridSpan w:val="2"/>
          </w:tcPr>
          <w:p w14:paraId="032F307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462BC77" w14:textId="34CFAFB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910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53" w:type="pct"/>
          </w:tcPr>
          <w:p w14:paraId="1AE4F1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C0DFAE5" w14:textId="05673164" w:rsidR="0023290C" w:rsidRPr="002516C1" w:rsidRDefault="006E63B7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  <w:tc>
          <w:tcPr>
            <w:tcW w:w="153" w:type="pct"/>
          </w:tcPr>
          <w:p w14:paraId="1F5F14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D9EC53B" w14:textId="01D6BE1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p w14:paraId="0E8F40C4" w14:textId="77777777" w:rsidR="0023290C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295BD380" w:rsidR="009E45D4" w:rsidRPr="007B5EC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  <w:r w:rsidRPr="007B5EC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7B5ECF">
        <w:rPr>
          <w:rFonts w:asciiTheme="majorBidi" w:hAnsiTheme="majorBidi" w:cstheme="majorBidi"/>
          <w:cs/>
        </w:rPr>
        <w:t>กลุ่ม</w:t>
      </w:r>
      <w:r w:rsidRPr="007B5ECF">
        <w:rPr>
          <w:rFonts w:asciiTheme="majorBidi" w:hAnsiTheme="majorBidi" w:cstheme="majorBidi"/>
          <w:cs/>
          <w:lang w:val="th-TH"/>
        </w:rPr>
        <w:t>บริษั</w:t>
      </w:r>
      <w:r w:rsidRPr="00C84F74">
        <w:rPr>
          <w:rFonts w:asciiTheme="majorBidi" w:hAnsiTheme="majorBidi" w:cstheme="majorBidi"/>
          <w:cs/>
          <w:lang w:val="th-TH"/>
        </w:rPr>
        <w:t>ท</w:t>
      </w:r>
      <w:r w:rsidRPr="00C84F74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C84F74">
        <w:rPr>
          <w:rFonts w:asciiTheme="majorBidi" w:hAnsiTheme="majorBidi" w:cstheme="majorBidi"/>
        </w:rPr>
        <w:t>7</w:t>
      </w:r>
      <w:r w:rsidRPr="00C84F74">
        <w:rPr>
          <w:rFonts w:asciiTheme="majorBidi" w:hAnsiTheme="majorBidi" w:cstheme="majorBidi"/>
        </w:rPr>
        <w:t xml:space="preserve"> </w:t>
      </w:r>
      <w:r w:rsidRPr="00C84F74">
        <w:rPr>
          <w:rFonts w:asciiTheme="majorBidi" w:hAnsiTheme="majorBidi" w:cstheme="majorBidi"/>
          <w:cs/>
        </w:rPr>
        <w:t>วัน</w:t>
      </w:r>
      <w:r w:rsidR="0001373F">
        <w:rPr>
          <w:rFonts w:asciiTheme="majorBidi" w:hAnsiTheme="majorBidi" w:cstheme="majorBidi" w:hint="cs"/>
          <w:cs/>
        </w:rPr>
        <w:t xml:space="preserve">ถึง </w:t>
      </w:r>
      <w:r w:rsidR="0001373F">
        <w:rPr>
          <w:rFonts w:asciiTheme="majorBidi" w:hAnsiTheme="majorBidi" w:cstheme="majorBidi"/>
        </w:rPr>
        <w:t xml:space="preserve">60 </w:t>
      </w:r>
      <w:r w:rsidR="0001373F">
        <w:rPr>
          <w:rFonts w:asciiTheme="majorBidi" w:hAnsiTheme="majorBidi" w:cstheme="majorBidi" w:hint="cs"/>
          <w:cs/>
        </w:rPr>
        <w:t>วัน</w:t>
      </w:r>
    </w:p>
    <w:p w14:paraId="37C67164" w14:textId="77777777" w:rsidR="007B5ECF" w:rsidRPr="007B5ECF" w:rsidRDefault="007B5ECF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2516C1" w14:paraId="46AE4A95" w14:textId="77777777" w:rsidTr="004A0412">
        <w:trPr>
          <w:trHeight w:val="408"/>
        </w:trPr>
        <w:tc>
          <w:tcPr>
            <w:tcW w:w="1725" w:type="pct"/>
          </w:tcPr>
          <w:p w14:paraId="23749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99563F" w14:paraId="606D5D6A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2318957C" w:rsidR="00B509A6" w:rsidRPr="0099563F" w:rsidRDefault="0099563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2408D7CC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2A011E1A" w:rsidR="00B509A6" w:rsidRPr="0099563F" w:rsidRDefault="0099563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384B4515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09A6" w:rsidRPr="002516C1" w14:paraId="418F5D8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5269F789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10F15FE1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0E5CEE1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3E709396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09A6" w:rsidRPr="002516C1" w14:paraId="1C977EE1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09A6" w:rsidRPr="002516C1" w14:paraId="751046C5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0938503A" w:rsidR="00B509A6" w:rsidRPr="002516C1" w:rsidRDefault="0023290C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72746CBC" w:rsidR="00B509A6" w:rsidRPr="002516C1" w:rsidRDefault="006E63B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147.13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41D0CF4D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725F7192" w:rsidR="00B509A6" w:rsidRPr="002516C1" w:rsidRDefault="006E63B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19.85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678AE37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B509A6" w:rsidRPr="002516C1" w14:paraId="41137B17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9A6" w:rsidRPr="002516C1" w14:paraId="07E5851D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27CF892D" w:rsidR="00B509A6" w:rsidRPr="002516C1" w:rsidRDefault="006E63B7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574EC8F1" w:rsidR="00B509A6" w:rsidRPr="005D4F29" w:rsidRDefault="00B509A6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5D4F2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5D4F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D4F2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6B68FD1A" w:rsidR="00B509A6" w:rsidRPr="002516C1" w:rsidRDefault="006E63B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FC4F7EB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2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509A6" w:rsidRPr="002516C1" w14:paraId="6AECAA0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2CA1C113" w:rsidR="00B509A6" w:rsidRPr="00D66B49" w:rsidRDefault="001761A8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66B49">
              <w:rPr>
                <w:rFonts w:asciiTheme="majorBidi" w:hAnsiTheme="majorBidi" w:cstheme="majorBidi" w:hint="cs"/>
                <w:sz w:val="30"/>
                <w:szCs w:val="30"/>
                <w:cs/>
              </w:rPr>
              <w:t>73.00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313A8F2C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769E2540" w:rsidR="00B509A6" w:rsidRPr="002516C1" w:rsidRDefault="004C0029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24.96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526E2CA9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509A6" w:rsidRPr="002516C1" w14:paraId="03340E2F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5478CA6C" w:rsidR="00B509A6" w:rsidRPr="00D66B49" w:rsidRDefault="001761A8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66B49">
              <w:rPr>
                <w:rFonts w:asciiTheme="majorBidi" w:hAnsiTheme="majorBidi" w:cstheme="majorBidi" w:hint="cs"/>
                <w:sz w:val="30"/>
                <w:szCs w:val="30"/>
                <w:cs/>
              </w:rPr>
              <w:t>38.88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684A9BEA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2EED2471" w:rsidR="00B509A6" w:rsidRPr="005D4F29" w:rsidRDefault="004C0029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5D4F29">
              <w:rPr>
                <w:rFonts w:asciiTheme="majorBidi" w:hAnsiTheme="majorBidi" w:cstheme="majorBidi"/>
                <w:sz w:val="30"/>
                <w:szCs w:val="30"/>
                <w:cs/>
              </w:rPr>
              <w:t>1.70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06428D1A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</w:tr>
      <w:tr w:rsidR="00B509A6" w:rsidRPr="002516C1" w14:paraId="64E493D9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38FA66E1" w:rsidR="00B509A6" w:rsidRPr="002516C1" w:rsidRDefault="001761A8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259.01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3A1C68E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7FB911DD" w:rsidR="00B509A6" w:rsidRPr="005D4F29" w:rsidRDefault="004C0029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F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46.51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255AC55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66C2BB01" w14:textId="33F57829" w:rsidR="00AF4170" w:rsidRDefault="00AF4170"/>
    <w:p w14:paraId="5CA47EA8" w14:textId="77777777" w:rsidR="00B515E7" w:rsidRDefault="00B515E7"/>
    <w:p w14:paraId="502B94DC" w14:textId="77777777" w:rsidR="00B515E7" w:rsidRDefault="00B515E7"/>
    <w:p w14:paraId="53A63C1F" w14:textId="77777777" w:rsidR="00B515E7" w:rsidRDefault="00B515E7"/>
    <w:p w14:paraId="3644C88A" w14:textId="77777777" w:rsidR="00B515E7" w:rsidRDefault="00B515E7"/>
    <w:p w14:paraId="0A66E867" w14:textId="131CBF3A" w:rsidR="00B515E7" w:rsidRDefault="00B515E7"/>
    <w:p w14:paraId="50E0D748" w14:textId="77777777" w:rsidR="008452A0" w:rsidRDefault="008452A0"/>
    <w:p w14:paraId="70E460A5" w14:textId="794990D0" w:rsidR="009E63E1" w:rsidRPr="00E206A6" w:rsidRDefault="004762B0" w:rsidP="00523DC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206A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085"/>
        <w:gridCol w:w="258"/>
        <w:gridCol w:w="1090"/>
        <w:gridCol w:w="258"/>
        <w:gridCol w:w="1001"/>
        <w:gridCol w:w="280"/>
        <w:gridCol w:w="1159"/>
      </w:tblGrid>
      <w:tr w:rsidR="00B509A6" w:rsidRPr="002516C1" w14:paraId="5BB08980" w14:textId="77777777" w:rsidTr="004A0412">
        <w:trPr>
          <w:trHeight w:val="408"/>
        </w:trPr>
        <w:tc>
          <w:tcPr>
            <w:tcW w:w="1845" w:type="pct"/>
          </w:tcPr>
          <w:p w14:paraId="7C81042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1E652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33AA3F3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C49" w:rsidRPr="002516C1" w14:paraId="4924E68B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7C8F183" w14:textId="331E2327" w:rsidR="00961C49" w:rsidRPr="00A026BE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108D129" w14:textId="373CFDF8" w:rsidR="00961C49" w:rsidRPr="00A026BE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FBAEED" w14:textId="0E770129" w:rsidR="00961C49" w:rsidRPr="00A026BE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</w:tcPr>
          <w:p w14:paraId="3D72B08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31E89DEE" w:rsidR="00961C49" w:rsidRPr="00A026BE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6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1C49" w:rsidRPr="002516C1" w14:paraId="7282558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C53A1E" w14:textId="3975C75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33E25D0" w14:textId="562B569E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E2A3A2D" w14:textId="3775DDF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3506BB5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5600BDDD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61C49" w:rsidRPr="002516C1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  <w:shd w:val="clear" w:color="auto" w:fill="auto"/>
          </w:tcPr>
          <w:p w14:paraId="799F7CE2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C49" w:rsidRPr="002516C1" w14:paraId="25CA48D2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C963A6" w14:textId="6AA0CF07" w:rsidR="00961C49" w:rsidRPr="002516C1" w:rsidRDefault="004C002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1,043.11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FFCE84" w14:textId="3DEE1175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0260E9B" w14:textId="6D0EDAC5" w:rsidR="00961C49" w:rsidRPr="002516C1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0.47</w:t>
            </w:r>
          </w:p>
        </w:tc>
        <w:tc>
          <w:tcPr>
            <w:tcW w:w="151" w:type="pct"/>
            <w:shd w:val="clear" w:color="auto" w:fill="auto"/>
          </w:tcPr>
          <w:p w14:paraId="0F0B2A1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A59E59B" w14:textId="76831B43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</w:tr>
      <w:tr w:rsidR="00961C49" w:rsidRPr="002516C1" w14:paraId="684E4DF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1139F48" w14:textId="02AF9FB2" w:rsidR="00961C49" w:rsidRPr="002516C1" w:rsidRDefault="004C002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</w:t>
            </w:r>
            <w:r w:rsidR="00D738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D73850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5CCAF99" w14:textId="070B8CF5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9678F7" w14:textId="12101A8E" w:rsidR="00961C49" w:rsidRPr="002516C1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2.17</w:t>
            </w:r>
          </w:p>
        </w:tc>
        <w:tc>
          <w:tcPr>
            <w:tcW w:w="151" w:type="pct"/>
            <w:shd w:val="clear" w:color="auto" w:fill="auto"/>
          </w:tcPr>
          <w:p w14:paraId="12AB96D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BC67A4A" w14:textId="59182F9F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</w:tr>
      <w:tr w:rsidR="00961C49" w:rsidRPr="002516C1" w14:paraId="43006AA3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D070FA1" w14:textId="7980B11C" w:rsidR="00961C49" w:rsidRPr="002516C1" w:rsidRDefault="004C002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109.28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78CA3E" w14:textId="554FA1F0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7A2100D" w14:textId="11D94165" w:rsidR="00961C49" w:rsidRPr="002516C1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F4E7872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06F9052" w14:textId="4A13B743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1C49" w:rsidRPr="002516C1" w14:paraId="391201B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D72AD6A" w14:textId="3A2C57D2" w:rsidR="00961C49" w:rsidRPr="002516C1" w:rsidRDefault="004C002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45.02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A53873" w14:textId="2314C778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E9FC84A" w14:textId="0E747840" w:rsidR="00961C49" w:rsidRPr="002516C1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2D3BA9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FAA086C" w14:textId="1931151E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61C49" w:rsidRPr="002516C1" w14:paraId="1DEE73D2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8FABFE1" w14:textId="0B477775" w:rsidR="00961C49" w:rsidRPr="002516C1" w:rsidRDefault="004C002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1,952.45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60AD6C7D" w14:textId="63219FE4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2D7EB44C" w14:textId="75B0D429" w:rsidR="00961C49" w:rsidRPr="001551CC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2.64</w:t>
            </w:r>
          </w:p>
        </w:tc>
        <w:tc>
          <w:tcPr>
            <w:tcW w:w="151" w:type="pct"/>
            <w:shd w:val="clear" w:color="auto" w:fill="auto"/>
          </w:tcPr>
          <w:p w14:paraId="70D7A3D8" w14:textId="77777777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BB58650" w14:textId="2F603E10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961C49" w:rsidRPr="002516C1" w14:paraId="2C0BE443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39A69D26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217DDE2" w14:textId="0EE84BA9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8A7F028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B50C31" w14:textId="4C62AA9E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5A18F9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20E5AE4" w14:textId="00385169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" w:type="pct"/>
            <w:shd w:val="clear" w:color="auto" w:fill="auto"/>
          </w:tcPr>
          <w:p w14:paraId="7BC197CB" w14:textId="77777777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4CE94514" w14:textId="0B97CCBD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</w:p>
        </w:tc>
      </w:tr>
      <w:tr w:rsidR="008452A0" w:rsidRPr="002516C1" w14:paraId="4C536F46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526F1279" w14:textId="59962CDA" w:rsidR="008452A0" w:rsidRPr="00523DC7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และสินค้าเสื่อมสภาพ</w:t>
            </w:r>
          </w:p>
        </w:tc>
        <w:tc>
          <w:tcPr>
            <w:tcW w:w="388" w:type="pct"/>
          </w:tcPr>
          <w:p w14:paraId="0A249C34" w14:textId="77777777" w:rsidR="008452A0" w:rsidRPr="002516C1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892E1D" w14:textId="71438644" w:rsidR="008452A0" w:rsidRPr="00523DC7" w:rsidRDefault="008452A0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</w:pPr>
            <w:r w:rsidRPr="00874FE8">
              <w:t>(7.9</w:t>
            </w:r>
            <w:r w:rsidR="00730237">
              <w:t>1</w:t>
            </w:r>
            <w:r w:rsidRPr="00874FE8">
              <w:t>)</w:t>
            </w:r>
          </w:p>
        </w:tc>
        <w:tc>
          <w:tcPr>
            <w:tcW w:w="139" w:type="pct"/>
            <w:shd w:val="clear" w:color="auto" w:fill="auto"/>
          </w:tcPr>
          <w:p w14:paraId="5EBAE35A" w14:textId="77777777" w:rsidR="008452A0" w:rsidRPr="00523DC7" w:rsidRDefault="008452A0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29"/>
              </w:tabs>
              <w:spacing w:after="0" w:line="240" w:lineRule="auto"/>
              <w:ind w:left="-124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2B0E536" w14:textId="4682E2E0" w:rsidR="008452A0" w:rsidRPr="00523DC7" w:rsidRDefault="008452A0" w:rsidP="0073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DC7">
              <w:rPr>
                <w:rFonts w:asciiTheme="majorBidi" w:hAnsiTheme="majorBidi" w:cstheme="majorBidi"/>
                <w:sz w:val="30"/>
                <w:szCs w:val="30"/>
              </w:rPr>
              <w:t>(7.37)</w:t>
            </w:r>
          </w:p>
        </w:tc>
        <w:tc>
          <w:tcPr>
            <w:tcW w:w="139" w:type="pct"/>
            <w:shd w:val="clear" w:color="auto" w:fill="auto"/>
          </w:tcPr>
          <w:p w14:paraId="17562994" w14:textId="77777777" w:rsidR="008452A0" w:rsidRPr="002516C1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F85C7E3" w14:textId="2646951A" w:rsidR="008452A0" w:rsidRPr="002516C1" w:rsidRDefault="008452A0" w:rsidP="0084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874FE8">
              <w:t>(0.06)</w:t>
            </w:r>
          </w:p>
        </w:tc>
        <w:tc>
          <w:tcPr>
            <w:tcW w:w="151" w:type="pct"/>
            <w:shd w:val="clear" w:color="auto" w:fill="auto"/>
          </w:tcPr>
          <w:p w14:paraId="2A52475A" w14:textId="77777777" w:rsidR="008452A0" w:rsidRPr="002516C1" w:rsidRDefault="008452A0" w:rsidP="0084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1881326" w14:textId="7CD2C53B" w:rsidR="008452A0" w:rsidRPr="002516C1" w:rsidRDefault="008452A0" w:rsidP="0084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874FE8">
              <w:t>-</w:t>
            </w:r>
          </w:p>
        </w:tc>
      </w:tr>
      <w:tr w:rsidR="00961C49" w:rsidRPr="002516C1" w14:paraId="1820D26F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583C6A4A" w:rsidR="00961C49" w:rsidRPr="002516C1" w:rsidRDefault="00207355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1,944.54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1214C" w14:textId="11A714C8" w:rsidR="00961C49" w:rsidRPr="002516C1" w:rsidRDefault="00961C49" w:rsidP="0073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14B83D94" w:rsidR="00961C49" w:rsidRPr="001551CC" w:rsidRDefault="004C002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2.58</w:t>
            </w:r>
          </w:p>
        </w:tc>
        <w:tc>
          <w:tcPr>
            <w:tcW w:w="151" w:type="pct"/>
            <w:shd w:val="clear" w:color="auto" w:fill="auto"/>
          </w:tcPr>
          <w:p w14:paraId="6B24C32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05EC6" w14:textId="6574BB8C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</w:tbl>
    <w:p w14:paraId="001112E5" w14:textId="2A0E9962" w:rsidR="00B509A6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5BE87D4" w14:textId="19A66D94" w:rsidR="00EA1EC0" w:rsidRDefault="00EA1EC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OLE_LINK11"/>
      <w:bookmarkStart w:id="5" w:name="OLE_LINK12"/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20C68B7A" w14:textId="77777777" w:rsidR="00EA1EC0" w:rsidRDefault="00EA1EC0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7CF808" w14:textId="400E6374" w:rsidR="00EA1EC0" w:rsidRPr="00523DC7" w:rsidRDefault="00EA1EC0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1A0EEE">
        <w:rPr>
          <w:rFonts w:asciiTheme="majorBidi" w:hAnsiTheme="majorBidi"/>
          <w:cs/>
          <w:lang w:val="th-TH"/>
        </w:rPr>
        <w:t>ในเดือน</w:t>
      </w:r>
      <w:r w:rsidR="00B16CAA">
        <w:rPr>
          <w:rFonts w:asciiTheme="majorBidi" w:hAnsiTheme="majorBidi" w:hint="cs"/>
          <w:cs/>
          <w:lang w:val="th-TH"/>
        </w:rPr>
        <w:t>พฤษภาคม</w:t>
      </w:r>
      <w:r w:rsidRPr="001A0EEE">
        <w:rPr>
          <w:rFonts w:asciiTheme="majorBidi" w:hAnsiTheme="majorBidi"/>
          <w:cs/>
          <w:lang w:val="th-TH"/>
        </w:rPr>
        <w:t xml:space="preserve"> </w:t>
      </w:r>
      <w:r w:rsidRPr="001A0EEE">
        <w:rPr>
          <w:rFonts w:asciiTheme="majorBidi" w:hAnsiTheme="majorBidi"/>
          <w:lang w:val="th-TH"/>
        </w:rPr>
        <w:t xml:space="preserve">2566 </w:t>
      </w:r>
      <w:r w:rsidRPr="001A0EEE">
        <w:rPr>
          <w:rFonts w:asciiTheme="majorBidi" w:hAnsiTheme="majorBidi"/>
          <w:cs/>
          <w:lang w:val="th-TH"/>
        </w:rPr>
        <w:t>บริษัทได้ซื้อหุ้นสามัญของบริษัท บีบีจีไอ ไบโอ</w:t>
      </w:r>
      <w:r w:rsidR="00520C61">
        <w:rPr>
          <w:rFonts w:asciiTheme="majorBidi" w:hAnsiTheme="majorBidi" w:hint="cs"/>
          <w:cs/>
          <w:lang w:val="th-TH"/>
        </w:rPr>
        <w:t xml:space="preserve">เอทานอล </w:t>
      </w:r>
      <w:r w:rsidR="00520C61" w:rsidRPr="00520C61">
        <w:rPr>
          <w:rFonts w:asciiTheme="majorBidi" w:hAnsiTheme="majorBidi"/>
          <w:cs/>
          <w:lang w:val="th-TH"/>
        </w:rPr>
        <w:t>(ฉะเชิงเทรา) จำกัด</w:t>
      </w:r>
      <w:r w:rsidRPr="001A0EEE">
        <w:rPr>
          <w:rFonts w:asciiTheme="majorBidi" w:hAnsiTheme="majorBidi"/>
          <w:cs/>
          <w:lang w:val="th-TH"/>
        </w:rPr>
        <w:t xml:space="preserve"> จากผู้ถือหุ้น</w:t>
      </w:r>
      <w:r w:rsidR="00520C61">
        <w:rPr>
          <w:rFonts w:asciiTheme="majorBidi" w:hAnsiTheme="majorBidi" w:hint="cs"/>
          <w:cs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รายย่อย จำนวน</w:t>
      </w:r>
      <w:r w:rsidRPr="001A0EEE">
        <w:rPr>
          <w:rFonts w:asciiTheme="majorBidi" w:hAnsiTheme="majorBidi"/>
          <w:lang w:val="th-TH"/>
        </w:rPr>
        <w:t xml:space="preserve"> 750,000 </w:t>
      </w:r>
      <w:r w:rsidRPr="001A0EEE">
        <w:rPr>
          <w:rFonts w:asciiTheme="majorBidi" w:hAnsiTheme="majorBidi"/>
          <w:cs/>
          <w:lang w:val="th-TH"/>
        </w:rPr>
        <w:t>หุ้น ในราคาหุ้น</w:t>
      </w:r>
      <w:r>
        <w:rPr>
          <w:rFonts w:asciiTheme="majorBidi" w:hAnsiTheme="majorBidi" w:hint="cs"/>
          <w:cs/>
          <w:lang w:val="th-TH"/>
        </w:rPr>
        <w:t xml:space="preserve">ละ </w:t>
      </w:r>
      <w:r w:rsidRPr="00523DC7">
        <w:rPr>
          <w:rFonts w:asciiTheme="majorBidi" w:hAnsiTheme="majorBidi"/>
          <w:lang w:val="th-TH"/>
        </w:rPr>
        <w:t>99.3</w:t>
      </w:r>
      <w:r w:rsidR="00B16CAA">
        <w:rPr>
          <w:rFonts w:asciiTheme="majorBidi" w:hAnsiTheme="majorBidi"/>
        </w:rPr>
        <w:t>7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บาท คิดเป็นเงินทั้งสิ้น</w:t>
      </w:r>
      <w:r>
        <w:rPr>
          <w:rFonts w:asciiTheme="majorBidi" w:hAnsiTheme="majorBidi" w:hint="cs"/>
          <w:cs/>
          <w:lang w:val="th-TH"/>
        </w:rPr>
        <w:t xml:space="preserve"> </w:t>
      </w:r>
      <w:r w:rsidRPr="00523DC7">
        <w:rPr>
          <w:rFonts w:asciiTheme="majorBidi" w:hAnsiTheme="majorBidi"/>
          <w:lang w:val="th-TH"/>
        </w:rPr>
        <w:t>74</w:t>
      </w:r>
      <w:r w:rsidR="00912133">
        <w:rPr>
          <w:rFonts w:asciiTheme="majorBidi" w:hAnsiTheme="majorBidi" w:hint="cs"/>
          <w:cs/>
          <w:lang w:val="th-TH"/>
        </w:rPr>
        <w:t>.</w:t>
      </w:r>
      <w:r w:rsidRPr="00523DC7">
        <w:rPr>
          <w:rFonts w:asciiTheme="majorBidi" w:hAnsiTheme="majorBidi"/>
          <w:lang w:val="th-TH"/>
        </w:rPr>
        <w:t>52</w:t>
      </w:r>
      <w:r w:rsidR="00912133">
        <w:rPr>
          <w:rFonts w:asciiTheme="majorBidi" w:hAnsiTheme="majorBidi" w:hint="cs"/>
          <w:cs/>
          <w:lang w:val="th-TH"/>
        </w:rPr>
        <w:t xml:space="preserve"> ล้าน</w:t>
      </w:r>
      <w:r w:rsidRPr="001A0EEE">
        <w:rPr>
          <w:rFonts w:asciiTheme="majorBidi" w:hAnsiTheme="majorBidi"/>
          <w:cs/>
          <w:lang w:val="th-TH"/>
        </w:rPr>
        <w:t xml:space="preserve">บาทเพื่อวัตถุประสงค์การบริหารจัดการทางธุรกิจ บริษัทได้จ่ายชำระเงินค่าหุ้นดังกล่าวทั้งจำนวน เมื่อวันที่ </w:t>
      </w:r>
      <w:r w:rsidRPr="001A0EEE">
        <w:rPr>
          <w:rFonts w:asciiTheme="majorBidi" w:hAnsiTheme="majorBidi"/>
          <w:lang w:val="th-TH"/>
        </w:rPr>
        <w:t xml:space="preserve">2 </w:t>
      </w:r>
      <w:r w:rsidRPr="001A0EEE">
        <w:rPr>
          <w:rFonts w:asciiTheme="majorBidi" w:hAnsiTheme="majorBidi"/>
          <w:cs/>
          <w:lang w:val="th-TH"/>
        </w:rPr>
        <w:t xml:space="preserve">พฤษภาคม </w:t>
      </w:r>
      <w:r w:rsidRPr="001A0EEE">
        <w:rPr>
          <w:rFonts w:asciiTheme="majorBidi" w:hAnsiTheme="majorBidi"/>
          <w:lang w:val="th-TH"/>
        </w:rPr>
        <w:t xml:space="preserve">2566 </w:t>
      </w:r>
      <w:r w:rsidRPr="001A0EEE">
        <w:rPr>
          <w:rFonts w:asciiTheme="majorBidi" w:hAnsiTheme="majorBidi"/>
          <w:cs/>
          <w:lang w:val="th-TH"/>
        </w:rPr>
        <w:t xml:space="preserve">และได้รับโอนหุ้นสามัญทั้งหมดเรียบร้อยแล้ว ส่งผลให้สัดส่วนการลงทุนในบริษัท บีบีจีไอ </w:t>
      </w:r>
      <w:r w:rsidR="00520C61" w:rsidRPr="001A0EEE">
        <w:rPr>
          <w:rFonts w:asciiTheme="majorBidi" w:hAnsiTheme="majorBidi"/>
          <w:cs/>
          <w:lang w:val="th-TH"/>
        </w:rPr>
        <w:t>ไบโอ</w:t>
      </w:r>
      <w:r w:rsidR="00520C61">
        <w:rPr>
          <w:rFonts w:asciiTheme="majorBidi" w:hAnsiTheme="majorBidi" w:hint="cs"/>
          <w:cs/>
          <w:lang w:val="th-TH"/>
        </w:rPr>
        <w:t xml:space="preserve">เอทานอล </w:t>
      </w:r>
      <w:r w:rsidR="00520C61" w:rsidRPr="00520C61">
        <w:rPr>
          <w:rFonts w:asciiTheme="majorBidi" w:hAnsiTheme="majorBidi"/>
          <w:cs/>
          <w:lang w:val="th-TH"/>
        </w:rPr>
        <w:t>(ฉะเชิงเทรา) จำกัด</w:t>
      </w:r>
      <w:r w:rsidR="00520C61" w:rsidRPr="001A0EEE">
        <w:rPr>
          <w:rFonts w:asciiTheme="majorBidi" w:hAnsiTheme="majorBidi"/>
          <w:cs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Pr="001A0EEE">
        <w:rPr>
          <w:rFonts w:asciiTheme="majorBidi" w:hAnsiTheme="majorBidi"/>
          <w:lang w:val="th-TH"/>
        </w:rPr>
        <w:t xml:space="preserve">85 </w:t>
      </w:r>
      <w:r w:rsidRPr="001A0EEE">
        <w:rPr>
          <w:rFonts w:asciiTheme="majorBidi" w:hAnsiTheme="majorBidi"/>
          <w:cs/>
          <w:lang w:val="th-TH"/>
        </w:rPr>
        <w:t xml:space="preserve">เป็นร้อยละ </w:t>
      </w:r>
      <w:r w:rsidRPr="001A0EEE">
        <w:rPr>
          <w:rFonts w:asciiTheme="majorBidi" w:hAnsiTheme="majorBidi"/>
          <w:lang w:val="th-TH"/>
        </w:rPr>
        <w:t>100</w:t>
      </w:r>
    </w:p>
    <w:p w14:paraId="3D289C36" w14:textId="77777777" w:rsidR="00EA1EC0" w:rsidRDefault="00EA1EC0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C760C61" w14:textId="3CE570E1" w:rsidR="00B42BF9" w:rsidRPr="00E206A6" w:rsidRDefault="007D5111" w:rsidP="00523DC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22"/>
        </w:rPr>
      </w:pPr>
      <w:r w:rsidRPr="00791C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="00C21CD6" w:rsidRPr="00E206A6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3CD43E51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</w:r>
            <w:r w:rsidR="005407B5">
              <w:rPr>
                <w:b/>
                <w:bCs/>
                <w:i/>
                <w:iCs/>
                <w:cs/>
              </w:rPr>
              <w:t>สำหรับงวด</w:t>
            </w:r>
            <w:r w:rsidR="00961C49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="004732C0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DF2385">
              <w:rPr>
                <w:b/>
                <w:bCs/>
                <w:i/>
                <w:iCs/>
              </w:rPr>
              <w:t xml:space="preserve">30 </w:t>
            </w:r>
            <w:r w:rsidR="00DF2385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9F5958">
              <w:rPr>
                <w:b/>
                <w:bCs/>
                <w:i/>
                <w:iCs/>
              </w:rPr>
              <w:t>256</w:t>
            </w:r>
            <w:r w:rsidR="001449D3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7BD17EFA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ซื้อสินทรัพ</w:t>
            </w:r>
            <w:r w:rsidR="00D149B1">
              <w:rPr>
                <w:rFonts w:ascii="Angsana New" w:hAnsi="Angsana New" w:hint="cs"/>
                <w:sz w:val="30"/>
                <w:szCs w:val="30"/>
                <w:cs/>
              </w:rPr>
              <w:t xml:space="preserve">ย์ </w:t>
            </w:r>
            <w:r w:rsidR="00D149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059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3" w:type="pct"/>
          </w:tcPr>
          <w:p w14:paraId="0960F18C" w14:textId="2F012B91" w:rsidR="008258C2" w:rsidRPr="00D66B49" w:rsidRDefault="00D66B49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523DC7">
              <w:t>9</w:t>
            </w:r>
            <w:r w:rsidR="0030411A">
              <w:t>4.31</w:t>
            </w:r>
          </w:p>
        </w:tc>
        <w:tc>
          <w:tcPr>
            <w:tcW w:w="129" w:type="pct"/>
          </w:tcPr>
          <w:p w14:paraId="671F3DBB" w14:textId="77777777" w:rsidR="008258C2" w:rsidRPr="00D66B4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1E715C55" w:rsidR="008258C2" w:rsidRPr="00D66B49" w:rsidRDefault="00207355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D66B49">
              <w:rPr>
                <w:rFonts w:hint="cs"/>
                <w:cs/>
              </w:rPr>
              <w:t>0.02</w:t>
            </w:r>
          </w:p>
        </w:tc>
      </w:tr>
      <w:tr w:rsidR="008258C2" w:rsidRPr="00272D23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5AF11F22" w:rsidR="008258C2" w:rsidRPr="007F0592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</w:t>
            </w:r>
            <w:r w:rsidR="00D149B1">
              <w:rPr>
                <w:rFonts w:ascii="Angsana New" w:hAnsi="Angsana New" w:hint="cs"/>
                <w:sz w:val="30"/>
                <w:szCs w:val="30"/>
                <w:cs/>
              </w:rPr>
              <w:t xml:space="preserve">์ </w:t>
            </w:r>
            <w:r w:rsidR="00D149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258C2" w:rsidRPr="007F059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73" w:type="pct"/>
          </w:tcPr>
          <w:p w14:paraId="56C29148" w14:textId="21401597" w:rsidR="008258C2" w:rsidRPr="00D66B49" w:rsidRDefault="00207355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D66B49">
              <w:rPr>
                <w:rFonts w:hint="cs"/>
                <w:cs/>
              </w:rPr>
              <w:t>(2.27)</w:t>
            </w:r>
          </w:p>
        </w:tc>
        <w:tc>
          <w:tcPr>
            <w:tcW w:w="129" w:type="pct"/>
          </w:tcPr>
          <w:p w14:paraId="014C4AEE" w14:textId="77777777" w:rsidR="008258C2" w:rsidRPr="00D66B4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1CD2A39D" w:rsidR="008258C2" w:rsidRPr="00D66B49" w:rsidRDefault="00207355" w:rsidP="0070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jc w:val="center"/>
            </w:pPr>
            <w:r w:rsidRPr="00D66B49">
              <w:rPr>
                <w:rFonts w:hint="cs"/>
                <w:cs/>
              </w:rP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2315B4F9" w14:textId="31D9261A" w:rsidR="00C21CD6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lang w:val="th-TH"/>
        </w:rPr>
      </w:pPr>
      <w:r w:rsidRPr="00C24037">
        <w:rPr>
          <w:rFonts w:asciiTheme="majorBidi" w:hAnsiTheme="majorBidi"/>
          <w:cs/>
          <w:lang w:val="th-TH"/>
        </w:rPr>
        <w:t xml:space="preserve">ณ วันที่ </w:t>
      </w:r>
      <w:r w:rsidR="00DF2385">
        <w:t xml:space="preserve">30 </w:t>
      </w:r>
      <w:r w:rsidR="00DF2385">
        <w:rPr>
          <w:rFonts w:hint="cs"/>
          <w:cs/>
        </w:rPr>
        <w:t>มิถุนายน</w:t>
      </w:r>
      <w:r w:rsidR="001449D3">
        <w:rPr>
          <w:rFonts w:hint="cs"/>
          <w:cs/>
        </w:rPr>
        <w:t xml:space="preserve"> </w:t>
      </w:r>
      <w:r w:rsidR="00D8320E" w:rsidRPr="00C24037">
        <w:rPr>
          <w:rFonts w:asciiTheme="majorBidi" w:hAnsiTheme="majorBidi"/>
        </w:rPr>
        <w:t>256</w:t>
      </w:r>
      <w:r w:rsidR="001449D3">
        <w:rPr>
          <w:rFonts w:asciiTheme="majorBidi" w:hAnsiTheme="majorBidi"/>
        </w:rPr>
        <w:t>6</w:t>
      </w:r>
      <w:r w:rsidRPr="00C24037">
        <w:rPr>
          <w:rFonts w:asciiTheme="majorBidi" w:hAnsiTheme="majorBidi"/>
          <w:cs/>
          <w:lang w:val="th-TH"/>
        </w:rPr>
        <w:t xml:space="preserve"> </w:t>
      </w:r>
      <w:r w:rsidRPr="00C24037">
        <w:rPr>
          <w:rFonts w:asciiTheme="majorBidi" w:hAnsiTheme="majorBidi" w:hint="cs"/>
          <w:cs/>
          <w:lang w:val="th-TH"/>
        </w:rPr>
        <w:t>ทรัพย์สิน</w:t>
      </w:r>
      <w:r w:rsidRPr="00C24037">
        <w:rPr>
          <w:rFonts w:asciiTheme="majorBidi" w:hAnsiTheme="majorBidi"/>
          <w:cs/>
          <w:lang w:val="th-TH"/>
        </w:rPr>
        <w:t>ขอ</w:t>
      </w:r>
      <w:r w:rsidR="00AD45ED" w:rsidRPr="00C24037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01373F">
        <w:rPr>
          <w:rFonts w:asciiTheme="majorBidi" w:hAnsiTheme="majorBidi"/>
          <w:cs/>
          <w:lang w:val="th-TH"/>
        </w:rPr>
        <w:t>จำนว</w:t>
      </w:r>
      <w:r w:rsidR="00B754A1">
        <w:rPr>
          <w:rFonts w:asciiTheme="majorBidi" w:hAnsiTheme="majorBidi" w:hint="cs"/>
          <w:cs/>
          <w:lang w:val="th-TH"/>
        </w:rPr>
        <w:t xml:space="preserve">น </w:t>
      </w:r>
      <w:r w:rsidR="00B754A1">
        <w:rPr>
          <w:rFonts w:asciiTheme="majorBidi" w:hAnsiTheme="majorBidi"/>
        </w:rPr>
        <w:t>2,6</w:t>
      </w:r>
      <w:r w:rsidR="0030411A">
        <w:rPr>
          <w:rFonts w:asciiTheme="majorBidi" w:hAnsiTheme="majorBidi"/>
        </w:rPr>
        <w:t>07</w:t>
      </w:r>
      <w:r w:rsidR="00B754A1">
        <w:rPr>
          <w:rFonts w:asciiTheme="majorBidi" w:hAnsiTheme="majorBidi"/>
        </w:rPr>
        <w:t>.3</w:t>
      </w:r>
      <w:r w:rsidR="0030411A">
        <w:rPr>
          <w:rFonts w:asciiTheme="majorBidi" w:hAnsiTheme="majorBidi"/>
        </w:rPr>
        <w:t>0</w:t>
      </w:r>
      <w:r w:rsidR="0001796B" w:rsidRPr="0001373F">
        <w:rPr>
          <w:rFonts w:asciiTheme="majorBidi" w:hAnsiTheme="majorBidi" w:hint="cs"/>
          <w:cs/>
          <w:lang w:val="th-TH"/>
        </w:rPr>
        <w:t xml:space="preserve"> </w:t>
      </w:r>
      <w:r w:rsidRPr="0001373F">
        <w:rPr>
          <w:rFonts w:asciiTheme="majorBidi" w:hAnsiTheme="majorBidi"/>
          <w:cs/>
          <w:lang w:val="th-TH"/>
        </w:rPr>
        <w:t>ล้าน</w:t>
      </w:r>
      <w:r w:rsidRPr="00C24037">
        <w:rPr>
          <w:rFonts w:asciiTheme="majorBidi" w:hAnsiTheme="majorBidi"/>
          <w:cs/>
          <w:lang w:val="th-TH"/>
        </w:rPr>
        <w:t xml:space="preserve">บาท ได้จดทะเบียนเพื่อเป็นหลักประกันเงินกู้ยืมสถาบันการเงิน </w:t>
      </w:r>
      <w:r w:rsidRPr="00C24037">
        <w:rPr>
          <w:rFonts w:asciiTheme="majorBidi" w:hAnsiTheme="majorBidi"/>
          <w:i/>
          <w:iCs/>
          <w:cs/>
          <w:lang w:val="th-TH"/>
        </w:rPr>
        <w:t>(</w:t>
      </w:r>
      <w:r w:rsidR="00D8320E" w:rsidRPr="00C24037">
        <w:rPr>
          <w:rFonts w:asciiTheme="majorBidi" w:hAnsiTheme="majorBidi"/>
          <w:i/>
          <w:iCs/>
        </w:rPr>
        <w:t>31</w:t>
      </w:r>
      <w:r w:rsidRPr="00C24037">
        <w:rPr>
          <w:rFonts w:asciiTheme="majorBidi" w:hAnsiTheme="majorBidi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01373F">
        <w:rPr>
          <w:rFonts w:asciiTheme="majorBidi" w:hAnsiTheme="majorBidi"/>
          <w:i/>
          <w:iCs/>
        </w:rPr>
        <w:t>256</w:t>
      </w:r>
      <w:r w:rsidR="001449D3" w:rsidRPr="0001373F">
        <w:rPr>
          <w:rFonts w:asciiTheme="majorBidi" w:hAnsiTheme="majorBidi"/>
          <w:i/>
          <w:iCs/>
        </w:rPr>
        <w:t>5</w:t>
      </w:r>
      <w:r w:rsidR="0001373F">
        <w:rPr>
          <w:rFonts w:asciiTheme="majorBidi" w:hAnsiTheme="majorBidi"/>
          <w:i/>
          <w:iCs/>
        </w:rPr>
        <w:t>: 2,712.30</w:t>
      </w:r>
      <w:r w:rsidR="00A018DD" w:rsidRPr="0001373F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>ล้าน</w:t>
      </w:r>
      <w:r w:rsidRPr="00C24037">
        <w:rPr>
          <w:rFonts w:asciiTheme="majorBidi" w:hAnsiTheme="majorBidi" w:hint="cs"/>
          <w:i/>
          <w:iCs/>
          <w:cs/>
          <w:lang w:val="th-TH"/>
        </w:rPr>
        <w:t>บาท</w:t>
      </w:r>
      <w:r w:rsidRPr="00C24037">
        <w:rPr>
          <w:rFonts w:asciiTheme="majorBidi" w:hAnsiTheme="majorBidi"/>
          <w:i/>
          <w:iCs/>
          <w:cs/>
          <w:lang w:val="th-TH"/>
        </w:rPr>
        <w:t>)</w:t>
      </w:r>
    </w:p>
    <w:p w14:paraId="52194AF7" w14:textId="3B8DCA12" w:rsidR="00E206A6" w:rsidRDefault="00E206A6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lang w:val="th-TH"/>
        </w:rPr>
      </w:pPr>
    </w:p>
    <w:bookmarkEnd w:id="4"/>
    <w:bookmarkEnd w:id="5"/>
    <w:p w14:paraId="4A39400F" w14:textId="33AD2325" w:rsidR="00000000" w:rsidRPr="00523DC7" w:rsidRDefault="00000000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  <w:sectPr w:rsidR="00000000" w:rsidRPr="00523DC7" w:rsidSect="00C63125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5D7C43A0" w:rsidR="00892BEA" w:rsidRPr="008D6C0C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D6C0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170F3BBC" w14:textId="28A8D433" w:rsidR="004732C0" w:rsidRDefault="004732C0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78"/>
        <w:gridCol w:w="992"/>
        <w:gridCol w:w="183"/>
        <w:gridCol w:w="6"/>
        <w:gridCol w:w="8"/>
        <w:gridCol w:w="1063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54396D" w:rsidRPr="00623946" w14:paraId="46B1C16C" w14:textId="77777777" w:rsidTr="00247B1F">
        <w:trPr>
          <w:cantSplit/>
        </w:trPr>
        <w:tc>
          <w:tcPr>
            <w:tcW w:w="3420" w:type="dxa"/>
            <w:vMerge w:val="restart"/>
          </w:tcPr>
          <w:p w14:paraId="4E2B0BC4" w14:textId="77777777" w:rsidR="0054396D" w:rsidRDefault="0054396D" w:rsidP="00247B1F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  <w:p w14:paraId="646F4261" w14:textId="77777777" w:rsidR="0054396D" w:rsidRPr="00623946" w:rsidRDefault="0054396D" w:rsidP="00247B1F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22"/>
            <w:vAlign w:val="bottom"/>
          </w:tcPr>
          <w:p w14:paraId="1B527DD3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62394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54396D" w:rsidRPr="004D0A56" w14:paraId="644FF98D" w14:textId="77777777" w:rsidTr="00247B1F">
        <w:trPr>
          <w:cantSplit/>
        </w:trPr>
        <w:tc>
          <w:tcPr>
            <w:tcW w:w="3420" w:type="dxa"/>
            <w:vMerge/>
          </w:tcPr>
          <w:p w14:paraId="2C5627CC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041959B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6F14FC46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6"/>
            <w:vAlign w:val="bottom"/>
          </w:tcPr>
          <w:p w14:paraId="131F06A4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284E7129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57F27B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1CFE488E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62322A54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398EC1F1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34B303D5" w14:textId="77777777" w:rsidR="0054396D" w:rsidRPr="004D0A56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52A6CE95" w14:textId="77777777" w:rsidR="0054396D" w:rsidRPr="004D0A56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0A5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4396D" w:rsidRPr="00623946" w14:paraId="444CEA4E" w14:textId="77777777" w:rsidTr="00247B1F">
        <w:trPr>
          <w:cantSplit/>
        </w:trPr>
        <w:tc>
          <w:tcPr>
            <w:tcW w:w="3420" w:type="dxa"/>
          </w:tcPr>
          <w:p w14:paraId="6B2584BD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cs/>
                <w:lang w:val="en-US" w:bidi="th-TH"/>
              </w:rPr>
            </w:pP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หก</w:t>
            </w: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5D6C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  <w:r w:rsidRPr="00C6181F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6243CB" w14:textId="6092159B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center"/>
          </w:tcPr>
          <w:p w14:paraId="69CF8368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F1239E" w14:textId="4BFFD5D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35F04163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D093666" w14:textId="1103EE00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3" w:type="dxa"/>
            <w:gridSpan w:val="2"/>
            <w:vAlign w:val="center"/>
          </w:tcPr>
          <w:p w14:paraId="4578D32D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474A434F" w14:textId="5DB9CECC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0704FF00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5B7598C" w14:textId="486FA64E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2" w:type="dxa"/>
            <w:vAlign w:val="center"/>
          </w:tcPr>
          <w:p w14:paraId="45F332B1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EC7A2F" w14:textId="6F5905CE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1418144D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7ACF7C6D" w14:textId="5B0EE8DB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3" w:type="dxa"/>
            <w:vAlign w:val="center"/>
          </w:tcPr>
          <w:p w14:paraId="04E5531E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B26091" w14:textId="2247CF74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122F7D22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2E04EE7" w14:textId="7DB1C0D2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3" w:type="dxa"/>
            <w:vAlign w:val="center"/>
          </w:tcPr>
          <w:p w14:paraId="323FCDAF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4C27D47" w14:textId="33D3B4D2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4396D" w:rsidRPr="00623946" w14:paraId="10FDA6B4" w14:textId="77777777" w:rsidTr="00247B1F">
        <w:trPr>
          <w:cantSplit/>
        </w:trPr>
        <w:tc>
          <w:tcPr>
            <w:tcW w:w="3420" w:type="dxa"/>
          </w:tcPr>
          <w:p w14:paraId="55C5802F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22"/>
            <w:shd w:val="clear" w:color="auto" w:fill="auto"/>
            <w:vAlign w:val="center"/>
          </w:tcPr>
          <w:p w14:paraId="14D380B7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394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4396D" w:rsidRPr="00623946" w14:paraId="5A112F27" w14:textId="77777777" w:rsidTr="00247B1F">
        <w:trPr>
          <w:cantSplit/>
        </w:trPr>
        <w:tc>
          <w:tcPr>
            <w:tcW w:w="3420" w:type="dxa"/>
          </w:tcPr>
          <w:p w14:paraId="6DF10009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9B3F6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4BDBF5B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6E0FC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960E64B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056F9547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24BE89F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CBF2238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B908A40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3146CCD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19ECD1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2FA6C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31EFB6F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6A0CB63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A7446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8F7AFB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11C8481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E1402D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0BE7C08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A8F022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4396D" w:rsidRPr="00623946" w14:paraId="5525AF84" w14:textId="77777777" w:rsidTr="00247B1F">
        <w:trPr>
          <w:cantSplit/>
        </w:trPr>
        <w:tc>
          <w:tcPr>
            <w:tcW w:w="3420" w:type="dxa"/>
          </w:tcPr>
          <w:p w14:paraId="604ACD19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0AB216F" w14:textId="69AB1E66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4,419.96</w:t>
            </w:r>
          </w:p>
        </w:tc>
        <w:tc>
          <w:tcPr>
            <w:tcW w:w="178" w:type="dxa"/>
            <w:vAlign w:val="bottom"/>
          </w:tcPr>
          <w:p w14:paraId="302E61A3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647A89" w14:textId="6A2DFFC5" w:rsidR="0054396D" w:rsidRPr="00712258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5,469.14</w:t>
            </w:r>
          </w:p>
        </w:tc>
        <w:tc>
          <w:tcPr>
            <w:tcW w:w="197" w:type="dxa"/>
            <w:gridSpan w:val="3"/>
            <w:vAlign w:val="bottom"/>
          </w:tcPr>
          <w:p w14:paraId="6FBDCF2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5FC209D3" w14:textId="3D1F5D3D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1,568.25</w:t>
            </w:r>
          </w:p>
        </w:tc>
        <w:tc>
          <w:tcPr>
            <w:tcW w:w="193" w:type="dxa"/>
            <w:gridSpan w:val="2"/>
            <w:vAlign w:val="bottom"/>
          </w:tcPr>
          <w:p w14:paraId="31FFD612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3EC43207" w14:textId="1307325C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1,683.09</w:t>
            </w:r>
          </w:p>
        </w:tc>
        <w:tc>
          <w:tcPr>
            <w:tcW w:w="183" w:type="dxa"/>
            <w:vAlign w:val="bottom"/>
          </w:tcPr>
          <w:p w14:paraId="07C006F2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CD72191" w14:textId="19BBA072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2.51</w:t>
            </w:r>
          </w:p>
        </w:tc>
        <w:tc>
          <w:tcPr>
            <w:tcW w:w="182" w:type="dxa"/>
            <w:vAlign w:val="bottom"/>
          </w:tcPr>
          <w:p w14:paraId="142FA599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F0A40B" w14:textId="1F432B55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0.86</w:t>
            </w:r>
          </w:p>
        </w:tc>
        <w:tc>
          <w:tcPr>
            <w:tcW w:w="183" w:type="dxa"/>
            <w:vAlign w:val="bottom"/>
          </w:tcPr>
          <w:p w14:paraId="64D1FC1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6C09369" w14:textId="6AB425B1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E41590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1BF6CD" w14:textId="60204148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4D7E6D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9C0CF08" w14:textId="7C0C302F" w:rsidR="0054396D" w:rsidRPr="007F7089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5,990.72</w:t>
            </w:r>
          </w:p>
        </w:tc>
        <w:tc>
          <w:tcPr>
            <w:tcW w:w="183" w:type="dxa"/>
            <w:vAlign w:val="bottom"/>
          </w:tcPr>
          <w:p w14:paraId="14D32D77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483F39E" w14:textId="1AC9F3E3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7,153.09</w:t>
            </w:r>
          </w:p>
        </w:tc>
      </w:tr>
      <w:tr w:rsidR="0054396D" w:rsidRPr="00623946" w14:paraId="3D488C31" w14:textId="77777777" w:rsidTr="00247B1F">
        <w:trPr>
          <w:cantSplit/>
        </w:trPr>
        <w:tc>
          <w:tcPr>
            <w:tcW w:w="3420" w:type="dxa"/>
          </w:tcPr>
          <w:p w14:paraId="21CB40D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3EC9A" w14:textId="161764BD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877A9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B34C36" w14:textId="5AC6E140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3"/>
            <w:vAlign w:val="bottom"/>
          </w:tcPr>
          <w:p w14:paraId="2B7F87D7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8AFCE0" w14:textId="292EE521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6.81</w:t>
            </w:r>
          </w:p>
        </w:tc>
        <w:tc>
          <w:tcPr>
            <w:tcW w:w="193" w:type="dxa"/>
            <w:gridSpan w:val="2"/>
            <w:vAlign w:val="bottom"/>
          </w:tcPr>
          <w:p w14:paraId="2D13F8F0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241E7AD" w14:textId="73A955FD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9.52</w:t>
            </w:r>
          </w:p>
        </w:tc>
        <w:tc>
          <w:tcPr>
            <w:tcW w:w="183" w:type="dxa"/>
            <w:vAlign w:val="bottom"/>
          </w:tcPr>
          <w:p w14:paraId="6561C58A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2E43C56" w14:textId="1C358350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0.05</w:t>
            </w:r>
          </w:p>
        </w:tc>
        <w:tc>
          <w:tcPr>
            <w:tcW w:w="182" w:type="dxa"/>
            <w:vAlign w:val="bottom"/>
          </w:tcPr>
          <w:p w14:paraId="38EB9D16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F639EC" w14:textId="746225F9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E18DFEA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B52CAEE" w14:textId="0305E0A5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(6.86)</w:t>
            </w:r>
          </w:p>
        </w:tc>
        <w:tc>
          <w:tcPr>
            <w:tcW w:w="183" w:type="dxa"/>
            <w:vAlign w:val="bottom"/>
          </w:tcPr>
          <w:p w14:paraId="723FEBC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944C035" w14:textId="41DD33AC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(9.52)</w:t>
            </w:r>
          </w:p>
        </w:tc>
        <w:tc>
          <w:tcPr>
            <w:tcW w:w="183" w:type="dxa"/>
            <w:vAlign w:val="bottom"/>
          </w:tcPr>
          <w:p w14:paraId="7D8E6A6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B95A1C6" w14:textId="169C7FDC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66C228B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75DA67" w14:textId="59A60593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396D" w:rsidRPr="00623946" w14:paraId="37EC1F61" w14:textId="77777777" w:rsidTr="00247B1F">
        <w:trPr>
          <w:cantSplit/>
        </w:trPr>
        <w:tc>
          <w:tcPr>
            <w:tcW w:w="3420" w:type="dxa"/>
          </w:tcPr>
          <w:p w14:paraId="2337076C" w14:textId="77777777" w:rsidR="0054396D" w:rsidRPr="00623946" w:rsidRDefault="0054396D" w:rsidP="0054396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88FD" w14:textId="5EDA7E7A" w:rsidR="0054396D" w:rsidRPr="000F012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3D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523D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23D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419.96</w:t>
            </w:r>
          </w:p>
        </w:tc>
        <w:tc>
          <w:tcPr>
            <w:tcW w:w="178" w:type="dxa"/>
            <w:vAlign w:val="bottom"/>
          </w:tcPr>
          <w:p w14:paraId="41A801B7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69EF9" w14:textId="41A2A120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5,469.14</w:t>
            </w:r>
          </w:p>
        </w:tc>
        <w:tc>
          <w:tcPr>
            <w:tcW w:w="197" w:type="dxa"/>
            <w:gridSpan w:val="3"/>
            <w:vAlign w:val="bottom"/>
          </w:tcPr>
          <w:p w14:paraId="471D99F6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85499" w14:textId="7CC6B1CF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1,575.06</w:t>
            </w:r>
          </w:p>
        </w:tc>
        <w:tc>
          <w:tcPr>
            <w:tcW w:w="193" w:type="dxa"/>
            <w:gridSpan w:val="2"/>
            <w:vAlign w:val="bottom"/>
          </w:tcPr>
          <w:p w14:paraId="35C25071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4D73D" w14:textId="4671B25A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1,692.61</w:t>
            </w:r>
          </w:p>
        </w:tc>
        <w:tc>
          <w:tcPr>
            <w:tcW w:w="183" w:type="dxa"/>
            <w:vAlign w:val="bottom"/>
          </w:tcPr>
          <w:p w14:paraId="3B123759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2124B" w14:textId="0417509A" w:rsidR="0054396D" w:rsidRPr="00623946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2.56</w:t>
            </w:r>
          </w:p>
        </w:tc>
        <w:tc>
          <w:tcPr>
            <w:tcW w:w="182" w:type="dxa"/>
            <w:vAlign w:val="bottom"/>
          </w:tcPr>
          <w:p w14:paraId="2FE4B398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A9AB8" w14:textId="6568453E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0.86</w:t>
            </w:r>
          </w:p>
        </w:tc>
        <w:tc>
          <w:tcPr>
            <w:tcW w:w="183" w:type="dxa"/>
            <w:vAlign w:val="bottom"/>
          </w:tcPr>
          <w:p w14:paraId="3E9E702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0F31D" w14:textId="0CD82C30" w:rsidR="0054396D" w:rsidRPr="00D149B1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3D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(6.86)</w:t>
            </w:r>
          </w:p>
        </w:tc>
        <w:tc>
          <w:tcPr>
            <w:tcW w:w="183" w:type="dxa"/>
            <w:vAlign w:val="bottom"/>
          </w:tcPr>
          <w:p w14:paraId="59BB77CD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FCC44" w14:textId="47BF3B1B" w:rsidR="0054396D" w:rsidRPr="005407B5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(9.52)</w:t>
            </w:r>
          </w:p>
        </w:tc>
        <w:tc>
          <w:tcPr>
            <w:tcW w:w="183" w:type="dxa"/>
            <w:vAlign w:val="bottom"/>
          </w:tcPr>
          <w:p w14:paraId="157C098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70637" w14:textId="028232EC" w:rsidR="0054396D" w:rsidRPr="00A8527E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5,990.72</w:t>
            </w:r>
          </w:p>
        </w:tc>
        <w:tc>
          <w:tcPr>
            <w:tcW w:w="183" w:type="dxa"/>
            <w:vAlign w:val="bottom"/>
          </w:tcPr>
          <w:p w14:paraId="21065B53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A55D9" w14:textId="542466D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7,153.09</w:t>
            </w:r>
          </w:p>
        </w:tc>
      </w:tr>
      <w:tr w:rsidR="0054396D" w:rsidRPr="0004335F" w14:paraId="227CA75B" w14:textId="77777777" w:rsidTr="00247B1F">
        <w:trPr>
          <w:cantSplit/>
          <w:trHeight w:val="285"/>
        </w:trPr>
        <w:tc>
          <w:tcPr>
            <w:tcW w:w="3420" w:type="dxa"/>
          </w:tcPr>
          <w:p w14:paraId="787C92E4" w14:textId="77777777" w:rsidR="0054396D" w:rsidRPr="0004335F" w:rsidRDefault="0054396D" w:rsidP="0054396D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1C400B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7CD1D2B7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8DA5D4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0D1F667F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08ABDD9F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461DB2D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792232F2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00979CE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692B278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74D58F3D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FE51BDC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536A94C6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3ADA3F34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61B78E79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E196F7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E6967DC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CC22C80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0321293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BFF76C8" w14:textId="77777777" w:rsidR="0054396D" w:rsidRPr="0004335F" w:rsidRDefault="0054396D" w:rsidP="005439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4396D" w:rsidRPr="00892BEA" w14:paraId="04F36C19" w14:textId="77777777" w:rsidTr="00247B1F">
        <w:trPr>
          <w:cantSplit/>
        </w:trPr>
        <w:tc>
          <w:tcPr>
            <w:tcW w:w="3420" w:type="dxa"/>
          </w:tcPr>
          <w:p w14:paraId="232D1997" w14:textId="77777777" w:rsidR="0054396D" w:rsidRPr="00B33B2E" w:rsidRDefault="0054396D" w:rsidP="0054396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170" w:type="dxa"/>
            <w:vAlign w:val="bottom"/>
          </w:tcPr>
          <w:p w14:paraId="143B6CEE" w14:textId="3AF9AA99" w:rsidR="0054396D" w:rsidRPr="001761A8" w:rsidRDefault="001761A8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3D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126.79</w:t>
            </w:r>
          </w:p>
        </w:tc>
        <w:tc>
          <w:tcPr>
            <w:tcW w:w="178" w:type="dxa"/>
            <w:vAlign w:val="bottom"/>
          </w:tcPr>
          <w:p w14:paraId="46CEAD58" w14:textId="77777777" w:rsidR="0054396D" w:rsidRPr="001761A8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DCDC5E" w14:textId="44EC9F6C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339.78</w:t>
            </w:r>
          </w:p>
        </w:tc>
        <w:tc>
          <w:tcPr>
            <w:tcW w:w="189" w:type="dxa"/>
            <w:gridSpan w:val="2"/>
            <w:vAlign w:val="bottom"/>
          </w:tcPr>
          <w:p w14:paraId="10FEBBFF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77EE1CF" w14:textId="05B5FBB7" w:rsidR="0054396D" w:rsidRPr="00892BEA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(131.57)</w:t>
            </w:r>
          </w:p>
        </w:tc>
        <w:tc>
          <w:tcPr>
            <w:tcW w:w="181" w:type="dxa"/>
            <w:vAlign w:val="bottom"/>
          </w:tcPr>
          <w:p w14:paraId="79A98734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7B4E141" w14:textId="6C785EAB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(90.38)</w:t>
            </w:r>
          </w:p>
        </w:tc>
        <w:tc>
          <w:tcPr>
            <w:tcW w:w="183" w:type="dxa"/>
            <w:vAlign w:val="bottom"/>
          </w:tcPr>
          <w:p w14:paraId="7132751E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C3FF81" w14:textId="171293EA" w:rsidR="0054396D" w:rsidRPr="00892BEA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6F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746F05" w:rsidRPr="00523D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12.32</w:t>
            </w:r>
            <w:r w:rsidRPr="00746F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52DB839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016408" w14:textId="3EC133CD" w:rsidR="0054396D" w:rsidRPr="00892BEA" w:rsidRDefault="00746F0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(62.10)</w:t>
            </w:r>
          </w:p>
        </w:tc>
        <w:tc>
          <w:tcPr>
            <w:tcW w:w="183" w:type="dxa"/>
            <w:vAlign w:val="bottom"/>
          </w:tcPr>
          <w:p w14:paraId="2E677487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1EE2EFE" w14:textId="14ED175E" w:rsidR="0054396D" w:rsidRPr="00892BEA" w:rsidRDefault="00746F0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(8.15)</w:t>
            </w:r>
          </w:p>
        </w:tc>
        <w:tc>
          <w:tcPr>
            <w:tcW w:w="183" w:type="dxa"/>
            <w:vAlign w:val="bottom"/>
          </w:tcPr>
          <w:p w14:paraId="398D98D8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2D76C1" w14:textId="66A62718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46F05">
              <w:rPr>
                <w:rFonts w:asciiTheme="majorBidi" w:hAnsiTheme="majorBidi" w:cstheme="majorBidi"/>
                <w:sz w:val="24"/>
                <w:szCs w:val="24"/>
              </w:rPr>
              <w:t>10.6</w:t>
            </w:r>
            <w:r w:rsidR="003C790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53318D40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F04A080" w14:textId="0F36BB88" w:rsidR="0054396D" w:rsidRPr="00892BEA" w:rsidRDefault="00AC0975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1761A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25.25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F8E1694" w14:textId="77777777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90521ED" w14:textId="37FD95CC" w:rsidR="0054396D" w:rsidRPr="00892BEA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176.68</w:t>
            </w:r>
          </w:p>
        </w:tc>
      </w:tr>
    </w:tbl>
    <w:p w14:paraId="67BE1A31" w14:textId="77777777" w:rsidR="002629DB" w:rsidRPr="002629DB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  <w:sectPr w:rsidR="000508EF" w:rsidSect="001449D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2629DB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629D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2629DB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3AE6C7" w14:textId="582AA9BD" w:rsidR="0054396D" w:rsidRDefault="0054396D" w:rsidP="00B1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cs/>
        </w:rPr>
      </w:pPr>
      <w:r w:rsidRPr="0017797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17797B">
        <w:rPr>
          <w:rFonts w:asciiTheme="majorBidi" w:hAnsiTheme="majorBidi" w:cstheme="majorBidi" w:hint="cs"/>
          <w:cs/>
        </w:rPr>
        <w:t xml:space="preserve">     </w:t>
      </w:r>
      <w:r w:rsidRPr="0017797B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17797B">
        <w:rPr>
          <w:rFonts w:asciiTheme="majorBidi" w:hAnsiTheme="majorBidi" w:cstheme="majorBidi"/>
        </w:rPr>
        <w:t xml:space="preserve"> </w:t>
      </w:r>
      <w:r w:rsidRPr="0017797B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cs/>
        </w:rPr>
        <w:t>หก</w:t>
      </w:r>
      <w:r w:rsidRPr="0017797B">
        <w:rPr>
          <w:rFonts w:asciiTheme="majorBidi" w:hAnsiTheme="majorBidi" w:cstheme="majorBidi" w:hint="cs"/>
          <w:cs/>
        </w:rPr>
        <w:t>เดือน</w:t>
      </w:r>
      <w:r w:rsidRPr="0017797B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>3</w:t>
      </w:r>
      <w:r w:rsidRPr="00C6181F">
        <w:rPr>
          <w:rFonts w:asciiTheme="majorBidi" w:hAnsiTheme="majorBidi" w:cstheme="majorBidi"/>
        </w:rPr>
        <w:t>0</w:t>
      </w:r>
      <w:r w:rsidRPr="0017797B">
        <w:rPr>
          <w:rFonts w:asciiTheme="majorBidi" w:hAnsiTheme="majorBidi" w:cstheme="majorBidi"/>
          <w:cs/>
        </w:rPr>
        <w:t xml:space="preserve"> </w:t>
      </w:r>
      <w:r w:rsidRPr="0017797B">
        <w:rPr>
          <w:rFonts w:asciiTheme="majorBidi" w:hAnsiTheme="majorBidi" w:cstheme="majorBidi" w:hint="cs"/>
          <w:cs/>
        </w:rPr>
        <w:t>ม</w:t>
      </w:r>
      <w:r>
        <w:rPr>
          <w:rFonts w:asciiTheme="majorBidi" w:hAnsiTheme="majorBidi" w:cstheme="majorBidi" w:hint="cs"/>
          <w:cs/>
        </w:rPr>
        <w:t>ิถุนายน</w:t>
      </w:r>
      <w:r w:rsidRPr="0017797B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</w:t>
      </w:r>
      <w:r w:rsidRPr="00C6181F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/>
        </w:rPr>
        <w:t>66</w:t>
      </w:r>
      <w:r w:rsidRPr="0017797B">
        <w:rPr>
          <w:rFonts w:asciiTheme="majorBidi" w:hAnsiTheme="majorBidi" w:cstheme="majorBidi"/>
        </w:rPr>
        <w:t xml:space="preserve"> </w:t>
      </w:r>
      <w:r w:rsidRPr="00192566">
        <w:rPr>
          <w:rFonts w:asciiTheme="majorBidi" w:hAnsiTheme="majorBidi" w:cstheme="majorBidi"/>
          <w:cs/>
        </w:rPr>
        <w:t>คือ</w:t>
      </w:r>
      <w:r w:rsidRPr="0019256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br/>
      </w:r>
      <w:r>
        <w:rPr>
          <w:rFonts w:asciiTheme="majorBidi" w:hAnsiTheme="majorBidi" w:cstheme="majorBidi" w:hint="cs"/>
          <w:cs/>
        </w:rPr>
        <w:t>ร้อย</w:t>
      </w:r>
      <w:r w:rsidRPr="00B6284F">
        <w:rPr>
          <w:rFonts w:asciiTheme="majorBidi" w:hAnsiTheme="majorBidi" w:cstheme="majorBidi" w:hint="cs"/>
          <w:cs/>
        </w:rPr>
        <w:t xml:space="preserve">ละ </w:t>
      </w:r>
      <w:r w:rsidR="005F5E08" w:rsidRPr="00B6284F">
        <w:rPr>
          <w:rFonts w:asciiTheme="majorBidi" w:hAnsiTheme="majorBidi" w:cstheme="majorBidi"/>
        </w:rPr>
        <w:t>42.23</w:t>
      </w:r>
      <w:r w:rsidR="00D149B1">
        <w:rPr>
          <w:rFonts w:asciiTheme="majorBidi" w:hAnsiTheme="majorBidi" w:cstheme="majorBidi" w:hint="cs"/>
          <w:cs/>
        </w:rPr>
        <w:t xml:space="preserve"> </w:t>
      </w:r>
      <w:r w:rsidRPr="0017797B">
        <w:rPr>
          <w:rFonts w:asciiTheme="majorBidi" w:hAnsiTheme="majorBidi" w:cstheme="majorBidi"/>
          <w:i/>
          <w:iCs/>
          <w:lang w:val="en-GB" w:bidi="ar-SA"/>
        </w:rPr>
        <w:t>(</w:t>
      </w:r>
      <w:r w:rsidRPr="0017797B">
        <w:rPr>
          <w:rFonts w:asciiTheme="majorBidi" w:hAnsiTheme="majorBidi" w:cstheme="majorBidi" w:hint="cs"/>
          <w:i/>
          <w:iCs/>
          <w:cs/>
        </w:rPr>
        <w:t>รอบระยะเวลา</w:t>
      </w:r>
      <w:r>
        <w:rPr>
          <w:rFonts w:asciiTheme="majorBidi" w:hAnsiTheme="majorBidi" w:cstheme="majorBidi" w:hint="cs"/>
          <w:i/>
          <w:iCs/>
          <w:cs/>
        </w:rPr>
        <w:t>หก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</w:rPr>
        <w:t>3</w:t>
      </w:r>
      <w:r w:rsidRPr="00C6181F">
        <w:rPr>
          <w:rFonts w:asciiTheme="majorBidi" w:hAnsiTheme="majorBidi" w:cstheme="majorBidi"/>
          <w:i/>
          <w:iCs/>
        </w:rPr>
        <w:t>0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 w:hint="cs"/>
          <w:i/>
          <w:iCs/>
          <w:cs/>
        </w:rPr>
        <w:t>มิถุนายน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 </w:t>
      </w:r>
      <w:r>
        <w:rPr>
          <w:rFonts w:asciiTheme="majorBidi" w:hAnsiTheme="majorBidi" w:cstheme="majorBidi"/>
          <w:i/>
          <w:iCs/>
        </w:rPr>
        <w:t>2</w:t>
      </w:r>
      <w:r w:rsidRPr="00C6181F">
        <w:rPr>
          <w:rFonts w:asciiTheme="majorBidi" w:hAnsiTheme="majorBidi" w:cstheme="majorBidi"/>
          <w:i/>
          <w:iCs/>
        </w:rPr>
        <w:t>5</w:t>
      </w:r>
      <w:r>
        <w:rPr>
          <w:rFonts w:asciiTheme="majorBidi" w:hAnsiTheme="majorBidi" w:cstheme="majorBidi"/>
          <w:i/>
          <w:iCs/>
        </w:rPr>
        <w:t>65</w:t>
      </w:r>
      <w:r w:rsidRPr="00192566">
        <w:rPr>
          <w:rFonts w:asciiTheme="majorBidi" w:hAnsiTheme="majorBidi" w:cstheme="majorBidi"/>
          <w:i/>
          <w:iCs/>
        </w:rPr>
        <w:t xml:space="preserve">: </w:t>
      </w:r>
      <w:r>
        <w:rPr>
          <w:rFonts w:asciiTheme="majorBidi" w:hAnsiTheme="majorBidi" w:cstheme="majorBidi" w:hint="cs"/>
          <w:i/>
          <w:iCs/>
          <w:cs/>
        </w:rPr>
        <w:t xml:space="preserve">ร้อยละ </w:t>
      </w:r>
      <w:r>
        <w:rPr>
          <w:rFonts w:asciiTheme="majorBidi" w:hAnsiTheme="majorBidi" w:cstheme="majorBidi"/>
          <w:i/>
          <w:iCs/>
        </w:rPr>
        <w:t>5.70</w:t>
      </w:r>
      <w:r w:rsidRPr="0017797B">
        <w:rPr>
          <w:rFonts w:asciiTheme="majorBidi" w:hAnsiTheme="majorBidi" w:cstheme="majorBidi"/>
          <w:i/>
          <w:iCs/>
        </w:rPr>
        <w:t xml:space="preserve">) </w:t>
      </w:r>
      <w:r w:rsidR="00D74C6D" w:rsidRPr="00523DC7">
        <w:rPr>
          <w:rFonts w:asciiTheme="majorBidi" w:hAnsiTheme="majorBidi"/>
          <w:cs/>
        </w:rPr>
        <w:t>อัตราภาษีเงินได้ที่แท้จริงของกลุ่มบริษัท</w:t>
      </w:r>
      <w:r w:rsidR="00D90946" w:rsidRPr="006C3B74">
        <w:rPr>
          <w:rFonts w:asciiTheme="majorBidi" w:hAnsiTheme="majorBidi"/>
          <w:cs/>
        </w:rPr>
        <w:t xml:space="preserve">ในปี </w:t>
      </w:r>
      <w:r w:rsidR="00D90946" w:rsidRPr="006C3B74">
        <w:rPr>
          <w:rFonts w:asciiTheme="majorBidi" w:hAnsiTheme="majorBidi" w:cstheme="majorBidi"/>
        </w:rPr>
        <w:t xml:space="preserve">2566 </w:t>
      </w:r>
      <w:r w:rsidR="00D74C6D" w:rsidRPr="00523DC7">
        <w:rPr>
          <w:rFonts w:asciiTheme="majorBidi" w:hAnsiTheme="majorBidi"/>
          <w:cs/>
        </w:rPr>
        <w:t>แตกต่างจากอัตราภาษีเงินได้ปกติมีสาเหตุหลักมาจากกลุ่มบริษัทมีรายได้จากธุรกรรมที่ไม่ได้รับการส่งเสริมการลงทุนเพิ่มขึ้น จึงส่งผลให้ไม่ได้รับประโยชน์จากการลดหย่อนอัตราภาษีเงินได้</w:t>
      </w:r>
      <w:r w:rsidR="00D74C6D" w:rsidRPr="00D74C6D">
        <w:rPr>
          <w:rFonts w:asciiTheme="majorBidi" w:hAnsiTheme="majorBidi"/>
          <w:i/>
          <w:iCs/>
          <w:cs/>
        </w:rPr>
        <w:t xml:space="preserve"> </w:t>
      </w:r>
    </w:p>
    <w:p w14:paraId="62ED11B2" w14:textId="77777777" w:rsidR="00DF30CD" w:rsidRPr="00DF30CD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E86B96A" w14:textId="0621F38A" w:rsidR="00B559BC" w:rsidRDefault="00B559BC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46AC4B2E" w14:textId="77777777" w:rsidR="00B559BC" w:rsidRDefault="00B559BC" w:rsidP="00B559BC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F271BB" w14:paraId="3AC973E5" w14:textId="77777777" w:rsidTr="00F271BB">
        <w:trPr>
          <w:tblHeader/>
        </w:trPr>
        <w:tc>
          <w:tcPr>
            <w:tcW w:w="2970" w:type="dxa"/>
            <w:vAlign w:val="bottom"/>
          </w:tcPr>
          <w:p w14:paraId="4D782281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14D083C3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1E5B7B9A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6A1796B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BBBD9BB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09CCF4D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271BB" w14:paraId="777AF64D" w14:textId="77777777" w:rsidTr="00F271BB">
        <w:trPr>
          <w:tblHeader/>
        </w:trPr>
        <w:tc>
          <w:tcPr>
            <w:tcW w:w="2970" w:type="dxa"/>
          </w:tcPr>
          <w:p w14:paraId="5D6FF780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B76C524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675AF2D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6BCE148E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5BF7892A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4255FA95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F271BB" w14:paraId="458A9451" w14:textId="77777777" w:rsidTr="00523DC7">
        <w:trPr>
          <w:tblHeader/>
        </w:trPr>
        <w:tc>
          <w:tcPr>
            <w:tcW w:w="2970" w:type="dxa"/>
          </w:tcPr>
          <w:p w14:paraId="4347CF73" w14:textId="0A6272F4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2566</w:t>
            </w:r>
          </w:p>
        </w:tc>
        <w:tc>
          <w:tcPr>
            <w:tcW w:w="1890" w:type="dxa"/>
          </w:tcPr>
          <w:p w14:paraId="34EE42C6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3847129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7AF5F374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4889A6DF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63D38B0E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271BB" w14:paraId="4B5B04C1" w14:textId="77777777" w:rsidTr="00523DC7">
        <w:tc>
          <w:tcPr>
            <w:tcW w:w="2970" w:type="dxa"/>
            <w:shd w:val="clear" w:color="auto" w:fill="auto"/>
          </w:tcPr>
          <w:p w14:paraId="7068C768" w14:textId="33FECBEB" w:rsidR="00F271BB" w:rsidRPr="008D6C0C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8D6C0C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shd w:val="clear" w:color="auto" w:fill="auto"/>
          </w:tcPr>
          <w:p w14:paraId="7EB6D4C4" w14:textId="692BB97A" w:rsidR="00F271BB" w:rsidRPr="00523DC7" w:rsidRDefault="00B754A1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="00F271BB" w:rsidRPr="00523DC7">
              <w:rPr>
                <w:color w:val="000000"/>
                <w:cs/>
              </w:rPr>
              <w:t xml:space="preserve">เมษายน </w:t>
            </w:r>
            <w:r>
              <w:rPr>
                <w:color w:val="000000"/>
              </w:rPr>
              <w:t>256</w:t>
            </w:r>
            <w:r w:rsidR="00AD3449">
              <w:rPr>
                <w:color w:val="000000"/>
              </w:rPr>
              <w:t>6</w:t>
            </w:r>
          </w:p>
        </w:tc>
        <w:tc>
          <w:tcPr>
            <w:tcW w:w="1656" w:type="dxa"/>
            <w:shd w:val="clear" w:color="auto" w:fill="auto"/>
          </w:tcPr>
          <w:p w14:paraId="470D6A4C" w14:textId="4D77640C" w:rsidR="00F271BB" w:rsidRPr="00523DC7" w:rsidRDefault="00F271BB" w:rsidP="00523D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523DC7">
              <w:rPr>
                <w:color w:val="000000"/>
              </w:rPr>
              <w:t xml:space="preserve">3 </w:t>
            </w:r>
            <w:r w:rsidRPr="00523DC7">
              <w:rPr>
                <w:color w:val="000000"/>
                <w:cs/>
              </w:rPr>
              <w:t>พฤษภาคม</w:t>
            </w:r>
            <w:r w:rsidR="00B754A1">
              <w:rPr>
                <w:color w:val="000000"/>
              </w:rPr>
              <w:t xml:space="preserve"> </w:t>
            </w:r>
            <w:r w:rsidRPr="00523DC7">
              <w:rPr>
                <w:color w:val="000000"/>
                <w:cs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68B3D2A1" w14:textId="562F22D7" w:rsidR="00F271BB" w:rsidRPr="008D6C0C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D6C0C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  <w:shd w:val="clear" w:color="auto" w:fill="auto"/>
          </w:tcPr>
          <w:p w14:paraId="55A44F57" w14:textId="77777777" w:rsidR="00F271BB" w:rsidRPr="008D6C0C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1B84A92E" w14:textId="7BD2BCFF" w:rsidR="00F271BB" w:rsidRDefault="00F271BB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8D6C0C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  <w:tr w:rsidR="00F271BB" w14:paraId="0EF9AA51" w14:textId="77777777" w:rsidTr="00F271BB">
        <w:tc>
          <w:tcPr>
            <w:tcW w:w="2970" w:type="dxa"/>
          </w:tcPr>
          <w:p w14:paraId="7DD23F0B" w14:textId="597ECCCF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98E86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</w:p>
        </w:tc>
        <w:tc>
          <w:tcPr>
            <w:tcW w:w="1656" w:type="dxa"/>
          </w:tcPr>
          <w:p w14:paraId="206D522B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6" w:type="dxa"/>
          </w:tcPr>
          <w:p w14:paraId="1CF60AE6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0CD3C7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52531F0" w14:textId="77777777" w:rsidR="00F271BB" w:rsidRDefault="00F271BB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F271BB" w14:paraId="54BED41C" w14:textId="77777777" w:rsidTr="00F271BB">
        <w:tc>
          <w:tcPr>
            <w:tcW w:w="2970" w:type="dxa"/>
            <w:hideMark/>
          </w:tcPr>
          <w:p w14:paraId="1B07AF02" w14:textId="4478ACDE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10D1A171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</w:p>
        </w:tc>
        <w:tc>
          <w:tcPr>
            <w:tcW w:w="1656" w:type="dxa"/>
          </w:tcPr>
          <w:p w14:paraId="552B2AFD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6" w:type="dxa"/>
          </w:tcPr>
          <w:p w14:paraId="741D1BED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BC54225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9874068" w14:textId="77777777" w:rsidR="00F271BB" w:rsidRDefault="00F271BB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F271BB" w14:paraId="2D421C4F" w14:textId="77777777" w:rsidTr="00523DC7">
        <w:tc>
          <w:tcPr>
            <w:tcW w:w="2970" w:type="dxa"/>
            <w:hideMark/>
          </w:tcPr>
          <w:p w14:paraId="37DC199A" w14:textId="01011FBC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  <w:hideMark/>
          </w:tcPr>
          <w:p w14:paraId="11CF0436" w14:textId="0AAAB44F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>
              <w:rPr>
                <w:rFonts w:hint="cs"/>
                <w:color w:val="000000"/>
                <w:cs/>
              </w:rPr>
              <w:t xml:space="preserve">พฤษภาคม </w:t>
            </w:r>
            <w:r>
              <w:rPr>
                <w:color w:val="000000"/>
              </w:rPr>
              <w:t>2565</w:t>
            </w:r>
          </w:p>
        </w:tc>
        <w:tc>
          <w:tcPr>
            <w:tcW w:w="1656" w:type="dxa"/>
            <w:hideMark/>
          </w:tcPr>
          <w:p w14:paraId="4DE1483C" w14:textId="0AE8A856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>
              <w:rPr>
                <w:rFonts w:hint="cs"/>
                <w:color w:val="000000"/>
                <w:cs/>
              </w:rPr>
              <w:t xml:space="preserve">มิถุนายน </w:t>
            </w:r>
            <w:r>
              <w:rPr>
                <w:color w:val="000000"/>
              </w:rPr>
              <w:t>2565</w:t>
            </w:r>
          </w:p>
        </w:tc>
        <w:tc>
          <w:tcPr>
            <w:tcW w:w="1066" w:type="dxa"/>
            <w:hideMark/>
          </w:tcPr>
          <w:p w14:paraId="569CFD9D" w14:textId="78B3B186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31" w:type="dxa"/>
          </w:tcPr>
          <w:p w14:paraId="5FBA4560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08046FCF" w14:textId="5A44AB92" w:rsidR="00F271BB" w:rsidRDefault="00F271BB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>
              <w:rPr>
                <w:color w:val="000000"/>
              </w:rPr>
              <w:t>216.90</w:t>
            </w:r>
          </w:p>
        </w:tc>
      </w:tr>
    </w:tbl>
    <w:p w14:paraId="2591F3B7" w14:textId="77777777" w:rsidR="00F271BB" w:rsidRDefault="00F271BB" w:rsidP="00B559BC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0669243" w14:textId="03EDA2AF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8E0F78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8E0F78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47B0A0" w14:textId="2B023D17" w:rsidR="007E392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sectPr w:rsidR="007E392F" w:rsidSect="001449D3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DD1709" w:rsidRPr="002516C1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D1709" w:rsidRPr="002516C1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D1709" w:rsidRPr="002516C1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D1709" w:rsidRPr="002516C1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D1709" w:rsidRPr="002516C1" w14:paraId="16C1C45C" w14:textId="77777777" w:rsidTr="00DD1709">
        <w:tc>
          <w:tcPr>
            <w:tcW w:w="3960" w:type="dxa"/>
            <w:vAlign w:val="bottom"/>
          </w:tcPr>
          <w:p w14:paraId="5AD41B05" w14:textId="633A4584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54396D"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54396D"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54396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</w:tcPr>
          <w:p w14:paraId="0150463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0316128D" w14:textId="77777777" w:rsidTr="00DD1709">
        <w:tc>
          <w:tcPr>
            <w:tcW w:w="3960" w:type="dxa"/>
            <w:vAlign w:val="bottom"/>
          </w:tcPr>
          <w:p w14:paraId="2AE6B173" w14:textId="2A916F13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227933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69361EDC" w:rsidR="00DD1709" w:rsidRPr="002516C1" w:rsidRDefault="00F271B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688.62</w:t>
            </w:r>
          </w:p>
        </w:tc>
        <w:tc>
          <w:tcPr>
            <w:tcW w:w="270" w:type="dxa"/>
          </w:tcPr>
          <w:p w14:paraId="3AAABD1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5C6F53D0" w:rsidR="00DD1709" w:rsidRPr="002516C1" w:rsidRDefault="00F271BB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32CF24DC" w:rsidR="00DD1709" w:rsidRPr="002516C1" w:rsidRDefault="00F271B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475.44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492FCD90" w:rsidR="00DD1709" w:rsidRPr="002516C1" w:rsidRDefault="00772306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6037D204" w:rsidR="00DD1709" w:rsidRPr="002516C1" w:rsidRDefault="00F271B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27376AF8" w:rsidR="00DD1709" w:rsidRPr="002516C1" w:rsidRDefault="00F271B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688.62</w:t>
            </w:r>
          </w:p>
        </w:tc>
      </w:tr>
      <w:tr w:rsidR="00DD1709" w:rsidRPr="00DD1709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DD1709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2516C1" w14:paraId="1C5E2DDF" w14:textId="77777777" w:rsidTr="00DD1709">
        <w:tc>
          <w:tcPr>
            <w:tcW w:w="3960" w:type="dxa"/>
            <w:vAlign w:val="bottom"/>
          </w:tcPr>
          <w:p w14:paraId="5886DD58" w14:textId="77777777" w:rsidR="00DD1709" w:rsidRPr="00523DC7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D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A003E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696B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546E795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C2EFAD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5A27C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AB3F78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52C86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4146D5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B47224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FB1A3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62AA08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7013AC" w14:paraId="59447278" w14:textId="77777777" w:rsidTr="00523DC7">
        <w:tc>
          <w:tcPr>
            <w:tcW w:w="3960" w:type="dxa"/>
            <w:vAlign w:val="bottom"/>
          </w:tcPr>
          <w:p w14:paraId="6412860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332AE5CF" w14:textId="46BD3E99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0FBF006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7E5C56" w14:textId="0787A3D6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013AC">
              <w:rPr>
                <w:rFonts w:asciiTheme="majorBidi" w:hAnsiTheme="majorBidi" w:cstheme="majorBidi" w:hint="cs"/>
                <w:cs/>
              </w:rPr>
              <w:t>799.57</w:t>
            </w:r>
          </w:p>
        </w:tc>
        <w:tc>
          <w:tcPr>
            <w:tcW w:w="270" w:type="dxa"/>
            <w:vAlign w:val="bottom"/>
          </w:tcPr>
          <w:p w14:paraId="63A91393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860E16A" w14:textId="2B1EC792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013A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B498BD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486D2" w14:textId="003B36B3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7013AC">
              <w:rPr>
                <w:rFonts w:asciiTheme="majorBidi" w:hAnsiTheme="majorBidi" w:cstheme="majorBidi" w:hint="cs"/>
                <w:cs/>
              </w:rPr>
              <w:t>796.65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4D8F1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C3674B" w14:textId="4EBBDCF2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013A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EAEF7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B6B2A58" w14:textId="08B424FD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7013AC">
              <w:rPr>
                <w:rFonts w:asciiTheme="majorBidi" w:hAnsiTheme="majorBidi" w:cstheme="majorBidi" w:hint="cs"/>
                <w:cs/>
              </w:rPr>
              <w:t>796.65</w:t>
            </w:r>
          </w:p>
        </w:tc>
      </w:tr>
      <w:tr w:rsidR="007013AC" w:rsidRPr="002516C1" w14:paraId="1E534EB4" w14:textId="77777777" w:rsidTr="00DD1709">
        <w:tc>
          <w:tcPr>
            <w:tcW w:w="3960" w:type="dxa"/>
            <w:vAlign w:val="bottom"/>
          </w:tcPr>
          <w:p w14:paraId="31E8533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3371812A" w14:textId="66304749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70" w:type="dxa"/>
          </w:tcPr>
          <w:p w14:paraId="2474E64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B3DABC" w14:textId="6E5E89B1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DB321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1C92DD" w14:textId="4153586D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3AF63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5044BDC" w14:textId="73A0CA06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DF136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8F775FC" w14:textId="76295404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36" w:type="dxa"/>
            <w:vAlign w:val="bottom"/>
          </w:tcPr>
          <w:p w14:paraId="0876273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CBBE61" w14:textId="041B1BEE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</w:tr>
      <w:tr w:rsidR="007013AC" w:rsidRPr="00DD1709" w14:paraId="4BA7647B" w14:textId="77777777" w:rsidTr="00DD1709">
        <w:tc>
          <w:tcPr>
            <w:tcW w:w="3960" w:type="dxa"/>
            <w:vAlign w:val="bottom"/>
          </w:tcPr>
          <w:p w14:paraId="7CFF2375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013AC" w:rsidRPr="002516C1" w14:paraId="079195C4" w14:textId="77777777" w:rsidTr="004A0412">
        <w:tc>
          <w:tcPr>
            <w:tcW w:w="3960" w:type="dxa"/>
            <w:vAlign w:val="bottom"/>
          </w:tcPr>
          <w:p w14:paraId="45AEBC9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5B85945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640B68C9" w14:textId="77777777" w:rsidTr="004A0412">
        <w:tc>
          <w:tcPr>
            <w:tcW w:w="3960" w:type="dxa"/>
            <w:vAlign w:val="bottom"/>
          </w:tcPr>
          <w:p w14:paraId="772B45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0787A9A8" w14:textId="77777777" w:rsidTr="004A0412">
        <w:tc>
          <w:tcPr>
            <w:tcW w:w="3960" w:type="dxa"/>
            <w:vAlign w:val="bottom"/>
          </w:tcPr>
          <w:p w14:paraId="24BFE3B4" w14:textId="359BEF45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08F2D7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</w:tcPr>
          <w:p w14:paraId="3FCFBCC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703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70" w:type="dxa"/>
            <w:vAlign w:val="bottom"/>
          </w:tcPr>
          <w:p w14:paraId="28D54609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213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  <w:vAlign w:val="bottom"/>
          </w:tcPr>
          <w:p w14:paraId="0AFF162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</w:tr>
      <w:tr w:rsidR="007013AC" w:rsidRPr="00DD1709" w14:paraId="797B5D5C" w14:textId="77777777" w:rsidTr="004A0412">
        <w:tc>
          <w:tcPr>
            <w:tcW w:w="3960" w:type="dxa"/>
            <w:vAlign w:val="bottom"/>
          </w:tcPr>
          <w:p w14:paraId="7A84534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013AC" w:rsidRPr="002516C1" w14:paraId="16A86857" w14:textId="77777777" w:rsidTr="004A0412">
        <w:tc>
          <w:tcPr>
            <w:tcW w:w="3960" w:type="dxa"/>
            <w:vAlign w:val="bottom"/>
          </w:tcPr>
          <w:p w14:paraId="0CB97C99" w14:textId="77777777" w:rsidR="007013AC" w:rsidRPr="00523DC7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D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2EDBBE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14E4D19E" w14:textId="77777777" w:rsidTr="004A0412">
        <w:tc>
          <w:tcPr>
            <w:tcW w:w="3960" w:type="dxa"/>
            <w:vAlign w:val="bottom"/>
          </w:tcPr>
          <w:p w14:paraId="55B7973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7F30E90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67A4E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70" w:type="dxa"/>
            <w:vAlign w:val="bottom"/>
          </w:tcPr>
          <w:p w14:paraId="5AE1DF0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3B30CE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4E43AC9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94D9FD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</w:tr>
      <w:tr w:rsidR="007013AC" w:rsidRPr="002516C1" w14:paraId="4A0C842B" w14:textId="77777777" w:rsidTr="004A0412">
        <w:tc>
          <w:tcPr>
            <w:tcW w:w="3960" w:type="dxa"/>
            <w:vAlign w:val="bottom"/>
          </w:tcPr>
          <w:p w14:paraId="294A639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25DBF68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028E060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86FB9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AEC83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20FD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vAlign w:val="bottom"/>
          </w:tcPr>
          <w:p w14:paraId="60B4F61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</w:tbl>
    <w:p w14:paraId="0C5DFAB2" w14:textId="3BB55EEE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Sect="001449D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>
        <w:t>2</w:t>
      </w:r>
      <w:r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6EBE3D7F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497B4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FE6063">
        <w:trPr>
          <w:tblHeader/>
        </w:trPr>
        <w:tc>
          <w:tcPr>
            <w:tcW w:w="5022" w:type="dxa"/>
          </w:tcPr>
          <w:p w14:paraId="3F391E1E" w14:textId="28B98632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54396D"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54396D"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54396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F84FC5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FE6063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FE6063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0971FAAB" w:rsidR="001C4032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31.77</w:t>
            </w:r>
          </w:p>
        </w:tc>
        <w:tc>
          <w:tcPr>
            <w:tcW w:w="270" w:type="dxa"/>
          </w:tcPr>
          <w:p w14:paraId="51B125DE" w14:textId="77777777" w:rsidR="001C4032" w:rsidRPr="00EA167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7A09E1DE" w:rsidR="001C4032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33921E83" w14:textId="77777777" w:rsidTr="00FE6063">
        <w:tc>
          <w:tcPr>
            <w:tcW w:w="5022" w:type="dxa"/>
          </w:tcPr>
          <w:p w14:paraId="5F04B71D" w14:textId="3F4D840B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6667BFBE" w:rsidR="00EA1673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2.68</w:t>
            </w:r>
          </w:p>
        </w:tc>
        <w:tc>
          <w:tcPr>
            <w:tcW w:w="270" w:type="dxa"/>
          </w:tcPr>
          <w:p w14:paraId="1E5B391E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5AC66F85" w:rsidR="00EA1673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615DF841" w14:textId="77777777" w:rsidTr="00FE6063">
        <w:tc>
          <w:tcPr>
            <w:tcW w:w="5022" w:type="dxa"/>
          </w:tcPr>
          <w:p w14:paraId="75E55F2A" w14:textId="14F6F2C5" w:rsidR="00EA1673" w:rsidRPr="00926A3F" w:rsidRDefault="00926A3F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A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414144A8" w:rsid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34.45</w:t>
            </w:r>
          </w:p>
        </w:tc>
        <w:tc>
          <w:tcPr>
            <w:tcW w:w="270" w:type="dxa"/>
          </w:tcPr>
          <w:p w14:paraId="189FA97B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76E71709" w:rsid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BF1313" w14:paraId="1216CD8C" w14:textId="77777777" w:rsidTr="00FE6063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FE6063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FE6063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FE6063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7845FB52" w:rsidR="001C4032" w:rsidRPr="00EA1673" w:rsidRDefault="008D6C0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10.15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192C5079" w:rsidR="001C4032" w:rsidRPr="00BE10E8" w:rsidRDefault="00AC5871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5.45</w:t>
            </w:r>
          </w:p>
        </w:tc>
      </w:tr>
      <w:tr w:rsidR="001C4032" w:rsidRPr="00BF1313" w14:paraId="498AF832" w14:textId="77777777" w:rsidTr="00FE6063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2FC76643" w:rsidR="001C4032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19.9</w:t>
            </w:r>
            <w:r w:rsidR="008D6C0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5FBFF072" w:rsidR="001C4032" w:rsidRPr="00BE10E8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17.</w:t>
            </w:r>
            <w:r w:rsidR="00AC5871">
              <w:rPr>
                <w:rFonts w:asciiTheme="majorBidi" w:hAnsiTheme="majorBidi" w:cstheme="majorBidi" w:hint="cs"/>
                <w:sz w:val="30"/>
                <w:szCs w:val="30"/>
                <w:cs/>
              </w:rPr>
              <w:t>90</w:t>
            </w:r>
          </w:p>
        </w:tc>
      </w:tr>
      <w:tr w:rsidR="001C4032" w:rsidRPr="00BF1313" w14:paraId="1C2CF75F" w14:textId="77777777" w:rsidTr="00FE6063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75DCC3F6" w:rsidR="001C4032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3.25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44857393" w:rsidR="001C4032" w:rsidRPr="00BE10E8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3.16</w:t>
            </w:r>
          </w:p>
        </w:tc>
      </w:tr>
      <w:tr w:rsidR="001C4032" w:rsidRPr="00BF1313" w14:paraId="668D1EC5" w14:textId="77777777" w:rsidTr="00FE6063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28878983" w:rsidR="001C4032" w:rsidRPr="00EA1673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8D6C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.3</w:t>
            </w:r>
            <w:r w:rsidR="008D6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72B31FC2" w:rsidR="001C4032" w:rsidRPr="00BE10E8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="00AD4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.5</w:t>
            </w:r>
            <w:r w:rsidR="00AC5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216F2E" w:rsidRPr="00BF1313" w14:paraId="2147CCB3" w14:textId="77777777" w:rsidTr="00FE6063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FE6063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FE6063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2A7AC336" w:rsidR="001C4032" w:rsidRPr="006E7A71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19.73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77BB9BB" w:rsidR="001C4032" w:rsidRPr="006E7A71" w:rsidRDefault="00F271B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A9A020D" w:rsidR="00182B35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4FC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114D8AC3" w14:textId="77777777" w:rsidR="00AD4B31" w:rsidRPr="00F84FC5" w:rsidRDefault="00AD4B31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09BB846" w14:textId="66713493" w:rsidR="008F799B" w:rsidRPr="00523DC7" w:rsidRDefault="008F799B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  <w:r>
        <w:rPr>
          <w:color w:val="000000"/>
          <w:highlight w:val="yellow"/>
          <w:cs/>
        </w:rPr>
        <w:tab/>
      </w:r>
      <w:r>
        <w:rPr>
          <w:color w:val="000000"/>
          <w:highlight w:val="yellow"/>
          <w:cs/>
        </w:rPr>
        <w:tab/>
      </w:r>
      <w:r>
        <w:rPr>
          <w:color w:val="000000"/>
          <w:highlight w:val="yellow"/>
          <w:cs/>
        </w:rPr>
        <w:tab/>
      </w:r>
      <w:r>
        <w:rPr>
          <w:color w:val="000000"/>
          <w:highlight w:val="yellow"/>
          <w:cs/>
        </w:rPr>
        <w:tab/>
      </w:r>
      <w:r>
        <w:rPr>
          <w:color w:val="000000"/>
          <w:highlight w:val="yellow"/>
          <w:cs/>
        </w:rPr>
        <w:tab/>
      </w:r>
      <w:r w:rsidRPr="00523DC7">
        <w:rPr>
          <w:color w:val="000000"/>
          <w:highlight w:val="yellow"/>
          <w:cs/>
        </w:rPr>
        <w:tab/>
      </w:r>
      <w:r w:rsidRPr="008F799B">
        <w:rPr>
          <w:color w:val="000000"/>
          <w:cs/>
        </w:rPr>
        <w:t>ในเดือนกรกฎาคม</w:t>
      </w:r>
      <w:r>
        <w:rPr>
          <w:color w:val="000000"/>
        </w:rPr>
        <w:t xml:space="preserve"> 2564</w:t>
      </w:r>
      <w:r w:rsidRPr="008F799B">
        <w:rPr>
          <w:color w:val="00000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ำของโดยผู้รับเหมาได้ยื่นคำเสนอข้อพิพาทต่อสถาบันอนุญาโตตุลาการ เพื่อให้บริษัทย่อยชำระค่าเสียหายจากการผิดสัญญาก่อสร้างโรงงาน เป็นจำนวนเงิน </w:t>
      </w:r>
      <w:r>
        <w:rPr>
          <w:color w:val="000000"/>
        </w:rPr>
        <w:t>121.18</w:t>
      </w:r>
      <w:r w:rsidRPr="008F799B">
        <w:rPr>
          <w:color w:val="000000"/>
          <w:cs/>
        </w:rPr>
        <w:t xml:space="preserve"> ล้านบาท ซึ่งในเดือนกันยายน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 xml:space="preserve">2564 </w:t>
      </w:r>
      <w:r w:rsidRPr="008F799B">
        <w:rPr>
          <w:color w:val="000000"/>
          <w:cs/>
        </w:rPr>
        <w:t xml:space="preserve">บริษัทย่อยได้ยื่นคำคัดค้านและ คำเรียกร้องแย้งต่อสถาบันอนุญาโตตุลาการ ในเดือนตุลาคม </w:t>
      </w:r>
      <w:r>
        <w:rPr>
          <w:color w:val="000000"/>
        </w:rPr>
        <w:t xml:space="preserve">2565 </w:t>
      </w:r>
      <w:r w:rsidRPr="008F799B">
        <w:rPr>
          <w:color w:val="000000"/>
          <w:cs/>
        </w:rPr>
        <w:t xml:space="preserve">บริษัทย่อยถูกยื่นคำร้องห้ามใช้ประโยชน์ในโรงงานที่มีข้อพิพาทเป็นการชั่วคราว ซึ่งศาลแพ่งได้มีคำสั่งยกคำร้องดังกล่าวแล้วในเดือนกุมภาพันธ์ </w:t>
      </w:r>
      <w:r>
        <w:rPr>
          <w:color w:val="000000"/>
        </w:rPr>
        <w:t>2566</w:t>
      </w:r>
      <w:r w:rsidRPr="008F799B">
        <w:rPr>
          <w:color w:val="000000"/>
          <w:cs/>
        </w:rPr>
        <w:tab/>
      </w:r>
    </w:p>
    <w:p w14:paraId="7636F450" w14:textId="32176B6A" w:rsidR="007E79BE" w:rsidRDefault="007E79BE" w:rsidP="008F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</w:p>
    <w:p w14:paraId="7A7E6B25" w14:textId="00629AE7" w:rsidR="00AB7F77" w:rsidRPr="00633017" w:rsidRDefault="00AB7F77" w:rsidP="008F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  <w:r w:rsidRPr="00AB7F77">
        <w:rPr>
          <w:cs/>
        </w:rPr>
        <w:t xml:space="preserve">เมื่อวันที่ </w:t>
      </w:r>
      <w:r>
        <w:t>27</w:t>
      </w:r>
      <w:r w:rsidRPr="00AB7F77">
        <w:rPr>
          <w:cs/>
        </w:rPr>
        <w:t xml:space="preserve"> มิถุนายน </w:t>
      </w:r>
      <w:r>
        <w:rPr>
          <w:color w:val="000000"/>
        </w:rPr>
        <w:t>2566</w:t>
      </w:r>
      <w:r w:rsidR="003631C6">
        <w:rPr>
          <w:color w:val="000000"/>
        </w:rPr>
        <w:t xml:space="preserve"> </w:t>
      </w:r>
      <w:r w:rsidRPr="00AB7F77">
        <w:rPr>
          <w:cs/>
        </w:rPr>
        <w:t xml:space="preserve">คณะอนุญาโตตุลาการได้มีคำชี้ขาดสำหรับข้อพิพาทที่เหลืออยู่ในกระบวนการอนุญาโตตุลาการ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ทำให้บริษัทย่อยบันทึกรายได้และค่าใช้จ่ายที่เกี่ยวข้องเป็นจำนวนเงิน </w:t>
      </w:r>
      <w:r>
        <w:t>51.68</w:t>
      </w:r>
      <w:r w:rsidRPr="00AB7F77">
        <w:rPr>
          <w:cs/>
        </w:rPr>
        <w:t xml:space="preserve"> ล้านบาทและ </w:t>
      </w:r>
      <w:r>
        <w:t>28.79</w:t>
      </w:r>
      <w:r w:rsidRPr="00AB7F77">
        <w:rPr>
          <w:cs/>
        </w:rPr>
        <w:t xml:space="preserve"> ล้านบาท ตามลำดับ ในงบกำไรขาดทุนสำหรับ</w:t>
      </w:r>
      <w:r>
        <w:br/>
      </w:r>
      <w:r w:rsidRPr="00AB7F77">
        <w:rPr>
          <w:cs/>
        </w:rPr>
        <w:t xml:space="preserve">งวดหกเดือนสิ้นสุดวันที่ </w:t>
      </w:r>
      <w:r>
        <w:t>30</w:t>
      </w:r>
      <w:r w:rsidRPr="00AB7F77">
        <w:rPr>
          <w:cs/>
        </w:rPr>
        <w:t xml:space="preserve"> มิถุนายน </w:t>
      </w:r>
      <w:r>
        <w:rPr>
          <w:color w:val="000000"/>
        </w:rPr>
        <w:t>2566</w:t>
      </w:r>
    </w:p>
    <w:p w14:paraId="1265700F" w14:textId="77777777" w:rsidR="008F799B" w:rsidRPr="00523DC7" w:rsidRDefault="008F799B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</w:p>
    <w:p w14:paraId="6C359BCE" w14:textId="77777777" w:rsidR="00A82A22" w:rsidRDefault="00A82A22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131312C2" w14:textId="0C997BAE" w:rsidR="009371C8" w:rsidRPr="00F91B28" w:rsidRDefault="009371C8" w:rsidP="00B1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  <w:cs/>
        </w:rPr>
      </w:pPr>
    </w:p>
    <w:sectPr w:rsidR="009371C8" w:rsidRPr="00F91B28" w:rsidSect="001449D3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8B09" w14:textId="77777777" w:rsidR="007A3056" w:rsidRDefault="007A3056">
      <w:r>
        <w:separator/>
      </w:r>
    </w:p>
    <w:p w14:paraId="2AB99689" w14:textId="77777777" w:rsidR="007A3056" w:rsidRDefault="007A3056"/>
  </w:endnote>
  <w:endnote w:type="continuationSeparator" w:id="0">
    <w:p w14:paraId="63CBD918" w14:textId="77777777" w:rsidR="007A3056" w:rsidRDefault="007A3056">
      <w:r>
        <w:continuationSeparator/>
      </w:r>
    </w:p>
    <w:p w14:paraId="1E544B88" w14:textId="77777777" w:rsidR="007A3056" w:rsidRDefault="007A30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E4C7" w14:textId="77777777" w:rsidR="007A3056" w:rsidRDefault="007A3056">
      <w:r>
        <w:separator/>
      </w:r>
    </w:p>
    <w:p w14:paraId="4C6E56D9" w14:textId="77777777" w:rsidR="007A3056" w:rsidRDefault="007A3056"/>
  </w:footnote>
  <w:footnote w:type="continuationSeparator" w:id="0">
    <w:p w14:paraId="570057D0" w14:textId="77777777" w:rsidR="007A3056" w:rsidRDefault="007A3056">
      <w:r>
        <w:continuationSeparator/>
      </w:r>
    </w:p>
    <w:p w14:paraId="4335AC8A" w14:textId="77777777" w:rsidR="007A3056" w:rsidRDefault="007A30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160EB2A" w14:textId="580EC8BA" w:rsidR="0099563F" w:rsidRPr="002C284C" w:rsidRDefault="0099563F" w:rsidP="009956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2566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F93F6F8" w14:textId="77777777" w:rsidR="00DF2385" w:rsidRPr="002C284C" w:rsidRDefault="00DF2385" w:rsidP="00DF23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2566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A76496F" w14:textId="77777777" w:rsidR="00DF2385" w:rsidRPr="002C284C" w:rsidRDefault="00DF2385" w:rsidP="00DF23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2566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200B55"/>
    <w:multiLevelType w:val="hybridMultilevel"/>
    <w:tmpl w:val="62A483EC"/>
    <w:lvl w:ilvl="0" w:tplc="655C0E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3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3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5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7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0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1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3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9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0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1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8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9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8"/>
  </w:num>
  <w:num w:numId="2" w16cid:durableId="914437836">
    <w:abstractNumId w:val="44"/>
  </w:num>
  <w:num w:numId="3" w16cid:durableId="428352781">
    <w:abstractNumId w:val="98"/>
  </w:num>
  <w:num w:numId="4" w16cid:durableId="1284457299">
    <w:abstractNumId w:val="72"/>
  </w:num>
  <w:num w:numId="5" w16cid:durableId="740176331">
    <w:abstractNumId w:val="22"/>
  </w:num>
  <w:num w:numId="6" w16cid:durableId="213080336">
    <w:abstractNumId w:val="49"/>
  </w:num>
  <w:num w:numId="7" w16cid:durableId="279998819">
    <w:abstractNumId w:val="32"/>
  </w:num>
  <w:num w:numId="8" w16cid:durableId="167136242">
    <w:abstractNumId w:val="30"/>
  </w:num>
  <w:num w:numId="9" w16cid:durableId="440880008">
    <w:abstractNumId w:val="119"/>
  </w:num>
  <w:num w:numId="10" w16cid:durableId="608702145">
    <w:abstractNumId w:val="46"/>
  </w:num>
  <w:num w:numId="11" w16cid:durableId="1802308787">
    <w:abstractNumId w:val="67"/>
  </w:num>
  <w:num w:numId="12" w16cid:durableId="1183931344">
    <w:abstractNumId w:val="127"/>
  </w:num>
  <w:num w:numId="13" w16cid:durableId="791217446">
    <w:abstractNumId w:val="121"/>
  </w:num>
  <w:num w:numId="14" w16cid:durableId="849221683">
    <w:abstractNumId w:val="35"/>
  </w:num>
  <w:num w:numId="15" w16cid:durableId="534583384">
    <w:abstractNumId w:val="63"/>
  </w:num>
  <w:num w:numId="16" w16cid:durableId="1846357655">
    <w:abstractNumId w:val="28"/>
  </w:num>
  <w:num w:numId="17" w16cid:durableId="988946824">
    <w:abstractNumId w:val="29"/>
  </w:num>
  <w:num w:numId="18" w16cid:durableId="1195650605">
    <w:abstractNumId w:val="12"/>
  </w:num>
  <w:num w:numId="19" w16cid:durableId="2034643803">
    <w:abstractNumId w:val="31"/>
  </w:num>
  <w:num w:numId="20" w16cid:durableId="1261569939">
    <w:abstractNumId w:val="24"/>
  </w:num>
  <w:num w:numId="21" w16cid:durableId="1880513696">
    <w:abstractNumId w:val="23"/>
  </w:num>
  <w:num w:numId="22" w16cid:durableId="1396467301">
    <w:abstractNumId w:val="83"/>
  </w:num>
  <w:num w:numId="23" w16cid:durableId="815147736">
    <w:abstractNumId w:val="126"/>
  </w:num>
  <w:num w:numId="24" w16cid:durableId="1795446516">
    <w:abstractNumId w:val="78"/>
  </w:num>
  <w:num w:numId="25" w16cid:durableId="1088114610">
    <w:abstractNumId w:val="147"/>
  </w:num>
  <w:num w:numId="26" w16cid:durableId="166753292">
    <w:abstractNumId w:val="71"/>
  </w:num>
  <w:num w:numId="27" w16cid:durableId="285501619">
    <w:abstractNumId w:val="112"/>
  </w:num>
  <w:num w:numId="28" w16cid:durableId="1099787559">
    <w:abstractNumId w:val="141"/>
  </w:num>
  <w:num w:numId="29" w16cid:durableId="1067220741">
    <w:abstractNumId w:val="79"/>
  </w:num>
  <w:num w:numId="30" w16cid:durableId="1059860205">
    <w:abstractNumId w:val="25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2"/>
  </w:num>
  <w:num w:numId="34" w16cid:durableId="561141151">
    <w:abstractNumId w:val="87"/>
  </w:num>
  <w:num w:numId="35" w16cid:durableId="211962160">
    <w:abstractNumId w:val="47"/>
  </w:num>
  <w:num w:numId="36" w16cid:durableId="2088305102">
    <w:abstractNumId w:val="34"/>
  </w:num>
  <w:num w:numId="37" w16cid:durableId="414936803">
    <w:abstractNumId w:val="113"/>
  </w:num>
  <w:num w:numId="38" w16cid:durableId="1776635034">
    <w:abstractNumId w:val="107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9"/>
  </w:num>
  <w:num w:numId="42" w16cid:durableId="230310809">
    <w:abstractNumId w:val="70"/>
  </w:num>
  <w:num w:numId="43" w16cid:durableId="2023817465">
    <w:abstractNumId w:val="52"/>
  </w:num>
  <w:num w:numId="44" w16cid:durableId="2114586998">
    <w:abstractNumId w:val="62"/>
  </w:num>
  <w:num w:numId="45" w16cid:durableId="987706277">
    <w:abstractNumId w:val="50"/>
  </w:num>
  <w:num w:numId="46" w16cid:durableId="1852798295">
    <w:abstractNumId w:val="2"/>
  </w:num>
  <w:num w:numId="47" w16cid:durableId="931401878">
    <w:abstractNumId w:val="39"/>
  </w:num>
  <w:num w:numId="48" w16cid:durableId="477919661">
    <w:abstractNumId w:val="3"/>
  </w:num>
  <w:num w:numId="49" w16cid:durableId="2020811213">
    <w:abstractNumId w:val="21"/>
  </w:num>
  <w:num w:numId="50" w16cid:durableId="423456174">
    <w:abstractNumId w:val="41"/>
  </w:num>
  <w:num w:numId="51" w16cid:durableId="1377586163">
    <w:abstractNumId w:val="140"/>
  </w:num>
  <w:num w:numId="52" w16cid:durableId="584537107">
    <w:abstractNumId w:val="9"/>
  </w:num>
  <w:num w:numId="53" w16cid:durableId="1328945214">
    <w:abstractNumId w:val="51"/>
  </w:num>
  <w:num w:numId="54" w16cid:durableId="871772993">
    <w:abstractNumId w:val="16"/>
  </w:num>
  <w:num w:numId="55" w16cid:durableId="362558445">
    <w:abstractNumId w:val="64"/>
  </w:num>
  <w:num w:numId="56" w16cid:durableId="1069034596">
    <w:abstractNumId w:val="43"/>
  </w:num>
  <w:num w:numId="57" w16cid:durableId="1624731824">
    <w:abstractNumId w:val="60"/>
  </w:num>
  <w:num w:numId="58" w16cid:durableId="871460372">
    <w:abstractNumId w:val="85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9"/>
  </w:num>
  <w:num w:numId="63" w16cid:durableId="684214509">
    <w:abstractNumId w:val="93"/>
  </w:num>
  <w:num w:numId="64" w16cid:durableId="481166593">
    <w:abstractNumId w:val="74"/>
  </w:num>
  <w:num w:numId="65" w16cid:durableId="1657294772">
    <w:abstractNumId w:val="118"/>
  </w:num>
  <w:num w:numId="66" w16cid:durableId="953512151">
    <w:abstractNumId w:val="129"/>
  </w:num>
  <w:num w:numId="67" w16cid:durableId="1824933154">
    <w:abstractNumId w:val="130"/>
  </w:num>
  <w:num w:numId="68" w16cid:durableId="2034569255">
    <w:abstractNumId w:val="10"/>
  </w:num>
  <w:num w:numId="69" w16cid:durableId="1317538766">
    <w:abstractNumId w:val="68"/>
  </w:num>
  <w:num w:numId="70" w16cid:durableId="317928126">
    <w:abstractNumId w:val="131"/>
  </w:num>
  <w:num w:numId="71" w16cid:durableId="1597471913">
    <w:abstractNumId w:val="90"/>
  </w:num>
  <w:num w:numId="72" w16cid:durableId="659885779">
    <w:abstractNumId w:val="137"/>
  </w:num>
  <w:num w:numId="73" w16cid:durableId="311374028">
    <w:abstractNumId w:val="104"/>
  </w:num>
  <w:num w:numId="74" w16cid:durableId="1135876053">
    <w:abstractNumId w:val="138"/>
  </w:num>
  <w:num w:numId="75" w16cid:durableId="699161838">
    <w:abstractNumId w:val="54"/>
  </w:num>
  <w:num w:numId="76" w16cid:durableId="226649648">
    <w:abstractNumId w:val="149"/>
  </w:num>
  <w:num w:numId="77" w16cid:durableId="838275478">
    <w:abstractNumId w:val="125"/>
  </w:num>
  <w:num w:numId="78" w16cid:durableId="1975212851">
    <w:abstractNumId w:val="36"/>
  </w:num>
  <w:num w:numId="79" w16cid:durableId="236208920">
    <w:abstractNumId w:val="73"/>
  </w:num>
  <w:num w:numId="80" w16cid:durableId="1126779546">
    <w:abstractNumId w:val="111"/>
  </w:num>
  <w:num w:numId="81" w16cid:durableId="61216931">
    <w:abstractNumId w:val="134"/>
  </w:num>
  <w:num w:numId="82" w16cid:durableId="1626739811">
    <w:abstractNumId w:val="132"/>
  </w:num>
  <w:num w:numId="83" w16cid:durableId="2123721080">
    <w:abstractNumId w:val="1"/>
  </w:num>
  <w:num w:numId="84" w16cid:durableId="1248343448">
    <w:abstractNumId w:val="97"/>
  </w:num>
  <w:num w:numId="85" w16cid:durableId="1308782088">
    <w:abstractNumId w:val="114"/>
  </w:num>
  <w:num w:numId="86" w16cid:durableId="1362364336">
    <w:abstractNumId w:val="99"/>
  </w:num>
  <w:num w:numId="87" w16cid:durableId="1241913703">
    <w:abstractNumId w:val="140"/>
  </w:num>
  <w:num w:numId="88" w16cid:durableId="417795615">
    <w:abstractNumId w:val="89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8"/>
  </w:num>
  <w:num w:numId="92" w16cid:durableId="1678731644">
    <w:abstractNumId w:val="80"/>
  </w:num>
  <w:num w:numId="93" w16cid:durableId="706218650">
    <w:abstractNumId w:val="106"/>
  </w:num>
  <w:num w:numId="94" w16cid:durableId="1057050406">
    <w:abstractNumId w:val="82"/>
  </w:num>
  <w:num w:numId="95" w16cid:durableId="1899243099">
    <w:abstractNumId w:val="77"/>
  </w:num>
  <w:num w:numId="96" w16cid:durableId="319116049">
    <w:abstractNumId w:val="117"/>
  </w:num>
  <w:num w:numId="97" w16cid:durableId="588655452">
    <w:abstractNumId w:val="18"/>
  </w:num>
  <w:num w:numId="98" w16cid:durableId="1021056517">
    <w:abstractNumId w:val="122"/>
  </w:num>
  <w:num w:numId="99" w16cid:durableId="139227557">
    <w:abstractNumId w:val="37"/>
  </w:num>
  <w:num w:numId="100" w16cid:durableId="1097020593">
    <w:abstractNumId w:val="69"/>
  </w:num>
  <w:num w:numId="101" w16cid:durableId="1824276679">
    <w:abstractNumId w:val="53"/>
  </w:num>
  <w:num w:numId="102" w16cid:durableId="1417944254">
    <w:abstractNumId w:val="58"/>
  </w:num>
  <w:num w:numId="103" w16cid:durableId="2074306794">
    <w:abstractNumId w:val="55"/>
  </w:num>
  <w:num w:numId="104" w16cid:durableId="740324845">
    <w:abstractNumId w:val="57"/>
  </w:num>
  <w:num w:numId="105" w16cid:durableId="949239237">
    <w:abstractNumId w:val="84"/>
  </w:num>
  <w:num w:numId="106" w16cid:durableId="21038345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100"/>
  </w:num>
  <w:num w:numId="109" w16cid:durableId="560293111">
    <w:abstractNumId w:val="61"/>
  </w:num>
  <w:num w:numId="110" w16cid:durableId="1602446724">
    <w:abstractNumId w:val="116"/>
  </w:num>
  <w:num w:numId="111" w16cid:durableId="1447652160">
    <w:abstractNumId w:val="101"/>
  </w:num>
  <w:num w:numId="112" w16cid:durableId="640577212">
    <w:abstractNumId w:val="76"/>
  </w:num>
  <w:num w:numId="113" w16cid:durableId="763185249">
    <w:abstractNumId w:val="42"/>
  </w:num>
  <w:num w:numId="114" w16cid:durableId="1813205806">
    <w:abstractNumId w:val="103"/>
  </w:num>
  <w:num w:numId="115" w16cid:durableId="177779558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10"/>
  </w:num>
  <w:num w:numId="117" w16cid:durableId="1538271615">
    <w:abstractNumId w:val="14"/>
  </w:num>
  <w:num w:numId="118" w16cid:durableId="771707458">
    <w:abstractNumId w:val="66"/>
  </w:num>
  <w:num w:numId="119" w16cid:durableId="1587030636">
    <w:abstractNumId w:val="143"/>
  </w:num>
  <w:num w:numId="120" w16cid:durableId="975258317">
    <w:abstractNumId w:val="95"/>
  </w:num>
  <w:num w:numId="121" w16cid:durableId="1428696597">
    <w:abstractNumId w:val="115"/>
  </w:num>
  <w:num w:numId="122" w16cid:durableId="961418154">
    <w:abstractNumId w:val="146"/>
  </w:num>
  <w:num w:numId="123" w16cid:durableId="1165247721">
    <w:abstractNumId w:val="26"/>
  </w:num>
  <w:num w:numId="124" w16cid:durableId="390350055">
    <w:abstractNumId w:val="144"/>
  </w:num>
  <w:num w:numId="125" w16cid:durableId="167214237">
    <w:abstractNumId w:val="33"/>
  </w:num>
  <w:num w:numId="126" w16cid:durableId="118382178">
    <w:abstractNumId w:val="88"/>
  </w:num>
  <w:num w:numId="127" w16cid:durableId="1135566288">
    <w:abstractNumId w:val="45"/>
  </w:num>
  <w:num w:numId="128" w16cid:durableId="802620926">
    <w:abstractNumId w:val="86"/>
  </w:num>
  <w:num w:numId="129" w16cid:durableId="21830903">
    <w:abstractNumId w:val="145"/>
  </w:num>
  <w:num w:numId="130" w16cid:durableId="1427966353">
    <w:abstractNumId w:val="135"/>
  </w:num>
  <w:num w:numId="131" w16cid:durableId="1228034948">
    <w:abstractNumId w:val="108"/>
  </w:num>
  <w:num w:numId="132" w16cid:durableId="1113785557">
    <w:abstractNumId w:val="139"/>
  </w:num>
  <w:num w:numId="133" w16cid:durableId="1373844005">
    <w:abstractNumId w:val="40"/>
  </w:num>
  <w:num w:numId="134" w16cid:durableId="187640686">
    <w:abstractNumId w:val="102"/>
  </w:num>
  <w:num w:numId="135" w16cid:durableId="1702705279">
    <w:abstractNumId w:val="142"/>
  </w:num>
  <w:num w:numId="136" w16cid:durableId="1632318534">
    <w:abstractNumId w:val="11"/>
  </w:num>
  <w:num w:numId="137" w16cid:durableId="885723619">
    <w:abstractNumId w:val="27"/>
  </w:num>
  <w:num w:numId="138" w16cid:durableId="1180898859">
    <w:abstractNumId w:val="124"/>
  </w:num>
  <w:num w:numId="139" w16cid:durableId="2051760605">
    <w:abstractNumId w:val="133"/>
  </w:num>
  <w:num w:numId="140" w16cid:durableId="1294824194">
    <w:abstractNumId w:val="91"/>
  </w:num>
  <w:num w:numId="141" w16cid:durableId="1501653300">
    <w:abstractNumId w:val="81"/>
  </w:num>
  <w:num w:numId="142" w16cid:durableId="541407602">
    <w:abstractNumId w:val="96"/>
  </w:num>
  <w:num w:numId="143" w16cid:durableId="1420448217">
    <w:abstractNumId w:val="105"/>
  </w:num>
  <w:num w:numId="144" w16cid:durableId="1383820887">
    <w:abstractNumId w:val="65"/>
  </w:num>
  <w:num w:numId="145" w16cid:durableId="1085877708">
    <w:abstractNumId w:val="8"/>
  </w:num>
  <w:num w:numId="146" w16cid:durableId="51850669">
    <w:abstractNumId w:val="120"/>
  </w:num>
  <w:num w:numId="147" w16cid:durableId="1669601676">
    <w:abstractNumId w:val="38"/>
  </w:num>
  <w:num w:numId="148" w16cid:durableId="44526914">
    <w:abstractNumId w:val="148"/>
  </w:num>
  <w:num w:numId="149" w16cid:durableId="1783571051">
    <w:abstractNumId w:val="75"/>
  </w:num>
  <w:num w:numId="150" w16cid:durableId="1904873153">
    <w:abstractNumId w:val="56"/>
  </w:num>
  <w:num w:numId="151" w16cid:durableId="1783962332">
    <w:abstractNumId w:val="136"/>
  </w:num>
  <w:num w:numId="152" w16cid:durableId="1524899819">
    <w:abstractNumId w:val="20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C94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6D5B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9F3"/>
    <w:rsid w:val="00095A5F"/>
    <w:rsid w:val="00095CD9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EC6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A53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126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6C4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ED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1A8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3FA6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4F2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55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90C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8777F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2DE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141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1A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106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850"/>
    <w:rsid w:val="00311A0B"/>
    <w:rsid w:val="00311DBD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25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4FE6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C6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2AA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90A"/>
    <w:rsid w:val="003C7A5A"/>
    <w:rsid w:val="003C7B79"/>
    <w:rsid w:val="003C7DC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095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526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290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29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0FBF"/>
    <w:rsid w:val="00501235"/>
    <w:rsid w:val="0050127D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61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DC7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96D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4C8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4EC8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29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50"/>
    <w:rsid w:val="005F0E7C"/>
    <w:rsid w:val="005F11BD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4E09"/>
    <w:rsid w:val="005F51E3"/>
    <w:rsid w:val="005F51EC"/>
    <w:rsid w:val="005F5950"/>
    <w:rsid w:val="005F5A0D"/>
    <w:rsid w:val="005F5B5C"/>
    <w:rsid w:val="005F5C66"/>
    <w:rsid w:val="005F5CCB"/>
    <w:rsid w:val="005F5E08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BE3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D52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017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B41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3B7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7E"/>
    <w:rsid w:val="007000FD"/>
    <w:rsid w:val="00700342"/>
    <w:rsid w:val="00700657"/>
    <w:rsid w:val="00700A14"/>
    <w:rsid w:val="00700FB0"/>
    <w:rsid w:val="00701002"/>
    <w:rsid w:val="007013A5"/>
    <w:rsid w:val="007013AC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37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6BD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6F05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06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5C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CD5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97EB7"/>
    <w:rsid w:val="007A00C1"/>
    <w:rsid w:val="007A0120"/>
    <w:rsid w:val="007A0201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056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5D80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0D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BE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3D2"/>
    <w:rsid w:val="007F560E"/>
    <w:rsid w:val="007F5921"/>
    <w:rsid w:val="007F594B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566"/>
    <w:rsid w:val="007F7844"/>
    <w:rsid w:val="007F7AB0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5D61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91"/>
    <w:rsid w:val="00834A92"/>
    <w:rsid w:val="00834B93"/>
    <w:rsid w:val="00834BAE"/>
    <w:rsid w:val="00834DED"/>
    <w:rsid w:val="008351B8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2A0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0C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0E3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99B"/>
    <w:rsid w:val="008F7C0F"/>
    <w:rsid w:val="009000D0"/>
    <w:rsid w:val="009005B7"/>
    <w:rsid w:val="00900774"/>
    <w:rsid w:val="0090085C"/>
    <w:rsid w:val="009009EF"/>
    <w:rsid w:val="00901086"/>
    <w:rsid w:val="009016D2"/>
    <w:rsid w:val="00901729"/>
    <w:rsid w:val="00901939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B30"/>
    <w:rsid w:val="00910E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133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5E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3F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1C49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5CB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63F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4F46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5D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51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3C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54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A22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507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B7F77"/>
    <w:rsid w:val="00AC00F5"/>
    <w:rsid w:val="00AC03E7"/>
    <w:rsid w:val="00AC0600"/>
    <w:rsid w:val="00AC0691"/>
    <w:rsid w:val="00AC06C9"/>
    <w:rsid w:val="00AC08C1"/>
    <w:rsid w:val="00AC0975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9C5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71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49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B31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700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CF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CAA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D8B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1DA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9BC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84F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4A1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75C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4B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C00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4B5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EF8"/>
    <w:rsid w:val="00C27F75"/>
    <w:rsid w:val="00C30191"/>
    <w:rsid w:val="00C304A2"/>
    <w:rsid w:val="00C30585"/>
    <w:rsid w:val="00C307C9"/>
    <w:rsid w:val="00C308A2"/>
    <w:rsid w:val="00C308E1"/>
    <w:rsid w:val="00C30A16"/>
    <w:rsid w:val="00C30D55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125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D42"/>
    <w:rsid w:val="00C82EF8"/>
    <w:rsid w:val="00C830E4"/>
    <w:rsid w:val="00C830F4"/>
    <w:rsid w:val="00C83689"/>
    <w:rsid w:val="00C83A77"/>
    <w:rsid w:val="00C83DE6"/>
    <w:rsid w:val="00C83E05"/>
    <w:rsid w:val="00C83E76"/>
    <w:rsid w:val="00C84185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6E5B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C72"/>
    <w:rsid w:val="00CB4D09"/>
    <w:rsid w:val="00CB51A7"/>
    <w:rsid w:val="00CB5232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83D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B1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5E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1F4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B49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850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C6D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76C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946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66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88E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385"/>
    <w:rsid w:val="00DF2494"/>
    <w:rsid w:val="00DF266B"/>
    <w:rsid w:val="00DF26FF"/>
    <w:rsid w:val="00DF284D"/>
    <w:rsid w:val="00DF2C5C"/>
    <w:rsid w:val="00DF2F25"/>
    <w:rsid w:val="00DF30CD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6A6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EC0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34A"/>
    <w:rsid w:val="00EA55D5"/>
    <w:rsid w:val="00EA5728"/>
    <w:rsid w:val="00EA57F7"/>
    <w:rsid w:val="00EA586B"/>
    <w:rsid w:val="00EA5B68"/>
    <w:rsid w:val="00EA612F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356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68CB"/>
    <w:rsid w:val="00EB6CE1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5F6"/>
    <w:rsid w:val="00EC786F"/>
    <w:rsid w:val="00EC79AF"/>
    <w:rsid w:val="00EC79EA"/>
    <w:rsid w:val="00EC7A4D"/>
    <w:rsid w:val="00EC7CFD"/>
    <w:rsid w:val="00EC7D4B"/>
    <w:rsid w:val="00EC7EDE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1BB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9FC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5C1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9B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2"/>
    <w:rsid w:val="00FA5E35"/>
    <w:rsid w:val="00FA5E3B"/>
    <w:rsid w:val="00FA601C"/>
    <w:rsid w:val="00FA6133"/>
    <w:rsid w:val="00FA63C2"/>
    <w:rsid w:val="00FA68AF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B7C03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AA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B4A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  <w:style w:type="character" w:customStyle="1" w:styleId="ui-provider">
    <w:name w:val="ui-provider"/>
    <w:basedOn w:val="DefaultParagraphFont"/>
    <w:rsid w:val="00EA1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69</TotalTime>
  <Pages>12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8</cp:revision>
  <cp:lastPrinted>2023-08-03T09:49:00Z</cp:lastPrinted>
  <dcterms:created xsi:type="dcterms:W3CDTF">2023-08-03T03:21:00Z</dcterms:created>
  <dcterms:modified xsi:type="dcterms:W3CDTF">2023-08-03T10:12:00Z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